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E6D9FF8" w:rsidR="004F0988" w:rsidRPr="00C324C2" w:rsidRDefault="008A6D4A" w:rsidP="00B93401">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B93401">
              <w:rPr>
                <w:lang w:val="fr-FR"/>
              </w:rPr>
              <w:t>3</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B93401">
              <w:rPr>
                <w:sz w:val="32"/>
                <w:lang w:val="fr-FR"/>
              </w:rPr>
              <w:t>5</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1012996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35pt;height:76.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99253D1" w14:textId="439CC117" w:rsidR="00F05FED" w:rsidRDefault="001F2CDD">
      <w:pPr>
        <w:pStyle w:val="TOC1"/>
        <w:rPr>
          <w:rFonts w:asciiTheme="minorHAnsi" w:eastAsiaTheme="minorEastAsia" w:hAnsiTheme="minorHAnsi" w:cstheme="minorBidi"/>
          <w:szCs w:val="22"/>
          <w:lang w:val="en-IN" w:eastAsia="en-IN"/>
        </w:rPr>
      </w:pPr>
      <w:r>
        <w:rPr>
          <w:rFonts w:eastAsia="DengXian"/>
          <w:lang w:eastAsia="en-US"/>
        </w:rPr>
        <w:fldChar w:fldCharType="begin"/>
      </w:r>
      <w:r w:rsidR="006857B7">
        <w:instrText xml:space="preserve"> TOC \o "1-9" </w:instrText>
      </w:r>
      <w:r>
        <w:rPr>
          <w:rFonts w:eastAsia="DengXian"/>
          <w:lang w:eastAsia="en-US"/>
        </w:rPr>
        <w:fldChar w:fldCharType="separate"/>
      </w:r>
      <w:r w:rsidR="00F05FED">
        <w:t>Foreword</w:t>
      </w:r>
      <w:r w:rsidR="00F05FED">
        <w:tab/>
      </w:r>
      <w:r w:rsidR="00F05FED">
        <w:fldChar w:fldCharType="begin"/>
      </w:r>
      <w:r w:rsidR="00F05FED">
        <w:instrText xml:space="preserve"> PAGEREF _Toc199274434 \h </w:instrText>
      </w:r>
      <w:r w:rsidR="00F05FED">
        <w:fldChar w:fldCharType="separate"/>
      </w:r>
      <w:r w:rsidR="00F05FED">
        <w:t>7</w:t>
      </w:r>
      <w:r w:rsidR="00F05FED">
        <w:fldChar w:fldCharType="end"/>
      </w:r>
    </w:p>
    <w:p w14:paraId="6DA63AC9" w14:textId="008B27B0" w:rsidR="00F05FED" w:rsidRDefault="00F05FED">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_Toc199274435 \h </w:instrText>
      </w:r>
      <w:r>
        <w:fldChar w:fldCharType="separate"/>
      </w:r>
      <w:r>
        <w:t>9</w:t>
      </w:r>
      <w:r>
        <w:fldChar w:fldCharType="end"/>
      </w:r>
    </w:p>
    <w:p w14:paraId="1D2A2443" w14:textId="534C40EC" w:rsidR="00F05FED" w:rsidRDefault="00F05FED">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_Toc199274436 \h </w:instrText>
      </w:r>
      <w:r>
        <w:fldChar w:fldCharType="separate"/>
      </w:r>
      <w:r>
        <w:t>10</w:t>
      </w:r>
      <w:r>
        <w:fldChar w:fldCharType="end"/>
      </w:r>
    </w:p>
    <w:p w14:paraId="74BDDFE6" w14:textId="450EB89F" w:rsidR="00F05FED" w:rsidRDefault="00F05FED">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_Toc199274437 \h </w:instrText>
      </w:r>
      <w:r>
        <w:fldChar w:fldCharType="separate"/>
      </w:r>
      <w:r>
        <w:t>11</w:t>
      </w:r>
      <w:r>
        <w:fldChar w:fldCharType="end"/>
      </w:r>
    </w:p>
    <w:p w14:paraId="33437849" w14:textId="07F8D361" w:rsidR="00F05FED" w:rsidRDefault="00F05FED">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_Toc199274438 \h </w:instrText>
      </w:r>
      <w:r>
        <w:fldChar w:fldCharType="separate"/>
      </w:r>
      <w:r>
        <w:t>11</w:t>
      </w:r>
      <w:r>
        <w:fldChar w:fldCharType="end"/>
      </w:r>
    </w:p>
    <w:p w14:paraId="3E6A5A91" w14:textId="3E814E8E" w:rsidR="00F05FED" w:rsidRDefault="00F05FED">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_Toc199274439 \h </w:instrText>
      </w:r>
      <w:r>
        <w:fldChar w:fldCharType="separate"/>
      </w:r>
      <w:r>
        <w:t>11</w:t>
      </w:r>
      <w:r>
        <w:fldChar w:fldCharType="end"/>
      </w:r>
    </w:p>
    <w:p w14:paraId="1121428C" w14:textId="262B70DA" w:rsidR="00F05FED" w:rsidRDefault="00F05FED">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_Toc199274440 \h </w:instrText>
      </w:r>
      <w:r>
        <w:fldChar w:fldCharType="separate"/>
      </w:r>
      <w:r>
        <w:t>11</w:t>
      </w:r>
      <w:r>
        <w:fldChar w:fldCharType="end"/>
      </w:r>
    </w:p>
    <w:p w14:paraId="4402AE7B" w14:textId="35372D56" w:rsidR="00F05FED" w:rsidRDefault="00F05FED">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_Toc199274441 \h </w:instrText>
      </w:r>
      <w:r>
        <w:fldChar w:fldCharType="separate"/>
      </w:r>
      <w:r>
        <w:t>12</w:t>
      </w:r>
      <w:r>
        <w:fldChar w:fldCharType="end"/>
      </w:r>
    </w:p>
    <w:p w14:paraId="35EC724F" w14:textId="3BF603C9" w:rsidR="00F05FED" w:rsidRDefault="00F05FED">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Services offered by the Metaverse Enablement</w:t>
      </w:r>
      <w:r>
        <w:tab/>
      </w:r>
      <w:r>
        <w:fldChar w:fldCharType="begin"/>
      </w:r>
      <w:r>
        <w:instrText xml:space="preserve"> PAGEREF _Toc199274442 \h </w:instrText>
      </w:r>
      <w:r>
        <w:fldChar w:fldCharType="separate"/>
      </w:r>
      <w:r>
        <w:t>14</w:t>
      </w:r>
      <w:r>
        <w:fldChar w:fldCharType="end"/>
      </w:r>
    </w:p>
    <w:p w14:paraId="4AEA216E" w14:textId="6F136CA9" w:rsidR="00F05FED" w:rsidRDefault="00F05FED">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_Toc199274443 \h </w:instrText>
      </w:r>
      <w:r>
        <w:fldChar w:fldCharType="separate"/>
      </w:r>
      <w:r>
        <w:t>14</w:t>
      </w:r>
      <w:r>
        <w:fldChar w:fldCharType="end"/>
      </w:r>
    </w:p>
    <w:p w14:paraId="131165E9" w14:textId="2902B443" w:rsidR="00F05FED" w:rsidRDefault="00F05FED">
      <w:pPr>
        <w:pStyle w:val="TOC2"/>
        <w:rPr>
          <w:rFonts w:asciiTheme="minorHAnsi" w:eastAsiaTheme="minorEastAsia" w:hAnsiTheme="minorHAnsi" w:cstheme="minorBidi"/>
          <w:sz w:val="22"/>
          <w:szCs w:val="22"/>
          <w:lang w:val="en-IN" w:eastAsia="en-IN"/>
        </w:rPr>
      </w:pPr>
      <w:r>
        <w:t>5.2</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_Toc199274444 \h </w:instrText>
      </w:r>
      <w:r>
        <w:fldChar w:fldCharType="separate"/>
      </w:r>
      <w:r>
        <w:t>14</w:t>
      </w:r>
      <w:r>
        <w:fldChar w:fldCharType="end"/>
      </w:r>
    </w:p>
    <w:p w14:paraId="1D7F532B" w14:textId="3898E243" w:rsidR="00F05FED" w:rsidRDefault="00F05FED">
      <w:pPr>
        <w:pStyle w:val="TOC3"/>
        <w:rPr>
          <w:rFonts w:asciiTheme="minorHAnsi" w:eastAsiaTheme="minorEastAsia" w:hAnsiTheme="minorHAnsi" w:cstheme="minorBidi"/>
          <w:sz w:val="22"/>
          <w:szCs w:val="22"/>
          <w:lang w:val="en-IN" w:eastAsia="en-IN"/>
        </w:rPr>
      </w:pPr>
      <w:r>
        <w:t>5.2.1</w:t>
      </w:r>
      <w:r>
        <w:rPr>
          <w:rFonts w:asciiTheme="minorHAnsi" w:eastAsiaTheme="minorEastAsia" w:hAnsiTheme="minorHAnsi" w:cstheme="minorBidi"/>
          <w:sz w:val="22"/>
          <w:szCs w:val="22"/>
          <w:lang w:val="en-IN" w:eastAsia="en-IN"/>
        </w:rPr>
        <w:tab/>
      </w:r>
      <w:r>
        <w:t>SS_SAnManagement API</w:t>
      </w:r>
      <w:r>
        <w:tab/>
      </w:r>
      <w:r>
        <w:fldChar w:fldCharType="begin"/>
      </w:r>
      <w:r>
        <w:instrText xml:space="preserve"> PAGEREF _Toc199274445 \h </w:instrText>
      </w:r>
      <w:r>
        <w:fldChar w:fldCharType="separate"/>
      </w:r>
      <w:r>
        <w:t>14</w:t>
      </w:r>
      <w:r>
        <w:fldChar w:fldCharType="end"/>
      </w:r>
    </w:p>
    <w:p w14:paraId="38A662F3" w14:textId="5BA7D059" w:rsidR="00F05FED" w:rsidRDefault="00F05FED">
      <w:pPr>
        <w:pStyle w:val="TOC4"/>
        <w:rPr>
          <w:rFonts w:asciiTheme="minorHAnsi" w:eastAsiaTheme="minorEastAsia" w:hAnsiTheme="minorHAnsi" w:cstheme="minorBidi"/>
          <w:sz w:val="22"/>
          <w:szCs w:val="22"/>
          <w:lang w:val="en-IN" w:eastAsia="en-IN"/>
        </w:rPr>
      </w:pPr>
      <w:r>
        <w:t>5.2.1.1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_Toc199274446 \h </w:instrText>
      </w:r>
      <w:r>
        <w:fldChar w:fldCharType="separate"/>
      </w:r>
      <w:r>
        <w:t>14</w:t>
      </w:r>
      <w:r>
        <w:fldChar w:fldCharType="end"/>
      </w:r>
    </w:p>
    <w:p w14:paraId="622EE54F" w14:textId="535E3F2D" w:rsidR="00F05FED" w:rsidRDefault="00F05FED">
      <w:pPr>
        <w:pStyle w:val="TOC4"/>
        <w:rPr>
          <w:rFonts w:asciiTheme="minorHAnsi" w:eastAsiaTheme="minorEastAsia" w:hAnsiTheme="minorHAnsi" w:cstheme="minorBidi"/>
          <w:sz w:val="22"/>
          <w:szCs w:val="22"/>
          <w:lang w:val="en-IN" w:eastAsia="en-IN"/>
        </w:rPr>
      </w:pPr>
      <w:r>
        <w:t>5.2.1.2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_Toc199274447 \h </w:instrText>
      </w:r>
      <w:r>
        <w:fldChar w:fldCharType="separate"/>
      </w:r>
      <w:r>
        <w:t>14</w:t>
      </w:r>
      <w:r>
        <w:fldChar w:fldCharType="end"/>
      </w:r>
    </w:p>
    <w:p w14:paraId="3C1FEA28" w14:textId="23037343" w:rsidR="00F05FED" w:rsidRDefault="00F05FED">
      <w:pPr>
        <w:pStyle w:val="TOC5"/>
        <w:rPr>
          <w:rFonts w:asciiTheme="minorHAnsi" w:eastAsiaTheme="minorEastAsia" w:hAnsiTheme="minorHAnsi" w:cstheme="minorBidi"/>
          <w:sz w:val="22"/>
          <w:szCs w:val="22"/>
          <w:lang w:val="en-IN" w:eastAsia="en-IN"/>
        </w:rPr>
      </w:pPr>
      <w:r>
        <w:t>5.2.1.2.1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_Toc199274448 \h </w:instrText>
      </w:r>
      <w:r>
        <w:fldChar w:fldCharType="separate"/>
      </w:r>
      <w:r>
        <w:t>14</w:t>
      </w:r>
      <w:r>
        <w:fldChar w:fldCharType="end"/>
      </w:r>
    </w:p>
    <w:p w14:paraId="2F66CDEF" w14:textId="22894975" w:rsidR="00F05FED" w:rsidRDefault="00F05FED">
      <w:pPr>
        <w:pStyle w:val="TOC5"/>
        <w:rPr>
          <w:rFonts w:asciiTheme="minorHAnsi" w:eastAsiaTheme="minorEastAsia" w:hAnsiTheme="minorHAnsi" w:cstheme="minorBidi"/>
          <w:sz w:val="22"/>
          <w:szCs w:val="22"/>
          <w:lang w:val="en-IN" w:eastAsia="en-IN"/>
        </w:rPr>
      </w:pPr>
      <w:r>
        <w:t>5.2.1.2.2</w:t>
      </w:r>
      <w:r>
        <w:rPr>
          <w:rFonts w:asciiTheme="minorHAnsi" w:eastAsiaTheme="minorEastAsia" w:hAnsiTheme="minorHAnsi" w:cstheme="minorBidi"/>
          <w:sz w:val="22"/>
          <w:szCs w:val="22"/>
          <w:lang w:val="en-IN" w:eastAsia="en-IN"/>
        </w:rPr>
        <w:tab/>
      </w:r>
      <w:r>
        <w:t>SS_SAnManagement_Create</w:t>
      </w:r>
      <w:r>
        <w:tab/>
      </w:r>
      <w:r>
        <w:fldChar w:fldCharType="begin"/>
      </w:r>
      <w:r>
        <w:instrText xml:space="preserve"> PAGEREF _Toc199274449 \h </w:instrText>
      </w:r>
      <w:r>
        <w:fldChar w:fldCharType="separate"/>
      </w:r>
      <w:r>
        <w:t>15</w:t>
      </w:r>
      <w:r>
        <w:fldChar w:fldCharType="end"/>
      </w:r>
    </w:p>
    <w:p w14:paraId="15F715A8" w14:textId="270EB13F" w:rsidR="00F05FED" w:rsidRDefault="00F05FED">
      <w:pPr>
        <w:pStyle w:val="TOC5"/>
        <w:rPr>
          <w:rFonts w:asciiTheme="minorHAnsi" w:eastAsiaTheme="minorEastAsia" w:hAnsiTheme="minorHAnsi" w:cstheme="minorBidi"/>
          <w:sz w:val="22"/>
          <w:szCs w:val="22"/>
          <w:lang w:val="en-IN" w:eastAsia="en-IN"/>
        </w:rPr>
      </w:pPr>
      <w:r>
        <w:t>5.2.1.2.3</w:t>
      </w:r>
      <w:r>
        <w:rPr>
          <w:rFonts w:asciiTheme="minorHAnsi" w:eastAsiaTheme="minorEastAsia" w:hAnsiTheme="minorHAnsi" w:cstheme="minorBidi"/>
          <w:sz w:val="22"/>
          <w:szCs w:val="22"/>
          <w:lang w:val="en-IN" w:eastAsia="en-IN"/>
        </w:rPr>
        <w:tab/>
      </w:r>
      <w:r>
        <w:t>SS_SAnManagement_Update</w:t>
      </w:r>
      <w:r>
        <w:tab/>
      </w:r>
      <w:r>
        <w:fldChar w:fldCharType="begin"/>
      </w:r>
      <w:r>
        <w:instrText xml:space="preserve"> PAGEREF _Toc199274450 \h </w:instrText>
      </w:r>
      <w:r>
        <w:fldChar w:fldCharType="separate"/>
      </w:r>
      <w:r>
        <w:t>16</w:t>
      </w:r>
      <w:r>
        <w:fldChar w:fldCharType="end"/>
      </w:r>
    </w:p>
    <w:p w14:paraId="43067A9D" w14:textId="1354747E" w:rsidR="00F05FED" w:rsidRDefault="00F05FED">
      <w:pPr>
        <w:pStyle w:val="TOC5"/>
        <w:rPr>
          <w:rFonts w:asciiTheme="minorHAnsi" w:eastAsiaTheme="minorEastAsia" w:hAnsiTheme="minorHAnsi" w:cstheme="minorBidi"/>
          <w:sz w:val="22"/>
          <w:szCs w:val="22"/>
          <w:lang w:val="en-IN" w:eastAsia="en-IN"/>
        </w:rPr>
      </w:pPr>
      <w:r>
        <w:t>5.2.1.2.4</w:t>
      </w:r>
      <w:r>
        <w:rPr>
          <w:rFonts w:asciiTheme="minorHAnsi" w:eastAsiaTheme="minorEastAsia" w:hAnsiTheme="minorHAnsi" w:cstheme="minorBidi"/>
          <w:sz w:val="22"/>
          <w:szCs w:val="22"/>
          <w:lang w:val="en-IN" w:eastAsia="en-IN"/>
        </w:rPr>
        <w:tab/>
      </w:r>
      <w:r>
        <w:t>SS_SAnManagement_Delete</w:t>
      </w:r>
      <w:r>
        <w:tab/>
      </w:r>
      <w:r>
        <w:fldChar w:fldCharType="begin"/>
      </w:r>
      <w:r>
        <w:instrText xml:space="preserve"> PAGEREF _Toc199274451 \h </w:instrText>
      </w:r>
      <w:r>
        <w:fldChar w:fldCharType="separate"/>
      </w:r>
      <w:r>
        <w:t>16</w:t>
      </w:r>
      <w:r>
        <w:fldChar w:fldCharType="end"/>
      </w:r>
    </w:p>
    <w:p w14:paraId="6A9AB5CB" w14:textId="0847B0EF" w:rsidR="00F05FED" w:rsidRDefault="00F05FED">
      <w:pPr>
        <w:pStyle w:val="TOC5"/>
        <w:rPr>
          <w:rFonts w:asciiTheme="minorHAnsi" w:eastAsiaTheme="minorEastAsia" w:hAnsiTheme="minorHAnsi" w:cstheme="minorBidi"/>
          <w:sz w:val="22"/>
          <w:szCs w:val="22"/>
          <w:lang w:val="en-IN" w:eastAsia="en-IN"/>
        </w:rPr>
      </w:pPr>
      <w:r>
        <w:t>5.2.1.2.5</w:t>
      </w:r>
      <w:r>
        <w:rPr>
          <w:rFonts w:asciiTheme="minorHAnsi" w:eastAsiaTheme="minorEastAsia" w:hAnsiTheme="minorHAnsi" w:cstheme="minorBidi"/>
          <w:sz w:val="22"/>
          <w:szCs w:val="22"/>
          <w:lang w:val="en-IN" w:eastAsia="en-IN"/>
        </w:rPr>
        <w:tab/>
      </w:r>
      <w:r>
        <w:t>SS_SAnManagement_Subscribe</w:t>
      </w:r>
      <w:r>
        <w:tab/>
      </w:r>
      <w:r>
        <w:fldChar w:fldCharType="begin"/>
      </w:r>
      <w:r>
        <w:instrText xml:space="preserve"> PAGEREF _Toc199274452 \h </w:instrText>
      </w:r>
      <w:r>
        <w:fldChar w:fldCharType="separate"/>
      </w:r>
      <w:r>
        <w:t>17</w:t>
      </w:r>
      <w:r>
        <w:fldChar w:fldCharType="end"/>
      </w:r>
    </w:p>
    <w:p w14:paraId="4C3D2801" w14:textId="24DB3D47" w:rsidR="00F05FED" w:rsidRDefault="00F05FED">
      <w:pPr>
        <w:pStyle w:val="TOC5"/>
        <w:rPr>
          <w:rFonts w:asciiTheme="minorHAnsi" w:eastAsiaTheme="minorEastAsia" w:hAnsiTheme="minorHAnsi" w:cstheme="minorBidi"/>
          <w:sz w:val="22"/>
          <w:szCs w:val="22"/>
          <w:lang w:val="en-IN" w:eastAsia="en-IN"/>
        </w:rPr>
      </w:pPr>
      <w:r>
        <w:t>5.2.1.2.6</w:t>
      </w:r>
      <w:r>
        <w:rPr>
          <w:rFonts w:asciiTheme="minorHAnsi" w:eastAsiaTheme="minorEastAsia" w:hAnsiTheme="minorHAnsi" w:cstheme="minorBidi"/>
          <w:sz w:val="22"/>
          <w:szCs w:val="22"/>
          <w:lang w:val="en-IN" w:eastAsia="en-IN"/>
        </w:rPr>
        <w:tab/>
      </w:r>
      <w:r>
        <w:t>SS_SAnManagement_Subscription_Update</w:t>
      </w:r>
      <w:r>
        <w:tab/>
      </w:r>
      <w:r>
        <w:fldChar w:fldCharType="begin"/>
      </w:r>
      <w:r>
        <w:instrText xml:space="preserve"> PAGEREF _Toc199274453 \h </w:instrText>
      </w:r>
      <w:r>
        <w:fldChar w:fldCharType="separate"/>
      </w:r>
      <w:r>
        <w:t>18</w:t>
      </w:r>
      <w:r>
        <w:fldChar w:fldCharType="end"/>
      </w:r>
    </w:p>
    <w:p w14:paraId="6134807C" w14:textId="2E5C5B96" w:rsidR="00F05FED" w:rsidRDefault="00F05FED">
      <w:pPr>
        <w:pStyle w:val="TOC5"/>
        <w:rPr>
          <w:rFonts w:asciiTheme="minorHAnsi" w:eastAsiaTheme="minorEastAsia" w:hAnsiTheme="minorHAnsi" w:cstheme="minorBidi"/>
          <w:sz w:val="22"/>
          <w:szCs w:val="22"/>
          <w:lang w:val="en-IN" w:eastAsia="en-IN"/>
        </w:rPr>
      </w:pPr>
      <w:r>
        <w:t>5.2.1.2.7</w:t>
      </w:r>
      <w:r>
        <w:rPr>
          <w:rFonts w:asciiTheme="minorHAnsi" w:eastAsiaTheme="minorEastAsia" w:hAnsiTheme="minorHAnsi" w:cstheme="minorBidi"/>
          <w:sz w:val="22"/>
          <w:szCs w:val="22"/>
          <w:lang w:val="en-IN" w:eastAsia="en-IN"/>
        </w:rPr>
        <w:tab/>
      </w:r>
      <w:r>
        <w:t>SS_SAnManagement_Unsubscribe</w:t>
      </w:r>
      <w:r>
        <w:tab/>
      </w:r>
      <w:r>
        <w:fldChar w:fldCharType="begin"/>
      </w:r>
      <w:r>
        <w:instrText xml:space="preserve"> PAGEREF _Toc199274454 \h </w:instrText>
      </w:r>
      <w:r>
        <w:fldChar w:fldCharType="separate"/>
      </w:r>
      <w:r>
        <w:t>19</w:t>
      </w:r>
      <w:r>
        <w:fldChar w:fldCharType="end"/>
      </w:r>
    </w:p>
    <w:p w14:paraId="3631F1E2" w14:textId="15772C39" w:rsidR="00F05FED" w:rsidRDefault="00F05FED">
      <w:pPr>
        <w:pStyle w:val="TOC5"/>
        <w:rPr>
          <w:rFonts w:asciiTheme="minorHAnsi" w:eastAsiaTheme="minorEastAsia" w:hAnsiTheme="minorHAnsi" w:cstheme="minorBidi"/>
          <w:sz w:val="22"/>
          <w:szCs w:val="22"/>
          <w:lang w:val="en-IN" w:eastAsia="en-IN"/>
        </w:rPr>
      </w:pPr>
      <w:r>
        <w:t>5.2.1.2.8</w:t>
      </w:r>
      <w:r>
        <w:rPr>
          <w:rFonts w:asciiTheme="minorHAnsi" w:eastAsiaTheme="minorEastAsia" w:hAnsiTheme="minorHAnsi" w:cstheme="minorBidi"/>
          <w:sz w:val="22"/>
          <w:szCs w:val="22"/>
          <w:lang w:val="en-IN" w:eastAsia="en-IN"/>
        </w:rPr>
        <w:tab/>
      </w:r>
      <w:r>
        <w:t>SS_SAnManagement_Notify</w:t>
      </w:r>
      <w:r>
        <w:tab/>
      </w:r>
      <w:r>
        <w:fldChar w:fldCharType="begin"/>
      </w:r>
      <w:r>
        <w:instrText xml:space="preserve"> PAGEREF _Toc199274455 \h </w:instrText>
      </w:r>
      <w:r>
        <w:fldChar w:fldCharType="separate"/>
      </w:r>
      <w:r>
        <w:t>20</w:t>
      </w:r>
      <w:r>
        <w:fldChar w:fldCharType="end"/>
      </w:r>
    </w:p>
    <w:p w14:paraId="351946F7" w14:textId="3EFAFCC6" w:rsidR="00F05FED" w:rsidRDefault="00F05FED">
      <w:pPr>
        <w:pStyle w:val="TOC3"/>
        <w:rPr>
          <w:rFonts w:asciiTheme="minorHAnsi" w:eastAsiaTheme="minorEastAsia" w:hAnsiTheme="minorHAnsi" w:cstheme="minorBidi"/>
          <w:sz w:val="22"/>
          <w:szCs w:val="22"/>
          <w:lang w:val="en-IN" w:eastAsia="en-IN"/>
        </w:rPr>
      </w:pPr>
      <w:r>
        <w:t>5.2.2</w:t>
      </w:r>
      <w:r>
        <w:rPr>
          <w:rFonts w:asciiTheme="minorHAnsi" w:eastAsiaTheme="minorEastAsia" w:hAnsiTheme="minorHAnsi" w:cstheme="minorBidi"/>
          <w:sz w:val="22"/>
          <w:szCs w:val="22"/>
          <w:lang w:val="en-IN" w:eastAsia="en-IN"/>
        </w:rPr>
        <w:tab/>
      </w:r>
      <w:r>
        <w:t>SS_SAnDiscovery API</w:t>
      </w:r>
      <w:r>
        <w:tab/>
      </w:r>
      <w:r>
        <w:fldChar w:fldCharType="begin"/>
      </w:r>
      <w:r>
        <w:instrText xml:space="preserve"> PAGEREF _Toc199274456 \h </w:instrText>
      </w:r>
      <w:r>
        <w:fldChar w:fldCharType="separate"/>
      </w:r>
      <w:r>
        <w:t>20</w:t>
      </w:r>
      <w:r>
        <w:fldChar w:fldCharType="end"/>
      </w:r>
    </w:p>
    <w:p w14:paraId="25C43FBC" w14:textId="51E4E27E" w:rsidR="00F05FED" w:rsidRDefault="00F05FED">
      <w:pPr>
        <w:pStyle w:val="TOC4"/>
        <w:rPr>
          <w:rFonts w:asciiTheme="minorHAnsi" w:eastAsiaTheme="minorEastAsia" w:hAnsiTheme="minorHAnsi" w:cstheme="minorBidi"/>
          <w:sz w:val="22"/>
          <w:szCs w:val="22"/>
          <w:lang w:val="en-IN" w:eastAsia="en-IN"/>
        </w:rPr>
      </w:pPr>
      <w:r>
        <w:t>5.2.2.1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_Toc199274457 \h </w:instrText>
      </w:r>
      <w:r>
        <w:fldChar w:fldCharType="separate"/>
      </w:r>
      <w:r>
        <w:t>20</w:t>
      </w:r>
      <w:r>
        <w:fldChar w:fldCharType="end"/>
      </w:r>
    </w:p>
    <w:p w14:paraId="74CDC624" w14:textId="25131DDD" w:rsidR="00F05FED" w:rsidRDefault="00F05FED">
      <w:pPr>
        <w:pStyle w:val="TOC4"/>
        <w:rPr>
          <w:rFonts w:asciiTheme="minorHAnsi" w:eastAsiaTheme="minorEastAsia" w:hAnsiTheme="minorHAnsi" w:cstheme="minorBidi"/>
          <w:sz w:val="22"/>
          <w:szCs w:val="22"/>
          <w:lang w:val="en-IN" w:eastAsia="en-IN"/>
        </w:rPr>
      </w:pPr>
      <w:r>
        <w:t>5.2.2.2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_Toc199274458 \h </w:instrText>
      </w:r>
      <w:r>
        <w:fldChar w:fldCharType="separate"/>
      </w:r>
      <w:r>
        <w:t>20</w:t>
      </w:r>
      <w:r>
        <w:fldChar w:fldCharType="end"/>
      </w:r>
    </w:p>
    <w:p w14:paraId="153751C9" w14:textId="6C9F2088" w:rsidR="00F05FED" w:rsidRDefault="00F05FED">
      <w:pPr>
        <w:pStyle w:val="TOC5"/>
        <w:rPr>
          <w:rFonts w:asciiTheme="minorHAnsi" w:eastAsiaTheme="minorEastAsia" w:hAnsiTheme="minorHAnsi" w:cstheme="minorBidi"/>
          <w:sz w:val="22"/>
          <w:szCs w:val="22"/>
          <w:lang w:val="en-IN" w:eastAsia="en-IN"/>
        </w:rPr>
      </w:pPr>
      <w:r>
        <w:t>5.2.2.2.1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_Toc199274459 \h </w:instrText>
      </w:r>
      <w:r>
        <w:fldChar w:fldCharType="separate"/>
      </w:r>
      <w:r>
        <w:t>20</w:t>
      </w:r>
      <w:r>
        <w:fldChar w:fldCharType="end"/>
      </w:r>
    </w:p>
    <w:p w14:paraId="0649457E" w14:textId="5C7FEEE8" w:rsidR="00F05FED" w:rsidRDefault="00F05FED">
      <w:pPr>
        <w:pStyle w:val="TOC5"/>
        <w:rPr>
          <w:rFonts w:asciiTheme="minorHAnsi" w:eastAsiaTheme="minorEastAsia" w:hAnsiTheme="minorHAnsi" w:cstheme="minorBidi"/>
          <w:sz w:val="22"/>
          <w:szCs w:val="22"/>
          <w:lang w:val="en-IN" w:eastAsia="en-IN"/>
        </w:rPr>
      </w:pPr>
      <w:r>
        <w:t>5.2.2.2.2</w:t>
      </w:r>
      <w:r>
        <w:rPr>
          <w:rFonts w:asciiTheme="minorHAnsi" w:eastAsiaTheme="minorEastAsia" w:hAnsiTheme="minorHAnsi" w:cstheme="minorBidi"/>
          <w:sz w:val="22"/>
          <w:szCs w:val="22"/>
          <w:lang w:val="en-IN" w:eastAsia="en-IN"/>
        </w:rPr>
        <w:tab/>
      </w:r>
      <w:r>
        <w:t>SS_SAnDiscovery_Request</w:t>
      </w:r>
      <w:r>
        <w:tab/>
      </w:r>
      <w:r>
        <w:fldChar w:fldCharType="begin"/>
      </w:r>
      <w:r>
        <w:instrText xml:space="preserve"> PAGEREF _Toc199274460 \h </w:instrText>
      </w:r>
      <w:r>
        <w:fldChar w:fldCharType="separate"/>
      </w:r>
      <w:r>
        <w:t>21</w:t>
      </w:r>
      <w:r>
        <w:fldChar w:fldCharType="end"/>
      </w:r>
    </w:p>
    <w:p w14:paraId="43FBB276" w14:textId="7DAD149F" w:rsidR="00F05FED" w:rsidRDefault="00F05FED">
      <w:pPr>
        <w:pStyle w:val="TOC3"/>
        <w:rPr>
          <w:rFonts w:asciiTheme="minorHAnsi" w:eastAsiaTheme="minorEastAsia" w:hAnsiTheme="minorHAnsi" w:cstheme="minorBidi"/>
          <w:sz w:val="22"/>
          <w:szCs w:val="22"/>
          <w:lang w:val="en-IN" w:eastAsia="en-IN"/>
        </w:rPr>
      </w:pPr>
      <w:r>
        <w:t>5.2.X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_Toc199274461 \h </w:instrText>
      </w:r>
      <w:r>
        <w:fldChar w:fldCharType="separate"/>
      </w:r>
      <w:r>
        <w:t>21</w:t>
      </w:r>
      <w:r>
        <w:fldChar w:fldCharType="end"/>
      </w:r>
    </w:p>
    <w:p w14:paraId="29FA41D8" w14:textId="72DDCD9A" w:rsidR="00F05FED" w:rsidRDefault="00F05FED">
      <w:pPr>
        <w:pStyle w:val="TOC4"/>
        <w:rPr>
          <w:rFonts w:asciiTheme="minorHAnsi" w:eastAsiaTheme="minorEastAsia" w:hAnsiTheme="minorHAnsi" w:cstheme="minorBidi"/>
          <w:sz w:val="22"/>
          <w:szCs w:val="22"/>
          <w:lang w:val="en-IN" w:eastAsia="en-IN"/>
        </w:rPr>
      </w:pPr>
      <w:r>
        <w:t>5.2.X.1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_Toc199274462 \h </w:instrText>
      </w:r>
      <w:r>
        <w:fldChar w:fldCharType="separate"/>
      </w:r>
      <w:r>
        <w:t>21</w:t>
      </w:r>
      <w:r>
        <w:fldChar w:fldCharType="end"/>
      </w:r>
    </w:p>
    <w:p w14:paraId="00BCC14E" w14:textId="6F00792B" w:rsidR="00F05FED" w:rsidRDefault="00F05FED">
      <w:pPr>
        <w:pStyle w:val="TOC4"/>
        <w:rPr>
          <w:rFonts w:asciiTheme="minorHAnsi" w:eastAsiaTheme="minorEastAsia" w:hAnsiTheme="minorHAnsi" w:cstheme="minorBidi"/>
          <w:sz w:val="22"/>
          <w:szCs w:val="22"/>
          <w:lang w:val="en-IN" w:eastAsia="en-IN"/>
        </w:rPr>
      </w:pPr>
      <w:r>
        <w:t>5.2.X.2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_Toc199274463 \h </w:instrText>
      </w:r>
      <w:r>
        <w:fldChar w:fldCharType="separate"/>
      </w:r>
      <w:r>
        <w:t>21</w:t>
      </w:r>
      <w:r>
        <w:fldChar w:fldCharType="end"/>
      </w:r>
    </w:p>
    <w:p w14:paraId="64508BE6" w14:textId="3F0FED13" w:rsidR="00F05FED" w:rsidRDefault="00F05FED">
      <w:pPr>
        <w:pStyle w:val="TOC5"/>
        <w:rPr>
          <w:rFonts w:asciiTheme="minorHAnsi" w:eastAsiaTheme="minorEastAsia" w:hAnsiTheme="minorHAnsi" w:cstheme="minorBidi"/>
          <w:sz w:val="22"/>
          <w:szCs w:val="22"/>
          <w:lang w:val="en-IN" w:eastAsia="en-IN"/>
        </w:rPr>
      </w:pPr>
      <w:r>
        <w:t>5.2.X.2.1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_Toc199274464 \h </w:instrText>
      </w:r>
      <w:r>
        <w:fldChar w:fldCharType="separate"/>
      </w:r>
      <w:r>
        <w:t>22</w:t>
      </w:r>
      <w:r>
        <w:fldChar w:fldCharType="end"/>
      </w:r>
    </w:p>
    <w:p w14:paraId="0113EA19" w14:textId="5F54854B" w:rsidR="00F05FED" w:rsidRDefault="00F05FED">
      <w:pPr>
        <w:pStyle w:val="TOC5"/>
        <w:rPr>
          <w:rFonts w:asciiTheme="minorHAnsi" w:eastAsiaTheme="minorEastAsia" w:hAnsiTheme="minorHAnsi" w:cstheme="minorBidi"/>
          <w:sz w:val="22"/>
          <w:szCs w:val="22"/>
          <w:lang w:val="en-IN" w:eastAsia="en-IN"/>
        </w:rPr>
      </w:pPr>
      <w:r>
        <w:t>5.2.X.2.2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_Toc199274465 \h </w:instrText>
      </w:r>
      <w:r>
        <w:fldChar w:fldCharType="separate"/>
      </w:r>
      <w:r>
        <w:t>22</w:t>
      </w:r>
      <w:r>
        <w:fldChar w:fldCharType="end"/>
      </w:r>
    </w:p>
    <w:p w14:paraId="74088377" w14:textId="078B625C" w:rsidR="00F05FED" w:rsidRDefault="00F05FED">
      <w:pPr>
        <w:pStyle w:val="TOC5"/>
        <w:rPr>
          <w:rFonts w:asciiTheme="minorHAnsi" w:eastAsiaTheme="minorEastAsia" w:hAnsiTheme="minorHAnsi" w:cstheme="minorBidi"/>
          <w:sz w:val="22"/>
          <w:szCs w:val="22"/>
          <w:lang w:val="en-IN" w:eastAsia="en-IN"/>
        </w:rPr>
      </w:pPr>
      <w:r>
        <w:t>5.2.X.2.3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_Toc199274466 \h </w:instrText>
      </w:r>
      <w:r>
        <w:fldChar w:fldCharType="separate"/>
      </w:r>
      <w:r>
        <w:t>22</w:t>
      </w:r>
      <w:r>
        <w:fldChar w:fldCharType="end"/>
      </w:r>
    </w:p>
    <w:p w14:paraId="05A869E4" w14:textId="32A1E3C0" w:rsidR="00F05FED" w:rsidRDefault="00F05FED">
      <w:pPr>
        <w:pStyle w:val="TOC2"/>
        <w:rPr>
          <w:rFonts w:asciiTheme="minorHAnsi" w:eastAsiaTheme="minorEastAsia" w:hAnsiTheme="minorHAnsi" w:cstheme="minorBidi"/>
          <w:sz w:val="22"/>
          <w:szCs w:val="22"/>
          <w:lang w:val="en-IN" w:eastAsia="en-IN"/>
        </w:rPr>
      </w:pPr>
      <w:r>
        <w:t>5.3</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_Toc199274467 \h </w:instrText>
      </w:r>
      <w:r>
        <w:fldChar w:fldCharType="separate"/>
      </w:r>
      <w:r>
        <w:t>23</w:t>
      </w:r>
      <w:r>
        <w:fldChar w:fldCharType="end"/>
      </w:r>
    </w:p>
    <w:p w14:paraId="28F30002" w14:textId="08143C45" w:rsidR="00F05FED" w:rsidRDefault="00F05FED">
      <w:pPr>
        <w:pStyle w:val="TOC3"/>
        <w:rPr>
          <w:rFonts w:asciiTheme="minorHAnsi" w:eastAsiaTheme="minorEastAsia" w:hAnsiTheme="minorHAnsi" w:cstheme="minorBidi"/>
          <w:sz w:val="22"/>
          <w:szCs w:val="22"/>
          <w:lang w:val="en-IN" w:eastAsia="en-IN"/>
        </w:rPr>
      </w:pPr>
      <w:r>
        <w:t>5.3.X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_Toc199274468 \h </w:instrText>
      </w:r>
      <w:r>
        <w:fldChar w:fldCharType="separate"/>
      </w:r>
      <w:r>
        <w:t>23</w:t>
      </w:r>
      <w:r>
        <w:fldChar w:fldCharType="end"/>
      </w:r>
    </w:p>
    <w:p w14:paraId="0D541EB4" w14:textId="1A1F1119" w:rsidR="00F05FED" w:rsidRDefault="00F05FED">
      <w:pPr>
        <w:pStyle w:val="TOC4"/>
        <w:rPr>
          <w:rFonts w:asciiTheme="minorHAnsi" w:eastAsiaTheme="minorEastAsia" w:hAnsiTheme="minorHAnsi" w:cstheme="minorBidi"/>
          <w:sz w:val="22"/>
          <w:szCs w:val="22"/>
          <w:lang w:val="en-IN" w:eastAsia="en-IN"/>
        </w:rPr>
      </w:pPr>
      <w:r>
        <w:t>5.3.X.1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_Toc199274469 \h </w:instrText>
      </w:r>
      <w:r>
        <w:fldChar w:fldCharType="separate"/>
      </w:r>
      <w:r>
        <w:t>23</w:t>
      </w:r>
      <w:r>
        <w:fldChar w:fldCharType="end"/>
      </w:r>
    </w:p>
    <w:p w14:paraId="6F2A87ED" w14:textId="18F1DC97" w:rsidR="00F05FED" w:rsidRDefault="00F05FED">
      <w:pPr>
        <w:pStyle w:val="TOC4"/>
        <w:rPr>
          <w:rFonts w:asciiTheme="minorHAnsi" w:eastAsiaTheme="minorEastAsia" w:hAnsiTheme="minorHAnsi" w:cstheme="minorBidi"/>
          <w:sz w:val="22"/>
          <w:szCs w:val="22"/>
          <w:lang w:val="en-IN" w:eastAsia="en-IN"/>
        </w:rPr>
      </w:pPr>
      <w:r>
        <w:t>5.3.X.2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_Toc199274470 \h </w:instrText>
      </w:r>
      <w:r>
        <w:fldChar w:fldCharType="separate"/>
      </w:r>
      <w:r>
        <w:t>23</w:t>
      </w:r>
      <w:r>
        <w:fldChar w:fldCharType="end"/>
      </w:r>
    </w:p>
    <w:p w14:paraId="4DAD7334" w14:textId="37F4A6AF" w:rsidR="00F05FED" w:rsidRDefault="00F05FED">
      <w:pPr>
        <w:pStyle w:val="TOC5"/>
        <w:rPr>
          <w:rFonts w:asciiTheme="minorHAnsi" w:eastAsiaTheme="minorEastAsia" w:hAnsiTheme="minorHAnsi" w:cstheme="minorBidi"/>
          <w:sz w:val="22"/>
          <w:szCs w:val="22"/>
          <w:lang w:val="en-IN" w:eastAsia="en-IN"/>
        </w:rPr>
      </w:pPr>
      <w:r>
        <w:t>5.3.X.2.1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_Toc199274471 \h </w:instrText>
      </w:r>
      <w:r>
        <w:fldChar w:fldCharType="separate"/>
      </w:r>
      <w:r>
        <w:t>23</w:t>
      </w:r>
      <w:r>
        <w:fldChar w:fldCharType="end"/>
      </w:r>
    </w:p>
    <w:p w14:paraId="12295F25" w14:textId="775E9890" w:rsidR="00F05FED" w:rsidRDefault="00F05FED">
      <w:pPr>
        <w:pStyle w:val="TOC5"/>
        <w:rPr>
          <w:rFonts w:asciiTheme="minorHAnsi" w:eastAsiaTheme="minorEastAsia" w:hAnsiTheme="minorHAnsi" w:cstheme="minorBidi"/>
          <w:sz w:val="22"/>
          <w:szCs w:val="22"/>
          <w:lang w:val="en-IN" w:eastAsia="en-IN"/>
        </w:rPr>
      </w:pPr>
      <w:r>
        <w:t>5.3.X.2.2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_Toc199274472 \h </w:instrText>
      </w:r>
      <w:r>
        <w:fldChar w:fldCharType="separate"/>
      </w:r>
      <w:r>
        <w:t>23</w:t>
      </w:r>
      <w:r>
        <w:fldChar w:fldCharType="end"/>
      </w:r>
    </w:p>
    <w:p w14:paraId="5833CC55" w14:textId="39599FED" w:rsidR="00F05FED" w:rsidRDefault="00F05FED">
      <w:pPr>
        <w:pStyle w:val="TOC5"/>
        <w:rPr>
          <w:rFonts w:asciiTheme="minorHAnsi" w:eastAsiaTheme="minorEastAsia" w:hAnsiTheme="minorHAnsi" w:cstheme="minorBidi"/>
          <w:sz w:val="22"/>
          <w:szCs w:val="22"/>
          <w:lang w:val="en-IN" w:eastAsia="en-IN"/>
        </w:rPr>
      </w:pPr>
      <w:r>
        <w:t>5.3.X.2.3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_Toc199274473 \h </w:instrText>
      </w:r>
      <w:r>
        <w:fldChar w:fldCharType="separate"/>
      </w:r>
      <w:r>
        <w:t>23</w:t>
      </w:r>
      <w:r>
        <w:fldChar w:fldCharType="end"/>
      </w:r>
    </w:p>
    <w:p w14:paraId="5632B411" w14:textId="44A93B13" w:rsidR="00F05FED" w:rsidRDefault="00F05FED">
      <w:pPr>
        <w:pStyle w:val="TOC1"/>
        <w:rPr>
          <w:rFonts w:asciiTheme="minorHAnsi" w:eastAsiaTheme="minorEastAsia" w:hAnsiTheme="minorHAnsi" w:cstheme="minorBidi"/>
          <w:szCs w:val="22"/>
          <w:lang w:val="en-IN" w:eastAsia="en-IN"/>
        </w:rPr>
      </w:pPr>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_Toc199274474 \h </w:instrText>
      </w:r>
      <w:r>
        <w:fldChar w:fldCharType="separate"/>
      </w:r>
      <w:r>
        <w:t>24</w:t>
      </w:r>
      <w:r>
        <w:fldChar w:fldCharType="end"/>
      </w:r>
    </w:p>
    <w:p w14:paraId="7232CC2F" w14:textId="255FF89E" w:rsidR="00F05FED" w:rsidRDefault="00F05FED">
      <w:pPr>
        <w:pStyle w:val="TOC2"/>
        <w:rPr>
          <w:rFonts w:asciiTheme="minorHAnsi" w:eastAsiaTheme="minorEastAsia" w:hAnsiTheme="minorHAnsi" w:cstheme="minorBidi"/>
          <w:sz w:val="22"/>
          <w:szCs w:val="22"/>
          <w:lang w:val="en-IN" w:eastAsia="en-IN"/>
        </w:rPr>
      </w:pPr>
      <w:r>
        <w:t>6.1</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_Toc199274475 \h </w:instrText>
      </w:r>
      <w:r>
        <w:fldChar w:fldCharType="separate"/>
      </w:r>
      <w:r>
        <w:t>24</w:t>
      </w:r>
      <w:r>
        <w:fldChar w:fldCharType="end"/>
      </w:r>
    </w:p>
    <w:p w14:paraId="21D02960" w14:textId="2A5BC59B" w:rsidR="00F05FED" w:rsidRDefault="00F05FED">
      <w:pPr>
        <w:pStyle w:val="TOC3"/>
        <w:rPr>
          <w:rFonts w:asciiTheme="minorHAnsi" w:eastAsiaTheme="minorEastAsia" w:hAnsiTheme="minorHAnsi" w:cstheme="minorBidi"/>
          <w:sz w:val="22"/>
          <w:szCs w:val="22"/>
          <w:lang w:val="en-IN" w:eastAsia="en-IN"/>
        </w:rPr>
      </w:pPr>
      <w:r>
        <w:t>6.1.1</w:t>
      </w:r>
      <w:r>
        <w:rPr>
          <w:rFonts w:asciiTheme="minorHAnsi" w:eastAsiaTheme="minorEastAsia" w:hAnsiTheme="minorHAnsi" w:cstheme="minorBidi"/>
          <w:sz w:val="22"/>
          <w:szCs w:val="22"/>
          <w:lang w:val="en-IN" w:eastAsia="en-IN"/>
        </w:rPr>
        <w:tab/>
      </w:r>
      <w:r>
        <w:t>SS_SAnManagement Service API</w:t>
      </w:r>
      <w:r>
        <w:tab/>
      </w:r>
      <w:r>
        <w:fldChar w:fldCharType="begin"/>
      </w:r>
      <w:r>
        <w:instrText xml:space="preserve"> PAGEREF _Toc199274476 \h </w:instrText>
      </w:r>
      <w:r>
        <w:fldChar w:fldCharType="separate"/>
      </w:r>
      <w:r>
        <w:t>24</w:t>
      </w:r>
      <w:r>
        <w:fldChar w:fldCharType="end"/>
      </w:r>
    </w:p>
    <w:p w14:paraId="49D01CEB" w14:textId="07323450" w:rsidR="00F05FED" w:rsidRDefault="00F05FED">
      <w:pPr>
        <w:pStyle w:val="TOC4"/>
        <w:rPr>
          <w:rFonts w:asciiTheme="minorHAnsi" w:eastAsiaTheme="minorEastAsia" w:hAnsiTheme="minorHAnsi" w:cstheme="minorBidi"/>
          <w:sz w:val="22"/>
          <w:szCs w:val="22"/>
          <w:lang w:val="en-IN" w:eastAsia="en-IN"/>
        </w:rPr>
      </w:pPr>
      <w:r>
        <w:t>6.1.1.1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_Toc199274477 \h </w:instrText>
      </w:r>
      <w:r>
        <w:fldChar w:fldCharType="separate"/>
      </w:r>
      <w:r>
        <w:t>24</w:t>
      </w:r>
      <w:r>
        <w:fldChar w:fldCharType="end"/>
      </w:r>
    </w:p>
    <w:p w14:paraId="4FF2436E" w14:textId="3E87F33C" w:rsidR="00F05FED" w:rsidRDefault="00F05FED">
      <w:pPr>
        <w:pStyle w:val="TOC4"/>
        <w:rPr>
          <w:rFonts w:asciiTheme="minorHAnsi" w:eastAsiaTheme="minorEastAsia" w:hAnsiTheme="minorHAnsi" w:cstheme="minorBidi"/>
          <w:sz w:val="22"/>
          <w:szCs w:val="22"/>
          <w:lang w:val="en-IN" w:eastAsia="en-IN"/>
        </w:rPr>
      </w:pPr>
      <w:r>
        <w:t>6.1.1.2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_Toc199274478 \h </w:instrText>
      </w:r>
      <w:r>
        <w:fldChar w:fldCharType="separate"/>
      </w:r>
      <w:r>
        <w:t>24</w:t>
      </w:r>
      <w:r>
        <w:fldChar w:fldCharType="end"/>
      </w:r>
    </w:p>
    <w:p w14:paraId="1C11A78F" w14:textId="0512B8D1" w:rsidR="00F05FED" w:rsidRDefault="00F05FED">
      <w:pPr>
        <w:pStyle w:val="TOC4"/>
        <w:rPr>
          <w:rFonts w:asciiTheme="minorHAnsi" w:eastAsiaTheme="minorEastAsia" w:hAnsiTheme="minorHAnsi" w:cstheme="minorBidi"/>
          <w:sz w:val="22"/>
          <w:szCs w:val="22"/>
          <w:lang w:val="en-IN" w:eastAsia="en-IN"/>
        </w:rPr>
      </w:pPr>
      <w:r>
        <w:t>6.1.1.3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_Toc199274479 \h </w:instrText>
      </w:r>
      <w:r>
        <w:fldChar w:fldCharType="separate"/>
      </w:r>
      <w:r>
        <w:t>24</w:t>
      </w:r>
      <w:r>
        <w:fldChar w:fldCharType="end"/>
      </w:r>
    </w:p>
    <w:p w14:paraId="6C55CF32" w14:textId="25251E9F" w:rsidR="00F05FED" w:rsidRDefault="00F05FED">
      <w:pPr>
        <w:pStyle w:val="TOC5"/>
        <w:rPr>
          <w:rFonts w:asciiTheme="minorHAnsi" w:eastAsiaTheme="minorEastAsia" w:hAnsiTheme="minorHAnsi" w:cstheme="minorBidi"/>
          <w:sz w:val="22"/>
          <w:szCs w:val="22"/>
          <w:lang w:val="en-IN" w:eastAsia="en-IN"/>
        </w:rPr>
      </w:pPr>
      <w:r>
        <w:t>6.1.1.3.1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_Toc199274480 \h </w:instrText>
      </w:r>
      <w:r>
        <w:fldChar w:fldCharType="separate"/>
      </w:r>
      <w:r>
        <w:t>24</w:t>
      </w:r>
      <w:r>
        <w:fldChar w:fldCharType="end"/>
      </w:r>
    </w:p>
    <w:p w14:paraId="32FA9E7C" w14:textId="35387A1C" w:rsidR="00F05FED" w:rsidRDefault="00F05FED">
      <w:pPr>
        <w:pStyle w:val="TOC5"/>
        <w:rPr>
          <w:rFonts w:asciiTheme="minorHAnsi" w:eastAsiaTheme="minorEastAsia" w:hAnsiTheme="minorHAnsi" w:cstheme="minorBidi"/>
          <w:sz w:val="22"/>
          <w:szCs w:val="22"/>
          <w:lang w:val="en-IN" w:eastAsia="en-IN"/>
        </w:rPr>
      </w:pPr>
      <w:r>
        <w:t>6.1.1.3.2</w:t>
      </w:r>
      <w:r>
        <w:rPr>
          <w:rFonts w:asciiTheme="minorHAnsi" w:eastAsiaTheme="minorEastAsia" w:hAnsiTheme="minorHAnsi" w:cstheme="minorBidi"/>
          <w:sz w:val="22"/>
          <w:szCs w:val="22"/>
          <w:lang w:val="en-IN" w:eastAsia="en-IN"/>
        </w:rPr>
        <w:tab/>
      </w:r>
      <w:r>
        <w:t>Resource: Spatial Anchors Lists</w:t>
      </w:r>
      <w:r>
        <w:tab/>
      </w:r>
      <w:r>
        <w:fldChar w:fldCharType="begin"/>
      </w:r>
      <w:r>
        <w:instrText xml:space="preserve"> PAGEREF _Toc199274481 \h </w:instrText>
      </w:r>
      <w:r>
        <w:fldChar w:fldCharType="separate"/>
      </w:r>
      <w:r>
        <w:t>26</w:t>
      </w:r>
      <w:r>
        <w:fldChar w:fldCharType="end"/>
      </w:r>
    </w:p>
    <w:p w14:paraId="539ED57C" w14:textId="3F94BBD2" w:rsidR="00F05FED" w:rsidRDefault="00F05FED">
      <w:pPr>
        <w:pStyle w:val="TOC5"/>
        <w:rPr>
          <w:rFonts w:asciiTheme="minorHAnsi" w:eastAsiaTheme="minorEastAsia" w:hAnsiTheme="minorHAnsi" w:cstheme="minorBidi"/>
          <w:sz w:val="22"/>
          <w:szCs w:val="22"/>
          <w:lang w:val="en-IN" w:eastAsia="en-IN"/>
        </w:rPr>
      </w:pPr>
      <w:r>
        <w:t>6.1.1.3.3</w:t>
      </w:r>
      <w:r>
        <w:rPr>
          <w:rFonts w:asciiTheme="minorHAnsi" w:eastAsiaTheme="minorEastAsia" w:hAnsiTheme="minorHAnsi" w:cstheme="minorBidi"/>
          <w:sz w:val="22"/>
          <w:szCs w:val="22"/>
          <w:lang w:val="en-IN" w:eastAsia="en-IN"/>
        </w:rPr>
        <w:tab/>
      </w:r>
      <w:r>
        <w:t>Resource: Individual Spatial Anchors List</w:t>
      </w:r>
      <w:r>
        <w:tab/>
      </w:r>
      <w:r>
        <w:fldChar w:fldCharType="begin"/>
      </w:r>
      <w:r>
        <w:instrText xml:space="preserve"> PAGEREF _Toc199274482 \h </w:instrText>
      </w:r>
      <w:r>
        <w:fldChar w:fldCharType="separate"/>
      </w:r>
      <w:r>
        <w:t>27</w:t>
      </w:r>
      <w:r>
        <w:fldChar w:fldCharType="end"/>
      </w:r>
    </w:p>
    <w:p w14:paraId="0F70D91B" w14:textId="4992E797" w:rsidR="00F05FED" w:rsidRDefault="00F05FED">
      <w:pPr>
        <w:pStyle w:val="TOC5"/>
        <w:rPr>
          <w:rFonts w:asciiTheme="minorHAnsi" w:eastAsiaTheme="minorEastAsia" w:hAnsiTheme="minorHAnsi" w:cstheme="minorBidi"/>
          <w:sz w:val="22"/>
          <w:szCs w:val="22"/>
          <w:lang w:val="en-IN" w:eastAsia="en-IN"/>
        </w:rPr>
      </w:pPr>
      <w:r>
        <w:t>6.1.1.3.4</w:t>
      </w:r>
      <w:r>
        <w:rPr>
          <w:rFonts w:asciiTheme="minorHAnsi" w:eastAsiaTheme="minorEastAsia" w:hAnsiTheme="minorHAnsi" w:cstheme="minorBidi"/>
          <w:sz w:val="22"/>
          <w:szCs w:val="22"/>
          <w:lang w:val="en-IN" w:eastAsia="en-IN"/>
        </w:rPr>
        <w:tab/>
      </w:r>
      <w:r>
        <w:t>Resource: Spatial Anchors Subscriptions</w:t>
      </w:r>
      <w:r>
        <w:tab/>
      </w:r>
      <w:r>
        <w:fldChar w:fldCharType="begin"/>
      </w:r>
      <w:r>
        <w:instrText xml:space="preserve"> PAGEREF _Toc199274483 \h </w:instrText>
      </w:r>
      <w:r>
        <w:fldChar w:fldCharType="separate"/>
      </w:r>
      <w:r>
        <w:t>32</w:t>
      </w:r>
      <w:r>
        <w:fldChar w:fldCharType="end"/>
      </w:r>
    </w:p>
    <w:p w14:paraId="7745993A" w14:textId="54E388A6" w:rsidR="00F05FED" w:rsidRDefault="00F05FED">
      <w:pPr>
        <w:pStyle w:val="TOC5"/>
        <w:rPr>
          <w:rFonts w:asciiTheme="minorHAnsi" w:eastAsiaTheme="minorEastAsia" w:hAnsiTheme="minorHAnsi" w:cstheme="minorBidi"/>
          <w:sz w:val="22"/>
          <w:szCs w:val="22"/>
          <w:lang w:val="en-IN" w:eastAsia="en-IN"/>
        </w:rPr>
      </w:pPr>
      <w:r>
        <w:t>6.1.1.3.5</w:t>
      </w:r>
      <w:r>
        <w:rPr>
          <w:rFonts w:asciiTheme="minorHAnsi" w:eastAsiaTheme="minorEastAsia" w:hAnsiTheme="minorHAnsi" w:cstheme="minorBidi"/>
          <w:sz w:val="22"/>
          <w:szCs w:val="22"/>
          <w:lang w:val="en-IN" w:eastAsia="en-IN"/>
        </w:rPr>
        <w:tab/>
      </w:r>
      <w:r>
        <w:t>Resource: Individual Spatial Anchors Subscription</w:t>
      </w:r>
      <w:r>
        <w:tab/>
      </w:r>
      <w:r>
        <w:fldChar w:fldCharType="begin"/>
      </w:r>
      <w:r>
        <w:instrText xml:space="preserve"> PAGEREF _Toc199274484 \h </w:instrText>
      </w:r>
      <w:r>
        <w:fldChar w:fldCharType="separate"/>
      </w:r>
      <w:r>
        <w:t>33</w:t>
      </w:r>
      <w:r>
        <w:fldChar w:fldCharType="end"/>
      </w:r>
    </w:p>
    <w:p w14:paraId="44143DA8" w14:textId="3BEC2CF4" w:rsidR="00F05FED" w:rsidRDefault="00F05FED">
      <w:pPr>
        <w:pStyle w:val="TOC4"/>
        <w:rPr>
          <w:rFonts w:asciiTheme="minorHAnsi" w:eastAsiaTheme="minorEastAsia" w:hAnsiTheme="minorHAnsi" w:cstheme="minorBidi"/>
          <w:sz w:val="22"/>
          <w:szCs w:val="22"/>
          <w:lang w:val="en-IN" w:eastAsia="en-IN"/>
        </w:rPr>
      </w:pPr>
      <w:r>
        <w:t>6.1.1.4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_Toc199274485 \h </w:instrText>
      </w:r>
      <w:r>
        <w:fldChar w:fldCharType="separate"/>
      </w:r>
      <w:r>
        <w:t>37</w:t>
      </w:r>
      <w:r>
        <w:fldChar w:fldCharType="end"/>
      </w:r>
    </w:p>
    <w:p w14:paraId="578E2BF9" w14:textId="52E9FDA0" w:rsidR="00F05FED" w:rsidRDefault="00F05FED">
      <w:pPr>
        <w:pStyle w:val="TOC4"/>
        <w:rPr>
          <w:rFonts w:asciiTheme="minorHAnsi" w:eastAsiaTheme="minorEastAsia" w:hAnsiTheme="minorHAnsi" w:cstheme="minorBidi"/>
          <w:sz w:val="22"/>
          <w:szCs w:val="22"/>
          <w:lang w:val="en-IN" w:eastAsia="en-IN"/>
        </w:rPr>
      </w:pPr>
      <w:r>
        <w:t>6.1.1.5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_Toc199274486 \h </w:instrText>
      </w:r>
      <w:r>
        <w:fldChar w:fldCharType="separate"/>
      </w:r>
      <w:r>
        <w:t>38</w:t>
      </w:r>
      <w:r>
        <w:fldChar w:fldCharType="end"/>
      </w:r>
    </w:p>
    <w:p w14:paraId="0439D66A" w14:textId="76EC0835" w:rsidR="00F05FED" w:rsidRDefault="00F05FED">
      <w:pPr>
        <w:pStyle w:val="TOC5"/>
        <w:rPr>
          <w:rFonts w:asciiTheme="minorHAnsi" w:eastAsiaTheme="minorEastAsia" w:hAnsiTheme="minorHAnsi" w:cstheme="minorBidi"/>
          <w:sz w:val="22"/>
          <w:szCs w:val="22"/>
          <w:lang w:val="en-IN" w:eastAsia="en-IN"/>
        </w:rPr>
      </w:pPr>
      <w:r>
        <w:t>6.1.1.5.1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_Toc199274487 \h </w:instrText>
      </w:r>
      <w:r>
        <w:fldChar w:fldCharType="separate"/>
      </w:r>
      <w:r>
        <w:t>38</w:t>
      </w:r>
      <w:r>
        <w:fldChar w:fldCharType="end"/>
      </w:r>
    </w:p>
    <w:p w14:paraId="39E343A6" w14:textId="248890E6" w:rsidR="00F05FED" w:rsidRDefault="00F05FED">
      <w:pPr>
        <w:pStyle w:val="TOC5"/>
        <w:rPr>
          <w:rFonts w:asciiTheme="minorHAnsi" w:eastAsiaTheme="minorEastAsia" w:hAnsiTheme="minorHAnsi" w:cstheme="minorBidi"/>
          <w:sz w:val="22"/>
          <w:szCs w:val="22"/>
          <w:lang w:val="en-IN" w:eastAsia="en-IN"/>
        </w:rPr>
      </w:pPr>
      <w:r>
        <w:lastRenderedPageBreak/>
        <w:t>6.1.1.5.2</w:t>
      </w:r>
      <w:r>
        <w:rPr>
          <w:rFonts w:asciiTheme="minorHAnsi" w:eastAsiaTheme="minorEastAsia" w:hAnsiTheme="minorHAnsi" w:cstheme="minorBidi"/>
          <w:sz w:val="22"/>
          <w:szCs w:val="22"/>
          <w:lang w:val="en-IN" w:eastAsia="en-IN"/>
        </w:rPr>
        <w:tab/>
      </w:r>
      <w:r>
        <w:t>Spatial Anchors Notification</w:t>
      </w:r>
      <w:r>
        <w:tab/>
      </w:r>
      <w:r>
        <w:fldChar w:fldCharType="begin"/>
      </w:r>
      <w:r>
        <w:instrText xml:space="preserve"> PAGEREF _Toc199274488 \h </w:instrText>
      </w:r>
      <w:r>
        <w:fldChar w:fldCharType="separate"/>
      </w:r>
      <w:r>
        <w:t>38</w:t>
      </w:r>
      <w:r>
        <w:fldChar w:fldCharType="end"/>
      </w:r>
    </w:p>
    <w:p w14:paraId="5EA71869" w14:textId="75A3C143" w:rsidR="00F05FED" w:rsidRDefault="00F05FED">
      <w:pPr>
        <w:pStyle w:val="TOC4"/>
        <w:rPr>
          <w:rFonts w:asciiTheme="minorHAnsi" w:eastAsiaTheme="minorEastAsia" w:hAnsiTheme="minorHAnsi" w:cstheme="minorBidi"/>
          <w:sz w:val="22"/>
          <w:szCs w:val="22"/>
          <w:lang w:val="en-IN" w:eastAsia="en-IN"/>
        </w:rPr>
      </w:pPr>
      <w:r>
        <w:t>6.1.1.6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_Toc199274489 \h </w:instrText>
      </w:r>
      <w:r>
        <w:fldChar w:fldCharType="separate"/>
      </w:r>
      <w:r>
        <w:t>39</w:t>
      </w:r>
      <w:r>
        <w:fldChar w:fldCharType="end"/>
      </w:r>
    </w:p>
    <w:p w14:paraId="4B605D91" w14:textId="7D15C42D" w:rsidR="00F05FED" w:rsidRDefault="00F05FED">
      <w:pPr>
        <w:pStyle w:val="TOC5"/>
        <w:rPr>
          <w:rFonts w:asciiTheme="minorHAnsi" w:eastAsiaTheme="minorEastAsia" w:hAnsiTheme="minorHAnsi" w:cstheme="minorBidi"/>
          <w:sz w:val="22"/>
          <w:szCs w:val="22"/>
          <w:lang w:val="en-IN" w:eastAsia="en-IN"/>
        </w:rPr>
      </w:pPr>
      <w:r>
        <w:t>6.1.1.6.1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_Toc199274490 \h </w:instrText>
      </w:r>
      <w:r>
        <w:fldChar w:fldCharType="separate"/>
      </w:r>
      <w:r>
        <w:t>39</w:t>
      </w:r>
      <w:r>
        <w:fldChar w:fldCharType="end"/>
      </w:r>
    </w:p>
    <w:p w14:paraId="4AF27352" w14:textId="43BB96FD" w:rsidR="00F05FED" w:rsidRDefault="00F05FED">
      <w:pPr>
        <w:pStyle w:val="TOC5"/>
        <w:rPr>
          <w:rFonts w:asciiTheme="minorHAnsi" w:eastAsiaTheme="minorEastAsia" w:hAnsiTheme="minorHAnsi" w:cstheme="minorBidi"/>
          <w:sz w:val="22"/>
          <w:szCs w:val="22"/>
          <w:lang w:val="en-IN" w:eastAsia="en-IN"/>
        </w:rPr>
      </w:pPr>
      <w:r w:rsidRPr="00C94255">
        <w:rPr>
          <w:lang w:val="en-US"/>
        </w:rPr>
        <w:t>6.1.1.6.2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_Toc199274491 \h </w:instrText>
      </w:r>
      <w:r>
        <w:fldChar w:fldCharType="separate"/>
      </w:r>
      <w:r>
        <w:t>41</w:t>
      </w:r>
      <w:r>
        <w:fldChar w:fldCharType="end"/>
      </w:r>
    </w:p>
    <w:p w14:paraId="523EDCFE" w14:textId="57846A41" w:rsidR="00F05FED" w:rsidRDefault="00F05FED">
      <w:pPr>
        <w:pStyle w:val="TOC5"/>
        <w:rPr>
          <w:rFonts w:asciiTheme="minorHAnsi" w:eastAsiaTheme="minorEastAsia" w:hAnsiTheme="minorHAnsi" w:cstheme="minorBidi"/>
          <w:sz w:val="22"/>
          <w:szCs w:val="22"/>
          <w:lang w:val="en-IN" w:eastAsia="en-IN"/>
        </w:rPr>
      </w:pPr>
      <w:r w:rsidRPr="00C94255">
        <w:rPr>
          <w:lang w:val="en-US"/>
        </w:rPr>
        <w:t>6.1.1.6.3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_Toc199274492 \h </w:instrText>
      </w:r>
      <w:r>
        <w:fldChar w:fldCharType="separate"/>
      </w:r>
      <w:r>
        <w:t>48</w:t>
      </w:r>
      <w:r>
        <w:fldChar w:fldCharType="end"/>
      </w:r>
    </w:p>
    <w:p w14:paraId="50B0CBB2" w14:textId="17E9BC0A" w:rsidR="00F05FED" w:rsidRDefault="00F05FED">
      <w:pPr>
        <w:pStyle w:val="TOC5"/>
        <w:rPr>
          <w:rFonts w:asciiTheme="minorHAnsi" w:eastAsiaTheme="minorEastAsia" w:hAnsiTheme="minorHAnsi" w:cstheme="minorBidi"/>
          <w:sz w:val="22"/>
          <w:szCs w:val="22"/>
          <w:lang w:val="en-IN" w:eastAsia="en-IN"/>
        </w:rPr>
      </w:pPr>
      <w:r>
        <w:t>6.1.1.6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_Toc199274493 \h </w:instrText>
      </w:r>
      <w:r>
        <w:fldChar w:fldCharType="separate"/>
      </w:r>
      <w:r>
        <w:t>49</w:t>
      </w:r>
      <w:r>
        <w:fldChar w:fldCharType="end"/>
      </w:r>
    </w:p>
    <w:p w14:paraId="29835A2F" w14:textId="0E80EC36" w:rsidR="00F05FED" w:rsidRDefault="00F05FED">
      <w:pPr>
        <w:pStyle w:val="TOC5"/>
        <w:rPr>
          <w:rFonts w:asciiTheme="minorHAnsi" w:eastAsiaTheme="minorEastAsia" w:hAnsiTheme="minorHAnsi" w:cstheme="minorBidi"/>
          <w:sz w:val="22"/>
          <w:szCs w:val="22"/>
          <w:lang w:val="en-IN" w:eastAsia="en-IN"/>
        </w:rPr>
      </w:pPr>
      <w:r>
        <w:t>6.1.1.6.5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_Toc199274494 \h </w:instrText>
      </w:r>
      <w:r>
        <w:fldChar w:fldCharType="separate"/>
      </w:r>
      <w:r>
        <w:t>49</w:t>
      </w:r>
      <w:r>
        <w:fldChar w:fldCharType="end"/>
      </w:r>
    </w:p>
    <w:p w14:paraId="2F2793D8" w14:textId="19BCF168" w:rsidR="00F05FED" w:rsidRDefault="00F05FED">
      <w:pPr>
        <w:pStyle w:val="TOC4"/>
        <w:rPr>
          <w:rFonts w:asciiTheme="minorHAnsi" w:eastAsiaTheme="minorEastAsia" w:hAnsiTheme="minorHAnsi" w:cstheme="minorBidi"/>
          <w:sz w:val="22"/>
          <w:szCs w:val="22"/>
          <w:lang w:val="en-IN" w:eastAsia="en-IN"/>
        </w:rPr>
      </w:pPr>
      <w:r>
        <w:t>6.1.1.7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_Toc199274495 \h </w:instrText>
      </w:r>
      <w:r>
        <w:fldChar w:fldCharType="separate"/>
      </w:r>
      <w:r>
        <w:t>49</w:t>
      </w:r>
      <w:r>
        <w:fldChar w:fldCharType="end"/>
      </w:r>
    </w:p>
    <w:p w14:paraId="1C5F85FC" w14:textId="34E00D71" w:rsidR="00F05FED" w:rsidRDefault="00F05FED">
      <w:pPr>
        <w:pStyle w:val="TOC5"/>
        <w:rPr>
          <w:rFonts w:asciiTheme="minorHAnsi" w:eastAsiaTheme="minorEastAsia" w:hAnsiTheme="minorHAnsi" w:cstheme="minorBidi"/>
          <w:sz w:val="22"/>
          <w:szCs w:val="22"/>
          <w:lang w:val="en-IN" w:eastAsia="en-IN"/>
        </w:rPr>
      </w:pPr>
      <w:r>
        <w:t>6.1.1.7.1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_Toc199274496 \h </w:instrText>
      </w:r>
      <w:r>
        <w:fldChar w:fldCharType="separate"/>
      </w:r>
      <w:r>
        <w:t>49</w:t>
      </w:r>
      <w:r>
        <w:fldChar w:fldCharType="end"/>
      </w:r>
    </w:p>
    <w:p w14:paraId="17A3D716" w14:textId="78F6A5B5" w:rsidR="00F05FED" w:rsidRDefault="00F05FED">
      <w:pPr>
        <w:pStyle w:val="TOC5"/>
        <w:rPr>
          <w:rFonts w:asciiTheme="minorHAnsi" w:eastAsiaTheme="minorEastAsia" w:hAnsiTheme="minorHAnsi" w:cstheme="minorBidi"/>
          <w:sz w:val="22"/>
          <w:szCs w:val="22"/>
          <w:lang w:val="en-IN" w:eastAsia="en-IN"/>
        </w:rPr>
      </w:pPr>
      <w:r>
        <w:t>6.1.1.7.2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_Toc199274497 \h </w:instrText>
      </w:r>
      <w:r>
        <w:fldChar w:fldCharType="separate"/>
      </w:r>
      <w:r>
        <w:t>49</w:t>
      </w:r>
      <w:r>
        <w:fldChar w:fldCharType="end"/>
      </w:r>
    </w:p>
    <w:p w14:paraId="037F25DC" w14:textId="34812C14" w:rsidR="00F05FED" w:rsidRDefault="00F05FED">
      <w:pPr>
        <w:pStyle w:val="TOC5"/>
        <w:rPr>
          <w:rFonts w:asciiTheme="minorHAnsi" w:eastAsiaTheme="minorEastAsia" w:hAnsiTheme="minorHAnsi" w:cstheme="minorBidi"/>
          <w:sz w:val="22"/>
          <w:szCs w:val="22"/>
          <w:lang w:val="en-IN" w:eastAsia="en-IN"/>
        </w:rPr>
      </w:pPr>
      <w:r>
        <w:t>6.1.1.7.3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_Toc199274498 \h </w:instrText>
      </w:r>
      <w:r>
        <w:fldChar w:fldCharType="separate"/>
      </w:r>
      <w:r>
        <w:t>49</w:t>
      </w:r>
      <w:r>
        <w:fldChar w:fldCharType="end"/>
      </w:r>
    </w:p>
    <w:p w14:paraId="3FDC2B9C" w14:textId="4515B6E0" w:rsidR="00F05FED" w:rsidRDefault="00F05FED">
      <w:pPr>
        <w:pStyle w:val="TOC4"/>
        <w:rPr>
          <w:rFonts w:asciiTheme="minorHAnsi" w:eastAsiaTheme="minorEastAsia" w:hAnsiTheme="minorHAnsi" w:cstheme="minorBidi"/>
          <w:sz w:val="22"/>
          <w:szCs w:val="22"/>
          <w:lang w:val="en-IN" w:eastAsia="en-IN"/>
        </w:rPr>
      </w:pPr>
      <w:r>
        <w:t>6.1.1.8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_Toc199274499 \h </w:instrText>
      </w:r>
      <w:r>
        <w:fldChar w:fldCharType="separate"/>
      </w:r>
      <w:r>
        <w:t>50</w:t>
      </w:r>
      <w:r>
        <w:fldChar w:fldCharType="end"/>
      </w:r>
    </w:p>
    <w:p w14:paraId="7C81CC78" w14:textId="1258AB26" w:rsidR="00F05FED" w:rsidRDefault="00F05FED">
      <w:pPr>
        <w:pStyle w:val="TOC4"/>
        <w:rPr>
          <w:rFonts w:asciiTheme="minorHAnsi" w:eastAsiaTheme="minorEastAsia" w:hAnsiTheme="minorHAnsi" w:cstheme="minorBidi"/>
          <w:sz w:val="22"/>
          <w:szCs w:val="22"/>
          <w:lang w:val="en-IN" w:eastAsia="en-IN"/>
        </w:rPr>
      </w:pPr>
      <w:r>
        <w:t>6.1.1.9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_Toc199274500 \h </w:instrText>
      </w:r>
      <w:r>
        <w:fldChar w:fldCharType="separate"/>
      </w:r>
      <w:r>
        <w:t>50</w:t>
      </w:r>
      <w:r>
        <w:fldChar w:fldCharType="end"/>
      </w:r>
    </w:p>
    <w:p w14:paraId="1A8E1EC4" w14:textId="2F7C014D" w:rsidR="00F05FED" w:rsidRDefault="00F05FED">
      <w:pPr>
        <w:pStyle w:val="TOC3"/>
        <w:rPr>
          <w:rFonts w:asciiTheme="minorHAnsi" w:eastAsiaTheme="minorEastAsia" w:hAnsiTheme="minorHAnsi" w:cstheme="minorBidi"/>
          <w:sz w:val="22"/>
          <w:szCs w:val="22"/>
          <w:lang w:val="en-IN" w:eastAsia="en-IN"/>
        </w:rPr>
      </w:pPr>
      <w:r>
        <w:t>6.1.2</w:t>
      </w:r>
      <w:r>
        <w:rPr>
          <w:rFonts w:asciiTheme="minorHAnsi" w:eastAsiaTheme="minorEastAsia" w:hAnsiTheme="minorHAnsi" w:cstheme="minorBidi"/>
          <w:sz w:val="22"/>
          <w:szCs w:val="22"/>
          <w:lang w:val="en-IN" w:eastAsia="en-IN"/>
        </w:rPr>
        <w:tab/>
      </w:r>
      <w:r>
        <w:t>SS_SAnDiscovery Service API</w:t>
      </w:r>
      <w:r>
        <w:tab/>
      </w:r>
      <w:r>
        <w:fldChar w:fldCharType="begin"/>
      </w:r>
      <w:r>
        <w:instrText xml:space="preserve"> PAGEREF _Toc199274501 \h </w:instrText>
      </w:r>
      <w:r>
        <w:fldChar w:fldCharType="separate"/>
      </w:r>
      <w:r>
        <w:t>50</w:t>
      </w:r>
      <w:r>
        <w:fldChar w:fldCharType="end"/>
      </w:r>
    </w:p>
    <w:p w14:paraId="593F12C1" w14:textId="0860498B" w:rsidR="00F05FED" w:rsidRDefault="00F05FED">
      <w:pPr>
        <w:pStyle w:val="TOC4"/>
        <w:rPr>
          <w:rFonts w:asciiTheme="minorHAnsi" w:eastAsiaTheme="minorEastAsia" w:hAnsiTheme="minorHAnsi" w:cstheme="minorBidi"/>
          <w:sz w:val="22"/>
          <w:szCs w:val="22"/>
          <w:lang w:val="en-IN" w:eastAsia="en-IN"/>
        </w:rPr>
      </w:pPr>
      <w:r>
        <w:t>6.1.2.1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_Toc199274502 \h </w:instrText>
      </w:r>
      <w:r>
        <w:fldChar w:fldCharType="separate"/>
      </w:r>
      <w:r>
        <w:t>50</w:t>
      </w:r>
      <w:r>
        <w:fldChar w:fldCharType="end"/>
      </w:r>
    </w:p>
    <w:p w14:paraId="63BF4FE0" w14:textId="5DD4F347" w:rsidR="00F05FED" w:rsidRDefault="00F05FED">
      <w:pPr>
        <w:pStyle w:val="TOC4"/>
        <w:rPr>
          <w:rFonts w:asciiTheme="minorHAnsi" w:eastAsiaTheme="minorEastAsia" w:hAnsiTheme="minorHAnsi" w:cstheme="minorBidi"/>
          <w:sz w:val="22"/>
          <w:szCs w:val="22"/>
          <w:lang w:val="en-IN" w:eastAsia="en-IN"/>
        </w:rPr>
      </w:pPr>
      <w:r>
        <w:t>6.1.2.2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_Toc199274503 \h </w:instrText>
      </w:r>
      <w:r>
        <w:fldChar w:fldCharType="separate"/>
      </w:r>
      <w:r>
        <w:t>50</w:t>
      </w:r>
      <w:r>
        <w:fldChar w:fldCharType="end"/>
      </w:r>
    </w:p>
    <w:p w14:paraId="3D683571" w14:textId="396B456D" w:rsidR="00F05FED" w:rsidRDefault="00F05FED">
      <w:pPr>
        <w:pStyle w:val="TOC4"/>
        <w:rPr>
          <w:rFonts w:asciiTheme="minorHAnsi" w:eastAsiaTheme="minorEastAsia" w:hAnsiTheme="minorHAnsi" w:cstheme="minorBidi"/>
          <w:sz w:val="22"/>
          <w:szCs w:val="22"/>
          <w:lang w:val="en-IN" w:eastAsia="en-IN"/>
        </w:rPr>
      </w:pPr>
      <w:r>
        <w:t>6.1.2.3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_Toc199274504 \h </w:instrText>
      </w:r>
      <w:r>
        <w:fldChar w:fldCharType="separate"/>
      </w:r>
      <w:r>
        <w:t>50</w:t>
      </w:r>
      <w:r>
        <w:fldChar w:fldCharType="end"/>
      </w:r>
    </w:p>
    <w:p w14:paraId="61D70D8F" w14:textId="4B232891" w:rsidR="00F05FED" w:rsidRDefault="00F05FED">
      <w:pPr>
        <w:pStyle w:val="TOC5"/>
        <w:rPr>
          <w:rFonts w:asciiTheme="minorHAnsi" w:eastAsiaTheme="minorEastAsia" w:hAnsiTheme="minorHAnsi" w:cstheme="minorBidi"/>
          <w:sz w:val="22"/>
          <w:szCs w:val="22"/>
          <w:lang w:val="en-IN" w:eastAsia="en-IN"/>
        </w:rPr>
      </w:pPr>
      <w:r>
        <w:t>6.1.2.3.1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_Toc199274505 \h </w:instrText>
      </w:r>
      <w:r>
        <w:fldChar w:fldCharType="separate"/>
      </w:r>
      <w:r>
        <w:t>50</w:t>
      </w:r>
      <w:r>
        <w:fldChar w:fldCharType="end"/>
      </w:r>
    </w:p>
    <w:p w14:paraId="12301B2B" w14:textId="5D9E2236" w:rsidR="00F05FED" w:rsidRDefault="00F05FED">
      <w:pPr>
        <w:pStyle w:val="TOC5"/>
        <w:rPr>
          <w:rFonts w:asciiTheme="minorHAnsi" w:eastAsiaTheme="minorEastAsia" w:hAnsiTheme="minorHAnsi" w:cstheme="minorBidi"/>
          <w:sz w:val="22"/>
          <w:szCs w:val="22"/>
          <w:lang w:val="en-IN" w:eastAsia="en-IN"/>
        </w:rPr>
      </w:pPr>
      <w:r>
        <w:t>6.1.2.3.2</w:t>
      </w:r>
      <w:r>
        <w:rPr>
          <w:rFonts w:asciiTheme="minorHAnsi" w:eastAsiaTheme="minorEastAsia" w:hAnsiTheme="minorHAnsi" w:cstheme="minorBidi"/>
          <w:sz w:val="22"/>
          <w:szCs w:val="22"/>
          <w:lang w:val="en-IN" w:eastAsia="en-IN"/>
        </w:rPr>
        <w:tab/>
      </w:r>
      <w:r>
        <w:t>Resource: Spatial Anchors</w:t>
      </w:r>
      <w:r>
        <w:tab/>
      </w:r>
      <w:r>
        <w:fldChar w:fldCharType="begin"/>
      </w:r>
      <w:r>
        <w:instrText xml:space="preserve"> PAGEREF _Toc199274506 \h </w:instrText>
      </w:r>
      <w:r>
        <w:fldChar w:fldCharType="separate"/>
      </w:r>
      <w:r>
        <w:t>51</w:t>
      </w:r>
      <w:r>
        <w:fldChar w:fldCharType="end"/>
      </w:r>
    </w:p>
    <w:p w14:paraId="5A8EE988" w14:textId="43595438" w:rsidR="00F05FED" w:rsidRDefault="00F05FED">
      <w:pPr>
        <w:pStyle w:val="TOC4"/>
        <w:rPr>
          <w:rFonts w:asciiTheme="minorHAnsi" w:eastAsiaTheme="minorEastAsia" w:hAnsiTheme="minorHAnsi" w:cstheme="minorBidi"/>
          <w:sz w:val="22"/>
          <w:szCs w:val="22"/>
          <w:lang w:val="en-IN" w:eastAsia="en-IN"/>
        </w:rPr>
      </w:pPr>
      <w:r>
        <w:t>6.1.2.4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_Toc199274507 \h </w:instrText>
      </w:r>
      <w:r>
        <w:fldChar w:fldCharType="separate"/>
      </w:r>
      <w:r>
        <w:t>53</w:t>
      </w:r>
      <w:r>
        <w:fldChar w:fldCharType="end"/>
      </w:r>
    </w:p>
    <w:p w14:paraId="37A1E6FD" w14:textId="63140712" w:rsidR="00F05FED" w:rsidRDefault="00F05FED">
      <w:pPr>
        <w:pStyle w:val="TOC4"/>
        <w:rPr>
          <w:rFonts w:asciiTheme="minorHAnsi" w:eastAsiaTheme="minorEastAsia" w:hAnsiTheme="minorHAnsi" w:cstheme="minorBidi"/>
          <w:sz w:val="22"/>
          <w:szCs w:val="22"/>
          <w:lang w:val="en-IN" w:eastAsia="en-IN"/>
        </w:rPr>
      </w:pPr>
      <w:r>
        <w:t>6.1.2.5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_Toc199274508 \h </w:instrText>
      </w:r>
      <w:r>
        <w:fldChar w:fldCharType="separate"/>
      </w:r>
      <w:r>
        <w:t>53</w:t>
      </w:r>
      <w:r>
        <w:fldChar w:fldCharType="end"/>
      </w:r>
    </w:p>
    <w:p w14:paraId="592756EB" w14:textId="1838C17C" w:rsidR="00F05FED" w:rsidRDefault="00F05FED">
      <w:pPr>
        <w:pStyle w:val="TOC4"/>
        <w:rPr>
          <w:rFonts w:asciiTheme="minorHAnsi" w:eastAsiaTheme="minorEastAsia" w:hAnsiTheme="minorHAnsi" w:cstheme="minorBidi"/>
          <w:sz w:val="22"/>
          <w:szCs w:val="22"/>
          <w:lang w:val="en-IN" w:eastAsia="en-IN"/>
        </w:rPr>
      </w:pPr>
      <w:r>
        <w:t>6.1.2.6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_Toc199274509 \h </w:instrText>
      </w:r>
      <w:r>
        <w:fldChar w:fldCharType="separate"/>
      </w:r>
      <w:r>
        <w:t>53</w:t>
      </w:r>
      <w:r>
        <w:fldChar w:fldCharType="end"/>
      </w:r>
    </w:p>
    <w:p w14:paraId="553E5B7F" w14:textId="3B14B23B" w:rsidR="00F05FED" w:rsidRDefault="00F05FED">
      <w:pPr>
        <w:pStyle w:val="TOC5"/>
        <w:rPr>
          <w:rFonts w:asciiTheme="minorHAnsi" w:eastAsiaTheme="minorEastAsia" w:hAnsiTheme="minorHAnsi" w:cstheme="minorBidi"/>
          <w:sz w:val="22"/>
          <w:szCs w:val="22"/>
          <w:lang w:val="en-IN" w:eastAsia="en-IN"/>
        </w:rPr>
      </w:pPr>
      <w:r>
        <w:t>6.1.2.6.1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_Toc199274510 \h </w:instrText>
      </w:r>
      <w:r>
        <w:fldChar w:fldCharType="separate"/>
      </w:r>
      <w:r>
        <w:t>53</w:t>
      </w:r>
      <w:r>
        <w:fldChar w:fldCharType="end"/>
      </w:r>
    </w:p>
    <w:p w14:paraId="54490714" w14:textId="6B5E857B" w:rsidR="00F05FED" w:rsidRDefault="00F05FED">
      <w:pPr>
        <w:pStyle w:val="TOC5"/>
        <w:rPr>
          <w:rFonts w:asciiTheme="minorHAnsi" w:eastAsiaTheme="minorEastAsia" w:hAnsiTheme="minorHAnsi" w:cstheme="minorBidi"/>
          <w:sz w:val="22"/>
          <w:szCs w:val="22"/>
          <w:lang w:val="en-IN" w:eastAsia="en-IN"/>
        </w:rPr>
      </w:pPr>
      <w:r w:rsidRPr="00C94255">
        <w:rPr>
          <w:lang w:val="en-US"/>
        </w:rPr>
        <w:t>6.1.2.6.2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_Toc199274511 \h </w:instrText>
      </w:r>
      <w:r>
        <w:fldChar w:fldCharType="separate"/>
      </w:r>
      <w:r>
        <w:t>54</w:t>
      </w:r>
      <w:r>
        <w:fldChar w:fldCharType="end"/>
      </w:r>
    </w:p>
    <w:p w14:paraId="10A17258" w14:textId="19372311" w:rsidR="00F05FED" w:rsidRDefault="00F05FED">
      <w:pPr>
        <w:pStyle w:val="TOC5"/>
        <w:rPr>
          <w:rFonts w:asciiTheme="minorHAnsi" w:eastAsiaTheme="minorEastAsia" w:hAnsiTheme="minorHAnsi" w:cstheme="minorBidi"/>
          <w:sz w:val="22"/>
          <w:szCs w:val="22"/>
          <w:lang w:val="en-IN" w:eastAsia="en-IN"/>
        </w:rPr>
      </w:pPr>
      <w:r w:rsidRPr="00C94255">
        <w:rPr>
          <w:lang w:val="en-US"/>
        </w:rPr>
        <w:t>6.1.2.6.3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_Toc199274512 \h </w:instrText>
      </w:r>
      <w:r>
        <w:fldChar w:fldCharType="separate"/>
      </w:r>
      <w:r>
        <w:t>54</w:t>
      </w:r>
      <w:r>
        <w:fldChar w:fldCharType="end"/>
      </w:r>
    </w:p>
    <w:p w14:paraId="1CAC58E9" w14:textId="231E8F16" w:rsidR="00F05FED" w:rsidRDefault="00F05FED">
      <w:pPr>
        <w:pStyle w:val="TOC5"/>
        <w:rPr>
          <w:rFonts w:asciiTheme="minorHAnsi" w:eastAsiaTheme="minorEastAsia" w:hAnsiTheme="minorHAnsi" w:cstheme="minorBidi"/>
          <w:sz w:val="22"/>
          <w:szCs w:val="22"/>
          <w:lang w:val="en-IN" w:eastAsia="en-IN"/>
        </w:rPr>
      </w:pPr>
      <w:r>
        <w:t>6.1.2.6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_Toc199274513 \h </w:instrText>
      </w:r>
      <w:r>
        <w:fldChar w:fldCharType="separate"/>
      </w:r>
      <w:r>
        <w:t>54</w:t>
      </w:r>
      <w:r>
        <w:fldChar w:fldCharType="end"/>
      </w:r>
    </w:p>
    <w:p w14:paraId="1ADBAC4D" w14:textId="44E59D69" w:rsidR="00F05FED" w:rsidRDefault="00F05FED">
      <w:pPr>
        <w:pStyle w:val="TOC5"/>
        <w:rPr>
          <w:rFonts w:asciiTheme="minorHAnsi" w:eastAsiaTheme="minorEastAsia" w:hAnsiTheme="minorHAnsi" w:cstheme="minorBidi"/>
          <w:sz w:val="22"/>
          <w:szCs w:val="22"/>
          <w:lang w:val="en-IN" w:eastAsia="en-IN"/>
        </w:rPr>
      </w:pPr>
      <w:r>
        <w:t>6.1.2.6.5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_Toc199274514 \h </w:instrText>
      </w:r>
      <w:r>
        <w:fldChar w:fldCharType="separate"/>
      </w:r>
      <w:r>
        <w:t>55</w:t>
      </w:r>
      <w:r>
        <w:fldChar w:fldCharType="end"/>
      </w:r>
    </w:p>
    <w:p w14:paraId="786DCEA6" w14:textId="2FA5E12A" w:rsidR="00F05FED" w:rsidRDefault="00F05FED">
      <w:pPr>
        <w:pStyle w:val="TOC4"/>
        <w:rPr>
          <w:rFonts w:asciiTheme="minorHAnsi" w:eastAsiaTheme="minorEastAsia" w:hAnsiTheme="minorHAnsi" w:cstheme="minorBidi"/>
          <w:sz w:val="22"/>
          <w:szCs w:val="22"/>
          <w:lang w:val="en-IN" w:eastAsia="en-IN"/>
        </w:rPr>
      </w:pPr>
      <w:r>
        <w:t>6.1.2.7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_Toc199274515 \h </w:instrText>
      </w:r>
      <w:r>
        <w:fldChar w:fldCharType="separate"/>
      </w:r>
      <w:r>
        <w:t>55</w:t>
      </w:r>
      <w:r>
        <w:fldChar w:fldCharType="end"/>
      </w:r>
    </w:p>
    <w:p w14:paraId="279DBDDA" w14:textId="23A6AA85" w:rsidR="00F05FED" w:rsidRDefault="00F05FED">
      <w:pPr>
        <w:pStyle w:val="TOC5"/>
        <w:rPr>
          <w:rFonts w:asciiTheme="minorHAnsi" w:eastAsiaTheme="minorEastAsia" w:hAnsiTheme="minorHAnsi" w:cstheme="minorBidi"/>
          <w:sz w:val="22"/>
          <w:szCs w:val="22"/>
          <w:lang w:val="en-IN" w:eastAsia="en-IN"/>
        </w:rPr>
      </w:pPr>
      <w:r>
        <w:t>6.1.2.7.1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_Toc199274516 \h </w:instrText>
      </w:r>
      <w:r>
        <w:fldChar w:fldCharType="separate"/>
      </w:r>
      <w:r>
        <w:t>55</w:t>
      </w:r>
      <w:r>
        <w:fldChar w:fldCharType="end"/>
      </w:r>
    </w:p>
    <w:p w14:paraId="69891E4C" w14:textId="4802B8AD" w:rsidR="00F05FED" w:rsidRDefault="00F05FED">
      <w:pPr>
        <w:pStyle w:val="TOC5"/>
        <w:rPr>
          <w:rFonts w:asciiTheme="minorHAnsi" w:eastAsiaTheme="minorEastAsia" w:hAnsiTheme="minorHAnsi" w:cstheme="minorBidi"/>
          <w:sz w:val="22"/>
          <w:szCs w:val="22"/>
          <w:lang w:val="en-IN" w:eastAsia="en-IN"/>
        </w:rPr>
      </w:pPr>
      <w:r>
        <w:t>6.1.2.7.2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_Toc199274517 \h </w:instrText>
      </w:r>
      <w:r>
        <w:fldChar w:fldCharType="separate"/>
      </w:r>
      <w:r>
        <w:t>55</w:t>
      </w:r>
      <w:r>
        <w:fldChar w:fldCharType="end"/>
      </w:r>
    </w:p>
    <w:p w14:paraId="4C5C3C19" w14:textId="3C82575D" w:rsidR="00F05FED" w:rsidRDefault="00F05FED">
      <w:pPr>
        <w:pStyle w:val="TOC5"/>
        <w:rPr>
          <w:rFonts w:asciiTheme="minorHAnsi" w:eastAsiaTheme="minorEastAsia" w:hAnsiTheme="minorHAnsi" w:cstheme="minorBidi"/>
          <w:sz w:val="22"/>
          <w:szCs w:val="22"/>
          <w:lang w:val="en-IN" w:eastAsia="en-IN"/>
        </w:rPr>
      </w:pPr>
      <w:r>
        <w:t>6.1.2.7.3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_Toc199274518 \h </w:instrText>
      </w:r>
      <w:r>
        <w:fldChar w:fldCharType="separate"/>
      </w:r>
      <w:r>
        <w:t>55</w:t>
      </w:r>
      <w:r>
        <w:fldChar w:fldCharType="end"/>
      </w:r>
    </w:p>
    <w:p w14:paraId="097A79E8" w14:textId="4E4D1515" w:rsidR="00F05FED" w:rsidRDefault="00F05FED">
      <w:pPr>
        <w:pStyle w:val="TOC4"/>
        <w:rPr>
          <w:rFonts w:asciiTheme="minorHAnsi" w:eastAsiaTheme="minorEastAsia" w:hAnsiTheme="minorHAnsi" w:cstheme="minorBidi"/>
          <w:sz w:val="22"/>
          <w:szCs w:val="22"/>
          <w:lang w:val="en-IN" w:eastAsia="en-IN"/>
        </w:rPr>
      </w:pPr>
      <w:r>
        <w:t>6.1.2.8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_Toc199274519 \h </w:instrText>
      </w:r>
      <w:r>
        <w:fldChar w:fldCharType="separate"/>
      </w:r>
      <w:r>
        <w:t>55</w:t>
      </w:r>
      <w:r>
        <w:fldChar w:fldCharType="end"/>
      </w:r>
    </w:p>
    <w:p w14:paraId="3AA35F32" w14:textId="0042BDF7" w:rsidR="00F05FED" w:rsidRDefault="00F05FED">
      <w:pPr>
        <w:pStyle w:val="TOC4"/>
        <w:rPr>
          <w:rFonts w:asciiTheme="minorHAnsi" w:eastAsiaTheme="minorEastAsia" w:hAnsiTheme="minorHAnsi" w:cstheme="minorBidi"/>
          <w:sz w:val="22"/>
          <w:szCs w:val="22"/>
          <w:lang w:val="en-IN" w:eastAsia="en-IN"/>
        </w:rPr>
      </w:pPr>
      <w:r>
        <w:t>6.1.2.9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_Toc199274520 \h </w:instrText>
      </w:r>
      <w:r>
        <w:fldChar w:fldCharType="separate"/>
      </w:r>
      <w:r>
        <w:t>55</w:t>
      </w:r>
      <w:r>
        <w:fldChar w:fldCharType="end"/>
      </w:r>
    </w:p>
    <w:p w14:paraId="2887D78F" w14:textId="627E6EA2" w:rsidR="00F05FED" w:rsidRDefault="00F05FED">
      <w:pPr>
        <w:pStyle w:val="TOC3"/>
        <w:rPr>
          <w:rFonts w:asciiTheme="minorHAnsi" w:eastAsiaTheme="minorEastAsia" w:hAnsiTheme="minorHAnsi" w:cstheme="minorBidi"/>
          <w:sz w:val="22"/>
          <w:szCs w:val="22"/>
          <w:lang w:val="en-IN" w:eastAsia="en-IN"/>
        </w:rPr>
      </w:pPr>
      <w:r>
        <w:t>6.1.3</w:t>
      </w:r>
      <w:r>
        <w:rPr>
          <w:rFonts w:asciiTheme="minorHAnsi" w:eastAsiaTheme="minorEastAsia" w:hAnsiTheme="minorHAnsi" w:cstheme="minorBidi"/>
          <w:sz w:val="22"/>
          <w:szCs w:val="22"/>
          <w:lang w:val="en-IN" w:eastAsia="en-IN"/>
        </w:rPr>
        <w:tab/>
      </w:r>
      <w:r>
        <w:t>SS_SAnUsage Service API</w:t>
      </w:r>
      <w:r>
        <w:tab/>
      </w:r>
      <w:r>
        <w:fldChar w:fldCharType="begin"/>
      </w:r>
      <w:r>
        <w:instrText xml:space="preserve"> PAGEREF _Toc199274521 \h </w:instrText>
      </w:r>
      <w:r>
        <w:fldChar w:fldCharType="separate"/>
      </w:r>
      <w:r>
        <w:t>55</w:t>
      </w:r>
      <w:r>
        <w:fldChar w:fldCharType="end"/>
      </w:r>
    </w:p>
    <w:p w14:paraId="7E654CFB" w14:textId="4456D0A2" w:rsidR="00F05FED" w:rsidRDefault="00F05FED">
      <w:pPr>
        <w:pStyle w:val="TOC4"/>
        <w:rPr>
          <w:rFonts w:asciiTheme="minorHAnsi" w:eastAsiaTheme="minorEastAsia" w:hAnsiTheme="minorHAnsi" w:cstheme="minorBidi"/>
          <w:sz w:val="22"/>
          <w:szCs w:val="22"/>
          <w:lang w:val="en-IN" w:eastAsia="en-IN"/>
        </w:rPr>
      </w:pPr>
      <w:r>
        <w:t>6.1.3.1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_Toc199274522 \h </w:instrText>
      </w:r>
      <w:r>
        <w:fldChar w:fldCharType="separate"/>
      </w:r>
      <w:r>
        <w:t>55</w:t>
      </w:r>
      <w:r>
        <w:fldChar w:fldCharType="end"/>
      </w:r>
    </w:p>
    <w:p w14:paraId="0F4736B1" w14:textId="2DB1ECB5" w:rsidR="00F05FED" w:rsidRDefault="00F05FED">
      <w:pPr>
        <w:pStyle w:val="TOC4"/>
        <w:rPr>
          <w:rFonts w:asciiTheme="minorHAnsi" w:eastAsiaTheme="minorEastAsia" w:hAnsiTheme="minorHAnsi" w:cstheme="minorBidi"/>
          <w:sz w:val="22"/>
          <w:szCs w:val="22"/>
          <w:lang w:val="en-IN" w:eastAsia="en-IN"/>
        </w:rPr>
      </w:pPr>
      <w:r>
        <w:t>6.1.3.2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_Toc199274523 \h </w:instrText>
      </w:r>
      <w:r>
        <w:fldChar w:fldCharType="separate"/>
      </w:r>
      <w:r>
        <w:t>56</w:t>
      </w:r>
      <w:r>
        <w:fldChar w:fldCharType="end"/>
      </w:r>
    </w:p>
    <w:p w14:paraId="3A09E15E" w14:textId="62BB1375" w:rsidR="00F05FED" w:rsidRDefault="00F05FED">
      <w:pPr>
        <w:pStyle w:val="TOC4"/>
        <w:rPr>
          <w:rFonts w:asciiTheme="minorHAnsi" w:eastAsiaTheme="minorEastAsia" w:hAnsiTheme="minorHAnsi" w:cstheme="minorBidi"/>
          <w:sz w:val="22"/>
          <w:szCs w:val="22"/>
          <w:lang w:val="en-IN" w:eastAsia="en-IN"/>
        </w:rPr>
      </w:pPr>
      <w:r>
        <w:t>6.1.3.3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_Toc199274524 \h </w:instrText>
      </w:r>
      <w:r>
        <w:fldChar w:fldCharType="separate"/>
      </w:r>
      <w:r>
        <w:t>56</w:t>
      </w:r>
      <w:r>
        <w:fldChar w:fldCharType="end"/>
      </w:r>
    </w:p>
    <w:p w14:paraId="2817AE6A" w14:textId="5C3AF92D" w:rsidR="00F05FED" w:rsidRDefault="00F05FED">
      <w:pPr>
        <w:pStyle w:val="TOC5"/>
        <w:rPr>
          <w:rFonts w:asciiTheme="minorHAnsi" w:eastAsiaTheme="minorEastAsia" w:hAnsiTheme="minorHAnsi" w:cstheme="minorBidi"/>
          <w:sz w:val="22"/>
          <w:szCs w:val="22"/>
          <w:lang w:val="en-IN" w:eastAsia="en-IN"/>
        </w:rPr>
      </w:pPr>
      <w:r>
        <w:t>6.1.3.3.1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_Toc199274525 \h </w:instrText>
      </w:r>
      <w:r>
        <w:fldChar w:fldCharType="separate"/>
      </w:r>
      <w:r>
        <w:t>56</w:t>
      </w:r>
      <w:r>
        <w:fldChar w:fldCharType="end"/>
      </w:r>
    </w:p>
    <w:p w14:paraId="2F8AD520" w14:textId="2B87C98A" w:rsidR="00F05FED" w:rsidRDefault="00F05FED">
      <w:pPr>
        <w:pStyle w:val="TOC5"/>
        <w:rPr>
          <w:rFonts w:asciiTheme="minorHAnsi" w:eastAsiaTheme="minorEastAsia" w:hAnsiTheme="minorHAnsi" w:cstheme="minorBidi"/>
          <w:sz w:val="22"/>
          <w:szCs w:val="22"/>
          <w:lang w:val="en-IN" w:eastAsia="en-IN"/>
        </w:rPr>
      </w:pPr>
      <w:r>
        <w:t>6.1.3.3.2</w:t>
      </w:r>
      <w:r>
        <w:rPr>
          <w:rFonts w:asciiTheme="minorHAnsi" w:eastAsiaTheme="minorEastAsia" w:hAnsiTheme="minorHAnsi" w:cstheme="minorBidi"/>
          <w:sz w:val="22"/>
          <w:szCs w:val="22"/>
          <w:lang w:val="en-IN" w:eastAsia="en-IN"/>
        </w:rPr>
        <w:tab/>
      </w:r>
      <w:r>
        <w:t>Resource: Spatial Anchors Usage Information Subscriptions</w:t>
      </w:r>
      <w:r>
        <w:tab/>
      </w:r>
      <w:r>
        <w:fldChar w:fldCharType="begin"/>
      </w:r>
      <w:r>
        <w:instrText xml:space="preserve"> PAGEREF _Toc199274526 \h </w:instrText>
      </w:r>
      <w:r>
        <w:fldChar w:fldCharType="separate"/>
      </w:r>
      <w:r>
        <w:t>57</w:t>
      </w:r>
      <w:r>
        <w:fldChar w:fldCharType="end"/>
      </w:r>
    </w:p>
    <w:p w14:paraId="7C1F0470" w14:textId="0B079E2E" w:rsidR="00F05FED" w:rsidRDefault="00F05FED">
      <w:pPr>
        <w:pStyle w:val="TOC5"/>
        <w:rPr>
          <w:rFonts w:asciiTheme="minorHAnsi" w:eastAsiaTheme="minorEastAsia" w:hAnsiTheme="minorHAnsi" w:cstheme="minorBidi"/>
          <w:sz w:val="22"/>
          <w:szCs w:val="22"/>
          <w:lang w:val="en-IN" w:eastAsia="en-IN"/>
        </w:rPr>
      </w:pPr>
      <w:r>
        <w:t>6.1.3.3.3</w:t>
      </w:r>
      <w:r>
        <w:rPr>
          <w:rFonts w:asciiTheme="minorHAnsi" w:eastAsiaTheme="minorEastAsia" w:hAnsiTheme="minorHAnsi" w:cstheme="minorBidi"/>
          <w:sz w:val="22"/>
          <w:szCs w:val="22"/>
          <w:lang w:val="en-IN" w:eastAsia="en-IN"/>
        </w:rPr>
        <w:tab/>
      </w:r>
      <w:r>
        <w:t>Resource: Individual Spatial Anchors Usage Information Subscription</w:t>
      </w:r>
      <w:r>
        <w:tab/>
      </w:r>
      <w:r>
        <w:fldChar w:fldCharType="begin"/>
      </w:r>
      <w:r>
        <w:instrText xml:space="preserve"> PAGEREF _Toc199274527 \h </w:instrText>
      </w:r>
      <w:r>
        <w:fldChar w:fldCharType="separate"/>
      </w:r>
      <w:r>
        <w:t>58</w:t>
      </w:r>
      <w:r>
        <w:fldChar w:fldCharType="end"/>
      </w:r>
    </w:p>
    <w:p w14:paraId="4CFA3865" w14:textId="5C77337E" w:rsidR="00F05FED" w:rsidRDefault="00F05FED">
      <w:pPr>
        <w:pStyle w:val="TOC4"/>
        <w:rPr>
          <w:rFonts w:asciiTheme="minorHAnsi" w:eastAsiaTheme="minorEastAsia" w:hAnsiTheme="minorHAnsi" w:cstheme="minorBidi"/>
          <w:sz w:val="22"/>
          <w:szCs w:val="22"/>
          <w:lang w:val="en-IN" w:eastAsia="en-IN"/>
        </w:rPr>
      </w:pPr>
      <w:r>
        <w:t>6.1.3.4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_Toc199274528 \h </w:instrText>
      </w:r>
      <w:r>
        <w:fldChar w:fldCharType="separate"/>
      </w:r>
      <w:r>
        <w:t>63</w:t>
      </w:r>
      <w:r>
        <w:fldChar w:fldCharType="end"/>
      </w:r>
    </w:p>
    <w:p w14:paraId="36525056" w14:textId="0881DD19" w:rsidR="00F05FED" w:rsidRDefault="00F05FED">
      <w:pPr>
        <w:pStyle w:val="TOC5"/>
        <w:rPr>
          <w:rFonts w:asciiTheme="minorHAnsi" w:eastAsiaTheme="minorEastAsia" w:hAnsiTheme="minorHAnsi" w:cstheme="minorBidi"/>
          <w:sz w:val="22"/>
          <w:szCs w:val="22"/>
          <w:lang w:val="en-IN" w:eastAsia="en-IN"/>
        </w:rPr>
      </w:pPr>
      <w:r>
        <w:t>6.1.3.4.1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_Toc199274529 \h </w:instrText>
      </w:r>
      <w:r>
        <w:fldChar w:fldCharType="separate"/>
      </w:r>
      <w:r>
        <w:t>63</w:t>
      </w:r>
      <w:r>
        <w:fldChar w:fldCharType="end"/>
      </w:r>
    </w:p>
    <w:p w14:paraId="0EE0BE53" w14:textId="5796A32F" w:rsidR="00F05FED" w:rsidRDefault="00F05FED">
      <w:pPr>
        <w:pStyle w:val="TOC5"/>
        <w:rPr>
          <w:rFonts w:asciiTheme="minorHAnsi" w:eastAsiaTheme="minorEastAsia" w:hAnsiTheme="minorHAnsi" w:cstheme="minorBidi"/>
          <w:sz w:val="22"/>
          <w:szCs w:val="22"/>
          <w:lang w:val="en-IN" w:eastAsia="en-IN"/>
        </w:rPr>
      </w:pPr>
      <w:r>
        <w:t>6.1.3.4.2</w:t>
      </w:r>
      <w:r>
        <w:rPr>
          <w:rFonts w:asciiTheme="minorHAnsi" w:eastAsiaTheme="minorEastAsia" w:hAnsiTheme="minorHAnsi" w:cstheme="minorBidi"/>
          <w:sz w:val="22"/>
          <w:szCs w:val="22"/>
          <w:lang w:val="en-IN" w:eastAsia="en-IN"/>
        </w:rPr>
        <w:tab/>
      </w:r>
      <w:r>
        <w:t>Operation: Request</w:t>
      </w:r>
      <w:r>
        <w:tab/>
      </w:r>
      <w:r>
        <w:fldChar w:fldCharType="begin"/>
      </w:r>
      <w:r>
        <w:instrText xml:space="preserve"> PAGEREF _Toc199274530 \h </w:instrText>
      </w:r>
      <w:r>
        <w:fldChar w:fldCharType="separate"/>
      </w:r>
      <w:r>
        <w:t>63</w:t>
      </w:r>
      <w:r>
        <w:fldChar w:fldCharType="end"/>
      </w:r>
    </w:p>
    <w:p w14:paraId="5EF229C7" w14:textId="025D0C29" w:rsidR="00F05FED" w:rsidRDefault="00F05FED">
      <w:pPr>
        <w:pStyle w:val="TOC4"/>
        <w:rPr>
          <w:rFonts w:asciiTheme="minorHAnsi" w:eastAsiaTheme="minorEastAsia" w:hAnsiTheme="minorHAnsi" w:cstheme="minorBidi"/>
          <w:sz w:val="22"/>
          <w:szCs w:val="22"/>
          <w:lang w:val="en-IN" w:eastAsia="en-IN"/>
        </w:rPr>
      </w:pPr>
      <w:r>
        <w:t>6.1.3.5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_Toc199274531 \h </w:instrText>
      </w:r>
      <w:r>
        <w:fldChar w:fldCharType="separate"/>
      </w:r>
      <w:r>
        <w:t>64</w:t>
      </w:r>
      <w:r>
        <w:fldChar w:fldCharType="end"/>
      </w:r>
    </w:p>
    <w:p w14:paraId="0B3996E8" w14:textId="2B116357" w:rsidR="00F05FED" w:rsidRDefault="00F05FED">
      <w:pPr>
        <w:pStyle w:val="TOC5"/>
        <w:rPr>
          <w:rFonts w:asciiTheme="minorHAnsi" w:eastAsiaTheme="minorEastAsia" w:hAnsiTheme="minorHAnsi" w:cstheme="minorBidi"/>
          <w:sz w:val="22"/>
          <w:szCs w:val="22"/>
          <w:lang w:val="en-IN" w:eastAsia="en-IN"/>
        </w:rPr>
      </w:pPr>
      <w:r>
        <w:t>6.1.3.5.1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_Toc199274532 \h </w:instrText>
      </w:r>
      <w:r>
        <w:fldChar w:fldCharType="separate"/>
      </w:r>
      <w:r>
        <w:t>64</w:t>
      </w:r>
      <w:r>
        <w:fldChar w:fldCharType="end"/>
      </w:r>
    </w:p>
    <w:p w14:paraId="3B5EED11" w14:textId="4A0B2ED6" w:rsidR="00F05FED" w:rsidRDefault="00F05FED">
      <w:pPr>
        <w:pStyle w:val="TOC5"/>
        <w:rPr>
          <w:rFonts w:asciiTheme="minorHAnsi" w:eastAsiaTheme="minorEastAsia" w:hAnsiTheme="minorHAnsi" w:cstheme="minorBidi"/>
          <w:sz w:val="22"/>
          <w:szCs w:val="22"/>
          <w:lang w:val="en-IN" w:eastAsia="en-IN"/>
        </w:rPr>
      </w:pPr>
      <w:r>
        <w:t>6.1.3.5.2</w:t>
      </w:r>
      <w:r>
        <w:rPr>
          <w:rFonts w:asciiTheme="minorHAnsi" w:eastAsiaTheme="minorEastAsia" w:hAnsiTheme="minorHAnsi" w:cstheme="minorBidi"/>
          <w:sz w:val="22"/>
          <w:szCs w:val="22"/>
          <w:lang w:val="en-IN" w:eastAsia="en-IN"/>
        </w:rPr>
        <w:tab/>
      </w:r>
      <w:r>
        <w:t>Spatial Anchors Usage Information Notification</w:t>
      </w:r>
      <w:r>
        <w:tab/>
      </w:r>
      <w:r>
        <w:fldChar w:fldCharType="begin"/>
      </w:r>
      <w:r>
        <w:instrText xml:space="preserve"> PAGEREF _Toc199274533 \h </w:instrText>
      </w:r>
      <w:r>
        <w:fldChar w:fldCharType="separate"/>
      </w:r>
      <w:r>
        <w:t>64</w:t>
      </w:r>
      <w:r>
        <w:fldChar w:fldCharType="end"/>
      </w:r>
    </w:p>
    <w:p w14:paraId="43B97426" w14:textId="212D352A" w:rsidR="00F05FED" w:rsidRDefault="00F05FED">
      <w:pPr>
        <w:pStyle w:val="TOC4"/>
        <w:rPr>
          <w:rFonts w:asciiTheme="minorHAnsi" w:eastAsiaTheme="minorEastAsia" w:hAnsiTheme="minorHAnsi" w:cstheme="minorBidi"/>
          <w:sz w:val="22"/>
          <w:szCs w:val="22"/>
          <w:lang w:val="en-IN" w:eastAsia="en-IN"/>
        </w:rPr>
      </w:pPr>
      <w:r>
        <w:t>6.1.3.6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_Toc199274534 \h </w:instrText>
      </w:r>
      <w:r>
        <w:fldChar w:fldCharType="separate"/>
      </w:r>
      <w:r>
        <w:t>66</w:t>
      </w:r>
      <w:r>
        <w:fldChar w:fldCharType="end"/>
      </w:r>
    </w:p>
    <w:p w14:paraId="3CA9C0E1" w14:textId="56DE34EC" w:rsidR="00F05FED" w:rsidRDefault="00F05FED">
      <w:pPr>
        <w:pStyle w:val="TOC5"/>
        <w:rPr>
          <w:rFonts w:asciiTheme="minorHAnsi" w:eastAsiaTheme="minorEastAsia" w:hAnsiTheme="minorHAnsi" w:cstheme="minorBidi"/>
          <w:sz w:val="22"/>
          <w:szCs w:val="22"/>
          <w:lang w:val="en-IN" w:eastAsia="en-IN"/>
        </w:rPr>
      </w:pPr>
      <w:r>
        <w:t>6.1.3.6.1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_Toc199274535 \h </w:instrText>
      </w:r>
      <w:r>
        <w:fldChar w:fldCharType="separate"/>
      </w:r>
      <w:r>
        <w:t>66</w:t>
      </w:r>
      <w:r>
        <w:fldChar w:fldCharType="end"/>
      </w:r>
    </w:p>
    <w:p w14:paraId="575940DE" w14:textId="3A3DB470" w:rsidR="00F05FED" w:rsidRDefault="00F05FED">
      <w:pPr>
        <w:pStyle w:val="TOC5"/>
        <w:rPr>
          <w:rFonts w:asciiTheme="minorHAnsi" w:eastAsiaTheme="minorEastAsia" w:hAnsiTheme="minorHAnsi" w:cstheme="minorBidi"/>
          <w:sz w:val="22"/>
          <w:szCs w:val="22"/>
          <w:lang w:val="en-IN" w:eastAsia="en-IN"/>
        </w:rPr>
      </w:pPr>
      <w:r w:rsidRPr="00C94255">
        <w:rPr>
          <w:lang w:val="en-US"/>
        </w:rPr>
        <w:t>6.1.3.6.2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_Toc199274536 \h </w:instrText>
      </w:r>
      <w:r>
        <w:fldChar w:fldCharType="separate"/>
      </w:r>
      <w:r>
        <w:t>67</w:t>
      </w:r>
      <w:r>
        <w:fldChar w:fldCharType="end"/>
      </w:r>
    </w:p>
    <w:p w14:paraId="161A6948" w14:textId="16985588" w:rsidR="00F05FED" w:rsidRDefault="00F05FED">
      <w:pPr>
        <w:pStyle w:val="TOC5"/>
        <w:rPr>
          <w:rFonts w:asciiTheme="minorHAnsi" w:eastAsiaTheme="minorEastAsia" w:hAnsiTheme="minorHAnsi" w:cstheme="minorBidi"/>
          <w:sz w:val="22"/>
          <w:szCs w:val="22"/>
          <w:lang w:val="en-IN" w:eastAsia="en-IN"/>
        </w:rPr>
      </w:pPr>
      <w:r w:rsidRPr="00C94255">
        <w:rPr>
          <w:lang w:val="en-US"/>
        </w:rPr>
        <w:t>6.1.3.6.3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_Toc199274537 \h </w:instrText>
      </w:r>
      <w:r>
        <w:fldChar w:fldCharType="separate"/>
      </w:r>
      <w:r>
        <w:t>69</w:t>
      </w:r>
      <w:r>
        <w:fldChar w:fldCharType="end"/>
      </w:r>
    </w:p>
    <w:p w14:paraId="0E45A076" w14:textId="25A0B69A" w:rsidR="00F05FED" w:rsidRDefault="00F05FED">
      <w:pPr>
        <w:pStyle w:val="TOC5"/>
        <w:rPr>
          <w:rFonts w:asciiTheme="minorHAnsi" w:eastAsiaTheme="minorEastAsia" w:hAnsiTheme="minorHAnsi" w:cstheme="minorBidi"/>
          <w:sz w:val="22"/>
          <w:szCs w:val="22"/>
          <w:lang w:val="en-IN" w:eastAsia="en-IN"/>
        </w:rPr>
      </w:pPr>
      <w:r w:rsidRPr="00C94255">
        <w:rPr>
          <w:lang w:val="en-US"/>
        </w:rPr>
        <w:t>6.1.3.6.4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_Toc199274538 \h </w:instrText>
      </w:r>
      <w:r>
        <w:fldChar w:fldCharType="separate"/>
      </w:r>
      <w:r>
        <w:t>70</w:t>
      </w:r>
      <w:r>
        <w:fldChar w:fldCharType="end"/>
      </w:r>
    </w:p>
    <w:p w14:paraId="20299647" w14:textId="7BD5E35F" w:rsidR="00F05FED" w:rsidRDefault="00F05FED">
      <w:pPr>
        <w:pStyle w:val="TOC5"/>
        <w:rPr>
          <w:rFonts w:asciiTheme="minorHAnsi" w:eastAsiaTheme="minorEastAsia" w:hAnsiTheme="minorHAnsi" w:cstheme="minorBidi"/>
          <w:sz w:val="22"/>
          <w:szCs w:val="22"/>
          <w:lang w:val="en-IN" w:eastAsia="en-IN"/>
        </w:rPr>
      </w:pPr>
      <w:r>
        <w:t>6.1.3.6.5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_Toc199274539 \h </w:instrText>
      </w:r>
      <w:r>
        <w:fldChar w:fldCharType="separate"/>
      </w:r>
      <w:r>
        <w:t>70</w:t>
      </w:r>
      <w:r>
        <w:fldChar w:fldCharType="end"/>
      </w:r>
    </w:p>
    <w:p w14:paraId="7676D93D" w14:textId="07C2A967" w:rsidR="00F05FED" w:rsidRDefault="00F05FED">
      <w:pPr>
        <w:pStyle w:val="TOC4"/>
        <w:rPr>
          <w:rFonts w:asciiTheme="minorHAnsi" w:eastAsiaTheme="minorEastAsia" w:hAnsiTheme="minorHAnsi" w:cstheme="minorBidi"/>
          <w:sz w:val="22"/>
          <w:szCs w:val="22"/>
          <w:lang w:val="en-IN" w:eastAsia="en-IN"/>
        </w:rPr>
      </w:pPr>
      <w:r>
        <w:t>6.1.3.7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_Toc199274540 \h </w:instrText>
      </w:r>
      <w:r>
        <w:fldChar w:fldCharType="separate"/>
      </w:r>
      <w:r>
        <w:t>70</w:t>
      </w:r>
      <w:r>
        <w:fldChar w:fldCharType="end"/>
      </w:r>
    </w:p>
    <w:p w14:paraId="4878E2E2" w14:textId="09DF967E" w:rsidR="00F05FED" w:rsidRDefault="00F05FED">
      <w:pPr>
        <w:pStyle w:val="TOC5"/>
        <w:rPr>
          <w:rFonts w:asciiTheme="minorHAnsi" w:eastAsiaTheme="minorEastAsia" w:hAnsiTheme="minorHAnsi" w:cstheme="minorBidi"/>
          <w:sz w:val="22"/>
          <w:szCs w:val="22"/>
          <w:lang w:val="en-IN" w:eastAsia="en-IN"/>
        </w:rPr>
      </w:pPr>
      <w:r>
        <w:t>6.1.3.7.1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_Toc199274541 \h </w:instrText>
      </w:r>
      <w:r>
        <w:fldChar w:fldCharType="separate"/>
      </w:r>
      <w:r>
        <w:t>70</w:t>
      </w:r>
      <w:r>
        <w:fldChar w:fldCharType="end"/>
      </w:r>
    </w:p>
    <w:p w14:paraId="60A4DD54" w14:textId="5CFE2A23" w:rsidR="00F05FED" w:rsidRDefault="00F05FED">
      <w:pPr>
        <w:pStyle w:val="TOC5"/>
        <w:rPr>
          <w:rFonts w:asciiTheme="minorHAnsi" w:eastAsiaTheme="minorEastAsia" w:hAnsiTheme="minorHAnsi" w:cstheme="minorBidi"/>
          <w:sz w:val="22"/>
          <w:szCs w:val="22"/>
          <w:lang w:val="en-IN" w:eastAsia="en-IN"/>
        </w:rPr>
      </w:pPr>
      <w:r>
        <w:t>6.1.3.7.2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_Toc199274542 \h </w:instrText>
      </w:r>
      <w:r>
        <w:fldChar w:fldCharType="separate"/>
      </w:r>
      <w:r>
        <w:t>70</w:t>
      </w:r>
      <w:r>
        <w:fldChar w:fldCharType="end"/>
      </w:r>
    </w:p>
    <w:p w14:paraId="2FCBC891" w14:textId="5D716766" w:rsidR="00F05FED" w:rsidRDefault="00F05FED">
      <w:pPr>
        <w:pStyle w:val="TOC5"/>
        <w:rPr>
          <w:rFonts w:asciiTheme="minorHAnsi" w:eastAsiaTheme="minorEastAsia" w:hAnsiTheme="minorHAnsi" w:cstheme="minorBidi"/>
          <w:sz w:val="22"/>
          <w:szCs w:val="22"/>
          <w:lang w:val="en-IN" w:eastAsia="en-IN"/>
        </w:rPr>
      </w:pPr>
      <w:r>
        <w:t>6.1.3.7.3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_Toc199274543 \h </w:instrText>
      </w:r>
      <w:r>
        <w:fldChar w:fldCharType="separate"/>
      </w:r>
      <w:r>
        <w:t>70</w:t>
      </w:r>
      <w:r>
        <w:fldChar w:fldCharType="end"/>
      </w:r>
    </w:p>
    <w:p w14:paraId="37DA2F7A" w14:textId="0F5C80CC" w:rsidR="00F05FED" w:rsidRDefault="00F05FED">
      <w:pPr>
        <w:pStyle w:val="TOC4"/>
        <w:rPr>
          <w:rFonts w:asciiTheme="minorHAnsi" w:eastAsiaTheme="minorEastAsia" w:hAnsiTheme="minorHAnsi" w:cstheme="minorBidi"/>
          <w:sz w:val="22"/>
          <w:szCs w:val="22"/>
          <w:lang w:val="en-IN" w:eastAsia="en-IN"/>
        </w:rPr>
      </w:pPr>
      <w:r>
        <w:t>6.1.3.8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_Toc199274544 \h </w:instrText>
      </w:r>
      <w:r>
        <w:fldChar w:fldCharType="separate"/>
      </w:r>
      <w:r>
        <w:t>70</w:t>
      </w:r>
      <w:r>
        <w:fldChar w:fldCharType="end"/>
      </w:r>
    </w:p>
    <w:p w14:paraId="485C3C21" w14:textId="614E234D" w:rsidR="00F05FED" w:rsidRDefault="00F05FED">
      <w:pPr>
        <w:pStyle w:val="TOC4"/>
        <w:rPr>
          <w:rFonts w:asciiTheme="minorHAnsi" w:eastAsiaTheme="minorEastAsia" w:hAnsiTheme="minorHAnsi" w:cstheme="minorBidi"/>
          <w:sz w:val="22"/>
          <w:szCs w:val="22"/>
          <w:lang w:val="en-IN" w:eastAsia="en-IN"/>
        </w:rPr>
      </w:pPr>
      <w:r>
        <w:t>6.1.3.9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_Toc199274545 \h </w:instrText>
      </w:r>
      <w:r>
        <w:fldChar w:fldCharType="separate"/>
      </w:r>
      <w:r>
        <w:t>70</w:t>
      </w:r>
      <w:r>
        <w:fldChar w:fldCharType="end"/>
      </w:r>
    </w:p>
    <w:p w14:paraId="157B8B8B" w14:textId="0273C04D" w:rsidR="00F05FED" w:rsidRDefault="00F05FED">
      <w:pPr>
        <w:pStyle w:val="TOC3"/>
        <w:rPr>
          <w:rFonts w:asciiTheme="minorHAnsi" w:eastAsiaTheme="minorEastAsia" w:hAnsiTheme="minorHAnsi" w:cstheme="minorBidi"/>
          <w:sz w:val="22"/>
          <w:szCs w:val="22"/>
          <w:lang w:val="en-IN" w:eastAsia="en-IN"/>
        </w:rPr>
      </w:pPr>
      <w:r>
        <w:t>6.1.X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_Toc199274546 \h </w:instrText>
      </w:r>
      <w:r>
        <w:fldChar w:fldCharType="separate"/>
      </w:r>
      <w:r>
        <w:t>71</w:t>
      </w:r>
      <w:r>
        <w:fldChar w:fldCharType="end"/>
      </w:r>
    </w:p>
    <w:p w14:paraId="3FA506E6" w14:textId="67485BA9" w:rsidR="00F05FED" w:rsidRDefault="00F05FED">
      <w:pPr>
        <w:pStyle w:val="TOC4"/>
        <w:rPr>
          <w:rFonts w:asciiTheme="minorHAnsi" w:eastAsiaTheme="minorEastAsia" w:hAnsiTheme="minorHAnsi" w:cstheme="minorBidi"/>
          <w:sz w:val="22"/>
          <w:szCs w:val="22"/>
          <w:lang w:val="en-IN" w:eastAsia="en-IN"/>
        </w:rPr>
      </w:pPr>
      <w:r>
        <w:t>6.1.X.1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_Toc199274547 \h </w:instrText>
      </w:r>
      <w:r>
        <w:fldChar w:fldCharType="separate"/>
      </w:r>
      <w:r>
        <w:t>71</w:t>
      </w:r>
      <w:r>
        <w:fldChar w:fldCharType="end"/>
      </w:r>
    </w:p>
    <w:p w14:paraId="39067042" w14:textId="74FF69AF" w:rsidR="00F05FED" w:rsidRDefault="00F05FED">
      <w:pPr>
        <w:pStyle w:val="TOC4"/>
        <w:rPr>
          <w:rFonts w:asciiTheme="minorHAnsi" w:eastAsiaTheme="minorEastAsia" w:hAnsiTheme="minorHAnsi" w:cstheme="minorBidi"/>
          <w:sz w:val="22"/>
          <w:szCs w:val="22"/>
          <w:lang w:val="en-IN" w:eastAsia="en-IN"/>
        </w:rPr>
      </w:pPr>
      <w:r>
        <w:t>6.1.X.2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_Toc199274548 \h </w:instrText>
      </w:r>
      <w:r>
        <w:fldChar w:fldCharType="separate"/>
      </w:r>
      <w:r>
        <w:t>71</w:t>
      </w:r>
      <w:r>
        <w:fldChar w:fldCharType="end"/>
      </w:r>
    </w:p>
    <w:p w14:paraId="470D717D" w14:textId="42750184" w:rsidR="00F05FED" w:rsidRDefault="00F05FED">
      <w:pPr>
        <w:pStyle w:val="TOC4"/>
        <w:rPr>
          <w:rFonts w:asciiTheme="minorHAnsi" w:eastAsiaTheme="minorEastAsia" w:hAnsiTheme="minorHAnsi" w:cstheme="minorBidi"/>
          <w:sz w:val="22"/>
          <w:szCs w:val="22"/>
          <w:lang w:val="en-IN" w:eastAsia="en-IN"/>
        </w:rPr>
      </w:pPr>
      <w:r>
        <w:t>6.1.X.3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_Toc199274549 \h </w:instrText>
      </w:r>
      <w:r>
        <w:fldChar w:fldCharType="separate"/>
      </w:r>
      <w:r>
        <w:t>71</w:t>
      </w:r>
      <w:r>
        <w:fldChar w:fldCharType="end"/>
      </w:r>
    </w:p>
    <w:p w14:paraId="69C79642" w14:textId="095D312A" w:rsidR="00F05FED" w:rsidRDefault="00F05FED">
      <w:pPr>
        <w:pStyle w:val="TOC5"/>
        <w:rPr>
          <w:rFonts w:asciiTheme="minorHAnsi" w:eastAsiaTheme="minorEastAsia" w:hAnsiTheme="minorHAnsi" w:cstheme="minorBidi"/>
          <w:sz w:val="22"/>
          <w:szCs w:val="22"/>
          <w:lang w:val="en-IN" w:eastAsia="en-IN"/>
        </w:rPr>
      </w:pPr>
      <w:r>
        <w:lastRenderedPageBreak/>
        <w:t>6.1.X.3.1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_Toc199274550 \h </w:instrText>
      </w:r>
      <w:r>
        <w:fldChar w:fldCharType="separate"/>
      </w:r>
      <w:r>
        <w:t>71</w:t>
      </w:r>
      <w:r>
        <w:fldChar w:fldCharType="end"/>
      </w:r>
    </w:p>
    <w:p w14:paraId="28DC579E" w14:textId="0EE659F8" w:rsidR="00F05FED" w:rsidRDefault="00F05FED">
      <w:pPr>
        <w:pStyle w:val="TOC5"/>
        <w:rPr>
          <w:rFonts w:asciiTheme="minorHAnsi" w:eastAsiaTheme="minorEastAsia" w:hAnsiTheme="minorHAnsi" w:cstheme="minorBidi"/>
          <w:sz w:val="22"/>
          <w:szCs w:val="22"/>
          <w:lang w:val="en-IN" w:eastAsia="en-IN"/>
        </w:rPr>
      </w:pPr>
      <w:r>
        <w:t>6.1.X.3.2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_Toc199274551 \h </w:instrText>
      </w:r>
      <w:r>
        <w:fldChar w:fldCharType="separate"/>
      </w:r>
      <w:r>
        <w:t>72</w:t>
      </w:r>
      <w:r>
        <w:fldChar w:fldCharType="end"/>
      </w:r>
    </w:p>
    <w:p w14:paraId="281A029F" w14:textId="3F54EAE3" w:rsidR="00F05FED" w:rsidRDefault="00F05FED">
      <w:pPr>
        <w:pStyle w:val="TOC5"/>
        <w:rPr>
          <w:rFonts w:asciiTheme="minorHAnsi" w:eastAsiaTheme="minorEastAsia" w:hAnsiTheme="minorHAnsi" w:cstheme="minorBidi"/>
          <w:sz w:val="22"/>
          <w:szCs w:val="22"/>
          <w:lang w:val="en-IN" w:eastAsia="en-IN"/>
        </w:rPr>
      </w:pPr>
      <w:r>
        <w:t>6.1.X.3.3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_Toc199274552 \h </w:instrText>
      </w:r>
      <w:r>
        <w:fldChar w:fldCharType="separate"/>
      </w:r>
      <w:r>
        <w:t>75</w:t>
      </w:r>
      <w:r>
        <w:fldChar w:fldCharType="end"/>
      </w:r>
    </w:p>
    <w:p w14:paraId="08E34669" w14:textId="2AFFB7F3" w:rsidR="00F05FED" w:rsidRDefault="00F05FED">
      <w:pPr>
        <w:pStyle w:val="TOC4"/>
        <w:rPr>
          <w:rFonts w:asciiTheme="minorHAnsi" w:eastAsiaTheme="minorEastAsia" w:hAnsiTheme="minorHAnsi" w:cstheme="minorBidi"/>
          <w:sz w:val="22"/>
          <w:szCs w:val="22"/>
          <w:lang w:val="en-IN" w:eastAsia="en-IN"/>
        </w:rPr>
      </w:pPr>
      <w:r>
        <w:t>6.1.X.4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_Toc199274553 \h </w:instrText>
      </w:r>
      <w:r>
        <w:fldChar w:fldCharType="separate"/>
      </w:r>
      <w:r>
        <w:t>75</w:t>
      </w:r>
      <w:r>
        <w:fldChar w:fldCharType="end"/>
      </w:r>
    </w:p>
    <w:p w14:paraId="1210E9E9" w14:textId="4323074C" w:rsidR="00F05FED" w:rsidRDefault="00F05FED">
      <w:pPr>
        <w:pStyle w:val="TOC5"/>
        <w:rPr>
          <w:rFonts w:asciiTheme="minorHAnsi" w:eastAsiaTheme="minorEastAsia" w:hAnsiTheme="minorHAnsi" w:cstheme="minorBidi"/>
          <w:sz w:val="22"/>
          <w:szCs w:val="22"/>
          <w:lang w:val="en-IN" w:eastAsia="en-IN"/>
        </w:rPr>
      </w:pPr>
      <w:r>
        <w:t>6.1.X.4.1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_Toc199274554 \h </w:instrText>
      </w:r>
      <w:r>
        <w:fldChar w:fldCharType="separate"/>
      </w:r>
      <w:r>
        <w:t>75</w:t>
      </w:r>
      <w:r>
        <w:fldChar w:fldCharType="end"/>
      </w:r>
    </w:p>
    <w:p w14:paraId="2DEA593A" w14:textId="1D26A67E" w:rsidR="00F05FED" w:rsidRDefault="00F05FED">
      <w:pPr>
        <w:pStyle w:val="TOC5"/>
        <w:rPr>
          <w:rFonts w:asciiTheme="minorHAnsi" w:eastAsiaTheme="minorEastAsia" w:hAnsiTheme="minorHAnsi" w:cstheme="minorBidi"/>
          <w:sz w:val="22"/>
          <w:szCs w:val="22"/>
          <w:lang w:val="en-IN" w:eastAsia="en-IN"/>
        </w:rPr>
      </w:pPr>
      <w:r>
        <w:t>6.1.X.4.2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_Toc199274555 \h </w:instrText>
      </w:r>
      <w:r>
        <w:fldChar w:fldCharType="separate"/>
      </w:r>
      <w:r>
        <w:t>76</w:t>
      </w:r>
      <w:r>
        <w:fldChar w:fldCharType="end"/>
      </w:r>
    </w:p>
    <w:p w14:paraId="126DC7C9" w14:textId="51DEBEBA" w:rsidR="00F05FED" w:rsidRDefault="00F05FED">
      <w:pPr>
        <w:pStyle w:val="TOC5"/>
        <w:rPr>
          <w:rFonts w:asciiTheme="minorHAnsi" w:eastAsiaTheme="minorEastAsia" w:hAnsiTheme="minorHAnsi" w:cstheme="minorBidi"/>
          <w:sz w:val="22"/>
          <w:szCs w:val="22"/>
          <w:lang w:val="en-IN" w:eastAsia="en-IN"/>
        </w:rPr>
      </w:pPr>
      <w:r>
        <w:t>6.1.X.4.3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_Toc199274556 \h </w:instrText>
      </w:r>
      <w:r>
        <w:fldChar w:fldCharType="separate"/>
      </w:r>
      <w:r>
        <w:t>76</w:t>
      </w:r>
      <w:r>
        <w:fldChar w:fldCharType="end"/>
      </w:r>
    </w:p>
    <w:p w14:paraId="189628F6" w14:textId="4E1CAF20" w:rsidR="00F05FED" w:rsidRDefault="00F05FED">
      <w:pPr>
        <w:pStyle w:val="TOC4"/>
        <w:rPr>
          <w:rFonts w:asciiTheme="minorHAnsi" w:eastAsiaTheme="minorEastAsia" w:hAnsiTheme="minorHAnsi" w:cstheme="minorBidi"/>
          <w:sz w:val="22"/>
          <w:szCs w:val="22"/>
          <w:lang w:val="en-IN" w:eastAsia="en-IN"/>
        </w:rPr>
      </w:pPr>
      <w:r>
        <w:t>6.1.X.5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_Toc199274557 \h </w:instrText>
      </w:r>
      <w:r>
        <w:fldChar w:fldCharType="separate"/>
      </w:r>
      <w:r>
        <w:t>76</w:t>
      </w:r>
      <w:r>
        <w:fldChar w:fldCharType="end"/>
      </w:r>
    </w:p>
    <w:p w14:paraId="53AE2F05" w14:textId="2AD97535" w:rsidR="00F05FED" w:rsidRDefault="00F05FED">
      <w:pPr>
        <w:pStyle w:val="TOC5"/>
        <w:rPr>
          <w:rFonts w:asciiTheme="minorHAnsi" w:eastAsiaTheme="minorEastAsia" w:hAnsiTheme="minorHAnsi" w:cstheme="minorBidi"/>
          <w:sz w:val="22"/>
          <w:szCs w:val="22"/>
          <w:lang w:val="en-IN" w:eastAsia="en-IN"/>
        </w:rPr>
      </w:pPr>
      <w:r>
        <w:t>6.1.X.5.1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_Toc199274558 \h </w:instrText>
      </w:r>
      <w:r>
        <w:fldChar w:fldCharType="separate"/>
      </w:r>
      <w:r>
        <w:t>76</w:t>
      </w:r>
      <w:r>
        <w:fldChar w:fldCharType="end"/>
      </w:r>
    </w:p>
    <w:p w14:paraId="5C4EC1DC" w14:textId="71610E46" w:rsidR="00F05FED" w:rsidRDefault="00F05FED">
      <w:pPr>
        <w:pStyle w:val="TOC5"/>
        <w:rPr>
          <w:rFonts w:asciiTheme="minorHAnsi" w:eastAsiaTheme="minorEastAsia" w:hAnsiTheme="minorHAnsi" w:cstheme="minorBidi"/>
          <w:sz w:val="22"/>
          <w:szCs w:val="22"/>
          <w:lang w:val="en-IN" w:eastAsia="en-IN"/>
        </w:rPr>
      </w:pPr>
      <w:r>
        <w:rPr>
          <w:lang w:eastAsia="en-US"/>
        </w:rPr>
        <w:t>6.1.X.5.2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_Toc199274559 \h </w:instrText>
      </w:r>
      <w:r>
        <w:fldChar w:fldCharType="separate"/>
      </w:r>
      <w:r>
        <w:t>77</w:t>
      </w:r>
      <w:r>
        <w:fldChar w:fldCharType="end"/>
      </w:r>
    </w:p>
    <w:p w14:paraId="546FF61A" w14:textId="6CBEF86D" w:rsidR="00F05FED" w:rsidRDefault="00F05FED">
      <w:pPr>
        <w:pStyle w:val="TOC5"/>
        <w:rPr>
          <w:rFonts w:asciiTheme="minorHAnsi" w:eastAsiaTheme="minorEastAsia" w:hAnsiTheme="minorHAnsi" w:cstheme="minorBidi"/>
          <w:sz w:val="22"/>
          <w:szCs w:val="22"/>
          <w:lang w:val="en-IN" w:eastAsia="en-IN"/>
        </w:rPr>
      </w:pPr>
      <w:r>
        <w:t>6.1.X.5.3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_Toc199274560 \h </w:instrText>
      </w:r>
      <w:r>
        <w:fldChar w:fldCharType="separate"/>
      </w:r>
      <w:r>
        <w:t>78</w:t>
      </w:r>
      <w:r>
        <w:fldChar w:fldCharType="end"/>
      </w:r>
    </w:p>
    <w:p w14:paraId="664133D6" w14:textId="6332CF8E" w:rsidR="00F05FED" w:rsidRDefault="00F05FED">
      <w:pPr>
        <w:pStyle w:val="TOC4"/>
        <w:rPr>
          <w:rFonts w:asciiTheme="minorHAnsi" w:eastAsiaTheme="minorEastAsia" w:hAnsiTheme="minorHAnsi" w:cstheme="minorBidi"/>
          <w:sz w:val="22"/>
          <w:szCs w:val="22"/>
          <w:lang w:val="en-IN" w:eastAsia="en-IN"/>
        </w:rPr>
      </w:pPr>
      <w:r>
        <w:t>6.1.X.6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_Toc199274561 \h </w:instrText>
      </w:r>
      <w:r>
        <w:fldChar w:fldCharType="separate"/>
      </w:r>
      <w:r>
        <w:t>78</w:t>
      </w:r>
      <w:r>
        <w:fldChar w:fldCharType="end"/>
      </w:r>
    </w:p>
    <w:p w14:paraId="6E6E8443" w14:textId="1BBCD52D" w:rsidR="00F05FED" w:rsidRDefault="00F05FED">
      <w:pPr>
        <w:pStyle w:val="TOC5"/>
        <w:rPr>
          <w:rFonts w:asciiTheme="minorHAnsi" w:eastAsiaTheme="minorEastAsia" w:hAnsiTheme="minorHAnsi" w:cstheme="minorBidi"/>
          <w:sz w:val="22"/>
          <w:szCs w:val="22"/>
          <w:lang w:val="en-IN" w:eastAsia="en-IN"/>
        </w:rPr>
      </w:pPr>
      <w:r>
        <w:t>6.1.X.6.1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_Toc199274562 \h </w:instrText>
      </w:r>
      <w:r>
        <w:fldChar w:fldCharType="separate"/>
      </w:r>
      <w:r>
        <w:t>78</w:t>
      </w:r>
      <w:r>
        <w:fldChar w:fldCharType="end"/>
      </w:r>
    </w:p>
    <w:p w14:paraId="20D4F148" w14:textId="7E850305" w:rsidR="00F05FED" w:rsidRDefault="00F05FED">
      <w:pPr>
        <w:pStyle w:val="TOC5"/>
        <w:rPr>
          <w:rFonts w:asciiTheme="minorHAnsi" w:eastAsiaTheme="minorEastAsia" w:hAnsiTheme="minorHAnsi" w:cstheme="minorBidi"/>
          <w:sz w:val="22"/>
          <w:szCs w:val="22"/>
          <w:lang w:val="en-IN" w:eastAsia="en-IN"/>
        </w:rPr>
      </w:pPr>
      <w:r w:rsidRPr="00C94255">
        <w:rPr>
          <w:lang w:val="en-US"/>
        </w:rPr>
        <w:t>6.1.X.6.2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_Toc199274563 \h </w:instrText>
      </w:r>
      <w:r>
        <w:fldChar w:fldCharType="separate"/>
      </w:r>
      <w:r>
        <w:t>78</w:t>
      </w:r>
      <w:r>
        <w:fldChar w:fldCharType="end"/>
      </w:r>
    </w:p>
    <w:p w14:paraId="24392336" w14:textId="5592AADB" w:rsidR="00F05FED" w:rsidRDefault="00F05FED">
      <w:pPr>
        <w:pStyle w:val="TOC5"/>
        <w:rPr>
          <w:rFonts w:asciiTheme="minorHAnsi" w:eastAsiaTheme="minorEastAsia" w:hAnsiTheme="minorHAnsi" w:cstheme="minorBidi"/>
          <w:sz w:val="22"/>
          <w:szCs w:val="22"/>
          <w:lang w:val="en-IN" w:eastAsia="en-IN"/>
        </w:rPr>
      </w:pPr>
      <w:r w:rsidRPr="00C94255">
        <w:rPr>
          <w:lang w:val="en-US"/>
        </w:rPr>
        <w:t>6.1.X.6.3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_Toc199274564 \h </w:instrText>
      </w:r>
      <w:r>
        <w:fldChar w:fldCharType="separate"/>
      </w:r>
      <w:r>
        <w:t>78</w:t>
      </w:r>
      <w:r>
        <w:fldChar w:fldCharType="end"/>
      </w:r>
    </w:p>
    <w:p w14:paraId="3F08901B" w14:textId="25914DE0" w:rsidR="00F05FED" w:rsidRDefault="00F05FED">
      <w:pPr>
        <w:pStyle w:val="TOC5"/>
        <w:rPr>
          <w:rFonts w:asciiTheme="minorHAnsi" w:eastAsiaTheme="minorEastAsia" w:hAnsiTheme="minorHAnsi" w:cstheme="minorBidi"/>
          <w:sz w:val="22"/>
          <w:szCs w:val="22"/>
          <w:lang w:val="en-IN" w:eastAsia="en-IN"/>
        </w:rPr>
      </w:pPr>
      <w:r w:rsidRPr="00C94255">
        <w:rPr>
          <w:lang w:val="en-US"/>
        </w:rPr>
        <w:t>6.1.X.6.4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_Toc199274565 \h </w:instrText>
      </w:r>
      <w:r>
        <w:fldChar w:fldCharType="separate"/>
      </w:r>
      <w:r>
        <w:t>79</w:t>
      </w:r>
      <w:r>
        <w:fldChar w:fldCharType="end"/>
      </w:r>
    </w:p>
    <w:p w14:paraId="468D2C35" w14:textId="6DF9EF88" w:rsidR="00F05FED" w:rsidRDefault="00F05FED">
      <w:pPr>
        <w:pStyle w:val="TOC5"/>
        <w:rPr>
          <w:rFonts w:asciiTheme="minorHAnsi" w:eastAsiaTheme="minorEastAsia" w:hAnsiTheme="minorHAnsi" w:cstheme="minorBidi"/>
          <w:sz w:val="22"/>
          <w:szCs w:val="22"/>
          <w:lang w:val="en-IN" w:eastAsia="en-IN"/>
        </w:rPr>
      </w:pPr>
      <w:r>
        <w:t>6.1.X.6.5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_Toc199274566 \h </w:instrText>
      </w:r>
      <w:r>
        <w:fldChar w:fldCharType="separate"/>
      </w:r>
      <w:r>
        <w:t>80</w:t>
      </w:r>
      <w:r>
        <w:fldChar w:fldCharType="end"/>
      </w:r>
    </w:p>
    <w:p w14:paraId="30E5C346" w14:textId="63B4D49A" w:rsidR="00F05FED" w:rsidRDefault="00F05FED">
      <w:pPr>
        <w:pStyle w:val="TOC4"/>
        <w:rPr>
          <w:rFonts w:asciiTheme="minorHAnsi" w:eastAsiaTheme="minorEastAsia" w:hAnsiTheme="minorHAnsi" w:cstheme="minorBidi"/>
          <w:sz w:val="22"/>
          <w:szCs w:val="22"/>
          <w:lang w:val="en-IN" w:eastAsia="en-IN"/>
        </w:rPr>
      </w:pPr>
      <w:r>
        <w:t>6.1.X.7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_Toc199274567 \h </w:instrText>
      </w:r>
      <w:r>
        <w:fldChar w:fldCharType="separate"/>
      </w:r>
      <w:r>
        <w:t>80</w:t>
      </w:r>
      <w:r>
        <w:fldChar w:fldCharType="end"/>
      </w:r>
    </w:p>
    <w:p w14:paraId="79811BFC" w14:textId="3DC9568D" w:rsidR="00F05FED" w:rsidRDefault="00F05FED">
      <w:pPr>
        <w:pStyle w:val="TOC5"/>
        <w:rPr>
          <w:rFonts w:asciiTheme="minorHAnsi" w:eastAsiaTheme="minorEastAsia" w:hAnsiTheme="minorHAnsi" w:cstheme="minorBidi"/>
          <w:sz w:val="22"/>
          <w:szCs w:val="22"/>
          <w:lang w:val="en-IN" w:eastAsia="en-IN"/>
        </w:rPr>
      </w:pPr>
      <w:r>
        <w:t>6.1.X.7.1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_Toc199274568 \h </w:instrText>
      </w:r>
      <w:r>
        <w:fldChar w:fldCharType="separate"/>
      </w:r>
      <w:r>
        <w:t>80</w:t>
      </w:r>
      <w:r>
        <w:fldChar w:fldCharType="end"/>
      </w:r>
    </w:p>
    <w:p w14:paraId="691B7E4B" w14:textId="2D57B2AE" w:rsidR="00F05FED" w:rsidRDefault="00F05FED">
      <w:pPr>
        <w:pStyle w:val="TOC5"/>
        <w:rPr>
          <w:rFonts w:asciiTheme="minorHAnsi" w:eastAsiaTheme="minorEastAsia" w:hAnsiTheme="minorHAnsi" w:cstheme="minorBidi"/>
          <w:sz w:val="22"/>
          <w:szCs w:val="22"/>
          <w:lang w:val="en-IN" w:eastAsia="en-IN"/>
        </w:rPr>
      </w:pPr>
      <w:r>
        <w:t>6.1.X.7.2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_Toc199274569 \h </w:instrText>
      </w:r>
      <w:r>
        <w:fldChar w:fldCharType="separate"/>
      </w:r>
      <w:r>
        <w:t>80</w:t>
      </w:r>
      <w:r>
        <w:fldChar w:fldCharType="end"/>
      </w:r>
    </w:p>
    <w:p w14:paraId="5EC8E4E0" w14:textId="27C08AB9" w:rsidR="00F05FED" w:rsidRDefault="00F05FED">
      <w:pPr>
        <w:pStyle w:val="TOC5"/>
        <w:rPr>
          <w:rFonts w:asciiTheme="minorHAnsi" w:eastAsiaTheme="minorEastAsia" w:hAnsiTheme="minorHAnsi" w:cstheme="minorBidi"/>
          <w:sz w:val="22"/>
          <w:szCs w:val="22"/>
          <w:lang w:val="en-IN" w:eastAsia="en-IN"/>
        </w:rPr>
      </w:pPr>
      <w:r>
        <w:t>6.1.X.7.3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_Toc199274570 \h </w:instrText>
      </w:r>
      <w:r>
        <w:fldChar w:fldCharType="separate"/>
      </w:r>
      <w:r>
        <w:t>80</w:t>
      </w:r>
      <w:r>
        <w:fldChar w:fldCharType="end"/>
      </w:r>
    </w:p>
    <w:p w14:paraId="5C015936" w14:textId="6C836C71" w:rsidR="00F05FED" w:rsidRDefault="00F05FED">
      <w:pPr>
        <w:pStyle w:val="TOC4"/>
        <w:rPr>
          <w:rFonts w:asciiTheme="minorHAnsi" w:eastAsiaTheme="minorEastAsia" w:hAnsiTheme="minorHAnsi" w:cstheme="minorBidi"/>
          <w:sz w:val="22"/>
          <w:szCs w:val="22"/>
          <w:lang w:val="en-IN" w:eastAsia="en-IN"/>
        </w:rPr>
      </w:pPr>
      <w:r>
        <w:t>6.1.X.8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_Toc199274571 \h </w:instrText>
      </w:r>
      <w:r>
        <w:fldChar w:fldCharType="separate"/>
      </w:r>
      <w:r>
        <w:t>80</w:t>
      </w:r>
      <w:r>
        <w:fldChar w:fldCharType="end"/>
      </w:r>
    </w:p>
    <w:p w14:paraId="3AC865C7" w14:textId="44240460" w:rsidR="00F05FED" w:rsidRDefault="00F05FED">
      <w:pPr>
        <w:pStyle w:val="TOC4"/>
        <w:rPr>
          <w:rFonts w:asciiTheme="minorHAnsi" w:eastAsiaTheme="minorEastAsia" w:hAnsiTheme="minorHAnsi" w:cstheme="minorBidi"/>
          <w:sz w:val="22"/>
          <w:szCs w:val="22"/>
          <w:lang w:val="en-IN" w:eastAsia="en-IN"/>
        </w:rPr>
      </w:pPr>
      <w:r>
        <w:t>6.1.X.9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_Toc199274572 \h </w:instrText>
      </w:r>
      <w:r>
        <w:fldChar w:fldCharType="separate"/>
      </w:r>
      <w:r>
        <w:t>81</w:t>
      </w:r>
      <w:r>
        <w:fldChar w:fldCharType="end"/>
      </w:r>
    </w:p>
    <w:p w14:paraId="34F5521E" w14:textId="248BFA36" w:rsidR="00F05FED" w:rsidRDefault="00F05FED">
      <w:pPr>
        <w:pStyle w:val="TOC2"/>
        <w:rPr>
          <w:rFonts w:asciiTheme="minorHAnsi" w:eastAsiaTheme="minorEastAsia" w:hAnsiTheme="minorHAnsi" w:cstheme="minorBidi"/>
          <w:sz w:val="22"/>
          <w:szCs w:val="22"/>
          <w:lang w:val="en-IN" w:eastAsia="en-IN"/>
        </w:rPr>
      </w:pPr>
      <w:r>
        <w:t>6.2</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_Toc199274573 \h </w:instrText>
      </w:r>
      <w:r>
        <w:fldChar w:fldCharType="separate"/>
      </w:r>
      <w:r>
        <w:t>82</w:t>
      </w:r>
      <w:r>
        <w:fldChar w:fldCharType="end"/>
      </w:r>
    </w:p>
    <w:p w14:paraId="425C2609" w14:textId="4AC8ECF6" w:rsidR="00F05FED" w:rsidRDefault="00F05FED">
      <w:pPr>
        <w:pStyle w:val="TOC3"/>
        <w:rPr>
          <w:rFonts w:asciiTheme="minorHAnsi" w:eastAsiaTheme="minorEastAsia" w:hAnsiTheme="minorHAnsi" w:cstheme="minorBidi"/>
          <w:sz w:val="22"/>
          <w:szCs w:val="22"/>
          <w:lang w:val="en-IN" w:eastAsia="en-IN"/>
        </w:rPr>
      </w:pPr>
      <w:r>
        <w:t>6.2.1</w:t>
      </w:r>
      <w:r>
        <w:rPr>
          <w:rFonts w:asciiTheme="minorHAnsi" w:eastAsiaTheme="minorEastAsia" w:hAnsiTheme="minorHAnsi" w:cstheme="minorBidi"/>
          <w:sz w:val="22"/>
          <w:szCs w:val="22"/>
          <w:lang w:val="en-IN" w:eastAsia="en-IN"/>
        </w:rPr>
        <w:tab/>
      </w:r>
      <w:r>
        <w:t>SS_SmManagement Service API</w:t>
      </w:r>
      <w:r>
        <w:tab/>
      </w:r>
      <w:r>
        <w:fldChar w:fldCharType="begin"/>
      </w:r>
      <w:r>
        <w:instrText xml:space="preserve"> PAGEREF _Toc199274574 \h </w:instrText>
      </w:r>
      <w:r>
        <w:fldChar w:fldCharType="separate"/>
      </w:r>
      <w:r>
        <w:t>82</w:t>
      </w:r>
      <w:r>
        <w:fldChar w:fldCharType="end"/>
      </w:r>
    </w:p>
    <w:p w14:paraId="642BF8A4" w14:textId="4D5B069B" w:rsidR="00F05FED" w:rsidRDefault="00F05FED">
      <w:pPr>
        <w:pStyle w:val="TOC4"/>
        <w:rPr>
          <w:rFonts w:asciiTheme="minorHAnsi" w:eastAsiaTheme="minorEastAsia" w:hAnsiTheme="minorHAnsi" w:cstheme="minorBidi"/>
          <w:sz w:val="22"/>
          <w:szCs w:val="22"/>
          <w:lang w:val="en-IN" w:eastAsia="en-IN"/>
        </w:rPr>
      </w:pPr>
      <w:r>
        <w:t>6.2.1.1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_Toc199274575 \h </w:instrText>
      </w:r>
      <w:r>
        <w:fldChar w:fldCharType="separate"/>
      </w:r>
      <w:r>
        <w:t>82</w:t>
      </w:r>
      <w:r>
        <w:fldChar w:fldCharType="end"/>
      </w:r>
    </w:p>
    <w:p w14:paraId="05EE8F76" w14:textId="1618DC2E" w:rsidR="00F05FED" w:rsidRDefault="00F05FED">
      <w:pPr>
        <w:pStyle w:val="TOC4"/>
        <w:rPr>
          <w:rFonts w:asciiTheme="minorHAnsi" w:eastAsiaTheme="minorEastAsia" w:hAnsiTheme="minorHAnsi" w:cstheme="minorBidi"/>
          <w:sz w:val="22"/>
          <w:szCs w:val="22"/>
          <w:lang w:val="en-IN" w:eastAsia="en-IN"/>
        </w:rPr>
      </w:pPr>
      <w:r>
        <w:t>6.2.1.2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_Toc199274576 \h </w:instrText>
      </w:r>
      <w:r>
        <w:fldChar w:fldCharType="separate"/>
      </w:r>
      <w:r>
        <w:t>82</w:t>
      </w:r>
      <w:r>
        <w:fldChar w:fldCharType="end"/>
      </w:r>
    </w:p>
    <w:p w14:paraId="2C025A37" w14:textId="512D08DD" w:rsidR="00F05FED" w:rsidRDefault="00F05FED">
      <w:pPr>
        <w:pStyle w:val="TOC4"/>
        <w:rPr>
          <w:rFonts w:asciiTheme="minorHAnsi" w:eastAsiaTheme="minorEastAsia" w:hAnsiTheme="minorHAnsi" w:cstheme="minorBidi"/>
          <w:sz w:val="22"/>
          <w:szCs w:val="22"/>
          <w:lang w:val="en-IN" w:eastAsia="en-IN"/>
        </w:rPr>
      </w:pPr>
      <w:r>
        <w:t>6.2.1.3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_Toc199274577 \h </w:instrText>
      </w:r>
      <w:r>
        <w:fldChar w:fldCharType="separate"/>
      </w:r>
      <w:r>
        <w:t>82</w:t>
      </w:r>
      <w:r>
        <w:fldChar w:fldCharType="end"/>
      </w:r>
    </w:p>
    <w:p w14:paraId="714BBA3B" w14:textId="5CCE8C6E" w:rsidR="00F05FED" w:rsidRDefault="00F05FED">
      <w:pPr>
        <w:pStyle w:val="TOC5"/>
        <w:rPr>
          <w:rFonts w:asciiTheme="minorHAnsi" w:eastAsiaTheme="minorEastAsia" w:hAnsiTheme="minorHAnsi" w:cstheme="minorBidi"/>
          <w:sz w:val="22"/>
          <w:szCs w:val="22"/>
          <w:lang w:val="en-IN" w:eastAsia="en-IN"/>
        </w:rPr>
      </w:pPr>
      <w:r>
        <w:t>6.2.1.3.1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_Toc199274578 \h </w:instrText>
      </w:r>
      <w:r>
        <w:fldChar w:fldCharType="separate"/>
      </w:r>
      <w:r>
        <w:t>82</w:t>
      </w:r>
      <w:r>
        <w:fldChar w:fldCharType="end"/>
      </w:r>
    </w:p>
    <w:p w14:paraId="013469DD" w14:textId="660D730D" w:rsidR="00F05FED" w:rsidRDefault="00F05FED">
      <w:pPr>
        <w:pStyle w:val="TOC5"/>
        <w:rPr>
          <w:rFonts w:asciiTheme="minorHAnsi" w:eastAsiaTheme="minorEastAsia" w:hAnsiTheme="minorHAnsi" w:cstheme="minorBidi"/>
          <w:sz w:val="22"/>
          <w:szCs w:val="22"/>
          <w:lang w:val="en-IN" w:eastAsia="en-IN"/>
        </w:rPr>
      </w:pPr>
      <w:r>
        <w:t>6.2.1.3.2</w:t>
      </w:r>
      <w:r>
        <w:rPr>
          <w:rFonts w:asciiTheme="minorHAnsi" w:eastAsiaTheme="minorEastAsia" w:hAnsiTheme="minorHAnsi" w:cstheme="minorBidi"/>
          <w:sz w:val="22"/>
          <w:szCs w:val="22"/>
          <w:lang w:val="en-IN" w:eastAsia="en-IN"/>
        </w:rPr>
        <w:tab/>
      </w:r>
      <w:r>
        <w:t>Resource: Spatial Maps</w:t>
      </w:r>
      <w:r>
        <w:tab/>
      </w:r>
      <w:r>
        <w:fldChar w:fldCharType="begin"/>
      </w:r>
      <w:r>
        <w:instrText xml:space="preserve"> PAGEREF _Toc199274579 \h </w:instrText>
      </w:r>
      <w:r>
        <w:fldChar w:fldCharType="separate"/>
      </w:r>
      <w:r>
        <w:t>84</w:t>
      </w:r>
      <w:r>
        <w:fldChar w:fldCharType="end"/>
      </w:r>
    </w:p>
    <w:p w14:paraId="52CE03A6" w14:textId="1D918B71" w:rsidR="00F05FED" w:rsidRDefault="00F05FED">
      <w:pPr>
        <w:pStyle w:val="TOC5"/>
        <w:rPr>
          <w:rFonts w:asciiTheme="minorHAnsi" w:eastAsiaTheme="minorEastAsia" w:hAnsiTheme="minorHAnsi" w:cstheme="minorBidi"/>
          <w:sz w:val="22"/>
          <w:szCs w:val="22"/>
          <w:lang w:val="en-IN" w:eastAsia="en-IN"/>
        </w:rPr>
      </w:pPr>
      <w:r>
        <w:t>6.2.1.3.3</w:t>
      </w:r>
      <w:r>
        <w:rPr>
          <w:rFonts w:asciiTheme="minorHAnsi" w:eastAsiaTheme="minorEastAsia" w:hAnsiTheme="minorHAnsi" w:cstheme="minorBidi"/>
          <w:sz w:val="22"/>
          <w:szCs w:val="22"/>
          <w:lang w:val="en-IN" w:eastAsia="en-IN"/>
        </w:rPr>
        <w:tab/>
      </w:r>
      <w:r>
        <w:t>Resource: Individual Spatial Map</w:t>
      </w:r>
      <w:r>
        <w:tab/>
      </w:r>
      <w:r>
        <w:fldChar w:fldCharType="begin"/>
      </w:r>
      <w:r>
        <w:instrText xml:space="preserve"> PAGEREF _Toc199274580 \h </w:instrText>
      </w:r>
      <w:r>
        <w:fldChar w:fldCharType="separate"/>
      </w:r>
      <w:r>
        <w:t>86</w:t>
      </w:r>
      <w:r>
        <w:fldChar w:fldCharType="end"/>
      </w:r>
    </w:p>
    <w:p w14:paraId="446ED245" w14:textId="3D80E2A0" w:rsidR="00F05FED" w:rsidRDefault="00F05FED">
      <w:pPr>
        <w:pStyle w:val="TOC5"/>
        <w:rPr>
          <w:rFonts w:asciiTheme="minorHAnsi" w:eastAsiaTheme="minorEastAsia" w:hAnsiTheme="minorHAnsi" w:cstheme="minorBidi"/>
          <w:sz w:val="22"/>
          <w:szCs w:val="22"/>
          <w:lang w:val="en-IN" w:eastAsia="en-IN"/>
        </w:rPr>
      </w:pPr>
      <w:r>
        <w:t>6.2.1.3.4</w:t>
      </w:r>
      <w:r>
        <w:rPr>
          <w:rFonts w:asciiTheme="minorHAnsi" w:eastAsiaTheme="minorEastAsia" w:hAnsiTheme="minorHAnsi" w:cstheme="minorBidi"/>
          <w:sz w:val="22"/>
          <w:szCs w:val="22"/>
          <w:lang w:val="en-IN" w:eastAsia="en-IN"/>
        </w:rPr>
        <w:tab/>
      </w:r>
      <w:r>
        <w:t>Resource: Spatial Maps Subscriptions</w:t>
      </w:r>
      <w:r>
        <w:tab/>
      </w:r>
      <w:r>
        <w:fldChar w:fldCharType="begin"/>
      </w:r>
      <w:r>
        <w:instrText xml:space="preserve"> PAGEREF _Toc199274581 \h </w:instrText>
      </w:r>
      <w:r>
        <w:fldChar w:fldCharType="separate"/>
      </w:r>
      <w:r>
        <w:t>90</w:t>
      </w:r>
      <w:r>
        <w:fldChar w:fldCharType="end"/>
      </w:r>
    </w:p>
    <w:p w14:paraId="6A8573A3" w14:textId="47F57340" w:rsidR="00F05FED" w:rsidRDefault="00F05FED">
      <w:pPr>
        <w:pStyle w:val="TOC5"/>
        <w:rPr>
          <w:rFonts w:asciiTheme="minorHAnsi" w:eastAsiaTheme="minorEastAsia" w:hAnsiTheme="minorHAnsi" w:cstheme="minorBidi"/>
          <w:sz w:val="22"/>
          <w:szCs w:val="22"/>
          <w:lang w:val="en-IN" w:eastAsia="en-IN"/>
        </w:rPr>
      </w:pPr>
      <w:r>
        <w:t>6.2.1.3.5</w:t>
      </w:r>
      <w:r>
        <w:rPr>
          <w:rFonts w:asciiTheme="minorHAnsi" w:eastAsiaTheme="minorEastAsia" w:hAnsiTheme="minorHAnsi" w:cstheme="minorBidi"/>
          <w:sz w:val="22"/>
          <w:szCs w:val="22"/>
          <w:lang w:val="en-IN" w:eastAsia="en-IN"/>
        </w:rPr>
        <w:tab/>
      </w:r>
      <w:r>
        <w:t>Resource: Individual Spatial Maps Subscription</w:t>
      </w:r>
      <w:r>
        <w:tab/>
      </w:r>
      <w:r>
        <w:fldChar w:fldCharType="begin"/>
      </w:r>
      <w:r>
        <w:instrText xml:space="preserve"> PAGEREF _Toc199274582 \h </w:instrText>
      </w:r>
      <w:r>
        <w:fldChar w:fldCharType="separate"/>
      </w:r>
      <w:r>
        <w:t>92</w:t>
      </w:r>
      <w:r>
        <w:fldChar w:fldCharType="end"/>
      </w:r>
    </w:p>
    <w:p w14:paraId="1CB21480" w14:textId="3CEE26ED" w:rsidR="00F05FED" w:rsidRDefault="00F05FED">
      <w:pPr>
        <w:pStyle w:val="TOC4"/>
        <w:rPr>
          <w:rFonts w:asciiTheme="minorHAnsi" w:eastAsiaTheme="minorEastAsia" w:hAnsiTheme="minorHAnsi" w:cstheme="minorBidi"/>
          <w:sz w:val="22"/>
          <w:szCs w:val="22"/>
          <w:lang w:val="en-IN" w:eastAsia="en-IN"/>
        </w:rPr>
      </w:pPr>
      <w:r>
        <w:t>6.2.1.4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_Toc199274583 \h </w:instrText>
      </w:r>
      <w:r>
        <w:fldChar w:fldCharType="separate"/>
      </w:r>
      <w:r>
        <w:t>97</w:t>
      </w:r>
      <w:r>
        <w:fldChar w:fldCharType="end"/>
      </w:r>
    </w:p>
    <w:p w14:paraId="76C935A2" w14:textId="07879844" w:rsidR="00F05FED" w:rsidRDefault="00F05FED">
      <w:pPr>
        <w:pStyle w:val="TOC4"/>
        <w:rPr>
          <w:rFonts w:asciiTheme="minorHAnsi" w:eastAsiaTheme="minorEastAsia" w:hAnsiTheme="minorHAnsi" w:cstheme="minorBidi"/>
          <w:sz w:val="22"/>
          <w:szCs w:val="22"/>
          <w:lang w:val="en-IN" w:eastAsia="en-IN"/>
        </w:rPr>
      </w:pPr>
      <w:r>
        <w:t>6.2.1.5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_Toc199274584 \h </w:instrText>
      </w:r>
      <w:r>
        <w:fldChar w:fldCharType="separate"/>
      </w:r>
      <w:r>
        <w:t>97</w:t>
      </w:r>
      <w:r>
        <w:fldChar w:fldCharType="end"/>
      </w:r>
    </w:p>
    <w:p w14:paraId="201B7E77" w14:textId="4B0719B5" w:rsidR="00F05FED" w:rsidRDefault="00F05FED">
      <w:pPr>
        <w:pStyle w:val="TOC5"/>
        <w:rPr>
          <w:rFonts w:asciiTheme="minorHAnsi" w:eastAsiaTheme="minorEastAsia" w:hAnsiTheme="minorHAnsi" w:cstheme="minorBidi"/>
          <w:sz w:val="22"/>
          <w:szCs w:val="22"/>
          <w:lang w:val="en-IN" w:eastAsia="en-IN"/>
        </w:rPr>
      </w:pPr>
      <w:r>
        <w:t>6.2.1.5.1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_Toc199274585 \h </w:instrText>
      </w:r>
      <w:r>
        <w:fldChar w:fldCharType="separate"/>
      </w:r>
      <w:r>
        <w:t>97</w:t>
      </w:r>
      <w:r>
        <w:fldChar w:fldCharType="end"/>
      </w:r>
    </w:p>
    <w:p w14:paraId="59CF6363" w14:textId="2EFB36C3" w:rsidR="00F05FED" w:rsidRDefault="00F05FED">
      <w:pPr>
        <w:pStyle w:val="TOC5"/>
        <w:rPr>
          <w:rFonts w:asciiTheme="minorHAnsi" w:eastAsiaTheme="minorEastAsia" w:hAnsiTheme="minorHAnsi" w:cstheme="minorBidi"/>
          <w:sz w:val="22"/>
          <w:szCs w:val="22"/>
          <w:lang w:val="en-IN" w:eastAsia="en-IN"/>
        </w:rPr>
      </w:pPr>
      <w:r>
        <w:t>6.2.1.5.2</w:t>
      </w:r>
      <w:r>
        <w:rPr>
          <w:rFonts w:asciiTheme="minorHAnsi" w:eastAsiaTheme="minorEastAsia" w:hAnsiTheme="minorHAnsi" w:cstheme="minorBidi"/>
          <w:sz w:val="22"/>
          <w:szCs w:val="22"/>
          <w:lang w:val="en-IN" w:eastAsia="en-IN"/>
        </w:rPr>
        <w:tab/>
      </w:r>
      <w:r>
        <w:t>Spatial Maps Notification</w:t>
      </w:r>
      <w:r>
        <w:tab/>
      </w:r>
      <w:r>
        <w:fldChar w:fldCharType="begin"/>
      </w:r>
      <w:r>
        <w:instrText xml:space="preserve"> PAGEREF _Toc199274586 \h </w:instrText>
      </w:r>
      <w:r>
        <w:fldChar w:fldCharType="separate"/>
      </w:r>
      <w:r>
        <w:t>97</w:t>
      </w:r>
      <w:r>
        <w:fldChar w:fldCharType="end"/>
      </w:r>
    </w:p>
    <w:p w14:paraId="0424A3BC" w14:textId="11DA5552" w:rsidR="00F05FED" w:rsidRDefault="00F05FED">
      <w:pPr>
        <w:pStyle w:val="TOC4"/>
        <w:rPr>
          <w:rFonts w:asciiTheme="minorHAnsi" w:eastAsiaTheme="minorEastAsia" w:hAnsiTheme="minorHAnsi" w:cstheme="minorBidi"/>
          <w:sz w:val="22"/>
          <w:szCs w:val="22"/>
          <w:lang w:val="en-IN" w:eastAsia="en-IN"/>
        </w:rPr>
      </w:pPr>
      <w:r>
        <w:t>6.2.1.6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_Toc199274587 \h </w:instrText>
      </w:r>
      <w:r>
        <w:fldChar w:fldCharType="separate"/>
      </w:r>
      <w:r>
        <w:t>98</w:t>
      </w:r>
      <w:r>
        <w:fldChar w:fldCharType="end"/>
      </w:r>
    </w:p>
    <w:p w14:paraId="0CAA23D0" w14:textId="75436F50" w:rsidR="00F05FED" w:rsidRDefault="00F05FED">
      <w:pPr>
        <w:pStyle w:val="TOC5"/>
        <w:rPr>
          <w:rFonts w:asciiTheme="minorHAnsi" w:eastAsiaTheme="minorEastAsia" w:hAnsiTheme="minorHAnsi" w:cstheme="minorBidi"/>
          <w:sz w:val="22"/>
          <w:szCs w:val="22"/>
          <w:lang w:val="en-IN" w:eastAsia="en-IN"/>
        </w:rPr>
      </w:pPr>
      <w:r>
        <w:t>6.2.1.6.1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_Toc199274588 \h </w:instrText>
      </w:r>
      <w:r>
        <w:fldChar w:fldCharType="separate"/>
      </w:r>
      <w:r>
        <w:t>98</w:t>
      </w:r>
      <w:r>
        <w:fldChar w:fldCharType="end"/>
      </w:r>
    </w:p>
    <w:p w14:paraId="762CA519" w14:textId="0AF1E068" w:rsidR="00F05FED" w:rsidRDefault="00F05FED">
      <w:pPr>
        <w:pStyle w:val="TOC5"/>
        <w:rPr>
          <w:rFonts w:asciiTheme="minorHAnsi" w:eastAsiaTheme="minorEastAsia" w:hAnsiTheme="minorHAnsi" w:cstheme="minorBidi"/>
          <w:sz w:val="22"/>
          <w:szCs w:val="22"/>
          <w:lang w:val="en-IN" w:eastAsia="en-IN"/>
        </w:rPr>
      </w:pPr>
      <w:r w:rsidRPr="00C94255">
        <w:rPr>
          <w:lang w:val="en-US"/>
        </w:rPr>
        <w:t>6.2.1.6.2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_Toc199274589 \h </w:instrText>
      </w:r>
      <w:r>
        <w:fldChar w:fldCharType="separate"/>
      </w:r>
      <w:r>
        <w:t>99</w:t>
      </w:r>
      <w:r>
        <w:fldChar w:fldCharType="end"/>
      </w:r>
    </w:p>
    <w:p w14:paraId="29C69550" w14:textId="294B9239" w:rsidR="00F05FED" w:rsidRDefault="00F05FED">
      <w:pPr>
        <w:pStyle w:val="TOC5"/>
        <w:rPr>
          <w:rFonts w:asciiTheme="minorHAnsi" w:eastAsiaTheme="minorEastAsia" w:hAnsiTheme="minorHAnsi" w:cstheme="minorBidi"/>
          <w:sz w:val="22"/>
          <w:szCs w:val="22"/>
          <w:lang w:val="en-IN" w:eastAsia="en-IN"/>
        </w:rPr>
      </w:pPr>
      <w:r w:rsidRPr="00C94255">
        <w:rPr>
          <w:lang w:val="en-US"/>
        </w:rPr>
        <w:t>6.2.1.6.3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_Toc199274590 \h </w:instrText>
      </w:r>
      <w:r>
        <w:fldChar w:fldCharType="separate"/>
      </w:r>
      <w:r>
        <w:t>105</w:t>
      </w:r>
      <w:r>
        <w:fldChar w:fldCharType="end"/>
      </w:r>
    </w:p>
    <w:p w14:paraId="425AE0D3" w14:textId="18D9292C" w:rsidR="00F05FED" w:rsidRDefault="00F05FED">
      <w:pPr>
        <w:pStyle w:val="TOC5"/>
        <w:rPr>
          <w:rFonts w:asciiTheme="minorHAnsi" w:eastAsiaTheme="minorEastAsia" w:hAnsiTheme="minorHAnsi" w:cstheme="minorBidi"/>
          <w:sz w:val="22"/>
          <w:szCs w:val="22"/>
          <w:lang w:val="en-IN" w:eastAsia="en-IN"/>
        </w:rPr>
      </w:pPr>
      <w:r w:rsidRPr="00C94255">
        <w:rPr>
          <w:lang w:val="en-US"/>
        </w:rPr>
        <w:t>6.2.1.6.4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_Toc199274591 \h </w:instrText>
      </w:r>
      <w:r>
        <w:fldChar w:fldCharType="separate"/>
      </w:r>
      <w:r>
        <w:t>106</w:t>
      </w:r>
      <w:r>
        <w:fldChar w:fldCharType="end"/>
      </w:r>
    </w:p>
    <w:p w14:paraId="336FD26C" w14:textId="022FA85C" w:rsidR="00F05FED" w:rsidRDefault="00F05FED">
      <w:pPr>
        <w:pStyle w:val="TOC5"/>
        <w:rPr>
          <w:rFonts w:asciiTheme="minorHAnsi" w:eastAsiaTheme="minorEastAsia" w:hAnsiTheme="minorHAnsi" w:cstheme="minorBidi"/>
          <w:sz w:val="22"/>
          <w:szCs w:val="22"/>
          <w:lang w:val="en-IN" w:eastAsia="en-IN"/>
        </w:rPr>
      </w:pPr>
      <w:r>
        <w:t>6.2.1.6.5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_Toc199274592 \h </w:instrText>
      </w:r>
      <w:r>
        <w:fldChar w:fldCharType="separate"/>
      </w:r>
      <w:r>
        <w:t>106</w:t>
      </w:r>
      <w:r>
        <w:fldChar w:fldCharType="end"/>
      </w:r>
    </w:p>
    <w:p w14:paraId="63E855EB" w14:textId="6C1399A2" w:rsidR="00F05FED" w:rsidRDefault="00F05FED">
      <w:pPr>
        <w:pStyle w:val="TOC4"/>
        <w:rPr>
          <w:rFonts w:asciiTheme="minorHAnsi" w:eastAsiaTheme="minorEastAsia" w:hAnsiTheme="minorHAnsi" w:cstheme="minorBidi"/>
          <w:sz w:val="22"/>
          <w:szCs w:val="22"/>
          <w:lang w:val="en-IN" w:eastAsia="en-IN"/>
        </w:rPr>
      </w:pPr>
      <w:r>
        <w:t>6.2.1.7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_Toc199274593 \h </w:instrText>
      </w:r>
      <w:r>
        <w:fldChar w:fldCharType="separate"/>
      </w:r>
      <w:r>
        <w:t>107</w:t>
      </w:r>
      <w:r>
        <w:fldChar w:fldCharType="end"/>
      </w:r>
    </w:p>
    <w:p w14:paraId="63350CA8" w14:textId="410EFB17" w:rsidR="00F05FED" w:rsidRDefault="00F05FED">
      <w:pPr>
        <w:pStyle w:val="TOC5"/>
        <w:rPr>
          <w:rFonts w:asciiTheme="minorHAnsi" w:eastAsiaTheme="minorEastAsia" w:hAnsiTheme="minorHAnsi" w:cstheme="minorBidi"/>
          <w:sz w:val="22"/>
          <w:szCs w:val="22"/>
          <w:lang w:val="en-IN" w:eastAsia="en-IN"/>
        </w:rPr>
      </w:pPr>
      <w:r>
        <w:t>6.2.1.7.1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_Toc199274594 \h </w:instrText>
      </w:r>
      <w:r>
        <w:fldChar w:fldCharType="separate"/>
      </w:r>
      <w:r>
        <w:t>107</w:t>
      </w:r>
      <w:r>
        <w:fldChar w:fldCharType="end"/>
      </w:r>
    </w:p>
    <w:p w14:paraId="053385A4" w14:textId="67A80775" w:rsidR="00F05FED" w:rsidRDefault="00F05FED">
      <w:pPr>
        <w:pStyle w:val="TOC5"/>
        <w:rPr>
          <w:rFonts w:asciiTheme="minorHAnsi" w:eastAsiaTheme="minorEastAsia" w:hAnsiTheme="minorHAnsi" w:cstheme="minorBidi"/>
          <w:sz w:val="22"/>
          <w:szCs w:val="22"/>
          <w:lang w:val="en-IN" w:eastAsia="en-IN"/>
        </w:rPr>
      </w:pPr>
      <w:r>
        <w:t>6.2.1.7.2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_Toc199274595 \h </w:instrText>
      </w:r>
      <w:r>
        <w:fldChar w:fldCharType="separate"/>
      </w:r>
      <w:r>
        <w:t>107</w:t>
      </w:r>
      <w:r>
        <w:fldChar w:fldCharType="end"/>
      </w:r>
    </w:p>
    <w:p w14:paraId="249A9AAE" w14:textId="45223886" w:rsidR="00F05FED" w:rsidRDefault="00F05FED">
      <w:pPr>
        <w:pStyle w:val="TOC5"/>
        <w:rPr>
          <w:rFonts w:asciiTheme="minorHAnsi" w:eastAsiaTheme="minorEastAsia" w:hAnsiTheme="minorHAnsi" w:cstheme="minorBidi"/>
          <w:sz w:val="22"/>
          <w:szCs w:val="22"/>
          <w:lang w:val="en-IN" w:eastAsia="en-IN"/>
        </w:rPr>
      </w:pPr>
      <w:r>
        <w:t>6.2.1.7.3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_Toc199274596 \h </w:instrText>
      </w:r>
      <w:r>
        <w:fldChar w:fldCharType="separate"/>
      </w:r>
      <w:r>
        <w:t>107</w:t>
      </w:r>
      <w:r>
        <w:fldChar w:fldCharType="end"/>
      </w:r>
    </w:p>
    <w:p w14:paraId="5A2CBE3B" w14:textId="23512EFB" w:rsidR="00F05FED" w:rsidRDefault="00F05FED">
      <w:pPr>
        <w:pStyle w:val="TOC4"/>
        <w:rPr>
          <w:rFonts w:asciiTheme="minorHAnsi" w:eastAsiaTheme="minorEastAsia" w:hAnsiTheme="minorHAnsi" w:cstheme="minorBidi"/>
          <w:sz w:val="22"/>
          <w:szCs w:val="22"/>
          <w:lang w:val="en-IN" w:eastAsia="en-IN"/>
        </w:rPr>
      </w:pPr>
      <w:r>
        <w:t>6.2.1.8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_Toc199274597 \h </w:instrText>
      </w:r>
      <w:r>
        <w:fldChar w:fldCharType="separate"/>
      </w:r>
      <w:r>
        <w:t>107</w:t>
      </w:r>
      <w:r>
        <w:fldChar w:fldCharType="end"/>
      </w:r>
    </w:p>
    <w:p w14:paraId="018AC00B" w14:textId="31C8250A" w:rsidR="00F05FED" w:rsidRDefault="00F05FED">
      <w:pPr>
        <w:pStyle w:val="TOC4"/>
        <w:rPr>
          <w:rFonts w:asciiTheme="minorHAnsi" w:eastAsiaTheme="minorEastAsia" w:hAnsiTheme="minorHAnsi" w:cstheme="minorBidi"/>
          <w:sz w:val="22"/>
          <w:szCs w:val="22"/>
          <w:lang w:val="en-IN" w:eastAsia="en-IN"/>
        </w:rPr>
      </w:pPr>
      <w:r>
        <w:t>6.2.1.9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_Toc199274598 \h </w:instrText>
      </w:r>
      <w:r>
        <w:fldChar w:fldCharType="separate"/>
      </w:r>
      <w:r>
        <w:t>107</w:t>
      </w:r>
      <w:r>
        <w:fldChar w:fldCharType="end"/>
      </w:r>
    </w:p>
    <w:p w14:paraId="42F61AF8" w14:textId="023B097F" w:rsidR="00F05FED" w:rsidRDefault="00F05FED">
      <w:pPr>
        <w:pStyle w:val="TOC3"/>
        <w:rPr>
          <w:rFonts w:asciiTheme="minorHAnsi" w:eastAsiaTheme="minorEastAsia" w:hAnsiTheme="minorHAnsi" w:cstheme="minorBidi"/>
          <w:sz w:val="22"/>
          <w:szCs w:val="22"/>
          <w:lang w:val="en-IN" w:eastAsia="en-IN"/>
        </w:rPr>
      </w:pPr>
      <w:r>
        <w:t>6.2.X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_Toc199274599 \h </w:instrText>
      </w:r>
      <w:r>
        <w:fldChar w:fldCharType="separate"/>
      </w:r>
      <w:r>
        <w:t>107</w:t>
      </w:r>
      <w:r>
        <w:fldChar w:fldCharType="end"/>
      </w:r>
    </w:p>
    <w:p w14:paraId="7675860A" w14:textId="03CC5F84" w:rsidR="00F05FED" w:rsidRDefault="00F05FED">
      <w:pPr>
        <w:pStyle w:val="TOC4"/>
        <w:rPr>
          <w:rFonts w:asciiTheme="minorHAnsi" w:eastAsiaTheme="minorEastAsia" w:hAnsiTheme="minorHAnsi" w:cstheme="minorBidi"/>
          <w:sz w:val="22"/>
          <w:szCs w:val="22"/>
          <w:lang w:val="en-IN" w:eastAsia="en-IN"/>
        </w:rPr>
      </w:pPr>
      <w:r>
        <w:t>6.2.X.1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_Toc199274600 \h </w:instrText>
      </w:r>
      <w:r>
        <w:fldChar w:fldCharType="separate"/>
      </w:r>
      <w:r>
        <w:t>107</w:t>
      </w:r>
      <w:r>
        <w:fldChar w:fldCharType="end"/>
      </w:r>
    </w:p>
    <w:p w14:paraId="15A43328" w14:textId="2F90C4EA" w:rsidR="00F05FED" w:rsidRDefault="00F05FED">
      <w:pPr>
        <w:pStyle w:val="TOC4"/>
        <w:rPr>
          <w:rFonts w:asciiTheme="minorHAnsi" w:eastAsiaTheme="minorEastAsia" w:hAnsiTheme="minorHAnsi" w:cstheme="minorBidi"/>
          <w:sz w:val="22"/>
          <w:szCs w:val="22"/>
          <w:lang w:val="en-IN" w:eastAsia="en-IN"/>
        </w:rPr>
      </w:pPr>
      <w:r>
        <w:t>6.2.X.2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_Toc199274601 \h </w:instrText>
      </w:r>
      <w:r>
        <w:fldChar w:fldCharType="separate"/>
      </w:r>
      <w:r>
        <w:t>108</w:t>
      </w:r>
      <w:r>
        <w:fldChar w:fldCharType="end"/>
      </w:r>
    </w:p>
    <w:p w14:paraId="574B5361" w14:textId="482F118F" w:rsidR="00F05FED" w:rsidRDefault="00F05FED">
      <w:pPr>
        <w:pStyle w:val="TOC4"/>
        <w:rPr>
          <w:rFonts w:asciiTheme="minorHAnsi" w:eastAsiaTheme="minorEastAsia" w:hAnsiTheme="minorHAnsi" w:cstheme="minorBidi"/>
          <w:sz w:val="22"/>
          <w:szCs w:val="22"/>
          <w:lang w:val="en-IN" w:eastAsia="en-IN"/>
        </w:rPr>
      </w:pPr>
      <w:r>
        <w:t>6.2.X.3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_Toc199274602 \h </w:instrText>
      </w:r>
      <w:r>
        <w:fldChar w:fldCharType="separate"/>
      </w:r>
      <w:r>
        <w:t>108</w:t>
      </w:r>
      <w:r>
        <w:fldChar w:fldCharType="end"/>
      </w:r>
    </w:p>
    <w:p w14:paraId="7FCAA5DF" w14:textId="722448FF" w:rsidR="00F05FED" w:rsidRDefault="00F05FED">
      <w:pPr>
        <w:pStyle w:val="TOC5"/>
        <w:rPr>
          <w:rFonts w:asciiTheme="minorHAnsi" w:eastAsiaTheme="minorEastAsia" w:hAnsiTheme="minorHAnsi" w:cstheme="minorBidi"/>
          <w:sz w:val="22"/>
          <w:szCs w:val="22"/>
          <w:lang w:val="en-IN" w:eastAsia="en-IN"/>
        </w:rPr>
      </w:pPr>
      <w:r>
        <w:t>6.2.X.3.1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_Toc199274603 \h </w:instrText>
      </w:r>
      <w:r>
        <w:fldChar w:fldCharType="separate"/>
      </w:r>
      <w:r>
        <w:t>108</w:t>
      </w:r>
      <w:r>
        <w:fldChar w:fldCharType="end"/>
      </w:r>
    </w:p>
    <w:p w14:paraId="1C4A62F6" w14:textId="290A7726" w:rsidR="00F05FED" w:rsidRDefault="00F05FED">
      <w:pPr>
        <w:pStyle w:val="TOC5"/>
        <w:rPr>
          <w:rFonts w:asciiTheme="minorHAnsi" w:eastAsiaTheme="minorEastAsia" w:hAnsiTheme="minorHAnsi" w:cstheme="minorBidi"/>
          <w:sz w:val="22"/>
          <w:szCs w:val="22"/>
          <w:lang w:val="en-IN" w:eastAsia="en-IN"/>
        </w:rPr>
      </w:pPr>
      <w:r>
        <w:t>6.2.X.3.2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_Toc199274604 \h </w:instrText>
      </w:r>
      <w:r>
        <w:fldChar w:fldCharType="separate"/>
      </w:r>
      <w:r>
        <w:t>109</w:t>
      </w:r>
      <w:r>
        <w:fldChar w:fldCharType="end"/>
      </w:r>
    </w:p>
    <w:p w14:paraId="6CC33016" w14:textId="21BA82DF" w:rsidR="00F05FED" w:rsidRDefault="00F05FED">
      <w:pPr>
        <w:pStyle w:val="TOC5"/>
        <w:rPr>
          <w:rFonts w:asciiTheme="minorHAnsi" w:eastAsiaTheme="minorEastAsia" w:hAnsiTheme="minorHAnsi" w:cstheme="minorBidi"/>
          <w:sz w:val="22"/>
          <w:szCs w:val="22"/>
          <w:lang w:val="en-IN" w:eastAsia="en-IN"/>
        </w:rPr>
      </w:pPr>
      <w:r>
        <w:t>6.2.X.3.3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_Toc199274605 \h </w:instrText>
      </w:r>
      <w:r>
        <w:fldChar w:fldCharType="separate"/>
      </w:r>
      <w:r>
        <w:t>112</w:t>
      </w:r>
      <w:r>
        <w:fldChar w:fldCharType="end"/>
      </w:r>
    </w:p>
    <w:p w14:paraId="1718A917" w14:textId="11394207" w:rsidR="00F05FED" w:rsidRDefault="00F05FED">
      <w:pPr>
        <w:pStyle w:val="TOC4"/>
        <w:rPr>
          <w:rFonts w:asciiTheme="minorHAnsi" w:eastAsiaTheme="minorEastAsia" w:hAnsiTheme="minorHAnsi" w:cstheme="minorBidi"/>
          <w:sz w:val="22"/>
          <w:szCs w:val="22"/>
          <w:lang w:val="en-IN" w:eastAsia="en-IN"/>
        </w:rPr>
      </w:pPr>
      <w:r>
        <w:t>6.2.X.4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_Toc199274606 \h </w:instrText>
      </w:r>
      <w:r>
        <w:fldChar w:fldCharType="separate"/>
      </w:r>
      <w:r>
        <w:t>112</w:t>
      </w:r>
      <w:r>
        <w:fldChar w:fldCharType="end"/>
      </w:r>
    </w:p>
    <w:p w14:paraId="281B9CD1" w14:textId="6F874FF8" w:rsidR="00F05FED" w:rsidRDefault="00F05FED">
      <w:pPr>
        <w:pStyle w:val="TOC5"/>
        <w:rPr>
          <w:rFonts w:asciiTheme="minorHAnsi" w:eastAsiaTheme="minorEastAsia" w:hAnsiTheme="minorHAnsi" w:cstheme="minorBidi"/>
          <w:sz w:val="22"/>
          <w:szCs w:val="22"/>
          <w:lang w:val="en-IN" w:eastAsia="en-IN"/>
        </w:rPr>
      </w:pPr>
      <w:r>
        <w:t>6.2.X.4.1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_Toc199274607 \h </w:instrText>
      </w:r>
      <w:r>
        <w:fldChar w:fldCharType="separate"/>
      </w:r>
      <w:r>
        <w:t>112</w:t>
      </w:r>
      <w:r>
        <w:fldChar w:fldCharType="end"/>
      </w:r>
    </w:p>
    <w:p w14:paraId="465BC003" w14:textId="01308663" w:rsidR="00F05FED" w:rsidRDefault="00F05FED">
      <w:pPr>
        <w:pStyle w:val="TOC5"/>
        <w:rPr>
          <w:rFonts w:asciiTheme="minorHAnsi" w:eastAsiaTheme="minorEastAsia" w:hAnsiTheme="minorHAnsi" w:cstheme="minorBidi"/>
          <w:sz w:val="22"/>
          <w:szCs w:val="22"/>
          <w:lang w:val="en-IN" w:eastAsia="en-IN"/>
        </w:rPr>
      </w:pPr>
      <w:r>
        <w:t>6.2.X.4.2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_Toc199274608 \h </w:instrText>
      </w:r>
      <w:r>
        <w:fldChar w:fldCharType="separate"/>
      </w:r>
      <w:r>
        <w:t>112</w:t>
      </w:r>
      <w:r>
        <w:fldChar w:fldCharType="end"/>
      </w:r>
    </w:p>
    <w:p w14:paraId="48E214DF" w14:textId="0610DC31" w:rsidR="00F05FED" w:rsidRDefault="00F05FED">
      <w:pPr>
        <w:pStyle w:val="TOC5"/>
        <w:rPr>
          <w:rFonts w:asciiTheme="minorHAnsi" w:eastAsiaTheme="minorEastAsia" w:hAnsiTheme="minorHAnsi" w:cstheme="minorBidi"/>
          <w:sz w:val="22"/>
          <w:szCs w:val="22"/>
          <w:lang w:val="en-IN" w:eastAsia="en-IN"/>
        </w:rPr>
      </w:pPr>
      <w:r>
        <w:t>6.2.X.4.3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_Toc199274609 \h </w:instrText>
      </w:r>
      <w:r>
        <w:fldChar w:fldCharType="separate"/>
      </w:r>
      <w:r>
        <w:t>113</w:t>
      </w:r>
      <w:r>
        <w:fldChar w:fldCharType="end"/>
      </w:r>
    </w:p>
    <w:p w14:paraId="24478A6D" w14:textId="2F024AE5" w:rsidR="00F05FED" w:rsidRDefault="00F05FED">
      <w:pPr>
        <w:pStyle w:val="TOC4"/>
        <w:rPr>
          <w:rFonts w:asciiTheme="minorHAnsi" w:eastAsiaTheme="minorEastAsia" w:hAnsiTheme="minorHAnsi" w:cstheme="minorBidi"/>
          <w:sz w:val="22"/>
          <w:szCs w:val="22"/>
          <w:lang w:val="en-IN" w:eastAsia="en-IN"/>
        </w:rPr>
      </w:pPr>
      <w:r>
        <w:t>6.2.X.5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_Toc199274610 \h </w:instrText>
      </w:r>
      <w:r>
        <w:fldChar w:fldCharType="separate"/>
      </w:r>
      <w:r>
        <w:t>113</w:t>
      </w:r>
      <w:r>
        <w:fldChar w:fldCharType="end"/>
      </w:r>
    </w:p>
    <w:p w14:paraId="67964226" w14:textId="262C0082" w:rsidR="00F05FED" w:rsidRDefault="00F05FED">
      <w:pPr>
        <w:pStyle w:val="TOC5"/>
        <w:rPr>
          <w:rFonts w:asciiTheme="minorHAnsi" w:eastAsiaTheme="minorEastAsia" w:hAnsiTheme="minorHAnsi" w:cstheme="minorBidi"/>
          <w:sz w:val="22"/>
          <w:szCs w:val="22"/>
          <w:lang w:val="en-IN" w:eastAsia="en-IN"/>
        </w:rPr>
      </w:pPr>
      <w:r>
        <w:t>6.2.X.5.1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_Toc199274611 \h </w:instrText>
      </w:r>
      <w:r>
        <w:fldChar w:fldCharType="separate"/>
      </w:r>
      <w:r>
        <w:t>113</w:t>
      </w:r>
      <w:r>
        <w:fldChar w:fldCharType="end"/>
      </w:r>
    </w:p>
    <w:p w14:paraId="0A74A1BF" w14:textId="3024E8F6" w:rsidR="00F05FED" w:rsidRDefault="00F05FED">
      <w:pPr>
        <w:pStyle w:val="TOC5"/>
        <w:rPr>
          <w:rFonts w:asciiTheme="minorHAnsi" w:eastAsiaTheme="minorEastAsia" w:hAnsiTheme="minorHAnsi" w:cstheme="minorBidi"/>
          <w:sz w:val="22"/>
          <w:szCs w:val="22"/>
          <w:lang w:val="en-IN" w:eastAsia="en-IN"/>
        </w:rPr>
      </w:pPr>
      <w:r>
        <w:rPr>
          <w:lang w:eastAsia="en-US"/>
        </w:rPr>
        <w:lastRenderedPageBreak/>
        <w:t>6.2.X.5.2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_Toc199274612 \h </w:instrText>
      </w:r>
      <w:r>
        <w:fldChar w:fldCharType="separate"/>
      </w:r>
      <w:r>
        <w:t>113</w:t>
      </w:r>
      <w:r>
        <w:fldChar w:fldCharType="end"/>
      </w:r>
    </w:p>
    <w:p w14:paraId="376DCC1E" w14:textId="6E9DDF65" w:rsidR="00F05FED" w:rsidRDefault="00F05FED">
      <w:pPr>
        <w:pStyle w:val="TOC5"/>
        <w:rPr>
          <w:rFonts w:asciiTheme="minorHAnsi" w:eastAsiaTheme="minorEastAsia" w:hAnsiTheme="minorHAnsi" w:cstheme="minorBidi"/>
          <w:sz w:val="22"/>
          <w:szCs w:val="22"/>
          <w:lang w:val="en-IN" w:eastAsia="en-IN"/>
        </w:rPr>
      </w:pPr>
      <w:r>
        <w:t>6.2.X.5.3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_Toc199274613 \h </w:instrText>
      </w:r>
      <w:r>
        <w:fldChar w:fldCharType="separate"/>
      </w:r>
      <w:r>
        <w:t>114</w:t>
      </w:r>
      <w:r>
        <w:fldChar w:fldCharType="end"/>
      </w:r>
    </w:p>
    <w:p w14:paraId="0A3C696D" w14:textId="51153300" w:rsidR="00F05FED" w:rsidRDefault="00F05FED">
      <w:pPr>
        <w:pStyle w:val="TOC4"/>
        <w:rPr>
          <w:rFonts w:asciiTheme="minorHAnsi" w:eastAsiaTheme="minorEastAsia" w:hAnsiTheme="minorHAnsi" w:cstheme="minorBidi"/>
          <w:sz w:val="22"/>
          <w:szCs w:val="22"/>
          <w:lang w:val="en-IN" w:eastAsia="en-IN"/>
        </w:rPr>
      </w:pPr>
      <w:r>
        <w:t>6.2.X.6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_Toc199274614 \h </w:instrText>
      </w:r>
      <w:r>
        <w:fldChar w:fldCharType="separate"/>
      </w:r>
      <w:r>
        <w:t>114</w:t>
      </w:r>
      <w:r>
        <w:fldChar w:fldCharType="end"/>
      </w:r>
    </w:p>
    <w:p w14:paraId="4AA53BDC" w14:textId="4D1D59FE" w:rsidR="00F05FED" w:rsidRDefault="00F05FED">
      <w:pPr>
        <w:pStyle w:val="TOC5"/>
        <w:rPr>
          <w:rFonts w:asciiTheme="minorHAnsi" w:eastAsiaTheme="minorEastAsia" w:hAnsiTheme="minorHAnsi" w:cstheme="minorBidi"/>
          <w:sz w:val="22"/>
          <w:szCs w:val="22"/>
          <w:lang w:val="en-IN" w:eastAsia="en-IN"/>
        </w:rPr>
      </w:pPr>
      <w:r>
        <w:t>6.2.X.6.1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_Toc199274615 \h </w:instrText>
      </w:r>
      <w:r>
        <w:fldChar w:fldCharType="separate"/>
      </w:r>
      <w:r>
        <w:t>114</w:t>
      </w:r>
      <w:r>
        <w:fldChar w:fldCharType="end"/>
      </w:r>
    </w:p>
    <w:p w14:paraId="3FF648C7" w14:textId="3E145D3F" w:rsidR="00F05FED" w:rsidRDefault="00F05FED">
      <w:pPr>
        <w:pStyle w:val="TOC5"/>
        <w:rPr>
          <w:rFonts w:asciiTheme="minorHAnsi" w:eastAsiaTheme="minorEastAsia" w:hAnsiTheme="minorHAnsi" w:cstheme="minorBidi"/>
          <w:sz w:val="22"/>
          <w:szCs w:val="22"/>
          <w:lang w:val="en-IN" w:eastAsia="en-IN"/>
        </w:rPr>
      </w:pPr>
      <w:r w:rsidRPr="00C94255">
        <w:rPr>
          <w:lang w:val="en-US"/>
        </w:rPr>
        <w:t>6.2.X.6.2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_Toc199274616 \h </w:instrText>
      </w:r>
      <w:r>
        <w:fldChar w:fldCharType="separate"/>
      </w:r>
      <w:r>
        <w:t>114</w:t>
      </w:r>
      <w:r>
        <w:fldChar w:fldCharType="end"/>
      </w:r>
    </w:p>
    <w:p w14:paraId="6652DCAC" w14:textId="0B3F9E46" w:rsidR="00F05FED" w:rsidRDefault="00F05FED">
      <w:pPr>
        <w:pStyle w:val="TOC5"/>
        <w:rPr>
          <w:rFonts w:asciiTheme="minorHAnsi" w:eastAsiaTheme="minorEastAsia" w:hAnsiTheme="minorHAnsi" w:cstheme="minorBidi"/>
          <w:sz w:val="22"/>
          <w:szCs w:val="22"/>
          <w:lang w:val="en-IN" w:eastAsia="en-IN"/>
        </w:rPr>
      </w:pPr>
      <w:r w:rsidRPr="00C94255">
        <w:rPr>
          <w:lang w:val="en-US"/>
        </w:rPr>
        <w:t>6.2.X.6.3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_Toc199274617 \h </w:instrText>
      </w:r>
      <w:r>
        <w:fldChar w:fldCharType="separate"/>
      </w:r>
      <w:r>
        <w:t>115</w:t>
      </w:r>
      <w:r>
        <w:fldChar w:fldCharType="end"/>
      </w:r>
    </w:p>
    <w:p w14:paraId="13E89F49" w14:textId="4BB547C6" w:rsidR="00F05FED" w:rsidRDefault="00F05FED">
      <w:pPr>
        <w:pStyle w:val="TOC5"/>
        <w:rPr>
          <w:rFonts w:asciiTheme="minorHAnsi" w:eastAsiaTheme="minorEastAsia" w:hAnsiTheme="minorHAnsi" w:cstheme="minorBidi"/>
          <w:sz w:val="22"/>
          <w:szCs w:val="22"/>
          <w:lang w:val="en-IN" w:eastAsia="en-IN"/>
        </w:rPr>
      </w:pPr>
      <w:r w:rsidRPr="00C94255">
        <w:rPr>
          <w:lang w:val="en-US"/>
        </w:rPr>
        <w:t>6.2.X.6.4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_Toc199274618 \h </w:instrText>
      </w:r>
      <w:r>
        <w:fldChar w:fldCharType="separate"/>
      </w:r>
      <w:r>
        <w:t>116</w:t>
      </w:r>
      <w:r>
        <w:fldChar w:fldCharType="end"/>
      </w:r>
    </w:p>
    <w:p w14:paraId="5E335D1A" w14:textId="2BEEAD3F" w:rsidR="00F05FED" w:rsidRDefault="00F05FED">
      <w:pPr>
        <w:pStyle w:val="TOC5"/>
        <w:rPr>
          <w:rFonts w:asciiTheme="minorHAnsi" w:eastAsiaTheme="minorEastAsia" w:hAnsiTheme="minorHAnsi" w:cstheme="minorBidi"/>
          <w:sz w:val="22"/>
          <w:szCs w:val="22"/>
          <w:lang w:val="en-IN" w:eastAsia="en-IN"/>
        </w:rPr>
      </w:pPr>
      <w:r>
        <w:t>6.2.X.6.5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_Toc199274619 \h </w:instrText>
      </w:r>
      <w:r>
        <w:fldChar w:fldCharType="separate"/>
      </w:r>
      <w:r>
        <w:t>116</w:t>
      </w:r>
      <w:r>
        <w:fldChar w:fldCharType="end"/>
      </w:r>
    </w:p>
    <w:p w14:paraId="7387A760" w14:textId="63F1B661" w:rsidR="00F05FED" w:rsidRDefault="00F05FED">
      <w:pPr>
        <w:pStyle w:val="TOC4"/>
        <w:rPr>
          <w:rFonts w:asciiTheme="minorHAnsi" w:eastAsiaTheme="minorEastAsia" w:hAnsiTheme="minorHAnsi" w:cstheme="minorBidi"/>
          <w:sz w:val="22"/>
          <w:szCs w:val="22"/>
          <w:lang w:val="en-IN" w:eastAsia="en-IN"/>
        </w:rPr>
      </w:pPr>
      <w:r>
        <w:t>6.2.X.7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_Toc199274620 \h </w:instrText>
      </w:r>
      <w:r>
        <w:fldChar w:fldCharType="separate"/>
      </w:r>
      <w:r>
        <w:t>116</w:t>
      </w:r>
      <w:r>
        <w:fldChar w:fldCharType="end"/>
      </w:r>
    </w:p>
    <w:p w14:paraId="362D1486" w14:textId="61C248E3" w:rsidR="00F05FED" w:rsidRDefault="00F05FED">
      <w:pPr>
        <w:pStyle w:val="TOC5"/>
        <w:rPr>
          <w:rFonts w:asciiTheme="minorHAnsi" w:eastAsiaTheme="minorEastAsia" w:hAnsiTheme="minorHAnsi" w:cstheme="minorBidi"/>
          <w:sz w:val="22"/>
          <w:szCs w:val="22"/>
          <w:lang w:val="en-IN" w:eastAsia="en-IN"/>
        </w:rPr>
      </w:pPr>
      <w:r>
        <w:t>6.2.X.7.1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_Toc199274621 \h </w:instrText>
      </w:r>
      <w:r>
        <w:fldChar w:fldCharType="separate"/>
      </w:r>
      <w:r>
        <w:t>116</w:t>
      </w:r>
      <w:r>
        <w:fldChar w:fldCharType="end"/>
      </w:r>
    </w:p>
    <w:p w14:paraId="7A791BE3" w14:textId="751DBDB8" w:rsidR="00F05FED" w:rsidRDefault="00F05FED">
      <w:pPr>
        <w:pStyle w:val="TOC5"/>
        <w:rPr>
          <w:rFonts w:asciiTheme="minorHAnsi" w:eastAsiaTheme="minorEastAsia" w:hAnsiTheme="minorHAnsi" w:cstheme="minorBidi"/>
          <w:sz w:val="22"/>
          <w:szCs w:val="22"/>
          <w:lang w:val="en-IN" w:eastAsia="en-IN"/>
        </w:rPr>
      </w:pPr>
      <w:r>
        <w:t>6.2.X.7.2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_Toc199274622 \h </w:instrText>
      </w:r>
      <w:r>
        <w:fldChar w:fldCharType="separate"/>
      </w:r>
      <w:r>
        <w:t>117</w:t>
      </w:r>
      <w:r>
        <w:fldChar w:fldCharType="end"/>
      </w:r>
    </w:p>
    <w:p w14:paraId="132FD10C" w14:textId="40787DD3" w:rsidR="00F05FED" w:rsidRDefault="00F05FED">
      <w:pPr>
        <w:pStyle w:val="TOC5"/>
        <w:rPr>
          <w:rFonts w:asciiTheme="minorHAnsi" w:eastAsiaTheme="minorEastAsia" w:hAnsiTheme="minorHAnsi" w:cstheme="minorBidi"/>
          <w:sz w:val="22"/>
          <w:szCs w:val="22"/>
          <w:lang w:val="en-IN" w:eastAsia="en-IN"/>
        </w:rPr>
      </w:pPr>
      <w:r>
        <w:t>6.2.X.7.3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_Toc199274623 \h </w:instrText>
      </w:r>
      <w:r>
        <w:fldChar w:fldCharType="separate"/>
      </w:r>
      <w:r>
        <w:t>117</w:t>
      </w:r>
      <w:r>
        <w:fldChar w:fldCharType="end"/>
      </w:r>
    </w:p>
    <w:p w14:paraId="2C737D52" w14:textId="405B48C3" w:rsidR="00F05FED" w:rsidRDefault="00F05FED">
      <w:pPr>
        <w:pStyle w:val="TOC4"/>
        <w:rPr>
          <w:rFonts w:asciiTheme="minorHAnsi" w:eastAsiaTheme="minorEastAsia" w:hAnsiTheme="minorHAnsi" w:cstheme="minorBidi"/>
          <w:sz w:val="22"/>
          <w:szCs w:val="22"/>
          <w:lang w:val="en-IN" w:eastAsia="en-IN"/>
        </w:rPr>
      </w:pPr>
      <w:r>
        <w:t>6.2.X.8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_Toc199274624 \h </w:instrText>
      </w:r>
      <w:r>
        <w:fldChar w:fldCharType="separate"/>
      </w:r>
      <w:r>
        <w:t>117</w:t>
      </w:r>
      <w:r>
        <w:fldChar w:fldCharType="end"/>
      </w:r>
    </w:p>
    <w:p w14:paraId="659B82F6" w14:textId="3688A24A" w:rsidR="00F05FED" w:rsidRDefault="00F05FED">
      <w:pPr>
        <w:pStyle w:val="TOC4"/>
        <w:rPr>
          <w:rFonts w:asciiTheme="minorHAnsi" w:eastAsiaTheme="minorEastAsia" w:hAnsiTheme="minorHAnsi" w:cstheme="minorBidi"/>
          <w:sz w:val="22"/>
          <w:szCs w:val="22"/>
          <w:lang w:val="en-IN" w:eastAsia="en-IN"/>
        </w:rPr>
      </w:pPr>
      <w:r>
        <w:t>6.2.X.9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_Toc199274625 \h </w:instrText>
      </w:r>
      <w:r>
        <w:fldChar w:fldCharType="separate"/>
      </w:r>
      <w:r>
        <w:t>117</w:t>
      </w:r>
      <w:r>
        <w:fldChar w:fldCharType="end"/>
      </w:r>
    </w:p>
    <w:p w14:paraId="19FBFED9" w14:textId="4119F010" w:rsidR="00F05FED" w:rsidRDefault="00F05FED">
      <w:pPr>
        <w:pStyle w:val="TOC1"/>
        <w:rPr>
          <w:rFonts w:asciiTheme="minorHAnsi" w:eastAsiaTheme="minorEastAsia" w:hAnsiTheme="minorHAnsi" w:cstheme="minorBidi"/>
          <w:szCs w:val="22"/>
          <w:lang w:val="en-IN" w:eastAsia="en-IN"/>
        </w:rPr>
      </w:pPr>
      <w:r>
        <w:rPr>
          <w:lang w:eastAsia="zh-CN"/>
        </w:rPr>
        <w:t>7</w:t>
      </w:r>
      <w:r>
        <w:rPr>
          <w:rFonts w:asciiTheme="minorHAnsi" w:eastAsiaTheme="minorEastAsia" w:hAnsiTheme="minorHAnsi" w:cstheme="minorBidi"/>
          <w:szCs w:val="22"/>
          <w:lang w:val="en-IN" w:eastAsia="en-IN"/>
        </w:rPr>
        <w:tab/>
      </w:r>
      <w:r>
        <w:rPr>
          <w:lang w:eastAsia="zh-CN"/>
        </w:rPr>
        <w:t>Using Common API Framework</w:t>
      </w:r>
      <w:r>
        <w:tab/>
      </w:r>
      <w:r>
        <w:fldChar w:fldCharType="begin"/>
      </w:r>
      <w:r>
        <w:instrText xml:space="preserve"> PAGEREF _Toc199274626 \h </w:instrText>
      </w:r>
      <w:r>
        <w:fldChar w:fldCharType="separate"/>
      </w:r>
      <w:r>
        <w:t>118</w:t>
      </w:r>
      <w:r>
        <w:fldChar w:fldCharType="end"/>
      </w:r>
    </w:p>
    <w:p w14:paraId="736C7863" w14:textId="57115BA1" w:rsidR="00F05FED" w:rsidRDefault="00F05FED">
      <w:pPr>
        <w:pStyle w:val="TOC2"/>
        <w:rPr>
          <w:rFonts w:asciiTheme="minorHAnsi" w:eastAsiaTheme="minorEastAsia" w:hAnsiTheme="minorHAnsi" w:cstheme="minorBidi"/>
          <w:sz w:val="22"/>
          <w:szCs w:val="22"/>
          <w:lang w:val="en-IN" w:eastAsia="en-IN"/>
        </w:rPr>
      </w:pPr>
      <w:r>
        <w:t>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_Toc199274627 \h </w:instrText>
      </w:r>
      <w:r>
        <w:fldChar w:fldCharType="separate"/>
      </w:r>
      <w:r>
        <w:t>118</w:t>
      </w:r>
      <w:r>
        <w:fldChar w:fldCharType="end"/>
      </w:r>
    </w:p>
    <w:p w14:paraId="23535897" w14:textId="752396FC" w:rsidR="00F05FED" w:rsidRDefault="00F05FED">
      <w:pPr>
        <w:pStyle w:val="TOC2"/>
        <w:rPr>
          <w:rFonts w:asciiTheme="minorHAnsi" w:eastAsiaTheme="minorEastAsia" w:hAnsiTheme="minorHAnsi" w:cstheme="minorBidi"/>
          <w:sz w:val="22"/>
          <w:szCs w:val="22"/>
          <w:lang w:val="en-IN" w:eastAsia="en-IN"/>
        </w:rPr>
      </w:pPr>
      <w:r>
        <w:t>7.2</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_Toc199274628 \h </w:instrText>
      </w:r>
      <w:r>
        <w:fldChar w:fldCharType="separate"/>
      </w:r>
      <w:r>
        <w:t>118</w:t>
      </w:r>
      <w:r>
        <w:fldChar w:fldCharType="end"/>
      </w:r>
    </w:p>
    <w:p w14:paraId="4F7A5E9D" w14:textId="0EB1472F" w:rsidR="00F05FED" w:rsidRDefault="00F05FED">
      <w:pPr>
        <w:pStyle w:val="TOC8"/>
        <w:rPr>
          <w:rFonts w:asciiTheme="minorHAnsi" w:eastAsiaTheme="minorEastAsia" w:hAnsiTheme="minorHAnsi" w:cstheme="minorBidi"/>
          <w:b w:val="0"/>
          <w:szCs w:val="22"/>
          <w:lang w:val="en-IN" w:eastAsia="en-IN"/>
        </w:rPr>
      </w:pPr>
      <w:r>
        <w:t>Annex A (normative): OpenAPI specification</w:t>
      </w:r>
      <w:r>
        <w:tab/>
      </w:r>
      <w:r>
        <w:fldChar w:fldCharType="begin"/>
      </w:r>
      <w:r>
        <w:instrText xml:space="preserve"> PAGEREF _Toc199274629 \h </w:instrText>
      </w:r>
      <w:r>
        <w:fldChar w:fldCharType="separate"/>
      </w:r>
      <w:r>
        <w:t>119</w:t>
      </w:r>
      <w:r>
        <w:fldChar w:fldCharType="end"/>
      </w:r>
    </w:p>
    <w:p w14:paraId="248C8AFF" w14:textId="19A8BE10" w:rsidR="00F05FED" w:rsidRDefault="00F05FED">
      <w:pPr>
        <w:pStyle w:val="TOC1"/>
        <w:rPr>
          <w:rFonts w:asciiTheme="minorHAnsi" w:eastAsiaTheme="minorEastAsia" w:hAnsiTheme="minorHAnsi" w:cstheme="minorBidi"/>
          <w:szCs w:val="22"/>
          <w:lang w:val="en-IN" w:eastAsia="en-IN"/>
        </w:rPr>
      </w:pPr>
      <w:r>
        <w:t>A.1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_Toc199274630 \h </w:instrText>
      </w:r>
      <w:r>
        <w:fldChar w:fldCharType="separate"/>
      </w:r>
      <w:r>
        <w:t>119</w:t>
      </w:r>
      <w:r>
        <w:fldChar w:fldCharType="end"/>
      </w:r>
    </w:p>
    <w:p w14:paraId="3EBD29EF" w14:textId="4FE6AD80" w:rsidR="00F05FED" w:rsidRDefault="00F05FED">
      <w:pPr>
        <w:pStyle w:val="TOC1"/>
        <w:rPr>
          <w:rFonts w:asciiTheme="minorHAnsi" w:eastAsiaTheme="minorEastAsia" w:hAnsiTheme="minorHAnsi" w:cstheme="minorBidi"/>
          <w:szCs w:val="22"/>
          <w:lang w:val="en-IN" w:eastAsia="en-IN"/>
        </w:rPr>
      </w:pPr>
      <w:r>
        <w:t>A.2</w:t>
      </w:r>
      <w:r>
        <w:rPr>
          <w:rFonts w:asciiTheme="minorHAnsi" w:eastAsiaTheme="minorEastAsia" w:hAnsiTheme="minorHAnsi" w:cstheme="minorBidi"/>
          <w:szCs w:val="22"/>
          <w:lang w:val="en-IN" w:eastAsia="en-IN"/>
        </w:rPr>
        <w:tab/>
      </w:r>
      <w:r>
        <w:t>SS_SAnManagement API</w:t>
      </w:r>
      <w:r>
        <w:tab/>
      </w:r>
      <w:r>
        <w:fldChar w:fldCharType="begin"/>
      </w:r>
      <w:r>
        <w:instrText xml:space="preserve"> PAGEREF _Toc199274631 \h </w:instrText>
      </w:r>
      <w:r>
        <w:fldChar w:fldCharType="separate"/>
      </w:r>
      <w:r>
        <w:t>120</w:t>
      </w:r>
      <w:r>
        <w:fldChar w:fldCharType="end"/>
      </w:r>
    </w:p>
    <w:p w14:paraId="79FE92BB" w14:textId="1D3E2AAD" w:rsidR="00F05FED" w:rsidRDefault="00F05FED">
      <w:pPr>
        <w:pStyle w:val="TOC1"/>
        <w:rPr>
          <w:rFonts w:asciiTheme="minorHAnsi" w:eastAsiaTheme="minorEastAsia" w:hAnsiTheme="minorHAnsi" w:cstheme="minorBidi"/>
          <w:szCs w:val="22"/>
          <w:lang w:val="en-IN" w:eastAsia="en-IN"/>
        </w:rPr>
      </w:pPr>
      <w:r>
        <w:t>A.3</w:t>
      </w:r>
      <w:r>
        <w:rPr>
          <w:rFonts w:asciiTheme="minorHAnsi" w:eastAsiaTheme="minorEastAsia" w:hAnsiTheme="minorHAnsi" w:cstheme="minorBidi"/>
          <w:szCs w:val="22"/>
          <w:lang w:val="en-IN" w:eastAsia="en-IN"/>
        </w:rPr>
        <w:tab/>
      </w:r>
      <w:r>
        <w:t>SS_SAnDiscovery API</w:t>
      </w:r>
      <w:r>
        <w:tab/>
      </w:r>
      <w:r>
        <w:fldChar w:fldCharType="begin"/>
      </w:r>
      <w:r>
        <w:instrText xml:space="preserve"> PAGEREF _Toc199274632 \h </w:instrText>
      </w:r>
      <w:r>
        <w:fldChar w:fldCharType="separate"/>
      </w:r>
      <w:r>
        <w:t>133</w:t>
      </w:r>
      <w:r>
        <w:fldChar w:fldCharType="end"/>
      </w:r>
    </w:p>
    <w:p w14:paraId="36501921" w14:textId="11ADED93" w:rsidR="00F05FED" w:rsidRDefault="00F05FED">
      <w:pPr>
        <w:pStyle w:val="TOC8"/>
        <w:rPr>
          <w:rFonts w:asciiTheme="minorHAnsi" w:eastAsiaTheme="minorEastAsia" w:hAnsiTheme="minorHAnsi" w:cstheme="minorBidi"/>
          <w:b w:val="0"/>
          <w:szCs w:val="22"/>
          <w:lang w:val="en-IN" w:eastAsia="en-IN"/>
        </w:rPr>
      </w:pPr>
      <w:r>
        <w:t>Annex B (informative): Withdrawn API versions</w:t>
      </w:r>
      <w:r>
        <w:tab/>
      </w:r>
      <w:r>
        <w:fldChar w:fldCharType="begin"/>
      </w:r>
      <w:r>
        <w:instrText xml:space="preserve"> PAGEREF _Toc199274633 \h </w:instrText>
      </w:r>
      <w:r>
        <w:fldChar w:fldCharType="separate"/>
      </w:r>
      <w:r>
        <w:t>135</w:t>
      </w:r>
      <w:r>
        <w:fldChar w:fldCharType="end"/>
      </w:r>
    </w:p>
    <w:p w14:paraId="39E0D0F1" w14:textId="02371005" w:rsidR="00F05FED" w:rsidRDefault="00F05FED">
      <w:pPr>
        <w:pStyle w:val="TOC1"/>
        <w:rPr>
          <w:rFonts w:asciiTheme="minorHAnsi" w:eastAsiaTheme="minorEastAsia" w:hAnsiTheme="minorHAnsi" w:cstheme="minorBidi"/>
          <w:szCs w:val="22"/>
          <w:lang w:val="en-IN" w:eastAsia="en-IN"/>
        </w:rPr>
      </w:pPr>
      <w:r>
        <w:t>B.1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_Toc199274634 \h </w:instrText>
      </w:r>
      <w:r>
        <w:fldChar w:fldCharType="separate"/>
      </w:r>
      <w:r>
        <w:t>135</w:t>
      </w:r>
      <w:r>
        <w:fldChar w:fldCharType="end"/>
      </w:r>
    </w:p>
    <w:p w14:paraId="00BC921C" w14:textId="36D9B825" w:rsidR="00F05FED" w:rsidRDefault="00F05FED">
      <w:pPr>
        <w:pStyle w:val="TOC1"/>
        <w:rPr>
          <w:rFonts w:asciiTheme="minorHAnsi" w:eastAsiaTheme="minorEastAsia" w:hAnsiTheme="minorHAnsi" w:cstheme="minorBidi"/>
          <w:szCs w:val="22"/>
          <w:lang w:val="en-IN" w:eastAsia="en-IN"/>
        </w:rPr>
      </w:pPr>
      <w:r>
        <w:t>B.2</w:t>
      </w:r>
      <w:r>
        <w:rPr>
          <w:rFonts w:asciiTheme="minorHAnsi" w:eastAsiaTheme="minorEastAsia" w:hAnsiTheme="minorHAnsi" w:cstheme="minorBidi"/>
          <w:szCs w:val="22"/>
          <w:lang w:val="en-IN" w:eastAsia="en-IN"/>
        </w:rPr>
        <w:tab/>
      </w:r>
      <w:r>
        <w:t>&lt;Service 1&gt; API</w:t>
      </w:r>
      <w:r>
        <w:tab/>
      </w:r>
      <w:r>
        <w:fldChar w:fldCharType="begin"/>
      </w:r>
      <w:r>
        <w:instrText xml:space="preserve"> PAGEREF _Toc199274635 \h </w:instrText>
      </w:r>
      <w:r>
        <w:fldChar w:fldCharType="separate"/>
      </w:r>
      <w:r>
        <w:t>135</w:t>
      </w:r>
      <w:r>
        <w:fldChar w:fldCharType="end"/>
      </w:r>
    </w:p>
    <w:p w14:paraId="5D3DE681" w14:textId="67113D77" w:rsidR="00F05FED" w:rsidRDefault="00F05FED">
      <w:pPr>
        <w:pStyle w:val="TOC1"/>
        <w:rPr>
          <w:rFonts w:asciiTheme="minorHAnsi" w:eastAsiaTheme="minorEastAsia" w:hAnsiTheme="minorHAnsi" w:cstheme="minorBidi"/>
          <w:szCs w:val="22"/>
          <w:lang w:val="en-IN" w:eastAsia="en-IN"/>
        </w:rPr>
      </w:pPr>
      <w:r>
        <w:t>B.3</w:t>
      </w:r>
      <w:r>
        <w:rPr>
          <w:rFonts w:asciiTheme="minorHAnsi" w:eastAsiaTheme="minorEastAsia" w:hAnsiTheme="minorHAnsi" w:cstheme="minorBidi"/>
          <w:szCs w:val="22"/>
          <w:lang w:val="en-IN" w:eastAsia="en-IN"/>
        </w:rPr>
        <w:tab/>
      </w:r>
      <w:r>
        <w:t>&lt;Service 2&gt; API</w:t>
      </w:r>
      <w:r>
        <w:tab/>
      </w:r>
      <w:r>
        <w:fldChar w:fldCharType="begin"/>
      </w:r>
      <w:r>
        <w:instrText xml:space="preserve"> PAGEREF _Toc199274636 \h </w:instrText>
      </w:r>
      <w:r>
        <w:fldChar w:fldCharType="separate"/>
      </w:r>
      <w:r>
        <w:t>135</w:t>
      </w:r>
      <w:r>
        <w:fldChar w:fldCharType="end"/>
      </w:r>
    </w:p>
    <w:p w14:paraId="2AC0D4C2" w14:textId="7C483F47" w:rsidR="00F05FED" w:rsidRDefault="00F05FED">
      <w:pPr>
        <w:pStyle w:val="TOC8"/>
        <w:rPr>
          <w:rFonts w:asciiTheme="minorHAnsi" w:eastAsiaTheme="minorEastAsia" w:hAnsiTheme="minorHAnsi" w:cstheme="minorBidi"/>
          <w:b w:val="0"/>
          <w:szCs w:val="22"/>
          <w:lang w:val="en-IN" w:eastAsia="en-IN"/>
        </w:rPr>
      </w:pPr>
      <w:r>
        <w:t>Annex &lt;X&gt; (informative): Change history</w:t>
      </w:r>
      <w:r>
        <w:tab/>
      </w:r>
      <w:r>
        <w:fldChar w:fldCharType="begin"/>
      </w:r>
      <w:r>
        <w:instrText xml:space="preserve"> PAGEREF _Toc199274637 \h </w:instrText>
      </w:r>
      <w:r>
        <w:fldChar w:fldCharType="separate"/>
      </w:r>
      <w:r>
        <w:t>136</w:t>
      </w:r>
      <w: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82232"/>
      <w:bookmarkStart w:id="14" w:name="_Toc191627374"/>
      <w:bookmarkStart w:id="15" w:name="_Toc199274434"/>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1382233"/>
      <w:bookmarkStart w:id="21" w:name="_Toc191627375"/>
      <w:bookmarkStart w:id="22" w:name="_Toc199274435"/>
      <w:r w:rsidRPr="004D3578">
        <w:lastRenderedPageBreak/>
        <w:t>1</w:t>
      </w:r>
      <w:r w:rsidRPr="004D3578">
        <w:tab/>
        <w:t>Scope</w:t>
      </w:r>
      <w:bookmarkEnd w:id="18"/>
      <w:bookmarkEnd w:id="19"/>
      <w:bookmarkEnd w:id="20"/>
      <w:bookmarkEnd w:id="21"/>
      <w:bookmarkEnd w:id="22"/>
    </w:p>
    <w:p w14:paraId="2376208D" w14:textId="79316198" w:rsidR="00770056" w:rsidRDefault="00770056" w:rsidP="00770056">
      <w:bookmarkStart w:id="23" w:name="_Toc510696579"/>
      <w:bookmarkStart w:id="24"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5" w:name="_Toc191382234"/>
      <w:bookmarkStart w:id="26" w:name="_Toc191627376"/>
      <w:bookmarkStart w:id="27" w:name="_Toc199274436"/>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bookmarkStart w:id="28" w:name="_MCCTEMPBM_CRPT9043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bookmarkEnd w:id="28"/>
    <w:p w14:paraId="51B30B46" w14:textId="77777777" w:rsidR="00297F9E" w:rsidRDefault="00297F9E" w:rsidP="00297F9E">
      <w:pPr>
        <w:pStyle w:val="EX"/>
      </w:pPr>
      <w:r>
        <w:t>[5]</w:t>
      </w:r>
      <w:r>
        <w:tab/>
        <w:t>3GPP TR 21.900: "Technical Specification Group working methods".</w:t>
      </w:r>
    </w:p>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"Common API Framework for 3GPP Northbound APIs;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r>
        <w:rPr>
          <w:lang w:val="en-US"/>
        </w:rPr>
        <w:t>[19]</w:t>
      </w:r>
      <w:r>
        <w:rPr>
          <w:lang w:val="en-US"/>
        </w:rPr>
        <w:tab/>
      </w:r>
      <w:r>
        <w:t>3GPP TS 29.523: "</w:t>
      </w:r>
      <w:r>
        <w:rPr>
          <w:rFonts w:eastAsia="DengXian"/>
        </w:rPr>
        <w:t>5G System; Policy Control Event Exposure Service; Stage 3</w:t>
      </w:r>
      <w:r>
        <w:t>".</w:t>
      </w:r>
    </w:p>
    <w:p w14:paraId="2CA89716" w14:textId="6AA00CF1" w:rsidR="008A6D4A" w:rsidRPr="004D3578" w:rsidRDefault="009B3DF5" w:rsidP="007A4424">
      <w:pPr>
        <w:pStyle w:val="Heading1"/>
      </w:pPr>
      <w:bookmarkStart w:id="29" w:name="_Toc510696580"/>
      <w:bookmarkStart w:id="30" w:name="_Toc35971372"/>
      <w:r w:rsidRPr="004D3578">
        <w:br w:type="page"/>
      </w:r>
      <w:bookmarkStart w:id="31" w:name="_Toc191382235"/>
      <w:bookmarkStart w:id="32" w:name="_Toc191627377"/>
      <w:bookmarkStart w:id="33" w:name="_Toc199274437"/>
      <w:r w:rsidR="008A6D4A" w:rsidRPr="004D3578">
        <w:lastRenderedPageBreak/>
        <w:t>3</w:t>
      </w:r>
      <w:r w:rsidR="008A6D4A"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91382236"/>
      <w:bookmarkStart w:id="37" w:name="_Toc191627378"/>
      <w:bookmarkStart w:id="38" w:name="_Toc199274438"/>
      <w:r w:rsidRPr="004D3578">
        <w:t>3.1</w:t>
      </w:r>
      <w:r w:rsidRPr="004D3578">
        <w:tab/>
        <w:t>Definitions</w:t>
      </w:r>
      <w:bookmarkEnd w:id="34"/>
      <w:bookmarkEnd w:id="35"/>
      <w:bookmarkEnd w:id="36"/>
      <w:bookmarkEnd w:id="37"/>
      <w:bookmarkEnd w:id="3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9" w:name="_Toc510696582"/>
      <w:bookmarkStart w:id="40" w:name="_Toc35971374"/>
      <w:bookmarkStart w:id="41" w:name="_Toc191382237"/>
      <w:bookmarkStart w:id="42" w:name="_Toc191627379"/>
      <w:bookmarkStart w:id="43" w:name="_Toc199274439"/>
      <w:r w:rsidRPr="004D3578">
        <w:t>3.2</w:t>
      </w:r>
      <w:r w:rsidRPr="004D3578">
        <w:tab/>
        <w:t>Symbols</w:t>
      </w:r>
      <w:bookmarkEnd w:id="39"/>
      <w:bookmarkEnd w:id="40"/>
      <w:bookmarkEnd w:id="41"/>
      <w:bookmarkEnd w:id="42"/>
      <w:bookmarkEnd w:id="4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4" w:name="_Toc510696583"/>
      <w:bookmarkStart w:id="45" w:name="_Toc35971375"/>
      <w:bookmarkStart w:id="46" w:name="_Toc191382238"/>
      <w:bookmarkStart w:id="47" w:name="_Toc191627380"/>
      <w:bookmarkStart w:id="48" w:name="_Toc199274440"/>
      <w:r w:rsidRPr="004D3578">
        <w:t>3.3</w:t>
      </w:r>
      <w:r w:rsidRPr="004D3578">
        <w:tab/>
        <w:t>Abbreviations</w:t>
      </w:r>
      <w:bookmarkEnd w:id="44"/>
      <w:bookmarkEnd w:id="45"/>
      <w:bookmarkEnd w:id="46"/>
      <w:bookmarkEnd w:id="47"/>
      <w:bookmarkEnd w:id="48"/>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9" w:name="_Toc510696584"/>
      <w:bookmarkStart w:id="50" w:name="_Toc35971376"/>
      <w:r w:rsidRPr="004D3578">
        <w:br w:type="page"/>
      </w:r>
      <w:bookmarkStart w:id="51" w:name="_Toc191382239"/>
      <w:bookmarkStart w:id="52" w:name="_Toc191627381"/>
      <w:bookmarkStart w:id="53" w:name="_Toc199274441"/>
      <w:r w:rsidR="008A6D4A" w:rsidRPr="004D3578">
        <w:lastRenderedPageBreak/>
        <w:t>4</w:t>
      </w:r>
      <w:r w:rsidR="008A6D4A" w:rsidRPr="004D3578">
        <w:tab/>
      </w:r>
      <w:r w:rsidR="008A6D4A">
        <w:t>Overview</w:t>
      </w:r>
      <w:bookmarkEnd w:id="49"/>
      <w:bookmarkEnd w:id="50"/>
      <w:bookmarkEnd w:id="51"/>
      <w:bookmarkEnd w:id="52"/>
      <w:bookmarkEnd w:id="53"/>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Pr="00384826" w:rsidRDefault="00A457FC" w:rsidP="00A457FC">
      <w:pPr>
        <w:pStyle w:val="B1"/>
        <w:rPr>
          <w:lang w:val="en-US"/>
        </w:rPr>
      </w:pPr>
      <w:bookmarkStart w:id="54" w:name="_MCCTEMPBM_CRPT90430001___5"/>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over the SAn-S reference point</w:t>
      </w:r>
      <w:r w:rsidRPr="00384826">
        <w:rPr>
          <w:lang w:val="en-US"/>
        </w:rPr>
        <w:t>, i.e.:</w:t>
      </w:r>
    </w:p>
    <w:bookmarkEnd w:id="54"/>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384826">
      <w:pPr>
        <w:rPr>
          <w:lang w:val="en-US"/>
        </w:rPr>
      </w:pPr>
      <w:bookmarkStart w:id="55" w:name="_MCCTEMPBM_CRPT90430002___2"/>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6" w:name="_MCCTEMPBM_CRPT90430003___7"/>
    <w:bookmarkEnd w:id="55"/>
    <w:bookmarkStart w:id="57" w:name="_MON_1740821112"/>
    <w:bookmarkEnd w:id="57"/>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200.4pt" o:ole="">
            <v:imagedata r:id="rId15" o:title=""/>
          </v:shape>
          <o:OLEObject Type="Embed" ProgID="Word.Document.12" ShapeID="_x0000_i1027" DrawAspect="Content" ObjectID="_1810129964" r:id="rId16">
            <o:FieldCodes>\s</o:FieldCodes>
          </o:OLEObject>
        </w:object>
      </w:r>
    </w:p>
    <w:bookmarkEnd w:id="56"/>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Pr="00384826" w:rsidRDefault="00A457FC" w:rsidP="00A457FC">
      <w:pPr>
        <w:pStyle w:val="B1"/>
        <w:rPr>
          <w:lang w:val="en-US"/>
        </w:rPr>
      </w:pPr>
      <w:bookmarkStart w:id="58" w:name="_MCCTEMPBM_CRPT90430004___5"/>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bookmarkEnd w:id="58"/>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384826">
      <w:pPr>
        <w:rPr>
          <w:lang w:val="en-US"/>
        </w:rPr>
      </w:pPr>
      <w:bookmarkStart w:id="59" w:name="_MCCTEMPBM_CRPT90430005___2"/>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60" w:name="_MCCTEMPBM_CRPT90430006___7"/>
    <w:bookmarkEnd w:id="59"/>
    <w:bookmarkStart w:id="61" w:name="_MON_1801542346"/>
    <w:bookmarkEnd w:id="61"/>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200.4pt" o:ole="">
            <v:imagedata r:id="rId17" o:title=""/>
          </v:shape>
          <o:OLEObject Type="Embed" ProgID="Word.Document.12" ShapeID="_x0000_i1028" DrawAspect="Content" ObjectID="_1810129965" r:id="rId18">
            <o:FieldCodes>\s</o:FieldCodes>
          </o:OLEObject>
        </w:object>
      </w:r>
    </w:p>
    <w:bookmarkEnd w:id="60"/>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62" w:name="_Toc510696585"/>
      <w:bookmarkStart w:id="63" w:name="_Toc35971377"/>
      <w:r w:rsidRPr="004D3578">
        <w:br w:type="page"/>
      </w:r>
      <w:bookmarkStart w:id="64" w:name="_Toc191382240"/>
      <w:bookmarkStart w:id="65" w:name="_Toc191627382"/>
      <w:bookmarkStart w:id="66" w:name="_Toc199274442"/>
      <w:r w:rsidR="008A6D4A">
        <w:lastRenderedPageBreak/>
        <w:t>5</w:t>
      </w:r>
      <w:r w:rsidR="008A6D4A" w:rsidRPr="004D3578">
        <w:tab/>
      </w:r>
      <w:r w:rsidR="008A6D4A">
        <w:t xml:space="preserve">Services offered by the </w:t>
      </w:r>
      <w:bookmarkEnd w:id="62"/>
      <w:bookmarkEnd w:id="63"/>
      <w:r w:rsidR="00F7689D">
        <w:t>Metaverse</w:t>
      </w:r>
      <w:r w:rsidR="00217BBD">
        <w:t xml:space="preserve"> Enablement</w:t>
      </w:r>
      <w:bookmarkEnd w:id="64"/>
      <w:bookmarkEnd w:id="65"/>
      <w:bookmarkEnd w:id="66"/>
    </w:p>
    <w:p w14:paraId="5A6A4D44" w14:textId="77777777" w:rsidR="008A6D4A" w:rsidRDefault="008A6D4A" w:rsidP="007A4424">
      <w:pPr>
        <w:pStyle w:val="Heading2"/>
      </w:pPr>
      <w:bookmarkStart w:id="67" w:name="_Toc510696586"/>
      <w:bookmarkStart w:id="68" w:name="_Toc35971378"/>
      <w:bookmarkStart w:id="69" w:name="_Toc191382241"/>
      <w:bookmarkStart w:id="70" w:name="_Toc191627383"/>
      <w:bookmarkStart w:id="71" w:name="_Toc199274443"/>
      <w:r>
        <w:t>5.1</w:t>
      </w:r>
      <w:r>
        <w:tab/>
        <w:t>Introduction</w:t>
      </w:r>
      <w:bookmarkEnd w:id="67"/>
      <w:bookmarkEnd w:id="68"/>
      <w:bookmarkEnd w:id="69"/>
      <w:bookmarkEnd w:id="70"/>
      <w:bookmarkEnd w:id="71"/>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72" w:name="_Toc191382242"/>
      <w:bookmarkStart w:id="73" w:name="_Toc191627384"/>
      <w:bookmarkStart w:id="74" w:name="_Toc199274444"/>
      <w:bookmarkStart w:id="75" w:name="_Toc510696587"/>
      <w:bookmarkStart w:id="76" w:name="_Toc35971379"/>
      <w:r>
        <w:t>5.2</w:t>
      </w:r>
      <w:r>
        <w:tab/>
      </w:r>
      <w:r w:rsidR="00F7689D">
        <w:t>Spatial Anchor</w:t>
      </w:r>
      <w:r w:rsidR="00FF1D6D">
        <w:t xml:space="preserve"> Server </w:t>
      </w:r>
      <w:r w:rsidR="00615746">
        <w:t>APIs</w:t>
      </w:r>
      <w:bookmarkEnd w:id="72"/>
      <w:bookmarkEnd w:id="73"/>
      <w:bookmarkEnd w:id="74"/>
    </w:p>
    <w:p w14:paraId="55ACA456" w14:textId="39B895E0" w:rsidR="000C34E7" w:rsidRPr="001567E3" w:rsidRDefault="000C34E7" w:rsidP="000C34E7">
      <w:pPr>
        <w:pStyle w:val="Heading3"/>
      </w:pPr>
      <w:bookmarkStart w:id="77" w:name="_Toc191382243"/>
      <w:bookmarkStart w:id="78" w:name="_Toc191627385"/>
      <w:bookmarkStart w:id="79" w:name="_Toc199274445"/>
      <w:r>
        <w:t>5.2.1</w:t>
      </w:r>
      <w:r>
        <w:tab/>
        <w:t>SS_SAnManagement API</w:t>
      </w:r>
      <w:bookmarkEnd w:id="77"/>
      <w:bookmarkEnd w:id="78"/>
      <w:bookmarkEnd w:id="79"/>
    </w:p>
    <w:p w14:paraId="5B296D8D" w14:textId="52AE77A3" w:rsidR="000C34E7" w:rsidRDefault="000C34E7" w:rsidP="000C34E7">
      <w:pPr>
        <w:pStyle w:val="Heading4"/>
      </w:pPr>
      <w:bookmarkStart w:id="80" w:name="_Toc191382244"/>
      <w:bookmarkStart w:id="81" w:name="_Toc191627386"/>
      <w:bookmarkStart w:id="82" w:name="_Toc199274446"/>
      <w:r>
        <w:t>5.2.1.1</w:t>
      </w:r>
      <w:r>
        <w:tab/>
        <w:t>Service Description</w:t>
      </w:r>
      <w:bookmarkEnd w:id="80"/>
      <w:bookmarkEnd w:id="81"/>
      <w:bookmarkEnd w:id="82"/>
    </w:p>
    <w:p w14:paraId="20316746" w14:textId="77777777" w:rsidR="00F55E4F" w:rsidRDefault="00F55E4F" w:rsidP="00F55E4F">
      <w:r>
        <w:t>The SS_SAnManagement</w:t>
      </w:r>
      <w:r w:rsidRPr="00E23840">
        <w:rPr>
          <w:noProof/>
        </w:rPr>
        <w:t xml:space="preserve"> </w:t>
      </w:r>
      <w:r>
        <w:t>service exposed by the SAn Server enables a service consumer to:</w:t>
      </w:r>
    </w:p>
    <w:p w14:paraId="2253A4C0" w14:textId="75E82031" w:rsidR="00F55E4F" w:rsidRDefault="00F55E4F" w:rsidP="00F55E4F">
      <w:pPr>
        <w:pStyle w:val="B1"/>
      </w:pPr>
      <w:r w:rsidRPr="00D75E39">
        <w:t>-</w:t>
      </w:r>
      <w:r w:rsidRPr="00D75E39">
        <w:tab/>
      </w:r>
      <w:r>
        <w:t>request the creation/update/deletion of a Spatial Anchors List;</w:t>
      </w:r>
    </w:p>
    <w:p w14:paraId="7DE415B0" w14:textId="77777777" w:rsidR="00F55E4F" w:rsidRDefault="00F55E4F" w:rsidP="00F55E4F">
      <w:pPr>
        <w:pStyle w:val="B1"/>
      </w:pPr>
      <w:r w:rsidRPr="00D75E39">
        <w:t>-</w:t>
      </w:r>
      <w:r w:rsidRPr="00D75E39">
        <w:tab/>
      </w:r>
      <w:r>
        <w:t>request the creation/update/deletion of a Spatial Anchors Subscription; and</w:t>
      </w:r>
    </w:p>
    <w:p w14:paraId="0251E5D1" w14:textId="32210D21" w:rsidR="000C34E7" w:rsidRDefault="00F55E4F" w:rsidP="00F55E4F">
      <w:pPr>
        <w:pStyle w:val="B1"/>
      </w:pPr>
      <w:r w:rsidRPr="00D75E39">
        <w:t>-</w:t>
      </w:r>
      <w:r w:rsidRPr="00D75E39">
        <w:tab/>
      </w:r>
      <w:r>
        <w:t>receive Spatial Anchors related event(s) reporting.</w:t>
      </w:r>
    </w:p>
    <w:p w14:paraId="1AEA4610" w14:textId="30955DB7" w:rsidR="000C34E7" w:rsidRDefault="000C34E7" w:rsidP="000C34E7">
      <w:pPr>
        <w:pStyle w:val="Heading4"/>
      </w:pPr>
      <w:bookmarkStart w:id="83" w:name="_Toc191382245"/>
      <w:bookmarkStart w:id="84" w:name="_Toc191627387"/>
      <w:bookmarkStart w:id="85" w:name="_Toc199274447"/>
      <w:r>
        <w:t>5.2.1.2</w:t>
      </w:r>
      <w:r>
        <w:tab/>
        <w:t>Service Operations</w:t>
      </w:r>
      <w:bookmarkEnd w:id="83"/>
      <w:bookmarkEnd w:id="84"/>
      <w:bookmarkEnd w:id="85"/>
    </w:p>
    <w:p w14:paraId="288EA411" w14:textId="09DD2578" w:rsidR="000C34E7" w:rsidRDefault="000C34E7" w:rsidP="000C34E7">
      <w:pPr>
        <w:pStyle w:val="Heading5"/>
      </w:pPr>
      <w:bookmarkStart w:id="86" w:name="_Toc191382246"/>
      <w:bookmarkStart w:id="87" w:name="_Toc191627388"/>
      <w:bookmarkStart w:id="88" w:name="_Toc199274448"/>
      <w:r>
        <w:t>5.2.1.2.1</w:t>
      </w:r>
      <w:r>
        <w:tab/>
        <w:t>Introduction</w:t>
      </w:r>
      <w:bookmarkEnd w:id="86"/>
      <w:bookmarkEnd w:id="87"/>
      <w:bookmarkEnd w:id="88"/>
    </w:p>
    <w:p w14:paraId="3AAE7817" w14:textId="77777777" w:rsidR="00F55E4F" w:rsidRDefault="00F55E4F" w:rsidP="00F55E4F">
      <w:r>
        <w:t>The service operation defined for the SS_SAnManagement API are shown in the table 5.2.1.2.1-1.</w:t>
      </w:r>
    </w:p>
    <w:p w14:paraId="5241CB8B" w14:textId="77777777" w:rsidR="00F55E4F" w:rsidRDefault="00F55E4F" w:rsidP="00F55E4F">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E10EB4">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E10EB4">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E10EB4">
            <w:pPr>
              <w:pStyle w:val="TAH"/>
            </w:pPr>
            <w:r>
              <w:t>Initiated by</w:t>
            </w:r>
          </w:p>
        </w:tc>
      </w:tr>
      <w:tr w:rsidR="00F55E4F" w14:paraId="56042475"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E10EB4">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E10EB4">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E10EB4">
            <w:pPr>
              <w:pStyle w:val="TAL"/>
            </w:pPr>
            <w:r w:rsidRPr="000C0EEE">
              <w:rPr>
                <w:lang w:val="en-US"/>
              </w:rPr>
              <w:t>e.g.</w:t>
            </w:r>
            <w:r>
              <w:rPr>
                <w:lang w:val="en-US"/>
              </w:rPr>
              <w:t>,</w:t>
            </w:r>
            <w:r w:rsidRPr="000C0EEE">
              <w:rPr>
                <w:lang w:val="en-US"/>
              </w:rPr>
              <w:t xml:space="preserve"> VAL Server</w:t>
            </w:r>
          </w:p>
        </w:tc>
      </w:tr>
      <w:tr w:rsidR="00F55E4F" w14:paraId="4E724C89"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E10EB4">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E10EB4">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E10EB4">
            <w:pPr>
              <w:pStyle w:val="TAL"/>
            </w:pPr>
            <w:r w:rsidRPr="00A61858">
              <w:rPr>
                <w:lang w:val="en-US"/>
              </w:rPr>
              <w:t>e.g., VAL Server</w:t>
            </w:r>
          </w:p>
        </w:tc>
      </w:tr>
      <w:tr w:rsidR="00F55E4F" w14:paraId="61AA4936"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E10EB4">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E10EB4">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E10EB4">
            <w:pPr>
              <w:pStyle w:val="TAL"/>
            </w:pPr>
            <w:r w:rsidRPr="00A61858">
              <w:rPr>
                <w:lang w:val="en-US"/>
              </w:rPr>
              <w:t>e.g., VAL Server</w:t>
            </w:r>
          </w:p>
        </w:tc>
      </w:tr>
      <w:tr w:rsidR="00F55E4F" w14:paraId="7BA7E8B7"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E10EB4">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E10EB4">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E10EB4">
            <w:pPr>
              <w:pStyle w:val="TAL"/>
              <w:rPr>
                <w:lang w:val="en-US"/>
              </w:rPr>
            </w:pPr>
            <w:r w:rsidRPr="000C0EEE">
              <w:rPr>
                <w:lang w:val="en-US"/>
              </w:rPr>
              <w:t>e.g.</w:t>
            </w:r>
            <w:r>
              <w:rPr>
                <w:lang w:val="en-US"/>
              </w:rPr>
              <w:t>,</w:t>
            </w:r>
            <w:r w:rsidRPr="000C0EEE">
              <w:rPr>
                <w:lang w:val="en-US"/>
              </w:rPr>
              <w:t xml:space="preserve"> VAL Server</w:t>
            </w:r>
          </w:p>
        </w:tc>
      </w:tr>
      <w:tr w:rsidR="00F55E4F" w14:paraId="6E23E4E1"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E10EB4">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E10EB4">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E10EB4">
            <w:pPr>
              <w:pStyle w:val="TAL"/>
              <w:rPr>
                <w:lang w:val="en-US"/>
              </w:rPr>
            </w:pPr>
            <w:r w:rsidRPr="00A61858">
              <w:rPr>
                <w:lang w:val="en-US"/>
              </w:rPr>
              <w:t>e.g., VAL Server</w:t>
            </w:r>
          </w:p>
        </w:tc>
      </w:tr>
      <w:tr w:rsidR="00F55E4F" w14:paraId="21098ABB"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E10EB4">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E10EB4">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E10EB4">
            <w:pPr>
              <w:pStyle w:val="TAL"/>
              <w:rPr>
                <w:lang w:val="en-US"/>
              </w:rPr>
            </w:pPr>
            <w:r w:rsidRPr="00A61858">
              <w:rPr>
                <w:lang w:val="en-US"/>
              </w:rPr>
              <w:t>e.g., VAL Server</w:t>
            </w:r>
          </w:p>
        </w:tc>
      </w:tr>
      <w:tr w:rsidR="00F55E4F" w14:paraId="30E78F4A"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E10EB4">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E10EB4">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E10EB4">
            <w:pPr>
              <w:pStyle w:val="TAL"/>
              <w:rPr>
                <w:lang w:val="en-US"/>
              </w:rPr>
            </w:pPr>
            <w:r>
              <w:rPr>
                <w:lang w:val="en-US"/>
              </w:rPr>
              <w:t>SAn Server</w:t>
            </w:r>
          </w:p>
        </w:tc>
      </w:tr>
    </w:tbl>
    <w:p w14:paraId="367CC2DB" w14:textId="77777777" w:rsidR="000C34E7" w:rsidRDefault="000C34E7" w:rsidP="000C34E7"/>
    <w:p w14:paraId="6B4C1B5B" w14:textId="6605C7BA" w:rsidR="000C34E7" w:rsidRDefault="000C34E7" w:rsidP="000C34E7">
      <w:pPr>
        <w:pStyle w:val="Heading5"/>
      </w:pPr>
      <w:bookmarkStart w:id="89" w:name="_Toc191382247"/>
      <w:bookmarkStart w:id="90" w:name="_Toc191627389"/>
      <w:bookmarkStart w:id="91" w:name="_Toc199274449"/>
      <w:r>
        <w:t>5.2.1.2.2</w:t>
      </w:r>
      <w:r>
        <w:tab/>
        <w:t>SS_SAnManagement_Create</w:t>
      </w:r>
      <w:bookmarkEnd w:id="89"/>
      <w:bookmarkEnd w:id="90"/>
      <w:bookmarkEnd w:id="91"/>
    </w:p>
    <w:p w14:paraId="61C25D0E" w14:textId="06453F0C" w:rsidR="000C34E7" w:rsidRDefault="000C34E7" w:rsidP="004C6078">
      <w:pPr>
        <w:pStyle w:val="H6"/>
      </w:pPr>
      <w:bookmarkStart w:id="92" w:name="_Toc191382248"/>
      <w:r>
        <w:t>5.2.1.2.2.1</w:t>
      </w:r>
      <w:r>
        <w:tab/>
        <w:t>General</w:t>
      </w:r>
      <w:bookmarkEnd w:id="92"/>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93" w:name="_Toc191382249"/>
      <w:r>
        <w:t>5.2.1.2.2.2</w:t>
      </w:r>
      <w:r>
        <w:tab/>
        <w:t>Spatial Anchors List</w:t>
      </w:r>
      <w:r w:rsidRPr="00D46D17">
        <w:t xml:space="preserve"> Creation</w:t>
      </w:r>
      <w:bookmarkEnd w:id="93"/>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0.9pt;height:124.65pt" o:ole="">
            <v:imagedata r:id="rId19" o:title=""/>
          </v:shape>
          <o:OLEObject Type="Embed" ProgID="Word.Document.8" ShapeID="_x0000_i1029" DrawAspect="Content" ObjectID="_1810129966" r:id="rId20">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94" w:name="_Toc191382250"/>
      <w:bookmarkStart w:id="95" w:name="_Toc191627390"/>
      <w:bookmarkStart w:id="96" w:name="_Toc199274450"/>
      <w:r>
        <w:lastRenderedPageBreak/>
        <w:t>5.2.1.2.3</w:t>
      </w:r>
      <w:r>
        <w:tab/>
        <w:t>SS_SAnManagement_Update</w:t>
      </w:r>
      <w:bookmarkEnd w:id="94"/>
      <w:bookmarkEnd w:id="95"/>
      <w:bookmarkEnd w:id="96"/>
    </w:p>
    <w:p w14:paraId="30744A0B" w14:textId="02C830ED" w:rsidR="000C34E7" w:rsidRDefault="000C34E7" w:rsidP="004C6078">
      <w:pPr>
        <w:pStyle w:val="H6"/>
      </w:pPr>
      <w:bookmarkStart w:id="97" w:name="_Toc191382251"/>
      <w:r>
        <w:t>5.2.1.2.3.1</w:t>
      </w:r>
      <w:r>
        <w:tab/>
        <w:t>General</w:t>
      </w:r>
      <w:bookmarkEnd w:id="97"/>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8" w:name="_Toc191382252"/>
      <w:r>
        <w:t>5.2.1.2.3.2</w:t>
      </w:r>
      <w:r>
        <w:tab/>
        <w:t>Spatial Anchors List</w:t>
      </w:r>
      <w:r w:rsidRPr="00D46D17">
        <w:t xml:space="preserve"> Update</w:t>
      </w:r>
      <w:bookmarkEnd w:id="98"/>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0.9pt;height:154.2pt" o:ole="">
            <v:imagedata r:id="rId21" o:title=""/>
          </v:shape>
          <o:OLEObject Type="Embed" ProgID="Word.Document.8" ShapeID="_x0000_i1030" DrawAspect="Content" ObjectID="_1810129967" r:id="rId22">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99" w:name="_Toc191382253"/>
      <w:bookmarkStart w:id="100" w:name="_Toc191627391"/>
      <w:bookmarkStart w:id="101" w:name="_Toc199274451"/>
      <w:r>
        <w:t>5.2.1.2.4</w:t>
      </w:r>
      <w:r>
        <w:tab/>
        <w:t>SS_SAnManagement_Delete</w:t>
      </w:r>
      <w:bookmarkEnd w:id="99"/>
      <w:bookmarkEnd w:id="100"/>
      <w:bookmarkEnd w:id="101"/>
    </w:p>
    <w:p w14:paraId="0D9E0E79" w14:textId="373FFF80" w:rsidR="000C34E7" w:rsidRDefault="000C34E7" w:rsidP="004C6078">
      <w:pPr>
        <w:pStyle w:val="H6"/>
      </w:pPr>
      <w:bookmarkStart w:id="102" w:name="_Toc191382254"/>
      <w:r>
        <w:t>5.2.1.2.4.1</w:t>
      </w:r>
      <w:r>
        <w:tab/>
        <w:t>General</w:t>
      </w:r>
      <w:bookmarkEnd w:id="102"/>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lastRenderedPageBreak/>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103" w:name="_Toc191382255"/>
      <w:r>
        <w:t>5.2.1.2.4.2</w:t>
      </w:r>
      <w:r>
        <w:tab/>
        <w:t>Spatial Anchors List</w:t>
      </w:r>
      <w:r w:rsidRPr="00D46D17">
        <w:t xml:space="preserve"> Deletion</w:t>
      </w:r>
      <w:bookmarkEnd w:id="103"/>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0.9pt;height:124.65pt" o:ole="">
            <v:imagedata r:id="rId23" o:title=""/>
          </v:shape>
          <o:OLEObject Type="Embed" ProgID="Word.Document.8" ShapeID="_x0000_i1031" DrawAspect="Content" ObjectID="_1810129968" r:id="rId24">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pPr>
      <w:bookmarkStart w:id="104" w:name="_Toc199274452"/>
      <w:r>
        <w:t>5.2.1.2.</w:t>
      </w:r>
      <w:r w:rsidRPr="00F55E4F">
        <w:t>5</w:t>
      </w:r>
      <w:r>
        <w:tab/>
        <w:t>SS_SAnManagement_Subscribe</w:t>
      </w:r>
      <w:bookmarkEnd w:id="104"/>
    </w:p>
    <w:p w14:paraId="1B511711" w14:textId="77777777" w:rsidR="00F55E4F" w:rsidRDefault="00F55E4F" w:rsidP="00F55E4F">
      <w:pPr>
        <w:pStyle w:val="H6"/>
      </w:pPr>
      <w:r>
        <w:t>5.2.1.2.5.1</w:t>
      </w:r>
      <w:r>
        <w:tab/>
        <w:t>General</w:t>
      </w:r>
    </w:p>
    <w:p w14:paraId="10EEAC56" w14:textId="77777777" w:rsidR="00F55E4F" w:rsidRPr="00D46D17" w:rsidRDefault="00F55E4F" w:rsidP="00F55E4F">
      <w:r w:rsidRPr="00D46D17">
        <w:t xml:space="preserve">This service operation is used by a service consumer to request the creation of a </w:t>
      </w:r>
      <w:r>
        <w:t>Spatial Anchors Subscription</w:t>
      </w:r>
      <w:r w:rsidRPr="00D46D17">
        <w:t xml:space="preserve"> at the </w:t>
      </w:r>
      <w:r>
        <w:t>SAn</w:t>
      </w:r>
      <w:r w:rsidRPr="00D46D17">
        <w:t xml:space="preserve"> Server.</w:t>
      </w:r>
    </w:p>
    <w:p w14:paraId="2F562BD2" w14:textId="77777777" w:rsidR="00F55E4F" w:rsidRPr="00D46D17" w:rsidRDefault="00F55E4F" w:rsidP="00F55E4F">
      <w:r w:rsidRPr="00D46D17">
        <w:t>The following procedures are supported by the "</w:t>
      </w:r>
      <w:r>
        <w:t>SS_SAnManagement</w:t>
      </w:r>
      <w:r w:rsidRPr="00D46D17">
        <w:t>_</w:t>
      </w:r>
      <w:r>
        <w:t>Subscribe</w:t>
      </w:r>
      <w:r w:rsidRPr="00D46D17">
        <w:t>" service operation:</w:t>
      </w:r>
    </w:p>
    <w:p w14:paraId="17DBE332"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Creation.</w:t>
      </w:r>
    </w:p>
    <w:p w14:paraId="69A7A8B6" w14:textId="77777777" w:rsidR="00F55E4F" w:rsidRDefault="00F55E4F" w:rsidP="00F55E4F">
      <w:pPr>
        <w:pStyle w:val="H6"/>
      </w:pPr>
      <w:r>
        <w:t>5.2.1.2.5.2</w:t>
      </w:r>
      <w:r>
        <w:tab/>
        <w:t>Spatial Anchors Subscription</w:t>
      </w:r>
      <w:r w:rsidRPr="00D46D17">
        <w:t xml:space="preserve"> Creation</w:t>
      </w:r>
    </w:p>
    <w:p w14:paraId="60004D1E" w14:textId="77777777" w:rsidR="00F55E4F" w:rsidRPr="00D46D17" w:rsidRDefault="00F55E4F" w:rsidP="00F55E4F">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5" w:name="_MON_1804908530"/>
    <w:bookmarkEnd w:id="105"/>
    <w:p w14:paraId="069B7389" w14:textId="77777777" w:rsidR="00F55E4F" w:rsidRDefault="00F55E4F" w:rsidP="00F55E4F">
      <w:pPr>
        <w:pStyle w:val="TH"/>
      </w:pPr>
      <w:r w:rsidRPr="00D46D17">
        <w:object w:dxaOrig="9620" w:dyaOrig="3149" w14:anchorId="402EA046">
          <v:shape id="_x0000_i1032" type="#_x0000_t75" style="width:480.9pt;height:156.9pt" o:ole="">
            <v:imagedata r:id="rId25" o:title=""/>
          </v:shape>
          <o:OLEObject Type="Embed" ProgID="Word.Document.8" ShapeID="_x0000_i1032" DrawAspect="Content" ObjectID="_1810129969" r:id="rId26">
            <o:FieldCodes>\s</o:FieldCodes>
          </o:OLEObject>
        </w:object>
      </w:r>
    </w:p>
    <w:p w14:paraId="14ABF702" w14:textId="77777777" w:rsidR="00F55E4F" w:rsidRPr="00D46D17" w:rsidRDefault="00F55E4F" w:rsidP="00F55E4F">
      <w:pPr>
        <w:pStyle w:val="TF"/>
      </w:pPr>
      <w:r w:rsidRPr="00D46D17">
        <w:t>Figure </w:t>
      </w:r>
      <w:r>
        <w:t>5.2.1.2.5.2</w:t>
      </w:r>
      <w:r w:rsidRPr="00D46D17">
        <w:t xml:space="preserve">-1: Procedure for </w:t>
      </w:r>
      <w:r>
        <w:t>Spatial Anchors Subscription</w:t>
      </w:r>
      <w:r w:rsidRPr="00D46D17">
        <w:t xml:space="preserve"> Creation</w:t>
      </w:r>
    </w:p>
    <w:p w14:paraId="242FCFF6" w14:textId="77777777" w:rsidR="00F55E4F" w:rsidRPr="00D46D17" w:rsidRDefault="00F55E4F" w:rsidP="00F55E4F">
      <w:pPr>
        <w:pStyle w:val="B1"/>
      </w:pPr>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Subscriptions</w:t>
      </w:r>
      <w:r w:rsidRPr="00D46D17">
        <w:t xml:space="preserve">" collection resource, with the request body including the </w:t>
      </w:r>
      <w:r>
        <w:t xml:space="preserve">SpatialAnchorsSub </w:t>
      </w:r>
      <w:r w:rsidRPr="00D46D17">
        <w:t>data structure.</w:t>
      </w:r>
    </w:p>
    <w:p w14:paraId="5949C7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r>
        <w:t xml:space="preserve">SpatialAnchorsSub </w:t>
      </w:r>
      <w:r w:rsidRPr="00D46D17">
        <w:t>data structure</w:t>
      </w:r>
      <w:r>
        <w:t>, and an HTTP "Location" header field containing the URI of the created resource</w:t>
      </w:r>
      <w:r w:rsidRPr="00D46D17">
        <w:t>.</w:t>
      </w:r>
    </w:p>
    <w:p w14:paraId="69D7B9C0" w14:textId="54B74440"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56EB50A3" w14:textId="77777777" w:rsidR="00F55E4F" w:rsidRDefault="00F55E4F" w:rsidP="00F55E4F">
      <w:pPr>
        <w:pStyle w:val="Heading5"/>
      </w:pPr>
      <w:bookmarkStart w:id="106" w:name="_Toc199274453"/>
      <w:r>
        <w:t>5.2.1.2.</w:t>
      </w:r>
      <w:r w:rsidRPr="00F55E4F">
        <w:t>6</w:t>
      </w:r>
      <w:r>
        <w:tab/>
        <w:t>SS_SAnManagement_Subscription_Update</w:t>
      </w:r>
      <w:bookmarkEnd w:id="106"/>
    </w:p>
    <w:p w14:paraId="1C815D47" w14:textId="77777777" w:rsidR="00F55E4F" w:rsidRDefault="00F55E4F" w:rsidP="00F55E4F">
      <w:pPr>
        <w:pStyle w:val="H6"/>
      </w:pPr>
      <w:r>
        <w:t>5.2.1.2.6.1</w:t>
      </w:r>
      <w:r>
        <w:tab/>
        <w:t>General</w:t>
      </w:r>
    </w:p>
    <w:p w14:paraId="29E41B07" w14:textId="77777777" w:rsidR="00F55E4F" w:rsidRPr="00D46D17" w:rsidRDefault="00F55E4F" w:rsidP="00F55E4F">
      <w:r w:rsidRPr="00D46D17">
        <w:t xml:space="preserve">This service operation is used by a service consumer to request the update of an existing </w:t>
      </w:r>
      <w:r>
        <w:t>Spatial Anchors Subscription</w:t>
      </w:r>
      <w:r w:rsidRPr="00D46D17">
        <w:t xml:space="preserve"> at the </w:t>
      </w:r>
      <w:r>
        <w:t>SAn</w:t>
      </w:r>
      <w:r w:rsidRPr="00D46D17">
        <w:t xml:space="preserve"> Server.</w:t>
      </w:r>
    </w:p>
    <w:p w14:paraId="2EED91CB" w14:textId="77777777" w:rsidR="00F55E4F" w:rsidRPr="00D46D17" w:rsidRDefault="00F55E4F" w:rsidP="00F55E4F">
      <w:r w:rsidRPr="00D46D17">
        <w:t>The following procedures are supported by the "</w:t>
      </w:r>
      <w:r>
        <w:t>SS_SAnManagement</w:t>
      </w:r>
      <w:r w:rsidRPr="00D46D17">
        <w:t>_</w:t>
      </w:r>
      <w:r>
        <w:t>Subscription_</w:t>
      </w:r>
      <w:r w:rsidRPr="00D46D17">
        <w:t>Update" service operation:</w:t>
      </w:r>
    </w:p>
    <w:p w14:paraId="6AFEDFB3"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Update.</w:t>
      </w:r>
    </w:p>
    <w:p w14:paraId="4ED8D6C1" w14:textId="77777777" w:rsidR="00F55E4F" w:rsidRDefault="00F55E4F" w:rsidP="00F55E4F">
      <w:pPr>
        <w:pStyle w:val="H6"/>
      </w:pPr>
      <w:r>
        <w:t>5.2.1.2.6.2</w:t>
      </w:r>
      <w:r>
        <w:tab/>
        <w:t>Spatial Anchors Subscription</w:t>
      </w:r>
      <w:r w:rsidRPr="00D46D17">
        <w:t xml:space="preserve"> Update</w:t>
      </w:r>
    </w:p>
    <w:p w14:paraId="6FB38659" w14:textId="77777777" w:rsidR="00F55E4F" w:rsidRPr="00D46D17" w:rsidRDefault="00F55E4F" w:rsidP="00F55E4F">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7" w:name="_MON_1804909138"/>
    <w:bookmarkEnd w:id="107"/>
    <w:p w14:paraId="5535F52C" w14:textId="77777777" w:rsidR="00F55E4F" w:rsidRPr="00D46D17" w:rsidRDefault="00F55E4F" w:rsidP="00F55E4F">
      <w:pPr>
        <w:pStyle w:val="TH"/>
      </w:pPr>
      <w:r w:rsidRPr="00D46D17">
        <w:object w:dxaOrig="9620" w:dyaOrig="3372" w14:anchorId="45368078">
          <v:shape id="_x0000_i1033" type="#_x0000_t75" style="width:480.9pt;height:168.7pt" o:ole="">
            <v:imagedata r:id="rId27" o:title=""/>
          </v:shape>
          <o:OLEObject Type="Embed" ProgID="Word.Document.8" ShapeID="_x0000_i1033" DrawAspect="Content" ObjectID="_1810129970" r:id="rId28">
            <o:FieldCodes>\s</o:FieldCodes>
          </o:OLEObject>
        </w:object>
      </w:r>
    </w:p>
    <w:p w14:paraId="120B881B" w14:textId="77777777" w:rsidR="00F55E4F" w:rsidRPr="00D46D17" w:rsidRDefault="00F55E4F" w:rsidP="00F55E4F">
      <w:pPr>
        <w:pStyle w:val="TF"/>
      </w:pPr>
      <w:r w:rsidRPr="00D46D17">
        <w:t>Figure </w:t>
      </w:r>
      <w:r>
        <w:t>5.2.1.2.6.2</w:t>
      </w:r>
      <w:r w:rsidRPr="00D46D17">
        <w:t xml:space="preserve">-1: Procedure for </w:t>
      </w:r>
      <w:r>
        <w:t>Spatial Anchors Subscription</w:t>
      </w:r>
      <w:r w:rsidRPr="00D46D17">
        <w:t xml:space="preserve"> Update</w:t>
      </w:r>
    </w:p>
    <w:p w14:paraId="5F713598" w14:textId="77777777" w:rsidR="00F55E4F" w:rsidRPr="00D46D17" w:rsidRDefault="00F55E4F" w:rsidP="00F55E4F">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p>
    <w:p w14:paraId="1521F47E" w14:textId="77777777" w:rsidR="00F55E4F" w:rsidRPr="00D46D17" w:rsidRDefault="00F55E4F" w:rsidP="00F55E4F">
      <w:pPr>
        <w:pStyle w:val="B2"/>
      </w:pPr>
      <w:r w:rsidRPr="00D46D17">
        <w:t>-</w:t>
      </w:r>
      <w:r w:rsidRPr="00D46D17">
        <w:tab/>
        <w:t xml:space="preserve">the updated representation of the resource within the </w:t>
      </w:r>
      <w:r>
        <w:t>SpatialAnchorSub</w:t>
      </w:r>
      <w:r w:rsidRPr="00D46D17">
        <w:t xml:space="preserve"> data structure, in case the HTTP PUT method is used; or</w:t>
      </w:r>
    </w:p>
    <w:p w14:paraId="52AD4B4E" w14:textId="77777777" w:rsidR="00F55E4F" w:rsidRPr="00D46D17" w:rsidRDefault="00F55E4F" w:rsidP="00F55E4F">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5D2EDEC1"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A246FC5" w14:textId="77777777" w:rsidR="00F55E4F" w:rsidRPr="00D46D17" w:rsidRDefault="00F55E4F" w:rsidP="00F55E4F">
      <w:pPr>
        <w:pStyle w:val="B1"/>
      </w:pPr>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p>
    <w:p w14:paraId="12E0DAB8" w14:textId="77777777" w:rsidR="00F55E4F" w:rsidRPr="00D46D17" w:rsidRDefault="00F55E4F" w:rsidP="00F55E4F">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57338BE0" w14:textId="77777777" w:rsidR="00F55E4F" w:rsidRPr="00D46D17" w:rsidRDefault="00F55E4F" w:rsidP="00F55E4F">
      <w:pPr>
        <w:pStyle w:val="B2"/>
      </w:pPr>
      <w:r w:rsidRPr="00D46D17">
        <w:t>-</w:t>
      </w:r>
      <w:r w:rsidRPr="00D46D17">
        <w:tab/>
        <w:t>an HTTP "204 No Content" status code.</w:t>
      </w:r>
    </w:p>
    <w:p w14:paraId="15C227A4" w14:textId="6EF8BDC9"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B76C6A3" w14:textId="77777777" w:rsidR="00F55E4F" w:rsidRDefault="00F55E4F" w:rsidP="00F55E4F">
      <w:pPr>
        <w:pStyle w:val="Heading5"/>
      </w:pPr>
      <w:bookmarkStart w:id="108" w:name="_Toc199274454"/>
      <w:r>
        <w:t>5.2.1.2.</w:t>
      </w:r>
      <w:r w:rsidRPr="00F55E4F">
        <w:t>7</w:t>
      </w:r>
      <w:r>
        <w:tab/>
        <w:t>SS_SAnManagement_Unsubscribe</w:t>
      </w:r>
      <w:bookmarkEnd w:id="108"/>
    </w:p>
    <w:p w14:paraId="56AF2ACA" w14:textId="77777777" w:rsidR="00F55E4F" w:rsidRDefault="00F55E4F" w:rsidP="00F55E4F">
      <w:pPr>
        <w:pStyle w:val="H6"/>
      </w:pPr>
      <w:r>
        <w:t>5.2.1.2.7.1</w:t>
      </w:r>
      <w:r>
        <w:tab/>
        <w:t>General</w:t>
      </w:r>
    </w:p>
    <w:p w14:paraId="19095D7A" w14:textId="77777777" w:rsidR="00F55E4F" w:rsidRPr="00D46D17" w:rsidRDefault="00F55E4F" w:rsidP="00F55E4F">
      <w:r w:rsidRPr="00D46D17">
        <w:t xml:space="preserve">This service operation is used by a service consumer to request the deletion of an existing </w:t>
      </w:r>
      <w:r>
        <w:t>Spatial Anchors Subscription</w:t>
      </w:r>
      <w:r w:rsidRPr="00D46D17">
        <w:t xml:space="preserve"> at the </w:t>
      </w:r>
      <w:r>
        <w:t>SAn</w:t>
      </w:r>
      <w:r w:rsidRPr="00D46D17">
        <w:t xml:space="preserve"> Server.</w:t>
      </w:r>
    </w:p>
    <w:p w14:paraId="1753DFD9" w14:textId="77777777" w:rsidR="00F55E4F" w:rsidRPr="00D46D17" w:rsidRDefault="00F55E4F" w:rsidP="00F55E4F">
      <w:r w:rsidRPr="00D46D17">
        <w:t>The following procedures are supported by the "</w:t>
      </w:r>
      <w:r>
        <w:t>SS_SAnManagement</w:t>
      </w:r>
      <w:r w:rsidRPr="00D46D17">
        <w:t>_</w:t>
      </w:r>
      <w:r>
        <w:t>Unsubscribe</w:t>
      </w:r>
      <w:r w:rsidRPr="00D46D17">
        <w:t>" service operation:</w:t>
      </w:r>
    </w:p>
    <w:p w14:paraId="07BF4919"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Deletion.</w:t>
      </w:r>
    </w:p>
    <w:p w14:paraId="5063FF93" w14:textId="77777777" w:rsidR="00F55E4F" w:rsidRDefault="00F55E4F" w:rsidP="00F55E4F">
      <w:pPr>
        <w:pStyle w:val="H6"/>
      </w:pPr>
      <w:r>
        <w:t>5.2.1.2.7.2</w:t>
      </w:r>
      <w:r>
        <w:tab/>
        <w:t>Spatial Anchors Subscription</w:t>
      </w:r>
      <w:r w:rsidRPr="00D46D17">
        <w:t xml:space="preserve"> Deletion</w:t>
      </w:r>
    </w:p>
    <w:p w14:paraId="27508CC9" w14:textId="77777777" w:rsidR="00F55E4F" w:rsidRPr="00D46D17" w:rsidRDefault="00F55E4F" w:rsidP="00F55E4F">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9" w:name="_MON_1804909458"/>
    <w:bookmarkEnd w:id="109"/>
    <w:p w14:paraId="5835C173" w14:textId="77777777" w:rsidR="00F55E4F" w:rsidRPr="00D46D17" w:rsidRDefault="00F55E4F" w:rsidP="00F55E4F">
      <w:pPr>
        <w:pStyle w:val="TH"/>
      </w:pPr>
      <w:r w:rsidRPr="00D46D17">
        <w:object w:dxaOrig="9620" w:dyaOrig="2868" w14:anchorId="61816118">
          <v:shape id="_x0000_i1034" type="#_x0000_t75" style="width:480.9pt;height:143.45pt" o:ole="">
            <v:imagedata r:id="rId29" o:title=""/>
          </v:shape>
          <o:OLEObject Type="Embed" ProgID="Word.Document.8" ShapeID="_x0000_i1034" DrawAspect="Content" ObjectID="_1810129971" r:id="rId30">
            <o:FieldCodes>\s</o:FieldCodes>
          </o:OLEObject>
        </w:object>
      </w:r>
    </w:p>
    <w:p w14:paraId="214B4F17" w14:textId="77777777" w:rsidR="00F55E4F" w:rsidRPr="00D46D17" w:rsidRDefault="00F55E4F" w:rsidP="00F55E4F">
      <w:pPr>
        <w:pStyle w:val="TF"/>
      </w:pPr>
      <w:r w:rsidRPr="00D46D17">
        <w:t>Figure </w:t>
      </w:r>
      <w:r>
        <w:t>5.2.1.2.7.2</w:t>
      </w:r>
      <w:r w:rsidRPr="00D46D17">
        <w:t xml:space="preserve">-1: Procedure for </w:t>
      </w:r>
      <w:r>
        <w:t>Spatial Anchors Subscription</w:t>
      </w:r>
      <w:r w:rsidRPr="00D46D17">
        <w:t xml:space="preserve"> Deletion</w:t>
      </w:r>
    </w:p>
    <w:p w14:paraId="6125F7ED" w14:textId="77777777" w:rsidR="00F55E4F" w:rsidRPr="00D46D17" w:rsidRDefault="00F55E4F" w:rsidP="00F55E4F">
      <w:pPr>
        <w:pStyle w:val="B1"/>
      </w:pPr>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Subscription</w:t>
      </w:r>
      <w:r w:rsidRPr="00D46D17">
        <w:t>" resource.</w:t>
      </w:r>
    </w:p>
    <w:p w14:paraId="08A51F62"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1B1B5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"204 No Content" status code.</w:t>
      </w:r>
    </w:p>
    <w:p w14:paraId="5795B257" w14:textId="39233793" w:rsidR="00F55E4F" w:rsidRDefault="00F55E4F" w:rsidP="00F55E4F">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2CF414C4" w14:textId="77777777" w:rsidR="00F55E4F" w:rsidRDefault="00F55E4F" w:rsidP="00F55E4F">
      <w:pPr>
        <w:pStyle w:val="Heading5"/>
      </w:pPr>
      <w:bookmarkStart w:id="110" w:name="_Toc199274455"/>
      <w:r>
        <w:t>5.2.1.2.</w:t>
      </w:r>
      <w:r w:rsidRPr="00F55E4F">
        <w:t>8</w:t>
      </w:r>
      <w:r>
        <w:tab/>
        <w:t>SS_SAnManagement_Notify</w:t>
      </w:r>
      <w:bookmarkEnd w:id="110"/>
    </w:p>
    <w:p w14:paraId="2ACD7986" w14:textId="77777777" w:rsidR="00F55E4F" w:rsidRDefault="00F55E4F" w:rsidP="00F55E4F">
      <w:pPr>
        <w:pStyle w:val="H6"/>
      </w:pPr>
      <w:r>
        <w:t>5.2.1.2.8.1</w:t>
      </w:r>
      <w:r>
        <w:tab/>
        <w:t>General</w:t>
      </w:r>
    </w:p>
    <w:p w14:paraId="27BBC6C0" w14:textId="77777777" w:rsidR="00F55E4F" w:rsidRDefault="00F55E4F" w:rsidP="00F55E4F">
      <w:r w:rsidRPr="00D46D17">
        <w:t xml:space="preserve">This service operation is used by a </w:t>
      </w:r>
      <w:r>
        <w:t>SAn Server to notify a previously subscribed consumer on:</w:t>
      </w:r>
    </w:p>
    <w:p w14:paraId="69C468A6" w14:textId="77777777" w:rsidR="00F55E4F" w:rsidRPr="00D46D17" w:rsidRDefault="00F55E4F" w:rsidP="00F55E4F">
      <w:pPr>
        <w:pStyle w:val="B1"/>
      </w:pPr>
      <w:r w:rsidRPr="00D46D17">
        <w:rPr>
          <w:lang w:val="en-US"/>
        </w:rPr>
        <w:t>-</w:t>
      </w:r>
      <w:r w:rsidRPr="00D46D17">
        <w:rPr>
          <w:lang w:val="en-US"/>
        </w:rPr>
        <w:tab/>
      </w:r>
      <w:r>
        <w:t>Spatial Anchors related Event(s) Reports.</w:t>
      </w:r>
    </w:p>
    <w:p w14:paraId="2EEF8B49" w14:textId="77777777" w:rsidR="00F55E4F" w:rsidRPr="00D46D17" w:rsidRDefault="00F55E4F" w:rsidP="00F55E4F">
      <w:r w:rsidRPr="00D46D17">
        <w:t>The following procedures are supported by the "</w:t>
      </w:r>
      <w:r>
        <w:t>SS_SAnManagement</w:t>
      </w:r>
      <w:r w:rsidRPr="00D46D17">
        <w:t>_</w:t>
      </w:r>
      <w:r>
        <w:t>Notify</w:t>
      </w:r>
      <w:r w:rsidRPr="00D46D17">
        <w:t>" service operation:</w:t>
      </w:r>
    </w:p>
    <w:p w14:paraId="36BF4756" w14:textId="77777777" w:rsidR="00F55E4F" w:rsidRPr="00D46D17" w:rsidRDefault="00F55E4F" w:rsidP="00F55E4F">
      <w:pPr>
        <w:pStyle w:val="B1"/>
        <w:rPr>
          <w:lang w:val="en-US"/>
        </w:rPr>
      </w:pPr>
      <w:r w:rsidRPr="00D46D17">
        <w:rPr>
          <w:lang w:val="en-US"/>
        </w:rPr>
        <w:t>-</w:t>
      </w:r>
      <w:r w:rsidRPr="00D46D17">
        <w:rPr>
          <w:lang w:val="en-US"/>
        </w:rPr>
        <w:tab/>
      </w:r>
      <w:r>
        <w:t>Spatial Anchors Notification.</w:t>
      </w:r>
    </w:p>
    <w:p w14:paraId="63208395" w14:textId="77777777" w:rsidR="00F55E4F" w:rsidRDefault="00F55E4F" w:rsidP="00F55E4F">
      <w:pPr>
        <w:pStyle w:val="H6"/>
      </w:pPr>
      <w:r>
        <w:t>5.2.1.2.8.2</w:t>
      </w:r>
      <w:r>
        <w:tab/>
        <w:t>Spatial Anchors Notification</w:t>
      </w:r>
    </w:p>
    <w:p w14:paraId="7164E70F" w14:textId="77777777" w:rsidR="00F55E4F" w:rsidRDefault="00F55E4F" w:rsidP="00F55E4F">
      <w:r w:rsidRPr="00D46D17">
        <w:t>Figure </w:t>
      </w:r>
      <w:r>
        <w:t>5.2.1.2.8.2</w:t>
      </w:r>
      <w:r w:rsidRPr="00D46D17">
        <w:t>-1 depicts a scenario where</w:t>
      </w:r>
      <w:r>
        <w:t xml:space="preserve"> the SAn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p>
    <w:p w14:paraId="470114EC" w14:textId="77777777" w:rsidR="00F55E4F" w:rsidRPr="00D46D17" w:rsidRDefault="00F55E4F" w:rsidP="00F55E4F"/>
    <w:bookmarkStart w:id="111" w:name="_MON_1804909875"/>
    <w:bookmarkEnd w:id="111"/>
    <w:p w14:paraId="0F8C7FEC" w14:textId="77777777" w:rsidR="00F55E4F" w:rsidRPr="00D46D17" w:rsidRDefault="00F55E4F" w:rsidP="00F55E4F">
      <w:pPr>
        <w:pStyle w:val="TH"/>
      </w:pPr>
      <w:r w:rsidRPr="00D46D17">
        <w:object w:dxaOrig="9620" w:dyaOrig="2508" w14:anchorId="659F57B1">
          <v:shape id="_x0000_i1035" type="#_x0000_t75" style="width:480.9pt;height:124.65pt" o:ole="">
            <v:imagedata r:id="rId31" o:title=""/>
          </v:shape>
          <o:OLEObject Type="Embed" ProgID="Word.Document.8" ShapeID="_x0000_i1035" DrawAspect="Content" ObjectID="_1810129972" r:id="rId32">
            <o:FieldCodes>\s</o:FieldCodes>
          </o:OLEObject>
        </w:object>
      </w:r>
    </w:p>
    <w:p w14:paraId="1C144093" w14:textId="77777777" w:rsidR="00F55E4F" w:rsidRPr="00D46D17" w:rsidRDefault="00F55E4F" w:rsidP="00F55E4F">
      <w:pPr>
        <w:pStyle w:val="TF"/>
      </w:pPr>
      <w:r w:rsidRPr="00D46D17">
        <w:t>Figure </w:t>
      </w:r>
      <w:r>
        <w:t>5.2.1.2.8.2</w:t>
      </w:r>
      <w:r w:rsidRPr="00D46D17">
        <w:t xml:space="preserve">-1: Procedure for </w:t>
      </w:r>
      <w:r>
        <w:t>Spatial Anchors Notification</w:t>
      </w:r>
    </w:p>
    <w:p w14:paraId="4FFE17F3" w14:textId="77777777" w:rsidR="00F55E4F" w:rsidRPr="00535E7D" w:rsidRDefault="00F55E4F" w:rsidP="00F55E4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r>
        <w:t>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r>
        <w:t>SpatialAnchors</w:t>
      </w:r>
      <w:r w:rsidRPr="008874EC">
        <w:t>Notif</w:t>
      </w:r>
      <w:r w:rsidRPr="00535E7D">
        <w:t xml:space="preserve"> data structure.</w:t>
      </w:r>
    </w:p>
    <w:p w14:paraId="61E9A93B" w14:textId="77777777" w:rsidR="00F55E4F" w:rsidRPr="00535E7D" w:rsidRDefault="00F55E4F" w:rsidP="00F55E4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SAn </w:t>
      </w:r>
      <w:r w:rsidRPr="00535E7D">
        <w:t>Server with an HTTP "204 No Content" status code to acknowledge the reception of the notification.</w:t>
      </w:r>
    </w:p>
    <w:p w14:paraId="1717C34B" w14:textId="5C0E221C" w:rsidR="00F55E4F" w:rsidRDefault="00F55E4F" w:rsidP="00F55E4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p>
    <w:p w14:paraId="66B5E93D" w14:textId="230187A6" w:rsidR="007C70A9" w:rsidRPr="001567E3" w:rsidRDefault="007C70A9" w:rsidP="007C70A9">
      <w:pPr>
        <w:pStyle w:val="Heading3"/>
      </w:pPr>
      <w:bookmarkStart w:id="112" w:name="_Toc199274456"/>
      <w:r>
        <w:t>5.2.2</w:t>
      </w:r>
      <w:r>
        <w:tab/>
        <w:t>SS_SAnDiscovery API</w:t>
      </w:r>
      <w:bookmarkEnd w:id="112"/>
    </w:p>
    <w:p w14:paraId="6BC1A445" w14:textId="53CE71AD" w:rsidR="007C70A9" w:rsidRDefault="007C70A9" w:rsidP="007C70A9">
      <w:pPr>
        <w:pStyle w:val="Heading4"/>
      </w:pPr>
      <w:bookmarkStart w:id="113" w:name="_Toc199274457"/>
      <w:r>
        <w:t>5.2.2.1</w:t>
      </w:r>
      <w:r>
        <w:tab/>
        <w:t>Service Description</w:t>
      </w:r>
      <w:bookmarkEnd w:id="113"/>
    </w:p>
    <w:p w14:paraId="7EC7E678" w14:textId="77777777" w:rsidR="007C70A9" w:rsidRDefault="007C70A9" w:rsidP="007C70A9">
      <w:r>
        <w:t>The SS_SAnDiscovery</w:t>
      </w:r>
      <w:r w:rsidRPr="00E23840">
        <w:rPr>
          <w:noProof/>
        </w:rPr>
        <w:t xml:space="preserve"> </w:t>
      </w:r>
      <w:r>
        <w:t>service exposed by the SAn Server enables a service consumer to:</w:t>
      </w:r>
    </w:p>
    <w:p w14:paraId="55E19017" w14:textId="77777777" w:rsidR="007C70A9" w:rsidRDefault="007C70A9" w:rsidP="007C70A9">
      <w:pPr>
        <w:pStyle w:val="B1"/>
      </w:pPr>
      <w:r w:rsidRPr="00D75E39">
        <w:t>-</w:t>
      </w:r>
      <w:r w:rsidRPr="00D75E39">
        <w:tab/>
      </w:r>
      <w:r>
        <w:t>discover the spatial anchor(s) at the SAn Server.</w:t>
      </w:r>
    </w:p>
    <w:p w14:paraId="49619DFE" w14:textId="68722455" w:rsidR="007C70A9" w:rsidRDefault="007C70A9" w:rsidP="007C70A9">
      <w:pPr>
        <w:pStyle w:val="Heading4"/>
      </w:pPr>
      <w:bookmarkStart w:id="114" w:name="_Toc199274458"/>
      <w:r>
        <w:t>5.2.2.2</w:t>
      </w:r>
      <w:r>
        <w:tab/>
        <w:t>Service Operations</w:t>
      </w:r>
      <w:bookmarkEnd w:id="114"/>
    </w:p>
    <w:p w14:paraId="40F6F8BB" w14:textId="0D3D5716" w:rsidR="007C70A9" w:rsidRDefault="007C70A9" w:rsidP="007C70A9">
      <w:pPr>
        <w:pStyle w:val="Heading5"/>
      </w:pPr>
      <w:bookmarkStart w:id="115" w:name="_Toc199274459"/>
      <w:r>
        <w:t>5.2.2.2.1</w:t>
      </w:r>
      <w:r>
        <w:tab/>
        <w:t>Introduction</w:t>
      </w:r>
      <w:bookmarkEnd w:id="115"/>
    </w:p>
    <w:p w14:paraId="5DB10782" w14:textId="756E88F4" w:rsidR="007C70A9" w:rsidRDefault="007C70A9" w:rsidP="007C70A9">
      <w:r>
        <w:t>The service operation defined for the SS_SAnDiscovery API are shown in the table 5.2.2.2.1-1.</w:t>
      </w:r>
    </w:p>
    <w:p w14:paraId="6B79DD71" w14:textId="21289397" w:rsidR="007C70A9" w:rsidRDefault="007C70A9" w:rsidP="007C70A9">
      <w:pPr>
        <w:pStyle w:val="TH"/>
      </w:pPr>
      <w:r>
        <w:lastRenderedPageBreak/>
        <w:t>Table 5.2.2.2.1-1: Operations of the SS_SAnDiscovery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pPr>
            <w:r>
              <w:t>Initiated by</w:t>
            </w:r>
          </w:p>
        </w:tc>
      </w:tr>
      <w:tr w:rsidR="007C70A9" w14:paraId="76095C58"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pPr>
            <w:r>
              <w:t>SS_SAnDiscovery_Request</w:t>
            </w:r>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pPr>
            <w:r w:rsidRPr="00D46D17">
              <w:t xml:space="preserve">This service operation enables a service consumer to </w:t>
            </w:r>
            <w:r>
              <w:t>discover the spatial anchors at the SAn Server</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pPr>
            <w:r w:rsidRPr="000C0EEE">
              <w:rPr>
                <w:lang w:val="en-US"/>
              </w:rPr>
              <w:t>e.g.</w:t>
            </w:r>
            <w:r>
              <w:rPr>
                <w:lang w:val="en-US"/>
              </w:rPr>
              <w:t>,</w:t>
            </w:r>
            <w:r w:rsidRPr="000C0EEE">
              <w:rPr>
                <w:lang w:val="en-US"/>
              </w:rPr>
              <w:t xml:space="preserve"> VAL Server</w:t>
            </w:r>
          </w:p>
        </w:tc>
      </w:tr>
    </w:tbl>
    <w:p w14:paraId="60288D42" w14:textId="77777777" w:rsidR="007C70A9" w:rsidRDefault="007C70A9" w:rsidP="007C70A9"/>
    <w:p w14:paraId="0EC00F65" w14:textId="1ED0302E" w:rsidR="007C70A9" w:rsidRDefault="007C70A9" w:rsidP="007C70A9">
      <w:pPr>
        <w:pStyle w:val="Heading5"/>
      </w:pPr>
      <w:bookmarkStart w:id="116" w:name="_Toc199274460"/>
      <w:r>
        <w:t>5.2.2.2.2</w:t>
      </w:r>
      <w:r>
        <w:tab/>
        <w:t>SS_SAnDiscovery_Request</w:t>
      </w:r>
      <w:bookmarkEnd w:id="116"/>
    </w:p>
    <w:p w14:paraId="791B572D" w14:textId="374F0216" w:rsidR="007C70A9" w:rsidRDefault="007C70A9" w:rsidP="007C70A9">
      <w:pPr>
        <w:pStyle w:val="H6"/>
      </w:pPr>
      <w:r>
        <w:t>5.2.2.2.2.1</w:t>
      </w:r>
      <w:r>
        <w:tab/>
        <w:t>General</w:t>
      </w:r>
    </w:p>
    <w:p w14:paraId="28EC501C" w14:textId="77777777" w:rsidR="007C70A9" w:rsidRPr="00D46D17" w:rsidRDefault="007C70A9" w:rsidP="007C70A9">
      <w:r w:rsidRPr="00D46D17">
        <w:t xml:space="preserve">This service operation is used by a service consumer </w:t>
      </w:r>
      <w:r>
        <w:t xml:space="preserve">to request the discovery of the spatial anchors </w:t>
      </w:r>
      <w:r w:rsidRPr="00D46D17">
        <w:t xml:space="preserve">at the </w:t>
      </w:r>
      <w:r>
        <w:t>SAn</w:t>
      </w:r>
      <w:r w:rsidRPr="00D46D17">
        <w:t xml:space="preserve"> Server.</w:t>
      </w:r>
    </w:p>
    <w:p w14:paraId="0CCA1845" w14:textId="77777777" w:rsidR="007C70A9" w:rsidRPr="00D46D17" w:rsidRDefault="007C70A9" w:rsidP="007C70A9">
      <w:r w:rsidRPr="00D46D17">
        <w:t>The following procedures are supported by the "</w:t>
      </w:r>
      <w:r>
        <w:t>SS_SAnDiscovery</w:t>
      </w:r>
      <w:r w:rsidRPr="00D46D17">
        <w:t>_</w:t>
      </w:r>
      <w:r>
        <w:t>Request</w:t>
      </w:r>
      <w:r w:rsidRPr="00D46D17">
        <w:t>" service operation:</w:t>
      </w:r>
    </w:p>
    <w:p w14:paraId="4011B73A" w14:textId="77777777" w:rsidR="007C70A9" w:rsidRPr="00D46D17" w:rsidRDefault="007C70A9" w:rsidP="007C70A9">
      <w:pPr>
        <w:pStyle w:val="B1"/>
        <w:rPr>
          <w:lang w:val="en-US"/>
        </w:rPr>
      </w:pPr>
      <w:r w:rsidRPr="00D46D17">
        <w:rPr>
          <w:lang w:val="en-US"/>
        </w:rPr>
        <w:t>-</w:t>
      </w:r>
      <w:r w:rsidRPr="00D46D17">
        <w:rPr>
          <w:lang w:val="en-US"/>
        </w:rPr>
        <w:tab/>
      </w:r>
      <w:r>
        <w:t>Spatial Anchors Discovery</w:t>
      </w:r>
      <w:r w:rsidRPr="00D46D17">
        <w:t>.</w:t>
      </w:r>
    </w:p>
    <w:p w14:paraId="02AF13B3" w14:textId="7388BFF8" w:rsidR="007C70A9" w:rsidRDefault="007C70A9" w:rsidP="007C70A9">
      <w:pPr>
        <w:pStyle w:val="H6"/>
      </w:pPr>
      <w:r>
        <w:t>5.2.2.2.2.2</w:t>
      </w:r>
      <w:r>
        <w:tab/>
        <w:t>Spatial Anchors Discovery</w:t>
      </w:r>
    </w:p>
    <w:p w14:paraId="11937586" w14:textId="56269DD0" w:rsidR="007C70A9" w:rsidRPr="00D46D17" w:rsidRDefault="007C70A9" w:rsidP="007C70A9">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117" w:name="_MON_1804914059"/>
    <w:bookmarkEnd w:id="117"/>
    <w:p w14:paraId="611051B3" w14:textId="77777777" w:rsidR="007C70A9" w:rsidRDefault="007C70A9" w:rsidP="007C70A9">
      <w:pPr>
        <w:pStyle w:val="TH"/>
      </w:pPr>
      <w:r w:rsidRPr="00D46D17">
        <w:object w:dxaOrig="9620" w:dyaOrig="2616" w14:anchorId="4461603D">
          <v:shape id="_x0000_i1036" type="#_x0000_t75" style="width:480.9pt;height:130.55pt" o:ole="">
            <v:imagedata r:id="rId33" o:title=""/>
          </v:shape>
          <o:OLEObject Type="Embed" ProgID="Word.Document.8" ShapeID="_x0000_i1036" DrawAspect="Content" ObjectID="_1810129973" r:id="rId34">
            <o:FieldCodes>\s</o:FieldCodes>
          </o:OLEObject>
        </w:object>
      </w:r>
    </w:p>
    <w:p w14:paraId="4A1B1D76" w14:textId="1BBEF92B" w:rsidR="007C70A9" w:rsidRPr="00D46D17" w:rsidRDefault="007C70A9" w:rsidP="007C70A9">
      <w:pPr>
        <w:pStyle w:val="TF"/>
      </w:pPr>
      <w:r w:rsidRPr="00D46D17">
        <w:t>Figure </w:t>
      </w:r>
      <w:r>
        <w:t>5.2.2.2.2.2</w:t>
      </w:r>
      <w:r w:rsidRPr="00D46D17">
        <w:t xml:space="preserve">-1: Procedure for </w:t>
      </w:r>
      <w:r>
        <w:t>Spatial Anchors Discovery</w:t>
      </w:r>
    </w:p>
    <w:p w14:paraId="0D46251E" w14:textId="77777777" w:rsidR="007C70A9" w:rsidRPr="00D46D17" w:rsidRDefault="007C70A9" w:rsidP="007C70A9">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570A9CEE" w14:textId="77777777" w:rsidR="007C70A9" w:rsidRPr="00D46D17" w:rsidRDefault="007C70A9" w:rsidP="007C70A9">
      <w:pPr>
        <w:pStyle w:val="B1"/>
      </w:pPr>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p>
    <w:p w14:paraId="713BA8D6" w14:textId="70EB05F1" w:rsidR="007C70A9" w:rsidRDefault="007C70A9" w:rsidP="007C70A9">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3DA1E7A9" w14:textId="3F516F1F" w:rsidR="008A6D4A" w:rsidRDefault="00F7689D" w:rsidP="00247D2D">
      <w:pPr>
        <w:pStyle w:val="Heading3"/>
      </w:pPr>
      <w:bookmarkStart w:id="118" w:name="_Toc191382256"/>
      <w:bookmarkStart w:id="119" w:name="_Toc191627392"/>
      <w:bookmarkStart w:id="120" w:name="_Toc199274461"/>
      <w:r>
        <w:t>5.2.X</w:t>
      </w:r>
      <w:r w:rsidR="008A6D4A">
        <w:tab/>
        <w:t>&lt;Service 1&gt;</w:t>
      </w:r>
      <w:r w:rsidR="008A6D4A" w:rsidRPr="00AF47A0">
        <w:t xml:space="preserve"> </w:t>
      </w:r>
      <w:r w:rsidR="008A6D4A">
        <w:t>Service</w:t>
      </w:r>
      <w:bookmarkEnd w:id="75"/>
      <w:bookmarkEnd w:id="76"/>
      <w:bookmarkEnd w:id="118"/>
      <w:bookmarkEnd w:id="119"/>
      <w:bookmarkEnd w:id="12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21" w:name="_Toc510696588"/>
      <w:bookmarkStart w:id="122" w:name="_Toc35971380"/>
      <w:bookmarkStart w:id="123" w:name="_Toc191382257"/>
      <w:bookmarkStart w:id="124" w:name="_Toc191627393"/>
      <w:bookmarkStart w:id="125" w:name="_Toc199274462"/>
      <w:r>
        <w:t>5.2.X</w:t>
      </w:r>
      <w:r w:rsidR="008A6D4A">
        <w:t>.1</w:t>
      </w:r>
      <w:r w:rsidR="008A6D4A">
        <w:tab/>
        <w:t>Service Description</w:t>
      </w:r>
      <w:bookmarkEnd w:id="121"/>
      <w:bookmarkEnd w:id="122"/>
      <w:bookmarkEnd w:id="123"/>
      <w:bookmarkEnd w:id="124"/>
      <w:bookmarkEnd w:id="125"/>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26" w:name="_Toc510696589"/>
      <w:bookmarkStart w:id="127" w:name="_Toc35971381"/>
      <w:bookmarkStart w:id="128" w:name="_Toc191382258"/>
      <w:bookmarkStart w:id="129" w:name="_Toc191627394"/>
      <w:bookmarkStart w:id="130" w:name="_Toc199274463"/>
      <w:r>
        <w:t>5.2.</w:t>
      </w:r>
      <w:r w:rsidR="00F7689D">
        <w:t>X</w:t>
      </w:r>
      <w:r w:rsidR="008A6D4A">
        <w:t>.2</w:t>
      </w:r>
      <w:r w:rsidR="008A6D4A">
        <w:tab/>
        <w:t>Service Operations</w:t>
      </w:r>
      <w:bookmarkEnd w:id="126"/>
      <w:bookmarkEnd w:id="127"/>
      <w:bookmarkEnd w:id="128"/>
      <w:bookmarkEnd w:id="129"/>
      <w:bookmarkEnd w:id="13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31" w:name="_Toc510696590"/>
      <w:bookmarkStart w:id="132" w:name="_Toc35971382"/>
      <w:bookmarkStart w:id="133" w:name="_Toc191382259"/>
      <w:bookmarkStart w:id="134" w:name="_Toc191627395"/>
      <w:bookmarkStart w:id="135" w:name="_Toc199274464"/>
      <w:r>
        <w:t>5.2.</w:t>
      </w:r>
      <w:r w:rsidR="00F7689D">
        <w:t>X</w:t>
      </w:r>
      <w:r w:rsidR="008A6D4A">
        <w:t>.2.1</w:t>
      </w:r>
      <w:r w:rsidR="008A6D4A">
        <w:tab/>
        <w:t>Introduction</w:t>
      </w:r>
      <w:bookmarkEnd w:id="131"/>
      <w:bookmarkEnd w:id="132"/>
      <w:bookmarkEnd w:id="133"/>
      <w:bookmarkEnd w:id="134"/>
      <w:bookmarkEnd w:id="13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36" w:name="_Toc510696591"/>
      <w:bookmarkStart w:id="137" w:name="_Toc35971383"/>
      <w:bookmarkStart w:id="138" w:name="_Toc191382260"/>
      <w:bookmarkStart w:id="139" w:name="_Toc191627396"/>
      <w:bookmarkStart w:id="140" w:name="_Toc199274465"/>
      <w:r>
        <w:t>5.2.</w:t>
      </w:r>
      <w:r w:rsidR="00F7689D">
        <w:t>X</w:t>
      </w:r>
      <w:r w:rsidR="008A6D4A">
        <w:t>.2.2</w:t>
      </w:r>
      <w:r w:rsidR="008A6D4A">
        <w:tab/>
        <w:t xml:space="preserve">&lt;Service </w:t>
      </w:r>
      <w:r w:rsidR="008A6D4A" w:rsidRPr="007A3F64">
        <w:t>operation</w:t>
      </w:r>
      <w:r w:rsidR="008A6D4A">
        <w:t xml:space="preserve"> 1&gt;</w:t>
      </w:r>
      <w:bookmarkEnd w:id="136"/>
      <w:bookmarkEnd w:id="137"/>
      <w:bookmarkEnd w:id="138"/>
      <w:bookmarkEnd w:id="139"/>
      <w:bookmarkEnd w:id="140"/>
    </w:p>
    <w:p w14:paraId="687573F6" w14:textId="43629F9E" w:rsidR="008A6D4A" w:rsidRDefault="000F7311" w:rsidP="004C6078">
      <w:pPr>
        <w:pStyle w:val="H6"/>
        <w:rPr>
          <w:lang w:eastAsia="en-US"/>
        </w:rPr>
      </w:pPr>
      <w:bookmarkStart w:id="141" w:name="_Toc510696592"/>
      <w:bookmarkStart w:id="142" w:name="_Toc35971384"/>
      <w:bookmarkStart w:id="143" w:name="_Toc191382261"/>
      <w:r>
        <w:rPr>
          <w:lang w:eastAsia="en-US"/>
        </w:rPr>
        <w:t>5.2.</w:t>
      </w:r>
      <w:r w:rsidR="00F7689D">
        <w:rPr>
          <w:lang w:eastAsia="en-US"/>
        </w:rPr>
        <w:t>X</w:t>
      </w:r>
      <w:r w:rsidR="008A6D4A">
        <w:rPr>
          <w:lang w:eastAsia="en-US"/>
        </w:rPr>
        <w:t>.2.2.1</w:t>
      </w:r>
      <w:r w:rsidR="008A6D4A">
        <w:rPr>
          <w:lang w:eastAsia="en-US"/>
        </w:rPr>
        <w:tab/>
        <w:t>General</w:t>
      </w:r>
      <w:bookmarkEnd w:id="141"/>
      <w:bookmarkEnd w:id="142"/>
      <w:bookmarkEnd w:id="143"/>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44" w:name="_Toc510696593"/>
      <w:bookmarkStart w:id="145" w:name="_Toc35971385"/>
      <w:bookmarkStart w:id="146"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44"/>
      <w:bookmarkEnd w:id="145"/>
      <w:bookmarkEnd w:id="146"/>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47" w:name="_Toc510696594"/>
      <w:bookmarkStart w:id="148" w:name="_Toc35971386"/>
      <w:bookmarkStart w:id="149" w:name="_Toc191382263"/>
      <w:r>
        <w:rPr>
          <w:lang w:eastAsia="en-US"/>
        </w:rPr>
        <w:t>5.2.X</w:t>
      </w:r>
      <w:r w:rsidR="008A6D4A">
        <w:rPr>
          <w:lang w:eastAsia="en-US"/>
        </w:rPr>
        <w:t>.2.2.3</w:t>
      </w:r>
      <w:r w:rsidR="008A6D4A">
        <w:rPr>
          <w:lang w:eastAsia="en-US"/>
        </w:rPr>
        <w:tab/>
        <w:t>&lt;Procedure 2 using service operation 1 of service 1&gt;</w:t>
      </w:r>
      <w:bookmarkEnd w:id="147"/>
      <w:bookmarkEnd w:id="148"/>
      <w:bookmarkEnd w:id="149"/>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50" w:name="_Toc510696595"/>
      <w:bookmarkStart w:id="151" w:name="_Toc35971387"/>
      <w:bookmarkStart w:id="152" w:name="_Toc191382264"/>
      <w:bookmarkStart w:id="153" w:name="_Toc191627397"/>
      <w:bookmarkStart w:id="154" w:name="_Toc199274466"/>
      <w:r>
        <w:t>5.2.X</w:t>
      </w:r>
      <w:r w:rsidR="008A6D4A">
        <w:t>.2.3</w:t>
      </w:r>
      <w:r w:rsidR="008A6D4A">
        <w:tab/>
        <w:t>&lt;Service operation 2&gt;</w:t>
      </w:r>
      <w:bookmarkEnd w:id="150"/>
      <w:bookmarkEnd w:id="151"/>
      <w:bookmarkEnd w:id="152"/>
      <w:bookmarkEnd w:id="153"/>
      <w:bookmarkEnd w:id="154"/>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55" w:name="_Toc510696596"/>
      <w:bookmarkStart w:id="156" w:name="_Toc35971388"/>
      <w:r w:rsidRPr="004D3578">
        <w:br w:type="page"/>
      </w:r>
      <w:bookmarkStart w:id="157" w:name="_Toc191382265"/>
      <w:bookmarkStart w:id="158" w:name="_Toc191627398"/>
      <w:bookmarkStart w:id="159" w:name="_Toc199274467"/>
      <w:r w:rsidR="008A6D4A">
        <w:lastRenderedPageBreak/>
        <w:t>5.3</w:t>
      </w:r>
      <w:r w:rsidR="008A6D4A">
        <w:tab/>
      </w:r>
      <w:bookmarkEnd w:id="155"/>
      <w:bookmarkEnd w:id="156"/>
      <w:r w:rsidR="00F7689D">
        <w:t>Spatial Map Server</w:t>
      </w:r>
      <w:r w:rsidR="00E2654F">
        <w:t xml:space="preserve"> </w:t>
      </w:r>
      <w:r w:rsidR="00B75D4E">
        <w:t>APIs</w:t>
      </w:r>
      <w:bookmarkEnd w:id="157"/>
      <w:bookmarkEnd w:id="158"/>
      <w:bookmarkEnd w:id="159"/>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60" w:name="_Toc191382266"/>
      <w:bookmarkStart w:id="161" w:name="_Toc191627399"/>
      <w:bookmarkStart w:id="162" w:name="_Toc199274468"/>
      <w:r>
        <w:t>5.3.X</w:t>
      </w:r>
      <w:r>
        <w:tab/>
        <w:t>&lt;Service 1&gt;</w:t>
      </w:r>
      <w:r w:rsidRPr="00AF47A0">
        <w:t xml:space="preserve"> </w:t>
      </w:r>
      <w:r>
        <w:t>Service</w:t>
      </w:r>
      <w:bookmarkEnd w:id="160"/>
      <w:bookmarkEnd w:id="161"/>
      <w:bookmarkEnd w:id="162"/>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63" w:name="_Toc191382267"/>
      <w:bookmarkStart w:id="164" w:name="_Toc191627400"/>
      <w:bookmarkStart w:id="165" w:name="_Toc199274469"/>
      <w:r>
        <w:t>5.3.X.1</w:t>
      </w:r>
      <w:r>
        <w:tab/>
        <w:t>Service Description</w:t>
      </w:r>
      <w:bookmarkEnd w:id="163"/>
      <w:bookmarkEnd w:id="164"/>
      <w:bookmarkEnd w:id="165"/>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66" w:name="_Toc191382268"/>
      <w:bookmarkStart w:id="167" w:name="_Toc191627401"/>
      <w:bookmarkStart w:id="168" w:name="_Toc199274470"/>
      <w:r>
        <w:t>5.3.X.2</w:t>
      </w:r>
      <w:r>
        <w:tab/>
        <w:t>Service Operations</w:t>
      </w:r>
      <w:bookmarkEnd w:id="166"/>
      <w:bookmarkEnd w:id="167"/>
      <w:bookmarkEnd w:id="168"/>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69" w:name="_Toc191382269"/>
      <w:bookmarkStart w:id="170" w:name="_Toc191627402"/>
      <w:bookmarkStart w:id="171" w:name="_Toc199274471"/>
      <w:r>
        <w:t>5.3.X.2.1</w:t>
      </w:r>
      <w:r>
        <w:tab/>
        <w:t>Introduction</w:t>
      </w:r>
      <w:bookmarkEnd w:id="169"/>
      <w:bookmarkEnd w:id="170"/>
      <w:bookmarkEnd w:id="171"/>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72" w:name="_Toc191382270"/>
      <w:bookmarkStart w:id="173" w:name="_Toc191627403"/>
      <w:bookmarkStart w:id="174" w:name="_Toc199274472"/>
      <w:r>
        <w:t>5.3.X.2.2</w:t>
      </w:r>
      <w:r>
        <w:tab/>
        <w:t xml:space="preserve">&lt;Service </w:t>
      </w:r>
      <w:r w:rsidRPr="007A3F64">
        <w:t>operation</w:t>
      </w:r>
      <w:r>
        <w:t xml:space="preserve"> 1&gt;</w:t>
      </w:r>
      <w:bookmarkEnd w:id="172"/>
      <w:bookmarkEnd w:id="173"/>
      <w:bookmarkEnd w:id="174"/>
    </w:p>
    <w:p w14:paraId="5E6BE4CD" w14:textId="11FD57E6" w:rsidR="00F7689D" w:rsidRDefault="00F7689D" w:rsidP="004C6078">
      <w:pPr>
        <w:pStyle w:val="H6"/>
        <w:rPr>
          <w:lang w:eastAsia="en-US"/>
        </w:rPr>
      </w:pPr>
      <w:bookmarkStart w:id="175" w:name="_Toc191382271"/>
      <w:r>
        <w:rPr>
          <w:lang w:eastAsia="en-US"/>
        </w:rPr>
        <w:t>5.3.X.2.2.1</w:t>
      </w:r>
      <w:r>
        <w:rPr>
          <w:lang w:eastAsia="en-US"/>
        </w:rPr>
        <w:tab/>
        <w:t>General</w:t>
      </w:r>
      <w:bookmarkEnd w:id="175"/>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76" w:name="_Toc191382272"/>
      <w:r>
        <w:rPr>
          <w:lang w:eastAsia="en-US"/>
        </w:rPr>
        <w:t>5.3.X</w:t>
      </w:r>
      <w:r w:rsidRPr="00D91C27">
        <w:rPr>
          <w:lang w:eastAsia="en-US"/>
        </w:rPr>
        <w:t>.2.2.2</w:t>
      </w:r>
      <w:r w:rsidRPr="00D91C27">
        <w:rPr>
          <w:lang w:eastAsia="en-US"/>
        </w:rPr>
        <w:tab/>
        <w:t>&lt;Procedure 1 using service operation 1 of service 1&gt;</w:t>
      </w:r>
      <w:bookmarkEnd w:id="176"/>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77" w:name="_Toc191382273"/>
      <w:r>
        <w:rPr>
          <w:lang w:eastAsia="en-US"/>
        </w:rPr>
        <w:t>5.3.X.2.2.3</w:t>
      </w:r>
      <w:r>
        <w:rPr>
          <w:lang w:eastAsia="en-US"/>
        </w:rPr>
        <w:tab/>
        <w:t>&lt;Procedure 2 using service operation 1 of service 1&gt;</w:t>
      </w:r>
      <w:bookmarkEnd w:id="177"/>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78" w:name="_Toc191382274"/>
      <w:bookmarkStart w:id="179" w:name="_Toc191627404"/>
      <w:bookmarkStart w:id="180" w:name="_Toc199274473"/>
      <w:r>
        <w:t>5.3.X.2.3</w:t>
      </w:r>
      <w:r>
        <w:tab/>
        <w:t>&lt;Service operation 2&gt;</w:t>
      </w:r>
      <w:bookmarkEnd w:id="178"/>
      <w:bookmarkEnd w:id="179"/>
      <w:bookmarkEnd w:id="180"/>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81" w:name="_Toc510696597"/>
      <w:bookmarkStart w:id="182" w:name="_Toc35971389"/>
      <w:r w:rsidRPr="004D3578">
        <w:br w:type="page"/>
      </w:r>
      <w:bookmarkStart w:id="183" w:name="_Toc191382275"/>
      <w:bookmarkStart w:id="184" w:name="_Toc191627405"/>
      <w:bookmarkStart w:id="185" w:name="_Toc199274474"/>
      <w:r w:rsidR="008A6D4A">
        <w:lastRenderedPageBreak/>
        <w:t>6</w:t>
      </w:r>
      <w:r w:rsidR="008A6D4A">
        <w:tab/>
        <w:t>API Definitions</w:t>
      </w:r>
      <w:bookmarkEnd w:id="181"/>
      <w:bookmarkEnd w:id="182"/>
      <w:bookmarkEnd w:id="183"/>
      <w:bookmarkEnd w:id="184"/>
      <w:bookmarkEnd w:id="185"/>
    </w:p>
    <w:p w14:paraId="1AF61184" w14:textId="09D40359" w:rsidR="00354013" w:rsidRDefault="00354013" w:rsidP="007A4424">
      <w:pPr>
        <w:pStyle w:val="Heading2"/>
      </w:pPr>
      <w:bookmarkStart w:id="186" w:name="_Toc191382276"/>
      <w:bookmarkStart w:id="187" w:name="_Toc191627406"/>
      <w:bookmarkStart w:id="188" w:name="_Toc199274475"/>
      <w:bookmarkStart w:id="189" w:name="_Toc510696598"/>
      <w:bookmarkStart w:id="190" w:name="_Toc35971390"/>
      <w:r>
        <w:t>6.1</w:t>
      </w:r>
      <w:r w:rsidR="0034404B">
        <w:tab/>
      </w:r>
      <w:r w:rsidR="002900A9">
        <w:t>Spatial Anchor</w:t>
      </w:r>
      <w:r w:rsidR="00615746">
        <w:t xml:space="preserve"> Server APIs</w:t>
      </w:r>
      <w:bookmarkEnd w:id="186"/>
      <w:bookmarkEnd w:id="187"/>
      <w:bookmarkEnd w:id="188"/>
    </w:p>
    <w:p w14:paraId="23F49A5F" w14:textId="227D7C6C" w:rsidR="00331005" w:rsidRDefault="00331005" w:rsidP="00671AA6">
      <w:pPr>
        <w:pStyle w:val="Heading3"/>
      </w:pPr>
      <w:bookmarkStart w:id="191" w:name="_Toc191382277"/>
      <w:bookmarkStart w:id="192" w:name="_Toc191627407"/>
      <w:bookmarkStart w:id="193" w:name="_Toc199274476"/>
      <w:r>
        <w:t>6.1.1</w:t>
      </w:r>
      <w:r>
        <w:tab/>
        <w:t>SS_SAnManagement Service API</w:t>
      </w:r>
      <w:bookmarkEnd w:id="191"/>
      <w:bookmarkEnd w:id="192"/>
      <w:bookmarkEnd w:id="193"/>
    </w:p>
    <w:p w14:paraId="79D2F9A9" w14:textId="74C9706F" w:rsidR="00331005" w:rsidRDefault="00331005" w:rsidP="00671AA6">
      <w:pPr>
        <w:pStyle w:val="Heading4"/>
      </w:pPr>
      <w:bookmarkStart w:id="194" w:name="_Toc130662190"/>
      <w:bookmarkStart w:id="195" w:name="_Toc191382278"/>
      <w:bookmarkStart w:id="196" w:name="_Toc191627408"/>
      <w:bookmarkStart w:id="197" w:name="_Toc199274477"/>
      <w:r>
        <w:t>6.1.1.1</w:t>
      </w:r>
      <w:r>
        <w:tab/>
        <w:t>Introduction</w:t>
      </w:r>
      <w:bookmarkEnd w:id="194"/>
      <w:bookmarkEnd w:id="195"/>
      <w:bookmarkEnd w:id="196"/>
      <w:bookmarkEnd w:id="197"/>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"san_sanm"</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98" w:name="_Toc130662191"/>
      <w:bookmarkStart w:id="199" w:name="_Toc191382279"/>
      <w:bookmarkStart w:id="200" w:name="_Toc191627409"/>
      <w:bookmarkStart w:id="201" w:name="_Toc199274478"/>
      <w:r>
        <w:t>6.1.1.2</w:t>
      </w:r>
      <w:r>
        <w:tab/>
        <w:t>Usage of HTTP</w:t>
      </w:r>
      <w:bookmarkEnd w:id="198"/>
      <w:r>
        <w:t xml:space="preserve"> and common API related aspects</w:t>
      </w:r>
      <w:bookmarkEnd w:id="199"/>
      <w:bookmarkEnd w:id="200"/>
      <w:bookmarkEnd w:id="201"/>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202" w:name="_Toc130662192"/>
      <w:bookmarkStart w:id="203" w:name="_Toc191382280"/>
      <w:bookmarkStart w:id="204" w:name="_Toc191627410"/>
      <w:bookmarkStart w:id="205" w:name="_Toc199274479"/>
      <w:r>
        <w:t>6.1.1.3</w:t>
      </w:r>
      <w:r>
        <w:tab/>
        <w:t>Resources</w:t>
      </w:r>
      <w:bookmarkEnd w:id="202"/>
      <w:bookmarkEnd w:id="203"/>
      <w:bookmarkEnd w:id="204"/>
      <w:bookmarkEnd w:id="205"/>
    </w:p>
    <w:p w14:paraId="4281EE1C" w14:textId="52243D29" w:rsidR="00331005" w:rsidRPr="000A7435" w:rsidRDefault="00331005" w:rsidP="00671AA6">
      <w:pPr>
        <w:pStyle w:val="Heading5"/>
      </w:pPr>
      <w:bookmarkStart w:id="206" w:name="_Toc130662193"/>
      <w:bookmarkStart w:id="207" w:name="_Toc191382281"/>
      <w:bookmarkStart w:id="208" w:name="_Toc191627411"/>
      <w:bookmarkStart w:id="209" w:name="_Toc199274480"/>
      <w:r>
        <w:t>6.1.1.3.1</w:t>
      </w:r>
      <w:r>
        <w:tab/>
        <w:t>Overview</w:t>
      </w:r>
      <w:bookmarkEnd w:id="206"/>
      <w:bookmarkEnd w:id="207"/>
      <w:bookmarkEnd w:id="208"/>
      <w:bookmarkEnd w:id="209"/>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Figure 6.1.1.3.1-1 depicts the resource URIs structure for the SS_SAnManagement API.</w:t>
      </w:r>
    </w:p>
    <w:p w14:paraId="66E54E52" w14:textId="46356D43" w:rsidR="00F45C5B" w:rsidRDefault="00F45C5B" w:rsidP="00F45C5B">
      <w:pPr>
        <w:pStyle w:val="TH"/>
      </w:pPr>
    </w:p>
    <w:p w14:paraId="05FA8851" w14:textId="77777777" w:rsidR="00F45C5B" w:rsidRPr="00A258AF" w:rsidRDefault="00F45C5B" w:rsidP="00F45C5B">
      <w:pPr>
        <w:pStyle w:val="TH"/>
        <w:rPr>
          <w:lang w:val="en-US"/>
        </w:rPr>
      </w:pPr>
      <w:r>
        <w:object w:dxaOrig="5280" w:dyaOrig="6109" w14:anchorId="19B71010">
          <v:shape id="_x0000_i1037" type="#_x0000_t75" style="width:263.8pt;height:306.8pt" o:ole="">
            <v:imagedata r:id="rId35" o:title=""/>
          </v:shape>
          <o:OLEObject Type="Embed" ProgID="Visio.Drawing.15" ShapeID="_x0000_i1037" DrawAspect="Content" ObjectID="_1810129974" r:id="rId36"/>
        </w:object>
      </w:r>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/anchors-lists/{anchorsListId}</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trPr>
        <w:tc>
          <w:tcPr>
            <w:tcW w:w="0" w:type="auto"/>
            <w:vAlign w:val="center"/>
          </w:tcPr>
          <w:p w14:paraId="768FB7C0" w14:textId="77777777" w:rsidR="00F45C5B" w:rsidRPr="0016361A" w:rsidRDefault="00F45C5B" w:rsidP="00490136">
            <w:pPr>
              <w:pStyle w:val="TAL"/>
            </w:pPr>
            <w:r>
              <w:t>Spatial Anchors Subscriptions</w:t>
            </w:r>
          </w:p>
        </w:tc>
        <w:tc>
          <w:tcPr>
            <w:tcW w:w="0" w:type="auto"/>
            <w:vAlign w:val="center"/>
          </w:tcPr>
          <w:p w14:paraId="02894168" w14:textId="77777777" w:rsidR="00F45C5B" w:rsidRPr="0016361A" w:rsidRDefault="00F45C5B" w:rsidP="00490136">
            <w:pPr>
              <w:pStyle w:val="TAL"/>
            </w:pPr>
            <w:r>
              <w:t>/subscriptions</w:t>
            </w:r>
          </w:p>
        </w:tc>
        <w:tc>
          <w:tcPr>
            <w:tcW w:w="505" w:type="pct"/>
            <w:vAlign w:val="center"/>
          </w:tcPr>
          <w:p w14:paraId="669EE19C" w14:textId="77777777" w:rsidR="00F45C5B" w:rsidRPr="0016361A" w:rsidRDefault="00F45C5B" w:rsidP="00490136">
            <w:pPr>
              <w:pStyle w:val="TAC"/>
            </w:pPr>
            <w:r>
              <w:t>POST</w:t>
            </w:r>
          </w:p>
        </w:tc>
        <w:tc>
          <w:tcPr>
            <w:tcW w:w="1656" w:type="pct"/>
          </w:tcPr>
          <w:p w14:paraId="78420BAA" w14:textId="77777777" w:rsidR="00F45C5B" w:rsidRDefault="00F45C5B" w:rsidP="00490136">
            <w:pPr>
              <w:pStyle w:val="TAL"/>
            </w:pPr>
            <w:r>
              <w:t>Create a new Spatial Anchors Subscription.</w:t>
            </w:r>
          </w:p>
        </w:tc>
      </w:tr>
      <w:tr w:rsidR="00F45C5B" w:rsidRPr="00B54FF5" w14:paraId="331F789B" w14:textId="77777777" w:rsidTr="00490136">
        <w:trPr>
          <w:jc w:val="center"/>
        </w:trPr>
        <w:tc>
          <w:tcPr>
            <w:tcW w:w="0" w:type="auto"/>
            <w:vMerge w:val="restart"/>
            <w:vAlign w:val="center"/>
          </w:tcPr>
          <w:p w14:paraId="128856C5" w14:textId="77777777" w:rsidR="00F45C5B" w:rsidRPr="0016361A" w:rsidRDefault="00F45C5B" w:rsidP="00490136">
            <w:pPr>
              <w:pStyle w:val="TAL"/>
            </w:pPr>
            <w:r>
              <w:t>Individual Spatial Anchors Subscription</w:t>
            </w:r>
          </w:p>
        </w:tc>
        <w:tc>
          <w:tcPr>
            <w:tcW w:w="0" w:type="auto"/>
            <w:vMerge w:val="restart"/>
            <w:vAlign w:val="center"/>
          </w:tcPr>
          <w:p w14:paraId="13756BE2" w14:textId="77777777" w:rsidR="00F45C5B" w:rsidRPr="0016361A" w:rsidRDefault="00F45C5B" w:rsidP="00490136">
            <w:pPr>
              <w:pStyle w:val="TAL"/>
            </w:pPr>
            <w:r>
              <w:t>/subscriptions/{subscriptionId}</w:t>
            </w:r>
          </w:p>
        </w:tc>
        <w:tc>
          <w:tcPr>
            <w:tcW w:w="505" w:type="pct"/>
            <w:vAlign w:val="center"/>
          </w:tcPr>
          <w:p w14:paraId="1AB865F1" w14:textId="77777777" w:rsidR="00F45C5B" w:rsidRPr="0016361A" w:rsidRDefault="00F45C5B" w:rsidP="00490136">
            <w:pPr>
              <w:pStyle w:val="TAC"/>
            </w:pPr>
            <w:r w:rsidRPr="0016361A">
              <w:t>GET</w:t>
            </w:r>
          </w:p>
        </w:tc>
        <w:tc>
          <w:tcPr>
            <w:tcW w:w="1656" w:type="pct"/>
            <w:vAlign w:val="center"/>
          </w:tcPr>
          <w:p w14:paraId="2F2B81CE" w14:textId="77777777" w:rsidR="00F45C5B" w:rsidRDefault="00F45C5B" w:rsidP="00490136">
            <w:pPr>
              <w:pStyle w:val="TAL"/>
            </w:pPr>
            <w:r>
              <w:t>Retrieve an existing "Individual Spatial Anchors Subscription" resource.</w:t>
            </w:r>
          </w:p>
        </w:tc>
      </w:tr>
      <w:tr w:rsidR="00F45C5B" w:rsidRPr="00B54FF5" w14:paraId="511D2A8A" w14:textId="77777777" w:rsidTr="00490136">
        <w:trPr>
          <w:jc w:val="center"/>
        </w:trPr>
        <w:tc>
          <w:tcPr>
            <w:tcW w:w="0" w:type="auto"/>
            <w:vMerge/>
            <w:vAlign w:val="center"/>
          </w:tcPr>
          <w:p w14:paraId="596291B2" w14:textId="77777777" w:rsidR="00F45C5B" w:rsidRPr="0016361A" w:rsidRDefault="00F45C5B" w:rsidP="00490136">
            <w:pPr>
              <w:pStyle w:val="TAL"/>
            </w:pPr>
          </w:p>
        </w:tc>
        <w:tc>
          <w:tcPr>
            <w:tcW w:w="0" w:type="auto"/>
            <w:vMerge/>
            <w:vAlign w:val="center"/>
          </w:tcPr>
          <w:p w14:paraId="357C4D21" w14:textId="77777777" w:rsidR="00F45C5B" w:rsidRPr="0016361A" w:rsidRDefault="00F45C5B" w:rsidP="00490136">
            <w:pPr>
              <w:pStyle w:val="TAL"/>
            </w:pPr>
          </w:p>
        </w:tc>
        <w:tc>
          <w:tcPr>
            <w:tcW w:w="505" w:type="pct"/>
            <w:vAlign w:val="center"/>
          </w:tcPr>
          <w:p w14:paraId="7CA7C14D" w14:textId="77777777" w:rsidR="00F45C5B" w:rsidRPr="0016361A" w:rsidRDefault="00F45C5B" w:rsidP="00490136">
            <w:pPr>
              <w:pStyle w:val="TAC"/>
            </w:pPr>
            <w:r w:rsidRPr="0016361A">
              <w:t>PUT</w:t>
            </w:r>
          </w:p>
        </w:tc>
        <w:tc>
          <w:tcPr>
            <w:tcW w:w="1656" w:type="pct"/>
          </w:tcPr>
          <w:p w14:paraId="4AAFB0C4" w14:textId="77777777" w:rsidR="00F45C5B" w:rsidRDefault="00F45C5B" w:rsidP="00490136">
            <w:pPr>
              <w:pStyle w:val="TAL"/>
            </w:pPr>
            <w:r>
              <w:t>Update an existing "Individual Spatial Anchors Subscription" resource.</w:t>
            </w:r>
          </w:p>
        </w:tc>
      </w:tr>
      <w:tr w:rsidR="00F45C5B" w:rsidRPr="00B54FF5" w14:paraId="37F64DC8" w14:textId="77777777" w:rsidTr="00490136">
        <w:trPr>
          <w:jc w:val="center"/>
        </w:trPr>
        <w:tc>
          <w:tcPr>
            <w:tcW w:w="0" w:type="auto"/>
            <w:vMerge/>
            <w:vAlign w:val="center"/>
          </w:tcPr>
          <w:p w14:paraId="66F5DA14" w14:textId="77777777" w:rsidR="00F45C5B" w:rsidRPr="0016361A" w:rsidRDefault="00F45C5B" w:rsidP="00490136">
            <w:pPr>
              <w:pStyle w:val="TAL"/>
            </w:pPr>
          </w:p>
        </w:tc>
        <w:tc>
          <w:tcPr>
            <w:tcW w:w="0" w:type="auto"/>
            <w:vMerge/>
            <w:vAlign w:val="center"/>
          </w:tcPr>
          <w:p w14:paraId="00BC2B54" w14:textId="77777777" w:rsidR="00F45C5B" w:rsidRPr="0016361A" w:rsidRDefault="00F45C5B" w:rsidP="00490136">
            <w:pPr>
              <w:pStyle w:val="TAL"/>
            </w:pPr>
          </w:p>
        </w:tc>
        <w:tc>
          <w:tcPr>
            <w:tcW w:w="505" w:type="pct"/>
            <w:vAlign w:val="center"/>
          </w:tcPr>
          <w:p w14:paraId="4DD6E4DF" w14:textId="77777777" w:rsidR="00F45C5B" w:rsidRPr="0016361A" w:rsidRDefault="00F45C5B" w:rsidP="00490136">
            <w:pPr>
              <w:pStyle w:val="TAC"/>
            </w:pPr>
            <w:r w:rsidRPr="0016361A">
              <w:t>PATCH</w:t>
            </w:r>
          </w:p>
        </w:tc>
        <w:tc>
          <w:tcPr>
            <w:tcW w:w="1656" w:type="pct"/>
          </w:tcPr>
          <w:p w14:paraId="4817110F" w14:textId="77777777" w:rsidR="00F45C5B" w:rsidRDefault="00F45C5B" w:rsidP="00490136">
            <w:pPr>
              <w:pStyle w:val="TAL"/>
            </w:pPr>
            <w:r>
              <w:t>Modify an existing "Individual Spatial Anchors Subscription" resource.</w:t>
            </w:r>
          </w:p>
        </w:tc>
      </w:tr>
      <w:tr w:rsidR="00F45C5B" w:rsidRPr="00B54FF5" w14:paraId="4E7DEC0C" w14:textId="77777777" w:rsidTr="00490136">
        <w:trPr>
          <w:jc w:val="center"/>
        </w:trPr>
        <w:tc>
          <w:tcPr>
            <w:tcW w:w="0" w:type="auto"/>
            <w:vMerge/>
            <w:vAlign w:val="center"/>
          </w:tcPr>
          <w:p w14:paraId="7F12C99E" w14:textId="77777777" w:rsidR="00F45C5B" w:rsidRPr="0016361A" w:rsidRDefault="00F45C5B" w:rsidP="00490136">
            <w:pPr>
              <w:pStyle w:val="TAL"/>
            </w:pPr>
          </w:p>
        </w:tc>
        <w:tc>
          <w:tcPr>
            <w:tcW w:w="0" w:type="auto"/>
            <w:vMerge/>
            <w:vAlign w:val="center"/>
          </w:tcPr>
          <w:p w14:paraId="0ECDBC0C" w14:textId="77777777" w:rsidR="00F45C5B" w:rsidRPr="0016361A" w:rsidRDefault="00F45C5B" w:rsidP="00490136">
            <w:pPr>
              <w:pStyle w:val="TAL"/>
            </w:pPr>
          </w:p>
        </w:tc>
        <w:tc>
          <w:tcPr>
            <w:tcW w:w="505" w:type="pct"/>
            <w:vAlign w:val="center"/>
          </w:tcPr>
          <w:p w14:paraId="05B3BF67" w14:textId="77777777" w:rsidR="00F45C5B" w:rsidRPr="0016361A" w:rsidRDefault="00F45C5B" w:rsidP="00490136">
            <w:pPr>
              <w:pStyle w:val="TAC"/>
            </w:pPr>
            <w:r w:rsidRPr="0016361A">
              <w:t>DELETE</w:t>
            </w:r>
          </w:p>
        </w:tc>
        <w:tc>
          <w:tcPr>
            <w:tcW w:w="1656" w:type="pct"/>
          </w:tcPr>
          <w:p w14:paraId="5BC277E1" w14:textId="77777777" w:rsidR="00F45C5B" w:rsidRDefault="00F45C5B" w:rsidP="00490136">
            <w:pPr>
              <w:pStyle w:val="TAL"/>
            </w:pPr>
            <w:r>
              <w:t>Delete an existing "Individual Spatial Anchors Subscription" resource.</w:t>
            </w:r>
          </w:p>
        </w:tc>
      </w:tr>
    </w:tbl>
    <w:p w14:paraId="6F748304" w14:textId="0AAD6E92" w:rsidR="00331005" w:rsidRDefault="00331005" w:rsidP="00F45C5B">
      <w:pPr>
        <w:pStyle w:val="EditorsNote"/>
      </w:pPr>
    </w:p>
    <w:p w14:paraId="3785B436" w14:textId="21B58013" w:rsidR="00331005" w:rsidRDefault="00331005" w:rsidP="00671AA6">
      <w:pPr>
        <w:pStyle w:val="Heading5"/>
      </w:pPr>
      <w:bookmarkStart w:id="210" w:name="_Toc130662194"/>
      <w:bookmarkStart w:id="211" w:name="_Toc191382282"/>
      <w:bookmarkStart w:id="212" w:name="_Toc191627412"/>
      <w:bookmarkStart w:id="213" w:name="_Toc199274481"/>
      <w:r>
        <w:lastRenderedPageBreak/>
        <w:t>6.1.1.3.2</w:t>
      </w:r>
      <w:r>
        <w:tab/>
        <w:t xml:space="preserve">Resource: </w:t>
      </w:r>
      <w:bookmarkEnd w:id="210"/>
      <w:r>
        <w:t>Spatial Anchors Lists</w:t>
      </w:r>
      <w:bookmarkEnd w:id="211"/>
      <w:bookmarkEnd w:id="212"/>
      <w:bookmarkEnd w:id="213"/>
    </w:p>
    <w:p w14:paraId="1F5F493F" w14:textId="48B5C696" w:rsidR="00331005" w:rsidRPr="00671AA6" w:rsidRDefault="00331005" w:rsidP="004C6078">
      <w:pPr>
        <w:pStyle w:val="H6"/>
      </w:pPr>
      <w:bookmarkStart w:id="214" w:name="_Toc130662195"/>
      <w:bookmarkStart w:id="215" w:name="_Toc191382283"/>
      <w:r w:rsidRPr="00671AA6">
        <w:t>6.1.1.3.2.1</w:t>
      </w:r>
      <w:r w:rsidRPr="00671AA6">
        <w:tab/>
        <w:t>Description</w:t>
      </w:r>
      <w:bookmarkEnd w:id="214"/>
      <w:bookmarkEnd w:id="215"/>
    </w:p>
    <w:p w14:paraId="2589B042" w14:textId="77777777" w:rsidR="00331005" w:rsidRPr="00AD3B51" w:rsidRDefault="00331005" w:rsidP="00331005">
      <w:pPr>
        <w:rPr>
          <w:lang w:eastAsia="zh-CN"/>
        </w:rPr>
      </w:pPr>
      <w:bookmarkStart w:id="216"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217" w:name="_Toc191382284"/>
      <w:r>
        <w:t>6.1.1.3.2.2</w:t>
      </w:r>
      <w:r>
        <w:tab/>
        <w:t>Resource Definition</w:t>
      </w:r>
      <w:bookmarkEnd w:id="216"/>
      <w:bookmarkEnd w:id="217"/>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18" w:name="_Toc130662197"/>
      <w:bookmarkStart w:id="219" w:name="_Toc191382285"/>
      <w:r>
        <w:t>6.1.1.3.2.3</w:t>
      </w:r>
      <w:r>
        <w:tab/>
        <w:t>Resource Standard Methods</w:t>
      </w:r>
      <w:bookmarkEnd w:id="218"/>
      <w:bookmarkEnd w:id="219"/>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E822BF">
            <w:pPr>
              <w:pStyle w:val="TAC"/>
            </w:pPr>
            <w:bookmarkStart w:id="220" w:name="_MCCTEMPBM_CRPT90430007___4"/>
            <w:r>
              <w:t>1</w:t>
            </w:r>
            <w:bookmarkEnd w:id="220"/>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E822BF">
            <w:pPr>
              <w:pStyle w:val="TAC"/>
            </w:pPr>
            <w:bookmarkStart w:id="221" w:name="_MCCTEMPBM_CRPT90430008___4"/>
            <w:r>
              <w:t>1</w:t>
            </w:r>
            <w:bookmarkEnd w:id="221"/>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9262350" w:rsidR="00331005" w:rsidRPr="00A04126" w:rsidRDefault="00331005" w:rsidP="00331005">
      <w:pPr>
        <w:pStyle w:val="TH"/>
        <w:rPr>
          <w:rFonts w:cs="Arial"/>
        </w:rPr>
      </w:pPr>
      <w:r w:rsidRPr="00A04126">
        <w:t>Table</w:t>
      </w:r>
      <w:r>
        <w:t> 6.1</w:t>
      </w:r>
      <w:r w:rsidR="00141592">
        <w:t>.</w:t>
      </w:r>
      <w:r>
        <w:t>1</w:t>
      </w:r>
      <w:r w:rsidRPr="00A04126">
        <w:t>.3.2.3.1-</w:t>
      </w:r>
      <w:r w:rsidR="00141592">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E822BF">
            <w:pPr>
              <w:pStyle w:val="TAC"/>
            </w:pPr>
            <w:bookmarkStart w:id="222" w:name="_MCCTEMPBM_CRPT90430009___4"/>
            <w:r>
              <w:t>1</w:t>
            </w:r>
            <w:bookmarkEnd w:id="222"/>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223" w:name="_Toc130662198"/>
      <w:bookmarkStart w:id="224" w:name="_Toc191382286"/>
      <w:r>
        <w:lastRenderedPageBreak/>
        <w:t>6.1.1.3.2.4</w:t>
      </w:r>
      <w:r>
        <w:tab/>
        <w:t>Resource Custom Operations</w:t>
      </w:r>
      <w:bookmarkEnd w:id="223"/>
      <w:bookmarkEnd w:id="224"/>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225" w:name="_Toc130662199"/>
      <w:bookmarkStart w:id="226" w:name="_Toc191382287"/>
      <w:bookmarkStart w:id="227" w:name="_Toc191627413"/>
      <w:bookmarkStart w:id="228" w:name="_Toc199274482"/>
      <w:r>
        <w:t>6.1.1.3.3</w:t>
      </w:r>
      <w:r>
        <w:tab/>
        <w:t xml:space="preserve">Resource: </w:t>
      </w:r>
      <w:bookmarkEnd w:id="225"/>
      <w:r>
        <w:t>Individual Spatial Anchor</w:t>
      </w:r>
      <w:bookmarkEnd w:id="226"/>
      <w:bookmarkEnd w:id="227"/>
      <w:r w:rsidR="003A0C65">
        <w:t>s List</w:t>
      </w:r>
      <w:bookmarkEnd w:id="228"/>
    </w:p>
    <w:p w14:paraId="3614E462" w14:textId="2878ED4C" w:rsidR="00331005" w:rsidRDefault="00331005" w:rsidP="004C6078">
      <w:pPr>
        <w:pStyle w:val="H6"/>
      </w:pPr>
      <w:bookmarkStart w:id="229" w:name="_Toc191382288"/>
      <w:bookmarkStart w:id="230" w:name="_Toc130662200"/>
      <w:r>
        <w:t>6.1.1.3.3.1</w:t>
      </w:r>
      <w:r>
        <w:tab/>
        <w:t>Description</w:t>
      </w:r>
      <w:bookmarkEnd w:id="229"/>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231" w:name="_Toc191382289"/>
      <w:r>
        <w:t>6.1.1.3.3.2</w:t>
      </w:r>
      <w:r>
        <w:tab/>
        <w:t>Resource Definition</w:t>
      </w:r>
      <w:bookmarkEnd w:id="231"/>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32" w:name="_Toc191382290"/>
      <w:r>
        <w:t>6.1.1.3.3.3</w:t>
      </w:r>
      <w:r>
        <w:tab/>
        <w:t>Resource Standard Methods</w:t>
      </w:r>
      <w:bookmarkEnd w:id="232"/>
    </w:p>
    <w:p w14:paraId="44ED0BD4" w14:textId="1E6C9079" w:rsidR="00331005" w:rsidRDefault="00331005" w:rsidP="00671AA6">
      <w:pPr>
        <w:pStyle w:val="H6"/>
      </w:pPr>
      <w:bookmarkStart w:id="233" w:name="_Toc85734241"/>
      <w:bookmarkStart w:id="234" w:name="_Toc89431540"/>
      <w:bookmarkStart w:id="235" w:name="_Toc97042348"/>
      <w:bookmarkStart w:id="236" w:name="_Toc97045492"/>
      <w:bookmarkStart w:id="237" w:name="_Toc97155237"/>
      <w:bookmarkStart w:id="238" w:name="_Toc101521374"/>
      <w:bookmarkStart w:id="239" w:name="_Toc138761642"/>
      <w:bookmarkStart w:id="240" w:name="_Toc145707852"/>
      <w:bookmarkStart w:id="241" w:name="_Toc151878459"/>
      <w:r>
        <w:t>6.1.1.3.3.3.1</w:t>
      </w:r>
      <w:r>
        <w:tab/>
        <w:t>GET</w:t>
      </w:r>
      <w:bookmarkEnd w:id="233"/>
      <w:bookmarkEnd w:id="234"/>
      <w:bookmarkEnd w:id="235"/>
      <w:bookmarkEnd w:id="236"/>
      <w:bookmarkEnd w:id="237"/>
      <w:bookmarkEnd w:id="238"/>
      <w:bookmarkEnd w:id="239"/>
      <w:bookmarkEnd w:id="240"/>
      <w:bookmarkEnd w:id="241"/>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lastRenderedPageBreak/>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42" w:name="_Toc85734242"/>
      <w:bookmarkStart w:id="243" w:name="_Toc89431541"/>
      <w:bookmarkStart w:id="244" w:name="_Toc97042349"/>
      <w:bookmarkStart w:id="245" w:name="_Toc97045493"/>
      <w:bookmarkStart w:id="246" w:name="_Toc97155238"/>
      <w:bookmarkStart w:id="247" w:name="_Toc101521375"/>
      <w:bookmarkStart w:id="248" w:name="_Toc138761643"/>
      <w:bookmarkStart w:id="249" w:name="_Toc145707853"/>
      <w:bookmarkStart w:id="250" w:name="_Toc151878460"/>
      <w:r>
        <w:t>6.1.1.3.3.3.2</w:t>
      </w:r>
      <w:r>
        <w:tab/>
        <w:t>PUT</w:t>
      </w:r>
      <w:bookmarkEnd w:id="242"/>
      <w:bookmarkEnd w:id="243"/>
      <w:bookmarkEnd w:id="244"/>
      <w:bookmarkEnd w:id="245"/>
      <w:bookmarkEnd w:id="246"/>
      <w:bookmarkEnd w:id="247"/>
      <w:bookmarkEnd w:id="248"/>
      <w:bookmarkEnd w:id="249"/>
      <w:bookmarkEnd w:id="250"/>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lastRenderedPageBreak/>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251" w:name="_Toc85734244"/>
      <w:bookmarkStart w:id="252" w:name="_Toc89431543"/>
      <w:bookmarkStart w:id="253" w:name="_Toc97042351"/>
      <w:bookmarkStart w:id="254" w:name="_Toc97045495"/>
      <w:bookmarkStart w:id="255" w:name="_Toc97155240"/>
      <w:bookmarkStart w:id="256" w:name="_Toc101521377"/>
      <w:bookmarkStart w:id="257" w:name="_Toc138761645"/>
      <w:bookmarkStart w:id="258" w:name="_Toc145707855"/>
      <w:bookmarkStart w:id="259" w:name="_Toc151878462"/>
      <w:r>
        <w:t>6.1.1.3.3.3.4</w:t>
      </w:r>
      <w:r>
        <w:tab/>
        <w:t>PATCH</w:t>
      </w:r>
      <w:bookmarkEnd w:id="251"/>
      <w:bookmarkEnd w:id="252"/>
      <w:bookmarkEnd w:id="253"/>
      <w:bookmarkEnd w:id="254"/>
      <w:bookmarkEnd w:id="255"/>
      <w:bookmarkEnd w:id="256"/>
      <w:bookmarkEnd w:id="257"/>
      <w:bookmarkEnd w:id="258"/>
      <w:bookmarkEnd w:id="259"/>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lastRenderedPageBreak/>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260" w:name="_Toc85734243"/>
      <w:bookmarkStart w:id="261" w:name="_Toc89431542"/>
      <w:bookmarkStart w:id="262" w:name="_Toc97042350"/>
      <w:bookmarkStart w:id="263" w:name="_Toc97045494"/>
      <w:bookmarkStart w:id="264" w:name="_Toc97155239"/>
      <w:bookmarkStart w:id="265" w:name="_Toc101521376"/>
      <w:bookmarkStart w:id="266" w:name="_Toc138761644"/>
      <w:bookmarkStart w:id="267" w:name="_Toc145707854"/>
      <w:bookmarkStart w:id="268" w:name="_Toc151878461"/>
      <w:r>
        <w:t>6.1.1.3.3.3.3</w:t>
      </w:r>
      <w:r>
        <w:tab/>
        <w:t>DELETE</w:t>
      </w:r>
      <w:bookmarkEnd w:id="260"/>
      <w:bookmarkEnd w:id="261"/>
      <w:bookmarkEnd w:id="262"/>
      <w:bookmarkEnd w:id="263"/>
      <w:bookmarkEnd w:id="264"/>
      <w:bookmarkEnd w:id="265"/>
      <w:bookmarkEnd w:id="266"/>
      <w:bookmarkEnd w:id="267"/>
      <w:bookmarkEnd w:id="268"/>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lastRenderedPageBreak/>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269" w:name="_Toc191382291"/>
      <w:r>
        <w:t>6.1.1.3.2.4</w:t>
      </w:r>
      <w:r>
        <w:tab/>
        <w:t>Resource Custom Operations</w:t>
      </w:r>
      <w:bookmarkEnd w:id="269"/>
    </w:p>
    <w:p w14:paraId="18F709FE" w14:textId="0DDE0593" w:rsidR="00331005" w:rsidRDefault="00331005" w:rsidP="00331005">
      <w:r w:rsidRPr="00585CA6">
        <w:t>There are no resource custom operations defined for this resource in this release of the specification.</w:t>
      </w:r>
    </w:p>
    <w:p w14:paraId="143A2FEE" w14:textId="77777777" w:rsidR="00F45C5B" w:rsidRDefault="00F45C5B" w:rsidP="00F45C5B">
      <w:pPr>
        <w:pStyle w:val="Heading5"/>
      </w:pPr>
      <w:bookmarkStart w:id="270" w:name="_Toc199274483"/>
      <w:r>
        <w:lastRenderedPageBreak/>
        <w:t>6.1.1.3.</w:t>
      </w:r>
      <w:r w:rsidRPr="00F45C5B">
        <w:t>4</w:t>
      </w:r>
      <w:r>
        <w:tab/>
        <w:t>Resource: Spatial Anchors Subscriptions</w:t>
      </w:r>
      <w:bookmarkEnd w:id="270"/>
    </w:p>
    <w:p w14:paraId="174D6F71" w14:textId="77777777" w:rsidR="00F45C5B" w:rsidRPr="00671AA6" w:rsidRDefault="00F45C5B" w:rsidP="00F45C5B">
      <w:pPr>
        <w:pStyle w:val="H6"/>
      </w:pPr>
      <w:r w:rsidRPr="00671AA6">
        <w:t>6.1.1.</w:t>
      </w:r>
      <w:r>
        <w:t>3</w:t>
      </w:r>
      <w:r w:rsidRPr="00671AA6">
        <w:t>.</w:t>
      </w:r>
      <w:r w:rsidRPr="009B43CE">
        <w:t>4</w:t>
      </w:r>
      <w:r w:rsidRPr="00671AA6">
        <w:t>.1</w:t>
      </w:r>
      <w:r w:rsidRPr="00671AA6">
        <w:tab/>
        <w:t>Description</w:t>
      </w:r>
    </w:p>
    <w:p w14:paraId="10B8FB73" w14:textId="77777777" w:rsidR="00F45C5B" w:rsidRPr="00AD3B51" w:rsidRDefault="00F45C5B" w:rsidP="00F45C5B">
      <w:pPr>
        <w:rPr>
          <w:lang w:eastAsia="zh-CN"/>
        </w:rPr>
      </w:pPr>
      <w:r>
        <w:rPr>
          <w:lang w:eastAsia="zh-CN"/>
        </w:rPr>
        <w:t>This resource represents the collection of Spatial Anchors Subscriptions managed by the SAn Server.</w:t>
      </w:r>
    </w:p>
    <w:p w14:paraId="23932380" w14:textId="77777777" w:rsidR="00F45C5B" w:rsidRDefault="00F45C5B" w:rsidP="00F45C5B">
      <w:pPr>
        <w:pStyle w:val="H6"/>
      </w:pPr>
      <w:r>
        <w:t>6.1.1.3.4.2</w:t>
      </w:r>
      <w:r>
        <w:tab/>
        <w:t>Resource Definition</w:t>
      </w:r>
    </w:p>
    <w:p w14:paraId="5EC5AC3B" w14:textId="77777777" w:rsidR="00F45C5B" w:rsidRDefault="00F45C5B" w:rsidP="00F45C5B">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p>
    <w:p w14:paraId="606D3F41" w14:textId="77777777" w:rsidR="00F45C5B" w:rsidRDefault="00F45C5B" w:rsidP="00F45C5B">
      <w:pPr>
        <w:rPr>
          <w:rFonts w:ascii="Arial" w:hAnsi="Arial" w:cs="Arial"/>
        </w:rPr>
      </w:pPr>
      <w:r w:rsidRPr="00F112E4">
        <w:t>This resource shall support the resource URI variables defined in table </w:t>
      </w:r>
      <w:r>
        <w:t>6.1.1.3.4</w:t>
      </w:r>
      <w:r w:rsidRPr="00F112E4">
        <w:t>.2-1.</w:t>
      </w:r>
    </w:p>
    <w:p w14:paraId="5A208910" w14:textId="77777777" w:rsidR="00F45C5B" w:rsidRDefault="00F45C5B" w:rsidP="00F45C5B">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pPr>
            <w:r w:rsidRPr="0016361A">
              <w:t>Definition</w:t>
            </w:r>
          </w:p>
        </w:tc>
      </w:tr>
      <w:tr w:rsidR="00F45C5B" w:rsidRPr="00B54FF5" w14:paraId="30E0B1F5"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bl>
    <w:p w14:paraId="3717C006" w14:textId="77777777" w:rsidR="00F45C5B" w:rsidRPr="00384E92" w:rsidRDefault="00F45C5B" w:rsidP="00F45C5B"/>
    <w:p w14:paraId="252E6C9D" w14:textId="77777777" w:rsidR="00F45C5B" w:rsidRDefault="00F45C5B" w:rsidP="00F45C5B">
      <w:pPr>
        <w:pStyle w:val="H6"/>
      </w:pPr>
      <w:r>
        <w:t>6.1.1.3.4.3</w:t>
      </w:r>
      <w:r>
        <w:tab/>
        <w:t>Resource Standard Methods</w:t>
      </w:r>
    </w:p>
    <w:p w14:paraId="010992FD" w14:textId="77777777" w:rsidR="00F45C5B" w:rsidRPr="00384E92" w:rsidRDefault="00F45C5B" w:rsidP="00F45C5B">
      <w:pPr>
        <w:pStyle w:val="H6"/>
      </w:pPr>
      <w:r>
        <w:t>6.1.1.3.4.3</w:t>
      </w:r>
      <w:r w:rsidRPr="00384E92">
        <w:t>.1</w:t>
      </w:r>
      <w:r w:rsidRPr="00384E92">
        <w:tab/>
      </w:r>
      <w:r>
        <w:t>POST</w:t>
      </w:r>
    </w:p>
    <w:p w14:paraId="6758A01E" w14:textId="77777777" w:rsidR="00F45C5B" w:rsidRPr="00585CA6" w:rsidRDefault="00F45C5B" w:rsidP="00F45C5B">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E037F2F" w14:textId="77777777" w:rsidR="00F45C5B" w:rsidRDefault="00F45C5B" w:rsidP="00F45C5B">
      <w:r>
        <w:t>This method shall support the URI query parameters specified in table 6.1.1.3.4.3.1-1.</w:t>
      </w:r>
    </w:p>
    <w:p w14:paraId="7732FCAC" w14:textId="77777777" w:rsidR="00F45C5B" w:rsidRPr="00384E92" w:rsidRDefault="00F45C5B" w:rsidP="00F45C5B">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trPr>
        <w:tc>
          <w:tcPr>
            <w:tcW w:w="825" w:type="pct"/>
            <w:shd w:val="clear" w:color="auto" w:fill="C0C0C0"/>
          </w:tcPr>
          <w:p w14:paraId="7A144113" w14:textId="77777777" w:rsidR="00F45C5B" w:rsidRPr="0016361A" w:rsidRDefault="00F45C5B" w:rsidP="00490136">
            <w:pPr>
              <w:pStyle w:val="TAH"/>
            </w:pPr>
            <w:r w:rsidRPr="0016361A">
              <w:t>Name</w:t>
            </w:r>
          </w:p>
        </w:tc>
        <w:tc>
          <w:tcPr>
            <w:tcW w:w="731" w:type="pct"/>
            <w:shd w:val="clear" w:color="auto" w:fill="C0C0C0"/>
          </w:tcPr>
          <w:p w14:paraId="761179FF" w14:textId="77777777" w:rsidR="00F45C5B" w:rsidRPr="0016361A" w:rsidRDefault="00F45C5B" w:rsidP="00490136">
            <w:pPr>
              <w:pStyle w:val="TAH"/>
            </w:pPr>
            <w:r w:rsidRPr="0016361A">
              <w:t>Data type</w:t>
            </w:r>
          </w:p>
        </w:tc>
        <w:tc>
          <w:tcPr>
            <w:tcW w:w="215" w:type="pct"/>
            <w:shd w:val="clear" w:color="auto" w:fill="C0C0C0"/>
          </w:tcPr>
          <w:p w14:paraId="178234D5" w14:textId="77777777" w:rsidR="00F45C5B" w:rsidRPr="0016361A" w:rsidRDefault="00F45C5B" w:rsidP="00490136">
            <w:pPr>
              <w:pStyle w:val="TAH"/>
            </w:pPr>
            <w:r w:rsidRPr="0016361A">
              <w:t>P</w:t>
            </w:r>
          </w:p>
        </w:tc>
        <w:tc>
          <w:tcPr>
            <w:tcW w:w="580" w:type="pct"/>
            <w:shd w:val="clear" w:color="auto" w:fill="C0C0C0"/>
          </w:tcPr>
          <w:p w14:paraId="79319954" w14:textId="77777777" w:rsidR="00F45C5B" w:rsidRPr="0016361A" w:rsidRDefault="00F45C5B" w:rsidP="00490136">
            <w:pPr>
              <w:pStyle w:val="TAH"/>
            </w:pPr>
            <w:r w:rsidRPr="0016361A">
              <w:t>Cardinality</w:t>
            </w:r>
          </w:p>
        </w:tc>
        <w:tc>
          <w:tcPr>
            <w:tcW w:w="1852" w:type="pct"/>
            <w:shd w:val="clear" w:color="auto" w:fill="C0C0C0"/>
            <w:vAlign w:val="center"/>
          </w:tcPr>
          <w:p w14:paraId="7ED4366E" w14:textId="77777777" w:rsidR="00F45C5B" w:rsidRPr="0016361A" w:rsidRDefault="00F45C5B" w:rsidP="00490136">
            <w:pPr>
              <w:pStyle w:val="TAH"/>
            </w:pPr>
            <w:r w:rsidRPr="0016361A">
              <w:t>Description</w:t>
            </w:r>
          </w:p>
        </w:tc>
        <w:tc>
          <w:tcPr>
            <w:tcW w:w="796" w:type="pct"/>
            <w:shd w:val="clear" w:color="auto" w:fill="C0C0C0"/>
          </w:tcPr>
          <w:p w14:paraId="2E39112C" w14:textId="77777777" w:rsidR="00F45C5B" w:rsidRPr="0016361A" w:rsidRDefault="00F45C5B" w:rsidP="00490136">
            <w:pPr>
              <w:pStyle w:val="TAH"/>
            </w:pPr>
            <w:r w:rsidRPr="0016361A">
              <w:t>Applicability</w:t>
            </w:r>
          </w:p>
        </w:tc>
      </w:tr>
      <w:tr w:rsidR="00F45C5B" w:rsidRPr="00B54FF5" w14:paraId="42C67564" w14:textId="77777777" w:rsidTr="00490136">
        <w:trPr>
          <w:jc w:val="center"/>
        </w:trPr>
        <w:tc>
          <w:tcPr>
            <w:tcW w:w="825" w:type="pct"/>
            <w:shd w:val="clear" w:color="auto" w:fill="auto"/>
            <w:vAlign w:val="center"/>
          </w:tcPr>
          <w:p w14:paraId="6F5256D7" w14:textId="77777777" w:rsidR="00F45C5B" w:rsidRPr="0016361A" w:rsidRDefault="00F45C5B" w:rsidP="00490136">
            <w:pPr>
              <w:pStyle w:val="TAL"/>
            </w:pPr>
            <w:r w:rsidRPr="0016361A">
              <w:t>n/a</w:t>
            </w:r>
          </w:p>
        </w:tc>
        <w:tc>
          <w:tcPr>
            <w:tcW w:w="731" w:type="pct"/>
            <w:vAlign w:val="center"/>
          </w:tcPr>
          <w:p w14:paraId="44DA5FFB" w14:textId="77777777" w:rsidR="00F45C5B" w:rsidRPr="0016361A" w:rsidRDefault="00F45C5B" w:rsidP="00490136">
            <w:pPr>
              <w:pStyle w:val="TAL"/>
            </w:pPr>
          </w:p>
        </w:tc>
        <w:tc>
          <w:tcPr>
            <w:tcW w:w="215" w:type="pct"/>
            <w:vAlign w:val="center"/>
          </w:tcPr>
          <w:p w14:paraId="08A0ECFD" w14:textId="77777777" w:rsidR="00F45C5B" w:rsidRPr="0016361A" w:rsidRDefault="00F45C5B" w:rsidP="00490136">
            <w:pPr>
              <w:pStyle w:val="TAC"/>
            </w:pPr>
          </w:p>
        </w:tc>
        <w:tc>
          <w:tcPr>
            <w:tcW w:w="580" w:type="pct"/>
            <w:vAlign w:val="center"/>
          </w:tcPr>
          <w:p w14:paraId="20B0605B" w14:textId="77777777" w:rsidR="00F45C5B" w:rsidRPr="0016361A" w:rsidRDefault="00F45C5B" w:rsidP="00490136">
            <w:pPr>
              <w:pStyle w:val="TAC"/>
            </w:pPr>
          </w:p>
        </w:tc>
        <w:tc>
          <w:tcPr>
            <w:tcW w:w="1852" w:type="pct"/>
            <w:shd w:val="clear" w:color="auto" w:fill="auto"/>
            <w:vAlign w:val="center"/>
          </w:tcPr>
          <w:p w14:paraId="296D509C" w14:textId="77777777" w:rsidR="00F45C5B" w:rsidRPr="0016361A" w:rsidRDefault="00F45C5B" w:rsidP="00490136">
            <w:pPr>
              <w:pStyle w:val="TAL"/>
            </w:pPr>
          </w:p>
        </w:tc>
        <w:tc>
          <w:tcPr>
            <w:tcW w:w="796" w:type="pct"/>
            <w:vAlign w:val="center"/>
          </w:tcPr>
          <w:p w14:paraId="61BA4A6F" w14:textId="77777777" w:rsidR="00F45C5B" w:rsidRPr="0016361A" w:rsidRDefault="00F45C5B" w:rsidP="00490136">
            <w:pPr>
              <w:pStyle w:val="TAL"/>
            </w:pPr>
          </w:p>
        </w:tc>
      </w:tr>
    </w:tbl>
    <w:p w14:paraId="52925AD6" w14:textId="77777777" w:rsidR="00F45C5B" w:rsidRDefault="00F45C5B" w:rsidP="00F45C5B"/>
    <w:p w14:paraId="53B3B7F5" w14:textId="77777777" w:rsidR="00F45C5B" w:rsidRPr="00384E92" w:rsidRDefault="00F45C5B" w:rsidP="00F45C5B">
      <w:r>
        <w:t>This method shall support the request data structures specified in table 6.1.1.3.4.3.1-2 and the response data structures and response codes specified in table 6.1.1.3.4.1-3.</w:t>
      </w:r>
    </w:p>
    <w:p w14:paraId="30A50148" w14:textId="77777777" w:rsidR="00F45C5B" w:rsidRPr="001769FF" w:rsidRDefault="00F45C5B" w:rsidP="00F45C5B">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trPr>
        <w:tc>
          <w:tcPr>
            <w:tcW w:w="1627" w:type="dxa"/>
            <w:shd w:val="clear" w:color="auto" w:fill="C0C0C0"/>
          </w:tcPr>
          <w:p w14:paraId="452EE160" w14:textId="77777777" w:rsidR="00F45C5B" w:rsidRPr="0016361A" w:rsidRDefault="00F45C5B" w:rsidP="00490136">
            <w:pPr>
              <w:pStyle w:val="TAH"/>
            </w:pPr>
            <w:r w:rsidRPr="0016361A">
              <w:t>Data type</w:t>
            </w:r>
          </w:p>
        </w:tc>
        <w:tc>
          <w:tcPr>
            <w:tcW w:w="425" w:type="dxa"/>
            <w:shd w:val="clear" w:color="auto" w:fill="C0C0C0"/>
          </w:tcPr>
          <w:p w14:paraId="3288FEE3" w14:textId="77777777" w:rsidR="00F45C5B" w:rsidRPr="0016361A" w:rsidRDefault="00F45C5B" w:rsidP="00490136">
            <w:pPr>
              <w:pStyle w:val="TAH"/>
            </w:pPr>
            <w:r w:rsidRPr="0016361A">
              <w:t>P</w:t>
            </w:r>
          </w:p>
        </w:tc>
        <w:tc>
          <w:tcPr>
            <w:tcW w:w="1276" w:type="dxa"/>
            <w:shd w:val="clear" w:color="auto" w:fill="C0C0C0"/>
          </w:tcPr>
          <w:p w14:paraId="4CA70A3A" w14:textId="77777777" w:rsidR="00F45C5B" w:rsidRPr="0016361A" w:rsidRDefault="00F45C5B" w:rsidP="00490136">
            <w:pPr>
              <w:pStyle w:val="TAH"/>
            </w:pPr>
            <w:r w:rsidRPr="0016361A">
              <w:t>Cardinality</w:t>
            </w:r>
          </w:p>
        </w:tc>
        <w:tc>
          <w:tcPr>
            <w:tcW w:w="6447" w:type="dxa"/>
            <w:shd w:val="clear" w:color="auto" w:fill="C0C0C0"/>
            <w:vAlign w:val="center"/>
          </w:tcPr>
          <w:p w14:paraId="3F404303" w14:textId="77777777" w:rsidR="00F45C5B" w:rsidRPr="0016361A" w:rsidRDefault="00F45C5B" w:rsidP="00490136">
            <w:pPr>
              <w:pStyle w:val="TAH"/>
            </w:pPr>
            <w:r w:rsidRPr="0016361A">
              <w:t>Description</w:t>
            </w:r>
          </w:p>
        </w:tc>
      </w:tr>
      <w:tr w:rsidR="00F45C5B" w:rsidRPr="00B54FF5" w14:paraId="570080BB" w14:textId="77777777" w:rsidTr="00490136">
        <w:trPr>
          <w:jc w:val="center"/>
        </w:trPr>
        <w:tc>
          <w:tcPr>
            <w:tcW w:w="1627" w:type="dxa"/>
            <w:shd w:val="clear" w:color="auto" w:fill="auto"/>
            <w:vAlign w:val="center"/>
          </w:tcPr>
          <w:p w14:paraId="025ADA91" w14:textId="77777777" w:rsidR="00F45C5B" w:rsidRPr="0016361A" w:rsidRDefault="00F45C5B" w:rsidP="00490136">
            <w:pPr>
              <w:pStyle w:val="TAL"/>
            </w:pPr>
            <w:r>
              <w:t>SpatialAnchorsSub</w:t>
            </w:r>
          </w:p>
        </w:tc>
        <w:tc>
          <w:tcPr>
            <w:tcW w:w="425" w:type="dxa"/>
            <w:vAlign w:val="center"/>
          </w:tcPr>
          <w:p w14:paraId="727F8FF7" w14:textId="77777777" w:rsidR="00F45C5B" w:rsidRPr="0016361A" w:rsidRDefault="00F45C5B" w:rsidP="00490136">
            <w:pPr>
              <w:pStyle w:val="TAC"/>
            </w:pPr>
            <w:r>
              <w:t>M</w:t>
            </w:r>
          </w:p>
        </w:tc>
        <w:tc>
          <w:tcPr>
            <w:tcW w:w="1276" w:type="dxa"/>
            <w:vAlign w:val="center"/>
          </w:tcPr>
          <w:p w14:paraId="22C2E5C7" w14:textId="77777777" w:rsidR="00F45C5B" w:rsidRPr="0016361A" w:rsidRDefault="00F45C5B" w:rsidP="00E822BF">
            <w:pPr>
              <w:pStyle w:val="TAC"/>
            </w:pPr>
            <w:bookmarkStart w:id="271" w:name="_MCCTEMPBM_CRPT90430010___4"/>
            <w:r>
              <w:t>1</w:t>
            </w:r>
            <w:bookmarkEnd w:id="271"/>
          </w:p>
        </w:tc>
        <w:tc>
          <w:tcPr>
            <w:tcW w:w="6447" w:type="dxa"/>
            <w:shd w:val="clear" w:color="auto" w:fill="auto"/>
            <w:vAlign w:val="center"/>
          </w:tcPr>
          <w:p w14:paraId="29F5D531" w14:textId="77777777" w:rsidR="00F45C5B" w:rsidRPr="0016361A" w:rsidRDefault="00F45C5B" w:rsidP="00490136">
            <w:pPr>
              <w:pStyle w:val="TAL"/>
            </w:pPr>
            <w:r w:rsidRPr="00585CA6">
              <w:t xml:space="preserve">Represents the parameters to request the creation of a </w:t>
            </w:r>
            <w:r>
              <w:t>new Spatial Anchors Subscription</w:t>
            </w:r>
            <w:r w:rsidRPr="00585CA6">
              <w:t>.</w:t>
            </w:r>
          </w:p>
        </w:tc>
      </w:tr>
    </w:tbl>
    <w:p w14:paraId="49576E29" w14:textId="77777777" w:rsidR="00F45C5B" w:rsidRDefault="00F45C5B" w:rsidP="00F45C5B"/>
    <w:p w14:paraId="3A29E7C6" w14:textId="77777777" w:rsidR="00F45C5B" w:rsidRPr="001769FF" w:rsidRDefault="00F45C5B" w:rsidP="00F45C5B">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pPr>
            <w:r w:rsidRPr="0016361A">
              <w:t>Response</w:t>
            </w:r>
          </w:p>
          <w:p w14:paraId="2C9A603D" w14:textId="77777777" w:rsidR="00F45C5B" w:rsidRPr="0016361A" w:rsidRDefault="00F45C5B" w:rsidP="0049013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pPr>
            <w:r w:rsidRPr="0016361A">
              <w:t>Description</w:t>
            </w:r>
          </w:p>
        </w:tc>
      </w:tr>
      <w:tr w:rsidR="00F45C5B" w:rsidRPr="00B54FF5" w14:paraId="4C33E67F"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pPr>
            <w:r>
              <w:t>SpatialAnchorsSub</w:t>
            </w:r>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E822BF">
            <w:pPr>
              <w:pStyle w:val="TAC"/>
            </w:pPr>
            <w:bookmarkStart w:id="272" w:name="_MCCTEMPBM_CRPT90430011___4"/>
            <w:r>
              <w:t>1</w:t>
            </w:r>
            <w:bookmarkEnd w:id="272"/>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4F232C9" w14:textId="77777777" w:rsidR="00F45C5B" w:rsidRPr="00585CA6" w:rsidRDefault="00F45C5B" w:rsidP="00490136">
            <w:pPr>
              <w:pStyle w:val="TAL"/>
            </w:pPr>
          </w:p>
          <w:p w14:paraId="0A9333B9" w14:textId="77777777" w:rsidR="00F45C5B" w:rsidRPr="0016361A" w:rsidRDefault="00F45C5B" w:rsidP="00490136">
            <w:pPr>
              <w:pStyle w:val="TAL"/>
            </w:pPr>
            <w:r w:rsidRPr="00585CA6">
              <w:t>An HTTP "Location" header that contains the URI of the created resource shall also be included.</w:t>
            </w:r>
          </w:p>
        </w:tc>
      </w:tr>
      <w:tr w:rsidR="00F45C5B" w:rsidRPr="00B54FF5" w14:paraId="6FAF4784"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2579268" w14:textId="77777777" w:rsidR="00F45C5B" w:rsidRDefault="00F45C5B" w:rsidP="00F45C5B"/>
    <w:p w14:paraId="64987892" w14:textId="77777777" w:rsidR="00F45C5B" w:rsidRPr="00A04126" w:rsidRDefault="00F45C5B" w:rsidP="00F45C5B">
      <w:pPr>
        <w:pStyle w:val="TH"/>
        <w:rPr>
          <w:rFonts w:cs="Arial"/>
        </w:rPr>
      </w:pPr>
      <w:r w:rsidRPr="00A04126">
        <w:lastRenderedPageBreak/>
        <w:t>Table</w:t>
      </w:r>
      <w:r>
        <w:t> 6.1.1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trPr>
        <w:tc>
          <w:tcPr>
            <w:tcW w:w="734" w:type="pct"/>
            <w:shd w:val="clear" w:color="auto" w:fill="C0C0C0"/>
          </w:tcPr>
          <w:p w14:paraId="48565C3E" w14:textId="77777777" w:rsidR="00F45C5B" w:rsidRPr="0016361A" w:rsidRDefault="00F45C5B" w:rsidP="00490136">
            <w:pPr>
              <w:pStyle w:val="TAH"/>
            </w:pPr>
            <w:r w:rsidRPr="0016361A">
              <w:t>Name</w:t>
            </w:r>
          </w:p>
        </w:tc>
        <w:tc>
          <w:tcPr>
            <w:tcW w:w="662" w:type="pct"/>
            <w:shd w:val="clear" w:color="auto" w:fill="C0C0C0"/>
          </w:tcPr>
          <w:p w14:paraId="341DA33F" w14:textId="77777777" w:rsidR="00F45C5B" w:rsidRPr="0016361A" w:rsidRDefault="00F45C5B" w:rsidP="00490136">
            <w:pPr>
              <w:pStyle w:val="TAH"/>
            </w:pPr>
            <w:r w:rsidRPr="0016361A">
              <w:t>Data type</w:t>
            </w:r>
          </w:p>
        </w:tc>
        <w:tc>
          <w:tcPr>
            <w:tcW w:w="220" w:type="pct"/>
            <w:shd w:val="clear" w:color="auto" w:fill="C0C0C0"/>
          </w:tcPr>
          <w:p w14:paraId="700C70DD" w14:textId="77777777" w:rsidR="00F45C5B" w:rsidRPr="0016361A" w:rsidRDefault="00F45C5B" w:rsidP="00490136">
            <w:pPr>
              <w:pStyle w:val="TAH"/>
            </w:pPr>
            <w:r w:rsidRPr="0016361A">
              <w:t>P</w:t>
            </w:r>
          </w:p>
        </w:tc>
        <w:tc>
          <w:tcPr>
            <w:tcW w:w="590" w:type="pct"/>
            <w:shd w:val="clear" w:color="auto" w:fill="C0C0C0"/>
          </w:tcPr>
          <w:p w14:paraId="2852CB58" w14:textId="77777777" w:rsidR="00F45C5B" w:rsidRPr="0016361A" w:rsidRDefault="00F45C5B" w:rsidP="00490136">
            <w:pPr>
              <w:pStyle w:val="TAH"/>
            </w:pPr>
            <w:r w:rsidRPr="0016361A">
              <w:t>Cardinality</w:t>
            </w:r>
          </w:p>
        </w:tc>
        <w:tc>
          <w:tcPr>
            <w:tcW w:w="2794" w:type="pct"/>
            <w:shd w:val="clear" w:color="auto" w:fill="C0C0C0"/>
            <w:vAlign w:val="center"/>
          </w:tcPr>
          <w:p w14:paraId="0B4FA898" w14:textId="77777777" w:rsidR="00F45C5B" w:rsidRPr="0016361A" w:rsidRDefault="00F45C5B" w:rsidP="00490136">
            <w:pPr>
              <w:pStyle w:val="TAH"/>
            </w:pPr>
            <w:r w:rsidRPr="0016361A">
              <w:t>Description</w:t>
            </w:r>
          </w:p>
        </w:tc>
      </w:tr>
      <w:tr w:rsidR="00F45C5B" w:rsidRPr="00B54FF5" w14:paraId="5193B98A" w14:textId="77777777" w:rsidTr="00490136">
        <w:trPr>
          <w:jc w:val="center"/>
        </w:trPr>
        <w:tc>
          <w:tcPr>
            <w:tcW w:w="734" w:type="pct"/>
            <w:shd w:val="clear" w:color="auto" w:fill="auto"/>
            <w:vAlign w:val="center"/>
          </w:tcPr>
          <w:p w14:paraId="41E52D6B" w14:textId="77777777" w:rsidR="00F45C5B" w:rsidRPr="0016361A" w:rsidRDefault="00F45C5B" w:rsidP="00490136">
            <w:pPr>
              <w:pStyle w:val="TAL"/>
            </w:pPr>
            <w:r>
              <w:t>Location</w:t>
            </w:r>
            <w:r w:rsidRPr="0016361A">
              <w:t xml:space="preserve"> </w:t>
            </w:r>
          </w:p>
        </w:tc>
        <w:tc>
          <w:tcPr>
            <w:tcW w:w="662" w:type="pct"/>
            <w:vAlign w:val="center"/>
          </w:tcPr>
          <w:p w14:paraId="100C2875" w14:textId="77777777" w:rsidR="00F45C5B" w:rsidRPr="0016361A" w:rsidRDefault="00F45C5B" w:rsidP="00490136">
            <w:pPr>
              <w:pStyle w:val="TAL"/>
            </w:pPr>
            <w:r>
              <w:t>string</w:t>
            </w:r>
          </w:p>
        </w:tc>
        <w:tc>
          <w:tcPr>
            <w:tcW w:w="220" w:type="pct"/>
            <w:vAlign w:val="center"/>
          </w:tcPr>
          <w:p w14:paraId="3D78C807" w14:textId="77777777" w:rsidR="00F45C5B" w:rsidRPr="0016361A" w:rsidRDefault="00F45C5B" w:rsidP="00490136">
            <w:pPr>
              <w:pStyle w:val="TAC"/>
            </w:pPr>
            <w:r>
              <w:t>M</w:t>
            </w:r>
          </w:p>
        </w:tc>
        <w:tc>
          <w:tcPr>
            <w:tcW w:w="590" w:type="pct"/>
            <w:vAlign w:val="center"/>
          </w:tcPr>
          <w:p w14:paraId="5D9E7EDF" w14:textId="77777777" w:rsidR="00F45C5B" w:rsidRPr="0016361A" w:rsidRDefault="00F45C5B" w:rsidP="00E822BF">
            <w:pPr>
              <w:pStyle w:val="TAC"/>
            </w:pPr>
            <w:bookmarkStart w:id="273" w:name="_MCCTEMPBM_CRPT90430012___4"/>
            <w:r>
              <w:t>1</w:t>
            </w:r>
            <w:bookmarkEnd w:id="273"/>
          </w:p>
        </w:tc>
        <w:tc>
          <w:tcPr>
            <w:tcW w:w="2794" w:type="pct"/>
            <w:shd w:val="clear" w:color="auto" w:fill="auto"/>
            <w:vAlign w:val="center"/>
          </w:tcPr>
          <w:p w14:paraId="2476120C" w14:textId="77777777" w:rsidR="00F45C5B" w:rsidRDefault="00F45C5B" w:rsidP="00490136">
            <w:pPr>
              <w:pStyle w:val="TAL"/>
            </w:pPr>
            <w:r>
              <w:t>Contains the URI of the newly created resource, according to the structure:</w:t>
            </w:r>
          </w:p>
          <w:p w14:paraId="609F1273" w14:textId="77777777" w:rsidR="00F45C5B" w:rsidRPr="0016361A" w:rsidRDefault="00F45C5B" w:rsidP="00490136">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B41D553" w14:textId="77777777" w:rsidR="00F45C5B" w:rsidRPr="00A04126" w:rsidRDefault="00F45C5B" w:rsidP="00F45C5B"/>
    <w:p w14:paraId="17A1A41A" w14:textId="77777777" w:rsidR="00F45C5B" w:rsidRDefault="00F45C5B" w:rsidP="00F45C5B">
      <w:pPr>
        <w:pStyle w:val="H6"/>
      </w:pPr>
      <w:r>
        <w:t>6.1.1.3.4.4</w:t>
      </w:r>
      <w:r>
        <w:tab/>
        <w:t>Resource Custom Operations</w:t>
      </w:r>
    </w:p>
    <w:p w14:paraId="19888297" w14:textId="6ACAE36E" w:rsidR="00F45C5B" w:rsidRDefault="00F45C5B" w:rsidP="00F45C5B">
      <w:r w:rsidRPr="00585CA6">
        <w:t>There are no resource custom operations defined for this resource in this release of the specification.</w:t>
      </w:r>
    </w:p>
    <w:p w14:paraId="41E57249" w14:textId="77777777" w:rsidR="00F45C5B" w:rsidRDefault="00F45C5B" w:rsidP="00F45C5B">
      <w:pPr>
        <w:pStyle w:val="Heading5"/>
      </w:pPr>
      <w:bookmarkStart w:id="274" w:name="_Toc199274484"/>
      <w:r>
        <w:t>6.1.1.3.</w:t>
      </w:r>
      <w:r w:rsidRPr="00F45C5B">
        <w:t>5</w:t>
      </w:r>
      <w:r>
        <w:tab/>
        <w:t>Resource: Individual Spatial Anchors Subscription</w:t>
      </w:r>
      <w:bookmarkEnd w:id="274"/>
    </w:p>
    <w:p w14:paraId="1A5E33E9" w14:textId="77777777" w:rsidR="00F45C5B" w:rsidRDefault="00F45C5B" w:rsidP="00F45C5B">
      <w:pPr>
        <w:pStyle w:val="H6"/>
      </w:pPr>
      <w:r>
        <w:t>6.1.1.3.5.1</w:t>
      </w:r>
      <w:r>
        <w:tab/>
        <w:t>Description</w:t>
      </w:r>
    </w:p>
    <w:p w14:paraId="2AFA3FDF" w14:textId="77777777" w:rsidR="00F45C5B" w:rsidRPr="00AD3B51" w:rsidRDefault="00F45C5B" w:rsidP="00F45C5B">
      <w:pPr>
        <w:rPr>
          <w:lang w:eastAsia="zh-CN"/>
        </w:rPr>
      </w:pPr>
      <w:r>
        <w:rPr>
          <w:lang w:eastAsia="zh-CN"/>
        </w:rPr>
        <w:t>This resource represents an Individual Spatial Anchor</w:t>
      </w:r>
      <w:r>
        <w:t xml:space="preserve">s Subscription </w:t>
      </w:r>
      <w:r>
        <w:rPr>
          <w:lang w:eastAsia="zh-CN"/>
        </w:rPr>
        <w:t>managed by the SAn Server.</w:t>
      </w:r>
    </w:p>
    <w:p w14:paraId="5D7119C3" w14:textId="77777777" w:rsidR="00F45C5B" w:rsidRDefault="00F45C5B" w:rsidP="00F45C5B">
      <w:pPr>
        <w:pStyle w:val="H6"/>
      </w:pPr>
      <w:r>
        <w:t>6.1.1.3.5.2</w:t>
      </w:r>
      <w:r>
        <w:tab/>
        <w:t>Resource Definition</w:t>
      </w:r>
    </w:p>
    <w:p w14:paraId="56F6402E" w14:textId="77777777" w:rsidR="00F45C5B" w:rsidRDefault="00F45C5B" w:rsidP="00F45C5B">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0090598" w14:textId="77777777" w:rsidR="00F45C5B" w:rsidRDefault="00F45C5B" w:rsidP="00F45C5B">
      <w:pPr>
        <w:rPr>
          <w:rFonts w:ascii="Arial" w:hAnsi="Arial" w:cs="Arial"/>
        </w:rPr>
      </w:pPr>
      <w:r w:rsidRPr="00F112E4">
        <w:t>This resource shall support the resource URI variables defined in table </w:t>
      </w:r>
      <w:r>
        <w:t>6.1.1</w:t>
      </w:r>
      <w:r w:rsidRPr="00F112E4">
        <w:t>.3.</w:t>
      </w:r>
      <w:r>
        <w:t>5</w:t>
      </w:r>
      <w:r w:rsidRPr="00F112E4">
        <w:t>.2-1.</w:t>
      </w:r>
    </w:p>
    <w:p w14:paraId="35286CBD" w14:textId="77777777" w:rsidR="00F45C5B" w:rsidRDefault="00F45C5B" w:rsidP="00F45C5B">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pPr>
            <w:r w:rsidRPr="0016361A">
              <w:t>Definition</w:t>
            </w:r>
          </w:p>
        </w:tc>
      </w:tr>
      <w:tr w:rsidR="00F45C5B" w:rsidRPr="00B54FF5" w14:paraId="43F6F20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r w:rsidR="00F45C5B" w:rsidRPr="00B54FF5" w14:paraId="33633D09"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pPr>
            <w:r>
              <w:t>anchorsSubId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pPr>
            <w:r w:rsidRPr="00585CA6">
              <w:t xml:space="preserve">Represents the identifier of the "Individual </w:t>
            </w:r>
            <w:r>
              <w:rPr>
                <w:lang w:eastAsia="zh-CN"/>
              </w:rPr>
              <w:t>Spatial Anchor</w:t>
            </w:r>
            <w:r>
              <w:t>s Subscription</w:t>
            </w:r>
            <w:r w:rsidRPr="00585CA6">
              <w:t>" resource.</w:t>
            </w:r>
          </w:p>
        </w:tc>
      </w:tr>
    </w:tbl>
    <w:p w14:paraId="0129555F" w14:textId="77777777" w:rsidR="00F45C5B" w:rsidRPr="00384E92" w:rsidRDefault="00F45C5B" w:rsidP="00F45C5B"/>
    <w:p w14:paraId="29BCBB7C" w14:textId="77777777" w:rsidR="00F45C5B" w:rsidRDefault="00F45C5B" w:rsidP="00F45C5B">
      <w:pPr>
        <w:pStyle w:val="H6"/>
      </w:pPr>
      <w:r>
        <w:t>6.1.1.3.5.3</w:t>
      </w:r>
      <w:r>
        <w:tab/>
        <w:t>Resource Standard Methods</w:t>
      </w:r>
    </w:p>
    <w:p w14:paraId="487150B3" w14:textId="77777777" w:rsidR="00F45C5B" w:rsidRDefault="00F45C5B" w:rsidP="00F45C5B">
      <w:pPr>
        <w:pStyle w:val="H6"/>
      </w:pPr>
      <w:r>
        <w:t>6.1.1.3.5.3.1</w:t>
      </w:r>
      <w:r>
        <w:tab/>
        <w:t>GET</w:t>
      </w:r>
    </w:p>
    <w:p w14:paraId="3E31C166" w14:textId="77777777" w:rsidR="00F45C5B" w:rsidRPr="00585CA6" w:rsidRDefault="00F45C5B" w:rsidP="00F45C5B">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15D54A76" w14:textId="77777777" w:rsidR="00F45C5B" w:rsidRPr="00585CA6" w:rsidRDefault="00F45C5B" w:rsidP="00F45C5B">
      <w:r w:rsidRPr="00585CA6">
        <w:t>This method shall support the URI query parameters specified in table </w:t>
      </w:r>
      <w:r>
        <w:rPr>
          <w:lang w:eastAsia="zh-CN"/>
        </w:rPr>
        <w:t>6.1.1.3.5.3.1</w:t>
      </w:r>
      <w:r w:rsidRPr="00585CA6">
        <w:t>-1.</w:t>
      </w:r>
    </w:p>
    <w:p w14:paraId="329653A1" w14:textId="77777777" w:rsidR="00F45C5B" w:rsidRPr="00585CA6" w:rsidRDefault="00F45C5B" w:rsidP="00F45C5B">
      <w:pPr>
        <w:pStyle w:val="TH"/>
        <w:rPr>
          <w:rFonts w:cs="Arial"/>
        </w:rPr>
      </w:pPr>
      <w:r w:rsidRPr="00585CA6">
        <w:t>Table </w:t>
      </w:r>
      <w:r>
        <w:rPr>
          <w:lang w:eastAsia="zh-CN"/>
        </w:rPr>
        <w:t>6.1.1.3.5.3.1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pPr>
            <w:r w:rsidRPr="00585CA6">
              <w:t>Name</w:t>
            </w:r>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pPr>
            <w:r w:rsidRPr="00585CA6">
              <w:t>Data type</w:t>
            </w:r>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pPr>
            <w:r w:rsidRPr="00585CA6">
              <w:t>P</w:t>
            </w:r>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pPr>
            <w:r w:rsidRPr="00585CA6">
              <w:t>Cardinality</w:t>
            </w:r>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pPr>
            <w:r w:rsidRPr="00585CA6">
              <w:t>Description</w:t>
            </w:r>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pPr>
            <w:r w:rsidRPr="00585CA6">
              <w:t>Applicability</w:t>
            </w:r>
          </w:p>
        </w:tc>
      </w:tr>
      <w:tr w:rsidR="00F45C5B" w:rsidRPr="00585CA6" w14:paraId="67BFDE5E" w14:textId="77777777" w:rsidTr="00490136">
        <w:trPr>
          <w:jc w:val="center"/>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pPr>
            <w:r w:rsidRPr="00585CA6">
              <w:t>n/a</w:t>
            </w:r>
          </w:p>
        </w:tc>
        <w:tc>
          <w:tcPr>
            <w:tcW w:w="731" w:type="pct"/>
            <w:tcBorders>
              <w:top w:val="single" w:sz="6" w:space="0" w:color="auto"/>
            </w:tcBorders>
            <w:vAlign w:val="center"/>
          </w:tcPr>
          <w:p w14:paraId="7700E4B3" w14:textId="77777777" w:rsidR="00F45C5B" w:rsidRPr="00585CA6" w:rsidRDefault="00F45C5B" w:rsidP="00490136">
            <w:pPr>
              <w:pStyle w:val="TAL"/>
            </w:pPr>
          </w:p>
        </w:tc>
        <w:tc>
          <w:tcPr>
            <w:tcW w:w="215" w:type="pct"/>
            <w:tcBorders>
              <w:top w:val="single" w:sz="6" w:space="0" w:color="auto"/>
            </w:tcBorders>
            <w:vAlign w:val="center"/>
          </w:tcPr>
          <w:p w14:paraId="7852A80D" w14:textId="77777777" w:rsidR="00F45C5B" w:rsidRPr="00585CA6" w:rsidRDefault="00F45C5B" w:rsidP="00490136">
            <w:pPr>
              <w:pStyle w:val="TAC"/>
            </w:pPr>
          </w:p>
        </w:tc>
        <w:tc>
          <w:tcPr>
            <w:tcW w:w="580" w:type="pct"/>
            <w:tcBorders>
              <w:top w:val="single" w:sz="6" w:space="0" w:color="auto"/>
            </w:tcBorders>
            <w:vAlign w:val="center"/>
          </w:tcPr>
          <w:p w14:paraId="1605F2D6" w14:textId="77777777" w:rsidR="00F45C5B" w:rsidRPr="00585CA6" w:rsidRDefault="00F45C5B" w:rsidP="00490136">
            <w:pPr>
              <w:pStyle w:val="TAC"/>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pPr>
          </w:p>
        </w:tc>
        <w:tc>
          <w:tcPr>
            <w:tcW w:w="796" w:type="pct"/>
            <w:tcBorders>
              <w:top w:val="single" w:sz="6" w:space="0" w:color="auto"/>
            </w:tcBorders>
            <w:vAlign w:val="center"/>
          </w:tcPr>
          <w:p w14:paraId="5CE8BDA2" w14:textId="77777777" w:rsidR="00F45C5B" w:rsidRPr="00585CA6" w:rsidRDefault="00F45C5B" w:rsidP="00490136">
            <w:pPr>
              <w:pStyle w:val="TAL"/>
            </w:pPr>
          </w:p>
        </w:tc>
      </w:tr>
    </w:tbl>
    <w:p w14:paraId="46C2B947" w14:textId="77777777" w:rsidR="00F45C5B" w:rsidRPr="00585CA6" w:rsidRDefault="00F45C5B" w:rsidP="00F45C5B"/>
    <w:p w14:paraId="374ABFAC" w14:textId="77777777" w:rsidR="00F45C5B" w:rsidRPr="00585CA6" w:rsidRDefault="00F45C5B" w:rsidP="00F45C5B">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p>
    <w:p w14:paraId="49A7EC05" w14:textId="77777777" w:rsidR="00F45C5B" w:rsidRPr="00585CA6" w:rsidRDefault="00F45C5B" w:rsidP="00F45C5B">
      <w:pPr>
        <w:pStyle w:val="TH"/>
      </w:pPr>
      <w:r w:rsidRPr="00585CA6">
        <w:t>Table </w:t>
      </w:r>
      <w:r>
        <w:rPr>
          <w:lang w:eastAsia="zh-CN"/>
        </w:rPr>
        <w:t>6.1.1.3.5.3.1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pPr>
            <w:r w:rsidRPr="00585CA6">
              <w:t>Data type</w:t>
            </w:r>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pPr>
            <w:r w:rsidRPr="00585CA6">
              <w:t>P</w:t>
            </w:r>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pPr>
            <w:r w:rsidRPr="00585CA6">
              <w:t>Cardinality</w:t>
            </w:r>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pPr>
            <w:r w:rsidRPr="00585CA6">
              <w:t>Description</w:t>
            </w:r>
          </w:p>
        </w:tc>
      </w:tr>
      <w:tr w:rsidR="00F45C5B" w:rsidRPr="00585CA6" w14:paraId="3C9B66F9" w14:textId="77777777" w:rsidTr="00490136">
        <w:trPr>
          <w:jc w:val="center"/>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pPr>
            <w:r w:rsidRPr="00585CA6">
              <w:t>n/a</w:t>
            </w:r>
          </w:p>
        </w:tc>
        <w:tc>
          <w:tcPr>
            <w:tcW w:w="425" w:type="dxa"/>
            <w:tcBorders>
              <w:top w:val="single" w:sz="6" w:space="0" w:color="auto"/>
            </w:tcBorders>
            <w:vAlign w:val="center"/>
          </w:tcPr>
          <w:p w14:paraId="0233FD22" w14:textId="77777777" w:rsidR="00F45C5B" w:rsidRPr="00585CA6" w:rsidRDefault="00F45C5B" w:rsidP="00490136">
            <w:pPr>
              <w:pStyle w:val="TAC"/>
            </w:pPr>
          </w:p>
        </w:tc>
        <w:tc>
          <w:tcPr>
            <w:tcW w:w="1276" w:type="dxa"/>
            <w:tcBorders>
              <w:top w:val="single" w:sz="6" w:space="0" w:color="auto"/>
            </w:tcBorders>
            <w:vAlign w:val="center"/>
          </w:tcPr>
          <w:p w14:paraId="1F82B880" w14:textId="77777777" w:rsidR="00F45C5B" w:rsidRPr="00585CA6" w:rsidRDefault="00F45C5B" w:rsidP="00490136">
            <w:pPr>
              <w:pStyle w:val="TAC"/>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pPr>
          </w:p>
        </w:tc>
      </w:tr>
    </w:tbl>
    <w:p w14:paraId="30CA360D" w14:textId="77777777" w:rsidR="00F45C5B" w:rsidRPr="00585CA6" w:rsidRDefault="00F45C5B" w:rsidP="00F45C5B"/>
    <w:p w14:paraId="58885129" w14:textId="77777777" w:rsidR="00F45C5B" w:rsidRPr="00585CA6" w:rsidRDefault="00F45C5B" w:rsidP="00F45C5B">
      <w:pPr>
        <w:pStyle w:val="TH"/>
      </w:pPr>
      <w:r w:rsidRPr="00585CA6">
        <w:lastRenderedPageBreak/>
        <w:t>Table </w:t>
      </w:r>
      <w:r>
        <w:rPr>
          <w:lang w:eastAsia="zh-CN"/>
        </w:rPr>
        <w:t>6.1.1.3.5.3.1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pPr>
            <w:r w:rsidRPr="00585CA6">
              <w:t>Data type</w:t>
            </w:r>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pPr>
            <w:r w:rsidRPr="00585CA6">
              <w:t>P</w:t>
            </w:r>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pPr>
            <w:r w:rsidRPr="00585CA6">
              <w:t>Cardinality</w:t>
            </w:r>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pPr>
            <w:r w:rsidRPr="00585CA6">
              <w:t>Response</w:t>
            </w:r>
          </w:p>
          <w:p w14:paraId="22158F40" w14:textId="77777777" w:rsidR="00F45C5B" w:rsidRPr="00585CA6" w:rsidRDefault="00F45C5B" w:rsidP="00490136">
            <w:pPr>
              <w:pStyle w:val="TAH"/>
            </w:pPr>
            <w:r w:rsidRPr="00585CA6">
              <w:t>codes</w:t>
            </w:r>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pPr>
            <w:r w:rsidRPr="00585CA6">
              <w:t>Description</w:t>
            </w:r>
          </w:p>
        </w:tc>
      </w:tr>
      <w:tr w:rsidR="00F45C5B" w:rsidRPr="00585CA6" w14:paraId="442A2FF9" w14:textId="77777777" w:rsidTr="00490136">
        <w:trPr>
          <w:jc w:val="center"/>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pPr>
            <w:r>
              <w:t>SpatialAnchorsSub</w:t>
            </w:r>
          </w:p>
        </w:tc>
        <w:tc>
          <w:tcPr>
            <w:tcW w:w="221" w:type="pct"/>
            <w:tcBorders>
              <w:top w:val="single" w:sz="6" w:space="0" w:color="auto"/>
            </w:tcBorders>
            <w:vAlign w:val="center"/>
          </w:tcPr>
          <w:p w14:paraId="413E1483" w14:textId="77777777" w:rsidR="00F45C5B" w:rsidRPr="00585CA6" w:rsidRDefault="00F45C5B" w:rsidP="00490136">
            <w:pPr>
              <w:pStyle w:val="TAC"/>
            </w:pPr>
            <w:r w:rsidRPr="00585CA6">
              <w:t>M</w:t>
            </w:r>
          </w:p>
        </w:tc>
        <w:tc>
          <w:tcPr>
            <w:tcW w:w="589" w:type="pct"/>
            <w:tcBorders>
              <w:top w:val="single" w:sz="6" w:space="0" w:color="auto"/>
            </w:tcBorders>
            <w:vAlign w:val="center"/>
          </w:tcPr>
          <w:p w14:paraId="05A5AA74" w14:textId="77777777" w:rsidR="00F45C5B" w:rsidRPr="00585CA6" w:rsidRDefault="00F45C5B" w:rsidP="00490136">
            <w:pPr>
              <w:pStyle w:val="TAC"/>
            </w:pPr>
            <w:r w:rsidRPr="00585CA6">
              <w:t>1</w:t>
            </w:r>
          </w:p>
        </w:tc>
        <w:tc>
          <w:tcPr>
            <w:tcW w:w="737" w:type="pct"/>
            <w:tcBorders>
              <w:top w:val="single" w:sz="6" w:space="0" w:color="auto"/>
            </w:tcBorders>
            <w:vAlign w:val="center"/>
          </w:tcPr>
          <w:p w14:paraId="3F88D4D8" w14:textId="77777777" w:rsidR="00F45C5B" w:rsidRPr="00585CA6" w:rsidRDefault="00F45C5B" w:rsidP="00490136">
            <w:pPr>
              <w:pStyle w:val="TAL"/>
            </w:pPr>
            <w:r w:rsidRPr="00585CA6">
              <w:t>200 OK</w:t>
            </w:r>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pPr>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p>
        </w:tc>
      </w:tr>
      <w:tr w:rsidR="00F45C5B" w:rsidRPr="00585CA6" w14:paraId="22DF0E52" w14:textId="77777777" w:rsidTr="00490136">
        <w:trPr>
          <w:jc w:val="center"/>
        </w:trPr>
        <w:tc>
          <w:tcPr>
            <w:tcW w:w="1101" w:type="pct"/>
            <w:shd w:val="clear" w:color="auto" w:fill="auto"/>
            <w:vAlign w:val="center"/>
          </w:tcPr>
          <w:p w14:paraId="217F4A30" w14:textId="77777777" w:rsidR="00F45C5B" w:rsidRPr="00585CA6" w:rsidRDefault="00F45C5B" w:rsidP="00490136">
            <w:pPr>
              <w:pStyle w:val="TAL"/>
            </w:pPr>
            <w:r w:rsidRPr="00585CA6">
              <w:t>n/a</w:t>
            </w:r>
          </w:p>
        </w:tc>
        <w:tc>
          <w:tcPr>
            <w:tcW w:w="221" w:type="pct"/>
            <w:vAlign w:val="center"/>
          </w:tcPr>
          <w:p w14:paraId="2B4DC80A" w14:textId="77777777" w:rsidR="00F45C5B" w:rsidRPr="00585CA6" w:rsidRDefault="00F45C5B" w:rsidP="00490136">
            <w:pPr>
              <w:pStyle w:val="TAC"/>
            </w:pPr>
          </w:p>
        </w:tc>
        <w:tc>
          <w:tcPr>
            <w:tcW w:w="589" w:type="pct"/>
            <w:vAlign w:val="center"/>
          </w:tcPr>
          <w:p w14:paraId="61FFEEBD" w14:textId="77777777" w:rsidR="00F45C5B" w:rsidRPr="00585CA6" w:rsidRDefault="00F45C5B" w:rsidP="00490136">
            <w:pPr>
              <w:pStyle w:val="TAC"/>
            </w:pPr>
          </w:p>
        </w:tc>
        <w:tc>
          <w:tcPr>
            <w:tcW w:w="737" w:type="pct"/>
            <w:vAlign w:val="center"/>
          </w:tcPr>
          <w:p w14:paraId="3276B0F6" w14:textId="77777777" w:rsidR="00F45C5B" w:rsidRPr="00585CA6" w:rsidRDefault="00F45C5B" w:rsidP="00490136">
            <w:pPr>
              <w:pStyle w:val="TAL"/>
            </w:pPr>
            <w:r w:rsidRPr="00585CA6">
              <w:t>307 Temporary Redirect</w:t>
            </w:r>
          </w:p>
        </w:tc>
        <w:tc>
          <w:tcPr>
            <w:tcW w:w="2352" w:type="pct"/>
            <w:shd w:val="clear" w:color="auto" w:fill="auto"/>
            <w:vAlign w:val="center"/>
          </w:tcPr>
          <w:p w14:paraId="0E6FA137" w14:textId="77777777" w:rsidR="00F45C5B" w:rsidRPr="00585CA6" w:rsidRDefault="00F45C5B" w:rsidP="00490136">
            <w:pPr>
              <w:pStyle w:val="TAL"/>
            </w:pPr>
            <w:r w:rsidRPr="00585CA6">
              <w:t>Temporary redirection.</w:t>
            </w:r>
          </w:p>
          <w:p w14:paraId="6B887845" w14:textId="77777777" w:rsidR="00F45C5B" w:rsidRPr="00585CA6" w:rsidRDefault="00F45C5B" w:rsidP="00490136">
            <w:pPr>
              <w:pStyle w:val="TAL"/>
            </w:pPr>
          </w:p>
          <w:p w14:paraId="6D7ADF3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DD2D77E" w14:textId="77777777" w:rsidR="00F45C5B" w:rsidRPr="00585CA6" w:rsidRDefault="00F45C5B" w:rsidP="00490136">
            <w:pPr>
              <w:pStyle w:val="TAL"/>
            </w:pPr>
          </w:p>
          <w:p w14:paraId="3CA1B665" w14:textId="77777777" w:rsidR="00F45C5B" w:rsidRPr="00585CA6" w:rsidRDefault="00F45C5B" w:rsidP="00490136">
            <w:pPr>
              <w:pStyle w:val="TAL"/>
            </w:pPr>
            <w:r w:rsidRPr="00585CA6">
              <w:t>Redirection handling is described in clause 5.2.10 of 3GPP TS 29.122 [2].</w:t>
            </w:r>
          </w:p>
        </w:tc>
      </w:tr>
      <w:tr w:rsidR="00F45C5B" w:rsidRPr="00585CA6" w14:paraId="7D4FC02F" w14:textId="77777777" w:rsidTr="00490136">
        <w:trPr>
          <w:jc w:val="center"/>
        </w:trPr>
        <w:tc>
          <w:tcPr>
            <w:tcW w:w="1101" w:type="pct"/>
            <w:shd w:val="clear" w:color="auto" w:fill="auto"/>
            <w:vAlign w:val="center"/>
          </w:tcPr>
          <w:p w14:paraId="62351A28" w14:textId="77777777" w:rsidR="00F45C5B" w:rsidRPr="00585CA6" w:rsidRDefault="00F45C5B" w:rsidP="00490136">
            <w:pPr>
              <w:pStyle w:val="TAL"/>
            </w:pPr>
            <w:r w:rsidRPr="00585CA6">
              <w:rPr>
                <w:lang w:eastAsia="zh-CN"/>
              </w:rPr>
              <w:t>n/a</w:t>
            </w:r>
          </w:p>
        </w:tc>
        <w:tc>
          <w:tcPr>
            <w:tcW w:w="221" w:type="pct"/>
            <w:vAlign w:val="center"/>
          </w:tcPr>
          <w:p w14:paraId="2A395D7B" w14:textId="77777777" w:rsidR="00F45C5B" w:rsidRPr="00585CA6" w:rsidRDefault="00F45C5B" w:rsidP="00490136">
            <w:pPr>
              <w:pStyle w:val="TAC"/>
            </w:pPr>
          </w:p>
        </w:tc>
        <w:tc>
          <w:tcPr>
            <w:tcW w:w="589" w:type="pct"/>
            <w:vAlign w:val="center"/>
          </w:tcPr>
          <w:p w14:paraId="75C3EF34" w14:textId="77777777" w:rsidR="00F45C5B" w:rsidRPr="00585CA6" w:rsidRDefault="00F45C5B" w:rsidP="00490136">
            <w:pPr>
              <w:pStyle w:val="TAC"/>
            </w:pPr>
          </w:p>
        </w:tc>
        <w:tc>
          <w:tcPr>
            <w:tcW w:w="737" w:type="pct"/>
            <w:vAlign w:val="center"/>
          </w:tcPr>
          <w:p w14:paraId="78BC8E94" w14:textId="77777777" w:rsidR="00F45C5B" w:rsidRPr="00585CA6" w:rsidRDefault="00F45C5B" w:rsidP="00490136">
            <w:pPr>
              <w:pStyle w:val="TAL"/>
            </w:pPr>
            <w:r w:rsidRPr="00585CA6">
              <w:t>308 Permanent Redirect</w:t>
            </w:r>
          </w:p>
        </w:tc>
        <w:tc>
          <w:tcPr>
            <w:tcW w:w="2352" w:type="pct"/>
            <w:shd w:val="clear" w:color="auto" w:fill="auto"/>
            <w:vAlign w:val="center"/>
          </w:tcPr>
          <w:p w14:paraId="74B6CB28" w14:textId="77777777" w:rsidR="00F45C5B" w:rsidRPr="00585CA6" w:rsidRDefault="00F45C5B" w:rsidP="00490136">
            <w:pPr>
              <w:pStyle w:val="TAL"/>
            </w:pPr>
            <w:r w:rsidRPr="00585CA6">
              <w:t>Permanent redirection.</w:t>
            </w:r>
          </w:p>
          <w:p w14:paraId="239CC66D" w14:textId="77777777" w:rsidR="00F45C5B" w:rsidRPr="00585CA6" w:rsidRDefault="00F45C5B" w:rsidP="00490136">
            <w:pPr>
              <w:pStyle w:val="TAL"/>
            </w:pPr>
          </w:p>
          <w:p w14:paraId="5075180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37282CAC" w14:textId="77777777" w:rsidR="00F45C5B" w:rsidRPr="00585CA6" w:rsidRDefault="00F45C5B" w:rsidP="00490136">
            <w:pPr>
              <w:pStyle w:val="TAL"/>
            </w:pPr>
          </w:p>
          <w:p w14:paraId="1B4691B0" w14:textId="77777777" w:rsidR="00F45C5B" w:rsidRPr="00585CA6" w:rsidRDefault="00F45C5B" w:rsidP="00490136">
            <w:pPr>
              <w:pStyle w:val="TAL"/>
            </w:pPr>
            <w:r w:rsidRPr="00585CA6">
              <w:t>Redirection handling is described in clause 5.2.10 of 3GPP TS 29.122 [2].</w:t>
            </w:r>
          </w:p>
        </w:tc>
      </w:tr>
      <w:tr w:rsidR="00F45C5B" w:rsidRPr="00585CA6" w14:paraId="70C3A480" w14:textId="77777777" w:rsidTr="00490136">
        <w:trPr>
          <w:jc w:val="center"/>
        </w:trPr>
        <w:tc>
          <w:tcPr>
            <w:tcW w:w="5000" w:type="pct"/>
            <w:gridSpan w:val="5"/>
            <w:shd w:val="clear" w:color="auto" w:fill="auto"/>
            <w:vAlign w:val="center"/>
          </w:tcPr>
          <w:p w14:paraId="778CD491" w14:textId="77777777" w:rsidR="00F45C5B" w:rsidRPr="00585CA6" w:rsidRDefault="00F45C5B" w:rsidP="0049013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C8ABD03" w14:textId="77777777" w:rsidR="00F45C5B" w:rsidRPr="00585CA6" w:rsidRDefault="00F45C5B" w:rsidP="00F45C5B"/>
    <w:p w14:paraId="1181CEF8" w14:textId="77777777" w:rsidR="00F45C5B" w:rsidRPr="00585CA6" w:rsidRDefault="00F45C5B" w:rsidP="00F45C5B">
      <w:pPr>
        <w:pStyle w:val="TH"/>
      </w:pPr>
      <w:r w:rsidRPr="00585CA6">
        <w:t>Table </w:t>
      </w:r>
      <w:r>
        <w:rPr>
          <w:lang w:eastAsia="zh-CN"/>
        </w:rPr>
        <w:t>6.1.1.3.5.3.1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trPr>
        <w:tc>
          <w:tcPr>
            <w:tcW w:w="824" w:type="pct"/>
            <w:shd w:val="clear" w:color="auto" w:fill="C0C0C0"/>
            <w:vAlign w:val="center"/>
          </w:tcPr>
          <w:p w14:paraId="3BEDC062" w14:textId="77777777" w:rsidR="00F45C5B" w:rsidRPr="00585CA6" w:rsidRDefault="00F45C5B" w:rsidP="00490136">
            <w:pPr>
              <w:pStyle w:val="TAH"/>
            </w:pPr>
            <w:r w:rsidRPr="00585CA6">
              <w:t>Name</w:t>
            </w:r>
          </w:p>
        </w:tc>
        <w:tc>
          <w:tcPr>
            <w:tcW w:w="732" w:type="pct"/>
            <w:shd w:val="clear" w:color="auto" w:fill="C0C0C0"/>
            <w:vAlign w:val="center"/>
          </w:tcPr>
          <w:p w14:paraId="2AFA4399" w14:textId="77777777" w:rsidR="00F45C5B" w:rsidRPr="00585CA6" w:rsidRDefault="00F45C5B" w:rsidP="00490136">
            <w:pPr>
              <w:pStyle w:val="TAH"/>
            </w:pPr>
            <w:r w:rsidRPr="00585CA6">
              <w:t>Data type</w:t>
            </w:r>
          </w:p>
        </w:tc>
        <w:tc>
          <w:tcPr>
            <w:tcW w:w="217" w:type="pct"/>
            <w:shd w:val="clear" w:color="auto" w:fill="C0C0C0"/>
            <w:vAlign w:val="center"/>
          </w:tcPr>
          <w:p w14:paraId="5E000FCF" w14:textId="77777777" w:rsidR="00F45C5B" w:rsidRPr="00585CA6" w:rsidRDefault="00F45C5B" w:rsidP="00490136">
            <w:pPr>
              <w:pStyle w:val="TAH"/>
            </w:pPr>
            <w:r w:rsidRPr="00585CA6">
              <w:t>P</w:t>
            </w:r>
          </w:p>
        </w:tc>
        <w:tc>
          <w:tcPr>
            <w:tcW w:w="581" w:type="pct"/>
            <w:shd w:val="clear" w:color="auto" w:fill="C0C0C0"/>
            <w:vAlign w:val="center"/>
          </w:tcPr>
          <w:p w14:paraId="436B6020" w14:textId="77777777" w:rsidR="00F45C5B" w:rsidRPr="00585CA6" w:rsidRDefault="00F45C5B" w:rsidP="00490136">
            <w:pPr>
              <w:pStyle w:val="TAH"/>
            </w:pPr>
            <w:r w:rsidRPr="00585CA6">
              <w:t>Cardinality</w:t>
            </w:r>
          </w:p>
        </w:tc>
        <w:tc>
          <w:tcPr>
            <w:tcW w:w="2645" w:type="pct"/>
            <w:shd w:val="clear" w:color="auto" w:fill="C0C0C0"/>
            <w:vAlign w:val="center"/>
          </w:tcPr>
          <w:p w14:paraId="095382FF" w14:textId="77777777" w:rsidR="00F45C5B" w:rsidRPr="00585CA6" w:rsidRDefault="00F45C5B" w:rsidP="00490136">
            <w:pPr>
              <w:pStyle w:val="TAH"/>
            </w:pPr>
            <w:r w:rsidRPr="00585CA6">
              <w:t>Description</w:t>
            </w:r>
          </w:p>
        </w:tc>
      </w:tr>
      <w:tr w:rsidR="00F45C5B" w:rsidRPr="00585CA6" w14:paraId="57D04204" w14:textId="77777777" w:rsidTr="00490136">
        <w:trPr>
          <w:jc w:val="center"/>
        </w:trPr>
        <w:tc>
          <w:tcPr>
            <w:tcW w:w="824" w:type="pct"/>
            <w:shd w:val="clear" w:color="auto" w:fill="auto"/>
            <w:vAlign w:val="center"/>
          </w:tcPr>
          <w:p w14:paraId="01A68BEB" w14:textId="77777777" w:rsidR="00F45C5B" w:rsidRPr="00585CA6" w:rsidRDefault="00F45C5B" w:rsidP="00490136">
            <w:pPr>
              <w:pStyle w:val="TAL"/>
            </w:pPr>
            <w:r w:rsidRPr="00585CA6">
              <w:t>Location</w:t>
            </w:r>
          </w:p>
        </w:tc>
        <w:tc>
          <w:tcPr>
            <w:tcW w:w="732" w:type="pct"/>
            <w:vAlign w:val="center"/>
          </w:tcPr>
          <w:p w14:paraId="6D52783B" w14:textId="77777777" w:rsidR="00F45C5B" w:rsidRPr="00585CA6" w:rsidRDefault="00F45C5B" w:rsidP="00490136">
            <w:pPr>
              <w:pStyle w:val="TAL"/>
            </w:pPr>
            <w:r w:rsidRPr="00585CA6">
              <w:t>string</w:t>
            </w:r>
          </w:p>
        </w:tc>
        <w:tc>
          <w:tcPr>
            <w:tcW w:w="217" w:type="pct"/>
            <w:vAlign w:val="center"/>
          </w:tcPr>
          <w:p w14:paraId="0FDB62AE" w14:textId="77777777" w:rsidR="00F45C5B" w:rsidRPr="00585CA6" w:rsidRDefault="00F45C5B" w:rsidP="00490136">
            <w:pPr>
              <w:pStyle w:val="TAC"/>
            </w:pPr>
            <w:r w:rsidRPr="00585CA6">
              <w:t>M</w:t>
            </w:r>
          </w:p>
        </w:tc>
        <w:tc>
          <w:tcPr>
            <w:tcW w:w="581" w:type="pct"/>
            <w:vAlign w:val="center"/>
          </w:tcPr>
          <w:p w14:paraId="6E6553CC" w14:textId="77777777" w:rsidR="00F45C5B" w:rsidRPr="00585CA6" w:rsidRDefault="00F45C5B" w:rsidP="00490136">
            <w:pPr>
              <w:pStyle w:val="TAC"/>
            </w:pPr>
            <w:r w:rsidRPr="00585CA6">
              <w:t>1</w:t>
            </w:r>
          </w:p>
        </w:tc>
        <w:tc>
          <w:tcPr>
            <w:tcW w:w="2645" w:type="pct"/>
            <w:shd w:val="clear" w:color="auto" w:fill="auto"/>
            <w:vAlign w:val="center"/>
          </w:tcPr>
          <w:p w14:paraId="404CA7DB"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B817BE7" w14:textId="77777777" w:rsidR="00F45C5B" w:rsidRPr="00585CA6" w:rsidRDefault="00F45C5B" w:rsidP="00F45C5B"/>
    <w:p w14:paraId="617B2EB3" w14:textId="77777777" w:rsidR="00F45C5B" w:rsidRPr="00585CA6" w:rsidRDefault="00F45C5B" w:rsidP="00F45C5B">
      <w:pPr>
        <w:pStyle w:val="TH"/>
      </w:pPr>
      <w:r w:rsidRPr="00585CA6">
        <w:t>Table </w:t>
      </w:r>
      <w:r>
        <w:rPr>
          <w:lang w:eastAsia="zh-CN"/>
        </w:rPr>
        <w:t>6.1.1.3.5.3.1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trPr>
        <w:tc>
          <w:tcPr>
            <w:tcW w:w="824" w:type="pct"/>
            <w:shd w:val="clear" w:color="auto" w:fill="C0C0C0"/>
            <w:vAlign w:val="center"/>
          </w:tcPr>
          <w:p w14:paraId="4DBB6484" w14:textId="77777777" w:rsidR="00F45C5B" w:rsidRPr="00585CA6" w:rsidRDefault="00F45C5B" w:rsidP="00490136">
            <w:pPr>
              <w:pStyle w:val="TAH"/>
            </w:pPr>
            <w:r w:rsidRPr="00585CA6">
              <w:t>Name</w:t>
            </w:r>
          </w:p>
        </w:tc>
        <w:tc>
          <w:tcPr>
            <w:tcW w:w="732" w:type="pct"/>
            <w:shd w:val="clear" w:color="auto" w:fill="C0C0C0"/>
            <w:vAlign w:val="center"/>
          </w:tcPr>
          <w:p w14:paraId="290BED7A" w14:textId="77777777" w:rsidR="00F45C5B" w:rsidRPr="00585CA6" w:rsidRDefault="00F45C5B" w:rsidP="00490136">
            <w:pPr>
              <w:pStyle w:val="TAH"/>
            </w:pPr>
            <w:r w:rsidRPr="00585CA6">
              <w:t>Data type</w:t>
            </w:r>
          </w:p>
        </w:tc>
        <w:tc>
          <w:tcPr>
            <w:tcW w:w="217" w:type="pct"/>
            <w:shd w:val="clear" w:color="auto" w:fill="C0C0C0"/>
            <w:vAlign w:val="center"/>
          </w:tcPr>
          <w:p w14:paraId="49A22CC6" w14:textId="77777777" w:rsidR="00F45C5B" w:rsidRPr="00585CA6" w:rsidRDefault="00F45C5B" w:rsidP="00490136">
            <w:pPr>
              <w:pStyle w:val="TAH"/>
            </w:pPr>
            <w:r w:rsidRPr="00585CA6">
              <w:t>P</w:t>
            </w:r>
          </w:p>
        </w:tc>
        <w:tc>
          <w:tcPr>
            <w:tcW w:w="581" w:type="pct"/>
            <w:shd w:val="clear" w:color="auto" w:fill="C0C0C0"/>
            <w:vAlign w:val="center"/>
          </w:tcPr>
          <w:p w14:paraId="6D9C7E65" w14:textId="77777777" w:rsidR="00F45C5B" w:rsidRPr="00585CA6" w:rsidRDefault="00F45C5B" w:rsidP="00490136">
            <w:pPr>
              <w:pStyle w:val="TAH"/>
            </w:pPr>
            <w:r w:rsidRPr="00585CA6">
              <w:t>Cardinality</w:t>
            </w:r>
          </w:p>
        </w:tc>
        <w:tc>
          <w:tcPr>
            <w:tcW w:w="2645" w:type="pct"/>
            <w:shd w:val="clear" w:color="auto" w:fill="C0C0C0"/>
            <w:vAlign w:val="center"/>
          </w:tcPr>
          <w:p w14:paraId="27A9DA0F" w14:textId="77777777" w:rsidR="00F45C5B" w:rsidRPr="00585CA6" w:rsidRDefault="00F45C5B" w:rsidP="00490136">
            <w:pPr>
              <w:pStyle w:val="TAH"/>
            </w:pPr>
            <w:r w:rsidRPr="00585CA6">
              <w:t>Description</w:t>
            </w:r>
          </w:p>
        </w:tc>
      </w:tr>
      <w:tr w:rsidR="00F45C5B" w:rsidRPr="00585CA6" w14:paraId="72C0C859" w14:textId="77777777" w:rsidTr="00490136">
        <w:trPr>
          <w:jc w:val="center"/>
        </w:trPr>
        <w:tc>
          <w:tcPr>
            <w:tcW w:w="824" w:type="pct"/>
            <w:shd w:val="clear" w:color="auto" w:fill="auto"/>
            <w:vAlign w:val="center"/>
          </w:tcPr>
          <w:p w14:paraId="5C957331" w14:textId="77777777" w:rsidR="00F45C5B" w:rsidRPr="00585CA6" w:rsidRDefault="00F45C5B" w:rsidP="00490136">
            <w:pPr>
              <w:pStyle w:val="TAL"/>
            </w:pPr>
            <w:r w:rsidRPr="00585CA6">
              <w:t>Location</w:t>
            </w:r>
          </w:p>
        </w:tc>
        <w:tc>
          <w:tcPr>
            <w:tcW w:w="732" w:type="pct"/>
            <w:vAlign w:val="center"/>
          </w:tcPr>
          <w:p w14:paraId="6C7111D0" w14:textId="77777777" w:rsidR="00F45C5B" w:rsidRPr="00585CA6" w:rsidRDefault="00F45C5B" w:rsidP="00490136">
            <w:pPr>
              <w:pStyle w:val="TAL"/>
            </w:pPr>
            <w:r w:rsidRPr="00585CA6">
              <w:t>string</w:t>
            </w:r>
          </w:p>
        </w:tc>
        <w:tc>
          <w:tcPr>
            <w:tcW w:w="217" w:type="pct"/>
            <w:vAlign w:val="center"/>
          </w:tcPr>
          <w:p w14:paraId="48C551CC" w14:textId="77777777" w:rsidR="00F45C5B" w:rsidRPr="00585CA6" w:rsidRDefault="00F45C5B" w:rsidP="00490136">
            <w:pPr>
              <w:pStyle w:val="TAC"/>
            </w:pPr>
            <w:r w:rsidRPr="00585CA6">
              <w:t>M</w:t>
            </w:r>
          </w:p>
        </w:tc>
        <w:tc>
          <w:tcPr>
            <w:tcW w:w="581" w:type="pct"/>
            <w:vAlign w:val="center"/>
          </w:tcPr>
          <w:p w14:paraId="54DFD50D" w14:textId="77777777" w:rsidR="00F45C5B" w:rsidRPr="00585CA6" w:rsidRDefault="00F45C5B" w:rsidP="00490136">
            <w:pPr>
              <w:pStyle w:val="TAC"/>
            </w:pPr>
            <w:r w:rsidRPr="00585CA6">
              <w:t>1</w:t>
            </w:r>
          </w:p>
        </w:tc>
        <w:tc>
          <w:tcPr>
            <w:tcW w:w="2645" w:type="pct"/>
            <w:shd w:val="clear" w:color="auto" w:fill="auto"/>
            <w:vAlign w:val="center"/>
          </w:tcPr>
          <w:p w14:paraId="29FD3AAD"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8D305CD" w14:textId="77777777" w:rsidR="00F45C5B" w:rsidRPr="00585CA6" w:rsidRDefault="00F45C5B" w:rsidP="00F45C5B"/>
    <w:p w14:paraId="029272E7" w14:textId="77777777" w:rsidR="00F45C5B" w:rsidRDefault="00F45C5B" w:rsidP="00F45C5B">
      <w:pPr>
        <w:pStyle w:val="H6"/>
      </w:pPr>
      <w:r>
        <w:t>6.1.1.3.5.3.2</w:t>
      </w:r>
      <w:r>
        <w:tab/>
        <w:t>PUT</w:t>
      </w:r>
    </w:p>
    <w:p w14:paraId="474EAAD6" w14:textId="77777777" w:rsidR="00F45C5B" w:rsidRPr="00585CA6" w:rsidRDefault="00F45C5B" w:rsidP="00F45C5B">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FFC9FF3"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6.1.1.3.5.3.2-1.</w:t>
      </w:r>
    </w:p>
    <w:p w14:paraId="0990ED58" w14:textId="77777777" w:rsidR="00F45C5B" w:rsidRPr="00384E92" w:rsidRDefault="00F45C5B" w:rsidP="00F45C5B">
      <w:pPr>
        <w:pStyle w:val="TH"/>
        <w:rPr>
          <w:rFonts w:cs="Arial"/>
        </w:rPr>
      </w:pPr>
      <w:r>
        <w:t>Table 6.1.1.3.5.3.2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trPr>
        <w:tc>
          <w:tcPr>
            <w:tcW w:w="844" w:type="pct"/>
            <w:shd w:val="clear" w:color="auto" w:fill="C0C0C0"/>
          </w:tcPr>
          <w:p w14:paraId="17EE0810" w14:textId="77777777" w:rsidR="00F45C5B" w:rsidRPr="00A54937" w:rsidRDefault="00F45C5B" w:rsidP="00490136">
            <w:pPr>
              <w:pStyle w:val="TAH"/>
            </w:pPr>
            <w:r w:rsidRPr="00A54937">
              <w:t>Name</w:t>
            </w:r>
          </w:p>
        </w:tc>
        <w:tc>
          <w:tcPr>
            <w:tcW w:w="947" w:type="pct"/>
            <w:shd w:val="clear" w:color="auto" w:fill="C0C0C0"/>
          </w:tcPr>
          <w:p w14:paraId="21B7FF0B" w14:textId="77777777" w:rsidR="00F45C5B" w:rsidRPr="00A54937" w:rsidRDefault="00F45C5B" w:rsidP="00490136">
            <w:pPr>
              <w:pStyle w:val="TAH"/>
            </w:pPr>
            <w:r w:rsidRPr="00A54937">
              <w:t>Data type</w:t>
            </w:r>
          </w:p>
        </w:tc>
        <w:tc>
          <w:tcPr>
            <w:tcW w:w="209" w:type="pct"/>
            <w:shd w:val="clear" w:color="auto" w:fill="C0C0C0"/>
          </w:tcPr>
          <w:p w14:paraId="2AC00970" w14:textId="77777777" w:rsidR="00F45C5B" w:rsidRPr="00A54937" w:rsidRDefault="00F45C5B" w:rsidP="00490136">
            <w:pPr>
              <w:pStyle w:val="TAH"/>
            </w:pPr>
            <w:r w:rsidRPr="00A54937">
              <w:t>P</w:t>
            </w:r>
          </w:p>
        </w:tc>
        <w:tc>
          <w:tcPr>
            <w:tcW w:w="608" w:type="pct"/>
            <w:shd w:val="clear" w:color="auto" w:fill="C0C0C0"/>
          </w:tcPr>
          <w:p w14:paraId="2436C942" w14:textId="77777777" w:rsidR="00F45C5B" w:rsidRPr="00A54937" w:rsidRDefault="00F45C5B" w:rsidP="00490136">
            <w:pPr>
              <w:pStyle w:val="TAH"/>
            </w:pPr>
            <w:r w:rsidRPr="00A54937">
              <w:t>Cardinality</w:t>
            </w:r>
          </w:p>
        </w:tc>
        <w:tc>
          <w:tcPr>
            <w:tcW w:w="2392" w:type="pct"/>
            <w:shd w:val="clear" w:color="auto" w:fill="C0C0C0"/>
            <w:vAlign w:val="center"/>
          </w:tcPr>
          <w:p w14:paraId="64D3ABF6" w14:textId="77777777" w:rsidR="00F45C5B" w:rsidRPr="00A54937" w:rsidRDefault="00F45C5B" w:rsidP="00490136">
            <w:pPr>
              <w:pStyle w:val="TAH"/>
            </w:pPr>
            <w:r w:rsidRPr="00A54937">
              <w:t>Description</w:t>
            </w:r>
          </w:p>
        </w:tc>
      </w:tr>
      <w:tr w:rsidR="00F45C5B" w:rsidRPr="00A54937" w14:paraId="6C40A200" w14:textId="77777777" w:rsidTr="00490136">
        <w:trPr>
          <w:jc w:val="center"/>
        </w:trPr>
        <w:tc>
          <w:tcPr>
            <w:tcW w:w="844" w:type="pct"/>
            <w:shd w:val="clear" w:color="auto" w:fill="auto"/>
          </w:tcPr>
          <w:p w14:paraId="63F7A751" w14:textId="77777777" w:rsidR="00F45C5B" w:rsidRDefault="00F45C5B" w:rsidP="00490136">
            <w:pPr>
              <w:pStyle w:val="TAL"/>
            </w:pPr>
            <w:r w:rsidRPr="0016361A">
              <w:t>n/a</w:t>
            </w:r>
          </w:p>
        </w:tc>
        <w:tc>
          <w:tcPr>
            <w:tcW w:w="947" w:type="pct"/>
          </w:tcPr>
          <w:p w14:paraId="2EDAC3D7" w14:textId="77777777" w:rsidR="00F45C5B" w:rsidRDefault="00F45C5B" w:rsidP="00490136">
            <w:pPr>
              <w:pStyle w:val="TAL"/>
            </w:pPr>
          </w:p>
        </w:tc>
        <w:tc>
          <w:tcPr>
            <w:tcW w:w="209" w:type="pct"/>
          </w:tcPr>
          <w:p w14:paraId="1997DAC9" w14:textId="77777777" w:rsidR="00F45C5B" w:rsidRDefault="00F45C5B" w:rsidP="00490136">
            <w:pPr>
              <w:pStyle w:val="TAC"/>
            </w:pPr>
          </w:p>
        </w:tc>
        <w:tc>
          <w:tcPr>
            <w:tcW w:w="608" w:type="pct"/>
          </w:tcPr>
          <w:p w14:paraId="71B11607" w14:textId="77777777" w:rsidR="00F45C5B" w:rsidRDefault="00F45C5B" w:rsidP="00490136">
            <w:pPr>
              <w:pStyle w:val="TAL"/>
            </w:pPr>
          </w:p>
        </w:tc>
        <w:tc>
          <w:tcPr>
            <w:tcW w:w="2392" w:type="pct"/>
            <w:shd w:val="clear" w:color="auto" w:fill="auto"/>
            <w:vAlign w:val="center"/>
          </w:tcPr>
          <w:p w14:paraId="31A6EF8C" w14:textId="77777777" w:rsidR="00F45C5B" w:rsidRPr="000C4B53" w:rsidRDefault="00F45C5B" w:rsidP="00490136">
            <w:pPr>
              <w:pStyle w:val="TAL"/>
            </w:pPr>
          </w:p>
        </w:tc>
      </w:tr>
    </w:tbl>
    <w:p w14:paraId="0693D988" w14:textId="77777777" w:rsidR="00F45C5B" w:rsidRDefault="00F45C5B" w:rsidP="00F45C5B"/>
    <w:p w14:paraId="710CEFE0" w14:textId="77777777" w:rsidR="00F45C5B" w:rsidRPr="00384E92" w:rsidRDefault="00F45C5B" w:rsidP="00F45C5B">
      <w:r>
        <w:t>This method shall support the request data structures specified in table 6.1.1.3.5.3.2-2 and the response data structures and response codes specified in table 6.1.1.3.5.3.2-3.</w:t>
      </w:r>
    </w:p>
    <w:p w14:paraId="185B4A6E" w14:textId="77777777" w:rsidR="00F45C5B" w:rsidRPr="001769FF" w:rsidRDefault="00F45C5B" w:rsidP="00F45C5B">
      <w:pPr>
        <w:pStyle w:val="TH"/>
      </w:pPr>
      <w:r>
        <w:t>Table 6.1.1.3.5.3.2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trPr>
        <w:tc>
          <w:tcPr>
            <w:tcW w:w="1603" w:type="dxa"/>
            <w:shd w:val="clear" w:color="auto" w:fill="C0C0C0"/>
          </w:tcPr>
          <w:p w14:paraId="014320BA" w14:textId="77777777" w:rsidR="00F45C5B" w:rsidRPr="00A54937" w:rsidRDefault="00F45C5B" w:rsidP="00490136">
            <w:pPr>
              <w:pStyle w:val="TAH"/>
            </w:pPr>
            <w:r w:rsidRPr="00A54937">
              <w:t>Data type</w:t>
            </w:r>
          </w:p>
        </w:tc>
        <w:tc>
          <w:tcPr>
            <w:tcW w:w="518" w:type="dxa"/>
            <w:shd w:val="clear" w:color="auto" w:fill="C0C0C0"/>
          </w:tcPr>
          <w:p w14:paraId="074B2CFB" w14:textId="77777777" w:rsidR="00F45C5B" w:rsidRPr="00A54937" w:rsidRDefault="00F45C5B" w:rsidP="00490136">
            <w:pPr>
              <w:pStyle w:val="TAH"/>
            </w:pPr>
            <w:r w:rsidRPr="00A54937">
              <w:t>P</w:t>
            </w:r>
          </w:p>
        </w:tc>
        <w:tc>
          <w:tcPr>
            <w:tcW w:w="1557" w:type="dxa"/>
            <w:shd w:val="clear" w:color="auto" w:fill="C0C0C0"/>
          </w:tcPr>
          <w:p w14:paraId="6A094F81" w14:textId="77777777" w:rsidR="00F45C5B" w:rsidRPr="00A54937" w:rsidRDefault="00F45C5B" w:rsidP="00490136">
            <w:pPr>
              <w:pStyle w:val="TAH"/>
            </w:pPr>
            <w:r w:rsidRPr="00A54937">
              <w:t>Cardinality</w:t>
            </w:r>
          </w:p>
        </w:tc>
        <w:tc>
          <w:tcPr>
            <w:tcW w:w="5943" w:type="dxa"/>
            <w:shd w:val="clear" w:color="auto" w:fill="C0C0C0"/>
            <w:vAlign w:val="center"/>
          </w:tcPr>
          <w:p w14:paraId="023C07A8" w14:textId="77777777" w:rsidR="00F45C5B" w:rsidRPr="00A54937" w:rsidRDefault="00F45C5B" w:rsidP="00490136">
            <w:pPr>
              <w:pStyle w:val="TAH"/>
            </w:pPr>
            <w:r w:rsidRPr="00A54937">
              <w:t>Description</w:t>
            </w:r>
          </w:p>
        </w:tc>
      </w:tr>
      <w:tr w:rsidR="00F45C5B" w:rsidRPr="00A54937" w14:paraId="12718DDB" w14:textId="77777777" w:rsidTr="00490136">
        <w:trPr>
          <w:jc w:val="center"/>
        </w:trPr>
        <w:tc>
          <w:tcPr>
            <w:tcW w:w="1603" w:type="dxa"/>
            <w:shd w:val="clear" w:color="auto" w:fill="auto"/>
            <w:vAlign w:val="center"/>
          </w:tcPr>
          <w:p w14:paraId="6415B8E3" w14:textId="77777777" w:rsidR="00F45C5B" w:rsidRPr="00A54937" w:rsidRDefault="00F45C5B" w:rsidP="00490136">
            <w:pPr>
              <w:pStyle w:val="TAL"/>
            </w:pPr>
            <w:r>
              <w:t>SpatialAnchorsSub</w:t>
            </w:r>
          </w:p>
        </w:tc>
        <w:tc>
          <w:tcPr>
            <w:tcW w:w="518" w:type="dxa"/>
            <w:vAlign w:val="center"/>
          </w:tcPr>
          <w:p w14:paraId="3062D4E0" w14:textId="77777777" w:rsidR="00F45C5B" w:rsidRPr="00A54937" w:rsidRDefault="00F45C5B" w:rsidP="00490136">
            <w:pPr>
              <w:pStyle w:val="TAC"/>
            </w:pPr>
            <w:r>
              <w:t>M</w:t>
            </w:r>
          </w:p>
        </w:tc>
        <w:tc>
          <w:tcPr>
            <w:tcW w:w="1557" w:type="dxa"/>
            <w:vAlign w:val="center"/>
          </w:tcPr>
          <w:p w14:paraId="5A8D6B3E" w14:textId="77777777" w:rsidR="00F45C5B" w:rsidRPr="00A54937" w:rsidRDefault="00F45C5B" w:rsidP="00490136">
            <w:pPr>
              <w:pStyle w:val="TAC"/>
            </w:pPr>
            <w:r>
              <w:t>1</w:t>
            </w:r>
          </w:p>
        </w:tc>
        <w:tc>
          <w:tcPr>
            <w:tcW w:w="5943" w:type="dxa"/>
            <w:shd w:val="clear" w:color="auto" w:fill="auto"/>
            <w:vAlign w:val="center"/>
          </w:tcPr>
          <w:p w14:paraId="7E580981" w14:textId="77777777" w:rsidR="00F45C5B" w:rsidRPr="00A54937" w:rsidRDefault="00F45C5B" w:rsidP="00490136">
            <w:pPr>
              <w:pStyle w:val="TAL"/>
            </w:pPr>
            <w:r w:rsidRPr="00585CA6">
              <w:t xml:space="preserve">Represents the updated representation of the "Individual </w:t>
            </w:r>
            <w:r>
              <w:t>Spatial Anchors Subscription</w:t>
            </w:r>
            <w:r w:rsidRPr="00585CA6">
              <w:t>" resource.</w:t>
            </w:r>
          </w:p>
        </w:tc>
      </w:tr>
    </w:tbl>
    <w:p w14:paraId="295BC4EE" w14:textId="77777777" w:rsidR="00F45C5B" w:rsidRDefault="00F45C5B" w:rsidP="00F45C5B"/>
    <w:p w14:paraId="409EA50B" w14:textId="77777777" w:rsidR="00F45C5B" w:rsidRPr="001769FF" w:rsidRDefault="00F45C5B" w:rsidP="00F45C5B">
      <w:pPr>
        <w:pStyle w:val="TH"/>
      </w:pPr>
      <w:r>
        <w:lastRenderedPageBreak/>
        <w:t>Table 6.1.1.3.5.3.2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trPr>
        <w:tc>
          <w:tcPr>
            <w:tcW w:w="826" w:type="pct"/>
            <w:shd w:val="clear" w:color="auto" w:fill="C0C0C0"/>
          </w:tcPr>
          <w:p w14:paraId="212E74E2" w14:textId="77777777" w:rsidR="00F45C5B" w:rsidRPr="00A54937" w:rsidRDefault="00F45C5B" w:rsidP="00490136">
            <w:pPr>
              <w:pStyle w:val="TAH"/>
            </w:pPr>
            <w:r w:rsidRPr="00A54937">
              <w:t>Data type</w:t>
            </w:r>
          </w:p>
        </w:tc>
        <w:tc>
          <w:tcPr>
            <w:tcW w:w="499" w:type="pct"/>
            <w:shd w:val="clear" w:color="auto" w:fill="C0C0C0"/>
          </w:tcPr>
          <w:p w14:paraId="0E46CC6F" w14:textId="77777777" w:rsidR="00F45C5B" w:rsidRPr="00A54937" w:rsidRDefault="00F45C5B" w:rsidP="00490136">
            <w:pPr>
              <w:pStyle w:val="TAH"/>
            </w:pPr>
            <w:r w:rsidRPr="00A54937">
              <w:t>P</w:t>
            </w:r>
          </w:p>
        </w:tc>
        <w:tc>
          <w:tcPr>
            <w:tcW w:w="738" w:type="pct"/>
            <w:shd w:val="clear" w:color="auto" w:fill="C0C0C0"/>
          </w:tcPr>
          <w:p w14:paraId="4D1D78FE" w14:textId="77777777" w:rsidR="00F45C5B" w:rsidRPr="00A54937" w:rsidRDefault="00F45C5B" w:rsidP="00490136">
            <w:pPr>
              <w:pStyle w:val="TAH"/>
            </w:pPr>
            <w:r w:rsidRPr="00A54937">
              <w:t>Cardinality</w:t>
            </w:r>
          </w:p>
        </w:tc>
        <w:tc>
          <w:tcPr>
            <w:tcW w:w="967" w:type="pct"/>
            <w:shd w:val="clear" w:color="auto" w:fill="C0C0C0"/>
          </w:tcPr>
          <w:p w14:paraId="7EB78ABA" w14:textId="77777777" w:rsidR="00F45C5B" w:rsidRPr="00A54937" w:rsidRDefault="00F45C5B" w:rsidP="00490136">
            <w:pPr>
              <w:pStyle w:val="TAH"/>
            </w:pPr>
            <w:r w:rsidRPr="00A54937">
              <w:t>Response</w:t>
            </w:r>
          </w:p>
          <w:p w14:paraId="6251F555" w14:textId="77777777" w:rsidR="00F45C5B" w:rsidRPr="00A54937" w:rsidRDefault="00F45C5B" w:rsidP="00490136">
            <w:pPr>
              <w:pStyle w:val="TAH"/>
            </w:pPr>
            <w:r w:rsidRPr="00A54937">
              <w:t>codes</w:t>
            </w:r>
          </w:p>
        </w:tc>
        <w:tc>
          <w:tcPr>
            <w:tcW w:w="1970" w:type="pct"/>
            <w:shd w:val="clear" w:color="auto" w:fill="C0C0C0"/>
          </w:tcPr>
          <w:p w14:paraId="7D3DB024" w14:textId="77777777" w:rsidR="00F45C5B" w:rsidRPr="00A54937" w:rsidRDefault="00F45C5B" w:rsidP="00490136">
            <w:pPr>
              <w:pStyle w:val="TAH"/>
            </w:pPr>
            <w:r w:rsidRPr="00A54937">
              <w:t>Description</w:t>
            </w:r>
          </w:p>
        </w:tc>
      </w:tr>
      <w:tr w:rsidR="00F45C5B" w:rsidRPr="00A54937" w14:paraId="0BC59C6F" w14:textId="77777777" w:rsidTr="00490136">
        <w:trPr>
          <w:jc w:val="center"/>
        </w:trPr>
        <w:tc>
          <w:tcPr>
            <w:tcW w:w="826" w:type="pct"/>
            <w:shd w:val="clear" w:color="auto" w:fill="auto"/>
            <w:vAlign w:val="center"/>
          </w:tcPr>
          <w:p w14:paraId="5C265CB3" w14:textId="77777777" w:rsidR="00F45C5B" w:rsidRPr="00A54937" w:rsidRDefault="00F45C5B" w:rsidP="00490136">
            <w:pPr>
              <w:pStyle w:val="TAL"/>
            </w:pPr>
            <w:r>
              <w:t>SpatialAnchorsSub</w:t>
            </w:r>
          </w:p>
        </w:tc>
        <w:tc>
          <w:tcPr>
            <w:tcW w:w="499" w:type="pct"/>
            <w:vAlign w:val="center"/>
          </w:tcPr>
          <w:p w14:paraId="46BF144C" w14:textId="77777777" w:rsidR="00F45C5B" w:rsidRPr="00A54937" w:rsidRDefault="00F45C5B" w:rsidP="00490136">
            <w:pPr>
              <w:pStyle w:val="TAC"/>
            </w:pPr>
            <w:r>
              <w:t>M</w:t>
            </w:r>
          </w:p>
        </w:tc>
        <w:tc>
          <w:tcPr>
            <w:tcW w:w="738" w:type="pct"/>
            <w:vAlign w:val="center"/>
          </w:tcPr>
          <w:p w14:paraId="2B7A7636" w14:textId="77777777" w:rsidR="00F45C5B" w:rsidRPr="00A54937" w:rsidRDefault="00F45C5B" w:rsidP="00490136">
            <w:pPr>
              <w:pStyle w:val="TAC"/>
            </w:pPr>
            <w:r>
              <w:t>1</w:t>
            </w:r>
          </w:p>
        </w:tc>
        <w:tc>
          <w:tcPr>
            <w:tcW w:w="967" w:type="pct"/>
            <w:vAlign w:val="center"/>
          </w:tcPr>
          <w:p w14:paraId="1415BDDA" w14:textId="77777777" w:rsidR="00F45C5B" w:rsidRPr="00A54937" w:rsidRDefault="00F45C5B" w:rsidP="00490136">
            <w:pPr>
              <w:pStyle w:val="TAL"/>
            </w:pPr>
            <w:r>
              <w:t>200 OK</w:t>
            </w:r>
          </w:p>
        </w:tc>
        <w:tc>
          <w:tcPr>
            <w:tcW w:w="1970" w:type="pct"/>
            <w:shd w:val="clear" w:color="auto" w:fill="auto"/>
            <w:vAlign w:val="center"/>
          </w:tcPr>
          <w:p w14:paraId="21210B92" w14:textId="77777777" w:rsidR="00F45C5B" w:rsidRPr="00A54937" w:rsidRDefault="00F45C5B" w:rsidP="00490136">
            <w:pPr>
              <w:pStyle w:val="TAL"/>
            </w:pPr>
            <w:r w:rsidRPr="00585CA6">
              <w:t xml:space="preserve">Successful case. The "Individual </w:t>
            </w:r>
            <w:r>
              <w:t>Spatial Anchors Subscription</w:t>
            </w:r>
            <w:r w:rsidRPr="00585CA6">
              <w:t>" resource is successfully updated and a representation of the updated resource shall be returned in the response body.</w:t>
            </w:r>
          </w:p>
        </w:tc>
      </w:tr>
      <w:tr w:rsidR="00F45C5B" w:rsidRPr="00A54937" w14:paraId="64330284" w14:textId="77777777" w:rsidTr="00490136">
        <w:trPr>
          <w:jc w:val="center"/>
        </w:trPr>
        <w:tc>
          <w:tcPr>
            <w:tcW w:w="826" w:type="pct"/>
            <w:shd w:val="clear" w:color="auto" w:fill="auto"/>
          </w:tcPr>
          <w:p w14:paraId="370F113C" w14:textId="77777777" w:rsidR="00F45C5B" w:rsidRDefault="00F45C5B" w:rsidP="00490136">
            <w:pPr>
              <w:pStyle w:val="TAL"/>
            </w:pPr>
            <w:r>
              <w:t>n/a</w:t>
            </w:r>
          </w:p>
        </w:tc>
        <w:tc>
          <w:tcPr>
            <w:tcW w:w="499" w:type="pct"/>
          </w:tcPr>
          <w:p w14:paraId="58150C81" w14:textId="77777777" w:rsidR="00F45C5B" w:rsidRDefault="00F45C5B" w:rsidP="00490136">
            <w:pPr>
              <w:pStyle w:val="TAC"/>
            </w:pPr>
          </w:p>
        </w:tc>
        <w:tc>
          <w:tcPr>
            <w:tcW w:w="738" w:type="pct"/>
          </w:tcPr>
          <w:p w14:paraId="3A8D854F" w14:textId="77777777" w:rsidR="00F45C5B" w:rsidRDefault="00F45C5B" w:rsidP="00490136">
            <w:pPr>
              <w:pStyle w:val="TAC"/>
            </w:pPr>
          </w:p>
        </w:tc>
        <w:tc>
          <w:tcPr>
            <w:tcW w:w="967" w:type="pct"/>
          </w:tcPr>
          <w:p w14:paraId="623FF65F" w14:textId="77777777" w:rsidR="00F45C5B" w:rsidRDefault="00F45C5B" w:rsidP="00490136">
            <w:pPr>
              <w:pStyle w:val="TAL"/>
            </w:pPr>
            <w:r>
              <w:t>204 No Content</w:t>
            </w:r>
          </w:p>
        </w:tc>
        <w:tc>
          <w:tcPr>
            <w:tcW w:w="1970" w:type="pct"/>
            <w:shd w:val="clear" w:color="auto" w:fill="auto"/>
            <w:vAlign w:val="center"/>
          </w:tcPr>
          <w:p w14:paraId="4ADB9013" w14:textId="77777777" w:rsidR="00F45C5B" w:rsidRDefault="00F45C5B" w:rsidP="00490136">
            <w:pPr>
              <w:pStyle w:val="TAL"/>
            </w:pPr>
            <w:r w:rsidRPr="00585CA6">
              <w:t xml:space="preserve">Successful case. The "Individual </w:t>
            </w:r>
            <w:r>
              <w:t>Spatial Anchors Subsciption</w:t>
            </w:r>
            <w:r w:rsidRPr="00585CA6">
              <w:t>" resource is successfully updated and no content is returned in the response body.</w:t>
            </w:r>
          </w:p>
        </w:tc>
      </w:tr>
      <w:tr w:rsidR="00F45C5B" w:rsidRPr="00A54937" w14:paraId="5E5FB9BF" w14:textId="77777777" w:rsidTr="00490136">
        <w:trPr>
          <w:jc w:val="center"/>
        </w:trPr>
        <w:tc>
          <w:tcPr>
            <w:tcW w:w="826" w:type="pct"/>
            <w:shd w:val="clear" w:color="auto" w:fill="auto"/>
          </w:tcPr>
          <w:p w14:paraId="13F46516" w14:textId="77777777" w:rsidR="00F45C5B" w:rsidRDefault="00F45C5B" w:rsidP="00490136">
            <w:pPr>
              <w:pStyle w:val="TAL"/>
            </w:pPr>
            <w:r>
              <w:t>n/a</w:t>
            </w:r>
          </w:p>
        </w:tc>
        <w:tc>
          <w:tcPr>
            <w:tcW w:w="499" w:type="pct"/>
          </w:tcPr>
          <w:p w14:paraId="21D6BC62" w14:textId="77777777" w:rsidR="00F45C5B" w:rsidRDefault="00F45C5B" w:rsidP="00490136">
            <w:pPr>
              <w:pStyle w:val="TAC"/>
            </w:pPr>
          </w:p>
        </w:tc>
        <w:tc>
          <w:tcPr>
            <w:tcW w:w="738" w:type="pct"/>
          </w:tcPr>
          <w:p w14:paraId="4605C8B4" w14:textId="77777777" w:rsidR="00F45C5B" w:rsidRDefault="00F45C5B" w:rsidP="00490136">
            <w:pPr>
              <w:pStyle w:val="TAC"/>
            </w:pPr>
          </w:p>
        </w:tc>
        <w:tc>
          <w:tcPr>
            <w:tcW w:w="967" w:type="pct"/>
          </w:tcPr>
          <w:p w14:paraId="66F177B5" w14:textId="77777777" w:rsidR="00F45C5B" w:rsidRDefault="00F45C5B" w:rsidP="00490136">
            <w:pPr>
              <w:pStyle w:val="TAL"/>
            </w:pPr>
            <w:r>
              <w:t>307 Temporary Redirect</w:t>
            </w:r>
          </w:p>
        </w:tc>
        <w:tc>
          <w:tcPr>
            <w:tcW w:w="1970" w:type="pct"/>
            <w:shd w:val="clear" w:color="auto" w:fill="auto"/>
          </w:tcPr>
          <w:p w14:paraId="588A3E2F" w14:textId="77777777" w:rsidR="00F45C5B" w:rsidRDefault="00F45C5B" w:rsidP="00490136">
            <w:pPr>
              <w:pStyle w:val="TAL"/>
            </w:pPr>
            <w:r>
              <w:t>Temporary redirection.</w:t>
            </w:r>
          </w:p>
          <w:p w14:paraId="4A806C56" w14:textId="77777777" w:rsidR="00F45C5B" w:rsidRDefault="00F45C5B" w:rsidP="00490136">
            <w:pPr>
              <w:pStyle w:val="TAL"/>
            </w:pPr>
          </w:p>
          <w:p w14:paraId="3BC90239" w14:textId="77777777" w:rsidR="00F45C5B" w:rsidRDefault="00F45C5B" w:rsidP="00490136">
            <w:pPr>
              <w:pStyle w:val="TAL"/>
            </w:pPr>
            <w:r>
              <w:t>The response shall include a Location header field containing an alternative URI of the resource located in an alternative SAn Server.</w:t>
            </w:r>
          </w:p>
          <w:p w14:paraId="29671C86" w14:textId="77777777" w:rsidR="00F45C5B" w:rsidRDefault="00F45C5B" w:rsidP="00490136">
            <w:pPr>
              <w:pStyle w:val="TAL"/>
            </w:pPr>
          </w:p>
          <w:p w14:paraId="73BE1605" w14:textId="77777777" w:rsidR="00F45C5B" w:rsidRDefault="00F45C5B" w:rsidP="00490136">
            <w:pPr>
              <w:pStyle w:val="TAL"/>
            </w:pPr>
            <w:r>
              <w:t>Redirection handling is described in clause 5.2.10 of TS 29.122 [2].</w:t>
            </w:r>
          </w:p>
        </w:tc>
      </w:tr>
      <w:tr w:rsidR="00F45C5B" w:rsidRPr="00A54937" w14:paraId="30A39BEB" w14:textId="77777777" w:rsidTr="00490136">
        <w:trPr>
          <w:jc w:val="center"/>
        </w:trPr>
        <w:tc>
          <w:tcPr>
            <w:tcW w:w="826" w:type="pct"/>
            <w:shd w:val="clear" w:color="auto" w:fill="auto"/>
          </w:tcPr>
          <w:p w14:paraId="1965BF03" w14:textId="77777777" w:rsidR="00F45C5B" w:rsidRDefault="00F45C5B" w:rsidP="00490136">
            <w:pPr>
              <w:pStyle w:val="TAL"/>
            </w:pPr>
            <w:r>
              <w:t>n/a</w:t>
            </w:r>
          </w:p>
        </w:tc>
        <w:tc>
          <w:tcPr>
            <w:tcW w:w="499" w:type="pct"/>
          </w:tcPr>
          <w:p w14:paraId="6F5D9BC5" w14:textId="77777777" w:rsidR="00F45C5B" w:rsidRDefault="00F45C5B" w:rsidP="00490136">
            <w:pPr>
              <w:pStyle w:val="TAC"/>
            </w:pPr>
          </w:p>
        </w:tc>
        <w:tc>
          <w:tcPr>
            <w:tcW w:w="738" w:type="pct"/>
          </w:tcPr>
          <w:p w14:paraId="752DD1EB" w14:textId="77777777" w:rsidR="00F45C5B" w:rsidRDefault="00F45C5B" w:rsidP="00490136">
            <w:pPr>
              <w:pStyle w:val="TAC"/>
            </w:pPr>
          </w:p>
        </w:tc>
        <w:tc>
          <w:tcPr>
            <w:tcW w:w="967" w:type="pct"/>
          </w:tcPr>
          <w:p w14:paraId="79DB2039" w14:textId="77777777" w:rsidR="00F45C5B" w:rsidRDefault="00F45C5B" w:rsidP="00490136">
            <w:pPr>
              <w:pStyle w:val="TAL"/>
            </w:pPr>
            <w:r>
              <w:t>308 Permanent Redirect</w:t>
            </w:r>
          </w:p>
        </w:tc>
        <w:tc>
          <w:tcPr>
            <w:tcW w:w="1970" w:type="pct"/>
            <w:shd w:val="clear" w:color="auto" w:fill="auto"/>
          </w:tcPr>
          <w:p w14:paraId="667034A6" w14:textId="77777777" w:rsidR="00F45C5B" w:rsidRDefault="00F45C5B" w:rsidP="00490136">
            <w:pPr>
              <w:pStyle w:val="TAL"/>
            </w:pPr>
            <w:r>
              <w:t>Permanent redirection.</w:t>
            </w:r>
          </w:p>
          <w:p w14:paraId="79A0AD93" w14:textId="77777777" w:rsidR="00F45C5B" w:rsidRDefault="00F45C5B" w:rsidP="00490136">
            <w:pPr>
              <w:pStyle w:val="TAL"/>
            </w:pPr>
          </w:p>
          <w:p w14:paraId="242FE879" w14:textId="77777777" w:rsidR="00F45C5B" w:rsidRDefault="00F45C5B" w:rsidP="00490136">
            <w:pPr>
              <w:pStyle w:val="TAL"/>
            </w:pPr>
            <w:r>
              <w:t>The response shall include a Location header field containing an alternative URI of the resource located in an alternative SAn Server.</w:t>
            </w:r>
          </w:p>
          <w:p w14:paraId="5CF63E66" w14:textId="77777777" w:rsidR="00F45C5B" w:rsidRDefault="00F45C5B" w:rsidP="00490136">
            <w:pPr>
              <w:pStyle w:val="TAL"/>
            </w:pPr>
          </w:p>
          <w:p w14:paraId="6DC4C417" w14:textId="77777777" w:rsidR="00F45C5B" w:rsidRDefault="00F45C5B" w:rsidP="00490136">
            <w:pPr>
              <w:pStyle w:val="TAL"/>
            </w:pPr>
            <w:r>
              <w:t>Redirection handling is described in clause 5.2.10 of TS 29.122 [2].</w:t>
            </w:r>
          </w:p>
        </w:tc>
      </w:tr>
      <w:tr w:rsidR="00F45C5B" w:rsidRPr="00A54937" w14:paraId="3CEF098C" w14:textId="77777777" w:rsidTr="00490136">
        <w:trPr>
          <w:jc w:val="center"/>
        </w:trPr>
        <w:tc>
          <w:tcPr>
            <w:tcW w:w="5000" w:type="pct"/>
            <w:gridSpan w:val="5"/>
            <w:shd w:val="clear" w:color="auto" w:fill="auto"/>
          </w:tcPr>
          <w:p w14:paraId="0FA16010" w14:textId="77777777" w:rsidR="00F45C5B" w:rsidRPr="0016361A" w:rsidRDefault="00F45C5B" w:rsidP="00490136">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394E217E" w14:textId="77777777" w:rsidR="00F45C5B" w:rsidRDefault="00F45C5B" w:rsidP="00F45C5B"/>
    <w:p w14:paraId="0567AC41" w14:textId="77777777" w:rsidR="00F45C5B" w:rsidRDefault="00F45C5B" w:rsidP="00F45C5B">
      <w:pPr>
        <w:pStyle w:val="TH"/>
      </w:pPr>
      <w:r>
        <w:t>Table 6.1.1.3.5.3.2-4: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trPr>
        <w:tc>
          <w:tcPr>
            <w:tcW w:w="825" w:type="pct"/>
            <w:shd w:val="clear" w:color="auto" w:fill="C0C0C0"/>
          </w:tcPr>
          <w:p w14:paraId="7547E60B" w14:textId="77777777" w:rsidR="00F45C5B" w:rsidRDefault="00F45C5B" w:rsidP="00490136">
            <w:pPr>
              <w:pStyle w:val="TAH"/>
            </w:pPr>
            <w:r>
              <w:t>Name</w:t>
            </w:r>
          </w:p>
        </w:tc>
        <w:tc>
          <w:tcPr>
            <w:tcW w:w="732" w:type="pct"/>
            <w:shd w:val="clear" w:color="auto" w:fill="C0C0C0"/>
          </w:tcPr>
          <w:p w14:paraId="6251292F" w14:textId="77777777" w:rsidR="00F45C5B" w:rsidRDefault="00F45C5B" w:rsidP="00490136">
            <w:pPr>
              <w:pStyle w:val="TAH"/>
            </w:pPr>
            <w:r>
              <w:t>Data type</w:t>
            </w:r>
          </w:p>
        </w:tc>
        <w:tc>
          <w:tcPr>
            <w:tcW w:w="217" w:type="pct"/>
            <w:shd w:val="clear" w:color="auto" w:fill="C0C0C0"/>
          </w:tcPr>
          <w:p w14:paraId="5EA5CD35" w14:textId="77777777" w:rsidR="00F45C5B" w:rsidRDefault="00F45C5B" w:rsidP="00490136">
            <w:pPr>
              <w:pStyle w:val="TAH"/>
            </w:pPr>
            <w:r>
              <w:t>P</w:t>
            </w:r>
          </w:p>
        </w:tc>
        <w:tc>
          <w:tcPr>
            <w:tcW w:w="581" w:type="pct"/>
            <w:shd w:val="clear" w:color="auto" w:fill="C0C0C0"/>
          </w:tcPr>
          <w:p w14:paraId="19BE61FE" w14:textId="77777777" w:rsidR="00F45C5B" w:rsidRDefault="00F45C5B" w:rsidP="00490136">
            <w:pPr>
              <w:pStyle w:val="TAH"/>
            </w:pPr>
            <w:r>
              <w:t>Cardinality</w:t>
            </w:r>
          </w:p>
        </w:tc>
        <w:tc>
          <w:tcPr>
            <w:tcW w:w="2645" w:type="pct"/>
            <w:shd w:val="clear" w:color="auto" w:fill="C0C0C0"/>
            <w:vAlign w:val="center"/>
          </w:tcPr>
          <w:p w14:paraId="37C20ACA" w14:textId="77777777" w:rsidR="00F45C5B" w:rsidRDefault="00F45C5B" w:rsidP="00490136">
            <w:pPr>
              <w:pStyle w:val="TAH"/>
            </w:pPr>
            <w:r>
              <w:t>Description</w:t>
            </w:r>
          </w:p>
        </w:tc>
      </w:tr>
      <w:tr w:rsidR="00F45C5B" w14:paraId="354A00DA" w14:textId="77777777" w:rsidTr="00490136">
        <w:trPr>
          <w:jc w:val="center"/>
        </w:trPr>
        <w:tc>
          <w:tcPr>
            <w:tcW w:w="825" w:type="pct"/>
            <w:shd w:val="clear" w:color="auto" w:fill="auto"/>
          </w:tcPr>
          <w:p w14:paraId="5FD050F9" w14:textId="77777777" w:rsidR="00F45C5B" w:rsidRDefault="00F45C5B" w:rsidP="00490136">
            <w:pPr>
              <w:pStyle w:val="TAL"/>
            </w:pPr>
            <w:r>
              <w:t>Location</w:t>
            </w:r>
          </w:p>
        </w:tc>
        <w:tc>
          <w:tcPr>
            <w:tcW w:w="732" w:type="pct"/>
          </w:tcPr>
          <w:p w14:paraId="55BF3A85" w14:textId="77777777" w:rsidR="00F45C5B" w:rsidRDefault="00F45C5B" w:rsidP="00490136">
            <w:pPr>
              <w:pStyle w:val="TAL"/>
            </w:pPr>
            <w:r>
              <w:t>string</w:t>
            </w:r>
          </w:p>
        </w:tc>
        <w:tc>
          <w:tcPr>
            <w:tcW w:w="217" w:type="pct"/>
          </w:tcPr>
          <w:p w14:paraId="2434E6E5" w14:textId="77777777" w:rsidR="00F45C5B" w:rsidRDefault="00F45C5B" w:rsidP="00490136">
            <w:pPr>
              <w:pStyle w:val="TAC"/>
            </w:pPr>
            <w:r>
              <w:t>M</w:t>
            </w:r>
          </w:p>
        </w:tc>
        <w:tc>
          <w:tcPr>
            <w:tcW w:w="581" w:type="pct"/>
          </w:tcPr>
          <w:p w14:paraId="1C8AAC38" w14:textId="77777777" w:rsidR="00F45C5B" w:rsidRDefault="00F45C5B" w:rsidP="00490136">
            <w:pPr>
              <w:pStyle w:val="TAC"/>
            </w:pPr>
            <w:r>
              <w:t>1</w:t>
            </w:r>
          </w:p>
        </w:tc>
        <w:tc>
          <w:tcPr>
            <w:tcW w:w="2645" w:type="pct"/>
            <w:shd w:val="clear" w:color="auto" w:fill="auto"/>
            <w:vAlign w:val="center"/>
          </w:tcPr>
          <w:p w14:paraId="0EFDAFB2" w14:textId="77777777" w:rsidR="00F45C5B" w:rsidRDefault="00F45C5B" w:rsidP="00490136">
            <w:pPr>
              <w:pStyle w:val="TAL"/>
            </w:pPr>
            <w:r>
              <w:t>Contains an alternative URI of the resource located in an alternative SAn Server.</w:t>
            </w:r>
          </w:p>
        </w:tc>
      </w:tr>
    </w:tbl>
    <w:p w14:paraId="730F8615" w14:textId="77777777" w:rsidR="00F45C5B" w:rsidRDefault="00F45C5B" w:rsidP="00F45C5B"/>
    <w:p w14:paraId="3597BA22" w14:textId="77777777" w:rsidR="00F45C5B" w:rsidRDefault="00F45C5B" w:rsidP="00F45C5B">
      <w:pPr>
        <w:pStyle w:val="TH"/>
      </w:pPr>
      <w:r>
        <w:t>Table 6.1.1.3.5.3.2-5: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trPr>
        <w:tc>
          <w:tcPr>
            <w:tcW w:w="825" w:type="pct"/>
            <w:shd w:val="clear" w:color="auto" w:fill="C0C0C0"/>
          </w:tcPr>
          <w:p w14:paraId="18CC706A" w14:textId="77777777" w:rsidR="00F45C5B" w:rsidRDefault="00F45C5B" w:rsidP="00490136">
            <w:pPr>
              <w:pStyle w:val="TAH"/>
            </w:pPr>
            <w:r>
              <w:t>Name</w:t>
            </w:r>
          </w:p>
        </w:tc>
        <w:tc>
          <w:tcPr>
            <w:tcW w:w="732" w:type="pct"/>
            <w:shd w:val="clear" w:color="auto" w:fill="C0C0C0"/>
          </w:tcPr>
          <w:p w14:paraId="76013F9D" w14:textId="77777777" w:rsidR="00F45C5B" w:rsidRDefault="00F45C5B" w:rsidP="00490136">
            <w:pPr>
              <w:pStyle w:val="TAH"/>
            </w:pPr>
            <w:r>
              <w:t>Data type</w:t>
            </w:r>
          </w:p>
        </w:tc>
        <w:tc>
          <w:tcPr>
            <w:tcW w:w="217" w:type="pct"/>
            <w:shd w:val="clear" w:color="auto" w:fill="C0C0C0"/>
          </w:tcPr>
          <w:p w14:paraId="28F25137" w14:textId="77777777" w:rsidR="00F45C5B" w:rsidRDefault="00F45C5B" w:rsidP="00490136">
            <w:pPr>
              <w:pStyle w:val="TAH"/>
            </w:pPr>
            <w:r>
              <w:t>P</w:t>
            </w:r>
          </w:p>
        </w:tc>
        <w:tc>
          <w:tcPr>
            <w:tcW w:w="581" w:type="pct"/>
            <w:shd w:val="clear" w:color="auto" w:fill="C0C0C0"/>
          </w:tcPr>
          <w:p w14:paraId="73226319" w14:textId="77777777" w:rsidR="00F45C5B" w:rsidRDefault="00F45C5B" w:rsidP="00490136">
            <w:pPr>
              <w:pStyle w:val="TAH"/>
            </w:pPr>
            <w:r>
              <w:t>Cardinality</w:t>
            </w:r>
          </w:p>
        </w:tc>
        <w:tc>
          <w:tcPr>
            <w:tcW w:w="2645" w:type="pct"/>
            <w:shd w:val="clear" w:color="auto" w:fill="C0C0C0"/>
            <w:vAlign w:val="center"/>
          </w:tcPr>
          <w:p w14:paraId="0940B829" w14:textId="77777777" w:rsidR="00F45C5B" w:rsidRDefault="00F45C5B" w:rsidP="00490136">
            <w:pPr>
              <w:pStyle w:val="TAH"/>
            </w:pPr>
            <w:r>
              <w:t>Description</w:t>
            </w:r>
          </w:p>
        </w:tc>
      </w:tr>
      <w:tr w:rsidR="00F45C5B" w14:paraId="3E878B9F" w14:textId="77777777" w:rsidTr="00490136">
        <w:trPr>
          <w:jc w:val="center"/>
        </w:trPr>
        <w:tc>
          <w:tcPr>
            <w:tcW w:w="825" w:type="pct"/>
            <w:shd w:val="clear" w:color="auto" w:fill="auto"/>
          </w:tcPr>
          <w:p w14:paraId="128EE876" w14:textId="77777777" w:rsidR="00F45C5B" w:rsidRDefault="00F45C5B" w:rsidP="00490136">
            <w:pPr>
              <w:pStyle w:val="TAL"/>
            </w:pPr>
            <w:r>
              <w:t>Location</w:t>
            </w:r>
          </w:p>
        </w:tc>
        <w:tc>
          <w:tcPr>
            <w:tcW w:w="732" w:type="pct"/>
          </w:tcPr>
          <w:p w14:paraId="0F78A819" w14:textId="77777777" w:rsidR="00F45C5B" w:rsidRDefault="00F45C5B" w:rsidP="00490136">
            <w:pPr>
              <w:pStyle w:val="TAL"/>
            </w:pPr>
            <w:r>
              <w:t>string</w:t>
            </w:r>
          </w:p>
        </w:tc>
        <w:tc>
          <w:tcPr>
            <w:tcW w:w="217" w:type="pct"/>
          </w:tcPr>
          <w:p w14:paraId="22D58786" w14:textId="77777777" w:rsidR="00F45C5B" w:rsidRDefault="00F45C5B" w:rsidP="00490136">
            <w:pPr>
              <w:pStyle w:val="TAC"/>
            </w:pPr>
            <w:r>
              <w:t>M</w:t>
            </w:r>
          </w:p>
        </w:tc>
        <w:tc>
          <w:tcPr>
            <w:tcW w:w="581" w:type="pct"/>
          </w:tcPr>
          <w:p w14:paraId="74BCDB3F" w14:textId="77777777" w:rsidR="00F45C5B" w:rsidRDefault="00F45C5B" w:rsidP="00490136">
            <w:pPr>
              <w:pStyle w:val="TAC"/>
            </w:pPr>
            <w:r>
              <w:t>1</w:t>
            </w:r>
          </w:p>
        </w:tc>
        <w:tc>
          <w:tcPr>
            <w:tcW w:w="2645" w:type="pct"/>
            <w:shd w:val="clear" w:color="auto" w:fill="auto"/>
            <w:vAlign w:val="center"/>
          </w:tcPr>
          <w:p w14:paraId="0C33E93D" w14:textId="77777777" w:rsidR="00F45C5B" w:rsidRDefault="00F45C5B" w:rsidP="00490136">
            <w:pPr>
              <w:pStyle w:val="TAL"/>
            </w:pPr>
            <w:r>
              <w:t>Contains an alternative URI of the resource located in an alternative SAn Server.</w:t>
            </w:r>
          </w:p>
        </w:tc>
      </w:tr>
    </w:tbl>
    <w:p w14:paraId="71043105" w14:textId="77777777" w:rsidR="00F45C5B" w:rsidRDefault="00F45C5B" w:rsidP="00F45C5B"/>
    <w:p w14:paraId="48D979FD" w14:textId="77777777" w:rsidR="00F45C5B" w:rsidRDefault="00F45C5B" w:rsidP="00F45C5B">
      <w:pPr>
        <w:pStyle w:val="H6"/>
      </w:pPr>
      <w:r>
        <w:t>6.1.1.3.5.3.4</w:t>
      </w:r>
      <w:r>
        <w:tab/>
        <w:t>PATCH</w:t>
      </w:r>
    </w:p>
    <w:p w14:paraId="5A29AB69" w14:textId="77777777" w:rsidR="00F45C5B" w:rsidRPr="00585CA6" w:rsidRDefault="00F45C5B" w:rsidP="00F45C5B">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0BA1C672"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6.1.1.3.5.3.4-1.</w:t>
      </w:r>
    </w:p>
    <w:p w14:paraId="5846BB16" w14:textId="77777777" w:rsidR="00F45C5B" w:rsidRPr="00384E92" w:rsidRDefault="00F45C5B" w:rsidP="00F45C5B">
      <w:pPr>
        <w:pStyle w:val="TH"/>
        <w:rPr>
          <w:rFonts w:cs="Arial"/>
        </w:rPr>
      </w:pPr>
      <w:r>
        <w:t>Table 6.1.1.3.5.3.4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trPr>
        <w:tc>
          <w:tcPr>
            <w:tcW w:w="844" w:type="pct"/>
            <w:shd w:val="clear" w:color="auto" w:fill="C0C0C0"/>
          </w:tcPr>
          <w:p w14:paraId="2C841342" w14:textId="77777777" w:rsidR="00F45C5B" w:rsidRPr="00A54937" w:rsidRDefault="00F45C5B" w:rsidP="00490136">
            <w:pPr>
              <w:pStyle w:val="TAH"/>
            </w:pPr>
            <w:r w:rsidRPr="00A54937">
              <w:t>Name</w:t>
            </w:r>
          </w:p>
        </w:tc>
        <w:tc>
          <w:tcPr>
            <w:tcW w:w="947" w:type="pct"/>
            <w:shd w:val="clear" w:color="auto" w:fill="C0C0C0"/>
          </w:tcPr>
          <w:p w14:paraId="61E3A3C4" w14:textId="77777777" w:rsidR="00F45C5B" w:rsidRPr="00A54937" w:rsidRDefault="00F45C5B" w:rsidP="00490136">
            <w:pPr>
              <w:pStyle w:val="TAH"/>
            </w:pPr>
            <w:r w:rsidRPr="00A54937">
              <w:t>Data type</w:t>
            </w:r>
          </w:p>
        </w:tc>
        <w:tc>
          <w:tcPr>
            <w:tcW w:w="209" w:type="pct"/>
            <w:shd w:val="clear" w:color="auto" w:fill="C0C0C0"/>
          </w:tcPr>
          <w:p w14:paraId="750E7968" w14:textId="77777777" w:rsidR="00F45C5B" w:rsidRPr="00A54937" w:rsidRDefault="00F45C5B" w:rsidP="00490136">
            <w:pPr>
              <w:pStyle w:val="TAH"/>
            </w:pPr>
            <w:r w:rsidRPr="00A54937">
              <w:t>P</w:t>
            </w:r>
          </w:p>
        </w:tc>
        <w:tc>
          <w:tcPr>
            <w:tcW w:w="608" w:type="pct"/>
            <w:shd w:val="clear" w:color="auto" w:fill="C0C0C0"/>
          </w:tcPr>
          <w:p w14:paraId="47547781" w14:textId="77777777" w:rsidR="00F45C5B" w:rsidRPr="00A54937" w:rsidRDefault="00F45C5B" w:rsidP="00490136">
            <w:pPr>
              <w:pStyle w:val="TAH"/>
            </w:pPr>
            <w:r w:rsidRPr="00A54937">
              <w:t>Cardinality</w:t>
            </w:r>
          </w:p>
        </w:tc>
        <w:tc>
          <w:tcPr>
            <w:tcW w:w="2392" w:type="pct"/>
            <w:shd w:val="clear" w:color="auto" w:fill="C0C0C0"/>
            <w:vAlign w:val="center"/>
          </w:tcPr>
          <w:p w14:paraId="0E7958EC" w14:textId="77777777" w:rsidR="00F45C5B" w:rsidRPr="00A54937" w:rsidRDefault="00F45C5B" w:rsidP="00490136">
            <w:pPr>
              <w:pStyle w:val="TAH"/>
            </w:pPr>
            <w:r w:rsidRPr="00A54937">
              <w:t>Description</w:t>
            </w:r>
          </w:p>
        </w:tc>
      </w:tr>
      <w:tr w:rsidR="00F45C5B" w:rsidRPr="00A54937" w14:paraId="01D2D624" w14:textId="77777777" w:rsidTr="00490136">
        <w:trPr>
          <w:jc w:val="center"/>
        </w:trPr>
        <w:tc>
          <w:tcPr>
            <w:tcW w:w="844" w:type="pct"/>
            <w:shd w:val="clear" w:color="auto" w:fill="auto"/>
          </w:tcPr>
          <w:p w14:paraId="39E1C7B2" w14:textId="77777777" w:rsidR="00F45C5B" w:rsidRDefault="00F45C5B" w:rsidP="00490136">
            <w:pPr>
              <w:pStyle w:val="TAL"/>
            </w:pPr>
            <w:r w:rsidRPr="0016361A">
              <w:t>n/a</w:t>
            </w:r>
          </w:p>
        </w:tc>
        <w:tc>
          <w:tcPr>
            <w:tcW w:w="947" w:type="pct"/>
          </w:tcPr>
          <w:p w14:paraId="25B6BEB3" w14:textId="77777777" w:rsidR="00F45C5B" w:rsidRDefault="00F45C5B" w:rsidP="00490136">
            <w:pPr>
              <w:pStyle w:val="TAL"/>
            </w:pPr>
          </w:p>
        </w:tc>
        <w:tc>
          <w:tcPr>
            <w:tcW w:w="209" w:type="pct"/>
          </w:tcPr>
          <w:p w14:paraId="6EBE93FE" w14:textId="77777777" w:rsidR="00F45C5B" w:rsidRDefault="00F45C5B" w:rsidP="00490136">
            <w:pPr>
              <w:pStyle w:val="TAC"/>
            </w:pPr>
          </w:p>
        </w:tc>
        <w:tc>
          <w:tcPr>
            <w:tcW w:w="608" w:type="pct"/>
          </w:tcPr>
          <w:p w14:paraId="2040759B" w14:textId="77777777" w:rsidR="00F45C5B" w:rsidRDefault="00F45C5B" w:rsidP="00490136">
            <w:pPr>
              <w:pStyle w:val="TAL"/>
            </w:pPr>
          </w:p>
        </w:tc>
        <w:tc>
          <w:tcPr>
            <w:tcW w:w="2392" w:type="pct"/>
            <w:shd w:val="clear" w:color="auto" w:fill="auto"/>
            <w:vAlign w:val="center"/>
          </w:tcPr>
          <w:p w14:paraId="63EC7860" w14:textId="77777777" w:rsidR="00F45C5B" w:rsidRPr="000C4B53" w:rsidRDefault="00F45C5B" w:rsidP="00490136">
            <w:pPr>
              <w:pStyle w:val="TAL"/>
            </w:pPr>
          </w:p>
        </w:tc>
      </w:tr>
    </w:tbl>
    <w:p w14:paraId="106DDFB3" w14:textId="77777777" w:rsidR="00F45C5B" w:rsidRDefault="00F45C5B" w:rsidP="00F45C5B"/>
    <w:p w14:paraId="622B877B" w14:textId="77777777" w:rsidR="00F45C5B" w:rsidRPr="00384E92" w:rsidRDefault="00F45C5B" w:rsidP="00F45C5B">
      <w:r>
        <w:t>This method shall support the request data structures specified in table 6.1.1.3.5.3.4-2 and the response data structures and response codes specified in table 6.1.1.3.5.3.4-3.</w:t>
      </w:r>
    </w:p>
    <w:p w14:paraId="3AF96608" w14:textId="77777777" w:rsidR="00F45C5B" w:rsidRPr="001769FF" w:rsidRDefault="00F45C5B" w:rsidP="00F45C5B">
      <w:pPr>
        <w:pStyle w:val="TH"/>
      </w:pPr>
      <w:r>
        <w:lastRenderedPageBreak/>
        <w:t>Table 6.1.1.3.5.3.4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trPr>
        <w:tc>
          <w:tcPr>
            <w:tcW w:w="1603" w:type="dxa"/>
            <w:shd w:val="clear" w:color="auto" w:fill="C0C0C0"/>
          </w:tcPr>
          <w:p w14:paraId="0CCC0D69" w14:textId="77777777" w:rsidR="00F45C5B" w:rsidRPr="00A54937" w:rsidRDefault="00F45C5B" w:rsidP="00490136">
            <w:pPr>
              <w:pStyle w:val="TAH"/>
            </w:pPr>
            <w:r w:rsidRPr="00A54937">
              <w:t>Data type</w:t>
            </w:r>
          </w:p>
        </w:tc>
        <w:tc>
          <w:tcPr>
            <w:tcW w:w="518" w:type="dxa"/>
            <w:shd w:val="clear" w:color="auto" w:fill="C0C0C0"/>
          </w:tcPr>
          <w:p w14:paraId="0B2B3A15" w14:textId="77777777" w:rsidR="00F45C5B" w:rsidRPr="00A54937" w:rsidRDefault="00F45C5B" w:rsidP="00490136">
            <w:pPr>
              <w:pStyle w:val="TAH"/>
            </w:pPr>
            <w:r w:rsidRPr="00A54937">
              <w:t>P</w:t>
            </w:r>
          </w:p>
        </w:tc>
        <w:tc>
          <w:tcPr>
            <w:tcW w:w="1132" w:type="dxa"/>
            <w:shd w:val="clear" w:color="auto" w:fill="C0C0C0"/>
          </w:tcPr>
          <w:p w14:paraId="145FEF4E" w14:textId="77777777" w:rsidR="00F45C5B" w:rsidRPr="00A54937" w:rsidRDefault="00F45C5B" w:rsidP="00490136">
            <w:pPr>
              <w:pStyle w:val="TAH"/>
            </w:pPr>
            <w:r w:rsidRPr="00A54937">
              <w:t>Cardinality</w:t>
            </w:r>
          </w:p>
        </w:tc>
        <w:tc>
          <w:tcPr>
            <w:tcW w:w="6368" w:type="dxa"/>
            <w:shd w:val="clear" w:color="auto" w:fill="C0C0C0"/>
            <w:vAlign w:val="center"/>
          </w:tcPr>
          <w:p w14:paraId="3F6C353D" w14:textId="77777777" w:rsidR="00F45C5B" w:rsidRPr="00A54937" w:rsidRDefault="00F45C5B" w:rsidP="00490136">
            <w:pPr>
              <w:pStyle w:val="TAH"/>
            </w:pPr>
            <w:r w:rsidRPr="00A54937">
              <w:t>Description</w:t>
            </w:r>
          </w:p>
        </w:tc>
      </w:tr>
      <w:tr w:rsidR="00F45C5B" w:rsidRPr="00A54937" w14:paraId="59900934" w14:textId="77777777" w:rsidTr="00490136">
        <w:trPr>
          <w:jc w:val="center"/>
        </w:trPr>
        <w:tc>
          <w:tcPr>
            <w:tcW w:w="1603" w:type="dxa"/>
            <w:shd w:val="clear" w:color="auto" w:fill="auto"/>
            <w:vAlign w:val="center"/>
          </w:tcPr>
          <w:p w14:paraId="6FAC767B" w14:textId="77777777" w:rsidR="00F45C5B" w:rsidRPr="00A54937" w:rsidRDefault="00F45C5B" w:rsidP="00490136">
            <w:pPr>
              <w:pStyle w:val="TAL"/>
            </w:pPr>
            <w:r>
              <w:t>SpatialAnchorsSubPatch</w:t>
            </w:r>
          </w:p>
        </w:tc>
        <w:tc>
          <w:tcPr>
            <w:tcW w:w="518" w:type="dxa"/>
            <w:vAlign w:val="center"/>
          </w:tcPr>
          <w:p w14:paraId="464A3968" w14:textId="77777777" w:rsidR="00F45C5B" w:rsidRPr="00A54937" w:rsidRDefault="00F45C5B" w:rsidP="00490136">
            <w:pPr>
              <w:pStyle w:val="TAC"/>
            </w:pPr>
            <w:r>
              <w:t>M</w:t>
            </w:r>
          </w:p>
        </w:tc>
        <w:tc>
          <w:tcPr>
            <w:tcW w:w="1132" w:type="dxa"/>
            <w:vAlign w:val="center"/>
          </w:tcPr>
          <w:p w14:paraId="288913D7" w14:textId="77777777" w:rsidR="00F45C5B" w:rsidRPr="00A54937" w:rsidRDefault="00F45C5B" w:rsidP="00490136">
            <w:pPr>
              <w:pStyle w:val="TAC"/>
            </w:pPr>
            <w:r>
              <w:t>1</w:t>
            </w:r>
          </w:p>
        </w:tc>
        <w:tc>
          <w:tcPr>
            <w:tcW w:w="6368" w:type="dxa"/>
            <w:shd w:val="clear" w:color="auto" w:fill="auto"/>
            <w:vAlign w:val="center"/>
          </w:tcPr>
          <w:p w14:paraId="2DCAD667" w14:textId="77777777" w:rsidR="00F45C5B" w:rsidRPr="00A54937" w:rsidRDefault="00F45C5B" w:rsidP="00490136">
            <w:pPr>
              <w:pStyle w:val="TAL"/>
            </w:pPr>
            <w:r w:rsidRPr="00585CA6">
              <w:t xml:space="preserve">Represents the parameters to request the modification of the "Individual </w:t>
            </w:r>
            <w:r>
              <w:t>Spatial Anchors Subscription</w:t>
            </w:r>
            <w:r w:rsidRPr="00585CA6">
              <w:t>" resource.</w:t>
            </w:r>
          </w:p>
        </w:tc>
      </w:tr>
    </w:tbl>
    <w:p w14:paraId="05BDFD4A" w14:textId="77777777" w:rsidR="00F45C5B" w:rsidRDefault="00F45C5B" w:rsidP="00F45C5B"/>
    <w:p w14:paraId="64AABAD9" w14:textId="77777777" w:rsidR="00F45C5B" w:rsidRPr="001769FF" w:rsidRDefault="00F45C5B" w:rsidP="00F45C5B">
      <w:pPr>
        <w:pStyle w:val="TH"/>
      </w:pPr>
      <w:r>
        <w:t>Table 6.1.1.3.5.3.4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trPr>
        <w:tc>
          <w:tcPr>
            <w:tcW w:w="826" w:type="pct"/>
            <w:shd w:val="clear" w:color="auto" w:fill="C0C0C0"/>
          </w:tcPr>
          <w:p w14:paraId="04CF152A" w14:textId="77777777" w:rsidR="00F45C5B" w:rsidRPr="00A54937" w:rsidRDefault="00F45C5B" w:rsidP="00490136">
            <w:pPr>
              <w:pStyle w:val="TAH"/>
            </w:pPr>
            <w:r w:rsidRPr="00A54937">
              <w:t>Data type</w:t>
            </w:r>
          </w:p>
        </w:tc>
        <w:tc>
          <w:tcPr>
            <w:tcW w:w="499" w:type="pct"/>
            <w:shd w:val="clear" w:color="auto" w:fill="C0C0C0"/>
          </w:tcPr>
          <w:p w14:paraId="176BA92D" w14:textId="77777777" w:rsidR="00F45C5B" w:rsidRPr="00A54937" w:rsidRDefault="00F45C5B" w:rsidP="00490136">
            <w:pPr>
              <w:pStyle w:val="TAH"/>
            </w:pPr>
            <w:r w:rsidRPr="00A54937">
              <w:t>P</w:t>
            </w:r>
          </w:p>
        </w:tc>
        <w:tc>
          <w:tcPr>
            <w:tcW w:w="738" w:type="pct"/>
            <w:shd w:val="clear" w:color="auto" w:fill="C0C0C0"/>
          </w:tcPr>
          <w:p w14:paraId="1845F0AD" w14:textId="77777777" w:rsidR="00F45C5B" w:rsidRPr="00A54937" w:rsidRDefault="00F45C5B" w:rsidP="00490136">
            <w:pPr>
              <w:pStyle w:val="TAH"/>
            </w:pPr>
            <w:r w:rsidRPr="00A54937">
              <w:t>Cardinality</w:t>
            </w:r>
          </w:p>
        </w:tc>
        <w:tc>
          <w:tcPr>
            <w:tcW w:w="967" w:type="pct"/>
            <w:shd w:val="clear" w:color="auto" w:fill="C0C0C0"/>
          </w:tcPr>
          <w:p w14:paraId="4E2EE1B5" w14:textId="77777777" w:rsidR="00F45C5B" w:rsidRPr="00A54937" w:rsidRDefault="00F45C5B" w:rsidP="00490136">
            <w:pPr>
              <w:pStyle w:val="TAH"/>
            </w:pPr>
            <w:r w:rsidRPr="00A54937">
              <w:t>Response</w:t>
            </w:r>
          </w:p>
          <w:p w14:paraId="7795B3D1" w14:textId="77777777" w:rsidR="00F45C5B" w:rsidRPr="00A54937" w:rsidRDefault="00F45C5B" w:rsidP="00490136">
            <w:pPr>
              <w:pStyle w:val="TAH"/>
            </w:pPr>
            <w:r w:rsidRPr="00A54937">
              <w:t>codes</w:t>
            </w:r>
          </w:p>
        </w:tc>
        <w:tc>
          <w:tcPr>
            <w:tcW w:w="1970" w:type="pct"/>
            <w:shd w:val="clear" w:color="auto" w:fill="C0C0C0"/>
          </w:tcPr>
          <w:p w14:paraId="45205BAD" w14:textId="77777777" w:rsidR="00F45C5B" w:rsidRPr="00A54937" w:rsidRDefault="00F45C5B" w:rsidP="00490136">
            <w:pPr>
              <w:pStyle w:val="TAH"/>
            </w:pPr>
            <w:r w:rsidRPr="00A54937">
              <w:t>Description</w:t>
            </w:r>
          </w:p>
        </w:tc>
      </w:tr>
      <w:tr w:rsidR="00F45C5B" w:rsidRPr="00A54937" w14:paraId="4DC263A7" w14:textId="77777777" w:rsidTr="00490136">
        <w:trPr>
          <w:jc w:val="center"/>
        </w:trPr>
        <w:tc>
          <w:tcPr>
            <w:tcW w:w="826" w:type="pct"/>
            <w:shd w:val="clear" w:color="auto" w:fill="auto"/>
            <w:vAlign w:val="center"/>
          </w:tcPr>
          <w:p w14:paraId="4803D4F0" w14:textId="77777777" w:rsidR="00F45C5B" w:rsidRPr="00A54937" w:rsidRDefault="00F45C5B" w:rsidP="00490136">
            <w:pPr>
              <w:pStyle w:val="TAL"/>
            </w:pPr>
            <w:r>
              <w:t>SpatialAnchorsSub</w:t>
            </w:r>
          </w:p>
        </w:tc>
        <w:tc>
          <w:tcPr>
            <w:tcW w:w="499" w:type="pct"/>
            <w:vAlign w:val="center"/>
          </w:tcPr>
          <w:p w14:paraId="560CD207" w14:textId="77777777" w:rsidR="00F45C5B" w:rsidRPr="00A54937" w:rsidRDefault="00F45C5B" w:rsidP="00490136">
            <w:pPr>
              <w:pStyle w:val="TAC"/>
            </w:pPr>
            <w:r>
              <w:t>M</w:t>
            </w:r>
          </w:p>
        </w:tc>
        <w:tc>
          <w:tcPr>
            <w:tcW w:w="738" w:type="pct"/>
            <w:vAlign w:val="center"/>
          </w:tcPr>
          <w:p w14:paraId="44E24463" w14:textId="77777777" w:rsidR="00F45C5B" w:rsidRPr="00A54937" w:rsidRDefault="00F45C5B" w:rsidP="00490136">
            <w:pPr>
              <w:pStyle w:val="TAC"/>
            </w:pPr>
            <w:r>
              <w:t>1</w:t>
            </w:r>
          </w:p>
        </w:tc>
        <w:tc>
          <w:tcPr>
            <w:tcW w:w="967" w:type="pct"/>
            <w:vAlign w:val="center"/>
          </w:tcPr>
          <w:p w14:paraId="37666EBF" w14:textId="77777777" w:rsidR="00F45C5B" w:rsidRPr="00A54937" w:rsidRDefault="00F45C5B" w:rsidP="00490136">
            <w:pPr>
              <w:pStyle w:val="TAL"/>
            </w:pPr>
            <w:r>
              <w:t>200 OK</w:t>
            </w:r>
          </w:p>
        </w:tc>
        <w:tc>
          <w:tcPr>
            <w:tcW w:w="1970" w:type="pct"/>
            <w:shd w:val="clear" w:color="auto" w:fill="auto"/>
            <w:vAlign w:val="center"/>
          </w:tcPr>
          <w:p w14:paraId="6FB354A0" w14:textId="77777777" w:rsidR="00F45C5B" w:rsidRPr="00A54937" w:rsidRDefault="00F45C5B" w:rsidP="00490136">
            <w:pPr>
              <w:pStyle w:val="TAL"/>
            </w:pPr>
            <w:r w:rsidRPr="00585CA6">
              <w:t xml:space="preserve">Successful case. The "Individual </w:t>
            </w:r>
            <w:r>
              <w:t>Spatial Anchors Subscription</w:t>
            </w:r>
            <w:r w:rsidRPr="00585CA6">
              <w:t>" resource is successfully modified and a representation of the updated resource shall be returned in the response body.</w:t>
            </w:r>
          </w:p>
        </w:tc>
      </w:tr>
      <w:tr w:rsidR="00F45C5B" w:rsidRPr="00A54937" w14:paraId="7BA4AA71" w14:textId="77777777" w:rsidTr="00490136">
        <w:trPr>
          <w:jc w:val="center"/>
        </w:trPr>
        <w:tc>
          <w:tcPr>
            <w:tcW w:w="826" w:type="pct"/>
            <w:shd w:val="clear" w:color="auto" w:fill="auto"/>
          </w:tcPr>
          <w:p w14:paraId="3575DC4E" w14:textId="77777777" w:rsidR="00F45C5B" w:rsidRDefault="00F45C5B" w:rsidP="00490136">
            <w:pPr>
              <w:pStyle w:val="TAL"/>
            </w:pPr>
            <w:r>
              <w:t>n/a</w:t>
            </w:r>
          </w:p>
        </w:tc>
        <w:tc>
          <w:tcPr>
            <w:tcW w:w="499" w:type="pct"/>
          </w:tcPr>
          <w:p w14:paraId="05915FA0" w14:textId="77777777" w:rsidR="00F45C5B" w:rsidRDefault="00F45C5B" w:rsidP="00490136">
            <w:pPr>
              <w:pStyle w:val="TAC"/>
            </w:pPr>
          </w:p>
        </w:tc>
        <w:tc>
          <w:tcPr>
            <w:tcW w:w="738" w:type="pct"/>
          </w:tcPr>
          <w:p w14:paraId="350E34F3" w14:textId="77777777" w:rsidR="00F45C5B" w:rsidRDefault="00F45C5B" w:rsidP="00490136">
            <w:pPr>
              <w:pStyle w:val="TAC"/>
            </w:pPr>
          </w:p>
        </w:tc>
        <w:tc>
          <w:tcPr>
            <w:tcW w:w="967" w:type="pct"/>
          </w:tcPr>
          <w:p w14:paraId="7D120E1D" w14:textId="77777777" w:rsidR="00F45C5B" w:rsidRDefault="00F45C5B" w:rsidP="00490136">
            <w:pPr>
              <w:pStyle w:val="TAL"/>
            </w:pPr>
            <w:r>
              <w:t>204 No Content</w:t>
            </w:r>
          </w:p>
        </w:tc>
        <w:tc>
          <w:tcPr>
            <w:tcW w:w="1970" w:type="pct"/>
            <w:shd w:val="clear" w:color="auto" w:fill="auto"/>
            <w:vAlign w:val="center"/>
          </w:tcPr>
          <w:p w14:paraId="38B46572" w14:textId="77777777" w:rsidR="00F45C5B" w:rsidRDefault="00F45C5B" w:rsidP="00490136">
            <w:pPr>
              <w:pStyle w:val="TAL"/>
            </w:pPr>
            <w:r w:rsidRPr="00585CA6">
              <w:t xml:space="preserve">Successful case. The "Individual </w:t>
            </w:r>
            <w:r>
              <w:t>Spatial Anchors Subscription</w:t>
            </w:r>
            <w:r w:rsidRPr="00585CA6">
              <w:t>" resource is successfully modified and no content is returned in the response body.</w:t>
            </w:r>
          </w:p>
        </w:tc>
      </w:tr>
      <w:tr w:rsidR="00F45C5B" w:rsidRPr="00A54937" w14:paraId="4E02C984" w14:textId="77777777" w:rsidTr="00490136">
        <w:trPr>
          <w:jc w:val="center"/>
        </w:trPr>
        <w:tc>
          <w:tcPr>
            <w:tcW w:w="826" w:type="pct"/>
            <w:shd w:val="clear" w:color="auto" w:fill="auto"/>
          </w:tcPr>
          <w:p w14:paraId="772B9DB2" w14:textId="77777777" w:rsidR="00F45C5B" w:rsidRDefault="00F45C5B" w:rsidP="00490136">
            <w:pPr>
              <w:pStyle w:val="TAL"/>
            </w:pPr>
            <w:r>
              <w:t>n/a</w:t>
            </w:r>
          </w:p>
        </w:tc>
        <w:tc>
          <w:tcPr>
            <w:tcW w:w="499" w:type="pct"/>
          </w:tcPr>
          <w:p w14:paraId="5F4D9E30" w14:textId="77777777" w:rsidR="00F45C5B" w:rsidRDefault="00F45C5B" w:rsidP="00490136">
            <w:pPr>
              <w:pStyle w:val="TAC"/>
            </w:pPr>
          </w:p>
        </w:tc>
        <w:tc>
          <w:tcPr>
            <w:tcW w:w="738" w:type="pct"/>
          </w:tcPr>
          <w:p w14:paraId="3FBA8043" w14:textId="77777777" w:rsidR="00F45C5B" w:rsidRDefault="00F45C5B" w:rsidP="00490136">
            <w:pPr>
              <w:pStyle w:val="TAC"/>
            </w:pPr>
          </w:p>
        </w:tc>
        <w:tc>
          <w:tcPr>
            <w:tcW w:w="967" w:type="pct"/>
          </w:tcPr>
          <w:p w14:paraId="70D76899" w14:textId="77777777" w:rsidR="00F45C5B" w:rsidRDefault="00F45C5B" w:rsidP="00490136">
            <w:pPr>
              <w:pStyle w:val="TAL"/>
            </w:pPr>
            <w:r>
              <w:t>307 Temporary Redirect</w:t>
            </w:r>
          </w:p>
        </w:tc>
        <w:tc>
          <w:tcPr>
            <w:tcW w:w="1970" w:type="pct"/>
            <w:shd w:val="clear" w:color="auto" w:fill="auto"/>
          </w:tcPr>
          <w:p w14:paraId="12D4A2C1" w14:textId="77777777" w:rsidR="00F45C5B" w:rsidRDefault="00F45C5B" w:rsidP="00490136">
            <w:pPr>
              <w:pStyle w:val="TAL"/>
            </w:pPr>
            <w:r>
              <w:t>Temporary redirection.</w:t>
            </w:r>
          </w:p>
          <w:p w14:paraId="0274929F" w14:textId="77777777" w:rsidR="00F45C5B" w:rsidRDefault="00F45C5B" w:rsidP="00490136">
            <w:pPr>
              <w:pStyle w:val="TAL"/>
            </w:pPr>
          </w:p>
          <w:p w14:paraId="4D297C55" w14:textId="77777777" w:rsidR="00F45C5B" w:rsidRDefault="00F45C5B" w:rsidP="00490136">
            <w:pPr>
              <w:pStyle w:val="TAL"/>
            </w:pPr>
            <w:r>
              <w:t>The response shall include a Location header field containing an alternative URI of the resource located in an alternative SAn Server.</w:t>
            </w:r>
          </w:p>
          <w:p w14:paraId="4B93A6EA" w14:textId="77777777" w:rsidR="00F45C5B" w:rsidRDefault="00F45C5B" w:rsidP="00490136">
            <w:pPr>
              <w:pStyle w:val="TAL"/>
            </w:pPr>
          </w:p>
          <w:p w14:paraId="7A774E46" w14:textId="77777777" w:rsidR="00F45C5B" w:rsidRDefault="00F45C5B" w:rsidP="00490136">
            <w:pPr>
              <w:pStyle w:val="TAL"/>
            </w:pPr>
            <w:r>
              <w:t>Redirection handling is described in clause 5.2.10 of TS 29.122 [2].</w:t>
            </w:r>
          </w:p>
        </w:tc>
      </w:tr>
      <w:tr w:rsidR="00F45C5B" w:rsidRPr="00A54937" w14:paraId="5B638EDB" w14:textId="77777777" w:rsidTr="00490136">
        <w:trPr>
          <w:jc w:val="center"/>
        </w:trPr>
        <w:tc>
          <w:tcPr>
            <w:tcW w:w="826" w:type="pct"/>
            <w:shd w:val="clear" w:color="auto" w:fill="auto"/>
          </w:tcPr>
          <w:p w14:paraId="5BF9B0FB" w14:textId="77777777" w:rsidR="00F45C5B" w:rsidRDefault="00F45C5B" w:rsidP="00490136">
            <w:pPr>
              <w:pStyle w:val="TAL"/>
            </w:pPr>
            <w:r>
              <w:t>n/a</w:t>
            </w:r>
          </w:p>
        </w:tc>
        <w:tc>
          <w:tcPr>
            <w:tcW w:w="499" w:type="pct"/>
          </w:tcPr>
          <w:p w14:paraId="150779D5" w14:textId="77777777" w:rsidR="00F45C5B" w:rsidRDefault="00F45C5B" w:rsidP="00490136">
            <w:pPr>
              <w:pStyle w:val="TAC"/>
            </w:pPr>
          </w:p>
        </w:tc>
        <w:tc>
          <w:tcPr>
            <w:tcW w:w="738" w:type="pct"/>
          </w:tcPr>
          <w:p w14:paraId="5AD9A264" w14:textId="77777777" w:rsidR="00F45C5B" w:rsidRDefault="00F45C5B" w:rsidP="00490136">
            <w:pPr>
              <w:pStyle w:val="TAC"/>
            </w:pPr>
          </w:p>
        </w:tc>
        <w:tc>
          <w:tcPr>
            <w:tcW w:w="967" w:type="pct"/>
          </w:tcPr>
          <w:p w14:paraId="6A37B124" w14:textId="77777777" w:rsidR="00F45C5B" w:rsidRDefault="00F45C5B" w:rsidP="00490136">
            <w:pPr>
              <w:pStyle w:val="TAL"/>
            </w:pPr>
            <w:r>
              <w:t>308 Permanent Redirect</w:t>
            </w:r>
          </w:p>
        </w:tc>
        <w:tc>
          <w:tcPr>
            <w:tcW w:w="1970" w:type="pct"/>
            <w:shd w:val="clear" w:color="auto" w:fill="auto"/>
          </w:tcPr>
          <w:p w14:paraId="7593919C" w14:textId="77777777" w:rsidR="00F45C5B" w:rsidRDefault="00F45C5B" w:rsidP="00490136">
            <w:pPr>
              <w:pStyle w:val="TAL"/>
            </w:pPr>
            <w:r>
              <w:t>Permanent redirection.</w:t>
            </w:r>
          </w:p>
          <w:p w14:paraId="3945FE37" w14:textId="77777777" w:rsidR="00F45C5B" w:rsidRDefault="00F45C5B" w:rsidP="00490136">
            <w:pPr>
              <w:pStyle w:val="TAL"/>
            </w:pPr>
          </w:p>
          <w:p w14:paraId="4D36573A" w14:textId="77777777" w:rsidR="00F45C5B" w:rsidRDefault="00F45C5B" w:rsidP="00490136">
            <w:pPr>
              <w:pStyle w:val="TAL"/>
            </w:pPr>
            <w:r>
              <w:t>The response shall include a Location header field containing an alternative URI of the resource located in an alternative SAn Server.</w:t>
            </w:r>
          </w:p>
          <w:p w14:paraId="38BD1E58" w14:textId="77777777" w:rsidR="00F45C5B" w:rsidRDefault="00F45C5B" w:rsidP="00490136">
            <w:pPr>
              <w:pStyle w:val="TAL"/>
            </w:pPr>
          </w:p>
          <w:p w14:paraId="4A41DA61" w14:textId="77777777" w:rsidR="00F45C5B" w:rsidRDefault="00F45C5B" w:rsidP="00490136">
            <w:pPr>
              <w:pStyle w:val="TAL"/>
            </w:pPr>
            <w:r>
              <w:t>Redirection handling is described in clause 5.2.10 of TS 29.122 [2].</w:t>
            </w:r>
          </w:p>
        </w:tc>
      </w:tr>
      <w:tr w:rsidR="00F45C5B" w:rsidRPr="00A54937" w14:paraId="792C08A6" w14:textId="77777777" w:rsidTr="00490136">
        <w:trPr>
          <w:jc w:val="center"/>
        </w:trPr>
        <w:tc>
          <w:tcPr>
            <w:tcW w:w="5000" w:type="pct"/>
            <w:gridSpan w:val="5"/>
            <w:shd w:val="clear" w:color="auto" w:fill="auto"/>
          </w:tcPr>
          <w:p w14:paraId="156C5CAD" w14:textId="77777777" w:rsidR="00F45C5B" w:rsidRPr="0016361A" w:rsidRDefault="00F45C5B" w:rsidP="00490136">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954C42A" w14:textId="77777777" w:rsidR="00F45C5B" w:rsidRDefault="00F45C5B" w:rsidP="00F45C5B"/>
    <w:p w14:paraId="33F63C7A" w14:textId="77777777" w:rsidR="00F45C5B" w:rsidRDefault="00F45C5B" w:rsidP="00F45C5B">
      <w:pPr>
        <w:pStyle w:val="TH"/>
      </w:pPr>
      <w:r>
        <w:t>Table 6.1.1.3.5.3.4-4: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trPr>
        <w:tc>
          <w:tcPr>
            <w:tcW w:w="825" w:type="pct"/>
            <w:shd w:val="clear" w:color="auto" w:fill="C0C0C0"/>
          </w:tcPr>
          <w:p w14:paraId="087AD729" w14:textId="77777777" w:rsidR="00F45C5B" w:rsidRDefault="00F45C5B" w:rsidP="00490136">
            <w:pPr>
              <w:pStyle w:val="TAH"/>
            </w:pPr>
            <w:r>
              <w:t>Name</w:t>
            </w:r>
          </w:p>
        </w:tc>
        <w:tc>
          <w:tcPr>
            <w:tcW w:w="732" w:type="pct"/>
            <w:shd w:val="clear" w:color="auto" w:fill="C0C0C0"/>
          </w:tcPr>
          <w:p w14:paraId="6B9CF444" w14:textId="77777777" w:rsidR="00F45C5B" w:rsidRDefault="00F45C5B" w:rsidP="00490136">
            <w:pPr>
              <w:pStyle w:val="TAH"/>
            </w:pPr>
            <w:r>
              <w:t>Data type</w:t>
            </w:r>
          </w:p>
        </w:tc>
        <w:tc>
          <w:tcPr>
            <w:tcW w:w="217" w:type="pct"/>
            <w:shd w:val="clear" w:color="auto" w:fill="C0C0C0"/>
          </w:tcPr>
          <w:p w14:paraId="7F53D3A1" w14:textId="77777777" w:rsidR="00F45C5B" w:rsidRDefault="00F45C5B" w:rsidP="00490136">
            <w:pPr>
              <w:pStyle w:val="TAH"/>
            </w:pPr>
            <w:r>
              <w:t>P</w:t>
            </w:r>
          </w:p>
        </w:tc>
        <w:tc>
          <w:tcPr>
            <w:tcW w:w="581" w:type="pct"/>
            <w:shd w:val="clear" w:color="auto" w:fill="C0C0C0"/>
          </w:tcPr>
          <w:p w14:paraId="4DEABC4D" w14:textId="77777777" w:rsidR="00F45C5B" w:rsidRDefault="00F45C5B" w:rsidP="00490136">
            <w:pPr>
              <w:pStyle w:val="TAH"/>
            </w:pPr>
            <w:r>
              <w:t>Cardinality</w:t>
            </w:r>
          </w:p>
        </w:tc>
        <w:tc>
          <w:tcPr>
            <w:tcW w:w="2645" w:type="pct"/>
            <w:shd w:val="clear" w:color="auto" w:fill="C0C0C0"/>
            <w:vAlign w:val="center"/>
          </w:tcPr>
          <w:p w14:paraId="4146B6B5" w14:textId="77777777" w:rsidR="00F45C5B" w:rsidRDefault="00F45C5B" w:rsidP="00490136">
            <w:pPr>
              <w:pStyle w:val="TAH"/>
            </w:pPr>
            <w:r>
              <w:t>Description</w:t>
            </w:r>
          </w:p>
        </w:tc>
      </w:tr>
      <w:tr w:rsidR="00F45C5B" w14:paraId="369FEE65" w14:textId="77777777" w:rsidTr="00490136">
        <w:trPr>
          <w:jc w:val="center"/>
        </w:trPr>
        <w:tc>
          <w:tcPr>
            <w:tcW w:w="825" w:type="pct"/>
            <w:shd w:val="clear" w:color="auto" w:fill="auto"/>
          </w:tcPr>
          <w:p w14:paraId="239F3521" w14:textId="77777777" w:rsidR="00F45C5B" w:rsidRDefault="00F45C5B" w:rsidP="00490136">
            <w:pPr>
              <w:pStyle w:val="TAL"/>
            </w:pPr>
            <w:r>
              <w:t>Location</w:t>
            </w:r>
          </w:p>
        </w:tc>
        <w:tc>
          <w:tcPr>
            <w:tcW w:w="732" w:type="pct"/>
          </w:tcPr>
          <w:p w14:paraId="2DC5FD52" w14:textId="77777777" w:rsidR="00F45C5B" w:rsidRDefault="00F45C5B" w:rsidP="00490136">
            <w:pPr>
              <w:pStyle w:val="TAL"/>
            </w:pPr>
            <w:r>
              <w:t>string</w:t>
            </w:r>
          </w:p>
        </w:tc>
        <w:tc>
          <w:tcPr>
            <w:tcW w:w="217" w:type="pct"/>
          </w:tcPr>
          <w:p w14:paraId="1F93ED76" w14:textId="77777777" w:rsidR="00F45C5B" w:rsidRDefault="00F45C5B" w:rsidP="00490136">
            <w:pPr>
              <w:pStyle w:val="TAC"/>
            </w:pPr>
            <w:r>
              <w:t>M</w:t>
            </w:r>
          </w:p>
        </w:tc>
        <w:tc>
          <w:tcPr>
            <w:tcW w:w="581" w:type="pct"/>
          </w:tcPr>
          <w:p w14:paraId="090983F7" w14:textId="77777777" w:rsidR="00F45C5B" w:rsidRDefault="00F45C5B" w:rsidP="00490136">
            <w:pPr>
              <w:pStyle w:val="TAC"/>
            </w:pPr>
            <w:r>
              <w:t>1</w:t>
            </w:r>
          </w:p>
        </w:tc>
        <w:tc>
          <w:tcPr>
            <w:tcW w:w="2645" w:type="pct"/>
            <w:shd w:val="clear" w:color="auto" w:fill="auto"/>
            <w:vAlign w:val="center"/>
          </w:tcPr>
          <w:p w14:paraId="4D1841C5" w14:textId="77777777" w:rsidR="00F45C5B" w:rsidRDefault="00F45C5B" w:rsidP="00490136">
            <w:pPr>
              <w:pStyle w:val="TAL"/>
            </w:pPr>
            <w:r>
              <w:t>Contains an alternative URI of the resource located in an alternative SAn Server.</w:t>
            </w:r>
          </w:p>
        </w:tc>
      </w:tr>
    </w:tbl>
    <w:p w14:paraId="30896BA3" w14:textId="77777777" w:rsidR="00F45C5B" w:rsidRDefault="00F45C5B" w:rsidP="00F45C5B"/>
    <w:p w14:paraId="22F328FA" w14:textId="77777777" w:rsidR="00F45C5B" w:rsidRDefault="00F45C5B" w:rsidP="00F45C5B">
      <w:pPr>
        <w:pStyle w:val="TH"/>
      </w:pPr>
      <w:r>
        <w:t>Table 6.1.1.3.5.3.4-5: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trPr>
        <w:tc>
          <w:tcPr>
            <w:tcW w:w="825" w:type="pct"/>
            <w:shd w:val="clear" w:color="auto" w:fill="C0C0C0"/>
          </w:tcPr>
          <w:p w14:paraId="6577D3B6" w14:textId="77777777" w:rsidR="00F45C5B" w:rsidRDefault="00F45C5B" w:rsidP="00490136">
            <w:pPr>
              <w:pStyle w:val="TAH"/>
            </w:pPr>
            <w:r>
              <w:t>Name</w:t>
            </w:r>
          </w:p>
        </w:tc>
        <w:tc>
          <w:tcPr>
            <w:tcW w:w="732" w:type="pct"/>
            <w:shd w:val="clear" w:color="auto" w:fill="C0C0C0"/>
          </w:tcPr>
          <w:p w14:paraId="4101E59A" w14:textId="77777777" w:rsidR="00F45C5B" w:rsidRDefault="00F45C5B" w:rsidP="00490136">
            <w:pPr>
              <w:pStyle w:val="TAH"/>
            </w:pPr>
            <w:r>
              <w:t>Data type</w:t>
            </w:r>
          </w:p>
        </w:tc>
        <w:tc>
          <w:tcPr>
            <w:tcW w:w="217" w:type="pct"/>
            <w:shd w:val="clear" w:color="auto" w:fill="C0C0C0"/>
          </w:tcPr>
          <w:p w14:paraId="00D221C9" w14:textId="77777777" w:rsidR="00F45C5B" w:rsidRDefault="00F45C5B" w:rsidP="00490136">
            <w:pPr>
              <w:pStyle w:val="TAH"/>
            </w:pPr>
            <w:r>
              <w:t>P</w:t>
            </w:r>
          </w:p>
        </w:tc>
        <w:tc>
          <w:tcPr>
            <w:tcW w:w="581" w:type="pct"/>
            <w:shd w:val="clear" w:color="auto" w:fill="C0C0C0"/>
          </w:tcPr>
          <w:p w14:paraId="1866D185" w14:textId="77777777" w:rsidR="00F45C5B" w:rsidRDefault="00F45C5B" w:rsidP="00490136">
            <w:pPr>
              <w:pStyle w:val="TAH"/>
            </w:pPr>
            <w:r>
              <w:t>Cardinality</w:t>
            </w:r>
          </w:p>
        </w:tc>
        <w:tc>
          <w:tcPr>
            <w:tcW w:w="2645" w:type="pct"/>
            <w:shd w:val="clear" w:color="auto" w:fill="C0C0C0"/>
            <w:vAlign w:val="center"/>
          </w:tcPr>
          <w:p w14:paraId="3B80A952" w14:textId="77777777" w:rsidR="00F45C5B" w:rsidRDefault="00F45C5B" w:rsidP="00490136">
            <w:pPr>
              <w:pStyle w:val="TAH"/>
            </w:pPr>
            <w:r>
              <w:t>Description</w:t>
            </w:r>
          </w:p>
        </w:tc>
      </w:tr>
      <w:tr w:rsidR="00F45C5B" w14:paraId="47C40E4C" w14:textId="77777777" w:rsidTr="00490136">
        <w:trPr>
          <w:jc w:val="center"/>
        </w:trPr>
        <w:tc>
          <w:tcPr>
            <w:tcW w:w="825" w:type="pct"/>
            <w:shd w:val="clear" w:color="auto" w:fill="auto"/>
          </w:tcPr>
          <w:p w14:paraId="76BD32AA" w14:textId="77777777" w:rsidR="00F45C5B" w:rsidRDefault="00F45C5B" w:rsidP="00490136">
            <w:pPr>
              <w:pStyle w:val="TAL"/>
            </w:pPr>
            <w:r>
              <w:t>Location</w:t>
            </w:r>
          </w:p>
        </w:tc>
        <w:tc>
          <w:tcPr>
            <w:tcW w:w="732" w:type="pct"/>
          </w:tcPr>
          <w:p w14:paraId="534D93A0" w14:textId="77777777" w:rsidR="00F45C5B" w:rsidRDefault="00F45C5B" w:rsidP="00490136">
            <w:pPr>
              <w:pStyle w:val="TAL"/>
            </w:pPr>
            <w:r>
              <w:t>string</w:t>
            </w:r>
          </w:p>
        </w:tc>
        <w:tc>
          <w:tcPr>
            <w:tcW w:w="217" w:type="pct"/>
          </w:tcPr>
          <w:p w14:paraId="6225424E" w14:textId="77777777" w:rsidR="00F45C5B" w:rsidRDefault="00F45C5B" w:rsidP="00490136">
            <w:pPr>
              <w:pStyle w:val="TAC"/>
            </w:pPr>
            <w:r>
              <w:t>M</w:t>
            </w:r>
          </w:p>
        </w:tc>
        <w:tc>
          <w:tcPr>
            <w:tcW w:w="581" w:type="pct"/>
          </w:tcPr>
          <w:p w14:paraId="4A6D9ABA" w14:textId="77777777" w:rsidR="00F45C5B" w:rsidRDefault="00F45C5B" w:rsidP="00490136">
            <w:pPr>
              <w:pStyle w:val="TAC"/>
            </w:pPr>
            <w:r>
              <w:t>1</w:t>
            </w:r>
          </w:p>
        </w:tc>
        <w:tc>
          <w:tcPr>
            <w:tcW w:w="2645" w:type="pct"/>
            <w:shd w:val="clear" w:color="auto" w:fill="auto"/>
            <w:vAlign w:val="center"/>
          </w:tcPr>
          <w:p w14:paraId="69D5BD17" w14:textId="77777777" w:rsidR="00F45C5B" w:rsidRDefault="00F45C5B" w:rsidP="00490136">
            <w:pPr>
              <w:pStyle w:val="TAL"/>
            </w:pPr>
            <w:r>
              <w:t>Contains an alternative URI of the resource located in an alternative SAn Server.</w:t>
            </w:r>
          </w:p>
        </w:tc>
      </w:tr>
    </w:tbl>
    <w:p w14:paraId="47654583" w14:textId="77777777" w:rsidR="00F45C5B" w:rsidRDefault="00F45C5B" w:rsidP="00F45C5B"/>
    <w:p w14:paraId="13288C82" w14:textId="77777777" w:rsidR="00F45C5B" w:rsidRDefault="00F45C5B" w:rsidP="00F45C5B">
      <w:pPr>
        <w:pStyle w:val="H6"/>
      </w:pPr>
      <w:r>
        <w:t>6.1.1.3.5.3.3</w:t>
      </w:r>
      <w:r>
        <w:tab/>
        <w:t>DELETE</w:t>
      </w:r>
    </w:p>
    <w:p w14:paraId="15A30982" w14:textId="77777777" w:rsidR="00F45C5B" w:rsidRPr="00585CA6" w:rsidRDefault="00F45C5B" w:rsidP="00F45C5B">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AB06F22" w14:textId="77777777" w:rsidR="00F45C5B" w:rsidRPr="00574BCA"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6.1.1.3.5.3.3-1.</w:t>
      </w:r>
    </w:p>
    <w:p w14:paraId="4DA439F3" w14:textId="77777777" w:rsidR="00F45C5B" w:rsidRPr="00384E92" w:rsidRDefault="00F45C5B" w:rsidP="00F45C5B">
      <w:pPr>
        <w:pStyle w:val="TH"/>
        <w:rPr>
          <w:rFonts w:cs="Arial"/>
        </w:rPr>
      </w:pPr>
      <w:r>
        <w:lastRenderedPageBreak/>
        <w:t>Table 6.1.1.3.5.3.3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trPr>
        <w:tc>
          <w:tcPr>
            <w:tcW w:w="844" w:type="pct"/>
            <w:shd w:val="clear" w:color="auto" w:fill="C0C0C0"/>
          </w:tcPr>
          <w:p w14:paraId="30500DDF" w14:textId="77777777" w:rsidR="00F45C5B" w:rsidRPr="00A54937" w:rsidRDefault="00F45C5B" w:rsidP="00490136">
            <w:pPr>
              <w:pStyle w:val="TAH"/>
            </w:pPr>
            <w:r w:rsidRPr="00A54937">
              <w:t>Name</w:t>
            </w:r>
          </w:p>
        </w:tc>
        <w:tc>
          <w:tcPr>
            <w:tcW w:w="947" w:type="pct"/>
            <w:shd w:val="clear" w:color="auto" w:fill="C0C0C0"/>
          </w:tcPr>
          <w:p w14:paraId="0A3101C0" w14:textId="77777777" w:rsidR="00F45C5B" w:rsidRPr="00A54937" w:rsidRDefault="00F45C5B" w:rsidP="00490136">
            <w:pPr>
              <w:pStyle w:val="TAH"/>
            </w:pPr>
            <w:r w:rsidRPr="00A54937">
              <w:t>Data type</w:t>
            </w:r>
          </w:p>
        </w:tc>
        <w:tc>
          <w:tcPr>
            <w:tcW w:w="209" w:type="pct"/>
            <w:shd w:val="clear" w:color="auto" w:fill="C0C0C0"/>
          </w:tcPr>
          <w:p w14:paraId="151CDF25" w14:textId="77777777" w:rsidR="00F45C5B" w:rsidRPr="00A54937" w:rsidRDefault="00F45C5B" w:rsidP="00490136">
            <w:pPr>
              <w:pStyle w:val="TAH"/>
            </w:pPr>
            <w:r w:rsidRPr="00A54937">
              <w:t>P</w:t>
            </w:r>
          </w:p>
        </w:tc>
        <w:tc>
          <w:tcPr>
            <w:tcW w:w="608" w:type="pct"/>
            <w:shd w:val="clear" w:color="auto" w:fill="C0C0C0"/>
          </w:tcPr>
          <w:p w14:paraId="0FA9515B" w14:textId="77777777" w:rsidR="00F45C5B" w:rsidRPr="00A54937" w:rsidRDefault="00F45C5B" w:rsidP="00490136">
            <w:pPr>
              <w:pStyle w:val="TAH"/>
            </w:pPr>
            <w:r w:rsidRPr="00A54937">
              <w:t>Cardinality</w:t>
            </w:r>
          </w:p>
        </w:tc>
        <w:tc>
          <w:tcPr>
            <w:tcW w:w="2392" w:type="pct"/>
            <w:shd w:val="clear" w:color="auto" w:fill="C0C0C0"/>
            <w:vAlign w:val="center"/>
          </w:tcPr>
          <w:p w14:paraId="6DA2CB66" w14:textId="77777777" w:rsidR="00F45C5B" w:rsidRPr="00A54937" w:rsidRDefault="00F45C5B" w:rsidP="00490136">
            <w:pPr>
              <w:pStyle w:val="TAH"/>
            </w:pPr>
            <w:r w:rsidRPr="00A54937">
              <w:t>Description</w:t>
            </w:r>
          </w:p>
        </w:tc>
      </w:tr>
      <w:tr w:rsidR="00F45C5B" w:rsidRPr="00A54937" w14:paraId="59F5AE7A" w14:textId="77777777" w:rsidTr="00490136">
        <w:trPr>
          <w:jc w:val="center"/>
        </w:trPr>
        <w:tc>
          <w:tcPr>
            <w:tcW w:w="844" w:type="pct"/>
            <w:shd w:val="clear" w:color="auto" w:fill="auto"/>
          </w:tcPr>
          <w:p w14:paraId="6014A708" w14:textId="77777777" w:rsidR="00F45C5B" w:rsidRDefault="00F45C5B" w:rsidP="00490136">
            <w:pPr>
              <w:pStyle w:val="TAL"/>
            </w:pPr>
            <w:r w:rsidRPr="0016361A">
              <w:t>n/a</w:t>
            </w:r>
          </w:p>
        </w:tc>
        <w:tc>
          <w:tcPr>
            <w:tcW w:w="947" w:type="pct"/>
          </w:tcPr>
          <w:p w14:paraId="1358DA71" w14:textId="77777777" w:rsidR="00F45C5B" w:rsidRDefault="00F45C5B" w:rsidP="00490136">
            <w:pPr>
              <w:pStyle w:val="TAL"/>
            </w:pPr>
          </w:p>
        </w:tc>
        <w:tc>
          <w:tcPr>
            <w:tcW w:w="209" w:type="pct"/>
          </w:tcPr>
          <w:p w14:paraId="52C0D02E" w14:textId="77777777" w:rsidR="00F45C5B" w:rsidRDefault="00F45C5B" w:rsidP="00490136">
            <w:pPr>
              <w:pStyle w:val="TAC"/>
            </w:pPr>
          </w:p>
        </w:tc>
        <w:tc>
          <w:tcPr>
            <w:tcW w:w="608" w:type="pct"/>
          </w:tcPr>
          <w:p w14:paraId="49FF5837" w14:textId="77777777" w:rsidR="00F45C5B" w:rsidRDefault="00F45C5B" w:rsidP="00490136">
            <w:pPr>
              <w:pStyle w:val="TAL"/>
            </w:pPr>
          </w:p>
        </w:tc>
        <w:tc>
          <w:tcPr>
            <w:tcW w:w="2392" w:type="pct"/>
            <w:shd w:val="clear" w:color="auto" w:fill="auto"/>
            <w:vAlign w:val="center"/>
          </w:tcPr>
          <w:p w14:paraId="63E81836" w14:textId="77777777" w:rsidR="00F45C5B" w:rsidRPr="000C4B53" w:rsidRDefault="00F45C5B" w:rsidP="00490136">
            <w:pPr>
              <w:pStyle w:val="TAL"/>
            </w:pPr>
          </w:p>
        </w:tc>
      </w:tr>
    </w:tbl>
    <w:p w14:paraId="41335683" w14:textId="77777777" w:rsidR="00F45C5B" w:rsidRDefault="00F45C5B" w:rsidP="00F45C5B"/>
    <w:p w14:paraId="698AB169" w14:textId="77777777" w:rsidR="00F45C5B" w:rsidRPr="00384E92" w:rsidRDefault="00F45C5B" w:rsidP="00F45C5B">
      <w:r>
        <w:t>This method shall support the request data structures specified in table 6.1.1.3.5.3.3-2 and the response data structures and response codes specified in table 6.1.1.3.5.3.3-3.</w:t>
      </w:r>
    </w:p>
    <w:p w14:paraId="08C4F079" w14:textId="77777777" w:rsidR="00F45C5B" w:rsidRPr="001769FF" w:rsidRDefault="00F45C5B" w:rsidP="00F45C5B">
      <w:pPr>
        <w:pStyle w:val="TH"/>
      </w:pPr>
      <w:r>
        <w:t>Table 6.1.1.3.5.3.3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trPr>
        <w:tc>
          <w:tcPr>
            <w:tcW w:w="1604" w:type="dxa"/>
            <w:shd w:val="clear" w:color="auto" w:fill="C0C0C0"/>
          </w:tcPr>
          <w:p w14:paraId="064A17F2" w14:textId="77777777" w:rsidR="00F45C5B" w:rsidRPr="00A54937" w:rsidRDefault="00F45C5B" w:rsidP="00490136">
            <w:pPr>
              <w:pStyle w:val="TAH"/>
            </w:pPr>
            <w:r w:rsidRPr="00A54937">
              <w:t>Data type</w:t>
            </w:r>
          </w:p>
        </w:tc>
        <w:tc>
          <w:tcPr>
            <w:tcW w:w="518" w:type="dxa"/>
            <w:shd w:val="clear" w:color="auto" w:fill="C0C0C0"/>
          </w:tcPr>
          <w:p w14:paraId="6385450D" w14:textId="77777777" w:rsidR="00F45C5B" w:rsidRPr="00A54937" w:rsidRDefault="00F45C5B" w:rsidP="00490136">
            <w:pPr>
              <w:pStyle w:val="TAH"/>
            </w:pPr>
            <w:r w:rsidRPr="00A54937">
              <w:t>P</w:t>
            </w:r>
          </w:p>
        </w:tc>
        <w:tc>
          <w:tcPr>
            <w:tcW w:w="2268" w:type="dxa"/>
            <w:shd w:val="clear" w:color="auto" w:fill="C0C0C0"/>
          </w:tcPr>
          <w:p w14:paraId="0AB6EF06" w14:textId="77777777" w:rsidR="00F45C5B" w:rsidRPr="00A54937" w:rsidRDefault="00F45C5B" w:rsidP="00490136">
            <w:pPr>
              <w:pStyle w:val="TAH"/>
            </w:pPr>
            <w:r w:rsidRPr="00A54937">
              <w:t>Cardinality</w:t>
            </w:r>
          </w:p>
        </w:tc>
        <w:tc>
          <w:tcPr>
            <w:tcW w:w="5239" w:type="dxa"/>
            <w:shd w:val="clear" w:color="auto" w:fill="C0C0C0"/>
            <w:vAlign w:val="center"/>
          </w:tcPr>
          <w:p w14:paraId="26FC70DA" w14:textId="77777777" w:rsidR="00F45C5B" w:rsidRPr="00A54937" w:rsidRDefault="00F45C5B" w:rsidP="00490136">
            <w:pPr>
              <w:pStyle w:val="TAH"/>
            </w:pPr>
            <w:r w:rsidRPr="00A54937">
              <w:t>Description</w:t>
            </w:r>
          </w:p>
        </w:tc>
      </w:tr>
      <w:tr w:rsidR="00F45C5B" w:rsidRPr="00A54937" w14:paraId="52970D2C" w14:textId="77777777" w:rsidTr="00490136">
        <w:trPr>
          <w:jc w:val="center"/>
        </w:trPr>
        <w:tc>
          <w:tcPr>
            <w:tcW w:w="1604" w:type="dxa"/>
            <w:shd w:val="clear" w:color="auto" w:fill="auto"/>
          </w:tcPr>
          <w:p w14:paraId="46FD0EA8" w14:textId="77777777" w:rsidR="00F45C5B" w:rsidRPr="00A54937" w:rsidRDefault="00F45C5B" w:rsidP="00490136">
            <w:pPr>
              <w:pStyle w:val="TAL"/>
            </w:pPr>
            <w:r w:rsidRPr="0016361A">
              <w:t>n/a</w:t>
            </w:r>
          </w:p>
        </w:tc>
        <w:tc>
          <w:tcPr>
            <w:tcW w:w="518" w:type="dxa"/>
          </w:tcPr>
          <w:p w14:paraId="7528263C" w14:textId="77777777" w:rsidR="00F45C5B" w:rsidRPr="00A54937" w:rsidRDefault="00F45C5B" w:rsidP="00490136">
            <w:pPr>
              <w:pStyle w:val="TAC"/>
            </w:pPr>
          </w:p>
        </w:tc>
        <w:tc>
          <w:tcPr>
            <w:tcW w:w="2268" w:type="dxa"/>
          </w:tcPr>
          <w:p w14:paraId="204FB885" w14:textId="77777777" w:rsidR="00F45C5B" w:rsidRPr="00A54937" w:rsidRDefault="00F45C5B" w:rsidP="00490136">
            <w:pPr>
              <w:pStyle w:val="TAC"/>
            </w:pPr>
          </w:p>
        </w:tc>
        <w:tc>
          <w:tcPr>
            <w:tcW w:w="5239" w:type="dxa"/>
            <w:shd w:val="clear" w:color="auto" w:fill="auto"/>
          </w:tcPr>
          <w:p w14:paraId="2D668F5F" w14:textId="77777777" w:rsidR="00F45C5B" w:rsidRPr="00A54937" w:rsidRDefault="00F45C5B" w:rsidP="00490136">
            <w:pPr>
              <w:pStyle w:val="TAL"/>
            </w:pPr>
          </w:p>
        </w:tc>
      </w:tr>
    </w:tbl>
    <w:p w14:paraId="07E12CC6" w14:textId="77777777" w:rsidR="00F45C5B" w:rsidRPr="007D1B5E" w:rsidRDefault="00F45C5B" w:rsidP="00F45C5B"/>
    <w:p w14:paraId="647F6EF6" w14:textId="77777777" w:rsidR="00F45C5B" w:rsidRPr="001769FF" w:rsidRDefault="00F45C5B" w:rsidP="00F45C5B">
      <w:pPr>
        <w:pStyle w:val="TH"/>
      </w:pPr>
      <w:r>
        <w:t>Table 6.1.1.3.5.3.3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trPr>
        <w:tc>
          <w:tcPr>
            <w:tcW w:w="826" w:type="pct"/>
            <w:shd w:val="clear" w:color="auto" w:fill="C0C0C0"/>
          </w:tcPr>
          <w:p w14:paraId="07D0B4B4" w14:textId="77777777" w:rsidR="00F45C5B" w:rsidRPr="00A54937" w:rsidRDefault="00F45C5B" w:rsidP="00490136">
            <w:pPr>
              <w:pStyle w:val="TAH"/>
            </w:pPr>
            <w:r w:rsidRPr="00A54937">
              <w:t>Data type</w:t>
            </w:r>
          </w:p>
        </w:tc>
        <w:tc>
          <w:tcPr>
            <w:tcW w:w="499" w:type="pct"/>
            <w:shd w:val="clear" w:color="auto" w:fill="C0C0C0"/>
          </w:tcPr>
          <w:p w14:paraId="6CB10EFE" w14:textId="77777777" w:rsidR="00F45C5B" w:rsidRPr="00A54937" w:rsidRDefault="00F45C5B" w:rsidP="00490136">
            <w:pPr>
              <w:pStyle w:val="TAH"/>
            </w:pPr>
            <w:r w:rsidRPr="00A54937">
              <w:t>P</w:t>
            </w:r>
          </w:p>
        </w:tc>
        <w:tc>
          <w:tcPr>
            <w:tcW w:w="738" w:type="pct"/>
            <w:shd w:val="clear" w:color="auto" w:fill="C0C0C0"/>
          </w:tcPr>
          <w:p w14:paraId="5F99098D" w14:textId="77777777" w:rsidR="00F45C5B" w:rsidRPr="00A54937" w:rsidRDefault="00F45C5B" w:rsidP="00490136">
            <w:pPr>
              <w:pStyle w:val="TAH"/>
            </w:pPr>
            <w:r w:rsidRPr="00A54937">
              <w:t>Cardinality</w:t>
            </w:r>
          </w:p>
        </w:tc>
        <w:tc>
          <w:tcPr>
            <w:tcW w:w="967" w:type="pct"/>
            <w:shd w:val="clear" w:color="auto" w:fill="C0C0C0"/>
          </w:tcPr>
          <w:p w14:paraId="0D1059FE" w14:textId="77777777" w:rsidR="00F45C5B" w:rsidRPr="00A54937" w:rsidRDefault="00F45C5B" w:rsidP="00490136">
            <w:pPr>
              <w:pStyle w:val="TAH"/>
            </w:pPr>
            <w:r w:rsidRPr="00A54937">
              <w:t>Response</w:t>
            </w:r>
          </w:p>
          <w:p w14:paraId="47590ABD" w14:textId="77777777" w:rsidR="00F45C5B" w:rsidRPr="00A54937" w:rsidRDefault="00F45C5B" w:rsidP="00490136">
            <w:pPr>
              <w:pStyle w:val="TAH"/>
            </w:pPr>
            <w:r w:rsidRPr="00A54937">
              <w:t>codes</w:t>
            </w:r>
          </w:p>
        </w:tc>
        <w:tc>
          <w:tcPr>
            <w:tcW w:w="1971" w:type="pct"/>
            <w:shd w:val="clear" w:color="auto" w:fill="C0C0C0"/>
          </w:tcPr>
          <w:p w14:paraId="3DFDC79B" w14:textId="77777777" w:rsidR="00F45C5B" w:rsidRPr="00A54937" w:rsidRDefault="00F45C5B" w:rsidP="00490136">
            <w:pPr>
              <w:pStyle w:val="TAH"/>
            </w:pPr>
            <w:r w:rsidRPr="00A54937">
              <w:t>Description</w:t>
            </w:r>
          </w:p>
        </w:tc>
      </w:tr>
      <w:tr w:rsidR="00F45C5B" w:rsidRPr="00A54937" w14:paraId="08D9790F" w14:textId="77777777" w:rsidTr="00490136">
        <w:trPr>
          <w:jc w:val="center"/>
        </w:trPr>
        <w:tc>
          <w:tcPr>
            <w:tcW w:w="826" w:type="pct"/>
            <w:shd w:val="clear" w:color="auto" w:fill="auto"/>
          </w:tcPr>
          <w:p w14:paraId="53C2216F" w14:textId="77777777" w:rsidR="00F45C5B" w:rsidRPr="00A54937" w:rsidRDefault="00F45C5B" w:rsidP="00490136">
            <w:pPr>
              <w:pStyle w:val="TAL"/>
            </w:pPr>
            <w:r w:rsidRPr="0016361A">
              <w:t>n/a</w:t>
            </w:r>
          </w:p>
        </w:tc>
        <w:tc>
          <w:tcPr>
            <w:tcW w:w="499" w:type="pct"/>
          </w:tcPr>
          <w:p w14:paraId="59897172" w14:textId="77777777" w:rsidR="00F45C5B" w:rsidRPr="00A54937" w:rsidRDefault="00F45C5B" w:rsidP="00490136">
            <w:pPr>
              <w:pStyle w:val="TAC"/>
            </w:pPr>
          </w:p>
        </w:tc>
        <w:tc>
          <w:tcPr>
            <w:tcW w:w="738" w:type="pct"/>
          </w:tcPr>
          <w:p w14:paraId="08D1FF41" w14:textId="77777777" w:rsidR="00F45C5B" w:rsidRPr="00A54937" w:rsidRDefault="00F45C5B" w:rsidP="00490136">
            <w:pPr>
              <w:pStyle w:val="TAC"/>
            </w:pPr>
          </w:p>
        </w:tc>
        <w:tc>
          <w:tcPr>
            <w:tcW w:w="967" w:type="pct"/>
          </w:tcPr>
          <w:p w14:paraId="7B3A161C" w14:textId="77777777" w:rsidR="00F45C5B" w:rsidRPr="00A54937" w:rsidRDefault="00F45C5B" w:rsidP="00490136">
            <w:pPr>
              <w:pStyle w:val="TAL"/>
            </w:pPr>
            <w:r>
              <w:t>204 No Content</w:t>
            </w:r>
          </w:p>
        </w:tc>
        <w:tc>
          <w:tcPr>
            <w:tcW w:w="1971" w:type="pct"/>
            <w:shd w:val="clear" w:color="auto" w:fill="auto"/>
          </w:tcPr>
          <w:p w14:paraId="7E6F2488" w14:textId="77777777" w:rsidR="00F45C5B" w:rsidRPr="00A54937" w:rsidRDefault="00F45C5B" w:rsidP="00490136">
            <w:pPr>
              <w:pStyle w:val="TAL"/>
            </w:pPr>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p>
        </w:tc>
      </w:tr>
      <w:tr w:rsidR="00F45C5B" w:rsidRPr="00A54937" w14:paraId="6B4506AD" w14:textId="77777777" w:rsidTr="00490136">
        <w:trPr>
          <w:jc w:val="center"/>
        </w:trPr>
        <w:tc>
          <w:tcPr>
            <w:tcW w:w="826" w:type="pct"/>
            <w:shd w:val="clear" w:color="auto" w:fill="auto"/>
          </w:tcPr>
          <w:p w14:paraId="1A05ED79" w14:textId="77777777" w:rsidR="00F45C5B" w:rsidRPr="0016361A" w:rsidRDefault="00F45C5B" w:rsidP="00490136">
            <w:pPr>
              <w:pStyle w:val="TAL"/>
            </w:pPr>
            <w:r>
              <w:t>n/a</w:t>
            </w:r>
          </w:p>
        </w:tc>
        <w:tc>
          <w:tcPr>
            <w:tcW w:w="499" w:type="pct"/>
          </w:tcPr>
          <w:p w14:paraId="7073F732" w14:textId="77777777" w:rsidR="00F45C5B" w:rsidRPr="00A54937" w:rsidRDefault="00F45C5B" w:rsidP="00490136">
            <w:pPr>
              <w:pStyle w:val="TAC"/>
            </w:pPr>
          </w:p>
        </w:tc>
        <w:tc>
          <w:tcPr>
            <w:tcW w:w="738" w:type="pct"/>
          </w:tcPr>
          <w:p w14:paraId="2BDF3ADE" w14:textId="77777777" w:rsidR="00F45C5B" w:rsidRPr="00A54937" w:rsidRDefault="00F45C5B" w:rsidP="00490136">
            <w:pPr>
              <w:pStyle w:val="TAC"/>
            </w:pPr>
          </w:p>
        </w:tc>
        <w:tc>
          <w:tcPr>
            <w:tcW w:w="967" w:type="pct"/>
          </w:tcPr>
          <w:p w14:paraId="2DE21A4F" w14:textId="77777777" w:rsidR="00F45C5B" w:rsidRDefault="00F45C5B" w:rsidP="00490136">
            <w:pPr>
              <w:pStyle w:val="TAL"/>
            </w:pPr>
            <w:r>
              <w:t>307 Temporary Redirect</w:t>
            </w:r>
          </w:p>
        </w:tc>
        <w:tc>
          <w:tcPr>
            <w:tcW w:w="1971" w:type="pct"/>
            <w:shd w:val="clear" w:color="auto" w:fill="auto"/>
          </w:tcPr>
          <w:p w14:paraId="5618235D" w14:textId="77777777" w:rsidR="00F45C5B" w:rsidRDefault="00F45C5B" w:rsidP="00490136">
            <w:pPr>
              <w:pStyle w:val="TAL"/>
            </w:pPr>
            <w:r>
              <w:t>Temporary redirection.</w:t>
            </w:r>
          </w:p>
          <w:p w14:paraId="77117861" w14:textId="77777777" w:rsidR="00F45C5B" w:rsidRDefault="00F45C5B" w:rsidP="00490136">
            <w:pPr>
              <w:pStyle w:val="TAL"/>
            </w:pPr>
          </w:p>
          <w:p w14:paraId="74441A05" w14:textId="77777777" w:rsidR="00F45C5B" w:rsidRDefault="00F45C5B" w:rsidP="00490136">
            <w:pPr>
              <w:pStyle w:val="TAL"/>
            </w:pPr>
            <w:r>
              <w:t>The response shall include a Location header field containing an alternative URI of the resource located in an alternative SAn Server.</w:t>
            </w:r>
          </w:p>
          <w:p w14:paraId="73A72A86" w14:textId="77777777" w:rsidR="00F45C5B" w:rsidRDefault="00F45C5B" w:rsidP="00490136">
            <w:pPr>
              <w:pStyle w:val="TAL"/>
            </w:pPr>
          </w:p>
          <w:p w14:paraId="6F17487E" w14:textId="77777777" w:rsidR="00F45C5B" w:rsidRDefault="00F45C5B" w:rsidP="00490136">
            <w:pPr>
              <w:pStyle w:val="TAL"/>
            </w:pPr>
            <w:r>
              <w:t>Redirection handling is described in clause 5.2.10 of TS 29.122 [2].</w:t>
            </w:r>
          </w:p>
        </w:tc>
      </w:tr>
      <w:tr w:rsidR="00F45C5B" w:rsidRPr="00A54937" w14:paraId="06421662" w14:textId="77777777" w:rsidTr="00490136">
        <w:trPr>
          <w:jc w:val="center"/>
        </w:trPr>
        <w:tc>
          <w:tcPr>
            <w:tcW w:w="826" w:type="pct"/>
            <w:shd w:val="clear" w:color="auto" w:fill="auto"/>
          </w:tcPr>
          <w:p w14:paraId="521E1342" w14:textId="77777777" w:rsidR="00F45C5B" w:rsidRPr="0016361A" w:rsidRDefault="00F45C5B" w:rsidP="00490136">
            <w:pPr>
              <w:pStyle w:val="TAL"/>
            </w:pPr>
            <w:r>
              <w:t>n/a</w:t>
            </w:r>
          </w:p>
        </w:tc>
        <w:tc>
          <w:tcPr>
            <w:tcW w:w="499" w:type="pct"/>
          </w:tcPr>
          <w:p w14:paraId="66D5A0EB" w14:textId="77777777" w:rsidR="00F45C5B" w:rsidRPr="00A54937" w:rsidRDefault="00F45C5B" w:rsidP="00490136">
            <w:pPr>
              <w:pStyle w:val="TAC"/>
            </w:pPr>
          </w:p>
        </w:tc>
        <w:tc>
          <w:tcPr>
            <w:tcW w:w="738" w:type="pct"/>
          </w:tcPr>
          <w:p w14:paraId="2C8B3E53" w14:textId="77777777" w:rsidR="00F45C5B" w:rsidRPr="00A54937" w:rsidRDefault="00F45C5B" w:rsidP="00490136">
            <w:pPr>
              <w:pStyle w:val="TAC"/>
            </w:pPr>
          </w:p>
        </w:tc>
        <w:tc>
          <w:tcPr>
            <w:tcW w:w="967" w:type="pct"/>
          </w:tcPr>
          <w:p w14:paraId="74E2BFA7" w14:textId="77777777" w:rsidR="00F45C5B" w:rsidRDefault="00F45C5B" w:rsidP="00490136">
            <w:pPr>
              <w:pStyle w:val="TAL"/>
            </w:pPr>
            <w:r>
              <w:t>308 Permanent Redirect</w:t>
            </w:r>
          </w:p>
        </w:tc>
        <w:tc>
          <w:tcPr>
            <w:tcW w:w="1971" w:type="pct"/>
            <w:shd w:val="clear" w:color="auto" w:fill="auto"/>
          </w:tcPr>
          <w:p w14:paraId="39DF7124" w14:textId="77777777" w:rsidR="00F45C5B" w:rsidRDefault="00F45C5B" w:rsidP="00490136">
            <w:pPr>
              <w:pStyle w:val="TAL"/>
            </w:pPr>
            <w:r>
              <w:t>Permanent redirection.</w:t>
            </w:r>
          </w:p>
          <w:p w14:paraId="4C043523" w14:textId="77777777" w:rsidR="00F45C5B" w:rsidRDefault="00F45C5B" w:rsidP="00490136">
            <w:pPr>
              <w:pStyle w:val="TAL"/>
            </w:pPr>
          </w:p>
          <w:p w14:paraId="58776F5B" w14:textId="77777777" w:rsidR="00F45C5B" w:rsidRDefault="00F45C5B" w:rsidP="00490136">
            <w:pPr>
              <w:pStyle w:val="TAL"/>
            </w:pPr>
            <w:r>
              <w:t>The response shall include a Location header field containing an alternative URI of the resource located in an alternative SAn Server.</w:t>
            </w:r>
          </w:p>
          <w:p w14:paraId="78F7E89F" w14:textId="77777777" w:rsidR="00F45C5B" w:rsidRDefault="00F45C5B" w:rsidP="00490136">
            <w:pPr>
              <w:pStyle w:val="TAL"/>
            </w:pPr>
          </w:p>
          <w:p w14:paraId="59A4118C" w14:textId="77777777" w:rsidR="00F45C5B" w:rsidRDefault="00F45C5B" w:rsidP="00490136">
            <w:pPr>
              <w:pStyle w:val="TAL"/>
            </w:pPr>
            <w:r>
              <w:t>Redirection handling is described in clause 5.2.10 of TS 29.122 [2].</w:t>
            </w:r>
          </w:p>
        </w:tc>
      </w:tr>
      <w:tr w:rsidR="00F45C5B" w:rsidRPr="00A54937" w14:paraId="2260333E" w14:textId="77777777" w:rsidTr="00490136">
        <w:trPr>
          <w:jc w:val="center"/>
        </w:trPr>
        <w:tc>
          <w:tcPr>
            <w:tcW w:w="5000" w:type="pct"/>
            <w:gridSpan w:val="5"/>
            <w:shd w:val="clear" w:color="auto" w:fill="auto"/>
          </w:tcPr>
          <w:p w14:paraId="30615E02"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5F9A940F" w14:textId="77777777" w:rsidR="00F45C5B" w:rsidRDefault="00F45C5B" w:rsidP="00F45C5B"/>
    <w:p w14:paraId="482EE8AD" w14:textId="77777777" w:rsidR="00F45C5B" w:rsidRDefault="00F45C5B" w:rsidP="00F45C5B">
      <w:pPr>
        <w:pStyle w:val="TH"/>
      </w:pPr>
      <w:r>
        <w:t>Table 6.1.1.3.5.3.3-4: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trPr>
        <w:tc>
          <w:tcPr>
            <w:tcW w:w="825" w:type="pct"/>
            <w:shd w:val="clear" w:color="auto" w:fill="C0C0C0"/>
          </w:tcPr>
          <w:p w14:paraId="4AA11DE6" w14:textId="77777777" w:rsidR="00F45C5B" w:rsidRDefault="00F45C5B" w:rsidP="00490136">
            <w:pPr>
              <w:pStyle w:val="TAH"/>
            </w:pPr>
            <w:r>
              <w:t>Name</w:t>
            </w:r>
          </w:p>
        </w:tc>
        <w:tc>
          <w:tcPr>
            <w:tcW w:w="732" w:type="pct"/>
            <w:shd w:val="clear" w:color="auto" w:fill="C0C0C0"/>
          </w:tcPr>
          <w:p w14:paraId="2204CD5C" w14:textId="77777777" w:rsidR="00F45C5B" w:rsidRDefault="00F45C5B" w:rsidP="00490136">
            <w:pPr>
              <w:pStyle w:val="TAH"/>
            </w:pPr>
            <w:r>
              <w:t>Data type</w:t>
            </w:r>
          </w:p>
        </w:tc>
        <w:tc>
          <w:tcPr>
            <w:tcW w:w="217" w:type="pct"/>
            <w:shd w:val="clear" w:color="auto" w:fill="C0C0C0"/>
          </w:tcPr>
          <w:p w14:paraId="2D46FCDE" w14:textId="77777777" w:rsidR="00F45C5B" w:rsidRDefault="00F45C5B" w:rsidP="00490136">
            <w:pPr>
              <w:pStyle w:val="TAH"/>
            </w:pPr>
            <w:r>
              <w:t>P</w:t>
            </w:r>
          </w:p>
        </w:tc>
        <w:tc>
          <w:tcPr>
            <w:tcW w:w="581" w:type="pct"/>
            <w:shd w:val="clear" w:color="auto" w:fill="C0C0C0"/>
          </w:tcPr>
          <w:p w14:paraId="175F9E34" w14:textId="77777777" w:rsidR="00F45C5B" w:rsidRDefault="00F45C5B" w:rsidP="00490136">
            <w:pPr>
              <w:pStyle w:val="TAH"/>
            </w:pPr>
            <w:r>
              <w:t>Cardinality</w:t>
            </w:r>
          </w:p>
        </w:tc>
        <w:tc>
          <w:tcPr>
            <w:tcW w:w="2645" w:type="pct"/>
            <w:shd w:val="clear" w:color="auto" w:fill="C0C0C0"/>
            <w:vAlign w:val="center"/>
          </w:tcPr>
          <w:p w14:paraId="4A44E44B" w14:textId="77777777" w:rsidR="00F45C5B" w:rsidRDefault="00F45C5B" w:rsidP="00490136">
            <w:pPr>
              <w:pStyle w:val="TAH"/>
            </w:pPr>
            <w:r>
              <w:t>Description</w:t>
            </w:r>
          </w:p>
        </w:tc>
      </w:tr>
      <w:tr w:rsidR="00F45C5B" w14:paraId="26031E11" w14:textId="77777777" w:rsidTr="00490136">
        <w:trPr>
          <w:jc w:val="center"/>
        </w:trPr>
        <w:tc>
          <w:tcPr>
            <w:tcW w:w="825" w:type="pct"/>
            <w:shd w:val="clear" w:color="auto" w:fill="auto"/>
          </w:tcPr>
          <w:p w14:paraId="4C60D6CA" w14:textId="77777777" w:rsidR="00F45C5B" w:rsidRDefault="00F45C5B" w:rsidP="00490136">
            <w:pPr>
              <w:pStyle w:val="TAL"/>
            </w:pPr>
            <w:r>
              <w:t>Location</w:t>
            </w:r>
          </w:p>
        </w:tc>
        <w:tc>
          <w:tcPr>
            <w:tcW w:w="732" w:type="pct"/>
          </w:tcPr>
          <w:p w14:paraId="3A1CD13C" w14:textId="77777777" w:rsidR="00F45C5B" w:rsidRDefault="00F45C5B" w:rsidP="00490136">
            <w:pPr>
              <w:pStyle w:val="TAL"/>
            </w:pPr>
            <w:r>
              <w:t>string</w:t>
            </w:r>
          </w:p>
        </w:tc>
        <w:tc>
          <w:tcPr>
            <w:tcW w:w="217" w:type="pct"/>
          </w:tcPr>
          <w:p w14:paraId="7E93BA11" w14:textId="77777777" w:rsidR="00F45C5B" w:rsidRDefault="00F45C5B" w:rsidP="00490136">
            <w:pPr>
              <w:pStyle w:val="TAC"/>
            </w:pPr>
            <w:r>
              <w:t>M</w:t>
            </w:r>
          </w:p>
        </w:tc>
        <w:tc>
          <w:tcPr>
            <w:tcW w:w="581" w:type="pct"/>
          </w:tcPr>
          <w:p w14:paraId="04562520" w14:textId="77777777" w:rsidR="00F45C5B" w:rsidRDefault="00F45C5B" w:rsidP="00490136">
            <w:pPr>
              <w:pStyle w:val="TAC"/>
            </w:pPr>
            <w:r>
              <w:t>1</w:t>
            </w:r>
          </w:p>
        </w:tc>
        <w:tc>
          <w:tcPr>
            <w:tcW w:w="2645" w:type="pct"/>
            <w:shd w:val="clear" w:color="auto" w:fill="auto"/>
            <w:vAlign w:val="center"/>
          </w:tcPr>
          <w:p w14:paraId="77DAF558" w14:textId="77777777" w:rsidR="00F45C5B" w:rsidRDefault="00F45C5B" w:rsidP="00490136">
            <w:pPr>
              <w:pStyle w:val="TAL"/>
            </w:pPr>
            <w:r>
              <w:t>Contains an alternative URI of the resource located in an alternative SEAL SAn server.</w:t>
            </w:r>
          </w:p>
        </w:tc>
      </w:tr>
    </w:tbl>
    <w:p w14:paraId="60A537A2" w14:textId="77777777" w:rsidR="00F45C5B" w:rsidRDefault="00F45C5B" w:rsidP="00F45C5B"/>
    <w:p w14:paraId="3D542A4D" w14:textId="77777777" w:rsidR="00F45C5B" w:rsidRDefault="00F45C5B" w:rsidP="00F45C5B">
      <w:pPr>
        <w:pStyle w:val="TH"/>
      </w:pPr>
      <w:r>
        <w:t>Table 6.1.1.3.5.3.3-5: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trPr>
        <w:tc>
          <w:tcPr>
            <w:tcW w:w="825" w:type="pct"/>
            <w:shd w:val="clear" w:color="auto" w:fill="C0C0C0"/>
          </w:tcPr>
          <w:p w14:paraId="60E7ADC1" w14:textId="77777777" w:rsidR="00F45C5B" w:rsidRDefault="00F45C5B" w:rsidP="00490136">
            <w:pPr>
              <w:pStyle w:val="TAH"/>
            </w:pPr>
            <w:r>
              <w:t>Name</w:t>
            </w:r>
          </w:p>
        </w:tc>
        <w:tc>
          <w:tcPr>
            <w:tcW w:w="732" w:type="pct"/>
            <w:shd w:val="clear" w:color="auto" w:fill="C0C0C0"/>
          </w:tcPr>
          <w:p w14:paraId="3301A087" w14:textId="77777777" w:rsidR="00F45C5B" w:rsidRDefault="00F45C5B" w:rsidP="00490136">
            <w:pPr>
              <w:pStyle w:val="TAH"/>
            </w:pPr>
            <w:r>
              <w:t>Data type</w:t>
            </w:r>
          </w:p>
        </w:tc>
        <w:tc>
          <w:tcPr>
            <w:tcW w:w="217" w:type="pct"/>
            <w:shd w:val="clear" w:color="auto" w:fill="C0C0C0"/>
          </w:tcPr>
          <w:p w14:paraId="60782598" w14:textId="77777777" w:rsidR="00F45C5B" w:rsidRDefault="00F45C5B" w:rsidP="00490136">
            <w:pPr>
              <w:pStyle w:val="TAH"/>
            </w:pPr>
            <w:r>
              <w:t>P</w:t>
            </w:r>
          </w:p>
        </w:tc>
        <w:tc>
          <w:tcPr>
            <w:tcW w:w="581" w:type="pct"/>
            <w:shd w:val="clear" w:color="auto" w:fill="C0C0C0"/>
          </w:tcPr>
          <w:p w14:paraId="7C472E27" w14:textId="77777777" w:rsidR="00F45C5B" w:rsidRDefault="00F45C5B" w:rsidP="00490136">
            <w:pPr>
              <w:pStyle w:val="TAH"/>
            </w:pPr>
            <w:r>
              <w:t>Cardinality</w:t>
            </w:r>
          </w:p>
        </w:tc>
        <w:tc>
          <w:tcPr>
            <w:tcW w:w="2645" w:type="pct"/>
            <w:shd w:val="clear" w:color="auto" w:fill="C0C0C0"/>
            <w:vAlign w:val="center"/>
          </w:tcPr>
          <w:p w14:paraId="51C28AA0" w14:textId="77777777" w:rsidR="00F45C5B" w:rsidRDefault="00F45C5B" w:rsidP="00490136">
            <w:pPr>
              <w:pStyle w:val="TAH"/>
            </w:pPr>
            <w:r>
              <w:t>Description</w:t>
            </w:r>
          </w:p>
        </w:tc>
      </w:tr>
      <w:tr w:rsidR="00F45C5B" w14:paraId="515A2633" w14:textId="77777777" w:rsidTr="00490136">
        <w:trPr>
          <w:jc w:val="center"/>
        </w:trPr>
        <w:tc>
          <w:tcPr>
            <w:tcW w:w="825" w:type="pct"/>
            <w:shd w:val="clear" w:color="auto" w:fill="auto"/>
          </w:tcPr>
          <w:p w14:paraId="34D5A9CD" w14:textId="77777777" w:rsidR="00F45C5B" w:rsidRDefault="00F45C5B" w:rsidP="00490136">
            <w:pPr>
              <w:pStyle w:val="TAL"/>
            </w:pPr>
            <w:r>
              <w:t>Location</w:t>
            </w:r>
          </w:p>
        </w:tc>
        <w:tc>
          <w:tcPr>
            <w:tcW w:w="732" w:type="pct"/>
          </w:tcPr>
          <w:p w14:paraId="03DFFB36" w14:textId="77777777" w:rsidR="00F45C5B" w:rsidRDefault="00F45C5B" w:rsidP="00490136">
            <w:pPr>
              <w:pStyle w:val="TAL"/>
            </w:pPr>
            <w:r>
              <w:t>string</w:t>
            </w:r>
          </w:p>
        </w:tc>
        <w:tc>
          <w:tcPr>
            <w:tcW w:w="217" w:type="pct"/>
          </w:tcPr>
          <w:p w14:paraId="42B50302" w14:textId="77777777" w:rsidR="00F45C5B" w:rsidRDefault="00F45C5B" w:rsidP="00490136">
            <w:pPr>
              <w:pStyle w:val="TAC"/>
            </w:pPr>
            <w:r>
              <w:t>M</w:t>
            </w:r>
          </w:p>
        </w:tc>
        <w:tc>
          <w:tcPr>
            <w:tcW w:w="581" w:type="pct"/>
          </w:tcPr>
          <w:p w14:paraId="35414D00" w14:textId="77777777" w:rsidR="00F45C5B" w:rsidRDefault="00F45C5B" w:rsidP="00490136">
            <w:pPr>
              <w:pStyle w:val="TAC"/>
            </w:pPr>
            <w:r>
              <w:t>1</w:t>
            </w:r>
          </w:p>
        </w:tc>
        <w:tc>
          <w:tcPr>
            <w:tcW w:w="2645" w:type="pct"/>
            <w:shd w:val="clear" w:color="auto" w:fill="auto"/>
            <w:vAlign w:val="center"/>
          </w:tcPr>
          <w:p w14:paraId="2533DAB5" w14:textId="77777777" w:rsidR="00F45C5B" w:rsidRDefault="00F45C5B" w:rsidP="00490136">
            <w:pPr>
              <w:pStyle w:val="TAL"/>
            </w:pPr>
            <w:r>
              <w:t>Contains an alternative URI of the resource located in an alternative SEAL SAn server.</w:t>
            </w:r>
          </w:p>
        </w:tc>
      </w:tr>
    </w:tbl>
    <w:p w14:paraId="0A784135" w14:textId="77777777" w:rsidR="00F45C5B" w:rsidRDefault="00F45C5B" w:rsidP="00F45C5B">
      <w:pPr>
        <w:pStyle w:val="H6"/>
      </w:pPr>
      <w:r>
        <w:t>6.1.1.3.5.4</w:t>
      </w:r>
      <w:r>
        <w:tab/>
        <w:t>Resource Custom Operations</w:t>
      </w:r>
    </w:p>
    <w:p w14:paraId="0483E35B" w14:textId="426A3717" w:rsidR="00F45C5B" w:rsidRPr="00585CA6" w:rsidRDefault="00F45C5B" w:rsidP="00F45C5B">
      <w:r w:rsidRPr="00585CA6">
        <w:t>There are no resource custom operations defined for this resource in this release of the specification</w:t>
      </w:r>
    </w:p>
    <w:p w14:paraId="5847182F" w14:textId="5E60756B" w:rsidR="00331005" w:rsidRDefault="00331005" w:rsidP="0089657B">
      <w:pPr>
        <w:pStyle w:val="Heading4"/>
      </w:pPr>
      <w:bookmarkStart w:id="275" w:name="_Toc191382292"/>
      <w:bookmarkStart w:id="276" w:name="_Toc191627414"/>
      <w:bookmarkStart w:id="277" w:name="_Toc199274485"/>
      <w:r>
        <w:t>6.1.1.4</w:t>
      </w:r>
      <w:r>
        <w:tab/>
        <w:t>Custom Operations without associated resources</w:t>
      </w:r>
      <w:bookmarkEnd w:id="230"/>
      <w:bookmarkEnd w:id="275"/>
      <w:bookmarkEnd w:id="276"/>
      <w:bookmarkEnd w:id="277"/>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278" w:name="_Toc130662206"/>
      <w:bookmarkStart w:id="279" w:name="_Toc191382293"/>
      <w:bookmarkStart w:id="280" w:name="_Toc191627415"/>
      <w:bookmarkStart w:id="281" w:name="_Toc199274486"/>
      <w:r>
        <w:lastRenderedPageBreak/>
        <w:t>6.1.1.5</w:t>
      </w:r>
      <w:r>
        <w:tab/>
        <w:t>Notifications</w:t>
      </w:r>
      <w:bookmarkEnd w:id="278"/>
      <w:bookmarkEnd w:id="279"/>
      <w:bookmarkEnd w:id="280"/>
      <w:bookmarkEnd w:id="281"/>
    </w:p>
    <w:p w14:paraId="182F8EC4" w14:textId="672585F5" w:rsidR="00F45C5B" w:rsidRPr="000A7435" w:rsidRDefault="00F45C5B" w:rsidP="00F45C5B">
      <w:pPr>
        <w:pStyle w:val="Heading5"/>
      </w:pPr>
      <w:bookmarkStart w:id="282" w:name="_Toc199274487"/>
      <w:bookmarkStart w:id="283" w:name="_Toc130662213"/>
      <w:r>
        <w:t>6.1.1.5.1</w:t>
      </w:r>
      <w:r>
        <w:tab/>
        <w:t>General</w:t>
      </w:r>
      <w:bookmarkEnd w:id="282"/>
    </w:p>
    <w:p w14:paraId="7384B544" w14:textId="77777777" w:rsidR="00F45C5B" w:rsidRDefault="00F45C5B" w:rsidP="00F45C5B">
      <w:pPr>
        <w:rPr>
          <w:noProof/>
        </w:rPr>
      </w:pPr>
      <w:r>
        <w:rPr>
          <w:noProof/>
        </w:rPr>
        <w:t>Notifications shall comply to clause 5.2.1.5 of 3GPP TS 29.122 [2].</w:t>
      </w:r>
    </w:p>
    <w:p w14:paraId="452AD728" w14:textId="77777777" w:rsidR="00F45C5B" w:rsidRPr="00A04126" w:rsidRDefault="00F45C5B" w:rsidP="00F45C5B">
      <w:pPr>
        <w:pStyle w:val="TH"/>
      </w:pPr>
      <w:r w:rsidRPr="00A04126">
        <w:t>Table</w:t>
      </w:r>
      <w:r>
        <w:t> 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trPr>
        <w:tc>
          <w:tcPr>
            <w:tcW w:w="1092" w:type="pct"/>
            <w:shd w:val="clear" w:color="auto" w:fill="C0C0C0"/>
            <w:vAlign w:val="center"/>
            <w:hideMark/>
          </w:tcPr>
          <w:p w14:paraId="178CF146" w14:textId="77777777" w:rsidR="00F45C5B" w:rsidRPr="0016361A" w:rsidRDefault="00F45C5B" w:rsidP="00490136">
            <w:pPr>
              <w:pStyle w:val="TAH"/>
            </w:pPr>
            <w:r w:rsidRPr="0016361A">
              <w:t>Notification</w:t>
            </w:r>
          </w:p>
        </w:tc>
        <w:tc>
          <w:tcPr>
            <w:tcW w:w="2083" w:type="pct"/>
            <w:shd w:val="clear" w:color="auto" w:fill="C0C0C0"/>
            <w:vAlign w:val="center"/>
            <w:hideMark/>
          </w:tcPr>
          <w:p w14:paraId="1510D8CF" w14:textId="77777777" w:rsidR="00F45C5B" w:rsidRPr="0016361A" w:rsidRDefault="00F45C5B" w:rsidP="00490136">
            <w:pPr>
              <w:pStyle w:val="TAH"/>
            </w:pPr>
            <w:r>
              <w:t>Callback</w:t>
            </w:r>
            <w:r w:rsidRPr="0016361A">
              <w:t xml:space="preserve"> URI</w:t>
            </w:r>
          </w:p>
        </w:tc>
        <w:tc>
          <w:tcPr>
            <w:tcW w:w="709" w:type="pct"/>
            <w:shd w:val="clear" w:color="auto" w:fill="C0C0C0"/>
            <w:vAlign w:val="center"/>
            <w:hideMark/>
          </w:tcPr>
          <w:p w14:paraId="425A3086" w14:textId="77777777" w:rsidR="00F45C5B" w:rsidRPr="0016361A" w:rsidRDefault="00F45C5B" w:rsidP="00490136">
            <w:pPr>
              <w:pStyle w:val="TAH"/>
            </w:pPr>
            <w:r w:rsidRPr="0016361A">
              <w:t>HTTP method or custom operation</w:t>
            </w:r>
          </w:p>
        </w:tc>
        <w:tc>
          <w:tcPr>
            <w:tcW w:w="1116" w:type="pct"/>
            <w:shd w:val="clear" w:color="auto" w:fill="C0C0C0"/>
            <w:vAlign w:val="center"/>
            <w:hideMark/>
          </w:tcPr>
          <w:p w14:paraId="19046EC8" w14:textId="77777777" w:rsidR="00F45C5B" w:rsidRPr="0016361A" w:rsidRDefault="00F45C5B" w:rsidP="00490136">
            <w:pPr>
              <w:pStyle w:val="TAH"/>
            </w:pPr>
            <w:r w:rsidRPr="0016361A">
              <w:t>Description</w:t>
            </w:r>
          </w:p>
          <w:p w14:paraId="5A1AA9EC" w14:textId="77777777" w:rsidR="00F45C5B" w:rsidRPr="0016361A" w:rsidRDefault="00F45C5B" w:rsidP="00490136">
            <w:pPr>
              <w:pStyle w:val="TAH"/>
            </w:pPr>
            <w:r w:rsidRPr="0016361A">
              <w:t>(service operation)</w:t>
            </w:r>
          </w:p>
        </w:tc>
      </w:tr>
      <w:tr w:rsidR="00F45C5B" w:rsidRPr="00B54FF5" w14:paraId="70436D7F" w14:textId="77777777" w:rsidTr="00490136">
        <w:trPr>
          <w:jc w:val="center"/>
        </w:trPr>
        <w:tc>
          <w:tcPr>
            <w:tcW w:w="1092" w:type="pct"/>
            <w:vAlign w:val="center"/>
          </w:tcPr>
          <w:p w14:paraId="2C69F833" w14:textId="77777777" w:rsidR="00F45C5B" w:rsidRPr="0016361A" w:rsidRDefault="00F45C5B" w:rsidP="00490136">
            <w:pPr>
              <w:pStyle w:val="TAL"/>
              <w:rPr>
                <w:lang w:val="en-US"/>
              </w:rPr>
            </w:pPr>
            <w:r>
              <w:rPr>
                <w:lang w:val="en-US"/>
              </w:rPr>
              <w:t>Spatial Anchors Notification</w:t>
            </w:r>
          </w:p>
        </w:tc>
        <w:tc>
          <w:tcPr>
            <w:tcW w:w="2083" w:type="pct"/>
            <w:vAlign w:val="center"/>
          </w:tcPr>
          <w:p w14:paraId="78638B59" w14:textId="77777777" w:rsidR="00F45C5B" w:rsidRPr="0016361A" w:rsidDel="005E0502" w:rsidRDefault="00F45C5B" w:rsidP="00490136">
            <w:pPr>
              <w:pStyle w:val="TAL"/>
              <w:rPr>
                <w:lang w:val="en-US"/>
              </w:rPr>
            </w:pPr>
            <w:r>
              <w:t>{notifUri}</w:t>
            </w:r>
          </w:p>
        </w:tc>
        <w:tc>
          <w:tcPr>
            <w:tcW w:w="709" w:type="pct"/>
            <w:vAlign w:val="center"/>
          </w:tcPr>
          <w:p w14:paraId="1DE5D8D5" w14:textId="77777777" w:rsidR="00F45C5B" w:rsidRPr="0016361A" w:rsidRDefault="00F45C5B" w:rsidP="00490136">
            <w:pPr>
              <w:pStyle w:val="TAC"/>
              <w:rPr>
                <w:lang w:val="fr-FR"/>
              </w:rPr>
            </w:pPr>
            <w:r w:rsidRPr="0016361A">
              <w:rPr>
                <w:lang w:val="fr-FR"/>
              </w:rPr>
              <w:t>POST</w:t>
            </w:r>
          </w:p>
        </w:tc>
        <w:tc>
          <w:tcPr>
            <w:tcW w:w="1116" w:type="pct"/>
            <w:vAlign w:val="center"/>
          </w:tcPr>
          <w:p w14:paraId="15BC34D4" w14:textId="77777777" w:rsidR="00F45C5B" w:rsidRPr="0016361A" w:rsidRDefault="00F45C5B" w:rsidP="00490136">
            <w:pPr>
              <w:pStyle w:val="TAL"/>
              <w:rPr>
                <w:lang w:val="en-US"/>
              </w:rPr>
            </w:pPr>
            <w:r w:rsidRPr="00B64844">
              <w:rPr>
                <w:lang w:val="en-US"/>
              </w:rPr>
              <w:t>Enables the SAn Server to notify a previously subscribed service consumer on Spatial Anchors related event(s).</w:t>
            </w:r>
          </w:p>
        </w:tc>
      </w:tr>
    </w:tbl>
    <w:p w14:paraId="65CCA216" w14:textId="77777777" w:rsidR="00F45C5B" w:rsidRPr="00986E88" w:rsidRDefault="00F45C5B" w:rsidP="00F45C5B">
      <w:pPr>
        <w:rPr>
          <w:noProof/>
        </w:rPr>
      </w:pPr>
    </w:p>
    <w:p w14:paraId="7673170E" w14:textId="77777777" w:rsidR="00F45C5B" w:rsidRDefault="00F45C5B" w:rsidP="00F45C5B">
      <w:pPr>
        <w:pStyle w:val="Heading5"/>
      </w:pPr>
      <w:bookmarkStart w:id="284" w:name="_Toc199274488"/>
      <w:r>
        <w:t>6.1.1.5.2</w:t>
      </w:r>
      <w:r>
        <w:tab/>
        <w:t>Spatial Anchors Notification</w:t>
      </w:r>
      <w:bookmarkEnd w:id="284"/>
    </w:p>
    <w:p w14:paraId="384877F6" w14:textId="77777777" w:rsidR="00F45C5B" w:rsidRPr="00986E88" w:rsidRDefault="00F45C5B" w:rsidP="00F45C5B">
      <w:pPr>
        <w:pStyle w:val="H6"/>
        <w:rPr>
          <w:noProof/>
        </w:rPr>
      </w:pPr>
      <w:r>
        <w:t>6.1.1.5.2.1</w:t>
      </w:r>
      <w:r w:rsidRPr="00986E88">
        <w:rPr>
          <w:noProof/>
        </w:rPr>
        <w:tab/>
      </w:r>
      <w:r w:rsidRPr="00986E88">
        <w:rPr>
          <w:lang w:eastAsia="zh-CN"/>
        </w:rPr>
        <w:t>Description</w:t>
      </w:r>
    </w:p>
    <w:p w14:paraId="4F2EE638" w14:textId="77777777" w:rsidR="00F45C5B" w:rsidRPr="00986E88" w:rsidRDefault="00F45C5B" w:rsidP="00F45C5B">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p>
    <w:p w14:paraId="5542C19E" w14:textId="77777777" w:rsidR="00F45C5B" w:rsidRPr="00986E88" w:rsidRDefault="00F45C5B" w:rsidP="00F45C5B">
      <w:pPr>
        <w:pStyle w:val="H6"/>
      </w:pPr>
      <w:r>
        <w:t>6.1.1.5.2.2</w:t>
      </w:r>
      <w:r w:rsidRPr="00986E88">
        <w:tab/>
        <w:t>Target URI</w:t>
      </w:r>
    </w:p>
    <w:p w14:paraId="7D0AAAFA" w14:textId="77777777" w:rsidR="00F45C5B" w:rsidRPr="00986E88" w:rsidRDefault="00F45C5B" w:rsidP="00F45C5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p>
    <w:p w14:paraId="1D4E3E32" w14:textId="77777777" w:rsidR="00F45C5B" w:rsidRPr="00986E88" w:rsidRDefault="00F45C5B" w:rsidP="00F45C5B">
      <w:pPr>
        <w:pStyle w:val="TH"/>
        <w:rPr>
          <w:rFonts w:cs="Arial"/>
          <w:noProof/>
        </w:rPr>
      </w:pPr>
      <w:r w:rsidRPr="00986E88">
        <w:rPr>
          <w:noProof/>
        </w:rPr>
        <w:t>Table </w:t>
      </w:r>
      <w:r>
        <w:t>6.1.1.5.2.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trPr>
        <w:tc>
          <w:tcPr>
            <w:tcW w:w="1924" w:type="dxa"/>
            <w:shd w:val="clear" w:color="auto" w:fill="C0C0C0"/>
            <w:hideMark/>
          </w:tcPr>
          <w:p w14:paraId="5DB4C3ED" w14:textId="77777777" w:rsidR="00F45C5B" w:rsidRPr="0016361A" w:rsidRDefault="00F45C5B" w:rsidP="00490136">
            <w:pPr>
              <w:pStyle w:val="TAH"/>
              <w:rPr>
                <w:noProof/>
              </w:rPr>
            </w:pPr>
            <w:r w:rsidRPr="0016361A">
              <w:rPr>
                <w:noProof/>
              </w:rPr>
              <w:t>Name</w:t>
            </w:r>
          </w:p>
        </w:tc>
        <w:tc>
          <w:tcPr>
            <w:tcW w:w="7814" w:type="dxa"/>
            <w:shd w:val="clear" w:color="auto" w:fill="C0C0C0"/>
            <w:vAlign w:val="center"/>
            <w:hideMark/>
          </w:tcPr>
          <w:p w14:paraId="7ACD4B0A" w14:textId="77777777" w:rsidR="00F45C5B" w:rsidRPr="0016361A" w:rsidRDefault="00F45C5B" w:rsidP="00490136">
            <w:pPr>
              <w:pStyle w:val="TAH"/>
              <w:rPr>
                <w:noProof/>
              </w:rPr>
            </w:pPr>
            <w:r w:rsidRPr="0016361A">
              <w:rPr>
                <w:noProof/>
              </w:rPr>
              <w:t>Definition</w:t>
            </w:r>
          </w:p>
        </w:tc>
      </w:tr>
      <w:tr w:rsidR="00F45C5B" w:rsidRPr="00B54FF5" w14:paraId="19C7AE62" w14:textId="77777777" w:rsidTr="00490136">
        <w:trPr>
          <w:jc w:val="center"/>
        </w:trPr>
        <w:tc>
          <w:tcPr>
            <w:tcW w:w="1924" w:type="dxa"/>
            <w:vAlign w:val="center"/>
            <w:hideMark/>
          </w:tcPr>
          <w:p w14:paraId="033C5323" w14:textId="77777777" w:rsidR="00F45C5B" w:rsidRPr="0016361A" w:rsidRDefault="00F45C5B" w:rsidP="00490136">
            <w:pPr>
              <w:pStyle w:val="TAL"/>
              <w:rPr>
                <w:noProof/>
              </w:rPr>
            </w:pPr>
            <w:r w:rsidRPr="0016361A">
              <w:rPr>
                <w:noProof/>
              </w:rPr>
              <w:t>notifUri</w:t>
            </w:r>
          </w:p>
        </w:tc>
        <w:tc>
          <w:tcPr>
            <w:tcW w:w="7814" w:type="dxa"/>
            <w:vAlign w:val="center"/>
            <w:hideMark/>
          </w:tcPr>
          <w:p w14:paraId="3C4E0FFA" w14:textId="77777777" w:rsidR="00F45C5B" w:rsidRPr="0016361A" w:rsidRDefault="00F45C5B" w:rsidP="00490136">
            <w:pPr>
              <w:pStyle w:val="TAL"/>
              <w:rPr>
                <w:noProof/>
              </w:rPr>
            </w:pPr>
            <w:r w:rsidRPr="00B17458">
              <w:rPr>
                <w:noProof/>
              </w:rPr>
              <w:t>Represents the callback URI encoded as a string formatted as a URI.</w:t>
            </w:r>
          </w:p>
        </w:tc>
      </w:tr>
    </w:tbl>
    <w:p w14:paraId="1C79B7CD" w14:textId="77777777" w:rsidR="00F45C5B" w:rsidRPr="00986E88" w:rsidRDefault="00F45C5B" w:rsidP="00F45C5B">
      <w:pPr>
        <w:rPr>
          <w:noProof/>
        </w:rPr>
      </w:pPr>
    </w:p>
    <w:p w14:paraId="048CF0EB" w14:textId="77777777" w:rsidR="00F45C5B" w:rsidRPr="002900A9" w:rsidRDefault="00F45C5B" w:rsidP="00F45C5B">
      <w:pPr>
        <w:pStyle w:val="H6"/>
      </w:pPr>
      <w:r>
        <w:t>6.1.1</w:t>
      </w:r>
      <w:r w:rsidRPr="002900A9">
        <w:t>.5.2.3</w:t>
      </w:r>
      <w:r w:rsidRPr="002900A9">
        <w:tab/>
        <w:t>Standard Methods</w:t>
      </w:r>
    </w:p>
    <w:p w14:paraId="2E0318C0" w14:textId="77777777" w:rsidR="00F45C5B" w:rsidRPr="00986E88" w:rsidRDefault="00F45C5B" w:rsidP="00F45C5B">
      <w:pPr>
        <w:pStyle w:val="H6"/>
        <w:rPr>
          <w:noProof/>
        </w:rPr>
      </w:pPr>
      <w:r>
        <w:t>6.1.1.5.2.3.1</w:t>
      </w:r>
      <w:r w:rsidRPr="00986E88">
        <w:rPr>
          <w:noProof/>
        </w:rPr>
        <w:tab/>
      </w:r>
      <w:r w:rsidRPr="00986E88">
        <w:rPr>
          <w:lang w:eastAsia="zh-CN"/>
        </w:rPr>
        <w:t>POST</w:t>
      </w:r>
    </w:p>
    <w:p w14:paraId="47D94C20" w14:textId="77777777" w:rsidR="00F45C5B" w:rsidRPr="00986E88" w:rsidRDefault="00F45C5B" w:rsidP="00F45C5B">
      <w:pPr>
        <w:rPr>
          <w:noProof/>
        </w:rPr>
      </w:pPr>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p>
    <w:p w14:paraId="764A4150" w14:textId="77777777" w:rsidR="00F45C5B" w:rsidRPr="00986E88" w:rsidRDefault="00F45C5B" w:rsidP="00F45C5B">
      <w:pPr>
        <w:pStyle w:val="TH"/>
        <w:rPr>
          <w:noProof/>
        </w:rPr>
      </w:pPr>
      <w:r w:rsidRPr="00986E88">
        <w:rPr>
          <w:noProof/>
        </w:rPr>
        <w:t>Table </w:t>
      </w:r>
      <w:r>
        <w:t>6.1.1.5.2.3.1</w:t>
      </w:r>
      <w:r w:rsidRPr="00986E88">
        <w:rPr>
          <w:noProof/>
        </w:rPr>
        <w:t>-2: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trPr>
        <w:tc>
          <w:tcPr>
            <w:tcW w:w="2899" w:type="dxa"/>
            <w:shd w:val="clear" w:color="auto" w:fill="C0C0C0"/>
            <w:hideMark/>
          </w:tcPr>
          <w:p w14:paraId="19B8842A" w14:textId="77777777" w:rsidR="00F45C5B" w:rsidRPr="0016361A" w:rsidRDefault="00F45C5B" w:rsidP="00490136">
            <w:pPr>
              <w:pStyle w:val="TAH"/>
              <w:rPr>
                <w:noProof/>
              </w:rPr>
            </w:pPr>
            <w:r w:rsidRPr="0016361A">
              <w:rPr>
                <w:noProof/>
              </w:rPr>
              <w:t>Data type</w:t>
            </w:r>
          </w:p>
        </w:tc>
        <w:tc>
          <w:tcPr>
            <w:tcW w:w="450" w:type="dxa"/>
            <w:shd w:val="clear" w:color="auto" w:fill="C0C0C0"/>
            <w:hideMark/>
          </w:tcPr>
          <w:p w14:paraId="56B2FA86" w14:textId="77777777" w:rsidR="00F45C5B" w:rsidRPr="0016361A" w:rsidRDefault="00F45C5B" w:rsidP="00490136">
            <w:pPr>
              <w:pStyle w:val="TAH"/>
              <w:rPr>
                <w:noProof/>
              </w:rPr>
            </w:pPr>
            <w:r w:rsidRPr="0016361A">
              <w:rPr>
                <w:noProof/>
              </w:rPr>
              <w:t>P</w:t>
            </w:r>
          </w:p>
        </w:tc>
        <w:tc>
          <w:tcPr>
            <w:tcW w:w="1170" w:type="dxa"/>
            <w:shd w:val="clear" w:color="auto" w:fill="C0C0C0"/>
            <w:hideMark/>
          </w:tcPr>
          <w:p w14:paraId="2B41DA85" w14:textId="77777777" w:rsidR="00F45C5B" w:rsidRPr="0016361A" w:rsidRDefault="00F45C5B" w:rsidP="00490136">
            <w:pPr>
              <w:pStyle w:val="TAH"/>
              <w:rPr>
                <w:noProof/>
              </w:rPr>
            </w:pPr>
            <w:r w:rsidRPr="0016361A">
              <w:rPr>
                <w:noProof/>
              </w:rPr>
              <w:t>Cardinality</w:t>
            </w:r>
          </w:p>
        </w:tc>
        <w:tc>
          <w:tcPr>
            <w:tcW w:w="5160" w:type="dxa"/>
            <w:shd w:val="clear" w:color="auto" w:fill="C0C0C0"/>
            <w:vAlign w:val="center"/>
            <w:hideMark/>
          </w:tcPr>
          <w:p w14:paraId="1868F31D" w14:textId="77777777" w:rsidR="00F45C5B" w:rsidRPr="0016361A" w:rsidRDefault="00F45C5B" w:rsidP="00490136">
            <w:pPr>
              <w:pStyle w:val="TAH"/>
              <w:rPr>
                <w:noProof/>
              </w:rPr>
            </w:pPr>
            <w:r w:rsidRPr="0016361A">
              <w:rPr>
                <w:noProof/>
              </w:rPr>
              <w:t>Description</w:t>
            </w:r>
          </w:p>
        </w:tc>
      </w:tr>
      <w:tr w:rsidR="00F45C5B" w:rsidRPr="00B54FF5" w14:paraId="5B0A3B90" w14:textId="77777777" w:rsidTr="00490136">
        <w:trPr>
          <w:jc w:val="center"/>
        </w:trPr>
        <w:tc>
          <w:tcPr>
            <w:tcW w:w="2899" w:type="dxa"/>
            <w:vAlign w:val="center"/>
            <w:hideMark/>
          </w:tcPr>
          <w:p w14:paraId="6EED9C8E" w14:textId="77777777" w:rsidR="00F45C5B" w:rsidRPr="0016361A" w:rsidRDefault="00F45C5B" w:rsidP="00490136">
            <w:pPr>
              <w:pStyle w:val="TAL"/>
              <w:rPr>
                <w:noProof/>
              </w:rPr>
            </w:pPr>
            <w:r>
              <w:t>SpatialAnchorsNotif</w:t>
            </w:r>
          </w:p>
        </w:tc>
        <w:tc>
          <w:tcPr>
            <w:tcW w:w="450" w:type="dxa"/>
            <w:hideMark/>
          </w:tcPr>
          <w:p w14:paraId="2C9BEB53" w14:textId="77777777" w:rsidR="00F45C5B" w:rsidRPr="0016361A" w:rsidRDefault="00F45C5B" w:rsidP="00490136">
            <w:pPr>
              <w:pStyle w:val="TAC"/>
              <w:rPr>
                <w:noProof/>
              </w:rPr>
            </w:pPr>
            <w:r>
              <w:t>M</w:t>
            </w:r>
          </w:p>
        </w:tc>
        <w:tc>
          <w:tcPr>
            <w:tcW w:w="1170" w:type="dxa"/>
            <w:hideMark/>
          </w:tcPr>
          <w:p w14:paraId="749F8CD1" w14:textId="77777777" w:rsidR="00F45C5B" w:rsidRPr="0016361A" w:rsidRDefault="00F45C5B" w:rsidP="00490136">
            <w:pPr>
              <w:pStyle w:val="TAC"/>
              <w:rPr>
                <w:noProof/>
              </w:rPr>
            </w:pPr>
            <w:r>
              <w:t>1</w:t>
            </w:r>
          </w:p>
        </w:tc>
        <w:tc>
          <w:tcPr>
            <w:tcW w:w="5160" w:type="dxa"/>
            <w:hideMark/>
          </w:tcPr>
          <w:p w14:paraId="27EA1A93" w14:textId="77777777" w:rsidR="00F45C5B" w:rsidRPr="0016361A" w:rsidRDefault="00F45C5B" w:rsidP="00490136">
            <w:pPr>
              <w:pStyle w:val="TAL"/>
              <w:rPr>
                <w:noProof/>
              </w:rPr>
            </w:pPr>
            <w:r w:rsidRPr="00B17458">
              <w:rPr>
                <w:lang w:val="en-US"/>
              </w:rPr>
              <w:t>Contains the Spatial Anchors Notification.</w:t>
            </w:r>
          </w:p>
        </w:tc>
      </w:tr>
    </w:tbl>
    <w:p w14:paraId="329BEC10" w14:textId="77777777" w:rsidR="00F45C5B" w:rsidRPr="00986E88" w:rsidRDefault="00F45C5B" w:rsidP="00F45C5B">
      <w:pPr>
        <w:rPr>
          <w:noProof/>
        </w:rPr>
      </w:pPr>
    </w:p>
    <w:p w14:paraId="22BBF91B" w14:textId="77777777" w:rsidR="00F45C5B" w:rsidRPr="00986E88" w:rsidRDefault="00F45C5B" w:rsidP="00F45C5B">
      <w:pPr>
        <w:pStyle w:val="TH"/>
        <w:rPr>
          <w:noProof/>
        </w:rPr>
      </w:pPr>
      <w:r w:rsidRPr="00986E88">
        <w:rPr>
          <w:noProof/>
        </w:rPr>
        <w:lastRenderedPageBreak/>
        <w:t>Table </w:t>
      </w:r>
      <w:r>
        <w:t>6.1.1.5.2.3.1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noProof/>
              </w:rPr>
            </w:pPr>
            <w:r w:rsidRPr="0016361A">
              <w:rPr>
                <w:noProof/>
              </w:rPr>
              <w:t>Description</w:t>
            </w:r>
          </w:p>
        </w:tc>
      </w:tr>
      <w:tr w:rsidR="00F45C5B" w:rsidRPr="00B54FF5" w14:paraId="1757E936"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noProof/>
              </w:rPr>
            </w:pPr>
            <w:r w:rsidRPr="00B17458">
              <w:t>Successful case. The Spatial Anchors Notification is successfully received and acknowledged</w:t>
            </w:r>
            <w:r>
              <w:t>.</w:t>
            </w:r>
          </w:p>
        </w:tc>
      </w:tr>
      <w:tr w:rsidR="00F45C5B" w:rsidRPr="00B54FF5" w14:paraId="7FB868BC"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2590F64D" w:rsidR="00F45C5B" w:rsidRDefault="00F45C5B" w:rsidP="00490136">
            <w:pPr>
              <w:pStyle w:val="TAL"/>
            </w:pPr>
            <w:r w:rsidRPr="007C1AFD">
              <w:t>Temporary redirection.</w:t>
            </w:r>
          </w:p>
          <w:p w14:paraId="6301C13D" w14:textId="77777777" w:rsidR="00F45C5B" w:rsidRDefault="00F45C5B" w:rsidP="00490136">
            <w:pPr>
              <w:pStyle w:val="TAL"/>
            </w:pPr>
          </w:p>
          <w:p w14:paraId="555F2F01"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9B1E24" w14:textId="77777777" w:rsidR="00F45C5B" w:rsidRPr="007C1AFD" w:rsidRDefault="00F45C5B" w:rsidP="00490136">
            <w:pPr>
              <w:pStyle w:val="TAL"/>
            </w:pPr>
          </w:p>
          <w:p w14:paraId="3CE030AE"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5E50D4B9"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pPr>
            <w:r w:rsidRPr="007C1AFD">
              <w:t>Permanent redirection.</w:t>
            </w:r>
          </w:p>
          <w:p w14:paraId="32167559" w14:textId="77777777" w:rsidR="00F45C5B" w:rsidRDefault="00F45C5B" w:rsidP="00490136">
            <w:pPr>
              <w:pStyle w:val="TAL"/>
            </w:pPr>
          </w:p>
          <w:p w14:paraId="22A0B84B"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ACACA60" w14:textId="77777777" w:rsidR="00F45C5B" w:rsidRPr="007C1AFD" w:rsidRDefault="00F45C5B" w:rsidP="00490136">
            <w:pPr>
              <w:pStyle w:val="TAL"/>
            </w:pPr>
          </w:p>
          <w:p w14:paraId="20C27009"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64171ED9" w14:textId="77777777" w:rsidTr="0049013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6076437" w14:textId="77777777" w:rsidR="00F45C5B" w:rsidRDefault="00F45C5B" w:rsidP="00F45C5B">
      <w:pPr>
        <w:rPr>
          <w:lang w:val="en-US"/>
        </w:rPr>
      </w:pPr>
    </w:p>
    <w:p w14:paraId="449C75B6" w14:textId="77777777" w:rsidR="00F45C5B" w:rsidRPr="00FF19D4" w:rsidRDefault="00F45C5B" w:rsidP="00C0047F">
      <w:pPr>
        <w:pStyle w:val="TH"/>
      </w:pPr>
      <w:r w:rsidRPr="00FF19D4">
        <w:t>Table </w:t>
      </w:r>
      <w:r>
        <w:t>6.1.1.5.2.3.1-4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trPr>
        <w:tc>
          <w:tcPr>
            <w:tcW w:w="825" w:type="pct"/>
            <w:shd w:val="clear" w:color="auto" w:fill="C0C0C0"/>
          </w:tcPr>
          <w:p w14:paraId="415C97E4" w14:textId="77777777" w:rsidR="00F45C5B" w:rsidRPr="00FF19D4" w:rsidRDefault="00F45C5B" w:rsidP="00C0047F">
            <w:pPr>
              <w:pStyle w:val="TAH"/>
            </w:pPr>
            <w:r w:rsidRPr="00FF19D4">
              <w:t>Name</w:t>
            </w:r>
          </w:p>
        </w:tc>
        <w:tc>
          <w:tcPr>
            <w:tcW w:w="732" w:type="pct"/>
            <w:shd w:val="clear" w:color="auto" w:fill="C0C0C0"/>
          </w:tcPr>
          <w:p w14:paraId="183BD854" w14:textId="77777777" w:rsidR="00F45C5B" w:rsidRPr="00FF19D4" w:rsidRDefault="00F45C5B" w:rsidP="00C0047F">
            <w:pPr>
              <w:pStyle w:val="TAH"/>
            </w:pPr>
            <w:r w:rsidRPr="00FF19D4">
              <w:t>Data type</w:t>
            </w:r>
          </w:p>
        </w:tc>
        <w:tc>
          <w:tcPr>
            <w:tcW w:w="217" w:type="pct"/>
            <w:shd w:val="clear" w:color="auto" w:fill="C0C0C0"/>
          </w:tcPr>
          <w:p w14:paraId="4AE6C177" w14:textId="77777777" w:rsidR="00F45C5B" w:rsidRPr="00FF19D4" w:rsidRDefault="00F45C5B" w:rsidP="00C0047F">
            <w:pPr>
              <w:pStyle w:val="TAH"/>
            </w:pPr>
            <w:r w:rsidRPr="00FF19D4">
              <w:t>P</w:t>
            </w:r>
          </w:p>
        </w:tc>
        <w:tc>
          <w:tcPr>
            <w:tcW w:w="581" w:type="pct"/>
            <w:shd w:val="clear" w:color="auto" w:fill="C0C0C0"/>
          </w:tcPr>
          <w:p w14:paraId="1198DFDB" w14:textId="77777777" w:rsidR="00F45C5B" w:rsidRPr="00FF19D4" w:rsidRDefault="00F45C5B" w:rsidP="00C0047F">
            <w:pPr>
              <w:pStyle w:val="TAH"/>
            </w:pPr>
            <w:r w:rsidRPr="00FF19D4">
              <w:t>Cardinality</w:t>
            </w:r>
          </w:p>
        </w:tc>
        <w:tc>
          <w:tcPr>
            <w:tcW w:w="2645" w:type="pct"/>
            <w:shd w:val="clear" w:color="auto" w:fill="C0C0C0"/>
            <w:vAlign w:val="center"/>
          </w:tcPr>
          <w:p w14:paraId="30D07E12" w14:textId="77777777" w:rsidR="00F45C5B" w:rsidRPr="00FF19D4" w:rsidRDefault="00F45C5B" w:rsidP="00C0047F">
            <w:pPr>
              <w:pStyle w:val="TAH"/>
            </w:pPr>
            <w:r w:rsidRPr="00FF19D4">
              <w:t>Description</w:t>
            </w:r>
          </w:p>
        </w:tc>
      </w:tr>
      <w:tr w:rsidR="00F45C5B" w:rsidRPr="00FF19D4" w14:paraId="2EAD9693" w14:textId="77777777" w:rsidTr="00490136">
        <w:trPr>
          <w:jc w:val="center"/>
        </w:trPr>
        <w:tc>
          <w:tcPr>
            <w:tcW w:w="825" w:type="pct"/>
            <w:shd w:val="clear" w:color="auto" w:fill="auto"/>
          </w:tcPr>
          <w:p w14:paraId="7F1FFD7A" w14:textId="77777777" w:rsidR="00F45C5B" w:rsidRPr="00FF19D4" w:rsidRDefault="00F45C5B" w:rsidP="00490136">
            <w:pPr>
              <w:pStyle w:val="TAL"/>
            </w:pPr>
            <w:r w:rsidRPr="00FF19D4">
              <w:t>Location</w:t>
            </w:r>
          </w:p>
        </w:tc>
        <w:tc>
          <w:tcPr>
            <w:tcW w:w="732" w:type="pct"/>
          </w:tcPr>
          <w:p w14:paraId="094C40D0" w14:textId="77777777" w:rsidR="00F45C5B" w:rsidRPr="00FF19D4" w:rsidRDefault="00F45C5B" w:rsidP="00490136">
            <w:pPr>
              <w:pStyle w:val="TAL"/>
            </w:pPr>
            <w:r w:rsidRPr="00FF19D4">
              <w:t>string</w:t>
            </w:r>
          </w:p>
        </w:tc>
        <w:tc>
          <w:tcPr>
            <w:tcW w:w="217" w:type="pct"/>
          </w:tcPr>
          <w:p w14:paraId="4D5F190B" w14:textId="77777777" w:rsidR="00F45C5B" w:rsidRPr="00FF19D4" w:rsidRDefault="00F45C5B" w:rsidP="00490136">
            <w:pPr>
              <w:pStyle w:val="TAC"/>
            </w:pPr>
            <w:r w:rsidRPr="00FF19D4">
              <w:t>M</w:t>
            </w:r>
          </w:p>
        </w:tc>
        <w:tc>
          <w:tcPr>
            <w:tcW w:w="581" w:type="pct"/>
          </w:tcPr>
          <w:p w14:paraId="54509EA6" w14:textId="77777777" w:rsidR="00F45C5B" w:rsidRPr="00FF19D4" w:rsidRDefault="00F45C5B" w:rsidP="00490136">
            <w:pPr>
              <w:pStyle w:val="TAC"/>
            </w:pPr>
            <w:r w:rsidRPr="00FF19D4">
              <w:t>1</w:t>
            </w:r>
          </w:p>
        </w:tc>
        <w:tc>
          <w:tcPr>
            <w:tcW w:w="2645" w:type="pct"/>
            <w:shd w:val="clear" w:color="auto" w:fill="auto"/>
            <w:vAlign w:val="center"/>
          </w:tcPr>
          <w:p w14:paraId="33E33679"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54765E57" w14:textId="77777777" w:rsidR="00F45C5B" w:rsidRPr="00FF19D4" w:rsidRDefault="00F45C5B" w:rsidP="00F45C5B"/>
    <w:p w14:paraId="5C0E20BF" w14:textId="77777777" w:rsidR="00F45C5B" w:rsidRPr="00FF19D4" w:rsidRDefault="00F45C5B" w:rsidP="00C0047F">
      <w:pPr>
        <w:pStyle w:val="TH"/>
      </w:pPr>
      <w:r w:rsidRPr="00FF19D4">
        <w:t>Table </w:t>
      </w:r>
      <w:r>
        <w:t>6.1.1.5.2.3.1-5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trPr>
        <w:tc>
          <w:tcPr>
            <w:tcW w:w="825" w:type="pct"/>
            <w:shd w:val="clear" w:color="auto" w:fill="C0C0C0"/>
          </w:tcPr>
          <w:p w14:paraId="250B23DE" w14:textId="77777777" w:rsidR="00F45C5B" w:rsidRPr="00FF19D4" w:rsidRDefault="00F45C5B" w:rsidP="00C0047F">
            <w:pPr>
              <w:pStyle w:val="TAH"/>
            </w:pPr>
            <w:r w:rsidRPr="00FF19D4">
              <w:t>Name</w:t>
            </w:r>
          </w:p>
        </w:tc>
        <w:tc>
          <w:tcPr>
            <w:tcW w:w="732" w:type="pct"/>
            <w:shd w:val="clear" w:color="auto" w:fill="C0C0C0"/>
          </w:tcPr>
          <w:p w14:paraId="376BC561" w14:textId="77777777" w:rsidR="00F45C5B" w:rsidRPr="00FF19D4" w:rsidRDefault="00F45C5B" w:rsidP="00C0047F">
            <w:pPr>
              <w:pStyle w:val="TAH"/>
            </w:pPr>
            <w:r w:rsidRPr="00FF19D4">
              <w:t>Data type</w:t>
            </w:r>
          </w:p>
        </w:tc>
        <w:tc>
          <w:tcPr>
            <w:tcW w:w="217" w:type="pct"/>
            <w:shd w:val="clear" w:color="auto" w:fill="C0C0C0"/>
          </w:tcPr>
          <w:p w14:paraId="3C7FE9E3" w14:textId="77777777" w:rsidR="00F45C5B" w:rsidRPr="00FF19D4" w:rsidRDefault="00F45C5B" w:rsidP="00C0047F">
            <w:pPr>
              <w:pStyle w:val="TAH"/>
            </w:pPr>
            <w:r w:rsidRPr="00FF19D4">
              <w:t>P</w:t>
            </w:r>
          </w:p>
        </w:tc>
        <w:tc>
          <w:tcPr>
            <w:tcW w:w="581" w:type="pct"/>
            <w:shd w:val="clear" w:color="auto" w:fill="C0C0C0"/>
          </w:tcPr>
          <w:p w14:paraId="123C8687" w14:textId="77777777" w:rsidR="00F45C5B" w:rsidRPr="00FF19D4" w:rsidRDefault="00F45C5B" w:rsidP="00C0047F">
            <w:pPr>
              <w:pStyle w:val="TAH"/>
            </w:pPr>
            <w:r w:rsidRPr="00FF19D4">
              <w:t>Cardinality</w:t>
            </w:r>
          </w:p>
        </w:tc>
        <w:tc>
          <w:tcPr>
            <w:tcW w:w="2645" w:type="pct"/>
            <w:shd w:val="clear" w:color="auto" w:fill="C0C0C0"/>
            <w:vAlign w:val="center"/>
          </w:tcPr>
          <w:p w14:paraId="3701B373" w14:textId="77777777" w:rsidR="00F45C5B" w:rsidRPr="00FF19D4" w:rsidRDefault="00F45C5B" w:rsidP="00C0047F">
            <w:pPr>
              <w:pStyle w:val="TAH"/>
            </w:pPr>
            <w:r w:rsidRPr="00FF19D4">
              <w:t>Description</w:t>
            </w:r>
          </w:p>
        </w:tc>
      </w:tr>
      <w:tr w:rsidR="00F45C5B" w:rsidRPr="00FF19D4" w14:paraId="249BC1CA" w14:textId="77777777" w:rsidTr="00490136">
        <w:trPr>
          <w:jc w:val="center"/>
        </w:trPr>
        <w:tc>
          <w:tcPr>
            <w:tcW w:w="825" w:type="pct"/>
            <w:shd w:val="clear" w:color="auto" w:fill="auto"/>
          </w:tcPr>
          <w:p w14:paraId="670C34D7" w14:textId="77777777" w:rsidR="00F45C5B" w:rsidRPr="00FF19D4" w:rsidRDefault="00F45C5B" w:rsidP="00490136">
            <w:pPr>
              <w:pStyle w:val="TAL"/>
            </w:pPr>
            <w:r w:rsidRPr="00FF19D4">
              <w:t>Location</w:t>
            </w:r>
          </w:p>
        </w:tc>
        <w:tc>
          <w:tcPr>
            <w:tcW w:w="732" w:type="pct"/>
          </w:tcPr>
          <w:p w14:paraId="5A54103E" w14:textId="77777777" w:rsidR="00F45C5B" w:rsidRPr="00FF19D4" w:rsidRDefault="00F45C5B" w:rsidP="00490136">
            <w:pPr>
              <w:pStyle w:val="TAL"/>
            </w:pPr>
            <w:r w:rsidRPr="00FF19D4">
              <w:t>string</w:t>
            </w:r>
          </w:p>
        </w:tc>
        <w:tc>
          <w:tcPr>
            <w:tcW w:w="217" w:type="pct"/>
          </w:tcPr>
          <w:p w14:paraId="66000931" w14:textId="77777777" w:rsidR="00F45C5B" w:rsidRPr="00FF19D4" w:rsidRDefault="00F45C5B" w:rsidP="00490136">
            <w:pPr>
              <w:pStyle w:val="TAC"/>
            </w:pPr>
            <w:r w:rsidRPr="00FF19D4">
              <w:t>M</w:t>
            </w:r>
          </w:p>
        </w:tc>
        <w:tc>
          <w:tcPr>
            <w:tcW w:w="581" w:type="pct"/>
          </w:tcPr>
          <w:p w14:paraId="2A6D8182" w14:textId="77777777" w:rsidR="00F45C5B" w:rsidRPr="00FF19D4" w:rsidRDefault="00F45C5B" w:rsidP="00490136">
            <w:pPr>
              <w:pStyle w:val="TAC"/>
            </w:pPr>
            <w:r w:rsidRPr="00FF19D4">
              <w:t>1</w:t>
            </w:r>
          </w:p>
        </w:tc>
        <w:tc>
          <w:tcPr>
            <w:tcW w:w="2645" w:type="pct"/>
            <w:shd w:val="clear" w:color="auto" w:fill="auto"/>
            <w:vAlign w:val="center"/>
          </w:tcPr>
          <w:p w14:paraId="460E107F"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3B5B4F3" w14:textId="77777777" w:rsidR="00F45C5B" w:rsidRPr="000E1D0D" w:rsidRDefault="00F45C5B" w:rsidP="00331005"/>
    <w:p w14:paraId="14450177" w14:textId="6F5D2D9B" w:rsidR="00331005" w:rsidRDefault="00331005" w:rsidP="0089657B">
      <w:pPr>
        <w:pStyle w:val="Heading4"/>
      </w:pPr>
      <w:bookmarkStart w:id="285" w:name="_Toc191382294"/>
      <w:bookmarkStart w:id="286" w:name="_Toc191627416"/>
      <w:bookmarkStart w:id="287" w:name="_Toc199274489"/>
      <w:r>
        <w:t>6.1.1.6</w:t>
      </w:r>
      <w:r>
        <w:tab/>
        <w:t>Data Model</w:t>
      </w:r>
      <w:bookmarkEnd w:id="283"/>
      <w:bookmarkEnd w:id="285"/>
      <w:bookmarkEnd w:id="286"/>
      <w:bookmarkEnd w:id="287"/>
    </w:p>
    <w:p w14:paraId="3655E58F" w14:textId="0D438BC1" w:rsidR="00331005" w:rsidRDefault="00331005" w:rsidP="0089657B">
      <w:pPr>
        <w:pStyle w:val="Heading5"/>
      </w:pPr>
      <w:bookmarkStart w:id="288" w:name="_Toc130662214"/>
      <w:bookmarkStart w:id="289" w:name="_Toc191382295"/>
      <w:bookmarkStart w:id="290" w:name="_Toc191627417"/>
      <w:bookmarkStart w:id="291" w:name="_Toc199274490"/>
      <w:r>
        <w:t>6.1.1.6.1</w:t>
      </w:r>
      <w:r>
        <w:tab/>
        <w:t>General</w:t>
      </w:r>
      <w:bookmarkEnd w:id="288"/>
      <w:bookmarkEnd w:id="289"/>
      <w:bookmarkEnd w:id="290"/>
      <w:bookmarkEnd w:id="291"/>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r>
        <w:t>SS_SAnManagement API.</w:t>
      </w:r>
    </w:p>
    <w:p w14:paraId="67787EC5" w14:textId="77777777" w:rsidR="00490136" w:rsidRPr="009C4D60" w:rsidRDefault="00490136" w:rsidP="00490136">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490136" w:rsidRPr="00B54FF5" w14:paraId="431DE6F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14:paraId="380E961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r>
              <w:t>AllowedEntity</w:t>
            </w:r>
          </w:p>
        </w:tc>
        <w:tc>
          <w:tcPr>
            <w:tcW w:w="1522"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FF0408" w:rsidRPr="00B54FF5" w14:paraId="5564BEB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71F41A9" w14:textId="6A0A5976" w:rsidR="00FF0408" w:rsidRDefault="00FF0408" w:rsidP="00FF0408">
            <w:pPr>
              <w:pStyle w:val="TAL"/>
            </w:pPr>
            <w:r>
              <w:t>AllowedRules</w:t>
            </w:r>
          </w:p>
        </w:tc>
        <w:tc>
          <w:tcPr>
            <w:tcW w:w="1522" w:type="dxa"/>
            <w:tcBorders>
              <w:top w:val="single" w:sz="4" w:space="0" w:color="auto"/>
              <w:left w:val="single" w:sz="4" w:space="0" w:color="auto"/>
              <w:bottom w:val="single" w:sz="4" w:space="0" w:color="auto"/>
              <w:right w:val="single" w:sz="4" w:space="0" w:color="auto"/>
            </w:tcBorders>
            <w:vAlign w:val="center"/>
          </w:tcPr>
          <w:p w14:paraId="7526A6CA" w14:textId="2A170053" w:rsidR="00FF0408" w:rsidRDefault="00FF0408" w:rsidP="00FF0408">
            <w:pPr>
              <w:pStyle w:val="TAC"/>
            </w:pPr>
            <w:r>
              <w:t>6.1.1.6.2.8</w:t>
            </w:r>
          </w:p>
        </w:tc>
        <w:tc>
          <w:tcPr>
            <w:tcW w:w="4447" w:type="dxa"/>
            <w:tcBorders>
              <w:top w:val="single" w:sz="4" w:space="0" w:color="auto"/>
              <w:left w:val="single" w:sz="4" w:space="0" w:color="auto"/>
              <w:bottom w:val="single" w:sz="4" w:space="0" w:color="auto"/>
              <w:right w:val="single" w:sz="4" w:space="0" w:color="auto"/>
            </w:tcBorders>
            <w:vAlign w:val="center"/>
          </w:tcPr>
          <w:p w14:paraId="66D98EA3" w14:textId="4F743EAD" w:rsidR="00FF0408" w:rsidRDefault="00FF0408" w:rsidP="00FF0408">
            <w:pPr>
              <w:pStyle w:val="TAL"/>
              <w:rPr>
                <w:rFonts w:cs="Arial"/>
                <w:szCs w:val="18"/>
              </w:rPr>
            </w:pPr>
            <w:r>
              <w:rPr>
                <w:rFonts w:cs="Arial"/>
                <w:szCs w:val="18"/>
              </w:rPr>
              <w:t>Represents the allowed entities rules.</w:t>
            </w:r>
          </w:p>
        </w:tc>
        <w:tc>
          <w:tcPr>
            <w:tcW w:w="1207" w:type="dxa"/>
            <w:tcBorders>
              <w:top w:val="single" w:sz="4" w:space="0" w:color="auto"/>
              <w:left w:val="single" w:sz="4" w:space="0" w:color="auto"/>
              <w:bottom w:val="single" w:sz="4" w:space="0" w:color="auto"/>
              <w:right w:val="single" w:sz="4" w:space="0" w:color="auto"/>
            </w:tcBorders>
            <w:vAlign w:val="center"/>
          </w:tcPr>
          <w:p w14:paraId="4341FBC6" w14:textId="77777777" w:rsidR="00FF0408" w:rsidRPr="0016361A" w:rsidRDefault="00FF0408" w:rsidP="00FF0408">
            <w:pPr>
              <w:pStyle w:val="TAL"/>
              <w:rPr>
                <w:rFonts w:cs="Arial"/>
                <w:szCs w:val="18"/>
              </w:rPr>
            </w:pPr>
          </w:p>
        </w:tc>
      </w:tr>
      <w:tr w:rsidR="00FF0408" w:rsidRPr="00B54FF5" w14:paraId="1E9873A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2A206FE" w14:textId="77777777" w:rsidR="00FF0408" w:rsidRDefault="00FF0408" w:rsidP="00FF0408">
            <w:pPr>
              <w:pStyle w:val="TAL"/>
            </w:pPr>
            <w:r>
              <w:t>AnchorEvent</w:t>
            </w:r>
          </w:p>
        </w:tc>
        <w:tc>
          <w:tcPr>
            <w:tcW w:w="1522" w:type="dxa"/>
            <w:tcBorders>
              <w:top w:val="single" w:sz="4" w:space="0" w:color="auto"/>
              <w:left w:val="single" w:sz="4" w:space="0" w:color="auto"/>
              <w:bottom w:val="single" w:sz="4" w:space="0" w:color="auto"/>
              <w:right w:val="single" w:sz="4" w:space="0" w:color="auto"/>
            </w:tcBorders>
            <w:vAlign w:val="center"/>
          </w:tcPr>
          <w:p w14:paraId="3CF30F0C" w14:textId="08548EBE" w:rsidR="00FF0408" w:rsidRDefault="00FF0408" w:rsidP="00FF0408">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539511DB" w14:textId="77777777" w:rsidR="00FF0408" w:rsidRDefault="00FF0408" w:rsidP="00FF0408">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FF0408" w:rsidRPr="0016361A" w:rsidRDefault="00FF0408" w:rsidP="00FF0408">
            <w:pPr>
              <w:pStyle w:val="TAL"/>
              <w:rPr>
                <w:rFonts w:cs="Arial"/>
                <w:szCs w:val="18"/>
              </w:rPr>
            </w:pPr>
          </w:p>
        </w:tc>
      </w:tr>
      <w:tr w:rsidR="00FF0408" w:rsidRPr="00B54FF5" w14:paraId="4071C920"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98DDB9" w14:textId="77777777" w:rsidR="00FF0408" w:rsidRDefault="00FF0408" w:rsidP="00FF0408">
            <w:pPr>
              <w:pStyle w:val="TAL"/>
            </w:pPr>
            <w:r>
              <w:t>AnchorsEventsSub</w:t>
            </w:r>
          </w:p>
        </w:tc>
        <w:tc>
          <w:tcPr>
            <w:tcW w:w="1522" w:type="dxa"/>
            <w:tcBorders>
              <w:top w:val="single" w:sz="4" w:space="0" w:color="auto"/>
              <w:left w:val="single" w:sz="4" w:space="0" w:color="auto"/>
              <w:bottom w:val="single" w:sz="4" w:space="0" w:color="auto"/>
              <w:right w:val="single" w:sz="4" w:space="0" w:color="auto"/>
            </w:tcBorders>
            <w:vAlign w:val="center"/>
          </w:tcPr>
          <w:p w14:paraId="587EF42C" w14:textId="60771432" w:rsidR="00FF0408" w:rsidRDefault="00FF0408" w:rsidP="00FF0408">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196A2064" w14:textId="77777777" w:rsidR="00FF0408" w:rsidRDefault="00FF0408" w:rsidP="00FF0408">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FF0408" w:rsidRPr="0016361A" w:rsidRDefault="00FF0408" w:rsidP="00FF0408">
            <w:pPr>
              <w:pStyle w:val="TAL"/>
              <w:rPr>
                <w:rFonts w:cs="Arial"/>
                <w:szCs w:val="18"/>
              </w:rPr>
            </w:pPr>
          </w:p>
        </w:tc>
      </w:tr>
      <w:tr w:rsidR="00FF0408" w:rsidRPr="00B54FF5" w14:paraId="388252D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83DAD4F" w14:textId="77777777" w:rsidR="00FF0408" w:rsidRDefault="00FF0408" w:rsidP="00FF0408">
            <w:pPr>
              <w:pStyle w:val="TAL"/>
            </w:pPr>
            <w:r>
              <w:t>AnchorFilter</w:t>
            </w:r>
          </w:p>
        </w:tc>
        <w:tc>
          <w:tcPr>
            <w:tcW w:w="1522" w:type="dxa"/>
            <w:tcBorders>
              <w:top w:val="single" w:sz="4" w:space="0" w:color="auto"/>
              <w:left w:val="single" w:sz="4" w:space="0" w:color="auto"/>
              <w:bottom w:val="single" w:sz="4" w:space="0" w:color="auto"/>
              <w:right w:val="single" w:sz="4" w:space="0" w:color="auto"/>
            </w:tcBorders>
            <w:vAlign w:val="center"/>
          </w:tcPr>
          <w:p w14:paraId="212EA3FD" w14:textId="0C844C03" w:rsidR="00FF0408" w:rsidRDefault="00FF0408" w:rsidP="00FF0408">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1555F728" w14:textId="77777777" w:rsidR="00FF0408" w:rsidRDefault="00FF0408" w:rsidP="00FF0408">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FF0408" w:rsidRPr="0016361A" w:rsidRDefault="00FF0408" w:rsidP="00FF0408">
            <w:pPr>
              <w:pStyle w:val="TAL"/>
              <w:rPr>
                <w:rFonts w:cs="Arial"/>
                <w:szCs w:val="18"/>
              </w:rPr>
            </w:pPr>
          </w:p>
        </w:tc>
      </w:tr>
      <w:tr w:rsidR="00FF0408" w:rsidRPr="00B54FF5" w14:paraId="1DB4FCBD"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B2179D" w14:textId="77777777" w:rsidR="00FF0408" w:rsidRDefault="00FF0408" w:rsidP="00FF0408">
            <w:pPr>
              <w:pStyle w:val="TAL"/>
            </w:pPr>
            <w:r>
              <w:t>AnchorManagementEvent</w:t>
            </w:r>
          </w:p>
        </w:tc>
        <w:tc>
          <w:tcPr>
            <w:tcW w:w="1522" w:type="dxa"/>
            <w:tcBorders>
              <w:top w:val="single" w:sz="4" w:space="0" w:color="auto"/>
              <w:left w:val="single" w:sz="4" w:space="0" w:color="auto"/>
              <w:bottom w:val="single" w:sz="4" w:space="0" w:color="auto"/>
              <w:right w:val="single" w:sz="4" w:space="0" w:color="auto"/>
            </w:tcBorders>
            <w:vAlign w:val="center"/>
          </w:tcPr>
          <w:p w14:paraId="1D40E3BD" w14:textId="70FFA4F5" w:rsidR="00FF0408" w:rsidRDefault="00FF0408" w:rsidP="00FF0408">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5D6D8D52" w14:textId="77777777" w:rsidR="00FF0408" w:rsidRDefault="00FF0408" w:rsidP="00FF0408">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FF0408" w:rsidRPr="0016361A" w:rsidRDefault="00FF0408" w:rsidP="00FF0408">
            <w:pPr>
              <w:pStyle w:val="TAL"/>
              <w:rPr>
                <w:rFonts w:cs="Arial"/>
                <w:szCs w:val="18"/>
              </w:rPr>
            </w:pPr>
          </w:p>
        </w:tc>
      </w:tr>
      <w:tr w:rsidR="00FF0408" w:rsidRPr="00B54FF5" w14:paraId="4F4325AB"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350B115" w14:textId="77777777" w:rsidR="00FF0408" w:rsidRDefault="00FF0408" w:rsidP="00FF0408">
            <w:pPr>
              <w:pStyle w:val="TAL"/>
            </w:pPr>
            <w:r>
              <w:t>AnchorsNotification</w:t>
            </w:r>
          </w:p>
        </w:tc>
        <w:tc>
          <w:tcPr>
            <w:tcW w:w="1522" w:type="dxa"/>
            <w:tcBorders>
              <w:top w:val="single" w:sz="4" w:space="0" w:color="auto"/>
              <w:left w:val="single" w:sz="4" w:space="0" w:color="auto"/>
              <w:bottom w:val="single" w:sz="4" w:space="0" w:color="auto"/>
              <w:right w:val="single" w:sz="4" w:space="0" w:color="auto"/>
            </w:tcBorders>
            <w:vAlign w:val="center"/>
          </w:tcPr>
          <w:p w14:paraId="09A644FB" w14:textId="2B0CFF66" w:rsidR="00FF0408" w:rsidRDefault="00FF0408" w:rsidP="00FF0408">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4AB0F633" w14:textId="77777777" w:rsidR="00FF0408" w:rsidRDefault="00FF0408" w:rsidP="00FF0408">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FF0408" w:rsidRPr="0016361A" w:rsidRDefault="00FF0408" w:rsidP="00FF0408">
            <w:pPr>
              <w:pStyle w:val="TAL"/>
              <w:rPr>
                <w:rFonts w:cs="Arial"/>
                <w:szCs w:val="18"/>
              </w:rPr>
            </w:pPr>
          </w:p>
        </w:tc>
      </w:tr>
      <w:tr w:rsidR="00FF0408" w:rsidRPr="00B54FF5" w14:paraId="5E18865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E08E3C5" w14:textId="77777777" w:rsidR="00FF0408" w:rsidRDefault="00FF0408" w:rsidP="00FF0408">
            <w:pPr>
              <w:pStyle w:val="TAL"/>
            </w:pPr>
            <w:r>
              <w:t>DetectedEvent</w:t>
            </w:r>
          </w:p>
        </w:tc>
        <w:tc>
          <w:tcPr>
            <w:tcW w:w="1522" w:type="dxa"/>
            <w:tcBorders>
              <w:top w:val="single" w:sz="4" w:space="0" w:color="auto"/>
              <w:left w:val="single" w:sz="4" w:space="0" w:color="auto"/>
              <w:bottom w:val="single" w:sz="4" w:space="0" w:color="auto"/>
              <w:right w:val="single" w:sz="4" w:space="0" w:color="auto"/>
            </w:tcBorders>
            <w:vAlign w:val="center"/>
          </w:tcPr>
          <w:p w14:paraId="1616D476" w14:textId="0406914B" w:rsidR="00FF0408" w:rsidRDefault="00FF0408" w:rsidP="00FF0408">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04E168D2" w14:textId="77777777" w:rsidR="00FF0408" w:rsidRDefault="00FF0408" w:rsidP="00FF0408">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FF0408" w:rsidRPr="0016361A" w:rsidRDefault="00FF0408" w:rsidP="00FF0408">
            <w:pPr>
              <w:pStyle w:val="TAL"/>
              <w:rPr>
                <w:rFonts w:cs="Arial"/>
                <w:szCs w:val="18"/>
              </w:rPr>
            </w:pPr>
          </w:p>
        </w:tc>
      </w:tr>
      <w:tr w:rsidR="00FF0408" w:rsidRPr="00B54FF5" w14:paraId="4008051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E75202" w14:textId="77777777" w:rsidR="00FF0408" w:rsidRDefault="00FF0408" w:rsidP="00FF0408">
            <w:pPr>
              <w:pStyle w:val="TAL"/>
            </w:pPr>
            <w:r>
              <w:t>DiscoveryFilter</w:t>
            </w:r>
          </w:p>
        </w:tc>
        <w:tc>
          <w:tcPr>
            <w:tcW w:w="1522" w:type="dxa"/>
            <w:tcBorders>
              <w:top w:val="single" w:sz="4" w:space="0" w:color="auto"/>
              <w:left w:val="single" w:sz="4" w:space="0" w:color="auto"/>
              <w:bottom w:val="single" w:sz="4" w:space="0" w:color="auto"/>
              <w:right w:val="single" w:sz="4" w:space="0" w:color="auto"/>
            </w:tcBorders>
            <w:vAlign w:val="center"/>
          </w:tcPr>
          <w:p w14:paraId="5E4207B8" w14:textId="1DAB37BE" w:rsidR="00FF0408" w:rsidRDefault="00FF0408" w:rsidP="00FF0408">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262EF463" w14:textId="77777777" w:rsidR="00FF0408" w:rsidRDefault="00FF0408" w:rsidP="00FF0408">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FF0408" w:rsidRPr="0016361A" w:rsidRDefault="00FF0408" w:rsidP="00FF0408">
            <w:pPr>
              <w:pStyle w:val="TAL"/>
              <w:rPr>
                <w:rFonts w:cs="Arial"/>
                <w:szCs w:val="18"/>
              </w:rPr>
            </w:pPr>
          </w:p>
        </w:tc>
      </w:tr>
      <w:tr w:rsidR="00FF0408" w:rsidRPr="00B54FF5" w14:paraId="78A89EA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EB8012D" w14:textId="77777777" w:rsidR="00FF0408" w:rsidRDefault="00FF0408" w:rsidP="00FF0408">
            <w:pPr>
              <w:pStyle w:val="TAL"/>
            </w:pPr>
            <w:r>
              <w:t>EntityType</w:t>
            </w:r>
          </w:p>
        </w:tc>
        <w:tc>
          <w:tcPr>
            <w:tcW w:w="1522" w:type="dxa"/>
            <w:tcBorders>
              <w:top w:val="single" w:sz="4" w:space="0" w:color="auto"/>
              <w:left w:val="single" w:sz="4" w:space="0" w:color="auto"/>
              <w:bottom w:val="single" w:sz="4" w:space="0" w:color="auto"/>
              <w:right w:val="single" w:sz="4" w:space="0" w:color="auto"/>
            </w:tcBorders>
            <w:vAlign w:val="center"/>
          </w:tcPr>
          <w:p w14:paraId="4411C934" w14:textId="77777777" w:rsidR="00FF0408" w:rsidRDefault="00FF0408" w:rsidP="00FF0408">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7960B005" w14:textId="77777777" w:rsidR="00FF0408" w:rsidRDefault="00FF0408" w:rsidP="00FF0408">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FF0408" w:rsidRPr="0016361A" w:rsidRDefault="00FF0408" w:rsidP="00FF0408">
            <w:pPr>
              <w:pStyle w:val="TAL"/>
              <w:rPr>
                <w:rFonts w:cs="Arial"/>
                <w:szCs w:val="18"/>
              </w:rPr>
            </w:pPr>
          </w:p>
        </w:tc>
      </w:tr>
      <w:tr w:rsidR="00FF0408" w:rsidRPr="00B54FF5" w14:paraId="1A8F1C6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7DBB506" w14:textId="77777777" w:rsidR="00FF0408" w:rsidRDefault="00FF0408" w:rsidP="00FF0408">
            <w:pPr>
              <w:pStyle w:val="TAL"/>
            </w:pPr>
            <w:r>
              <w:t>EventFilter</w:t>
            </w:r>
          </w:p>
        </w:tc>
        <w:tc>
          <w:tcPr>
            <w:tcW w:w="1522" w:type="dxa"/>
            <w:tcBorders>
              <w:top w:val="single" w:sz="4" w:space="0" w:color="auto"/>
              <w:left w:val="single" w:sz="4" w:space="0" w:color="auto"/>
              <w:bottom w:val="single" w:sz="4" w:space="0" w:color="auto"/>
              <w:right w:val="single" w:sz="4" w:space="0" w:color="auto"/>
            </w:tcBorders>
            <w:vAlign w:val="center"/>
          </w:tcPr>
          <w:p w14:paraId="42BC9C4B" w14:textId="17F55E13" w:rsidR="00FF0408" w:rsidRDefault="00FF0408" w:rsidP="00FF0408">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58C4BF7D" w14:textId="77777777" w:rsidR="00FF0408" w:rsidRDefault="00FF0408" w:rsidP="00FF0408">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FF0408" w:rsidRPr="0016361A" w:rsidRDefault="00FF0408" w:rsidP="00FF0408">
            <w:pPr>
              <w:pStyle w:val="TAL"/>
              <w:rPr>
                <w:rFonts w:cs="Arial"/>
                <w:szCs w:val="18"/>
              </w:rPr>
            </w:pPr>
          </w:p>
        </w:tc>
      </w:tr>
      <w:tr w:rsidR="00FF0408" w:rsidRPr="00B54FF5" w14:paraId="20406E7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964D572" w14:textId="768E52AA" w:rsidR="00FF0408" w:rsidRDefault="00FF0408" w:rsidP="00FF0408">
            <w:pPr>
              <w:pStyle w:val="TAL"/>
            </w:pPr>
            <w:r>
              <w:t>LocationInfo</w:t>
            </w:r>
          </w:p>
        </w:tc>
        <w:tc>
          <w:tcPr>
            <w:tcW w:w="1522" w:type="dxa"/>
            <w:tcBorders>
              <w:top w:val="single" w:sz="4" w:space="0" w:color="auto"/>
              <w:left w:val="single" w:sz="4" w:space="0" w:color="auto"/>
              <w:bottom w:val="single" w:sz="4" w:space="0" w:color="auto"/>
              <w:right w:val="single" w:sz="4" w:space="0" w:color="auto"/>
            </w:tcBorders>
            <w:vAlign w:val="center"/>
          </w:tcPr>
          <w:p w14:paraId="6C5D422A" w14:textId="6ABB128E" w:rsidR="00FF0408" w:rsidRDefault="00FF0408" w:rsidP="00FF0408">
            <w:pPr>
              <w:pStyle w:val="TAC"/>
            </w:pPr>
            <w:r>
              <w:t>6.1.1.6.2.</w:t>
            </w:r>
            <w:r w:rsidRPr="004D6A55">
              <w:t>2</w:t>
            </w:r>
            <w:r>
              <w:t>3</w:t>
            </w:r>
          </w:p>
        </w:tc>
        <w:tc>
          <w:tcPr>
            <w:tcW w:w="4447" w:type="dxa"/>
            <w:tcBorders>
              <w:top w:val="single" w:sz="4" w:space="0" w:color="auto"/>
              <w:left w:val="single" w:sz="4" w:space="0" w:color="auto"/>
              <w:bottom w:val="single" w:sz="4" w:space="0" w:color="auto"/>
              <w:right w:val="single" w:sz="4" w:space="0" w:color="auto"/>
            </w:tcBorders>
            <w:vAlign w:val="center"/>
          </w:tcPr>
          <w:p w14:paraId="50C03799" w14:textId="01A405FD" w:rsidR="00FF0408" w:rsidRDefault="00FF0408" w:rsidP="00FF0408">
            <w:pPr>
              <w:pStyle w:val="TAL"/>
              <w:rPr>
                <w:rFonts w:cs="Arial"/>
                <w:szCs w:val="18"/>
              </w:rPr>
            </w:pPr>
            <w:r>
              <w:rPr>
                <w:rFonts w:cs="Arial"/>
                <w:szCs w:val="18"/>
              </w:rPr>
              <w:t xml:space="preserve">Represents the Localization information for the </w:t>
            </w:r>
          </w:p>
        </w:tc>
        <w:tc>
          <w:tcPr>
            <w:tcW w:w="1207" w:type="dxa"/>
            <w:tcBorders>
              <w:top w:val="single" w:sz="4" w:space="0" w:color="auto"/>
              <w:left w:val="single" w:sz="4" w:space="0" w:color="auto"/>
              <w:bottom w:val="single" w:sz="4" w:space="0" w:color="auto"/>
              <w:right w:val="single" w:sz="4" w:space="0" w:color="auto"/>
            </w:tcBorders>
            <w:vAlign w:val="center"/>
          </w:tcPr>
          <w:p w14:paraId="7921C99C" w14:textId="77777777" w:rsidR="00FF0408" w:rsidRPr="0016361A" w:rsidRDefault="00FF0408" w:rsidP="00FF0408">
            <w:pPr>
              <w:pStyle w:val="TAL"/>
              <w:rPr>
                <w:rFonts w:cs="Arial"/>
                <w:szCs w:val="18"/>
              </w:rPr>
            </w:pPr>
          </w:p>
        </w:tc>
      </w:tr>
      <w:tr w:rsidR="00FF0408" w:rsidRPr="00B54FF5" w14:paraId="469E0C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F41314B" w14:textId="77777777" w:rsidR="00FF0408" w:rsidRDefault="00FF0408" w:rsidP="00FF0408">
            <w:pPr>
              <w:pStyle w:val="TAL"/>
            </w:pPr>
            <w:r>
              <w:t>PositionInfo</w:t>
            </w:r>
          </w:p>
        </w:tc>
        <w:tc>
          <w:tcPr>
            <w:tcW w:w="1522" w:type="dxa"/>
            <w:tcBorders>
              <w:top w:val="single" w:sz="4" w:space="0" w:color="auto"/>
              <w:left w:val="single" w:sz="4" w:space="0" w:color="auto"/>
              <w:bottom w:val="single" w:sz="4" w:space="0" w:color="auto"/>
              <w:right w:val="single" w:sz="4" w:space="0" w:color="auto"/>
            </w:tcBorders>
            <w:vAlign w:val="center"/>
          </w:tcPr>
          <w:p w14:paraId="030D0BF3" w14:textId="77777777" w:rsidR="00FF0408" w:rsidRDefault="00FF0408" w:rsidP="00FF0408">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26902CF1" w14:textId="77777777" w:rsidR="00FF0408" w:rsidRDefault="00FF0408" w:rsidP="00FF0408">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FF0408" w:rsidRPr="0016361A" w:rsidRDefault="00FF0408" w:rsidP="00FF0408">
            <w:pPr>
              <w:pStyle w:val="TAL"/>
              <w:rPr>
                <w:rFonts w:cs="Arial"/>
                <w:szCs w:val="18"/>
              </w:rPr>
            </w:pPr>
          </w:p>
        </w:tc>
      </w:tr>
      <w:tr w:rsidR="00FF0408" w:rsidRPr="00B54FF5" w14:paraId="6E011BD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85DB777" w14:textId="77777777" w:rsidR="00FF0408" w:rsidRDefault="00FF0408" w:rsidP="00FF0408">
            <w:pPr>
              <w:pStyle w:val="TAL"/>
            </w:pPr>
            <w:r>
              <w:t>RangeFilter</w:t>
            </w:r>
          </w:p>
        </w:tc>
        <w:tc>
          <w:tcPr>
            <w:tcW w:w="1522" w:type="dxa"/>
            <w:tcBorders>
              <w:top w:val="single" w:sz="4" w:space="0" w:color="auto"/>
              <w:left w:val="single" w:sz="4" w:space="0" w:color="auto"/>
              <w:bottom w:val="single" w:sz="4" w:space="0" w:color="auto"/>
              <w:right w:val="single" w:sz="4" w:space="0" w:color="auto"/>
            </w:tcBorders>
            <w:vAlign w:val="center"/>
          </w:tcPr>
          <w:p w14:paraId="7E542366" w14:textId="1BE30847" w:rsidR="00FF0408" w:rsidRDefault="00FF0408" w:rsidP="00FF0408">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7CDEF1B8" w14:textId="77777777" w:rsidR="00FF0408" w:rsidRDefault="00FF0408" w:rsidP="00FF0408">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FF0408" w:rsidRPr="0016361A" w:rsidRDefault="00FF0408" w:rsidP="00FF0408">
            <w:pPr>
              <w:pStyle w:val="TAL"/>
              <w:rPr>
                <w:rFonts w:cs="Arial"/>
                <w:szCs w:val="18"/>
              </w:rPr>
            </w:pPr>
          </w:p>
        </w:tc>
      </w:tr>
      <w:tr w:rsidR="00FF0408" w:rsidRPr="0016361A" w14:paraId="7DE988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B964F50" w14:textId="77777777" w:rsidR="00FF0408" w:rsidRDefault="00FF0408" w:rsidP="00FF0408">
            <w:pPr>
              <w:pStyle w:val="TAL"/>
            </w:pPr>
            <w:r>
              <w:t>ServConnectInfo</w:t>
            </w:r>
          </w:p>
        </w:tc>
        <w:tc>
          <w:tcPr>
            <w:tcW w:w="1522" w:type="dxa"/>
            <w:tcBorders>
              <w:top w:val="single" w:sz="4" w:space="0" w:color="auto"/>
              <w:left w:val="single" w:sz="4" w:space="0" w:color="auto"/>
              <w:bottom w:val="single" w:sz="4" w:space="0" w:color="auto"/>
              <w:right w:val="single" w:sz="4" w:space="0" w:color="auto"/>
            </w:tcBorders>
            <w:vAlign w:val="center"/>
          </w:tcPr>
          <w:p w14:paraId="106D9718" w14:textId="77777777" w:rsidR="00FF0408" w:rsidRDefault="00FF0408" w:rsidP="00FF0408">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574A1DD4" w14:textId="77777777" w:rsidR="00FF0408" w:rsidRDefault="00FF0408" w:rsidP="00FF0408">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FF0408" w:rsidRPr="0016361A" w:rsidRDefault="00FF0408" w:rsidP="00FF0408">
            <w:pPr>
              <w:pStyle w:val="TAL"/>
              <w:rPr>
                <w:rFonts w:cs="Arial"/>
                <w:szCs w:val="18"/>
              </w:rPr>
            </w:pPr>
          </w:p>
        </w:tc>
      </w:tr>
      <w:tr w:rsidR="00FF0408" w:rsidRPr="0016361A" w14:paraId="60352B9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331E63C" w14:textId="77777777" w:rsidR="00FF0408" w:rsidRDefault="00FF0408" w:rsidP="00FF0408">
            <w:pPr>
              <w:pStyle w:val="TAL"/>
            </w:pPr>
            <w:r>
              <w:t>SpatialAnchor</w:t>
            </w:r>
          </w:p>
        </w:tc>
        <w:tc>
          <w:tcPr>
            <w:tcW w:w="1522" w:type="dxa"/>
            <w:tcBorders>
              <w:top w:val="single" w:sz="4" w:space="0" w:color="auto"/>
              <w:left w:val="single" w:sz="4" w:space="0" w:color="auto"/>
              <w:bottom w:val="single" w:sz="4" w:space="0" w:color="auto"/>
              <w:right w:val="single" w:sz="4" w:space="0" w:color="auto"/>
            </w:tcBorders>
            <w:vAlign w:val="center"/>
          </w:tcPr>
          <w:p w14:paraId="2C5A4378" w14:textId="77777777" w:rsidR="00FF0408" w:rsidRDefault="00FF0408" w:rsidP="00FF0408">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1DDB2ADD" w14:textId="77777777" w:rsidR="00FF0408" w:rsidRDefault="00FF0408" w:rsidP="00FF0408">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FF0408" w:rsidRPr="0016361A" w:rsidRDefault="00FF0408" w:rsidP="00FF0408">
            <w:pPr>
              <w:pStyle w:val="TAL"/>
              <w:rPr>
                <w:rFonts w:cs="Arial"/>
                <w:szCs w:val="18"/>
              </w:rPr>
            </w:pPr>
          </w:p>
        </w:tc>
      </w:tr>
      <w:tr w:rsidR="00FF0408" w:rsidRPr="0016361A" w14:paraId="42E7FEB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2D73A04" w14:textId="77777777" w:rsidR="00FF0408" w:rsidRDefault="00FF0408" w:rsidP="00FF0408">
            <w:pPr>
              <w:pStyle w:val="TAL"/>
            </w:pPr>
            <w:r>
              <w:t>SpatialAnchorRm</w:t>
            </w:r>
          </w:p>
        </w:tc>
        <w:tc>
          <w:tcPr>
            <w:tcW w:w="1522" w:type="dxa"/>
            <w:tcBorders>
              <w:top w:val="single" w:sz="4" w:space="0" w:color="auto"/>
              <w:left w:val="single" w:sz="4" w:space="0" w:color="auto"/>
              <w:bottom w:val="single" w:sz="4" w:space="0" w:color="auto"/>
              <w:right w:val="single" w:sz="4" w:space="0" w:color="auto"/>
            </w:tcBorders>
            <w:vAlign w:val="center"/>
          </w:tcPr>
          <w:p w14:paraId="45D9A1B1" w14:textId="77777777" w:rsidR="00FF0408" w:rsidRDefault="00FF0408" w:rsidP="00FF0408">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491CCF0E" w14:textId="77777777" w:rsidR="00FF0408" w:rsidRDefault="00FF0408" w:rsidP="00FF0408">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FF0408" w:rsidRPr="0016361A" w:rsidRDefault="00FF0408" w:rsidP="00FF0408">
            <w:pPr>
              <w:pStyle w:val="TAL"/>
              <w:rPr>
                <w:rFonts w:cs="Arial"/>
                <w:szCs w:val="18"/>
              </w:rPr>
            </w:pPr>
          </w:p>
        </w:tc>
      </w:tr>
      <w:tr w:rsidR="00FF0408" w:rsidRPr="0016361A" w14:paraId="7EAA475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22C742" w14:textId="77777777" w:rsidR="00FF0408" w:rsidRDefault="00FF0408" w:rsidP="00FF0408">
            <w:pPr>
              <w:pStyle w:val="TAL"/>
            </w:pPr>
            <w:r>
              <w:rPr>
                <w:lang w:eastAsia="zh-CN"/>
              </w:rPr>
              <w:t>SpatialAnchorId</w:t>
            </w:r>
          </w:p>
        </w:tc>
        <w:tc>
          <w:tcPr>
            <w:tcW w:w="1522" w:type="dxa"/>
            <w:tcBorders>
              <w:top w:val="single" w:sz="4" w:space="0" w:color="auto"/>
              <w:left w:val="single" w:sz="4" w:space="0" w:color="auto"/>
              <w:bottom w:val="single" w:sz="4" w:space="0" w:color="auto"/>
              <w:right w:val="single" w:sz="4" w:space="0" w:color="auto"/>
            </w:tcBorders>
            <w:vAlign w:val="center"/>
          </w:tcPr>
          <w:p w14:paraId="26430B97" w14:textId="77777777" w:rsidR="00FF0408" w:rsidRDefault="00FF0408" w:rsidP="00FF0408">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752066CF" w14:textId="77777777" w:rsidR="00FF0408" w:rsidRDefault="00FF0408" w:rsidP="00FF0408">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FF0408" w:rsidRPr="0016361A" w:rsidRDefault="00FF0408" w:rsidP="00FF0408">
            <w:pPr>
              <w:pStyle w:val="TAL"/>
              <w:rPr>
                <w:rFonts w:cs="Arial"/>
                <w:szCs w:val="18"/>
              </w:rPr>
            </w:pPr>
          </w:p>
        </w:tc>
      </w:tr>
      <w:tr w:rsidR="00FF0408" w:rsidRPr="0016361A" w14:paraId="0D738BC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57F78CB" w14:textId="77777777" w:rsidR="00FF0408" w:rsidRPr="0016361A" w:rsidRDefault="00FF0408" w:rsidP="00FF0408">
            <w:pPr>
              <w:pStyle w:val="TAL"/>
            </w:pPr>
            <w:r>
              <w:t>SpatialAnchorsList</w:t>
            </w:r>
          </w:p>
        </w:tc>
        <w:tc>
          <w:tcPr>
            <w:tcW w:w="1522" w:type="dxa"/>
            <w:tcBorders>
              <w:top w:val="single" w:sz="4" w:space="0" w:color="auto"/>
              <w:left w:val="single" w:sz="4" w:space="0" w:color="auto"/>
              <w:bottom w:val="single" w:sz="4" w:space="0" w:color="auto"/>
              <w:right w:val="single" w:sz="4" w:space="0" w:color="auto"/>
            </w:tcBorders>
            <w:vAlign w:val="center"/>
          </w:tcPr>
          <w:p w14:paraId="6649F9C2" w14:textId="77777777" w:rsidR="00FF0408" w:rsidRPr="0016361A" w:rsidRDefault="00FF0408" w:rsidP="00FF0408">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3EFF648A" w14:textId="77777777" w:rsidR="00FF0408" w:rsidRPr="0016361A" w:rsidRDefault="00FF0408" w:rsidP="00FF0408">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FF0408" w:rsidRPr="0016361A" w:rsidRDefault="00FF0408" w:rsidP="00FF0408">
            <w:pPr>
              <w:pStyle w:val="TAL"/>
              <w:rPr>
                <w:rFonts w:cs="Arial"/>
                <w:szCs w:val="18"/>
              </w:rPr>
            </w:pPr>
          </w:p>
        </w:tc>
      </w:tr>
      <w:tr w:rsidR="00FF0408" w:rsidRPr="0016361A" w14:paraId="110D33B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C5E2E7" w14:textId="77777777" w:rsidR="00FF0408" w:rsidRDefault="00FF0408" w:rsidP="00FF0408">
            <w:pPr>
              <w:pStyle w:val="TAL"/>
            </w:pPr>
            <w:r>
              <w:t>SpatialAnchorsListPatch</w:t>
            </w:r>
          </w:p>
        </w:tc>
        <w:tc>
          <w:tcPr>
            <w:tcW w:w="1522" w:type="dxa"/>
            <w:tcBorders>
              <w:top w:val="single" w:sz="4" w:space="0" w:color="auto"/>
              <w:left w:val="single" w:sz="4" w:space="0" w:color="auto"/>
              <w:bottom w:val="single" w:sz="4" w:space="0" w:color="auto"/>
              <w:right w:val="single" w:sz="4" w:space="0" w:color="auto"/>
            </w:tcBorders>
            <w:vAlign w:val="center"/>
          </w:tcPr>
          <w:p w14:paraId="569E85B1" w14:textId="77777777" w:rsidR="00FF0408" w:rsidRDefault="00FF0408" w:rsidP="00FF0408">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1A7BC5F9" w14:textId="77777777" w:rsidR="00FF0408" w:rsidRDefault="00FF0408" w:rsidP="00FF0408">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FF0408" w:rsidRPr="0016361A" w:rsidRDefault="00FF0408" w:rsidP="00FF0408">
            <w:pPr>
              <w:pStyle w:val="TAL"/>
              <w:rPr>
                <w:rFonts w:cs="Arial"/>
                <w:szCs w:val="18"/>
              </w:rPr>
            </w:pPr>
          </w:p>
        </w:tc>
      </w:tr>
      <w:tr w:rsidR="00FF0408" w:rsidRPr="0016361A" w14:paraId="5FC02917"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BF1CF9A" w14:textId="7AC5399B" w:rsidR="00FF0408" w:rsidRDefault="00FF0408" w:rsidP="00FF0408">
            <w:pPr>
              <w:pStyle w:val="TAL"/>
            </w:pPr>
            <w:r>
              <w:t>SpatialAnchorMapPosition</w:t>
            </w:r>
          </w:p>
        </w:tc>
        <w:tc>
          <w:tcPr>
            <w:tcW w:w="1522" w:type="dxa"/>
            <w:tcBorders>
              <w:top w:val="single" w:sz="4" w:space="0" w:color="auto"/>
              <w:left w:val="single" w:sz="4" w:space="0" w:color="auto"/>
              <w:bottom w:val="single" w:sz="4" w:space="0" w:color="auto"/>
              <w:right w:val="single" w:sz="4" w:space="0" w:color="auto"/>
            </w:tcBorders>
            <w:vAlign w:val="center"/>
          </w:tcPr>
          <w:p w14:paraId="26B60FA1" w14:textId="48A51563" w:rsidR="00FF0408" w:rsidRDefault="00FF0408" w:rsidP="00FF0408">
            <w:pPr>
              <w:pStyle w:val="TAC"/>
            </w:pPr>
            <w:r>
              <w:t>6.1.1.6.2.</w:t>
            </w:r>
            <w:r w:rsidRPr="004D6A55">
              <w:t>2</w:t>
            </w:r>
            <w:r>
              <w:t>2</w:t>
            </w:r>
          </w:p>
        </w:tc>
        <w:tc>
          <w:tcPr>
            <w:tcW w:w="4447" w:type="dxa"/>
            <w:tcBorders>
              <w:top w:val="single" w:sz="4" w:space="0" w:color="auto"/>
              <w:left w:val="single" w:sz="4" w:space="0" w:color="auto"/>
              <w:bottom w:val="single" w:sz="4" w:space="0" w:color="auto"/>
              <w:right w:val="single" w:sz="4" w:space="0" w:color="auto"/>
            </w:tcBorders>
            <w:vAlign w:val="center"/>
          </w:tcPr>
          <w:p w14:paraId="31824E4F" w14:textId="5E80EA29" w:rsidR="00FF0408" w:rsidRDefault="00FF0408" w:rsidP="00FF0408">
            <w:pPr>
              <w:pStyle w:val="TAL"/>
              <w:rPr>
                <w:rFonts w:cs="Arial"/>
                <w:szCs w:val="18"/>
              </w:rPr>
            </w:pPr>
            <w:r>
              <w:rPr>
                <w:rFonts w:cs="Arial"/>
                <w:szCs w:val="18"/>
              </w:rPr>
              <w:t>Represents the position information of a spatial anchor in a given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F02F6BA" w14:textId="77777777" w:rsidR="00FF0408" w:rsidRPr="0016361A" w:rsidRDefault="00FF0408" w:rsidP="00FF0408">
            <w:pPr>
              <w:pStyle w:val="TAL"/>
              <w:rPr>
                <w:rFonts w:cs="Arial"/>
                <w:szCs w:val="18"/>
              </w:rPr>
            </w:pPr>
          </w:p>
        </w:tc>
      </w:tr>
      <w:tr w:rsidR="00FF0408" w:rsidRPr="0016361A" w14:paraId="0AC599F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86E9AC" w14:textId="77777777" w:rsidR="00FF0408" w:rsidRDefault="00FF0408" w:rsidP="00FF0408">
            <w:pPr>
              <w:pStyle w:val="TAL"/>
            </w:pPr>
            <w:r>
              <w:t>SpatialAnchorsNotif</w:t>
            </w:r>
          </w:p>
        </w:tc>
        <w:tc>
          <w:tcPr>
            <w:tcW w:w="1522" w:type="dxa"/>
            <w:tcBorders>
              <w:top w:val="single" w:sz="4" w:space="0" w:color="auto"/>
              <w:left w:val="single" w:sz="4" w:space="0" w:color="auto"/>
              <w:bottom w:val="single" w:sz="4" w:space="0" w:color="auto"/>
              <w:right w:val="single" w:sz="4" w:space="0" w:color="auto"/>
            </w:tcBorders>
            <w:vAlign w:val="center"/>
          </w:tcPr>
          <w:p w14:paraId="4CBF49AB" w14:textId="13E71363" w:rsidR="00FF0408" w:rsidRDefault="00FF0408" w:rsidP="00FF0408">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617A0B52" w14:textId="77777777" w:rsidR="00FF0408" w:rsidRDefault="00FF0408" w:rsidP="00FF0408">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FF0408" w:rsidRPr="0016361A" w:rsidRDefault="00FF0408" w:rsidP="00FF0408">
            <w:pPr>
              <w:pStyle w:val="TAL"/>
              <w:rPr>
                <w:rFonts w:cs="Arial"/>
                <w:szCs w:val="18"/>
              </w:rPr>
            </w:pPr>
          </w:p>
        </w:tc>
      </w:tr>
      <w:tr w:rsidR="00FF0408" w:rsidRPr="0016361A" w14:paraId="40BD55C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B117DC" w14:textId="77777777" w:rsidR="00FF0408" w:rsidRDefault="00FF0408" w:rsidP="00FF0408">
            <w:pPr>
              <w:pStyle w:val="TAL"/>
            </w:pPr>
            <w:r>
              <w:t>SpatialAnchorsSub</w:t>
            </w:r>
          </w:p>
        </w:tc>
        <w:tc>
          <w:tcPr>
            <w:tcW w:w="1522" w:type="dxa"/>
            <w:tcBorders>
              <w:top w:val="single" w:sz="4" w:space="0" w:color="auto"/>
              <w:left w:val="single" w:sz="4" w:space="0" w:color="auto"/>
              <w:bottom w:val="single" w:sz="4" w:space="0" w:color="auto"/>
              <w:right w:val="single" w:sz="4" w:space="0" w:color="auto"/>
            </w:tcBorders>
            <w:vAlign w:val="center"/>
          </w:tcPr>
          <w:p w14:paraId="79ED3F6A" w14:textId="78E90E01" w:rsidR="00FF0408" w:rsidRDefault="00FF0408" w:rsidP="00FF0408">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1DA6C650" w14:textId="77777777" w:rsidR="00FF0408" w:rsidRDefault="00FF0408" w:rsidP="00FF0408">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FF0408" w:rsidRPr="0016361A" w:rsidRDefault="00FF0408" w:rsidP="00FF0408">
            <w:pPr>
              <w:pStyle w:val="TAL"/>
              <w:rPr>
                <w:rFonts w:cs="Arial"/>
                <w:szCs w:val="18"/>
              </w:rPr>
            </w:pPr>
          </w:p>
        </w:tc>
      </w:tr>
      <w:tr w:rsidR="00FF0408" w:rsidRPr="0016361A" w14:paraId="1433B6E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A9033AB" w14:textId="77777777" w:rsidR="00FF0408" w:rsidRDefault="00FF0408" w:rsidP="00FF0408">
            <w:pPr>
              <w:pStyle w:val="TAL"/>
            </w:pPr>
            <w:r>
              <w:t>SpatialAnchorsSubPatch</w:t>
            </w:r>
          </w:p>
        </w:tc>
        <w:tc>
          <w:tcPr>
            <w:tcW w:w="1522" w:type="dxa"/>
            <w:tcBorders>
              <w:top w:val="single" w:sz="4" w:space="0" w:color="auto"/>
              <w:left w:val="single" w:sz="4" w:space="0" w:color="auto"/>
              <w:bottom w:val="single" w:sz="4" w:space="0" w:color="auto"/>
              <w:right w:val="single" w:sz="4" w:space="0" w:color="auto"/>
            </w:tcBorders>
            <w:vAlign w:val="center"/>
          </w:tcPr>
          <w:p w14:paraId="491AFD70" w14:textId="619DF45A" w:rsidR="00FF0408" w:rsidRDefault="00FF0408" w:rsidP="00FF0408">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2B79951E" w14:textId="77777777" w:rsidR="00FF0408" w:rsidRDefault="00FF0408" w:rsidP="00FF0408">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FF0408" w:rsidRPr="0016361A" w:rsidRDefault="00FF0408" w:rsidP="00FF0408">
            <w:pPr>
              <w:pStyle w:val="TAL"/>
              <w:rPr>
                <w:rFonts w:cs="Arial"/>
                <w:szCs w:val="18"/>
              </w:rPr>
            </w:pPr>
          </w:p>
        </w:tc>
      </w:tr>
      <w:tr w:rsidR="00FF0408" w:rsidRPr="0016361A" w14:paraId="5DEE960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EFB8745" w14:textId="77777777" w:rsidR="00FF0408" w:rsidRDefault="00FF0408" w:rsidP="00FF0408">
            <w:pPr>
              <w:pStyle w:val="TAL"/>
            </w:pPr>
            <w:r>
              <w:t>UEAnchorInterest</w:t>
            </w:r>
          </w:p>
        </w:tc>
        <w:tc>
          <w:tcPr>
            <w:tcW w:w="1522" w:type="dxa"/>
            <w:tcBorders>
              <w:top w:val="single" w:sz="4" w:space="0" w:color="auto"/>
              <w:left w:val="single" w:sz="4" w:space="0" w:color="auto"/>
              <w:bottom w:val="single" w:sz="4" w:space="0" w:color="auto"/>
              <w:right w:val="single" w:sz="4" w:space="0" w:color="auto"/>
            </w:tcBorders>
            <w:vAlign w:val="center"/>
          </w:tcPr>
          <w:p w14:paraId="32811804" w14:textId="0961912D" w:rsidR="00FF0408" w:rsidRDefault="00FF0408" w:rsidP="00FF0408">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1D8322E7" w14:textId="77777777" w:rsidR="00FF0408" w:rsidRDefault="00FF0408" w:rsidP="00FF0408">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FF0408" w:rsidRPr="0016361A" w:rsidRDefault="00FF0408" w:rsidP="00FF0408">
            <w:pPr>
              <w:pStyle w:val="TAL"/>
              <w:rPr>
                <w:rFonts w:cs="Arial"/>
                <w:szCs w:val="18"/>
              </w:rPr>
            </w:pPr>
          </w:p>
        </w:tc>
      </w:tr>
      <w:tr w:rsidR="00FF0408" w:rsidRPr="0016361A" w14:paraId="11B3382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FD955B" w14:textId="77777777" w:rsidR="00FF0408" w:rsidRDefault="00FF0408" w:rsidP="00FF0408">
            <w:pPr>
              <w:pStyle w:val="TAL"/>
            </w:pPr>
            <w:r>
              <w:t>UeFilter</w:t>
            </w:r>
          </w:p>
        </w:tc>
        <w:tc>
          <w:tcPr>
            <w:tcW w:w="1522" w:type="dxa"/>
            <w:tcBorders>
              <w:top w:val="single" w:sz="4" w:space="0" w:color="auto"/>
              <w:left w:val="single" w:sz="4" w:space="0" w:color="auto"/>
              <w:bottom w:val="single" w:sz="4" w:space="0" w:color="auto"/>
              <w:right w:val="single" w:sz="4" w:space="0" w:color="auto"/>
            </w:tcBorders>
            <w:vAlign w:val="center"/>
          </w:tcPr>
          <w:p w14:paraId="2F579A9A" w14:textId="473638CD" w:rsidR="00FF0408" w:rsidRDefault="00FF0408" w:rsidP="00FF0408">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4ED2D7EB" w14:textId="77777777" w:rsidR="00FF0408" w:rsidRDefault="00FF0408" w:rsidP="00FF0408">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FF0408" w:rsidRPr="0016361A" w:rsidRDefault="00FF0408" w:rsidP="00FF0408">
            <w:pPr>
              <w:pStyle w:val="TAL"/>
              <w:rPr>
                <w:rFonts w:cs="Arial"/>
                <w:szCs w:val="18"/>
              </w:rPr>
            </w:pPr>
          </w:p>
        </w:tc>
      </w:tr>
      <w:tr w:rsidR="00FF0408" w:rsidRPr="0016361A" w14:paraId="305DA2F8"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37EBD3D" w14:textId="77777777" w:rsidR="00FF0408" w:rsidRDefault="00FF0408" w:rsidP="00FF0408">
            <w:pPr>
              <w:pStyle w:val="TAL"/>
            </w:pPr>
            <w:r>
              <w:t>VALServiceInfo</w:t>
            </w:r>
          </w:p>
        </w:tc>
        <w:tc>
          <w:tcPr>
            <w:tcW w:w="1522" w:type="dxa"/>
            <w:tcBorders>
              <w:top w:val="single" w:sz="4" w:space="0" w:color="auto"/>
              <w:left w:val="single" w:sz="4" w:space="0" w:color="auto"/>
              <w:bottom w:val="single" w:sz="4" w:space="0" w:color="auto"/>
              <w:right w:val="single" w:sz="4" w:space="0" w:color="auto"/>
            </w:tcBorders>
            <w:vAlign w:val="center"/>
          </w:tcPr>
          <w:p w14:paraId="502E8B0D" w14:textId="77777777" w:rsidR="00FF0408" w:rsidRDefault="00FF0408" w:rsidP="00FF0408">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24994CEA" w14:textId="77777777" w:rsidR="00FF0408" w:rsidRDefault="00FF0408" w:rsidP="00FF0408">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FF0408" w:rsidRPr="0016361A" w:rsidRDefault="00FF0408" w:rsidP="00FF0408">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5D55DA2" w14:textId="77777777" w:rsidR="00490136" w:rsidRPr="009C4D60" w:rsidRDefault="00490136" w:rsidP="00490136">
      <w:pPr>
        <w:pStyle w:val="TH"/>
      </w:pPr>
      <w:r w:rsidRPr="009C4D60">
        <w:lastRenderedPageBreak/>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3B6B5E" w:rsidRPr="00B54FF5" w14:paraId="7A694C01" w14:textId="77777777" w:rsidTr="003B6B5E">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C2FEE5A" w14:textId="4C83E0AB" w:rsidR="003B6B5E" w:rsidRPr="007C1AFD" w:rsidRDefault="003B6B5E" w:rsidP="003B6B5E">
            <w:pPr>
              <w:pStyle w:val="TAL"/>
              <w:rPr>
                <w:lang w:eastAsia="zh-CN"/>
              </w:rPr>
            </w:pPr>
            <w:r>
              <w:rPr>
                <w:lang w:eastAsia="zh-CN"/>
              </w:rPr>
              <w:t>Bytes</w:t>
            </w:r>
          </w:p>
        </w:tc>
        <w:tc>
          <w:tcPr>
            <w:tcW w:w="2408" w:type="dxa"/>
            <w:tcBorders>
              <w:top w:val="single" w:sz="4" w:space="0" w:color="auto"/>
              <w:left w:val="single" w:sz="4" w:space="0" w:color="auto"/>
              <w:bottom w:val="single" w:sz="4" w:space="0" w:color="auto"/>
              <w:right w:val="single" w:sz="4" w:space="0" w:color="auto"/>
            </w:tcBorders>
            <w:vAlign w:val="center"/>
          </w:tcPr>
          <w:p w14:paraId="15D7D022" w14:textId="7A4EDBC1" w:rsidR="003B6B5E" w:rsidRPr="007C1AFD" w:rsidRDefault="003B6B5E" w:rsidP="003B6B5E">
            <w:pPr>
              <w:pStyle w:val="TAC"/>
              <w:rPr>
                <w:noProof/>
              </w:rPr>
            </w:pPr>
            <w:r>
              <w:t>3GPP TS 29.122 [2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13586F3D" w14:textId="3E5180F0" w:rsidR="003B6B5E" w:rsidRDefault="003B6B5E" w:rsidP="003B6B5E">
            <w:pPr>
              <w:pStyle w:val="TAL"/>
              <w:rPr>
                <w:rFonts w:cs="Arial"/>
                <w:szCs w:val="18"/>
              </w:rPr>
            </w:pPr>
            <w:r>
              <w:rPr>
                <w:rFonts w:cs="Arial"/>
                <w:szCs w:val="18"/>
              </w:rPr>
              <w:t>Represents a string formatted as a sequence of bytes</w:t>
            </w:r>
            <w:r w:rsidRPr="0046710E">
              <w:t>.</w:t>
            </w:r>
          </w:p>
        </w:tc>
        <w:tc>
          <w:tcPr>
            <w:tcW w:w="1207" w:type="dxa"/>
            <w:tcBorders>
              <w:top w:val="single" w:sz="4" w:space="0" w:color="auto"/>
              <w:left w:val="single" w:sz="4" w:space="0" w:color="auto"/>
              <w:bottom w:val="single" w:sz="4" w:space="0" w:color="auto"/>
              <w:right w:val="single" w:sz="4" w:space="0" w:color="auto"/>
            </w:tcBorders>
            <w:vAlign w:val="center"/>
          </w:tcPr>
          <w:p w14:paraId="42B02431" w14:textId="77777777" w:rsidR="003B6B5E" w:rsidRPr="0016361A" w:rsidRDefault="003B6B5E" w:rsidP="003B6B5E">
            <w:pPr>
              <w:pStyle w:val="TAL"/>
              <w:rPr>
                <w:rFonts w:cs="Arial"/>
                <w:szCs w:val="18"/>
              </w:rPr>
            </w:pPr>
          </w:p>
        </w:tc>
      </w:tr>
      <w:tr w:rsidR="003B6B5E" w:rsidRPr="00B54FF5" w14:paraId="5566712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0DD24748" w14:textId="77777777" w:rsidR="003B6B5E" w:rsidRDefault="003B6B5E" w:rsidP="003B6B5E">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3B6B5E" w:rsidRDefault="003B6B5E" w:rsidP="003B6B5E">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3B6B5E" w:rsidRDefault="003B6B5E" w:rsidP="003B6B5E">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3B6B5E" w:rsidRPr="0016361A" w:rsidRDefault="003B6B5E" w:rsidP="003B6B5E">
            <w:pPr>
              <w:pStyle w:val="TAL"/>
              <w:rPr>
                <w:rFonts w:cs="Arial"/>
                <w:szCs w:val="18"/>
              </w:rPr>
            </w:pPr>
          </w:p>
        </w:tc>
      </w:tr>
      <w:tr w:rsidR="003B6B5E"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3B6B5E" w:rsidRDefault="003B6B5E" w:rsidP="003B6B5E">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3B6B5E" w:rsidRDefault="003B6B5E" w:rsidP="003B6B5E">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3B6B5E" w:rsidRDefault="003B6B5E" w:rsidP="003B6B5E">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3B6B5E" w:rsidRPr="0016361A" w:rsidRDefault="003B6B5E" w:rsidP="003B6B5E">
            <w:pPr>
              <w:pStyle w:val="TAL"/>
              <w:rPr>
                <w:rFonts w:cs="Arial"/>
                <w:szCs w:val="18"/>
              </w:rPr>
            </w:pPr>
          </w:p>
        </w:tc>
      </w:tr>
      <w:tr w:rsidR="003B6B5E"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3B6B5E" w:rsidRDefault="003B6B5E" w:rsidP="003B6B5E">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3B6B5E" w:rsidRDefault="003B6B5E" w:rsidP="003B6B5E">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3B6B5E" w:rsidRDefault="003B6B5E" w:rsidP="003B6B5E">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3B6B5E" w:rsidRPr="0016361A" w:rsidRDefault="003B6B5E" w:rsidP="003B6B5E">
            <w:pPr>
              <w:pStyle w:val="TAL"/>
              <w:rPr>
                <w:rFonts w:cs="Arial"/>
                <w:szCs w:val="18"/>
              </w:rPr>
            </w:pPr>
          </w:p>
        </w:tc>
      </w:tr>
      <w:tr w:rsidR="003B6B5E"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3B6B5E" w:rsidRPr="008C213A" w:rsidRDefault="003B6B5E" w:rsidP="003B6B5E">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3B6B5E"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3B6B5E" w:rsidRDefault="003B6B5E" w:rsidP="003B6B5E">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3B6B5E" w:rsidRPr="0016361A" w:rsidRDefault="003B6B5E" w:rsidP="003B6B5E">
            <w:pPr>
              <w:pStyle w:val="TAL"/>
              <w:rPr>
                <w:rFonts w:cs="Arial"/>
                <w:szCs w:val="18"/>
              </w:rPr>
            </w:pPr>
          </w:p>
        </w:tc>
      </w:tr>
      <w:tr w:rsidR="003B6B5E" w:rsidRPr="00B54FF5" w14:paraId="41DAC9C1"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374B5588" w14:textId="77777777" w:rsidR="003B6B5E" w:rsidRDefault="003B6B5E" w:rsidP="003B6B5E">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3B6B5E" w:rsidRDefault="003B6B5E" w:rsidP="003B6B5E">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3B6B5E" w:rsidRDefault="003B6B5E" w:rsidP="003B6B5E">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3B6B5E" w:rsidRPr="0016361A" w:rsidRDefault="003B6B5E" w:rsidP="003B6B5E">
            <w:pPr>
              <w:pStyle w:val="TAL"/>
              <w:rPr>
                <w:rFonts w:cs="Arial"/>
                <w:szCs w:val="18"/>
              </w:rPr>
            </w:pPr>
          </w:p>
        </w:tc>
      </w:tr>
      <w:tr w:rsidR="003B6B5E"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3B6B5E" w:rsidRPr="007C1AFD" w:rsidRDefault="003B6B5E" w:rsidP="003B6B5E">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3B6B5E" w:rsidRPr="007C1AFD" w:rsidRDefault="003B6B5E" w:rsidP="003B6B5E">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3B6B5E" w:rsidRDefault="003B6B5E" w:rsidP="003B6B5E">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3B6B5E" w:rsidRPr="0016361A" w:rsidRDefault="003B6B5E" w:rsidP="003B6B5E">
            <w:pPr>
              <w:pStyle w:val="TAL"/>
              <w:rPr>
                <w:rFonts w:cs="Arial"/>
                <w:szCs w:val="18"/>
              </w:rPr>
            </w:pPr>
          </w:p>
        </w:tc>
      </w:tr>
      <w:tr w:rsidR="003B6B5E" w:rsidRPr="00B54FF5" w14:paraId="62C769F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57C4813" w14:textId="55201F87" w:rsidR="003B6B5E" w:rsidRPr="00C21B52" w:rsidRDefault="003B6B5E" w:rsidP="003B6B5E">
            <w:pPr>
              <w:pStyle w:val="TAL"/>
            </w:pPr>
            <w:r>
              <w:t>LocationInfo</w:t>
            </w:r>
          </w:p>
        </w:tc>
        <w:tc>
          <w:tcPr>
            <w:tcW w:w="2408" w:type="dxa"/>
            <w:tcBorders>
              <w:top w:val="single" w:sz="4" w:space="0" w:color="auto"/>
              <w:left w:val="single" w:sz="4" w:space="0" w:color="auto"/>
              <w:bottom w:val="single" w:sz="4" w:space="0" w:color="auto"/>
              <w:right w:val="single" w:sz="4" w:space="0" w:color="auto"/>
            </w:tcBorders>
            <w:vAlign w:val="center"/>
          </w:tcPr>
          <w:p w14:paraId="5BE5C649" w14:textId="4C665E1A" w:rsidR="003B6B5E" w:rsidRPr="007C1AFD" w:rsidRDefault="003B6B5E" w:rsidP="003B6B5E">
            <w:pPr>
              <w:pStyle w:val="TAC"/>
              <w:rPr>
                <w:lang w:eastAsia="zh-CN"/>
              </w:rPr>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18F4C001" w14:textId="0E34E00B" w:rsidR="003B6B5E" w:rsidRDefault="003B6B5E" w:rsidP="003B6B5E">
            <w:pPr>
              <w:pStyle w:val="TAL"/>
            </w:pPr>
            <w:r>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0076A5E8" w14:textId="77777777" w:rsidR="003B6B5E" w:rsidRPr="0016361A" w:rsidRDefault="003B6B5E" w:rsidP="003B6B5E">
            <w:pPr>
              <w:pStyle w:val="TAL"/>
              <w:rPr>
                <w:rFonts w:cs="Arial"/>
                <w:szCs w:val="18"/>
              </w:rPr>
            </w:pPr>
          </w:p>
        </w:tc>
      </w:tr>
      <w:tr w:rsidR="003B6B5E" w:rsidRPr="00B54FF5" w14:paraId="7FE3E26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63EBF5A0" w14:textId="77777777" w:rsidR="003B6B5E" w:rsidRPr="00C21B52" w:rsidRDefault="003B6B5E" w:rsidP="003B6B5E">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3B6B5E" w:rsidRPr="007C1AFD" w:rsidRDefault="003B6B5E" w:rsidP="003B6B5E">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3B6B5E" w:rsidRDefault="003B6B5E" w:rsidP="003B6B5E">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3B6B5E" w:rsidRPr="0016361A" w:rsidRDefault="003B6B5E" w:rsidP="003B6B5E">
            <w:pPr>
              <w:pStyle w:val="TAL"/>
              <w:rPr>
                <w:rFonts w:cs="Arial"/>
                <w:szCs w:val="18"/>
              </w:rPr>
            </w:pPr>
          </w:p>
        </w:tc>
      </w:tr>
      <w:tr w:rsidR="003B6B5E"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3B6B5E" w:rsidRPr="00C21B52" w:rsidRDefault="003B6B5E" w:rsidP="003B6B5E">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3B6B5E" w:rsidRPr="007C1AFD"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3B6B5E" w:rsidRDefault="003B6B5E" w:rsidP="003B6B5E">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3B6B5E" w:rsidRPr="0016361A" w:rsidRDefault="003B6B5E" w:rsidP="003B6B5E">
            <w:pPr>
              <w:pStyle w:val="TAL"/>
              <w:rPr>
                <w:rFonts w:cs="Arial"/>
                <w:szCs w:val="18"/>
              </w:rPr>
            </w:pPr>
          </w:p>
        </w:tc>
      </w:tr>
      <w:tr w:rsidR="003B6B5E"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3B6B5E" w:rsidRPr="00585CA6" w:rsidRDefault="003B6B5E" w:rsidP="003B6B5E">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3B6B5E" w:rsidRPr="00585CA6" w:rsidRDefault="003B6B5E" w:rsidP="003B6B5E">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3B6B5E" w:rsidRPr="00585CA6" w:rsidRDefault="003B6B5E" w:rsidP="003B6B5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3B6B5E" w:rsidRPr="00585CA6" w:rsidRDefault="003B6B5E" w:rsidP="003B6B5E">
            <w:pPr>
              <w:pStyle w:val="TAL"/>
              <w:rPr>
                <w:rFonts w:cs="Arial"/>
                <w:szCs w:val="18"/>
              </w:rPr>
            </w:pPr>
          </w:p>
        </w:tc>
      </w:tr>
      <w:tr w:rsidR="003B6B5E"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3B6B5E" w:rsidRPr="008C213A" w:rsidRDefault="003B6B5E" w:rsidP="003B6B5E">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3B6B5E" w:rsidRDefault="003B6B5E" w:rsidP="003B6B5E">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3B6B5E" w:rsidRDefault="003B6B5E" w:rsidP="003B6B5E">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3B6B5E" w:rsidRPr="0016361A" w:rsidRDefault="003B6B5E" w:rsidP="003B6B5E">
            <w:pPr>
              <w:pStyle w:val="TAL"/>
              <w:rPr>
                <w:rFonts w:cs="Arial"/>
                <w:szCs w:val="18"/>
              </w:rPr>
            </w:pPr>
          </w:p>
        </w:tc>
      </w:tr>
      <w:tr w:rsidR="003B6B5E" w:rsidRPr="0016361A" w14:paraId="1855B450"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1DCCC2E2" w14:textId="77777777" w:rsidR="003B6B5E" w:rsidRPr="007C1AFD" w:rsidRDefault="003B6B5E" w:rsidP="003B6B5E">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3B6B5E" w:rsidRPr="007C1AFD" w:rsidRDefault="003B6B5E" w:rsidP="003B6B5E">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3B6B5E" w:rsidRPr="0035012A" w:rsidRDefault="003B6B5E" w:rsidP="003B6B5E">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3B6B5E" w:rsidRPr="0016361A" w:rsidRDefault="003B6B5E" w:rsidP="003B6B5E">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92" w:name="_Toc130662215"/>
      <w:bookmarkStart w:id="293" w:name="_Toc191382296"/>
      <w:bookmarkStart w:id="294" w:name="_Toc191627418"/>
      <w:bookmarkStart w:id="295" w:name="_Toc199274491"/>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2"/>
      <w:bookmarkEnd w:id="293"/>
      <w:bookmarkEnd w:id="294"/>
      <w:bookmarkEnd w:id="295"/>
    </w:p>
    <w:p w14:paraId="14F7EC73" w14:textId="3899989B" w:rsidR="00331005" w:rsidRDefault="00331005" w:rsidP="004C6078">
      <w:pPr>
        <w:pStyle w:val="H6"/>
      </w:pPr>
      <w:bookmarkStart w:id="296" w:name="_Toc130662216"/>
      <w:bookmarkStart w:id="297" w:name="_Toc191382297"/>
      <w:r>
        <w:t>6.1.1.6.2.1</w:t>
      </w:r>
      <w:r>
        <w:tab/>
        <w:t>Introduction</w:t>
      </w:r>
      <w:bookmarkEnd w:id="296"/>
      <w:bookmarkEnd w:id="297"/>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298" w:name="_Toc130662217"/>
      <w:bookmarkStart w:id="299" w:name="_Toc191382298"/>
      <w:r w:rsidRPr="00322CBD">
        <w:t>6.1.1.6.2.2</w:t>
      </w:r>
      <w:r w:rsidRPr="00322CBD">
        <w:tab/>
        <w:t xml:space="preserve">Type: </w:t>
      </w:r>
      <w:bookmarkEnd w:id="298"/>
      <w:r w:rsidRPr="00322CBD">
        <w:t>SpatialAnchorsList</w:t>
      </w:r>
      <w:bookmarkEnd w:id="299"/>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E822BF">
            <w:pPr>
              <w:pStyle w:val="TAC"/>
            </w:pPr>
            <w:bookmarkStart w:id="300" w:name="_MCCTEMPBM_CRPT90430013___4"/>
            <w:r>
              <w:t>1</w:t>
            </w:r>
            <w:bookmarkEnd w:id="300"/>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E822BF">
            <w:pPr>
              <w:pStyle w:val="TAC"/>
            </w:pPr>
            <w:bookmarkStart w:id="301" w:name="_MCCTEMPBM_CRPT90430014___4"/>
            <w:r>
              <w:t>1..N</w:t>
            </w:r>
            <w:bookmarkEnd w:id="301"/>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E822BF">
            <w:pPr>
              <w:pStyle w:val="TAC"/>
            </w:pPr>
            <w:bookmarkStart w:id="302" w:name="_MCCTEMPBM_CRPT90430015___4"/>
            <w:r>
              <w:t>0..1</w:t>
            </w:r>
            <w:bookmarkEnd w:id="302"/>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303" w:name="_Toc191382299"/>
      <w:bookmarkStart w:id="304" w:name="_Toc130662219"/>
      <w:r>
        <w:lastRenderedPageBreak/>
        <w:t>6.1.1.6.2.3</w:t>
      </w:r>
      <w:r>
        <w:tab/>
        <w:t>Type: SpatialAnchorsListPatch</w:t>
      </w:r>
      <w:bookmarkEnd w:id="303"/>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E822BF">
            <w:pPr>
              <w:pStyle w:val="TAC"/>
            </w:pPr>
            <w:bookmarkStart w:id="305" w:name="_MCCTEMPBM_CRPT90430016___4"/>
            <w:r>
              <w:t>1</w:t>
            </w:r>
            <w:bookmarkEnd w:id="305"/>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E822BF">
            <w:pPr>
              <w:pStyle w:val="TAC"/>
            </w:pPr>
            <w:bookmarkStart w:id="306" w:name="_MCCTEMPBM_CRPT90430017___4"/>
            <w:r>
              <w:t>1..N</w:t>
            </w:r>
            <w:bookmarkEnd w:id="306"/>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307" w:name="_Toc191382300"/>
      <w:r>
        <w:t>6.1.1.6.2.4</w:t>
      </w:r>
      <w:r>
        <w:tab/>
        <w:t>Type: VALServiceInfo</w:t>
      </w:r>
      <w:bookmarkEnd w:id="307"/>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E822BF">
            <w:pPr>
              <w:pStyle w:val="TAC"/>
            </w:pPr>
            <w:bookmarkStart w:id="308" w:name="_MCCTEMPBM_CRPT90430018___4"/>
            <w:r>
              <w:t>1</w:t>
            </w:r>
            <w:bookmarkEnd w:id="308"/>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E822BF">
            <w:pPr>
              <w:pStyle w:val="TAC"/>
            </w:pPr>
            <w:bookmarkStart w:id="309" w:name="_MCCTEMPBM_CRPT90430019___4"/>
            <w:r>
              <w:t>1</w:t>
            </w:r>
            <w:bookmarkEnd w:id="309"/>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E822BF">
            <w:pPr>
              <w:pStyle w:val="TAC"/>
            </w:pPr>
            <w:bookmarkStart w:id="310" w:name="_MCCTEMPBM_CRPT90430020___4"/>
            <w:r>
              <w:t>0..1</w:t>
            </w:r>
            <w:bookmarkEnd w:id="310"/>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311" w:name="_Toc191382301"/>
      <w:r>
        <w:t>6.1.1.6.2.5</w:t>
      </w:r>
      <w:r>
        <w:tab/>
        <w:t>Type: ServConnectInfo</w:t>
      </w:r>
      <w:bookmarkEnd w:id="311"/>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E822BF">
            <w:pPr>
              <w:pStyle w:val="TAC"/>
            </w:pPr>
            <w:bookmarkStart w:id="312" w:name="_MCCTEMPBM_CRPT90430021___4"/>
            <w:r>
              <w:t>1..N</w:t>
            </w:r>
            <w:bookmarkEnd w:id="312"/>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E822BF">
            <w:pPr>
              <w:pStyle w:val="TAC"/>
            </w:pPr>
            <w:bookmarkStart w:id="313" w:name="_MCCTEMPBM_CRPT90430022___4"/>
            <w:r>
              <w:t>0..1</w:t>
            </w:r>
            <w:bookmarkEnd w:id="313"/>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314" w:name="_Toc191382302"/>
      <w:r>
        <w:lastRenderedPageBreak/>
        <w:t>6.1.1.6.2.6</w:t>
      </w:r>
      <w:r>
        <w:tab/>
        <w:t>Type: SpatialAnchor</w:t>
      </w:r>
      <w:bookmarkEnd w:id="314"/>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E822BF">
            <w:pPr>
              <w:pStyle w:val="TAC"/>
            </w:pPr>
            <w:bookmarkStart w:id="315" w:name="_MCCTEMPBM_CRPT90430023___4"/>
            <w:r>
              <w:t>0..1</w:t>
            </w:r>
            <w:bookmarkEnd w:id="315"/>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E822BF">
            <w:pPr>
              <w:pStyle w:val="TAC"/>
            </w:pPr>
            <w:bookmarkStart w:id="316" w:name="_MCCTEMPBM_CRPT90430024___4"/>
            <w:r>
              <w:t>1</w:t>
            </w:r>
            <w:bookmarkEnd w:id="316"/>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E822BF">
            <w:pPr>
              <w:pStyle w:val="TAC"/>
            </w:pPr>
            <w:bookmarkStart w:id="317" w:name="_MCCTEMPBM_CRPT90430025___4"/>
            <w:r>
              <w:t>0..1</w:t>
            </w:r>
            <w:bookmarkEnd w:id="317"/>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E822BF">
            <w:pPr>
              <w:pStyle w:val="TAC"/>
            </w:pPr>
            <w:bookmarkStart w:id="318" w:name="_MCCTEMPBM_CRPT90430026___4"/>
            <w:r>
              <w:t>0..1</w:t>
            </w:r>
            <w:bookmarkEnd w:id="318"/>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4545A9D6" w:rsidR="00331005" w:rsidRDefault="00141592" w:rsidP="000C34E7">
            <w:pPr>
              <w:pStyle w:val="TAL"/>
            </w:pPr>
            <w:r>
              <w:t>rules</w:t>
            </w:r>
          </w:p>
        </w:tc>
        <w:tc>
          <w:tcPr>
            <w:tcW w:w="1417" w:type="dxa"/>
            <w:vAlign w:val="center"/>
          </w:tcPr>
          <w:p w14:paraId="43A1812A" w14:textId="1C91439F" w:rsidR="00331005" w:rsidRDefault="00141592" w:rsidP="000C34E7">
            <w:pPr>
              <w:pStyle w:val="TAL"/>
            </w:pPr>
            <w:r>
              <w:t>AllowedRules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E822BF">
            <w:pPr>
              <w:pStyle w:val="TAC"/>
            </w:pPr>
            <w:bookmarkStart w:id="319" w:name="_MCCTEMPBM_CRPT90430027___4"/>
            <w:r>
              <w:t>0..1</w:t>
            </w:r>
            <w:bookmarkEnd w:id="319"/>
          </w:p>
        </w:tc>
        <w:tc>
          <w:tcPr>
            <w:tcW w:w="3686" w:type="dxa"/>
            <w:vAlign w:val="center"/>
          </w:tcPr>
          <w:p w14:paraId="63EB6525" w14:textId="0BDBEC2D" w:rsidR="00331005" w:rsidRDefault="00331005" w:rsidP="00141592">
            <w:pPr>
              <w:pStyle w:val="TAL"/>
            </w:pPr>
            <w:r>
              <w:rPr>
                <w:rFonts w:cs="Arial"/>
                <w:szCs w:val="18"/>
              </w:rPr>
              <w:t xml:space="preserve">Contains the </w:t>
            </w:r>
            <w:r w:rsidR="00141592">
              <w:rPr>
                <w:rFonts w:cs="Arial"/>
                <w:szCs w:val="18"/>
              </w:rPr>
              <w:t>information</w:t>
            </w:r>
            <w:r>
              <w:rPr>
                <w:rFonts w:cs="Arial"/>
                <w:szCs w:val="18"/>
              </w:rPr>
              <w:t xml:space="preserve"> of the </w:t>
            </w:r>
            <w:r w:rsidR="00141592">
              <w:rPr>
                <w:rFonts w:cs="Arial"/>
                <w:szCs w:val="18"/>
              </w:rPr>
              <w:t xml:space="preserve">entities allowed to discover the </w:t>
            </w:r>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320" w:name="_Toc191382303"/>
      <w:r>
        <w:t>6.1.1.6.2.7</w:t>
      </w:r>
      <w:r>
        <w:tab/>
        <w:t>Type: SpatialAnchorRm</w:t>
      </w:r>
      <w:bookmarkEnd w:id="320"/>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0F0043C8" w:rsidR="00331005" w:rsidRDefault="00331005" w:rsidP="004C6078">
      <w:pPr>
        <w:pStyle w:val="H6"/>
      </w:pPr>
      <w:bookmarkStart w:id="321" w:name="_Toc191382304"/>
      <w:r>
        <w:t>6.1.1.6.2.8</w:t>
      </w:r>
      <w:r>
        <w:tab/>
        <w:t xml:space="preserve">Type: </w:t>
      </w:r>
      <w:bookmarkEnd w:id="321"/>
      <w:r w:rsidR="00141592">
        <w:t>AllowedRules</w:t>
      </w:r>
    </w:p>
    <w:p w14:paraId="3707749B" w14:textId="1835036F" w:rsidR="00331005" w:rsidRDefault="00331005" w:rsidP="00331005">
      <w:pPr>
        <w:pStyle w:val="TH"/>
      </w:pPr>
      <w:r>
        <w:rPr>
          <w:noProof/>
        </w:rPr>
        <w:t>Table </w:t>
      </w:r>
      <w:r>
        <w:t xml:space="preserve">6.1.1.6.2.8-1: </w:t>
      </w:r>
      <w:r>
        <w:rPr>
          <w:noProof/>
        </w:rPr>
        <w:t xml:space="preserve">Definition of type </w:t>
      </w:r>
      <w:r w:rsidR="00141592">
        <w:t>AllowedRules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E822BF">
            <w:pPr>
              <w:pStyle w:val="TAC"/>
            </w:pPr>
            <w:bookmarkStart w:id="322" w:name="_MCCTEMPBM_CRPT90430028___4"/>
            <w:r>
              <w:t>1..N</w:t>
            </w:r>
            <w:bookmarkEnd w:id="322"/>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E822BF">
            <w:pPr>
              <w:pStyle w:val="TAC"/>
            </w:pPr>
            <w:bookmarkStart w:id="323" w:name="_MCCTEMPBM_CRPT90430029___4"/>
            <w:r>
              <w:t>0..1</w:t>
            </w:r>
            <w:bookmarkEnd w:id="323"/>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324" w:name="_Toc191382305"/>
      <w:r>
        <w:t>6.1.1.6.2.9</w:t>
      </w:r>
      <w:r>
        <w:tab/>
        <w:t>Type: AllowedEntity</w:t>
      </w:r>
      <w:bookmarkEnd w:id="324"/>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E822BF">
            <w:pPr>
              <w:pStyle w:val="TAC"/>
            </w:pPr>
            <w:bookmarkStart w:id="325" w:name="_MCCTEMPBM_CRPT90430030___4"/>
            <w:r>
              <w:t>0..1</w:t>
            </w:r>
            <w:bookmarkEnd w:id="325"/>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E822BF">
            <w:pPr>
              <w:pStyle w:val="TAC"/>
            </w:pPr>
            <w:bookmarkStart w:id="326" w:name="_MCCTEMPBM_CRPT90430031___4"/>
            <w:r>
              <w:t>0..1</w:t>
            </w:r>
            <w:bookmarkEnd w:id="326"/>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327" w:name="_Toc191382306"/>
      <w:r>
        <w:lastRenderedPageBreak/>
        <w:t>6.1.1.6.2.10</w:t>
      </w:r>
      <w:r>
        <w:tab/>
        <w:t>Type: PositionInfo</w:t>
      </w:r>
      <w:bookmarkEnd w:id="327"/>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384826">
            <w:pPr>
              <w:pStyle w:val="TAC"/>
            </w:pPr>
            <w:bookmarkStart w:id="328" w:name="_MCCTEMPBM_CRPT90430032___4"/>
            <w:r>
              <w:t>0..1</w:t>
            </w:r>
            <w:bookmarkEnd w:id="328"/>
          </w:p>
        </w:tc>
        <w:tc>
          <w:tcPr>
            <w:tcW w:w="3686" w:type="dxa"/>
          </w:tcPr>
          <w:p w14:paraId="3904A773" w14:textId="77777777" w:rsidR="00331005" w:rsidRDefault="00331005" w:rsidP="000C34E7">
            <w:pPr>
              <w:pStyle w:val="TAL"/>
              <w:rPr>
                <w:rFonts w:eastAsia="맑은 고딕"/>
                <w:lang w:val="en-US"/>
              </w:rPr>
            </w:pPr>
            <w:r>
              <w:t xml:space="preserve">The 3D position of the spatial anchor </w:t>
            </w:r>
            <w:r w:rsidRPr="002A14F9">
              <w:t xml:space="preserve">in space </w:t>
            </w:r>
            <w:r>
              <w:rPr>
                <w:rFonts w:eastAsia="맑은 고딕"/>
                <w:lang w:val="en-US"/>
              </w:rPr>
              <w:t>(e.g. x, y and z coordinates)</w:t>
            </w:r>
          </w:p>
          <w:p w14:paraId="0298A665" w14:textId="77777777" w:rsidR="00331005" w:rsidRDefault="00331005" w:rsidP="000C34E7">
            <w:pPr>
              <w:pStyle w:val="TAL"/>
              <w:rPr>
                <w:rFonts w:eastAsia="맑은 고딕"/>
                <w:lang w:val="en-US"/>
              </w:rPr>
            </w:pPr>
          </w:p>
          <w:p w14:paraId="35342C56" w14:textId="77777777" w:rsidR="00331005" w:rsidRPr="0016361A" w:rsidRDefault="00331005" w:rsidP="000C34E7">
            <w:pPr>
              <w:pStyle w:val="TAL"/>
              <w:rPr>
                <w:rFonts w:cs="Arial"/>
                <w:szCs w:val="18"/>
              </w:rPr>
            </w:pPr>
            <w:r>
              <w:rPr>
                <w:rFonts w:eastAsia="맑은 고딕"/>
                <w:lang w:val="en-US"/>
              </w:rPr>
              <w:t>(NOTE)</w:t>
            </w:r>
          </w:p>
        </w:tc>
        <w:tc>
          <w:tcPr>
            <w:tcW w:w="1310" w:type="dxa"/>
          </w:tcPr>
          <w:p w14:paraId="2D95A933" w14:textId="77777777" w:rsidR="00331005" w:rsidRPr="0016361A" w:rsidRDefault="00331005" w:rsidP="000C34E7">
            <w:pPr>
              <w:pStyle w:val="TAL"/>
              <w:rPr>
                <w:rFonts w:cs="Arial"/>
                <w:szCs w:val="18"/>
              </w:rPr>
            </w:pPr>
          </w:p>
        </w:tc>
      </w:tr>
      <w:tr w:rsidR="002478FD" w:rsidRPr="00B54FF5" w14:paraId="2A4AB893" w14:textId="77777777" w:rsidTr="000C34E7">
        <w:trPr>
          <w:jc w:val="center"/>
        </w:trPr>
        <w:tc>
          <w:tcPr>
            <w:tcW w:w="1552" w:type="dxa"/>
          </w:tcPr>
          <w:p w14:paraId="6EFBB933" w14:textId="1432A9DF" w:rsidR="002478FD" w:rsidRDefault="002478FD" w:rsidP="002478FD">
            <w:pPr>
              <w:pStyle w:val="TAL"/>
            </w:pPr>
            <w:r>
              <w:t>spaMapPos</w:t>
            </w:r>
          </w:p>
        </w:tc>
        <w:tc>
          <w:tcPr>
            <w:tcW w:w="1417" w:type="dxa"/>
          </w:tcPr>
          <w:p w14:paraId="49FCD695" w14:textId="76AB7EB0" w:rsidR="002478FD" w:rsidRPr="00C21B52" w:rsidRDefault="002478FD" w:rsidP="002478FD">
            <w:pPr>
              <w:pStyle w:val="TAL"/>
            </w:pPr>
            <w:r>
              <w:rPr>
                <w:noProof/>
              </w:rPr>
              <w:t>SpatialAnchorMap</w:t>
            </w:r>
            <w:r>
              <w:t>Position</w:t>
            </w:r>
          </w:p>
        </w:tc>
        <w:tc>
          <w:tcPr>
            <w:tcW w:w="425" w:type="dxa"/>
          </w:tcPr>
          <w:p w14:paraId="03C0F21E" w14:textId="2C282C5C" w:rsidR="002478FD" w:rsidRDefault="002478FD" w:rsidP="002478FD">
            <w:pPr>
              <w:pStyle w:val="TAC"/>
            </w:pPr>
            <w:r>
              <w:t>O</w:t>
            </w:r>
          </w:p>
        </w:tc>
        <w:tc>
          <w:tcPr>
            <w:tcW w:w="1134" w:type="dxa"/>
          </w:tcPr>
          <w:p w14:paraId="1C15102A" w14:textId="1C3A9A2B" w:rsidR="002478FD" w:rsidRDefault="002478FD" w:rsidP="002478FD">
            <w:pPr>
              <w:pStyle w:val="TAC"/>
            </w:pPr>
            <w:r>
              <w:t>0..1</w:t>
            </w:r>
          </w:p>
        </w:tc>
        <w:tc>
          <w:tcPr>
            <w:tcW w:w="3686" w:type="dxa"/>
          </w:tcPr>
          <w:p w14:paraId="0F3927CF" w14:textId="77777777" w:rsidR="002478FD" w:rsidRDefault="002478FD" w:rsidP="002478FD">
            <w:pPr>
              <w:pStyle w:val="TAL"/>
              <w:rPr>
                <w:rFonts w:cs="Arial"/>
              </w:rPr>
            </w:pPr>
            <w:r>
              <w:rPr>
                <w:rFonts w:cs="Arial"/>
              </w:rPr>
              <w:t>Contains position information of the spatial anchor within the spatial map.</w:t>
            </w:r>
          </w:p>
          <w:p w14:paraId="1EB8EEEB" w14:textId="77777777" w:rsidR="002478FD" w:rsidRDefault="002478FD" w:rsidP="002478FD">
            <w:pPr>
              <w:pStyle w:val="TAL"/>
              <w:rPr>
                <w:rFonts w:cs="Arial"/>
              </w:rPr>
            </w:pPr>
          </w:p>
          <w:p w14:paraId="6F19D5A0" w14:textId="37B2621F" w:rsidR="002478FD" w:rsidRDefault="002478FD" w:rsidP="002478FD">
            <w:pPr>
              <w:pStyle w:val="TAL"/>
            </w:pPr>
            <w:r>
              <w:rPr>
                <w:rFonts w:eastAsia="맑은 고딕"/>
                <w:lang w:val="en-US"/>
              </w:rPr>
              <w:t>(NOTE)</w:t>
            </w:r>
          </w:p>
        </w:tc>
        <w:tc>
          <w:tcPr>
            <w:tcW w:w="1310" w:type="dxa"/>
          </w:tcPr>
          <w:p w14:paraId="4D254812" w14:textId="77777777" w:rsidR="002478FD" w:rsidRPr="0016361A" w:rsidRDefault="002478FD" w:rsidP="002478FD">
            <w:pPr>
              <w:pStyle w:val="TAL"/>
              <w:rPr>
                <w:rFonts w:cs="Arial"/>
                <w:szCs w:val="18"/>
              </w:rPr>
            </w:pPr>
          </w:p>
        </w:tc>
      </w:tr>
      <w:tr w:rsidR="002478FD" w:rsidRPr="00B54FF5" w14:paraId="3E3FD275" w14:textId="77777777" w:rsidTr="000C34E7">
        <w:trPr>
          <w:jc w:val="center"/>
        </w:trPr>
        <w:tc>
          <w:tcPr>
            <w:tcW w:w="9524" w:type="dxa"/>
            <w:gridSpan w:val="6"/>
            <w:vAlign w:val="center"/>
          </w:tcPr>
          <w:p w14:paraId="5AD526D6" w14:textId="77777777" w:rsidR="002478FD" w:rsidRDefault="002478FD" w:rsidP="002478FD">
            <w:pPr>
              <w:pStyle w:val="TAN"/>
            </w:pPr>
            <w:r>
              <w:rPr>
                <w:rFonts w:eastAsia="맑은 고딕"/>
                <w:lang w:val="en-US"/>
              </w:rPr>
              <w:t>NOTE:</w:t>
            </w:r>
            <w:r>
              <w:rPr>
                <w:rFonts w:eastAsia="맑은 고딕"/>
                <w:lang w:val="en-US"/>
              </w:rPr>
              <w:tab/>
              <w:t>At least one of these attributes shall be present.</w:t>
            </w:r>
          </w:p>
        </w:tc>
      </w:tr>
    </w:tbl>
    <w:p w14:paraId="725E659F" w14:textId="048EBA48" w:rsidR="00482537" w:rsidRDefault="00482537" w:rsidP="00482537">
      <w:pPr>
        <w:rPr>
          <w:lang w:val="en-US"/>
        </w:rPr>
      </w:pPr>
      <w:bookmarkStart w:id="329" w:name="_Toc191382307"/>
      <w:bookmarkStart w:id="330" w:name="_Toc191627419"/>
    </w:p>
    <w:p w14:paraId="00D9426D" w14:textId="0B28D830" w:rsidR="00490136" w:rsidRDefault="00490136" w:rsidP="00490136">
      <w:pPr>
        <w:pStyle w:val="H6"/>
      </w:pPr>
      <w:r>
        <w:t>6.1.1.6.2.11</w:t>
      </w:r>
      <w:r>
        <w:tab/>
        <w:t>Type: SpatialAnchorsSub</w:t>
      </w:r>
    </w:p>
    <w:p w14:paraId="29D60E04" w14:textId="3148791A" w:rsidR="00490136" w:rsidRDefault="00490136" w:rsidP="00490136">
      <w:pPr>
        <w:pStyle w:val="TH"/>
      </w:pPr>
      <w:r>
        <w:rPr>
          <w:noProof/>
        </w:rPr>
        <w:t>Table </w:t>
      </w:r>
      <w:r>
        <w:t xml:space="preserve">6.1.1.6.2.11-1: </w:t>
      </w:r>
      <w:r>
        <w:rPr>
          <w:noProof/>
        </w:rPr>
        <w:t xml:space="preserve">Definition of type </w:t>
      </w:r>
      <w:r>
        <w:t>SpatialAnchorsSub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trPr>
        <w:tc>
          <w:tcPr>
            <w:tcW w:w="1552" w:type="dxa"/>
            <w:shd w:val="clear" w:color="auto" w:fill="C0C0C0"/>
            <w:hideMark/>
          </w:tcPr>
          <w:p w14:paraId="13E46EB2" w14:textId="77777777" w:rsidR="00490136" w:rsidRPr="0016361A" w:rsidRDefault="00490136" w:rsidP="00490136">
            <w:pPr>
              <w:pStyle w:val="TAH"/>
            </w:pPr>
            <w:r w:rsidRPr="0016361A">
              <w:t>Attribute name</w:t>
            </w:r>
          </w:p>
        </w:tc>
        <w:tc>
          <w:tcPr>
            <w:tcW w:w="1417" w:type="dxa"/>
            <w:shd w:val="clear" w:color="auto" w:fill="C0C0C0"/>
            <w:hideMark/>
          </w:tcPr>
          <w:p w14:paraId="3D776D55" w14:textId="77777777" w:rsidR="00490136" w:rsidRPr="0016361A" w:rsidRDefault="00490136" w:rsidP="00490136">
            <w:pPr>
              <w:pStyle w:val="TAH"/>
            </w:pPr>
            <w:r w:rsidRPr="0016361A">
              <w:t>Data type</w:t>
            </w:r>
          </w:p>
        </w:tc>
        <w:tc>
          <w:tcPr>
            <w:tcW w:w="425" w:type="dxa"/>
            <w:shd w:val="clear" w:color="auto" w:fill="C0C0C0"/>
            <w:hideMark/>
          </w:tcPr>
          <w:p w14:paraId="29AA1CBA" w14:textId="77777777" w:rsidR="00490136" w:rsidRPr="0016361A" w:rsidRDefault="00490136" w:rsidP="00490136">
            <w:pPr>
              <w:pStyle w:val="TAH"/>
            </w:pPr>
            <w:r w:rsidRPr="0016361A">
              <w:t>P</w:t>
            </w:r>
          </w:p>
        </w:tc>
        <w:tc>
          <w:tcPr>
            <w:tcW w:w="1134" w:type="dxa"/>
            <w:shd w:val="clear" w:color="auto" w:fill="C0C0C0"/>
          </w:tcPr>
          <w:p w14:paraId="7E1CC842" w14:textId="77777777" w:rsidR="00490136" w:rsidRPr="0016361A" w:rsidRDefault="00490136" w:rsidP="00490136">
            <w:pPr>
              <w:pStyle w:val="TAH"/>
            </w:pPr>
            <w:r w:rsidRPr="00F112E4">
              <w:t>Cardinality</w:t>
            </w:r>
          </w:p>
        </w:tc>
        <w:tc>
          <w:tcPr>
            <w:tcW w:w="3686" w:type="dxa"/>
            <w:shd w:val="clear" w:color="auto" w:fill="C0C0C0"/>
            <w:hideMark/>
          </w:tcPr>
          <w:p w14:paraId="313B912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53B49E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543B0483" w14:textId="77777777" w:rsidTr="00490136">
        <w:trPr>
          <w:jc w:val="center"/>
        </w:trPr>
        <w:tc>
          <w:tcPr>
            <w:tcW w:w="1552" w:type="dxa"/>
          </w:tcPr>
          <w:p w14:paraId="4BB7FFC5" w14:textId="77777777" w:rsidR="00490136" w:rsidRPr="0016361A" w:rsidRDefault="00490136" w:rsidP="00490136">
            <w:pPr>
              <w:pStyle w:val="TAL"/>
            </w:pPr>
            <w:r>
              <w:t>eventSubs</w:t>
            </w:r>
          </w:p>
        </w:tc>
        <w:tc>
          <w:tcPr>
            <w:tcW w:w="1417" w:type="dxa"/>
          </w:tcPr>
          <w:p w14:paraId="6CDC18CE" w14:textId="77777777" w:rsidR="00490136" w:rsidRPr="0016361A" w:rsidRDefault="00490136" w:rsidP="00490136">
            <w:pPr>
              <w:pStyle w:val="TAL"/>
            </w:pPr>
            <w:r>
              <w:t>array(AnchorsEventsSub)</w:t>
            </w:r>
          </w:p>
        </w:tc>
        <w:tc>
          <w:tcPr>
            <w:tcW w:w="425" w:type="dxa"/>
          </w:tcPr>
          <w:p w14:paraId="52B09AC9" w14:textId="77777777" w:rsidR="00490136" w:rsidRPr="0016361A" w:rsidRDefault="00490136" w:rsidP="00490136">
            <w:pPr>
              <w:pStyle w:val="TAC"/>
            </w:pPr>
            <w:r>
              <w:t>M</w:t>
            </w:r>
          </w:p>
        </w:tc>
        <w:tc>
          <w:tcPr>
            <w:tcW w:w="1134" w:type="dxa"/>
          </w:tcPr>
          <w:p w14:paraId="5C2EE5E9" w14:textId="77777777" w:rsidR="00490136" w:rsidRPr="0016361A" w:rsidRDefault="00490136" w:rsidP="00384826">
            <w:pPr>
              <w:pStyle w:val="TAC"/>
            </w:pPr>
            <w:bookmarkStart w:id="331" w:name="_MCCTEMPBM_CRPT90430033___4"/>
            <w:r>
              <w:t>1..N</w:t>
            </w:r>
            <w:bookmarkEnd w:id="331"/>
          </w:p>
        </w:tc>
        <w:tc>
          <w:tcPr>
            <w:tcW w:w="3686" w:type="dxa"/>
          </w:tcPr>
          <w:p w14:paraId="0E371422" w14:textId="77777777" w:rsidR="00490136" w:rsidRPr="0016361A" w:rsidRDefault="00490136" w:rsidP="00490136">
            <w:pPr>
              <w:pStyle w:val="TAL"/>
              <w:rPr>
                <w:rFonts w:cs="Arial"/>
                <w:szCs w:val="18"/>
              </w:rPr>
            </w:pPr>
            <w:r>
              <w:rPr>
                <w:rFonts w:cs="Arial"/>
                <w:szCs w:val="18"/>
              </w:rPr>
              <w:t>Contains the spatial anchors events subscription details.</w:t>
            </w:r>
          </w:p>
        </w:tc>
        <w:tc>
          <w:tcPr>
            <w:tcW w:w="1310" w:type="dxa"/>
          </w:tcPr>
          <w:p w14:paraId="720C12D2" w14:textId="77777777" w:rsidR="00490136" w:rsidRPr="0016361A" w:rsidRDefault="00490136" w:rsidP="00490136">
            <w:pPr>
              <w:pStyle w:val="TAL"/>
              <w:rPr>
                <w:rFonts w:cs="Arial"/>
                <w:szCs w:val="18"/>
              </w:rPr>
            </w:pPr>
          </w:p>
        </w:tc>
      </w:tr>
      <w:tr w:rsidR="00490136" w:rsidRPr="00B54FF5" w14:paraId="56EAFFEA" w14:textId="77777777" w:rsidTr="00490136">
        <w:trPr>
          <w:jc w:val="center"/>
        </w:trPr>
        <w:tc>
          <w:tcPr>
            <w:tcW w:w="1552" w:type="dxa"/>
            <w:vAlign w:val="center"/>
          </w:tcPr>
          <w:p w14:paraId="77290A1A" w14:textId="77777777" w:rsidR="00490136" w:rsidRPr="0016361A" w:rsidRDefault="00490136" w:rsidP="00490136">
            <w:pPr>
              <w:pStyle w:val="TAL"/>
            </w:pPr>
            <w:r w:rsidRPr="00CE232C">
              <w:t>notifUri</w:t>
            </w:r>
          </w:p>
        </w:tc>
        <w:tc>
          <w:tcPr>
            <w:tcW w:w="1417" w:type="dxa"/>
            <w:vAlign w:val="center"/>
          </w:tcPr>
          <w:p w14:paraId="7C757297" w14:textId="77777777" w:rsidR="00490136" w:rsidRPr="0016361A" w:rsidRDefault="00490136" w:rsidP="00490136">
            <w:pPr>
              <w:pStyle w:val="TAL"/>
            </w:pPr>
            <w:r w:rsidRPr="00CE232C">
              <w:rPr>
                <w:lang w:eastAsia="zh-CN"/>
              </w:rPr>
              <w:t>Uri</w:t>
            </w:r>
          </w:p>
        </w:tc>
        <w:tc>
          <w:tcPr>
            <w:tcW w:w="425" w:type="dxa"/>
            <w:vAlign w:val="center"/>
          </w:tcPr>
          <w:p w14:paraId="40BA0178" w14:textId="77777777" w:rsidR="00490136" w:rsidRPr="0016361A" w:rsidRDefault="00490136" w:rsidP="00490136">
            <w:pPr>
              <w:pStyle w:val="TAC"/>
            </w:pPr>
            <w:r w:rsidRPr="00CE232C">
              <w:t>M</w:t>
            </w:r>
          </w:p>
        </w:tc>
        <w:tc>
          <w:tcPr>
            <w:tcW w:w="1134" w:type="dxa"/>
            <w:vAlign w:val="center"/>
          </w:tcPr>
          <w:p w14:paraId="3AD720C0" w14:textId="77777777" w:rsidR="00490136" w:rsidRPr="0016361A" w:rsidRDefault="00490136" w:rsidP="00384826">
            <w:pPr>
              <w:pStyle w:val="TAC"/>
            </w:pPr>
            <w:bookmarkStart w:id="332" w:name="_MCCTEMPBM_CRPT90430034___4"/>
            <w:r w:rsidRPr="00CE232C">
              <w:t>1</w:t>
            </w:r>
            <w:bookmarkEnd w:id="332"/>
          </w:p>
        </w:tc>
        <w:tc>
          <w:tcPr>
            <w:tcW w:w="3686" w:type="dxa"/>
            <w:vAlign w:val="center"/>
          </w:tcPr>
          <w:p w14:paraId="6A103C84" w14:textId="77777777" w:rsidR="00490136" w:rsidRPr="0016361A" w:rsidRDefault="00490136" w:rsidP="00490136">
            <w:pPr>
              <w:pStyle w:val="TAL"/>
              <w:rPr>
                <w:rFonts w:cs="Arial"/>
                <w:szCs w:val="18"/>
              </w:rPr>
            </w:pPr>
            <w:r>
              <w:t>Contains</w:t>
            </w:r>
            <w:r w:rsidRPr="00CE232C">
              <w:t xml:space="preserve"> the URI</w:t>
            </w:r>
            <w:r>
              <w:t xml:space="preserve"> via which notifications shall be delivered</w:t>
            </w:r>
            <w:r w:rsidRPr="00CE232C">
              <w:t>.</w:t>
            </w:r>
          </w:p>
        </w:tc>
        <w:tc>
          <w:tcPr>
            <w:tcW w:w="1310" w:type="dxa"/>
          </w:tcPr>
          <w:p w14:paraId="0BEE7AD5" w14:textId="77777777" w:rsidR="00490136" w:rsidRPr="0016361A" w:rsidRDefault="00490136" w:rsidP="00490136">
            <w:pPr>
              <w:pStyle w:val="TAL"/>
              <w:rPr>
                <w:rFonts w:cs="Arial"/>
                <w:szCs w:val="18"/>
              </w:rPr>
            </w:pPr>
          </w:p>
        </w:tc>
      </w:tr>
      <w:tr w:rsidR="00490136" w:rsidRPr="00B54FF5" w14:paraId="0614832C" w14:textId="77777777" w:rsidTr="00490136">
        <w:trPr>
          <w:jc w:val="center"/>
        </w:trPr>
        <w:tc>
          <w:tcPr>
            <w:tcW w:w="1552" w:type="dxa"/>
          </w:tcPr>
          <w:p w14:paraId="1068993D" w14:textId="77777777" w:rsidR="00490136" w:rsidRPr="0016361A" w:rsidRDefault="00490136" w:rsidP="00490136">
            <w:pPr>
              <w:pStyle w:val="TAL"/>
            </w:pPr>
            <w:r w:rsidRPr="00CE232C">
              <w:t>report</w:t>
            </w:r>
          </w:p>
        </w:tc>
        <w:tc>
          <w:tcPr>
            <w:tcW w:w="1417" w:type="dxa"/>
          </w:tcPr>
          <w:p w14:paraId="17CB7BD9" w14:textId="77777777" w:rsidR="00490136" w:rsidRPr="0016361A" w:rsidRDefault="00490136" w:rsidP="00490136">
            <w:pPr>
              <w:pStyle w:val="TAL"/>
            </w:pPr>
            <w:r>
              <w:t>SpatialAnchors</w:t>
            </w:r>
            <w:r w:rsidRPr="00CE232C">
              <w:t>Notif</w:t>
            </w:r>
          </w:p>
        </w:tc>
        <w:tc>
          <w:tcPr>
            <w:tcW w:w="425" w:type="dxa"/>
          </w:tcPr>
          <w:p w14:paraId="745B00A1" w14:textId="77777777" w:rsidR="00490136" w:rsidRPr="0016361A" w:rsidRDefault="00490136" w:rsidP="00490136">
            <w:pPr>
              <w:pStyle w:val="TAC"/>
            </w:pPr>
            <w:r w:rsidRPr="00CE232C">
              <w:t>C</w:t>
            </w:r>
          </w:p>
        </w:tc>
        <w:tc>
          <w:tcPr>
            <w:tcW w:w="1134" w:type="dxa"/>
          </w:tcPr>
          <w:p w14:paraId="623427A8" w14:textId="77777777" w:rsidR="00490136" w:rsidRPr="0016361A" w:rsidRDefault="00490136" w:rsidP="00384826">
            <w:pPr>
              <w:pStyle w:val="TAC"/>
            </w:pPr>
            <w:bookmarkStart w:id="333" w:name="_MCCTEMPBM_CRPT90430035___4"/>
            <w:r w:rsidRPr="00CE232C">
              <w:t>0..1</w:t>
            </w:r>
            <w:bookmarkEnd w:id="333"/>
          </w:p>
        </w:tc>
        <w:tc>
          <w:tcPr>
            <w:tcW w:w="3686" w:type="dxa"/>
            <w:vAlign w:val="center"/>
          </w:tcPr>
          <w:p w14:paraId="05E24BF3" w14:textId="44D18082" w:rsidR="00490136" w:rsidRDefault="00490136" w:rsidP="00490136">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p>
          <w:p w14:paraId="55885CAD" w14:textId="77777777" w:rsidR="00490136" w:rsidRDefault="00490136" w:rsidP="00490136">
            <w:pPr>
              <w:pStyle w:val="TAL"/>
              <w:rPr>
                <w:rFonts w:cs="Arial"/>
                <w:lang w:eastAsia="zh-CN"/>
              </w:rPr>
            </w:pPr>
          </w:p>
          <w:p w14:paraId="6B5849EA" w14:textId="77777777" w:rsidR="00490136" w:rsidRPr="0016361A" w:rsidRDefault="00490136" w:rsidP="00490136">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tcPr>
          <w:p w14:paraId="35187385" w14:textId="77777777" w:rsidR="00490136" w:rsidRPr="0016361A" w:rsidRDefault="00490136" w:rsidP="00490136">
            <w:pPr>
              <w:pStyle w:val="TAL"/>
              <w:rPr>
                <w:rFonts w:cs="Arial"/>
                <w:szCs w:val="18"/>
              </w:rPr>
            </w:pPr>
          </w:p>
        </w:tc>
      </w:tr>
      <w:tr w:rsidR="00490136" w:rsidRPr="00B54FF5" w14:paraId="4406EFBB" w14:textId="77777777" w:rsidTr="00490136">
        <w:trPr>
          <w:jc w:val="center"/>
        </w:trPr>
        <w:tc>
          <w:tcPr>
            <w:tcW w:w="1552" w:type="dxa"/>
          </w:tcPr>
          <w:p w14:paraId="5BF8D7E5" w14:textId="77777777" w:rsidR="00490136" w:rsidRPr="0016361A" w:rsidRDefault="00490136" w:rsidP="00490136">
            <w:pPr>
              <w:pStyle w:val="TAL"/>
            </w:pPr>
            <w:r w:rsidRPr="00CE232C">
              <w:t>reportReq</w:t>
            </w:r>
          </w:p>
        </w:tc>
        <w:tc>
          <w:tcPr>
            <w:tcW w:w="1417" w:type="dxa"/>
          </w:tcPr>
          <w:p w14:paraId="747F4CC5" w14:textId="77777777" w:rsidR="00490136" w:rsidRPr="0016361A" w:rsidRDefault="00490136" w:rsidP="00490136">
            <w:pPr>
              <w:pStyle w:val="TAL"/>
            </w:pPr>
            <w:r w:rsidRPr="00CE232C">
              <w:rPr>
                <w:rFonts w:cs="Arial"/>
                <w:szCs w:val="18"/>
                <w:lang w:eastAsia="zh-CN"/>
              </w:rPr>
              <w:t>ReportingInformation</w:t>
            </w:r>
          </w:p>
        </w:tc>
        <w:tc>
          <w:tcPr>
            <w:tcW w:w="425" w:type="dxa"/>
          </w:tcPr>
          <w:p w14:paraId="52B126F0" w14:textId="77777777" w:rsidR="00490136" w:rsidRPr="0016361A" w:rsidRDefault="00490136" w:rsidP="00490136">
            <w:pPr>
              <w:pStyle w:val="TAC"/>
            </w:pPr>
            <w:r w:rsidRPr="00CE232C">
              <w:t>O</w:t>
            </w:r>
          </w:p>
        </w:tc>
        <w:tc>
          <w:tcPr>
            <w:tcW w:w="1134" w:type="dxa"/>
          </w:tcPr>
          <w:p w14:paraId="712FAB50" w14:textId="77777777" w:rsidR="00490136" w:rsidRPr="0016361A" w:rsidRDefault="00490136" w:rsidP="00384826">
            <w:pPr>
              <w:pStyle w:val="TAC"/>
            </w:pPr>
            <w:bookmarkStart w:id="334" w:name="_MCCTEMPBM_CRPT90430036___4"/>
            <w:r w:rsidRPr="00CE232C">
              <w:t>0..1</w:t>
            </w:r>
            <w:bookmarkEnd w:id="334"/>
          </w:p>
        </w:tc>
        <w:tc>
          <w:tcPr>
            <w:tcW w:w="3686" w:type="dxa"/>
            <w:vAlign w:val="center"/>
          </w:tcPr>
          <w:p w14:paraId="4CCC0C01" w14:textId="77777777" w:rsidR="00490136" w:rsidRPr="0016361A" w:rsidRDefault="00490136" w:rsidP="00490136">
            <w:pPr>
              <w:pStyle w:val="TAL"/>
              <w:rPr>
                <w:rFonts w:cs="Arial"/>
                <w:szCs w:val="18"/>
              </w:rPr>
            </w:pPr>
            <w:r>
              <w:rPr>
                <w:lang w:eastAsia="fr-FR"/>
              </w:rPr>
              <w:t>Contains</w:t>
            </w:r>
            <w:r w:rsidRPr="00CE232C">
              <w:rPr>
                <w:lang w:eastAsia="fr-FR"/>
              </w:rPr>
              <w:t xml:space="preserve"> the reporting requirements of the subscription.</w:t>
            </w:r>
          </w:p>
        </w:tc>
        <w:tc>
          <w:tcPr>
            <w:tcW w:w="1310" w:type="dxa"/>
          </w:tcPr>
          <w:p w14:paraId="4AF56A97" w14:textId="77777777" w:rsidR="00490136" w:rsidRPr="0016361A" w:rsidRDefault="00490136" w:rsidP="00490136">
            <w:pPr>
              <w:pStyle w:val="TAL"/>
              <w:rPr>
                <w:rFonts w:cs="Arial"/>
                <w:szCs w:val="18"/>
              </w:rPr>
            </w:pPr>
          </w:p>
        </w:tc>
      </w:tr>
      <w:tr w:rsidR="00490136" w:rsidRPr="00B54FF5" w14:paraId="37E5FA50" w14:textId="77777777" w:rsidTr="00490136">
        <w:trPr>
          <w:jc w:val="center"/>
        </w:trPr>
        <w:tc>
          <w:tcPr>
            <w:tcW w:w="1552" w:type="dxa"/>
            <w:vAlign w:val="center"/>
          </w:tcPr>
          <w:p w14:paraId="5927C0B5" w14:textId="77777777" w:rsidR="00490136" w:rsidRPr="0016361A" w:rsidRDefault="00490136" w:rsidP="00490136">
            <w:pPr>
              <w:pStyle w:val="TAL"/>
            </w:pPr>
            <w:r>
              <w:t>expTime</w:t>
            </w:r>
          </w:p>
        </w:tc>
        <w:tc>
          <w:tcPr>
            <w:tcW w:w="1417" w:type="dxa"/>
            <w:vAlign w:val="center"/>
          </w:tcPr>
          <w:p w14:paraId="6518CF8C" w14:textId="77777777" w:rsidR="00490136" w:rsidRPr="0016361A" w:rsidRDefault="00490136" w:rsidP="00490136">
            <w:pPr>
              <w:pStyle w:val="TAL"/>
            </w:pPr>
            <w:r>
              <w:t>DateTime</w:t>
            </w:r>
          </w:p>
        </w:tc>
        <w:tc>
          <w:tcPr>
            <w:tcW w:w="425" w:type="dxa"/>
            <w:vAlign w:val="center"/>
          </w:tcPr>
          <w:p w14:paraId="03DF0801" w14:textId="77777777" w:rsidR="00490136" w:rsidRPr="0016361A" w:rsidRDefault="00490136" w:rsidP="00490136">
            <w:pPr>
              <w:pStyle w:val="TAC"/>
            </w:pPr>
            <w:r w:rsidRPr="00CE232C">
              <w:t>O</w:t>
            </w:r>
          </w:p>
        </w:tc>
        <w:tc>
          <w:tcPr>
            <w:tcW w:w="1134" w:type="dxa"/>
            <w:vAlign w:val="center"/>
          </w:tcPr>
          <w:p w14:paraId="1E42AF2F" w14:textId="77777777" w:rsidR="00490136" w:rsidRPr="0016361A" w:rsidRDefault="00490136" w:rsidP="00384826">
            <w:pPr>
              <w:pStyle w:val="TAC"/>
            </w:pPr>
            <w:bookmarkStart w:id="335" w:name="_MCCTEMPBM_CRPT90430037___4"/>
            <w:r w:rsidRPr="00CE232C">
              <w:t>0..1</w:t>
            </w:r>
            <w:bookmarkEnd w:id="335"/>
          </w:p>
        </w:tc>
        <w:tc>
          <w:tcPr>
            <w:tcW w:w="3686" w:type="dxa"/>
            <w:vAlign w:val="center"/>
          </w:tcPr>
          <w:p w14:paraId="7F4766FA" w14:textId="77777777" w:rsidR="00490136" w:rsidRPr="0016361A" w:rsidRDefault="00490136" w:rsidP="00490136">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tcPr>
          <w:p w14:paraId="71467AE8" w14:textId="77777777" w:rsidR="00490136" w:rsidRPr="0016361A" w:rsidRDefault="00490136" w:rsidP="00490136">
            <w:pPr>
              <w:pStyle w:val="TAL"/>
              <w:rPr>
                <w:rFonts w:cs="Arial"/>
                <w:szCs w:val="18"/>
              </w:rPr>
            </w:pPr>
          </w:p>
        </w:tc>
      </w:tr>
      <w:tr w:rsidR="00490136" w:rsidRPr="00B54FF5" w14:paraId="74AD8243" w14:textId="77777777" w:rsidTr="00490136">
        <w:trPr>
          <w:jc w:val="center"/>
        </w:trPr>
        <w:tc>
          <w:tcPr>
            <w:tcW w:w="1552" w:type="dxa"/>
            <w:vAlign w:val="center"/>
          </w:tcPr>
          <w:p w14:paraId="0CC0956C" w14:textId="77777777" w:rsidR="00490136" w:rsidRPr="0016361A" w:rsidRDefault="00490136" w:rsidP="00490136">
            <w:pPr>
              <w:pStyle w:val="TAL"/>
            </w:pPr>
            <w:r w:rsidRPr="00CE232C">
              <w:t>suppFeat</w:t>
            </w:r>
          </w:p>
        </w:tc>
        <w:tc>
          <w:tcPr>
            <w:tcW w:w="1417" w:type="dxa"/>
            <w:vAlign w:val="center"/>
          </w:tcPr>
          <w:p w14:paraId="53311937" w14:textId="77777777" w:rsidR="00490136" w:rsidRPr="0016361A" w:rsidRDefault="00490136" w:rsidP="00490136">
            <w:pPr>
              <w:pStyle w:val="TAL"/>
            </w:pPr>
            <w:r w:rsidRPr="00CE232C">
              <w:t>SupportedFeatures</w:t>
            </w:r>
          </w:p>
        </w:tc>
        <w:tc>
          <w:tcPr>
            <w:tcW w:w="425" w:type="dxa"/>
            <w:vAlign w:val="center"/>
          </w:tcPr>
          <w:p w14:paraId="1DA129AD" w14:textId="77777777" w:rsidR="00490136" w:rsidRPr="0016361A" w:rsidRDefault="00490136" w:rsidP="00490136">
            <w:pPr>
              <w:pStyle w:val="TAC"/>
            </w:pPr>
            <w:r w:rsidRPr="00CE232C">
              <w:t>C</w:t>
            </w:r>
          </w:p>
        </w:tc>
        <w:tc>
          <w:tcPr>
            <w:tcW w:w="1134" w:type="dxa"/>
            <w:vAlign w:val="center"/>
          </w:tcPr>
          <w:p w14:paraId="4AC88B64" w14:textId="77777777" w:rsidR="00490136" w:rsidRPr="0016361A" w:rsidRDefault="00490136" w:rsidP="00384826">
            <w:pPr>
              <w:pStyle w:val="TAC"/>
            </w:pPr>
            <w:bookmarkStart w:id="336" w:name="_MCCTEMPBM_CRPT90430038___4"/>
            <w:r w:rsidRPr="00CE232C">
              <w:t>0..1</w:t>
            </w:r>
            <w:bookmarkEnd w:id="336"/>
          </w:p>
        </w:tc>
        <w:tc>
          <w:tcPr>
            <w:tcW w:w="3686" w:type="dxa"/>
            <w:vAlign w:val="center"/>
          </w:tcPr>
          <w:p w14:paraId="0A98685A" w14:textId="77777777" w:rsidR="00490136" w:rsidRPr="00CE232C" w:rsidRDefault="00490136" w:rsidP="00490136">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3E80330" w14:textId="77777777" w:rsidR="00490136" w:rsidRPr="00CE232C" w:rsidRDefault="00490136" w:rsidP="00490136">
            <w:pPr>
              <w:pStyle w:val="TAL"/>
              <w:rPr>
                <w:rFonts w:cs="Arial"/>
                <w:szCs w:val="18"/>
              </w:rPr>
            </w:pPr>
          </w:p>
          <w:p w14:paraId="46CF0EA5" w14:textId="77777777" w:rsidR="00490136" w:rsidRPr="0016361A" w:rsidRDefault="00490136" w:rsidP="00490136">
            <w:pPr>
              <w:pStyle w:val="TAL"/>
              <w:rPr>
                <w:rFonts w:cs="Arial"/>
                <w:szCs w:val="18"/>
              </w:rPr>
            </w:pPr>
            <w:r w:rsidRPr="00CE232C">
              <w:t>This attribute shall be present only if feature negotiation needs to take place.</w:t>
            </w:r>
          </w:p>
        </w:tc>
        <w:tc>
          <w:tcPr>
            <w:tcW w:w="1310" w:type="dxa"/>
          </w:tcPr>
          <w:p w14:paraId="1071B15A" w14:textId="77777777" w:rsidR="00490136" w:rsidRPr="0016361A" w:rsidRDefault="00490136" w:rsidP="00490136">
            <w:pPr>
              <w:pStyle w:val="TAL"/>
              <w:rPr>
                <w:rFonts w:cs="Arial"/>
                <w:szCs w:val="18"/>
              </w:rPr>
            </w:pPr>
          </w:p>
        </w:tc>
      </w:tr>
    </w:tbl>
    <w:p w14:paraId="728D171F" w14:textId="3C1234FF" w:rsidR="00490136" w:rsidRDefault="00490136" w:rsidP="00482537">
      <w:pPr>
        <w:rPr>
          <w:lang w:val="en-US"/>
        </w:rPr>
      </w:pPr>
    </w:p>
    <w:p w14:paraId="40049C70" w14:textId="3AE05BE9" w:rsidR="00490136" w:rsidRDefault="00490136" w:rsidP="00490136">
      <w:pPr>
        <w:pStyle w:val="H6"/>
      </w:pPr>
      <w:r>
        <w:t>6.1.1.6.2.12</w:t>
      </w:r>
      <w:r>
        <w:tab/>
        <w:t>Type: SpatialAnchorsSubPatch</w:t>
      </w:r>
    </w:p>
    <w:p w14:paraId="0BF24B9C" w14:textId="77F98ADF" w:rsidR="00490136" w:rsidRDefault="00490136" w:rsidP="00490136">
      <w:pPr>
        <w:pStyle w:val="TH"/>
      </w:pPr>
      <w:r>
        <w:rPr>
          <w:noProof/>
        </w:rPr>
        <w:t>Table </w:t>
      </w:r>
      <w:r>
        <w:t xml:space="preserve">6.1.1.6.2.12-1: </w:t>
      </w:r>
      <w:r>
        <w:rPr>
          <w:noProof/>
        </w:rPr>
        <w:t xml:space="preserve">Definition of type </w:t>
      </w:r>
      <w:r>
        <w:t>SpatialAnchorsSubPatch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trPr>
        <w:tc>
          <w:tcPr>
            <w:tcW w:w="1552" w:type="dxa"/>
            <w:shd w:val="clear" w:color="auto" w:fill="C0C0C0"/>
            <w:hideMark/>
          </w:tcPr>
          <w:p w14:paraId="694B47C2" w14:textId="77777777" w:rsidR="00490136" w:rsidRPr="0016361A" w:rsidRDefault="00490136" w:rsidP="00490136">
            <w:pPr>
              <w:pStyle w:val="TAH"/>
            </w:pPr>
            <w:r w:rsidRPr="0016361A">
              <w:t>Attribute name</w:t>
            </w:r>
          </w:p>
        </w:tc>
        <w:tc>
          <w:tcPr>
            <w:tcW w:w="1417" w:type="dxa"/>
            <w:shd w:val="clear" w:color="auto" w:fill="C0C0C0"/>
            <w:hideMark/>
          </w:tcPr>
          <w:p w14:paraId="080CBE23" w14:textId="77777777" w:rsidR="00490136" w:rsidRPr="0016361A" w:rsidRDefault="00490136" w:rsidP="00490136">
            <w:pPr>
              <w:pStyle w:val="TAH"/>
            </w:pPr>
            <w:r w:rsidRPr="0016361A">
              <w:t>Data type</w:t>
            </w:r>
          </w:p>
        </w:tc>
        <w:tc>
          <w:tcPr>
            <w:tcW w:w="425" w:type="dxa"/>
            <w:shd w:val="clear" w:color="auto" w:fill="C0C0C0"/>
            <w:hideMark/>
          </w:tcPr>
          <w:p w14:paraId="6BE70454" w14:textId="77777777" w:rsidR="00490136" w:rsidRPr="0016361A" w:rsidRDefault="00490136" w:rsidP="00490136">
            <w:pPr>
              <w:pStyle w:val="TAH"/>
            </w:pPr>
            <w:r w:rsidRPr="0016361A">
              <w:t>P</w:t>
            </w:r>
          </w:p>
        </w:tc>
        <w:tc>
          <w:tcPr>
            <w:tcW w:w="1134" w:type="dxa"/>
            <w:shd w:val="clear" w:color="auto" w:fill="C0C0C0"/>
          </w:tcPr>
          <w:p w14:paraId="189DEC86" w14:textId="77777777" w:rsidR="00490136" w:rsidRPr="0016361A" w:rsidRDefault="00490136" w:rsidP="00490136">
            <w:pPr>
              <w:pStyle w:val="TAH"/>
            </w:pPr>
            <w:r w:rsidRPr="00F112E4">
              <w:t>Cardinality</w:t>
            </w:r>
          </w:p>
        </w:tc>
        <w:tc>
          <w:tcPr>
            <w:tcW w:w="3686" w:type="dxa"/>
            <w:shd w:val="clear" w:color="auto" w:fill="C0C0C0"/>
            <w:hideMark/>
          </w:tcPr>
          <w:p w14:paraId="7D879AA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6441D68"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D72FEB8" w14:textId="77777777" w:rsidTr="00490136">
        <w:trPr>
          <w:jc w:val="center"/>
        </w:trPr>
        <w:tc>
          <w:tcPr>
            <w:tcW w:w="1552" w:type="dxa"/>
          </w:tcPr>
          <w:p w14:paraId="537DCCF4" w14:textId="77777777" w:rsidR="00490136" w:rsidRPr="0016361A" w:rsidRDefault="00490136" w:rsidP="00490136">
            <w:pPr>
              <w:pStyle w:val="TAL"/>
            </w:pPr>
            <w:r>
              <w:t>eventSubs</w:t>
            </w:r>
          </w:p>
        </w:tc>
        <w:tc>
          <w:tcPr>
            <w:tcW w:w="1417" w:type="dxa"/>
          </w:tcPr>
          <w:p w14:paraId="1C2C81D6" w14:textId="77777777" w:rsidR="00490136" w:rsidRPr="0016361A" w:rsidRDefault="00490136" w:rsidP="00490136">
            <w:pPr>
              <w:pStyle w:val="TAL"/>
            </w:pPr>
            <w:r>
              <w:t>array(AnchorsEventsSub)</w:t>
            </w:r>
          </w:p>
        </w:tc>
        <w:tc>
          <w:tcPr>
            <w:tcW w:w="425" w:type="dxa"/>
          </w:tcPr>
          <w:p w14:paraId="727DB65F" w14:textId="77777777" w:rsidR="00490136" w:rsidRPr="0016361A" w:rsidRDefault="00490136" w:rsidP="00490136">
            <w:pPr>
              <w:pStyle w:val="TAC"/>
            </w:pPr>
            <w:r>
              <w:t>O</w:t>
            </w:r>
          </w:p>
        </w:tc>
        <w:tc>
          <w:tcPr>
            <w:tcW w:w="1134" w:type="dxa"/>
          </w:tcPr>
          <w:p w14:paraId="5BCA4D3A" w14:textId="77777777" w:rsidR="00490136" w:rsidRPr="0016361A" w:rsidRDefault="00490136" w:rsidP="00E822BF">
            <w:pPr>
              <w:pStyle w:val="TAC"/>
            </w:pPr>
            <w:bookmarkStart w:id="337" w:name="_MCCTEMPBM_CRPT90430039___4"/>
            <w:r>
              <w:t>1..N</w:t>
            </w:r>
            <w:bookmarkEnd w:id="337"/>
          </w:p>
        </w:tc>
        <w:tc>
          <w:tcPr>
            <w:tcW w:w="3686" w:type="dxa"/>
          </w:tcPr>
          <w:p w14:paraId="7B018781" w14:textId="77777777" w:rsidR="00490136" w:rsidRPr="0016361A" w:rsidRDefault="00490136" w:rsidP="00490136">
            <w:pPr>
              <w:pStyle w:val="TAL"/>
              <w:rPr>
                <w:rFonts w:cs="Arial"/>
                <w:szCs w:val="18"/>
              </w:rPr>
            </w:pPr>
            <w:r>
              <w:rPr>
                <w:rFonts w:cs="Arial"/>
                <w:szCs w:val="18"/>
              </w:rPr>
              <w:t>Contains the spatial anchors events subscription details to be modified.</w:t>
            </w:r>
          </w:p>
        </w:tc>
        <w:tc>
          <w:tcPr>
            <w:tcW w:w="1310" w:type="dxa"/>
          </w:tcPr>
          <w:p w14:paraId="04B84D1D" w14:textId="77777777" w:rsidR="00490136" w:rsidRPr="0016361A" w:rsidRDefault="00490136" w:rsidP="00490136">
            <w:pPr>
              <w:pStyle w:val="TAL"/>
              <w:rPr>
                <w:rFonts w:cs="Arial"/>
                <w:szCs w:val="18"/>
              </w:rPr>
            </w:pPr>
          </w:p>
        </w:tc>
      </w:tr>
      <w:tr w:rsidR="00490136" w:rsidRPr="00B54FF5" w14:paraId="6E46C61C" w14:textId="77777777" w:rsidTr="00490136">
        <w:trPr>
          <w:jc w:val="center"/>
        </w:trPr>
        <w:tc>
          <w:tcPr>
            <w:tcW w:w="1552" w:type="dxa"/>
            <w:vAlign w:val="center"/>
          </w:tcPr>
          <w:p w14:paraId="2FA2A0A0" w14:textId="77777777" w:rsidR="00490136" w:rsidRPr="0016361A" w:rsidRDefault="00490136" w:rsidP="00490136">
            <w:pPr>
              <w:pStyle w:val="TAL"/>
            </w:pPr>
            <w:r w:rsidRPr="00CE232C">
              <w:t>notifUri</w:t>
            </w:r>
          </w:p>
        </w:tc>
        <w:tc>
          <w:tcPr>
            <w:tcW w:w="1417" w:type="dxa"/>
            <w:vAlign w:val="center"/>
          </w:tcPr>
          <w:p w14:paraId="0CF8F46B" w14:textId="77777777" w:rsidR="00490136" w:rsidRPr="0016361A" w:rsidRDefault="00490136" w:rsidP="00490136">
            <w:pPr>
              <w:pStyle w:val="TAL"/>
            </w:pPr>
            <w:r w:rsidRPr="00CE232C">
              <w:rPr>
                <w:lang w:eastAsia="zh-CN"/>
              </w:rPr>
              <w:t>Uri</w:t>
            </w:r>
          </w:p>
        </w:tc>
        <w:tc>
          <w:tcPr>
            <w:tcW w:w="425" w:type="dxa"/>
            <w:vAlign w:val="center"/>
          </w:tcPr>
          <w:p w14:paraId="45C55BA0" w14:textId="77777777" w:rsidR="00490136" w:rsidRPr="0016361A" w:rsidRDefault="00490136" w:rsidP="00490136">
            <w:pPr>
              <w:pStyle w:val="TAC"/>
            </w:pPr>
            <w:r>
              <w:t>O</w:t>
            </w:r>
          </w:p>
        </w:tc>
        <w:tc>
          <w:tcPr>
            <w:tcW w:w="1134" w:type="dxa"/>
            <w:vAlign w:val="center"/>
          </w:tcPr>
          <w:p w14:paraId="3F58F027" w14:textId="77777777" w:rsidR="00490136" w:rsidRPr="0016361A" w:rsidRDefault="00490136" w:rsidP="00E822BF">
            <w:pPr>
              <w:pStyle w:val="TAC"/>
            </w:pPr>
            <w:bookmarkStart w:id="338" w:name="_MCCTEMPBM_CRPT90430040___4"/>
            <w:r>
              <w:t>0..</w:t>
            </w:r>
            <w:r w:rsidRPr="00CE232C">
              <w:t>1</w:t>
            </w:r>
            <w:bookmarkEnd w:id="338"/>
          </w:p>
        </w:tc>
        <w:tc>
          <w:tcPr>
            <w:tcW w:w="3686" w:type="dxa"/>
            <w:vAlign w:val="center"/>
          </w:tcPr>
          <w:p w14:paraId="5201D8A4" w14:textId="77777777" w:rsidR="00490136" w:rsidRPr="0016361A" w:rsidRDefault="00490136" w:rsidP="00490136">
            <w:pPr>
              <w:pStyle w:val="TAL"/>
              <w:rPr>
                <w:rFonts w:cs="Arial"/>
                <w:szCs w:val="18"/>
              </w:rPr>
            </w:pPr>
            <w:r>
              <w:t>Contains</w:t>
            </w:r>
            <w:r w:rsidRPr="00CE232C">
              <w:t xml:space="preserve"> the </w:t>
            </w:r>
            <w:r>
              <w:t xml:space="preserve">updated </w:t>
            </w:r>
            <w:r w:rsidRPr="00CE232C">
              <w:t>URI</w:t>
            </w:r>
            <w:r>
              <w:t xml:space="preserve"> via which notifications shall be delivered</w:t>
            </w:r>
            <w:r w:rsidRPr="00CE232C">
              <w:t>.</w:t>
            </w:r>
          </w:p>
        </w:tc>
        <w:tc>
          <w:tcPr>
            <w:tcW w:w="1310" w:type="dxa"/>
          </w:tcPr>
          <w:p w14:paraId="2BE0E891" w14:textId="77777777" w:rsidR="00490136" w:rsidRPr="0016361A" w:rsidRDefault="00490136" w:rsidP="00490136">
            <w:pPr>
              <w:pStyle w:val="TAL"/>
              <w:rPr>
                <w:rFonts w:cs="Arial"/>
                <w:szCs w:val="18"/>
              </w:rPr>
            </w:pPr>
          </w:p>
        </w:tc>
      </w:tr>
      <w:tr w:rsidR="00490136" w:rsidRPr="00B54FF5" w14:paraId="352AB506" w14:textId="77777777" w:rsidTr="00490136">
        <w:trPr>
          <w:jc w:val="center"/>
        </w:trPr>
        <w:tc>
          <w:tcPr>
            <w:tcW w:w="1552" w:type="dxa"/>
          </w:tcPr>
          <w:p w14:paraId="2C2B0C4C" w14:textId="77777777" w:rsidR="00490136" w:rsidRPr="0016361A" w:rsidRDefault="00490136" w:rsidP="00490136">
            <w:pPr>
              <w:pStyle w:val="TAL"/>
            </w:pPr>
            <w:r w:rsidRPr="00CE232C">
              <w:t>reportReq</w:t>
            </w:r>
          </w:p>
        </w:tc>
        <w:tc>
          <w:tcPr>
            <w:tcW w:w="1417" w:type="dxa"/>
          </w:tcPr>
          <w:p w14:paraId="0A837749" w14:textId="77777777" w:rsidR="00490136" w:rsidRPr="0016361A" w:rsidRDefault="00490136" w:rsidP="00490136">
            <w:pPr>
              <w:pStyle w:val="TAL"/>
            </w:pPr>
            <w:r w:rsidRPr="00CE232C">
              <w:rPr>
                <w:rFonts w:cs="Arial"/>
                <w:szCs w:val="18"/>
                <w:lang w:eastAsia="zh-CN"/>
              </w:rPr>
              <w:t>ReportingInformation</w:t>
            </w:r>
          </w:p>
        </w:tc>
        <w:tc>
          <w:tcPr>
            <w:tcW w:w="425" w:type="dxa"/>
          </w:tcPr>
          <w:p w14:paraId="7083DD6B" w14:textId="77777777" w:rsidR="00490136" w:rsidRPr="0016361A" w:rsidRDefault="00490136" w:rsidP="00490136">
            <w:pPr>
              <w:pStyle w:val="TAC"/>
            </w:pPr>
            <w:r w:rsidRPr="00CE232C">
              <w:t>O</w:t>
            </w:r>
          </w:p>
        </w:tc>
        <w:tc>
          <w:tcPr>
            <w:tcW w:w="1134" w:type="dxa"/>
          </w:tcPr>
          <w:p w14:paraId="0DD25107" w14:textId="77777777" w:rsidR="00490136" w:rsidRPr="0016361A" w:rsidRDefault="00490136" w:rsidP="00E822BF">
            <w:pPr>
              <w:pStyle w:val="TAC"/>
            </w:pPr>
            <w:bookmarkStart w:id="339" w:name="_MCCTEMPBM_CRPT90430041___4"/>
            <w:r w:rsidRPr="00CE232C">
              <w:t>0..1</w:t>
            </w:r>
            <w:bookmarkEnd w:id="339"/>
          </w:p>
        </w:tc>
        <w:tc>
          <w:tcPr>
            <w:tcW w:w="3686" w:type="dxa"/>
            <w:vAlign w:val="center"/>
          </w:tcPr>
          <w:p w14:paraId="587B3675" w14:textId="77777777" w:rsidR="00490136" w:rsidRPr="0016361A" w:rsidRDefault="00490136" w:rsidP="00490136">
            <w:pPr>
              <w:pStyle w:val="TAL"/>
              <w:rPr>
                <w:rFonts w:cs="Arial"/>
                <w:szCs w:val="18"/>
              </w:rPr>
            </w:pPr>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p>
        </w:tc>
        <w:tc>
          <w:tcPr>
            <w:tcW w:w="1310" w:type="dxa"/>
          </w:tcPr>
          <w:p w14:paraId="09E51A32" w14:textId="77777777" w:rsidR="00490136" w:rsidRPr="0016361A" w:rsidRDefault="00490136" w:rsidP="00490136">
            <w:pPr>
              <w:pStyle w:val="TAL"/>
              <w:rPr>
                <w:rFonts w:cs="Arial"/>
                <w:szCs w:val="18"/>
              </w:rPr>
            </w:pPr>
          </w:p>
        </w:tc>
      </w:tr>
      <w:tr w:rsidR="00490136" w:rsidRPr="00B54FF5" w14:paraId="7B23EC04" w14:textId="77777777" w:rsidTr="00490136">
        <w:trPr>
          <w:jc w:val="center"/>
        </w:trPr>
        <w:tc>
          <w:tcPr>
            <w:tcW w:w="1552" w:type="dxa"/>
            <w:vAlign w:val="center"/>
          </w:tcPr>
          <w:p w14:paraId="426F7E3F" w14:textId="77777777" w:rsidR="00490136" w:rsidRPr="0016361A" w:rsidRDefault="00490136" w:rsidP="00490136">
            <w:pPr>
              <w:pStyle w:val="TAL"/>
            </w:pPr>
            <w:r>
              <w:t>expTime</w:t>
            </w:r>
          </w:p>
        </w:tc>
        <w:tc>
          <w:tcPr>
            <w:tcW w:w="1417" w:type="dxa"/>
            <w:vAlign w:val="center"/>
          </w:tcPr>
          <w:p w14:paraId="4A4B1346" w14:textId="77777777" w:rsidR="00490136" w:rsidRPr="0016361A" w:rsidRDefault="00490136" w:rsidP="00490136">
            <w:pPr>
              <w:pStyle w:val="TAL"/>
            </w:pPr>
            <w:r>
              <w:t>DateTime</w:t>
            </w:r>
          </w:p>
        </w:tc>
        <w:tc>
          <w:tcPr>
            <w:tcW w:w="425" w:type="dxa"/>
            <w:vAlign w:val="center"/>
          </w:tcPr>
          <w:p w14:paraId="3D2F3CD8" w14:textId="77777777" w:rsidR="00490136" w:rsidRPr="0016361A" w:rsidRDefault="00490136" w:rsidP="00490136">
            <w:pPr>
              <w:pStyle w:val="TAC"/>
            </w:pPr>
            <w:r w:rsidRPr="00CE232C">
              <w:t>O</w:t>
            </w:r>
          </w:p>
        </w:tc>
        <w:tc>
          <w:tcPr>
            <w:tcW w:w="1134" w:type="dxa"/>
            <w:vAlign w:val="center"/>
          </w:tcPr>
          <w:p w14:paraId="583E1132" w14:textId="77777777" w:rsidR="00490136" w:rsidRPr="0016361A" w:rsidRDefault="00490136" w:rsidP="00E822BF">
            <w:pPr>
              <w:pStyle w:val="TAC"/>
            </w:pPr>
            <w:bookmarkStart w:id="340" w:name="_MCCTEMPBM_CRPT90430042___4"/>
            <w:r w:rsidRPr="00CE232C">
              <w:t>0..1</w:t>
            </w:r>
            <w:bookmarkEnd w:id="340"/>
          </w:p>
        </w:tc>
        <w:tc>
          <w:tcPr>
            <w:tcW w:w="3686" w:type="dxa"/>
            <w:vAlign w:val="center"/>
          </w:tcPr>
          <w:p w14:paraId="60268620" w14:textId="77777777" w:rsidR="00490136" w:rsidRPr="0016361A" w:rsidRDefault="00490136" w:rsidP="00490136">
            <w:pPr>
              <w:pStyle w:val="TAL"/>
              <w:rPr>
                <w:rFonts w:cs="Arial"/>
                <w:szCs w:val="18"/>
              </w:rPr>
            </w:pPr>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p>
        </w:tc>
        <w:tc>
          <w:tcPr>
            <w:tcW w:w="1310" w:type="dxa"/>
          </w:tcPr>
          <w:p w14:paraId="40F46718" w14:textId="77777777" w:rsidR="00490136" w:rsidRPr="0016361A" w:rsidRDefault="00490136" w:rsidP="00490136">
            <w:pPr>
              <w:pStyle w:val="TAL"/>
              <w:rPr>
                <w:rFonts w:cs="Arial"/>
                <w:szCs w:val="18"/>
              </w:rPr>
            </w:pPr>
          </w:p>
        </w:tc>
      </w:tr>
    </w:tbl>
    <w:p w14:paraId="2187E844" w14:textId="28794940" w:rsidR="00490136" w:rsidRDefault="00490136" w:rsidP="00482537">
      <w:pPr>
        <w:rPr>
          <w:lang w:val="en-US"/>
        </w:rPr>
      </w:pPr>
    </w:p>
    <w:p w14:paraId="168B8309" w14:textId="2DF1FF7C" w:rsidR="00490136" w:rsidRDefault="00490136" w:rsidP="00490136">
      <w:pPr>
        <w:pStyle w:val="H6"/>
      </w:pPr>
      <w:r>
        <w:lastRenderedPageBreak/>
        <w:t>6.1.1.6.2.13</w:t>
      </w:r>
      <w:r>
        <w:tab/>
        <w:t>Type: SpatialAnchorsNotif</w:t>
      </w:r>
    </w:p>
    <w:p w14:paraId="012EA3E6" w14:textId="5046CF22" w:rsidR="00490136" w:rsidRDefault="00490136" w:rsidP="00490136">
      <w:pPr>
        <w:pStyle w:val="TH"/>
      </w:pPr>
      <w:r>
        <w:rPr>
          <w:noProof/>
        </w:rPr>
        <w:t>Table </w:t>
      </w:r>
      <w:r>
        <w:t xml:space="preserve">6.1.1.6.2.13-1: </w:t>
      </w:r>
      <w:r>
        <w:rPr>
          <w:noProof/>
        </w:rPr>
        <w:t xml:space="preserve">Definition of type </w:t>
      </w:r>
      <w:r>
        <w:t>SpatialAnchorsNotif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trPr>
        <w:tc>
          <w:tcPr>
            <w:tcW w:w="1552" w:type="dxa"/>
            <w:shd w:val="clear" w:color="auto" w:fill="C0C0C0"/>
            <w:hideMark/>
          </w:tcPr>
          <w:p w14:paraId="755267CC" w14:textId="77777777" w:rsidR="00490136" w:rsidRPr="0016361A" w:rsidRDefault="00490136" w:rsidP="00490136">
            <w:pPr>
              <w:pStyle w:val="TAH"/>
            </w:pPr>
            <w:r w:rsidRPr="0016361A">
              <w:t>Attribute name</w:t>
            </w:r>
          </w:p>
        </w:tc>
        <w:tc>
          <w:tcPr>
            <w:tcW w:w="1417" w:type="dxa"/>
            <w:shd w:val="clear" w:color="auto" w:fill="C0C0C0"/>
            <w:hideMark/>
          </w:tcPr>
          <w:p w14:paraId="7564F49E" w14:textId="77777777" w:rsidR="00490136" w:rsidRPr="0016361A" w:rsidRDefault="00490136" w:rsidP="00490136">
            <w:pPr>
              <w:pStyle w:val="TAH"/>
            </w:pPr>
            <w:r w:rsidRPr="0016361A">
              <w:t>Data type</w:t>
            </w:r>
          </w:p>
        </w:tc>
        <w:tc>
          <w:tcPr>
            <w:tcW w:w="425" w:type="dxa"/>
            <w:shd w:val="clear" w:color="auto" w:fill="C0C0C0"/>
            <w:hideMark/>
          </w:tcPr>
          <w:p w14:paraId="3D09525A" w14:textId="77777777" w:rsidR="00490136" w:rsidRPr="0016361A" w:rsidRDefault="00490136" w:rsidP="00490136">
            <w:pPr>
              <w:pStyle w:val="TAH"/>
            </w:pPr>
            <w:r w:rsidRPr="0016361A">
              <w:t>P</w:t>
            </w:r>
          </w:p>
        </w:tc>
        <w:tc>
          <w:tcPr>
            <w:tcW w:w="1134" w:type="dxa"/>
            <w:shd w:val="clear" w:color="auto" w:fill="C0C0C0"/>
          </w:tcPr>
          <w:p w14:paraId="29A91167" w14:textId="77777777" w:rsidR="00490136" w:rsidRPr="0016361A" w:rsidRDefault="00490136" w:rsidP="00490136">
            <w:pPr>
              <w:pStyle w:val="TAH"/>
            </w:pPr>
            <w:r w:rsidRPr="00F112E4">
              <w:t>Cardinality</w:t>
            </w:r>
          </w:p>
        </w:tc>
        <w:tc>
          <w:tcPr>
            <w:tcW w:w="3686" w:type="dxa"/>
            <w:shd w:val="clear" w:color="auto" w:fill="C0C0C0"/>
            <w:hideMark/>
          </w:tcPr>
          <w:p w14:paraId="560D539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84BAF8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EBA52A9" w14:textId="77777777" w:rsidTr="00490136">
        <w:trPr>
          <w:jc w:val="center"/>
        </w:trPr>
        <w:tc>
          <w:tcPr>
            <w:tcW w:w="1552" w:type="dxa"/>
          </w:tcPr>
          <w:p w14:paraId="22350D03" w14:textId="77777777" w:rsidR="00490136" w:rsidRPr="0016361A" w:rsidRDefault="00490136" w:rsidP="00490136">
            <w:pPr>
              <w:pStyle w:val="TAL"/>
            </w:pPr>
            <w:r>
              <w:t>subId</w:t>
            </w:r>
          </w:p>
        </w:tc>
        <w:tc>
          <w:tcPr>
            <w:tcW w:w="1417" w:type="dxa"/>
          </w:tcPr>
          <w:p w14:paraId="6840E4BC" w14:textId="77777777" w:rsidR="00490136" w:rsidRPr="0016361A" w:rsidRDefault="00490136" w:rsidP="00490136">
            <w:pPr>
              <w:pStyle w:val="TAL"/>
            </w:pPr>
            <w:r>
              <w:t>string</w:t>
            </w:r>
          </w:p>
        </w:tc>
        <w:tc>
          <w:tcPr>
            <w:tcW w:w="425" w:type="dxa"/>
          </w:tcPr>
          <w:p w14:paraId="1C93E66D" w14:textId="77777777" w:rsidR="00490136" w:rsidRPr="0016361A" w:rsidRDefault="00490136" w:rsidP="00490136">
            <w:pPr>
              <w:pStyle w:val="TAC"/>
            </w:pPr>
            <w:r>
              <w:t>M</w:t>
            </w:r>
          </w:p>
        </w:tc>
        <w:tc>
          <w:tcPr>
            <w:tcW w:w="1134" w:type="dxa"/>
          </w:tcPr>
          <w:p w14:paraId="70FBAD2D" w14:textId="77777777" w:rsidR="00490136" w:rsidRPr="0016361A" w:rsidRDefault="00490136" w:rsidP="00E822BF">
            <w:pPr>
              <w:pStyle w:val="TAC"/>
            </w:pPr>
            <w:bookmarkStart w:id="341" w:name="_MCCTEMPBM_CRPT90430043___4"/>
            <w:r>
              <w:t>1</w:t>
            </w:r>
            <w:bookmarkEnd w:id="341"/>
          </w:p>
        </w:tc>
        <w:tc>
          <w:tcPr>
            <w:tcW w:w="3686" w:type="dxa"/>
          </w:tcPr>
          <w:p w14:paraId="022F7F6D" w14:textId="77777777" w:rsidR="00490136" w:rsidRPr="0016361A" w:rsidRDefault="00490136" w:rsidP="00490136">
            <w:pPr>
              <w:pStyle w:val="TAL"/>
              <w:rPr>
                <w:rFonts w:cs="Arial"/>
                <w:szCs w:val="18"/>
              </w:rPr>
            </w:pPr>
            <w:r>
              <w:rPr>
                <w:rFonts w:cs="Arial"/>
                <w:szCs w:val="18"/>
              </w:rPr>
              <w:t>Contains the identifier of the spatial anchor event subscription.</w:t>
            </w:r>
          </w:p>
        </w:tc>
        <w:tc>
          <w:tcPr>
            <w:tcW w:w="1310" w:type="dxa"/>
          </w:tcPr>
          <w:p w14:paraId="7338379C" w14:textId="77777777" w:rsidR="00490136" w:rsidRPr="0016361A" w:rsidRDefault="00490136" w:rsidP="00490136">
            <w:pPr>
              <w:pStyle w:val="TAL"/>
              <w:rPr>
                <w:rFonts w:cs="Arial"/>
                <w:szCs w:val="18"/>
              </w:rPr>
            </w:pPr>
          </w:p>
        </w:tc>
      </w:tr>
      <w:tr w:rsidR="00490136" w:rsidRPr="00B54FF5" w14:paraId="2602F0D0" w14:textId="77777777" w:rsidTr="00490136">
        <w:trPr>
          <w:jc w:val="center"/>
        </w:trPr>
        <w:tc>
          <w:tcPr>
            <w:tcW w:w="1552" w:type="dxa"/>
          </w:tcPr>
          <w:p w14:paraId="5D01F908" w14:textId="77777777" w:rsidR="00490136" w:rsidRDefault="00490136" w:rsidP="00490136">
            <w:pPr>
              <w:pStyle w:val="TAL"/>
            </w:pPr>
            <w:r>
              <w:t>reports</w:t>
            </w:r>
          </w:p>
        </w:tc>
        <w:tc>
          <w:tcPr>
            <w:tcW w:w="1417" w:type="dxa"/>
          </w:tcPr>
          <w:p w14:paraId="2FBB875E" w14:textId="77777777" w:rsidR="00490136" w:rsidRDefault="00490136" w:rsidP="00490136">
            <w:pPr>
              <w:pStyle w:val="TAL"/>
            </w:pPr>
            <w:r>
              <w:t>array(AnchorsReport)</w:t>
            </w:r>
          </w:p>
        </w:tc>
        <w:tc>
          <w:tcPr>
            <w:tcW w:w="425" w:type="dxa"/>
          </w:tcPr>
          <w:p w14:paraId="4844E45C" w14:textId="77777777" w:rsidR="00490136" w:rsidRDefault="00490136" w:rsidP="00490136">
            <w:pPr>
              <w:pStyle w:val="TAC"/>
            </w:pPr>
            <w:r>
              <w:t>M</w:t>
            </w:r>
          </w:p>
        </w:tc>
        <w:tc>
          <w:tcPr>
            <w:tcW w:w="1134" w:type="dxa"/>
          </w:tcPr>
          <w:p w14:paraId="15F974A4" w14:textId="77777777" w:rsidR="00490136" w:rsidRDefault="00490136" w:rsidP="00E822BF">
            <w:pPr>
              <w:pStyle w:val="TAC"/>
            </w:pPr>
            <w:bookmarkStart w:id="342" w:name="_MCCTEMPBM_CRPT90430044___4"/>
            <w:r>
              <w:t>1..N</w:t>
            </w:r>
            <w:bookmarkEnd w:id="342"/>
          </w:p>
        </w:tc>
        <w:tc>
          <w:tcPr>
            <w:tcW w:w="3686" w:type="dxa"/>
          </w:tcPr>
          <w:p w14:paraId="1DFC7B8A" w14:textId="77777777" w:rsidR="00490136" w:rsidRDefault="00490136" w:rsidP="00490136">
            <w:pPr>
              <w:pStyle w:val="TAL"/>
              <w:rPr>
                <w:rFonts w:cs="Arial"/>
                <w:szCs w:val="18"/>
              </w:rPr>
            </w:pPr>
            <w:r>
              <w:rPr>
                <w:rFonts w:cs="Arial"/>
                <w:szCs w:val="18"/>
              </w:rPr>
              <w:t>Contains the Spatial Anchors related event(s) report(s).</w:t>
            </w:r>
          </w:p>
        </w:tc>
        <w:tc>
          <w:tcPr>
            <w:tcW w:w="1310" w:type="dxa"/>
          </w:tcPr>
          <w:p w14:paraId="7A1C2D4E" w14:textId="77777777" w:rsidR="00490136" w:rsidRPr="0016361A" w:rsidRDefault="00490136" w:rsidP="00490136">
            <w:pPr>
              <w:pStyle w:val="TAL"/>
              <w:rPr>
                <w:rFonts w:cs="Arial"/>
                <w:szCs w:val="18"/>
              </w:rPr>
            </w:pPr>
          </w:p>
        </w:tc>
      </w:tr>
    </w:tbl>
    <w:p w14:paraId="4FFBE7C7" w14:textId="37284F9F" w:rsidR="00490136" w:rsidRDefault="00490136" w:rsidP="00482537">
      <w:pPr>
        <w:rPr>
          <w:lang w:val="en-US"/>
        </w:rPr>
      </w:pPr>
    </w:p>
    <w:p w14:paraId="5C29D485" w14:textId="5ADCAA41" w:rsidR="00490136" w:rsidRDefault="00490136" w:rsidP="00490136">
      <w:pPr>
        <w:pStyle w:val="H6"/>
      </w:pPr>
      <w:r>
        <w:t>6.1.1.6.2.14</w:t>
      </w:r>
      <w:r>
        <w:tab/>
        <w:t>Type: AnchorsReport</w:t>
      </w:r>
    </w:p>
    <w:p w14:paraId="4BCAC7A9" w14:textId="40E2F492" w:rsidR="00490136" w:rsidRDefault="00490136" w:rsidP="00490136">
      <w:pPr>
        <w:pStyle w:val="TH"/>
      </w:pPr>
      <w:r>
        <w:rPr>
          <w:noProof/>
        </w:rPr>
        <w:t>Table </w:t>
      </w:r>
      <w:r>
        <w:t xml:space="preserve">6.1.1.6.2.14-1: </w:t>
      </w:r>
      <w:r>
        <w:rPr>
          <w:noProof/>
        </w:rPr>
        <w:t xml:space="preserve">Definition of type </w:t>
      </w:r>
      <w:r>
        <w:t>AnchorsReport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trPr>
        <w:tc>
          <w:tcPr>
            <w:tcW w:w="1552" w:type="dxa"/>
            <w:shd w:val="clear" w:color="auto" w:fill="C0C0C0"/>
            <w:hideMark/>
          </w:tcPr>
          <w:p w14:paraId="3D5A73F7" w14:textId="77777777" w:rsidR="00490136" w:rsidRPr="0016361A" w:rsidRDefault="00490136" w:rsidP="00490136">
            <w:pPr>
              <w:pStyle w:val="TAH"/>
            </w:pPr>
            <w:r w:rsidRPr="0016361A">
              <w:t>Attribute name</w:t>
            </w:r>
          </w:p>
        </w:tc>
        <w:tc>
          <w:tcPr>
            <w:tcW w:w="1417" w:type="dxa"/>
            <w:shd w:val="clear" w:color="auto" w:fill="C0C0C0"/>
            <w:hideMark/>
          </w:tcPr>
          <w:p w14:paraId="521F8ED7" w14:textId="77777777" w:rsidR="00490136" w:rsidRPr="0016361A" w:rsidRDefault="00490136" w:rsidP="00490136">
            <w:pPr>
              <w:pStyle w:val="TAH"/>
            </w:pPr>
            <w:r w:rsidRPr="0016361A">
              <w:t>Data type</w:t>
            </w:r>
          </w:p>
        </w:tc>
        <w:tc>
          <w:tcPr>
            <w:tcW w:w="425" w:type="dxa"/>
            <w:shd w:val="clear" w:color="auto" w:fill="C0C0C0"/>
            <w:hideMark/>
          </w:tcPr>
          <w:p w14:paraId="1FB7AC38" w14:textId="77777777" w:rsidR="00490136" w:rsidRPr="0016361A" w:rsidRDefault="00490136" w:rsidP="00490136">
            <w:pPr>
              <w:pStyle w:val="TAH"/>
            </w:pPr>
            <w:r w:rsidRPr="0016361A">
              <w:t>P</w:t>
            </w:r>
          </w:p>
        </w:tc>
        <w:tc>
          <w:tcPr>
            <w:tcW w:w="1134" w:type="dxa"/>
            <w:shd w:val="clear" w:color="auto" w:fill="C0C0C0"/>
          </w:tcPr>
          <w:p w14:paraId="64569936" w14:textId="77777777" w:rsidR="00490136" w:rsidRPr="0016361A" w:rsidRDefault="00490136" w:rsidP="00490136">
            <w:pPr>
              <w:pStyle w:val="TAH"/>
            </w:pPr>
            <w:r w:rsidRPr="00F112E4">
              <w:t>Cardinality</w:t>
            </w:r>
          </w:p>
        </w:tc>
        <w:tc>
          <w:tcPr>
            <w:tcW w:w="3686" w:type="dxa"/>
            <w:shd w:val="clear" w:color="auto" w:fill="C0C0C0"/>
            <w:hideMark/>
          </w:tcPr>
          <w:p w14:paraId="6940A7A6"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06C6EE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1EE39A9E" w14:textId="77777777" w:rsidTr="00490136">
        <w:trPr>
          <w:jc w:val="center"/>
        </w:trPr>
        <w:tc>
          <w:tcPr>
            <w:tcW w:w="1552" w:type="dxa"/>
          </w:tcPr>
          <w:p w14:paraId="50F90DB6" w14:textId="77777777" w:rsidR="00490136" w:rsidRPr="0016361A" w:rsidRDefault="00490136" w:rsidP="00490136">
            <w:pPr>
              <w:pStyle w:val="TAL"/>
            </w:pPr>
            <w:r>
              <w:t>event</w:t>
            </w:r>
          </w:p>
        </w:tc>
        <w:tc>
          <w:tcPr>
            <w:tcW w:w="1417" w:type="dxa"/>
          </w:tcPr>
          <w:p w14:paraId="7D8FD7AE" w14:textId="77777777" w:rsidR="00490136" w:rsidRPr="0016361A" w:rsidRDefault="00490136" w:rsidP="00490136">
            <w:pPr>
              <w:pStyle w:val="TAL"/>
            </w:pPr>
            <w:r>
              <w:t>AnchorEvent</w:t>
            </w:r>
          </w:p>
        </w:tc>
        <w:tc>
          <w:tcPr>
            <w:tcW w:w="425" w:type="dxa"/>
          </w:tcPr>
          <w:p w14:paraId="125222E1" w14:textId="77777777" w:rsidR="00490136" w:rsidRPr="0016361A" w:rsidRDefault="00490136" w:rsidP="00490136">
            <w:pPr>
              <w:pStyle w:val="TAC"/>
            </w:pPr>
            <w:r>
              <w:t>M</w:t>
            </w:r>
          </w:p>
        </w:tc>
        <w:tc>
          <w:tcPr>
            <w:tcW w:w="1134" w:type="dxa"/>
          </w:tcPr>
          <w:p w14:paraId="7410BE2B" w14:textId="77777777" w:rsidR="00490136" w:rsidRPr="0016361A" w:rsidRDefault="00490136" w:rsidP="00E822BF">
            <w:pPr>
              <w:pStyle w:val="TAC"/>
            </w:pPr>
            <w:bookmarkStart w:id="343" w:name="_MCCTEMPBM_CRPT90430045___4"/>
            <w:r>
              <w:t>1</w:t>
            </w:r>
            <w:bookmarkEnd w:id="343"/>
          </w:p>
        </w:tc>
        <w:tc>
          <w:tcPr>
            <w:tcW w:w="3686" w:type="dxa"/>
          </w:tcPr>
          <w:p w14:paraId="415C6CCF"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1C71E57" w14:textId="77777777" w:rsidR="00490136" w:rsidRPr="0016361A" w:rsidRDefault="00490136" w:rsidP="00490136">
            <w:pPr>
              <w:pStyle w:val="TAL"/>
              <w:rPr>
                <w:rFonts w:cs="Arial"/>
                <w:szCs w:val="18"/>
              </w:rPr>
            </w:pPr>
          </w:p>
        </w:tc>
      </w:tr>
      <w:tr w:rsidR="00490136" w:rsidRPr="00B54FF5" w14:paraId="6784B4D1" w14:textId="77777777" w:rsidTr="00490136">
        <w:trPr>
          <w:jc w:val="center"/>
        </w:trPr>
        <w:tc>
          <w:tcPr>
            <w:tcW w:w="1552" w:type="dxa"/>
          </w:tcPr>
          <w:p w14:paraId="1CAF5CEB" w14:textId="77777777" w:rsidR="00490136" w:rsidRDefault="00490136" w:rsidP="00490136">
            <w:pPr>
              <w:pStyle w:val="TAL"/>
            </w:pPr>
            <w:r>
              <w:t>detEvent</w:t>
            </w:r>
          </w:p>
        </w:tc>
        <w:tc>
          <w:tcPr>
            <w:tcW w:w="1417" w:type="dxa"/>
          </w:tcPr>
          <w:p w14:paraId="0E8C5BB8" w14:textId="77777777" w:rsidR="00490136" w:rsidRDefault="00490136" w:rsidP="00490136">
            <w:pPr>
              <w:pStyle w:val="TAL"/>
            </w:pPr>
            <w:r>
              <w:t>DetectedEvent</w:t>
            </w:r>
          </w:p>
        </w:tc>
        <w:tc>
          <w:tcPr>
            <w:tcW w:w="425" w:type="dxa"/>
          </w:tcPr>
          <w:p w14:paraId="39A76C19" w14:textId="77777777" w:rsidR="00490136" w:rsidRDefault="00490136" w:rsidP="00490136">
            <w:pPr>
              <w:pStyle w:val="TAC"/>
            </w:pPr>
            <w:r>
              <w:t>O</w:t>
            </w:r>
          </w:p>
        </w:tc>
        <w:tc>
          <w:tcPr>
            <w:tcW w:w="1134" w:type="dxa"/>
          </w:tcPr>
          <w:p w14:paraId="66EAD525" w14:textId="77777777" w:rsidR="00490136" w:rsidRDefault="00490136" w:rsidP="00E822BF">
            <w:pPr>
              <w:pStyle w:val="TAC"/>
            </w:pPr>
            <w:bookmarkStart w:id="344" w:name="_MCCTEMPBM_CRPT90430046___4"/>
            <w:r>
              <w:t>0..1</w:t>
            </w:r>
            <w:bookmarkEnd w:id="344"/>
          </w:p>
        </w:tc>
        <w:tc>
          <w:tcPr>
            <w:tcW w:w="3686" w:type="dxa"/>
          </w:tcPr>
          <w:p w14:paraId="59FFD304" w14:textId="77777777" w:rsidR="00490136" w:rsidRDefault="00490136" w:rsidP="00490136">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64F33D8" w14:textId="77777777" w:rsidR="00490136" w:rsidRPr="0016361A" w:rsidRDefault="00490136" w:rsidP="00490136">
            <w:pPr>
              <w:pStyle w:val="TAL"/>
              <w:rPr>
                <w:rFonts w:cs="Arial"/>
                <w:szCs w:val="18"/>
              </w:rPr>
            </w:pPr>
          </w:p>
        </w:tc>
      </w:tr>
      <w:tr w:rsidR="00490136" w:rsidRPr="00B54FF5" w14:paraId="39F7D3B1" w14:textId="77777777" w:rsidTr="00490136">
        <w:trPr>
          <w:jc w:val="center"/>
        </w:trPr>
        <w:tc>
          <w:tcPr>
            <w:tcW w:w="1552" w:type="dxa"/>
          </w:tcPr>
          <w:p w14:paraId="69199D79" w14:textId="77777777" w:rsidR="00490136" w:rsidRDefault="00490136" w:rsidP="00490136">
            <w:pPr>
              <w:pStyle w:val="TAL"/>
            </w:pPr>
            <w:r>
              <w:t>achrList</w:t>
            </w:r>
          </w:p>
        </w:tc>
        <w:tc>
          <w:tcPr>
            <w:tcW w:w="1417" w:type="dxa"/>
          </w:tcPr>
          <w:p w14:paraId="16BB2C36" w14:textId="77777777" w:rsidR="00490136" w:rsidRDefault="00490136" w:rsidP="00490136">
            <w:pPr>
              <w:pStyle w:val="TAL"/>
            </w:pPr>
            <w:r>
              <w:t>array(SpatialAnchorProfile)</w:t>
            </w:r>
          </w:p>
        </w:tc>
        <w:tc>
          <w:tcPr>
            <w:tcW w:w="425" w:type="dxa"/>
          </w:tcPr>
          <w:p w14:paraId="259BD3C2" w14:textId="77777777" w:rsidR="00490136" w:rsidRDefault="00490136" w:rsidP="00490136">
            <w:pPr>
              <w:pStyle w:val="TAC"/>
            </w:pPr>
            <w:r>
              <w:t>C</w:t>
            </w:r>
          </w:p>
        </w:tc>
        <w:tc>
          <w:tcPr>
            <w:tcW w:w="1134" w:type="dxa"/>
          </w:tcPr>
          <w:p w14:paraId="66177F88" w14:textId="77777777" w:rsidR="00490136" w:rsidRDefault="00490136" w:rsidP="00E822BF">
            <w:pPr>
              <w:pStyle w:val="TAC"/>
            </w:pPr>
            <w:bookmarkStart w:id="345" w:name="_MCCTEMPBM_CRPT90430047___4"/>
            <w:r>
              <w:t>1..N</w:t>
            </w:r>
            <w:bookmarkEnd w:id="345"/>
          </w:p>
        </w:tc>
        <w:tc>
          <w:tcPr>
            <w:tcW w:w="3686" w:type="dxa"/>
          </w:tcPr>
          <w:p w14:paraId="2E847E3E" w14:textId="343BC422" w:rsidR="00490136" w:rsidRDefault="00490136" w:rsidP="00490136">
            <w:pPr>
              <w:pStyle w:val="TAL"/>
            </w:pPr>
            <w:r>
              <w:t>Contains the list of discovered spatial anchors.</w:t>
            </w:r>
          </w:p>
          <w:p w14:paraId="2BEBD157" w14:textId="77777777" w:rsidR="00490136" w:rsidRDefault="00490136" w:rsidP="00490136">
            <w:pPr>
              <w:pStyle w:val="TAL"/>
            </w:pPr>
          </w:p>
          <w:p w14:paraId="10CAAEA8" w14:textId="77777777" w:rsidR="00490136" w:rsidRDefault="00490136" w:rsidP="00490136">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4A9B1169" w14:textId="77777777" w:rsidR="00490136" w:rsidRPr="0016361A" w:rsidRDefault="00490136" w:rsidP="00490136">
            <w:pPr>
              <w:pStyle w:val="TAL"/>
              <w:rPr>
                <w:rFonts w:cs="Arial"/>
                <w:szCs w:val="18"/>
              </w:rPr>
            </w:pPr>
          </w:p>
        </w:tc>
      </w:tr>
      <w:tr w:rsidR="00490136" w:rsidRPr="00B54FF5" w14:paraId="1B6DD65A" w14:textId="77777777" w:rsidTr="00490136">
        <w:trPr>
          <w:jc w:val="center"/>
        </w:trPr>
        <w:tc>
          <w:tcPr>
            <w:tcW w:w="1552" w:type="dxa"/>
          </w:tcPr>
          <w:p w14:paraId="73811260" w14:textId="77777777" w:rsidR="00490136" w:rsidRDefault="00490136" w:rsidP="00490136">
            <w:pPr>
              <w:pStyle w:val="TAL"/>
            </w:pPr>
            <w:r>
              <w:t>ueAnchrInt</w:t>
            </w:r>
          </w:p>
        </w:tc>
        <w:tc>
          <w:tcPr>
            <w:tcW w:w="1417" w:type="dxa"/>
          </w:tcPr>
          <w:p w14:paraId="39AAEE5A" w14:textId="77777777" w:rsidR="00490136" w:rsidRDefault="00490136" w:rsidP="00490136">
            <w:pPr>
              <w:pStyle w:val="TAL"/>
            </w:pPr>
            <w:r>
              <w:t>array(UEAnchorInterest)</w:t>
            </w:r>
          </w:p>
        </w:tc>
        <w:tc>
          <w:tcPr>
            <w:tcW w:w="425" w:type="dxa"/>
          </w:tcPr>
          <w:p w14:paraId="6D86C7BD" w14:textId="77777777" w:rsidR="00490136" w:rsidRDefault="00490136" w:rsidP="00490136">
            <w:pPr>
              <w:pStyle w:val="TAC"/>
            </w:pPr>
            <w:r>
              <w:t>C</w:t>
            </w:r>
          </w:p>
        </w:tc>
        <w:tc>
          <w:tcPr>
            <w:tcW w:w="1134" w:type="dxa"/>
          </w:tcPr>
          <w:p w14:paraId="66A97DB7" w14:textId="77777777" w:rsidR="00490136" w:rsidRDefault="00490136" w:rsidP="00E822BF">
            <w:pPr>
              <w:pStyle w:val="TAC"/>
            </w:pPr>
            <w:bookmarkStart w:id="346" w:name="_MCCTEMPBM_CRPT90430048___4"/>
            <w:r>
              <w:t>1</w:t>
            </w:r>
            <w:bookmarkEnd w:id="346"/>
          </w:p>
        </w:tc>
        <w:tc>
          <w:tcPr>
            <w:tcW w:w="3686" w:type="dxa"/>
          </w:tcPr>
          <w:p w14:paraId="0F48D097" w14:textId="77777777" w:rsidR="00490136" w:rsidRDefault="00490136" w:rsidP="00490136">
            <w:pPr>
              <w:pStyle w:val="TAL"/>
            </w:pPr>
            <w:r>
              <w:t>Contains the list of UEs with spatial anchor interest.</w:t>
            </w:r>
          </w:p>
          <w:p w14:paraId="7776F50A" w14:textId="77777777" w:rsidR="00490136" w:rsidRDefault="00490136" w:rsidP="00490136">
            <w:pPr>
              <w:pStyle w:val="TAL"/>
            </w:pPr>
          </w:p>
          <w:p w14:paraId="29A365B6" w14:textId="77777777" w:rsidR="00490136" w:rsidRDefault="00490136" w:rsidP="00490136">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7C81D24D" w14:textId="77777777" w:rsidR="00490136" w:rsidRPr="0016361A" w:rsidRDefault="00490136" w:rsidP="00490136">
            <w:pPr>
              <w:pStyle w:val="TAL"/>
              <w:rPr>
                <w:rFonts w:cs="Arial"/>
                <w:szCs w:val="18"/>
              </w:rPr>
            </w:pPr>
          </w:p>
        </w:tc>
      </w:tr>
    </w:tbl>
    <w:p w14:paraId="208359EF" w14:textId="66911D26" w:rsidR="00490136" w:rsidRDefault="00490136" w:rsidP="00482537">
      <w:pPr>
        <w:rPr>
          <w:lang w:val="en-US"/>
        </w:rPr>
      </w:pPr>
    </w:p>
    <w:p w14:paraId="613EE578" w14:textId="2179F187" w:rsidR="00490136" w:rsidRDefault="00490136" w:rsidP="00490136">
      <w:pPr>
        <w:pStyle w:val="H6"/>
      </w:pPr>
      <w:r>
        <w:t>6.1.1.6.2.15</w:t>
      </w:r>
      <w:r>
        <w:tab/>
        <w:t>Type: UEAnchorInterest</w:t>
      </w:r>
    </w:p>
    <w:p w14:paraId="44F61AD0" w14:textId="588219C4" w:rsidR="00490136" w:rsidRDefault="00490136" w:rsidP="00490136">
      <w:pPr>
        <w:pStyle w:val="TH"/>
      </w:pPr>
      <w:r>
        <w:rPr>
          <w:noProof/>
        </w:rPr>
        <w:t>Table </w:t>
      </w:r>
      <w:r>
        <w:t xml:space="preserve">6.1.1.6.2.15-1: </w:t>
      </w:r>
      <w:r>
        <w:rPr>
          <w:noProof/>
        </w:rPr>
        <w:t xml:space="preserve">Definition of type </w:t>
      </w:r>
      <w:r>
        <w:t>UEAnchorInterest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trPr>
        <w:tc>
          <w:tcPr>
            <w:tcW w:w="1552" w:type="dxa"/>
            <w:shd w:val="clear" w:color="auto" w:fill="C0C0C0"/>
            <w:hideMark/>
          </w:tcPr>
          <w:p w14:paraId="306F7ED2" w14:textId="77777777" w:rsidR="00490136" w:rsidRPr="0016361A" w:rsidRDefault="00490136" w:rsidP="00490136">
            <w:pPr>
              <w:pStyle w:val="TAH"/>
            </w:pPr>
            <w:r w:rsidRPr="0016361A">
              <w:t>Attribute name</w:t>
            </w:r>
          </w:p>
        </w:tc>
        <w:tc>
          <w:tcPr>
            <w:tcW w:w="1417" w:type="dxa"/>
            <w:shd w:val="clear" w:color="auto" w:fill="C0C0C0"/>
            <w:hideMark/>
          </w:tcPr>
          <w:p w14:paraId="40610F49" w14:textId="77777777" w:rsidR="00490136" w:rsidRPr="0016361A" w:rsidRDefault="00490136" w:rsidP="00490136">
            <w:pPr>
              <w:pStyle w:val="TAH"/>
            </w:pPr>
            <w:r w:rsidRPr="0016361A">
              <w:t>Data type</w:t>
            </w:r>
          </w:p>
        </w:tc>
        <w:tc>
          <w:tcPr>
            <w:tcW w:w="425" w:type="dxa"/>
            <w:shd w:val="clear" w:color="auto" w:fill="C0C0C0"/>
            <w:hideMark/>
          </w:tcPr>
          <w:p w14:paraId="66944AEB" w14:textId="77777777" w:rsidR="00490136" w:rsidRPr="0016361A" w:rsidRDefault="00490136" w:rsidP="00490136">
            <w:pPr>
              <w:pStyle w:val="TAH"/>
            </w:pPr>
            <w:r w:rsidRPr="0016361A">
              <w:t>P</w:t>
            </w:r>
          </w:p>
        </w:tc>
        <w:tc>
          <w:tcPr>
            <w:tcW w:w="1134" w:type="dxa"/>
            <w:shd w:val="clear" w:color="auto" w:fill="C0C0C0"/>
          </w:tcPr>
          <w:p w14:paraId="620B0CAF" w14:textId="77777777" w:rsidR="00490136" w:rsidRPr="0016361A" w:rsidRDefault="00490136" w:rsidP="00490136">
            <w:pPr>
              <w:pStyle w:val="TAH"/>
            </w:pPr>
            <w:r w:rsidRPr="00F112E4">
              <w:t>Cardinality</w:t>
            </w:r>
          </w:p>
        </w:tc>
        <w:tc>
          <w:tcPr>
            <w:tcW w:w="3686" w:type="dxa"/>
            <w:shd w:val="clear" w:color="auto" w:fill="C0C0C0"/>
            <w:hideMark/>
          </w:tcPr>
          <w:p w14:paraId="5CF2845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ECB03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26BBA3D" w14:textId="77777777" w:rsidTr="00490136">
        <w:trPr>
          <w:jc w:val="center"/>
        </w:trPr>
        <w:tc>
          <w:tcPr>
            <w:tcW w:w="1552" w:type="dxa"/>
          </w:tcPr>
          <w:p w14:paraId="727DA13D" w14:textId="77777777" w:rsidR="00490136" w:rsidRPr="0016361A" w:rsidRDefault="00490136" w:rsidP="00490136">
            <w:pPr>
              <w:pStyle w:val="TAL"/>
            </w:pPr>
            <w:r>
              <w:t>ueId</w:t>
            </w:r>
          </w:p>
        </w:tc>
        <w:tc>
          <w:tcPr>
            <w:tcW w:w="1417" w:type="dxa"/>
          </w:tcPr>
          <w:p w14:paraId="589FA22F" w14:textId="77777777" w:rsidR="00490136" w:rsidRPr="0016361A" w:rsidRDefault="00490136" w:rsidP="00490136">
            <w:pPr>
              <w:pStyle w:val="TAL"/>
            </w:pPr>
            <w:r>
              <w:t>string</w:t>
            </w:r>
          </w:p>
        </w:tc>
        <w:tc>
          <w:tcPr>
            <w:tcW w:w="425" w:type="dxa"/>
          </w:tcPr>
          <w:p w14:paraId="7F1DDD2E" w14:textId="77777777" w:rsidR="00490136" w:rsidRPr="0016361A" w:rsidRDefault="00490136" w:rsidP="00490136">
            <w:pPr>
              <w:pStyle w:val="TAC"/>
            </w:pPr>
            <w:r>
              <w:t>C</w:t>
            </w:r>
          </w:p>
        </w:tc>
        <w:tc>
          <w:tcPr>
            <w:tcW w:w="1134" w:type="dxa"/>
          </w:tcPr>
          <w:p w14:paraId="37BB346F" w14:textId="77777777" w:rsidR="00490136" w:rsidRPr="0016361A" w:rsidRDefault="00490136" w:rsidP="00E822BF">
            <w:pPr>
              <w:pStyle w:val="TAC"/>
            </w:pPr>
            <w:bookmarkStart w:id="347" w:name="_MCCTEMPBM_CRPT90430049___4"/>
            <w:r>
              <w:t>0..1</w:t>
            </w:r>
            <w:bookmarkEnd w:id="347"/>
          </w:p>
        </w:tc>
        <w:tc>
          <w:tcPr>
            <w:tcW w:w="3686" w:type="dxa"/>
          </w:tcPr>
          <w:p w14:paraId="23D75095" w14:textId="77777777" w:rsidR="00490136" w:rsidRDefault="00490136" w:rsidP="00490136">
            <w:pPr>
              <w:pStyle w:val="TAL"/>
              <w:rPr>
                <w:rFonts w:cs="Arial"/>
                <w:szCs w:val="18"/>
              </w:rPr>
            </w:pPr>
            <w:r>
              <w:rPr>
                <w:rFonts w:cs="Arial"/>
                <w:szCs w:val="18"/>
              </w:rPr>
              <w:t>Contains the identifier of the UE with spatial anchor interest.</w:t>
            </w:r>
          </w:p>
          <w:p w14:paraId="163B17D5" w14:textId="77777777" w:rsidR="00490136" w:rsidRDefault="00490136" w:rsidP="00490136">
            <w:pPr>
              <w:pStyle w:val="TAL"/>
              <w:rPr>
                <w:rFonts w:cs="Arial"/>
                <w:szCs w:val="18"/>
              </w:rPr>
            </w:pPr>
          </w:p>
          <w:p w14:paraId="740E0697" w14:textId="77777777" w:rsidR="00490136" w:rsidRPr="0016361A" w:rsidRDefault="00490136" w:rsidP="00490136">
            <w:pPr>
              <w:pStyle w:val="TAL"/>
              <w:rPr>
                <w:rFonts w:cs="Arial"/>
                <w:szCs w:val="18"/>
              </w:rPr>
            </w:pPr>
            <w:r>
              <w:rPr>
                <w:rFonts w:cs="Arial"/>
                <w:szCs w:val="18"/>
              </w:rPr>
              <w:t>(NOTE)</w:t>
            </w:r>
          </w:p>
        </w:tc>
        <w:tc>
          <w:tcPr>
            <w:tcW w:w="1310" w:type="dxa"/>
          </w:tcPr>
          <w:p w14:paraId="591FC23E" w14:textId="77777777" w:rsidR="00490136" w:rsidRPr="0016361A" w:rsidRDefault="00490136" w:rsidP="00490136">
            <w:pPr>
              <w:pStyle w:val="TAL"/>
              <w:rPr>
                <w:rFonts w:cs="Arial"/>
                <w:szCs w:val="18"/>
              </w:rPr>
            </w:pPr>
          </w:p>
        </w:tc>
      </w:tr>
      <w:tr w:rsidR="00490136" w:rsidRPr="00B54FF5" w14:paraId="16D600F1" w14:textId="77777777" w:rsidTr="00490136">
        <w:trPr>
          <w:jc w:val="center"/>
        </w:trPr>
        <w:tc>
          <w:tcPr>
            <w:tcW w:w="1552" w:type="dxa"/>
          </w:tcPr>
          <w:p w14:paraId="69D47758" w14:textId="77777777" w:rsidR="00490136" w:rsidRDefault="00490136" w:rsidP="00490136">
            <w:pPr>
              <w:pStyle w:val="TAL"/>
            </w:pPr>
            <w:r>
              <w:t>anchrId</w:t>
            </w:r>
          </w:p>
        </w:tc>
        <w:tc>
          <w:tcPr>
            <w:tcW w:w="1417" w:type="dxa"/>
          </w:tcPr>
          <w:p w14:paraId="16F36C39" w14:textId="77777777" w:rsidR="00490136" w:rsidRDefault="00490136" w:rsidP="00490136">
            <w:pPr>
              <w:pStyle w:val="TAL"/>
            </w:pPr>
            <w:r>
              <w:rPr>
                <w:lang w:eastAsia="zh-CN"/>
              </w:rPr>
              <w:t>SpatialAnchorId</w:t>
            </w:r>
          </w:p>
        </w:tc>
        <w:tc>
          <w:tcPr>
            <w:tcW w:w="425" w:type="dxa"/>
          </w:tcPr>
          <w:p w14:paraId="138B86D9" w14:textId="77777777" w:rsidR="00490136" w:rsidRDefault="00490136" w:rsidP="00490136">
            <w:pPr>
              <w:pStyle w:val="TAC"/>
            </w:pPr>
            <w:r>
              <w:t>C</w:t>
            </w:r>
          </w:p>
        </w:tc>
        <w:tc>
          <w:tcPr>
            <w:tcW w:w="1134" w:type="dxa"/>
          </w:tcPr>
          <w:p w14:paraId="6AC0F8E3" w14:textId="77777777" w:rsidR="00490136" w:rsidRDefault="00490136" w:rsidP="00E822BF">
            <w:pPr>
              <w:pStyle w:val="TAC"/>
            </w:pPr>
            <w:bookmarkStart w:id="348" w:name="_MCCTEMPBM_CRPT90430050___4"/>
            <w:r>
              <w:t>0..1</w:t>
            </w:r>
            <w:bookmarkEnd w:id="348"/>
          </w:p>
        </w:tc>
        <w:tc>
          <w:tcPr>
            <w:tcW w:w="3686" w:type="dxa"/>
          </w:tcPr>
          <w:p w14:paraId="0819164D" w14:textId="77777777" w:rsidR="00490136" w:rsidRDefault="00490136" w:rsidP="00490136">
            <w:pPr>
              <w:pStyle w:val="TAL"/>
              <w:rPr>
                <w:rFonts w:cs="Arial"/>
                <w:szCs w:val="18"/>
              </w:rPr>
            </w:pPr>
            <w:r>
              <w:rPr>
                <w:rFonts w:cs="Arial"/>
                <w:szCs w:val="18"/>
              </w:rPr>
              <w:t xml:space="preserve">Contains the </w:t>
            </w:r>
            <w:r>
              <w:t>i</w:t>
            </w:r>
            <w:r w:rsidRPr="00F477AF">
              <w:t xml:space="preserve">dentifier of the </w:t>
            </w:r>
            <w:r>
              <w:t>spatial anchor of interest.</w:t>
            </w:r>
          </w:p>
          <w:p w14:paraId="457948C9" w14:textId="77777777" w:rsidR="00490136" w:rsidRDefault="00490136" w:rsidP="00490136">
            <w:pPr>
              <w:pStyle w:val="TAL"/>
              <w:rPr>
                <w:rFonts w:cs="Arial"/>
                <w:szCs w:val="18"/>
              </w:rPr>
            </w:pPr>
          </w:p>
          <w:p w14:paraId="58EA256E" w14:textId="77777777" w:rsidR="00490136" w:rsidRDefault="00490136" w:rsidP="00490136">
            <w:pPr>
              <w:pStyle w:val="TAL"/>
              <w:rPr>
                <w:rFonts w:cs="Arial"/>
                <w:szCs w:val="18"/>
              </w:rPr>
            </w:pPr>
            <w:r>
              <w:rPr>
                <w:rFonts w:cs="Arial"/>
                <w:szCs w:val="18"/>
              </w:rPr>
              <w:t>(NOTE)</w:t>
            </w:r>
          </w:p>
        </w:tc>
        <w:tc>
          <w:tcPr>
            <w:tcW w:w="1310" w:type="dxa"/>
          </w:tcPr>
          <w:p w14:paraId="29AAC1B5" w14:textId="77777777" w:rsidR="00490136" w:rsidRPr="0016361A" w:rsidRDefault="00490136" w:rsidP="00490136">
            <w:pPr>
              <w:pStyle w:val="TAL"/>
              <w:rPr>
                <w:rFonts w:cs="Arial"/>
                <w:szCs w:val="18"/>
              </w:rPr>
            </w:pPr>
          </w:p>
        </w:tc>
      </w:tr>
      <w:tr w:rsidR="00490136" w:rsidRPr="00B54FF5" w14:paraId="3E3ED2A1" w14:textId="77777777" w:rsidTr="00490136">
        <w:trPr>
          <w:jc w:val="center"/>
        </w:trPr>
        <w:tc>
          <w:tcPr>
            <w:tcW w:w="1552" w:type="dxa"/>
          </w:tcPr>
          <w:p w14:paraId="2AEEDC44" w14:textId="77777777" w:rsidR="00490136" w:rsidRDefault="00490136" w:rsidP="00490136">
            <w:pPr>
              <w:pStyle w:val="TAL"/>
            </w:pPr>
            <w:r>
              <w:t>anchrRng</w:t>
            </w:r>
          </w:p>
        </w:tc>
        <w:tc>
          <w:tcPr>
            <w:tcW w:w="1417" w:type="dxa"/>
          </w:tcPr>
          <w:p w14:paraId="2884F7D1" w14:textId="77777777" w:rsidR="00490136" w:rsidRDefault="00490136" w:rsidP="00490136">
            <w:pPr>
              <w:pStyle w:val="TAL"/>
            </w:pPr>
            <w:r>
              <w:t>Float</w:t>
            </w:r>
          </w:p>
        </w:tc>
        <w:tc>
          <w:tcPr>
            <w:tcW w:w="425" w:type="dxa"/>
          </w:tcPr>
          <w:p w14:paraId="1023E1F9" w14:textId="77777777" w:rsidR="00490136" w:rsidRDefault="00490136" w:rsidP="00490136">
            <w:pPr>
              <w:pStyle w:val="TAC"/>
            </w:pPr>
            <w:r>
              <w:t>C</w:t>
            </w:r>
          </w:p>
        </w:tc>
        <w:tc>
          <w:tcPr>
            <w:tcW w:w="1134" w:type="dxa"/>
          </w:tcPr>
          <w:p w14:paraId="4BA0C727" w14:textId="77777777" w:rsidR="00490136" w:rsidRDefault="00490136" w:rsidP="00E822BF">
            <w:pPr>
              <w:pStyle w:val="TAC"/>
            </w:pPr>
            <w:bookmarkStart w:id="349" w:name="_MCCTEMPBM_CRPT90430051___4"/>
            <w:r>
              <w:t>0..1</w:t>
            </w:r>
            <w:bookmarkEnd w:id="349"/>
          </w:p>
        </w:tc>
        <w:tc>
          <w:tcPr>
            <w:tcW w:w="3686" w:type="dxa"/>
          </w:tcPr>
          <w:p w14:paraId="7204F7C2" w14:textId="77777777" w:rsidR="00490136" w:rsidRDefault="00490136" w:rsidP="00490136">
            <w:pPr>
              <w:pStyle w:val="TAL"/>
            </w:pPr>
            <w:r>
              <w:t>Contains the spatial anchor range.</w:t>
            </w:r>
          </w:p>
          <w:p w14:paraId="43A1D074" w14:textId="77777777" w:rsidR="00490136" w:rsidRDefault="00490136" w:rsidP="00490136">
            <w:pPr>
              <w:pStyle w:val="TAL"/>
            </w:pPr>
          </w:p>
          <w:p w14:paraId="31C6B919" w14:textId="77777777" w:rsidR="00490136" w:rsidRDefault="00490136" w:rsidP="00490136">
            <w:pPr>
              <w:pStyle w:val="TAL"/>
              <w:rPr>
                <w:rFonts w:cs="Arial"/>
                <w:szCs w:val="18"/>
              </w:rPr>
            </w:pPr>
            <w:r>
              <w:t>Minimum: 0</w:t>
            </w:r>
          </w:p>
          <w:p w14:paraId="2FB7CE72" w14:textId="77777777" w:rsidR="00490136" w:rsidRDefault="00490136" w:rsidP="00490136">
            <w:pPr>
              <w:pStyle w:val="TAL"/>
              <w:rPr>
                <w:rFonts w:cs="Arial"/>
                <w:szCs w:val="18"/>
              </w:rPr>
            </w:pPr>
          </w:p>
          <w:p w14:paraId="3977C780" w14:textId="77777777" w:rsidR="00490136" w:rsidRDefault="00490136" w:rsidP="00490136">
            <w:pPr>
              <w:pStyle w:val="TAL"/>
            </w:pPr>
            <w:r>
              <w:rPr>
                <w:rFonts w:cs="Arial"/>
                <w:szCs w:val="18"/>
              </w:rPr>
              <w:t>(NOTE)</w:t>
            </w:r>
          </w:p>
        </w:tc>
        <w:tc>
          <w:tcPr>
            <w:tcW w:w="1310" w:type="dxa"/>
          </w:tcPr>
          <w:p w14:paraId="432D5C68" w14:textId="77777777" w:rsidR="00490136" w:rsidRPr="0016361A" w:rsidRDefault="00490136" w:rsidP="00490136">
            <w:pPr>
              <w:pStyle w:val="TAL"/>
              <w:rPr>
                <w:rFonts w:cs="Arial"/>
                <w:szCs w:val="18"/>
              </w:rPr>
            </w:pPr>
          </w:p>
        </w:tc>
      </w:tr>
      <w:tr w:rsidR="00490136" w14:paraId="62F2BCD5" w14:textId="77777777" w:rsidTr="00490136">
        <w:trPr>
          <w:jc w:val="center"/>
        </w:trPr>
        <w:tc>
          <w:tcPr>
            <w:tcW w:w="9524" w:type="dxa"/>
            <w:gridSpan w:val="6"/>
            <w:vAlign w:val="center"/>
          </w:tcPr>
          <w:p w14:paraId="0B2343F5" w14:textId="77777777" w:rsidR="00490136" w:rsidRDefault="00490136" w:rsidP="00490136">
            <w:pPr>
              <w:pStyle w:val="TAN"/>
            </w:pPr>
            <w:r>
              <w:t>NOTE:</w:t>
            </w:r>
            <w:r>
              <w:tab/>
              <w:t>At least one of these attributes shall be present.</w:t>
            </w:r>
          </w:p>
        </w:tc>
      </w:tr>
    </w:tbl>
    <w:p w14:paraId="681819D0" w14:textId="4A188C24" w:rsidR="00490136" w:rsidRDefault="00490136" w:rsidP="00482537">
      <w:pPr>
        <w:rPr>
          <w:lang w:val="en-US"/>
        </w:rPr>
      </w:pPr>
    </w:p>
    <w:p w14:paraId="489A4F9D" w14:textId="39B99A7C" w:rsidR="00490136" w:rsidRDefault="00490136" w:rsidP="00490136">
      <w:pPr>
        <w:pStyle w:val="H6"/>
      </w:pPr>
      <w:r>
        <w:t>6.1.1.6.2.16</w:t>
      </w:r>
      <w:r>
        <w:tab/>
        <w:t>Type: AnchorsEventsSub</w:t>
      </w:r>
    </w:p>
    <w:p w14:paraId="62ED13F3" w14:textId="6B777EC4" w:rsidR="00490136" w:rsidRDefault="00490136" w:rsidP="00490136">
      <w:pPr>
        <w:pStyle w:val="TH"/>
      </w:pPr>
      <w:r>
        <w:rPr>
          <w:noProof/>
        </w:rPr>
        <w:t>Table </w:t>
      </w:r>
      <w:r>
        <w:t xml:space="preserve">6.1.1.6.2.16-1: </w:t>
      </w:r>
      <w:r>
        <w:rPr>
          <w:noProof/>
        </w:rPr>
        <w:t xml:space="preserve">Definition of type </w:t>
      </w:r>
      <w:r>
        <w:t>AnchorsEventsSub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trPr>
        <w:tc>
          <w:tcPr>
            <w:tcW w:w="1552" w:type="dxa"/>
            <w:shd w:val="clear" w:color="auto" w:fill="C0C0C0"/>
            <w:hideMark/>
          </w:tcPr>
          <w:p w14:paraId="3C2329EB" w14:textId="77777777" w:rsidR="00490136" w:rsidRPr="0016361A" w:rsidRDefault="00490136" w:rsidP="00490136">
            <w:pPr>
              <w:pStyle w:val="TAH"/>
            </w:pPr>
            <w:r w:rsidRPr="0016361A">
              <w:t>Attribute name</w:t>
            </w:r>
          </w:p>
        </w:tc>
        <w:tc>
          <w:tcPr>
            <w:tcW w:w="1417" w:type="dxa"/>
            <w:shd w:val="clear" w:color="auto" w:fill="C0C0C0"/>
            <w:hideMark/>
          </w:tcPr>
          <w:p w14:paraId="2C0BF1A4" w14:textId="77777777" w:rsidR="00490136" w:rsidRPr="0016361A" w:rsidRDefault="00490136" w:rsidP="00490136">
            <w:pPr>
              <w:pStyle w:val="TAH"/>
            </w:pPr>
            <w:r w:rsidRPr="0016361A">
              <w:t>Data type</w:t>
            </w:r>
          </w:p>
        </w:tc>
        <w:tc>
          <w:tcPr>
            <w:tcW w:w="425" w:type="dxa"/>
            <w:shd w:val="clear" w:color="auto" w:fill="C0C0C0"/>
            <w:hideMark/>
          </w:tcPr>
          <w:p w14:paraId="6141EF2D" w14:textId="77777777" w:rsidR="00490136" w:rsidRPr="0016361A" w:rsidRDefault="00490136" w:rsidP="00490136">
            <w:pPr>
              <w:pStyle w:val="TAH"/>
            </w:pPr>
            <w:r w:rsidRPr="0016361A">
              <w:t>P</w:t>
            </w:r>
          </w:p>
        </w:tc>
        <w:tc>
          <w:tcPr>
            <w:tcW w:w="1134" w:type="dxa"/>
            <w:shd w:val="clear" w:color="auto" w:fill="C0C0C0"/>
          </w:tcPr>
          <w:p w14:paraId="39817FF1" w14:textId="77777777" w:rsidR="00490136" w:rsidRPr="0016361A" w:rsidRDefault="00490136" w:rsidP="00490136">
            <w:pPr>
              <w:pStyle w:val="TAH"/>
            </w:pPr>
            <w:r w:rsidRPr="00F112E4">
              <w:t>Cardinality</w:t>
            </w:r>
          </w:p>
        </w:tc>
        <w:tc>
          <w:tcPr>
            <w:tcW w:w="3686" w:type="dxa"/>
            <w:shd w:val="clear" w:color="auto" w:fill="C0C0C0"/>
            <w:hideMark/>
          </w:tcPr>
          <w:p w14:paraId="38161E49"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94B94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A862BB1" w14:textId="77777777" w:rsidTr="00490136">
        <w:trPr>
          <w:jc w:val="center"/>
        </w:trPr>
        <w:tc>
          <w:tcPr>
            <w:tcW w:w="1552" w:type="dxa"/>
          </w:tcPr>
          <w:p w14:paraId="4F262A19" w14:textId="77777777" w:rsidR="00490136" w:rsidRPr="0016361A" w:rsidRDefault="00490136" w:rsidP="00490136">
            <w:pPr>
              <w:pStyle w:val="TAL"/>
            </w:pPr>
            <w:r>
              <w:t>event</w:t>
            </w:r>
          </w:p>
        </w:tc>
        <w:tc>
          <w:tcPr>
            <w:tcW w:w="1417" w:type="dxa"/>
          </w:tcPr>
          <w:p w14:paraId="0629D588" w14:textId="77777777" w:rsidR="00490136" w:rsidRPr="0016361A" w:rsidRDefault="00490136" w:rsidP="00490136">
            <w:pPr>
              <w:pStyle w:val="TAL"/>
            </w:pPr>
            <w:r>
              <w:t>AnchorEvent</w:t>
            </w:r>
          </w:p>
        </w:tc>
        <w:tc>
          <w:tcPr>
            <w:tcW w:w="425" w:type="dxa"/>
          </w:tcPr>
          <w:p w14:paraId="0DF16AB9" w14:textId="77777777" w:rsidR="00490136" w:rsidRPr="0016361A" w:rsidRDefault="00490136" w:rsidP="00490136">
            <w:pPr>
              <w:pStyle w:val="TAC"/>
            </w:pPr>
            <w:r>
              <w:t>M</w:t>
            </w:r>
          </w:p>
        </w:tc>
        <w:tc>
          <w:tcPr>
            <w:tcW w:w="1134" w:type="dxa"/>
          </w:tcPr>
          <w:p w14:paraId="0197E40C" w14:textId="77777777" w:rsidR="00490136" w:rsidRPr="0016361A" w:rsidRDefault="00490136" w:rsidP="00E822BF">
            <w:pPr>
              <w:pStyle w:val="TAC"/>
            </w:pPr>
            <w:bookmarkStart w:id="350" w:name="_MCCTEMPBM_CRPT90430052___4"/>
            <w:r>
              <w:t>1</w:t>
            </w:r>
            <w:bookmarkEnd w:id="350"/>
          </w:p>
        </w:tc>
        <w:tc>
          <w:tcPr>
            <w:tcW w:w="3686" w:type="dxa"/>
          </w:tcPr>
          <w:p w14:paraId="3B14539C"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5D86ACE" w14:textId="77777777" w:rsidR="00490136" w:rsidRPr="0016361A" w:rsidRDefault="00490136" w:rsidP="00490136">
            <w:pPr>
              <w:pStyle w:val="TAL"/>
              <w:rPr>
                <w:rFonts w:cs="Arial"/>
                <w:szCs w:val="18"/>
              </w:rPr>
            </w:pPr>
          </w:p>
        </w:tc>
      </w:tr>
      <w:tr w:rsidR="00490136" w:rsidRPr="00B54FF5" w14:paraId="30F01F7F" w14:textId="77777777" w:rsidTr="00490136">
        <w:trPr>
          <w:jc w:val="center"/>
        </w:trPr>
        <w:tc>
          <w:tcPr>
            <w:tcW w:w="1552" w:type="dxa"/>
          </w:tcPr>
          <w:p w14:paraId="7846EA62" w14:textId="77777777" w:rsidR="00490136" w:rsidRDefault="00490136" w:rsidP="00490136">
            <w:pPr>
              <w:pStyle w:val="TAL"/>
            </w:pPr>
            <w:r>
              <w:t>evntFltr</w:t>
            </w:r>
          </w:p>
        </w:tc>
        <w:tc>
          <w:tcPr>
            <w:tcW w:w="1417" w:type="dxa"/>
          </w:tcPr>
          <w:p w14:paraId="539A9D93" w14:textId="77777777" w:rsidR="00490136" w:rsidRPr="0016361A" w:rsidRDefault="00490136" w:rsidP="00490136">
            <w:pPr>
              <w:pStyle w:val="TAL"/>
            </w:pPr>
            <w:r>
              <w:t>EventFilter</w:t>
            </w:r>
          </w:p>
        </w:tc>
        <w:tc>
          <w:tcPr>
            <w:tcW w:w="425" w:type="dxa"/>
          </w:tcPr>
          <w:p w14:paraId="6D9BE080" w14:textId="77777777" w:rsidR="00490136" w:rsidRPr="0016361A" w:rsidRDefault="00490136" w:rsidP="00490136">
            <w:pPr>
              <w:pStyle w:val="TAC"/>
            </w:pPr>
            <w:r>
              <w:t>M</w:t>
            </w:r>
          </w:p>
        </w:tc>
        <w:tc>
          <w:tcPr>
            <w:tcW w:w="1134" w:type="dxa"/>
          </w:tcPr>
          <w:p w14:paraId="10006F03" w14:textId="77777777" w:rsidR="00490136" w:rsidRPr="0016361A" w:rsidRDefault="00490136" w:rsidP="00E822BF">
            <w:pPr>
              <w:pStyle w:val="TAC"/>
            </w:pPr>
            <w:bookmarkStart w:id="351" w:name="_MCCTEMPBM_CRPT90430053___4"/>
            <w:r>
              <w:t>1</w:t>
            </w:r>
            <w:bookmarkEnd w:id="351"/>
          </w:p>
        </w:tc>
        <w:tc>
          <w:tcPr>
            <w:tcW w:w="3686" w:type="dxa"/>
          </w:tcPr>
          <w:p w14:paraId="7BAF77C4" w14:textId="77777777" w:rsidR="00490136" w:rsidRPr="0016361A" w:rsidRDefault="00490136" w:rsidP="00490136">
            <w:pPr>
              <w:pStyle w:val="TAL"/>
              <w:rPr>
                <w:rFonts w:cs="Arial"/>
                <w:szCs w:val="18"/>
              </w:rPr>
            </w:pPr>
            <w:r>
              <w:rPr>
                <w:rFonts w:cs="Arial"/>
                <w:szCs w:val="18"/>
              </w:rPr>
              <w:t>Contains the detection filters for the Spatial Anchor event.</w:t>
            </w:r>
          </w:p>
        </w:tc>
        <w:tc>
          <w:tcPr>
            <w:tcW w:w="1310" w:type="dxa"/>
          </w:tcPr>
          <w:p w14:paraId="15928474" w14:textId="77777777" w:rsidR="00490136" w:rsidRPr="0016361A" w:rsidRDefault="00490136" w:rsidP="00490136">
            <w:pPr>
              <w:pStyle w:val="TAL"/>
              <w:rPr>
                <w:rFonts w:cs="Arial"/>
                <w:szCs w:val="18"/>
              </w:rPr>
            </w:pPr>
          </w:p>
        </w:tc>
      </w:tr>
    </w:tbl>
    <w:p w14:paraId="2AC50D82" w14:textId="0C4C589B" w:rsidR="00490136" w:rsidRDefault="00490136" w:rsidP="00482537">
      <w:pPr>
        <w:rPr>
          <w:lang w:val="en-US"/>
        </w:rPr>
      </w:pPr>
    </w:p>
    <w:p w14:paraId="2DABB549" w14:textId="2EB236FD" w:rsidR="00490136" w:rsidRDefault="00490136" w:rsidP="00490136">
      <w:pPr>
        <w:pStyle w:val="H6"/>
      </w:pPr>
      <w:r>
        <w:t>6.1.1.6.2.17</w:t>
      </w:r>
      <w:r>
        <w:tab/>
        <w:t>Type: EventFilter</w:t>
      </w:r>
    </w:p>
    <w:p w14:paraId="2F567050" w14:textId="1ECAB66F" w:rsidR="00490136" w:rsidRDefault="00490136" w:rsidP="00490136">
      <w:pPr>
        <w:pStyle w:val="TH"/>
      </w:pPr>
      <w:r>
        <w:rPr>
          <w:noProof/>
        </w:rPr>
        <w:t>Table </w:t>
      </w:r>
      <w:r>
        <w:t xml:space="preserve">6.1.1.6.2.17-1: </w:t>
      </w:r>
      <w:r>
        <w:rPr>
          <w:noProof/>
        </w:rPr>
        <w:t xml:space="preserve">Definition of type </w:t>
      </w:r>
      <w:r>
        <w:t>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trPr>
        <w:tc>
          <w:tcPr>
            <w:tcW w:w="1552" w:type="dxa"/>
            <w:shd w:val="clear" w:color="auto" w:fill="C0C0C0"/>
            <w:hideMark/>
          </w:tcPr>
          <w:p w14:paraId="221F68C8" w14:textId="77777777" w:rsidR="00490136" w:rsidRPr="0016361A" w:rsidRDefault="00490136" w:rsidP="00490136">
            <w:pPr>
              <w:pStyle w:val="TAH"/>
            </w:pPr>
            <w:r w:rsidRPr="0016361A">
              <w:t>Attribute name</w:t>
            </w:r>
          </w:p>
        </w:tc>
        <w:tc>
          <w:tcPr>
            <w:tcW w:w="1417" w:type="dxa"/>
            <w:shd w:val="clear" w:color="auto" w:fill="C0C0C0"/>
            <w:hideMark/>
          </w:tcPr>
          <w:p w14:paraId="2A039195" w14:textId="77777777" w:rsidR="00490136" w:rsidRPr="0016361A" w:rsidRDefault="00490136" w:rsidP="00490136">
            <w:pPr>
              <w:pStyle w:val="TAH"/>
            </w:pPr>
            <w:r w:rsidRPr="0016361A">
              <w:t>Data type</w:t>
            </w:r>
          </w:p>
        </w:tc>
        <w:tc>
          <w:tcPr>
            <w:tcW w:w="425" w:type="dxa"/>
            <w:shd w:val="clear" w:color="auto" w:fill="C0C0C0"/>
            <w:hideMark/>
          </w:tcPr>
          <w:p w14:paraId="65F4BB32" w14:textId="77777777" w:rsidR="00490136" w:rsidRPr="0016361A" w:rsidRDefault="00490136" w:rsidP="00490136">
            <w:pPr>
              <w:pStyle w:val="TAH"/>
            </w:pPr>
            <w:r w:rsidRPr="0016361A">
              <w:t>P</w:t>
            </w:r>
          </w:p>
        </w:tc>
        <w:tc>
          <w:tcPr>
            <w:tcW w:w="1134" w:type="dxa"/>
            <w:shd w:val="clear" w:color="auto" w:fill="C0C0C0"/>
          </w:tcPr>
          <w:p w14:paraId="78BE6499" w14:textId="77777777" w:rsidR="00490136" w:rsidRPr="0016361A" w:rsidRDefault="00490136" w:rsidP="00490136">
            <w:pPr>
              <w:pStyle w:val="TAH"/>
            </w:pPr>
            <w:r w:rsidRPr="00F112E4">
              <w:t>Cardinality</w:t>
            </w:r>
          </w:p>
        </w:tc>
        <w:tc>
          <w:tcPr>
            <w:tcW w:w="3686" w:type="dxa"/>
            <w:shd w:val="clear" w:color="auto" w:fill="C0C0C0"/>
            <w:hideMark/>
          </w:tcPr>
          <w:p w14:paraId="3B262FF4"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0A6C8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DA25F51" w14:textId="77777777" w:rsidTr="00490136">
        <w:trPr>
          <w:jc w:val="center"/>
        </w:trPr>
        <w:tc>
          <w:tcPr>
            <w:tcW w:w="1552" w:type="dxa"/>
          </w:tcPr>
          <w:p w14:paraId="63506628" w14:textId="77777777" w:rsidR="00490136" w:rsidRPr="0016361A" w:rsidRDefault="00490136" w:rsidP="00490136">
            <w:pPr>
              <w:pStyle w:val="TAL"/>
            </w:pPr>
            <w:r>
              <w:t>discFltr</w:t>
            </w:r>
          </w:p>
        </w:tc>
        <w:tc>
          <w:tcPr>
            <w:tcW w:w="1417" w:type="dxa"/>
          </w:tcPr>
          <w:p w14:paraId="1E6BF92F" w14:textId="77777777" w:rsidR="00490136" w:rsidRPr="0016361A" w:rsidRDefault="00490136" w:rsidP="00490136">
            <w:pPr>
              <w:pStyle w:val="TAL"/>
            </w:pPr>
            <w:r>
              <w:t>DiscoveryFilter</w:t>
            </w:r>
          </w:p>
        </w:tc>
        <w:tc>
          <w:tcPr>
            <w:tcW w:w="425" w:type="dxa"/>
          </w:tcPr>
          <w:p w14:paraId="2F4332BA" w14:textId="77777777" w:rsidR="00490136" w:rsidRPr="0016361A" w:rsidRDefault="00490136" w:rsidP="00490136">
            <w:pPr>
              <w:pStyle w:val="TAC"/>
            </w:pPr>
            <w:r>
              <w:t>C</w:t>
            </w:r>
          </w:p>
        </w:tc>
        <w:tc>
          <w:tcPr>
            <w:tcW w:w="1134" w:type="dxa"/>
          </w:tcPr>
          <w:p w14:paraId="3FFDDB51" w14:textId="77777777" w:rsidR="00490136" w:rsidRPr="0016361A" w:rsidRDefault="00490136" w:rsidP="00E822BF">
            <w:pPr>
              <w:pStyle w:val="TAC"/>
            </w:pPr>
            <w:bookmarkStart w:id="352" w:name="_MCCTEMPBM_CRPT90430054___4"/>
            <w:r>
              <w:t>0..1</w:t>
            </w:r>
            <w:bookmarkEnd w:id="352"/>
          </w:p>
        </w:tc>
        <w:tc>
          <w:tcPr>
            <w:tcW w:w="3686" w:type="dxa"/>
          </w:tcPr>
          <w:p w14:paraId="08D392CA" w14:textId="77777777" w:rsidR="00490136" w:rsidRDefault="00490136" w:rsidP="00490136">
            <w:pPr>
              <w:pStyle w:val="TAL"/>
              <w:rPr>
                <w:rFonts w:cs="Arial"/>
                <w:szCs w:val="18"/>
              </w:rPr>
            </w:pPr>
            <w:r>
              <w:rPr>
                <w:rFonts w:cs="Arial"/>
                <w:szCs w:val="18"/>
              </w:rPr>
              <w:t>Contains the discovery event filters.</w:t>
            </w:r>
          </w:p>
          <w:p w14:paraId="37B2F320" w14:textId="77777777" w:rsidR="00490136" w:rsidRDefault="00490136" w:rsidP="00490136">
            <w:pPr>
              <w:pStyle w:val="TAL"/>
              <w:rPr>
                <w:rFonts w:cs="Arial"/>
                <w:szCs w:val="18"/>
              </w:rPr>
            </w:pPr>
          </w:p>
          <w:p w14:paraId="6725DEC0" w14:textId="77777777" w:rsidR="00490136" w:rsidRPr="0016361A" w:rsidRDefault="00490136" w:rsidP="00490136">
            <w:pPr>
              <w:pStyle w:val="TAL"/>
              <w:rPr>
                <w:rFonts w:cs="Arial"/>
                <w:szCs w:val="18"/>
              </w:rPr>
            </w:pPr>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p>
        </w:tc>
        <w:tc>
          <w:tcPr>
            <w:tcW w:w="1310" w:type="dxa"/>
          </w:tcPr>
          <w:p w14:paraId="32DF5A92" w14:textId="77777777" w:rsidR="00490136" w:rsidRPr="0016361A" w:rsidRDefault="00490136" w:rsidP="00490136">
            <w:pPr>
              <w:pStyle w:val="TAL"/>
              <w:rPr>
                <w:rFonts w:cs="Arial"/>
                <w:szCs w:val="18"/>
              </w:rPr>
            </w:pPr>
          </w:p>
        </w:tc>
      </w:tr>
      <w:tr w:rsidR="00490136" w:rsidRPr="00B54FF5" w14:paraId="4C1692E0" w14:textId="77777777" w:rsidTr="00490136">
        <w:trPr>
          <w:jc w:val="center"/>
        </w:trPr>
        <w:tc>
          <w:tcPr>
            <w:tcW w:w="1552" w:type="dxa"/>
          </w:tcPr>
          <w:p w14:paraId="192F7CD2" w14:textId="77777777" w:rsidR="00490136" w:rsidRDefault="00490136" w:rsidP="00490136">
            <w:pPr>
              <w:pStyle w:val="TAL"/>
            </w:pPr>
            <w:r>
              <w:t>ueFltr</w:t>
            </w:r>
          </w:p>
        </w:tc>
        <w:tc>
          <w:tcPr>
            <w:tcW w:w="1417" w:type="dxa"/>
          </w:tcPr>
          <w:p w14:paraId="4DD44853" w14:textId="77777777" w:rsidR="00490136" w:rsidRPr="0016361A" w:rsidRDefault="00490136" w:rsidP="00490136">
            <w:pPr>
              <w:pStyle w:val="TAL"/>
            </w:pPr>
            <w:r>
              <w:t>UeFilter</w:t>
            </w:r>
          </w:p>
        </w:tc>
        <w:tc>
          <w:tcPr>
            <w:tcW w:w="425" w:type="dxa"/>
          </w:tcPr>
          <w:p w14:paraId="63E76F4B" w14:textId="77777777" w:rsidR="00490136" w:rsidRPr="0016361A" w:rsidRDefault="00490136" w:rsidP="00490136">
            <w:pPr>
              <w:pStyle w:val="TAC"/>
            </w:pPr>
            <w:r>
              <w:t>C</w:t>
            </w:r>
          </w:p>
        </w:tc>
        <w:tc>
          <w:tcPr>
            <w:tcW w:w="1134" w:type="dxa"/>
          </w:tcPr>
          <w:p w14:paraId="40A5739A" w14:textId="77777777" w:rsidR="00490136" w:rsidRPr="0016361A" w:rsidRDefault="00490136" w:rsidP="00E822BF">
            <w:pPr>
              <w:pStyle w:val="TAC"/>
            </w:pPr>
            <w:bookmarkStart w:id="353" w:name="_MCCTEMPBM_CRPT90430055___4"/>
            <w:r>
              <w:t>0..1</w:t>
            </w:r>
            <w:bookmarkEnd w:id="353"/>
          </w:p>
        </w:tc>
        <w:tc>
          <w:tcPr>
            <w:tcW w:w="3686" w:type="dxa"/>
          </w:tcPr>
          <w:p w14:paraId="2650AF3E" w14:textId="77777777" w:rsidR="00490136" w:rsidRDefault="00490136" w:rsidP="00490136">
            <w:pPr>
              <w:pStyle w:val="TAL"/>
              <w:rPr>
                <w:rFonts w:cs="Arial"/>
                <w:szCs w:val="18"/>
              </w:rPr>
            </w:pPr>
            <w:r>
              <w:rPr>
                <w:rFonts w:cs="Arial"/>
                <w:szCs w:val="18"/>
              </w:rPr>
              <w:t>Contains the UE with spatial anchor interest event filters.</w:t>
            </w:r>
          </w:p>
          <w:p w14:paraId="005F9E44" w14:textId="77777777" w:rsidR="00490136" w:rsidRDefault="00490136" w:rsidP="00490136">
            <w:pPr>
              <w:pStyle w:val="TAL"/>
              <w:rPr>
                <w:rFonts w:cs="Arial"/>
                <w:szCs w:val="18"/>
              </w:rPr>
            </w:pPr>
          </w:p>
          <w:p w14:paraId="6F4747C7"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p>
        </w:tc>
        <w:tc>
          <w:tcPr>
            <w:tcW w:w="1310" w:type="dxa"/>
          </w:tcPr>
          <w:p w14:paraId="1C999C86" w14:textId="77777777" w:rsidR="00490136" w:rsidRPr="0016361A" w:rsidRDefault="00490136" w:rsidP="00490136">
            <w:pPr>
              <w:pStyle w:val="TAL"/>
              <w:rPr>
                <w:rFonts w:cs="Arial"/>
                <w:szCs w:val="18"/>
              </w:rPr>
            </w:pPr>
          </w:p>
        </w:tc>
      </w:tr>
      <w:tr w:rsidR="00490136" w:rsidRPr="00B54FF5" w14:paraId="1BCA4721" w14:textId="77777777" w:rsidTr="00490136">
        <w:trPr>
          <w:jc w:val="center"/>
        </w:trPr>
        <w:tc>
          <w:tcPr>
            <w:tcW w:w="1552" w:type="dxa"/>
          </w:tcPr>
          <w:p w14:paraId="190D7F2F" w14:textId="77777777" w:rsidR="00490136" w:rsidRDefault="00490136" w:rsidP="00490136">
            <w:pPr>
              <w:pStyle w:val="TAL"/>
            </w:pPr>
            <w:r>
              <w:t>rngFltr</w:t>
            </w:r>
          </w:p>
        </w:tc>
        <w:tc>
          <w:tcPr>
            <w:tcW w:w="1417" w:type="dxa"/>
          </w:tcPr>
          <w:p w14:paraId="35D4DF74" w14:textId="77777777" w:rsidR="00490136" w:rsidRPr="0016361A" w:rsidRDefault="00490136" w:rsidP="00490136">
            <w:pPr>
              <w:pStyle w:val="TAL"/>
            </w:pPr>
            <w:r>
              <w:t>RangeFilter</w:t>
            </w:r>
          </w:p>
        </w:tc>
        <w:tc>
          <w:tcPr>
            <w:tcW w:w="425" w:type="dxa"/>
          </w:tcPr>
          <w:p w14:paraId="428D3384" w14:textId="77777777" w:rsidR="00490136" w:rsidRPr="0016361A" w:rsidRDefault="00490136" w:rsidP="00490136">
            <w:pPr>
              <w:pStyle w:val="TAC"/>
            </w:pPr>
            <w:r>
              <w:t>C</w:t>
            </w:r>
          </w:p>
        </w:tc>
        <w:tc>
          <w:tcPr>
            <w:tcW w:w="1134" w:type="dxa"/>
          </w:tcPr>
          <w:p w14:paraId="3DFE28A5" w14:textId="77777777" w:rsidR="00490136" w:rsidRPr="0016361A" w:rsidRDefault="00490136" w:rsidP="00E822BF">
            <w:pPr>
              <w:pStyle w:val="TAC"/>
            </w:pPr>
            <w:bookmarkStart w:id="354" w:name="_MCCTEMPBM_CRPT90430056___4"/>
            <w:r>
              <w:t>0..1</w:t>
            </w:r>
            <w:bookmarkEnd w:id="354"/>
          </w:p>
        </w:tc>
        <w:tc>
          <w:tcPr>
            <w:tcW w:w="3686" w:type="dxa"/>
          </w:tcPr>
          <w:p w14:paraId="5A6A05AD" w14:textId="77777777" w:rsidR="00490136" w:rsidRDefault="00490136" w:rsidP="00490136">
            <w:pPr>
              <w:pStyle w:val="TAL"/>
              <w:rPr>
                <w:rFonts w:cs="Arial"/>
                <w:szCs w:val="18"/>
              </w:rPr>
            </w:pPr>
            <w:r>
              <w:rPr>
                <w:rFonts w:cs="Arial"/>
                <w:szCs w:val="18"/>
              </w:rPr>
              <w:t>Contains the spatial anchor in range event filters.</w:t>
            </w:r>
          </w:p>
          <w:p w14:paraId="30689F7B" w14:textId="77777777" w:rsidR="00490136" w:rsidRDefault="00490136" w:rsidP="00490136">
            <w:pPr>
              <w:pStyle w:val="TAL"/>
              <w:rPr>
                <w:rFonts w:cs="Arial"/>
                <w:szCs w:val="18"/>
              </w:rPr>
            </w:pPr>
          </w:p>
          <w:p w14:paraId="38BAFF29"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p>
        </w:tc>
        <w:tc>
          <w:tcPr>
            <w:tcW w:w="1310" w:type="dxa"/>
          </w:tcPr>
          <w:p w14:paraId="78DB9AB0" w14:textId="77777777" w:rsidR="00490136" w:rsidRPr="0016361A" w:rsidRDefault="00490136" w:rsidP="00490136">
            <w:pPr>
              <w:pStyle w:val="TAL"/>
              <w:rPr>
                <w:rFonts w:cs="Arial"/>
                <w:szCs w:val="18"/>
              </w:rPr>
            </w:pPr>
          </w:p>
        </w:tc>
      </w:tr>
      <w:tr w:rsidR="00490136" w:rsidRPr="00B54FF5" w14:paraId="7006463D" w14:textId="77777777" w:rsidTr="00490136">
        <w:trPr>
          <w:jc w:val="center"/>
        </w:trPr>
        <w:tc>
          <w:tcPr>
            <w:tcW w:w="1552" w:type="dxa"/>
          </w:tcPr>
          <w:p w14:paraId="3A1773C3" w14:textId="77777777" w:rsidR="00490136" w:rsidRDefault="00490136" w:rsidP="00490136">
            <w:pPr>
              <w:pStyle w:val="TAL"/>
            </w:pPr>
            <w:r>
              <w:t>anchrFltr</w:t>
            </w:r>
          </w:p>
        </w:tc>
        <w:tc>
          <w:tcPr>
            <w:tcW w:w="1417" w:type="dxa"/>
          </w:tcPr>
          <w:p w14:paraId="30C0D137" w14:textId="77777777" w:rsidR="00490136" w:rsidRDefault="00490136" w:rsidP="00490136">
            <w:pPr>
              <w:pStyle w:val="TAL"/>
            </w:pPr>
            <w:r>
              <w:t>AnchorFilter</w:t>
            </w:r>
          </w:p>
        </w:tc>
        <w:tc>
          <w:tcPr>
            <w:tcW w:w="425" w:type="dxa"/>
          </w:tcPr>
          <w:p w14:paraId="7026E87E" w14:textId="77777777" w:rsidR="00490136" w:rsidRDefault="00490136" w:rsidP="00490136">
            <w:pPr>
              <w:pStyle w:val="TAC"/>
            </w:pPr>
            <w:r>
              <w:t>C</w:t>
            </w:r>
          </w:p>
        </w:tc>
        <w:tc>
          <w:tcPr>
            <w:tcW w:w="1134" w:type="dxa"/>
          </w:tcPr>
          <w:p w14:paraId="1FB22ED9" w14:textId="77777777" w:rsidR="00490136" w:rsidRDefault="00490136" w:rsidP="00E822BF">
            <w:pPr>
              <w:pStyle w:val="TAC"/>
            </w:pPr>
            <w:bookmarkStart w:id="355" w:name="_MCCTEMPBM_CRPT90430057___4"/>
            <w:r>
              <w:t>0..1</w:t>
            </w:r>
            <w:bookmarkEnd w:id="355"/>
          </w:p>
        </w:tc>
        <w:tc>
          <w:tcPr>
            <w:tcW w:w="3686" w:type="dxa"/>
          </w:tcPr>
          <w:p w14:paraId="11BC0517" w14:textId="73E01C13" w:rsidR="00490136" w:rsidRDefault="00490136" w:rsidP="00490136">
            <w:pPr>
              <w:pStyle w:val="TAL"/>
              <w:rPr>
                <w:rFonts w:cs="Arial"/>
                <w:szCs w:val="18"/>
              </w:rPr>
            </w:pPr>
            <w:r>
              <w:rPr>
                <w:rFonts w:cs="Arial"/>
                <w:szCs w:val="18"/>
              </w:rPr>
              <w:t>Contains the applicable spatial anchors characteristics.</w:t>
            </w:r>
          </w:p>
          <w:p w14:paraId="751BF70E" w14:textId="77777777" w:rsidR="00490136" w:rsidRDefault="00490136" w:rsidP="00490136">
            <w:pPr>
              <w:pStyle w:val="TAL"/>
              <w:rPr>
                <w:rFonts w:cs="Arial"/>
                <w:szCs w:val="18"/>
              </w:rPr>
            </w:pPr>
          </w:p>
          <w:p w14:paraId="4CE1BAAA" w14:textId="77777777" w:rsidR="00490136" w:rsidRDefault="00490136" w:rsidP="00490136">
            <w:pPr>
              <w:pStyle w:val="TAL"/>
              <w:rPr>
                <w:rFonts w:cs="Arial"/>
                <w:szCs w:val="18"/>
              </w:rPr>
            </w:pPr>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p>
        </w:tc>
        <w:tc>
          <w:tcPr>
            <w:tcW w:w="1310" w:type="dxa"/>
          </w:tcPr>
          <w:p w14:paraId="0AC2D8DD" w14:textId="77777777" w:rsidR="00490136" w:rsidRPr="0016361A" w:rsidRDefault="00490136" w:rsidP="00490136">
            <w:pPr>
              <w:pStyle w:val="TAL"/>
              <w:rPr>
                <w:rFonts w:cs="Arial"/>
                <w:szCs w:val="18"/>
              </w:rPr>
            </w:pPr>
          </w:p>
        </w:tc>
      </w:tr>
    </w:tbl>
    <w:p w14:paraId="67EFF9DD" w14:textId="79B12E69" w:rsidR="00490136" w:rsidRDefault="00490136" w:rsidP="00482537">
      <w:pPr>
        <w:rPr>
          <w:lang w:val="en-US"/>
        </w:rPr>
      </w:pPr>
    </w:p>
    <w:p w14:paraId="2168F78B" w14:textId="1BEAAE95" w:rsidR="00490136" w:rsidRDefault="00490136" w:rsidP="00490136">
      <w:pPr>
        <w:pStyle w:val="H6"/>
      </w:pPr>
      <w:r>
        <w:t>6.1.1.6.2.18</w:t>
      </w:r>
      <w:r>
        <w:tab/>
        <w:t>Type: DiscoveryFilter</w:t>
      </w:r>
    </w:p>
    <w:p w14:paraId="52ED6450" w14:textId="143A78FA" w:rsidR="00490136" w:rsidRDefault="00490136" w:rsidP="00490136">
      <w:pPr>
        <w:pStyle w:val="TH"/>
      </w:pPr>
      <w:r>
        <w:rPr>
          <w:noProof/>
        </w:rPr>
        <w:t>Table </w:t>
      </w:r>
      <w:r>
        <w:t xml:space="preserve">6.1.1.6.2.18-1: </w:t>
      </w:r>
      <w:r>
        <w:rPr>
          <w:noProof/>
        </w:rPr>
        <w:t>Definition of type Discovery</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trPr>
        <w:tc>
          <w:tcPr>
            <w:tcW w:w="1552" w:type="dxa"/>
            <w:shd w:val="clear" w:color="auto" w:fill="C0C0C0"/>
            <w:hideMark/>
          </w:tcPr>
          <w:p w14:paraId="782E4293" w14:textId="77777777" w:rsidR="00490136" w:rsidRPr="0016361A" w:rsidRDefault="00490136" w:rsidP="00490136">
            <w:pPr>
              <w:pStyle w:val="TAH"/>
            </w:pPr>
            <w:r w:rsidRPr="0016361A">
              <w:t>Attribute name</w:t>
            </w:r>
          </w:p>
        </w:tc>
        <w:tc>
          <w:tcPr>
            <w:tcW w:w="1417" w:type="dxa"/>
            <w:shd w:val="clear" w:color="auto" w:fill="C0C0C0"/>
            <w:hideMark/>
          </w:tcPr>
          <w:p w14:paraId="21BD08BA" w14:textId="77777777" w:rsidR="00490136" w:rsidRPr="0016361A" w:rsidRDefault="00490136" w:rsidP="00490136">
            <w:pPr>
              <w:pStyle w:val="TAH"/>
            </w:pPr>
            <w:r w:rsidRPr="0016361A">
              <w:t>Data type</w:t>
            </w:r>
          </w:p>
        </w:tc>
        <w:tc>
          <w:tcPr>
            <w:tcW w:w="425" w:type="dxa"/>
            <w:shd w:val="clear" w:color="auto" w:fill="C0C0C0"/>
            <w:hideMark/>
          </w:tcPr>
          <w:p w14:paraId="6C047CD8" w14:textId="77777777" w:rsidR="00490136" w:rsidRPr="0016361A" w:rsidRDefault="00490136" w:rsidP="00490136">
            <w:pPr>
              <w:pStyle w:val="TAH"/>
            </w:pPr>
            <w:r w:rsidRPr="0016361A">
              <w:t>P</w:t>
            </w:r>
          </w:p>
        </w:tc>
        <w:tc>
          <w:tcPr>
            <w:tcW w:w="1134" w:type="dxa"/>
            <w:shd w:val="clear" w:color="auto" w:fill="C0C0C0"/>
          </w:tcPr>
          <w:p w14:paraId="033649EE" w14:textId="77777777" w:rsidR="00490136" w:rsidRPr="0016361A" w:rsidRDefault="00490136" w:rsidP="00490136">
            <w:pPr>
              <w:pStyle w:val="TAH"/>
            </w:pPr>
            <w:r w:rsidRPr="00F112E4">
              <w:t>Cardinality</w:t>
            </w:r>
          </w:p>
        </w:tc>
        <w:tc>
          <w:tcPr>
            <w:tcW w:w="3686" w:type="dxa"/>
            <w:shd w:val="clear" w:color="auto" w:fill="C0C0C0"/>
            <w:hideMark/>
          </w:tcPr>
          <w:p w14:paraId="54BEF2D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C76477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033580C" w14:textId="77777777" w:rsidTr="00490136">
        <w:trPr>
          <w:jc w:val="center"/>
        </w:trPr>
        <w:tc>
          <w:tcPr>
            <w:tcW w:w="1552" w:type="dxa"/>
          </w:tcPr>
          <w:p w14:paraId="29A80D93" w14:textId="77777777" w:rsidR="00490136" w:rsidRPr="0016361A" w:rsidRDefault="00490136" w:rsidP="00490136">
            <w:pPr>
              <w:pStyle w:val="TAL"/>
            </w:pPr>
            <w:r>
              <w:t>mgntEvts</w:t>
            </w:r>
          </w:p>
        </w:tc>
        <w:tc>
          <w:tcPr>
            <w:tcW w:w="1417" w:type="dxa"/>
          </w:tcPr>
          <w:p w14:paraId="2F1D7B4C" w14:textId="77777777" w:rsidR="00490136" w:rsidRPr="0016361A" w:rsidRDefault="00490136" w:rsidP="00490136">
            <w:pPr>
              <w:pStyle w:val="TAL"/>
            </w:pPr>
            <w:r>
              <w:t>array(AnchorManagementEvent)</w:t>
            </w:r>
          </w:p>
        </w:tc>
        <w:tc>
          <w:tcPr>
            <w:tcW w:w="425" w:type="dxa"/>
          </w:tcPr>
          <w:p w14:paraId="190FE39C" w14:textId="77777777" w:rsidR="00490136" w:rsidRPr="0016361A" w:rsidRDefault="00490136" w:rsidP="00490136">
            <w:pPr>
              <w:pStyle w:val="TAC"/>
            </w:pPr>
            <w:r>
              <w:t>M</w:t>
            </w:r>
          </w:p>
        </w:tc>
        <w:tc>
          <w:tcPr>
            <w:tcW w:w="1134" w:type="dxa"/>
          </w:tcPr>
          <w:p w14:paraId="119B98B6" w14:textId="77777777" w:rsidR="00490136" w:rsidRPr="0016361A" w:rsidRDefault="00490136" w:rsidP="00E822BF">
            <w:pPr>
              <w:pStyle w:val="TAC"/>
            </w:pPr>
            <w:bookmarkStart w:id="356" w:name="_MCCTEMPBM_CRPT90430058___4"/>
            <w:r>
              <w:t>1..N</w:t>
            </w:r>
            <w:bookmarkEnd w:id="356"/>
          </w:p>
        </w:tc>
        <w:tc>
          <w:tcPr>
            <w:tcW w:w="3686" w:type="dxa"/>
          </w:tcPr>
          <w:p w14:paraId="193E4B12" w14:textId="77777777" w:rsidR="00490136" w:rsidRPr="0016361A" w:rsidRDefault="00490136" w:rsidP="00490136">
            <w:pPr>
              <w:pStyle w:val="TAL"/>
              <w:rPr>
                <w:rFonts w:cs="Arial"/>
                <w:szCs w:val="18"/>
              </w:rPr>
            </w:pPr>
            <w:r>
              <w:rPr>
                <w:rFonts w:cs="Arial"/>
                <w:szCs w:val="18"/>
              </w:rPr>
              <w:t>Contains the spatial anchor management events.</w:t>
            </w:r>
          </w:p>
        </w:tc>
        <w:tc>
          <w:tcPr>
            <w:tcW w:w="1310" w:type="dxa"/>
          </w:tcPr>
          <w:p w14:paraId="05D2B9EC" w14:textId="77777777" w:rsidR="00490136" w:rsidRPr="0016361A" w:rsidRDefault="00490136" w:rsidP="00490136">
            <w:pPr>
              <w:pStyle w:val="TAL"/>
              <w:rPr>
                <w:rFonts w:cs="Arial"/>
                <w:szCs w:val="18"/>
              </w:rPr>
            </w:pPr>
          </w:p>
        </w:tc>
      </w:tr>
    </w:tbl>
    <w:p w14:paraId="1D4E7B0A" w14:textId="5E24403E" w:rsidR="00490136" w:rsidRDefault="00490136" w:rsidP="00482537">
      <w:pPr>
        <w:rPr>
          <w:lang w:val="en-US"/>
        </w:rPr>
      </w:pPr>
    </w:p>
    <w:p w14:paraId="0F1FD1D7" w14:textId="2FC5D724" w:rsidR="00490136" w:rsidRDefault="00490136" w:rsidP="00490136">
      <w:pPr>
        <w:pStyle w:val="H6"/>
      </w:pPr>
      <w:r>
        <w:t>6.1.1.6.2.19</w:t>
      </w:r>
      <w:r>
        <w:tab/>
        <w:t>Type: UeFilter</w:t>
      </w:r>
    </w:p>
    <w:p w14:paraId="52C1D68F" w14:textId="6715CE69" w:rsidR="00490136" w:rsidRDefault="00490136" w:rsidP="00490136">
      <w:pPr>
        <w:pStyle w:val="TH"/>
      </w:pPr>
      <w:r>
        <w:rPr>
          <w:noProof/>
        </w:rPr>
        <w:t>Table </w:t>
      </w:r>
      <w:r>
        <w:t xml:space="preserve">6.1.1.6.2.19-1: </w:t>
      </w:r>
      <w:r>
        <w:rPr>
          <w:noProof/>
        </w:rPr>
        <w:t xml:space="preserve">Definition of type </w:t>
      </w:r>
      <w:r>
        <w:t>UeFilter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trPr>
        <w:tc>
          <w:tcPr>
            <w:tcW w:w="1552" w:type="dxa"/>
            <w:shd w:val="clear" w:color="auto" w:fill="C0C0C0"/>
            <w:hideMark/>
          </w:tcPr>
          <w:p w14:paraId="7151014A" w14:textId="77777777" w:rsidR="00490136" w:rsidRPr="0016361A" w:rsidRDefault="00490136" w:rsidP="00490136">
            <w:pPr>
              <w:pStyle w:val="TAH"/>
            </w:pPr>
            <w:r w:rsidRPr="0016361A">
              <w:t>Attribute name</w:t>
            </w:r>
          </w:p>
        </w:tc>
        <w:tc>
          <w:tcPr>
            <w:tcW w:w="1417" w:type="dxa"/>
            <w:shd w:val="clear" w:color="auto" w:fill="C0C0C0"/>
            <w:hideMark/>
          </w:tcPr>
          <w:p w14:paraId="4BAB6FD0" w14:textId="77777777" w:rsidR="00490136" w:rsidRPr="0016361A" w:rsidRDefault="00490136" w:rsidP="00490136">
            <w:pPr>
              <w:pStyle w:val="TAH"/>
            </w:pPr>
            <w:r w:rsidRPr="0016361A">
              <w:t>Data type</w:t>
            </w:r>
          </w:p>
        </w:tc>
        <w:tc>
          <w:tcPr>
            <w:tcW w:w="425" w:type="dxa"/>
            <w:shd w:val="clear" w:color="auto" w:fill="C0C0C0"/>
            <w:hideMark/>
          </w:tcPr>
          <w:p w14:paraId="0AED6930" w14:textId="77777777" w:rsidR="00490136" w:rsidRPr="0016361A" w:rsidRDefault="00490136" w:rsidP="00490136">
            <w:pPr>
              <w:pStyle w:val="TAH"/>
            </w:pPr>
            <w:r w:rsidRPr="0016361A">
              <w:t>P</w:t>
            </w:r>
          </w:p>
        </w:tc>
        <w:tc>
          <w:tcPr>
            <w:tcW w:w="1134" w:type="dxa"/>
            <w:shd w:val="clear" w:color="auto" w:fill="C0C0C0"/>
          </w:tcPr>
          <w:p w14:paraId="50E91C1F" w14:textId="77777777" w:rsidR="00490136" w:rsidRPr="0016361A" w:rsidRDefault="00490136" w:rsidP="00490136">
            <w:pPr>
              <w:pStyle w:val="TAH"/>
            </w:pPr>
            <w:r w:rsidRPr="00F112E4">
              <w:t>Cardinality</w:t>
            </w:r>
          </w:p>
        </w:tc>
        <w:tc>
          <w:tcPr>
            <w:tcW w:w="3686" w:type="dxa"/>
            <w:shd w:val="clear" w:color="auto" w:fill="C0C0C0"/>
            <w:hideMark/>
          </w:tcPr>
          <w:p w14:paraId="19E8A84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0D8B9B0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34D4A0E" w14:textId="77777777" w:rsidTr="00490136">
        <w:trPr>
          <w:jc w:val="center"/>
        </w:trPr>
        <w:tc>
          <w:tcPr>
            <w:tcW w:w="1552" w:type="dxa"/>
          </w:tcPr>
          <w:p w14:paraId="5E7EFB67" w14:textId="77777777" w:rsidR="00490136" w:rsidRPr="0016361A" w:rsidRDefault="00490136" w:rsidP="00490136">
            <w:pPr>
              <w:pStyle w:val="TAL"/>
            </w:pPr>
            <w:r>
              <w:t>rngVal</w:t>
            </w:r>
          </w:p>
        </w:tc>
        <w:tc>
          <w:tcPr>
            <w:tcW w:w="1417" w:type="dxa"/>
          </w:tcPr>
          <w:p w14:paraId="487F7CE7" w14:textId="77777777" w:rsidR="00490136" w:rsidRPr="0016361A" w:rsidRDefault="00490136" w:rsidP="00490136">
            <w:pPr>
              <w:pStyle w:val="TAL"/>
            </w:pPr>
            <w:r>
              <w:t>Float</w:t>
            </w:r>
          </w:p>
        </w:tc>
        <w:tc>
          <w:tcPr>
            <w:tcW w:w="425" w:type="dxa"/>
          </w:tcPr>
          <w:p w14:paraId="5DE785A1" w14:textId="77777777" w:rsidR="00490136" w:rsidRPr="0016361A" w:rsidRDefault="00490136" w:rsidP="00490136">
            <w:pPr>
              <w:pStyle w:val="TAC"/>
            </w:pPr>
            <w:r>
              <w:t>M</w:t>
            </w:r>
          </w:p>
        </w:tc>
        <w:tc>
          <w:tcPr>
            <w:tcW w:w="1134" w:type="dxa"/>
          </w:tcPr>
          <w:p w14:paraId="15FE57EB" w14:textId="77777777" w:rsidR="00490136" w:rsidRPr="0016361A" w:rsidRDefault="00490136" w:rsidP="00E822BF">
            <w:pPr>
              <w:pStyle w:val="TAC"/>
            </w:pPr>
            <w:bookmarkStart w:id="357" w:name="_MCCTEMPBM_CRPT90430059___4"/>
            <w:r>
              <w:t>1</w:t>
            </w:r>
            <w:bookmarkEnd w:id="357"/>
          </w:p>
        </w:tc>
        <w:tc>
          <w:tcPr>
            <w:tcW w:w="3686" w:type="dxa"/>
          </w:tcPr>
          <w:p w14:paraId="597F9176" w14:textId="77777777" w:rsidR="00490136" w:rsidRDefault="00490136" w:rsidP="00490136">
            <w:pPr>
              <w:pStyle w:val="TAL"/>
            </w:pPr>
            <w:r>
              <w:rPr>
                <w:rFonts w:cs="Arial"/>
                <w:szCs w:val="18"/>
              </w:rPr>
              <w:t xml:space="preserve">Contains the range value to detect UEs that are within or out of range of spatial anchors, </w:t>
            </w:r>
            <w:r w:rsidRPr="007C1AFD">
              <w:t>expressed in meters.</w:t>
            </w:r>
          </w:p>
          <w:p w14:paraId="0DFC3376" w14:textId="77777777" w:rsidR="00490136" w:rsidRPr="007C1AFD" w:rsidRDefault="00490136" w:rsidP="00490136">
            <w:pPr>
              <w:pStyle w:val="TAL"/>
            </w:pPr>
          </w:p>
          <w:p w14:paraId="1F4EF64F" w14:textId="77777777" w:rsidR="00490136" w:rsidRPr="0016361A" w:rsidRDefault="00490136" w:rsidP="00490136">
            <w:pPr>
              <w:pStyle w:val="TAL"/>
              <w:rPr>
                <w:rFonts w:cs="Arial"/>
                <w:szCs w:val="18"/>
              </w:rPr>
            </w:pPr>
            <w:r w:rsidRPr="007C1AFD">
              <w:t>Minimum = 0</w:t>
            </w:r>
          </w:p>
        </w:tc>
        <w:tc>
          <w:tcPr>
            <w:tcW w:w="1310" w:type="dxa"/>
          </w:tcPr>
          <w:p w14:paraId="334BF045" w14:textId="77777777" w:rsidR="00490136" w:rsidRPr="0016361A" w:rsidRDefault="00490136" w:rsidP="00490136">
            <w:pPr>
              <w:pStyle w:val="TAL"/>
              <w:rPr>
                <w:rFonts w:cs="Arial"/>
                <w:szCs w:val="18"/>
              </w:rPr>
            </w:pPr>
          </w:p>
        </w:tc>
      </w:tr>
      <w:tr w:rsidR="00490136" w:rsidRPr="00B54FF5" w14:paraId="67E40453" w14:textId="77777777" w:rsidTr="00490136">
        <w:trPr>
          <w:jc w:val="center"/>
        </w:trPr>
        <w:tc>
          <w:tcPr>
            <w:tcW w:w="1552" w:type="dxa"/>
          </w:tcPr>
          <w:p w14:paraId="471EBD66" w14:textId="77777777" w:rsidR="00490136" w:rsidRDefault="00490136" w:rsidP="00490136">
            <w:pPr>
              <w:pStyle w:val="TAL"/>
            </w:pPr>
            <w:bookmarkStart w:id="358" w:name="_MCCTEMPBM_CRPT90430061___2" w:colFirst="4" w:colLast="4"/>
            <w:r>
              <w:t>disc</w:t>
            </w:r>
          </w:p>
        </w:tc>
        <w:tc>
          <w:tcPr>
            <w:tcW w:w="1417" w:type="dxa"/>
          </w:tcPr>
          <w:p w14:paraId="0154C262" w14:textId="77777777" w:rsidR="00490136" w:rsidRDefault="00490136" w:rsidP="00490136">
            <w:pPr>
              <w:pStyle w:val="TAL"/>
            </w:pPr>
            <w:r>
              <w:t>Boolean</w:t>
            </w:r>
          </w:p>
        </w:tc>
        <w:tc>
          <w:tcPr>
            <w:tcW w:w="425" w:type="dxa"/>
          </w:tcPr>
          <w:p w14:paraId="2BB1E94B" w14:textId="77777777" w:rsidR="00490136" w:rsidRDefault="00490136" w:rsidP="00490136">
            <w:pPr>
              <w:pStyle w:val="TAC"/>
            </w:pPr>
            <w:r>
              <w:t>O</w:t>
            </w:r>
          </w:p>
        </w:tc>
        <w:tc>
          <w:tcPr>
            <w:tcW w:w="1134" w:type="dxa"/>
          </w:tcPr>
          <w:p w14:paraId="634FA4DB" w14:textId="77777777" w:rsidR="00490136" w:rsidRDefault="00490136" w:rsidP="00E822BF">
            <w:pPr>
              <w:pStyle w:val="TAC"/>
            </w:pPr>
            <w:bookmarkStart w:id="359" w:name="_MCCTEMPBM_CRPT90430060___4"/>
            <w:r>
              <w:t>0..1</w:t>
            </w:r>
            <w:bookmarkEnd w:id="359"/>
          </w:p>
        </w:tc>
        <w:tc>
          <w:tcPr>
            <w:tcW w:w="3686" w:type="dxa"/>
          </w:tcPr>
          <w:p w14:paraId="01745D43" w14:textId="77777777" w:rsidR="00490136" w:rsidRDefault="00490136" w:rsidP="00490136">
            <w:pPr>
              <w:pStyle w:val="TAL"/>
              <w:rPr>
                <w:rFonts w:cs="Arial"/>
                <w:szCs w:val="18"/>
              </w:rPr>
            </w:pPr>
            <w:r>
              <w:rPr>
                <w:rFonts w:cs="Arial"/>
                <w:szCs w:val="18"/>
              </w:rPr>
              <w:t>Indicates whether the UEs that have discovered spatial anchors are to be included in the event report.</w:t>
            </w:r>
          </w:p>
          <w:p w14:paraId="682A7A27" w14:textId="77777777" w:rsidR="00490136" w:rsidRDefault="00490136" w:rsidP="00490136">
            <w:pPr>
              <w:pStyle w:val="TAL"/>
              <w:rPr>
                <w:rFonts w:cs="Arial"/>
                <w:szCs w:val="18"/>
              </w:rPr>
            </w:pPr>
          </w:p>
          <w:p w14:paraId="409D0775" w14:textId="75A7771C" w:rsidR="00490136" w:rsidRDefault="00490136" w:rsidP="00384826">
            <w:pPr>
              <w:pStyle w:val="TAL"/>
            </w:pPr>
            <w:r>
              <w:t>-</w:t>
            </w:r>
            <w:r>
              <w:tab/>
              <w:t>"t</w:t>
            </w:r>
            <w:r w:rsidRPr="00C62B0D">
              <w:t>rue</w:t>
            </w:r>
            <w:r>
              <w:t>"</w:t>
            </w:r>
            <w:r w:rsidRPr="00C62B0D">
              <w:t xml:space="preserve"> </w:t>
            </w:r>
            <w:r>
              <w:t xml:space="preserve">indicates to include UEs that </w:t>
            </w:r>
            <w:r w:rsidR="00384826">
              <w:tab/>
            </w:r>
            <w:r>
              <w:t>discovered the spatial anchors.</w:t>
            </w:r>
          </w:p>
          <w:p w14:paraId="6333D7E9" w14:textId="4346198D" w:rsidR="00490136" w:rsidRDefault="00490136" w:rsidP="00384826">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r w:rsidR="00384826">
              <w:tab/>
            </w:r>
            <w:r>
              <w:t>discovered the spatial anchors</w:t>
            </w:r>
            <w:r>
              <w:rPr>
                <w:lang w:eastAsia="zh-CN"/>
              </w:rPr>
              <w:t>.</w:t>
            </w:r>
          </w:p>
          <w:p w14:paraId="56EEFFA0" w14:textId="77777777" w:rsidR="00490136" w:rsidRDefault="00490136" w:rsidP="00384826">
            <w:pPr>
              <w:pStyle w:val="TAL"/>
              <w:rPr>
                <w:rFonts w:cs="Arial"/>
                <w:szCs w:val="18"/>
              </w:rPr>
            </w:pPr>
            <w:r w:rsidRPr="00C11DCA">
              <w:rPr>
                <w:lang w:eastAsia="zh-CN"/>
              </w:rPr>
              <w:t>-</w:t>
            </w:r>
            <w:r>
              <w:rPr>
                <w:lang w:eastAsia="zh-CN"/>
              </w:rPr>
              <w:tab/>
              <w:t>The default value is "false" if omitted.</w:t>
            </w:r>
          </w:p>
        </w:tc>
        <w:tc>
          <w:tcPr>
            <w:tcW w:w="1310" w:type="dxa"/>
          </w:tcPr>
          <w:p w14:paraId="29D1923D" w14:textId="77777777" w:rsidR="00490136" w:rsidRPr="0016361A" w:rsidRDefault="00490136" w:rsidP="00490136">
            <w:pPr>
              <w:pStyle w:val="TAL"/>
              <w:rPr>
                <w:rFonts w:cs="Arial"/>
                <w:szCs w:val="18"/>
              </w:rPr>
            </w:pPr>
          </w:p>
        </w:tc>
      </w:tr>
      <w:bookmarkEnd w:id="358"/>
    </w:tbl>
    <w:p w14:paraId="2FC1651D" w14:textId="7DB14233" w:rsidR="00490136" w:rsidRDefault="00490136" w:rsidP="00482537">
      <w:pPr>
        <w:rPr>
          <w:lang w:val="en-US"/>
        </w:rPr>
      </w:pPr>
    </w:p>
    <w:p w14:paraId="5A0F33CF" w14:textId="346F45D3" w:rsidR="00490136" w:rsidRDefault="00490136" w:rsidP="00490136">
      <w:pPr>
        <w:pStyle w:val="H6"/>
      </w:pPr>
      <w:r>
        <w:t>6.1.1.6.2.20</w:t>
      </w:r>
      <w:r>
        <w:tab/>
        <w:t>Type: RangeFilter</w:t>
      </w:r>
    </w:p>
    <w:p w14:paraId="144363F1" w14:textId="15AB258A" w:rsidR="00490136" w:rsidRDefault="00490136" w:rsidP="00490136">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trPr>
        <w:tc>
          <w:tcPr>
            <w:tcW w:w="1552" w:type="dxa"/>
            <w:shd w:val="clear" w:color="auto" w:fill="C0C0C0"/>
            <w:hideMark/>
          </w:tcPr>
          <w:p w14:paraId="785DE2EC" w14:textId="77777777" w:rsidR="00490136" w:rsidRPr="0016361A" w:rsidRDefault="00490136" w:rsidP="00490136">
            <w:pPr>
              <w:pStyle w:val="TAH"/>
            </w:pPr>
            <w:r w:rsidRPr="0016361A">
              <w:t>Attribute name</w:t>
            </w:r>
          </w:p>
        </w:tc>
        <w:tc>
          <w:tcPr>
            <w:tcW w:w="1417" w:type="dxa"/>
            <w:shd w:val="clear" w:color="auto" w:fill="C0C0C0"/>
            <w:hideMark/>
          </w:tcPr>
          <w:p w14:paraId="44D777C9" w14:textId="77777777" w:rsidR="00490136" w:rsidRPr="0016361A" w:rsidRDefault="00490136" w:rsidP="00490136">
            <w:pPr>
              <w:pStyle w:val="TAH"/>
            </w:pPr>
            <w:r w:rsidRPr="0016361A">
              <w:t>Data type</w:t>
            </w:r>
          </w:p>
        </w:tc>
        <w:tc>
          <w:tcPr>
            <w:tcW w:w="425" w:type="dxa"/>
            <w:shd w:val="clear" w:color="auto" w:fill="C0C0C0"/>
            <w:hideMark/>
          </w:tcPr>
          <w:p w14:paraId="191B4432" w14:textId="77777777" w:rsidR="00490136" w:rsidRPr="0016361A" w:rsidRDefault="00490136" w:rsidP="00490136">
            <w:pPr>
              <w:pStyle w:val="TAH"/>
            </w:pPr>
            <w:r w:rsidRPr="0016361A">
              <w:t>P</w:t>
            </w:r>
          </w:p>
        </w:tc>
        <w:tc>
          <w:tcPr>
            <w:tcW w:w="1134" w:type="dxa"/>
            <w:shd w:val="clear" w:color="auto" w:fill="C0C0C0"/>
          </w:tcPr>
          <w:p w14:paraId="4613F467" w14:textId="77777777" w:rsidR="00490136" w:rsidRPr="0016361A" w:rsidRDefault="00490136" w:rsidP="00490136">
            <w:pPr>
              <w:pStyle w:val="TAH"/>
            </w:pPr>
            <w:r w:rsidRPr="00F112E4">
              <w:t>Cardinality</w:t>
            </w:r>
          </w:p>
        </w:tc>
        <w:tc>
          <w:tcPr>
            <w:tcW w:w="3686" w:type="dxa"/>
            <w:shd w:val="clear" w:color="auto" w:fill="C0C0C0"/>
            <w:hideMark/>
          </w:tcPr>
          <w:p w14:paraId="0693DCC7"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1896B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28FC85C" w14:textId="77777777" w:rsidTr="00490136">
        <w:trPr>
          <w:jc w:val="center"/>
        </w:trPr>
        <w:tc>
          <w:tcPr>
            <w:tcW w:w="1552" w:type="dxa"/>
          </w:tcPr>
          <w:p w14:paraId="583D815B" w14:textId="77777777" w:rsidR="00490136" w:rsidRPr="0016361A" w:rsidRDefault="00490136" w:rsidP="00490136">
            <w:pPr>
              <w:pStyle w:val="TAL"/>
            </w:pPr>
            <w:bookmarkStart w:id="360" w:name="_MCCTEMPBM_CRPT90430063___2" w:colFirst="4" w:colLast="4"/>
            <w:r>
              <w:t>perSrch</w:t>
            </w:r>
          </w:p>
        </w:tc>
        <w:tc>
          <w:tcPr>
            <w:tcW w:w="1417" w:type="dxa"/>
          </w:tcPr>
          <w:p w14:paraId="4A985A46" w14:textId="77777777" w:rsidR="00490136" w:rsidRPr="0016361A" w:rsidRDefault="00490136" w:rsidP="00490136">
            <w:pPr>
              <w:pStyle w:val="TAL"/>
            </w:pPr>
            <w:r>
              <w:t>boolean</w:t>
            </w:r>
          </w:p>
        </w:tc>
        <w:tc>
          <w:tcPr>
            <w:tcW w:w="425" w:type="dxa"/>
          </w:tcPr>
          <w:p w14:paraId="51CBFD94" w14:textId="77777777" w:rsidR="00490136" w:rsidRPr="0016361A" w:rsidRDefault="00490136" w:rsidP="00490136">
            <w:pPr>
              <w:pStyle w:val="TAC"/>
            </w:pPr>
            <w:r>
              <w:t>O</w:t>
            </w:r>
          </w:p>
        </w:tc>
        <w:tc>
          <w:tcPr>
            <w:tcW w:w="1134" w:type="dxa"/>
          </w:tcPr>
          <w:p w14:paraId="19CC01EA" w14:textId="77777777" w:rsidR="00490136" w:rsidRPr="0016361A" w:rsidRDefault="00490136" w:rsidP="00E822BF">
            <w:pPr>
              <w:pStyle w:val="TAC"/>
            </w:pPr>
            <w:bookmarkStart w:id="361" w:name="_MCCTEMPBM_CRPT90430062___4"/>
            <w:r>
              <w:t>0..1</w:t>
            </w:r>
            <w:bookmarkEnd w:id="361"/>
          </w:p>
        </w:tc>
        <w:tc>
          <w:tcPr>
            <w:tcW w:w="3686" w:type="dxa"/>
          </w:tcPr>
          <w:p w14:paraId="42723E1B" w14:textId="77777777" w:rsidR="00490136" w:rsidRDefault="00490136" w:rsidP="00384826">
            <w:pPr>
              <w:pStyle w:val="TAL"/>
            </w:pPr>
            <w:r>
              <w:t>Contains the persistent search preference.</w:t>
            </w:r>
          </w:p>
          <w:p w14:paraId="33C57251" w14:textId="77777777" w:rsidR="00490136" w:rsidRDefault="00490136" w:rsidP="00384826">
            <w:pPr>
              <w:pStyle w:val="TAL"/>
            </w:pPr>
          </w:p>
          <w:p w14:paraId="38BF6578" w14:textId="5C5C413A" w:rsidR="00490136" w:rsidRDefault="00490136" w:rsidP="00384826">
            <w:pPr>
              <w:pStyle w:val="TAL"/>
            </w:pPr>
            <w:r>
              <w:t>-</w:t>
            </w:r>
            <w:r>
              <w:tab/>
              <w:t>"t</w:t>
            </w:r>
            <w:r w:rsidRPr="00C62B0D">
              <w:t>rue</w:t>
            </w:r>
            <w:r>
              <w:t>"</w:t>
            </w:r>
            <w:r w:rsidRPr="00C62B0D">
              <w:t xml:space="preserve"> </w:t>
            </w:r>
            <w:r>
              <w:t xml:space="preserve">indicates to enable persistent </w:t>
            </w:r>
            <w:r w:rsidR="00384826">
              <w:tab/>
            </w:r>
            <w:r>
              <w:t>search.</w:t>
            </w:r>
          </w:p>
          <w:p w14:paraId="21A4707B" w14:textId="61586280" w:rsidR="00490136" w:rsidRDefault="00490136" w:rsidP="00384826">
            <w:pPr>
              <w:pStyle w:val="TAL"/>
              <w:rPr>
                <w:lang w:eastAsia="zh-CN"/>
              </w:rPr>
            </w:pPr>
            <w:r w:rsidRPr="005602C2">
              <w:t>-</w:t>
            </w:r>
            <w:r>
              <w:tab/>
            </w:r>
            <w:r>
              <w:rPr>
                <w:lang w:eastAsia="zh-CN"/>
              </w:rPr>
              <w:t>"</w:t>
            </w:r>
            <w:r w:rsidRPr="00C62B0D">
              <w:rPr>
                <w:lang w:eastAsia="zh-CN"/>
              </w:rPr>
              <w:t>false</w:t>
            </w:r>
            <w:r>
              <w:rPr>
                <w:lang w:eastAsia="zh-CN"/>
              </w:rPr>
              <w:t xml:space="preserve">" indicates not to enable persistent </w:t>
            </w:r>
            <w:r w:rsidR="00384826">
              <w:rPr>
                <w:lang w:eastAsia="zh-CN"/>
              </w:rPr>
              <w:tab/>
            </w:r>
            <w:r>
              <w:rPr>
                <w:lang w:eastAsia="zh-CN"/>
              </w:rPr>
              <w:t>search.</w:t>
            </w:r>
          </w:p>
          <w:p w14:paraId="3C7BE7E4" w14:textId="77777777" w:rsidR="00490136" w:rsidRPr="0016361A" w:rsidRDefault="00490136" w:rsidP="00384826">
            <w:pPr>
              <w:pStyle w:val="TAL"/>
            </w:pPr>
            <w:r>
              <w:rPr>
                <w:lang w:eastAsia="zh-CN"/>
              </w:rPr>
              <w:t>-</w:t>
            </w:r>
            <w:r>
              <w:rPr>
                <w:lang w:eastAsia="zh-CN"/>
              </w:rPr>
              <w:tab/>
              <w:t>The default value is "false" if omitted.</w:t>
            </w:r>
          </w:p>
        </w:tc>
        <w:tc>
          <w:tcPr>
            <w:tcW w:w="1310" w:type="dxa"/>
          </w:tcPr>
          <w:p w14:paraId="787BDB0F" w14:textId="77777777" w:rsidR="00490136" w:rsidRPr="0016361A" w:rsidRDefault="00490136" w:rsidP="00490136">
            <w:pPr>
              <w:pStyle w:val="TAL"/>
              <w:rPr>
                <w:rFonts w:cs="Arial"/>
                <w:szCs w:val="18"/>
              </w:rPr>
            </w:pPr>
          </w:p>
        </w:tc>
      </w:tr>
      <w:bookmarkEnd w:id="360"/>
      <w:tr w:rsidR="00490136" w:rsidRPr="00B54FF5" w14:paraId="1CF48C98" w14:textId="77777777" w:rsidTr="00490136">
        <w:trPr>
          <w:jc w:val="center"/>
        </w:trPr>
        <w:tc>
          <w:tcPr>
            <w:tcW w:w="1552" w:type="dxa"/>
          </w:tcPr>
          <w:p w14:paraId="21063948" w14:textId="77777777" w:rsidR="00490136" w:rsidRDefault="00490136" w:rsidP="00490136">
            <w:pPr>
              <w:pStyle w:val="TAL"/>
            </w:pPr>
            <w:r>
              <w:t>usrLoc</w:t>
            </w:r>
          </w:p>
        </w:tc>
        <w:tc>
          <w:tcPr>
            <w:tcW w:w="1417" w:type="dxa"/>
          </w:tcPr>
          <w:p w14:paraId="06D03A0E" w14:textId="77777777" w:rsidR="00490136" w:rsidRPr="0016361A" w:rsidRDefault="00490136" w:rsidP="00490136">
            <w:pPr>
              <w:pStyle w:val="TAL"/>
            </w:pPr>
            <w:r>
              <w:t>LocationInfo</w:t>
            </w:r>
          </w:p>
        </w:tc>
        <w:tc>
          <w:tcPr>
            <w:tcW w:w="425" w:type="dxa"/>
          </w:tcPr>
          <w:p w14:paraId="7D4FD5B7" w14:textId="77777777" w:rsidR="00490136" w:rsidRPr="0016361A" w:rsidRDefault="00490136" w:rsidP="00490136">
            <w:pPr>
              <w:pStyle w:val="TAC"/>
            </w:pPr>
            <w:r>
              <w:t>O</w:t>
            </w:r>
          </w:p>
        </w:tc>
        <w:tc>
          <w:tcPr>
            <w:tcW w:w="1134" w:type="dxa"/>
          </w:tcPr>
          <w:p w14:paraId="7AC6DB3E" w14:textId="77777777" w:rsidR="00490136" w:rsidRPr="0016361A" w:rsidRDefault="00490136" w:rsidP="00E822BF">
            <w:pPr>
              <w:pStyle w:val="TAC"/>
            </w:pPr>
            <w:bookmarkStart w:id="362" w:name="_MCCTEMPBM_CRPT90430064___4"/>
            <w:r>
              <w:t>0..1</w:t>
            </w:r>
            <w:bookmarkEnd w:id="362"/>
          </w:p>
        </w:tc>
        <w:tc>
          <w:tcPr>
            <w:tcW w:w="3686" w:type="dxa"/>
          </w:tcPr>
          <w:p w14:paraId="39D5CCD7" w14:textId="77777777" w:rsidR="00490136" w:rsidRPr="0016361A" w:rsidRDefault="00490136" w:rsidP="00490136">
            <w:pPr>
              <w:pStyle w:val="TAL"/>
              <w:rPr>
                <w:rFonts w:cs="Arial"/>
                <w:szCs w:val="18"/>
              </w:rPr>
            </w:pPr>
            <w:r>
              <w:rPr>
                <w:rFonts w:cs="Arial"/>
                <w:szCs w:val="18"/>
              </w:rPr>
              <w:t>Current location and direction of the user.</w:t>
            </w:r>
          </w:p>
        </w:tc>
        <w:tc>
          <w:tcPr>
            <w:tcW w:w="1310" w:type="dxa"/>
          </w:tcPr>
          <w:p w14:paraId="5A201C8F" w14:textId="77777777" w:rsidR="00490136" w:rsidRPr="0016361A" w:rsidRDefault="00490136" w:rsidP="00490136">
            <w:pPr>
              <w:pStyle w:val="TAL"/>
              <w:rPr>
                <w:rFonts w:cs="Arial"/>
                <w:szCs w:val="18"/>
              </w:rPr>
            </w:pPr>
          </w:p>
        </w:tc>
      </w:tr>
      <w:tr w:rsidR="00490136" w:rsidRPr="00B54FF5" w14:paraId="794FA877" w14:textId="77777777" w:rsidTr="00490136">
        <w:trPr>
          <w:jc w:val="center"/>
        </w:trPr>
        <w:tc>
          <w:tcPr>
            <w:tcW w:w="1552" w:type="dxa"/>
          </w:tcPr>
          <w:p w14:paraId="6CC2533F" w14:textId="77777777" w:rsidR="00490136" w:rsidRDefault="00490136" w:rsidP="00490136">
            <w:pPr>
              <w:pStyle w:val="TAL"/>
            </w:pPr>
            <w:r>
              <w:t>pose</w:t>
            </w:r>
          </w:p>
        </w:tc>
        <w:tc>
          <w:tcPr>
            <w:tcW w:w="1417" w:type="dxa"/>
          </w:tcPr>
          <w:p w14:paraId="76008248" w14:textId="77777777" w:rsidR="00490136" w:rsidRPr="0016361A" w:rsidRDefault="00490136" w:rsidP="00490136">
            <w:pPr>
              <w:pStyle w:val="TAL"/>
            </w:pPr>
            <w:r>
              <w:t>string</w:t>
            </w:r>
          </w:p>
        </w:tc>
        <w:tc>
          <w:tcPr>
            <w:tcW w:w="425" w:type="dxa"/>
          </w:tcPr>
          <w:p w14:paraId="0C9301AA" w14:textId="77777777" w:rsidR="00490136" w:rsidRPr="0016361A" w:rsidRDefault="00490136" w:rsidP="00490136">
            <w:pPr>
              <w:pStyle w:val="TAC"/>
            </w:pPr>
            <w:r>
              <w:t>O</w:t>
            </w:r>
          </w:p>
        </w:tc>
        <w:tc>
          <w:tcPr>
            <w:tcW w:w="1134" w:type="dxa"/>
          </w:tcPr>
          <w:p w14:paraId="7EB393D2" w14:textId="77777777" w:rsidR="00490136" w:rsidRPr="0016361A" w:rsidRDefault="00490136" w:rsidP="00E822BF">
            <w:pPr>
              <w:pStyle w:val="TAC"/>
            </w:pPr>
            <w:bookmarkStart w:id="363" w:name="_MCCTEMPBM_CRPT90430065___4"/>
            <w:r>
              <w:t>0..1</w:t>
            </w:r>
            <w:bookmarkEnd w:id="363"/>
          </w:p>
        </w:tc>
        <w:tc>
          <w:tcPr>
            <w:tcW w:w="3686" w:type="dxa"/>
          </w:tcPr>
          <w:p w14:paraId="4A3AE0EA" w14:textId="77777777" w:rsidR="00490136" w:rsidRPr="0016361A" w:rsidRDefault="00490136" w:rsidP="00490136">
            <w:pPr>
              <w:pStyle w:val="TAL"/>
              <w:rPr>
                <w:rFonts w:cs="Arial"/>
                <w:szCs w:val="18"/>
              </w:rPr>
            </w:pPr>
            <w:r>
              <w:rPr>
                <w:rFonts w:cs="Arial"/>
                <w:szCs w:val="18"/>
              </w:rPr>
              <w:t>Contains the current pose of the user.</w:t>
            </w:r>
          </w:p>
        </w:tc>
        <w:tc>
          <w:tcPr>
            <w:tcW w:w="1310" w:type="dxa"/>
          </w:tcPr>
          <w:p w14:paraId="4FD35423" w14:textId="77777777" w:rsidR="00490136" w:rsidRPr="0016361A" w:rsidRDefault="00490136" w:rsidP="00490136">
            <w:pPr>
              <w:pStyle w:val="TAL"/>
              <w:rPr>
                <w:rFonts w:cs="Arial"/>
                <w:szCs w:val="18"/>
              </w:rPr>
            </w:pPr>
          </w:p>
        </w:tc>
      </w:tr>
      <w:tr w:rsidR="00490136" w:rsidRPr="00B54FF5" w14:paraId="490D3DE2" w14:textId="77777777" w:rsidTr="00490136">
        <w:trPr>
          <w:jc w:val="center"/>
        </w:trPr>
        <w:tc>
          <w:tcPr>
            <w:tcW w:w="1552" w:type="dxa"/>
          </w:tcPr>
          <w:p w14:paraId="7FFED0B1" w14:textId="77777777" w:rsidR="00490136" w:rsidRDefault="00490136" w:rsidP="00490136">
            <w:pPr>
              <w:pStyle w:val="TAL"/>
            </w:pPr>
            <w:r>
              <w:t>appRng</w:t>
            </w:r>
          </w:p>
        </w:tc>
        <w:tc>
          <w:tcPr>
            <w:tcW w:w="1417" w:type="dxa"/>
          </w:tcPr>
          <w:p w14:paraId="6D99130E" w14:textId="77777777" w:rsidR="00490136" w:rsidRPr="0016361A" w:rsidRDefault="00490136" w:rsidP="00490136">
            <w:pPr>
              <w:pStyle w:val="TAL"/>
            </w:pPr>
            <w:r>
              <w:t>Float</w:t>
            </w:r>
          </w:p>
        </w:tc>
        <w:tc>
          <w:tcPr>
            <w:tcW w:w="425" w:type="dxa"/>
          </w:tcPr>
          <w:p w14:paraId="247CEA90" w14:textId="77777777" w:rsidR="00490136" w:rsidRPr="0016361A" w:rsidRDefault="00490136" w:rsidP="00490136">
            <w:pPr>
              <w:pStyle w:val="TAC"/>
            </w:pPr>
            <w:r>
              <w:t>M</w:t>
            </w:r>
          </w:p>
        </w:tc>
        <w:tc>
          <w:tcPr>
            <w:tcW w:w="1134" w:type="dxa"/>
          </w:tcPr>
          <w:p w14:paraId="673F4E22" w14:textId="77777777" w:rsidR="00490136" w:rsidRPr="0016361A" w:rsidRDefault="00490136" w:rsidP="00E822BF">
            <w:pPr>
              <w:pStyle w:val="TAC"/>
            </w:pPr>
            <w:bookmarkStart w:id="364" w:name="_MCCTEMPBM_CRPT90430066___4"/>
            <w:r>
              <w:t>1</w:t>
            </w:r>
            <w:bookmarkEnd w:id="364"/>
          </w:p>
        </w:tc>
        <w:tc>
          <w:tcPr>
            <w:tcW w:w="3686" w:type="dxa"/>
          </w:tcPr>
          <w:p w14:paraId="02A5548F" w14:textId="77777777" w:rsidR="00490136" w:rsidRDefault="00490136" w:rsidP="00490136">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1BA99C23" w14:textId="77777777" w:rsidR="00490136" w:rsidRPr="007C1AFD" w:rsidRDefault="00490136" w:rsidP="00490136">
            <w:pPr>
              <w:pStyle w:val="TAL"/>
            </w:pPr>
          </w:p>
          <w:p w14:paraId="54D7A84F" w14:textId="77777777" w:rsidR="00490136" w:rsidRPr="0016361A" w:rsidRDefault="00490136" w:rsidP="00490136">
            <w:pPr>
              <w:pStyle w:val="TAL"/>
              <w:rPr>
                <w:rFonts w:cs="Arial"/>
                <w:szCs w:val="18"/>
              </w:rPr>
            </w:pPr>
            <w:r w:rsidRPr="007C1AFD">
              <w:t>Minimum = 0</w:t>
            </w:r>
          </w:p>
        </w:tc>
        <w:tc>
          <w:tcPr>
            <w:tcW w:w="1310" w:type="dxa"/>
          </w:tcPr>
          <w:p w14:paraId="7060B504" w14:textId="77777777" w:rsidR="00490136" w:rsidRPr="0016361A" w:rsidRDefault="00490136" w:rsidP="00490136">
            <w:pPr>
              <w:pStyle w:val="TAL"/>
              <w:rPr>
                <w:rFonts w:cs="Arial"/>
                <w:szCs w:val="18"/>
              </w:rPr>
            </w:pPr>
          </w:p>
        </w:tc>
      </w:tr>
      <w:tr w:rsidR="00490136" w:rsidRPr="00B54FF5" w14:paraId="1693D2E0" w14:textId="77777777" w:rsidTr="00490136">
        <w:trPr>
          <w:jc w:val="center"/>
        </w:trPr>
        <w:tc>
          <w:tcPr>
            <w:tcW w:w="1552" w:type="dxa"/>
            <w:vAlign w:val="center"/>
          </w:tcPr>
          <w:p w14:paraId="1C0BE271" w14:textId="77777777" w:rsidR="00490136" w:rsidRDefault="00490136" w:rsidP="00490136">
            <w:pPr>
              <w:pStyle w:val="TAL"/>
            </w:pPr>
            <w:r>
              <w:t>specInfo</w:t>
            </w:r>
          </w:p>
        </w:tc>
        <w:tc>
          <w:tcPr>
            <w:tcW w:w="1417" w:type="dxa"/>
            <w:vAlign w:val="center"/>
          </w:tcPr>
          <w:p w14:paraId="0EFACCA4" w14:textId="77777777" w:rsidR="00490136" w:rsidRPr="0016361A" w:rsidRDefault="00490136" w:rsidP="00490136">
            <w:pPr>
              <w:pStyle w:val="TAL"/>
            </w:pPr>
            <w:r>
              <w:rPr>
                <w:lang w:eastAsia="zh-CN"/>
              </w:rPr>
              <w:t>Bytes</w:t>
            </w:r>
          </w:p>
        </w:tc>
        <w:tc>
          <w:tcPr>
            <w:tcW w:w="425" w:type="dxa"/>
            <w:vAlign w:val="center"/>
          </w:tcPr>
          <w:p w14:paraId="46895CE9" w14:textId="77777777" w:rsidR="00490136" w:rsidRPr="0016361A" w:rsidRDefault="00490136" w:rsidP="00490136">
            <w:pPr>
              <w:pStyle w:val="TAC"/>
            </w:pPr>
            <w:r>
              <w:t>O</w:t>
            </w:r>
          </w:p>
        </w:tc>
        <w:tc>
          <w:tcPr>
            <w:tcW w:w="1134" w:type="dxa"/>
            <w:vAlign w:val="center"/>
          </w:tcPr>
          <w:p w14:paraId="1EBE2C5D" w14:textId="77777777" w:rsidR="00490136" w:rsidRPr="0016361A" w:rsidRDefault="00490136" w:rsidP="00E822BF">
            <w:pPr>
              <w:pStyle w:val="TAC"/>
            </w:pPr>
            <w:bookmarkStart w:id="365" w:name="_MCCTEMPBM_CRPT90430067___4"/>
            <w:r>
              <w:t>0..1</w:t>
            </w:r>
            <w:bookmarkEnd w:id="365"/>
          </w:p>
        </w:tc>
        <w:tc>
          <w:tcPr>
            <w:tcW w:w="3686" w:type="dxa"/>
            <w:vAlign w:val="center"/>
          </w:tcPr>
          <w:p w14:paraId="00B8BDD6" w14:textId="77777777" w:rsidR="00490136" w:rsidRPr="0016361A" w:rsidRDefault="00490136" w:rsidP="00490136">
            <w:pPr>
              <w:pStyle w:val="TAL"/>
              <w:rPr>
                <w:rFonts w:cs="Arial"/>
                <w:szCs w:val="18"/>
              </w:rPr>
            </w:pPr>
            <w:r>
              <w:rPr>
                <w:rFonts w:cs="Arial"/>
                <w:szCs w:val="18"/>
              </w:rPr>
              <w:t>Contains a container for application specific information of the spatial anchor.</w:t>
            </w:r>
          </w:p>
        </w:tc>
        <w:tc>
          <w:tcPr>
            <w:tcW w:w="1310" w:type="dxa"/>
          </w:tcPr>
          <w:p w14:paraId="4A576A3F" w14:textId="77777777" w:rsidR="00490136" w:rsidRPr="0016361A" w:rsidRDefault="00490136" w:rsidP="00490136">
            <w:pPr>
              <w:pStyle w:val="TAL"/>
              <w:rPr>
                <w:rFonts w:cs="Arial"/>
                <w:szCs w:val="18"/>
              </w:rPr>
            </w:pPr>
          </w:p>
        </w:tc>
      </w:tr>
    </w:tbl>
    <w:p w14:paraId="400D8E1A" w14:textId="77777777" w:rsidR="00490136" w:rsidRDefault="00490136" w:rsidP="00490136">
      <w:pPr>
        <w:rPr>
          <w:lang w:val="en-US"/>
        </w:rPr>
      </w:pPr>
    </w:p>
    <w:p w14:paraId="1445A447" w14:textId="35FD9ACC" w:rsidR="00490136" w:rsidRDefault="00490136" w:rsidP="00490136">
      <w:pPr>
        <w:pStyle w:val="EditorsNote"/>
      </w:pPr>
      <w:r>
        <w:t>Editor’s note:</w:t>
      </w:r>
      <w:r>
        <w:tab/>
        <w:t>The definition of the RangeFilter data type is FFS.</w:t>
      </w:r>
    </w:p>
    <w:p w14:paraId="05CBF607" w14:textId="58EEDFA2" w:rsidR="00490136" w:rsidRDefault="00490136" w:rsidP="00490136">
      <w:pPr>
        <w:pStyle w:val="H6"/>
      </w:pPr>
      <w:r>
        <w:t>6.1.1.6.2.21</w:t>
      </w:r>
      <w:r>
        <w:tab/>
        <w:t>Type: AnchorFilter</w:t>
      </w:r>
    </w:p>
    <w:p w14:paraId="7CAA21D6" w14:textId="6A487B31" w:rsidR="00490136" w:rsidRDefault="00490136" w:rsidP="00490136">
      <w:pPr>
        <w:pStyle w:val="TH"/>
      </w:pPr>
      <w:r>
        <w:rPr>
          <w:noProof/>
        </w:rPr>
        <w:t>Table </w:t>
      </w:r>
      <w:r>
        <w:t xml:space="preserve">6.1.1.6.2.21-1: </w:t>
      </w:r>
      <w:r>
        <w:rPr>
          <w:noProof/>
        </w:rPr>
        <w:t xml:space="preserve">Definition of type </w:t>
      </w:r>
      <w:r>
        <w:t>AnchorFilter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trPr>
        <w:tc>
          <w:tcPr>
            <w:tcW w:w="1552" w:type="dxa"/>
            <w:shd w:val="clear" w:color="auto" w:fill="C0C0C0"/>
            <w:hideMark/>
          </w:tcPr>
          <w:p w14:paraId="25E110E5" w14:textId="77777777" w:rsidR="00490136" w:rsidRPr="0016361A" w:rsidRDefault="00490136" w:rsidP="00490136">
            <w:pPr>
              <w:pStyle w:val="TAH"/>
            </w:pPr>
            <w:r w:rsidRPr="0016361A">
              <w:t>Attribute name</w:t>
            </w:r>
          </w:p>
        </w:tc>
        <w:tc>
          <w:tcPr>
            <w:tcW w:w="1417" w:type="dxa"/>
            <w:shd w:val="clear" w:color="auto" w:fill="C0C0C0"/>
            <w:hideMark/>
          </w:tcPr>
          <w:p w14:paraId="4651E84C" w14:textId="77777777" w:rsidR="00490136" w:rsidRPr="0016361A" w:rsidRDefault="00490136" w:rsidP="00490136">
            <w:pPr>
              <w:pStyle w:val="TAH"/>
            </w:pPr>
            <w:r w:rsidRPr="0016361A">
              <w:t>Data type</w:t>
            </w:r>
          </w:p>
        </w:tc>
        <w:tc>
          <w:tcPr>
            <w:tcW w:w="425" w:type="dxa"/>
            <w:shd w:val="clear" w:color="auto" w:fill="C0C0C0"/>
            <w:hideMark/>
          </w:tcPr>
          <w:p w14:paraId="4F4993E9" w14:textId="77777777" w:rsidR="00490136" w:rsidRPr="0016361A" w:rsidRDefault="00490136" w:rsidP="00490136">
            <w:pPr>
              <w:pStyle w:val="TAH"/>
            </w:pPr>
            <w:r w:rsidRPr="0016361A">
              <w:t>P</w:t>
            </w:r>
          </w:p>
        </w:tc>
        <w:tc>
          <w:tcPr>
            <w:tcW w:w="1134" w:type="dxa"/>
            <w:shd w:val="clear" w:color="auto" w:fill="C0C0C0"/>
          </w:tcPr>
          <w:p w14:paraId="54BC257D" w14:textId="77777777" w:rsidR="00490136" w:rsidRPr="0016361A" w:rsidRDefault="00490136" w:rsidP="00490136">
            <w:pPr>
              <w:pStyle w:val="TAH"/>
            </w:pPr>
            <w:r w:rsidRPr="00F112E4">
              <w:t>Cardinality</w:t>
            </w:r>
          </w:p>
        </w:tc>
        <w:tc>
          <w:tcPr>
            <w:tcW w:w="3686" w:type="dxa"/>
            <w:shd w:val="clear" w:color="auto" w:fill="C0C0C0"/>
            <w:hideMark/>
          </w:tcPr>
          <w:p w14:paraId="50F7101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13025FB"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79954F88" w14:textId="77777777" w:rsidTr="00490136">
        <w:trPr>
          <w:jc w:val="center"/>
        </w:trPr>
        <w:tc>
          <w:tcPr>
            <w:tcW w:w="1552" w:type="dxa"/>
          </w:tcPr>
          <w:p w14:paraId="3EAF656A" w14:textId="77777777" w:rsidR="00490136" w:rsidRPr="0016361A" w:rsidRDefault="00490136" w:rsidP="00490136">
            <w:pPr>
              <w:pStyle w:val="TAL"/>
            </w:pPr>
            <w:r>
              <w:t>anchIds</w:t>
            </w:r>
          </w:p>
        </w:tc>
        <w:tc>
          <w:tcPr>
            <w:tcW w:w="1417" w:type="dxa"/>
          </w:tcPr>
          <w:p w14:paraId="69D25E49" w14:textId="77777777" w:rsidR="00490136" w:rsidRPr="0016361A" w:rsidRDefault="00490136" w:rsidP="00490136">
            <w:pPr>
              <w:pStyle w:val="TAL"/>
            </w:pPr>
            <w:r>
              <w:t>array(</w:t>
            </w:r>
            <w:r>
              <w:rPr>
                <w:lang w:eastAsia="zh-CN"/>
              </w:rPr>
              <w:t>SpatialAnchorId</w:t>
            </w:r>
            <w:r>
              <w:t>)</w:t>
            </w:r>
          </w:p>
        </w:tc>
        <w:tc>
          <w:tcPr>
            <w:tcW w:w="425" w:type="dxa"/>
          </w:tcPr>
          <w:p w14:paraId="4677FB00" w14:textId="77777777" w:rsidR="00490136" w:rsidRPr="0016361A" w:rsidRDefault="00490136" w:rsidP="00490136">
            <w:pPr>
              <w:pStyle w:val="TAC"/>
            </w:pPr>
            <w:r>
              <w:t>C</w:t>
            </w:r>
          </w:p>
        </w:tc>
        <w:tc>
          <w:tcPr>
            <w:tcW w:w="1134" w:type="dxa"/>
          </w:tcPr>
          <w:p w14:paraId="03E4F8BC" w14:textId="77777777" w:rsidR="00490136" w:rsidRPr="0016361A" w:rsidRDefault="00490136" w:rsidP="00E822BF">
            <w:pPr>
              <w:pStyle w:val="TAC"/>
            </w:pPr>
            <w:bookmarkStart w:id="366" w:name="_MCCTEMPBM_CRPT90430068___4"/>
            <w:r>
              <w:t>1..N</w:t>
            </w:r>
            <w:bookmarkEnd w:id="366"/>
          </w:p>
        </w:tc>
        <w:tc>
          <w:tcPr>
            <w:tcW w:w="3686" w:type="dxa"/>
          </w:tcPr>
          <w:p w14:paraId="0226ED96" w14:textId="77777777" w:rsidR="00490136" w:rsidRDefault="00490136" w:rsidP="00490136">
            <w:pPr>
              <w:pStyle w:val="TAL"/>
            </w:pPr>
            <w:r>
              <w:rPr>
                <w:rFonts w:cs="Arial"/>
                <w:szCs w:val="18"/>
              </w:rPr>
              <w:t xml:space="preserve">Contains the </w:t>
            </w:r>
            <w:r>
              <w:t>i</w:t>
            </w:r>
            <w:r w:rsidRPr="00F477AF">
              <w:t>dentifier</w:t>
            </w:r>
            <w:r>
              <w:t>(s)</w:t>
            </w:r>
            <w:r w:rsidRPr="00F477AF">
              <w:t xml:space="preserve"> of the </w:t>
            </w:r>
            <w:r>
              <w:t>spatial anchors of interest.</w:t>
            </w:r>
          </w:p>
          <w:p w14:paraId="2A754A31" w14:textId="77777777" w:rsidR="00490136" w:rsidRDefault="00490136" w:rsidP="00490136">
            <w:pPr>
              <w:pStyle w:val="TAL"/>
            </w:pPr>
          </w:p>
          <w:p w14:paraId="70AC0434" w14:textId="77777777" w:rsidR="00490136" w:rsidRPr="0016361A" w:rsidRDefault="00490136" w:rsidP="00490136">
            <w:pPr>
              <w:pStyle w:val="TAL"/>
              <w:rPr>
                <w:rFonts w:cs="Arial"/>
                <w:szCs w:val="18"/>
              </w:rPr>
            </w:pPr>
            <w:r>
              <w:t>(NOTE)</w:t>
            </w:r>
          </w:p>
        </w:tc>
        <w:tc>
          <w:tcPr>
            <w:tcW w:w="1310" w:type="dxa"/>
          </w:tcPr>
          <w:p w14:paraId="122A3DE6" w14:textId="77777777" w:rsidR="00490136" w:rsidRPr="0016361A" w:rsidRDefault="00490136" w:rsidP="00490136">
            <w:pPr>
              <w:pStyle w:val="TAL"/>
              <w:rPr>
                <w:rFonts w:cs="Arial"/>
                <w:szCs w:val="18"/>
              </w:rPr>
            </w:pPr>
          </w:p>
        </w:tc>
      </w:tr>
      <w:tr w:rsidR="00490136" w:rsidRPr="00B54FF5" w14:paraId="49F54A0F" w14:textId="77777777" w:rsidTr="00490136">
        <w:trPr>
          <w:jc w:val="center"/>
        </w:trPr>
        <w:tc>
          <w:tcPr>
            <w:tcW w:w="1552" w:type="dxa"/>
            <w:vAlign w:val="center"/>
          </w:tcPr>
          <w:p w14:paraId="70191056" w14:textId="77777777" w:rsidR="00490136" w:rsidRDefault="00490136" w:rsidP="00490136">
            <w:pPr>
              <w:pStyle w:val="TAL"/>
            </w:pPr>
            <w:r>
              <w:t>svcIds</w:t>
            </w:r>
          </w:p>
        </w:tc>
        <w:tc>
          <w:tcPr>
            <w:tcW w:w="1417" w:type="dxa"/>
            <w:vAlign w:val="center"/>
          </w:tcPr>
          <w:p w14:paraId="0C949DDE" w14:textId="77777777" w:rsidR="00490136" w:rsidRPr="0016361A" w:rsidRDefault="00490136" w:rsidP="00490136">
            <w:pPr>
              <w:pStyle w:val="TAL"/>
            </w:pPr>
            <w:r>
              <w:t>array (string)</w:t>
            </w:r>
          </w:p>
        </w:tc>
        <w:tc>
          <w:tcPr>
            <w:tcW w:w="425" w:type="dxa"/>
            <w:vAlign w:val="center"/>
          </w:tcPr>
          <w:p w14:paraId="3C791368" w14:textId="77777777" w:rsidR="00490136" w:rsidRPr="0016361A" w:rsidRDefault="00490136" w:rsidP="00490136">
            <w:pPr>
              <w:pStyle w:val="TAC"/>
            </w:pPr>
            <w:r>
              <w:t>C</w:t>
            </w:r>
          </w:p>
        </w:tc>
        <w:tc>
          <w:tcPr>
            <w:tcW w:w="1134" w:type="dxa"/>
            <w:vAlign w:val="center"/>
          </w:tcPr>
          <w:p w14:paraId="0BEA5ABF" w14:textId="77777777" w:rsidR="00490136" w:rsidRPr="0016361A" w:rsidRDefault="00490136" w:rsidP="00E822BF">
            <w:pPr>
              <w:pStyle w:val="TAC"/>
            </w:pPr>
            <w:bookmarkStart w:id="367" w:name="_MCCTEMPBM_CRPT90430069___4"/>
            <w:r>
              <w:t>1..N</w:t>
            </w:r>
            <w:bookmarkEnd w:id="367"/>
          </w:p>
        </w:tc>
        <w:tc>
          <w:tcPr>
            <w:tcW w:w="3686" w:type="dxa"/>
            <w:vAlign w:val="center"/>
          </w:tcPr>
          <w:p w14:paraId="38A7FC52" w14:textId="77777777" w:rsidR="00490136" w:rsidRDefault="00490136" w:rsidP="00490136">
            <w:pPr>
              <w:pStyle w:val="TAL"/>
              <w:rPr>
                <w:rFonts w:cs="Arial"/>
              </w:rPr>
            </w:pPr>
            <w:r>
              <w:t>Contains the i</w:t>
            </w:r>
            <w:r>
              <w:rPr>
                <w:rFonts w:cs="Arial"/>
              </w:rPr>
              <w:t>dentifier(s) of the associated application service(s) of interest.</w:t>
            </w:r>
          </w:p>
          <w:p w14:paraId="1F87B2B4" w14:textId="77777777" w:rsidR="00490136" w:rsidRDefault="00490136" w:rsidP="00490136">
            <w:pPr>
              <w:pStyle w:val="TAL"/>
              <w:rPr>
                <w:rFonts w:cs="Arial"/>
              </w:rPr>
            </w:pPr>
          </w:p>
          <w:p w14:paraId="33DF5FDC" w14:textId="77777777" w:rsidR="00490136" w:rsidRPr="0016361A" w:rsidRDefault="00490136" w:rsidP="00490136">
            <w:pPr>
              <w:pStyle w:val="TAL"/>
              <w:rPr>
                <w:rFonts w:cs="Arial"/>
                <w:szCs w:val="18"/>
              </w:rPr>
            </w:pPr>
            <w:r>
              <w:rPr>
                <w:rFonts w:cs="Arial"/>
              </w:rPr>
              <w:t>(NOTE)</w:t>
            </w:r>
          </w:p>
        </w:tc>
        <w:tc>
          <w:tcPr>
            <w:tcW w:w="1310" w:type="dxa"/>
          </w:tcPr>
          <w:p w14:paraId="1B6D44CE" w14:textId="77777777" w:rsidR="00490136" w:rsidRPr="0016361A" w:rsidRDefault="00490136" w:rsidP="00490136">
            <w:pPr>
              <w:pStyle w:val="TAL"/>
              <w:rPr>
                <w:rFonts w:cs="Arial"/>
                <w:szCs w:val="18"/>
              </w:rPr>
            </w:pPr>
          </w:p>
        </w:tc>
      </w:tr>
      <w:tr w:rsidR="00490136" w:rsidRPr="00B54FF5" w14:paraId="7F04D93F" w14:textId="77777777" w:rsidTr="00490136">
        <w:trPr>
          <w:jc w:val="center"/>
        </w:trPr>
        <w:tc>
          <w:tcPr>
            <w:tcW w:w="1552" w:type="dxa"/>
            <w:vAlign w:val="center"/>
          </w:tcPr>
          <w:p w14:paraId="6226F644" w14:textId="77777777" w:rsidR="00490136" w:rsidRDefault="00490136" w:rsidP="00490136">
            <w:pPr>
              <w:pStyle w:val="TAL"/>
            </w:pPr>
            <w:r>
              <w:t>areaInt</w:t>
            </w:r>
          </w:p>
        </w:tc>
        <w:tc>
          <w:tcPr>
            <w:tcW w:w="1417" w:type="dxa"/>
            <w:vAlign w:val="center"/>
          </w:tcPr>
          <w:p w14:paraId="0BC28039" w14:textId="77777777" w:rsidR="00490136" w:rsidRPr="0016361A" w:rsidRDefault="00490136" w:rsidP="00490136">
            <w:pPr>
              <w:pStyle w:val="TAL"/>
            </w:pPr>
            <w:r>
              <w:t>ServiceArea</w:t>
            </w:r>
          </w:p>
        </w:tc>
        <w:tc>
          <w:tcPr>
            <w:tcW w:w="425" w:type="dxa"/>
            <w:vAlign w:val="center"/>
          </w:tcPr>
          <w:p w14:paraId="3FBDC54D" w14:textId="77777777" w:rsidR="00490136" w:rsidRPr="0016361A" w:rsidRDefault="00490136" w:rsidP="00490136">
            <w:pPr>
              <w:pStyle w:val="TAC"/>
            </w:pPr>
            <w:r>
              <w:t>C</w:t>
            </w:r>
          </w:p>
        </w:tc>
        <w:tc>
          <w:tcPr>
            <w:tcW w:w="1134" w:type="dxa"/>
            <w:vAlign w:val="center"/>
          </w:tcPr>
          <w:p w14:paraId="6E46F675" w14:textId="77777777" w:rsidR="00490136" w:rsidRPr="0016361A" w:rsidRDefault="00490136" w:rsidP="00E822BF">
            <w:pPr>
              <w:pStyle w:val="TAC"/>
            </w:pPr>
            <w:bookmarkStart w:id="368" w:name="_MCCTEMPBM_CRPT90430070___4"/>
            <w:r>
              <w:t>0..1</w:t>
            </w:r>
            <w:bookmarkEnd w:id="368"/>
          </w:p>
        </w:tc>
        <w:tc>
          <w:tcPr>
            <w:tcW w:w="3686" w:type="dxa"/>
            <w:vAlign w:val="center"/>
          </w:tcPr>
          <w:p w14:paraId="3369DE64" w14:textId="77777777" w:rsidR="00490136" w:rsidRDefault="00490136" w:rsidP="00490136">
            <w:pPr>
              <w:pStyle w:val="TAL"/>
            </w:pPr>
            <w:r>
              <w:rPr>
                <w:rFonts w:cs="Arial"/>
                <w:szCs w:val="18"/>
              </w:rPr>
              <w:t xml:space="preserve">Contains </w:t>
            </w:r>
            <w:r>
              <w:t>the area of interest.</w:t>
            </w:r>
          </w:p>
          <w:p w14:paraId="7F856DC7" w14:textId="77777777" w:rsidR="00490136" w:rsidRDefault="00490136" w:rsidP="00490136">
            <w:pPr>
              <w:pStyle w:val="TAL"/>
            </w:pPr>
          </w:p>
          <w:p w14:paraId="3CD16820" w14:textId="77777777" w:rsidR="00490136" w:rsidRPr="0016361A" w:rsidRDefault="00490136" w:rsidP="00490136">
            <w:pPr>
              <w:pStyle w:val="TAL"/>
              <w:rPr>
                <w:rFonts w:cs="Arial"/>
                <w:szCs w:val="18"/>
              </w:rPr>
            </w:pPr>
            <w:r>
              <w:t>(NOTE)</w:t>
            </w:r>
          </w:p>
        </w:tc>
        <w:tc>
          <w:tcPr>
            <w:tcW w:w="1310" w:type="dxa"/>
          </w:tcPr>
          <w:p w14:paraId="48945EC7" w14:textId="77777777" w:rsidR="00490136" w:rsidRPr="0016361A" w:rsidRDefault="00490136" w:rsidP="00490136">
            <w:pPr>
              <w:pStyle w:val="TAL"/>
              <w:rPr>
                <w:rFonts w:cs="Arial"/>
                <w:szCs w:val="18"/>
              </w:rPr>
            </w:pPr>
          </w:p>
        </w:tc>
      </w:tr>
      <w:tr w:rsidR="00490136" w:rsidRPr="00B54FF5" w14:paraId="7D3FEF41" w14:textId="77777777" w:rsidTr="00490136">
        <w:trPr>
          <w:jc w:val="center"/>
        </w:trPr>
        <w:tc>
          <w:tcPr>
            <w:tcW w:w="9524" w:type="dxa"/>
            <w:gridSpan w:val="6"/>
            <w:vAlign w:val="center"/>
          </w:tcPr>
          <w:p w14:paraId="780F47BC" w14:textId="77777777" w:rsidR="00490136" w:rsidRDefault="00490136" w:rsidP="00490136">
            <w:pPr>
              <w:pStyle w:val="TAN"/>
            </w:pPr>
            <w:r>
              <w:t>NOTE:</w:t>
            </w:r>
            <w:r>
              <w:tab/>
              <w:t>At least one of these attributes shall be present.</w:t>
            </w:r>
          </w:p>
        </w:tc>
      </w:tr>
    </w:tbl>
    <w:p w14:paraId="5D285136" w14:textId="09B6EB8F" w:rsidR="00490136" w:rsidRDefault="00490136" w:rsidP="00490136">
      <w:pPr>
        <w:rPr>
          <w:lang w:val="en-US"/>
        </w:rPr>
      </w:pPr>
    </w:p>
    <w:p w14:paraId="2AC085DF" w14:textId="7B9019B8" w:rsidR="002478FD" w:rsidRDefault="002478FD" w:rsidP="002478FD">
      <w:pPr>
        <w:pStyle w:val="H6"/>
      </w:pPr>
      <w:r>
        <w:t>6.1.1.6.2.</w:t>
      </w:r>
      <w:r w:rsidRPr="002478FD">
        <w:t>22</w:t>
      </w:r>
      <w:r>
        <w:tab/>
        <w:t>Type: SpatialAnchorMapPosition</w:t>
      </w:r>
    </w:p>
    <w:p w14:paraId="36DC764F" w14:textId="4A7649B7" w:rsidR="002478FD" w:rsidRDefault="002478FD" w:rsidP="002478FD">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55CBADDD" w14:textId="77777777" w:rsidTr="00E10EB4">
        <w:trPr>
          <w:jc w:val="center"/>
        </w:trPr>
        <w:tc>
          <w:tcPr>
            <w:tcW w:w="1552" w:type="dxa"/>
            <w:shd w:val="clear" w:color="auto" w:fill="C0C0C0"/>
            <w:hideMark/>
          </w:tcPr>
          <w:p w14:paraId="42B37450" w14:textId="77777777" w:rsidR="002478FD" w:rsidRPr="0016361A" w:rsidRDefault="002478FD" w:rsidP="00E10EB4">
            <w:pPr>
              <w:pStyle w:val="TAH"/>
            </w:pPr>
            <w:r w:rsidRPr="0016361A">
              <w:t>Attribute name</w:t>
            </w:r>
          </w:p>
        </w:tc>
        <w:tc>
          <w:tcPr>
            <w:tcW w:w="1417" w:type="dxa"/>
            <w:shd w:val="clear" w:color="auto" w:fill="C0C0C0"/>
            <w:hideMark/>
          </w:tcPr>
          <w:p w14:paraId="79820311" w14:textId="77777777" w:rsidR="002478FD" w:rsidRPr="0016361A" w:rsidRDefault="002478FD" w:rsidP="00E10EB4">
            <w:pPr>
              <w:pStyle w:val="TAH"/>
            </w:pPr>
            <w:r w:rsidRPr="0016361A">
              <w:t>Data type</w:t>
            </w:r>
          </w:p>
        </w:tc>
        <w:tc>
          <w:tcPr>
            <w:tcW w:w="425" w:type="dxa"/>
            <w:shd w:val="clear" w:color="auto" w:fill="C0C0C0"/>
            <w:hideMark/>
          </w:tcPr>
          <w:p w14:paraId="0BBC937F" w14:textId="77777777" w:rsidR="002478FD" w:rsidRPr="0016361A" w:rsidRDefault="002478FD" w:rsidP="00E10EB4">
            <w:pPr>
              <w:pStyle w:val="TAH"/>
            </w:pPr>
            <w:r w:rsidRPr="0016361A">
              <w:t>P</w:t>
            </w:r>
          </w:p>
        </w:tc>
        <w:tc>
          <w:tcPr>
            <w:tcW w:w="1134" w:type="dxa"/>
            <w:shd w:val="clear" w:color="auto" w:fill="C0C0C0"/>
          </w:tcPr>
          <w:p w14:paraId="5C732D67" w14:textId="77777777" w:rsidR="002478FD" w:rsidRPr="0016361A" w:rsidRDefault="002478FD" w:rsidP="00E10EB4">
            <w:pPr>
              <w:pStyle w:val="TAH"/>
            </w:pPr>
            <w:r w:rsidRPr="00F112E4">
              <w:t>Cardinality</w:t>
            </w:r>
          </w:p>
        </w:tc>
        <w:tc>
          <w:tcPr>
            <w:tcW w:w="3686" w:type="dxa"/>
            <w:shd w:val="clear" w:color="auto" w:fill="C0C0C0"/>
            <w:hideMark/>
          </w:tcPr>
          <w:p w14:paraId="49A1A015" w14:textId="77777777" w:rsidR="002478FD" w:rsidRPr="0016361A" w:rsidRDefault="002478FD" w:rsidP="00E10EB4">
            <w:pPr>
              <w:pStyle w:val="TAH"/>
              <w:rPr>
                <w:rFonts w:cs="Arial"/>
                <w:szCs w:val="18"/>
              </w:rPr>
            </w:pPr>
            <w:r w:rsidRPr="0016361A">
              <w:rPr>
                <w:rFonts w:cs="Arial"/>
                <w:szCs w:val="18"/>
              </w:rPr>
              <w:t>Description</w:t>
            </w:r>
          </w:p>
        </w:tc>
        <w:tc>
          <w:tcPr>
            <w:tcW w:w="1310" w:type="dxa"/>
            <w:shd w:val="clear" w:color="auto" w:fill="C0C0C0"/>
          </w:tcPr>
          <w:p w14:paraId="58873366" w14:textId="77777777" w:rsidR="002478FD" w:rsidRPr="0016361A" w:rsidRDefault="002478FD" w:rsidP="00E10EB4">
            <w:pPr>
              <w:pStyle w:val="TAH"/>
              <w:rPr>
                <w:rFonts w:cs="Arial"/>
                <w:szCs w:val="18"/>
              </w:rPr>
            </w:pPr>
            <w:r w:rsidRPr="0016361A">
              <w:rPr>
                <w:rFonts w:cs="Arial"/>
                <w:szCs w:val="18"/>
              </w:rPr>
              <w:t>Applicability</w:t>
            </w:r>
          </w:p>
        </w:tc>
      </w:tr>
      <w:tr w:rsidR="002478FD" w:rsidRPr="00B54FF5" w14:paraId="5B55C370" w14:textId="77777777" w:rsidTr="00E10EB4">
        <w:trPr>
          <w:jc w:val="center"/>
        </w:trPr>
        <w:tc>
          <w:tcPr>
            <w:tcW w:w="1552" w:type="dxa"/>
          </w:tcPr>
          <w:p w14:paraId="01D9E103" w14:textId="77777777" w:rsidR="002478FD" w:rsidRDefault="002478FD" w:rsidP="00E10EB4">
            <w:pPr>
              <w:pStyle w:val="TAL"/>
            </w:pPr>
            <w:r>
              <w:t>spaMapId</w:t>
            </w:r>
          </w:p>
        </w:tc>
        <w:tc>
          <w:tcPr>
            <w:tcW w:w="1417" w:type="dxa"/>
          </w:tcPr>
          <w:p w14:paraId="1E99EEE2" w14:textId="77777777" w:rsidR="002478FD" w:rsidRPr="00C21B52" w:rsidRDefault="002478FD" w:rsidP="00E10EB4">
            <w:pPr>
              <w:pStyle w:val="TAL"/>
            </w:pPr>
            <w:r>
              <w:t>string</w:t>
            </w:r>
          </w:p>
        </w:tc>
        <w:tc>
          <w:tcPr>
            <w:tcW w:w="425" w:type="dxa"/>
          </w:tcPr>
          <w:p w14:paraId="126E0FD3" w14:textId="77777777" w:rsidR="002478FD" w:rsidRDefault="002478FD" w:rsidP="00E10EB4">
            <w:pPr>
              <w:pStyle w:val="TAC"/>
            </w:pPr>
            <w:r>
              <w:t>M</w:t>
            </w:r>
          </w:p>
        </w:tc>
        <w:tc>
          <w:tcPr>
            <w:tcW w:w="1134" w:type="dxa"/>
          </w:tcPr>
          <w:p w14:paraId="2361D337" w14:textId="77777777" w:rsidR="002478FD" w:rsidRDefault="002478FD" w:rsidP="00E10EB4">
            <w:pPr>
              <w:pStyle w:val="TAL"/>
              <w:jc w:val="center"/>
            </w:pPr>
            <w:r>
              <w:t>0..1</w:t>
            </w:r>
          </w:p>
        </w:tc>
        <w:tc>
          <w:tcPr>
            <w:tcW w:w="3686" w:type="dxa"/>
          </w:tcPr>
          <w:p w14:paraId="7AF0BC58" w14:textId="77777777" w:rsidR="002478FD" w:rsidRDefault="002478FD" w:rsidP="00E10EB4">
            <w:pPr>
              <w:pStyle w:val="TAL"/>
            </w:pPr>
            <w:r>
              <w:rPr>
                <w:rFonts w:cs="Arial"/>
              </w:rPr>
              <w:t>Contains the Spatial Map identifier.</w:t>
            </w:r>
          </w:p>
        </w:tc>
        <w:tc>
          <w:tcPr>
            <w:tcW w:w="1310" w:type="dxa"/>
          </w:tcPr>
          <w:p w14:paraId="0076743C" w14:textId="77777777" w:rsidR="002478FD" w:rsidRPr="0016361A" w:rsidRDefault="002478FD" w:rsidP="00E10EB4">
            <w:pPr>
              <w:pStyle w:val="TAL"/>
              <w:rPr>
                <w:rFonts w:cs="Arial"/>
                <w:szCs w:val="18"/>
              </w:rPr>
            </w:pPr>
          </w:p>
        </w:tc>
      </w:tr>
      <w:tr w:rsidR="002478FD" w:rsidRPr="00B54FF5" w14:paraId="2A567F23" w14:textId="77777777" w:rsidTr="00E10EB4">
        <w:trPr>
          <w:jc w:val="center"/>
        </w:trPr>
        <w:tc>
          <w:tcPr>
            <w:tcW w:w="1552" w:type="dxa"/>
          </w:tcPr>
          <w:p w14:paraId="04378EE3" w14:textId="77777777" w:rsidR="002478FD" w:rsidRDefault="002478FD" w:rsidP="00E10EB4">
            <w:pPr>
              <w:pStyle w:val="TAL"/>
            </w:pPr>
            <w:r>
              <w:t>spaMapLayerIds</w:t>
            </w:r>
          </w:p>
        </w:tc>
        <w:tc>
          <w:tcPr>
            <w:tcW w:w="1417" w:type="dxa"/>
          </w:tcPr>
          <w:p w14:paraId="62714852" w14:textId="77777777" w:rsidR="002478FD" w:rsidRDefault="002478FD" w:rsidP="00E10EB4">
            <w:pPr>
              <w:pStyle w:val="TAL"/>
            </w:pPr>
            <w:r>
              <w:t>array(string)</w:t>
            </w:r>
          </w:p>
        </w:tc>
        <w:tc>
          <w:tcPr>
            <w:tcW w:w="425" w:type="dxa"/>
          </w:tcPr>
          <w:p w14:paraId="2EF051EC" w14:textId="77777777" w:rsidR="002478FD" w:rsidRDefault="002478FD" w:rsidP="00E10EB4">
            <w:pPr>
              <w:pStyle w:val="TAC"/>
            </w:pPr>
            <w:r>
              <w:t>O</w:t>
            </w:r>
          </w:p>
        </w:tc>
        <w:tc>
          <w:tcPr>
            <w:tcW w:w="1134" w:type="dxa"/>
          </w:tcPr>
          <w:p w14:paraId="5483A64C" w14:textId="77777777" w:rsidR="002478FD" w:rsidRDefault="002478FD" w:rsidP="00E10EB4">
            <w:pPr>
              <w:pStyle w:val="TAL"/>
              <w:jc w:val="center"/>
            </w:pPr>
            <w:r>
              <w:t>1..N</w:t>
            </w:r>
          </w:p>
        </w:tc>
        <w:tc>
          <w:tcPr>
            <w:tcW w:w="3686" w:type="dxa"/>
          </w:tcPr>
          <w:p w14:paraId="598F8A19" w14:textId="77777777" w:rsidR="002478FD" w:rsidRDefault="002478FD" w:rsidP="00E10EB4">
            <w:pPr>
              <w:pStyle w:val="TAL"/>
              <w:rPr>
                <w:rFonts w:cs="Arial"/>
              </w:rPr>
            </w:pPr>
            <w:r>
              <w:rPr>
                <w:rFonts w:cs="Arial"/>
              </w:rPr>
              <w:t>Contains the identifier(s) of Spatial Map layer(s).</w:t>
            </w:r>
          </w:p>
        </w:tc>
        <w:tc>
          <w:tcPr>
            <w:tcW w:w="1310" w:type="dxa"/>
          </w:tcPr>
          <w:p w14:paraId="72B1CEC6" w14:textId="77777777" w:rsidR="002478FD" w:rsidRPr="0016361A" w:rsidRDefault="002478FD" w:rsidP="00E10EB4">
            <w:pPr>
              <w:pStyle w:val="TAL"/>
              <w:rPr>
                <w:rFonts w:cs="Arial"/>
                <w:szCs w:val="18"/>
              </w:rPr>
            </w:pPr>
          </w:p>
        </w:tc>
      </w:tr>
      <w:tr w:rsidR="002478FD" w:rsidRPr="00B54FF5" w14:paraId="4C1F63A1" w14:textId="77777777" w:rsidTr="00E10EB4">
        <w:trPr>
          <w:jc w:val="center"/>
        </w:trPr>
        <w:tc>
          <w:tcPr>
            <w:tcW w:w="1552" w:type="dxa"/>
          </w:tcPr>
          <w:p w14:paraId="53582945" w14:textId="77777777" w:rsidR="002478FD" w:rsidRDefault="002478FD" w:rsidP="00E10EB4">
            <w:pPr>
              <w:pStyle w:val="TAL"/>
            </w:pPr>
            <w:r>
              <w:t>localInfo</w:t>
            </w:r>
          </w:p>
        </w:tc>
        <w:tc>
          <w:tcPr>
            <w:tcW w:w="1417" w:type="dxa"/>
          </w:tcPr>
          <w:p w14:paraId="783427CF" w14:textId="77777777" w:rsidR="002478FD" w:rsidRDefault="002478FD" w:rsidP="00E10EB4">
            <w:pPr>
              <w:pStyle w:val="TAL"/>
            </w:pPr>
            <w:r>
              <w:t>LocalizationInfo</w:t>
            </w:r>
          </w:p>
        </w:tc>
        <w:tc>
          <w:tcPr>
            <w:tcW w:w="425" w:type="dxa"/>
          </w:tcPr>
          <w:p w14:paraId="03E8380C" w14:textId="77777777" w:rsidR="002478FD" w:rsidRDefault="002478FD" w:rsidP="00E10EB4">
            <w:pPr>
              <w:pStyle w:val="TAC"/>
            </w:pPr>
            <w:r>
              <w:t>O</w:t>
            </w:r>
          </w:p>
        </w:tc>
        <w:tc>
          <w:tcPr>
            <w:tcW w:w="1134" w:type="dxa"/>
          </w:tcPr>
          <w:p w14:paraId="7EBAE3F8" w14:textId="77777777" w:rsidR="002478FD" w:rsidRDefault="002478FD" w:rsidP="00E10EB4">
            <w:pPr>
              <w:pStyle w:val="TAL"/>
              <w:jc w:val="center"/>
            </w:pPr>
            <w:r>
              <w:t>0..1</w:t>
            </w:r>
          </w:p>
        </w:tc>
        <w:tc>
          <w:tcPr>
            <w:tcW w:w="3686" w:type="dxa"/>
          </w:tcPr>
          <w:p w14:paraId="62C8A976" w14:textId="77777777" w:rsidR="002478FD" w:rsidRDefault="002478FD" w:rsidP="00E10EB4">
            <w:pPr>
              <w:pStyle w:val="TAL"/>
              <w:rPr>
                <w:rFonts w:cs="Arial"/>
              </w:rPr>
            </w:pPr>
            <w:r>
              <w:rPr>
                <w:rFonts w:cs="Arial"/>
              </w:rPr>
              <w:t>Contains the localization information specific to the spatial map.</w:t>
            </w:r>
          </w:p>
        </w:tc>
        <w:tc>
          <w:tcPr>
            <w:tcW w:w="1310" w:type="dxa"/>
          </w:tcPr>
          <w:p w14:paraId="471A042F" w14:textId="77777777" w:rsidR="002478FD" w:rsidRPr="0016361A" w:rsidRDefault="002478FD" w:rsidP="00E10EB4">
            <w:pPr>
              <w:pStyle w:val="TAL"/>
              <w:rPr>
                <w:rFonts w:cs="Arial"/>
                <w:szCs w:val="18"/>
              </w:rPr>
            </w:pPr>
          </w:p>
        </w:tc>
      </w:tr>
    </w:tbl>
    <w:p w14:paraId="4977720A" w14:textId="111EB660" w:rsidR="002478FD" w:rsidRDefault="002478FD" w:rsidP="00490136">
      <w:pPr>
        <w:rPr>
          <w:lang w:val="en-US"/>
        </w:rPr>
      </w:pPr>
    </w:p>
    <w:p w14:paraId="0E5C298C" w14:textId="475EB128" w:rsidR="002478FD" w:rsidRDefault="002478FD" w:rsidP="002478FD">
      <w:pPr>
        <w:pStyle w:val="H6"/>
      </w:pPr>
      <w:r>
        <w:t>6.1.1.6.2.</w:t>
      </w:r>
      <w:r w:rsidRPr="002478FD">
        <w:t>23</w:t>
      </w:r>
      <w:r>
        <w:tab/>
        <w:t>Type: LocalizationInfo</w:t>
      </w:r>
    </w:p>
    <w:p w14:paraId="00B29FA1" w14:textId="206DDF86" w:rsidR="002478FD" w:rsidRDefault="002478FD" w:rsidP="002478FD">
      <w:pPr>
        <w:pStyle w:val="TH"/>
      </w:pPr>
      <w:r>
        <w:rPr>
          <w:noProof/>
        </w:rPr>
        <w:t>Table </w:t>
      </w:r>
      <w:r>
        <w:t xml:space="preserve">6.1.1.6.2.23-1: </w:t>
      </w:r>
      <w:r>
        <w:rPr>
          <w:noProof/>
        </w:rPr>
        <w:t xml:space="preserve">Definition of type </w:t>
      </w:r>
      <w:r>
        <w:t>Localization</w:t>
      </w:r>
      <w:r>
        <w:rPr>
          <w:noProof/>
        </w:rPr>
        <w: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72CEE658" w14:textId="77777777" w:rsidTr="00E10EB4">
        <w:trPr>
          <w:jc w:val="center"/>
        </w:trPr>
        <w:tc>
          <w:tcPr>
            <w:tcW w:w="1552" w:type="dxa"/>
            <w:shd w:val="clear" w:color="auto" w:fill="C0C0C0"/>
            <w:hideMark/>
          </w:tcPr>
          <w:p w14:paraId="5FA286B4" w14:textId="77777777" w:rsidR="002478FD" w:rsidRPr="0016361A" w:rsidRDefault="002478FD" w:rsidP="00E10EB4">
            <w:pPr>
              <w:pStyle w:val="TAH"/>
            </w:pPr>
            <w:r w:rsidRPr="0016361A">
              <w:t>Attribute name</w:t>
            </w:r>
          </w:p>
        </w:tc>
        <w:tc>
          <w:tcPr>
            <w:tcW w:w="1417" w:type="dxa"/>
            <w:shd w:val="clear" w:color="auto" w:fill="C0C0C0"/>
            <w:hideMark/>
          </w:tcPr>
          <w:p w14:paraId="79168F77" w14:textId="77777777" w:rsidR="002478FD" w:rsidRPr="0016361A" w:rsidRDefault="002478FD" w:rsidP="00E10EB4">
            <w:pPr>
              <w:pStyle w:val="TAH"/>
            </w:pPr>
            <w:r w:rsidRPr="0016361A">
              <w:t>Data type</w:t>
            </w:r>
          </w:p>
        </w:tc>
        <w:tc>
          <w:tcPr>
            <w:tcW w:w="425" w:type="dxa"/>
            <w:shd w:val="clear" w:color="auto" w:fill="C0C0C0"/>
            <w:hideMark/>
          </w:tcPr>
          <w:p w14:paraId="718AB8FF" w14:textId="77777777" w:rsidR="002478FD" w:rsidRPr="0016361A" w:rsidRDefault="002478FD" w:rsidP="00E10EB4">
            <w:pPr>
              <w:pStyle w:val="TAH"/>
            </w:pPr>
            <w:r w:rsidRPr="0016361A">
              <w:t>P</w:t>
            </w:r>
          </w:p>
        </w:tc>
        <w:tc>
          <w:tcPr>
            <w:tcW w:w="1134" w:type="dxa"/>
            <w:shd w:val="clear" w:color="auto" w:fill="C0C0C0"/>
          </w:tcPr>
          <w:p w14:paraId="71E7F6B6" w14:textId="77777777" w:rsidR="002478FD" w:rsidRPr="0016361A" w:rsidRDefault="002478FD" w:rsidP="00E10EB4">
            <w:pPr>
              <w:pStyle w:val="TAH"/>
            </w:pPr>
            <w:r w:rsidRPr="00F112E4">
              <w:t>Cardinality</w:t>
            </w:r>
          </w:p>
        </w:tc>
        <w:tc>
          <w:tcPr>
            <w:tcW w:w="3686" w:type="dxa"/>
            <w:shd w:val="clear" w:color="auto" w:fill="C0C0C0"/>
            <w:hideMark/>
          </w:tcPr>
          <w:p w14:paraId="6AF0897E" w14:textId="77777777" w:rsidR="002478FD" w:rsidRPr="0016361A" w:rsidRDefault="002478FD" w:rsidP="00E10EB4">
            <w:pPr>
              <w:pStyle w:val="TAH"/>
              <w:rPr>
                <w:rFonts w:cs="Arial"/>
                <w:szCs w:val="18"/>
              </w:rPr>
            </w:pPr>
            <w:r w:rsidRPr="0016361A">
              <w:rPr>
                <w:rFonts w:cs="Arial"/>
                <w:szCs w:val="18"/>
              </w:rPr>
              <w:t>Description</w:t>
            </w:r>
          </w:p>
        </w:tc>
        <w:tc>
          <w:tcPr>
            <w:tcW w:w="1310" w:type="dxa"/>
            <w:shd w:val="clear" w:color="auto" w:fill="C0C0C0"/>
          </w:tcPr>
          <w:p w14:paraId="28D79DD6" w14:textId="77777777" w:rsidR="002478FD" w:rsidRPr="0016361A" w:rsidRDefault="002478FD" w:rsidP="00E10EB4">
            <w:pPr>
              <w:pStyle w:val="TAH"/>
              <w:rPr>
                <w:rFonts w:cs="Arial"/>
                <w:szCs w:val="18"/>
              </w:rPr>
            </w:pPr>
            <w:r w:rsidRPr="0016361A">
              <w:rPr>
                <w:rFonts w:cs="Arial"/>
                <w:szCs w:val="18"/>
              </w:rPr>
              <w:t>Applicability</w:t>
            </w:r>
          </w:p>
        </w:tc>
      </w:tr>
      <w:tr w:rsidR="002478FD" w:rsidRPr="00B54FF5" w14:paraId="1441E151" w14:textId="77777777" w:rsidTr="00E10EB4">
        <w:trPr>
          <w:jc w:val="center"/>
        </w:trPr>
        <w:tc>
          <w:tcPr>
            <w:tcW w:w="1552" w:type="dxa"/>
          </w:tcPr>
          <w:p w14:paraId="0667A260" w14:textId="77777777" w:rsidR="002478FD" w:rsidRDefault="002478FD" w:rsidP="00E10EB4">
            <w:pPr>
              <w:pStyle w:val="TAL"/>
            </w:pPr>
            <w:r>
              <w:t>info</w:t>
            </w:r>
          </w:p>
        </w:tc>
        <w:tc>
          <w:tcPr>
            <w:tcW w:w="1417" w:type="dxa"/>
          </w:tcPr>
          <w:p w14:paraId="50CCFFA3" w14:textId="77777777" w:rsidR="002478FD" w:rsidRDefault="002478FD" w:rsidP="00E10EB4">
            <w:pPr>
              <w:pStyle w:val="TAL"/>
            </w:pPr>
            <w:r>
              <w:t>string</w:t>
            </w:r>
          </w:p>
        </w:tc>
        <w:tc>
          <w:tcPr>
            <w:tcW w:w="425" w:type="dxa"/>
          </w:tcPr>
          <w:p w14:paraId="6377E3FC" w14:textId="77777777" w:rsidR="002478FD" w:rsidRDefault="002478FD" w:rsidP="00E10EB4">
            <w:pPr>
              <w:pStyle w:val="TAC"/>
            </w:pPr>
            <w:r>
              <w:t>M</w:t>
            </w:r>
          </w:p>
        </w:tc>
        <w:tc>
          <w:tcPr>
            <w:tcW w:w="1134" w:type="dxa"/>
          </w:tcPr>
          <w:p w14:paraId="0972173D" w14:textId="77777777" w:rsidR="002478FD" w:rsidRDefault="002478FD" w:rsidP="00E10EB4">
            <w:pPr>
              <w:pStyle w:val="TAL"/>
              <w:jc w:val="center"/>
            </w:pPr>
            <w:r>
              <w:t>1</w:t>
            </w:r>
          </w:p>
        </w:tc>
        <w:tc>
          <w:tcPr>
            <w:tcW w:w="3686" w:type="dxa"/>
          </w:tcPr>
          <w:p w14:paraId="78F226B8" w14:textId="77777777" w:rsidR="002478FD" w:rsidRDefault="002478FD" w:rsidP="00E10EB4">
            <w:pPr>
              <w:pStyle w:val="TAL"/>
              <w:rPr>
                <w:rFonts w:cs="Arial"/>
              </w:rPr>
            </w:pPr>
            <w:r>
              <w:rPr>
                <w:rFonts w:cs="Arial"/>
              </w:rPr>
              <w:t xml:space="preserve">Contains the localization information specific to the spatial map. </w:t>
            </w:r>
          </w:p>
        </w:tc>
        <w:tc>
          <w:tcPr>
            <w:tcW w:w="1310" w:type="dxa"/>
          </w:tcPr>
          <w:p w14:paraId="7CC45D72" w14:textId="77777777" w:rsidR="002478FD" w:rsidRPr="0016361A" w:rsidRDefault="002478FD" w:rsidP="00E10EB4">
            <w:pPr>
              <w:pStyle w:val="TAL"/>
              <w:rPr>
                <w:rFonts w:cs="Arial"/>
                <w:szCs w:val="18"/>
              </w:rPr>
            </w:pPr>
          </w:p>
        </w:tc>
      </w:tr>
    </w:tbl>
    <w:p w14:paraId="62474AC1" w14:textId="77777777" w:rsidR="002478FD" w:rsidRDefault="002478FD" w:rsidP="00490136">
      <w:pPr>
        <w:rPr>
          <w:lang w:val="en-US"/>
        </w:rPr>
      </w:pPr>
    </w:p>
    <w:p w14:paraId="0F2F46D5" w14:textId="27974C7F" w:rsidR="00331005" w:rsidRDefault="00331005" w:rsidP="0089657B">
      <w:pPr>
        <w:pStyle w:val="Heading5"/>
        <w:rPr>
          <w:lang w:val="en-US"/>
        </w:rPr>
      </w:pPr>
      <w:bookmarkStart w:id="369" w:name="_Toc199274492"/>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
      <w:bookmarkEnd w:id="329"/>
      <w:bookmarkEnd w:id="330"/>
      <w:bookmarkEnd w:id="369"/>
    </w:p>
    <w:p w14:paraId="23BD12DA" w14:textId="16258A03" w:rsidR="00331005" w:rsidRPr="00384E92" w:rsidRDefault="00331005" w:rsidP="004C6078">
      <w:pPr>
        <w:pStyle w:val="H6"/>
      </w:pPr>
      <w:bookmarkStart w:id="370" w:name="_Toc130662220"/>
      <w:bookmarkStart w:id="371" w:name="_Toc191382308"/>
      <w:r>
        <w:t>6.1.1.6.3.1</w:t>
      </w:r>
      <w:r w:rsidRPr="00384E92">
        <w:tab/>
        <w:t>Introduction</w:t>
      </w:r>
      <w:bookmarkEnd w:id="370"/>
      <w:bookmarkEnd w:id="371"/>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372" w:name="_Toc130662221"/>
      <w:bookmarkStart w:id="373" w:name="_Toc191382309"/>
      <w:r>
        <w:t>6.1.1.6.3.2</w:t>
      </w:r>
      <w:r w:rsidRPr="00384E92">
        <w:tab/>
        <w:t>Simple data types</w:t>
      </w:r>
      <w:bookmarkEnd w:id="372"/>
      <w:bookmarkEnd w:id="373"/>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374" w:name="_Toc151379361"/>
      <w:bookmarkStart w:id="375" w:name="_Toc151445542"/>
      <w:bookmarkStart w:id="376" w:name="_Toc160470624"/>
      <w:bookmarkStart w:id="377" w:name="_Toc164873768"/>
      <w:bookmarkStart w:id="378" w:name="_Toc180306405"/>
      <w:bookmarkStart w:id="379" w:name="_Toc185511587"/>
      <w:bookmarkStart w:id="380" w:name="_Toc191382310"/>
      <w:bookmarkStart w:id="381" w:name="_Toc180306550"/>
      <w:bookmarkStart w:id="382" w:name="_Toc185511740"/>
      <w:bookmarkStart w:id="383" w:name="_Toc130662227"/>
      <w:r>
        <w:t>6.1.1.6.3</w:t>
      </w:r>
      <w:r w:rsidRPr="00585CA6">
        <w:t>.</w:t>
      </w:r>
      <w:r>
        <w:t>3</w:t>
      </w:r>
      <w:r w:rsidRPr="00585CA6">
        <w:tab/>
        <w:t xml:space="preserve">Enumeration: </w:t>
      </w:r>
      <w:bookmarkEnd w:id="374"/>
      <w:bookmarkEnd w:id="375"/>
      <w:bookmarkEnd w:id="376"/>
      <w:bookmarkEnd w:id="377"/>
      <w:bookmarkEnd w:id="378"/>
      <w:bookmarkEnd w:id="379"/>
      <w:r>
        <w:t>EntityType</w:t>
      </w:r>
      <w:bookmarkEnd w:id="380"/>
    </w:p>
    <w:p w14:paraId="7918ED9A" w14:textId="77A1E8EE" w:rsidR="00331005" w:rsidRPr="00585CA6" w:rsidRDefault="00331005" w:rsidP="00331005">
      <w:r w:rsidRPr="00585CA6">
        <w:t xml:space="preserve">The enumeration </w:t>
      </w:r>
      <w:r w:rsidR="00141592">
        <w:t>EntityType</w:t>
      </w:r>
      <w:r w:rsidR="00141592" w:rsidRPr="00585CA6">
        <w:t xml:space="preserve"> </w:t>
      </w:r>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1971DF2F" w:rsidR="00331005" w:rsidRPr="00585CA6" w:rsidRDefault="00331005" w:rsidP="00331005">
      <w:pPr>
        <w:pStyle w:val="TH"/>
      </w:pPr>
      <w:r w:rsidRPr="00585CA6">
        <w:t>Table </w:t>
      </w:r>
      <w:r>
        <w:t>6.1.1.6.3</w:t>
      </w:r>
      <w:r w:rsidRPr="00585CA6">
        <w:t>.</w:t>
      </w:r>
      <w:r>
        <w:t>3</w:t>
      </w:r>
      <w:r w:rsidRPr="00585CA6">
        <w:t xml:space="preserve">-1: Enumeration </w:t>
      </w:r>
      <w:r w:rsidR="00141592">
        <w:t>EntityType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c>
          <w:tcPr>
            <w:tcW w:w="1753" w:type="pct"/>
            <w:tcMar>
              <w:top w:w="0" w:type="dxa"/>
              <w:left w:w="108" w:type="dxa"/>
              <w:bottom w:w="0" w:type="dxa"/>
              <w:right w:w="108" w:type="dxa"/>
            </w:tcMar>
            <w:vAlign w:val="center"/>
          </w:tcPr>
          <w:p w14:paraId="1597C097" w14:textId="0C494F45" w:rsidR="00141592" w:rsidRDefault="00141592" w:rsidP="000C34E7">
            <w:pPr>
              <w:pStyle w:val="TAL"/>
              <w:rPr>
                <w:lang w:eastAsia="zh-CN"/>
              </w:rPr>
            </w:pPr>
            <w:r>
              <w:rPr>
                <w:lang w:eastAsia="zh-CN"/>
              </w:rPr>
              <w:t>VAL_CLIENT</w:t>
            </w:r>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lang w:eastAsia="zh-CN"/>
              </w:rPr>
            </w:pPr>
            <w:r>
              <w:rPr>
                <w:lang w:eastAsia="zh-CN"/>
              </w:rPr>
              <w:t>Indicates that the entity type is a VAL Client.</w:t>
            </w:r>
          </w:p>
        </w:tc>
        <w:tc>
          <w:tcPr>
            <w:tcW w:w="628" w:type="pct"/>
            <w:vAlign w:val="center"/>
          </w:tcPr>
          <w:p w14:paraId="760167DF" w14:textId="77777777" w:rsidR="00141592" w:rsidRPr="00585CA6" w:rsidRDefault="00141592" w:rsidP="000C34E7">
            <w:pPr>
              <w:pStyle w:val="TAL"/>
            </w:pPr>
          </w:p>
        </w:tc>
      </w:tr>
    </w:tbl>
    <w:p w14:paraId="49A6979F" w14:textId="429ECBBA" w:rsidR="00331005" w:rsidRDefault="00331005" w:rsidP="00331005"/>
    <w:p w14:paraId="162EEBF8" w14:textId="30F98A0E" w:rsidR="00490136" w:rsidRPr="00585CA6" w:rsidRDefault="00490136" w:rsidP="00490136">
      <w:pPr>
        <w:pStyle w:val="H6"/>
      </w:pPr>
      <w:r>
        <w:t>6.1.1.6.3</w:t>
      </w:r>
      <w:r w:rsidRPr="00585CA6">
        <w:t>.</w:t>
      </w:r>
      <w:r>
        <w:t>4</w:t>
      </w:r>
      <w:r w:rsidRPr="00585CA6">
        <w:tab/>
        <w:t xml:space="preserve">Enumeration: </w:t>
      </w:r>
      <w:r>
        <w:t>AnchorEvent</w:t>
      </w:r>
    </w:p>
    <w:p w14:paraId="211F3C32" w14:textId="581B2814" w:rsidR="00490136" w:rsidRPr="00585CA6" w:rsidRDefault="00490136" w:rsidP="00490136">
      <w:r w:rsidRPr="00585CA6">
        <w:t xml:space="preserve">The enumeration </w:t>
      </w:r>
      <w:r>
        <w:t>AnchorEvent</w:t>
      </w:r>
      <w:r w:rsidRPr="00585CA6">
        <w:t xml:space="preserve"> represents the </w:t>
      </w:r>
      <w:r>
        <w:t>Spatial Anchors event</w:t>
      </w:r>
      <w:r w:rsidRPr="00585CA6">
        <w:t>. It shall comply with the provisions defined in table </w:t>
      </w:r>
      <w:r>
        <w:t>6.1.1.6.3</w:t>
      </w:r>
      <w:r w:rsidRPr="00585CA6">
        <w:t>.</w:t>
      </w:r>
      <w:r>
        <w:t>4</w:t>
      </w:r>
      <w:r w:rsidRPr="00585CA6">
        <w:t>-1.</w:t>
      </w:r>
    </w:p>
    <w:p w14:paraId="46551F5C" w14:textId="18C7D607" w:rsidR="00490136" w:rsidRPr="00585CA6" w:rsidRDefault="00490136" w:rsidP="00490136">
      <w:pPr>
        <w:pStyle w:val="TH"/>
      </w:pPr>
      <w:r w:rsidRPr="00585CA6">
        <w:t>Table </w:t>
      </w:r>
      <w:r>
        <w:t>6.1.1.6.3</w:t>
      </w:r>
      <w:r w:rsidRPr="00585CA6">
        <w:t>.</w:t>
      </w:r>
      <w:r>
        <w:t>4</w:t>
      </w:r>
      <w:r w:rsidRPr="00585CA6">
        <w:t xml:space="preserve">-1: Enumeration </w:t>
      </w:r>
      <w:r>
        <w:t>Anchor</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pPr>
            <w:r w:rsidRPr="00585CA6">
              <w:t>Description</w:t>
            </w:r>
          </w:p>
        </w:tc>
        <w:tc>
          <w:tcPr>
            <w:tcW w:w="628" w:type="pct"/>
            <w:shd w:val="clear" w:color="auto" w:fill="C0C0C0"/>
            <w:vAlign w:val="center"/>
          </w:tcPr>
          <w:p w14:paraId="264F4B0D" w14:textId="77777777" w:rsidR="00490136" w:rsidRPr="00585CA6" w:rsidRDefault="00490136" w:rsidP="00490136">
            <w:pPr>
              <w:pStyle w:val="TAH"/>
            </w:pPr>
            <w:r w:rsidRPr="00585CA6">
              <w:t>Applicability</w:t>
            </w:r>
          </w:p>
        </w:tc>
      </w:tr>
      <w:tr w:rsidR="00490136" w:rsidRPr="00585CA6" w14:paraId="3CD09997" w14:textId="77777777" w:rsidTr="00490136">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lang w:eastAsia="zh-CN"/>
              </w:rPr>
            </w:pPr>
            <w:r>
              <w:rPr>
                <w:lang w:eastAsia="zh-CN"/>
              </w:rPr>
              <w:t>ANCHOR_DISCOVERY</w:t>
            </w:r>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lang w:eastAsia="zh-CN"/>
              </w:rPr>
            </w:pPr>
            <w:r w:rsidRPr="00585CA6">
              <w:rPr>
                <w:lang w:eastAsia="zh-CN"/>
              </w:rPr>
              <w:t xml:space="preserve">Indicates that the </w:t>
            </w:r>
            <w:r>
              <w:t xml:space="preserve">Spatial Anchors </w:t>
            </w:r>
            <w:r>
              <w:rPr>
                <w:lang w:eastAsia="zh-CN"/>
              </w:rPr>
              <w:t>event is spatial anchor discovery.</w:t>
            </w:r>
          </w:p>
        </w:tc>
        <w:tc>
          <w:tcPr>
            <w:tcW w:w="628" w:type="pct"/>
            <w:vAlign w:val="center"/>
          </w:tcPr>
          <w:p w14:paraId="60BC8F41" w14:textId="77777777" w:rsidR="00490136" w:rsidRPr="00585CA6" w:rsidRDefault="00490136" w:rsidP="00490136">
            <w:pPr>
              <w:pStyle w:val="TAL"/>
            </w:pPr>
          </w:p>
        </w:tc>
      </w:tr>
      <w:tr w:rsidR="00490136" w:rsidRPr="00585CA6" w14:paraId="51B3F3F0" w14:textId="77777777" w:rsidTr="00490136">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lang w:eastAsia="zh-CN"/>
              </w:rPr>
            </w:pPr>
            <w:r>
              <w:rPr>
                <w:lang w:eastAsia="zh-CN"/>
              </w:rPr>
              <w:t>UE_SPATIAL_ANCHOR_INTEREST</w:t>
            </w:r>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UE with spatial anchors interest.</w:t>
            </w:r>
          </w:p>
        </w:tc>
        <w:tc>
          <w:tcPr>
            <w:tcW w:w="628" w:type="pct"/>
            <w:vAlign w:val="center"/>
          </w:tcPr>
          <w:p w14:paraId="1A3DD8D4" w14:textId="77777777" w:rsidR="00490136" w:rsidRPr="00585CA6" w:rsidRDefault="00490136" w:rsidP="00490136">
            <w:pPr>
              <w:pStyle w:val="TAL"/>
            </w:pPr>
          </w:p>
        </w:tc>
      </w:tr>
      <w:tr w:rsidR="00490136" w:rsidRPr="00585CA6" w14:paraId="09A7EA6A" w14:textId="77777777" w:rsidTr="00490136">
        <w:tc>
          <w:tcPr>
            <w:tcW w:w="1753" w:type="pct"/>
            <w:tcMar>
              <w:top w:w="0" w:type="dxa"/>
              <w:left w:w="108" w:type="dxa"/>
              <w:bottom w:w="0" w:type="dxa"/>
              <w:right w:w="108" w:type="dxa"/>
            </w:tcMar>
            <w:vAlign w:val="center"/>
          </w:tcPr>
          <w:p w14:paraId="7FA21D7E" w14:textId="77777777" w:rsidR="00490136" w:rsidRDefault="00490136" w:rsidP="00490136">
            <w:pPr>
              <w:pStyle w:val="TAL"/>
              <w:rPr>
                <w:lang w:eastAsia="zh-CN"/>
              </w:rPr>
            </w:pPr>
            <w:r>
              <w:rPr>
                <w:lang w:eastAsia="zh-CN"/>
              </w:rPr>
              <w:t>SPATIAL_ANCHOR_IN_RANGE</w:t>
            </w:r>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spatial anchor in range.</w:t>
            </w:r>
          </w:p>
        </w:tc>
        <w:tc>
          <w:tcPr>
            <w:tcW w:w="628" w:type="pct"/>
            <w:vAlign w:val="center"/>
          </w:tcPr>
          <w:p w14:paraId="3A23C777" w14:textId="77777777" w:rsidR="00490136" w:rsidRPr="00585CA6" w:rsidRDefault="00490136" w:rsidP="00490136">
            <w:pPr>
              <w:pStyle w:val="TAL"/>
            </w:pPr>
          </w:p>
        </w:tc>
      </w:tr>
    </w:tbl>
    <w:p w14:paraId="60FA7569" w14:textId="0EB82D09" w:rsidR="00490136" w:rsidRDefault="00490136" w:rsidP="00331005"/>
    <w:p w14:paraId="0DA67C33" w14:textId="5CBF772C" w:rsidR="00490136" w:rsidRPr="00585CA6" w:rsidRDefault="00490136" w:rsidP="00490136">
      <w:pPr>
        <w:pStyle w:val="H6"/>
      </w:pPr>
      <w:r>
        <w:t>6.1.1.6.3</w:t>
      </w:r>
      <w:r w:rsidRPr="00585CA6">
        <w:t>.</w:t>
      </w:r>
      <w:r>
        <w:t>5</w:t>
      </w:r>
      <w:r w:rsidRPr="00585CA6">
        <w:tab/>
        <w:t xml:space="preserve">Enumeration: </w:t>
      </w:r>
      <w:r>
        <w:t>AnchorManagementEvent</w:t>
      </w:r>
    </w:p>
    <w:p w14:paraId="46F75A43" w14:textId="075C9C46" w:rsidR="00490136" w:rsidRPr="00585CA6" w:rsidRDefault="00490136" w:rsidP="00490136">
      <w:r w:rsidRPr="00585CA6">
        <w:t xml:space="preserve">The enumeration </w:t>
      </w:r>
      <w:r>
        <w:t>AnchorManagementEvent</w:t>
      </w:r>
      <w:r w:rsidRPr="00585CA6">
        <w:t xml:space="preserve"> represents the </w:t>
      </w:r>
      <w:r>
        <w:t>spatial anchor management event</w:t>
      </w:r>
      <w:r w:rsidRPr="00585CA6">
        <w:t>. It shall comply with the provisions defined in table </w:t>
      </w:r>
      <w:r>
        <w:t>6.1.1.6.3</w:t>
      </w:r>
      <w:r w:rsidRPr="00585CA6">
        <w:t>.</w:t>
      </w:r>
      <w:r>
        <w:t>5</w:t>
      </w:r>
      <w:r w:rsidRPr="00585CA6">
        <w:t>-1.</w:t>
      </w:r>
    </w:p>
    <w:p w14:paraId="1A4E9CDA" w14:textId="1392E916" w:rsidR="00490136" w:rsidRPr="00585CA6" w:rsidRDefault="00490136" w:rsidP="00490136">
      <w:pPr>
        <w:pStyle w:val="TH"/>
      </w:pPr>
      <w:r w:rsidRPr="00585CA6">
        <w:t>Table </w:t>
      </w:r>
      <w:r>
        <w:t>6.1.1.6.3</w:t>
      </w:r>
      <w:r w:rsidRPr="00585CA6">
        <w:t>.</w:t>
      </w:r>
      <w:r>
        <w:t>5</w:t>
      </w:r>
      <w:r w:rsidRPr="00585CA6">
        <w:t xml:space="preserve">-1: Enumeration </w:t>
      </w:r>
      <w:r>
        <w:t>AnchorManagement</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pPr>
            <w:r w:rsidRPr="00585CA6">
              <w:t>Description</w:t>
            </w:r>
          </w:p>
        </w:tc>
        <w:tc>
          <w:tcPr>
            <w:tcW w:w="628" w:type="pct"/>
            <w:shd w:val="clear" w:color="auto" w:fill="C0C0C0"/>
            <w:vAlign w:val="center"/>
          </w:tcPr>
          <w:p w14:paraId="547BFC8B" w14:textId="77777777" w:rsidR="00490136" w:rsidRPr="00585CA6" w:rsidRDefault="00490136" w:rsidP="00490136">
            <w:pPr>
              <w:pStyle w:val="TAH"/>
            </w:pPr>
            <w:r w:rsidRPr="00585CA6">
              <w:t>Applicability</w:t>
            </w:r>
          </w:p>
        </w:tc>
      </w:tr>
      <w:tr w:rsidR="00490136" w:rsidRPr="00585CA6" w14:paraId="0877EB5D" w14:textId="77777777" w:rsidTr="00490136">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lang w:eastAsia="zh-CN"/>
              </w:rPr>
            </w:pPr>
            <w:r>
              <w:rPr>
                <w:lang w:eastAsia="zh-CN"/>
              </w:rPr>
              <w:t>ANCHOR_CREATION</w:t>
            </w:r>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creation.</w:t>
            </w:r>
          </w:p>
        </w:tc>
        <w:tc>
          <w:tcPr>
            <w:tcW w:w="628" w:type="pct"/>
            <w:vAlign w:val="center"/>
          </w:tcPr>
          <w:p w14:paraId="502DCF56" w14:textId="77777777" w:rsidR="00490136" w:rsidRPr="00585CA6" w:rsidRDefault="00490136" w:rsidP="00490136">
            <w:pPr>
              <w:pStyle w:val="TAL"/>
            </w:pPr>
          </w:p>
        </w:tc>
      </w:tr>
      <w:tr w:rsidR="00490136" w:rsidRPr="00585CA6" w14:paraId="2F68826A" w14:textId="77777777" w:rsidTr="00490136">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lang w:eastAsia="zh-CN"/>
              </w:rPr>
            </w:pPr>
            <w:r>
              <w:rPr>
                <w:lang w:eastAsia="zh-CN"/>
              </w:rPr>
              <w:t>ANCHOR_UPDATE</w:t>
            </w:r>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updation.</w:t>
            </w:r>
          </w:p>
        </w:tc>
        <w:tc>
          <w:tcPr>
            <w:tcW w:w="628" w:type="pct"/>
            <w:vAlign w:val="center"/>
          </w:tcPr>
          <w:p w14:paraId="419C9763" w14:textId="77777777" w:rsidR="00490136" w:rsidRPr="00585CA6" w:rsidRDefault="00490136" w:rsidP="00490136">
            <w:pPr>
              <w:pStyle w:val="TAL"/>
            </w:pPr>
          </w:p>
        </w:tc>
      </w:tr>
      <w:tr w:rsidR="00490136" w:rsidRPr="00585CA6" w14:paraId="0EE8498E" w14:textId="77777777" w:rsidTr="00490136">
        <w:tc>
          <w:tcPr>
            <w:tcW w:w="1753" w:type="pct"/>
            <w:tcMar>
              <w:top w:w="0" w:type="dxa"/>
              <w:left w:w="108" w:type="dxa"/>
              <w:bottom w:w="0" w:type="dxa"/>
              <w:right w:w="108" w:type="dxa"/>
            </w:tcMar>
            <w:vAlign w:val="center"/>
          </w:tcPr>
          <w:p w14:paraId="575FE0FE" w14:textId="77777777" w:rsidR="00490136" w:rsidRDefault="00490136" w:rsidP="00490136">
            <w:pPr>
              <w:pStyle w:val="TAL"/>
              <w:rPr>
                <w:lang w:eastAsia="zh-CN"/>
              </w:rPr>
            </w:pPr>
            <w:r>
              <w:rPr>
                <w:lang w:eastAsia="zh-CN"/>
              </w:rPr>
              <w:t>ANCHOR_DELETION</w:t>
            </w:r>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deletion.</w:t>
            </w:r>
          </w:p>
        </w:tc>
        <w:tc>
          <w:tcPr>
            <w:tcW w:w="628" w:type="pct"/>
            <w:vAlign w:val="center"/>
          </w:tcPr>
          <w:p w14:paraId="0E0FCAEB" w14:textId="77777777" w:rsidR="00490136" w:rsidRPr="00585CA6" w:rsidRDefault="00490136" w:rsidP="00490136">
            <w:pPr>
              <w:pStyle w:val="TAL"/>
            </w:pPr>
          </w:p>
        </w:tc>
      </w:tr>
    </w:tbl>
    <w:p w14:paraId="4AA47A20" w14:textId="6A0DF5CC" w:rsidR="00490136" w:rsidRDefault="00490136" w:rsidP="00331005"/>
    <w:p w14:paraId="1C5C7DBF" w14:textId="572D9657" w:rsidR="00490136" w:rsidRPr="00585CA6" w:rsidRDefault="00490136" w:rsidP="00490136">
      <w:pPr>
        <w:pStyle w:val="H6"/>
      </w:pPr>
      <w:r>
        <w:t>6.1.1.6.3</w:t>
      </w:r>
      <w:r w:rsidRPr="00585CA6">
        <w:t>.</w:t>
      </w:r>
      <w:r>
        <w:t>6</w:t>
      </w:r>
      <w:r w:rsidRPr="00585CA6">
        <w:tab/>
        <w:t xml:space="preserve">Enumeration: </w:t>
      </w:r>
      <w:r>
        <w:t>DetectedEvent</w:t>
      </w:r>
    </w:p>
    <w:p w14:paraId="2350CA2D" w14:textId="67FE4C03" w:rsidR="00490136" w:rsidRPr="00585CA6" w:rsidRDefault="00490136" w:rsidP="00490136">
      <w:r w:rsidRPr="00585CA6">
        <w:t xml:space="preserve">The enumeration </w:t>
      </w:r>
      <w:r>
        <w:t>DetectedEvent</w:t>
      </w:r>
      <w:r w:rsidRPr="00585CA6">
        <w:t xml:space="preserve"> represents the </w:t>
      </w:r>
      <w:r>
        <w:t>detected event that triggers the notification</w:t>
      </w:r>
      <w:r w:rsidRPr="00585CA6">
        <w:t>. It shall comply with the provisions defined in table </w:t>
      </w:r>
      <w:r>
        <w:t>6.1.1.6.3</w:t>
      </w:r>
      <w:r w:rsidRPr="00585CA6">
        <w:t>.</w:t>
      </w:r>
      <w:r>
        <w:t>6</w:t>
      </w:r>
      <w:r w:rsidRPr="00585CA6">
        <w:t>-1.</w:t>
      </w:r>
    </w:p>
    <w:p w14:paraId="6D68E641" w14:textId="5B04A245" w:rsidR="00490136" w:rsidRPr="00585CA6" w:rsidRDefault="00490136" w:rsidP="00490136">
      <w:pPr>
        <w:pStyle w:val="TH"/>
      </w:pPr>
      <w:r w:rsidRPr="00585CA6">
        <w:t>Table </w:t>
      </w:r>
      <w:r>
        <w:t>6.1.1.6.3</w:t>
      </w:r>
      <w:r w:rsidRPr="00585CA6">
        <w:t>.</w:t>
      </w:r>
      <w:r>
        <w:t>6</w:t>
      </w:r>
      <w:r w:rsidRPr="00585CA6">
        <w:t xml:space="preserve">-1: Enumeration </w:t>
      </w:r>
      <w:r>
        <w:t>Detected</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pPr>
            <w:r w:rsidRPr="00585CA6">
              <w:t>Description</w:t>
            </w:r>
          </w:p>
        </w:tc>
        <w:tc>
          <w:tcPr>
            <w:tcW w:w="628" w:type="pct"/>
            <w:shd w:val="clear" w:color="auto" w:fill="C0C0C0"/>
            <w:vAlign w:val="center"/>
          </w:tcPr>
          <w:p w14:paraId="04F448AE" w14:textId="77777777" w:rsidR="00490136" w:rsidRPr="00585CA6" w:rsidRDefault="00490136" w:rsidP="00490136">
            <w:pPr>
              <w:pStyle w:val="TAH"/>
            </w:pPr>
            <w:r w:rsidRPr="00585CA6">
              <w:t>Applicability</w:t>
            </w:r>
          </w:p>
        </w:tc>
      </w:tr>
      <w:tr w:rsidR="00490136" w:rsidRPr="00585CA6" w14:paraId="12B8194D" w14:textId="77777777" w:rsidTr="00490136">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lang w:eastAsia="zh-CN"/>
              </w:rPr>
            </w:pPr>
            <w:r>
              <w:rPr>
                <w:lang w:eastAsia="zh-CN"/>
              </w:rPr>
              <w:t>ANCHOR_IN_RANGE_OF_UE</w:t>
            </w:r>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in range of the UE.</w:t>
            </w:r>
          </w:p>
        </w:tc>
        <w:tc>
          <w:tcPr>
            <w:tcW w:w="628" w:type="pct"/>
            <w:vAlign w:val="center"/>
          </w:tcPr>
          <w:p w14:paraId="0918AD2C" w14:textId="77777777" w:rsidR="00490136" w:rsidRPr="00585CA6" w:rsidRDefault="00490136" w:rsidP="00490136">
            <w:pPr>
              <w:pStyle w:val="TAL"/>
            </w:pPr>
          </w:p>
        </w:tc>
      </w:tr>
      <w:tr w:rsidR="00490136" w:rsidRPr="00585CA6" w14:paraId="37B8DA3E" w14:textId="77777777" w:rsidTr="00490136">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lang w:eastAsia="zh-CN"/>
              </w:rPr>
            </w:pPr>
            <w:r>
              <w:rPr>
                <w:lang w:eastAsia="zh-CN"/>
              </w:rPr>
              <w:t>ANCHOR_OUT_RANGE_OF_UE</w:t>
            </w:r>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out of range of the UE.</w:t>
            </w:r>
          </w:p>
        </w:tc>
        <w:tc>
          <w:tcPr>
            <w:tcW w:w="628" w:type="pct"/>
            <w:vAlign w:val="center"/>
          </w:tcPr>
          <w:p w14:paraId="5951F1DF" w14:textId="77777777" w:rsidR="00490136" w:rsidRPr="00585CA6" w:rsidRDefault="00490136" w:rsidP="00490136">
            <w:pPr>
              <w:pStyle w:val="TAL"/>
            </w:pPr>
          </w:p>
        </w:tc>
      </w:tr>
      <w:tr w:rsidR="00490136" w:rsidRPr="00585CA6" w14:paraId="79449100" w14:textId="77777777" w:rsidTr="00490136">
        <w:tc>
          <w:tcPr>
            <w:tcW w:w="1753" w:type="pct"/>
            <w:tcMar>
              <w:top w:w="0" w:type="dxa"/>
              <w:left w:w="108" w:type="dxa"/>
              <w:bottom w:w="0" w:type="dxa"/>
              <w:right w:w="108" w:type="dxa"/>
            </w:tcMar>
            <w:vAlign w:val="center"/>
          </w:tcPr>
          <w:p w14:paraId="49995B62" w14:textId="77777777" w:rsidR="00490136" w:rsidRDefault="00490136" w:rsidP="00490136">
            <w:pPr>
              <w:pStyle w:val="TAL"/>
              <w:rPr>
                <w:lang w:eastAsia="zh-CN"/>
              </w:rPr>
            </w:pPr>
            <w:r>
              <w:rPr>
                <w:lang w:eastAsia="zh-CN"/>
              </w:rPr>
              <w:t>UE_IN_RANGE_OF_ANCHOR</w:t>
            </w:r>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entering in the range of spatial anchor.</w:t>
            </w:r>
          </w:p>
        </w:tc>
        <w:tc>
          <w:tcPr>
            <w:tcW w:w="628" w:type="pct"/>
            <w:vAlign w:val="center"/>
          </w:tcPr>
          <w:p w14:paraId="70CCBB91" w14:textId="77777777" w:rsidR="00490136" w:rsidRPr="00585CA6" w:rsidRDefault="00490136" w:rsidP="00490136">
            <w:pPr>
              <w:pStyle w:val="TAL"/>
            </w:pPr>
          </w:p>
        </w:tc>
      </w:tr>
      <w:tr w:rsidR="00490136" w:rsidRPr="00585CA6" w14:paraId="5F57F1F9" w14:textId="77777777" w:rsidTr="00490136">
        <w:tc>
          <w:tcPr>
            <w:tcW w:w="1753" w:type="pct"/>
            <w:tcMar>
              <w:top w:w="0" w:type="dxa"/>
              <w:left w:w="108" w:type="dxa"/>
              <w:bottom w:w="0" w:type="dxa"/>
              <w:right w:w="108" w:type="dxa"/>
            </w:tcMar>
            <w:vAlign w:val="center"/>
          </w:tcPr>
          <w:p w14:paraId="567B996C" w14:textId="77777777" w:rsidR="00490136" w:rsidRDefault="00490136" w:rsidP="00490136">
            <w:pPr>
              <w:pStyle w:val="TAL"/>
              <w:rPr>
                <w:lang w:eastAsia="zh-CN"/>
              </w:rPr>
            </w:pPr>
            <w:r>
              <w:rPr>
                <w:lang w:eastAsia="zh-CN"/>
              </w:rPr>
              <w:t>UE_OUT_RANGE_OF_ANCHOR</w:t>
            </w:r>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leaving the range of spatial anchor.</w:t>
            </w:r>
          </w:p>
        </w:tc>
        <w:tc>
          <w:tcPr>
            <w:tcW w:w="628" w:type="pct"/>
            <w:vAlign w:val="center"/>
          </w:tcPr>
          <w:p w14:paraId="11009B71" w14:textId="77777777" w:rsidR="00490136" w:rsidRPr="00585CA6" w:rsidRDefault="00490136" w:rsidP="00490136">
            <w:pPr>
              <w:pStyle w:val="TAL"/>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384" w:name="_Toc191382311"/>
      <w:bookmarkStart w:id="385" w:name="_Toc191627420"/>
      <w:bookmarkStart w:id="386" w:name="_Toc199274493"/>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81"/>
      <w:bookmarkEnd w:id="382"/>
      <w:bookmarkEnd w:id="384"/>
      <w:bookmarkEnd w:id="385"/>
      <w:bookmarkEnd w:id="386"/>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87" w:name="_Toc191382312"/>
      <w:bookmarkStart w:id="388" w:name="_Toc191627421"/>
      <w:bookmarkStart w:id="389" w:name="_Toc199274494"/>
      <w:r>
        <w:t>6.1.1.6.5</w:t>
      </w:r>
      <w:r>
        <w:tab/>
        <w:t>Binary data</w:t>
      </w:r>
      <w:bookmarkEnd w:id="383"/>
      <w:bookmarkEnd w:id="387"/>
      <w:bookmarkEnd w:id="388"/>
      <w:bookmarkEnd w:id="389"/>
    </w:p>
    <w:p w14:paraId="0A2D0A06" w14:textId="49083AD2" w:rsidR="00331005" w:rsidRDefault="00331005" w:rsidP="004C6078">
      <w:pPr>
        <w:pStyle w:val="H6"/>
      </w:pPr>
      <w:bookmarkStart w:id="390" w:name="_Toc130662228"/>
      <w:bookmarkStart w:id="391" w:name="_Toc191382313"/>
      <w:r>
        <w:t>6.1.1.6.5.1</w:t>
      </w:r>
      <w:r>
        <w:tab/>
        <w:t>Binary Data Types</w:t>
      </w:r>
      <w:bookmarkEnd w:id="390"/>
      <w:bookmarkEnd w:id="391"/>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92" w:name="_Toc130662230"/>
      <w:bookmarkStart w:id="393" w:name="_Toc191382314"/>
      <w:bookmarkStart w:id="394" w:name="_Toc191627422"/>
      <w:bookmarkStart w:id="395" w:name="_Toc199274495"/>
      <w:r>
        <w:t>6.1.1.7</w:t>
      </w:r>
      <w:r>
        <w:tab/>
        <w:t>Error Handling</w:t>
      </w:r>
      <w:bookmarkEnd w:id="392"/>
      <w:bookmarkEnd w:id="393"/>
      <w:bookmarkEnd w:id="394"/>
      <w:bookmarkEnd w:id="395"/>
    </w:p>
    <w:p w14:paraId="203D30D6" w14:textId="40EC42FF" w:rsidR="00331005" w:rsidRPr="00971458" w:rsidRDefault="00331005" w:rsidP="0089657B">
      <w:pPr>
        <w:pStyle w:val="Heading5"/>
      </w:pPr>
      <w:bookmarkStart w:id="396" w:name="_Toc130662231"/>
      <w:bookmarkStart w:id="397" w:name="_Toc191382315"/>
      <w:bookmarkStart w:id="398" w:name="_Toc191627423"/>
      <w:bookmarkStart w:id="399" w:name="_Toc199274496"/>
      <w:r>
        <w:t>6.1.1</w:t>
      </w:r>
      <w:r w:rsidRPr="00971458">
        <w:t>.7.1</w:t>
      </w:r>
      <w:r w:rsidRPr="00971458">
        <w:tab/>
        <w:t>General</w:t>
      </w:r>
      <w:bookmarkEnd w:id="396"/>
      <w:bookmarkEnd w:id="397"/>
      <w:bookmarkEnd w:id="398"/>
      <w:bookmarkEnd w:id="399"/>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400" w:name="_Toc130662232"/>
      <w:bookmarkStart w:id="401" w:name="_Toc191382316"/>
      <w:bookmarkStart w:id="402" w:name="_Toc191627424"/>
      <w:bookmarkStart w:id="403" w:name="_Toc199274497"/>
      <w:r>
        <w:t>6.1.1</w:t>
      </w:r>
      <w:r w:rsidRPr="00971458">
        <w:t>.7.2</w:t>
      </w:r>
      <w:r w:rsidRPr="00971458">
        <w:tab/>
        <w:t>Protocol Errors</w:t>
      </w:r>
      <w:bookmarkEnd w:id="400"/>
      <w:bookmarkEnd w:id="401"/>
      <w:bookmarkEnd w:id="402"/>
      <w:bookmarkEnd w:id="403"/>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404" w:name="_Toc130662233"/>
      <w:bookmarkStart w:id="405" w:name="_Toc191382317"/>
      <w:bookmarkStart w:id="406" w:name="_Toc191627425"/>
      <w:bookmarkStart w:id="407" w:name="_Toc199274498"/>
      <w:r>
        <w:t>6.1.1.7.3</w:t>
      </w:r>
      <w:r>
        <w:tab/>
        <w:t>Application Errors</w:t>
      </w:r>
      <w:bookmarkEnd w:id="404"/>
      <w:bookmarkEnd w:id="405"/>
      <w:bookmarkEnd w:id="406"/>
      <w:bookmarkEnd w:id="407"/>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408" w:name="_Toc130662234"/>
      <w:bookmarkStart w:id="409" w:name="_Toc191382318"/>
      <w:bookmarkStart w:id="410" w:name="_Toc191627426"/>
      <w:bookmarkStart w:id="411" w:name="_Toc199274499"/>
      <w:r>
        <w:t>6.1.1.8</w:t>
      </w:r>
      <w:r w:rsidRPr="0023018E">
        <w:rPr>
          <w:lang w:eastAsia="zh-CN"/>
        </w:rPr>
        <w:tab/>
        <w:t>Feature negotiation</w:t>
      </w:r>
      <w:bookmarkEnd w:id="408"/>
      <w:bookmarkEnd w:id="409"/>
      <w:bookmarkEnd w:id="410"/>
      <w:bookmarkEnd w:id="411"/>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412" w:name="_Toc130662235"/>
    </w:p>
    <w:p w14:paraId="45455154" w14:textId="2BBC66C9" w:rsidR="00331005" w:rsidRPr="001E7573" w:rsidRDefault="00331005" w:rsidP="0089657B">
      <w:pPr>
        <w:pStyle w:val="Heading4"/>
      </w:pPr>
      <w:bookmarkStart w:id="413" w:name="_Toc191382319"/>
      <w:bookmarkStart w:id="414" w:name="_Toc191627427"/>
      <w:bookmarkStart w:id="415" w:name="_Toc199274500"/>
      <w:r>
        <w:t>6.1.1</w:t>
      </w:r>
      <w:r w:rsidR="009D15FB">
        <w:t>.</w:t>
      </w:r>
      <w:r>
        <w:t>9</w:t>
      </w:r>
      <w:r w:rsidRPr="001E7573">
        <w:tab/>
        <w:t>Security</w:t>
      </w:r>
      <w:bookmarkEnd w:id="412"/>
      <w:bookmarkEnd w:id="413"/>
      <w:bookmarkEnd w:id="414"/>
      <w:bookmarkEnd w:id="415"/>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55FEFCD9" w14:textId="1C73B17C" w:rsidR="00F049CA" w:rsidRDefault="00F049CA" w:rsidP="00F049CA">
      <w:pPr>
        <w:pStyle w:val="Heading3"/>
      </w:pPr>
      <w:bookmarkStart w:id="416" w:name="_Toc199274501"/>
      <w:r>
        <w:t>6.1.2</w:t>
      </w:r>
      <w:r>
        <w:tab/>
        <w:t>SS_SAnDiscovery Service API</w:t>
      </w:r>
      <w:bookmarkEnd w:id="416"/>
    </w:p>
    <w:p w14:paraId="3236EE1E" w14:textId="020C3E57" w:rsidR="00F049CA" w:rsidRDefault="00F049CA" w:rsidP="00F049CA">
      <w:pPr>
        <w:pStyle w:val="Heading4"/>
      </w:pPr>
      <w:bookmarkStart w:id="417" w:name="_Toc199274502"/>
      <w:r>
        <w:t>6.1.</w:t>
      </w:r>
      <w:r w:rsidRPr="00F049CA">
        <w:t>2</w:t>
      </w:r>
      <w:r>
        <w:t>.1</w:t>
      </w:r>
      <w:r>
        <w:tab/>
        <w:t>Introduction</w:t>
      </w:r>
      <w:bookmarkEnd w:id="417"/>
    </w:p>
    <w:p w14:paraId="0059D436" w14:textId="77777777" w:rsidR="00F049CA" w:rsidRDefault="00F049CA" w:rsidP="00F049CA">
      <w:pPr>
        <w:rPr>
          <w:noProof/>
          <w:lang w:eastAsia="zh-CN"/>
        </w:rPr>
      </w:pPr>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p>
    <w:p w14:paraId="112ED0E5" w14:textId="77777777" w:rsidR="00F049CA" w:rsidRDefault="00F049CA" w:rsidP="00F049CA">
      <w:pPr>
        <w:rPr>
          <w:noProof/>
          <w:lang w:eastAsia="zh-CN"/>
        </w:rPr>
      </w:pPr>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p>
    <w:p w14:paraId="4C109A4A" w14:textId="77777777" w:rsidR="00F049CA" w:rsidRPr="00E23840" w:rsidRDefault="00F049CA" w:rsidP="00F049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FBDA76" w14:textId="77777777" w:rsidR="00F049CA" w:rsidRDefault="00F049CA" w:rsidP="00F049C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FF8BB27" w14:textId="77777777" w:rsidR="00F049CA" w:rsidRDefault="00F049CA" w:rsidP="00F049CA">
      <w:pPr>
        <w:rPr>
          <w:b/>
          <w:noProof/>
        </w:rPr>
      </w:pPr>
      <w:r>
        <w:rPr>
          <w:b/>
          <w:noProof/>
        </w:rPr>
        <w:t>{apiRoot}/&lt;apiName&gt;/&lt;apiVersion&gt;/&lt;apiSpecificSuffixes&gt;</w:t>
      </w:r>
    </w:p>
    <w:p w14:paraId="6430C2A6" w14:textId="77777777" w:rsidR="00F049CA" w:rsidRDefault="00F049CA" w:rsidP="00F049CA">
      <w:pPr>
        <w:rPr>
          <w:noProof/>
          <w:lang w:eastAsia="zh-CN"/>
        </w:rPr>
      </w:pPr>
      <w:r>
        <w:rPr>
          <w:noProof/>
          <w:lang w:eastAsia="zh-CN"/>
        </w:rPr>
        <w:t>with the following components:</w:t>
      </w:r>
    </w:p>
    <w:p w14:paraId="3DA84155" w14:textId="77777777" w:rsidR="00F049CA" w:rsidRDefault="00F049CA" w:rsidP="00F049C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ADF2A59" w14:textId="77777777" w:rsidR="00F049CA" w:rsidRPr="00E23840" w:rsidRDefault="00F049CA" w:rsidP="00F049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5E689BAE" w14:textId="77777777" w:rsidR="00F049CA" w:rsidRDefault="00F049CA" w:rsidP="00F049CA">
      <w:pPr>
        <w:pStyle w:val="B1"/>
        <w:rPr>
          <w:noProof/>
        </w:rPr>
      </w:pPr>
      <w:r>
        <w:rPr>
          <w:noProof/>
        </w:rPr>
        <w:t>-</w:t>
      </w:r>
      <w:r>
        <w:rPr>
          <w:noProof/>
        </w:rPr>
        <w:tab/>
        <w:t>The &lt;apiVersion&gt; shall be "v1".</w:t>
      </w:r>
    </w:p>
    <w:p w14:paraId="6E294C15" w14:textId="77777777" w:rsidR="00F049CA" w:rsidRDefault="00F049CA" w:rsidP="00F049CA">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4158B4B8" w14:textId="77777777" w:rsidR="00F049CA" w:rsidRDefault="00F049CA" w:rsidP="00F049CA">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0319D0B0" w14:textId="3FB8C18A" w:rsidR="00F049CA" w:rsidRDefault="00F049CA" w:rsidP="00F049CA">
      <w:pPr>
        <w:pStyle w:val="Heading4"/>
      </w:pPr>
      <w:bookmarkStart w:id="418" w:name="_Toc199274503"/>
      <w:r>
        <w:t>6.1.2.2</w:t>
      </w:r>
      <w:r>
        <w:tab/>
        <w:t>Usage of HTTP and common API related aspects</w:t>
      </w:r>
      <w:bookmarkEnd w:id="418"/>
    </w:p>
    <w:p w14:paraId="10679B40" w14:textId="77777777" w:rsidR="00F049CA" w:rsidRPr="001F47A6" w:rsidRDefault="00F049CA" w:rsidP="00F049CA">
      <w:r>
        <w:t xml:space="preserve">The provisions of </w:t>
      </w:r>
      <w:r>
        <w:rPr>
          <w:noProof/>
          <w:lang w:eastAsia="zh-CN"/>
        </w:rPr>
        <w:t>clause 6.3 of 3GPP TS 29.549 [17</w:t>
      </w:r>
      <w:r w:rsidRPr="00585CA6">
        <w:rPr>
          <w:noProof/>
          <w:lang w:eastAsia="zh-CN"/>
        </w:rPr>
        <w:t>]</w:t>
      </w:r>
      <w:r>
        <w:t xml:space="preserve"> shall apply for the SS_SAnDiscovery </w:t>
      </w:r>
      <w:r w:rsidRPr="00E23840">
        <w:rPr>
          <w:noProof/>
          <w:lang w:eastAsia="zh-CN"/>
        </w:rPr>
        <w:t>API</w:t>
      </w:r>
      <w:r>
        <w:rPr>
          <w:noProof/>
          <w:lang w:eastAsia="zh-CN"/>
        </w:rPr>
        <w:t>.</w:t>
      </w:r>
    </w:p>
    <w:p w14:paraId="71BB9947" w14:textId="72308A7B" w:rsidR="00F049CA" w:rsidRDefault="00F049CA" w:rsidP="00F049CA">
      <w:pPr>
        <w:pStyle w:val="Heading4"/>
      </w:pPr>
      <w:bookmarkStart w:id="419" w:name="_Toc199274504"/>
      <w:r>
        <w:t>6.1.2.3</w:t>
      </w:r>
      <w:r>
        <w:tab/>
        <w:t>Resources</w:t>
      </w:r>
      <w:bookmarkEnd w:id="419"/>
    </w:p>
    <w:p w14:paraId="44F41E05" w14:textId="4BD6C7C9" w:rsidR="00F049CA" w:rsidRPr="000A7435" w:rsidRDefault="00F049CA" w:rsidP="00F049CA">
      <w:pPr>
        <w:pStyle w:val="Heading5"/>
      </w:pPr>
      <w:bookmarkStart w:id="420" w:name="_Toc199274505"/>
      <w:r>
        <w:t>6.1.2.3.1</w:t>
      </w:r>
      <w:r>
        <w:tab/>
        <w:t>Overview</w:t>
      </w:r>
      <w:bookmarkEnd w:id="420"/>
    </w:p>
    <w:p w14:paraId="64308EF0" w14:textId="77777777" w:rsidR="00F049CA" w:rsidRDefault="00F049CA" w:rsidP="00F049CA">
      <w:r>
        <w:t>This clause describes the structure for the Resource URIs and the resources and methods used for the service.</w:t>
      </w:r>
    </w:p>
    <w:p w14:paraId="35E88752" w14:textId="57D15719" w:rsidR="00F049CA" w:rsidRDefault="00F049CA" w:rsidP="00F049CA">
      <w:r>
        <w:t>Figure 6.1.2.3.1-1 depicts the resource URIs structure for the SS_SAnDiscovery API.</w:t>
      </w:r>
    </w:p>
    <w:p w14:paraId="349C317A" w14:textId="77777777" w:rsidR="00F049CA" w:rsidRPr="00A258AF" w:rsidRDefault="00F049CA" w:rsidP="00F049CA">
      <w:pPr>
        <w:pStyle w:val="TH"/>
        <w:rPr>
          <w:lang w:val="en-US"/>
        </w:rPr>
      </w:pPr>
      <w:r>
        <w:object w:dxaOrig="5376" w:dyaOrig="2964" w14:anchorId="271B1B9C">
          <v:shape id="_x0000_i1038" type="#_x0000_t75" style="width:268.1pt;height:148.85pt" o:ole="">
            <v:imagedata r:id="rId38" o:title=""/>
          </v:shape>
          <o:OLEObject Type="Embed" ProgID="Visio.Drawing.15" ShapeID="_x0000_i1038" DrawAspect="Content" ObjectID="_1810129975" r:id="rId39"/>
        </w:object>
      </w:r>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722E33E" w14:textId="3849B3E9" w:rsidR="00F049CA" w:rsidRPr="008C18E3" w:rsidRDefault="00F049CA" w:rsidP="00F049CA">
      <w:pPr>
        <w:pStyle w:val="TF"/>
      </w:pPr>
      <w:r w:rsidRPr="008C18E3">
        <w:t>Figure</w:t>
      </w:r>
      <w:r>
        <w:t> 6.1.2.3.1</w:t>
      </w:r>
      <w:r w:rsidRPr="008C18E3">
        <w:t xml:space="preserve">-1: </w:t>
      </w:r>
      <w:r>
        <w:t xml:space="preserve">Resource </w:t>
      </w:r>
      <w:r w:rsidRPr="008C18E3">
        <w:t xml:space="preserve">URI structure of the </w:t>
      </w:r>
      <w:r>
        <w:t>SS_SAnDiscovery</w:t>
      </w:r>
      <w:r w:rsidRPr="00EC73EA">
        <w:t xml:space="preserve"> </w:t>
      </w:r>
      <w:r w:rsidRPr="008C18E3">
        <w:t>API</w:t>
      </w:r>
    </w:p>
    <w:p w14:paraId="4074BE21" w14:textId="4A9E1EA5" w:rsidR="00F049CA" w:rsidRDefault="00F049CA" w:rsidP="00F049CA">
      <w:r>
        <w:t>Table 6.1.2.3.1-1 provides an overview of the resources and applicable HTTP methods.</w:t>
      </w:r>
    </w:p>
    <w:p w14:paraId="59AED473" w14:textId="755C7A2D" w:rsidR="00F049CA" w:rsidRPr="00384E92" w:rsidRDefault="00F049CA" w:rsidP="00F049CA">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trPr>
        <w:tc>
          <w:tcPr>
            <w:tcW w:w="1338" w:type="pct"/>
            <w:shd w:val="clear" w:color="auto" w:fill="C0C0C0"/>
            <w:vAlign w:val="center"/>
            <w:hideMark/>
          </w:tcPr>
          <w:p w14:paraId="23191F2A" w14:textId="77777777" w:rsidR="00F049CA" w:rsidRPr="0016361A" w:rsidRDefault="00F049CA" w:rsidP="00490136">
            <w:pPr>
              <w:pStyle w:val="TAH"/>
            </w:pPr>
            <w:r w:rsidRPr="008C18E3">
              <w:t xml:space="preserve">Resource </w:t>
            </w:r>
            <w:r>
              <w:t>purpose/</w:t>
            </w:r>
            <w:r w:rsidRPr="008C18E3">
              <w:t>name</w:t>
            </w:r>
          </w:p>
        </w:tc>
        <w:tc>
          <w:tcPr>
            <w:tcW w:w="1501" w:type="pct"/>
            <w:shd w:val="clear" w:color="auto" w:fill="C0C0C0"/>
            <w:vAlign w:val="center"/>
            <w:hideMark/>
          </w:tcPr>
          <w:p w14:paraId="15CD4A81" w14:textId="77777777" w:rsidR="00F049CA" w:rsidRPr="0016361A" w:rsidRDefault="00F049CA" w:rsidP="00490136">
            <w:pPr>
              <w:pStyle w:val="TAH"/>
            </w:pPr>
            <w:r w:rsidRPr="008C18E3">
              <w:t>Resource URI</w:t>
            </w:r>
            <w:r>
              <w:t xml:space="preserve"> (relative path after API URI)</w:t>
            </w:r>
          </w:p>
        </w:tc>
        <w:tc>
          <w:tcPr>
            <w:tcW w:w="505" w:type="pct"/>
            <w:shd w:val="clear" w:color="auto" w:fill="C0C0C0"/>
            <w:vAlign w:val="center"/>
            <w:hideMark/>
          </w:tcPr>
          <w:p w14:paraId="7FAFEBD6" w14:textId="77777777" w:rsidR="00F049CA" w:rsidRPr="0016361A" w:rsidRDefault="00F049CA" w:rsidP="00490136">
            <w:pPr>
              <w:pStyle w:val="TAH"/>
            </w:pPr>
            <w:r w:rsidRPr="008C18E3">
              <w:t>HTTP method</w:t>
            </w:r>
            <w:r>
              <w:t xml:space="preserve"> or custom operation</w:t>
            </w:r>
          </w:p>
        </w:tc>
        <w:tc>
          <w:tcPr>
            <w:tcW w:w="1656" w:type="pct"/>
            <w:shd w:val="clear" w:color="auto" w:fill="C0C0C0"/>
            <w:vAlign w:val="center"/>
            <w:hideMark/>
          </w:tcPr>
          <w:p w14:paraId="1AF75AB2" w14:textId="77777777" w:rsidR="00F049CA" w:rsidRPr="0016361A" w:rsidRDefault="00F049CA" w:rsidP="00490136">
            <w:pPr>
              <w:pStyle w:val="TAH"/>
            </w:pPr>
            <w:r>
              <w:t>Description (service operation)</w:t>
            </w:r>
          </w:p>
        </w:tc>
      </w:tr>
      <w:tr w:rsidR="00F049CA" w:rsidRPr="00B54FF5" w14:paraId="253547D2" w14:textId="77777777" w:rsidTr="00490136">
        <w:trPr>
          <w:jc w:val="center"/>
        </w:trPr>
        <w:tc>
          <w:tcPr>
            <w:tcW w:w="1338" w:type="pct"/>
            <w:vAlign w:val="center"/>
            <w:hideMark/>
          </w:tcPr>
          <w:p w14:paraId="3F61CB19" w14:textId="77777777" w:rsidR="00F049CA" w:rsidRPr="0016361A" w:rsidRDefault="00F049CA" w:rsidP="00490136">
            <w:pPr>
              <w:pStyle w:val="TAL"/>
            </w:pPr>
            <w:r>
              <w:t>Spatial Anchors</w:t>
            </w:r>
          </w:p>
        </w:tc>
        <w:tc>
          <w:tcPr>
            <w:tcW w:w="1501" w:type="pct"/>
            <w:vAlign w:val="center"/>
            <w:hideMark/>
          </w:tcPr>
          <w:p w14:paraId="25B947E3" w14:textId="77777777" w:rsidR="00F049CA" w:rsidRPr="0016361A" w:rsidRDefault="00F049CA" w:rsidP="00490136">
            <w:pPr>
              <w:pStyle w:val="TAL"/>
            </w:pPr>
            <w:r>
              <w:t>/spatial-anchors</w:t>
            </w:r>
          </w:p>
        </w:tc>
        <w:tc>
          <w:tcPr>
            <w:tcW w:w="505" w:type="pct"/>
            <w:vAlign w:val="center"/>
          </w:tcPr>
          <w:p w14:paraId="5007A615" w14:textId="77777777" w:rsidR="00F049CA" w:rsidRPr="0016361A" w:rsidRDefault="00F049CA" w:rsidP="00490136">
            <w:pPr>
              <w:pStyle w:val="TAC"/>
            </w:pPr>
            <w:r>
              <w:t>GET</w:t>
            </w:r>
          </w:p>
        </w:tc>
        <w:tc>
          <w:tcPr>
            <w:tcW w:w="1656" w:type="pct"/>
            <w:vAlign w:val="center"/>
          </w:tcPr>
          <w:p w14:paraId="507B4C91" w14:textId="77777777" w:rsidR="00F049CA" w:rsidRPr="0016361A" w:rsidRDefault="00F049CA" w:rsidP="00490136">
            <w:pPr>
              <w:pStyle w:val="TAL"/>
            </w:pPr>
            <w:r>
              <w:t>Discover spatial anchor profiles.</w:t>
            </w:r>
          </w:p>
        </w:tc>
      </w:tr>
    </w:tbl>
    <w:p w14:paraId="08110169" w14:textId="77777777" w:rsidR="00F049CA" w:rsidRDefault="00F049CA" w:rsidP="00F049CA">
      <w:pPr>
        <w:rPr>
          <w:lang w:val="en-US"/>
        </w:rPr>
      </w:pPr>
    </w:p>
    <w:p w14:paraId="0F6FBC84" w14:textId="14A7AAF8" w:rsidR="00F049CA" w:rsidRDefault="00F049CA" w:rsidP="00F049CA">
      <w:pPr>
        <w:pStyle w:val="Heading5"/>
      </w:pPr>
      <w:bookmarkStart w:id="421" w:name="_Toc199274506"/>
      <w:r>
        <w:t>6.1.2.3.2</w:t>
      </w:r>
      <w:r>
        <w:tab/>
        <w:t>Resource: Spatial Anchors</w:t>
      </w:r>
      <w:bookmarkEnd w:id="421"/>
    </w:p>
    <w:p w14:paraId="4C9FBD3D" w14:textId="456D95EA" w:rsidR="00F049CA" w:rsidRPr="00671AA6" w:rsidRDefault="00F049CA" w:rsidP="00F049CA">
      <w:pPr>
        <w:pStyle w:val="H6"/>
      </w:pPr>
      <w:r w:rsidRPr="00671AA6">
        <w:t>6.1.</w:t>
      </w:r>
      <w:r>
        <w:t>2</w:t>
      </w:r>
      <w:r w:rsidRPr="00671AA6">
        <w:t>.3.2.1</w:t>
      </w:r>
      <w:r w:rsidRPr="00671AA6">
        <w:tab/>
        <w:t>Description</w:t>
      </w:r>
    </w:p>
    <w:p w14:paraId="272BAA39" w14:textId="77777777" w:rsidR="00F049CA" w:rsidRPr="00AD3B51" w:rsidRDefault="00F049CA" w:rsidP="00F049CA">
      <w:pPr>
        <w:rPr>
          <w:lang w:eastAsia="zh-CN"/>
        </w:rPr>
      </w:pPr>
      <w:r>
        <w:rPr>
          <w:lang w:eastAsia="zh-CN"/>
        </w:rPr>
        <w:t>This resource represents the collection of Spatial Anchors managed by the SAn Server.</w:t>
      </w:r>
    </w:p>
    <w:p w14:paraId="512E171C" w14:textId="0409868F" w:rsidR="00F049CA" w:rsidRDefault="00F049CA" w:rsidP="00F049CA">
      <w:pPr>
        <w:pStyle w:val="H6"/>
      </w:pPr>
      <w:r>
        <w:t>6.1.2.3.2.2</w:t>
      </w:r>
      <w:r>
        <w:tab/>
        <w:t>Resource Definition</w:t>
      </w:r>
    </w:p>
    <w:p w14:paraId="7039752B" w14:textId="77777777" w:rsidR="00F049CA" w:rsidRDefault="00F049CA" w:rsidP="00F049CA">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p>
    <w:p w14:paraId="6750F751" w14:textId="3AB5D81A" w:rsidR="00F049CA" w:rsidRDefault="00F049CA" w:rsidP="00F049CA">
      <w:pPr>
        <w:rPr>
          <w:rFonts w:ascii="Arial" w:hAnsi="Arial" w:cs="Arial"/>
        </w:rPr>
      </w:pPr>
      <w:r w:rsidRPr="00F112E4">
        <w:t>This resource shall support the resource URI variables defined in table </w:t>
      </w:r>
      <w:r>
        <w:t>6.1.2</w:t>
      </w:r>
      <w:r w:rsidRPr="00F112E4">
        <w:t>.3.2.2-1.</w:t>
      </w:r>
    </w:p>
    <w:p w14:paraId="282CD2A4" w14:textId="4900F9D7" w:rsidR="00F049CA" w:rsidRDefault="00F049CA" w:rsidP="00F049CA">
      <w:pPr>
        <w:pStyle w:val="TH"/>
        <w:rPr>
          <w:rFonts w:cs="Arial"/>
        </w:rPr>
      </w:pPr>
      <w:r>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pPr>
            <w:r w:rsidRPr="0016361A">
              <w:t>Definition</w:t>
            </w:r>
          </w:p>
        </w:tc>
      </w:tr>
      <w:tr w:rsidR="00F049CA" w:rsidRPr="00B54FF5" w14:paraId="3906DFE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pPr>
            <w:r w:rsidRPr="0016361A">
              <w:t>See clause</w:t>
            </w:r>
            <w:r w:rsidRPr="0016361A">
              <w:rPr>
                <w:lang w:val="en-US" w:eastAsia="zh-CN"/>
              </w:rPr>
              <w:t> </w:t>
            </w:r>
            <w:r>
              <w:t>6.1.2</w:t>
            </w:r>
            <w:r w:rsidRPr="0016361A">
              <w:t>.1</w:t>
            </w:r>
            <w:r>
              <w:t>.</w:t>
            </w:r>
          </w:p>
        </w:tc>
      </w:tr>
    </w:tbl>
    <w:p w14:paraId="57C83F1D" w14:textId="77777777" w:rsidR="00F049CA" w:rsidRPr="00384E92" w:rsidRDefault="00F049CA" w:rsidP="00F049CA"/>
    <w:p w14:paraId="382A1D18" w14:textId="5E1EAEE3" w:rsidR="00F049CA" w:rsidRDefault="00F049CA" w:rsidP="00F049CA">
      <w:pPr>
        <w:pStyle w:val="H6"/>
      </w:pPr>
      <w:r>
        <w:t>6.1.2.3.2.3</w:t>
      </w:r>
      <w:r>
        <w:tab/>
        <w:t>Resource Standard Methods</w:t>
      </w:r>
    </w:p>
    <w:p w14:paraId="42AAE83A" w14:textId="77C198D5" w:rsidR="00F049CA" w:rsidRPr="00384E92" w:rsidRDefault="00F049CA" w:rsidP="00F049CA">
      <w:pPr>
        <w:pStyle w:val="H6"/>
      </w:pPr>
      <w:r>
        <w:t>6.1.2.3.2.3</w:t>
      </w:r>
      <w:r w:rsidRPr="00384E92">
        <w:t>.1</w:t>
      </w:r>
      <w:r w:rsidRPr="00384E92">
        <w:tab/>
      </w:r>
      <w:r>
        <w:t>GET</w:t>
      </w:r>
    </w:p>
    <w:p w14:paraId="319BCFFD" w14:textId="77777777" w:rsidR="00F049CA" w:rsidRPr="00585CA6" w:rsidRDefault="00F049CA" w:rsidP="00F049CA">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r>
        <w:t>patial Anchors</w:t>
      </w:r>
      <w:r w:rsidRPr="00585CA6">
        <w:t xml:space="preserve"> at</w:t>
      </w:r>
      <w:r w:rsidRPr="00585CA6">
        <w:rPr>
          <w:noProof/>
          <w:lang w:eastAsia="zh-CN"/>
        </w:rPr>
        <w:t xml:space="preserve"> the </w:t>
      </w:r>
      <w:r>
        <w:t>SAn</w:t>
      </w:r>
      <w:r w:rsidRPr="00585CA6">
        <w:rPr>
          <w:noProof/>
          <w:lang w:eastAsia="zh-CN"/>
        </w:rPr>
        <w:t xml:space="preserve"> Server.</w:t>
      </w:r>
    </w:p>
    <w:p w14:paraId="4186EB5C" w14:textId="0D0A1C97" w:rsidR="00F049CA" w:rsidRDefault="00F049CA" w:rsidP="00F049CA">
      <w:r>
        <w:t>This method shall support the URI query parameters specified in table 6.1.2.3.2.3.1-1.</w:t>
      </w:r>
    </w:p>
    <w:p w14:paraId="70000914" w14:textId="6691BE53" w:rsidR="00F049CA" w:rsidRPr="00384E92" w:rsidRDefault="00F049CA" w:rsidP="00F049CA">
      <w:pPr>
        <w:pStyle w:val="TH"/>
        <w:rPr>
          <w:rFonts w:cs="Arial"/>
        </w:rPr>
      </w:pPr>
      <w:r w:rsidRPr="00384E92">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trPr>
        <w:tc>
          <w:tcPr>
            <w:tcW w:w="825" w:type="pct"/>
            <w:shd w:val="clear" w:color="auto" w:fill="C0C0C0"/>
          </w:tcPr>
          <w:p w14:paraId="4C692A3E" w14:textId="77777777" w:rsidR="00F049CA" w:rsidRPr="0016361A" w:rsidRDefault="00F049CA" w:rsidP="00490136">
            <w:pPr>
              <w:pStyle w:val="TAH"/>
            </w:pPr>
            <w:r w:rsidRPr="0016361A">
              <w:t>Name</w:t>
            </w:r>
          </w:p>
        </w:tc>
        <w:tc>
          <w:tcPr>
            <w:tcW w:w="731" w:type="pct"/>
            <w:shd w:val="clear" w:color="auto" w:fill="C0C0C0"/>
          </w:tcPr>
          <w:p w14:paraId="79866E9A" w14:textId="77777777" w:rsidR="00F049CA" w:rsidRPr="0016361A" w:rsidRDefault="00F049CA" w:rsidP="00490136">
            <w:pPr>
              <w:pStyle w:val="TAH"/>
            </w:pPr>
            <w:r w:rsidRPr="0016361A">
              <w:t>Data type</w:t>
            </w:r>
          </w:p>
        </w:tc>
        <w:tc>
          <w:tcPr>
            <w:tcW w:w="215" w:type="pct"/>
            <w:shd w:val="clear" w:color="auto" w:fill="C0C0C0"/>
          </w:tcPr>
          <w:p w14:paraId="354E013B" w14:textId="77777777" w:rsidR="00F049CA" w:rsidRPr="0016361A" w:rsidRDefault="00F049CA" w:rsidP="00490136">
            <w:pPr>
              <w:pStyle w:val="TAH"/>
            </w:pPr>
            <w:r w:rsidRPr="0016361A">
              <w:t>P</w:t>
            </w:r>
          </w:p>
        </w:tc>
        <w:tc>
          <w:tcPr>
            <w:tcW w:w="580" w:type="pct"/>
            <w:shd w:val="clear" w:color="auto" w:fill="C0C0C0"/>
          </w:tcPr>
          <w:p w14:paraId="0C9214DF" w14:textId="77777777" w:rsidR="00F049CA" w:rsidRPr="0016361A" w:rsidRDefault="00F049CA" w:rsidP="00490136">
            <w:pPr>
              <w:pStyle w:val="TAH"/>
            </w:pPr>
            <w:r w:rsidRPr="0016361A">
              <w:t>Cardinality</w:t>
            </w:r>
          </w:p>
        </w:tc>
        <w:tc>
          <w:tcPr>
            <w:tcW w:w="1983" w:type="pct"/>
            <w:shd w:val="clear" w:color="auto" w:fill="C0C0C0"/>
            <w:vAlign w:val="center"/>
          </w:tcPr>
          <w:p w14:paraId="5B3759B8" w14:textId="77777777" w:rsidR="00F049CA" w:rsidRPr="0016361A" w:rsidRDefault="00F049CA" w:rsidP="00490136">
            <w:pPr>
              <w:pStyle w:val="TAH"/>
            </w:pPr>
            <w:r w:rsidRPr="0016361A">
              <w:t>Description</w:t>
            </w:r>
          </w:p>
        </w:tc>
        <w:tc>
          <w:tcPr>
            <w:tcW w:w="666" w:type="pct"/>
            <w:shd w:val="clear" w:color="auto" w:fill="C0C0C0"/>
          </w:tcPr>
          <w:p w14:paraId="7579D636" w14:textId="77777777" w:rsidR="00F049CA" w:rsidRPr="0016361A" w:rsidRDefault="00F049CA" w:rsidP="00490136">
            <w:pPr>
              <w:pStyle w:val="TAH"/>
            </w:pPr>
            <w:r w:rsidRPr="0016361A">
              <w:t>Applicability</w:t>
            </w:r>
          </w:p>
        </w:tc>
      </w:tr>
      <w:tr w:rsidR="00F049CA" w:rsidRPr="00B54FF5" w14:paraId="2C4A1C4C" w14:textId="77777777" w:rsidTr="00490136">
        <w:trPr>
          <w:jc w:val="center"/>
        </w:trPr>
        <w:tc>
          <w:tcPr>
            <w:tcW w:w="825" w:type="pct"/>
            <w:shd w:val="clear" w:color="auto" w:fill="auto"/>
            <w:vAlign w:val="center"/>
          </w:tcPr>
          <w:p w14:paraId="6A5A2851" w14:textId="77777777" w:rsidR="00F049CA" w:rsidRPr="0016361A" w:rsidRDefault="00F049CA" w:rsidP="00490136">
            <w:pPr>
              <w:pStyle w:val="TAL"/>
            </w:pPr>
            <w:r>
              <w:t>anchor-ids</w:t>
            </w:r>
          </w:p>
        </w:tc>
        <w:tc>
          <w:tcPr>
            <w:tcW w:w="731" w:type="pct"/>
            <w:vAlign w:val="center"/>
          </w:tcPr>
          <w:p w14:paraId="1FC99394" w14:textId="77777777" w:rsidR="00F049CA" w:rsidRPr="0016361A" w:rsidRDefault="00F049CA" w:rsidP="00490136">
            <w:pPr>
              <w:pStyle w:val="TAL"/>
            </w:pPr>
            <w:r>
              <w:t>array(</w:t>
            </w:r>
            <w:r>
              <w:rPr>
                <w:lang w:eastAsia="zh-CN"/>
              </w:rPr>
              <w:t>SpatialAnchorId</w:t>
            </w:r>
            <w:r>
              <w:t>)</w:t>
            </w:r>
          </w:p>
        </w:tc>
        <w:tc>
          <w:tcPr>
            <w:tcW w:w="215" w:type="pct"/>
            <w:vAlign w:val="center"/>
          </w:tcPr>
          <w:p w14:paraId="132F5AAD" w14:textId="77777777" w:rsidR="00F049CA" w:rsidRPr="0016361A" w:rsidRDefault="00F049CA" w:rsidP="00490136">
            <w:pPr>
              <w:pStyle w:val="TAC"/>
            </w:pPr>
            <w:r>
              <w:t>C</w:t>
            </w:r>
          </w:p>
        </w:tc>
        <w:tc>
          <w:tcPr>
            <w:tcW w:w="580" w:type="pct"/>
            <w:vAlign w:val="center"/>
          </w:tcPr>
          <w:p w14:paraId="1AB66462" w14:textId="77777777" w:rsidR="00F049CA" w:rsidRPr="0016361A" w:rsidRDefault="00F049CA" w:rsidP="00490136">
            <w:pPr>
              <w:pStyle w:val="TAC"/>
            </w:pPr>
            <w:r>
              <w:t>1..N</w:t>
            </w:r>
          </w:p>
        </w:tc>
        <w:tc>
          <w:tcPr>
            <w:tcW w:w="1983" w:type="pct"/>
            <w:shd w:val="clear" w:color="auto" w:fill="auto"/>
            <w:vAlign w:val="center"/>
          </w:tcPr>
          <w:p w14:paraId="6235CCA8" w14:textId="77777777" w:rsidR="00F049CA" w:rsidRDefault="00F049CA" w:rsidP="00490136">
            <w:pPr>
              <w:pStyle w:val="TAL"/>
            </w:pPr>
            <w:r>
              <w:t>Contains the identifier(s) of the targeted spatial anchor(s).</w:t>
            </w:r>
          </w:p>
          <w:p w14:paraId="44F926B1" w14:textId="77777777" w:rsidR="00F049CA" w:rsidRDefault="00F049CA" w:rsidP="00490136">
            <w:pPr>
              <w:pStyle w:val="TAL"/>
            </w:pPr>
          </w:p>
          <w:p w14:paraId="254E3017" w14:textId="77777777" w:rsidR="00F049CA" w:rsidRPr="0016361A" w:rsidRDefault="00F049CA" w:rsidP="00490136">
            <w:pPr>
              <w:pStyle w:val="TAL"/>
            </w:pPr>
            <w:r>
              <w:t>(NOTE 1)</w:t>
            </w:r>
          </w:p>
        </w:tc>
        <w:tc>
          <w:tcPr>
            <w:tcW w:w="666" w:type="pct"/>
            <w:vAlign w:val="center"/>
          </w:tcPr>
          <w:p w14:paraId="4397A963" w14:textId="77777777" w:rsidR="00F049CA" w:rsidRPr="0016361A" w:rsidRDefault="00F049CA" w:rsidP="00490136">
            <w:pPr>
              <w:pStyle w:val="TAL"/>
            </w:pPr>
          </w:p>
        </w:tc>
      </w:tr>
      <w:tr w:rsidR="00F049CA" w:rsidRPr="00B54FF5" w14:paraId="1EB9B71A" w14:textId="77777777" w:rsidTr="00490136">
        <w:trPr>
          <w:jc w:val="center"/>
        </w:trPr>
        <w:tc>
          <w:tcPr>
            <w:tcW w:w="825" w:type="pct"/>
            <w:shd w:val="clear" w:color="auto" w:fill="auto"/>
            <w:vAlign w:val="center"/>
          </w:tcPr>
          <w:p w14:paraId="322C6794" w14:textId="77777777" w:rsidR="00F049CA" w:rsidRDefault="00F049CA" w:rsidP="00490136">
            <w:pPr>
              <w:pStyle w:val="TAL"/>
            </w:pPr>
            <w:r>
              <w:t>area-int</w:t>
            </w:r>
          </w:p>
        </w:tc>
        <w:tc>
          <w:tcPr>
            <w:tcW w:w="731" w:type="pct"/>
            <w:vAlign w:val="center"/>
          </w:tcPr>
          <w:p w14:paraId="6C8E55AE" w14:textId="77777777" w:rsidR="00F049CA" w:rsidRDefault="00F049CA" w:rsidP="00490136">
            <w:pPr>
              <w:pStyle w:val="TAL"/>
            </w:pPr>
            <w:r>
              <w:t>ServiceArea</w:t>
            </w:r>
          </w:p>
        </w:tc>
        <w:tc>
          <w:tcPr>
            <w:tcW w:w="215" w:type="pct"/>
            <w:vAlign w:val="center"/>
          </w:tcPr>
          <w:p w14:paraId="2B79E7E7" w14:textId="77777777" w:rsidR="00F049CA" w:rsidRDefault="00F049CA" w:rsidP="00490136">
            <w:pPr>
              <w:pStyle w:val="TAC"/>
            </w:pPr>
            <w:r>
              <w:t>C</w:t>
            </w:r>
          </w:p>
        </w:tc>
        <w:tc>
          <w:tcPr>
            <w:tcW w:w="580" w:type="pct"/>
            <w:vAlign w:val="center"/>
          </w:tcPr>
          <w:p w14:paraId="7EC24DC6" w14:textId="77777777" w:rsidR="00F049CA" w:rsidRDefault="00F049CA" w:rsidP="00490136">
            <w:pPr>
              <w:pStyle w:val="TAC"/>
            </w:pPr>
            <w:r>
              <w:t>0..1</w:t>
            </w:r>
          </w:p>
        </w:tc>
        <w:tc>
          <w:tcPr>
            <w:tcW w:w="1983" w:type="pct"/>
            <w:shd w:val="clear" w:color="auto" w:fill="auto"/>
            <w:vAlign w:val="center"/>
          </w:tcPr>
          <w:p w14:paraId="7F2EA25B" w14:textId="77777777" w:rsidR="00F049CA" w:rsidRDefault="00F049CA" w:rsidP="00490136">
            <w:pPr>
              <w:pStyle w:val="TAL"/>
            </w:pPr>
            <w:r>
              <w:t>Contains the area of interest within which the targeted spatial anchors are located.</w:t>
            </w:r>
          </w:p>
          <w:p w14:paraId="3B177FF5" w14:textId="77777777" w:rsidR="00F049CA" w:rsidRDefault="00F049CA" w:rsidP="00490136">
            <w:pPr>
              <w:pStyle w:val="TAL"/>
            </w:pPr>
          </w:p>
          <w:p w14:paraId="0F94C06F" w14:textId="77777777" w:rsidR="00F049CA" w:rsidRDefault="00F049CA" w:rsidP="00490136">
            <w:pPr>
              <w:pStyle w:val="TAL"/>
            </w:pPr>
            <w:r>
              <w:t>(NOTE 1)</w:t>
            </w:r>
          </w:p>
        </w:tc>
        <w:tc>
          <w:tcPr>
            <w:tcW w:w="666" w:type="pct"/>
            <w:vAlign w:val="center"/>
          </w:tcPr>
          <w:p w14:paraId="58A7216A" w14:textId="77777777" w:rsidR="00F049CA" w:rsidRPr="0016361A" w:rsidRDefault="00F049CA" w:rsidP="00490136">
            <w:pPr>
              <w:pStyle w:val="TAL"/>
            </w:pPr>
          </w:p>
        </w:tc>
      </w:tr>
      <w:tr w:rsidR="00F049CA" w:rsidRPr="00B54FF5" w14:paraId="0BABB6E0" w14:textId="77777777" w:rsidTr="00490136">
        <w:trPr>
          <w:jc w:val="center"/>
        </w:trPr>
        <w:tc>
          <w:tcPr>
            <w:tcW w:w="825" w:type="pct"/>
            <w:shd w:val="clear" w:color="auto" w:fill="auto"/>
            <w:vAlign w:val="center"/>
          </w:tcPr>
          <w:p w14:paraId="55B220E2" w14:textId="77777777" w:rsidR="00F049CA" w:rsidRDefault="00F049CA" w:rsidP="00490136">
            <w:pPr>
              <w:pStyle w:val="TAL"/>
            </w:pPr>
            <w:r>
              <w:t>svc-id</w:t>
            </w:r>
          </w:p>
        </w:tc>
        <w:tc>
          <w:tcPr>
            <w:tcW w:w="731" w:type="pct"/>
            <w:vAlign w:val="center"/>
          </w:tcPr>
          <w:p w14:paraId="2DA46009" w14:textId="77777777" w:rsidR="00F049CA" w:rsidRDefault="00F049CA" w:rsidP="00490136">
            <w:pPr>
              <w:pStyle w:val="TAL"/>
            </w:pPr>
            <w:r>
              <w:t>string</w:t>
            </w:r>
          </w:p>
        </w:tc>
        <w:tc>
          <w:tcPr>
            <w:tcW w:w="215" w:type="pct"/>
            <w:vAlign w:val="center"/>
          </w:tcPr>
          <w:p w14:paraId="1604FC42" w14:textId="77777777" w:rsidR="00F049CA" w:rsidRDefault="00F049CA" w:rsidP="00490136">
            <w:pPr>
              <w:pStyle w:val="TAC"/>
            </w:pPr>
            <w:r>
              <w:t>C</w:t>
            </w:r>
          </w:p>
        </w:tc>
        <w:tc>
          <w:tcPr>
            <w:tcW w:w="580" w:type="pct"/>
            <w:vAlign w:val="center"/>
          </w:tcPr>
          <w:p w14:paraId="584E3249" w14:textId="77777777" w:rsidR="00F049CA" w:rsidRDefault="00F049CA" w:rsidP="00490136">
            <w:pPr>
              <w:pStyle w:val="TAC"/>
            </w:pPr>
            <w:r>
              <w:t>0..1</w:t>
            </w:r>
          </w:p>
        </w:tc>
        <w:tc>
          <w:tcPr>
            <w:tcW w:w="1983" w:type="pct"/>
            <w:shd w:val="clear" w:color="auto" w:fill="auto"/>
            <w:vAlign w:val="center"/>
          </w:tcPr>
          <w:p w14:paraId="4AEC1135" w14:textId="77777777" w:rsidR="00F049CA" w:rsidRDefault="00F049CA" w:rsidP="00490136">
            <w:pPr>
              <w:pStyle w:val="TAL"/>
            </w:pPr>
            <w:r>
              <w:t>Contains the identifier of the target VAL service.</w:t>
            </w:r>
          </w:p>
          <w:p w14:paraId="5D5CED4D" w14:textId="77777777" w:rsidR="00F049CA" w:rsidRDefault="00F049CA" w:rsidP="00490136">
            <w:pPr>
              <w:pStyle w:val="TAL"/>
            </w:pPr>
          </w:p>
          <w:p w14:paraId="51089503" w14:textId="77777777" w:rsidR="00F049CA" w:rsidRDefault="00F049CA" w:rsidP="00490136">
            <w:pPr>
              <w:pStyle w:val="TAL"/>
            </w:pPr>
            <w:r>
              <w:t>(NOTE 1)</w:t>
            </w:r>
          </w:p>
        </w:tc>
        <w:tc>
          <w:tcPr>
            <w:tcW w:w="666" w:type="pct"/>
            <w:vAlign w:val="center"/>
          </w:tcPr>
          <w:p w14:paraId="51497F76" w14:textId="77777777" w:rsidR="00F049CA" w:rsidRPr="0016361A" w:rsidRDefault="00F049CA" w:rsidP="00490136">
            <w:pPr>
              <w:pStyle w:val="TAL"/>
            </w:pPr>
          </w:p>
        </w:tc>
      </w:tr>
      <w:tr w:rsidR="00F049CA" w:rsidRPr="00B54FF5" w14:paraId="2359A6E5" w14:textId="77777777" w:rsidTr="00490136">
        <w:trPr>
          <w:jc w:val="center"/>
        </w:trPr>
        <w:tc>
          <w:tcPr>
            <w:tcW w:w="825" w:type="pct"/>
            <w:shd w:val="clear" w:color="auto" w:fill="auto"/>
            <w:vAlign w:val="center"/>
          </w:tcPr>
          <w:p w14:paraId="55935D28" w14:textId="77777777" w:rsidR="00F049CA" w:rsidRDefault="00F049CA" w:rsidP="00490136">
            <w:pPr>
              <w:pStyle w:val="TAL"/>
            </w:pPr>
            <w:r>
              <w:t>anch-inf</w:t>
            </w:r>
          </w:p>
        </w:tc>
        <w:tc>
          <w:tcPr>
            <w:tcW w:w="731" w:type="pct"/>
            <w:vAlign w:val="center"/>
          </w:tcPr>
          <w:p w14:paraId="1169A0B3" w14:textId="77777777" w:rsidR="00F049CA" w:rsidRDefault="00F049CA" w:rsidP="00490136">
            <w:pPr>
              <w:pStyle w:val="TAL"/>
            </w:pPr>
            <w:r>
              <w:t>Bytes</w:t>
            </w:r>
          </w:p>
        </w:tc>
        <w:tc>
          <w:tcPr>
            <w:tcW w:w="215" w:type="pct"/>
            <w:vAlign w:val="center"/>
          </w:tcPr>
          <w:p w14:paraId="1C46AC5A" w14:textId="77777777" w:rsidR="00F049CA" w:rsidRDefault="00F049CA" w:rsidP="00490136">
            <w:pPr>
              <w:pStyle w:val="TAC"/>
            </w:pPr>
            <w:r>
              <w:t>C</w:t>
            </w:r>
          </w:p>
        </w:tc>
        <w:tc>
          <w:tcPr>
            <w:tcW w:w="580" w:type="pct"/>
            <w:vAlign w:val="center"/>
          </w:tcPr>
          <w:p w14:paraId="5E4EAA72" w14:textId="77777777" w:rsidR="00F049CA" w:rsidRDefault="00F049CA" w:rsidP="00490136">
            <w:pPr>
              <w:pStyle w:val="TAC"/>
            </w:pPr>
            <w:r>
              <w:t>0..1</w:t>
            </w:r>
          </w:p>
        </w:tc>
        <w:tc>
          <w:tcPr>
            <w:tcW w:w="1983" w:type="pct"/>
            <w:shd w:val="clear" w:color="auto" w:fill="auto"/>
            <w:vAlign w:val="center"/>
          </w:tcPr>
          <w:p w14:paraId="0AEDC8A2" w14:textId="77777777" w:rsidR="00F049CA" w:rsidRDefault="00F049CA" w:rsidP="00490136">
            <w:pPr>
              <w:pStyle w:val="TAL"/>
            </w:pPr>
            <w:r>
              <w:rPr>
                <w:rFonts w:cs="Arial"/>
                <w:szCs w:val="18"/>
              </w:rPr>
              <w:t>Contains the application specific information of the targeted spatial anchors.</w:t>
            </w:r>
          </w:p>
          <w:p w14:paraId="5F36B3EF" w14:textId="77777777" w:rsidR="00F049CA" w:rsidRDefault="00F049CA" w:rsidP="00490136">
            <w:pPr>
              <w:pStyle w:val="TAL"/>
            </w:pPr>
          </w:p>
          <w:p w14:paraId="50A1C3CC" w14:textId="77777777" w:rsidR="00F049CA" w:rsidRDefault="00F049CA" w:rsidP="00490136">
            <w:pPr>
              <w:pStyle w:val="TAL"/>
            </w:pPr>
            <w:r>
              <w:t>(NOTE 1)</w:t>
            </w:r>
          </w:p>
        </w:tc>
        <w:tc>
          <w:tcPr>
            <w:tcW w:w="666" w:type="pct"/>
            <w:vAlign w:val="center"/>
          </w:tcPr>
          <w:p w14:paraId="68E13921" w14:textId="77777777" w:rsidR="00F049CA" w:rsidRPr="0016361A" w:rsidRDefault="00F049CA" w:rsidP="00490136">
            <w:pPr>
              <w:pStyle w:val="TAL"/>
            </w:pPr>
          </w:p>
        </w:tc>
      </w:tr>
      <w:tr w:rsidR="00F049CA" w:rsidRPr="00B54FF5" w14:paraId="1995DDB4" w14:textId="77777777" w:rsidTr="00490136">
        <w:trPr>
          <w:jc w:val="center"/>
        </w:trPr>
        <w:tc>
          <w:tcPr>
            <w:tcW w:w="825" w:type="pct"/>
            <w:shd w:val="clear" w:color="auto" w:fill="auto"/>
            <w:vAlign w:val="center"/>
          </w:tcPr>
          <w:p w14:paraId="416454FD" w14:textId="77777777" w:rsidR="00F049CA" w:rsidRDefault="00F049CA" w:rsidP="00490136">
            <w:pPr>
              <w:pStyle w:val="TAL"/>
            </w:pPr>
            <w:r>
              <w:t>supp-feats</w:t>
            </w:r>
          </w:p>
        </w:tc>
        <w:tc>
          <w:tcPr>
            <w:tcW w:w="731" w:type="pct"/>
            <w:vAlign w:val="center"/>
          </w:tcPr>
          <w:p w14:paraId="411D57C9" w14:textId="77777777" w:rsidR="00F049CA" w:rsidRDefault="00F049CA" w:rsidP="00490136">
            <w:pPr>
              <w:pStyle w:val="TAL"/>
            </w:pPr>
            <w:r>
              <w:t>SupportedFeatures</w:t>
            </w:r>
          </w:p>
        </w:tc>
        <w:tc>
          <w:tcPr>
            <w:tcW w:w="215" w:type="pct"/>
            <w:vAlign w:val="center"/>
          </w:tcPr>
          <w:p w14:paraId="1DBD86C0" w14:textId="77777777" w:rsidR="00F049CA" w:rsidDel="00EB46D7" w:rsidRDefault="00F049CA" w:rsidP="00490136">
            <w:pPr>
              <w:pStyle w:val="TAC"/>
            </w:pPr>
            <w:r>
              <w:t>C</w:t>
            </w:r>
          </w:p>
        </w:tc>
        <w:tc>
          <w:tcPr>
            <w:tcW w:w="580" w:type="pct"/>
            <w:vAlign w:val="center"/>
          </w:tcPr>
          <w:p w14:paraId="0AE7273B" w14:textId="77777777" w:rsidR="00F049CA" w:rsidRDefault="00F049CA" w:rsidP="00490136">
            <w:pPr>
              <w:pStyle w:val="TAC"/>
            </w:pPr>
            <w:r>
              <w:t>0..1</w:t>
            </w:r>
          </w:p>
        </w:tc>
        <w:tc>
          <w:tcPr>
            <w:tcW w:w="1983" w:type="pct"/>
            <w:shd w:val="clear" w:color="auto" w:fill="auto"/>
            <w:vAlign w:val="center"/>
          </w:tcPr>
          <w:p w14:paraId="60D8ADBE" w14:textId="129A0AA7"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738E2B69" w14:textId="77777777" w:rsidR="00F049CA" w:rsidRDefault="00F049CA" w:rsidP="00490136">
            <w:pPr>
              <w:pStyle w:val="TAL"/>
            </w:pPr>
          </w:p>
          <w:p w14:paraId="30244FBC"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C13AB0C" w14:textId="77777777" w:rsidR="00F049CA" w:rsidRPr="0016361A" w:rsidRDefault="00F049CA" w:rsidP="00490136">
            <w:pPr>
              <w:pStyle w:val="TAL"/>
            </w:pPr>
          </w:p>
        </w:tc>
      </w:tr>
      <w:tr w:rsidR="00F049CA" w:rsidRPr="00B54FF5" w14:paraId="7B070AE7" w14:textId="77777777" w:rsidTr="00490136">
        <w:trPr>
          <w:jc w:val="center"/>
        </w:trPr>
        <w:tc>
          <w:tcPr>
            <w:tcW w:w="5000" w:type="pct"/>
            <w:gridSpan w:val="6"/>
            <w:shd w:val="clear" w:color="auto" w:fill="auto"/>
            <w:vAlign w:val="center"/>
          </w:tcPr>
          <w:p w14:paraId="2566FD10" w14:textId="77777777" w:rsidR="00F049CA" w:rsidRPr="0016361A" w:rsidRDefault="00F049CA" w:rsidP="00490136">
            <w:pPr>
              <w:pStyle w:val="TAN"/>
            </w:pPr>
            <w:r>
              <w:t>NOTE 1:</w:t>
            </w:r>
            <w:r>
              <w:tab/>
              <w:t>At least one of these query parameters shall be present.</w:t>
            </w:r>
          </w:p>
        </w:tc>
      </w:tr>
    </w:tbl>
    <w:p w14:paraId="583A33AE" w14:textId="77777777" w:rsidR="00F049CA" w:rsidRDefault="00F049CA" w:rsidP="00F049CA"/>
    <w:p w14:paraId="4BDD8C7A" w14:textId="77777777" w:rsidR="00F049CA" w:rsidRDefault="00F049CA" w:rsidP="00F049CA">
      <w:pPr>
        <w:pStyle w:val="EditorsNote"/>
      </w:pPr>
      <w:r>
        <w:t>Editor’s note:</w:t>
      </w:r>
      <w:r>
        <w:tab/>
        <w:t>The definition of anch-inf query parameter is FFS.</w:t>
      </w:r>
    </w:p>
    <w:p w14:paraId="0D62FE3D" w14:textId="686AD40F" w:rsidR="00F049CA" w:rsidRPr="00384E92" w:rsidRDefault="00F049CA" w:rsidP="00F049CA">
      <w:r>
        <w:t>This method shall support the request data structures specified in table 6.1.2.3.2.3.1-2 and the response data structures and response codes specified in table 6.1.2.3.2.3.1-3.</w:t>
      </w:r>
    </w:p>
    <w:p w14:paraId="29C01C70" w14:textId="30ED207D" w:rsidR="00F049CA" w:rsidRPr="001769FF" w:rsidRDefault="00F049CA" w:rsidP="00F049CA">
      <w:pPr>
        <w:pStyle w:val="TH"/>
      </w:pPr>
      <w:r w:rsidRPr="001769FF">
        <w:t>Table</w:t>
      </w:r>
      <w:r>
        <w:t> 6.1.2.3.2.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trPr>
        <w:tc>
          <w:tcPr>
            <w:tcW w:w="1627" w:type="dxa"/>
            <w:shd w:val="clear" w:color="auto" w:fill="C0C0C0"/>
          </w:tcPr>
          <w:p w14:paraId="4A0FC9F5" w14:textId="77777777" w:rsidR="00F049CA" w:rsidRPr="0016361A" w:rsidRDefault="00F049CA" w:rsidP="00490136">
            <w:pPr>
              <w:pStyle w:val="TAH"/>
            </w:pPr>
            <w:r w:rsidRPr="0016361A">
              <w:t>Data type</w:t>
            </w:r>
          </w:p>
        </w:tc>
        <w:tc>
          <w:tcPr>
            <w:tcW w:w="425" w:type="dxa"/>
            <w:shd w:val="clear" w:color="auto" w:fill="C0C0C0"/>
          </w:tcPr>
          <w:p w14:paraId="5AC38A9A" w14:textId="77777777" w:rsidR="00F049CA" w:rsidRPr="0016361A" w:rsidRDefault="00F049CA" w:rsidP="00490136">
            <w:pPr>
              <w:pStyle w:val="TAH"/>
            </w:pPr>
            <w:r w:rsidRPr="0016361A">
              <w:t>P</w:t>
            </w:r>
          </w:p>
        </w:tc>
        <w:tc>
          <w:tcPr>
            <w:tcW w:w="1276" w:type="dxa"/>
            <w:shd w:val="clear" w:color="auto" w:fill="C0C0C0"/>
          </w:tcPr>
          <w:p w14:paraId="1AA9248B" w14:textId="77777777" w:rsidR="00F049CA" w:rsidRPr="0016361A" w:rsidRDefault="00F049CA" w:rsidP="00490136">
            <w:pPr>
              <w:pStyle w:val="TAH"/>
            </w:pPr>
            <w:r w:rsidRPr="0016361A">
              <w:t>Cardinality</w:t>
            </w:r>
          </w:p>
        </w:tc>
        <w:tc>
          <w:tcPr>
            <w:tcW w:w="6447" w:type="dxa"/>
            <w:shd w:val="clear" w:color="auto" w:fill="C0C0C0"/>
            <w:vAlign w:val="center"/>
          </w:tcPr>
          <w:p w14:paraId="65EB9FDE" w14:textId="77777777" w:rsidR="00F049CA" w:rsidRPr="0016361A" w:rsidRDefault="00F049CA" w:rsidP="00490136">
            <w:pPr>
              <w:pStyle w:val="TAH"/>
            </w:pPr>
            <w:r w:rsidRPr="0016361A">
              <w:t>Description</w:t>
            </w:r>
          </w:p>
        </w:tc>
      </w:tr>
      <w:tr w:rsidR="00F049CA" w:rsidRPr="00B54FF5" w14:paraId="03239B99" w14:textId="77777777" w:rsidTr="00490136">
        <w:trPr>
          <w:jc w:val="center"/>
        </w:trPr>
        <w:tc>
          <w:tcPr>
            <w:tcW w:w="1627" w:type="dxa"/>
            <w:shd w:val="clear" w:color="auto" w:fill="auto"/>
            <w:vAlign w:val="center"/>
          </w:tcPr>
          <w:p w14:paraId="700D5AB1" w14:textId="77777777" w:rsidR="00F049CA" w:rsidRPr="0016361A" w:rsidRDefault="00F049CA" w:rsidP="00490136">
            <w:pPr>
              <w:pStyle w:val="TAL"/>
            </w:pPr>
            <w:r>
              <w:t>n/a</w:t>
            </w:r>
          </w:p>
        </w:tc>
        <w:tc>
          <w:tcPr>
            <w:tcW w:w="425" w:type="dxa"/>
            <w:vAlign w:val="center"/>
          </w:tcPr>
          <w:p w14:paraId="4B5D1A02" w14:textId="77777777" w:rsidR="00F049CA" w:rsidRPr="0016361A" w:rsidRDefault="00F049CA" w:rsidP="00490136">
            <w:pPr>
              <w:pStyle w:val="TAC"/>
            </w:pPr>
          </w:p>
        </w:tc>
        <w:tc>
          <w:tcPr>
            <w:tcW w:w="1276" w:type="dxa"/>
            <w:vAlign w:val="center"/>
          </w:tcPr>
          <w:p w14:paraId="4DBB932C" w14:textId="77777777" w:rsidR="00F049CA" w:rsidRPr="0016361A" w:rsidRDefault="00F049CA" w:rsidP="00384826">
            <w:pPr>
              <w:pStyle w:val="TAC"/>
            </w:pPr>
          </w:p>
        </w:tc>
        <w:tc>
          <w:tcPr>
            <w:tcW w:w="6447" w:type="dxa"/>
            <w:shd w:val="clear" w:color="auto" w:fill="auto"/>
            <w:vAlign w:val="center"/>
          </w:tcPr>
          <w:p w14:paraId="3009CDA9" w14:textId="77777777" w:rsidR="00F049CA" w:rsidRPr="0016361A" w:rsidRDefault="00F049CA" w:rsidP="00490136">
            <w:pPr>
              <w:pStyle w:val="TAL"/>
            </w:pPr>
          </w:p>
        </w:tc>
      </w:tr>
    </w:tbl>
    <w:p w14:paraId="0814EFD6" w14:textId="77777777" w:rsidR="00F049CA" w:rsidRDefault="00F049CA" w:rsidP="00F049CA"/>
    <w:p w14:paraId="2641A183" w14:textId="6CF64EEF" w:rsidR="00F049CA" w:rsidRPr="001769FF" w:rsidRDefault="00F049CA" w:rsidP="00F049CA">
      <w:pPr>
        <w:pStyle w:val="TH"/>
      </w:pPr>
      <w:r w:rsidRPr="001769FF">
        <w:t>Table</w:t>
      </w:r>
      <w:r>
        <w:t> 6.1.2.3.2.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pPr>
            <w:r w:rsidRPr="0016361A">
              <w:t>Response</w:t>
            </w:r>
          </w:p>
          <w:p w14:paraId="4D125394" w14:textId="77777777" w:rsidR="00F049CA" w:rsidRPr="0016361A" w:rsidRDefault="00F049CA" w:rsidP="00490136">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pPr>
            <w:r w:rsidRPr="0016361A">
              <w:t>Description</w:t>
            </w:r>
          </w:p>
        </w:tc>
      </w:tr>
      <w:tr w:rsidR="00F049CA" w:rsidRPr="00B54FF5" w14:paraId="7E31A3E3"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pPr>
            <w:r>
              <w:t>SpatialAnchorsDiscResp</w:t>
            </w:r>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pPr>
            <w:r w:rsidRPr="00585CA6">
              <w:t>M</w:t>
            </w:r>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384826">
            <w:pPr>
              <w:pStyle w:val="TAC"/>
            </w:pPr>
            <w:bookmarkStart w:id="422" w:name="_MCCTEMPBM_CRPT90430071___4"/>
            <w:r w:rsidRPr="00585CA6">
              <w:t>1</w:t>
            </w:r>
            <w:bookmarkEnd w:id="422"/>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pPr>
            <w:r w:rsidRPr="00585CA6">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pPr>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p>
        </w:tc>
      </w:tr>
      <w:tr w:rsidR="00F049CA" w:rsidRPr="00B54FF5" w14:paraId="4B8ED1E6"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pPr>
            <w:r w:rsidRPr="00585CA6">
              <w:t>Temporary redirection.</w:t>
            </w:r>
          </w:p>
          <w:p w14:paraId="337A296D" w14:textId="77777777" w:rsidR="00F049CA" w:rsidRPr="00585CA6" w:rsidRDefault="00F049CA" w:rsidP="00490136">
            <w:pPr>
              <w:pStyle w:val="TAL"/>
            </w:pPr>
          </w:p>
          <w:p w14:paraId="709408AC"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7A1D92A9" w14:textId="77777777" w:rsidR="00F049CA" w:rsidRPr="00585CA6" w:rsidRDefault="00F049CA" w:rsidP="00490136">
            <w:pPr>
              <w:pStyle w:val="TAL"/>
            </w:pPr>
          </w:p>
          <w:p w14:paraId="5B90580D" w14:textId="77777777" w:rsidR="00F049CA" w:rsidRPr="0016361A" w:rsidRDefault="00F049CA" w:rsidP="00490136">
            <w:pPr>
              <w:pStyle w:val="TAL"/>
            </w:pPr>
            <w:r w:rsidRPr="00585CA6">
              <w:t>Redirection handling is described in clause 5.2.10 of 3GPP TS 29.122 [2].</w:t>
            </w:r>
          </w:p>
        </w:tc>
      </w:tr>
      <w:tr w:rsidR="00F049CA" w:rsidRPr="00B54FF5" w14:paraId="228750C7"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pPr>
            <w:r w:rsidRPr="00585CA6">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pPr>
            <w:r w:rsidRPr="00585CA6">
              <w:t>Permanent redirection.</w:t>
            </w:r>
          </w:p>
          <w:p w14:paraId="7FB6D5CC" w14:textId="77777777" w:rsidR="00F049CA" w:rsidRPr="00585CA6" w:rsidRDefault="00F049CA" w:rsidP="00490136">
            <w:pPr>
              <w:pStyle w:val="TAL"/>
            </w:pPr>
          </w:p>
          <w:p w14:paraId="2434F988"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F55AB27" w14:textId="77777777" w:rsidR="00F049CA" w:rsidRPr="00585CA6" w:rsidRDefault="00F049CA" w:rsidP="00490136">
            <w:pPr>
              <w:pStyle w:val="TAL"/>
            </w:pPr>
          </w:p>
          <w:p w14:paraId="3493BB5B" w14:textId="77777777" w:rsidR="00F049CA" w:rsidRPr="0016361A" w:rsidRDefault="00F049CA" w:rsidP="00490136">
            <w:pPr>
              <w:pStyle w:val="TAL"/>
            </w:pPr>
            <w:r w:rsidRPr="00585CA6">
              <w:t>Redirection handling is described in clause 5.2.10 of 3GPP TS 29.122 [2].</w:t>
            </w:r>
          </w:p>
        </w:tc>
      </w:tr>
      <w:tr w:rsidR="00F049CA" w:rsidRPr="00B54FF5" w14:paraId="7BD95609"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BC69DB1" w14:textId="77777777" w:rsidR="00F049CA" w:rsidRDefault="00F049CA" w:rsidP="00F049CA"/>
    <w:p w14:paraId="6D9C640B" w14:textId="7B902975" w:rsidR="00F049CA" w:rsidRPr="00A04126" w:rsidRDefault="00F049CA" w:rsidP="00F049CA">
      <w:pPr>
        <w:pStyle w:val="TH"/>
        <w:rPr>
          <w:rFonts w:cs="Arial"/>
        </w:rPr>
      </w:pPr>
      <w:r w:rsidRPr="00A04126">
        <w:t>Table</w:t>
      </w:r>
      <w:r>
        <w:t> 6.1.2</w:t>
      </w:r>
      <w:r w:rsidRPr="00A04126">
        <w:t>.3.2.3.1-</w:t>
      </w:r>
      <w:r>
        <w:t>4</w:t>
      </w:r>
      <w:r w:rsidRPr="00A04126">
        <w:t xml:space="preserve">: Headers supported by the </w:t>
      </w:r>
      <w:r>
        <w:t>307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trPr>
        <w:tc>
          <w:tcPr>
            <w:tcW w:w="734" w:type="pct"/>
            <w:shd w:val="clear" w:color="auto" w:fill="C0C0C0"/>
          </w:tcPr>
          <w:p w14:paraId="23B6E48C" w14:textId="77777777" w:rsidR="00F049CA" w:rsidRPr="0016361A" w:rsidRDefault="00F049CA" w:rsidP="00490136">
            <w:pPr>
              <w:pStyle w:val="TAH"/>
            </w:pPr>
            <w:r w:rsidRPr="0016361A">
              <w:t>Name</w:t>
            </w:r>
          </w:p>
        </w:tc>
        <w:tc>
          <w:tcPr>
            <w:tcW w:w="662" w:type="pct"/>
            <w:shd w:val="clear" w:color="auto" w:fill="C0C0C0"/>
          </w:tcPr>
          <w:p w14:paraId="3A6A8DBA" w14:textId="77777777" w:rsidR="00F049CA" w:rsidRPr="0016361A" w:rsidRDefault="00F049CA" w:rsidP="00490136">
            <w:pPr>
              <w:pStyle w:val="TAH"/>
            </w:pPr>
            <w:r w:rsidRPr="0016361A">
              <w:t>Data type</w:t>
            </w:r>
          </w:p>
        </w:tc>
        <w:tc>
          <w:tcPr>
            <w:tcW w:w="220" w:type="pct"/>
            <w:shd w:val="clear" w:color="auto" w:fill="C0C0C0"/>
          </w:tcPr>
          <w:p w14:paraId="24CBDB42" w14:textId="77777777" w:rsidR="00F049CA" w:rsidRPr="0016361A" w:rsidRDefault="00F049CA" w:rsidP="00490136">
            <w:pPr>
              <w:pStyle w:val="TAH"/>
            </w:pPr>
            <w:r w:rsidRPr="0016361A">
              <w:t>P</w:t>
            </w:r>
          </w:p>
        </w:tc>
        <w:tc>
          <w:tcPr>
            <w:tcW w:w="590" w:type="pct"/>
            <w:shd w:val="clear" w:color="auto" w:fill="C0C0C0"/>
          </w:tcPr>
          <w:p w14:paraId="3BA73FC7" w14:textId="77777777" w:rsidR="00F049CA" w:rsidRPr="0016361A" w:rsidRDefault="00F049CA" w:rsidP="00490136">
            <w:pPr>
              <w:pStyle w:val="TAH"/>
            </w:pPr>
            <w:r w:rsidRPr="0016361A">
              <w:t>Cardinality</w:t>
            </w:r>
          </w:p>
        </w:tc>
        <w:tc>
          <w:tcPr>
            <w:tcW w:w="2794" w:type="pct"/>
            <w:shd w:val="clear" w:color="auto" w:fill="C0C0C0"/>
            <w:vAlign w:val="center"/>
          </w:tcPr>
          <w:p w14:paraId="1A46961A" w14:textId="77777777" w:rsidR="00F049CA" w:rsidRPr="0016361A" w:rsidRDefault="00F049CA" w:rsidP="00490136">
            <w:pPr>
              <w:pStyle w:val="TAH"/>
            </w:pPr>
            <w:r w:rsidRPr="0016361A">
              <w:t>Description</w:t>
            </w:r>
          </w:p>
        </w:tc>
      </w:tr>
      <w:tr w:rsidR="00F049CA" w:rsidRPr="00B54FF5" w14:paraId="0F973B0C" w14:textId="77777777" w:rsidTr="00490136">
        <w:trPr>
          <w:jc w:val="center"/>
        </w:trPr>
        <w:tc>
          <w:tcPr>
            <w:tcW w:w="734" w:type="pct"/>
            <w:shd w:val="clear" w:color="auto" w:fill="auto"/>
            <w:vAlign w:val="center"/>
          </w:tcPr>
          <w:p w14:paraId="12D98067" w14:textId="77777777" w:rsidR="00F049CA" w:rsidRPr="0016361A" w:rsidRDefault="00F049CA" w:rsidP="00490136">
            <w:pPr>
              <w:pStyle w:val="TAL"/>
            </w:pPr>
            <w:r>
              <w:t>Location</w:t>
            </w:r>
            <w:r w:rsidRPr="0016361A">
              <w:t xml:space="preserve"> </w:t>
            </w:r>
          </w:p>
        </w:tc>
        <w:tc>
          <w:tcPr>
            <w:tcW w:w="662" w:type="pct"/>
            <w:vAlign w:val="center"/>
          </w:tcPr>
          <w:p w14:paraId="3D1FBA1F" w14:textId="77777777" w:rsidR="00F049CA" w:rsidRPr="0016361A" w:rsidRDefault="00F049CA" w:rsidP="00490136">
            <w:pPr>
              <w:pStyle w:val="TAL"/>
            </w:pPr>
            <w:r>
              <w:t>string</w:t>
            </w:r>
          </w:p>
        </w:tc>
        <w:tc>
          <w:tcPr>
            <w:tcW w:w="220" w:type="pct"/>
            <w:vAlign w:val="center"/>
          </w:tcPr>
          <w:p w14:paraId="053414C7" w14:textId="77777777" w:rsidR="00F049CA" w:rsidRPr="0016361A" w:rsidRDefault="00F049CA" w:rsidP="00490136">
            <w:pPr>
              <w:pStyle w:val="TAC"/>
            </w:pPr>
            <w:r>
              <w:t>M</w:t>
            </w:r>
          </w:p>
        </w:tc>
        <w:tc>
          <w:tcPr>
            <w:tcW w:w="590" w:type="pct"/>
            <w:vAlign w:val="center"/>
          </w:tcPr>
          <w:p w14:paraId="3A0DBDC8" w14:textId="77777777" w:rsidR="00F049CA" w:rsidRPr="0016361A" w:rsidRDefault="00F049CA" w:rsidP="00384826">
            <w:pPr>
              <w:pStyle w:val="TAC"/>
            </w:pPr>
            <w:bookmarkStart w:id="423" w:name="_MCCTEMPBM_CRPT90430072___4"/>
            <w:r>
              <w:t>1</w:t>
            </w:r>
            <w:bookmarkEnd w:id="423"/>
          </w:p>
        </w:tc>
        <w:tc>
          <w:tcPr>
            <w:tcW w:w="2794" w:type="pct"/>
            <w:shd w:val="clear" w:color="auto" w:fill="auto"/>
            <w:vAlign w:val="center"/>
          </w:tcPr>
          <w:p w14:paraId="3C3670EE"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37C0F402" w14:textId="77777777" w:rsidR="00F049CA" w:rsidRDefault="00F049CA" w:rsidP="00F049CA"/>
    <w:p w14:paraId="005DB07F" w14:textId="5B0B60F2" w:rsidR="00F049CA" w:rsidRPr="00A04126" w:rsidRDefault="00F049CA" w:rsidP="00F049CA">
      <w:pPr>
        <w:pStyle w:val="TH"/>
        <w:rPr>
          <w:rFonts w:cs="Arial"/>
        </w:rPr>
      </w:pPr>
      <w:r w:rsidRPr="00A04126">
        <w:t>Table</w:t>
      </w:r>
      <w:r>
        <w:t> 6.1.2</w:t>
      </w:r>
      <w:r w:rsidRPr="00A04126">
        <w:t>.3.2.3.1-</w:t>
      </w:r>
      <w:r>
        <w:t>5</w:t>
      </w:r>
      <w:r w:rsidRPr="00A04126">
        <w:t xml:space="preserve">: Headers supported by the </w:t>
      </w:r>
      <w:r>
        <w:t>308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trPr>
        <w:tc>
          <w:tcPr>
            <w:tcW w:w="734" w:type="pct"/>
            <w:shd w:val="clear" w:color="auto" w:fill="C0C0C0"/>
          </w:tcPr>
          <w:p w14:paraId="25489B5B" w14:textId="77777777" w:rsidR="00F049CA" w:rsidRPr="0016361A" w:rsidRDefault="00F049CA" w:rsidP="00490136">
            <w:pPr>
              <w:pStyle w:val="TAH"/>
            </w:pPr>
            <w:r w:rsidRPr="0016361A">
              <w:t>Name</w:t>
            </w:r>
          </w:p>
        </w:tc>
        <w:tc>
          <w:tcPr>
            <w:tcW w:w="662" w:type="pct"/>
            <w:shd w:val="clear" w:color="auto" w:fill="C0C0C0"/>
          </w:tcPr>
          <w:p w14:paraId="6D7CB3C5" w14:textId="77777777" w:rsidR="00F049CA" w:rsidRPr="0016361A" w:rsidRDefault="00F049CA" w:rsidP="00490136">
            <w:pPr>
              <w:pStyle w:val="TAH"/>
            </w:pPr>
            <w:r w:rsidRPr="0016361A">
              <w:t>Data type</w:t>
            </w:r>
          </w:p>
        </w:tc>
        <w:tc>
          <w:tcPr>
            <w:tcW w:w="220" w:type="pct"/>
            <w:shd w:val="clear" w:color="auto" w:fill="C0C0C0"/>
          </w:tcPr>
          <w:p w14:paraId="64098041" w14:textId="77777777" w:rsidR="00F049CA" w:rsidRPr="0016361A" w:rsidRDefault="00F049CA" w:rsidP="00490136">
            <w:pPr>
              <w:pStyle w:val="TAH"/>
            </w:pPr>
            <w:r w:rsidRPr="0016361A">
              <w:t>P</w:t>
            </w:r>
          </w:p>
        </w:tc>
        <w:tc>
          <w:tcPr>
            <w:tcW w:w="590" w:type="pct"/>
            <w:shd w:val="clear" w:color="auto" w:fill="C0C0C0"/>
          </w:tcPr>
          <w:p w14:paraId="5B8A28D6" w14:textId="77777777" w:rsidR="00F049CA" w:rsidRPr="0016361A" w:rsidRDefault="00F049CA" w:rsidP="00490136">
            <w:pPr>
              <w:pStyle w:val="TAH"/>
            </w:pPr>
            <w:r w:rsidRPr="0016361A">
              <w:t>Cardinality</w:t>
            </w:r>
          </w:p>
        </w:tc>
        <w:tc>
          <w:tcPr>
            <w:tcW w:w="2794" w:type="pct"/>
            <w:shd w:val="clear" w:color="auto" w:fill="C0C0C0"/>
            <w:vAlign w:val="center"/>
          </w:tcPr>
          <w:p w14:paraId="5E4D70CF" w14:textId="77777777" w:rsidR="00F049CA" w:rsidRPr="0016361A" w:rsidRDefault="00F049CA" w:rsidP="00490136">
            <w:pPr>
              <w:pStyle w:val="TAH"/>
            </w:pPr>
            <w:r w:rsidRPr="0016361A">
              <w:t>Description</w:t>
            </w:r>
          </w:p>
        </w:tc>
      </w:tr>
      <w:tr w:rsidR="00F049CA" w:rsidRPr="00B54FF5" w14:paraId="27BE7968" w14:textId="77777777" w:rsidTr="00490136">
        <w:trPr>
          <w:jc w:val="center"/>
        </w:trPr>
        <w:tc>
          <w:tcPr>
            <w:tcW w:w="734" w:type="pct"/>
            <w:shd w:val="clear" w:color="auto" w:fill="auto"/>
            <w:vAlign w:val="center"/>
          </w:tcPr>
          <w:p w14:paraId="43F6FFE8" w14:textId="77777777" w:rsidR="00F049CA" w:rsidRPr="0016361A" w:rsidRDefault="00F049CA" w:rsidP="00490136">
            <w:pPr>
              <w:pStyle w:val="TAL"/>
            </w:pPr>
            <w:r>
              <w:t>Location</w:t>
            </w:r>
            <w:r w:rsidRPr="0016361A">
              <w:t xml:space="preserve"> </w:t>
            </w:r>
          </w:p>
        </w:tc>
        <w:tc>
          <w:tcPr>
            <w:tcW w:w="662" w:type="pct"/>
            <w:vAlign w:val="center"/>
          </w:tcPr>
          <w:p w14:paraId="75C44E01" w14:textId="77777777" w:rsidR="00F049CA" w:rsidRPr="0016361A" w:rsidRDefault="00F049CA" w:rsidP="00490136">
            <w:pPr>
              <w:pStyle w:val="TAL"/>
            </w:pPr>
            <w:r>
              <w:t>string</w:t>
            </w:r>
          </w:p>
        </w:tc>
        <w:tc>
          <w:tcPr>
            <w:tcW w:w="220" w:type="pct"/>
            <w:vAlign w:val="center"/>
          </w:tcPr>
          <w:p w14:paraId="06F17DB1" w14:textId="77777777" w:rsidR="00F049CA" w:rsidRPr="0016361A" w:rsidRDefault="00F049CA" w:rsidP="00490136">
            <w:pPr>
              <w:pStyle w:val="TAC"/>
            </w:pPr>
            <w:r>
              <w:t>M</w:t>
            </w:r>
          </w:p>
        </w:tc>
        <w:tc>
          <w:tcPr>
            <w:tcW w:w="590" w:type="pct"/>
            <w:vAlign w:val="center"/>
          </w:tcPr>
          <w:p w14:paraId="796FB68E" w14:textId="77777777" w:rsidR="00F049CA" w:rsidRPr="0016361A" w:rsidRDefault="00F049CA" w:rsidP="00384826">
            <w:pPr>
              <w:pStyle w:val="TAC"/>
            </w:pPr>
            <w:bookmarkStart w:id="424" w:name="_MCCTEMPBM_CRPT90430073___4"/>
            <w:r>
              <w:t>1</w:t>
            </w:r>
            <w:bookmarkEnd w:id="424"/>
          </w:p>
        </w:tc>
        <w:tc>
          <w:tcPr>
            <w:tcW w:w="2794" w:type="pct"/>
            <w:shd w:val="clear" w:color="auto" w:fill="auto"/>
            <w:vAlign w:val="center"/>
          </w:tcPr>
          <w:p w14:paraId="4DBB5BD3"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514456C2" w14:textId="77777777" w:rsidR="00F049CA" w:rsidRPr="00A04126" w:rsidRDefault="00F049CA" w:rsidP="00F049CA"/>
    <w:p w14:paraId="45C1315C" w14:textId="12CE922B" w:rsidR="00F049CA" w:rsidRDefault="00F049CA" w:rsidP="00F049CA">
      <w:pPr>
        <w:pStyle w:val="H6"/>
      </w:pPr>
      <w:r>
        <w:t>6.1.2.3.2.4</w:t>
      </w:r>
      <w:r>
        <w:tab/>
        <w:t>Resource Custom Operations</w:t>
      </w:r>
    </w:p>
    <w:p w14:paraId="1F8F6AF1" w14:textId="77777777" w:rsidR="00F049CA" w:rsidRPr="00585CA6" w:rsidRDefault="00F049CA" w:rsidP="00F049CA">
      <w:r w:rsidRPr="00585CA6">
        <w:t>There are no resource custom operations defined for this resource in this release of the specification.</w:t>
      </w:r>
    </w:p>
    <w:p w14:paraId="5C067531" w14:textId="67DBDA15" w:rsidR="00F049CA" w:rsidRDefault="00F049CA" w:rsidP="00F049CA">
      <w:pPr>
        <w:pStyle w:val="Heading4"/>
      </w:pPr>
      <w:bookmarkStart w:id="425" w:name="_Toc199274507"/>
      <w:r>
        <w:t>6.1.2.4</w:t>
      </w:r>
      <w:r>
        <w:tab/>
        <w:t>Custom Operations without associated resources</w:t>
      </w:r>
      <w:bookmarkEnd w:id="425"/>
    </w:p>
    <w:p w14:paraId="7ECACA3D" w14:textId="77777777" w:rsidR="00F049CA" w:rsidRPr="008874EC" w:rsidRDefault="00F049CA" w:rsidP="00F049CA">
      <w:r w:rsidRPr="008874EC">
        <w:t>There are no custom operations without associated resources defined for this API in this release of the specification.</w:t>
      </w:r>
    </w:p>
    <w:p w14:paraId="44BD8683" w14:textId="3C5EEC2D" w:rsidR="00F049CA" w:rsidRDefault="00F049CA" w:rsidP="00F049CA">
      <w:pPr>
        <w:pStyle w:val="Heading4"/>
      </w:pPr>
      <w:bookmarkStart w:id="426" w:name="_Toc199274508"/>
      <w:r>
        <w:t>6.1.2.5</w:t>
      </w:r>
      <w:r>
        <w:tab/>
        <w:t>Notifications</w:t>
      </w:r>
      <w:bookmarkEnd w:id="426"/>
    </w:p>
    <w:p w14:paraId="35DE2F46" w14:textId="77777777" w:rsidR="00F049CA" w:rsidRPr="000E1D0D" w:rsidRDefault="00F049CA" w:rsidP="00F049CA">
      <w:r w:rsidRPr="000E1D0D">
        <w:t>There are no notifications defined for this API in this release of the specification.</w:t>
      </w:r>
    </w:p>
    <w:p w14:paraId="27C8688C" w14:textId="38B0E0C3" w:rsidR="00F049CA" w:rsidRDefault="00F049CA" w:rsidP="00F049CA">
      <w:pPr>
        <w:pStyle w:val="Heading4"/>
      </w:pPr>
      <w:bookmarkStart w:id="427" w:name="_Toc199274509"/>
      <w:r>
        <w:t>6.1.2.6</w:t>
      </w:r>
      <w:r>
        <w:tab/>
        <w:t>Data Model</w:t>
      </w:r>
      <w:bookmarkEnd w:id="427"/>
    </w:p>
    <w:p w14:paraId="4E5F8DB6" w14:textId="42CC696C" w:rsidR="00F049CA" w:rsidRDefault="00F049CA" w:rsidP="00F049CA">
      <w:pPr>
        <w:pStyle w:val="Heading5"/>
      </w:pPr>
      <w:bookmarkStart w:id="428" w:name="_Toc199274510"/>
      <w:r>
        <w:t>6.1.2.6.1</w:t>
      </w:r>
      <w:r>
        <w:tab/>
        <w:t>General</w:t>
      </w:r>
      <w:bookmarkEnd w:id="428"/>
    </w:p>
    <w:p w14:paraId="42CC6A91" w14:textId="77777777" w:rsidR="00F049CA" w:rsidRDefault="00F049CA" w:rsidP="00F049CA">
      <w:r>
        <w:t>This clause specifies the application data model supported by the API.</w:t>
      </w:r>
    </w:p>
    <w:p w14:paraId="37210249" w14:textId="7C95CEA0" w:rsidR="00F049CA" w:rsidRDefault="00F049CA" w:rsidP="00F049CA">
      <w:r>
        <w:t>T</w:t>
      </w:r>
      <w:r w:rsidRPr="009C4D60">
        <w:t>able</w:t>
      </w:r>
      <w:r>
        <w:t xml:space="preserve"> 6.1.2.6.1-1 specifies </w:t>
      </w:r>
      <w:r w:rsidRPr="009C4D60">
        <w:t xml:space="preserve">the </w:t>
      </w:r>
      <w:r>
        <w:t>data types</w:t>
      </w:r>
      <w:r w:rsidRPr="009C4D60">
        <w:t xml:space="preserve"> defined for the </w:t>
      </w:r>
      <w:r>
        <w:t>SS_SAnDiscovery API.</w:t>
      </w:r>
    </w:p>
    <w:p w14:paraId="08617A8C" w14:textId="1DDBA1DF" w:rsidR="00F049CA" w:rsidRPr="009C4D60" w:rsidRDefault="00F049CA" w:rsidP="00F049CA">
      <w:pPr>
        <w:pStyle w:val="TH"/>
      </w:pPr>
      <w:r w:rsidRPr="009C4D60">
        <w:t>Table</w:t>
      </w:r>
      <w:r>
        <w:t> 6.1.2.6.1-</w:t>
      </w:r>
      <w:r w:rsidRPr="009C4D60">
        <w:t xml:space="preserve">1: </w:t>
      </w:r>
      <w:r>
        <w:t>SS_SAnDiscovery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pPr>
            <w:r w:rsidRPr="0016361A">
              <w:t>Applicability</w:t>
            </w:r>
          </w:p>
        </w:tc>
      </w:tr>
      <w:tr w:rsidR="00F049CA" w:rsidRPr="00B54FF5" w:rsidDel="007369EF" w14:paraId="67105933"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pPr>
            <w:r>
              <w:t>SpatialAnchorsDiscResp</w:t>
            </w:r>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pPr>
            <w:r>
              <w:t>6.1.2.6.2.2</w:t>
            </w:r>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rFonts w:cs="Arial"/>
                <w:szCs w:val="18"/>
              </w:rPr>
            </w:pPr>
            <w:r>
              <w:rPr>
                <w:rFonts w:cs="Arial"/>
                <w:szCs w:val="18"/>
              </w:rPr>
              <w:t>Represents the spatial anchors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rFonts w:cs="Arial"/>
                <w:szCs w:val="18"/>
              </w:rPr>
            </w:pPr>
          </w:p>
        </w:tc>
      </w:tr>
    </w:tbl>
    <w:p w14:paraId="793ADA55" w14:textId="77777777" w:rsidR="00F049CA" w:rsidRDefault="00F049CA" w:rsidP="00F049CA"/>
    <w:p w14:paraId="61D6E2CB" w14:textId="67C5658C" w:rsidR="00F049CA" w:rsidRDefault="00F049CA" w:rsidP="00F049CA">
      <w:r>
        <w:t>T</w:t>
      </w:r>
      <w:r w:rsidRPr="009C4D60">
        <w:t>able</w:t>
      </w:r>
      <w:r>
        <w:t> 6.1.</w:t>
      </w:r>
      <w:r w:rsidR="00C51754">
        <w:t>2</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p>
    <w:p w14:paraId="0BC75F97" w14:textId="5B0E1678" w:rsidR="00F049CA" w:rsidRPr="009C4D60" w:rsidRDefault="00F049CA" w:rsidP="00F049CA">
      <w:pPr>
        <w:pStyle w:val="TH"/>
      </w:pPr>
      <w:r w:rsidRPr="009C4D60">
        <w:t>Table</w:t>
      </w:r>
      <w:r>
        <w:t> 6.1.</w:t>
      </w:r>
      <w:r w:rsidR="00C51754">
        <w:t>2</w:t>
      </w:r>
      <w:r>
        <w:t>.6.1-2</w:t>
      </w:r>
      <w:r w:rsidRPr="009C4D60">
        <w:t xml:space="preserve">: </w:t>
      </w:r>
      <w:r>
        <w:t>SS_SAnDiscovery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pPr>
            <w:r w:rsidRPr="0016361A">
              <w:t>Applicability</w:t>
            </w:r>
          </w:p>
        </w:tc>
      </w:tr>
      <w:tr w:rsidR="00F049CA" w:rsidRPr="00B54FF5" w14:paraId="37448E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rFonts w:cs="Arial"/>
                <w:szCs w:val="18"/>
              </w:rPr>
            </w:pPr>
          </w:p>
        </w:tc>
      </w:tr>
      <w:tr w:rsidR="00F049CA" w:rsidRPr="00B54FF5" w14:paraId="66890962"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lang w:eastAsia="zh-CN"/>
              </w:rPr>
            </w:pPr>
            <w:r>
              <w:rPr>
                <w:lang w:eastAsia="zh-CN"/>
              </w:rPr>
              <w:t>SpatialAnchorId</w:t>
            </w:r>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pPr>
            <w:r>
              <w:t>6.1.1.6.3.2</w:t>
            </w:r>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rFonts w:cs="Arial"/>
                <w:szCs w:val="18"/>
              </w:rPr>
            </w:pPr>
            <w:r>
              <w:rPr>
                <w:rFonts w:cs="Arial"/>
                <w:szCs w:val="18"/>
              </w:rPr>
              <w:t>Represents the identifier of a Spatial Anchor</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rFonts w:cs="Arial"/>
                <w:szCs w:val="18"/>
              </w:rPr>
            </w:pPr>
          </w:p>
        </w:tc>
      </w:tr>
      <w:tr w:rsidR="00F049CA" w:rsidRPr="00B54FF5" w14:paraId="2C4F923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pPr>
            <w:r>
              <w:t>SpatialAnchorProfile</w:t>
            </w:r>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pPr>
            <w:bookmarkStart w:id="429" w:name="_MCCTEMPBM_CRPT90430074___7"/>
            <w:commentRangeStart w:id="430"/>
            <w:r>
              <w:t>6.1.1.6.2.</w:t>
            </w:r>
            <w:r w:rsidRPr="000B62D1">
              <w:rPr>
                <w:highlight w:val="yellow"/>
              </w:rPr>
              <w:t>X</w:t>
            </w:r>
            <w:commentRangeEnd w:id="430"/>
            <w:r w:rsidR="00C51754">
              <w:rPr>
                <w:rStyle w:val="CommentReference"/>
                <w:rFonts w:ascii="Times New Roman" w:hAnsi="Times New Roman"/>
              </w:rPr>
              <w:commentReference w:id="430"/>
            </w:r>
            <w:bookmarkEnd w:id="429"/>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rFonts w:cs="Arial"/>
                <w:szCs w:val="18"/>
              </w:rPr>
            </w:pPr>
          </w:p>
        </w:tc>
      </w:tr>
      <w:tr w:rsidR="00F049CA" w:rsidRPr="00B54FF5" w14:paraId="47B9316B"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rFonts w:cs="Arial"/>
                <w:szCs w:val="18"/>
              </w:rPr>
            </w:pPr>
          </w:p>
        </w:tc>
      </w:tr>
    </w:tbl>
    <w:p w14:paraId="26A9B362" w14:textId="77777777" w:rsidR="00F049CA" w:rsidRPr="00ED50A8" w:rsidRDefault="00F049CA" w:rsidP="00F049CA"/>
    <w:p w14:paraId="57538473" w14:textId="406989ED" w:rsidR="00F049CA" w:rsidRDefault="00F049CA" w:rsidP="00F049CA">
      <w:pPr>
        <w:pStyle w:val="Heading5"/>
        <w:rPr>
          <w:lang w:val="en-US"/>
        </w:rPr>
      </w:pPr>
      <w:bookmarkStart w:id="431" w:name="_Toc199274511"/>
      <w:r>
        <w:rPr>
          <w:lang w:val="en-US"/>
        </w:rPr>
        <w:t>6.1.</w:t>
      </w:r>
      <w:r w:rsidR="00C51754">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3A0D256A" w14:textId="28009961" w:rsidR="00F049CA" w:rsidRDefault="00F049CA" w:rsidP="00F049CA">
      <w:pPr>
        <w:pStyle w:val="H6"/>
      </w:pPr>
      <w:r>
        <w:t>6.1.</w:t>
      </w:r>
      <w:r w:rsidR="00C51754">
        <w:t>2</w:t>
      </w:r>
      <w:r>
        <w:t>.6.2.1</w:t>
      </w:r>
      <w:r>
        <w:tab/>
        <w:t>Introduction</w:t>
      </w:r>
    </w:p>
    <w:p w14:paraId="25613418" w14:textId="77777777" w:rsidR="00F049CA" w:rsidRDefault="00F049CA" w:rsidP="00F049CA">
      <w:r>
        <w:t>This clause defines the structures to be used in resource representations.</w:t>
      </w:r>
    </w:p>
    <w:p w14:paraId="1D8A0AB9" w14:textId="77777777" w:rsidR="00332D65" w:rsidRDefault="00332D65" w:rsidP="00332D65">
      <w:pPr>
        <w:pStyle w:val="H6"/>
      </w:pPr>
      <w:r>
        <w:t>6.1.2.6.2.2</w:t>
      </w:r>
      <w:r>
        <w:tab/>
        <w:t>Type: SpatialAnchorsDiscResp</w:t>
      </w:r>
    </w:p>
    <w:p w14:paraId="53CA20D1" w14:textId="77777777" w:rsidR="00332D65" w:rsidRDefault="00332D65" w:rsidP="00332D65">
      <w:pPr>
        <w:pStyle w:val="TH"/>
      </w:pPr>
      <w:r>
        <w:rPr>
          <w:noProof/>
        </w:rPr>
        <w:t>Table </w:t>
      </w:r>
      <w:r>
        <w:t xml:space="preserve">6.1.2.6.2.2-1: </w:t>
      </w:r>
      <w:r>
        <w:rPr>
          <w:noProof/>
        </w:rPr>
        <w:t xml:space="preserve">Definition of type </w:t>
      </w:r>
      <w:r>
        <w:t>SpatialAnchorsDiscResp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2D65" w:rsidRPr="00B54FF5" w14:paraId="675CDA26" w14:textId="77777777" w:rsidTr="00BC01E5">
        <w:trPr>
          <w:jc w:val="center"/>
        </w:trPr>
        <w:tc>
          <w:tcPr>
            <w:tcW w:w="1552" w:type="dxa"/>
            <w:shd w:val="clear" w:color="auto" w:fill="C0C0C0"/>
            <w:hideMark/>
          </w:tcPr>
          <w:p w14:paraId="0C59C1F4" w14:textId="77777777" w:rsidR="00332D65" w:rsidRPr="0016361A" w:rsidRDefault="00332D65" w:rsidP="00BC01E5">
            <w:pPr>
              <w:pStyle w:val="TAH"/>
            </w:pPr>
            <w:r w:rsidRPr="0016361A">
              <w:t>Attribute name</w:t>
            </w:r>
          </w:p>
        </w:tc>
        <w:tc>
          <w:tcPr>
            <w:tcW w:w="1417" w:type="dxa"/>
            <w:shd w:val="clear" w:color="auto" w:fill="C0C0C0"/>
            <w:hideMark/>
          </w:tcPr>
          <w:p w14:paraId="6A7260D0" w14:textId="77777777" w:rsidR="00332D65" w:rsidRPr="0016361A" w:rsidRDefault="00332D65" w:rsidP="00BC01E5">
            <w:pPr>
              <w:pStyle w:val="TAH"/>
            </w:pPr>
            <w:r w:rsidRPr="0016361A">
              <w:t>Data type</w:t>
            </w:r>
          </w:p>
        </w:tc>
        <w:tc>
          <w:tcPr>
            <w:tcW w:w="425" w:type="dxa"/>
            <w:shd w:val="clear" w:color="auto" w:fill="C0C0C0"/>
            <w:hideMark/>
          </w:tcPr>
          <w:p w14:paraId="40F90E16" w14:textId="77777777" w:rsidR="00332D65" w:rsidRPr="0016361A" w:rsidRDefault="00332D65" w:rsidP="00BC01E5">
            <w:pPr>
              <w:pStyle w:val="TAH"/>
            </w:pPr>
            <w:r w:rsidRPr="0016361A">
              <w:t>P</w:t>
            </w:r>
          </w:p>
        </w:tc>
        <w:tc>
          <w:tcPr>
            <w:tcW w:w="1134" w:type="dxa"/>
            <w:shd w:val="clear" w:color="auto" w:fill="C0C0C0"/>
          </w:tcPr>
          <w:p w14:paraId="2D9E4BDE" w14:textId="77777777" w:rsidR="00332D65" w:rsidRPr="0016361A" w:rsidRDefault="00332D65" w:rsidP="00BC01E5">
            <w:pPr>
              <w:pStyle w:val="TAH"/>
            </w:pPr>
            <w:r w:rsidRPr="00F112E4">
              <w:t>Cardinality</w:t>
            </w:r>
          </w:p>
        </w:tc>
        <w:tc>
          <w:tcPr>
            <w:tcW w:w="3686" w:type="dxa"/>
            <w:shd w:val="clear" w:color="auto" w:fill="C0C0C0"/>
            <w:hideMark/>
          </w:tcPr>
          <w:p w14:paraId="2CD15060" w14:textId="77777777" w:rsidR="00332D65" w:rsidRPr="0016361A" w:rsidRDefault="00332D65" w:rsidP="00BC01E5">
            <w:pPr>
              <w:pStyle w:val="TAH"/>
              <w:rPr>
                <w:rFonts w:cs="Arial"/>
                <w:szCs w:val="18"/>
              </w:rPr>
            </w:pPr>
            <w:r w:rsidRPr="0016361A">
              <w:rPr>
                <w:rFonts w:cs="Arial"/>
                <w:szCs w:val="18"/>
              </w:rPr>
              <w:t>Description</w:t>
            </w:r>
          </w:p>
        </w:tc>
        <w:tc>
          <w:tcPr>
            <w:tcW w:w="1310" w:type="dxa"/>
            <w:shd w:val="clear" w:color="auto" w:fill="C0C0C0"/>
          </w:tcPr>
          <w:p w14:paraId="75054CB6" w14:textId="77777777" w:rsidR="00332D65" w:rsidRPr="0016361A" w:rsidRDefault="00332D65" w:rsidP="00BC01E5">
            <w:pPr>
              <w:pStyle w:val="TAH"/>
              <w:rPr>
                <w:rFonts w:cs="Arial"/>
                <w:szCs w:val="18"/>
              </w:rPr>
            </w:pPr>
            <w:r w:rsidRPr="0016361A">
              <w:rPr>
                <w:rFonts w:cs="Arial"/>
                <w:szCs w:val="18"/>
              </w:rPr>
              <w:t>Applicability</w:t>
            </w:r>
          </w:p>
        </w:tc>
      </w:tr>
      <w:tr w:rsidR="00332D65" w:rsidRPr="00B54FF5" w14:paraId="69E48F03" w14:textId="77777777" w:rsidTr="00BC01E5">
        <w:trPr>
          <w:jc w:val="center"/>
        </w:trPr>
        <w:tc>
          <w:tcPr>
            <w:tcW w:w="1552" w:type="dxa"/>
            <w:vAlign w:val="center"/>
          </w:tcPr>
          <w:p w14:paraId="7029E3B4" w14:textId="77777777" w:rsidR="00332D65" w:rsidRPr="0016361A" w:rsidRDefault="00332D65" w:rsidP="00BC01E5">
            <w:pPr>
              <w:pStyle w:val="TAL"/>
            </w:pPr>
            <w:r>
              <w:t>results</w:t>
            </w:r>
          </w:p>
        </w:tc>
        <w:tc>
          <w:tcPr>
            <w:tcW w:w="1417" w:type="dxa"/>
            <w:vAlign w:val="center"/>
          </w:tcPr>
          <w:p w14:paraId="121172EB" w14:textId="77777777" w:rsidR="00332D65" w:rsidRPr="0016361A" w:rsidRDefault="00332D65" w:rsidP="00BC01E5">
            <w:pPr>
              <w:pStyle w:val="TAL"/>
            </w:pPr>
            <w:r>
              <w:t>array(SpatialAnchorProfile)</w:t>
            </w:r>
          </w:p>
        </w:tc>
        <w:tc>
          <w:tcPr>
            <w:tcW w:w="425" w:type="dxa"/>
            <w:vAlign w:val="center"/>
          </w:tcPr>
          <w:p w14:paraId="42726508" w14:textId="77777777" w:rsidR="00332D65" w:rsidRPr="0016361A" w:rsidRDefault="00332D65" w:rsidP="00BC01E5">
            <w:pPr>
              <w:pStyle w:val="TAC"/>
            </w:pPr>
            <w:r>
              <w:t>M</w:t>
            </w:r>
          </w:p>
        </w:tc>
        <w:tc>
          <w:tcPr>
            <w:tcW w:w="1134" w:type="dxa"/>
            <w:vAlign w:val="center"/>
          </w:tcPr>
          <w:p w14:paraId="399ABE92" w14:textId="77777777" w:rsidR="00332D65" w:rsidRPr="0016361A" w:rsidRDefault="00332D65" w:rsidP="00BC01E5">
            <w:pPr>
              <w:pStyle w:val="TAC"/>
            </w:pPr>
            <w:r>
              <w:t>0..N</w:t>
            </w:r>
          </w:p>
        </w:tc>
        <w:tc>
          <w:tcPr>
            <w:tcW w:w="3686" w:type="dxa"/>
            <w:vAlign w:val="center"/>
          </w:tcPr>
          <w:p w14:paraId="008DB8A4" w14:textId="77777777" w:rsidR="00332D65" w:rsidRDefault="00332D65" w:rsidP="00BC01E5">
            <w:pPr>
              <w:pStyle w:val="TAL"/>
              <w:rPr>
                <w:rFonts w:cs="Arial"/>
              </w:rPr>
            </w:pPr>
            <w:r>
              <w:rPr>
                <w:rFonts w:cs="Arial"/>
              </w:rPr>
              <w:t>Contains the profile(s) of the spatial anchor(s) matching the provided discovery filter criteria.</w:t>
            </w:r>
          </w:p>
          <w:p w14:paraId="57F117A3" w14:textId="77777777" w:rsidR="00332D65" w:rsidRDefault="00332D65" w:rsidP="00BC01E5">
            <w:pPr>
              <w:pStyle w:val="TAL"/>
              <w:rPr>
                <w:rFonts w:cs="Arial"/>
                <w:szCs w:val="18"/>
              </w:rPr>
            </w:pPr>
          </w:p>
          <w:p w14:paraId="57249A90" w14:textId="77777777" w:rsidR="00332D65" w:rsidRPr="0016361A" w:rsidRDefault="00332D65" w:rsidP="00BC01E5">
            <w:pPr>
              <w:pStyle w:val="TAL"/>
              <w:rPr>
                <w:rFonts w:cs="Arial"/>
                <w:szCs w:val="18"/>
              </w:rPr>
            </w:pPr>
            <w:r>
              <w:rPr>
                <w:rFonts w:cs="Arial"/>
                <w:szCs w:val="18"/>
              </w:rPr>
              <w:t xml:space="preserve">If there are no </w:t>
            </w:r>
            <w:r>
              <w:rPr>
                <w:rFonts w:cs="Arial"/>
              </w:rPr>
              <w:t>spatial anchor(s) matching the provided discovery filter criteria, an empty array shall be returned within this attribute.</w:t>
            </w:r>
          </w:p>
        </w:tc>
        <w:tc>
          <w:tcPr>
            <w:tcW w:w="1310" w:type="dxa"/>
            <w:vAlign w:val="center"/>
          </w:tcPr>
          <w:p w14:paraId="324A5D28" w14:textId="77777777" w:rsidR="00332D65" w:rsidRPr="0016361A" w:rsidRDefault="00332D65" w:rsidP="00BC01E5">
            <w:pPr>
              <w:pStyle w:val="TAL"/>
              <w:rPr>
                <w:rFonts w:cs="Arial"/>
                <w:szCs w:val="18"/>
              </w:rPr>
            </w:pPr>
          </w:p>
        </w:tc>
      </w:tr>
      <w:tr w:rsidR="00332D65" w:rsidRPr="00B54FF5" w14:paraId="0A3CE8F0" w14:textId="77777777" w:rsidTr="00BC01E5">
        <w:trPr>
          <w:jc w:val="center"/>
        </w:trPr>
        <w:tc>
          <w:tcPr>
            <w:tcW w:w="1552" w:type="dxa"/>
            <w:vAlign w:val="center"/>
          </w:tcPr>
          <w:p w14:paraId="004F4ADF" w14:textId="77777777" w:rsidR="00332D65" w:rsidRDefault="00332D65" w:rsidP="00BC01E5">
            <w:pPr>
              <w:pStyle w:val="TAL"/>
            </w:pPr>
            <w:r>
              <w:t>suppFeat</w:t>
            </w:r>
          </w:p>
        </w:tc>
        <w:tc>
          <w:tcPr>
            <w:tcW w:w="1417" w:type="dxa"/>
            <w:vAlign w:val="center"/>
          </w:tcPr>
          <w:p w14:paraId="7CF80C3F" w14:textId="77777777" w:rsidR="00332D65" w:rsidRDefault="00332D65" w:rsidP="00BC01E5">
            <w:pPr>
              <w:pStyle w:val="TAL"/>
            </w:pPr>
            <w:r>
              <w:t>SupportedFeatures</w:t>
            </w:r>
          </w:p>
        </w:tc>
        <w:tc>
          <w:tcPr>
            <w:tcW w:w="425" w:type="dxa"/>
            <w:vAlign w:val="center"/>
          </w:tcPr>
          <w:p w14:paraId="52FAD8C7" w14:textId="77777777" w:rsidR="00332D65" w:rsidRDefault="00332D65" w:rsidP="00BC01E5">
            <w:pPr>
              <w:pStyle w:val="TAC"/>
            </w:pPr>
            <w:r>
              <w:t>C</w:t>
            </w:r>
          </w:p>
        </w:tc>
        <w:tc>
          <w:tcPr>
            <w:tcW w:w="1134" w:type="dxa"/>
            <w:vAlign w:val="center"/>
          </w:tcPr>
          <w:p w14:paraId="7C5B374F" w14:textId="77777777" w:rsidR="00332D65" w:rsidRDefault="00332D65" w:rsidP="00BC01E5">
            <w:pPr>
              <w:pStyle w:val="TAC"/>
            </w:pPr>
            <w:r>
              <w:t>0..1</w:t>
            </w:r>
          </w:p>
        </w:tc>
        <w:tc>
          <w:tcPr>
            <w:tcW w:w="3686" w:type="dxa"/>
            <w:vAlign w:val="center"/>
          </w:tcPr>
          <w:p w14:paraId="5265DCEA" w14:textId="77777777" w:rsidR="00332D65" w:rsidRPr="000E1D0D" w:rsidRDefault="00332D65" w:rsidP="00BC01E5">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1.2</w:t>
            </w:r>
            <w:r w:rsidRPr="000E1D0D">
              <w:t>.8.</w:t>
            </w:r>
          </w:p>
          <w:p w14:paraId="28D8E9BB" w14:textId="77777777" w:rsidR="00332D65" w:rsidRDefault="00332D65" w:rsidP="00BC01E5">
            <w:pPr>
              <w:pStyle w:val="TAL"/>
            </w:pPr>
          </w:p>
          <w:p w14:paraId="248B73EA" w14:textId="77777777" w:rsidR="00332D65" w:rsidRDefault="00332D65" w:rsidP="00BC01E5">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4EAAEB4" w14:textId="77777777" w:rsidR="00332D65" w:rsidRPr="0016361A" w:rsidRDefault="00332D65" w:rsidP="00BC01E5">
            <w:pPr>
              <w:pStyle w:val="TAL"/>
              <w:rPr>
                <w:rFonts w:cs="Arial"/>
                <w:szCs w:val="18"/>
              </w:rPr>
            </w:pPr>
          </w:p>
        </w:tc>
      </w:tr>
    </w:tbl>
    <w:p w14:paraId="1D18355E" w14:textId="77777777" w:rsidR="00F049CA" w:rsidRDefault="00F049CA" w:rsidP="00F049CA">
      <w:pPr>
        <w:rPr>
          <w:lang w:val="en-US"/>
        </w:rPr>
      </w:pPr>
    </w:p>
    <w:p w14:paraId="44C416EA" w14:textId="3349E80A" w:rsidR="00F049CA" w:rsidRDefault="00F049CA" w:rsidP="00F049CA">
      <w:pPr>
        <w:pStyle w:val="Heading5"/>
        <w:rPr>
          <w:lang w:val="en-US"/>
        </w:rPr>
      </w:pPr>
      <w:bookmarkStart w:id="432" w:name="_Toc199274512"/>
      <w:r>
        <w:rPr>
          <w:lang w:val="en-US"/>
        </w:rPr>
        <w:t>6.1.</w:t>
      </w:r>
      <w:r w:rsidR="00C51754">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2"/>
    </w:p>
    <w:p w14:paraId="31AFD897" w14:textId="66AF77B5" w:rsidR="00F049CA" w:rsidRPr="00384E92" w:rsidRDefault="00F049CA" w:rsidP="00F049CA">
      <w:pPr>
        <w:pStyle w:val="H6"/>
      </w:pPr>
      <w:r>
        <w:t>6.1.</w:t>
      </w:r>
      <w:r w:rsidR="00C51754">
        <w:t>2</w:t>
      </w:r>
      <w:r>
        <w:t>.6.3.1</w:t>
      </w:r>
      <w:r w:rsidRPr="00384E92">
        <w:tab/>
        <w:t>Introduction</w:t>
      </w:r>
    </w:p>
    <w:p w14:paraId="4214DA91" w14:textId="77777777" w:rsidR="00F049CA" w:rsidRPr="00384E92" w:rsidRDefault="00F049CA" w:rsidP="00F049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44562AC" w14:textId="77777777" w:rsidR="00F049CA" w:rsidRDefault="00F049CA" w:rsidP="00F049CA">
      <w:pPr>
        <w:rPr>
          <w:lang w:val="en-US"/>
        </w:rPr>
      </w:pPr>
    </w:p>
    <w:p w14:paraId="74E70293" w14:textId="74DB0211" w:rsidR="00F049CA" w:rsidRPr="00384E92" w:rsidRDefault="00F049CA" w:rsidP="00F049CA">
      <w:pPr>
        <w:pStyle w:val="H6"/>
      </w:pPr>
      <w:r>
        <w:t>6.1.</w:t>
      </w:r>
      <w:r w:rsidR="00C51754">
        <w:t>2</w:t>
      </w:r>
      <w:r>
        <w:t>.6.3.2</w:t>
      </w:r>
      <w:r w:rsidRPr="00384E92">
        <w:tab/>
        <w:t>Simple data types</w:t>
      </w:r>
    </w:p>
    <w:p w14:paraId="5D5AB40B" w14:textId="2008753F" w:rsidR="00F049CA" w:rsidRPr="00384E92" w:rsidRDefault="00F049CA" w:rsidP="00F049CA">
      <w:r w:rsidRPr="00384E92">
        <w:t>The simple data types defined in table</w:t>
      </w:r>
      <w:r>
        <w:t> 6.1.</w:t>
      </w:r>
      <w:r w:rsidR="00C51754">
        <w:t>2</w:t>
      </w:r>
      <w:r>
        <w:t>.6.3.2-1</w:t>
      </w:r>
      <w:r w:rsidRPr="00384E92">
        <w:t xml:space="preserve"> shall be supported.</w:t>
      </w:r>
    </w:p>
    <w:p w14:paraId="7BB9E089" w14:textId="6BADB41E" w:rsidR="00F049CA" w:rsidRPr="00384E92" w:rsidRDefault="00F049CA" w:rsidP="00F049CA">
      <w:pPr>
        <w:pStyle w:val="TH"/>
      </w:pPr>
      <w:r w:rsidRPr="00384E92">
        <w:t>Table</w:t>
      </w:r>
      <w:r>
        <w:t> 6.1.</w:t>
      </w:r>
      <w:r w:rsidR="00C51754">
        <w:t>2</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pPr>
            <w:r w:rsidRPr="0016361A">
              <w:t>Type Name</w:t>
            </w:r>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pPr>
            <w:r w:rsidRPr="0016361A">
              <w:t>Type Definition</w:t>
            </w:r>
          </w:p>
        </w:tc>
        <w:tc>
          <w:tcPr>
            <w:tcW w:w="2797" w:type="pct"/>
            <w:shd w:val="clear" w:color="auto" w:fill="C0C0C0"/>
          </w:tcPr>
          <w:p w14:paraId="3B17D59A" w14:textId="77777777" w:rsidR="00F049CA" w:rsidRPr="0016361A" w:rsidRDefault="00F049CA" w:rsidP="00490136">
            <w:pPr>
              <w:pStyle w:val="TAH"/>
            </w:pPr>
            <w:r w:rsidRPr="0016361A">
              <w:t>Description</w:t>
            </w:r>
          </w:p>
        </w:tc>
        <w:tc>
          <w:tcPr>
            <w:tcW w:w="586" w:type="pct"/>
            <w:shd w:val="clear" w:color="auto" w:fill="C0C0C0"/>
          </w:tcPr>
          <w:p w14:paraId="1C6A3A1B" w14:textId="77777777" w:rsidR="00F049CA" w:rsidRPr="0016361A" w:rsidRDefault="00F049CA" w:rsidP="00490136">
            <w:pPr>
              <w:pStyle w:val="TAH"/>
            </w:pPr>
            <w:r w:rsidRPr="0016361A">
              <w:t>Applicability</w:t>
            </w:r>
          </w:p>
        </w:tc>
      </w:tr>
      <w:tr w:rsidR="00F049CA" w:rsidRPr="00B54FF5" w14:paraId="3A45DF3F" w14:textId="77777777" w:rsidTr="00490136">
        <w:trPr>
          <w:jc w:val="center"/>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pPr>
          </w:p>
        </w:tc>
        <w:tc>
          <w:tcPr>
            <w:tcW w:w="2797" w:type="pct"/>
            <w:vAlign w:val="center"/>
          </w:tcPr>
          <w:p w14:paraId="09094DF5" w14:textId="77777777" w:rsidR="00F049CA" w:rsidRPr="0016361A" w:rsidRDefault="00F049CA" w:rsidP="00490136">
            <w:pPr>
              <w:pStyle w:val="TAL"/>
            </w:pPr>
          </w:p>
        </w:tc>
        <w:tc>
          <w:tcPr>
            <w:tcW w:w="586" w:type="pct"/>
            <w:vAlign w:val="center"/>
          </w:tcPr>
          <w:p w14:paraId="45005EE9" w14:textId="77777777" w:rsidR="00F049CA" w:rsidRPr="0016361A" w:rsidRDefault="00F049CA" w:rsidP="00490136">
            <w:pPr>
              <w:pStyle w:val="TAL"/>
            </w:pPr>
          </w:p>
        </w:tc>
      </w:tr>
    </w:tbl>
    <w:p w14:paraId="25923C1F" w14:textId="77777777" w:rsidR="00F049CA" w:rsidRPr="00384E92" w:rsidRDefault="00F049CA" w:rsidP="00F049CA"/>
    <w:p w14:paraId="761928A1" w14:textId="21D3701E" w:rsidR="00F049CA" w:rsidRPr="000E1D0D" w:rsidRDefault="00F049CA" w:rsidP="00F049CA">
      <w:pPr>
        <w:pStyle w:val="Heading5"/>
        <w:rPr>
          <w:lang w:val="en-US"/>
        </w:rPr>
      </w:pPr>
      <w:bookmarkStart w:id="433" w:name="_Toc199274513"/>
      <w:r>
        <w:t>6.1.</w:t>
      </w:r>
      <w:r w:rsidR="00C51754">
        <w:t>2</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433"/>
    </w:p>
    <w:p w14:paraId="3E38B19C" w14:textId="77777777" w:rsidR="00F049CA" w:rsidRPr="000E1D0D" w:rsidRDefault="00F049CA" w:rsidP="00F049CA">
      <w:r w:rsidRPr="000E1D0D">
        <w:t>There are no data types describing alternative data types or combinations of data types defined for this API in this release of the specification.</w:t>
      </w:r>
    </w:p>
    <w:p w14:paraId="200270BC" w14:textId="5B4C2C7F" w:rsidR="00F049CA" w:rsidRDefault="00F049CA" w:rsidP="00F049CA">
      <w:pPr>
        <w:pStyle w:val="Heading5"/>
      </w:pPr>
      <w:bookmarkStart w:id="434" w:name="_Toc199274514"/>
      <w:r>
        <w:t>6.1.</w:t>
      </w:r>
      <w:r w:rsidR="00C51754">
        <w:t>2</w:t>
      </w:r>
      <w:r>
        <w:t>.6.5</w:t>
      </w:r>
      <w:r>
        <w:tab/>
        <w:t>Binary data</w:t>
      </w:r>
      <w:bookmarkEnd w:id="434"/>
    </w:p>
    <w:p w14:paraId="18ABA594" w14:textId="5E418EBF" w:rsidR="00F049CA" w:rsidRDefault="00F049CA" w:rsidP="00F049CA">
      <w:pPr>
        <w:pStyle w:val="H6"/>
      </w:pPr>
      <w:r>
        <w:t>6.1.</w:t>
      </w:r>
      <w:r w:rsidR="00C51754">
        <w:t>2</w:t>
      </w:r>
      <w:r>
        <w:t>.6.5.1</w:t>
      </w:r>
      <w:r>
        <w:tab/>
        <w:t>Binary Data Types</w:t>
      </w:r>
    </w:p>
    <w:p w14:paraId="0BFBEAF9" w14:textId="3CFC25F4" w:rsidR="00F049CA" w:rsidRPr="00A04126" w:rsidRDefault="00F049CA" w:rsidP="00F049CA">
      <w:pPr>
        <w:pStyle w:val="TH"/>
      </w:pPr>
      <w:r w:rsidRPr="00A04126">
        <w:t>Table</w:t>
      </w:r>
      <w:r>
        <w:t> 6.1.</w:t>
      </w:r>
      <w:r w:rsidR="00C51754">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trPr>
        <w:tc>
          <w:tcPr>
            <w:tcW w:w="1977" w:type="dxa"/>
            <w:shd w:val="clear" w:color="auto" w:fill="C0C0C0"/>
          </w:tcPr>
          <w:p w14:paraId="5A71FB84" w14:textId="77777777" w:rsidR="00F049CA" w:rsidRPr="0016361A" w:rsidRDefault="00F049CA" w:rsidP="00490136">
            <w:pPr>
              <w:pStyle w:val="TAH"/>
            </w:pPr>
            <w:r w:rsidRPr="0016361A">
              <w:t>Name</w:t>
            </w:r>
          </w:p>
        </w:tc>
        <w:tc>
          <w:tcPr>
            <w:tcW w:w="1417" w:type="dxa"/>
            <w:shd w:val="clear" w:color="auto" w:fill="C0C0C0"/>
          </w:tcPr>
          <w:p w14:paraId="61CAE578" w14:textId="77777777" w:rsidR="00F049CA" w:rsidRPr="0016361A" w:rsidRDefault="00F049CA" w:rsidP="00490136">
            <w:pPr>
              <w:pStyle w:val="TAH"/>
            </w:pPr>
            <w:r w:rsidRPr="0016361A">
              <w:t>Clause defined</w:t>
            </w:r>
          </w:p>
        </w:tc>
        <w:tc>
          <w:tcPr>
            <w:tcW w:w="5083" w:type="dxa"/>
            <w:shd w:val="clear" w:color="auto" w:fill="C0C0C0"/>
          </w:tcPr>
          <w:p w14:paraId="3FD229B9" w14:textId="77777777" w:rsidR="00F049CA" w:rsidRPr="0016361A" w:rsidRDefault="00F049CA" w:rsidP="00490136">
            <w:pPr>
              <w:pStyle w:val="TAH"/>
            </w:pPr>
            <w:r w:rsidRPr="0016361A">
              <w:t>Content type</w:t>
            </w:r>
          </w:p>
        </w:tc>
      </w:tr>
      <w:tr w:rsidR="00F049CA" w:rsidRPr="00B54FF5" w14:paraId="721C86B2" w14:textId="77777777" w:rsidTr="00490136">
        <w:trPr>
          <w:jc w:val="center"/>
        </w:trPr>
        <w:tc>
          <w:tcPr>
            <w:tcW w:w="1977" w:type="dxa"/>
            <w:vAlign w:val="center"/>
          </w:tcPr>
          <w:p w14:paraId="5BD95F87" w14:textId="77777777" w:rsidR="00F049CA" w:rsidRPr="0016361A" w:rsidRDefault="00F049CA" w:rsidP="00490136">
            <w:pPr>
              <w:pStyle w:val="TAL"/>
            </w:pPr>
            <w:r>
              <w:t>n/a</w:t>
            </w:r>
          </w:p>
        </w:tc>
        <w:tc>
          <w:tcPr>
            <w:tcW w:w="1417" w:type="dxa"/>
            <w:vAlign w:val="center"/>
          </w:tcPr>
          <w:p w14:paraId="3D32A346" w14:textId="77777777" w:rsidR="00F049CA" w:rsidRPr="0016361A" w:rsidRDefault="00F049CA" w:rsidP="00490136">
            <w:pPr>
              <w:pStyle w:val="TAC"/>
            </w:pPr>
          </w:p>
        </w:tc>
        <w:tc>
          <w:tcPr>
            <w:tcW w:w="5083" w:type="dxa"/>
            <w:vAlign w:val="center"/>
          </w:tcPr>
          <w:p w14:paraId="5AAE771D" w14:textId="77777777" w:rsidR="00F049CA" w:rsidRPr="0016361A" w:rsidRDefault="00F049CA" w:rsidP="00490136">
            <w:pPr>
              <w:pStyle w:val="TAL"/>
              <w:rPr>
                <w:rFonts w:cs="Arial"/>
                <w:szCs w:val="18"/>
              </w:rPr>
            </w:pPr>
          </w:p>
        </w:tc>
      </w:tr>
    </w:tbl>
    <w:p w14:paraId="4B6861D6" w14:textId="77777777" w:rsidR="00F049CA" w:rsidRPr="00A04126" w:rsidRDefault="00F049CA" w:rsidP="00F049CA"/>
    <w:p w14:paraId="7E7E1C4A" w14:textId="183869E7" w:rsidR="00F049CA" w:rsidRDefault="00F049CA" w:rsidP="00F049CA">
      <w:pPr>
        <w:pStyle w:val="Heading4"/>
      </w:pPr>
      <w:bookmarkStart w:id="435" w:name="_Toc199274515"/>
      <w:r>
        <w:t>6.1.</w:t>
      </w:r>
      <w:r w:rsidR="00C51754">
        <w:t>2</w:t>
      </w:r>
      <w:r>
        <w:t>.7</w:t>
      </w:r>
      <w:r>
        <w:tab/>
        <w:t>Error Handling</w:t>
      </w:r>
      <w:bookmarkEnd w:id="435"/>
    </w:p>
    <w:p w14:paraId="47104303" w14:textId="6D8647AF" w:rsidR="00F049CA" w:rsidRPr="00971458" w:rsidRDefault="00F049CA" w:rsidP="00F049CA">
      <w:pPr>
        <w:pStyle w:val="Heading5"/>
      </w:pPr>
      <w:bookmarkStart w:id="436" w:name="_Toc199274516"/>
      <w:r>
        <w:t>6.1.</w:t>
      </w:r>
      <w:r w:rsidR="00C51754">
        <w:t>2</w:t>
      </w:r>
      <w:r w:rsidRPr="00971458">
        <w:t>.7.1</w:t>
      </w:r>
      <w:r w:rsidRPr="00971458">
        <w:tab/>
        <w:t>General</w:t>
      </w:r>
      <w:bookmarkEnd w:id="436"/>
    </w:p>
    <w:p w14:paraId="55E794F1" w14:textId="77777777" w:rsidR="00F049CA" w:rsidRDefault="00F049CA" w:rsidP="00F049CA">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3049CD00" w14:textId="77777777" w:rsidR="00F049CA" w:rsidRPr="00971458" w:rsidRDefault="00F049CA" w:rsidP="00F049CA">
      <w:pPr>
        <w:rPr>
          <w:rFonts w:eastAsia="Calibri"/>
        </w:rPr>
      </w:pPr>
      <w:r>
        <w:t>In addition, the requirements in the following clauses are applicable for the SS_SAnDiscovery API.</w:t>
      </w:r>
    </w:p>
    <w:p w14:paraId="1A4A3E9C" w14:textId="6CA2A1A6" w:rsidR="00F049CA" w:rsidRPr="00971458" w:rsidRDefault="00F049CA" w:rsidP="00F049CA">
      <w:pPr>
        <w:pStyle w:val="Heading5"/>
      </w:pPr>
      <w:bookmarkStart w:id="437" w:name="_Toc199274517"/>
      <w:r>
        <w:t>6.1.</w:t>
      </w:r>
      <w:r w:rsidR="00C51754">
        <w:t>2</w:t>
      </w:r>
      <w:r w:rsidRPr="00971458">
        <w:t>.7.2</w:t>
      </w:r>
      <w:r w:rsidRPr="00971458">
        <w:tab/>
        <w:t>Protocol Errors</w:t>
      </w:r>
      <w:bookmarkEnd w:id="437"/>
    </w:p>
    <w:p w14:paraId="2D50B6B2" w14:textId="77777777" w:rsidR="00F049CA" w:rsidRPr="00971458" w:rsidRDefault="00F049CA" w:rsidP="00F049CA">
      <w:r>
        <w:t>No specific procedures for the SS_SAnDiscovery API are specified.</w:t>
      </w:r>
    </w:p>
    <w:p w14:paraId="0C7DA435" w14:textId="5E50CBCB" w:rsidR="00F049CA" w:rsidRDefault="00F049CA" w:rsidP="00F049CA">
      <w:pPr>
        <w:pStyle w:val="Heading5"/>
      </w:pPr>
      <w:bookmarkStart w:id="438" w:name="_Toc199274518"/>
      <w:r>
        <w:t>6.1.</w:t>
      </w:r>
      <w:r w:rsidR="00C51754">
        <w:t>2</w:t>
      </w:r>
      <w:r>
        <w:t>.7.3</w:t>
      </w:r>
      <w:r>
        <w:tab/>
        <w:t>Application Errors</w:t>
      </w:r>
      <w:bookmarkEnd w:id="438"/>
    </w:p>
    <w:p w14:paraId="4B113B0D" w14:textId="661E7351" w:rsidR="00F049CA" w:rsidRDefault="00F049CA" w:rsidP="00F049CA">
      <w:r>
        <w:t>The application errors defined for the SS_SAnDiscovery API are listed in Table 6.1.</w:t>
      </w:r>
      <w:r w:rsidR="00C51754">
        <w:t>2</w:t>
      </w:r>
      <w:r>
        <w:t>.7.3-1.</w:t>
      </w:r>
    </w:p>
    <w:p w14:paraId="6F134B98" w14:textId="04035C77" w:rsidR="00F049CA" w:rsidRDefault="00F049CA" w:rsidP="00F049CA">
      <w:pPr>
        <w:pStyle w:val="TH"/>
      </w:pPr>
      <w:r>
        <w:t>Table 6.1.</w:t>
      </w:r>
      <w:r w:rsidR="00C51754">
        <w:t>2</w:t>
      </w:r>
      <w: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trPr>
        <w:tc>
          <w:tcPr>
            <w:tcW w:w="2260" w:type="dxa"/>
            <w:shd w:val="clear" w:color="auto" w:fill="C0C0C0"/>
            <w:vAlign w:val="center"/>
            <w:hideMark/>
          </w:tcPr>
          <w:p w14:paraId="5247F94F" w14:textId="77777777" w:rsidR="00F049CA" w:rsidRPr="000E1D0D" w:rsidRDefault="00F049CA" w:rsidP="00490136">
            <w:pPr>
              <w:pStyle w:val="TAH"/>
            </w:pPr>
            <w:r w:rsidRPr="000E1D0D">
              <w:t>Application Error</w:t>
            </w:r>
          </w:p>
        </w:tc>
        <w:tc>
          <w:tcPr>
            <w:tcW w:w="1701" w:type="dxa"/>
            <w:shd w:val="clear" w:color="auto" w:fill="C0C0C0"/>
            <w:vAlign w:val="center"/>
            <w:hideMark/>
          </w:tcPr>
          <w:p w14:paraId="2E34258A" w14:textId="77777777" w:rsidR="00F049CA" w:rsidRPr="000E1D0D" w:rsidRDefault="00F049CA" w:rsidP="00490136">
            <w:pPr>
              <w:pStyle w:val="TAH"/>
            </w:pPr>
            <w:r w:rsidRPr="000E1D0D">
              <w:t>HTTP status code</w:t>
            </w:r>
          </w:p>
        </w:tc>
        <w:tc>
          <w:tcPr>
            <w:tcW w:w="4395" w:type="dxa"/>
            <w:shd w:val="clear" w:color="auto" w:fill="C0C0C0"/>
            <w:vAlign w:val="center"/>
            <w:hideMark/>
          </w:tcPr>
          <w:p w14:paraId="2190F0CF" w14:textId="77777777" w:rsidR="00F049CA" w:rsidRPr="000E1D0D" w:rsidRDefault="00F049CA" w:rsidP="00490136">
            <w:pPr>
              <w:pStyle w:val="TAH"/>
            </w:pPr>
            <w:r w:rsidRPr="000E1D0D">
              <w:t>Description</w:t>
            </w:r>
          </w:p>
        </w:tc>
        <w:tc>
          <w:tcPr>
            <w:tcW w:w="1267" w:type="dxa"/>
            <w:shd w:val="clear" w:color="auto" w:fill="C0C0C0"/>
            <w:vAlign w:val="center"/>
          </w:tcPr>
          <w:p w14:paraId="5072E83A" w14:textId="77777777" w:rsidR="00F049CA" w:rsidRPr="000E1D0D" w:rsidRDefault="00F049CA" w:rsidP="00490136">
            <w:pPr>
              <w:pStyle w:val="TAH"/>
            </w:pPr>
            <w:r w:rsidRPr="000E1D0D">
              <w:t>Applicability</w:t>
            </w:r>
          </w:p>
        </w:tc>
      </w:tr>
      <w:tr w:rsidR="00F049CA" w:rsidRPr="000E1D0D" w14:paraId="3F7FB016" w14:textId="77777777" w:rsidTr="00490136">
        <w:trPr>
          <w:jc w:val="center"/>
        </w:trPr>
        <w:tc>
          <w:tcPr>
            <w:tcW w:w="2260" w:type="dxa"/>
            <w:vAlign w:val="center"/>
          </w:tcPr>
          <w:p w14:paraId="3A417A5D" w14:textId="77777777" w:rsidR="00F049CA" w:rsidRPr="000E1D0D" w:rsidRDefault="00F049CA" w:rsidP="00490136">
            <w:pPr>
              <w:pStyle w:val="TAL"/>
            </w:pPr>
          </w:p>
        </w:tc>
        <w:tc>
          <w:tcPr>
            <w:tcW w:w="1701" w:type="dxa"/>
            <w:vAlign w:val="center"/>
          </w:tcPr>
          <w:p w14:paraId="7D000DC2" w14:textId="77777777" w:rsidR="00F049CA" w:rsidRPr="000E1D0D" w:rsidRDefault="00F049CA" w:rsidP="00490136">
            <w:pPr>
              <w:pStyle w:val="TAL"/>
            </w:pPr>
          </w:p>
        </w:tc>
        <w:tc>
          <w:tcPr>
            <w:tcW w:w="4395" w:type="dxa"/>
            <w:vAlign w:val="center"/>
          </w:tcPr>
          <w:p w14:paraId="061CD2BA" w14:textId="77777777" w:rsidR="00F049CA" w:rsidRPr="000E1D0D" w:rsidRDefault="00F049CA" w:rsidP="00490136">
            <w:pPr>
              <w:pStyle w:val="TAL"/>
              <w:rPr>
                <w:rFonts w:cs="Arial"/>
                <w:szCs w:val="18"/>
              </w:rPr>
            </w:pPr>
          </w:p>
        </w:tc>
        <w:tc>
          <w:tcPr>
            <w:tcW w:w="1267" w:type="dxa"/>
            <w:vAlign w:val="center"/>
          </w:tcPr>
          <w:p w14:paraId="1ACCD7CE" w14:textId="77777777" w:rsidR="00F049CA" w:rsidRPr="000E1D0D" w:rsidRDefault="00F049CA" w:rsidP="00490136">
            <w:pPr>
              <w:pStyle w:val="TAL"/>
              <w:rPr>
                <w:rFonts w:cs="Arial"/>
                <w:szCs w:val="18"/>
              </w:rPr>
            </w:pPr>
          </w:p>
        </w:tc>
      </w:tr>
    </w:tbl>
    <w:p w14:paraId="209302F4" w14:textId="77777777" w:rsidR="00F049CA" w:rsidRDefault="00F049CA" w:rsidP="00F049CA"/>
    <w:p w14:paraId="42E4FEA4" w14:textId="7CCDEFAA" w:rsidR="00F049CA" w:rsidRPr="0023018E" w:rsidRDefault="00F049CA" w:rsidP="00F049CA">
      <w:pPr>
        <w:pStyle w:val="Heading4"/>
        <w:rPr>
          <w:lang w:eastAsia="zh-CN"/>
        </w:rPr>
      </w:pPr>
      <w:bookmarkStart w:id="439" w:name="_Toc199274519"/>
      <w:r>
        <w:t>6.1.</w:t>
      </w:r>
      <w:r w:rsidR="00C51754">
        <w:t>2</w:t>
      </w:r>
      <w:r>
        <w:t>.8</w:t>
      </w:r>
      <w:r w:rsidRPr="0023018E">
        <w:rPr>
          <w:lang w:eastAsia="zh-CN"/>
        </w:rPr>
        <w:tab/>
        <w:t>Feature negotiation</w:t>
      </w:r>
      <w:bookmarkEnd w:id="439"/>
    </w:p>
    <w:p w14:paraId="6609B5AA" w14:textId="2F1A3A7D" w:rsidR="00F049CA" w:rsidRDefault="00F049CA" w:rsidP="00F049CA">
      <w:r>
        <w:t>The optional features in table 6.1.</w:t>
      </w:r>
      <w:r w:rsidR="00C51754">
        <w:t>2</w:t>
      </w:r>
      <w:r>
        <w:t xml:space="preserve">.8-1 are defined for the SS_SAnDiscovery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1D8B1DAA" w14:textId="475FDE37" w:rsidR="00F049CA" w:rsidRPr="002002FF" w:rsidRDefault="00F049CA" w:rsidP="00F049CA">
      <w:pPr>
        <w:pStyle w:val="TH"/>
      </w:pPr>
      <w:r w:rsidRPr="002002FF">
        <w:t>Table</w:t>
      </w:r>
      <w:r>
        <w:t> 6.1.</w:t>
      </w:r>
      <w:r w:rsidR="00C51754">
        <w:t>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trPr>
        <w:tc>
          <w:tcPr>
            <w:tcW w:w="1529" w:type="dxa"/>
            <w:shd w:val="clear" w:color="auto" w:fill="C0C0C0"/>
            <w:vAlign w:val="center"/>
            <w:hideMark/>
          </w:tcPr>
          <w:p w14:paraId="7CFDD39A" w14:textId="77777777" w:rsidR="00F049CA" w:rsidRPr="0016361A" w:rsidRDefault="00F049CA" w:rsidP="00490136">
            <w:pPr>
              <w:pStyle w:val="TAH"/>
            </w:pPr>
            <w:r w:rsidRPr="0016361A">
              <w:t>Feature number</w:t>
            </w:r>
          </w:p>
        </w:tc>
        <w:tc>
          <w:tcPr>
            <w:tcW w:w="2207" w:type="dxa"/>
            <w:shd w:val="clear" w:color="auto" w:fill="C0C0C0"/>
            <w:vAlign w:val="center"/>
            <w:hideMark/>
          </w:tcPr>
          <w:p w14:paraId="30ABBAC6" w14:textId="77777777" w:rsidR="00F049CA" w:rsidRPr="0016361A" w:rsidRDefault="00F049CA" w:rsidP="00490136">
            <w:pPr>
              <w:pStyle w:val="TAH"/>
            </w:pPr>
            <w:r w:rsidRPr="0016361A">
              <w:t>Feature Name</w:t>
            </w:r>
          </w:p>
        </w:tc>
        <w:tc>
          <w:tcPr>
            <w:tcW w:w="5758" w:type="dxa"/>
            <w:shd w:val="clear" w:color="auto" w:fill="C0C0C0"/>
            <w:vAlign w:val="center"/>
            <w:hideMark/>
          </w:tcPr>
          <w:p w14:paraId="47291346" w14:textId="77777777" w:rsidR="00F049CA" w:rsidRPr="0016361A" w:rsidRDefault="00F049CA" w:rsidP="00490136">
            <w:pPr>
              <w:pStyle w:val="TAH"/>
            </w:pPr>
            <w:r w:rsidRPr="0016361A">
              <w:t>Description</w:t>
            </w:r>
          </w:p>
        </w:tc>
      </w:tr>
      <w:tr w:rsidR="00F049CA" w:rsidRPr="00B54FF5" w14:paraId="20C9F400" w14:textId="77777777" w:rsidTr="00490136">
        <w:trPr>
          <w:jc w:val="center"/>
        </w:trPr>
        <w:tc>
          <w:tcPr>
            <w:tcW w:w="1529" w:type="dxa"/>
            <w:vAlign w:val="center"/>
          </w:tcPr>
          <w:p w14:paraId="481ED61C" w14:textId="77777777" w:rsidR="00F049CA" w:rsidRPr="0016361A" w:rsidRDefault="00F049CA" w:rsidP="00490136">
            <w:pPr>
              <w:pStyle w:val="TAC"/>
            </w:pPr>
            <w:r>
              <w:t>n/a</w:t>
            </w:r>
          </w:p>
        </w:tc>
        <w:tc>
          <w:tcPr>
            <w:tcW w:w="2207" w:type="dxa"/>
            <w:vAlign w:val="center"/>
          </w:tcPr>
          <w:p w14:paraId="6208CE48" w14:textId="77777777" w:rsidR="00F049CA" w:rsidRPr="0016361A" w:rsidRDefault="00F049CA" w:rsidP="00490136">
            <w:pPr>
              <w:pStyle w:val="TAL"/>
            </w:pPr>
          </w:p>
        </w:tc>
        <w:tc>
          <w:tcPr>
            <w:tcW w:w="5758" w:type="dxa"/>
            <w:vAlign w:val="center"/>
          </w:tcPr>
          <w:p w14:paraId="06DE7F65" w14:textId="77777777" w:rsidR="00F049CA" w:rsidRPr="0016361A" w:rsidRDefault="00F049CA" w:rsidP="00490136">
            <w:pPr>
              <w:pStyle w:val="TAL"/>
              <w:rPr>
                <w:rFonts w:cs="Arial"/>
                <w:szCs w:val="18"/>
              </w:rPr>
            </w:pPr>
          </w:p>
        </w:tc>
      </w:tr>
    </w:tbl>
    <w:p w14:paraId="7EA26137" w14:textId="77777777" w:rsidR="00F049CA" w:rsidRDefault="00F049CA" w:rsidP="00F049CA"/>
    <w:p w14:paraId="3678642E" w14:textId="7EFE9335" w:rsidR="00F049CA" w:rsidRPr="001E7573" w:rsidRDefault="00F049CA" w:rsidP="00F049CA">
      <w:pPr>
        <w:pStyle w:val="Heading4"/>
      </w:pPr>
      <w:bookmarkStart w:id="440" w:name="_Toc199274520"/>
      <w:r>
        <w:t>6.1.</w:t>
      </w:r>
      <w:r w:rsidR="00C51754">
        <w:t>2</w:t>
      </w:r>
      <w:r>
        <w:t>.9</w:t>
      </w:r>
      <w:r w:rsidRPr="001E7573">
        <w:tab/>
        <w:t>Security</w:t>
      </w:r>
      <w:bookmarkEnd w:id="440"/>
    </w:p>
    <w:p w14:paraId="25911DBD" w14:textId="057159B1" w:rsidR="00331005" w:rsidRDefault="00F049CA" w:rsidP="00F049CA">
      <w:pPr>
        <w:rPr>
          <w:noProof/>
          <w:lang w:eastAsia="zh-CN"/>
        </w:rPr>
      </w:pPr>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p>
    <w:p w14:paraId="688A83AF" w14:textId="2460F366" w:rsidR="004C4467" w:rsidRDefault="004C4467" w:rsidP="00F049CA">
      <w:pPr>
        <w:rPr>
          <w:noProof/>
          <w:lang w:eastAsia="zh-CN"/>
        </w:rPr>
      </w:pPr>
    </w:p>
    <w:p w14:paraId="6A15FF75" w14:textId="3C9F7CC8" w:rsidR="004C4467" w:rsidRDefault="004C4467" w:rsidP="004C4467">
      <w:pPr>
        <w:pStyle w:val="Heading3"/>
      </w:pPr>
      <w:bookmarkStart w:id="441" w:name="_Toc199274521"/>
      <w:r>
        <w:t>6.1.3</w:t>
      </w:r>
      <w:r>
        <w:tab/>
        <w:t>SS_SAnUsage Service API</w:t>
      </w:r>
      <w:bookmarkEnd w:id="441"/>
    </w:p>
    <w:p w14:paraId="68F621F7" w14:textId="4F68ACCB" w:rsidR="004C4467" w:rsidRDefault="001B326D" w:rsidP="004C4467">
      <w:pPr>
        <w:pStyle w:val="Heading4"/>
      </w:pPr>
      <w:bookmarkStart w:id="442" w:name="_Toc199274522"/>
      <w:r>
        <w:t>6.1.3</w:t>
      </w:r>
      <w:r w:rsidR="004C4467">
        <w:t>.1</w:t>
      </w:r>
      <w:r w:rsidR="004C4467">
        <w:tab/>
        <w:t>Introduction</w:t>
      </w:r>
      <w:bookmarkEnd w:id="442"/>
    </w:p>
    <w:p w14:paraId="4581E13D" w14:textId="77777777" w:rsidR="004C4467" w:rsidRDefault="004C4467" w:rsidP="004C4467">
      <w:pPr>
        <w:rPr>
          <w:noProof/>
          <w:lang w:eastAsia="zh-CN"/>
        </w:rPr>
      </w:pPr>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p>
    <w:p w14:paraId="22AAB934" w14:textId="77777777" w:rsidR="004C4467" w:rsidRDefault="004C4467" w:rsidP="004C4467">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0A8FC3C7" w14:textId="77777777" w:rsidR="004C4467" w:rsidRPr="00E23840" w:rsidRDefault="004C4467" w:rsidP="004C44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856727F" w14:textId="77777777" w:rsidR="004C4467" w:rsidRDefault="004C4467" w:rsidP="004C44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37735DBC" w14:textId="77777777" w:rsidR="004C4467" w:rsidRDefault="004C4467" w:rsidP="004C4467">
      <w:pPr>
        <w:rPr>
          <w:b/>
          <w:noProof/>
        </w:rPr>
      </w:pPr>
      <w:r>
        <w:rPr>
          <w:b/>
          <w:noProof/>
        </w:rPr>
        <w:t>{apiRoot}/&lt;apiName&gt;/&lt;apiVersion&gt;/&lt;apiSpecificSuffixes&gt;</w:t>
      </w:r>
    </w:p>
    <w:p w14:paraId="5FDFC8D7" w14:textId="77777777" w:rsidR="004C4467" w:rsidRDefault="004C4467" w:rsidP="004C4467">
      <w:pPr>
        <w:rPr>
          <w:noProof/>
          <w:lang w:eastAsia="zh-CN"/>
        </w:rPr>
      </w:pPr>
      <w:r>
        <w:rPr>
          <w:noProof/>
          <w:lang w:eastAsia="zh-CN"/>
        </w:rPr>
        <w:t>with the following components:</w:t>
      </w:r>
    </w:p>
    <w:p w14:paraId="2728CE40" w14:textId="77777777" w:rsidR="004C4467" w:rsidRDefault="004C4467" w:rsidP="004C44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637D4789" w14:textId="77777777" w:rsidR="004C4467" w:rsidRPr="00E23840" w:rsidRDefault="004C4467" w:rsidP="004C44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"ssan_usg"</w:t>
      </w:r>
      <w:r w:rsidRPr="00E23840">
        <w:rPr>
          <w:noProof/>
        </w:rPr>
        <w:t>.</w:t>
      </w:r>
    </w:p>
    <w:p w14:paraId="582E4E40" w14:textId="77777777" w:rsidR="004C4467" w:rsidRDefault="004C4467" w:rsidP="004C4467">
      <w:pPr>
        <w:pStyle w:val="B1"/>
        <w:rPr>
          <w:noProof/>
        </w:rPr>
      </w:pPr>
      <w:r>
        <w:rPr>
          <w:noProof/>
        </w:rPr>
        <w:t>-</w:t>
      </w:r>
      <w:r>
        <w:rPr>
          <w:noProof/>
        </w:rPr>
        <w:tab/>
        <w:t>The &lt;apiVersion&gt; shall be "v1".</w:t>
      </w:r>
    </w:p>
    <w:p w14:paraId="037CD448" w14:textId="77777777" w:rsidR="004C4467" w:rsidRDefault="004C4467" w:rsidP="004C4467">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66E87844" w14:textId="0668030B" w:rsidR="004C4467" w:rsidRDefault="004C4467" w:rsidP="004C4467">
      <w:pPr>
        <w:pStyle w:val="NO"/>
      </w:pPr>
      <w:r>
        <w:t>NOTE:</w:t>
      </w:r>
      <w:r>
        <w:tab/>
        <w:t>When 3GPP TS 29.122 [2] is referenced for the common protocol and interface aspects for API definition in the clauses under clause 6.1.</w:t>
      </w:r>
      <w:r w:rsidR="001B326D">
        <w:t>3</w:t>
      </w:r>
      <w:r>
        <w:t>, the SAn Server takes the role of the SCEF and the service consumer takes the role of the SCS/AS.</w:t>
      </w:r>
    </w:p>
    <w:p w14:paraId="7F5AA5B0" w14:textId="47027C7A" w:rsidR="004C4467" w:rsidRDefault="001B326D" w:rsidP="004C4467">
      <w:pPr>
        <w:pStyle w:val="Heading4"/>
      </w:pPr>
      <w:bookmarkStart w:id="443" w:name="_Toc199274523"/>
      <w:r>
        <w:t>6.1.3</w:t>
      </w:r>
      <w:r w:rsidR="004C4467">
        <w:t>.2</w:t>
      </w:r>
      <w:r w:rsidR="004C4467">
        <w:tab/>
        <w:t>Usage of HTTP and common API related aspects</w:t>
      </w:r>
      <w:bookmarkEnd w:id="443"/>
    </w:p>
    <w:p w14:paraId="53933ABC" w14:textId="77777777" w:rsidR="004C4467" w:rsidRPr="001F47A6" w:rsidRDefault="004C4467" w:rsidP="004C4467">
      <w:r>
        <w:t xml:space="preserve">The provisions of clause 6.3 of 3GPP TS 29.549 [17] shall apply for the </w:t>
      </w:r>
      <w:r>
        <w:rPr>
          <w:noProof/>
        </w:rPr>
        <w:t>SS_SAnUsage</w:t>
      </w:r>
      <w:r w:rsidRPr="00E23840">
        <w:rPr>
          <w:noProof/>
          <w:lang w:eastAsia="zh-CN"/>
        </w:rPr>
        <w:t xml:space="preserve"> API</w:t>
      </w:r>
      <w:r>
        <w:rPr>
          <w:noProof/>
          <w:lang w:eastAsia="zh-CN"/>
        </w:rPr>
        <w:t>.</w:t>
      </w:r>
    </w:p>
    <w:p w14:paraId="52412A6B" w14:textId="09DA892C" w:rsidR="004C4467" w:rsidRDefault="004C4467" w:rsidP="004C4467">
      <w:pPr>
        <w:pStyle w:val="Heading4"/>
      </w:pPr>
      <w:bookmarkStart w:id="444" w:name="_Toc199274524"/>
      <w:r>
        <w:t>6.1.</w:t>
      </w:r>
      <w:r w:rsidR="001B326D">
        <w:t>3</w:t>
      </w:r>
      <w:r>
        <w:t>.3</w:t>
      </w:r>
      <w:r>
        <w:tab/>
        <w:t>Resources</w:t>
      </w:r>
      <w:bookmarkEnd w:id="444"/>
    </w:p>
    <w:p w14:paraId="290528D5" w14:textId="7108614E" w:rsidR="004C4467" w:rsidRPr="000A7435" w:rsidRDefault="001B326D" w:rsidP="004C4467">
      <w:pPr>
        <w:pStyle w:val="Heading5"/>
      </w:pPr>
      <w:bookmarkStart w:id="445" w:name="_Toc199274525"/>
      <w:r>
        <w:t>6.1.3</w:t>
      </w:r>
      <w:r w:rsidR="004C4467">
        <w:t>.3.1</w:t>
      </w:r>
      <w:r w:rsidR="004C4467">
        <w:tab/>
        <w:t>Overview</w:t>
      </w:r>
      <w:bookmarkEnd w:id="445"/>
    </w:p>
    <w:p w14:paraId="45FC44AD" w14:textId="77777777" w:rsidR="004C4467" w:rsidRDefault="004C4467" w:rsidP="004C4467">
      <w:r>
        <w:t>This clause describes the structure for the Resource URIs and the resources and methods used for the service.</w:t>
      </w:r>
    </w:p>
    <w:p w14:paraId="79E37DC1" w14:textId="1D884EB5" w:rsidR="004C4467" w:rsidRDefault="001B326D" w:rsidP="004C4467">
      <w:r>
        <w:t>Figure 6.1.3</w:t>
      </w:r>
      <w:r w:rsidR="004C4467">
        <w:t xml:space="preserve">.3.1-1 depicts the resource URIs structure for the </w:t>
      </w:r>
      <w:r w:rsidR="004C4467">
        <w:rPr>
          <w:noProof/>
        </w:rPr>
        <w:t>SS_SAnUsage</w:t>
      </w:r>
      <w:r w:rsidR="004C4467">
        <w:t xml:space="preserve"> API.</w:t>
      </w:r>
    </w:p>
    <w:p w14:paraId="275C5E4F" w14:textId="77777777" w:rsidR="004C4467" w:rsidRPr="00A258AF" w:rsidRDefault="004C4467" w:rsidP="004C4467">
      <w:pPr>
        <w:pStyle w:val="TH"/>
        <w:rPr>
          <w:lang w:val="en-US"/>
        </w:rPr>
      </w:pPr>
      <w:r>
        <w:object w:dxaOrig="4548" w:dyaOrig="3252" w14:anchorId="07864173">
          <v:shape id="_x0000_i1039" type="#_x0000_t75" style="width:227.8pt;height:161.75pt" o:ole="">
            <v:imagedata r:id="rId43" o:title=""/>
          </v:shape>
          <o:OLEObject Type="Embed" ProgID="Visio.Drawing.15" ShapeID="_x0000_i1039" DrawAspect="Content" ObjectID="_1810129976" r:id="rId44"/>
        </w:object>
      </w:r>
    </w:p>
    <w:p w14:paraId="1D9AC6A8" w14:textId="7E6AB209" w:rsidR="004C4467" w:rsidRPr="008C18E3" w:rsidRDefault="004C4467" w:rsidP="004C4467">
      <w:pPr>
        <w:pStyle w:val="TF"/>
      </w:pPr>
      <w:r w:rsidRPr="008C18E3">
        <w:t>Figure</w:t>
      </w:r>
      <w:r w:rsidR="001B326D">
        <w:t> 6.1.3</w:t>
      </w:r>
      <w:r>
        <w:t>.3.1</w:t>
      </w:r>
      <w:r w:rsidRPr="008C18E3">
        <w:t xml:space="preserve">-1: </w:t>
      </w:r>
      <w:r>
        <w:t xml:space="preserve">Resource </w:t>
      </w:r>
      <w:r w:rsidRPr="008C18E3">
        <w:t xml:space="preserve">URI structure of the </w:t>
      </w:r>
      <w:r>
        <w:t>SS_SAnUsage</w:t>
      </w:r>
      <w:r w:rsidRPr="008C18E3">
        <w:t xml:space="preserve"> API</w:t>
      </w:r>
    </w:p>
    <w:p w14:paraId="55C3D939" w14:textId="04A1627B" w:rsidR="004C4467" w:rsidRDefault="001B326D" w:rsidP="004C4467">
      <w:r>
        <w:t>Table 6.1.3</w:t>
      </w:r>
      <w:r w:rsidR="004C4467">
        <w:t>.3.1-1 provides an overview of the resources and applicable HTTP methods.</w:t>
      </w:r>
    </w:p>
    <w:p w14:paraId="55713067" w14:textId="5A59E0D3" w:rsidR="004C4467" w:rsidRPr="00384E92" w:rsidRDefault="004C4467" w:rsidP="004C4467">
      <w:pPr>
        <w:pStyle w:val="TH"/>
      </w:pPr>
      <w:r w:rsidRPr="00384E92">
        <w:t>Table</w:t>
      </w:r>
      <w:r w:rsidR="001B326D">
        <w:t> 6.1.3</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4C4467" w:rsidRPr="00B54FF5" w14:paraId="342392EC" w14:textId="77777777" w:rsidTr="00E10EB4">
        <w:trPr>
          <w:jc w:val="center"/>
        </w:trPr>
        <w:tc>
          <w:tcPr>
            <w:tcW w:w="1338" w:type="pct"/>
            <w:shd w:val="clear" w:color="auto" w:fill="C0C0C0"/>
            <w:vAlign w:val="center"/>
            <w:hideMark/>
          </w:tcPr>
          <w:p w14:paraId="725AD14E" w14:textId="77777777" w:rsidR="004C4467" w:rsidRPr="0016361A" w:rsidRDefault="004C4467" w:rsidP="00E10EB4">
            <w:pPr>
              <w:pStyle w:val="TAH"/>
            </w:pPr>
            <w:r w:rsidRPr="008C18E3">
              <w:t xml:space="preserve">Resource </w:t>
            </w:r>
            <w:r>
              <w:t>purpose/</w:t>
            </w:r>
            <w:r w:rsidRPr="008C18E3">
              <w:t>name</w:t>
            </w:r>
          </w:p>
        </w:tc>
        <w:tc>
          <w:tcPr>
            <w:tcW w:w="1501" w:type="pct"/>
            <w:shd w:val="clear" w:color="auto" w:fill="C0C0C0"/>
            <w:vAlign w:val="center"/>
            <w:hideMark/>
          </w:tcPr>
          <w:p w14:paraId="211CA123" w14:textId="77777777" w:rsidR="004C4467" w:rsidRPr="0016361A" w:rsidRDefault="004C4467" w:rsidP="00E10EB4">
            <w:pPr>
              <w:pStyle w:val="TAH"/>
            </w:pPr>
            <w:r w:rsidRPr="008C18E3">
              <w:t>Resource URI</w:t>
            </w:r>
            <w:r>
              <w:t xml:space="preserve"> (relative path after API URI)</w:t>
            </w:r>
          </w:p>
        </w:tc>
        <w:tc>
          <w:tcPr>
            <w:tcW w:w="505" w:type="pct"/>
            <w:shd w:val="clear" w:color="auto" w:fill="C0C0C0"/>
            <w:vAlign w:val="center"/>
            <w:hideMark/>
          </w:tcPr>
          <w:p w14:paraId="625E82AC" w14:textId="77777777" w:rsidR="004C4467" w:rsidRPr="0016361A" w:rsidRDefault="004C4467" w:rsidP="00E10EB4">
            <w:pPr>
              <w:pStyle w:val="TAH"/>
            </w:pPr>
            <w:r w:rsidRPr="008C18E3">
              <w:t>HTTP method</w:t>
            </w:r>
            <w:r>
              <w:t xml:space="preserve"> or custom operation</w:t>
            </w:r>
          </w:p>
        </w:tc>
        <w:tc>
          <w:tcPr>
            <w:tcW w:w="1656" w:type="pct"/>
            <w:shd w:val="clear" w:color="auto" w:fill="C0C0C0"/>
            <w:vAlign w:val="center"/>
            <w:hideMark/>
          </w:tcPr>
          <w:p w14:paraId="5EC7DAD9" w14:textId="77777777" w:rsidR="004C4467" w:rsidRPr="0016361A" w:rsidRDefault="004C4467" w:rsidP="00E10EB4">
            <w:pPr>
              <w:pStyle w:val="TAH"/>
            </w:pPr>
            <w:r>
              <w:t>Description (service operation)</w:t>
            </w:r>
          </w:p>
        </w:tc>
      </w:tr>
      <w:tr w:rsidR="004C4467" w:rsidRPr="00B54FF5" w14:paraId="3D6B0B6F" w14:textId="77777777" w:rsidTr="00E10EB4">
        <w:trPr>
          <w:jc w:val="center"/>
        </w:trPr>
        <w:tc>
          <w:tcPr>
            <w:tcW w:w="1338" w:type="pct"/>
            <w:vAlign w:val="center"/>
            <w:hideMark/>
          </w:tcPr>
          <w:p w14:paraId="53C82447" w14:textId="77777777" w:rsidR="004C4467" w:rsidRPr="0016361A" w:rsidRDefault="004C4467" w:rsidP="00E10EB4">
            <w:pPr>
              <w:pStyle w:val="TAL"/>
            </w:pPr>
            <w:r>
              <w:t>Spatial Anchors Usage Information Subscriptions</w:t>
            </w:r>
          </w:p>
        </w:tc>
        <w:tc>
          <w:tcPr>
            <w:tcW w:w="1501" w:type="pct"/>
            <w:vAlign w:val="center"/>
            <w:hideMark/>
          </w:tcPr>
          <w:p w14:paraId="402488A4" w14:textId="77777777" w:rsidR="004C4467" w:rsidRPr="0016361A" w:rsidRDefault="004C4467" w:rsidP="00E10EB4">
            <w:pPr>
              <w:pStyle w:val="TAL"/>
            </w:pPr>
            <w:r>
              <w:t>/subscriptions</w:t>
            </w:r>
          </w:p>
        </w:tc>
        <w:tc>
          <w:tcPr>
            <w:tcW w:w="505" w:type="pct"/>
            <w:vAlign w:val="center"/>
            <w:hideMark/>
          </w:tcPr>
          <w:p w14:paraId="549AD50B" w14:textId="77777777" w:rsidR="004C4467" w:rsidRPr="0016361A" w:rsidRDefault="004C4467" w:rsidP="00E10EB4">
            <w:pPr>
              <w:pStyle w:val="TAC"/>
            </w:pPr>
            <w:r>
              <w:t>POST</w:t>
            </w:r>
          </w:p>
        </w:tc>
        <w:tc>
          <w:tcPr>
            <w:tcW w:w="1656" w:type="pct"/>
            <w:vAlign w:val="center"/>
            <w:hideMark/>
          </w:tcPr>
          <w:p w14:paraId="52EBDC30" w14:textId="77777777" w:rsidR="004C4467" w:rsidRPr="0016361A" w:rsidRDefault="004C4467" w:rsidP="00E10EB4">
            <w:pPr>
              <w:pStyle w:val="TAL"/>
            </w:pPr>
            <w:r>
              <w:t>Create a new Spatial Anchors Usage Information Subscription.</w:t>
            </w:r>
          </w:p>
        </w:tc>
      </w:tr>
      <w:tr w:rsidR="004C4467" w:rsidRPr="00B54FF5" w14:paraId="73B15391" w14:textId="77777777" w:rsidTr="00E10EB4">
        <w:trPr>
          <w:jc w:val="center"/>
        </w:trPr>
        <w:tc>
          <w:tcPr>
            <w:tcW w:w="0" w:type="auto"/>
            <w:vMerge w:val="restart"/>
            <w:vAlign w:val="center"/>
          </w:tcPr>
          <w:p w14:paraId="4EA26DAD" w14:textId="77777777" w:rsidR="004C4467" w:rsidRPr="0016361A" w:rsidRDefault="004C4467" w:rsidP="00E10EB4">
            <w:pPr>
              <w:pStyle w:val="TAL"/>
            </w:pPr>
            <w:r>
              <w:t>Individual Spatial Anchors Usage Information Subscription</w:t>
            </w:r>
          </w:p>
        </w:tc>
        <w:tc>
          <w:tcPr>
            <w:tcW w:w="0" w:type="auto"/>
            <w:vMerge w:val="restart"/>
            <w:vAlign w:val="center"/>
          </w:tcPr>
          <w:p w14:paraId="48566335" w14:textId="77777777" w:rsidR="004C4467" w:rsidRPr="0016361A" w:rsidRDefault="004C4467" w:rsidP="00E10EB4">
            <w:pPr>
              <w:pStyle w:val="TAL"/>
            </w:pPr>
            <w:r>
              <w:t>/subscriptions/{subscriptionId}</w:t>
            </w:r>
          </w:p>
        </w:tc>
        <w:tc>
          <w:tcPr>
            <w:tcW w:w="505" w:type="pct"/>
            <w:vAlign w:val="center"/>
          </w:tcPr>
          <w:p w14:paraId="3528CE88" w14:textId="77777777" w:rsidR="004C4467" w:rsidRPr="0016361A" w:rsidRDefault="004C4467" w:rsidP="00E10EB4">
            <w:pPr>
              <w:pStyle w:val="TAC"/>
            </w:pPr>
            <w:r>
              <w:t>GET</w:t>
            </w:r>
          </w:p>
        </w:tc>
        <w:tc>
          <w:tcPr>
            <w:tcW w:w="1656" w:type="pct"/>
            <w:vAlign w:val="center"/>
          </w:tcPr>
          <w:p w14:paraId="79880EEB" w14:textId="77777777" w:rsidR="004C4467" w:rsidRPr="0016361A" w:rsidRDefault="004C4467" w:rsidP="00E10EB4">
            <w:pPr>
              <w:pStyle w:val="TAL"/>
            </w:pPr>
            <w:r>
              <w:t>Retrieve an existing "Individual Spatial Anchors Usage Information Subscription" resource.</w:t>
            </w:r>
          </w:p>
        </w:tc>
      </w:tr>
      <w:tr w:rsidR="004C4467" w:rsidRPr="00B54FF5" w14:paraId="528B3412" w14:textId="77777777" w:rsidTr="00E10EB4">
        <w:trPr>
          <w:jc w:val="center"/>
        </w:trPr>
        <w:tc>
          <w:tcPr>
            <w:tcW w:w="0" w:type="auto"/>
            <w:vMerge/>
            <w:vAlign w:val="center"/>
          </w:tcPr>
          <w:p w14:paraId="74DFC7CD" w14:textId="77777777" w:rsidR="004C4467" w:rsidRDefault="004C4467" w:rsidP="00E10EB4">
            <w:pPr>
              <w:pStyle w:val="TAL"/>
            </w:pPr>
          </w:p>
        </w:tc>
        <w:tc>
          <w:tcPr>
            <w:tcW w:w="0" w:type="auto"/>
            <w:vMerge/>
            <w:vAlign w:val="center"/>
          </w:tcPr>
          <w:p w14:paraId="4800F37E" w14:textId="77777777" w:rsidR="004C4467" w:rsidRDefault="004C4467" w:rsidP="00E10EB4">
            <w:pPr>
              <w:pStyle w:val="TAL"/>
            </w:pPr>
          </w:p>
        </w:tc>
        <w:tc>
          <w:tcPr>
            <w:tcW w:w="505" w:type="pct"/>
            <w:vAlign w:val="center"/>
          </w:tcPr>
          <w:p w14:paraId="6789F187" w14:textId="77777777" w:rsidR="004C4467" w:rsidRPr="0016361A" w:rsidRDefault="004C4467" w:rsidP="00E10EB4">
            <w:pPr>
              <w:pStyle w:val="TAC"/>
            </w:pPr>
            <w:r>
              <w:t>PUT</w:t>
            </w:r>
          </w:p>
        </w:tc>
        <w:tc>
          <w:tcPr>
            <w:tcW w:w="1656" w:type="pct"/>
            <w:vAlign w:val="center"/>
          </w:tcPr>
          <w:p w14:paraId="3203B032" w14:textId="77777777" w:rsidR="004C4467" w:rsidRPr="0016361A" w:rsidRDefault="004C4467" w:rsidP="00E10EB4">
            <w:pPr>
              <w:pStyle w:val="TAL"/>
            </w:pPr>
            <w:r>
              <w:t>Update an existing "Individual Spatial Anchors Usage Information Subscription" resource.</w:t>
            </w:r>
          </w:p>
        </w:tc>
      </w:tr>
      <w:tr w:rsidR="004C4467" w:rsidRPr="00B54FF5" w14:paraId="089AD4D2" w14:textId="77777777" w:rsidTr="00E10EB4">
        <w:trPr>
          <w:trHeight w:val="39"/>
          <w:jc w:val="center"/>
        </w:trPr>
        <w:tc>
          <w:tcPr>
            <w:tcW w:w="0" w:type="auto"/>
            <w:vMerge/>
            <w:vAlign w:val="center"/>
          </w:tcPr>
          <w:p w14:paraId="41598270" w14:textId="77777777" w:rsidR="004C4467" w:rsidRDefault="004C4467" w:rsidP="00E10EB4">
            <w:pPr>
              <w:pStyle w:val="TAL"/>
            </w:pPr>
          </w:p>
        </w:tc>
        <w:tc>
          <w:tcPr>
            <w:tcW w:w="0" w:type="auto"/>
            <w:vMerge/>
            <w:vAlign w:val="center"/>
          </w:tcPr>
          <w:p w14:paraId="21EDCBBF" w14:textId="77777777" w:rsidR="004C4467" w:rsidRDefault="004C4467" w:rsidP="00E10EB4">
            <w:pPr>
              <w:pStyle w:val="TAL"/>
            </w:pPr>
          </w:p>
        </w:tc>
        <w:tc>
          <w:tcPr>
            <w:tcW w:w="505" w:type="pct"/>
            <w:vAlign w:val="center"/>
          </w:tcPr>
          <w:p w14:paraId="3AAE15AF" w14:textId="77777777" w:rsidR="004C4467" w:rsidRPr="0016361A" w:rsidRDefault="004C4467" w:rsidP="00E10EB4">
            <w:pPr>
              <w:pStyle w:val="TAC"/>
            </w:pPr>
            <w:r>
              <w:t>PATCH</w:t>
            </w:r>
          </w:p>
        </w:tc>
        <w:tc>
          <w:tcPr>
            <w:tcW w:w="1656" w:type="pct"/>
            <w:vAlign w:val="center"/>
          </w:tcPr>
          <w:p w14:paraId="4382B65D" w14:textId="77777777" w:rsidR="004C4467" w:rsidRPr="0016361A" w:rsidRDefault="004C4467" w:rsidP="00E10EB4">
            <w:pPr>
              <w:pStyle w:val="TAL"/>
            </w:pPr>
            <w:r>
              <w:t>Modify an existing "Individual Spatial Anchors Usage Information Subscription" resource.</w:t>
            </w:r>
          </w:p>
        </w:tc>
      </w:tr>
      <w:tr w:rsidR="004C4467" w:rsidRPr="00B54FF5" w14:paraId="295A4A9D" w14:textId="77777777" w:rsidTr="00E10EB4">
        <w:trPr>
          <w:jc w:val="center"/>
        </w:trPr>
        <w:tc>
          <w:tcPr>
            <w:tcW w:w="0" w:type="auto"/>
            <w:vMerge/>
            <w:vAlign w:val="center"/>
          </w:tcPr>
          <w:p w14:paraId="36E33742" w14:textId="77777777" w:rsidR="004C4467" w:rsidRDefault="004C4467" w:rsidP="00E10EB4">
            <w:pPr>
              <w:pStyle w:val="TAL"/>
            </w:pPr>
          </w:p>
        </w:tc>
        <w:tc>
          <w:tcPr>
            <w:tcW w:w="0" w:type="auto"/>
            <w:vMerge/>
            <w:vAlign w:val="center"/>
          </w:tcPr>
          <w:p w14:paraId="45CBB6F1" w14:textId="77777777" w:rsidR="004C4467" w:rsidRDefault="004C4467" w:rsidP="00E10EB4">
            <w:pPr>
              <w:pStyle w:val="TAL"/>
            </w:pPr>
          </w:p>
        </w:tc>
        <w:tc>
          <w:tcPr>
            <w:tcW w:w="505" w:type="pct"/>
            <w:vAlign w:val="center"/>
          </w:tcPr>
          <w:p w14:paraId="33361ED5" w14:textId="77777777" w:rsidR="004C4467" w:rsidRPr="0016361A" w:rsidRDefault="004C4467" w:rsidP="00E10EB4">
            <w:pPr>
              <w:pStyle w:val="TAC"/>
            </w:pPr>
            <w:r>
              <w:t>DELETE</w:t>
            </w:r>
          </w:p>
        </w:tc>
        <w:tc>
          <w:tcPr>
            <w:tcW w:w="1656" w:type="pct"/>
            <w:vAlign w:val="center"/>
          </w:tcPr>
          <w:p w14:paraId="3E499EB5" w14:textId="77777777" w:rsidR="004C4467" w:rsidRPr="0016361A" w:rsidRDefault="004C4467" w:rsidP="00E10EB4">
            <w:pPr>
              <w:pStyle w:val="TAL"/>
            </w:pPr>
            <w:r>
              <w:t>Delete an existing "Individual Spatial Anchors Usage Information Subscription" resource.</w:t>
            </w:r>
          </w:p>
        </w:tc>
      </w:tr>
    </w:tbl>
    <w:p w14:paraId="07ED401B" w14:textId="77777777" w:rsidR="004C4467" w:rsidRPr="006B5418" w:rsidRDefault="004C4467" w:rsidP="004C4467">
      <w:pPr>
        <w:rPr>
          <w:lang w:val="en-US"/>
        </w:rPr>
      </w:pPr>
    </w:p>
    <w:p w14:paraId="33C101D5" w14:textId="6DE0FF1A" w:rsidR="004C4467" w:rsidRDefault="001B326D" w:rsidP="004C4467">
      <w:pPr>
        <w:pStyle w:val="Heading5"/>
      </w:pPr>
      <w:bookmarkStart w:id="446" w:name="_Toc199274526"/>
      <w:r>
        <w:t>6.1.3</w:t>
      </w:r>
      <w:r w:rsidR="004C4467">
        <w:t>.3.2</w:t>
      </w:r>
      <w:r w:rsidR="004C4467">
        <w:tab/>
        <w:t>Resource: Spatial Anchors Usage Information Subscriptions</w:t>
      </w:r>
      <w:bookmarkEnd w:id="446"/>
    </w:p>
    <w:p w14:paraId="0E7020CC" w14:textId="721A0F63" w:rsidR="004C4467" w:rsidRDefault="001B326D" w:rsidP="004C4467">
      <w:pPr>
        <w:pStyle w:val="H6"/>
      </w:pPr>
      <w:r>
        <w:t>6.1.3</w:t>
      </w:r>
      <w:r w:rsidR="004C4467">
        <w:t>.3.2.1</w:t>
      </w:r>
      <w:r w:rsidR="004C4467">
        <w:tab/>
        <w:t>Description</w:t>
      </w:r>
    </w:p>
    <w:p w14:paraId="7EA6F278" w14:textId="77777777" w:rsidR="004C4467" w:rsidRDefault="004C4467" w:rsidP="004C4467">
      <w:r>
        <w:rPr>
          <w:lang w:eastAsia="zh-CN"/>
        </w:rPr>
        <w:t>This resource represents the collection of Spatial Anchors Usage Information Subscriptions managed by the SAn Server.</w:t>
      </w:r>
    </w:p>
    <w:p w14:paraId="65B0E6EB" w14:textId="36C088B1" w:rsidR="004C4467" w:rsidRDefault="001B326D" w:rsidP="004C4467">
      <w:pPr>
        <w:pStyle w:val="H6"/>
      </w:pPr>
      <w:r>
        <w:t>6.1.3</w:t>
      </w:r>
      <w:r w:rsidR="004C4467">
        <w:t>.3.2.2</w:t>
      </w:r>
      <w:r w:rsidR="004C4467">
        <w:tab/>
        <w:t>Resource Definition</w:t>
      </w:r>
    </w:p>
    <w:p w14:paraId="4E97B2FE" w14:textId="77777777" w:rsidR="004C4467" w:rsidRDefault="004C4467" w:rsidP="004C4467">
      <w:r>
        <w:t xml:space="preserve">Resource URI: </w:t>
      </w:r>
      <w:r w:rsidRPr="00E23840">
        <w:rPr>
          <w:b/>
          <w:noProof/>
        </w:rPr>
        <w:t>{apiRoot}/</w:t>
      </w:r>
      <w:r>
        <w:rPr>
          <w:b/>
          <w:noProof/>
        </w:rPr>
        <w:t>ssan_usg</w:t>
      </w:r>
      <w:r w:rsidRPr="00E23840">
        <w:rPr>
          <w:b/>
          <w:noProof/>
        </w:rPr>
        <w:t>/</w:t>
      </w:r>
      <w:r>
        <w:rPr>
          <w:b/>
          <w:noProof/>
        </w:rPr>
        <w:t>&lt;apiVersion&gt;</w:t>
      </w:r>
      <w:r w:rsidRPr="00E23840">
        <w:rPr>
          <w:b/>
          <w:noProof/>
        </w:rPr>
        <w:t>/</w:t>
      </w:r>
      <w:r>
        <w:rPr>
          <w:b/>
          <w:noProof/>
        </w:rPr>
        <w:t>subscriptions</w:t>
      </w:r>
    </w:p>
    <w:p w14:paraId="2CBA8A26" w14:textId="680FD1FD" w:rsidR="004C4467" w:rsidRDefault="004C4467" w:rsidP="004C4467">
      <w:pPr>
        <w:rPr>
          <w:rFonts w:ascii="Arial" w:hAnsi="Arial" w:cs="Arial"/>
        </w:rPr>
      </w:pPr>
      <w:r w:rsidRPr="00F112E4">
        <w:t>This resource shall support the resource URI variables defined in table </w:t>
      </w:r>
      <w:r w:rsidR="001B326D">
        <w:t>6.1.3</w:t>
      </w:r>
      <w:r w:rsidRPr="00F112E4">
        <w:t>.3.2.2-1.</w:t>
      </w:r>
    </w:p>
    <w:p w14:paraId="0B529F69" w14:textId="0068EF44" w:rsidR="004C4467" w:rsidRDefault="001B326D" w:rsidP="004C4467">
      <w:pPr>
        <w:pStyle w:val="TH"/>
        <w:rPr>
          <w:rFonts w:cs="Arial"/>
        </w:rPr>
      </w:pPr>
      <w:r>
        <w:t>Table 6.1.3</w:t>
      </w:r>
      <w:r w:rsidR="004C446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36747D2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BA3D2F" w14:textId="77777777" w:rsidR="004C4467" w:rsidRPr="0016361A" w:rsidRDefault="004C4467"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CA1D33" w14:textId="77777777" w:rsidR="004C4467" w:rsidRPr="0016361A" w:rsidRDefault="004C4467"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CF0160" w14:textId="77777777" w:rsidR="004C4467" w:rsidRPr="0016361A" w:rsidRDefault="004C4467" w:rsidP="00E10EB4">
            <w:pPr>
              <w:pStyle w:val="TAH"/>
            </w:pPr>
            <w:r w:rsidRPr="0016361A">
              <w:t>Definition</w:t>
            </w:r>
          </w:p>
        </w:tc>
      </w:tr>
      <w:tr w:rsidR="004C4467" w:rsidRPr="00B54FF5" w14:paraId="5C5DE68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F2A46D" w14:textId="77777777" w:rsidR="004C4467" w:rsidRPr="0016361A" w:rsidRDefault="004C4467"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09AC037" w14:textId="77777777" w:rsidR="004C4467" w:rsidRPr="0016361A" w:rsidRDefault="004C4467"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CCD6EB" w14:textId="59B2873A" w:rsidR="004C4467" w:rsidRPr="0016361A" w:rsidRDefault="004C4467" w:rsidP="00E10EB4">
            <w:pPr>
              <w:pStyle w:val="TAL"/>
            </w:pPr>
            <w:r w:rsidRPr="0016361A">
              <w:t>See clause</w:t>
            </w:r>
            <w:r w:rsidRPr="0016361A">
              <w:rPr>
                <w:lang w:val="en-US" w:eastAsia="zh-CN"/>
              </w:rPr>
              <w:t> </w:t>
            </w:r>
            <w:r w:rsidR="001B326D">
              <w:t>6.1.3</w:t>
            </w:r>
            <w:r w:rsidRPr="0016361A">
              <w:t>.1</w:t>
            </w:r>
          </w:p>
        </w:tc>
      </w:tr>
    </w:tbl>
    <w:p w14:paraId="19611412" w14:textId="77777777" w:rsidR="004C4467" w:rsidRPr="00384E92" w:rsidRDefault="004C4467" w:rsidP="004C4467"/>
    <w:p w14:paraId="3C4BC045" w14:textId="58BDEF71" w:rsidR="004C4467" w:rsidRDefault="001B326D" w:rsidP="004C4467">
      <w:pPr>
        <w:pStyle w:val="H6"/>
      </w:pPr>
      <w:r>
        <w:t>6.1.3</w:t>
      </w:r>
      <w:r w:rsidR="004C4467">
        <w:t>.3.2.3</w:t>
      </w:r>
      <w:r w:rsidR="004C4467">
        <w:tab/>
        <w:t>Resource Standard Methods</w:t>
      </w:r>
    </w:p>
    <w:p w14:paraId="411BE6B7" w14:textId="40E086CC" w:rsidR="004C4467" w:rsidRPr="00384E92" w:rsidRDefault="001B326D" w:rsidP="004C4467">
      <w:pPr>
        <w:pStyle w:val="H6"/>
      </w:pPr>
      <w:r>
        <w:t>6.1.3</w:t>
      </w:r>
      <w:r w:rsidR="004C4467">
        <w:t>.3.2.3</w:t>
      </w:r>
      <w:r w:rsidR="004C4467" w:rsidRPr="00384E92">
        <w:t>.1</w:t>
      </w:r>
      <w:r w:rsidR="004C4467" w:rsidRPr="00384E92">
        <w:tab/>
      </w:r>
      <w:r w:rsidR="004C4467">
        <w:t>POST</w:t>
      </w:r>
    </w:p>
    <w:p w14:paraId="666ED78A" w14:textId="77777777" w:rsidR="004C4467" w:rsidRDefault="004C4467" w:rsidP="004C4467">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54FB9E6" w14:textId="2FCF2381" w:rsidR="004C4467" w:rsidRDefault="004C4467" w:rsidP="004C4467">
      <w:r>
        <w:t>This method shall support the URI query par</w:t>
      </w:r>
      <w:r w:rsidR="001B326D">
        <w:t>ameters specified in table 6.1.3</w:t>
      </w:r>
      <w:r>
        <w:t>.3.2.3.1-1.</w:t>
      </w:r>
    </w:p>
    <w:p w14:paraId="1E9B948F" w14:textId="693C86CD" w:rsidR="004C4467" w:rsidRPr="00384E92" w:rsidRDefault="004C4467" w:rsidP="004C4467">
      <w:pPr>
        <w:pStyle w:val="TH"/>
        <w:rPr>
          <w:rFonts w:cs="Arial"/>
        </w:rPr>
      </w:pPr>
      <w:r w:rsidRPr="00384E92">
        <w:t>Table</w:t>
      </w:r>
      <w:r w:rsidR="001B326D">
        <w:t> 6.1.3</w:t>
      </w:r>
      <w:r>
        <w:t>.3.2.3.1</w:t>
      </w:r>
      <w:r w:rsidRPr="00384E92">
        <w:t xml:space="preserve">-1: URI query parameters supported by the </w:t>
      </w:r>
      <w:r w:rsidR="001B326D">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B54FF5" w14:paraId="253E0929" w14:textId="77777777" w:rsidTr="00E10EB4">
        <w:trPr>
          <w:jc w:val="center"/>
        </w:trPr>
        <w:tc>
          <w:tcPr>
            <w:tcW w:w="825" w:type="pct"/>
            <w:shd w:val="clear" w:color="auto" w:fill="C0C0C0"/>
          </w:tcPr>
          <w:p w14:paraId="519EE9EB" w14:textId="77777777" w:rsidR="004C4467" w:rsidRPr="0016361A" w:rsidRDefault="004C4467" w:rsidP="00E10EB4">
            <w:pPr>
              <w:pStyle w:val="TAH"/>
            </w:pPr>
            <w:r w:rsidRPr="0016361A">
              <w:t>Name</w:t>
            </w:r>
          </w:p>
        </w:tc>
        <w:tc>
          <w:tcPr>
            <w:tcW w:w="731" w:type="pct"/>
            <w:shd w:val="clear" w:color="auto" w:fill="C0C0C0"/>
          </w:tcPr>
          <w:p w14:paraId="5880D082" w14:textId="77777777" w:rsidR="004C4467" w:rsidRPr="0016361A" w:rsidRDefault="004C4467" w:rsidP="00E10EB4">
            <w:pPr>
              <w:pStyle w:val="TAH"/>
            </w:pPr>
            <w:r w:rsidRPr="0016361A">
              <w:t>Data type</w:t>
            </w:r>
          </w:p>
        </w:tc>
        <w:tc>
          <w:tcPr>
            <w:tcW w:w="215" w:type="pct"/>
            <w:shd w:val="clear" w:color="auto" w:fill="C0C0C0"/>
          </w:tcPr>
          <w:p w14:paraId="60CBF9E5" w14:textId="77777777" w:rsidR="004C4467" w:rsidRPr="0016361A" w:rsidRDefault="004C4467" w:rsidP="00E10EB4">
            <w:pPr>
              <w:pStyle w:val="TAH"/>
            </w:pPr>
            <w:r w:rsidRPr="0016361A">
              <w:t>P</w:t>
            </w:r>
          </w:p>
        </w:tc>
        <w:tc>
          <w:tcPr>
            <w:tcW w:w="580" w:type="pct"/>
            <w:shd w:val="clear" w:color="auto" w:fill="C0C0C0"/>
          </w:tcPr>
          <w:p w14:paraId="0C3EAAE6" w14:textId="77777777" w:rsidR="004C4467" w:rsidRPr="0016361A" w:rsidRDefault="004C4467" w:rsidP="00E10EB4">
            <w:pPr>
              <w:pStyle w:val="TAH"/>
            </w:pPr>
            <w:r w:rsidRPr="0016361A">
              <w:t>Cardinality</w:t>
            </w:r>
          </w:p>
        </w:tc>
        <w:tc>
          <w:tcPr>
            <w:tcW w:w="1852" w:type="pct"/>
            <w:shd w:val="clear" w:color="auto" w:fill="C0C0C0"/>
            <w:vAlign w:val="center"/>
          </w:tcPr>
          <w:p w14:paraId="5B2EF1D3" w14:textId="77777777" w:rsidR="004C4467" w:rsidRPr="0016361A" w:rsidRDefault="004C4467" w:rsidP="00E10EB4">
            <w:pPr>
              <w:pStyle w:val="TAH"/>
            </w:pPr>
            <w:r w:rsidRPr="0016361A">
              <w:t>Description</w:t>
            </w:r>
          </w:p>
        </w:tc>
        <w:tc>
          <w:tcPr>
            <w:tcW w:w="796" w:type="pct"/>
            <w:shd w:val="clear" w:color="auto" w:fill="C0C0C0"/>
          </w:tcPr>
          <w:p w14:paraId="3300154D" w14:textId="77777777" w:rsidR="004C4467" w:rsidRPr="0016361A" w:rsidRDefault="004C4467" w:rsidP="00E10EB4">
            <w:pPr>
              <w:pStyle w:val="TAH"/>
            </w:pPr>
            <w:r w:rsidRPr="0016361A">
              <w:t>Applicability</w:t>
            </w:r>
          </w:p>
        </w:tc>
      </w:tr>
      <w:tr w:rsidR="004C4467" w:rsidRPr="00B54FF5" w14:paraId="6828A4C6" w14:textId="77777777" w:rsidTr="00E10EB4">
        <w:trPr>
          <w:jc w:val="center"/>
        </w:trPr>
        <w:tc>
          <w:tcPr>
            <w:tcW w:w="825" w:type="pct"/>
            <w:shd w:val="clear" w:color="auto" w:fill="auto"/>
            <w:vAlign w:val="center"/>
          </w:tcPr>
          <w:p w14:paraId="57F229BB" w14:textId="77777777" w:rsidR="004C4467" w:rsidRPr="0016361A" w:rsidRDefault="004C4467" w:rsidP="00E10EB4">
            <w:pPr>
              <w:pStyle w:val="TAL"/>
            </w:pPr>
            <w:r w:rsidRPr="0016361A">
              <w:t>n/a</w:t>
            </w:r>
          </w:p>
        </w:tc>
        <w:tc>
          <w:tcPr>
            <w:tcW w:w="731" w:type="pct"/>
            <w:vAlign w:val="center"/>
          </w:tcPr>
          <w:p w14:paraId="0037E1D9" w14:textId="77777777" w:rsidR="004C4467" w:rsidRPr="0016361A" w:rsidRDefault="004C4467" w:rsidP="00E10EB4">
            <w:pPr>
              <w:pStyle w:val="TAL"/>
            </w:pPr>
          </w:p>
        </w:tc>
        <w:tc>
          <w:tcPr>
            <w:tcW w:w="215" w:type="pct"/>
            <w:vAlign w:val="center"/>
          </w:tcPr>
          <w:p w14:paraId="7ADFFF6B" w14:textId="77777777" w:rsidR="004C4467" w:rsidRPr="0016361A" w:rsidRDefault="004C4467" w:rsidP="00E10EB4">
            <w:pPr>
              <w:pStyle w:val="TAC"/>
            </w:pPr>
          </w:p>
        </w:tc>
        <w:tc>
          <w:tcPr>
            <w:tcW w:w="580" w:type="pct"/>
            <w:vAlign w:val="center"/>
          </w:tcPr>
          <w:p w14:paraId="7E56B7E9" w14:textId="77777777" w:rsidR="004C4467" w:rsidRPr="0016361A" w:rsidRDefault="004C4467" w:rsidP="00E10EB4">
            <w:pPr>
              <w:pStyle w:val="TAC"/>
            </w:pPr>
          </w:p>
        </w:tc>
        <w:tc>
          <w:tcPr>
            <w:tcW w:w="1852" w:type="pct"/>
            <w:shd w:val="clear" w:color="auto" w:fill="auto"/>
            <w:vAlign w:val="center"/>
          </w:tcPr>
          <w:p w14:paraId="5FDA609A" w14:textId="77777777" w:rsidR="004C4467" w:rsidRPr="0016361A" w:rsidRDefault="004C4467" w:rsidP="00E10EB4">
            <w:pPr>
              <w:pStyle w:val="TAL"/>
            </w:pPr>
          </w:p>
        </w:tc>
        <w:tc>
          <w:tcPr>
            <w:tcW w:w="796" w:type="pct"/>
            <w:vAlign w:val="center"/>
          </w:tcPr>
          <w:p w14:paraId="57B8D0A1" w14:textId="77777777" w:rsidR="004C4467" w:rsidRPr="0016361A" w:rsidRDefault="004C4467" w:rsidP="00E10EB4">
            <w:pPr>
              <w:pStyle w:val="TAL"/>
            </w:pPr>
          </w:p>
        </w:tc>
      </w:tr>
    </w:tbl>
    <w:p w14:paraId="7A463C88" w14:textId="77777777" w:rsidR="004C4467" w:rsidRDefault="004C4467" w:rsidP="004C4467"/>
    <w:p w14:paraId="738D303A" w14:textId="2FD612C3" w:rsidR="004C4467" w:rsidRPr="00384E92" w:rsidRDefault="004C4467" w:rsidP="004C4467">
      <w:r>
        <w:t>This method shall support the request data str</w:t>
      </w:r>
      <w:r w:rsidR="001B326D">
        <w:t>uctures specified in table 6.1.3</w:t>
      </w:r>
      <w:r>
        <w:t>.3.2.3.1-2 and the response data structures and respons</w:t>
      </w:r>
      <w:r w:rsidR="001B326D">
        <w:t>e codes specified in table 6.1.3</w:t>
      </w:r>
      <w:r>
        <w:t>.3.2.3.1-3.</w:t>
      </w:r>
    </w:p>
    <w:p w14:paraId="0A8026F9" w14:textId="43566AFC" w:rsidR="004C4467" w:rsidRPr="001769FF" w:rsidRDefault="004C4467" w:rsidP="004C4467">
      <w:pPr>
        <w:pStyle w:val="TH"/>
      </w:pPr>
      <w:r w:rsidRPr="001769FF">
        <w:t>Table</w:t>
      </w:r>
      <w:r w:rsidR="001B326D">
        <w:t> 6.1.3</w:t>
      </w:r>
      <w:r>
        <w:t>.3.2.</w:t>
      </w:r>
      <w:r w:rsidRPr="001769FF">
        <w:t xml:space="preserve">3.1-2: Data structures supported by the </w:t>
      </w:r>
      <w:r w:rsidR="001B326D">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4C4467" w:rsidRPr="00B54FF5" w14:paraId="7387B2D9" w14:textId="77777777" w:rsidTr="00E10EB4">
        <w:trPr>
          <w:jc w:val="center"/>
        </w:trPr>
        <w:tc>
          <w:tcPr>
            <w:tcW w:w="1603" w:type="dxa"/>
            <w:shd w:val="clear" w:color="auto" w:fill="C0C0C0"/>
          </w:tcPr>
          <w:p w14:paraId="7163C258" w14:textId="77777777" w:rsidR="004C4467" w:rsidRPr="0016361A" w:rsidRDefault="004C4467" w:rsidP="00E10EB4">
            <w:pPr>
              <w:pStyle w:val="TAH"/>
            </w:pPr>
            <w:r w:rsidRPr="0016361A">
              <w:t>Data type</w:t>
            </w:r>
          </w:p>
        </w:tc>
        <w:tc>
          <w:tcPr>
            <w:tcW w:w="420" w:type="dxa"/>
            <w:shd w:val="clear" w:color="auto" w:fill="C0C0C0"/>
          </w:tcPr>
          <w:p w14:paraId="1B23AA66" w14:textId="77777777" w:rsidR="004C4467" w:rsidRPr="0016361A" w:rsidRDefault="004C4467" w:rsidP="00E10EB4">
            <w:pPr>
              <w:pStyle w:val="TAH"/>
            </w:pPr>
            <w:r w:rsidRPr="0016361A">
              <w:t>P</w:t>
            </w:r>
          </w:p>
        </w:tc>
        <w:tc>
          <w:tcPr>
            <w:tcW w:w="1257" w:type="dxa"/>
            <w:shd w:val="clear" w:color="auto" w:fill="C0C0C0"/>
          </w:tcPr>
          <w:p w14:paraId="424CCB6B" w14:textId="77777777" w:rsidR="004C4467" w:rsidRPr="0016361A" w:rsidRDefault="004C4467" w:rsidP="00E10EB4">
            <w:pPr>
              <w:pStyle w:val="TAH"/>
            </w:pPr>
            <w:r w:rsidRPr="0016361A">
              <w:t>Cardinality</w:t>
            </w:r>
          </w:p>
        </w:tc>
        <w:tc>
          <w:tcPr>
            <w:tcW w:w="6341" w:type="dxa"/>
            <w:shd w:val="clear" w:color="auto" w:fill="C0C0C0"/>
            <w:vAlign w:val="center"/>
          </w:tcPr>
          <w:p w14:paraId="1724A2D6" w14:textId="77777777" w:rsidR="004C4467" w:rsidRPr="0016361A" w:rsidRDefault="004C4467" w:rsidP="00E10EB4">
            <w:pPr>
              <w:pStyle w:val="TAH"/>
            </w:pPr>
            <w:r w:rsidRPr="0016361A">
              <w:t>Description</w:t>
            </w:r>
          </w:p>
        </w:tc>
      </w:tr>
      <w:tr w:rsidR="004C4467" w:rsidRPr="00B54FF5" w14:paraId="738FF555" w14:textId="77777777" w:rsidTr="00E10EB4">
        <w:trPr>
          <w:jc w:val="center"/>
        </w:trPr>
        <w:tc>
          <w:tcPr>
            <w:tcW w:w="1603" w:type="dxa"/>
            <w:shd w:val="clear" w:color="auto" w:fill="auto"/>
            <w:vAlign w:val="center"/>
          </w:tcPr>
          <w:p w14:paraId="37E51722" w14:textId="77777777" w:rsidR="004C4467" w:rsidRPr="0016361A" w:rsidRDefault="004C4467" w:rsidP="00E10EB4">
            <w:pPr>
              <w:pStyle w:val="TAL"/>
            </w:pPr>
            <w:r>
              <w:t>SpatialAnchorsUsageInfoSub</w:t>
            </w:r>
          </w:p>
        </w:tc>
        <w:tc>
          <w:tcPr>
            <w:tcW w:w="420" w:type="dxa"/>
            <w:vAlign w:val="center"/>
          </w:tcPr>
          <w:p w14:paraId="6AB54732" w14:textId="77777777" w:rsidR="004C4467" w:rsidRPr="0016361A" w:rsidRDefault="004C4467" w:rsidP="00E10EB4">
            <w:pPr>
              <w:pStyle w:val="TAC"/>
            </w:pPr>
            <w:r>
              <w:t>M</w:t>
            </w:r>
          </w:p>
        </w:tc>
        <w:tc>
          <w:tcPr>
            <w:tcW w:w="1257" w:type="dxa"/>
            <w:vAlign w:val="center"/>
          </w:tcPr>
          <w:p w14:paraId="47792CD2" w14:textId="77777777" w:rsidR="004C4467" w:rsidRPr="0016361A" w:rsidRDefault="004C4467" w:rsidP="00E10EB4">
            <w:pPr>
              <w:pStyle w:val="TAC"/>
            </w:pPr>
            <w:r>
              <w:t>1</w:t>
            </w:r>
          </w:p>
        </w:tc>
        <w:tc>
          <w:tcPr>
            <w:tcW w:w="6341" w:type="dxa"/>
            <w:shd w:val="clear" w:color="auto" w:fill="auto"/>
            <w:vAlign w:val="center"/>
          </w:tcPr>
          <w:p w14:paraId="0EB93E19" w14:textId="77777777" w:rsidR="004C4467" w:rsidRPr="0016361A" w:rsidRDefault="004C4467" w:rsidP="00E10EB4">
            <w:pPr>
              <w:pStyle w:val="TAL"/>
            </w:pPr>
            <w:r w:rsidRPr="00585CA6">
              <w:t xml:space="preserve">Represents the parameters to request the creation of a </w:t>
            </w:r>
            <w:r>
              <w:t>new Spatial Anchors Usage Information Subscription</w:t>
            </w:r>
            <w:r w:rsidRPr="00585CA6">
              <w:t>.</w:t>
            </w:r>
          </w:p>
        </w:tc>
      </w:tr>
    </w:tbl>
    <w:p w14:paraId="74C3BD2E" w14:textId="77777777" w:rsidR="004C4467" w:rsidRDefault="004C4467" w:rsidP="004C4467"/>
    <w:p w14:paraId="143D7EEE" w14:textId="3E9D53AC" w:rsidR="004C4467" w:rsidRPr="001769FF" w:rsidRDefault="004C4467" w:rsidP="004C4467">
      <w:pPr>
        <w:pStyle w:val="TH"/>
      </w:pPr>
      <w:r w:rsidRPr="001769FF">
        <w:t>Table</w:t>
      </w:r>
      <w:r>
        <w:t> 6.1.</w:t>
      </w:r>
      <w:r w:rsidR="001B326D">
        <w:t>3</w:t>
      </w:r>
      <w:r>
        <w:t>.3.2.</w:t>
      </w:r>
      <w:r w:rsidRPr="001769FF">
        <w:t>3.1-</w:t>
      </w:r>
      <w:r>
        <w:t>3</w:t>
      </w:r>
      <w:r w:rsidRPr="001769FF">
        <w:t>: Data structures</w:t>
      </w:r>
      <w:r>
        <w:t xml:space="preserve"> supported by the </w:t>
      </w:r>
      <w:r w:rsidR="001B326D">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4AE9FF56"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3B359F" w14:textId="77777777" w:rsidR="004C4467" w:rsidRPr="0016361A" w:rsidRDefault="004C4467"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884E156" w14:textId="77777777" w:rsidR="004C4467" w:rsidRPr="0016361A" w:rsidRDefault="004C4467"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CC59283" w14:textId="77777777" w:rsidR="004C4467" w:rsidRPr="0016361A" w:rsidRDefault="004C4467"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925F37" w14:textId="77777777" w:rsidR="004C4467" w:rsidRPr="0016361A" w:rsidRDefault="004C4467" w:rsidP="00E10EB4">
            <w:pPr>
              <w:pStyle w:val="TAH"/>
            </w:pPr>
            <w:r w:rsidRPr="0016361A">
              <w:t>Response</w:t>
            </w:r>
          </w:p>
          <w:p w14:paraId="245BA097" w14:textId="77777777" w:rsidR="004C4467" w:rsidRPr="0016361A" w:rsidRDefault="004C4467"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A2C9200" w14:textId="77777777" w:rsidR="004C4467" w:rsidRPr="0016361A" w:rsidRDefault="004C4467" w:rsidP="00E10EB4">
            <w:pPr>
              <w:pStyle w:val="TAH"/>
            </w:pPr>
            <w:r w:rsidRPr="0016361A">
              <w:t>Description</w:t>
            </w:r>
          </w:p>
        </w:tc>
      </w:tr>
      <w:tr w:rsidR="004C4467" w:rsidRPr="00B54FF5" w14:paraId="7D93505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F57151" w14:textId="77777777" w:rsidR="004C4467" w:rsidRPr="0016361A" w:rsidRDefault="004C4467" w:rsidP="00E10EB4">
            <w:pPr>
              <w:pStyle w:val="TAL"/>
            </w:pPr>
            <w:r>
              <w:t>SpatialAnchorsUsageInfoSub</w:t>
            </w:r>
          </w:p>
        </w:tc>
        <w:tc>
          <w:tcPr>
            <w:tcW w:w="225" w:type="pct"/>
            <w:tcBorders>
              <w:top w:val="single" w:sz="6" w:space="0" w:color="auto"/>
              <w:left w:val="single" w:sz="6" w:space="0" w:color="auto"/>
              <w:bottom w:val="single" w:sz="6" w:space="0" w:color="auto"/>
              <w:right w:val="single" w:sz="6" w:space="0" w:color="auto"/>
            </w:tcBorders>
            <w:vAlign w:val="center"/>
          </w:tcPr>
          <w:p w14:paraId="1C08F98F" w14:textId="77777777" w:rsidR="004C4467" w:rsidRPr="0016361A" w:rsidRDefault="004C4467"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F5AA138" w14:textId="77777777" w:rsidR="004C4467" w:rsidRPr="0016361A" w:rsidRDefault="004C4467"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E792A5" w14:textId="77777777" w:rsidR="004C4467" w:rsidRPr="0016361A" w:rsidRDefault="004C4467"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8F1B1B6" w14:textId="77777777" w:rsidR="004C4467" w:rsidRPr="00585CA6" w:rsidRDefault="004C4467" w:rsidP="00E10EB4">
            <w:pPr>
              <w:pStyle w:val="TAL"/>
            </w:pPr>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p>
          <w:p w14:paraId="2B3B7101" w14:textId="77777777" w:rsidR="004C4467" w:rsidRPr="00585CA6" w:rsidRDefault="004C4467" w:rsidP="00E10EB4">
            <w:pPr>
              <w:pStyle w:val="TAL"/>
            </w:pPr>
          </w:p>
          <w:p w14:paraId="226AFDB2" w14:textId="77777777" w:rsidR="004C4467" w:rsidRPr="0016361A" w:rsidRDefault="004C4467" w:rsidP="00E10EB4">
            <w:pPr>
              <w:pStyle w:val="TAL"/>
            </w:pPr>
            <w:r w:rsidRPr="00585CA6">
              <w:t>An HTTP "Location" header that contains the URI of the created resource shall also be included.</w:t>
            </w:r>
          </w:p>
        </w:tc>
      </w:tr>
      <w:tr w:rsidR="004C4467" w:rsidRPr="00B54FF5" w14:paraId="4BBC43CB"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7DAF56" w14:textId="77777777" w:rsidR="004C4467" w:rsidRPr="0016361A" w:rsidRDefault="004C4467" w:rsidP="00E10EB4">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0819C83" w14:textId="77777777" w:rsidR="004C4467" w:rsidRDefault="004C4467" w:rsidP="004C4467"/>
    <w:p w14:paraId="575E184B" w14:textId="2E25DD03" w:rsidR="004C4467" w:rsidRPr="00A04126" w:rsidRDefault="004C4467" w:rsidP="004C4467">
      <w:pPr>
        <w:pStyle w:val="TH"/>
        <w:rPr>
          <w:rFonts w:cs="Arial"/>
        </w:rPr>
      </w:pPr>
      <w:r w:rsidRPr="00A04126">
        <w:t>Table</w:t>
      </w:r>
      <w:r w:rsidR="001B326D">
        <w:t> 6.1.3</w:t>
      </w:r>
      <w:r w:rsidRPr="00A04126">
        <w:t xml:space="preserve">.3.2.3.1-4: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4C4467" w:rsidRPr="00B54FF5" w14:paraId="16617692" w14:textId="77777777" w:rsidTr="00E10EB4">
        <w:trPr>
          <w:jc w:val="center"/>
        </w:trPr>
        <w:tc>
          <w:tcPr>
            <w:tcW w:w="734" w:type="pct"/>
            <w:shd w:val="clear" w:color="auto" w:fill="C0C0C0"/>
          </w:tcPr>
          <w:p w14:paraId="4FD6D2C2" w14:textId="77777777" w:rsidR="004C4467" w:rsidRPr="0016361A" w:rsidRDefault="004C4467" w:rsidP="00E10EB4">
            <w:pPr>
              <w:pStyle w:val="TAH"/>
            </w:pPr>
            <w:r w:rsidRPr="0016361A">
              <w:t>Name</w:t>
            </w:r>
          </w:p>
        </w:tc>
        <w:tc>
          <w:tcPr>
            <w:tcW w:w="662" w:type="pct"/>
            <w:shd w:val="clear" w:color="auto" w:fill="C0C0C0"/>
          </w:tcPr>
          <w:p w14:paraId="7F602A53" w14:textId="77777777" w:rsidR="004C4467" w:rsidRPr="0016361A" w:rsidRDefault="004C4467" w:rsidP="00E10EB4">
            <w:pPr>
              <w:pStyle w:val="TAH"/>
            </w:pPr>
            <w:r w:rsidRPr="0016361A">
              <w:t>Data type</w:t>
            </w:r>
          </w:p>
        </w:tc>
        <w:tc>
          <w:tcPr>
            <w:tcW w:w="220" w:type="pct"/>
            <w:shd w:val="clear" w:color="auto" w:fill="C0C0C0"/>
          </w:tcPr>
          <w:p w14:paraId="2744A7CB" w14:textId="77777777" w:rsidR="004C4467" w:rsidRPr="0016361A" w:rsidRDefault="004C4467" w:rsidP="00E10EB4">
            <w:pPr>
              <w:pStyle w:val="TAH"/>
            </w:pPr>
            <w:r w:rsidRPr="0016361A">
              <w:t>P</w:t>
            </w:r>
          </w:p>
        </w:tc>
        <w:tc>
          <w:tcPr>
            <w:tcW w:w="590" w:type="pct"/>
            <w:shd w:val="clear" w:color="auto" w:fill="C0C0C0"/>
          </w:tcPr>
          <w:p w14:paraId="0FE5D11E" w14:textId="77777777" w:rsidR="004C4467" w:rsidRPr="0016361A" w:rsidRDefault="004C4467" w:rsidP="00E10EB4">
            <w:pPr>
              <w:pStyle w:val="TAH"/>
            </w:pPr>
            <w:r w:rsidRPr="0016361A">
              <w:t>Cardinality</w:t>
            </w:r>
          </w:p>
        </w:tc>
        <w:tc>
          <w:tcPr>
            <w:tcW w:w="2794" w:type="pct"/>
            <w:shd w:val="clear" w:color="auto" w:fill="C0C0C0"/>
            <w:vAlign w:val="center"/>
          </w:tcPr>
          <w:p w14:paraId="7E94327A" w14:textId="77777777" w:rsidR="004C4467" w:rsidRPr="0016361A" w:rsidRDefault="004C4467" w:rsidP="00E10EB4">
            <w:pPr>
              <w:pStyle w:val="TAH"/>
            </w:pPr>
            <w:r w:rsidRPr="0016361A">
              <w:t>Description</w:t>
            </w:r>
          </w:p>
        </w:tc>
      </w:tr>
      <w:tr w:rsidR="004C4467" w:rsidRPr="00B54FF5" w14:paraId="4BA92666" w14:textId="77777777" w:rsidTr="00E10EB4">
        <w:trPr>
          <w:jc w:val="center"/>
        </w:trPr>
        <w:tc>
          <w:tcPr>
            <w:tcW w:w="734" w:type="pct"/>
            <w:shd w:val="clear" w:color="auto" w:fill="auto"/>
            <w:vAlign w:val="center"/>
          </w:tcPr>
          <w:p w14:paraId="340E8972" w14:textId="77777777" w:rsidR="004C4467" w:rsidRPr="0016361A" w:rsidRDefault="004C4467" w:rsidP="00E10EB4">
            <w:pPr>
              <w:pStyle w:val="TAL"/>
            </w:pPr>
            <w:r>
              <w:t>Location</w:t>
            </w:r>
            <w:r w:rsidRPr="0016361A">
              <w:t xml:space="preserve"> </w:t>
            </w:r>
          </w:p>
        </w:tc>
        <w:tc>
          <w:tcPr>
            <w:tcW w:w="662" w:type="pct"/>
            <w:vAlign w:val="center"/>
          </w:tcPr>
          <w:p w14:paraId="2CBB9C0E" w14:textId="77777777" w:rsidR="004C4467" w:rsidRPr="0016361A" w:rsidRDefault="004C4467" w:rsidP="00E10EB4">
            <w:pPr>
              <w:pStyle w:val="TAL"/>
            </w:pPr>
            <w:r>
              <w:t>string</w:t>
            </w:r>
          </w:p>
        </w:tc>
        <w:tc>
          <w:tcPr>
            <w:tcW w:w="220" w:type="pct"/>
            <w:vAlign w:val="center"/>
          </w:tcPr>
          <w:p w14:paraId="345E7D0F" w14:textId="77777777" w:rsidR="004C4467" w:rsidRPr="0016361A" w:rsidRDefault="004C4467" w:rsidP="00E10EB4">
            <w:pPr>
              <w:pStyle w:val="TAC"/>
            </w:pPr>
            <w:r>
              <w:t>M</w:t>
            </w:r>
          </w:p>
        </w:tc>
        <w:tc>
          <w:tcPr>
            <w:tcW w:w="590" w:type="pct"/>
            <w:vAlign w:val="center"/>
          </w:tcPr>
          <w:p w14:paraId="27F0763A" w14:textId="77777777" w:rsidR="004C4467" w:rsidRPr="0016361A" w:rsidRDefault="004C4467" w:rsidP="00E10EB4">
            <w:pPr>
              <w:pStyle w:val="TAC"/>
            </w:pPr>
            <w:r>
              <w:t>1</w:t>
            </w:r>
          </w:p>
        </w:tc>
        <w:tc>
          <w:tcPr>
            <w:tcW w:w="2794" w:type="pct"/>
            <w:shd w:val="clear" w:color="auto" w:fill="auto"/>
            <w:vAlign w:val="center"/>
          </w:tcPr>
          <w:p w14:paraId="4EF45760" w14:textId="77777777" w:rsidR="004C4467" w:rsidRDefault="004C4467" w:rsidP="00E10EB4">
            <w:pPr>
              <w:pStyle w:val="TAL"/>
            </w:pPr>
            <w:r>
              <w:t>Contains the URI of the newly created resource, according to the structure:</w:t>
            </w:r>
          </w:p>
          <w:p w14:paraId="0EC8E295" w14:textId="77777777" w:rsidR="004C4467" w:rsidRPr="0016361A" w:rsidRDefault="004C4467" w:rsidP="00E10EB4">
            <w:pPr>
              <w:pStyle w:val="TAL"/>
            </w:pPr>
            <w:r w:rsidRPr="008A7CBE">
              <w:rPr>
                <w:lang w:eastAsia="zh-CN"/>
              </w:rPr>
              <w:t>{apiRoot}/s</w:t>
            </w:r>
            <w:r>
              <w:rPr>
                <w:lang w:eastAsia="zh-CN"/>
              </w:rPr>
              <w:t>san_usg</w:t>
            </w:r>
            <w:r w:rsidRPr="008A7CBE">
              <w:rPr>
                <w:lang w:eastAsia="zh-CN"/>
              </w:rPr>
              <w:t>/&lt;apiVersion&gt;/</w:t>
            </w:r>
            <w:r>
              <w:rPr>
                <w:lang w:eastAsia="zh-CN"/>
              </w:rPr>
              <w:t>subcriptions/{subscriptionId}</w:t>
            </w:r>
          </w:p>
        </w:tc>
      </w:tr>
    </w:tbl>
    <w:p w14:paraId="333300B4" w14:textId="77777777" w:rsidR="004C4467" w:rsidRPr="00384E92" w:rsidRDefault="004C4467" w:rsidP="004C4467"/>
    <w:p w14:paraId="46AED793" w14:textId="77777777" w:rsidR="004C4467" w:rsidRPr="00384E92" w:rsidRDefault="004C4467" w:rsidP="004C4467"/>
    <w:p w14:paraId="3C91089B" w14:textId="1DFBA570" w:rsidR="004C4467" w:rsidRDefault="004C4467" w:rsidP="004C4467">
      <w:pPr>
        <w:pStyle w:val="H6"/>
      </w:pPr>
      <w:r>
        <w:t>6.1.</w:t>
      </w:r>
      <w:r w:rsidR="001B326D">
        <w:t>3</w:t>
      </w:r>
      <w:r>
        <w:t>.3.2.4</w:t>
      </w:r>
      <w:r>
        <w:tab/>
        <w:t>Resource Custom Operations</w:t>
      </w:r>
    </w:p>
    <w:p w14:paraId="2303F2DC" w14:textId="77777777" w:rsidR="004C4467" w:rsidRDefault="004C4467" w:rsidP="004C4467">
      <w:r w:rsidRPr="00585CA6">
        <w:t>There are no resource custom operations defined for this resource in this release of the specification.</w:t>
      </w:r>
    </w:p>
    <w:p w14:paraId="69889F83" w14:textId="6713021D" w:rsidR="004C4467" w:rsidRDefault="001B326D" w:rsidP="004C4467">
      <w:pPr>
        <w:pStyle w:val="Heading5"/>
      </w:pPr>
      <w:bookmarkStart w:id="447" w:name="_Toc199274527"/>
      <w:r>
        <w:t>6.1.3</w:t>
      </w:r>
      <w:r w:rsidR="004C4467">
        <w:t>.3.3</w:t>
      </w:r>
      <w:r w:rsidR="004C4467">
        <w:tab/>
        <w:t>Resource: Individual Spatial Anchors Usage Information Subscription</w:t>
      </w:r>
      <w:bookmarkEnd w:id="447"/>
    </w:p>
    <w:p w14:paraId="395C4A45" w14:textId="1AE05310" w:rsidR="004C4467" w:rsidRDefault="004C4467" w:rsidP="004C4467">
      <w:pPr>
        <w:pStyle w:val="H6"/>
      </w:pPr>
      <w:r>
        <w:t>6.1.</w:t>
      </w:r>
      <w:r w:rsidR="001B326D">
        <w:t>3</w:t>
      </w:r>
      <w:r>
        <w:t>.3.3.1</w:t>
      </w:r>
      <w:r>
        <w:tab/>
        <w:t>Description</w:t>
      </w:r>
    </w:p>
    <w:p w14:paraId="2499FF34" w14:textId="77777777" w:rsidR="004C4467" w:rsidRPr="00AD3B51" w:rsidRDefault="004C4467" w:rsidP="004C4467">
      <w:pPr>
        <w:rPr>
          <w:lang w:eastAsia="zh-CN"/>
        </w:rPr>
      </w:pPr>
      <w:r>
        <w:rPr>
          <w:lang w:eastAsia="zh-CN"/>
        </w:rPr>
        <w:t>This resource represents an Individual Spatial Anchor</w:t>
      </w:r>
      <w:r>
        <w:t xml:space="preserve">s Usage Information Subscription </w:t>
      </w:r>
      <w:r>
        <w:rPr>
          <w:lang w:eastAsia="zh-CN"/>
        </w:rPr>
        <w:t>managed by the SAn Server.</w:t>
      </w:r>
    </w:p>
    <w:p w14:paraId="42E021F7" w14:textId="61B335D0" w:rsidR="004C4467" w:rsidRDefault="004C4467" w:rsidP="004C4467">
      <w:pPr>
        <w:pStyle w:val="H6"/>
      </w:pPr>
      <w:r>
        <w:t>6.1.</w:t>
      </w:r>
      <w:r w:rsidR="001B326D">
        <w:t>3</w:t>
      </w:r>
      <w:r>
        <w:t>.3.3.2</w:t>
      </w:r>
      <w:r>
        <w:tab/>
        <w:t>Resource Definition</w:t>
      </w:r>
    </w:p>
    <w:p w14:paraId="2B83E3CA" w14:textId="77777777" w:rsidR="004C4467" w:rsidRDefault="004C4467" w:rsidP="004C4467">
      <w:r>
        <w:t xml:space="preserve">Resource URI: </w:t>
      </w:r>
      <w:r w:rsidRPr="00E23840">
        <w:rPr>
          <w:b/>
          <w:noProof/>
        </w:rPr>
        <w:t>{apiRoot}/</w:t>
      </w:r>
      <w:r w:rsidRPr="008A7CBE">
        <w:rPr>
          <w:b/>
          <w:noProof/>
        </w:rPr>
        <w:t>s</w:t>
      </w:r>
      <w:r>
        <w:rPr>
          <w:b/>
          <w:noProof/>
        </w:rPr>
        <w:t>s</w:t>
      </w:r>
      <w:r w:rsidRPr="008A7CBE">
        <w:rPr>
          <w:b/>
          <w:noProof/>
        </w:rPr>
        <w:t>an_</w:t>
      </w:r>
      <w:r>
        <w:rPr>
          <w:b/>
          <w:noProof/>
        </w:rPr>
        <w:t>usg/&lt;apiVersion&gt;</w:t>
      </w:r>
      <w:r w:rsidRPr="00E23840">
        <w:rPr>
          <w:b/>
          <w:noProof/>
        </w:rPr>
        <w:t>/</w:t>
      </w:r>
      <w:r>
        <w:rPr>
          <w:b/>
          <w:noProof/>
        </w:rPr>
        <w:t>subscriptions</w:t>
      </w:r>
      <w:r w:rsidRPr="00F07F37">
        <w:rPr>
          <w:b/>
          <w:noProof/>
        </w:rPr>
        <w:t>/{</w:t>
      </w:r>
      <w:r>
        <w:rPr>
          <w:b/>
          <w:noProof/>
        </w:rPr>
        <w:t>subscription</w:t>
      </w:r>
      <w:r w:rsidRPr="00F07F37">
        <w:rPr>
          <w:b/>
          <w:noProof/>
        </w:rPr>
        <w:t>Id}</w:t>
      </w:r>
    </w:p>
    <w:p w14:paraId="7DC674CD" w14:textId="19D6F6E8" w:rsidR="004C4467" w:rsidRDefault="004C4467" w:rsidP="004C4467">
      <w:pPr>
        <w:rPr>
          <w:rFonts w:ascii="Arial" w:hAnsi="Arial" w:cs="Arial"/>
        </w:rPr>
      </w:pPr>
      <w:r w:rsidRPr="00F112E4">
        <w:t>This resource shall support the resource URI variables defined in table </w:t>
      </w:r>
      <w:r w:rsidR="001B326D">
        <w:t>6.1.3</w:t>
      </w:r>
      <w:r>
        <w:t>.3.3</w:t>
      </w:r>
      <w:r w:rsidRPr="00F112E4">
        <w:t>.2-1.</w:t>
      </w:r>
    </w:p>
    <w:p w14:paraId="417BD40F" w14:textId="7312B168" w:rsidR="004C4467" w:rsidRDefault="004C4467" w:rsidP="004C4467">
      <w:pPr>
        <w:pStyle w:val="TH"/>
        <w:rPr>
          <w:rFonts w:cs="Arial"/>
        </w:rPr>
      </w:pPr>
      <w:r>
        <w:t>Table </w:t>
      </w:r>
      <w:r w:rsidR="001B326D">
        <w:t>6.1.3</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161C5381"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831964" w14:textId="77777777" w:rsidR="004C4467" w:rsidRPr="0016361A" w:rsidRDefault="004C4467"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E71F848" w14:textId="77777777" w:rsidR="004C4467" w:rsidRPr="0016361A" w:rsidRDefault="004C4467"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4EABA9" w14:textId="77777777" w:rsidR="004C4467" w:rsidRPr="0016361A" w:rsidRDefault="004C4467" w:rsidP="00E10EB4">
            <w:pPr>
              <w:pStyle w:val="TAH"/>
            </w:pPr>
            <w:r w:rsidRPr="0016361A">
              <w:t>Definition</w:t>
            </w:r>
          </w:p>
        </w:tc>
      </w:tr>
      <w:tr w:rsidR="004C4467" w:rsidRPr="00B54FF5" w14:paraId="588C4A8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7BC3EEC" w14:textId="77777777" w:rsidR="004C4467" w:rsidRPr="0016361A" w:rsidRDefault="004C4467"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C6D360" w14:textId="77777777" w:rsidR="004C4467" w:rsidRPr="0016361A" w:rsidRDefault="004C4467"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A7FC71" w14:textId="5039B792" w:rsidR="004C4467" w:rsidRPr="0016361A" w:rsidRDefault="004C4467" w:rsidP="00E10EB4">
            <w:pPr>
              <w:pStyle w:val="TAL"/>
            </w:pPr>
            <w:r w:rsidRPr="0016361A">
              <w:t>See clause</w:t>
            </w:r>
            <w:r w:rsidRPr="0016361A">
              <w:rPr>
                <w:lang w:val="en-US" w:eastAsia="zh-CN"/>
              </w:rPr>
              <w:t> </w:t>
            </w:r>
            <w:r w:rsidR="001B326D">
              <w:t>6.1.3</w:t>
            </w:r>
            <w:r w:rsidRPr="0016361A">
              <w:t>.1</w:t>
            </w:r>
            <w:r>
              <w:t>.</w:t>
            </w:r>
          </w:p>
        </w:tc>
      </w:tr>
      <w:tr w:rsidR="004C4467" w:rsidRPr="00B54FF5" w14:paraId="3CD93FE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914D25A" w14:textId="77777777" w:rsidR="004C4467" w:rsidRPr="0016361A" w:rsidRDefault="004C4467" w:rsidP="00E10EB4">
            <w:pPr>
              <w:pStyle w:val="TAL"/>
            </w:pPr>
            <w:r>
              <w:t>subcriptionId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ED672FA" w14:textId="77777777" w:rsidR="004C4467" w:rsidRPr="0016361A" w:rsidRDefault="004C4467"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05C813" w14:textId="77777777" w:rsidR="004C4467" w:rsidRPr="0016361A" w:rsidRDefault="004C4467" w:rsidP="00E10EB4">
            <w:pPr>
              <w:pStyle w:val="TAL"/>
            </w:pPr>
            <w:r w:rsidRPr="00585CA6">
              <w:t xml:space="preserve">Represents the identifier of the "Individual </w:t>
            </w:r>
            <w:r>
              <w:rPr>
                <w:lang w:eastAsia="zh-CN"/>
              </w:rPr>
              <w:t>Spatial Anchor</w:t>
            </w:r>
            <w:r>
              <w:t>s Usage Information Subscription</w:t>
            </w:r>
            <w:r w:rsidRPr="00585CA6">
              <w:t>" resource.</w:t>
            </w:r>
          </w:p>
        </w:tc>
      </w:tr>
    </w:tbl>
    <w:p w14:paraId="7575EAFE" w14:textId="77777777" w:rsidR="004C4467" w:rsidRPr="00384E92" w:rsidRDefault="004C4467" w:rsidP="004C4467"/>
    <w:p w14:paraId="47C4FD32" w14:textId="0D75C93B" w:rsidR="004C4467" w:rsidRDefault="001B326D" w:rsidP="004C4467">
      <w:pPr>
        <w:pStyle w:val="H6"/>
      </w:pPr>
      <w:r>
        <w:t>6.1.3</w:t>
      </w:r>
      <w:r w:rsidR="004C4467">
        <w:t>.3.3.3</w:t>
      </w:r>
      <w:r w:rsidR="004C4467">
        <w:tab/>
        <w:t>Resource Standard Methods</w:t>
      </w:r>
    </w:p>
    <w:p w14:paraId="6B3248CB" w14:textId="4F998B5B" w:rsidR="004C4467" w:rsidRDefault="001B326D" w:rsidP="004C4467">
      <w:pPr>
        <w:pStyle w:val="H6"/>
      </w:pPr>
      <w:r>
        <w:t>6.1.3</w:t>
      </w:r>
      <w:r w:rsidR="004C4467">
        <w:t>.3.3.3.1</w:t>
      </w:r>
      <w:r w:rsidR="004C4467">
        <w:tab/>
        <w:t>GET</w:t>
      </w:r>
    </w:p>
    <w:p w14:paraId="031F8797" w14:textId="77777777" w:rsidR="004C4467" w:rsidRPr="00585CA6" w:rsidRDefault="004C4467" w:rsidP="004C4467">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6BA1586F" w14:textId="436659DE" w:rsidR="004C4467" w:rsidRPr="00585CA6" w:rsidRDefault="004C4467" w:rsidP="004C4467">
      <w:r w:rsidRPr="00585CA6">
        <w:t>This method shall support the URI query parameters specified in table </w:t>
      </w:r>
      <w:r>
        <w:rPr>
          <w:lang w:eastAsia="zh-CN"/>
        </w:rPr>
        <w:t>6.1.</w:t>
      </w:r>
      <w:r w:rsidR="001B326D">
        <w:rPr>
          <w:lang w:eastAsia="zh-CN"/>
        </w:rPr>
        <w:t>3</w:t>
      </w:r>
      <w:r>
        <w:rPr>
          <w:lang w:eastAsia="zh-CN"/>
        </w:rPr>
        <w:t>.3.3.3.1</w:t>
      </w:r>
      <w:r w:rsidRPr="00585CA6">
        <w:t>-1.</w:t>
      </w:r>
    </w:p>
    <w:p w14:paraId="27CA9D74" w14:textId="2DBE94F3" w:rsidR="004C4467" w:rsidRPr="00585CA6" w:rsidRDefault="004C4467" w:rsidP="004C4467">
      <w:pPr>
        <w:pStyle w:val="TH"/>
        <w:rPr>
          <w:rFonts w:cs="Arial"/>
        </w:rPr>
      </w:pPr>
      <w:r w:rsidRPr="00585CA6">
        <w:t>Table </w:t>
      </w:r>
      <w:r>
        <w:rPr>
          <w:lang w:eastAsia="zh-CN"/>
        </w:rPr>
        <w:t>6.1.</w:t>
      </w:r>
      <w:r w:rsidR="001B326D">
        <w:rPr>
          <w:lang w:eastAsia="zh-CN"/>
        </w:rPr>
        <w:t>3</w:t>
      </w:r>
      <w:r>
        <w:rPr>
          <w:lang w:eastAsia="zh-CN"/>
        </w:rPr>
        <w:t>.3.3.3.1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585CA6" w14:paraId="0A190B0F" w14:textId="77777777" w:rsidTr="00E10EB4">
        <w:trPr>
          <w:jc w:val="center"/>
        </w:trPr>
        <w:tc>
          <w:tcPr>
            <w:tcW w:w="825" w:type="pct"/>
            <w:tcBorders>
              <w:bottom w:val="single" w:sz="6" w:space="0" w:color="auto"/>
            </w:tcBorders>
            <w:shd w:val="clear" w:color="auto" w:fill="C0C0C0"/>
            <w:vAlign w:val="center"/>
          </w:tcPr>
          <w:p w14:paraId="230730C0" w14:textId="77777777" w:rsidR="004C4467" w:rsidRPr="00585CA6" w:rsidRDefault="004C4467" w:rsidP="00E10EB4">
            <w:pPr>
              <w:pStyle w:val="TAH"/>
            </w:pPr>
            <w:r w:rsidRPr="00585CA6">
              <w:t>Name</w:t>
            </w:r>
          </w:p>
        </w:tc>
        <w:tc>
          <w:tcPr>
            <w:tcW w:w="731" w:type="pct"/>
            <w:tcBorders>
              <w:bottom w:val="single" w:sz="6" w:space="0" w:color="auto"/>
            </w:tcBorders>
            <w:shd w:val="clear" w:color="auto" w:fill="C0C0C0"/>
            <w:vAlign w:val="center"/>
          </w:tcPr>
          <w:p w14:paraId="65E605C5" w14:textId="77777777" w:rsidR="004C4467" w:rsidRPr="00585CA6" w:rsidRDefault="004C4467" w:rsidP="00E10EB4">
            <w:pPr>
              <w:pStyle w:val="TAH"/>
            </w:pPr>
            <w:r w:rsidRPr="00585CA6">
              <w:t>Data type</w:t>
            </w:r>
          </w:p>
        </w:tc>
        <w:tc>
          <w:tcPr>
            <w:tcW w:w="215" w:type="pct"/>
            <w:tcBorders>
              <w:bottom w:val="single" w:sz="6" w:space="0" w:color="auto"/>
            </w:tcBorders>
            <w:shd w:val="clear" w:color="auto" w:fill="C0C0C0"/>
            <w:vAlign w:val="center"/>
          </w:tcPr>
          <w:p w14:paraId="44785678" w14:textId="77777777" w:rsidR="004C4467" w:rsidRPr="00585CA6" w:rsidRDefault="004C4467" w:rsidP="00E10EB4">
            <w:pPr>
              <w:pStyle w:val="TAH"/>
            </w:pPr>
            <w:r w:rsidRPr="00585CA6">
              <w:t>P</w:t>
            </w:r>
          </w:p>
        </w:tc>
        <w:tc>
          <w:tcPr>
            <w:tcW w:w="580" w:type="pct"/>
            <w:tcBorders>
              <w:bottom w:val="single" w:sz="6" w:space="0" w:color="auto"/>
            </w:tcBorders>
            <w:shd w:val="clear" w:color="auto" w:fill="C0C0C0"/>
            <w:vAlign w:val="center"/>
          </w:tcPr>
          <w:p w14:paraId="579A15C1" w14:textId="77777777" w:rsidR="004C4467" w:rsidRPr="00585CA6" w:rsidRDefault="004C4467" w:rsidP="00E10EB4">
            <w:pPr>
              <w:pStyle w:val="TAH"/>
            </w:pPr>
            <w:r w:rsidRPr="00585CA6">
              <w:t>Cardinality</w:t>
            </w:r>
          </w:p>
        </w:tc>
        <w:tc>
          <w:tcPr>
            <w:tcW w:w="1852" w:type="pct"/>
            <w:tcBorders>
              <w:bottom w:val="single" w:sz="6" w:space="0" w:color="auto"/>
            </w:tcBorders>
            <w:shd w:val="clear" w:color="auto" w:fill="C0C0C0"/>
            <w:vAlign w:val="center"/>
          </w:tcPr>
          <w:p w14:paraId="4D4176FD" w14:textId="77777777" w:rsidR="004C4467" w:rsidRPr="00585CA6" w:rsidRDefault="004C4467" w:rsidP="00E10EB4">
            <w:pPr>
              <w:pStyle w:val="TAH"/>
            </w:pPr>
            <w:r w:rsidRPr="00585CA6">
              <w:t>Description</w:t>
            </w:r>
          </w:p>
        </w:tc>
        <w:tc>
          <w:tcPr>
            <w:tcW w:w="796" w:type="pct"/>
            <w:tcBorders>
              <w:bottom w:val="single" w:sz="6" w:space="0" w:color="auto"/>
            </w:tcBorders>
            <w:shd w:val="clear" w:color="auto" w:fill="C0C0C0"/>
            <w:vAlign w:val="center"/>
          </w:tcPr>
          <w:p w14:paraId="637E94A3" w14:textId="77777777" w:rsidR="004C4467" w:rsidRPr="00585CA6" w:rsidRDefault="004C4467" w:rsidP="00E10EB4">
            <w:pPr>
              <w:pStyle w:val="TAH"/>
            </w:pPr>
            <w:r w:rsidRPr="00585CA6">
              <w:t>Applicability</w:t>
            </w:r>
          </w:p>
        </w:tc>
      </w:tr>
      <w:tr w:rsidR="004C4467" w:rsidRPr="00585CA6" w14:paraId="34083EED" w14:textId="77777777" w:rsidTr="00E10EB4">
        <w:trPr>
          <w:jc w:val="center"/>
        </w:trPr>
        <w:tc>
          <w:tcPr>
            <w:tcW w:w="825" w:type="pct"/>
            <w:tcBorders>
              <w:top w:val="single" w:sz="6" w:space="0" w:color="auto"/>
            </w:tcBorders>
            <w:shd w:val="clear" w:color="auto" w:fill="auto"/>
            <w:vAlign w:val="center"/>
          </w:tcPr>
          <w:p w14:paraId="7DC9E9C1" w14:textId="77777777" w:rsidR="004C4467" w:rsidRPr="00585CA6" w:rsidRDefault="004C4467" w:rsidP="00E10EB4">
            <w:pPr>
              <w:pStyle w:val="TAL"/>
            </w:pPr>
            <w:r w:rsidRPr="00585CA6">
              <w:t>n/a</w:t>
            </w:r>
          </w:p>
        </w:tc>
        <w:tc>
          <w:tcPr>
            <w:tcW w:w="731" w:type="pct"/>
            <w:tcBorders>
              <w:top w:val="single" w:sz="6" w:space="0" w:color="auto"/>
            </w:tcBorders>
            <w:vAlign w:val="center"/>
          </w:tcPr>
          <w:p w14:paraId="461990DE" w14:textId="77777777" w:rsidR="004C4467" w:rsidRPr="00585CA6" w:rsidRDefault="004C4467" w:rsidP="00E10EB4">
            <w:pPr>
              <w:pStyle w:val="TAL"/>
            </w:pPr>
          </w:p>
        </w:tc>
        <w:tc>
          <w:tcPr>
            <w:tcW w:w="215" w:type="pct"/>
            <w:tcBorders>
              <w:top w:val="single" w:sz="6" w:space="0" w:color="auto"/>
            </w:tcBorders>
            <w:vAlign w:val="center"/>
          </w:tcPr>
          <w:p w14:paraId="5DD762F2" w14:textId="77777777" w:rsidR="004C4467" w:rsidRPr="00585CA6" w:rsidRDefault="004C4467" w:rsidP="00E10EB4">
            <w:pPr>
              <w:pStyle w:val="TAC"/>
            </w:pPr>
          </w:p>
        </w:tc>
        <w:tc>
          <w:tcPr>
            <w:tcW w:w="580" w:type="pct"/>
            <w:tcBorders>
              <w:top w:val="single" w:sz="6" w:space="0" w:color="auto"/>
            </w:tcBorders>
            <w:vAlign w:val="center"/>
          </w:tcPr>
          <w:p w14:paraId="2AFBD700" w14:textId="77777777" w:rsidR="004C4467" w:rsidRPr="00585CA6" w:rsidRDefault="004C4467" w:rsidP="00E10EB4">
            <w:pPr>
              <w:pStyle w:val="TAC"/>
            </w:pPr>
          </w:p>
        </w:tc>
        <w:tc>
          <w:tcPr>
            <w:tcW w:w="1852" w:type="pct"/>
            <w:tcBorders>
              <w:top w:val="single" w:sz="6" w:space="0" w:color="auto"/>
            </w:tcBorders>
            <w:shd w:val="clear" w:color="auto" w:fill="auto"/>
            <w:vAlign w:val="center"/>
          </w:tcPr>
          <w:p w14:paraId="1A73E2DC" w14:textId="77777777" w:rsidR="004C4467" w:rsidRPr="00585CA6" w:rsidRDefault="004C4467" w:rsidP="00E10EB4">
            <w:pPr>
              <w:pStyle w:val="TAL"/>
            </w:pPr>
          </w:p>
        </w:tc>
        <w:tc>
          <w:tcPr>
            <w:tcW w:w="796" w:type="pct"/>
            <w:tcBorders>
              <w:top w:val="single" w:sz="6" w:space="0" w:color="auto"/>
            </w:tcBorders>
            <w:vAlign w:val="center"/>
          </w:tcPr>
          <w:p w14:paraId="6AD2CCD0" w14:textId="77777777" w:rsidR="004C4467" w:rsidRPr="00585CA6" w:rsidRDefault="004C4467" w:rsidP="00E10EB4">
            <w:pPr>
              <w:pStyle w:val="TAL"/>
            </w:pPr>
          </w:p>
        </w:tc>
      </w:tr>
    </w:tbl>
    <w:p w14:paraId="3B62CB36" w14:textId="77777777" w:rsidR="004C4467" w:rsidRPr="00585CA6" w:rsidRDefault="004C4467" w:rsidP="004C4467"/>
    <w:p w14:paraId="581AAA89" w14:textId="6FA60A0F" w:rsidR="004C4467" w:rsidRPr="00585CA6" w:rsidRDefault="004C4467" w:rsidP="004C4467">
      <w:r w:rsidRPr="00585CA6">
        <w:t>This method shall support the request data structures specified in table </w:t>
      </w:r>
      <w:r w:rsidR="001B326D">
        <w:rPr>
          <w:lang w:eastAsia="zh-CN"/>
        </w:rPr>
        <w:t>6.1.3</w:t>
      </w:r>
      <w:r>
        <w:rPr>
          <w:lang w:eastAsia="zh-CN"/>
        </w:rPr>
        <w:t>.3.3.3.1</w:t>
      </w:r>
      <w:r w:rsidRPr="00585CA6">
        <w:t>-2 and the response data structures and response codes specified in table </w:t>
      </w:r>
      <w:r>
        <w:rPr>
          <w:lang w:eastAsia="zh-CN"/>
        </w:rPr>
        <w:t>6.1.</w:t>
      </w:r>
      <w:r w:rsidR="001B326D">
        <w:rPr>
          <w:lang w:eastAsia="zh-CN"/>
        </w:rPr>
        <w:t>3</w:t>
      </w:r>
      <w:r>
        <w:rPr>
          <w:lang w:eastAsia="zh-CN"/>
        </w:rPr>
        <w:t>.3.3.3.1</w:t>
      </w:r>
      <w:r w:rsidRPr="00585CA6">
        <w:t>-3.</w:t>
      </w:r>
    </w:p>
    <w:p w14:paraId="120D3465" w14:textId="1229A814" w:rsidR="004C4467" w:rsidRPr="00585CA6" w:rsidRDefault="004C4467" w:rsidP="004C4467">
      <w:pPr>
        <w:pStyle w:val="TH"/>
      </w:pPr>
      <w:r w:rsidRPr="00585CA6">
        <w:t>Table </w:t>
      </w:r>
      <w:r w:rsidR="001B326D">
        <w:rPr>
          <w:lang w:eastAsia="zh-CN"/>
        </w:rPr>
        <w:t>6.1.3</w:t>
      </w:r>
      <w:r>
        <w:rPr>
          <w:lang w:eastAsia="zh-CN"/>
        </w:rPr>
        <w:t>.3.3.3.1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585CA6" w14:paraId="632F0778" w14:textId="77777777" w:rsidTr="00E10EB4">
        <w:trPr>
          <w:jc w:val="center"/>
        </w:trPr>
        <w:tc>
          <w:tcPr>
            <w:tcW w:w="1627" w:type="dxa"/>
            <w:tcBorders>
              <w:bottom w:val="single" w:sz="6" w:space="0" w:color="auto"/>
            </w:tcBorders>
            <w:shd w:val="clear" w:color="auto" w:fill="C0C0C0"/>
            <w:vAlign w:val="center"/>
          </w:tcPr>
          <w:p w14:paraId="1F9FCC61" w14:textId="77777777" w:rsidR="004C4467" w:rsidRPr="00585CA6" w:rsidRDefault="004C4467" w:rsidP="00E10EB4">
            <w:pPr>
              <w:pStyle w:val="TAH"/>
            </w:pPr>
            <w:r w:rsidRPr="00585CA6">
              <w:t>Data type</w:t>
            </w:r>
          </w:p>
        </w:tc>
        <w:tc>
          <w:tcPr>
            <w:tcW w:w="425" w:type="dxa"/>
            <w:tcBorders>
              <w:bottom w:val="single" w:sz="6" w:space="0" w:color="auto"/>
            </w:tcBorders>
            <w:shd w:val="clear" w:color="auto" w:fill="C0C0C0"/>
            <w:vAlign w:val="center"/>
          </w:tcPr>
          <w:p w14:paraId="507055DE" w14:textId="77777777" w:rsidR="004C4467" w:rsidRPr="00585CA6" w:rsidRDefault="004C4467" w:rsidP="00E10EB4">
            <w:pPr>
              <w:pStyle w:val="TAH"/>
            </w:pPr>
            <w:r w:rsidRPr="00585CA6">
              <w:t>P</w:t>
            </w:r>
          </w:p>
        </w:tc>
        <w:tc>
          <w:tcPr>
            <w:tcW w:w="1276" w:type="dxa"/>
            <w:tcBorders>
              <w:bottom w:val="single" w:sz="6" w:space="0" w:color="auto"/>
            </w:tcBorders>
            <w:shd w:val="clear" w:color="auto" w:fill="C0C0C0"/>
            <w:vAlign w:val="center"/>
          </w:tcPr>
          <w:p w14:paraId="009AFB12" w14:textId="77777777" w:rsidR="004C4467" w:rsidRPr="00585CA6" w:rsidRDefault="004C4467" w:rsidP="00E10EB4">
            <w:pPr>
              <w:pStyle w:val="TAH"/>
            </w:pPr>
            <w:r w:rsidRPr="00585CA6">
              <w:t>Cardinality</w:t>
            </w:r>
          </w:p>
        </w:tc>
        <w:tc>
          <w:tcPr>
            <w:tcW w:w="6447" w:type="dxa"/>
            <w:tcBorders>
              <w:bottom w:val="single" w:sz="6" w:space="0" w:color="auto"/>
            </w:tcBorders>
            <w:shd w:val="clear" w:color="auto" w:fill="C0C0C0"/>
            <w:vAlign w:val="center"/>
          </w:tcPr>
          <w:p w14:paraId="549E97B6" w14:textId="77777777" w:rsidR="004C4467" w:rsidRPr="00585CA6" w:rsidRDefault="004C4467" w:rsidP="00E10EB4">
            <w:pPr>
              <w:pStyle w:val="TAH"/>
            </w:pPr>
            <w:r w:rsidRPr="00585CA6">
              <w:t>Description</w:t>
            </w:r>
          </w:p>
        </w:tc>
      </w:tr>
      <w:tr w:rsidR="004C4467" w:rsidRPr="00585CA6" w14:paraId="288292A8" w14:textId="77777777" w:rsidTr="00E10EB4">
        <w:trPr>
          <w:jc w:val="center"/>
        </w:trPr>
        <w:tc>
          <w:tcPr>
            <w:tcW w:w="1627" w:type="dxa"/>
            <w:tcBorders>
              <w:top w:val="single" w:sz="6" w:space="0" w:color="auto"/>
            </w:tcBorders>
            <w:shd w:val="clear" w:color="auto" w:fill="auto"/>
            <w:vAlign w:val="center"/>
          </w:tcPr>
          <w:p w14:paraId="1E3E708B" w14:textId="77777777" w:rsidR="004C4467" w:rsidRPr="00585CA6" w:rsidRDefault="004C4467" w:rsidP="00E10EB4">
            <w:pPr>
              <w:pStyle w:val="TAL"/>
            </w:pPr>
            <w:r w:rsidRPr="00585CA6">
              <w:t>n/a</w:t>
            </w:r>
          </w:p>
        </w:tc>
        <w:tc>
          <w:tcPr>
            <w:tcW w:w="425" w:type="dxa"/>
            <w:tcBorders>
              <w:top w:val="single" w:sz="6" w:space="0" w:color="auto"/>
            </w:tcBorders>
            <w:vAlign w:val="center"/>
          </w:tcPr>
          <w:p w14:paraId="5C705831" w14:textId="77777777" w:rsidR="004C4467" w:rsidRPr="00585CA6" w:rsidRDefault="004C4467" w:rsidP="00E10EB4">
            <w:pPr>
              <w:pStyle w:val="TAC"/>
            </w:pPr>
          </w:p>
        </w:tc>
        <w:tc>
          <w:tcPr>
            <w:tcW w:w="1276" w:type="dxa"/>
            <w:tcBorders>
              <w:top w:val="single" w:sz="6" w:space="0" w:color="auto"/>
            </w:tcBorders>
            <w:vAlign w:val="center"/>
          </w:tcPr>
          <w:p w14:paraId="5CF42584" w14:textId="77777777" w:rsidR="004C4467" w:rsidRPr="00585CA6" w:rsidRDefault="004C4467" w:rsidP="00E10EB4">
            <w:pPr>
              <w:pStyle w:val="TAC"/>
            </w:pPr>
          </w:p>
        </w:tc>
        <w:tc>
          <w:tcPr>
            <w:tcW w:w="6447" w:type="dxa"/>
            <w:tcBorders>
              <w:top w:val="single" w:sz="6" w:space="0" w:color="auto"/>
            </w:tcBorders>
            <w:shd w:val="clear" w:color="auto" w:fill="auto"/>
            <w:vAlign w:val="center"/>
          </w:tcPr>
          <w:p w14:paraId="1D50315E" w14:textId="77777777" w:rsidR="004C4467" w:rsidRPr="00585CA6" w:rsidRDefault="004C4467" w:rsidP="00E10EB4">
            <w:pPr>
              <w:pStyle w:val="TAL"/>
            </w:pPr>
          </w:p>
        </w:tc>
      </w:tr>
    </w:tbl>
    <w:p w14:paraId="3440F0A7" w14:textId="77777777" w:rsidR="004C4467" w:rsidRPr="00585CA6" w:rsidRDefault="004C4467" w:rsidP="004C4467"/>
    <w:p w14:paraId="3A5D044B" w14:textId="1AEF5A50" w:rsidR="004C4467" w:rsidRPr="00585CA6" w:rsidRDefault="004C4467" w:rsidP="004C4467">
      <w:pPr>
        <w:pStyle w:val="TH"/>
      </w:pPr>
      <w:r w:rsidRPr="00585CA6">
        <w:t>Table </w:t>
      </w:r>
      <w:r w:rsidR="001B326D">
        <w:rPr>
          <w:lang w:eastAsia="zh-CN"/>
        </w:rPr>
        <w:t>6.1.3</w:t>
      </w:r>
      <w:r>
        <w:rPr>
          <w:lang w:eastAsia="zh-CN"/>
        </w:rPr>
        <w:t>.3.3.3.1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C4467" w:rsidRPr="00585CA6" w14:paraId="62209380" w14:textId="77777777" w:rsidTr="00E10EB4">
        <w:trPr>
          <w:jc w:val="center"/>
        </w:trPr>
        <w:tc>
          <w:tcPr>
            <w:tcW w:w="1101" w:type="pct"/>
            <w:tcBorders>
              <w:bottom w:val="single" w:sz="6" w:space="0" w:color="auto"/>
            </w:tcBorders>
            <w:shd w:val="clear" w:color="auto" w:fill="C0C0C0"/>
            <w:vAlign w:val="center"/>
          </w:tcPr>
          <w:p w14:paraId="1D7A91FB" w14:textId="77777777" w:rsidR="004C4467" w:rsidRPr="00585CA6" w:rsidRDefault="004C4467" w:rsidP="00E10EB4">
            <w:pPr>
              <w:pStyle w:val="TAH"/>
            </w:pPr>
            <w:r w:rsidRPr="00585CA6">
              <w:t>Data type</w:t>
            </w:r>
          </w:p>
        </w:tc>
        <w:tc>
          <w:tcPr>
            <w:tcW w:w="221" w:type="pct"/>
            <w:tcBorders>
              <w:bottom w:val="single" w:sz="6" w:space="0" w:color="auto"/>
            </w:tcBorders>
            <w:shd w:val="clear" w:color="auto" w:fill="C0C0C0"/>
            <w:vAlign w:val="center"/>
          </w:tcPr>
          <w:p w14:paraId="023F10C5" w14:textId="77777777" w:rsidR="004C4467" w:rsidRPr="00585CA6" w:rsidRDefault="004C4467" w:rsidP="00E10EB4">
            <w:pPr>
              <w:pStyle w:val="TAH"/>
            </w:pPr>
            <w:r w:rsidRPr="00585CA6">
              <w:t>P</w:t>
            </w:r>
          </w:p>
        </w:tc>
        <w:tc>
          <w:tcPr>
            <w:tcW w:w="589" w:type="pct"/>
            <w:tcBorders>
              <w:bottom w:val="single" w:sz="6" w:space="0" w:color="auto"/>
            </w:tcBorders>
            <w:shd w:val="clear" w:color="auto" w:fill="C0C0C0"/>
            <w:vAlign w:val="center"/>
          </w:tcPr>
          <w:p w14:paraId="48730D17" w14:textId="77777777" w:rsidR="004C4467" w:rsidRPr="00585CA6" w:rsidRDefault="004C4467" w:rsidP="00E10EB4">
            <w:pPr>
              <w:pStyle w:val="TAH"/>
            </w:pPr>
            <w:r w:rsidRPr="00585CA6">
              <w:t>Cardinality</w:t>
            </w:r>
          </w:p>
        </w:tc>
        <w:tc>
          <w:tcPr>
            <w:tcW w:w="737" w:type="pct"/>
            <w:tcBorders>
              <w:bottom w:val="single" w:sz="6" w:space="0" w:color="auto"/>
            </w:tcBorders>
            <w:shd w:val="clear" w:color="auto" w:fill="C0C0C0"/>
            <w:vAlign w:val="center"/>
          </w:tcPr>
          <w:p w14:paraId="00C9F5B1" w14:textId="77777777" w:rsidR="004C4467" w:rsidRPr="00585CA6" w:rsidRDefault="004C4467" w:rsidP="00E10EB4">
            <w:pPr>
              <w:pStyle w:val="TAH"/>
            </w:pPr>
            <w:r w:rsidRPr="00585CA6">
              <w:t>Response</w:t>
            </w:r>
          </w:p>
          <w:p w14:paraId="5EE3329C" w14:textId="77777777" w:rsidR="004C4467" w:rsidRPr="00585CA6" w:rsidRDefault="004C4467" w:rsidP="00E10EB4">
            <w:pPr>
              <w:pStyle w:val="TAH"/>
            </w:pPr>
            <w:r w:rsidRPr="00585CA6">
              <w:t>codes</w:t>
            </w:r>
          </w:p>
        </w:tc>
        <w:tc>
          <w:tcPr>
            <w:tcW w:w="2352" w:type="pct"/>
            <w:tcBorders>
              <w:bottom w:val="single" w:sz="6" w:space="0" w:color="auto"/>
            </w:tcBorders>
            <w:shd w:val="clear" w:color="auto" w:fill="C0C0C0"/>
            <w:vAlign w:val="center"/>
          </w:tcPr>
          <w:p w14:paraId="4D196410" w14:textId="77777777" w:rsidR="004C4467" w:rsidRPr="00585CA6" w:rsidRDefault="004C4467" w:rsidP="00E10EB4">
            <w:pPr>
              <w:pStyle w:val="TAH"/>
            </w:pPr>
            <w:r w:rsidRPr="00585CA6">
              <w:t>Description</w:t>
            </w:r>
          </w:p>
        </w:tc>
      </w:tr>
      <w:tr w:rsidR="004C4467" w:rsidRPr="00585CA6" w14:paraId="691F7706" w14:textId="77777777" w:rsidTr="00E10EB4">
        <w:trPr>
          <w:jc w:val="center"/>
        </w:trPr>
        <w:tc>
          <w:tcPr>
            <w:tcW w:w="1101" w:type="pct"/>
            <w:tcBorders>
              <w:top w:val="single" w:sz="6" w:space="0" w:color="auto"/>
            </w:tcBorders>
            <w:shd w:val="clear" w:color="auto" w:fill="auto"/>
            <w:vAlign w:val="center"/>
          </w:tcPr>
          <w:p w14:paraId="16C77F9A" w14:textId="77777777" w:rsidR="004C4467" w:rsidRPr="00585CA6" w:rsidRDefault="004C4467" w:rsidP="00E10EB4">
            <w:pPr>
              <w:pStyle w:val="TAL"/>
            </w:pPr>
            <w:r>
              <w:t>SpatialAnchorsUsageInfoSub</w:t>
            </w:r>
          </w:p>
        </w:tc>
        <w:tc>
          <w:tcPr>
            <w:tcW w:w="221" w:type="pct"/>
            <w:tcBorders>
              <w:top w:val="single" w:sz="6" w:space="0" w:color="auto"/>
            </w:tcBorders>
            <w:vAlign w:val="center"/>
          </w:tcPr>
          <w:p w14:paraId="7E76F236" w14:textId="77777777" w:rsidR="004C4467" w:rsidRPr="00585CA6" w:rsidRDefault="004C4467" w:rsidP="00E10EB4">
            <w:pPr>
              <w:pStyle w:val="TAC"/>
            </w:pPr>
            <w:r w:rsidRPr="00585CA6">
              <w:t>M</w:t>
            </w:r>
          </w:p>
        </w:tc>
        <w:tc>
          <w:tcPr>
            <w:tcW w:w="589" w:type="pct"/>
            <w:tcBorders>
              <w:top w:val="single" w:sz="6" w:space="0" w:color="auto"/>
            </w:tcBorders>
            <w:vAlign w:val="center"/>
          </w:tcPr>
          <w:p w14:paraId="3436F575" w14:textId="77777777" w:rsidR="004C4467" w:rsidRPr="00585CA6" w:rsidRDefault="004C4467" w:rsidP="00E10EB4">
            <w:pPr>
              <w:pStyle w:val="TAC"/>
            </w:pPr>
            <w:r w:rsidRPr="00585CA6">
              <w:t>1</w:t>
            </w:r>
          </w:p>
        </w:tc>
        <w:tc>
          <w:tcPr>
            <w:tcW w:w="737" w:type="pct"/>
            <w:tcBorders>
              <w:top w:val="single" w:sz="6" w:space="0" w:color="auto"/>
            </w:tcBorders>
            <w:vAlign w:val="center"/>
          </w:tcPr>
          <w:p w14:paraId="3B735C73" w14:textId="77777777" w:rsidR="004C4467" w:rsidRPr="00585CA6" w:rsidRDefault="004C4467" w:rsidP="00E10EB4">
            <w:pPr>
              <w:pStyle w:val="TAL"/>
            </w:pPr>
            <w:r w:rsidRPr="00585CA6">
              <w:t>200 OK</w:t>
            </w:r>
          </w:p>
        </w:tc>
        <w:tc>
          <w:tcPr>
            <w:tcW w:w="2352" w:type="pct"/>
            <w:tcBorders>
              <w:top w:val="single" w:sz="6" w:space="0" w:color="auto"/>
            </w:tcBorders>
            <w:shd w:val="clear" w:color="auto" w:fill="auto"/>
            <w:vAlign w:val="center"/>
          </w:tcPr>
          <w:p w14:paraId="53AE848A" w14:textId="77777777" w:rsidR="004C4467" w:rsidRPr="00585CA6" w:rsidRDefault="004C4467" w:rsidP="00E10EB4">
            <w:pPr>
              <w:pStyle w:val="TAL"/>
            </w:pPr>
            <w:r w:rsidRPr="00585CA6">
              <w:t>Successful case. The requested</w:t>
            </w:r>
            <w:r w:rsidRPr="00585CA6">
              <w:rPr>
                <w:noProof/>
                <w:lang w:eastAsia="zh-CN"/>
              </w:rPr>
              <w:t xml:space="preserve"> </w:t>
            </w:r>
            <w:r w:rsidRPr="00585CA6">
              <w:t xml:space="preserve">"Individual </w:t>
            </w:r>
            <w:r>
              <w:t>Spatial Anchors Usage Information Subscription</w:t>
            </w:r>
            <w:r w:rsidRPr="00585CA6">
              <w:t>" resource</w:t>
            </w:r>
            <w:r w:rsidRPr="00585CA6">
              <w:rPr>
                <w:noProof/>
                <w:lang w:eastAsia="zh-CN"/>
              </w:rPr>
              <w:t xml:space="preserve"> </w:t>
            </w:r>
            <w:r w:rsidRPr="00585CA6">
              <w:t>shall be returned.</w:t>
            </w:r>
          </w:p>
        </w:tc>
      </w:tr>
      <w:tr w:rsidR="004C4467" w:rsidRPr="00585CA6" w14:paraId="38B1BF4C" w14:textId="77777777" w:rsidTr="00E10EB4">
        <w:trPr>
          <w:jc w:val="center"/>
        </w:trPr>
        <w:tc>
          <w:tcPr>
            <w:tcW w:w="1101" w:type="pct"/>
            <w:shd w:val="clear" w:color="auto" w:fill="auto"/>
            <w:vAlign w:val="center"/>
          </w:tcPr>
          <w:p w14:paraId="772619A9" w14:textId="77777777" w:rsidR="004C4467" w:rsidRPr="00585CA6" w:rsidRDefault="004C4467" w:rsidP="00E10EB4">
            <w:pPr>
              <w:pStyle w:val="TAL"/>
            </w:pPr>
            <w:r w:rsidRPr="00585CA6">
              <w:t>n/a</w:t>
            </w:r>
          </w:p>
        </w:tc>
        <w:tc>
          <w:tcPr>
            <w:tcW w:w="221" w:type="pct"/>
            <w:vAlign w:val="center"/>
          </w:tcPr>
          <w:p w14:paraId="0BB36B99" w14:textId="77777777" w:rsidR="004C4467" w:rsidRPr="00585CA6" w:rsidRDefault="004C4467" w:rsidP="00E10EB4">
            <w:pPr>
              <w:pStyle w:val="TAC"/>
            </w:pPr>
          </w:p>
        </w:tc>
        <w:tc>
          <w:tcPr>
            <w:tcW w:w="589" w:type="pct"/>
            <w:vAlign w:val="center"/>
          </w:tcPr>
          <w:p w14:paraId="7D338227" w14:textId="77777777" w:rsidR="004C4467" w:rsidRPr="00585CA6" w:rsidRDefault="004C4467" w:rsidP="00E10EB4">
            <w:pPr>
              <w:pStyle w:val="TAC"/>
            </w:pPr>
          </w:p>
        </w:tc>
        <w:tc>
          <w:tcPr>
            <w:tcW w:w="737" w:type="pct"/>
            <w:vAlign w:val="center"/>
          </w:tcPr>
          <w:p w14:paraId="3C150D80" w14:textId="77777777" w:rsidR="004C4467" w:rsidRPr="00585CA6" w:rsidRDefault="004C4467" w:rsidP="00E10EB4">
            <w:pPr>
              <w:pStyle w:val="TAL"/>
            </w:pPr>
            <w:r w:rsidRPr="00585CA6">
              <w:t>307 Temporary Redirect</w:t>
            </w:r>
          </w:p>
        </w:tc>
        <w:tc>
          <w:tcPr>
            <w:tcW w:w="2352" w:type="pct"/>
            <w:shd w:val="clear" w:color="auto" w:fill="auto"/>
            <w:vAlign w:val="center"/>
          </w:tcPr>
          <w:p w14:paraId="0EB3C0BE" w14:textId="77777777" w:rsidR="004C4467" w:rsidRPr="00585CA6" w:rsidRDefault="004C4467" w:rsidP="00E10EB4">
            <w:pPr>
              <w:pStyle w:val="TAL"/>
            </w:pPr>
            <w:r w:rsidRPr="00585CA6">
              <w:t>Temporary redirection.</w:t>
            </w:r>
          </w:p>
          <w:p w14:paraId="20F5F950" w14:textId="77777777" w:rsidR="004C4467" w:rsidRPr="00585CA6" w:rsidRDefault="004C4467" w:rsidP="00E10EB4">
            <w:pPr>
              <w:pStyle w:val="TAL"/>
            </w:pPr>
          </w:p>
          <w:p w14:paraId="176A460F" w14:textId="77777777" w:rsidR="004C4467" w:rsidRPr="00585CA6" w:rsidRDefault="004C4467" w:rsidP="00E10EB4">
            <w:pPr>
              <w:pStyle w:val="TAL"/>
            </w:pPr>
            <w:r w:rsidRPr="00585CA6">
              <w:t xml:space="preserve">The response shall include a Location header field containing an alternative URI of the resource located in an alternative </w:t>
            </w:r>
            <w:r>
              <w:t>SAn</w:t>
            </w:r>
            <w:r w:rsidRPr="00585CA6">
              <w:t xml:space="preserve"> Server.</w:t>
            </w:r>
          </w:p>
          <w:p w14:paraId="630E78AD" w14:textId="77777777" w:rsidR="004C4467" w:rsidRPr="00585CA6" w:rsidRDefault="004C4467" w:rsidP="00E10EB4">
            <w:pPr>
              <w:pStyle w:val="TAL"/>
            </w:pPr>
          </w:p>
          <w:p w14:paraId="3D386CC6" w14:textId="77777777" w:rsidR="004C4467" w:rsidRPr="00585CA6" w:rsidRDefault="004C4467" w:rsidP="00E10EB4">
            <w:pPr>
              <w:pStyle w:val="TAL"/>
            </w:pPr>
            <w:r w:rsidRPr="00585CA6">
              <w:t>Redirection handling is described in clause 5.2.10 of 3GPP TS 29.122 [2].</w:t>
            </w:r>
          </w:p>
        </w:tc>
      </w:tr>
      <w:tr w:rsidR="004C4467" w:rsidRPr="00585CA6" w14:paraId="1919B454" w14:textId="77777777" w:rsidTr="00E10EB4">
        <w:trPr>
          <w:jc w:val="center"/>
        </w:trPr>
        <w:tc>
          <w:tcPr>
            <w:tcW w:w="1101" w:type="pct"/>
            <w:shd w:val="clear" w:color="auto" w:fill="auto"/>
            <w:vAlign w:val="center"/>
          </w:tcPr>
          <w:p w14:paraId="16049882" w14:textId="77777777" w:rsidR="004C4467" w:rsidRPr="00585CA6" w:rsidRDefault="004C4467" w:rsidP="00E10EB4">
            <w:pPr>
              <w:pStyle w:val="TAL"/>
            </w:pPr>
            <w:r w:rsidRPr="00585CA6">
              <w:rPr>
                <w:lang w:eastAsia="zh-CN"/>
              </w:rPr>
              <w:t>n/a</w:t>
            </w:r>
          </w:p>
        </w:tc>
        <w:tc>
          <w:tcPr>
            <w:tcW w:w="221" w:type="pct"/>
            <w:vAlign w:val="center"/>
          </w:tcPr>
          <w:p w14:paraId="495B7B28" w14:textId="77777777" w:rsidR="004C4467" w:rsidRPr="00585CA6" w:rsidRDefault="004C4467" w:rsidP="00E10EB4">
            <w:pPr>
              <w:pStyle w:val="TAC"/>
            </w:pPr>
          </w:p>
        </w:tc>
        <w:tc>
          <w:tcPr>
            <w:tcW w:w="589" w:type="pct"/>
            <w:vAlign w:val="center"/>
          </w:tcPr>
          <w:p w14:paraId="559095C1" w14:textId="77777777" w:rsidR="004C4467" w:rsidRPr="00585CA6" w:rsidRDefault="004C4467" w:rsidP="00E10EB4">
            <w:pPr>
              <w:pStyle w:val="TAC"/>
            </w:pPr>
          </w:p>
        </w:tc>
        <w:tc>
          <w:tcPr>
            <w:tcW w:w="737" w:type="pct"/>
            <w:vAlign w:val="center"/>
          </w:tcPr>
          <w:p w14:paraId="26CE005B" w14:textId="77777777" w:rsidR="004C4467" w:rsidRPr="00585CA6" w:rsidRDefault="004C4467" w:rsidP="00E10EB4">
            <w:pPr>
              <w:pStyle w:val="TAL"/>
            </w:pPr>
            <w:r w:rsidRPr="00585CA6">
              <w:t>308 Permanent Redirect</w:t>
            </w:r>
          </w:p>
        </w:tc>
        <w:tc>
          <w:tcPr>
            <w:tcW w:w="2352" w:type="pct"/>
            <w:shd w:val="clear" w:color="auto" w:fill="auto"/>
            <w:vAlign w:val="center"/>
          </w:tcPr>
          <w:p w14:paraId="47F06479" w14:textId="77777777" w:rsidR="004C4467" w:rsidRPr="00585CA6" w:rsidRDefault="004C4467" w:rsidP="00E10EB4">
            <w:pPr>
              <w:pStyle w:val="TAL"/>
            </w:pPr>
            <w:r w:rsidRPr="00585CA6">
              <w:t>Permanent redirection.</w:t>
            </w:r>
          </w:p>
          <w:p w14:paraId="6C4B3F62" w14:textId="77777777" w:rsidR="004C4467" w:rsidRPr="00585CA6" w:rsidRDefault="004C4467" w:rsidP="00E10EB4">
            <w:pPr>
              <w:pStyle w:val="TAL"/>
            </w:pPr>
          </w:p>
          <w:p w14:paraId="1DCB931B" w14:textId="77777777" w:rsidR="004C4467" w:rsidRPr="00585CA6" w:rsidRDefault="004C4467" w:rsidP="00E10EB4">
            <w:pPr>
              <w:pStyle w:val="TAL"/>
            </w:pPr>
            <w:r w:rsidRPr="00585CA6">
              <w:t xml:space="preserve">The response shall include a Location header field containing an alternative URI of the resource located in an alternative </w:t>
            </w:r>
            <w:r>
              <w:t>SAn</w:t>
            </w:r>
            <w:r w:rsidRPr="00585CA6">
              <w:t xml:space="preserve"> Server.</w:t>
            </w:r>
          </w:p>
          <w:p w14:paraId="25D73A11" w14:textId="77777777" w:rsidR="004C4467" w:rsidRPr="00585CA6" w:rsidRDefault="004C4467" w:rsidP="00E10EB4">
            <w:pPr>
              <w:pStyle w:val="TAL"/>
            </w:pPr>
          </w:p>
          <w:p w14:paraId="4CDB6E0D" w14:textId="77777777" w:rsidR="004C4467" w:rsidRPr="00585CA6" w:rsidRDefault="004C4467" w:rsidP="00E10EB4">
            <w:pPr>
              <w:pStyle w:val="TAL"/>
            </w:pPr>
            <w:r w:rsidRPr="00585CA6">
              <w:t>Redirection handling is described in clause 5.2.10 of 3GPP TS 29.122 [2].</w:t>
            </w:r>
          </w:p>
        </w:tc>
      </w:tr>
      <w:tr w:rsidR="004C4467" w:rsidRPr="00585CA6" w14:paraId="30E008B6" w14:textId="77777777" w:rsidTr="00E10EB4">
        <w:trPr>
          <w:jc w:val="center"/>
        </w:trPr>
        <w:tc>
          <w:tcPr>
            <w:tcW w:w="5000" w:type="pct"/>
            <w:gridSpan w:val="5"/>
            <w:shd w:val="clear" w:color="auto" w:fill="auto"/>
            <w:vAlign w:val="center"/>
          </w:tcPr>
          <w:p w14:paraId="0A27B88F" w14:textId="77777777" w:rsidR="004C4467" w:rsidRPr="00585CA6" w:rsidRDefault="004C4467"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DBB01E4" w14:textId="77777777" w:rsidR="004C4467" w:rsidRPr="00585CA6" w:rsidRDefault="004C4467" w:rsidP="004C4467"/>
    <w:p w14:paraId="2A443E27" w14:textId="030C674F" w:rsidR="004C4467" w:rsidRPr="00585CA6" w:rsidRDefault="004C4467" w:rsidP="004C4467">
      <w:pPr>
        <w:pStyle w:val="TH"/>
      </w:pPr>
      <w:r w:rsidRPr="00585CA6">
        <w:t>Table </w:t>
      </w:r>
      <w:r w:rsidR="001B326D">
        <w:rPr>
          <w:lang w:eastAsia="zh-CN"/>
        </w:rPr>
        <w:t>6.1.3</w:t>
      </w:r>
      <w:r>
        <w:rPr>
          <w:lang w:eastAsia="zh-CN"/>
        </w:rPr>
        <w:t>.3.3.3.1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794998AD" w14:textId="77777777" w:rsidTr="00E10EB4">
        <w:trPr>
          <w:jc w:val="center"/>
        </w:trPr>
        <w:tc>
          <w:tcPr>
            <w:tcW w:w="824" w:type="pct"/>
            <w:shd w:val="clear" w:color="auto" w:fill="C0C0C0"/>
            <w:vAlign w:val="center"/>
          </w:tcPr>
          <w:p w14:paraId="17112C19" w14:textId="77777777" w:rsidR="004C4467" w:rsidRPr="00585CA6" w:rsidRDefault="004C4467" w:rsidP="00E10EB4">
            <w:pPr>
              <w:pStyle w:val="TAH"/>
            </w:pPr>
            <w:r w:rsidRPr="00585CA6">
              <w:t>Name</w:t>
            </w:r>
          </w:p>
        </w:tc>
        <w:tc>
          <w:tcPr>
            <w:tcW w:w="732" w:type="pct"/>
            <w:shd w:val="clear" w:color="auto" w:fill="C0C0C0"/>
            <w:vAlign w:val="center"/>
          </w:tcPr>
          <w:p w14:paraId="08D56AF7" w14:textId="77777777" w:rsidR="004C4467" w:rsidRPr="00585CA6" w:rsidRDefault="004C4467" w:rsidP="00E10EB4">
            <w:pPr>
              <w:pStyle w:val="TAH"/>
            </w:pPr>
            <w:r w:rsidRPr="00585CA6">
              <w:t>Data type</w:t>
            </w:r>
          </w:p>
        </w:tc>
        <w:tc>
          <w:tcPr>
            <w:tcW w:w="217" w:type="pct"/>
            <w:shd w:val="clear" w:color="auto" w:fill="C0C0C0"/>
            <w:vAlign w:val="center"/>
          </w:tcPr>
          <w:p w14:paraId="7E753BD3" w14:textId="77777777" w:rsidR="004C4467" w:rsidRPr="00585CA6" w:rsidRDefault="004C4467" w:rsidP="00E10EB4">
            <w:pPr>
              <w:pStyle w:val="TAH"/>
            </w:pPr>
            <w:r w:rsidRPr="00585CA6">
              <w:t>P</w:t>
            </w:r>
          </w:p>
        </w:tc>
        <w:tc>
          <w:tcPr>
            <w:tcW w:w="581" w:type="pct"/>
            <w:shd w:val="clear" w:color="auto" w:fill="C0C0C0"/>
            <w:vAlign w:val="center"/>
          </w:tcPr>
          <w:p w14:paraId="72851366" w14:textId="77777777" w:rsidR="004C4467" w:rsidRPr="00585CA6" w:rsidRDefault="004C4467" w:rsidP="00E10EB4">
            <w:pPr>
              <w:pStyle w:val="TAH"/>
            </w:pPr>
            <w:r w:rsidRPr="00585CA6">
              <w:t>Cardinality</w:t>
            </w:r>
          </w:p>
        </w:tc>
        <w:tc>
          <w:tcPr>
            <w:tcW w:w="2645" w:type="pct"/>
            <w:shd w:val="clear" w:color="auto" w:fill="C0C0C0"/>
            <w:vAlign w:val="center"/>
          </w:tcPr>
          <w:p w14:paraId="764612BB" w14:textId="77777777" w:rsidR="004C4467" w:rsidRPr="00585CA6" w:rsidRDefault="004C4467" w:rsidP="00E10EB4">
            <w:pPr>
              <w:pStyle w:val="TAH"/>
            </w:pPr>
            <w:r w:rsidRPr="00585CA6">
              <w:t>Description</w:t>
            </w:r>
          </w:p>
        </w:tc>
      </w:tr>
      <w:tr w:rsidR="004C4467" w:rsidRPr="00585CA6" w14:paraId="2D92378D" w14:textId="77777777" w:rsidTr="00E10EB4">
        <w:trPr>
          <w:jc w:val="center"/>
        </w:trPr>
        <w:tc>
          <w:tcPr>
            <w:tcW w:w="824" w:type="pct"/>
            <w:shd w:val="clear" w:color="auto" w:fill="auto"/>
            <w:vAlign w:val="center"/>
          </w:tcPr>
          <w:p w14:paraId="177311B9" w14:textId="77777777" w:rsidR="004C4467" w:rsidRPr="00585CA6" w:rsidRDefault="004C4467" w:rsidP="00E10EB4">
            <w:pPr>
              <w:pStyle w:val="TAL"/>
            </w:pPr>
            <w:r w:rsidRPr="00585CA6">
              <w:t>Location</w:t>
            </w:r>
          </w:p>
        </w:tc>
        <w:tc>
          <w:tcPr>
            <w:tcW w:w="732" w:type="pct"/>
            <w:vAlign w:val="center"/>
          </w:tcPr>
          <w:p w14:paraId="347B96D6" w14:textId="77777777" w:rsidR="004C4467" w:rsidRPr="00585CA6" w:rsidRDefault="004C4467" w:rsidP="00E10EB4">
            <w:pPr>
              <w:pStyle w:val="TAL"/>
            </w:pPr>
            <w:r w:rsidRPr="00585CA6">
              <w:t>string</w:t>
            </w:r>
          </w:p>
        </w:tc>
        <w:tc>
          <w:tcPr>
            <w:tcW w:w="217" w:type="pct"/>
            <w:vAlign w:val="center"/>
          </w:tcPr>
          <w:p w14:paraId="0456652A" w14:textId="77777777" w:rsidR="004C4467" w:rsidRPr="00585CA6" w:rsidRDefault="004C4467" w:rsidP="00E10EB4">
            <w:pPr>
              <w:pStyle w:val="TAC"/>
            </w:pPr>
            <w:r w:rsidRPr="00585CA6">
              <w:t>M</w:t>
            </w:r>
          </w:p>
        </w:tc>
        <w:tc>
          <w:tcPr>
            <w:tcW w:w="581" w:type="pct"/>
            <w:vAlign w:val="center"/>
          </w:tcPr>
          <w:p w14:paraId="0173B26F" w14:textId="77777777" w:rsidR="004C4467" w:rsidRPr="00585CA6" w:rsidRDefault="004C4467" w:rsidP="00E10EB4">
            <w:pPr>
              <w:pStyle w:val="TAC"/>
            </w:pPr>
            <w:r w:rsidRPr="00585CA6">
              <w:t>1</w:t>
            </w:r>
          </w:p>
        </w:tc>
        <w:tc>
          <w:tcPr>
            <w:tcW w:w="2645" w:type="pct"/>
            <w:shd w:val="clear" w:color="auto" w:fill="auto"/>
            <w:vAlign w:val="center"/>
          </w:tcPr>
          <w:p w14:paraId="4E910C50" w14:textId="77777777" w:rsidR="004C4467" w:rsidRPr="00585CA6" w:rsidRDefault="004C4467" w:rsidP="00E10EB4">
            <w:pPr>
              <w:pStyle w:val="TAL"/>
            </w:pPr>
            <w:r w:rsidRPr="00585CA6">
              <w:t xml:space="preserve">Contains an alternative URI of the resource located in an alternative </w:t>
            </w:r>
            <w:r>
              <w:t>SAn</w:t>
            </w:r>
            <w:r w:rsidRPr="00585CA6">
              <w:t xml:space="preserve"> Server.</w:t>
            </w:r>
          </w:p>
        </w:tc>
      </w:tr>
    </w:tbl>
    <w:p w14:paraId="5D69DD09" w14:textId="77777777" w:rsidR="004C4467" w:rsidRPr="00585CA6" w:rsidRDefault="004C4467" w:rsidP="004C4467"/>
    <w:p w14:paraId="415180AE" w14:textId="5586910A" w:rsidR="004C4467" w:rsidRPr="00585CA6" w:rsidRDefault="004C4467" w:rsidP="004C4467">
      <w:pPr>
        <w:pStyle w:val="TH"/>
      </w:pPr>
      <w:r w:rsidRPr="00585CA6">
        <w:t>Table </w:t>
      </w:r>
      <w:r w:rsidR="001B326D">
        <w:rPr>
          <w:lang w:eastAsia="zh-CN"/>
        </w:rPr>
        <w:t>6.1.3</w:t>
      </w:r>
      <w:r>
        <w:rPr>
          <w:lang w:eastAsia="zh-CN"/>
        </w:rPr>
        <w:t>.3.3.3.1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66B550CF" w14:textId="77777777" w:rsidTr="00E10EB4">
        <w:trPr>
          <w:jc w:val="center"/>
        </w:trPr>
        <w:tc>
          <w:tcPr>
            <w:tcW w:w="824" w:type="pct"/>
            <w:shd w:val="clear" w:color="auto" w:fill="C0C0C0"/>
            <w:vAlign w:val="center"/>
          </w:tcPr>
          <w:p w14:paraId="6EC267F4" w14:textId="77777777" w:rsidR="004C4467" w:rsidRPr="00585CA6" w:rsidRDefault="004C4467" w:rsidP="00E10EB4">
            <w:pPr>
              <w:pStyle w:val="TAH"/>
            </w:pPr>
            <w:r w:rsidRPr="00585CA6">
              <w:t>Name</w:t>
            </w:r>
          </w:p>
        </w:tc>
        <w:tc>
          <w:tcPr>
            <w:tcW w:w="732" w:type="pct"/>
            <w:shd w:val="clear" w:color="auto" w:fill="C0C0C0"/>
            <w:vAlign w:val="center"/>
          </w:tcPr>
          <w:p w14:paraId="331AE631" w14:textId="77777777" w:rsidR="004C4467" w:rsidRPr="00585CA6" w:rsidRDefault="004C4467" w:rsidP="00E10EB4">
            <w:pPr>
              <w:pStyle w:val="TAH"/>
            </w:pPr>
            <w:r w:rsidRPr="00585CA6">
              <w:t>Data type</w:t>
            </w:r>
          </w:p>
        </w:tc>
        <w:tc>
          <w:tcPr>
            <w:tcW w:w="217" w:type="pct"/>
            <w:shd w:val="clear" w:color="auto" w:fill="C0C0C0"/>
            <w:vAlign w:val="center"/>
          </w:tcPr>
          <w:p w14:paraId="29FDA4AB" w14:textId="77777777" w:rsidR="004C4467" w:rsidRPr="00585CA6" w:rsidRDefault="004C4467" w:rsidP="00E10EB4">
            <w:pPr>
              <w:pStyle w:val="TAH"/>
            </w:pPr>
            <w:r w:rsidRPr="00585CA6">
              <w:t>P</w:t>
            </w:r>
          </w:p>
        </w:tc>
        <w:tc>
          <w:tcPr>
            <w:tcW w:w="581" w:type="pct"/>
            <w:shd w:val="clear" w:color="auto" w:fill="C0C0C0"/>
            <w:vAlign w:val="center"/>
          </w:tcPr>
          <w:p w14:paraId="02A2F6D0" w14:textId="77777777" w:rsidR="004C4467" w:rsidRPr="00585CA6" w:rsidRDefault="004C4467" w:rsidP="00E10EB4">
            <w:pPr>
              <w:pStyle w:val="TAH"/>
            </w:pPr>
            <w:r w:rsidRPr="00585CA6">
              <w:t>Cardinality</w:t>
            </w:r>
          </w:p>
        </w:tc>
        <w:tc>
          <w:tcPr>
            <w:tcW w:w="2645" w:type="pct"/>
            <w:shd w:val="clear" w:color="auto" w:fill="C0C0C0"/>
            <w:vAlign w:val="center"/>
          </w:tcPr>
          <w:p w14:paraId="40E33000" w14:textId="77777777" w:rsidR="004C4467" w:rsidRPr="00585CA6" w:rsidRDefault="004C4467" w:rsidP="00E10EB4">
            <w:pPr>
              <w:pStyle w:val="TAH"/>
            </w:pPr>
            <w:r w:rsidRPr="00585CA6">
              <w:t>Description</w:t>
            </w:r>
          </w:p>
        </w:tc>
      </w:tr>
      <w:tr w:rsidR="004C4467" w:rsidRPr="00585CA6" w14:paraId="3964F8E2" w14:textId="77777777" w:rsidTr="00E10EB4">
        <w:trPr>
          <w:jc w:val="center"/>
        </w:trPr>
        <w:tc>
          <w:tcPr>
            <w:tcW w:w="824" w:type="pct"/>
            <w:shd w:val="clear" w:color="auto" w:fill="auto"/>
            <w:vAlign w:val="center"/>
          </w:tcPr>
          <w:p w14:paraId="54E9F9C1" w14:textId="77777777" w:rsidR="004C4467" w:rsidRPr="00585CA6" w:rsidRDefault="004C4467" w:rsidP="00E10EB4">
            <w:pPr>
              <w:pStyle w:val="TAL"/>
            </w:pPr>
            <w:r w:rsidRPr="00585CA6">
              <w:t>Location</w:t>
            </w:r>
          </w:p>
        </w:tc>
        <w:tc>
          <w:tcPr>
            <w:tcW w:w="732" w:type="pct"/>
            <w:vAlign w:val="center"/>
          </w:tcPr>
          <w:p w14:paraId="2F1F31D0" w14:textId="77777777" w:rsidR="004C4467" w:rsidRPr="00585CA6" w:rsidRDefault="004C4467" w:rsidP="00E10EB4">
            <w:pPr>
              <w:pStyle w:val="TAL"/>
            </w:pPr>
            <w:r w:rsidRPr="00585CA6">
              <w:t>string</w:t>
            </w:r>
          </w:p>
        </w:tc>
        <w:tc>
          <w:tcPr>
            <w:tcW w:w="217" w:type="pct"/>
            <w:vAlign w:val="center"/>
          </w:tcPr>
          <w:p w14:paraId="5AC6C417" w14:textId="77777777" w:rsidR="004C4467" w:rsidRPr="00585CA6" w:rsidRDefault="004C4467" w:rsidP="00E10EB4">
            <w:pPr>
              <w:pStyle w:val="TAC"/>
            </w:pPr>
            <w:r w:rsidRPr="00585CA6">
              <w:t>M</w:t>
            </w:r>
          </w:p>
        </w:tc>
        <w:tc>
          <w:tcPr>
            <w:tcW w:w="581" w:type="pct"/>
            <w:vAlign w:val="center"/>
          </w:tcPr>
          <w:p w14:paraId="165D83CB" w14:textId="77777777" w:rsidR="004C4467" w:rsidRPr="00585CA6" w:rsidRDefault="004C4467" w:rsidP="00E10EB4">
            <w:pPr>
              <w:pStyle w:val="TAC"/>
            </w:pPr>
            <w:r w:rsidRPr="00585CA6">
              <w:t>1</w:t>
            </w:r>
          </w:p>
        </w:tc>
        <w:tc>
          <w:tcPr>
            <w:tcW w:w="2645" w:type="pct"/>
            <w:shd w:val="clear" w:color="auto" w:fill="auto"/>
            <w:vAlign w:val="center"/>
          </w:tcPr>
          <w:p w14:paraId="1C95C9A1" w14:textId="77777777" w:rsidR="004C4467" w:rsidRPr="00585CA6" w:rsidRDefault="004C4467" w:rsidP="00E10EB4">
            <w:pPr>
              <w:pStyle w:val="TAL"/>
            </w:pPr>
            <w:r w:rsidRPr="00585CA6">
              <w:t xml:space="preserve">Contains an alternative URI of the resource located in an alternative </w:t>
            </w:r>
            <w:r>
              <w:t>SAn</w:t>
            </w:r>
            <w:r w:rsidRPr="00585CA6">
              <w:t xml:space="preserve"> Server.</w:t>
            </w:r>
          </w:p>
        </w:tc>
      </w:tr>
    </w:tbl>
    <w:p w14:paraId="71ACD64F" w14:textId="77777777" w:rsidR="004C4467" w:rsidRPr="00585CA6" w:rsidRDefault="004C4467" w:rsidP="004C4467"/>
    <w:p w14:paraId="0EA6773C" w14:textId="23C92374" w:rsidR="004C4467" w:rsidRDefault="001B326D" w:rsidP="004C4467">
      <w:pPr>
        <w:pStyle w:val="H6"/>
      </w:pPr>
      <w:r>
        <w:t>6.1.3</w:t>
      </w:r>
      <w:r w:rsidR="004C4467">
        <w:t>.3.3.3.2</w:t>
      </w:r>
      <w:r w:rsidR="004C4467">
        <w:tab/>
        <w:t>PUT</w:t>
      </w:r>
    </w:p>
    <w:p w14:paraId="2338E6E1" w14:textId="77777777" w:rsidR="004C4467" w:rsidRPr="00585CA6" w:rsidRDefault="004C4467" w:rsidP="004C4467">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58FE1469" w14:textId="55A27F11" w:rsidR="004C4467" w:rsidRPr="00EB77BB"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.3.3.3.2-1.</w:t>
      </w:r>
    </w:p>
    <w:p w14:paraId="2661F5B5" w14:textId="02C78A4D" w:rsidR="004C4467" w:rsidRPr="00384E92" w:rsidRDefault="004C4467" w:rsidP="004C4467">
      <w:pPr>
        <w:pStyle w:val="TH"/>
        <w:rPr>
          <w:rFonts w:cs="Arial"/>
        </w:rPr>
      </w:pPr>
      <w:r>
        <w:t>Table </w:t>
      </w:r>
      <w:r w:rsidR="001B326D">
        <w:t>6.1.3</w:t>
      </w:r>
      <w:r>
        <w:t>.3.3.3.2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6067CB01" w14:textId="77777777" w:rsidTr="00E10EB4">
        <w:trPr>
          <w:jc w:val="center"/>
        </w:trPr>
        <w:tc>
          <w:tcPr>
            <w:tcW w:w="844" w:type="pct"/>
            <w:shd w:val="clear" w:color="auto" w:fill="C0C0C0"/>
          </w:tcPr>
          <w:p w14:paraId="171BFA5F" w14:textId="77777777" w:rsidR="004C4467" w:rsidRPr="00A54937" w:rsidRDefault="004C4467" w:rsidP="00E10EB4">
            <w:pPr>
              <w:pStyle w:val="TAH"/>
            </w:pPr>
            <w:r w:rsidRPr="00A54937">
              <w:t>Name</w:t>
            </w:r>
          </w:p>
        </w:tc>
        <w:tc>
          <w:tcPr>
            <w:tcW w:w="947" w:type="pct"/>
            <w:shd w:val="clear" w:color="auto" w:fill="C0C0C0"/>
          </w:tcPr>
          <w:p w14:paraId="2760CB48" w14:textId="77777777" w:rsidR="004C4467" w:rsidRPr="00A54937" w:rsidRDefault="004C4467" w:rsidP="00E10EB4">
            <w:pPr>
              <w:pStyle w:val="TAH"/>
            </w:pPr>
            <w:r w:rsidRPr="00A54937">
              <w:t>Data type</w:t>
            </w:r>
          </w:p>
        </w:tc>
        <w:tc>
          <w:tcPr>
            <w:tcW w:w="209" w:type="pct"/>
            <w:shd w:val="clear" w:color="auto" w:fill="C0C0C0"/>
          </w:tcPr>
          <w:p w14:paraId="4763488C" w14:textId="77777777" w:rsidR="004C4467" w:rsidRPr="00A54937" w:rsidRDefault="004C4467" w:rsidP="00E10EB4">
            <w:pPr>
              <w:pStyle w:val="TAH"/>
            </w:pPr>
            <w:r w:rsidRPr="00A54937">
              <w:t>P</w:t>
            </w:r>
          </w:p>
        </w:tc>
        <w:tc>
          <w:tcPr>
            <w:tcW w:w="608" w:type="pct"/>
            <w:shd w:val="clear" w:color="auto" w:fill="C0C0C0"/>
          </w:tcPr>
          <w:p w14:paraId="46E2EFF6" w14:textId="77777777" w:rsidR="004C4467" w:rsidRPr="00A54937" w:rsidRDefault="004C4467" w:rsidP="00E10EB4">
            <w:pPr>
              <w:pStyle w:val="TAH"/>
            </w:pPr>
            <w:r w:rsidRPr="00A54937">
              <w:t>Cardinality</w:t>
            </w:r>
          </w:p>
        </w:tc>
        <w:tc>
          <w:tcPr>
            <w:tcW w:w="2392" w:type="pct"/>
            <w:shd w:val="clear" w:color="auto" w:fill="C0C0C0"/>
            <w:vAlign w:val="center"/>
          </w:tcPr>
          <w:p w14:paraId="0B1C86B0" w14:textId="77777777" w:rsidR="004C4467" w:rsidRPr="00A54937" w:rsidRDefault="004C4467" w:rsidP="00E10EB4">
            <w:pPr>
              <w:pStyle w:val="TAH"/>
            </w:pPr>
            <w:r w:rsidRPr="00A54937">
              <w:t>Description</w:t>
            </w:r>
          </w:p>
        </w:tc>
      </w:tr>
      <w:tr w:rsidR="004C4467" w:rsidRPr="00A54937" w14:paraId="618D1F5E" w14:textId="77777777" w:rsidTr="00E10EB4">
        <w:trPr>
          <w:jc w:val="center"/>
        </w:trPr>
        <w:tc>
          <w:tcPr>
            <w:tcW w:w="844" w:type="pct"/>
            <w:shd w:val="clear" w:color="auto" w:fill="auto"/>
          </w:tcPr>
          <w:p w14:paraId="08E3C0A1" w14:textId="77777777" w:rsidR="004C4467" w:rsidRDefault="004C4467" w:rsidP="00E10EB4">
            <w:pPr>
              <w:pStyle w:val="TAL"/>
            </w:pPr>
            <w:r w:rsidRPr="0016361A">
              <w:t>n/a</w:t>
            </w:r>
          </w:p>
        </w:tc>
        <w:tc>
          <w:tcPr>
            <w:tcW w:w="947" w:type="pct"/>
          </w:tcPr>
          <w:p w14:paraId="24619D1B" w14:textId="77777777" w:rsidR="004C4467" w:rsidRDefault="004C4467" w:rsidP="00E10EB4">
            <w:pPr>
              <w:pStyle w:val="TAL"/>
            </w:pPr>
          </w:p>
        </w:tc>
        <w:tc>
          <w:tcPr>
            <w:tcW w:w="209" w:type="pct"/>
          </w:tcPr>
          <w:p w14:paraId="4FD4ECA0" w14:textId="77777777" w:rsidR="004C4467" w:rsidRDefault="004C4467" w:rsidP="00E10EB4">
            <w:pPr>
              <w:pStyle w:val="TAC"/>
            </w:pPr>
          </w:p>
        </w:tc>
        <w:tc>
          <w:tcPr>
            <w:tcW w:w="608" w:type="pct"/>
          </w:tcPr>
          <w:p w14:paraId="36868B78" w14:textId="77777777" w:rsidR="004C4467" w:rsidRDefault="004C4467" w:rsidP="00E10EB4">
            <w:pPr>
              <w:pStyle w:val="TAL"/>
            </w:pPr>
          </w:p>
        </w:tc>
        <w:tc>
          <w:tcPr>
            <w:tcW w:w="2392" w:type="pct"/>
            <w:shd w:val="clear" w:color="auto" w:fill="auto"/>
            <w:vAlign w:val="center"/>
          </w:tcPr>
          <w:p w14:paraId="62A15029" w14:textId="77777777" w:rsidR="004C4467" w:rsidRPr="000C4B53" w:rsidRDefault="004C4467" w:rsidP="00E10EB4">
            <w:pPr>
              <w:pStyle w:val="TAL"/>
            </w:pPr>
          </w:p>
        </w:tc>
      </w:tr>
    </w:tbl>
    <w:p w14:paraId="7DF93741" w14:textId="77777777" w:rsidR="004C4467" w:rsidRDefault="004C4467" w:rsidP="004C4467"/>
    <w:p w14:paraId="5CC9BE36" w14:textId="0FE0758C" w:rsidR="004C4467" w:rsidRPr="00384E92" w:rsidRDefault="004C4467" w:rsidP="004C4467">
      <w:r>
        <w:t>This method shall support the request data structures specified in table </w:t>
      </w:r>
      <w:r w:rsidR="001B326D">
        <w:t>6.1.3</w:t>
      </w:r>
      <w:r>
        <w:t>.3.3.3.2-2 and the response data structures and response codes specified in table </w:t>
      </w:r>
      <w:r w:rsidR="001B326D">
        <w:t>6.1.3</w:t>
      </w:r>
      <w:r>
        <w:t>.3.3.3.2-3.</w:t>
      </w:r>
    </w:p>
    <w:p w14:paraId="4292F25C" w14:textId="3E4E311C" w:rsidR="004C4467" w:rsidRPr="001769FF" w:rsidRDefault="004C4467" w:rsidP="004C4467">
      <w:pPr>
        <w:pStyle w:val="TH"/>
      </w:pPr>
      <w:r>
        <w:t>Table </w:t>
      </w:r>
      <w:r w:rsidR="001B326D">
        <w:t>6.1.3</w:t>
      </w:r>
      <w:r>
        <w:t>.3.3.3.2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4C4467" w:rsidRPr="00A54937" w14:paraId="188132B0" w14:textId="77777777" w:rsidTr="00E10EB4">
        <w:trPr>
          <w:jc w:val="center"/>
        </w:trPr>
        <w:tc>
          <w:tcPr>
            <w:tcW w:w="1603" w:type="dxa"/>
            <w:shd w:val="clear" w:color="auto" w:fill="C0C0C0"/>
          </w:tcPr>
          <w:p w14:paraId="1A689DF9" w14:textId="77777777" w:rsidR="004C4467" w:rsidRPr="00A54937" w:rsidRDefault="004C4467" w:rsidP="00E10EB4">
            <w:pPr>
              <w:pStyle w:val="TAH"/>
            </w:pPr>
            <w:r w:rsidRPr="00A54937">
              <w:t>Data type</w:t>
            </w:r>
          </w:p>
        </w:tc>
        <w:tc>
          <w:tcPr>
            <w:tcW w:w="518" w:type="dxa"/>
            <w:shd w:val="clear" w:color="auto" w:fill="C0C0C0"/>
          </w:tcPr>
          <w:p w14:paraId="3A81182C" w14:textId="77777777" w:rsidR="004C4467" w:rsidRPr="00A54937" w:rsidRDefault="004C4467" w:rsidP="00E10EB4">
            <w:pPr>
              <w:pStyle w:val="TAH"/>
            </w:pPr>
            <w:r w:rsidRPr="00A54937">
              <w:t>P</w:t>
            </w:r>
          </w:p>
        </w:tc>
        <w:tc>
          <w:tcPr>
            <w:tcW w:w="1557" w:type="dxa"/>
            <w:shd w:val="clear" w:color="auto" w:fill="C0C0C0"/>
          </w:tcPr>
          <w:p w14:paraId="05892B1A" w14:textId="77777777" w:rsidR="004C4467" w:rsidRPr="00A54937" w:rsidRDefault="004C4467" w:rsidP="00E10EB4">
            <w:pPr>
              <w:pStyle w:val="TAH"/>
            </w:pPr>
            <w:r w:rsidRPr="00A54937">
              <w:t>Cardinality</w:t>
            </w:r>
          </w:p>
        </w:tc>
        <w:tc>
          <w:tcPr>
            <w:tcW w:w="5943" w:type="dxa"/>
            <w:shd w:val="clear" w:color="auto" w:fill="C0C0C0"/>
            <w:vAlign w:val="center"/>
          </w:tcPr>
          <w:p w14:paraId="7A47331F" w14:textId="77777777" w:rsidR="004C4467" w:rsidRPr="00A54937" w:rsidRDefault="004C4467" w:rsidP="00E10EB4">
            <w:pPr>
              <w:pStyle w:val="TAH"/>
            </w:pPr>
            <w:r w:rsidRPr="00A54937">
              <w:t>Description</w:t>
            </w:r>
          </w:p>
        </w:tc>
      </w:tr>
      <w:tr w:rsidR="004C4467" w:rsidRPr="00A54937" w14:paraId="5FE4E325" w14:textId="77777777" w:rsidTr="00E10EB4">
        <w:trPr>
          <w:jc w:val="center"/>
        </w:trPr>
        <w:tc>
          <w:tcPr>
            <w:tcW w:w="1603" w:type="dxa"/>
            <w:shd w:val="clear" w:color="auto" w:fill="auto"/>
            <w:vAlign w:val="center"/>
          </w:tcPr>
          <w:p w14:paraId="2F823852" w14:textId="77777777" w:rsidR="004C4467" w:rsidRPr="00A54937" w:rsidRDefault="004C4467" w:rsidP="00E10EB4">
            <w:pPr>
              <w:pStyle w:val="TAL"/>
            </w:pPr>
            <w:r>
              <w:t>SpatialAnchorsUsageInfoSub</w:t>
            </w:r>
          </w:p>
        </w:tc>
        <w:tc>
          <w:tcPr>
            <w:tcW w:w="518" w:type="dxa"/>
            <w:vAlign w:val="center"/>
          </w:tcPr>
          <w:p w14:paraId="31B765FA" w14:textId="77777777" w:rsidR="004C4467" w:rsidRPr="00A54937" w:rsidRDefault="004C4467" w:rsidP="00E10EB4">
            <w:pPr>
              <w:pStyle w:val="TAC"/>
            </w:pPr>
            <w:r>
              <w:t>M</w:t>
            </w:r>
          </w:p>
        </w:tc>
        <w:tc>
          <w:tcPr>
            <w:tcW w:w="1557" w:type="dxa"/>
            <w:vAlign w:val="center"/>
          </w:tcPr>
          <w:p w14:paraId="63CFE689" w14:textId="77777777" w:rsidR="004C4467" w:rsidRPr="00A54937" w:rsidRDefault="004C4467" w:rsidP="00E10EB4">
            <w:pPr>
              <w:pStyle w:val="TAC"/>
            </w:pPr>
            <w:r>
              <w:t>1</w:t>
            </w:r>
          </w:p>
        </w:tc>
        <w:tc>
          <w:tcPr>
            <w:tcW w:w="5943" w:type="dxa"/>
            <w:shd w:val="clear" w:color="auto" w:fill="auto"/>
            <w:vAlign w:val="center"/>
          </w:tcPr>
          <w:p w14:paraId="39CBF0E2" w14:textId="77777777" w:rsidR="004C4467" w:rsidRPr="00A54937" w:rsidRDefault="004C4467" w:rsidP="00E10EB4">
            <w:pPr>
              <w:pStyle w:val="TAL"/>
            </w:pPr>
            <w:r w:rsidRPr="00585CA6">
              <w:t xml:space="preserve">Represents the updated representation of the "Individual </w:t>
            </w:r>
            <w:r>
              <w:t>Spatial Anchors Usage Information Subscription</w:t>
            </w:r>
            <w:r w:rsidRPr="00585CA6">
              <w:t>" resource.</w:t>
            </w:r>
          </w:p>
        </w:tc>
      </w:tr>
    </w:tbl>
    <w:p w14:paraId="6AEAE27F" w14:textId="77777777" w:rsidR="004C4467" w:rsidRDefault="004C4467" w:rsidP="004C4467"/>
    <w:p w14:paraId="50001D18" w14:textId="56EB75EE" w:rsidR="004C4467" w:rsidRPr="001769FF" w:rsidRDefault="004C4467" w:rsidP="004C4467">
      <w:pPr>
        <w:pStyle w:val="TH"/>
      </w:pPr>
      <w:r>
        <w:t>Table </w:t>
      </w:r>
      <w:r w:rsidR="001B326D">
        <w:t>6.1.3</w:t>
      </w:r>
      <w:r>
        <w:t>.3.3.3.2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03D74F15" w14:textId="77777777" w:rsidTr="00E10EB4">
        <w:trPr>
          <w:jc w:val="center"/>
        </w:trPr>
        <w:tc>
          <w:tcPr>
            <w:tcW w:w="826" w:type="pct"/>
            <w:shd w:val="clear" w:color="auto" w:fill="C0C0C0"/>
          </w:tcPr>
          <w:p w14:paraId="2F68FE68" w14:textId="77777777" w:rsidR="004C4467" w:rsidRPr="00A54937" w:rsidRDefault="004C4467" w:rsidP="00E10EB4">
            <w:pPr>
              <w:pStyle w:val="TAH"/>
            </w:pPr>
            <w:r w:rsidRPr="00A54937">
              <w:t>Data type</w:t>
            </w:r>
          </w:p>
        </w:tc>
        <w:tc>
          <w:tcPr>
            <w:tcW w:w="499" w:type="pct"/>
            <w:shd w:val="clear" w:color="auto" w:fill="C0C0C0"/>
          </w:tcPr>
          <w:p w14:paraId="69F4A9B4" w14:textId="77777777" w:rsidR="004C4467" w:rsidRPr="00A54937" w:rsidRDefault="004C4467" w:rsidP="00E10EB4">
            <w:pPr>
              <w:pStyle w:val="TAH"/>
            </w:pPr>
            <w:r w:rsidRPr="00A54937">
              <w:t>P</w:t>
            </w:r>
          </w:p>
        </w:tc>
        <w:tc>
          <w:tcPr>
            <w:tcW w:w="738" w:type="pct"/>
            <w:shd w:val="clear" w:color="auto" w:fill="C0C0C0"/>
          </w:tcPr>
          <w:p w14:paraId="6A1F5AFE" w14:textId="77777777" w:rsidR="004C4467" w:rsidRPr="00A54937" w:rsidRDefault="004C4467" w:rsidP="00E10EB4">
            <w:pPr>
              <w:pStyle w:val="TAH"/>
            </w:pPr>
            <w:r w:rsidRPr="00A54937">
              <w:t>Cardinality</w:t>
            </w:r>
          </w:p>
        </w:tc>
        <w:tc>
          <w:tcPr>
            <w:tcW w:w="967" w:type="pct"/>
            <w:shd w:val="clear" w:color="auto" w:fill="C0C0C0"/>
          </w:tcPr>
          <w:p w14:paraId="4FF2C519" w14:textId="77777777" w:rsidR="004C4467" w:rsidRPr="00A54937" w:rsidRDefault="004C4467" w:rsidP="00E10EB4">
            <w:pPr>
              <w:pStyle w:val="TAH"/>
            </w:pPr>
            <w:r w:rsidRPr="00A54937">
              <w:t>Response</w:t>
            </w:r>
          </w:p>
          <w:p w14:paraId="2F802F78" w14:textId="77777777" w:rsidR="004C4467" w:rsidRPr="00A54937" w:rsidRDefault="004C4467" w:rsidP="00E10EB4">
            <w:pPr>
              <w:pStyle w:val="TAH"/>
            </w:pPr>
            <w:r w:rsidRPr="00A54937">
              <w:t>codes</w:t>
            </w:r>
          </w:p>
        </w:tc>
        <w:tc>
          <w:tcPr>
            <w:tcW w:w="1970" w:type="pct"/>
            <w:shd w:val="clear" w:color="auto" w:fill="C0C0C0"/>
          </w:tcPr>
          <w:p w14:paraId="63A9CAD6" w14:textId="77777777" w:rsidR="004C4467" w:rsidRPr="00A54937" w:rsidRDefault="004C4467" w:rsidP="00E10EB4">
            <w:pPr>
              <w:pStyle w:val="TAH"/>
            </w:pPr>
            <w:r w:rsidRPr="00A54937">
              <w:t>Description</w:t>
            </w:r>
          </w:p>
        </w:tc>
      </w:tr>
      <w:tr w:rsidR="004C4467" w:rsidRPr="00A54937" w14:paraId="2636FF17" w14:textId="77777777" w:rsidTr="00E10EB4">
        <w:trPr>
          <w:jc w:val="center"/>
        </w:trPr>
        <w:tc>
          <w:tcPr>
            <w:tcW w:w="826" w:type="pct"/>
            <w:shd w:val="clear" w:color="auto" w:fill="auto"/>
            <w:vAlign w:val="center"/>
          </w:tcPr>
          <w:p w14:paraId="76019C36" w14:textId="77777777" w:rsidR="004C4467" w:rsidRPr="00A54937" w:rsidRDefault="004C4467" w:rsidP="00E10EB4">
            <w:pPr>
              <w:pStyle w:val="TAL"/>
            </w:pPr>
            <w:r>
              <w:t>SpatialAnchorsUsageInfoSub</w:t>
            </w:r>
          </w:p>
        </w:tc>
        <w:tc>
          <w:tcPr>
            <w:tcW w:w="499" w:type="pct"/>
            <w:vAlign w:val="center"/>
          </w:tcPr>
          <w:p w14:paraId="36D2BDAD" w14:textId="77777777" w:rsidR="004C4467" w:rsidRPr="00A54937" w:rsidRDefault="004C4467" w:rsidP="00E10EB4">
            <w:pPr>
              <w:pStyle w:val="TAC"/>
            </w:pPr>
            <w:r>
              <w:t>M</w:t>
            </w:r>
          </w:p>
        </w:tc>
        <w:tc>
          <w:tcPr>
            <w:tcW w:w="738" w:type="pct"/>
            <w:vAlign w:val="center"/>
          </w:tcPr>
          <w:p w14:paraId="4DC36BA4" w14:textId="77777777" w:rsidR="004C4467" w:rsidRPr="00A54937" w:rsidRDefault="004C4467" w:rsidP="00E10EB4">
            <w:pPr>
              <w:pStyle w:val="TAC"/>
            </w:pPr>
            <w:r>
              <w:t>1</w:t>
            </w:r>
          </w:p>
        </w:tc>
        <w:tc>
          <w:tcPr>
            <w:tcW w:w="967" w:type="pct"/>
            <w:vAlign w:val="center"/>
          </w:tcPr>
          <w:p w14:paraId="5D054B97" w14:textId="77777777" w:rsidR="004C4467" w:rsidRPr="00A54937" w:rsidRDefault="004C4467" w:rsidP="00E10EB4">
            <w:pPr>
              <w:pStyle w:val="TAL"/>
            </w:pPr>
            <w:r>
              <w:t>200 OK</w:t>
            </w:r>
          </w:p>
        </w:tc>
        <w:tc>
          <w:tcPr>
            <w:tcW w:w="1970" w:type="pct"/>
            <w:shd w:val="clear" w:color="auto" w:fill="auto"/>
            <w:vAlign w:val="center"/>
          </w:tcPr>
          <w:p w14:paraId="2F31D7F8" w14:textId="77777777" w:rsidR="004C4467" w:rsidRPr="00A54937" w:rsidRDefault="004C4467" w:rsidP="00E10EB4">
            <w:pPr>
              <w:pStyle w:val="TAL"/>
            </w:pPr>
            <w:r w:rsidRPr="00585CA6">
              <w:t xml:space="preserve">Successful case. The "Individual </w:t>
            </w:r>
            <w:r>
              <w:t>Spatial Anchors Usage Information Subscription</w:t>
            </w:r>
            <w:r w:rsidRPr="00585CA6">
              <w:t>" resource is successfully updated and a representation of the updated resource shall be returned in the response body.</w:t>
            </w:r>
          </w:p>
        </w:tc>
      </w:tr>
      <w:tr w:rsidR="004C4467" w:rsidRPr="00A54937" w14:paraId="610F3BF0" w14:textId="77777777" w:rsidTr="00E10EB4">
        <w:trPr>
          <w:jc w:val="center"/>
        </w:trPr>
        <w:tc>
          <w:tcPr>
            <w:tcW w:w="826" w:type="pct"/>
            <w:shd w:val="clear" w:color="auto" w:fill="auto"/>
          </w:tcPr>
          <w:p w14:paraId="26E4DF76" w14:textId="77777777" w:rsidR="004C4467" w:rsidRDefault="004C4467" w:rsidP="00E10EB4">
            <w:pPr>
              <w:pStyle w:val="TAL"/>
            </w:pPr>
            <w:r>
              <w:t>n/a</w:t>
            </w:r>
          </w:p>
        </w:tc>
        <w:tc>
          <w:tcPr>
            <w:tcW w:w="499" w:type="pct"/>
          </w:tcPr>
          <w:p w14:paraId="355D7DFF" w14:textId="77777777" w:rsidR="004C4467" w:rsidRDefault="004C4467" w:rsidP="00E10EB4">
            <w:pPr>
              <w:pStyle w:val="TAC"/>
            </w:pPr>
          </w:p>
        </w:tc>
        <w:tc>
          <w:tcPr>
            <w:tcW w:w="738" w:type="pct"/>
          </w:tcPr>
          <w:p w14:paraId="5EB76817" w14:textId="77777777" w:rsidR="004C4467" w:rsidRDefault="004C4467" w:rsidP="00E10EB4">
            <w:pPr>
              <w:pStyle w:val="TAC"/>
            </w:pPr>
          </w:p>
        </w:tc>
        <w:tc>
          <w:tcPr>
            <w:tcW w:w="967" w:type="pct"/>
          </w:tcPr>
          <w:p w14:paraId="3D212CFF" w14:textId="77777777" w:rsidR="004C4467" w:rsidRDefault="004C4467" w:rsidP="00E10EB4">
            <w:pPr>
              <w:pStyle w:val="TAL"/>
            </w:pPr>
            <w:r>
              <w:t>204 No Content</w:t>
            </w:r>
          </w:p>
        </w:tc>
        <w:tc>
          <w:tcPr>
            <w:tcW w:w="1970" w:type="pct"/>
            <w:shd w:val="clear" w:color="auto" w:fill="auto"/>
            <w:vAlign w:val="center"/>
          </w:tcPr>
          <w:p w14:paraId="3CC80908" w14:textId="77777777" w:rsidR="004C4467" w:rsidRDefault="004C4467" w:rsidP="00E10EB4">
            <w:pPr>
              <w:pStyle w:val="TAL"/>
            </w:pPr>
            <w:r w:rsidRPr="00585CA6">
              <w:t xml:space="preserve">Successful case. The "Individual </w:t>
            </w:r>
            <w:r>
              <w:t>Spatial Anchors Usage Information Subscription</w:t>
            </w:r>
            <w:r w:rsidRPr="00585CA6">
              <w:t>" resource is successfully updated and no content is returned in the response body.</w:t>
            </w:r>
          </w:p>
        </w:tc>
      </w:tr>
      <w:tr w:rsidR="004C4467" w:rsidRPr="00A54937" w14:paraId="402EC9C2" w14:textId="77777777" w:rsidTr="00E10EB4">
        <w:trPr>
          <w:jc w:val="center"/>
        </w:trPr>
        <w:tc>
          <w:tcPr>
            <w:tcW w:w="826" w:type="pct"/>
            <w:shd w:val="clear" w:color="auto" w:fill="auto"/>
          </w:tcPr>
          <w:p w14:paraId="207B63B2" w14:textId="77777777" w:rsidR="004C4467" w:rsidRDefault="004C4467" w:rsidP="00E10EB4">
            <w:pPr>
              <w:pStyle w:val="TAL"/>
            </w:pPr>
            <w:r>
              <w:t>n/a</w:t>
            </w:r>
          </w:p>
        </w:tc>
        <w:tc>
          <w:tcPr>
            <w:tcW w:w="499" w:type="pct"/>
          </w:tcPr>
          <w:p w14:paraId="38AC60A8" w14:textId="77777777" w:rsidR="004C4467" w:rsidRDefault="004C4467" w:rsidP="00E10EB4">
            <w:pPr>
              <w:pStyle w:val="TAC"/>
            </w:pPr>
          </w:p>
        </w:tc>
        <w:tc>
          <w:tcPr>
            <w:tcW w:w="738" w:type="pct"/>
          </w:tcPr>
          <w:p w14:paraId="4804E153" w14:textId="77777777" w:rsidR="004C4467" w:rsidRDefault="004C4467" w:rsidP="00E10EB4">
            <w:pPr>
              <w:pStyle w:val="TAC"/>
            </w:pPr>
          </w:p>
        </w:tc>
        <w:tc>
          <w:tcPr>
            <w:tcW w:w="967" w:type="pct"/>
          </w:tcPr>
          <w:p w14:paraId="7E451440" w14:textId="77777777" w:rsidR="004C4467" w:rsidRDefault="004C4467" w:rsidP="00E10EB4">
            <w:pPr>
              <w:pStyle w:val="TAL"/>
            </w:pPr>
            <w:r>
              <w:t>307 Temporary Redirect</w:t>
            </w:r>
          </w:p>
        </w:tc>
        <w:tc>
          <w:tcPr>
            <w:tcW w:w="1970" w:type="pct"/>
            <w:shd w:val="clear" w:color="auto" w:fill="auto"/>
          </w:tcPr>
          <w:p w14:paraId="3B26D90E" w14:textId="77777777" w:rsidR="004C4467" w:rsidRDefault="004C4467" w:rsidP="00E10EB4">
            <w:pPr>
              <w:pStyle w:val="TAL"/>
            </w:pPr>
            <w:r>
              <w:t>Temporary redirection.</w:t>
            </w:r>
          </w:p>
          <w:p w14:paraId="5C61C706" w14:textId="77777777" w:rsidR="004C4467" w:rsidRDefault="004C4467" w:rsidP="00E10EB4">
            <w:pPr>
              <w:pStyle w:val="TAL"/>
            </w:pPr>
          </w:p>
          <w:p w14:paraId="2E1D2253" w14:textId="77777777" w:rsidR="004C4467" w:rsidRDefault="004C4467" w:rsidP="00E10EB4">
            <w:pPr>
              <w:pStyle w:val="TAL"/>
            </w:pPr>
            <w:r>
              <w:t>The response shall include a Location header field containing an alternative URI of the resource located in an alternative SAn Server.</w:t>
            </w:r>
          </w:p>
          <w:p w14:paraId="2EBA8845" w14:textId="77777777" w:rsidR="004C4467" w:rsidRDefault="004C4467" w:rsidP="00E10EB4">
            <w:pPr>
              <w:pStyle w:val="TAL"/>
            </w:pPr>
          </w:p>
          <w:p w14:paraId="450A88CC" w14:textId="77777777" w:rsidR="004C4467" w:rsidRDefault="004C4467" w:rsidP="00E10EB4">
            <w:pPr>
              <w:pStyle w:val="TAL"/>
            </w:pPr>
            <w:r>
              <w:t>Redirection handling is described in clause 5.2.10 of TS 29.122 [2].</w:t>
            </w:r>
          </w:p>
        </w:tc>
      </w:tr>
      <w:tr w:rsidR="004C4467" w:rsidRPr="00A54937" w14:paraId="1B6C351E" w14:textId="77777777" w:rsidTr="00E10EB4">
        <w:trPr>
          <w:jc w:val="center"/>
        </w:trPr>
        <w:tc>
          <w:tcPr>
            <w:tcW w:w="826" w:type="pct"/>
            <w:shd w:val="clear" w:color="auto" w:fill="auto"/>
          </w:tcPr>
          <w:p w14:paraId="5DFEF489" w14:textId="77777777" w:rsidR="004C4467" w:rsidRDefault="004C4467" w:rsidP="00E10EB4">
            <w:pPr>
              <w:pStyle w:val="TAL"/>
            </w:pPr>
            <w:r>
              <w:t>n/a</w:t>
            </w:r>
          </w:p>
        </w:tc>
        <w:tc>
          <w:tcPr>
            <w:tcW w:w="499" w:type="pct"/>
          </w:tcPr>
          <w:p w14:paraId="18F81C8A" w14:textId="77777777" w:rsidR="004C4467" w:rsidRDefault="004C4467" w:rsidP="00E10EB4">
            <w:pPr>
              <w:pStyle w:val="TAC"/>
            </w:pPr>
          </w:p>
        </w:tc>
        <w:tc>
          <w:tcPr>
            <w:tcW w:w="738" w:type="pct"/>
          </w:tcPr>
          <w:p w14:paraId="016B9BC6" w14:textId="77777777" w:rsidR="004C4467" w:rsidRDefault="004C4467" w:rsidP="00E10EB4">
            <w:pPr>
              <w:pStyle w:val="TAC"/>
            </w:pPr>
          </w:p>
        </w:tc>
        <w:tc>
          <w:tcPr>
            <w:tcW w:w="967" w:type="pct"/>
          </w:tcPr>
          <w:p w14:paraId="1843B2E7" w14:textId="77777777" w:rsidR="004C4467" w:rsidRDefault="004C4467" w:rsidP="00E10EB4">
            <w:pPr>
              <w:pStyle w:val="TAL"/>
            </w:pPr>
            <w:r>
              <w:t>308 Permanent Redirect</w:t>
            </w:r>
          </w:p>
        </w:tc>
        <w:tc>
          <w:tcPr>
            <w:tcW w:w="1970" w:type="pct"/>
            <w:shd w:val="clear" w:color="auto" w:fill="auto"/>
          </w:tcPr>
          <w:p w14:paraId="783315B1" w14:textId="77777777" w:rsidR="004C4467" w:rsidRDefault="004C4467" w:rsidP="00E10EB4">
            <w:pPr>
              <w:pStyle w:val="TAL"/>
            </w:pPr>
            <w:r>
              <w:t>Permanent redirection.</w:t>
            </w:r>
          </w:p>
          <w:p w14:paraId="5AD42178" w14:textId="77777777" w:rsidR="004C4467" w:rsidRDefault="004C4467" w:rsidP="00E10EB4">
            <w:pPr>
              <w:pStyle w:val="TAL"/>
            </w:pPr>
          </w:p>
          <w:p w14:paraId="1714EC10" w14:textId="77777777" w:rsidR="004C4467" w:rsidRDefault="004C4467" w:rsidP="00E10EB4">
            <w:pPr>
              <w:pStyle w:val="TAL"/>
            </w:pPr>
            <w:r>
              <w:t>The response shall include a Location header field containing an alternative URI of the resource located in an alternative SAn Server.</w:t>
            </w:r>
          </w:p>
          <w:p w14:paraId="18B0D1C5" w14:textId="77777777" w:rsidR="004C4467" w:rsidRDefault="004C4467" w:rsidP="00E10EB4">
            <w:pPr>
              <w:pStyle w:val="TAL"/>
            </w:pPr>
          </w:p>
          <w:p w14:paraId="526C2FA2" w14:textId="77777777" w:rsidR="004C4467" w:rsidRDefault="004C4467" w:rsidP="00E10EB4">
            <w:pPr>
              <w:pStyle w:val="TAL"/>
            </w:pPr>
            <w:r>
              <w:t>Redirection handling is described in clause 5.2.10 of TS 29.122 [2].</w:t>
            </w:r>
          </w:p>
        </w:tc>
      </w:tr>
      <w:tr w:rsidR="004C4467" w:rsidRPr="00A54937" w14:paraId="753BABC4" w14:textId="77777777" w:rsidTr="00E10EB4">
        <w:trPr>
          <w:jc w:val="center"/>
        </w:trPr>
        <w:tc>
          <w:tcPr>
            <w:tcW w:w="5000" w:type="pct"/>
            <w:gridSpan w:val="5"/>
            <w:shd w:val="clear" w:color="auto" w:fill="auto"/>
          </w:tcPr>
          <w:p w14:paraId="213E7C85" w14:textId="77777777" w:rsidR="004C4467" w:rsidRPr="0016361A" w:rsidRDefault="004C4467"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D3979EA" w14:textId="77777777" w:rsidR="004C4467" w:rsidRDefault="004C4467" w:rsidP="004C4467"/>
    <w:p w14:paraId="7106B549" w14:textId="1C9B7F92" w:rsidR="004C4467" w:rsidRDefault="004C4467" w:rsidP="004C4467">
      <w:pPr>
        <w:pStyle w:val="TH"/>
      </w:pPr>
      <w:r>
        <w:t>Table </w:t>
      </w:r>
      <w:r w:rsidR="001B326D">
        <w:t>6.1.3</w:t>
      </w:r>
      <w:r>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7A538B71" w14:textId="77777777" w:rsidTr="00E10EB4">
        <w:trPr>
          <w:jc w:val="center"/>
        </w:trPr>
        <w:tc>
          <w:tcPr>
            <w:tcW w:w="825" w:type="pct"/>
            <w:shd w:val="clear" w:color="auto" w:fill="C0C0C0"/>
          </w:tcPr>
          <w:p w14:paraId="2965A2F6" w14:textId="77777777" w:rsidR="004C4467" w:rsidRDefault="004C4467" w:rsidP="00E10EB4">
            <w:pPr>
              <w:pStyle w:val="TAH"/>
            </w:pPr>
            <w:r>
              <w:t>Name</w:t>
            </w:r>
          </w:p>
        </w:tc>
        <w:tc>
          <w:tcPr>
            <w:tcW w:w="732" w:type="pct"/>
            <w:shd w:val="clear" w:color="auto" w:fill="C0C0C0"/>
          </w:tcPr>
          <w:p w14:paraId="3B299182" w14:textId="77777777" w:rsidR="004C4467" w:rsidRDefault="004C4467" w:rsidP="00E10EB4">
            <w:pPr>
              <w:pStyle w:val="TAH"/>
            </w:pPr>
            <w:r>
              <w:t>Data type</w:t>
            </w:r>
          </w:p>
        </w:tc>
        <w:tc>
          <w:tcPr>
            <w:tcW w:w="217" w:type="pct"/>
            <w:shd w:val="clear" w:color="auto" w:fill="C0C0C0"/>
          </w:tcPr>
          <w:p w14:paraId="44BFEF69" w14:textId="77777777" w:rsidR="004C4467" w:rsidRDefault="004C4467" w:rsidP="00E10EB4">
            <w:pPr>
              <w:pStyle w:val="TAH"/>
            </w:pPr>
            <w:r>
              <w:t>P</w:t>
            </w:r>
          </w:p>
        </w:tc>
        <w:tc>
          <w:tcPr>
            <w:tcW w:w="581" w:type="pct"/>
            <w:shd w:val="clear" w:color="auto" w:fill="C0C0C0"/>
          </w:tcPr>
          <w:p w14:paraId="1250580E" w14:textId="77777777" w:rsidR="004C4467" w:rsidRDefault="004C4467" w:rsidP="00E10EB4">
            <w:pPr>
              <w:pStyle w:val="TAH"/>
            </w:pPr>
            <w:r>
              <w:t>Cardinality</w:t>
            </w:r>
          </w:p>
        </w:tc>
        <w:tc>
          <w:tcPr>
            <w:tcW w:w="2645" w:type="pct"/>
            <w:shd w:val="clear" w:color="auto" w:fill="C0C0C0"/>
            <w:vAlign w:val="center"/>
          </w:tcPr>
          <w:p w14:paraId="2F4EBA73" w14:textId="77777777" w:rsidR="004C4467" w:rsidRDefault="004C4467" w:rsidP="00E10EB4">
            <w:pPr>
              <w:pStyle w:val="TAH"/>
            </w:pPr>
            <w:r>
              <w:t>Description</w:t>
            </w:r>
          </w:p>
        </w:tc>
      </w:tr>
      <w:tr w:rsidR="004C4467" w14:paraId="5D588B8A" w14:textId="77777777" w:rsidTr="00E10EB4">
        <w:trPr>
          <w:jc w:val="center"/>
        </w:trPr>
        <w:tc>
          <w:tcPr>
            <w:tcW w:w="825" w:type="pct"/>
            <w:shd w:val="clear" w:color="auto" w:fill="auto"/>
          </w:tcPr>
          <w:p w14:paraId="72195AB2" w14:textId="77777777" w:rsidR="004C4467" w:rsidRDefault="004C4467" w:rsidP="00E10EB4">
            <w:pPr>
              <w:pStyle w:val="TAL"/>
            </w:pPr>
            <w:r>
              <w:t>Location</w:t>
            </w:r>
          </w:p>
        </w:tc>
        <w:tc>
          <w:tcPr>
            <w:tcW w:w="732" w:type="pct"/>
          </w:tcPr>
          <w:p w14:paraId="51B94730" w14:textId="77777777" w:rsidR="004C4467" w:rsidRDefault="004C4467" w:rsidP="00E10EB4">
            <w:pPr>
              <w:pStyle w:val="TAL"/>
            </w:pPr>
            <w:r>
              <w:t>string</w:t>
            </w:r>
          </w:p>
        </w:tc>
        <w:tc>
          <w:tcPr>
            <w:tcW w:w="217" w:type="pct"/>
          </w:tcPr>
          <w:p w14:paraId="4BECE543" w14:textId="77777777" w:rsidR="004C4467" w:rsidRDefault="004C4467" w:rsidP="00E10EB4">
            <w:pPr>
              <w:pStyle w:val="TAC"/>
            </w:pPr>
            <w:r>
              <w:t>M</w:t>
            </w:r>
          </w:p>
        </w:tc>
        <w:tc>
          <w:tcPr>
            <w:tcW w:w="581" w:type="pct"/>
          </w:tcPr>
          <w:p w14:paraId="5A241999" w14:textId="77777777" w:rsidR="004C4467" w:rsidRDefault="004C4467" w:rsidP="00E10EB4">
            <w:pPr>
              <w:pStyle w:val="TAC"/>
            </w:pPr>
            <w:r>
              <w:t>1</w:t>
            </w:r>
          </w:p>
        </w:tc>
        <w:tc>
          <w:tcPr>
            <w:tcW w:w="2645" w:type="pct"/>
            <w:shd w:val="clear" w:color="auto" w:fill="auto"/>
            <w:vAlign w:val="center"/>
          </w:tcPr>
          <w:p w14:paraId="35F6EFC1" w14:textId="77777777" w:rsidR="004C4467" w:rsidRDefault="004C4467" w:rsidP="00E10EB4">
            <w:pPr>
              <w:pStyle w:val="TAL"/>
            </w:pPr>
            <w:r>
              <w:t>Contains an alternative URI of the resource located in an alternative SAn Server.</w:t>
            </w:r>
          </w:p>
        </w:tc>
      </w:tr>
    </w:tbl>
    <w:p w14:paraId="28EE1177" w14:textId="77777777" w:rsidR="004C4467" w:rsidRDefault="004C4467" w:rsidP="004C4467"/>
    <w:p w14:paraId="5020BE06" w14:textId="00C02E0E" w:rsidR="004C4467" w:rsidRDefault="004C4467" w:rsidP="004C4467">
      <w:pPr>
        <w:pStyle w:val="TH"/>
      </w:pPr>
      <w:r>
        <w:t>Table </w:t>
      </w:r>
      <w:r w:rsidR="001B326D">
        <w:t>6.1.3</w:t>
      </w:r>
      <w:r>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13B02812" w14:textId="77777777" w:rsidTr="00E10EB4">
        <w:trPr>
          <w:jc w:val="center"/>
        </w:trPr>
        <w:tc>
          <w:tcPr>
            <w:tcW w:w="825" w:type="pct"/>
            <w:shd w:val="clear" w:color="auto" w:fill="C0C0C0"/>
          </w:tcPr>
          <w:p w14:paraId="1326C413" w14:textId="77777777" w:rsidR="004C4467" w:rsidRDefault="004C4467" w:rsidP="00E10EB4">
            <w:pPr>
              <w:pStyle w:val="TAH"/>
            </w:pPr>
            <w:r>
              <w:t>Name</w:t>
            </w:r>
          </w:p>
        </w:tc>
        <w:tc>
          <w:tcPr>
            <w:tcW w:w="732" w:type="pct"/>
            <w:shd w:val="clear" w:color="auto" w:fill="C0C0C0"/>
          </w:tcPr>
          <w:p w14:paraId="513CC2DA" w14:textId="77777777" w:rsidR="004C4467" w:rsidRDefault="004C4467" w:rsidP="00E10EB4">
            <w:pPr>
              <w:pStyle w:val="TAH"/>
            </w:pPr>
            <w:r>
              <w:t>Data type</w:t>
            </w:r>
          </w:p>
        </w:tc>
        <w:tc>
          <w:tcPr>
            <w:tcW w:w="217" w:type="pct"/>
            <w:shd w:val="clear" w:color="auto" w:fill="C0C0C0"/>
          </w:tcPr>
          <w:p w14:paraId="230BF6A5" w14:textId="77777777" w:rsidR="004C4467" w:rsidRDefault="004C4467" w:rsidP="00E10EB4">
            <w:pPr>
              <w:pStyle w:val="TAH"/>
            </w:pPr>
            <w:r>
              <w:t>P</w:t>
            </w:r>
          </w:p>
        </w:tc>
        <w:tc>
          <w:tcPr>
            <w:tcW w:w="581" w:type="pct"/>
            <w:shd w:val="clear" w:color="auto" w:fill="C0C0C0"/>
          </w:tcPr>
          <w:p w14:paraId="1D01DC6E" w14:textId="77777777" w:rsidR="004C4467" w:rsidRDefault="004C4467" w:rsidP="00E10EB4">
            <w:pPr>
              <w:pStyle w:val="TAH"/>
            </w:pPr>
            <w:r>
              <w:t>Cardinality</w:t>
            </w:r>
          </w:p>
        </w:tc>
        <w:tc>
          <w:tcPr>
            <w:tcW w:w="2645" w:type="pct"/>
            <w:shd w:val="clear" w:color="auto" w:fill="C0C0C0"/>
            <w:vAlign w:val="center"/>
          </w:tcPr>
          <w:p w14:paraId="6B721C2F" w14:textId="77777777" w:rsidR="004C4467" w:rsidRDefault="004C4467" w:rsidP="00E10EB4">
            <w:pPr>
              <w:pStyle w:val="TAH"/>
            </w:pPr>
            <w:r>
              <w:t>Description</w:t>
            </w:r>
          </w:p>
        </w:tc>
      </w:tr>
      <w:tr w:rsidR="004C4467" w14:paraId="7760BED2" w14:textId="77777777" w:rsidTr="00E10EB4">
        <w:trPr>
          <w:jc w:val="center"/>
        </w:trPr>
        <w:tc>
          <w:tcPr>
            <w:tcW w:w="825" w:type="pct"/>
            <w:shd w:val="clear" w:color="auto" w:fill="auto"/>
          </w:tcPr>
          <w:p w14:paraId="67FDEAB7" w14:textId="77777777" w:rsidR="004C4467" w:rsidRDefault="004C4467" w:rsidP="00E10EB4">
            <w:pPr>
              <w:pStyle w:val="TAL"/>
            </w:pPr>
            <w:r>
              <w:t>Location</w:t>
            </w:r>
          </w:p>
        </w:tc>
        <w:tc>
          <w:tcPr>
            <w:tcW w:w="732" w:type="pct"/>
          </w:tcPr>
          <w:p w14:paraId="132266D2" w14:textId="77777777" w:rsidR="004C4467" w:rsidRDefault="004C4467" w:rsidP="00E10EB4">
            <w:pPr>
              <w:pStyle w:val="TAL"/>
            </w:pPr>
            <w:r>
              <w:t>string</w:t>
            </w:r>
          </w:p>
        </w:tc>
        <w:tc>
          <w:tcPr>
            <w:tcW w:w="217" w:type="pct"/>
          </w:tcPr>
          <w:p w14:paraId="29CF2ED4" w14:textId="77777777" w:rsidR="004C4467" w:rsidRDefault="004C4467" w:rsidP="00E10EB4">
            <w:pPr>
              <w:pStyle w:val="TAC"/>
            </w:pPr>
            <w:r>
              <w:t>M</w:t>
            </w:r>
          </w:p>
        </w:tc>
        <w:tc>
          <w:tcPr>
            <w:tcW w:w="581" w:type="pct"/>
          </w:tcPr>
          <w:p w14:paraId="0C4438C3" w14:textId="77777777" w:rsidR="004C4467" w:rsidRDefault="004C4467" w:rsidP="00E10EB4">
            <w:pPr>
              <w:pStyle w:val="TAC"/>
            </w:pPr>
            <w:r>
              <w:t>1</w:t>
            </w:r>
          </w:p>
        </w:tc>
        <w:tc>
          <w:tcPr>
            <w:tcW w:w="2645" w:type="pct"/>
            <w:shd w:val="clear" w:color="auto" w:fill="auto"/>
            <w:vAlign w:val="center"/>
          </w:tcPr>
          <w:p w14:paraId="304237BB" w14:textId="77777777" w:rsidR="004C4467" w:rsidRDefault="004C4467" w:rsidP="00E10EB4">
            <w:pPr>
              <w:pStyle w:val="TAL"/>
            </w:pPr>
            <w:r>
              <w:t>Contains an alternative URI of the resource located in an alternative SAn Server.</w:t>
            </w:r>
          </w:p>
        </w:tc>
      </w:tr>
    </w:tbl>
    <w:p w14:paraId="55857FD7" w14:textId="77777777" w:rsidR="004C4467" w:rsidRDefault="004C4467" w:rsidP="004C4467"/>
    <w:p w14:paraId="7D863730" w14:textId="32335265" w:rsidR="004C4467" w:rsidRDefault="004C4467" w:rsidP="004C4467">
      <w:pPr>
        <w:pStyle w:val="H6"/>
      </w:pPr>
      <w:r>
        <w:t>6.1.</w:t>
      </w:r>
      <w:r w:rsidR="001B326D">
        <w:t>3</w:t>
      </w:r>
      <w:r>
        <w:t>.3.3.3.3</w:t>
      </w:r>
      <w:r>
        <w:tab/>
        <w:t>PATCH</w:t>
      </w:r>
    </w:p>
    <w:p w14:paraId="210035B5" w14:textId="77777777" w:rsidR="004C4467" w:rsidRPr="00585CA6" w:rsidRDefault="004C4467" w:rsidP="004C446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2019319B" w14:textId="3CAA4BD9" w:rsidR="004C4467" w:rsidRPr="00EB77BB"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.3.3.3.3-1.</w:t>
      </w:r>
    </w:p>
    <w:p w14:paraId="0190BA6A" w14:textId="7C3A6E64" w:rsidR="004C4467" w:rsidRPr="00384E92" w:rsidRDefault="004C4467" w:rsidP="004C4467">
      <w:pPr>
        <w:pStyle w:val="TH"/>
        <w:rPr>
          <w:rFonts w:cs="Arial"/>
        </w:rPr>
      </w:pPr>
      <w:r>
        <w:t>Table </w:t>
      </w:r>
      <w:r w:rsidR="001B326D">
        <w:t>6.1.3</w:t>
      </w:r>
      <w:r>
        <w:t>.3.3.3.3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73FE7C4A" w14:textId="77777777" w:rsidTr="00E10EB4">
        <w:trPr>
          <w:jc w:val="center"/>
        </w:trPr>
        <w:tc>
          <w:tcPr>
            <w:tcW w:w="844" w:type="pct"/>
            <w:shd w:val="clear" w:color="auto" w:fill="C0C0C0"/>
          </w:tcPr>
          <w:p w14:paraId="284C2357" w14:textId="77777777" w:rsidR="004C4467" w:rsidRPr="00A54937" w:rsidRDefault="004C4467" w:rsidP="00E10EB4">
            <w:pPr>
              <w:pStyle w:val="TAH"/>
            </w:pPr>
            <w:r w:rsidRPr="00A54937">
              <w:t>Name</w:t>
            </w:r>
          </w:p>
        </w:tc>
        <w:tc>
          <w:tcPr>
            <w:tcW w:w="947" w:type="pct"/>
            <w:shd w:val="clear" w:color="auto" w:fill="C0C0C0"/>
          </w:tcPr>
          <w:p w14:paraId="0BF4883E" w14:textId="77777777" w:rsidR="004C4467" w:rsidRPr="00A54937" w:rsidRDefault="004C4467" w:rsidP="00E10EB4">
            <w:pPr>
              <w:pStyle w:val="TAH"/>
            </w:pPr>
            <w:r w:rsidRPr="00A54937">
              <w:t>Data type</w:t>
            </w:r>
          </w:p>
        </w:tc>
        <w:tc>
          <w:tcPr>
            <w:tcW w:w="209" w:type="pct"/>
            <w:shd w:val="clear" w:color="auto" w:fill="C0C0C0"/>
          </w:tcPr>
          <w:p w14:paraId="3F1B6404" w14:textId="77777777" w:rsidR="004C4467" w:rsidRPr="00A54937" w:rsidRDefault="004C4467" w:rsidP="00E10EB4">
            <w:pPr>
              <w:pStyle w:val="TAH"/>
            </w:pPr>
            <w:r w:rsidRPr="00A54937">
              <w:t>P</w:t>
            </w:r>
          </w:p>
        </w:tc>
        <w:tc>
          <w:tcPr>
            <w:tcW w:w="608" w:type="pct"/>
            <w:shd w:val="clear" w:color="auto" w:fill="C0C0C0"/>
          </w:tcPr>
          <w:p w14:paraId="18D8B31A" w14:textId="77777777" w:rsidR="004C4467" w:rsidRPr="00A54937" w:rsidRDefault="004C4467" w:rsidP="00E10EB4">
            <w:pPr>
              <w:pStyle w:val="TAH"/>
            </w:pPr>
            <w:r w:rsidRPr="00A54937">
              <w:t>Cardinality</w:t>
            </w:r>
          </w:p>
        </w:tc>
        <w:tc>
          <w:tcPr>
            <w:tcW w:w="2392" w:type="pct"/>
            <w:shd w:val="clear" w:color="auto" w:fill="C0C0C0"/>
            <w:vAlign w:val="center"/>
          </w:tcPr>
          <w:p w14:paraId="4C5BACBC" w14:textId="77777777" w:rsidR="004C4467" w:rsidRPr="00A54937" w:rsidRDefault="004C4467" w:rsidP="00E10EB4">
            <w:pPr>
              <w:pStyle w:val="TAH"/>
            </w:pPr>
            <w:r w:rsidRPr="00A54937">
              <w:t>Description</w:t>
            </w:r>
          </w:p>
        </w:tc>
      </w:tr>
      <w:tr w:rsidR="004C4467" w:rsidRPr="00A54937" w14:paraId="25D37566" w14:textId="77777777" w:rsidTr="00E10EB4">
        <w:trPr>
          <w:jc w:val="center"/>
        </w:trPr>
        <w:tc>
          <w:tcPr>
            <w:tcW w:w="844" w:type="pct"/>
            <w:shd w:val="clear" w:color="auto" w:fill="auto"/>
          </w:tcPr>
          <w:p w14:paraId="04F3147A" w14:textId="77777777" w:rsidR="004C4467" w:rsidRDefault="004C4467" w:rsidP="00E10EB4">
            <w:pPr>
              <w:pStyle w:val="TAL"/>
            </w:pPr>
            <w:r w:rsidRPr="0016361A">
              <w:t>n/a</w:t>
            </w:r>
          </w:p>
        </w:tc>
        <w:tc>
          <w:tcPr>
            <w:tcW w:w="947" w:type="pct"/>
          </w:tcPr>
          <w:p w14:paraId="7C654DE1" w14:textId="77777777" w:rsidR="004C4467" w:rsidRDefault="004C4467" w:rsidP="00E10EB4">
            <w:pPr>
              <w:pStyle w:val="TAL"/>
            </w:pPr>
          </w:p>
        </w:tc>
        <w:tc>
          <w:tcPr>
            <w:tcW w:w="209" w:type="pct"/>
          </w:tcPr>
          <w:p w14:paraId="5569AE78" w14:textId="77777777" w:rsidR="004C4467" w:rsidRDefault="004C4467" w:rsidP="00E10EB4">
            <w:pPr>
              <w:pStyle w:val="TAC"/>
            </w:pPr>
          </w:p>
        </w:tc>
        <w:tc>
          <w:tcPr>
            <w:tcW w:w="608" w:type="pct"/>
          </w:tcPr>
          <w:p w14:paraId="525703A4" w14:textId="77777777" w:rsidR="004C4467" w:rsidRDefault="004C4467" w:rsidP="00E10EB4">
            <w:pPr>
              <w:pStyle w:val="TAL"/>
            </w:pPr>
          </w:p>
        </w:tc>
        <w:tc>
          <w:tcPr>
            <w:tcW w:w="2392" w:type="pct"/>
            <w:shd w:val="clear" w:color="auto" w:fill="auto"/>
            <w:vAlign w:val="center"/>
          </w:tcPr>
          <w:p w14:paraId="6F338072" w14:textId="77777777" w:rsidR="004C4467" w:rsidRPr="000C4B53" w:rsidRDefault="004C4467" w:rsidP="00E10EB4">
            <w:pPr>
              <w:pStyle w:val="TAL"/>
            </w:pPr>
          </w:p>
        </w:tc>
      </w:tr>
    </w:tbl>
    <w:p w14:paraId="3C4B97C2" w14:textId="77777777" w:rsidR="004C4467" w:rsidRDefault="004C4467" w:rsidP="004C4467"/>
    <w:p w14:paraId="3B09AED1" w14:textId="473791DB" w:rsidR="004C4467" w:rsidRPr="00384E92" w:rsidRDefault="004C4467" w:rsidP="004C4467">
      <w:r>
        <w:t>This method shall support the request data structures specified in table </w:t>
      </w:r>
      <w:r w:rsidR="001B326D">
        <w:t>6.1.3</w:t>
      </w:r>
      <w:r>
        <w:t>.3.3.3.3-2 and the response data structures and response codes specified in table </w:t>
      </w:r>
      <w:r w:rsidR="001B326D">
        <w:t>6.1.3</w:t>
      </w:r>
      <w:r>
        <w:t>.3.3.3.3-3.</w:t>
      </w:r>
    </w:p>
    <w:p w14:paraId="7D844A62" w14:textId="2978E492" w:rsidR="004C4467" w:rsidRPr="001769FF" w:rsidRDefault="004C4467" w:rsidP="004C4467">
      <w:pPr>
        <w:pStyle w:val="TH"/>
      </w:pPr>
      <w:r>
        <w:t>Table </w:t>
      </w:r>
      <w:r w:rsidR="001B326D">
        <w:t>6.1.3</w:t>
      </w:r>
      <w:r>
        <w:t>.3.3.3.3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4C4467" w:rsidRPr="00A54937" w14:paraId="49EB3CDF" w14:textId="77777777" w:rsidTr="00E10EB4">
        <w:trPr>
          <w:jc w:val="center"/>
        </w:trPr>
        <w:tc>
          <w:tcPr>
            <w:tcW w:w="1603" w:type="dxa"/>
            <w:shd w:val="clear" w:color="auto" w:fill="C0C0C0"/>
          </w:tcPr>
          <w:p w14:paraId="57269639" w14:textId="77777777" w:rsidR="004C4467" w:rsidRPr="00A54937" w:rsidRDefault="004C4467" w:rsidP="00E10EB4">
            <w:pPr>
              <w:pStyle w:val="TAH"/>
            </w:pPr>
            <w:r w:rsidRPr="00A54937">
              <w:t>Data type</w:t>
            </w:r>
          </w:p>
        </w:tc>
        <w:tc>
          <w:tcPr>
            <w:tcW w:w="518" w:type="dxa"/>
            <w:shd w:val="clear" w:color="auto" w:fill="C0C0C0"/>
          </w:tcPr>
          <w:p w14:paraId="7E5DF606" w14:textId="77777777" w:rsidR="004C4467" w:rsidRPr="00A54937" w:rsidRDefault="004C4467" w:rsidP="00E10EB4">
            <w:pPr>
              <w:pStyle w:val="TAH"/>
            </w:pPr>
            <w:r w:rsidRPr="00A54937">
              <w:t>P</w:t>
            </w:r>
          </w:p>
        </w:tc>
        <w:tc>
          <w:tcPr>
            <w:tcW w:w="1132" w:type="dxa"/>
            <w:shd w:val="clear" w:color="auto" w:fill="C0C0C0"/>
          </w:tcPr>
          <w:p w14:paraId="75B444E7" w14:textId="77777777" w:rsidR="004C4467" w:rsidRPr="00A54937" w:rsidRDefault="004C4467" w:rsidP="00E10EB4">
            <w:pPr>
              <w:pStyle w:val="TAH"/>
            </w:pPr>
            <w:r w:rsidRPr="00A54937">
              <w:t>Cardinality</w:t>
            </w:r>
          </w:p>
        </w:tc>
        <w:tc>
          <w:tcPr>
            <w:tcW w:w="6368" w:type="dxa"/>
            <w:shd w:val="clear" w:color="auto" w:fill="C0C0C0"/>
            <w:vAlign w:val="center"/>
          </w:tcPr>
          <w:p w14:paraId="1FC45485" w14:textId="77777777" w:rsidR="004C4467" w:rsidRPr="00A54937" w:rsidRDefault="004C4467" w:rsidP="00E10EB4">
            <w:pPr>
              <w:pStyle w:val="TAH"/>
            </w:pPr>
            <w:r w:rsidRPr="00A54937">
              <w:t>Description</w:t>
            </w:r>
          </w:p>
        </w:tc>
      </w:tr>
      <w:tr w:rsidR="004C4467" w:rsidRPr="00A54937" w14:paraId="51D1851F" w14:textId="77777777" w:rsidTr="00E10EB4">
        <w:trPr>
          <w:jc w:val="center"/>
        </w:trPr>
        <w:tc>
          <w:tcPr>
            <w:tcW w:w="1603" w:type="dxa"/>
            <w:shd w:val="clear" w:color="auto" w:fill="auto"/>
            <w:vAlign w:val="center"/>
          </w:tcPr>
          <w:p w14:paraId="608B0695" w14:textId="77777777" w:rsidR="004C4467" w:rsidRPr="00A54937" w:rsidRDefault="004C4467" w:rsidP="00E10EB4">
            <w:pPr>
              <w:pStyle w:val="TAL"/>
            </w:pPr>
            <w:r>
              <w:t>SpatialAnchorsUsageInfoSubPatch</w:t>
            </w:r>
          </w:p>
        </w:tc>
        <w:tc>
          <w:tcPr>
            <w:tcW w:w="518" w:type="dxa"/>
            <w:vAlign w:val="center"/>
          </w:tcPr>
          <w:p w14:paraId="50887E96" w14:textId="77777777" w:rsidR="004C4467" w:rsidRPr="00A54937" w:rsidRDefault="004C4467" w:rsidP="00E10EB4">
            <w:pPr>
              <w:pStyle w:val="TAC"/>
            </w:pPr>
            <w:r>
              <w:t>M</w:t>
            </w:r>
          </w:p>
        </w:tc>
        <w:tc>
          <w:tcPr>
            <w:tcW w:w="1132" w:type="dxa"/>
            <w:vAlign w:val="center"/>
          </w:tcPr>
          <w:p w14:paraId="1F6D0F05" w14:textId="77777777" w:rsidR="004C4467" w:rsidRPr="00A54937" w:rsidRDefault="004C4467" w:rsidP="00E10EB4">
            <w:pPr>
              <w:pStyle w:val="TAC"/>
            </w:pPr>
            <w:r>
              <w:t>1</w:t>
            </w:r>
          </w:p>
        </w:tc>
        <w:tc>
          <w:tcPr>
            <w:tcW w:w="6368" w:type="dxa"/>
            <w:shd w:val="clear" w:color="auto" w:fill="auto"/>
            <w:vAlign w:val="center"/>
          </w:tcPr>
          <w:p w14:paraId="35E5F414" w14:textId="77777777" w:rsidR="004C4467" w:rsidRPr="00A54937" w:rsidRDefault="004C4467" w:rsidP="00E10EB4">
            <w:pPr>
              <w:pStyle w:val="TAL"/>
            </w:pPr>
            <w:r w:rsidRPr="00585CA6">
              <w:t xml:space="preserve">Represents the parameters to request the modification of the "Individual </w:t>
            </w:r>
            <w:r>
              <w:t>Spatial Anchors Usage Information Subscription</w:t>
            </w:r>
            <w:r w:rsidRPr="00585CA6">
              <w:t>" resource.</w:t>
            </w:r>
          </w:p>
        </w:tc>
      </w:tr>
    </w:tbl>
    <w:p w14:paraId="6DECD8A4" w14:textId="77777777" w:rsidR="004C4467" w:rsidRDefault="004C4467" w:rsidP="004C4467"/>
    <w:p w14:paraId="323FF860" w14:textId="4A505C8A" w:rsidR="004C4467" w:rsidRPr="001769FF" w:rsidRDefault="004C4467" w:rsidP="004C4467">
      <w:pPr>
        <w:pStyle w:val="TH"/>
      </w:pPr>
      <w:r>
        <w:t>Table 6.1.</w:t>
      </w:r>
      <w:r w:rsidR="001B326D">
        <w:t>3</w:t>
      </w:r>
      <w:r>
        <w:t>.3.3.3.3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37F7E9E1" w14:textId="77777777" w:rsidTr="00E10EB4">
        <w:trPr>
          <w:jc w:val="center"/>
        </w:trPr>
        <w:tc>
          <w:tcPr>
            <w:tcW w:w="826" w:type="pct"/>
            <w:shd w:val="clear" w:color="auto" w:fill="C0C0C0"/>
          </w:tcPr>
          <w:p w14:paraId="5B284AD2" w14:textId="77777777" w:rsidR="004C4467" w:rsidRPr="00A54937" w:rsidRDefault="004C4467" w:rsidP="00E10EB4">
            <w:pPr>
              <w:pStyle w:val="TAH"/>
            </w:pPr>
            <w:r w:rsidRPr="00A54937">
              <w:t>Data type</w:t>
            </w:r>
          </w:p>
        </w:tc>
        <w:tc>
          <w:tcPr>
            <w:tcW w:w="499" w:type="pct"/>
            <w:shd w:val="clear" w:color="auto" w:fill="C0C0C0"/>
          </w:tcPr>
          <w:p w14:paraId="33CB5339" w14:textId="77777777" w:rsidR="004C4467" w:rsidRPr="00A54937" w:rsidRDefault="004C4467" w:rsidP="00E10EB4">
            <w:pPr>
              <w:pStyle w:val="TAH"/>
            </w:pPr>
            <w:r w:rsidRPr="00A54937">
              <w:t>P</w:t>
            </w:r>
          </w:p>
        </w:tc>
        <w:tc>
          <w:tcPr>
            <w:tcW w:w="738" w:type="pct"/>
            <w:shd w:val="clear" w:color="auto" w:fill="C0C0C0"/>
          </w:tcPr>
          <w:p w14:paraId="1A4491FE" w14:textId="77777777" w:rsidR="004C4467" w:rsidRPr="00A54937" w:rsidRDefault="004C4467" w:rsidP="00E10EB4">
            <w:pPr>
              <w:pStyle w:val="TAH"/>
            </w:pPr>
            <w:r w:rsidRPr="00A54937">
              <w:t>Cardinality</w:t>
            </w:r>
          </w:p>
        </w:tc>
        <w:tc>
          <w:tcPr>
            <w:tcW w:w="967" w:type="pct"/>
            <w:shd w:val="clear" w:color="auto" w:fill="C0C0C0"/>
          </w:tcPr>
          <w:p w14:paraId="53A18069" w14:textId="77777777" w:rsidR="004C4467" w:rsidRPr="00A54937" w:rsidRDefault="004C4467" w:rsidP="00E10EB4">
            <w:pPr>
              <w:pStyle w:val="TAH"/>
            </w:pPr>
            <w:r w:rsidRPr="00A54937">
              <w:t>Response</w:t>
            </w:r>
          </w:p>
          <w:p w14:paraId="75C80C64" w14:textId="77777777" w:rsidR="004C4467" w:rsidRPr="00A54937" w:rsidRDefault="004C4467" w:rsidP="00E10EB4">
            <w:pPr>
              <w:pStyle w:val="TAH"/>
            </w:pPr>
            <w:r w:rsidRPr="00A54937">
              <w:t>codes</w:t>
            </w:r>
          </w:p>
        </w:tc>
        <w:tc>
          <w:tcPr>
            <w:tcW w:w="1970" w:type="pct"/>
            <w:shd w:val="clear" w:color="auto" w:fill="C0C0C0"/>
          </w:tcPr>
          <w:p w14:paraId="169046C6" w14:textId="77777777" w:rsidR="004C4467" w:rsidRPr="00A54937" w:rsidRDefault="004C4467" w:rsidP="00E10EB4">
            <w:pPr>
              <w:pStyle w:val="TAH"/>
            </w:pPr>
            <w:r w:rsidRPr="00A54937">
              <w:t>Description</w:t>
            </w:r>
          </w:p>
        </w:tc>
      </w:tr>
      <w:tr w:rsidR="004C4467" w:rsidRPr="00A54937" w14:paraId="43BFD23F" w14:textId="77777777" w:rsidTr="00E10EB4">
        <w:trPr>
          <w:jc w:val="center"/>
        </w:trPr>
        <w:tc>
          <w:tcPr>
            <w:tcW w:w="826" w:type="pct"/>
            <w:shd w:val="clear" w:color="auto" w:fill="auto"/>
            <w:vAlign w:val="center"/>
          </w:tcPr>
          <w:p w14:paraId="3CD42F4F" w14:textId="77777777" w:rsidR="004C4467" w:rsidRPr="00A54937" w:rsidRDefault="004C4467" w:rsidP="00E10EB4">
            <w:pPr>
              <w:pStyle w:val="TAL"/>
            </w:pPr>
            <w:r>
              <w:t>SpatialAnchorsUsageInfoSub</w:t>
            </w:r>
          </w:p>
        </w:tc>
        <w:tc>
          <w:tcPr>
            <w:tcW w:w="499" w:type="pct"/>
            <w:vAlign w:val="center"/>
          </w:tcPr>
          <w:p w14:paraId="3327C9FC" w14:textId="77777777" w:rsidR="004C4467" w:rsidRPr="00A54937" w:rsidRDefault="004C4467" w:rsidP="00E10EB4">
            <w:pPr>
              <w:pStyle w:val="TAC"/>
            </w:pPr>
            <w:r>
              <w:t>M</w:t>
            </w:r>
          </w:p>
        </w:tc>
        <w:tc>
          <w:tcPr>
            <w:tcW w:w="738" w:type="pct"/>
            <w:vAlign w:val="center"/>
          </w:tcPr>
          <w:p w14:paraId="187C8BAF" w14:textId="77777777" w:rsidR="004C4467" w:rsidRPr="00A54937" w:rsidRDefault="004C4467" w:rsidP="00E10EB4">
            <w:pPr>
              <w:pStyle w:val="TAC"/>
            </w:pPr>
            <w:r>
              <w:t>1</w:t>
            </w:r>
          </w:p>
        </w:tc>
        <w:tc>
          <w:tcPr>
            <w:tcW w:w="967" w:type="pct"/>
            <w:vAlign w:val="center"/>
          </w:tcPr>
          <w:p w14:paraId="7D0788D2" w14:textId="77777777" w:rsidR="004C4467" w:rsidRPr="00A54937" w:rsidRDefault="004C4467" w:rsidP="00E10EB4">
            <w:pPr>
              <w:pStyle w:val="TAL"/>
            </w:pPr>
            <w:r>
              <w:t>200 OK</w:t>
            </w:r>
          </w:p>
        </w:tc>
        <w:tc>
          <w:tcPr>
            <w:tcW w:w="1970" w:type="pct"/>
            <w:shd w:val="clear" w:color="auto" w:fill="auto"/>
            <w:vAlign w:val="center"/>
          </w:tcPr>
          <w:p w14:paraId="2518CEBC" w14:textId="77777777" w:rsidR="004C4467" w:rsidRPr="00A54937" w:rsidRDefault="004C4467" w:rsidP="00E10EB4">
            <w:pPr>
              <w:pStyle w:val="TAL"/>
            </w:pPr>
            <w:r w:rsidRPr="00585CA6">
              <w:t xml:space="preserve">Successful case. The "Individual </w:t>
            </w:r>
            <w:r>
              <w:t>Spatial Anchors Usage Information Subscription</w:t>
            </w:r>
            <w:r w:rsidRPr="00585CA6">
              <w:t>" resource is successfully modified and a representation of the updated resource shall be returned in the response body.</w:t>
            </w:r>
          </w:p>
        </w:tc>
      </w:tr>
      <w:tr w:rsidR="004C4467" w:rsidRPr="00A54937" w14:paraId="77EAC325" w14:textId="77777777" w:rsidTr="00E10EB4">
        <w:trPr>
          <w:jc w:val="center"/>
        </w:trPr>
        <w:tc>
          <w:tcPr>
            <w:tcW w:w="826" w:type="pct"/>
            <w:shd w:val="clear" w:color="auto" w:fill="auto"/>
          </w:tcPr>
          <w:p w14:paraId="30F18D75" w14:textId="77777777" w:rsidR="004C4467" w:rsidRDefault="004C4467" w:rsidP="00E10EB4">
            <w:pPr>
              <w:pStyle w:val="TAL"/>
            </w:pPr>
            <w:r>
              <w:t>n/a</w:t>
            </w:r>
          </w:p>
        </w:tc>
        <w:tc>
          <w:tcPr>
            <w:tcW w:w="499" w:type="pct"/>
          </w:tcPr>
          <w:p w14:paraId="3DCCA1CA" w14:textId="77777777" w:rsidR="004C4467" w:rsidRDefault="004C4467" w:rsidP="00E10EB4">
            <w:pPr>
              <w:pStyle w:val="TAC"/>
            </w:pPr>
          </w:p>
        </w:tc>
        <w:tc>
          <w:tcPr>
            <w:tcW w:w="738" w:type="pct"/>
          </w:tcPr>
          <w:p w14:paraId="6E678584" w14:textId="77777777" w:rsidR="004C4467" w:rsidRDefault="004C4467" w:rsidP="00E10EB4">
            <w:pPr>
              <w:pStyle w:val="TAC"/>
            </w:pPr>
          </w:p>
        </w:tc>
        <w:tc>
          <w:tcPr>
            <w:tcW w:w="967" w:type="pct"/>
          </w:tcPr>
          <w:p w14:paraId="147A0F91" w14:textId="77777777" w:rsidR="004C4467" w:rsidRDefault="004C4467" w:rsidP="00E10EB4">
            <w:pPr>
              <w:pStyle w:val="TAL"/>
            </w:pPr>
            <w:r>
              <w:t>204 No Content</w:t>
            </w:r>
          </w:p>
        </w:tc>
        <w:tc>
          <w:tcPr>
            <w:tcW w:w="1970" w:type="pct"/>
            <w:shd w:val="clear" w:color="auto" w:fill="auto"/>
            <w:vAlign w:val="center"/>
          </w:tcPr>
          <w:p w14:paraId="29B3F5D5" w14:textId="77777777" w:rsidR="004C4467" w:rsidRDefault="004C4467" w:rsidP="00E10EB4">
            <w:pPr>
              <w:pStyle w:val="TAL"/>
            </w:pPr>
            <w:r w:rsidRPr="00585CA6">
              <w:t xml:space="preserve">Successful case. The "Individual </w:t>
            </w:r>
            <w:r>
              <w:t>Spatial Anchors Usage Information Subscription</w:t>
            </w:r>
            <w:r w:rsidRPr="00585CA6">
              <w:t>" resource is successfully modified and no content is returned in the response body.</w:t>
            </w:r>
          </w:p>
        </w:tc>
      </w:tr>
      <w:tr w:rsidR="004C4467" w:rsidRPr="00A54937" w14:paraId="7DBDF2F5" w14:textId="77777777" w:rsidTr="00E10EB4">
        <w:trPr>
          <w:jc w:val="center"/>
        </w:trPr>
        <w:tc>
          <w:tcPr>
            <w:tcW w:w="826" w:type="pct"/>
            <w:shd w:val="clear" w:color="auto" w:fill="auto"/>
          </w:tcPr>
          <w:p w14:paraId="044D4952" w14:textId="77777777" w:rsidR="004C4467" w:rsidRDefault="004C4467" w:rsidP="00E10EB4">
            <w:pPr>
              <w:pStyle w:val="TAL"/>
            </w:pPr>
            <w:r>
              <w:t>n/a</w:t>
            </w:r>
          </w:p>
        </w:tc>
        <w:tc>
          <w:tcPr>
            <w:tcW w:w="499" w:type="pct"/>
          </w:tcPr>
          <w:p w14:paraId="24029167" w14:textId="77777777" w:rsidR="004C4467" w:rsidRDefault="004C4467" w:rsidP="00E10EB4">
            <w:pPr>
              <w:pStyle w:val="TAC"/>
            </w:pPr>
          </w:p>
        </w:tc>
        <w:tc>
          <w:tcPr>
            <w:tcW w:w="738" w:type="pct"/>
          </w:tcPr>
          <w:p w14:paraId="1190E241" w14:textId="77777777" w:rsidR="004C4467" w:rsidRDefault="004C4467" w:rsidP="00E10EB4">
            <w:pPr>
              <w:pStyle w:val="TAC"/>
            </w:pPr>
          </w:p>
        </w:tc>
        <w:tc>
          <w:tcPr>
            <w:tcW w:w="967" w:type="pct"/>
          </w:tcPr>
          <w:p w14:paraId="7E44962D" w14:textId="77777777" w:rsidR="004C4467" w:rsidRDefault="004C4467" w:rsidP="00E10EB4">
            <w:pPr>
              <w:pStyle w:val="TAL"/>
            </w:pPr>
            <w:r>
              <w:t>307 Temporary Redirect</w:t>
            </w:r>
          </w:p>
        </w:tc>
        <w:tc>
          <w:tcPr>
            <w:tcW w:w="1970" w:type="pct"/>
            <w:shd w:val="clear" w:color="auto" w:fill="auto"/>
          </w:tcPr>
          <w:p w14:paraId="28422FE4" w14:textId="77777777" w:rsidR="004C4467" w:rsidRDefault="004C4467" w:rsidP="00E10EB4">
            <w:pPr>
              <w:pStyle w:val="TAL"/>
            </w:pPr>
            <w:r>
              <w:t>Temporary redirection.</w:t>
            </w:r>
          </w:p>
          <w:p w14:paraId="0E33F4E7" w14:textId="77777777" w:rsidR="004C4467" w:rsidRDefault="004C4467" w:rsidP="00E10EB4">
            <w:pPr>
              <w:pStyle w:val="TAL"/>
            </w:pPr>
          </w:p>
          <w:p w14:paraId="7A4708CC" w14:textId="77777777" w:rsidR="004C4467" w:rsidRDefault="004C4467" w:rsidP="00E10EB4">
            <w:pPr>
              <w:pStyle w:val="TAL"/>
            </w:pPr>
            <w:r>
              <w:t>The response shall include a Location header field containing an alternative URI of the resource located in an alternative SAn Server.</w:t>
            </w:r>
          </w:p>
          <w:p w14:paraId="122973DF" w14:textId="77777777" w:rsidR="004C4467" w:rsidRDefault="004C4467" w:rsidP="00E10EB4">
            <w:pPr>
              <w:pStyle w:val="TAL"/>
            </w:pPr>
          </w:p>
          <w:p w14:paraId="5B4EEBEE" w14:textId="77777777" w:rsidR="004C4467" w:rsidRDefault="004C4467" w:rsidP="00E10EB4">
            <w:pPr>
              <w:pStyle w:val="TAL"/>
            </w:pPr>
            <w:r>
              <w:t>Redirection handling is described in clause 5.2.10 of TS 29.122 [2].</w:t>
            </w:r>
          </w:p>
        </w:tc>
      </w:tr>
      <w:tr w:rsidR="004C4467" w:rsidRPr="00A54937" w14:paraId="1357D96D" w14:textId="77777777" w:rsidTr="00E10EB4">
        <w:trPr>
          <w:jc w:val="center"/>
        </w:trPr>
        <w:tc>
          <w:tcPr>
            <w:tcW w:w="826" w:type="pct"/>
            <w:shd w:val="clear" w:color="auto" w:fill="auto"/>
          </w:tcPr>
          <w:p w14:paraId="7B1E979D" w14:textId="77777777" w:rsidR="004C4467" w:rsidRDefault="004C4467" w:rsidP="00E10EB4">
            <w:pPr>
              <w:pStyle w:val="TAL"/>
            </w:pPr>
            <w:r>
              <w:t>n/a</w:t>
            </w:r>
          </w:p>
        </w:tc>
        <w:tc>
          <w:tcPr>
            <w:tcW w:w="499" w:type="pct"/>
          </w:tcPr>
          <w:p w14:paraId="5FAB508E" w14:textId="77777777" w:rsidR="004C4467" w:rsidRDefault="004C4467" w:rsidP="00E10EB4">
            <w:pPr>
              <w:pStyle w:val="TAC"/>
            </w:pPr>
          </w:p>
        </w:tc>
        <w:tc>
          <w:tcPr>
            <w:tcW w:w="738" w:type="pct"/>
          </w:tcPr>
          <w:p w14:paraId="4A3E2E6D" w14:textId="77777777" w:rsidR="004C4467" w:rsidRDefault="004C4467" w:rsidP="00E10EB4">
            <w:pPr>
              <w:pStyle w:val="TAC"/>
            </w:pPr>
          </w:p>
        </w:tc>
        <w:tc>
          <w:tcPr>
            <w:tcW w:w="967" w:type="pct"/>
          </w:tcPr>
          <w:p w14:paraId="4E87F971" w14:textId="77777777" w:rsidR="004C4467" w:rsidRDefault="004C4467" w:rsidP="00E10EB4">
            <w:pPr>
              <w:pStyle w:val="TAL"/>
            </w:pPr>
            <w:r>
              <w:t>308 Permanent Redirect</w:t>
            </w:r>
          </w:p>
        </w:tc>
        <w:tc>
          <w:tcPr>
            <w:tcW w:w="1970" w:type="pct"/>
            <w:shd w:val="clear" w:color="auto" w:fill="auto"/>
          </w:tcPr>
          <w:p w14:paraId="517948D4" w14:textId="77777777" w:rsidR="004C4467" w:rsidRDefault="004C4467" w:rsidP="00E10EB4">
            <w:pPr>
              <w:pStyle w:val="TAL"/>
            </w:pPr>
            <w:r>
              <w:t>Permanent redirection.</w:t>
            </w:r>
          </w:p>
          <w:p w14:paraId="34EBD29F" w14:textId="77777777" w:rsidR="004C4467" w:rsidRDefault="004C4467" w:rsidP="00E10EB4">
            <w:pPr>
              <w:pStyle w:val="TAL"/>
            </w:pPr>
          </w:p>
          <w:p w14:paraId="55FBDCED" w14:textId="77777777" w:rsidR="004C4467" w:rsidRDefault="004C4467" w:rsidP="00E10EB4">
            <w:pPr>
              <w:pStyle w:val="TAL"/>
            </w:pPr>
            <w:r>
              <w:t>The response shall include a Location header field containing an alternative URI of the resource located in an alternative SAn Server.</w:t>
            </w:r>
          </w:p>
          <w:p w14:paraId="3A574EA8" w14:textId="77777777" w:rsidR="004C4467" w:rsidRDefault="004C4467" w:rsidP="00E10EB4">
            <w:pPr>
              <w:pStyle w:val="TAL"/>
            </w:pPr>
          </w:p>
          <w:p w14:paraId="427165B6" w14:textId="77777777" w:rsidR="004C4467" w:rsidRDefault="004C4467" w:rsidP="00E10EB4">
            <w:pPr>
              <w:pStyle w:val="TAL"/>
            </w:pPr>
            <w:r>
              <w:t>Redirection handling is described in clause 5.2.10 of TS 29.122 [2].</w:t>
            </w:r>
          </w:p>
        </w:tc>
      </w:tr>
      <w:tr w:rsidR="004C4467" w:rsidRPr="00A54937" w14:paraId="37EC3BE2" w14:textId="77777777" w:rsidTr="00E10EB4">
        <w:trPr>
          <w:jc w:val="center"/>
        </w:trPr>
        <w:tc>
          <w:tcPr>
            <w:tcW w:w="5000" w:type="pct"/>
            <w:gridSpan w:val="5"/>
            <w:shd w:val="clear" w:color="auto" w:fill="auto"/>
          </w:tcPr>
          <w:p w14:paraId="2C3CEA10" w14:textId="77777777" w:rsidR="004C4467" w:rsidRPr="0016361A" w:rsidRDefault="004C4467"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7CC21F4B" w14:textId="77777777" w:rsidR="004C4467" w:rsidRDefault="004C4467" w:rsidP="004C4467"/>
    <w:p w14:paraId="3E378A6A" w14:textId="41753D51" w:rsidR="004C4467" w:rsidRDefault="004C4467" w:rsidP="004C4467">
      <w:pPr>
        <w:pStyle w:val="TH"/>
      </w:pPr>
      <w:r>
        <w:t>Table </w:t>
      </w:r>
      <w:r w:rsidR="001B326D">
        <w:t>6.1.3</w:t>
      </w:r>
      <w:r>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2FBB786D" w14:textId="77777777" w:rsidTr="00E10EB4">
        <w:trPr>
          <w:jc w:val="center"/>
        </w:trPr>
        <w:tc>
          <w:tcPr>
            <w:tcW w:w="825" w:type="pct"/>
            <w:shd w:val="clear" w:color="auto" w:fill="C0C0C0"/>
          </w:tcPr>
          <w:p w14:paraId="73C5DC3F" w14:textId="77777777" w:rsidR="004C4467" w:rsidRDefault="004C4467" w:rsidP="00E10EB4">
            <w:pPr>
              <w:pStyle w:val="TAH"/>
            </w:pPr>
            <w:r>
              <w:t>Name</w:t>
            </w:r>
          </w:p>
        </w:tc>
        <w:tc>
          <w:tcPr>
            <w:tcW w:w="732" w:type="pct"/>
            <w:shd w:val="clear" w:color="auto" w:fill="C0C0C0"/>
          </w:tcPr>
          <w:p w14:paraId="089F51A1" w14:textId="77777777" w:rsidR="004C4467" w:rsidRDefault="004C4467" w:rsidP="00E10EB4">
            <w:pPr>
              <w:pStyle w:val="TAH"/>
            </w:pPr>
            <w:r>
              <w:t>Data type</w:t>
            </w:r>
          </w:p>
        </w:tc>
        <w:tc>
          <w:tcPr>
            <w:tcW w:w="217" w:type="pct"/>
            <w:shd w:val="clear" w:color="auto" w:fill="C0C0C0"/>
          </w:tcPr>
          <w:p w14:paraId="630B40F6" w14:textId="77777777" w:rsidR="004C4467" w:rsidRDefault="004C4467" w:rsidP="00E10EB4">
            <w:pPr>
              <w:pStyle w:val="TAH"/>
            </w:pPr>
            <w:r>
              <w:t>P</w:t>
            </w:r>
          </w:p>
        </w:tc>
        <w:tc>
          <w:tcPr>
            <w:tcW w:w="581" w:type="pct"/>
            <w:shd w:val="clear" w:color="auto" w:fill="C0C0C0"/>
          </w:tcPr>
          <w:p w14:paraId="41C81567" w14:textId="77777777" w:rsidR="004C4467" w:rsidRDefault="004C4467" w:rsidP="00E10EB4">
            <w:pPr>
              <w:pStyle w:val="TAH"/>
            </w:pPr>
            <w:r>
              <w:t>Cardinality</w:t>
            </w:r>
          </w:p>
        </w:tc>
        <w:tc>
          <w:tcPr>
            <w:tcW w:w="2645" w:type="pct"/>
            <w:shd w:val="clear" w:color="auto" w:fill="C0C0C0"/>
            <w:vAlign w:val="center"/>
          </w:tcPr>
          <w:p w14:paraId="33E9E9CF" w14:textId="77777777" w:rsidR="004C4467" w:rsidRDefault="004C4467" w:rsidP="00E10EB4">
            <w:pPr>
              <w:pStyle w:val="TAH"/>
            </w:pPr>
            <w:r>
              <w:t>Description</w:t>
            </w:r>
          </w:p>
        </w:tc>
      </w:tr>
      <w:tr w:rsidR="004C4467" w14:paraId="3C0CB55B" w14:textId="77777777" w:rsidTr="00E10EB4">
        <w:trPr>
          <w:jc w:val="center"/>
        </w:trPr>
        <w:tc>
          <w:tcPr>
            <w:tcW w:w="825" w:type="pct"/>
            <w:shd w:val="clear" w:color="auto" w:fill="auto"/>
          </w:tcPr>
          <w:p w14:paraId="4607B95A" w14:textId="77777777" w:rsidR="004C4467" w:rsidRDefault="004C4467" w:rsidP="00E10EB4">
            <w:pPr>
              <w:pStyle w:val="TAL"/>
            </w:pPr>
            <w:r>
              <w:t>Location</w:t>
            </w:r>
          </w:p>
        </w:tc>
        <w:tc>
          <w:tcPr>
            <w:tcW w:w="732" w:type="pct"/>
          </w:tcPr>
          <w:p w14:paraId="315E7DAC" w14:textId="77777777" w:rsidR="004C4467" w:rsidRDefault="004C4467" w:rsidP="00E10EB4">
            <w:pPr>
              <w:pStyle w:val="TAL"/>
            </w:pPr>
            <w:r>
              <w:t>string</w:t>
            </w:r>
          </w:p>
        </w:tc>
        <w:tc>
          <w:tcPr>
            <w:tcW w:w="217" w:type="pct"/>
          </w:tcPr>
          <w:p w14:paraId="1108105F" w14:textId="77777777" w:rsidR="004C4467" w:rsidRDefault="004C4467" w:rsidP="00E10EB4">
            <w:pPr>
              <w:pStyle w:val="TAC"/>
            </w:pPr>
            <w:r>
              <w:t>M</w:t>
            </w:r>
          </w:p>
        </w:tc>
        <w:tc>
          <w:tcPr>
            <w:tcW w:w="581" w:type="pct"/>
          </w:tcPr>
          <w:p w14:paraId="7D68BAAA" w14:textId="77777777" w:rsidR="004C4467" w:rsidRDefault="004C4467" w:rsidP="00E10EB4">
            <w:pPr>
              <w:pStyle w:val="TAC"/>
            </w:pPr>
            <w:r>
              <w:t>1</w:t>
            </w:r>
          </w:p>
        </w:tc>
        <w:tc>
          <w:tcPr>
            <w:tcW w:w="2645" w:type="pct"/>
            <w:shd w:val="clear" w:color="auto" w:fill="auto"/>
            <w:vAlign w:val="center"/>
          </w:tcPr>
          <w:p w14:paraId="35CE07C4" w14:textId="77777777" w:rsidR="004C4467" w:rsidRDefault="004C4467" w:rsidP="00E10EB4">
            <w:pPr>
              <w:pStyle w:val="TAL"/>
            </w:pPr>
            <w:r>
              <w:t>Contains an alternative URI of the resource located in an alternative SAn Server.</w:t>
            </w:r>
          </w:p>
        </w:tc>
      </w:tr>
    </w:tbl>
    <w:p w14:paraId="4E964504" w14:textId="77777777" w:rsidR="004C4467" w:rsidRDefault="004C4467" w:rsidP="004C4467"/>
    <w:p w14:paraId="75E285F0" w14:textId="71DB8EF7" w:rsidR="004C4467" w:rsidRDefault="004C4467" w:rsidP="004C4467">
      <w:pPr>
        <w:pStyle w:val="TH"/>
      </w:pPr>
      <w:r>
        <w:t>Table </w:t>
      </w:r>
      <w:r w:rsidR="001B326D">
        <w:t>6.1.3</w:t>
      </w:r>
      <w:r>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D3146D7" w14:textId="77777777" w:rsidTr="00E10EB4">
        <w:trPr>
          <w:jc w:val="center"/>
        </w:trPr>
        <w:tc>
          <w:tcPr>
            <w:tcW w:w="825" w:type="pct"/>
            <w:shd w:val="clear" w:color="auto" w:fill="C0C0C0"/>
          </w:tcPr>
          <w:p w14:paraId="0E394013" w14:textId="77777777" w:rsidR="004C4467" w:rsidRDefault="004C4467" w:rsidP="00E10EB4">
            <w:pPr>
              <w:pStyle w:val="TAH"/>
            </w:pPr>
            <w:r>
              <w:t>Name</w:t>
            </w:r>
          </w:p>
        </w:tc>
        <w:tc>
          <w:tcPr>
            <w:tcW w:w="732" w:type="pct"/>
            <w:shd w:val="clear" w:color="auto" w:fill="C0C0C0"/>
          </w:tcPr>
          <w:p w14:paraId="455BE45B" w14:textId="77777777" w:rsidR="004C4467" w:rsidRDefault="004C4467" w:rsidP="00E10EB4">
            <w:pPr>
              <w:pStyle w:val="TAH"/>
            </w:pPr>
            <w:r>
              <w:t>Data type</w:t>
            </w:r>
          </w:p>
        </w:tc>
        <w:tc>
          <w:tcPr>
            <w:tcW w:w="217" w:type="pct"/>
            <w:shd w:val="clear" w:color="auto" w:fill="C0C0C0"/>
          </w:tcPr>
          <w:p w14:paraId="71544D86" w14:textId="77777777" w:rsidR="004C4467" w:rsidRDefault="004C4467" w:rsidP="00E10EB4">
            <w:pPr>
              <w:pStyle w:val="TAH"/>
            </w:pPr>
            <w:r>
              <w:t>P</w:t>
            </w:r>
          </w:p>
        </w:tc>
        <w:tc>
          <w:tcPr>
            <w:tcW w:w="581" w:type="pct"/>
            <w:shd w:val="clear" w:color="auto" w:fill="C0C0C0"/>
          </w:tcPr>
          <w:p w14:paraId="4A2EFF0C" w14:textId="77777777" w:rsidR="004C4467" w:rsidRDefault="004C4467" w:rsidP="00E10EB4">
            <w:pPr>
              <w:pStyle w:val="TAH"/>
            </w:pPr>
            <w:r>
              <w:t>Cardinality</w:t>
            </w:r>
          </w:p>
        </w:tc>
        <w:tc>
          <w:tcPr>
            <w:tcW w:w="2645" w:type="pct"/>
            <w:shd w:val="clear" w:color="auto" w:fill="C0C0C0"/>
            <w:vAlign w:val="center"/>
          </w:tcPr>
          <w:p w14:paraId="07FB4275" w14:textId="77777777" w:rsidR="004C4467" w:rsidRDefault="004C4467" w:rsidP="00E10EB4">
            <w:pPr>
              <w:pStyle w:val="TAH"/>
            </w:pPr>
            <w:r>
              <w:t>Description</w:t>
            </w:r>
          </w:p>
        </w:tc>
      </w:tr>
      <w:tr w:rsidR="004C4467" w14:paraId="74BF80A7" w14:textId="77777777" w:rsidTr="00E10EB4">
        <w:trPr>
          <w:jc w:val="center"/>
        </w:trPr>
        <w:tc>
          <w:tcPr>
            <w:tcW w:w="825" w:type="pct"/>
            <w:shd w:val="clear" w:color="auto" w:fill="auto"/>
          </w:tcPr>
          <w:p w14:paraId="767772C1" w14:textId="77777777" w:rsidR="004C4467" w:rsidRDefault="004C4467" w:rsidP="00E10EB4">
            <w:pPr>
              <w:pStyle w:val="TAL"/>
            </w:pPr>
            <w:r>
              <w:t>Location</w:t>
            </w:r>
          </w:p>
        </w:tc>
        <w:tc>
          <w:tcPr>
            <w:tcW w:w="732" w:type="pct"/>
          </w:tcPr>
          <w:p w14:paraId="5F7A4F58" w14:textId="77777777" w:rsidR="004C4467" w:rsidRDefault="004C4467" w:rsidP="00E10EB4">
            <w:pPr>
              <w:pStyle w:val="TAL"/>
            </w:pPr>
            <w:r>
              <w:t>string</w:t>
            </w:r>
          </w:p>
        </w:tc>
        <w:tc>
          <w:tcPr>
            <w:tcW w:w="217" w:type="pct"/>
          </w:tcPr>
          <w:p w14:paraId="7242DF46" w14:textId="77777777" w:rsidR="004C4467" w:rsidRDefault="004C4467" w:rsidP="00E10EB4">
            <w:pPr>
              <w:pStyle w:val="TAC"/>
            </w:pPr>
            <w:r>
              <w:t>M</w:t>
            </w:r>
          </w:p>
        </w:tc>
        <w:tc>
          <w:tcPr>
            <w:tcW w:w="581" w:type="pct"/>
          </w:tcPr>
          <w:p w14:paraId="0A7C6763" w14:textId="77777777" w:rsidR="004C4467" w:rsidRDefault="004C4467" w:rsidP="00E10EB4">
            <w:pPr>
              <w:pStyle w:val="TAC"/>
            </w:pPr>
            <w:r>
              <w:t>1</w:t>
            </w:r>
          </w:p>
        </w:tc>
        <w:tc>
          <w:tcPr>
            <w:tcW w:w="2645" w:type="pct"/>
            <w:shd w:val="clear" w:color="auto" w:fill="auto"/>
            <w:vAlign w:val="center"/>
          </w:tcPr>
          <w:p w14:paraId="6196E441" w14:textId="77777777" w:rsidR="004C4467" w:rsidRDefault="004C4467" w:rsidP="00E10EB4">
            <w:pPr>
              <w:pStyle w:val="TAL"/>
            </w:pPr>
            <w:r>
              <w:t>Contains an alternative URI of the resource located in an alternative SAn Server.</w:t>
            </w:r>
          </w:p>
        </w:tc>
      </w:tr>
    </w:tbl>
    <w:p w14:paraId="71B78E36" w14:textId="77777777" w:rsidR="004C4467" w:rsidRDefault="004C4467" w:rsidP="004C4467"/>
    <w:p w14:paraId="29D79E16" w14:textId="452CDDFF" w:rsidR="004C4467" w:rsidRDefault="001B326D" w:rsidP="004C4467">
      <w:pPr>
        <w:pStyle w:val="H6"/>
      </w:pPr>
      <w:r>
        <w:t>6.1.3</w:t>
      </w:r>
      <w:r w:rsidR="004C4467">
        <w:t>.3.3.3.4</w:t>
      </w:r>
      <w:r w:rsidR="004C4467">
        <w:tab/>
        <w:t>DELETE</w:t>
      </w:r>
    </w:p>
    <w:p w14:paraId="4FD87E32" w14:textId="77777777" w:rsidR="004C4467" w:rsidRPr="00585CA6" w:rsidRDefault="004C4467" w:rsidP="004C446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3F6E1397" w14:textId="65A58AF9" w:rsidR="004C4467" w:rsidRPr="00574BCA"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.3.3.3.4-1.</w:t>
      </w:r>
    </w:p>
    <w:p w14:paraId="7CF25002" w14:textId="21619FBA" w:rsidR="004C4467" w:rsidRPr="00384E92" w:rsidRDefault="004C4467" w:rsidP="004C4467">
      <w:pPr>
        <w:pStyle w:val="TH"/>
        <w:rPr>
          <w:rFonts w:cs="Arial"/>
        </w:rPr>
      </w:pPr>
      <w:r>
        <w:t>Table </w:t>
      </w:r>
      <w:r w:rsidR="001B326D">
        <w:t>6.1.3</w:t>
      </w:r>
      <w:r>
        <w:t>.3.3.3.4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01CBCCDD" w14:textId="77777777" w:rsidTr="00E10EB4">
        <w:trPr>
          <w:jc w:val="center"/>
        </w:trPr>
        <w:tc>
          <w:tcPr>
            <w:tcW w:w="844" w:type="pct"/>
            <w:shd w:val="clear" w:color="auto" w:fill="C0C0C0"/>
          </w:tcPr>
          <w:p w14:paraId="76F459DB" w14:textId="77777777" w:rsidR="004C4467" w:rsidRPr="00A54937" w:rsidRDefault="004C4467" w:rsidP="00E10EB4">
            <w:pPr>
              <w:pStyle w:val="TAH"/>
            </w:pPr>
            <w:r w:rsidRPr="00A54937">
              <w:t>Name</w:t>
            </w:r>
          </w:p>
        </w:tc>
        <w:tc>
          <w:tcPr>
            <w:tcW w:w="947" w:type="pct"/>
            <w:shd w:val="clear" w:color="auto" w:fill="C0C0C0"/>
          </w:tcPr>
          <w:p w14:paraId="17280D96" w14:textId="77777777" w:rsidR="004C4467" w:rsidRPr="00A54937" w:rsidRDefault="004C4467" w:rsidP="00E10EB4">
            <w:pPr>
              <w:pStyle w:val="TAH"/>
            </w:pPr>
            <w:r w:rsidRPr="00A54937">
              <w:t>Data type</w:t>
            </w:r>
          </w:p>
        </w:tc>
        <w:tc>
          <w:tcPr>
            <w:tcW w:w="209" w:type="pct"/>
            <w:shd w:val="clear" w:color="auto" w:fill="C0C0C0"/>
          </w:tcPr>
          <w:p w14:paraId="769E0409" w14:textId="77777777" w:rsidR="004C4467" w:rsidRPr="00A54937" w:rsidRDefault="004C4467" w:rsidP="00E10EB4">
            <w:pPr>
              <w:pStyle w:val="TAH"/>
            </w:pPr>
            <w:r w:rsidRPr="00A54937">
              <w:t>P</w:t>
            </w:r>
          </w:p>
        </w:tc>
        <w:tc>
          <w:tcPr>
            <w:tcW w:w="608" w:type="pct"/>
            <w:shd w:val="clear" w:color="auto" w:fill="C0C0C0"/>
          </w:tcPr>
          <w:p w14:paraId="270DD797" w14:textId="77777777" w:rsidR="004C4467" w:rsidRPr="00A54937" w:rsidRDefault="004C4467" w:rsidP="00E10EB4">
            <w:pPr>
              <w:pStyle w:val="TAH"/>
            </w:pPr>
            <w:r w:rsidRPr="00A54937">
              <w:t>Cardinality</w:t>
            </w:r>
          </w:p>
        </w:tc>
        <w:tc>
          <w:tcPr>
            <w:tcW w:w="2392" w:type="pct"/>
            <w:shd w:val="clear" w:color="auto" w:fill="C0C0C0"/>
            <w:vAlign w:val="center"/>
          </w:tcPr>
          <w:p w14:paraId="59147B52" w14:textId="77777777" w:rsidR="004C4467" w:rsidRPr="00A54937" w:rsidRDefault="004C4467" w:rsidP="00E10EB4">
            <w:pPr>
              <w:pStyle w:val="TAH"/>
            </w:pPr>
            <w:r w:rsidRPr="00A54937">
              <w:t>Description</w:t>
            </w:r>
          </w:p>
        </w:tc>
      </w:tr>
      <w:tr w:rsidR="004C4467" w:rsidRPr="00A54937" w14:paraId="1FE6D376" w14:textId="77777777" w:rsidTr="00E10EB4">
        <w:trPr>
          <w:jc w:val="center"/>
        </w:trPr>
        <w:tc>
          <w:tcPr>
            <w:tcW w:w="844" w:type="pct"/>
            <w:shd w:val="clear" w:color="auto" w:fill="auto"/>
          </w:tcPr>
          <w:p w14:paraId="027EE61F" w14:textId="77777777" w:rsidR="004C4467" w:rsidRDefault="004C4467" w:rsidP="00E10EB4">
            <w:pPr>
              <w:pStyle w:val="TAL"/>
            </w:pPr>
            <w:r w:rsidRPr="0016361A">
              <w:t>n/a</w:t>
            </w:r>
          </w:p>
        </w:tc>
        <w:tc>
          <w:tcPr>
            <w:tcW w:w="947" w:type="pct"/>
          </w:tcPr>
          <w:p w14:paraId="594EF0B4" w14:textId="77777777" w:rsidR="004C4467" w:rsidRDefault="004C4467" w:rsidP="00E10EB4">
            <w:pPr>
              <w:pStyle w:val="TAL"/>
            </w:pPr>
          </w:p>
        </w:tc>
        <w:tc>
          <w:tcPr>
            <w:tcW w:w="209" w:type="pct"/>
          </w:tcPr>
          <w:p w14:paraId="44751821" w14:textId="77777777" w:rsidR="004C4467" w:rsidRDefault="004C4467" w:rsidP="00E10EB4">
            <w:pPr>
              <w:pStyle w:val="TAC"/>
            </w:pPr>
          </w:p>
        </w:tc>
        <w:tc>
          <w:tcPr>
            <w:tcW w:w="608" w:type="pct"/>
          </w:tcPr>
          <w:p w14:paraId="5B2B8E04" w14:textId="77777777" w:rsidR="004C4467" w:rsidRDefault="004C4467" w:rsidP="00E10EB4">
            <w:pPr>
              <w:pStyle w:val="TAL"/>
            </w:pPr>
          </w:p>
        </w:tc>
        <w:tc>
          <w:tcPr>
            <w:tcW w:w="2392" w:type="pct"/>
            <w:shd w:val="clear" w:color="auto" w:fill="auto"/>
            <w:vAlign w:val="center"/>
          </w:tcPr>
          <w:p w14:paraId="30F41C1A" w14:textId="77777777" w:rsidR="004C4467" w:rsidRPr="000C4B53" w:rsidRDefault="004C4467" w:rsidP="00E10EB4">
            <w:pPr>
              <w:pStyle w:val="TAL"/>
            </w:pPr>
          </w:p>
        </w:tc>
      </w:tr>
    </w:tbl>
    <w:p w14:paraId="754B0A50" w14:textId="77777777" w:rsidR="004C4467" w:rsidRDefault="004C4467" w:rsidP="004C4467"/>
    <w:p w14:paraId="5AD7A4F5" w14:textId="4EF2CEA7" w:rsidR="004C4467" w:rsidRPr="00384E92" w:rsidRDefault="004C4467" w:rsidP="004C4467">
      <w:r>
        <w:t>This method shall support the request data structures specified in table </w:t>
      </w:r>
      <w:r w:rsidR="001B326D">
        <w:t>6.1.3</w:t>
      </w:r>
      <w:r>
        <w:t>.3.3.3.4-2 and the response data structures and response codes specified in table </w:t>
      </w:r>
      <w:r w:rsidR="001B326D">
        <w:t>6.1.3</w:t>
      </w:r>
      <w:r>
        <w:t>.3.3.3.4-3.</w:t>
      </w:r>
    </w:p>
    <w:p w14:paraId="1DE03BA0" w14:textId="6000ACCA" w:rsidR="004C4467" w:rsidRPr="001769FF" w:rsidRDefault="004C4467" w:rsidP="004C4467">
      <w:pPr>
        <w:pStyle w:val="TH"/>
      </w:pPr>
      <w:r>
        <w:t>Table 6.1.</w:t>
      </w:r>
      <w:r w:rsidR="001B326D">
        <w:t>3</w:t>
      </w:r>
      <w:r>
        <w:t>.3.3.3.4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C4467" w:rsidRPr="00A54937" w14:paraId="7D2C249A" w14:textId="77777777" w:rsidTr="00E10EB4">
        <w:trPr>
          <w:jc w:val="center"/>
        </w:trPr>
        <w:tc>
          <w:tcPr>
            <w:tcW w:w="1604" w:type="dxa"/>
            <w:shd w:val="clear" w:color="auto" w:fill="C0C0C0"/>
          </w:tcPr>
          <w:p w14:paraId="3E5C1CD3" w14:textId="77777777" w:rsidR="004C4467" w:rsidRPr="00A54937" w:rsidRDefault="004C4467" w:rsidP="00E10EB4">
            <w:pPr>
              <w:pStyle w:val="TAH"/>
            </w:pPr>
            <w:r w:rsidRPr="00A54937">
              <w:t>Data type</w:t>
            </w:r>
          </w:p>
        </w:tc>
        <w:tc>
          <w:tcPr>
            <w:tcW w:w="518" w:type="dxa"/>
            <w:shd w:val="clear" w:color="auto" w:fill="C0C0C0"/>
          </w:tcPr>
          <w:p w14:paraId="6ECAB13A" w14:textId="77777777" w:rsidR="004C4467" w:rsidRPr="00A54937" w:rsidRDefault="004C4467" w:rsidP="00E10EB4">
            <w:pPr>
              <w:pStyle w:val="TAH"/>
            </w:pPr>
            <w:r w:rsidRPr="00A54937">
              <w:t>P</w:t>
            </w:r>
          </w:p>
        </w:tc>
        <w:tc>
          <w:tcPr>
            <w:tcW w:w="2268" w:type="dxa"/>
            <w:shd w:val="clear" w:color="auto" w:fill="C0C0C0"/>
          </w:tcPr>
          <w:p w14:paraId="70FDF175" w14:textId="77777777" w:rsidR="004C4467" w:rsidRPr="00A54937" w:rsidRDefault="004C4467" w:rsidP="00E10EB4">
            <w:pPr>
              <w:pStyle w:val="TAH"/>
            </w:pPr>
            <w:r w:rsidRPr="00A54937">
              <w:t>Cardinality</w:t>
            </w:r>
          </w:p>
        </w:tc>
        <w:tc>
          <w:tcPr>
            <w:tcW w:w="5239" w:type="dxa"/>
            <w:shd w:val="clear" w:color="auto" w:fill="C0C0C0"/>
            <w:vAlign w:val="center"/>
          </w:tcPr>
          <w:p w14:paraId="59250B37" w14:textId="77777777" w:rsidR="004C4467" w:rsidRPr="00A54937" w:rsidRDefault="004C4467" w:rsidP="00E10EB4">
            <w:pPr>
              <w:pStyle w:val="TAH"/>
            </w:pPr>
            <w:r w:rsidRPr="00A54937">
              <w:t>Description</w:t>
            </w:r>
          </w:p>
        </w:tc>
      </w:tr>
      <w:tr w:rsidR="004C4467" w:rsidRPr="00A54937" w14:paraId="04C4049D" w14:textId="77777777" w:rsidTr="00E10EB4">
        <w:trPr>
          <w:jc w:val="center"/>
        </w:trPr>
        <w:tc>
          <w:tcPr>
            <w:tcW w:w="1604" w:type="dxa"/>
            <w:shd w:val="clear" w:color="auto" w:fill="auto"/>
          </w:tcPr>
          <w:p w14:paraId="2185302B" w14:textId="77777777" w:rsidR="004C4467" w:rsidRPr="00A54937" w:rsidRDefault="004C4467" w:rsidP="00E10EB4">
            <w:pPr>
              <w:pStyle w:val="TAL"/>
            </w:pPr>
            <w:r w:rsidRPr="0016361A">
              <w:t>n/a</w:t>
            </w:r>
          </w:p>
        </w:tc>
        <w:tc>
          <w:tcPr>
            <w:tcW w:w="518" w:type="dxa"/>
          </w:tcPr>
          <w:p w14:paraId="0D959DCB" w14:textId="77777777" w:rsidR="004C4467" w:rsidRPr="00A54937" w:rsidRDefault="004C4467" w:rsidP="00E10EB4">
            <w:pPr>
              <w:pStyle w:val="TAC"/>
            </w:pPr>
          </w:p>
        </w:tc>
        <w:tc>
          <w:tcPr>
            <w:tcW w:w="2268" w:type="dxa"/>
          </w:tcPr>
          <w:p w14:paraId="3FD322C1" w14:textId="77777777" w:rsidR="004C4467" w:rsidRPr="00A54937" w:rsidRDefault="004C4467" w:rsidP="00E10EB4">
            <w:pPr>
              <w:pStyle w:val="TAC"/>
            </w:pPr>
          </w:p>
        </w:tc>
        <w:tc>
          <w:tcPr>
            <w:tcW w:w="5239" w:type="dxa"/>
            <w:shd w:val="clear" w:color="auto" w:fill="auto"/>
          </w:tcPr>
          <w:p w14:paraId="21E90DD2" w14:textId="77777777" w:rsidR="004C4467" w:rsidRPr="00A54937" w:rsidRDefault="004C4467" w:rsidP="00E10EB4">
            <w:pPr>
              <w:pStyle w:val="TAL"/>
            </w:pPr>
          </w:p>
        </w:tc>
      </w:tr>
    </w:tbl>
    <w:p w14:paraId="6EF1ADE9" w14:textId="77777777" w:rsidR="004C4467" w:rsidRPr="007D1B5E" w:rsidRDefault="004C4467" w:rsidP="004C4467"/>
    <w:p w14:paraId="48A9AA4C" w14:textId="6080979D" w:rsidR="004C4467" w:rsidRPr="001769FF" w:rsidRDefault="004C4467" w:rsidP="004C4467">
      <w:pPr>
        <w:pStyle w:val="TH"/>
      </w:pPr>
      <w:r>
        <w:t>Table 6.1.</w:t>
      </w:r>
      <w:r w:rsidR="001B326D">
        <w:t>3</w:t>
      </w:r>
      <w:r>
        <w:t>.3.3.3.4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5B155EBC" w14:textId="77777777" w:rsidTr="00E10EB4">
        <w:trPr>
          <w:jc w:val="center"/>
        </w:trPr>
        <w:tc>
          <w:tcPr>
            <w:tcW w:w="826" w:type="pct"/>
            <w:shd w:val="clear" w:color="auto" w:fill="C0C0C0"/>
          </w:tcPr>
          <w:p w14:paraId="2FF6F9C1" w14:textId="77777777" w:rsidR="004C4467" w:rsidRPr="00A54937" w:rsidRDefault="004C4467" w:rsidP="00E10EB4">
            <w:pPr>
              <w:pStyle w:val="TAH"/>
            </w:pPr>
            <w:r w:rsidRPr="00A54937">
              <w:t>Data type</w:t>
            </w:r>
          </w:p>
        </w:tc>
        <w:tc>
          <w:tcPr>
            <w:tcW w:w="499" w:type="pct"/>
            <w:shd w:val="clear" w:color="auto" w:fill="C0C0C0"/>
          </w:tcPr>
          <w:p w14:paraId="30D83A47" w14:textId="77777777" w:rsidR="004C4467" w:rsidRPr="00A54937" w:rsidRDefault="004C4467" w:rsidP="00E10EB4">
            <w:pPr>
              <w:pStyle w:val="TAH"/>
            </w:pPr>
            <w:r w:rsidRPr="00A54937">
              <w:t>P</w:t>
            </w:r>
          </w:p>
        </w:tc>
        <w:tc>
          <w:tcPr>
            <w:tcW w:w="738" w:type="pct"/>
            <w:shd w:val="clear" w:color="auto" w:fill="C0C0C0"/>
          </w:tcPr>
          <w:p w14:paraId="72409579" w14:textId="77777777" w:rsidR="004C4467" w:rsidRPr="00A54937" w:rsidRDefault="004C4467" w:rsidP="00E10EB4">
            <w:pPr>
              <w:pStyle w:val="TAH"/>
            </w:pPr>
            <w:r w:rsidRPr="00A54937">
              <w:t>Cardinality</w:t>
            </w:r>
          </w:p>
        </w:tc>
        <w:tc>
          <w:tcPr>
            <w:tcW w:w="967" w:type="pct"/>
            <w:shd w:val="clear" w:color="auto" w:fill="C0C0C0"/>
          </w:tcPr>
          <w:p w14:paraId="32B34170" w14:textId="77777777" w:rsidR="004C4467" w:rsidRPr="00A54937" w:rsidRDefault="004C4467" w:rsidP="00E10EB4">
            <w:pPr>
              <w:pStyle w:val="TAH"/>
            </w:pPr>
            <w:r w:rsidRPr="00A54937">
              <w:t>Response</w:t>
            </w:r>
          </w:p>
          <w:p w14:paraId="21E2308B" w14:textId="77777777" w:rsidR="004C4467" w:rsidRPr="00A54937" w:rsidRDefault="004C4467" w:rsidP="00E10EB4">
            <w:pPr>
              <w:pStyle w:val="TAH"/>
            </w:pPr>
            <w:r w:rsidRPr="00A54937">
              <w:t>codes</w:t>
            </w:r>
          </w:p>
        </w:tc>
        <w:tc>
          <w:tcPr>
            <w:tcW w:w="1971" w:type="pct"/>
            <w:shd w:val="clear" w:color="auto" w:fill="C0C0C0"/>
          </w:tcPr>
          <w:p w14:paraId="7D6D0994" w14:textId="77777777" w:rsidR="004C4467" w:rsidRPr="00A54937" w:rsidRDefault="004C4467" w:rsidP="00E10EB4">
            <w:pPr>
              <w:pStyle w:val="TAH"/>
            </w:pPr>
            <w:r w:rsidRPr="00A54937">
              <w:t>Description</w:t>
            </w:r>
          </w:p>
        </w:tc>
      </w:tr>
      <w:tr w:rsidR="004C4467" w:rsidRPr="00A54937" w14:paraId="53D842D6" w14:textId="77777777" w:rsidTr="00E10EB4">
        <w:trPr>
          <w:jc w:val="center"/>
        </w:trPr>
        <w:tc>
          <w:tcPr>
            <w:tcW w:w="826" w:type="pct"/>
            <w:shd w:val="clear" w:color="auto" w:fill="auto"/>
          </w:tcPr>
          <w:p w14:paraId="5DE048C2" w14:textId="77777777" w:rsidR="004C4467" w:rsidRPr="00A54937" w:rsidRDefault="004C4467" w:rsidP="00E10EB4">
            <w:pPr>
              <w:pStyle w:val="TAL"/>
            </w:pPr>
            <w:r w:rsidRPr="0016361A">
              <w:t>n/a</w:t>
            </w:r>
          </w:p>
        </w:tc>
        <w:tc>
          <w:tcPr>
            <w:tcW w:w="499" w:type="pct"/>
          </w:tcPr>
          <w:p w14:paraId="00541AFD" w14:textId="77777777" w:rsidR="004C4467" w:rsidRPr="00A54937" w:rsidRDefault="004C4467" w:rsidP="00E10EB4">
            <w:pPr>
              <w:pStyle w:val="TAC"/>
            </w:pPr>
          </w:p>
        </w:tc>
        <w:tc>
          <w:tcPr>
            <w:tcW w:w="738" w:type="pct"/>
          </w:tcPr>
          <w:p w14:paraId="359C0D97" w14:textId="77777777" w:rsidR="004C4467" w:rsidRPr="00A54937" w:rsidRDefault="004C4467" w:rsidP="00E10EB4">
            <w:pPr>
              <w:pStyle w:val="TAC"/>
            </w:pPr>
          </w:p>
        </w:tc>
        <w:tc>
          <w:tcPr>
            <w:tcW w:w="967" w:type="pct"/>
          </w:tcPr>
          <w:p w14:paraId="3EC21DBE" w14:textId="77777777" w:rsidR="004C4467" w:rsidRPr="00A54937" w:rsidRDefault="004C4467" w:rsidP="00E10EB4">
            <w:pPr>
              <w:pStyle w:val="TAL"/>
            </w:pPr>
            <w:r>
              <w:t>204 No Content</w:t>
            </w:r>
          </w:p>
        </w:tc>
        <w:tc>
          <w:tcPr>
            <w:tcW w:w="1971" w:type="pct"/>
            <w:shd w:val="clear" w:color="auto" w:fill="auto"/>
          </w:tcPr>
          <w:p w14:paraId="37FBD99E" w14:textId="77777777" w:rsidR="004C4467" w:rsidRPr="00A54937" w:rsidRDefault="004C4467" w:rsidP="00E10EB4">
            <w:pPr>
              <w:pStyle w:val="TAL"/>
            </w:pPr>
            <w:r w:rsidRPr="00585CA6">
              <w:t xml:space="preserve">Successful case. </w:t>
            </w:r>
            <w:r>
              <w:t xml:space="preserve">The "Individual </w:t>
            </w:r>
            <w:r>
              <w:rPr>
                <w:lang w:eastAsia="zh-CN"/>
              </w:rPr>
              <w:t>Spatial Anchor</w:t>
            </w:r>
            <w:r>
              <w:t>s Usage Information Subscription</w:t>
            </w:r>
            <w:r>
              <w:rPr>
                <w:lang w:eastAsia="zh-CN"/>
              </w:rPr>
              <w:t>" resource</w:t>
            </w:r>
            <w:r>
              <w:t xml:space="preserve"> is successfully deleted.</w:t>
            </w:r>
          </w:p>
        </w:tc>
      </w:tr>
      <w:tr w:rsidR="004C4467" w:rsidRPr="00A54937" w14:paraId="162829C7" w14:textId="77777777" w:rsidTr="00E10EB4">
        <w:trPr>
          <w:jc w:val="center"/>
        </w:trPr>
        <w:tc>
          <w:tcPr>
            <w:tcW w:w="826" w:type="pct"/>
            <w:shd w:val="clear" w:color="auto" w:fill="auto"/>
          </w:tcPr>
          <w:p w14:paraId="2A88EDAD" w14:textId="77777777" w:rsidR="004C4467" w:rsidRPr="0016361A" w:rsidRDefault="004C4467" w:rsidP="00E10EB4">
            <w:pPr>
              <w:pStyle w:val="TAL"/>
            </w:pPr>
            <w:r>
              <w:t>n/a</w:t>
            </w:r>
          </w:p>
        </w:tc>
        <w:tc>
          <w:tcPr>
            <w:tcW w:w="499" w:type="pct"/>
          </w:tcPr>
          <w:p w14:paraId="6212C8D5" w14:textId="77777777" w:rsidR="004C4467" w:rsidRPr="00A54937" w:rsidRDefault="004C4467" w:rsidP="00E10EB4">
            <w:pPr>
              <w:pStyle w:val="TAC"/>
            </w:pPr>
          </w:p>
        </w:tc>
        <w:tc>
          <w:tcPr>
            <w:tcW w:w="738" w:type="pct"/>
          </w:tcPr>
          <w:p w14:paraId="05AF7C0F" w14:textId="77777777" w:rsidR="004C4467" w:rsidRPr="00A54937" w:rsidRDefault="004C4467" w:rsidP="00E10EB4">
            <w:pPr>
              <w:pStyle w:val="TAC"/>
            </w:pPr>
          </w:p>
        </w:tc>
        <w:tc>
          <w:tcPr>
            <w:tcW w:w="967" w:type="pct"/>
          </w:tcPr>
          <w:p w14:paraId="3836F569" w14:textId="77777777" w:rsidR="004C4467" w:rsidRDefault="004C4467" w:rsidP="00E10EB4">
            <w:pPr>
              <w:pStyle w:val="TAL"/>
            </w:pPr>
            <w:r>
              <w:t>307 Temporary Redirect</w:t>
            </w:r>
          </w:p>
        </w:tc>
        <w:tc>
          <w:tcPr>
            <w:tcW w:w="1971" w:type="pct"/>
            <w:shd w:val="clear" w:color="auto" w:fill="auto"/>
          </w:tcPr>
          <w:p w14:paraId="2F718C32" w14:textId="77777777" w:rsidR="004C4467" w:rsidRDefault="004C4467" w:rsidP="00E10EB4">
            <w:pPr>
              <w:pStyle w:val="TAL"/>
            </w:pPr>
            <w:r>
              <w:t>Temporary redirection.</w:t>
            </w:r>
          </w:p>
          <w:p w14:paraId="321C25D8" w14:textId="77777777" w:rsidR="004C4467" w:rsidRDefault="004C4467" w:rsidP="00E10EB4">
            <w:pPr>
              <w:pStyle w:val="TAL"/>
            </w:pPr>
          </w:p>
          <w:p w14:paraId="7CE49479" w14:textId="77777777" w:rsidR="004C4467" w:rsidRDefault="004C4467" w:rsidP="00E10EB4">
            <w:pPr>
              <w:pStyle w:val="TAL"/>
            </w:pPr>
            <w:r>
              <w:t>The response shall include a Location header field containing an alternative URI of the resource located in an alternative SAn Server.</w:t>
            </w:r>
          </w:p>
          <w:p w14:paraId="6820F152" w14:textId="77777777" w:rsidR="004C4467" w:rsidRDefault="004C4467" w:rsidP="00E10EB4">
            <w:pPr>
              <w:pStyle w:val="TAL"/>
            </w:pPr>
          </w:p>
          <w:p w14:paraId="52D6D14C" w14:textId="77777777" w:rsidR="004C4467" w:rsidRDefault="004C4467" w:rsidP="00E10EB4">
            <w:pPr>
              <w:pStyle w:val="TAL"/>
            </w:pPr>
            <w:r>
              <w:t>Redirection handling is described in clause 5.2.10 of TS 29.122 [2].</w:t>
            </w:r>
          </w:p>
        </w:tc>
      </w:tr>
      <w:tr w:rsidR="004C4467" w:rsidRPr="00A54937" w14:paraId="24382AD8" w14:textId="77777777" w:rsidTr="00E10EB4">
        <w:trPr>
          <w:jc w:val="center"/>
        </w:trPr>
        <w:tc>
          <w:tcPr>
            <w:tcW w:w="826" w:type="pct"/>
            <w:shd w:val="clear" w:color="auto" w:fill="auto"/>
          </w:tcPr>
          <w:p w14:paraId="1DD7709E" w14:textId="77777777" w:rsidR="004C4467" w:rsidRPr="0016361A" w:rsidRDefault="004C4467" w:rsidP="00E10EB4">
            <w:pPr>
              <w:pStyle w:val="TAL"/>
            </w:pPr>
            <w:r>
              <w:t>n/a</w:t>
            </w:r>
          </w:p>
        </w:tc>
        <w:tc>
          <w:tcPr>
            <w:tcW w:w="499" w:type="pct"/>
          </w:tcPr>
          <w:p w14:paraId="6D080F26" w14:textId="77777777" w:rsidR="004C4467" w:rsidRPr="00A54937" w:rsidRDefault="004C4467" w:rsidP="00E10EB4">
            <w:pPr>
              <w:pStyle w:val="TAC"/>
            </w:pPr>
          </w:p>
        </w:tc>
        <w:tc>
          <w:tcPr>
            <w:tcW w:w="738" w:type="pct"/>
          </w:tcPr>
          <w:p w14:paraId="693A1605" w14:textId="77777777" w:rsidR="004C4467" w:rsidRPr="00A54937" w:rsidRDefault="004C4467" w:rsidP="00E10EB4">
            <w:pPr>
              <w:pStyle w:val="TAC"/>
            </w:pPr>
          </w:p>
        </w:tc>
        <w:tc>
          <w:tcPr>
            <w:tcW w:w="967" w:type="pct"/>
          </w:tcPr>
          <w:p w14:paraId="746BA956" w14:textId="77777777" w:rsidR="004C4467" w:rsidRDefault="004C4467" w:rsidP="00E10EB4">
            <w:pPr>
              <w:pStyle w:val="TAL"/>
            </w:pPr>
            <w:r>
              <w:t>308 Permanent Redirect</w:t>
            </w:r>
          </w:p>
        </w:tc>
        <w:tc>
          <w:tcPr>
            <w:tcW w:w="1971" w:type="pct"/>
            <w:shd w:val="clear" w:color="auto" w:fill="auto"/>
          </w:tcPr>
          <w:p w14:paraId="614C3B2E" w14:textId="77777777" w:rsidR="004C4467" w:rsidRDefault="004C4467" w:rsidP="00E10EB4">
            <w:pPr>
              <w:pStyle w:val="TAL"/>
            </w:pPr>
            <w:r>
              <w:t>Permanent redirection.</w:t>
            </w:r>
          </w:p>
          <w:p w14:paraId="44874620" w14:textId="77777777" w:rsidR="004C4467" w:rsidRDefault="004C4467" w:rsidP="00E10EB4">
            <w:pPr>
              <w:pStyle w:val="TAL"/>
            </w:pPr>
          </w:p>
          <w:p w14:paraId="149A217B" w14:textId="77777777" w:rsidR="004C4467" w:rsidRDefault="004C4467" w:rsidP="00E10EB4">
            <w:pPr>
              <w:pStyle w:val="TAL"/>
            </w:pPr>
            <w:r>
              <w:t>The response shall include a Location header field containing an alternative URI of the resource located in an alternative SAn Server.</w:t>
            </w:r>
          </w:p>
          <w:p w14:paraId="780315B7" w14:textId="77777777" w:rsidR="004C4467" w:rsidRDefault="004C4467" w:rsidP="00E10EB4">
            <w:pPr>
              <w:pStyle w:val="TAL"/>
            </w:pPr>
          </w:p>
          <w:p w14:paraId="296509DD" w14:textId="77777777" w:rsidR="004C4467" w:rsidRDefault="004C4467" w:rsidP="00E10EB4">
            <w:pPr>
              <w:pStyle w:val="TAL"/>
            </w:pPr>
            <w:r>
              <w:t>Redirection handling is described in clause 5.2.10 of TS 29.122 [2].</w:t>
            </w:r>
          </w:p>
        </w:tc>
      </w:tr>
      <w:tr w:rsidR="004C4467" w:rsidRPr="00A54937" w14:paraId="6AE03DAD" w14:textId="77777777" w:rsidTr="00E10EB4">
        <w:trPr>
          <w:jc w:val="center"/>
        </w:trPr>
        <w:tc>
          <w:tcPr>
            <w:tcW w:w="5000" w:type="pct"/>
            <w:gridSpan w:val="5"/>
            <w:shd w:val="clear" w:color="auto" w:fill="auto"/>
          </w:tcPr>
          <w:p w14:paraId="19D065DB" w14:textId="77777777" w:rsidR="004C4467" w:rsidRPr="0016361A" w:rsidRDefault="004C4467"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7AAFBC0" w14:textId="77777777" w:rsidR="004C4467" w:rsidRDefault="004C4467" w:rsidP="004C4467"/>
    <w:p w14:paraId="3588CFCA" w14:textId="70DB956A" w:rsidR="004C4467" w:rsidRDefault="004C4467" w:rsidP="004C4467">
      <w:pPr>
        <w:pStyle w:val="TH"/>
      </w:pPr>
      <w:r>
        <w:t>Table 6.1.</w:t>
      </w:r>
      <w:r w:rsidR="001B326D">
        <w:t>3</w:t>
      </w:r>
      <w:r>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67C8E776" w14:textId="77777777" w:rsidTr="00E10EB4">
        <w:trPr>
          <w:jc w:val="center"/>
        </w:trPr>
        <w:tc>
          <w:tcPr>
            <w:tcW w:w="825" w:type="pct"/>
            <w:shd w:val="clear" w:color="auto" w:fill="C0C0C0"/>
          </w:tcPr>
          <w:p w14:paraId="5C984675" w14:textId="77777777" w:rsidR="004C4467" w:rsidRDefault="004C4467" w:rsidP="00E10EB4">
            <w:pPr>
              <w:pStyle w:val="TAH"/>
            </w:pPr>
            <w:r>
              <w:t>Name</w:t>
            </w:r>
          </w:p>
        </w:tc>
        <w:tc>
          <w:tcPr>
            <w:tcW w:w="732" w:type="pct"/>
            <w:shd w:val="clear" w:color="auto" w:fill="C0C0C0"/>
          </w:tcPr>
          <w:p w14:paraId="58D3DAAF" w14:textId="77777777" w:rsidR="004C4467" w:rsidRDefault="004C4467" w:rsidP="00E10EB4">
            <w:pPr>
              <w:pStyle w:val="TAH"/>
            </w:pPr>
            <w:r>
              <w:t>Data type</w:t>
            </w:r>
          </w:p>
        </w:tc>
        <w:tc>
          <w:tcPr>
            <w:tcW w:w="217" w:type="pct"/>
            <w:shd w:val="clear" w:color="auto" w:fill="C0C0C0"/>
          </w:tcPr>
          <w:p w14:paraId="52793FCB" w14:textId="77777777" w:rsidR="004C4467" w:rsidRDefault="004C4467" w:rsidP="00E10EB4">
            <w:pPr>
              <w:pStyle w:val="TAH"/>
            </w:pPr>
            <w:r>
              <w:t>P</w:t>
            </w:r>
          </w:p>
        </w:tc>
        <w:tc>
          <w:tcPr>
            <w:tcW w:w="581" w:type="pct"/>
            <w:shd w:val="clear" w:color="auto" w:fill="C0C0C0"/>
          </w:tcPr>
          <w:p w14:paraId="10912EE2" w14:textId="77777777" w:rsidR="004C4467" w:rsidRDefault="004C4467" w:rsidP="00E10EB4">
            <w:pPr>
              <w:pStyle w:val="TAH"/>
            </w:pPr>
            <w:r>
              <w:t>Cardinality</w:t>
            </w:r>
          </w:p>
        </w:tc>
        <w:tc>
          <w:tcPr>
            <w:tcW w:w="2645" w:type="pct"/>
            <w:shd w:val="clear" w:color="auto" w:fill="C0C0C0"/>
            <w:vAlign w:val="center"/>
          </w:tcPr>
          <w:p w14:paraId="2CC0494D" w14:textId="77777777" w:rsidR="004C4467" w:rsidRDefault="004C4467" w:rsidP="00E10EB4">
            <w:pPr>
              <w:pStyle w:val="TAH"/>
            </w:pPr>
            <w:r>
              <w:t>Description</w:t>
            </w:r>
          </w:p>
        </w:tc>
      </w:tr>
      <w:tr w:rsidR="004C4467" w14:paraId="183541C8" w14:textId="77777777" w:rsidTr="00E10EB4">
        <w:trPr>
          <w:jc w:val="center"/>
        </w:trPr>
        <w:tc>
          <w:tcPr>
            <w:tcW w:w="825" w:type="pct"/>
            <w:shd w:val="clear" w:color="auto" w:fill="auto"/>
          </w:tcPr>
          <w:p w14:paraId="21648790" w14:textId="77777777" w:rsidR="004C4467" w:rsidRDefault="004C4467" w:rsidP="00E10EB4">
            <w:pPr>
              <w:pStyle w:val="TAL"/>
            </w:pPr>
            <w:r>
              <w:t>Location</w:t>
            </w:r>
          </w:p>
        </w:tc>
        <w:tc>
          <w:tcPr>
            <w:tcW w:w="732" w:type="pct"/>
          </w:tcPr>
          <w:p w14:paraId="28B17628" w14:textId="77777777" w:rsidR="004C4467" w:rsidRDefault="004C4467" w:rsidP="00E10EB4">
            <w:pPr>
              <w:pStyle w:val="TAL"/>
            </w:pPr>
            <w:r>
              <w:t>string</w:t>
            </w:r>
          </w:p>
        </w:tc>
        <w:tc>
          <w:tcPr>
            <w:tcW w:w="217" w:type="pct"/>
          </w:tcPr>
          <w:p w14:paraId="3B0EA403" w14:textId="77777777" w:rsidR="004C4467" w:rsidRDefault="004C4467" w:rsidP="00E10EB4">
            <w:pPr>
              <w:pStyle w:val="TAC"/>
            </w:pPr>
            <w:r>
              <w:t>M</w:t>
            </w:r>
          </w:p>
        </w:tc>
        <w:tc>
          <w:tcPr>
            <w:tcW w:w="581" w:type="pct"/>
          </w:tcPr>
          <w:p w14:paraId="3BB6EBDE" w14:textId="77777777" w:rsidR="004C4467" w:rsidRDefault="004C4467" w:rsidP="00E10EB4">
            <w:pPr>
              <w:pStyle w:val="TAC"/>
            </w:pPr>
            <w:r>
              <w:t>1</w:t>
            </w:r>
          </w:p>
        </w:tc>
        <w:tc>
          <w:tcPr>
            <w:tcW w:w="2645" w:type="pct"/>
            <w:shd w:val="clear" w:color="auto" w:fill="auto"/>
            <w:vAlign w:val="center"/>
          </w:tcPr>
          <w:p w14:paraId="73838940" w14:textId="77777777" w:rsidR="004C4467" w:rsidRDefault="004C4467" w:rsidP="00E10EB4">
            <w:pPr>
              <w:pStyle w:val="TAL"/>
            </w:pPr>
            <w:r>
              <w:t>Contains an alternative URI of the resource located in an alternative SEAL SAn server.</w:t>
            </w:r>
          </w:p>
        </w:tc>
      </w:tr>
    </w:tbl>
    <w:p w14:paraId="4E294DED" w14:textId="77777777" w:rsidR="004C4467" w:rsidRDefault="004C4467" w:rsidP="004C4467"/>
    <w:p w14:paraId="219F66C0" w14:textId="755FDBC4" w:rsidR="004C4467" w:rsidRDefault="004C4467" w:rsidP="004C4467">
      <w:pPr>
        <w:pStyle w:val="TH"/>
      </w:pPr>
      <w:r>
        <w:t>Table 6.1.</w:t>
      </w:r>
      <w:r w:rsidR="001B326D">
        <w:t>3</w:t>
      </w:r>
      <w:r>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7CFE659" w14:textId="77777777" w:rsidTr="00E10EB4">
        <w:trPr>
          <w:jc w:val="center"/>
        </w:trPr>
        <w:tc>
          <w:tcPr>
            <w:tcW w:w="825" w:type="pct"/>
            <w:shd w:val="clear" w:color="auto" w:fill="C0C0C0"/>
          </w:tcPr>
          <w:p w14:paraId="7B358B91" w14:textId="77777777" w:rsidR="004C4467" w:rsidRDefault="004C4467" w:rsidP="00E10EB4">
            <w:pPr>
              <w:pStyle w:val="TAH"/>
            </w:pPr>
            <w:r>
              <w:t>Name</w:t>
            </w:r>
          </w:p>
        </w:tc>
        <w:tc>
          <w:tcPr>
            <w:tcW w:w="732" w:type="pct"/>
            <w:shd w:val="clear" w:color="auto" w:fill="C0C0C0"/>
          </w:tcPr>
          <w:p w14:paraId="5038463E" w14:textId="77777777" w:rsidR="004C4467" w:rsidRDefault="004C4467" w:rsidP="00E10EB4">
            <w:pPr>
              <w:pStyle w:val="TAH"/>
            </w:pPr>
            <w:r>
              <w:t>Data type</w:t>
            </w:r>
          </w:p>
        </w:tc>
        <w:tc>
          <w:tcPr>
            <w:tcW w:w="217" w:type="pct"/>
            <w:shd w:val="clear" w:color="auto" w:fill="C0C0C0"/>
          </w:tcPr>
          <w:p w14:paraId="19EB8913" w14:textId="77777777" w:rsidR="004C4467" w:rsidRDefault="004C4467" w:rsidP="00E10EB4">
            <w:pPr>
              <w:pStyle w:val="TAH"/>
            </w:pPr>
            <w:r>
              <w:t>P</w:t>
            </w:r>
          </w:p>
        </w:tc>
        <w:tc>
          <w:tcPr>
            <w:tcW w:w="581" w:type="pct"/>
            <w:shd w:val="clear" w:color="auto" w:fill="C0C0C0"/>
          </w:tcPr>
          <w:p w14:paraId="7BF65B7D" w14:textId="77777777" w:rsidR="004C4467" w:rsidRDefault="004C4467" w:rsidP="00E10EB4">
            <w:pPr>
              <w:pStyle w:val="TAH"/>
            </w:pPr>
            <w:r>
              <w:t>Cardinality</w:t>
            </w:r>
          </w:p>
        </w:tc>
        <w:tc>
          <w:tcPr>
            <w:tcW w:w="2645" w:type="pct"/>
            <w:shd w:val="clear" w:color="auto" w:fill="C0C0C0"/>
            <w:vAlign w:val="center"/>
          </w:tcPr>
          <w:p w14:paraId="3520D674" w14:textId="77777777" w:rsidR="004C4467" w:rsidRDefault="004C4467" w:rsidP="00E10EB4">
            <w:pPr>
              <w:pStyle w:val="TAH"/>
            </w:pPr>
            <w:r>
              <w:t>Description</w:t>
            </w:r>
          </w:p>
        </w:tc>
      </w:tr>
      <w:tr w:rsidR="004C4467" w14:paraId="1668B94B" w14:textId="77777777" w:rsidTr="00E10EB4">
        <w:trPr>
          <w:jc w:val="center"/>
        </w:trPr>
        <w:tc>
          <w:tcPr>
            <w:tcW w:w="825" w:type="pct"/>
            <w:shd w:val="clear" w:color="auto" w:fill="auto"/>
          </w:tcPr>
          <w:p w14:paraId="0DC4C5BE" w14:textId="77777777" w:rsidR="004C4467" w:rsidRDefault="004C4467" w:rsidP="00E10EB4">
            <w:pPr>
              <w:pStyle w:val="TAL"/>
            </w:pPr>
            <w:r>
              <w:t>Location</w:t>
            </w:r>
          </w:p>
        </w:tc>
        <w:tc>
          <w:tcPr>
            <w:tcW w:w="732" w:type="pct"/>
          </w:tcPr>
          <w:p w14:paraId="50E2C298" w14:textId="77777777" w:rsidR="004C4467" w:rsidRDefault="004C4467" w:rsidP="00E10EB4">
            <w:pPr>
              <w:pStyle w:val="TAL"/>
            </w:pPr>
            <w:r>
              <w:t>string</w:t>
            </w:r>
          </w:p>
        </w:tc>
        <w:tc>
          <w:tcPr>
            <w:tcW w:w="217" w:type="pct"/>
          </w:tcPr>
          <w:p w14:paraId="26502061" w14:textId="77777777" w:rsidR="004C4467" w:rsidRDefault="004C4467" w:rsidP="00E10EB4">
            <w:pPr>
              <w:pStyle w:val="TAC"/>
            </w:pPr>
            <w:r>
              <w:t>M</w:t>
            </w:r>
          </w:p>
        </w:tc>
        <w:tc>
          <w:tcPr>
            <w:tcW w:w="581" w:type="pct"/>
          </w:tcPr>
          <w:p w14:paraId="6AF6F6F0" w14:textId="77777777" w:rsidR="004C4467" w:rsidRDefault="004C4467" w:rsidP="00E10EB4">
            <w:pPr>
              <w:pStyle w:val="TAC"/>
            </w:pPr>
            <w:r>
              <w:t>1</w:t>
            </w:r>
          </w:p>
        </w:tc>
        <w:tc>
          <w:tcPr>
            <w:tcW w:w="2645" w:type="pct"/>
            <w:shd w:val="clear" w:color="auto" w:fill="auto"/>
            <w:vAlign w:val="center"/>
          </w:tcPr>
          <w:p w14:paraId="1F6C3CE4" w14:textId="77777777" w:rsidR="004C4467" w:rsidRDefault="004C4467" w:rsidP="00E10EB4">
            <w:pPr>
              <w:pStyle w:val="TAL"/>
            </w:pPr>
            <w:r>
              <w:t>Contains an alternative URI of the resource located in an alternative SEAL SAn server.</w:t>
            </w:r>
          </w:p>
        </w:tc>
      </w:tr>
    </w:tbl>
    <w:p w14:paraId="4A992A24" w14:textId="0711A03E" w:rsidR="004C4467" w:rsidRDefault="001B326D" w:rsidP="004C4467">
      <w:pPr>
        <w:pStyle w:val="H6"/>
      </w:pPr>
      <w:r>
        <w:t>6.1.3</w:t>
      </w:r>
      <w:r w:rsidR="004C4467">
        <w:t>.3.3.4</w:t>
      </w:r>
      <w:r w:rsidR="004C4467">
        <w:tab/>
        <w:t>Resource Custom Operations</w:t>
      </w:r>
    </w:p>
    <w:p w14:paraId="70F2943F" w14:textId="77777777" w:rsidR="004C4467" w:rsidRPr="00384E92" w:rsidRDefault="004C4467" w:rsidP="004C4467">
      <w:r w:rsidRPr="00585CA6">
        <w:t>There are no resource custom operations defined for this resource in this release of the specification</w:t>
      </w:r>
    </w:p>
    <w:p w14:paraId="252E27AE" w14:textId="4F156C07" w:rsidR="004C4467" w:rsidRDefault="001B326D" w:rsidP="004C4467">
      <w:pPr>
        <w:pStyle w:val="Heading4"/>
      </w:pPr>
      <w:bookmarkStart w:id="448" w:name="_Toc199274528"/>
      <w:r>
        <w:t>6.1.3</w:t>
      </w:r>
      <w:r w:rsidR="004C4467">
        <w:t>.4</w:t>
      </w:r>
      <w:r w:rsidR="004C4467">
        <w:tab/>
        <w:t>Custom Operations without associated resources</w:t>
      </w:r>
      <w:bookmarkEnd w:id="448"/>
    </w:p>
    <w:p w14:paraId="76B4FC2C" w14:textId="5C9A4295" w:rsidR="004C4467" w:rsidRPr="000A7435" w:rsidRDefault="001B326D" w:rsidP="004C4467">
      <w:pPr>
        <w:pStyle w:val="Heading5"/>
      </w:pPr>
      <w:bookmarkStart w:id="449" w:name="_Toc199274529"/>
      <w:r>
        <w:t>6.1.3</w:t>
      </w:r>
      <w:r w:rsidR="004C4467">
        <w:t>.4.1</w:t>
      </w:r>
      <w:r w:rsidR="004C4467">
        <w:tab/>
        <w:t>Overview</w:t>
      </w:r>
      <w:bookmarkEnd w:id="449"/>
    </w:p>
    <w:p w14:paraId="183B2C82" w14:textId="08EBC42E" w:rsidR="004C4467" w:rsidRPr="00585CA6" w:rsidRDefault="004C4467" w:rsidP="004C4467">
      <w:pPr>
        <w:rPr>
          <w:color w:val="000000"/>
          <w:lang w:eastAsia="zh-CN"/>
        </w:rPr>
      </w:pPr>
      <w:r w:rsidRPr="00585CA6">
        <w:rPr>
          <w:lang w:eastAsia="zh-CN"/>
        </w:rPr>
        <w:t xml:space="preserve">The structure of the custom operation URIs of the </w:t>
      </w:r>
      <w:r w:rsidRPr="007C1AFD">
        <w:rPr>
          <w:lang w:eastAsia="zh-CN"/>
        </w:rPr>
        <w:t>SS_</w:t>
      </w:r>
      <w:r>
        <w:rPr>
          <w:lang w:eastAsia="zh-CN"/>
        </w:rPr>
        <w:t>SAnUsage</w:t>
      </w:r>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sidR="001B326D">
        <w:rPr>
          <w:color w:val="000000"/>
        </w:rPr>
        <w:t>6.1.3</w:t>
      </w:r>
      <w:r>
        <w:rPr>
          <w:color w:val="000000"/>
        </w:rPr>
        <w:t>.4.1-1</w:t>
      </w:r>
      <w:r w:rsidRPr="00585CA6">
        <w:rPr>
          <w:color w:val="000000"/>
          <w:lang w:eastAsia="zh-CN"/>
        </w:rPr>
        <w:t>.</w:t>
      </w:r>
    </w:p>
    <w:bookmarkStart w:id="450" w:name="_MON_1765799559"/>
    <w:bookmarkEnd w:id="450"/>
    <w:p w14:paraId="312728E8" w14:textId="77777777" w:rsidR="004C4467" w:rsidRPr="00585CA6" w:rsidRDefault="004C4467" w:rsidP="004C4467">
      <w:pPr>
        <w:pStyle w:val="TH"/>
      </w:pPr>
      <w:r w:rsidRPr="00A37209">
        <w:object w:dxaOrig="9633" w:dyaOrig="1932" w14:anchorId="44898090">
          <v:shape id="_x0000_i1040" type="#_x0000_t75" style="width:480.35pt;height:96.2pt" o:ole="">
            <v:imagedata r:id="rId45" o:title=""/>
          </v:shape>
          <o:OLEObject Type="Embed" ProgID="Word.Document.8" ShapeID="_x0000_i1040" DrawAspect="Content" ObjectID="_1810129977" r:id="rId46">
            <o:FieldCodes>\s</o:FieldCodes>
          </o:OLEObject>
        </w:object>
      </w:r>
    </w:p>
    <w:p w14:paraId="4659102B" w14:textId="6C424B5D" w:rsidR="004C4467" w:rsidRDefault="004C4467" w:rsidP="004C4467">
      <w:pPr>
        <w:pStyle w:val="TF"/>
      </w:pPr>
      <w:r w:rsidRPr="00585CA6">
        <w:t>Figure</w:t>
      </w:r>
      <w:r w:rsidRPr="00585CA6">
        <w:rPr>
          <w:rFonts w:hint="eastAsia"/>
        </w:rPr>
        <w:t> </w:t>
      </w:r>
      <w:r w:rsidR="001B326D">
        <w:t>6.1.3</w:t>
      </w:r>
      <w:r>
        <w:t>.4.1</w:t>
      </w:r>
      <w:r w:rsidRPr="00585CA6">
        <w:t xml:space="preserve">-1: </w:t>
      </w:r>
      <w:r w:rsidRPr="00585CA6">
        <w:rPr>
          <w:lang w:eastAsia="zh-CN"/>
        </w:rPr>
        <w:t>Custom operation</w:t>
      </w:r>
      <w:r w:rsidRPr="00585CA6">
        <w:t xml:space="preserve"> URI structure of the </w:t>
      </w:r>
      <w:r w:rsidRPr="007C1AFD">
        <w:rPr>
          <w:lang w:eastAsia="zh-CN"/>
        </w:rPr>
        <w:t>SS_</w:t>
      </w:r>
      <w:r>
        <w:rPr>
          <w:lang w:eastAsia="zh-CN"/>
        </w:rPr>
        <w:t>SAnUsage</w:t>
      </w:r>
      <w:r w:rsidRPr="007C1AFD">
        <w:rPr>
          <w:noProof/>
        </w:rPr>
        <w:t xml:space="preserve"> </w:t>
      </w:r>
      <w:r w:rsidRPr="00585CA6">
        <w:t>API</w:t>
      </w:r>
    </w:p>
    <w:p w14:paraId="61CE0AD3" w14:textId="27F392AC" w:rsidR="004C4467" w:rsidRPr="00384E92" w:rsidRDefault="004C4467" w:rsidP="004C4467">
      <w:pPr>
        <w:pStyle w:val="TH"/>
      </w:pPr>
      <w:r w:rsidRPr="00384E92">
        <w:t>Table</w:t>
      </w:r>
      <w:r w:rsidR="001B326D">
        <w:t> 6.1.3</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4C4467" w:rsidRPr="00B54FF5" w14:paraId="1CE1C3C3" w14:textId="77777777" w:rsidTr="00E10EB4">
        <w:trPr>
          <w:jc w:val="center"/>
        </w:trPr>
        <w:tc>
          <w:tcPr>
            <w:tcW w:w="1351" w:type="pct"/>
            <w:shd w:val="clear" w:color="auto" w:fill="C0C0C0"/>
            <w:vAlign w:val="center"/>
          </w:tcPr>
          <w:p w14:paraId="38822C40" w14:textId="77777777" w:rsidR="004C4467" w:rsidRPr="0016361A" w:rsidRDefault="004C4467" w:rsidP="00E10EB4">
            <w:pPr>
              <w:pStyle w:val="TAH"/>
            </w:pPr>
            <w:r w:rsidRPr="0016361A">
              <w:t xml:space="preserve">Custom operation </w:t>
            </w:r>
            <w:r>
              <w:t>Name</w:t>
            </w:r>
          </w:p>
        </w:tc>
        <w:tc>
          <w:tcPr>
            <w:tcW w:w="1351" w:type="pct"/>
            <w:shd w:val="clear" w:color="auto" w:fill="C0C0C0"/>
            <w:vAlign w:val="center"/>
            <w:hideMark/>
          </w:tcPr>
          <w:p w14:paraId="74E866CB" w14:textId="77777777" w:rsidR="004C4467" w:rsidRPr="0016361A" w:rsidRDefault="004C4467" w:rsidP="00E10EB4">
            <w:pPr>
              <w:pStyle w:val="TAH"/>
            </w:pPr>
            <w:r w:rsidRPr="0016361A">
              <w:t>Custom operation URI</w:t>
            </w:r>
          </w:p>
        </w:tc>
        <w:tc>
          <w:tcPr>
            <w:tcW w:w="704" w:type="pct"/>
            <w:shd w:val="clear" w:color="auto" w:fill="C0C0C0"/>
            <w:vAlign w:val="center"/>
            <w:hideMark/>
          </w:tcPr>
          <w:p w14:paraId="12BC67E5" w14:textId="77777777" w:rsidR="004C4467" w:rsidRPr="0016361A" w:rsidRDefault="004C4467" w:rsidP="00E10EB4">
            <w:pPr>
              <w:pStyle w:val="TAH"/>
            </w:pPr>
            <w:r w:rsidRPr="0016361A">
              <w:t>Mapped HTTP method</w:t>
            </w:r>
          </w:p>
        </w:tc>
        <w:tc>
          <w:tcPr>
            <w:tcW w:w="1594" w:type="pct"/>
            <w:shd w:val="clear" w:color="auto" w:fill="C0C0C0"/>
            <w:vAlign w:val="center"/>
            <w:hideMark/>
          </w:tcPr>
          <w:p w14:paraId="60EA7044" w14:textId="77777777" w:rsidR="004C4467" w:rsidRPr="0016361A" w:rsidRDefault="004C4467" w:rsidP="00E10EB4">
            <w:pPr>
              <w:pStyle w:val="TAH"/>
            </w:pPr>
            <w:r w:rsidRPr="0016361A">
              <w:t>Description</w:t>
            </w:r>
          </w:p>
        </w:tc>
      </w:tr>
      <w:tr w:rsidR="004C4467" w:rsidRPr="00B54FF5" w14:paraId="3DEFE12E" w14:textId="77777777" w:rsidTr="00E10EB4">
        <w:trPr>
          <w:jc w:val="center"/>
        </w:trPr>
        <w:tc>
          <w:tcPr>
            <w:tcW w:w="1351" w:type="pct"/>
            <w:vAlign w:val="center"/>
          </w:tcPr>
          <w:p w14:paraId="1C1FC843" w14:textId="77777777" w:rsidR="004C4467" w:rsidRPr="007D15BB" w:rsidRDefault="004C4467" w:rsidP="00E10EB4">
            <w:pPr>
              <w:pStyle w:val="TAL"/>
            </w:pPr>
            <w:r w:rsidRPr="007D15BB">
              <w:t>Request</w:t>
            </w:r>
          </w:p>
        </w:tc>
        <w:tc>
          <w:tcPr>
            <w:tcW w:w="1351" w:type="pct"/>
            <w:vAlign w:val="center"/>
            <w:hideMark/>
          </w:tcPr>
          <w:p w14:paraId="0A528391" w14:textId="77777777" w:rsidR="004C4467" w:rsidRPr="0016361A" w:rsidRDefault="004C4467" w:rsidP="00E10EB4">
            <w:pPr>
              <w:pStyle w:val="TAL"/>
            </w:pPr>
            <w:r>
              <w:t>/report</w:t>
            </w:r>
          </w:p>
        </w:tc>
        <w:tc>
          <w:tcPr>
            <w:tcW w:w="704" w:type="pct"/>
            <w:vAlign w:val="center"/>
            <w:hideMark/>
          </w:tcPr>
          <w:p w14:paraId="1A8E0142" w14:textId="77777777" w:rsidR="004C4467" w:rsidRPr="0016361A" w:rsidRDefault="004C4467" w:rsidP="00E10EB4">
            <w:pPr>
              <w:pStyle w:val="TAC"/>
            </w:pPr>
            <w:r w:rsidRPr="0016361A">
              <w:t>POST</w:t>
            </w:r>
          </w:p>
        </w:tc>
        <w:tc>
          <w:tcPr>
            <w:tcW w:w="1594" w:type="pct"/>
            <w:vAlign w:val="center"/>
            <w:hideMark/>
          </w:tcPr>
          <w:p w14:paraId="54D30190" w14:textId="77777777" w:rsidR="004C4467" w:rsidRPr="0016361A" w:rsidRDefault="004C4467" w:rsidP="00E10EB4">
            <w:pPr>
              <w:pStyle w:val="TAL"/>
            </w:pPr>
            <w:r>
              <w:t>Enables a service consumer to report the spatial anchor usage information.</w:t>
            </w:r>
          </w:p>
        </w:tc>
      </w:tr>
    </w:tbl>
    <w:p w14:paraId="369E82D2" w14:textId="77777777" w:rsidR="004C4467" w:rsidRDefault="004C4467" w:rsidP="004C4467"/>
    <w:p w14:paraId="7A0D7559" w14:textId="280E4700" w:rsidR="004C4467" w:rsidRDefault="001B326D" w:rsidP="004C4467">
      <w:pPr>
        <w:pStyle w:val="Heading5"/>
      </w:pPr>
      <w:bookmarkStart w:id="451" w:name="_Toc199274530"/>
      <w:r>
        <w:t>6.1.3</w:t>
      </w:r>
      <w:r w:rsidR="004C4467">
        <w:t>.4.2</w:t>
      </w:r>
      <w:r w:rsidR="004C4467">
        <w:tab/>
        <w:t>Operation: Request</w:t>
      </w:r>
      <w:bookmarkEnd w:id="451"/>
    </w:p>
    <w:p w14:paraId="715BC6F9" w14:textId="42FAC5C2" w:rsidR="004C4467" w:rsidRDefault="001B326D" w:rsidP="004C4467">
      <w:pPr>
        <w:pStyle w:val="H6"/>
      </w:pPr>
      <w:r>
        <w:t>6.1.3</w:t>
      </w:r>
      <w:r w:rsidR="004C4467">
        <w:t>.4.2.1</w:t>
      </w:r>
      <w:r w:rsidR="004C4467">
        <w:tab/>
        <w:t>Description</w:t>
      </w:r>
    </w:p>
    <w:p w14:paraId="68ED312C" w14:textId="77777777" w:rsidR="004C4467" w:rsidRPr="00384E92" w:rsidRDefault="004C4467" w:rsidP="004C4467">
      <w:r w:rsidRPr="00585CA6">
        <w:t xml:space="preserve">The custom operation enables a service consumer to </w:t>
      </w:r>
      <w:r>
        <w:t>report the spatial anchor usage information to the SAn server.</w:t>
      </w:r>
    </w:p>
    <w:p w14:paraId="6E84426B" w14:textId="2256831C" w:rsidR="004C4467" w:rsidRDefault="001B326D" w:rsidP="004C4467">
      <w:pPr>
        <w:pStyle w:val="H6"/>
      </w:pPr>
      <w:r>
        <w:t>6.1.3</w:t>
      </w:r>
      <w:r w:rsidR="004C4467">
        <w:t>.4.2.2</w:t>
      </w:r>
      <w:r w:rsidR="004C4467">
        <w:tab/>
        <w:t>Operation Definition</w:t>
      </w:r>
    </w:p>
    <w:p w14:paraId="62F4F01D" w14:textId="5757ADD9" w:rsidR="004C4467" w:rsidRPr="00384E92" w:rsidRDefault="004C4467" w:rsidP="004C4467">
      <w:r>
        <w:t xml:space="preserve">This operation shall support the response data structures and response codes </w:t>
      </w:r>
      <w:r w:rsidR="001B326D">
        <w:t>specified in tables 6.1.3.4.2.2-1 and 6.1.3</w:t>
      </w:r>
      <w:r>
        <w:t>.4.2.2-2.</w:t>
      </w:r>
    </w:p>
    <w:p w14:paraId="69AC8271" w14:textId="10B93C6A" w:rsidR="004C4467" w:rsidRPr="001769FF" w:rsidRDefault="004C4467" w:rsidP="004C4467">
      <w:pPr>
        <w:pStyle w:val="TH"/>
      </w:pPr>
      <w:r w:rsidRPr="001769FF">
        <w:t>Table</w:t>
      </w:r>
      <w:r w:rsidR="001B326D">
        <w:t> 6.1.3</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B54FF5" w14:paraId="126963D7" w14:textId="77777777" w:rsidTr="00E10EB4">
        <w:trPr>
          <w:jc w:val="center"/>
        </w:trPr>
        <w:tc>
          <w:tcPr>
            <w:tcW w:w="1627" w:type="dxa"/>
            <w:shd w:val="clear" w:color="auto" w:fill="C0C0C0"/>
          </w:tcPr>
          <w:p w14:paraId="1A151733" w14:textId="77777777" w:rsidR="004C4467" w:rsidRPr="0016361A" w:rsidRDefault="004C4467" w:rsidP="00E10EB4">
            <w:pPr>
              <w:pStyle w:val="TAH"/>
            </w:pPr>
            <w:r w:rsidRPr="0016361A">
              <w:t>Data type</w:t>
            </w:r>
          </w:p>
        </w:tc>
        <w:tc>
          <w:tcPr>
            <w:tcW w:w="425" w:type="dxa"/>
            <w:shd w:val="clear" w:color="auto" w:fill="C0C0C0"/>
          </w:tcPr>
          <w:p w14:paraId="3627B374" w14:textId="77777777" w:rsidR="004C4467" w:rsidRPr="0016361A" w:rsidRDefault="004C4467" w:rsidP="00E10EB4">
            <w:pPr>
              <w:pStyle w:val="TAH"/>
            </w:pPr>
            <w:r w:rsidRPr="0016361A">
              <w:t>P</w:t>
            </w:r>
          </w:p>
        </w:tc>
        <w:tc>
          <w:tcPr>
            <w:tcW w:w="1276" w:type="dxa"/>
            <w:shd w:val="clear" w:color="auto" w:fill="C0C0C0"/>
          </w:tcPr>
          <w:p w14:paraId="2C1C3E43" w14:textId="77777777" w:rsidR="004C4467" w:rsidRPr="0016361A" w:rsidRDefault="004C4467" w:rsidP="00E10EB4">
            <w:pPr>
              <w:pStyle w:val="TAH"/>
            </w:pPr>
            <w:r w:rsidRPr="0016361A">
              <w:t>Cardinality</w:t>
            </w:r>
          </w:p>
        </w:tc>
        <w:tc>
          <w:tcPr>
            <w:tcW w:w="6447" w:type="dxa"/>
            <w:shd w:val="clear" w:color="auto" w:fill="C0C0C0"/>
            <w:vAlign w:val="center"/>
          </w:tcPr>
          <w:p w14:paraId="528D5101" w14:textId="77777777" w:rsidR="004C4467" w:rsidRPr="0016361A" w:rsidRDefault="004C4467" w:rsidP="00E10EB4">
            <w:pPr>
              <w:pStyle w:val="TAH"/>
            </w:pPr>
            <w:r w:rsidRPr="0016361A">
              <w:t>Description</w:t>
            </w:r>
          </w:p>
        </w:tc>
      </w:tr>
      <w:tr w:rsidR="004C4467" w:rsidRPr="00B54FF5" w14:paraId="689192D7" w14:textId="77777777" w:rsidTr="00E10EB4">
        <w:trPr>
          <w:jc w:val="center"/>
        </w:trPr>
        <w:tc>
          <w:tcPr>
            <w:tcW w:w="1627" w:type="dxa"/>
            <w:shd w:val="clear" w:color="auto" w:fill="auto"/>
            <w:vAlign w:val="center"/>
          </w:tcPr>
          <w:p w14:paraId="7027E5BA" w14:textId="77777777" w:rsidR="004C4467" w:rsidRPr="0016361A" w:rsidRDefault="004C4467" w:rsidP="00E10EB4">
            <w:pPr>
              <w:pStyle w:val="TAL"/>
            </w:pPr>
            <w:r>
              <w:t>SpatialAnchorUsageReportReq</w:t>
            </w:r>
          </w:p>
        </w:tc>
        <w:tc>
          <w:tcPr>
            <w:tcW w:w="425" w:type="dxa"/>
            <w:vAlign w:val="center"/>
          </w:tcPr>
          <w:p w14:paraId="45A4FA5E" w14:textId="77777777" w:rsidR="004C4467" w:rsidRPr="0016361A" w:rsidRDefault="004C4467" w:rsidP="00E10EB4">
            <w:pPr>
              <w:pStyle w:val="TAC"/>
            </w:pPr>
            <w:r w:rsidRPr="0016361A">
              <w:t>M</w:t>
            </w:r>
          </w:p>
        </w:tc>
        <w:tc>
          <w:tcPr>
            <w:tcW w:w="1276" w:type="dxa"/>
            <w:vAlign w:val="center"/>
          </w:tcPr>
          <w:p w14:paraId="6525D445" w14:textId="77777777" w:rsidR="004C4467" w:rsidRPr="0016361A" w:rsidRDefault="004C4467" w:rsidP="00E10EB4">
            <w:pPr>
              <w:pStyle w:val="TAC"/>
            </w:pPr>
            <w:r>
              <w:t>1</w:t>
            </w:r>
          </w:p>
        </w:tc>
        <w:tc>
          <w:tcPr>
            <w:tcW w:w="6447" w:type="dxa"/>
            <w:shd w:val="clear" w:color="auto" w:fill="auto"/>
            <w:vAlign w:val="center"/>
          </w:tcPr>
          <w:p w14:paraId="774D3906" w14:textId="77777777" w:rsidR="004C4467" w:rsidRPr="0016361A" w:rsidRDefault="004C4467" w:rsidP="00E10EB4">
            <w:pPr>
              <w:pStyle w:val="TAL"/>
            </w:pPr>
            <w:r>
              <w:t>Contains the spatial anchor usage information.</w:t>
            </w:r>
          </w:p>
        </w:tc>
      </w:tr>
    </w:tbl>
    <w:p w14:paraId="33BB1F18" w14:textId="77777777" w:rsidR="004C4467" w:rsidRDefault="004C4467" w:rsidP="004C4467"/>
    <w:p w14:paraId="2CA49F28" w14:textId="07376C2A" w:rsidR="004C4467" w:rsidRPr="001769FF" w:rsidRDefault="004C4467" w:rsidP="004C4467">
      <w:pPr>
        <w:pStyle w:val="TH"/>
      </w:pPr>
      <w:r w:rsidRPr="001769FF">
        <w:t>Table</w:t>
      </w:r>
      <w:r w:rsidR="001B326D">
        <w:t> 6.1.3</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5DF78B5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7A874A" w14:textId="77777777" w:rsidR="004C4467" w:rsidRPr="0016361A" w:rsidRDefault="004C4467"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1A4FFD7" w14:textId="77777777" w:rsidR="004C4467" w:rsidRPr="0016361A" w:rsidRDefault="004C4467"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1F7D2C4" w14:textId="77777777" w:rsidR="004C4467" w:rsidRPr="0016361A" w:rsidRDefault="004C4467"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5D8630" w14:textId="77777777" w:rsidR="004C4467" w:rsidRPr="0016361A" w:rsidRDefault="004C4467" w:rsidP="00E10EB4">
            <w:pPr>
              <w:pStyle w:val="TAH"/>
            </w:pPr>
            <w:r w:rsidRPr="0016361A">
              <w:t>Response</w:t>
            </w:r>
          </w:p>
          <w:p w14:paraId="4DF1C93C" w14:textId="77777777" w:rsidR="004C4467" w:rsidRPr="0016361A" w:rsidRDefault="004C4467"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FC1EEEB" w14:textId="77777777" w:rsidR="004C4467" w:rsidRPr="0016361A" w:rsidRDefault="004C4467" w:rsidP="00E10EB4">
            <w:pPr>
              <w:pStyle w:val="TAH"/>
            </w:pPr>
            <w:r w:rsidRPr="0016361A">
              <w:t>Description</w:t>
            </w:r>
          </w:p>
        </w:tc>
      </w:tr>
      <w:tr w:rsidR="004C4467" w:rsidRPr="00B54FF5" w14:paraId="1DA4CF0F"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A90D2C" w14:textId="77777777" w:rsidR="004C4467" w:rsidRPr="0016361A" w:rsidRDefault="004C4467" w:rsidP="00E10E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7C6B5441"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8C4ACF"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D1EB127" w14:textId="77777777" w:rsidR="004C4467" w:rsidRPr="0016361A" w:rsidRDefault="004C4467" w:rsidP="00E10EB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D7F09B9" w14:textId="77777777" w:rsidR="004C4467" w:rsidRPr="0016361A" w:rsidRDefault="004C4467" w:rsidP="00E10EB4">
            <w:pPr>
              <w:pStyle w:val="TAL"/>
            </w:pPr>
            <w:r>
              <w:t xml:space="preserve">Successful case. </w:t>
            </w:r>
            <w:r w:rsidRPr="00585CA6">
              <w:t xml:space="preserve">The </w:t>
            </w:r>
            <w:r>
              <w:t xml:space="preserve">spatial anchor usage information is </w:t>
            </w:r>
            <w:r w:rsidRPr="00585CA6">
              <w:t>successfully received</w:t>
            </w:r>
            <w:r>
              <w:t xml:space="preserve"> and processed.</w:t>
            </w:r>
          </w:p>
        </w:tc>
      </w:tr>
      <w:tr w:rsidR="004C4467" w:rsidRPr="00B54FF5" w14:paraId="79619305"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A8258D" w14:textId="77777777" w:rsidR="004C4467" w:rsidRDefault="004C4467" w:rsidP="00E10EB4">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0BB5676B"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94D3B81"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32F09037" w14:textId="77777777" w:rsidR="004C4467" w:rsidRDefault="004C4467" w:rsidP="00E10EB4">
            <w:pPr>
              <w:pStyle w:val="TAL"/>
            </w:pPr>
            <w:r w:rsidRPr="00644644">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1D96B57" w14:textId="77777777" w:rsidR="004C4467" w:rsidRPr="00644644" w:rsidRDefault="004C4467" w:rsidP="00E10EB4">
            <w:pPr>
              <w:pStyle w:val="TAL"/>
            </w:pPr>
            <w:r w:rsidRPr="00644644">
              <w:t>Temporary redirection.</w:t>
            </w:r>
          </w:p>
          <w:p w14:paraId="1CF7CEE3" w14:textId="77777777" w:rsidR="004C4467" w:rsidRPr="00644644" w:rsidRDefault="004C4467" w:rsidP="00E10EB4">
            <w:pPr>
              <w:pStyle w:val="TAL"/>
            </w:pPr>
          </w:p>
          <w:p w14:paraId="69C88B9E" w14:textId="77777777" w:rsidR="004C4467" w:rsidRPr="00644644" w:rsidRDefault="004C4467" w:rsidP="00E10EB4">
            <w:pPr>
              <w:pStyle w:val="TAL"/>
            </w:pPr>
            <w:r w:rsidRPr="00644644">
              <w:t xml:space="preserve">The response shall include a Location header field containing an alternative target URI located in an alternative </w:t>
            </w:r>
            <w:r>
              <w:t>SAn</w:t>
            </w:r>
            <w:r w:rsidRPr="00644644">
              <w:t xml:space="preserve"> Server.</w:t>
            </w:r>
          </w:p>
          <w:p w14:paraId="4DA10C3B" w14:textId="77777777" w:rsidR="004C4467" w:rsidRPr="00644644" w:rsidRDefault="004C4467" w:rsidP="00E10EB4">
            <w:pPr>
              <w:pStyle w:val="TAL"/>
            </w:pPr>
          </w:p>
          <w:p w14:paraId="365F197D" w14:textId="77777777" w:rsidR="004C4467" w:rsidRDefault="004C4467" w:rsidP="00E10EB4">
            <w:pPr>
              <w:pStyle w:val="TAL"/>
            </w:pPr>
            <w:r w:rsidRPr="00644644">
              <w:t>Redirection handling is described in clause 5.2.10 of 3GPP TS 29.122 [2].</w:t>
            </w:r>
          </w:p>
        </w:tc>
      </w:tr>
      <w:tr w:rsidR="004C4467" w:rsidRPr="00B54FF5" w14:paraId="2E4B775D"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F521304" w14:textId="77777777" w:rsidR="004C4467" w:rsidRDefault="004C4467" w:rsidP="00E10EB4">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7AB03F04"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66E6FFE"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5CB40B5" w14:textId="77777777" w:rsidR="004C4467" w:rsidRDefault="004C4467" w:rsidP="00E10EB4">
            <w:pPr>
              <w:pStyle w:val="TAL"/>
            </w:pPr>
            <w:r w:rsidRPr="00644644">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7E4D00" w14:textId="77777777" w:rsidR="004C4467" w:rsidRPr="00644644" w:rsidRDefault="004C4467" w:rsidP="00E10EB4">
            <w:pPr>
              <w:pStyle w:val="TAL"/>
            </w:pPr>
            <w:r w:rsidRPr="00644644">
              <w:t>Permanent redirection.</w:t>
            </w:r>
          </w:p>
          <w:p w14:paraId="255CCC66" w14:textId="77777777" w:rsidR="004C4467" w:rsidRPr="00644644" w:rsidRDefault="004C4467" w:rsidP="00E10EB4">
            <w:pPr>
              <w:pStyle w:val="TAL"/>
            </w:pPr>
          </w:p>
          <w:p w14:paraId="741A1EE5" w14:textId="77777777" w:rsidR="004C4467" w:rsidRPr="00644644" w:rsidRDefault="004C4467" w:rsidP="00E10EB4">
            <w:pPr>
              <w:pStyle w:val="TAL"/>
            </w:pPr>
            <w:r w:rsidRPr="00644644">
              <w:t xml:space="preserve">The response shall include a Location header field containing an alternative target URI located in an alternative </w:t>
            </w:r>
            <w:r>
              <w:t>SAn</w:t>
            </w:r>
            <w:r w:rsidRPr="00644644">
              <w:t xml:space="preserve"> Server.</w:t>
            </w:r>
          </w:p>
          <w:p w14:paraId="29204016" w14:textId="77777777" w:rsidR="004C4467" w:rsidRPr="00644644" w:rsidRDefault="004C4467" w:rsidP="00E10EB4">
            <w:pPr>
              <w:pStyle w:val="TAL"/>
            </w:pPr>
          </w:p>
          <w:p w14:paraId="5547606F" w14:textId="77777777" w:rsidR="004C4467" w:rsidRDefault="004C4467" w:rsidP="00E10EB4">
            <w:pPr>
              <w:pStyle w:val="TAL"/>
            </w:pPr>
            <w:r w:rsidRPr="00644644">
              <w:t>Redirection handling is described in clause 5.2.10 of 3GPP TS 29.122 [2]</w:t>
            </w:r>
          </w:p>
        </w:tc>
      </w:tr>
      <w:tr w:rsidR="004C4467" w:rsidRPr="00B54FF5" w14:paraId="45391229"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EF9FD" w14:textId="77777777" w:rsidR="004C4467" w:rsidRPr="0016361A" w:rsidRDefault="004C4467" w:rsidP="00E10EB4">
            <w:pPr>
              <w:pStyle w:val="TAN"/>
            </w:pPr>
            <w:r w:rsidRPr="0016361A">
              <w:t>NOTE:</w:t>
            </w:r>
            <w:r>
              <w:rPr>
                <w:noProof/>
              </w:rPr>
              <w:tab/>
              <w:t>The man</w:t>
            </w:r>
            <w:r w:rsidRPr="0016361A">
              <w:rPr>
                <w:noProof/>
              </w:rPr>
              <w:t xml:space="preserve">datory </w:t>
            </w:r>
            <w:r>
              <w:t xml:space="preserve">HTTP error status code for the </w:t>
            </w:r>
            <w:r w:rsidRPr="0016361A">
              <w:t xml:space="preserve"> </w:t>
            </w:r>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397A9206" w14:textId="77777777" w:rsidR="004C4467" w:rsidRDefault="004C4467" w:rsidP="004C4467"/>
    <w:p w14:paraId="2E40D5EF" w14:textId="203BE353" w:rsidR="004C4467" w:rsidRPr="00644644" w:rsidRDefault="004C4467" w:rsidP="004C4467">
      <w:pPr>
        <w:pStyle w:val="TH"/>
      </w:pPr>
      <w:r w:rsidRPr="00644644">
        <w:t>Table </w:t>
      </w:r>
      <w:r w:rsidRPr="00644644">
        <w:rPr>
          <w:noProof/>
          <w:lang w:eastAsia="zh-CN"/>
        </w:rPr>
        <w:t>6.</w:t>
      </w:r>
      <w:r>
        <w:rPr>
          <w:noProof/>
          <w:lang w:eastAsia="zh-CN"/>
        </w:rPr>
        <w:t>1</w:t>
      </w:r>
      <w:r w:rsidRPr="00FC29E8">
        <w:t>.</w:t>
      </w:r>
      <w:r w:rsidR="001B326D">
        <w:t>3</w:t>
      </w:r>
      <w:r w:rsidRPr="00FC29E8">
        <w:t>.</w:t>
      </w:r>
      <w:r>
        <w:t>4.</w:t>
      </w:r>
      <w:r w:rsidRPr="00FC29E8">
        <w:t>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644644" w14:paraId="36C72B4B" w14:textId="77777777" w:rsidTr="00E10EB4">
        <w:trPr>
          <w:jc w:val="center"/>
        </w:trPr>
        <w:tc>
          <w:tcPr>
            <w:tcW w:w="825" w:type="pct"/>
            <w:shd w:val="clear" w:color="auto" w:fill="C0C0C0"/>
            <w:vAlign w:val="center"/>
          </w:tcPr>
          <w:p w14:paraId="085BFEEE" w14:textId="77777777" w:rsidR="004C4467" w:rsidRPr="00644644" w:rsidRDefault="004C4467" w:rsidP="00E10EB4">
            <w:pPr>
              <w:pStyle w:val="TAH"/>
            </w:pPr>
            <w:r w:rsidRPr="00644644">
              <w:t>Name</w:t>
            </w:r>
          </w:p>
        </w:tc>
        <w:tc>
          <w:tcPr>
            <w:tcW w:w="732" w:type="pct"/>
            <w:shd w:val="clear" w:color="auto" w:fill="C0C0C0"/>
            <w:vAlign w:val="center"/>
          </w:tcPr>
          <w:p w14:paraId="4C4FA06A" w14:textId="77777777" w:rsidR="004C4467" w:rsidRPr="00644644" w:rsidRDefault="004C4467" w:rsidP="00E10EB4">
            <w:pPr>
              <w:pStyle w:val="TAH"/>
            </w:pPr>
            <w:r w:rsidRPr="00644644">
              <w:t>Data type</w:t>
            </w:r>
          </w:p>
        </w:tc>
        <w:tc>
          <w:tcPr>
            <w:tcW w:w="217" w:type="pct"/>
            <w:shd w:val="clear" w:color="auto" w:fill="C0C0C0"/>
            <w:vAlign w:val="center"/>
          </w:tcPr>
          <w:p w14:paraId="25C9E5F1" w14:textId="77777777" w:rsidR="004C4467" w:rsidRPr="00644644" w:rsidRDefault="004C4467" w:rsidP="00E10EB4">
            <w:pPr>
              <w:pStyle w:val="TAH"/>
            </w:pPr>
            <w:r w:rsidRPr="00644644">
              <w:t>P</w:t>
            </w:r>
          </w:p>
        </w:tc>
        <w:tc>
          <w:tcPr>
            <w:tcW w:w="581" w:type="pct"/>
            <w:shd w:val="clear" w:color="auto" w:fill="C0C0C0"/>
            <w:vAlign w:val="center"/>
          </w:tcPr>
          <w:p w14:paraId="4D870373" w14:textId="77777777" w:rsidR="004C4467" w:rsidRPr="00644644" w:rsidRDefault="004C4467" w:rsidP="00E10EB4">
            <w:pPr>
              <w:pStyle w:val="TAH"/>
            </w:pPr>
            <w:r w:rsidRPr="00644644">
              <w:t>Cardinality</w:t>
            </w:r>
          </w:p>
        </w:tc>
        <w:tc>
          <w:tcPr>
            <w:tcW w:w="2645" w:type="pct"/>
            <w:shd w:val="clear" w:color="auto" w:fill="C0C0C0"/>
            <w:vAlign w:val="center"/>
          </w:tcPr>
          <w:p w14:paraId="4F9C35C2" w14:textId="77777777" w:rsidR="004C4467" w:rsidRPr="00644644" w:rsidRDefault="004C4467" w:rsidP="00E10EB4">
            <w:pPr>
              <w:pStyle w:val="TAH"/>
            </w:pPr>
            <w:r w:rsidRPr="00644644">
              <w:t>Description</w:t>
            </w:r>
          </w:p>
        </w:tc>
      </w:tr>
      <w:tr w:rsidR="004C4467" w:rsidRPr="00644644" w14:paraId="75FD00FB" w14:textId="77777777" w:rsidTr="00E10EB4">
        <w:trPr>
          <w:jc w:val="center"/>
        </w:trPr>
        <w:tc>
          <w:tcPr>
            <w:tcW w:w="825" w:type="pct"/>
            <w:shd w:val="clear" w:color="auto" w:fill="auto"/>
            <w:vAlign w:val="center"/>
          </w:tcPr>
          <w:p w14:paraId="11D4B198" w14:textId="77777777" w:rsidR="004C4467" w:rsidRPr="00644644" w:rsidRDefault="004C4467" w:rsidP="00E10EB4">
            <w:pPr>
              <w:pStyle w:val="TAL"/>
            </w:pPr>
            <w:r w:rsidRPr="00644644">
              <w:t>Location</w:t>
            </w:r>
          </w:p>
        </w:tc>
        <w:tc>
          <w:tcPr>
            <w:tcW w:w="732" w:type="pct"/>
            <w:vAlign w:val="center"/>
          </w:tcPr>
          <w:p w14:paraId="27ADC36D" w14:textId="77777777" w:rsidR="004C4467" w:rsidRPr="00644644" w:rsidRDefault="004C4467" w:rsidP="00E10EB4">
            <w:pPr>
              <w:pStyle w:val="TAL"/>
            </w:pPr>
            <w:r w:rsidRPr="00644644">
              <w:t>string</w:t>
            </w:r>
          </w:p>
        </w:tc>
        <w:tc>
          <w:tcPr>
            <w:tcW w:w="217" w:type="pct"/>
            <w:vAlign w:val="center"/>
          </w:tcPr>
          <w:p w14:paraId="502EF0B5" w14:textId="77777777" w:rsidR="004C4467" w:rsidRPr="00644644" w:rsidRDefault="004C4467" w:rsidP="00E10EB4">
            <w:pPr>
              <w:pStyle w:val="TAC"/>
            </w:pPr>
            <w:r w:rsidRPr="00644644">
              <w:t>M</w:t>
            </w:r>
          </w:p>
        </w:tc>
        <w:tc>
          <w:tcPr>
            <w:tcW w:w="581" w:type="pct"/>
            <w:vAlign w:val="center"/>
          </w:tcPr>
          <w:p w14:paraId="33D52DDD" w14:textId="77777777" w:rsidR="004C4467" w:rsidRPr="00644644" w:rsidRDefault="004C4467" w:rsidP="00E10EB4">
            <w:pPr>
              <w:pStyle w:val="TAC"/>
            </w:pPr>
            <w:r w:rsidRPr="00644644">
              <w:t>1</w:t>
            </w:r>
          </w:p>
        </w:tc>
        <w:tc>
          <w:tcPr>
            <w:tcW w:w="2645" w:type="pct"/>
            <w:shd w:val="clear" w:color="auto" w:fill="auto"/>
            <w:vAlign w:val="center"/>
          </w:tcPr>
          <w:p w14:paraId="144D5686" w14:textId="77777777" w:rsidR="004C4467" w:rsidRPr="00644644" w:rsidRDefault="004C4467" w:rsidP="00E10EB4">
            <w:pPr>
              <w:pStyle w:val="TAL"/>
            </w:pPr>
            <w:r w:rsidRPr="00644644">
              <w:t xml:space="preserve">Contains an alternative target URI located in an alternative </w:t>
            </w:r>
            <w:r>
              <w:t>SAn</w:t>
            </w:r>
            <w:r w:rsidRPr="00644644">
              <w:t xml:space="preserve"> Server.</w:t>
            </w:r>
          </w:p>
        </w:tc>
      </w:tr>
    </w:tbl>
    <w:p w14:paraId="061BA721" w14:textId="77777777" w:rsidR="004C4467" w:rsidRPr="00644644" w:rsidRDefault="004C4467" w:rsidP="004C4467"/>
    <w:p w14:paraId="6DE75FE6" w14:textId="41A05231" w:rsidR="004C4467" w:rsidRPr="00644644" w:rsidRDefault="004C4467" w:rsidP="004C4467">
      <w:pPr>
        <w:pStyle w:val="TH"/>
      </w:pPr>
      <w:r w:rsidRPr="00644644">
        <w:t>Table </w:t>
      </w:r>
      <w:r w:rsidRPr="00644644">
        <w:rPr>
          <w:noProof/>
          <w:lang w:eastAsia="zh-CN"/>
        </w:rPr>
        <w:t>6.</w:t>
      </w:r>
      <w:r>
        <w:rPr>
          <w:noProof/>
          <w:lang w:eastAsia="zh-CN"/>
        </w:rPr>
        <w:t>1</w:t>
      </w:r>
      <w:r w:rsidR="001B326D">
        <w:t>.3</w:t>
      </w:r>
      <w:r>
        <w:t>.4</w:t>
      </w:r>
      <w:r w:rsidRPr="00FC29E8">
        <w:t>.2.2-4: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644644" w14:paraId="61DD0777" w14:textId="77777777" w:rsidTr="00E10EB4">
        <w:trPr>
          <w:jc w:val="center"/>
        </w:trPr>
        <w:tc>
          <w:tcPr>
            <w:tcW w:w="824" w:type="pct"/>
            <w:shd w:val="clear" w:color="auto" w:fill="C0C0C0"/>
            <w:vAlign w:val="center"/>
          </w:tcPr>
          <w:p w14:paraId="6056DC42" w14:textId="77777777" w:rsidR="004C4467" w:rsidRPr="00644644" w:rsidRDefault="004C4467" w:rsidP="00E10EB4">
            <w:pPr>
              <w:pStyle w:val="TAH"/>
            </w:pPr>
            <w:r w:rsidRPr="00644644">
              <w:t>Name</w:t>
            </w:r>
          </w:p>
        </w:tc>
        <w:tc>
          <w:tcPr>
            <w:tcW w:w="732" w:type="pct"/>
            <w:shd w:val="clear" w:color="auto" w:fill="C0C0C0"/>
            <w:vAlign w:val="center"/>
          </w:tcPr>
          <w:p w14:paraId="7F4CCAC8" w14:textId="77777777" w:rsidR="004C4467" w:rsidRPr="00644644" w:rsidRDefault="004C4467" w:rsidP="00E10EB4">
            <w:pPr>
              <w:pStyle w:val="TAH"/>
            </w:pPr>
            <w:r w:rsidRPr="00644644">
              <w:t>Data type</w:t>
            </w:r>
          </w:p>
        </w:tc>
        <w:tc>
          <w:tcPr>
            <w:tcW w:w="217" w:type="pct"/>
            <w:shd w:val="clear" w:color="auto" w:fill="C0C0C0"/>
            <w:vAlign w:val="center"/>
          </w:tcPr>
          <w:p w14:paraId="400C4FB2" w14:textId="77777777" w:rsidR="004C4467" w:rsidRPr="00644644" w:rsidRDefault="004C4467" w:rsidP="00E10EB4">
            <w:pPr>
              <w:pStyle w:val="TAH"/>
            </w:pPr>
            <w:r w:rsidRPr="00644644">
              <w:t>P</w:t>
            </w:r>
          </w:p>
        </w:tc>
        <w:tc>
          <w:tcPr>
            <w:tcW w:w="581" w:type="pct"/>
            <w:shd w:val="clear" w:color="auto" w:fill="C0C0C0"/>
            <w:vAlign w:val="center"/>
          </w:tcPr>
          <w:p w14:paraId="335A2F04" w14:textId="77777777" w:rsidR="004C4467" w:rsidRPr="00644644" w:rsidRDefault="004C4467" w:rsidP="00E10EB4">
            <w:pPr>
              <w:pStyle w:val="TAH"/>
            </w:pPr>
            <w:r w:rsidRPr="00644644">
              <w:t>Cardinality</w:t>
            </w:r>
          </w:p>
        </w:tc>
        <w:tc>
          <w:tcPr>
            <w:tcW w:w="2645" w:type="pct"/>
            <w:shd w:val="clear" w:color="auto" w:fill="C0C0C0"/>
            <w:vAlign w:val="center"/>
          </w:tcPr>
          <w:p w14:paraId="25CA6DA5" w14:textId="77777777" w:rsidR="004C4467" w:rsidRPr="00644644" w:rsidRDefault="004C4467" w:rsidP="00E10EB4">
            <w:pPr>
              <w:pStyle w:val="TAH"/>
            </w:pPr>
            <w:r w:rsidRPr="00644644">
              <w:t>Description</w:t>
            </w:r>
          </w:p>
        </w:tc>
      </w:tr>
      <w:tr w:rsidR="004C4467" w:rsidRPr="00644644" w14:paraId="27A56B10" w14:textId="77777777" w:rsidTr="00E10EB4">
        <w:trPr>
          <w:jc w:val="center"/>
        </w:trPr>
        <w:tc>
          <w:tcPr>
            <w:tcW w:w="824" w:type="pct"/>
            <w:shd w:val="clear" w:color="auto" w:fill="auto"/>
            <w:vAlign w:val="center"/>
          </w:tcPr>
          <w:p w14:paraId="777446BB" w14:textId="77777777" w:rsidR="004C4467" w:rsidRPr="00644644" w:rsidRDefault="004C4467" w:rsidP="00E10EB4">
            <w:pPr>
              <w:pStyle w:val="TAL"/>
            </w:pPr>
            <w:r w:rsidRPr="00644644">
              <w:t>Location</w:t>
            </w:r>
          </w:p>
        </w:tc>
        <w:tc>
          <w:tcPr>
            <w:tcW w:w="732" w:type="pct"/>
            <w:vAlign w:val="center"/>
          </w:tcPr>
          <w:p w14:paraId="42CA605B" w14:textId="77777777" w:rsidR="004C4467" w:rsidRPr="00644644" w:rsidRDefault="004C4467" w:rsidP="00E10EB4">
            <w:pPr>
              <w:pStyle w:val="TAL"/>
            </w:pPr>
            <w:r w:rsidRPr="00644644">
              <w:t>string</w:t>
            </w:r>
          </w:p>
        </w:tc>
        <w:tc>
          <w:tcPr>
            <w:tcW w:w="217" w:type="pct"/>
            <w:vAlign w:val="center"/>
          </w:tcPr>
          <w:p w14:paraId="68DF569A" w14:textId="77777777" w:rsidR="004C4467" w:rsidRPr="00644644" w:rsidRDefault="004C4467" w:rsidP="00E10EB4">
            <w:pPr>
              <w:pStyle w:val="TAC"/>
            </w:pPr>
            <w:r w:rsidRPr="00644644">
              <w:t>M</w:t>
            </w:r>
          </w:p>
        </w:tc>
        <w:tc>
          <w:tcPr>
            <w:tcW w:w="581" w:type="pct"/>
            <w:vAlign w:val="center"/>
          </w:tcPr>
          <w:p w14:paraId="5B0A4017" w14:textId="77777777" w:rsidR="004C4467" w:rsidRPr="00644644" w:rsidRDefault="004C4467" w:rsidP="00E10EB4">
            <w:pPr>
              <w:pStyle w:val="TAC"/>
            </w:pPr>
            <w:r w:rsidRPr="00644644">
              <w:t>1</w:t>
            </w:r>
          </w:p>
        </w:tc>
        <w:tc>
          <w:tcPr>
            <w:tcW w:w="2645" w:type="pct"/>
            <w:shd w:val="clear" w:color="auto" w:fill="auto"/>
            <w:vAlign w:val="center"/>
          </w:tcPr>
          <w:p w14:paraId="33498CA5" w14:textId="77777777" w:rsidR="004C4467" w:rsidRPr="00644644" w:rsidRDefault="004C4467" w:rsidP="00E10EB4">
            <w:pPr>
              <w:pStyle w:val="TAL"/>
            </w:pPr>
            <w:r w:rsidRPr="00644644">
              <w:t xml:space="preserve">Contains an alternative target URI located in an alternative </w:t>
            </w:r>
            <w:r>
              <w:t>SAn</w:t>
            </w:r>
            <w:r w:rsidRPr="00644644">
              <w:t xml:space="preserve"> Server.</w:t>
            </w:r>
          </w:p>
        </w:tc>
      </w:tr>
    </w:tbl>
    <w:p w14:paraId="1009057B" w14:textId="77777777" w:rsidR="004C4467" w:rsidRDefault="004C4467" w:rsidP="004C4467"/>
    <w:p w14:paraId="4523E9CB" w14:textId="2C473AC7" w:rsidR="004C4467" w:rsidRDefault="001B326D" w:rsidP="004C4467">
      <w:pPr>
        <w:pStyle w:val="Heading4"/>
      </w:pPr>
      <w:bookmarkStart w:id="452" w:name="_Toc199274531"/>
      <w:r>
        <w:t>6.1.3</w:t>
      </w:r>
      <w:r w:rsidR="004C4467">
        <w:t>.5</w:t>
      </w:r>
      <w:r w:rsidR="004C4467">
        <w:tab/>
        <w:t>Notifications</w:t>
      </w:r>
      <w:bookmarkEnd w:id="452"/>
    </w:p>
    <w:p w14:paraId="0DCCEDBC" w14:textId="057CF102" w:rsidR="004C4467" w:rsidRPr="000A7435" w:rsidRDefault="001B326D" w:rsidP="004C4467">
      <w:pPr>
        <w:pStyle w:val="Heading5"/>
      </w:pPr>
      <w:bookmarkStart w:id="453" w:name="_Toc199274532"/>
      <w:r>
        <w:t>6.1.3</w:t>
      </w:r>
      <w:r w:rsidR="004C4467">
        <w:t>.5.1</w:t>
      </w:r>
      <w:r w:rsidR="004C4467">
        <w:tab/>
        <w:t>General</w:t>
      </w:r>
      <w:bookmarkEnd w:id="453"/>
    </w:p>
    <w:p w14:paraId="09C908BC" w14:textId="77777777" w:rsidR="004C4467" w:rsidRDefault="004C4467" w:rsidP="004C4467">
      <w:pPr>
        <w:rPr>
          <w:noProof/>
        </w:rPr>
      </w:pPr>
      <w:r>
        <w:rPr>
          <w:noProof/>
        </w:rPr>
        <w:t>Notifications shall comply to clause 6.6 of 3GPP TS 29.549 [17].</w:t>
      </w:r>
    </w:p>
    <w:p w14:paraId="0060DA0F" w14:textId="500243F1" w:rsidR="004C4467" w:rsidRPr="00A04126" w:rsidRDefault="004C4467" w:rsidP="004C4467">
      <w:pPr>
        <w:pStyle w:val="TH"/>
      </w:pPr>
      <w:r w:rsidRPr="00A04126">
        <w:t>Table</w:t>
      </w:r>
      <w:r w:rsidR="001B326D">
        <w:t> 6.1.3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C4467" w:rsidRPr="00B54FF5" w14:paraId="3278B734" w14:textId="77777777" w:rsidTr="00E10EB4">
        <w:trPr>
          <w:jc w:val="center"/>
        </w:trPr>
        <w:tc>
          <w:tcPr>
            <w:tcW w:w="1092" w:type="pct"/>
            <w:shd w:val="clear" w:color="auto" w:fill="C0C0C0"/>
            <w:vAlign w:val="center"/>
            <w:hideMark/>
          </w:tcPr>
          <w:p w14:paraId="1E9A290C" w14:textId="77777777" w:rsidR="004C4467" w:rsidRPr="0016361A" w:rsidRDefault="004C4467" w:rsidP="00E10EB4">
            <w:pPr>
              <w:pStyle w:val="TAH"/>
            </w:pPr>
            <w:r w:rsidRPr="0016361A">
              <w:t>Notification</w:t>
            </w:r>
          </w:p>
        </w:tc>
        <w:tc>
          <w:tcPr>
            <w:tcW w:w="2083" w:type="pct"/>
            <w:shd w:val="clear" w:color="auto" w:fill="C0C0C0"/>
            <w:vAlign w:val="center"/>
            <w:hideMark/>
          </w:tcPr>
          <w:p w14:paraId="1B2582A9" w14:textId="77777777" w:rsidR="004C4467" w:rsidRPr="0016361A" w:rsidRDefault="004C4467" w:rsidP="00E10EB4">
            <w:pPr>
              <w:pStyle w:val="TAH"/>
            </w:pPr>
            <w:r>
              <w:t>Callback</w:t>
            </w:r>
            <w:r w:rsidRPr="0016361A">
              <w:t xml:space="preserve"> URI</w:t>
            </w:r>
          </w:p>
        </w:tc>
        <w:tc>
          <w:tcPr>
            <w:tcW w:w="709" w:type="pct"/>
            <w:shd w:val="clear" w:color="auto" w:fill="C0C0C0"/>
            <w:vAlign w:val="center"/>
            <w:hideMark/>
          </w:tcPr>
          <w:p w14:paraId="09125255" w14:textId="77777777" w:rsidR="004C4467" w:rsidRPr="0016361A" w:rsidRDefault="004C4467" w:rsidP="00E10EB4">
            <w:pPr>
              <w:pStyle w:val="TAH"/>
            </w:pPr>
            <w:r w:rsidRPr="0016361A">
              <w:t>HTTP method or custom operation</w:t>
            </w:r>
          </w:p>
        </w:tc>
        <w:tc>
          <w:tcPr>
            <w:tcW w:w="1116" w:type="pct"/>
            <w:shd w:val="clear" w:color="auto" w:fill="C0C0C0"/>
            <w:vAlign w:val="center"/>
            <w:hideMark/>
          </w:tcPr>
          <w:p w14:paraId="1EED3E8E" w14:textId="77777777" w:rsidR="004C4467" w:rsidRPr="0016361A" w:rsidRDefault="004C4467" w:rsidP="00E10EB4">
            <w:pPr>
              <w:pStyle w:val="TAH"/>
            </w:pPr>
            <w:r w:rsidRPr="0016361A">
              <w:t>Description</w:t>
            </w:r>
          </w:p>
          <w:p w14:paraId="0E857F7E" w14:textId="77777777" w:rsidR="004C4467" w:rsidRPr="0016361A" w:rsidRDefault="004C4467" w:rsidP="00E10EB4">
            <w:pPr>
              <w:pStyle w:val="TAH"/>
            </w:pPr>
            <w:r w:rsidRPr="0016361A">
              <w:t>(service operation)</w:t>
            </w:r>
          </w:p>
        </w:tc>
      </w:tr>
      <w:tr w:rsidR="004C4467" w:rsidRPr="00B54FF5" w14:paraId="4455DF91" w14:textId="77777777" w:rsidTr="00E10EB4">
        <w:trPr>
          <w:jc w:val="center"/>
        </w:trPr>
        <w:tc>
          <w:tcPr>
            <w:tcW w:w="1092" w:type="pct"/>
            <w:vAlign w:val="center"/>
          </w:tcPr>
          <w:p w14:paraId="5C1902BB" w14:textId="77777777" w:rsidR="004C4467" w:rsidRPr="0016361A" w:rsidRDefault="004C4467" w:rsidP="00E10EB4">
            <w:pPr>
              <w:pStyle w:val="TAL"/>
              <w:rPr>
                <w:lang w:val="en-US"/>
              </w:rPr>
            </w:pPr>
            <w:r>
              <w:rPr>
                <w:lang w:val="en-US"/>
              </w:rPr>
              <w:t>Spatial Anchors Usage Information Notification</w:t>
            </w:r>
          </w:p>
        </w:tc>
        <w:tc>
          <w:tcPr>
            <w:tcW w:w="2083" w:type="pct"/>
            <w:vAlign w:val="center"/>
          </w:tcPr>
          <w:p w14:paraId="468AACA8" w14:textId="77777777" w:rsidR="004C4467" w:rsidRPr="0016361A" w:rsidDel="005E0502" w:rsidRDefault="004C4467" w:rsidP="00E10EB4">
            <w:pPr>
              <w:pStyle w:val="TAL"/>
              <w:rPr>
                <w:lang w:val="en-US"/>
              </w:rPr>
            </w:pPr>
            <w:r>
              <w:t>{notifUri}</w:t>
            </w:r>
          </w:p>
        </w:tc>
        <w:tc>
          <w:tcPr>
            <w:tcW w:w="709" w:type="pct"/>
            <w:vAlign w:val="center"/>
          </w:tcPr>
          <w:p w14:paraId="510E7203" w14:textId="77777777" w:rsidR="004C4467" w:rsidRPr="0016361A" w:rsidRDefault="004C4467" w:rsidP="00E10EB4">
            <w:pPr>
              <w:pStyle w:val="TAC"/>
              <w:rPr>
                <w:lang w:val="fr-FR"/>
              </w:rPr>
            </w:pPr>
            <w:r w:rsidRPr="0016361A">
              <w:rPr>
                <w:lang w:val="fr-FR"/>
              </w:rPr>
              <w:t>POST</w:t>
            </w:r>
          </w:p>
        </w:tc>
        <w:tc>
          <w:tcPr>
            <w:tcW w:w="1116" w:type="pct"/>
            <w:vAlign w:val="center"/>
          </w:tcPr>
          <w:p w14:paraId="3238B3C8" w14:textId="77777777" w:rsidR="004C4467" w:rsidRPr="0016361A" w:rsidRDefault="004C4467" w:rsidP="00E10EB4">
            <w:pPr>
              <w:pStyle w:val="TAL"/>
              <w:rPr>
                <w:lang w:val="en-US"/>
              </w:rPr>
            </w:pPr>
            <w:r w:rsidRPr="00B64844">
              <w:rPr>
                <w:lang w:val="en-US"/>
              </w:rPr>
              <w:t xml:space="preserve">Enables the SAn Server to notify a previously subscribed service consumer on Spatial Anchors </w:t>
            </w:r>
            <w:r>
              <w:rPr>
                <w:lang w:val="en-US"/>
              </w:rPr>
              <w:t>Usage Information.</w:t>
            </w:r>
          </w:p>
        </w:tc>
      </w:tr>
    </w:tbl>
    <w:p w14:paraId="2D6E8456" w14:textId="77777777" w:rsidR="004C4467" w:rsidRPr="00986E88" w:rsidRDefault="004C4467" w:rsidP="004C4467">
      <w:pPr>
        <w:rPr>
          <w:noProof/>
        </w:rPr>
      </w:pPr>
    </w:p>
    <w:p w14:paraId="03D795BD" w14:textId="05691EB9" w:rsidR="004C4467" w:rsidRDefault="001B326D" w:rsidP="004C4467">
      <w:pPr>
        <w:pStyle w:val="Heading5"/>
      </w:pPr>
      <w:bookmarkStart w:id="454" w:name="_Toc199274533"/>
      <w:r>
        <w:t>6.1.3</w:t>
      </w:r>
      <w:r w:rsidR="004C4467">
        <w:t>.5.2</w:t>
      </w:r>
      <w:r w:rsidR="004C4467">
        <w:tab/>
        <w:t>Spatial Anchors Usage Information Notification</w:t>
      </w:r>
      <w:bookmarkEnd w:id="454"/>
    </w:p>
    <w:p w14:paraId="00981382" w14:textId="2425F3FD" w:rsidR="004C4467" w:rsidRPr="00986E88" w:rsidRDefault="001B326D" w:rsidP="004C4467">
      <w:pPr>
        <w:pStyle w:val="H6"/>
        <w:rPr>
          <w:noProof/>
        </w:rPr>
      </w:pPr>
      <w:r>
        <w:t>6.1.3</w:t>
      </w:r>
      <w:r w:rsidR="004C4467">
        <w:t>.5.2.1</w:t>
      </w:r>
      <w:r w:rsidR="004C4467" w:rsidRPr="00986E88">
        <w:rPr>
          <w:noProof/>
        </w:rPr>
        <w:tab/>
      </w:r>
      <w:r w:rsidR="004C4467" w:rsidRPr="00986E88">
        <w:rPr>
          <w:lang w:eastAsia="zh-CN"/>
        </w:rPr>
        <w:t>Description</w:t>
      </w:r>
    </w:p>
    <w:p w14:paraId="65311D45" w14:textId="77777777" w:rsidR="004C4467" w:rsidRPr="00986E88" w:rsidRDefault="004C4467" w:rsidP="004C4467">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 xml:space="preserve">notify a previously subscribed service consumer on Spatial Anchors </w:t>
      </w:r>
      <w:r>
        <w:rPr>
          <w:lang w:val="en-US"/>
        </w:rPr>
        <w:t>Usage Information</w:t>
      </w:r>
      <w:r w:rsidRPr="00986E88">
        <w:rPr>
          <w:noProof/>
        </w:rPr>
        <w:t>.</w:t>
      </w:r>
    </w:p>
    <w:p w14:paraId="283CBF01" w14:textId="2FFE6411" w:rsidR="004C4467" w:rsidRPr="00986E88" w:rsidRDefault="001B326D" w:rsidP="004C4467">
      <w:pPr>
        <w:pStyle w:val="H6"/>
      </w:pPr>
      <w:r>
        <w:t>6.1.3</w:t>
      </w:r>
      <w:r w:rsidR="004C4467">
        <w:t>.5.2.2</w:t>
      </w:r>
      <w:r w:rsidR="004C4467" w:rsidRPr="00986E88">
        <w:tab/>
        <w:t>Target URI</w:t>
      </w:r>
    </w:p>
    <w:p w14:paraId="3D784DA0" w14:textId="01423369" w:rsidR="004C4467" w:rsidRPr="00986E88" w:rsidRDefault="004C4467" w:rsidP="004C4467">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1B326D">
        <w:t>6.1.3</w:t>
      </w:r>
      <w:r w:rsidRPr="00F112E4">
        <w:t>.</w:t>
      </w:r>
      <w:r>
        <w:t>5.2.1</w:t>
      </w:r>
      <w:r w:rsidRPr="00F112E4">
        <w:t>.2-1.</w:t>
      </w:r>
    </w:p>
    <w:p w14:paraId="4B46B8CF" w14:textId="088E925F" w:rsidR="004C4467" w:rsidRPr="00986E88" w:rsidRDefault="004C4467" w:rsidP="004C4467">
      <w:pPr>
        <w:pStyle w:val="TH"/>
        <w:rPr>
          <w:rFonts w:cs="Arial"/>
          <w:noProof/>
        </w:rPr>
      </w:pPr>
      <w:r w:rsidRPr="00986E88">
        <w:rPr>
          <w:noProof/>
        </w:rPr>
        <w:t>Table </w:t>
      </w:r>
      <w:r w:rsidR="001B326D">
        <w:t>6.1.3</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C4467" w:rsidRPr="00B54FF5" w14:paraId="2B14EDE2" w14:textId="77777777" w:rsidTr="00E10EB4">
        <w:trPr>
          <w:jc w:val="center"/>
        </w:trPr>
        <w:tc>
          <w:tcPr>
            <w:tcW w:w="1924" w:type="dxa"/>
            <w:shd w:val="clear" w:color="auto" w:fill="C0C0C0"/>
            <w:hideMark/>
          </w:tcPr>
          <w:p w14:paraId="732CB430" w14:textId="77777777" w:rsidR="004C4467" w:rsidRPr="0016361A" w:rsidRDefault="004C4467" w:rsidP="00E10EB4">
            <w:pPr>
              <w:pStyle w:val="TAH"/>
              <w:rPr>
                <w:noProof/>
              </w:rPr>
            </w:pPr>
            <w:r w:rsidRPr="0016361A">
              <w:rPr>
                <w:noProof/>
              </w:rPr>
              <w:t>Name</w:t>
            </w:r>
          </w:p>
        </w:tc>
        <w:tc>
          <w:tcPr>
            <w:tcW w:w="7814" w:type="dxa"/>
            <w:shd w:val="clear" w:color="auto" w:fill="C0C0C0"/>
            <w:vAlign w:val="center"/>
            <w:hideMark/>
          </w:tcPr>
          <w:p w14:paraId="15099139" w14:textId="77777777" w:rsidR="004C4467" w:rsidRPr="0016361A" w:rsidRDefault="004C4467" w:rsidP="00E10EB4">
            <w:pPr>
              <w:pStyle w:val="TAH"/>
              <w:rPr>
                <w:noProof/>
              </w:rPr>
            </w:pPr>
            <w:r w:rsidRPr="0016361A">
              <w:rPr>
                <w:noProof/>
              </w:rPr>
              <w:t>Definition</w:t>
            </w:r>
          </w:p>
        </w:tc>
      </w:tr>
      <w:tr w:rsidR="004C4467" w:rsidRPr="00B54FF5" w14:paraId="07CAD2D2" w14:textId="77777777" w:rsidTr="00E10EB4">
        <w:trPr>
          <w:jc w:val="center"/>
        </w:trPr>
        <w:tc>
          <w:tcPr>
            <w:tcW w:w="1924" w:type="dxa"/>
            <w:vAlign w:val="center"/>
            <w:hideMark/>
          </w:tcPr>
          <w:p w14:paraId="5CF6B717" w14:textId="77777777" w:rsidR="004C4467" w:rsidRPr="0016361A" w:rsidRDefault="004C4467" w:rsidP="00E10EB4">
            <w:pPr>
              <w:pStyle w:val="TAL"/>
              <w:rPr>
                <w:noProof/>
              </w:rPr>
            </w:pPr>
            <w:r w:rsidRPr="0016361A">
              <w:rPr>
                <w:noProof/>
              </w:rPr>
              <w:t>notifUri</w:t>
            </w:r>
          </w:p>
        </w:tc>
        <w:tc>
          <w:tcPr>
            <w:tcW w:w="7814" w:type="dxa"/>
            <w:vAlign w:val="center"/>
            <w:hideMark/>
          </w:tcPr>
          <w:p w14:paraId="7FDACBD6" w14:textId="77777777" w:rsidR="004C4467" w:rsidRPr="0016361A" w:rsidRDefault="004C4467" w:rsidP="00E10EB4">
            <w:pPr>
              <w:pStyle w:val="TAL"/>
              <w:rPr>
                <w:noProof/>
              </w:rPr>
            </w:pPr>
            <w:r w:rsidRPr="0016361A">
              <w:rPr>
                <w:noProof/>
              </w:rPr>
              <w:t xml:space="preserve">String formatted as URI with the </w:t>
            </w:r>
            <w:r>
              <w:rPr>
                <w:noProof/>
              </w:rPr>
              <w:t>Callback</w:t>
            </w:r>
            <w:r w:rsidRPr="0016361A">
              <w:rPr>
                <w:noProof/>
              </w:rPr>
              <w:t xml:space="preserve"> Uri</w:t>
            </w:r>
          </w:p>
        </w:tc>
      </w:tr>
    </w:tbl>
    <w:p w14:paraId="0B06825B" w14:textId="77777777" w:rsidR="004C4467" w:rsidRPr="00986E88" w:rsidRDefault="004C4467" w:rsidP="004C4467">
      <w:pPr>
        <w:rPr>
          <w:noProof/>
        </w:rPr>
      </w:pPr>
    </w:p>
    <w:p w14:paraId="13C39C27" w14:textId="7F9E043F" w:rsidR="004C4467" w:rsidRPr="002900A9" w:rsidRDefault="004C4467" w:rsidP="004C4467">
      <w:pPr>
        <w:pStyle w:val="H6"/>
      </w:pPr>
      <w:r>
        <w:t>6.1.</w:t>
      </w:r>
      <w:r w:rsidR="001B326D">
        <w:t>3</w:t>
      </w:r>
      <w:r w:rsidRPr="002900A9">
        <w:t>.5.2.3</w:t>
      </w:r>
      <w:r w:rsidRPr="002900A9">
        <w:tab/>
        <w:t>Standard Methods</w:t>
      </w:r>
    </w:p>
    <w:p w14:paraId="524A3565" w14:textId="23B086E0" w:rsidR="004C4467" w:rsidRPr="00986E88" w:rsidRDefault="001B326D" w:rsidP="004C4467">
      <w:pPr>
        <w:pStyle w:val="H6"/>
        <w:rPr>
          <w:noProof/>
        </w:rPr>
      </w:pPr>
      <w:r>
        <w:t>6.1.3</w:t>
      </w:r>
      <w:r w:rsidR="004C4467">
        <w:t>.5.2.3.1</w:t>
      </w:r>
      <w:r w:rsidR="004C4467" w:rsidRPr="00986E88">
        <w:rPr>
          <w:noProof/>
        </w:rPr>
        <w:tab/>
      </w:r>
      <w:r w:rsidR="004C4467" w:rsidRPr="00986E88">
        <w:rPr>
          <w:lang w:eastAsia="zh-CN"/>
        </w:rPr>
        <w:t>POST</w:t>
      </w:r>
    </w:p>
    <w:p w14:paraId="03EF4A7F" w14:textId="233CD1D8" w:rsidR="004C4467" w:rsidRPr="00986E88" w:rsidRDefault="004C4467" w:rsidP="004C4467">
      <w:pPr>
        <w:rPr>
          <w:noProof/>
        </w:rPr>
      </w:pPr>
      <w:r w:rsidRPr="00986E88">
        <w:rPr>
          <w:noProof/>
        </w:rPr>
        <w:t>This method shall support the request data structures specified in table </w:t>
      </w:r>
      <w:r w:rsidR="001B326D">
        <w:t>6.1.3</w:t>
      </w:r>
      <w:r>
        <w:t>.5.2.3.1</w:t>
      </w:r>
      <w:r w:rsidRPr="00986E88">
        <w:rPr>
          <w:noProof/>
        </w:rPr>
        <w:t>-</w:t>
      </w:r>
      <w:r>
        <w:rPr>
          <w:noProof/>
        </w:rPr>
        <w:t>1</w:t>
      </w:r>
      <w:r w:rsidRPr="00986E88">
        <w:rPr>
          <w:noProof/>
        </w:rPr>
        <w:t xml:space="preserve"> and the response data structures and response codes specified in table </w:t>
      </w:r>
      <w:r>
        <w:t>6.1.</w:t>
      </w:r>
      <w:r w:rsidR="001B326D">
        <w:t>3</w:t>
      </w:r>
      <w:r>
        <w:t>.5.2.3.1</w:t>
      </w:r>
      <w:r w:rsidRPr="00986E88">
        <w:rPr>
          <w:noProof/>
        </w:rPr>
        <w:t>-</w:t>
      </w:r>
      <w:r>
        <w:rPr>
          <w:noProof/>
        </w:rPr>
        <w:t>1</w:t>
      </w:r>
      <w:r w:rsidRPr="00986E88">
        <w:rPr>
          <w:noProof/>
        </w:rPr>
        <w:t>.</w:t>
      </w:r>
    </w:p>
    <w:p w14:paraId="0E09A5B5" w14:textId="3D0582AC" w:rsidR="004C4467" w:rsidRPr="00986E88" w:rsidRDefault="004C4467" w:rsidP="004C4467">
      <w:pPr>
        <w:pStyle w:val="TH"/>
        <w:rPr>
          <w:noProof/>
        </w:rPr>
      </w:pPr>
      <w:r w:rsidRPr="00986E88">
        <w:rPr>
          <w:noProof/>
        </w:rPr>
        <w:t>Table </w:t>
      </w:r>
      <w:r w:rsidR="00E76ED5">
        <w:t>6.1.3</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C4467" w:rsidRPr="00B54FF5" w14:paraId="74DC653F" w14:textId="77777777" w:rsidTr="00E10EB4">
        <w:trPr>
          <w:jc w:val="center"/>
        </w:trPr>
        <w:tc>
          <w:tcPr>
            <w:tcW w:w="2899" w:type="dxa"/>
            <w:shd w:val="clear" w:color="auto" w:fill="C0C0C0"/>
            <w:hideMark/>
          </w:tcPr>
          <w:p w14:paraId="2326D3BE" w14:textId="77777777" w:rsidR="004C4467" w:rsidRPr="0016361A" w:rsidRDefault="004C4467" w:rsidP="00E10EB4">
            <w:pPr>
              <w:pStyle w:val="TAH"/>
              <w:rPr>
                <w:noProof/>
              </w:rPr>
            </w:pPr>
            <w:r w:rsidRPr="0016361A">
              <w:rPr>
                <w:noProof/>
              </w:rPr>
              <w:t>Data type</w:t>
            </w:r>
          </w:p>
        </w:tc>
        <w:tc>
          <w:tcPr>
            <w:tcW w:w="450" w:type="dxa"/>
            <w:shd w:val="clear" w:color="auto" w:fill="C0C0C0"/>
            <w:hideMark/>
          </w:tcPr>
          <w:p w14:paraId="2395E256" w14:textId="77777777" w:rsidR="004C4467" w:rsidRPr="0016361A" w:rsidRDefault="004C4467" w:rsidP="00E10EB4">
            <w:pPr>
              <w:pStyle w:val="TAH"/>
              <w:rPr>
                <w:noProof/>
              </w:rPr>
            </w:pPr>
            <w:r w:rsidRPr="0016361A">
              <w:rPr>
                <w:noProof/>
              </w:rPr>
              <w:t>P</w:t>
            </w:r>
          </w:p>
        </w:tc>
        <w:tc>
          <w:tcPr>
            <w:tcW w:w="1170" w:type="dxa"/>
            <w:shd w:val="clear" w:color="auto" w:fill="C0C0C0"/>
            <w:hideMark/>
          </w:tcPr>
          <w:p w14:paraId="4818CD91" w14:textId="77777777" w:rsidR="004C4467" w:rsidRPr="0016361A" w:rsidRDefault="004C4467" w:rsidP="00E10EB4">
            <w:pPr>
              <w:pStyle w:val="TAH"/>
              <w:rPr>
                <w:noProof/>
              </w:rPr>
            </w:pPr>
            <w:r w:rsidRPr="0016361A">
              <w:rPr>
                <w:noProof/>
              </w:rPr>
              <w:t>Cardinality</w:t>
            </w:r>
          </w:p>
        </w:tc>
        <w:tc>
          <w:tcPr>
            <w:tcW w:w="5160" w:type="dxa"/>
            <w:shd w:val="clear" w:color="auto" w:fill="C0C0C0"/>
            <w:vAlign w:val="center"/>
            <w:hideMark/>
          </w:tcPr>
          <w:p w14:paraId="7A9302B9" w14:textId="77777777" w:rsidR="004C4467" w:rsidRPr="0016361A" w:rsidRDefault="004C4467" w:rsidP="00E10EB4">
            <w:pPr>
              <w:pStyle w:val="TAH"/>
              <w:rPr>
                <w:noProof/>
              </w:rPr>
            </w:pPr>
            <w:r w:rsidRPr="0016361A">
              <w:rPr>
                <w:noProof/>
              </w:rPr>
              <w:t>Description</w:t>
            </w:r>
          </w:p>
        </w:tc>
      </w:tr>
      <w:tr w:rsidR="004C4467" w:rsidRPr="00B54FF5" w14:paraId="29A082D6" w14:textId="77777777" w:rsidTr="00E10EB4">
        <w:trPr>
          <w:jc w:val="center"/>
        </w:trPr>
        <w:tc>
          <w:tcPr>
            <w:tcW w:w="2899" w:type="dxa"/>
            <w:vAlign w:val="center"/>
            <w:hideMark/>
          </w:tcPr>
          <w:p w14:paraId="46250D69" w14:textId="77777777" w:rsidR="004C4467" w:rsidRPr="0016361A" w:rsidRDefault="004C4467" w:rsidP="00E10EB4">
            <w:pPr>
              <w:pStyle w:val="TAL"/>
              <w:rPr>
                <w:noProof/>
              </w:rPr>
            </w:pPr>
            <w:r>
              <w:t>SpatialAnchorsUsageInfoNotif</w:t>
            </w:r>
          </w:p>
        </w:tc>
        <w:tc>
          <w:tcPr>
            <w:tcW w:w="450" w:type="dxa"/>
            <w:vAlign w:val="center"/>
            <w:hideMark/>
          </w:tcPr>
          <w:p w14:paraId="168041CD" w14:textId="77777777" w:rsidR="004C4467" w:rsidRPr="0016361A" w:rsidRDefault="004C4467" w:rsidP="00E10EB4">
            <w:pPr>
              <w:pStyle w:val="TAC"/>
              <w:rPr>
                <w:noProof/>
              </w:rPr>
            </w:pPr>
            <w:r w:rsidRPr="0016361A">
              <w:t>M</w:t>
            </w:r>
          </w:p>
        </w:tc>
        <w:tc>
          <w:tcPr>
            <w:tcW w:w="1170" w:type="dxa"/>
            <w:vAlign w:val="center"/>
            <w:hideMark/>
          </w:tcPr>
          <w:p w14:paraId="516901FB" w14:textId="77777777" w:rsidR="004C4467" w:rsidRPr="0016361A" w:rsidRDefault="004C4467" w:rsidP="00E10EB4">
            <w:pPr>
              <w:pStyle w:val="TAC"/>
              <w:rPr>
                <w:noProof/>
              </w:rPr>
            </w:pPr>
            <w:r w:rsidRPr="0016361A">
              <w:t>1</w:t>
            </w:r>
          </w:p>
        </w:tc>
        <w:tc>
          <w:tcPr>
            <w:tcW w:w="5160" w:type="dxa"/>
            <w:vAlign w:val="center"/>
            <w:hideMark/>
          </w:tcPr>
          <w:p w14:paraId="447DCFFA" w14:textId="77777777" w:rsidR="004C4467" w:rsidRPr="0016361A" w:rsidRDefault="004C4467" w:rsidP="00E10EB4">
            <w:pPr>
              <w:pStyle w:val="TAL"/>
              <w:rPr>
                <w:noProof/>
              </w:rPr>
            </w:pPr>
            <w:r>
              <w:t>Contains the Spatial Anchors Usage Information Notification.</w:t>
            </w:r>
          </w:p>
        </w:tc>
      </w:tr>
    </w:tbl>
    <w:p w14:paraId="0DC81D7E" w14:textId="77777777" w:rsidR="004C4467" w:rsidRPr="00986E88" w:rsidRDefault="004C4467" w:rsidP="004C4467">
      <w:pPr>
        <w:rPr>
          <w:noProof/>
        </w:rPr>
      </w:pPr>
    </w:p>
    <w:p w14:paraId="512024C4" w14:textId="548FBF2F" w:rsidR="004C4467" w:rsidRPr="00986E88" w:rsidRDefault="004C4467" w:rsidP="004C4467">
      <w:pPr>
        <w:pStyle w:val="TH"/>
        <w:rPr>
          <w:noProof/>
        </w:rPr>
      </w:pPr>
      <w:r w:rsidRPr="00986E88">
        <w:rPr>
          <w:noProof/>
        </w:rPr>
        <w:t>Table </w:t>
      </w:r>
      <w:r w:rsidR="00E76ED5">
        <w:t>6.1.3</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C4467" w:rsidRPr="00B54FF5" w14:paraId="3BD74A02"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92F63AB" w14:textId="77777777" w:rsidR="004C4467" w:rsidRPr="0016361A" w:rsidRDefault="004C4467" w:rsidP="00E10EB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A0F899D" w14:textId="77777777" w:rsidR="004C4467" w:rsidRPr="0016361A" w:rsidRDefault="004C4467" w:rsidP="00E10EB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11F147E" w14:textId="77777777" w:rsidR="004C4467" w:rsidRPr="0016361A" w:rsidRDefault="004C4467" w:rsidP="00E10EB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061F20C" w14:textId="77777777" w:rsidR="004C4467" w:rsidRPr="0016361A" w:rsidRDefault="004C4467" w:rsidP="00E10EB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88FB31D" w14:textId="77777777" w:rsidR="004C4467" w:rsidRPr="0016361A" w:rsidRDefault="004C4467" w:rsidP="00E10EB4">
            <w:pPr>
              <w:pStyle w:val="TAH"/>
              <w:rPr>
                <w:noProof/>
              </w:rPr>
            </w:pPr>
            <w:r w:rsidRPr="0016361A">
              <w:rPr>
                <w:noProof/>
              </w:rPr>
              <w:t>Description</w:t>
            </w:r>
          </w:p>
        </w:tc>
      </w:tr>
      <w:tr w:rsidR="004C4467" w:rsidRPr="00B54FF5" w14:paraId="35BA87D1"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D3F0CE9" w14:textId="77777777" w:rsidR="004C4467" w:rsidRPr="0016361A" w:rsidRDefault="004C4467" w:rsidP="00E10EB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6DF2CDA"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C85161"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1E6DA32" w14:textId="77777777" w:rsidR="004C4467" w:rsidRPr="0016361A" w:rsidRDefault="004C4467" w:rsidP="00E10EB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004D6F7C" w14:textId="77777777" w:rsidR="004C4467" w:rsidRPr="0016361A" w:rsidRDefault="004C4467" w:rsidP="00E10EB4">
            <w:pPr>
              <w:pStyle w:val="TAL"/>
              <w:rPr>
                <w:noProof/>
              </w:rPr>
            </w:pPr>
            <w:r w:rsidRPr="00B17458">
              <w:t>Successful case. The Spatial Anchors Notification is successfully received and acknowledged</w:t>
            </w:r>
            <w:r>
              <w:t>.</w:t>
            </w:r>
          </w:p>
        </w:tc>
      </w:tr>
      <w:tr w:rsidR="004C4467" w:rsidRPr="00B54FF5" w14:paraId="2FE1CFC6"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FF9375D" w14:textId="77777777" w:rsidR="004C4467" w:rsidRPr="0016361A" w:rsidRDefault="004C4467"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26CDDC3A"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286770F"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925A0F" w14:textId="77777777" w:rsidR="004C4467" w:rsidRPr="0016361A" w:rsidRDefault="004C4467" w:rsidP="00E10EB4">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895C298" w14:textId="77777777" w:rsidR="004C4467" w:rsidRDefault="004C4467" w:rsidP="00E10EB4">
            <w:pPr>
              <w:pStyle w:val="TAL"/>
            </w:pPr>
            <w:r w:rsidRPr="007C1AFD">
              <w:t>Temporary redirection.</w:t>
            </w:r>
          </w:p>
          <w:p w14:paraId="2457368F" w14:textId="77777777" w:rsidR="004C4467" w:rsidRDefault="004C4467" w:rsidP="00E10EB4">
            <w:pPr>
              <w:pStyle w:val="TAL"/>
            </w:pPr>
          </w:p>
          <w:p w14:paraId="40D4D0CF" w14:textId="77777777" w:rsidR="004C4467" w:rsidRDefault="004C4467"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5B6C44" w14:textId="77777777" w:rsidR="004C4467" w:rsidRPr="007C1AFD" w:rsidRDefault="004C4467" w:rsidP="00E10EB4">
            <w:pPr>
              <w:pStyle w:val="TAL"/>
            </w:pPr>
          </w:p>
          <w:p w14:paraId="31554917" w14:textId="77777777" w:rsidR="004C4467" w:rsidRPr="0016361A" w:rsidRDefault="004C4467" w:rsidP="00E10EB4">
            <w:pPr>
              <w:pStyle w:val="TAL"/>
              <w:rPr>
                <w:noProof/>
              </w:rPr>
            </w:pPr>
            <w:r w:rsidRPr="007C1AFD">
              <w:t>Redirection handling is described in clause 5.2.10 of 3GPP TS 29.122 [</w:t>
            </w:r>
            <w:r>
              <w:t>2</w:t>
            </w:r>
            <w:r w:rsidRPr="007C1AFD">
              <w:t>].</w:t>
            </w:r>
          </w:p>
        </w:tc>
      </w:tr>
      <w:tr w:rsidR="004C4467" w:rsidRPr="00B54FF5" w14:paraId="64B4F33A"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04EC9F4C" w14:textId="77777777" w:rsidR="004C4467" w:rsidRPr="0016361A" w:rsidRDefault="004C4467"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04A7DB37"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6916DBA"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42B3A83" w14:textId="77777777" w:rsidR="004C4467" w:rsidRPr="0016361A" w:rsidRDefault="004C4467" w:rsidP="00E10EB4">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09706113" w14:textId="77777777" w:rsidR="004C4467" w:rsidRDefault="004C4467" w:rsidP="00E10EB4">
            <w:pPr>
              <w:pStyle w:val="TAL"/>
            </w:pPr>
            <w:r w:rsidRPr="007C1AFD">
              <w:t>Permanent redirection.</w:t>
            </w:r>
          </w:p>
          <w:p w14:paraId="3748D332" w14:textId="77777777" w:rsidR="004C4467" w:rsidRDefault="004C4467" w:rsidP="00E10EB4">
            <w:pPr>
              <w:pStyle w:val="TAL"/>
            </w:pPr>
          </w:p>
          <w:p w14:paraId="7FDAEEF7" w14:textId="77777777" w:rsidR="004C4467" w:rsidRDefault="004C4467"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D0E76B7" w14:textId="77777777" w:rsidR="004C4467" w:rsidRPr="007C1AFD" w:rsidRDefault="004C4467" w:rsidP="00E10EB4">
            <w:pPr>
              <w:pStyle w:val="TAL"/>
            </w:pPr>
          </w:p>
          <w:p w14:paraId="7EECFD0E" w14:textId="77777777" w:rsidR="004C4467" w:rsidRPr="0016361A" w:rsidRDefault="004C4467" w:rsidP="00E10EB4">
            <w:pPr>
              <w:pStyle w:val="TAL"/>
              <w:rPr>
                <w:noProof/>
              </w:rPr>
            </w:pPr>
            <w:r w:rsidRPr="007C1AFD">
              <w:t>Redirection handling is described in clause 5.2.10 of 3GPP TS 29.122 [</w:t>
            </w:r>
            <w:r>
              <w:t>2</w:t>
            </w:r>
            <w:r w:rsidRPr="007C1AFD">
              <w:t>].</w:t>
            </w:r>
          </w:p>
        </w:tc>
      </w:tr>
      <w:tr w:rsidR="004C4467" w:rsidRPr="00B54FF5" w14:paraId="1C9696B2" w14:textId="77777777" w:rsidTr="00E10E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CE3DCB4" w14:textId="77777777" w:rsidR="004C4467" w:rsidRPr="0016361A" w:rsidRDefault="004C4467" w:rsidP="00E10E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581FF212" w14:textId="77777777" w:rsidR="004C4467" w:rsidRDefault="004C4467" w:rsidP="004C4467">
      <w:pPr>
        <w:rPr>
          <w:noProof/>
        </w:rPr>
      </w:pPr>
    </w:p>
    <w:p w14:paraId="5C967A59" w14:textId="1929210B" w:rsidR="004C4467" w:rsidRPr="00FF19D4" w:rsidRDefault="004C4467" w:rsidP="004C4467">
      <w:pPr>
        <w:pStyle w:val="TH"/>
      </w:pPr>
      <w:r w:rsidRPr="00FF19D4">
        <w:t>Table </w:t>
      </w:r>
      <w:r w:rsidR="00E76ED5">
        <w:t>6.1.3</w:t>
      </w:r>
      <w:r>
        <w:t>.5.2.3.1-4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3E642FE8" w14:textId="77777777" w:rsidTr="00E10EB4">
        <w:trPr>
          <w:jc w:val="center"/>
        </w:trPr>
        <w:tc>
          <w:tcPr>
            <w:tcW w:w="825" w:type="pct"/>
            <w:shd w:val="clear" w:color="auto" w:fill="C0C0C0"/>
          </w:tcPr>
          <w:p w14:paraId="13E0920F" w14:textId="77777777" w:rsidR="004C4467" w:rsidRPr="00FF19D4" w:rsidRDefault="004C4467" w:rsidP="00E10EB4">
            <w:pPr>
              <w:pStyle w:val="TAH"/>
            </w:pPr>
            <w:r w:rsidRPr="00FF19D4">
              <w:t>Name</w:t>
            </w:r>
          </w:p>
        </w:tc>
        <w:tc>
          <w:tcPr>
            <w:tcW w:w="732" w:type="pct"/>
            <w:shd w:val="clear" w:color="auto" w:fill="C0C0C0"/>
          </w:tcPr>
          <w:p w14:paraId="2950083E" w14:textId="77777777" w:rsidR="004C4467" w:rsidRPr="00FF19D4" w:rsidRDefault="004C4467" w:rsidP="00E10EB4">
            <w:pPr>
              <w:pStyle w:val="TAH"/>
            </w:pPr>
            <w:r w:rsidRPr="00FF19D4">
              <w:t>Data type</w:t>
            </w:r>
          </w:p>
        </w:tc>
        <w:tc>
          <w:tcPr>
            <w:tcW w:w="217" w:type="pct"/>
            <w:shd w:val="clear" w:color="auto" w:fill="C0C0C0"/>
          </w:tcPr>
          <w:p w14:paraId="7E58EE3D" w14:textId="77777777" w:rsidR="004C4467" w:rsidRPr="00FF19D4" w:rsidRDefault="004C4467" w:rsidP="00E10EB4">
            <w:pPr>
              <w:pStyle w:val="TAH"/>
            </w:pPr>
            <w:r w:rsidRPr="00FF19D4">
              <w:t>P</w:t>
            </w:r>
          </w:p>
        </w:tc>
        <w:tc>
          <w:tcPr>
            <w:tcW w:w="581" w:type="pct"/>
            <w:shd w:val="clear" w:color="auto" w:fill="C0C0C0"/>
          </w:tcPr>
          <w:p w14:paraId="34B89172" w14:textId="77777777" w:rsidR="004C4467" w:rsidRPr="00FF19D4" w:rsidRDefault="004C4467" w:rsidP="00E10EB4">
            <w:pPr>
              <w:pStyle w:val="TAH"/>
            </w:pPr>
            <w:r w:rsidRPr="00FF19D4">
              <w:t>Cardinality</w:t>
            </w:r>
          </w:p>
        </w:tc>
        <w:tc>
          <w:tcPr>
            <w:tcW w:w="2645" w:type="pct"/>
            <w:shd w:val="clear" w:color="auto" w:fill="C0C0C0"/>
            <w:vAlign w:val="center"/>
          </w:tcPr>
          <w:p w14:paraId="27B0A2D9" w14:textId="77777777" w:rsidR="004C4467" w:rsidRPr="00FF19D4" w:rsidRDefault="004C4467" w:rsidP="00E10EB4">
            <w:pPr>
              <w:pStyle w:val="TAH"/>
            </w:pPr>
            <w:r w:rsidRPr="00FF19D4">
              <w:t>Description</w:t>
            </w:r>
          </w:p>
        </w:tc>
      </w:tr>
      <w:tr w:rsidR="004C4467" w:rsidRPr="00FF19D4" w14:paraId="72887EF8" w14:textId="77777777" w:rsidTr="00E10EB4">
        <w:trPr>
          <w:jc w:val="center"/>
        </w:trPr>
        <w:tc>
          <w:tcPr>
            <w:tcW w:w="825" w:type="pct"/>
            <w:shd w:val="clear" w:color="auto" w:fill="auto"/>
          </w:tcPr>
          <w:p w14:paraId="248E9F4A" w14:textId="77777777" w:rsidR="004C4467" w:rsidRPr="00FF19D4" w:rsidRDefault="004C4467" w:rsidP="00E10EB4">
            <w:pPr>
              <w:pStyle w:val="TAL"/>
            </w:pPr>
            <w:r w:rsidRPr="00FF19D4">
              <w:t>Location</w:t>
            </w:r>
          </w:p>
        </w:tc>
        <w:tc>
          <w:tcPr>
            <w:tcW w:w="732" w:type="pct"/>
          </w:tcPr>
          <w:p w14:paraId="0E81A2B7" w14:textId="77777777" w:rsidR="004C4467" w:rsidRPr="00FF19D4" w:rsidRDefault="004C4467" w:rsidP="00E10EB4">
            <w:pPr>
              <w:pStyle w:val="TAL"/>
            </w:pPr>
            <w:r w:rsidRPr="00FF19D4">
              <w:t>string</w:t>
            </w:r>
          </w:p>
        </w:tc>
        <w:tc>
          <w:tcPr>
            <w:tcW w:w="217" w:type="pct"/>
          </w:tcPr>
          <w:p w14:paraId="1E4C0F3D" w14:textId="77777777" w:rsidR="004C4467" w:rsidRPr="00FF19D4" w:rsidRDefault="004C4467" w:rsidP="00E10EB4">
            <w:pPr>
              <w:pStyle w:val="TAC"/>
            </w:pPr>
            <w:r w:rsidRPr="00FF19D4">
              <w:t>M</w:t>
            </w:r>
          </w:p>
        </w:tc>
        <w:tc>
          <w:tcPr>
            <w:tcW w:w="581" w:type="pct"/>
          </w:tcPr>
          <w:p w14:paraId="66F158F2" w14:textId="77777777" w:rsidR="004C4467" w:rsidRPr="00FF19D4" w:rsidRDefault="004C4467" w:rsidP="00E10EB4">
            <w:pPr>
              <w:pStyle w:val="TAC"/>
            </w:pPr>
            <w:r w:rsidRPr="00FF19D4">
              <w:t>1</w:t>
            </w:r>
          </w:p>
        </w:tc>
        <w:tc>
          <w:tcPr>
            <w:tcW w:w="2645" w:type="pct"/>
            <w:shd w:val="clear" w:color="auto" w:fill="auto"/>
            <w:vAlign w:val="center"/>
          </w:tcPr>
          <w:p w14:paraId="53EE282F" w14:textId="77777777" w:rsidR="004C4467" w:rsidRPr="00FF19D4" w:rsidRDefault="004C4467"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97BDF82" w14:textId="77777777" w:rsidR="004C4467" w:rsidRPr="00FF19D4" w:rsidRDefault="004C4467" w:rsidP="004C4467"/>
    <w:p w14:paraId="203A8254" w14:textId="046C868B" w:rsidR="004C4467" w:rsidRPr="00FF19D4" w:rsidRDefault="004C4467" w:rsidP="004C4467">
      <w:pPr>
        <w:pStyle w:val="TH"/>
      </w:pPr>
      <w:r w:rsidRPr="00FF19D4">
        <w:t>Table </w:t>
      </w:r>
      <w:r w:rsidR="00E76ED5">
        <w:t>6.1.3</w:t>
      </w:r>
      <w:r>
        <w:t>.5.2.3.1-5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7E9EAC54" w14:textId="77777777" w:rsidTr="00E10EB4">
        <w:trPr>
          <w:jc w:val="center"/>
        </w:trPr>
        <w:tc>
          <w:tcPr>
            <w:tcW w:w="825" w:type="pct"/>
            <w:shd w:val="clear" w:color="auto" w:fill="C0C0C0"/>
          </w:tcPr>
          <w:p w14:paraId="7FA68CFB" w14:textId="77777777" w:rsidR="004C4467" w:rsidRPr="00FF19D4" w:rsidRDefault="004C4467" w:rsidP="00E10EB4">
            <w:pPr>
              <w:pStyle w:val="TAH"/>
            </w:pPr>
            <w:r w:rsidRPr="00FF19D4">
              <w:t>Name</w:t>
            </w:r>
          </w:p>
        </w:tc>
        <w:tc>
          <w:tcPr>
            <w:tcW w:w="732" w:type="pct"/>
            <w:shd w:val="clear" w:color="auto" w:fill="C0C0C0"/>
          </w:tcPr>
          <w:p w14:paraId="337B696D" w14:textId="77777777" w:rsidR="004C4467" w:rsidRPr="00FF19D4" w:rsidRDefault="004C4467" w:rsidP="00E10EB4">
            <w:pPr>
              <w:pStyle w:val="TAH"/>
            </w:pPr>
            <w:r w:rsidRPr="00FF19D4">
              <w:t>Data type</w:t>
            </w:r>
          </w:p>
        </w:tc>
        <w:tc>
          <w:tcPr>
            <w:tcW w:w="217" w:type="pct"/>
            <w:shd w:val="clear" w:color="auto" w:fill="C0C0C0"/>
          </w:tcPr>
          <w:p w14:paraId="20885856" w14:textId="77777777" w:rsidR="004C4467" w:rsidRPr="00FF19D4" w:rsidRDefault="004C4467" w:rsidP="00E10EB4">
            <w:pPr>
              <w:pStyle w:val="TAH"/>
            </w:pPr>
            <w:r w:rsidRPr="00FF19D4">
              <w:t>P</w:t>
            </w:r>
          </w:p>
        </w:tc>
        <w:tc>
          <w:tcPr>
            <w:tcW w:w="581" w:type="pct"/>
            <w:shd w:val="clear" w:color="auto" w:fill="C0C0C0"/>
          </w:tcPr>
          <w:p w14:paraId="29B197A3" w14:textId="77777777" w:rsidR="004C4467" w:rsidRPr="00FF19D4" w:rsidRDefault="004C4467" w:rsidP="00E10EB4">
            <w:pPr>
              <w:pStyle w:val="TAH"/>
            </w:pPr>
            <w:r w:rsidRPr="00FF19D4">
              <w:t>Cardinality</w:t>
            </w:r>
          </w:p>
        </w:tc>
        <w:tc>
          <w:tcPr>
            <w:tcW w:w="2645" w:type="pct"/>
            <w:shd w:val="clear" w:color="auto" w:fill="C0C0C0"/>
            <w:vAlign w:val="center"/>
          </w:tcPr>
          <w:p w14:paraId="1D130B21" w14:textId="77777777" w:rsidR="004C4467" w:rsidRPr="00FF19D4" w:rsidRDefault="004C4467" w:rsidP="00E10EB4">
            <w:pPr>
              <w:pStyle w:val="TAH"/>
            </w:pPr>
            <w:r w:rsidRPr="00FF19D4">
              <w:t>Description</w:t>
            </w:r>
          </w:p>
        </w:tc>
      </w:tr>
      <w:tr w:rsidR="004C4467" w:rsidRPr="00FF19D4" w14:paraId="36E86F74" w14:textId="77777777" w:rsidTr="00E10EB4">
        <w:trPr>
          <w:jc w:val="center"/>
        </w:trPr>
        <w:tc>
          <w:tcPr>
            <w:tcW w:w="825" w:type="pct"/>
            <w:shd w:val="clear" w:color="auto" w:fill="auto"/>
          </w:tcPr>
          <w:p w14:paraId="28460D53" w14:textId="77777777" w:rsidR="004C4467" w:rsidRPr="00FF19D4" w:rsidRDefault="004C4467" w:rsidP="00E10EB4">
            <w:pPr>
              <w:pStyle w:val="TAL"/>
            </w:pPr>
            <w:r w:rsidRPr="00FF19D4">
              <w:t>Location</w:t>
            </w:r>
          </w:p>
        </w:tc>
        <w:tc>
          <w:tcPr>
            <w:tcW w:w="732" w:type="pct"/>
          </w:tcPr>
          <w:p w14:paraId="2279F7E7" w14:textId="77777777" w:rsidR="004C4467" w:rsidRPr="00FF19D4" w:rsidRDefault="004C4467" w:rsidP="00E10EB4">
            <w:pPr>
              <w:pStyle w:val="TAL"/>
            </w:pPr>
            <w:r w:rsidRPr="00FF19D4">
              <w:t>string</w:t>
            </w:r>
          </w:p>
        </w:tc>
        <w:tc>
          <w:tcPr>
            <w:tcW w:w="217" w:type="pct"/>
          </w:tcPr>
          <w:p w14:paraId="3C282F16" w14:textId="77777777" w:rsidR="004C4467" w:rsidRPr="00FF19D4" w:rsidRDefault="004C4467" w:rsidP="00E10EB4">
            <w:pPr>
              <w:pStyle w:val="TAC"/>
            </w:pPr>
            <w:r w:rsidRPr="00FF19D4">
              <w:t>M</w:t>
            </w:r>
          </w:p>
        </w:tc>
        <w:tc>
          <w:tcPr>
            <w:tcW w:w="581" w:type="pct"/>
          </w:tcPr>
          <w:p w14:paraId="6CA3347C" w14:textId="77777777" w:rsidR="004C4467" w:rsidRPr="00FF19D4" w:rsidRDefault="004C4467" w:rsidP="00E10EB4">
            <w:pPr>
              <w:pStyle w:val="TAC"/>
            </w:pPr>
            <w:r w:rsidRPr="00FF19D4">
              <w:t>1</w:t>
            </w:r>
          </w:p>
        </w:tc>
        <w:tc>
          <w:tcPr>
            <w:tcW w:w="2645" w:type="pct"/>
            <w:shd w:val="clear" w:color="auto" w:fill="auto"/>
            <w:vAlign w:val="center"/>
          </w:tcPr>
          <w:p w14:paraId="4C215C8D" w14:textId="77777777" w:rsidR="004C4467" w:rsidRPr="00FF19D4" w:rsidRDefault="004C4467"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0E089401" w14:textId="77777777" w:rsidR="004C4467" w:rsidRPr="00986E88" w:rsidRDefault="004C4467" w:rsidP="004C4467">
      <w:pPr>
        <w:rPr>
          <w:noProof/>
        </w:rPr>
      </w:pPr>
    </w:p>
    <w:p w14:paraId="7A229C30" w14:textId="04FF47AE" w:rsidR="004C4467" w:rsidRDefault="004C4467" w:rsidP="004C4467">
      <w:pPr>
        <w:pStyle w:val="Heading4"/>
      </w:pPr>
      <w:bookmarkStart w:id="455" w:name="_Toc199274534"/>
      <w:r>
        <w:t>6.1.</w:t>
      </w:r>
      <w:r w:rsidR="00E76ED5">
        <w:t>3</w:t>
      </w:r>
      <w:r>
        <w:t>.6</w:t>
      </w:r>
      <w:r>
        <w:tab/>
        <w:t>Data Model</w:t>
      </w:r>
      <w:bookmarkEnd w:id="455"/>
    </w:p>
    <w:p w14:paraId="1CCED5A0" w14:textId="133E3615" w:rsidR="004C4467" w:rsidRDefault="004C4467" w:rsidP="004C4467">
      <w:pPr>
        <w:pStyle w:val="Heading5"/>
      </w:pPr>
      <w:bookmarkStart w:id="456" w:name="_Toc199274535"/>
      <w:r>
        <w:t>6.1.</w:t>
      </w:r>
      <w:r w:rsidR="00E76ED5">
        <w:t>3</w:t>
      </w:r>
      <w:r>
        <w:t>.6.1</w:t>
      </w:r>
      <w:r>
        <w:tab/>
        <w:t>General</w:t>
      </w:r>
      <w:bookmarkEnd w:id="456"/>
    </w:p>
    <w:p w14:paraId="45E61C16" w14:textId="77777777" w:rsidR="004C4467" w:rsidRDefault="004C4467" w:rsidP="004C4467">
      <w:r>
        <w:t>This clause specifies the application data model supported by the API.</w:t>
      </w:r>
    </w:p>
    <w:p w14:paraId="27D06457" w14:textId="2B60D2DD" w:rsidR="004C4467" w:rsidRDefault="004C4467" w:rsidP="004C4467">
      <w:r>
        <w:t>T</w:t>
      </w:r>
      <w:r w:rsidRPr="009C4D60">
        <w:t>able</w:t>
      </w:r>
      <w:r w:rsidR="00E76ED5">
        <w:t> 6.1.3</w:t>
      </w:r>
      <w:r>
        <w:t xml:space="preserve">.6.1-1 specifies </w:t>
      </w:r>
      <w:r w:rsidRPr="009C4D60">
        <w:t xml:space="preserve">the </w:t>
      </w:r>
      <w:r>
        <w:t>data types</w:t>
      </w:r>
      <w:r w:rsidRPr="009C4D60">
        <w:t xml:space="preserve"> defined for the </w:t>
      </w:r>
      <w:r>
        <w:t>SS_SAnUsage</w:t>
      </w:r>
      <w:r w:rsidRPr="009C4D60">
        <w:t xml:space="preserve"> </w:t>
      </w:r>
      <w:r>
        <w:t>API.</w:t>
      </w:r>
    </w:p>
    <w:p w14:paraId="00A62A1D" w14:textId="23F43D54" w:rsidR="004C4467" w:rsidRPr="009C4D60" w:rsidRDefault="004C4467" w:rsidP="004C4467">
      <w:pPr>
        <w:pStyle w:val="TH"/>
      </w:pPr>
      <w:r w:rsidRPr="009C4D60">
        <w:t>Table</w:t>
      </w:r>
      <w:r w:rsidR="00E76ED5">
        <w:t> 6.1.3</w:t>
      </w:r>
      <w:r>
        <w:t>.6.1-</w:t>
      </w:r>
      <w:r w:rsidRPr="009C4D60">
        <w:t xml:space="preserve">1: </w:t>
      </w:r>
      <w:r>
        <w:t>SS_SAnUsage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428"/>
        <w:gridCol w:w="3841"/>
        <w:gridCol w:w="1207"/>
      </w:tblGrid>
      <w:tr w:rsidR="004C4467" w:rsidRPr="00B54FF5" w14:paraId="6E20D1F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1AA391C" w14:textId="77777777" w:rsidR="004C4467" w:rsidRPr="0016361A" w:rsidRDefault="004C4467" w:rsidP="00E10EB4">
            <w:pPr>
              <w:pStyle w:val="TAH"/>
            </w:pPr>
            <w:r w:rsidRPr="0016361A">
              <w:t>Data type</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7A5D9ED7" w14:textId="77777777" w:rsidR="004C4467" w:rsidRPr="0016361A" w:rsidRDefault="004C4467" w:rsidP="00E10EB4">
            <w:pPr>
              <w:pStyle w:val="TAH"/>
            </w:pPr>
            <w:r w:rsidRPr="0016361A">
              <w:t>Clause defined</w:t>
            </w:r>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
          <w:p w14:paraId="74A3A83B" w14:textId="77777777" w:rsidR="004C4467" w:rsidRPr="0016361A" w:rsidRDefault="004C4467" w:rsidP="00E10EB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79D658" w14:textId="77777777" w:rsidR="004C4467" w:rsidRPr="0016361A" w:rsidRDefault="004C4467" w:rsidP="00E10EB4">
            <w:pPr>
              <w:pStyle w:val="TAH"/>
            </w:pPr>
            <w:r w:rsidRPr="0016361A">
              <w:t>Applicability</w:t>
            </w:r>
          </w:p>
        </w:tc>
      </w:tr>
      <w:tr w:rsidR="004C4467" w:rsidRPr="00B54FF5" w14:paraId="2D558937"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7C251048" w14:textId="77777777" w:rsidR="004C4467" w:rsidRPr="0016361A" w:rsidRDefault="004C4467" w:rsidP="00E10EB4">
            <w:pPr>
              <w:pStyle w:val="TAL"/>
            </w:pPr>
            <w:r>
              <w:t>AnchorsAnalyticsFilter</w:t>
            </w:r>
          </w:p>
        </w:tc>
        <w:tc>
          <w:tcPr>
            <w:tcW w:w="1428" w:type="dxa"/>
            <w:tcBorders>
              <w:top w:val="single" w:sz="4" w:space="0" w:color="auto"/>
              <w:left w:val="single" w:sz="4" w:space="0" w:color="auto"/>
              <w:bottom w:val="single" w:sz="4" w:space="0" w:color="auto"/>
              <w:right w:val="single" w:sz="4" w:space="0" w:color="auto"/>
            </w:tcBorders>
            <w:vAlign w:val="center"/>
          </w:tcPr>
          <w:p w14:paraId="34EE82AF" w14:textId="0FA57FC7" w:rsidR="004C4467" w:rsidRPr="0016361A" w:rsidRDefault="00E76ED5" w:rsidP="00E10EB4">
            <w:pPr>
              <w:pStyle w:val="TAC"/>
            </w:pPr>
            <w:r>
              <w:t>6.1.3</w:t>
            </w:r>
            <w:r w:rsidR="004C4467">
              <w:t>.6.2.6</w:t>
            </w:r>
          </w:p>
        </w:tc>
        <w:tc>
          <w:tcPr>
            <w:tcW w:w="3841" w:type="dxa"/>
            <w:tcBorders>
              <w:top w:val="single" w:sz="4" w:space="0" w:color="auto"/>
              <w:left w:val="single" w:sz="4" w:space="0" w:color="auto"/>
              <w:bottom w:val="single" w:sz="4" w:space="0" w:color="auto"/>
              <w:right w:val="single" w:sz="4" w:space="0" w:color="auto"/>
            </w:tcBorders>
            <w:vAlign w:val="center"/>
          </w:tcPr>
          <w:p w14:paraId="3D183609" w14:textId="77777777" w:rsidR="004C4467" w:rsidRPr="0016361A" w:rsidRDefault="004C4467" w:rsidP="00E10EB4">
            <w:pPr>
              <w:pStyle w:val="TAL"/>
              <w:rPr>
                <w:rFonts w:cs="Arial"/>
                <w:szCs w:val="18"/>
              </w:rPr>
            </w:pPr>
            <w:r>
              <w:rPr>
                <w:rFonts w:cs="Arial"/>
                <w:szCs w:val="18"/>
              </w:rPr>
              <w:t>Represents the spatial anchors usage analytics filter.</w:t>
            </w:r>
          </w:p>
        </w:tc>
        <w:tc>
          <w:tcPr>
            <w:tcW w:w="1207" w:type="dxa"/>
            <w:tcBorders>
              <w:top w:val="single" w:sz="4" w:space="0" w:color="auto"/>
              <w:left w:val="single" w:sz="4" w:space="0" w:color="auto"/>
              <w:bottom w:val="single" w:sz="4" w:space="0" w:color="auto"/>
              <w:right w:val="single" w:sz="4" w:space="0" w:color="auto"/>
            </w:tcBorders>
            <w:vAlign w:val="center"/>
          </w:tcPr>
          <w:p w14:paraId="64DDD587" w14:textId="77777777" w:rsidR="004C4467" w:rsidRPr="0016361A" w:rsidRDefault="004C4467" w:rsidP="00E10EB4">
            <w:pPr>
              <w:pStyle w:val="TAL"/>
              <w:rPr>
                <w:rFonts w:cs="Arial"/>
                <w:szCs w:val="18"/>
              </w:rPr>
            </w:pPr>
          </w:p>
        </w:tc>
      </w:tr>
      <w:tr w:rsidR="004C4467" w:rsidRPr="00B54FF5" w14:paraId="10B77D19"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57DCF68" w14:textId="77777777" w:rsidR="004C4467" w:rsidRDefault="004C4467" w:rsidP="00E10EB4">
            <w:pPr>
              <w:pStyle w:val="TAL"/>
            </w:pPr>
            <w:r>
              <w:t>AnchorUsage</w:t>
            </w:r>
          </w:p>
        </w:tc>
        <w:tc>
          <w:tcPr>
            <w:tcW w:w="1428" w:type="dxa"/>
            <w:tcBorders>
              <w:top w:val="single" w:sz="4" w:space="0" w:color="auto"/>
              <w:left w:val="single" w:sz="4" w:space="0" w:color="auto"/>
              <w:bottom w:val="single" w:sz="4" w:space="0" w:color="auto"/>
              <w:right w:val="single" w:sz="4" w:space="0" w:color="auto"/>
            </w:tcBorders>
            <w:vAlign w:val="center"/>
          </w:tcPr>
          <w:p w14:paraId="068AAD1D" w14:textId="7A997A79" w:rsidR="004C4467" w:rsidRDefault="00E76ED5" w:rsidP="00E10EB4">
            <w:pPr>
              <w:pStyle w:val="TAC"/>
            </w:pPr>
            <w:r>
              <w:t>6.1.3</w:t>
            </w:r>
            <w:r w:rsidR="004C4467">
              <w:t>.6.2.11</w:t>
            </w:r>
          </w:p>
        </w:tc>
        <w:tc>
          <w:tcPr>
            <w:tcW w:w="3841" w:type="dxa"/>
            <w:tcBorders>
              <w:top w:val="single" w:sz="4" w:space="0" w:color="auto"/>
              <w:left w:val="single" w:sz="4" w:space="0" w:color="auto"/>
              <w:bottom w:val="single" w:sz="4" w:space="0" w:color="auto"/>
              <w:right w:val="single" w:sz="4" w:space="0" w:color="auto"/>
            </w:tcBorders>
            <w:vAlign w:val="center"/>
          </w:tcPr>
          <w:p w14:paraId="111FED55" w14:textId="77777777" w:rsidR="004C4467" w:rsidRDefault="004C4467" w:rsidP="00E10EB4">
            <w:pPr>
              <w:pStyle w:val="TAL"/>
              <w:rPr>
                <w:rFonts w:cs="Arial"/>
                <w:szCs w:val="18"/>
              </w:rPr>
            </w:pPr>
            <w:r>
              <w:rPr>
                <w:rFonts w:cs="Arial"/>
                <w:szCs w:val="18"/>
              </w:rPr>
              <w:t>Represents the anchor usage information reported.</w:t>
            </w:r>
          </w:p>
        </w:tc>
        <w:tc>
          <w:tcPr>
            <w:tcW w:w="1207" w:type="dxa"/>
            <w:tcBorders>
              <w:top w:val="single" w:sz="4" w:space="0" w:color="auto"/>
              <w:left w:val="single" w:sz="4" w:space="0" w:color="auto"/>
              <w:bottom w:val="single" w:sz="4" w:space="0" w:color="auto"/>
              <w:right w:val="single" w:sz="4" w:space="0" w:color="auto"/>
            </w:tcBorders>
            <w:vAlign w:val="center"/>
          </w:tcPr>
          <w:p w14:paraId="10E08769" w14:textId="77777777" w:rsidR="004C4467" w:rsidRPr="0016361A" w:rsidRDefault="004C4467" w:rsidP="00E10EB4">
            <w:pPr>
              <w:pStyle w:val="TAL"/>
              <w:rPr>
                <w:rFonts w:cs="Arial"/>
                <w:szCs w:val="18"/>
              </w:rPr>
            </w:pPr>
          </w:p>
        </w:tc>
      </w:tr>
      <w:tr w:rsidR="004C4467" w:rsidRPr="00B54FF5" w14:paraId="2185DE1E"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A46D32A" w14:textId="77777777" w:rsidR="004C4467" w:rsidRDefault="004C4467" w:rsidP="00E10EB4">
            <w:pPr>
              <w:pStyle w:val="TAL"/>
            </w:pPr>
            <w:r>
              <w:t>AnchorUsageEvent</w:t>
            </w:r>
          </w:p>
        </w:tc>
        <w:tc>
          <w:tcPr>
            <w:tcW w:w="1428" w:type="dxa"/>
            <w:tcBorders>
              <w:top w:val="single" w:sz="4" w:space="0" w:color="auto"/>
              <w:left w:val="single" w:sz="4" w:space="0" w:color="auto"/>
              <w:bottom w:val="single" w:sz="4" w:space="0" w:color="auto"/>
              <w:right w:val="single" w:sz="4" w:space="0" w:color="auto"/>
            </w:tcBorders>
            <w:vAlign w:val="center"/>
          </w:tcPr>
          <w:p w14:paraId="3A1FDD1B" w14:textId="1F6ADABA" w:rsidR="004C4467" w:rsidRDefault="004C4467" w:rsidP="00E76ED5">
            <w:pPr>
              <w:pStyle w:val="TAC"/>
            </w:pPr>
            <w:r>
              <w:t>6.1.</w:t>
            </w:r>
            <w:r w:rsidR="00E76ED5">
              <w:t>3</w:t>
            </w:r>
            <w:r>
              <w:t>.6.3.3</w:t>
            </w:r>
          </w:p>
        </w:tc>
        <w:tc>
          <w:tcPr>
            <w:tcW w:w="3841" w:type="dxa"/>
            <w:tcBorders>
              <w:top w:val="single" w:sz="4" w:space="0" w:color="auto"/>
              <w:left w:val="single" w:sz="4" w:space="0" w:color="auto"/>
              <w:bottom w:val="single" w:sz="4" w:space="0" w:color="auto"/>
              <w:right w:val="single" w:sz="4" w:space="0" w:color="auto"/>
            </w:tcBorders>
            <w:vAlign w:val="center"/>
          </w:tcPr>
          <w:p w14:paraId="73722F65" w14:textId="77777777" w:rsidR="004C4467" w:rsidRPr="0016361A" w:rsidRDefault="004C4467" w:rsidP="00E10EB4">
            <w:pPr>
              <w:pStyle w:val="TAL"/>
              <w:rPr>
                <w:rFonts w:cs="Arial"/>
                <w:szCs w:val="18"/>
              </w:rPr>
            </w:pPr>
            <w:r>
              <w:rPr>
                <w:rFonts w:cs="Arial"/>
                <w:szCs w:val="18"/>
              </w:rPr>
              <w:t>Represents the spatial anchors usage information event.</w:t>
            </w:r>
          </w:p>
        </w:tc>
        <w:tc>
          <w:tcPr>
            <w:tcW w:w="1207" w:type="dxa"/>
            <w:tcBorders>
              <w:top w:val="single" w:sz="4" w:space="0" w:color="auto"/>
              <w:left w:val="single" w:sz="4" w:space="0" w:color="auto"/>
              <w:bottom w:val="single" w:sz="4" w:space="0" w:color="auto"/>
              <w:right w:val="single" w:sz="4" w:space="0" w:color="auto"/>
            </w:tcBorders>
            <w:vAlign w:val="center"/>
          </w:tcPr>
          <w:p w14:paraId="7E9126AE" w14:textId="77777777" w:rsidR="004C4467" w:rsidRPr="0016361A" w:rsidRDefault="004C4467" w:rsidP="00E10EB4">
            <w:pPr>
              <w:pStyle w:val="TAL"/>
              <w:rPr>
                <w:rFonts w:cs="Arial"/>
                <w:szCs w:val="18"/>
              </w:rPr>
            </w:pPr>
          </w:p>
        </w:tc>
      </w:tr>
      <w:tr w:rsidR="004C4467" w:rsidRPr="00B54FF5" w14:paraId="6CF0D39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7A6F6F2" w14:textId="77777777" w:rsidR="004C4467" w:rsidRDefault="004C4467" w:rsidP="00E10EB4">
            <w:pPr>
              <w:pStyle w:val="TAL"/>
            </w:pPr>
            <w:r>
              <w:t>AnchorsUsageEventFilter</w:t>
            </w:r>
          </w:p>
        </w:tc>
        <w:tc>
          <w:tcPr>
            <w:tcW w:w="1428" w:type="dxa"/>
            <w:tcBorders>
              <w:top w:val="single" w:sz="4" w:space="0" w:color="auto"/>
              <w:left w:val="single" w:sz="4" w:space="0" w:color="auto"/>
              <w:bottom w:val="single" w:sz="4" w:space="0" w:color="auto"/>
              <w:right w:val="single" w:sz="4" w:space="0" w:color="auto"/>
            </w:tcBorders>
            <w:vAlign w:val="center"/>
          </w:tcPr>
          <w:p w14:paraId="4B5C77C8" w14:textId="2CDD2BC1" w:rsidR="004C4467" w:rsidRDefault="00E76ED5" w:rsidP="00E10EB4">
            <w:pPr>
              <w:pStyle w:val="TAC"/>
            </w:pPr>
            <w:r>
              <w:t>6.1.3</w:t>
            </w:r>
            <w:r w:rsidR="004C4467">
              <w:t>.6.2.5</w:t>
            </w:r>
          </w:p>
        </w:tc>
        <w:tc>
          <w:tcPr>
            <w:tcW w:w="3841" w:type="dxa"/>
            <w:tcBorders>
              <w:top w:val="single" w:sz="4" w:space="0" w:color="auto"/>
              <w:left w:val="single" w:sz="4" w:space="0" w:color="auto"/>
              <w:bottom w:val="single" w:sz="4" w:space="0" w:color="auto"/>
              <w:right w:val="single" w:sz="4" w:space="0" w:color="auto"/>
            </w:tcBorders>
            <w:vAlign w:val="center"/>
          </w:tcPr>
          <w:p w14:paraId="356C13A4" w14:textId="77777777" w:rsidR="004C4467" w:rsidRPr="0016361A" w:rsidRDefault="004C4467" w:rsidP="00E10EB4">
            <w:pPr>
              <w:pStyle w:val="TAL"/>
              <w:rPr>
                <w:rFonts w:cs="Arial"/>
                <w:szCs w:val="18"/>
              </w:rPr>
            </w:pPr>
            <w:r>
              <w:rPr>
                <w:rFonts w:cs="Arial"/>
                <w:szCs w:val="18"/>
              </w:rPr>
              <w:t>Represents the filter information for anchors usage event.</w:t>
            </w:r>
          </w:p>
        </w:tc>
        <w:tc>
          <w:tcPr>
            <w:tcW w:w="1207" w:type="dxa"/>
            <w:tcBorders>
              <w:top w:val="single" w:sz="4" w:space="0" w:color="auto"/>
              <w:left w:val="single" w:sz="4" w:space="0" w:color="auto"/>
              <w:bottom w:val="single" w:sz="4" w:space="0" w:color="auto"/>
              <w:right w:val="single" w:sz="4" w:space="0" w:color="auto"/>
            </w:tcBorders>
            <w:vAlign w:val="center"/>
          </w:tcPr>
          <w:p w14:paraId="0E3A4835" w14:textId="77777777" w:rsidR="004C4467" w:rsidRPr="0016361A" w:rsidRDefault="004C4467" w:rsidP="00E10EB4">
            <w:pPr>
              <w:pStyle w:val="TAL"/>
              <w:rPr>
                <w:rFonts w:cs="Arial"/>
                <w:szCs w:val="18"/>
              </w:rPr>
            </w:pPr>
          </w:p>
        </w:tc>
      </w:tr>
      <w:tr w:rsidR="004C4467" w:rsidRPr="00B54FF5" w14:paraId="2A5BE7D1"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DF367B4" w14:textId="77777777" w:rsidR="004C4467" w:rsidRDefault="004C4467" w:rsidP="00E10EB4">
            <w:pPr>
              <w:pStyle w:val="TAL"/>
            </w:pPr>
            <w:r>
              <w:t>AnchorsUsageInfo</w:t>
            </w:r>
          </w:p>
        </w:tc>
        <w:tc>
          <w:tcPr>
            <w:tcW w:w="1428" w:type="dxa"/>
            <w:tcBorders>
              <w:top w:val="single" w:sz="4" w:space="0" w:color="auto"/>
              <w:left w:val="single" w:sz="4" w:space="0" w:color="auto"/>
              <w:bottom w:val="single" w:sz="4" w:space="0" w:color="auto"/>
              <w:right w:val="single" w:sz="4" w:space="0" w:color="auto"/>
            </w:tcBorders>
            <w:vAlign w:val="center"/>
          </w:tcPr>
          <w:p w14:paraId="2DDE68CA" w14:textId="4ED34D3D" w:rsidR="004C4467" w:rsidRDefault="00E76ED5" w:rsidP="00E10EB4">
            <w:pPr>
              <w:pStyle w:val="TAC"/>
            </w:pPr>
            <w:r>
              <w:t>6.1.3</w:t>
            </w:r>
            <w:r w:rsidR="004C4467">
              <w:t>.6.2.9</w:t>
            </w:r>
          </w:p>
        </w:tc>
        <w:tc>
          <w:tcPr>
            <w:tcW w:w="3841" w:type="dxa"/>
            <w:tcBorders>
              <w:top w:val="single" w:sz="4" w:space="0" w:color="auto"/>
              <w:left w:val="single" w:sz="4" w:space="0" w:color="auto"/>
              <w:bottom w:val="single" w:sz="4" w:space="0" w:color="auto"/>
              <w:right w:val="single" w:sz="4" w:space="0" w:color="auto"/>
            </w:tcBorders>
            <w:vAlign w:val="center"/>
          </w:tcPr>
          <w:p w14:paraId="4866E5B9" w14:textId="77777777" w:rsidR="004C4467" w:rsidRPr="0016361A" w:rsidRDefault="004C4467" w:rsidP="00E10EB4">
            <w:pPr>
              <w:pStyle w:val="TAL"/>
              <w:rPr>
                <w:rFonts w:cs="Arial"/>
                <w:szCs w:val="18"/>
              </w:rPr>
            </w:pPr>
            <w:r>
              <w:rPr>
                <w:rFonts w:cs="Arial"/>
                <w:szCs w:val="18"/>
              </w:rPr>
              <w:t xml:space="preserve">Represents the anchor usage details. </w:t>
            </w:r>
          </w:p>
        </w:tc>
        <w:tc>
          <w:tcPr>
            <w:tcW w:w="1207" w:type="dxa"/>
            <w:tcBorders>
              <w:top w:val="single" w:sz="4" w:space="0" w:color="auto"/>
              <w:left w:val="single" w:sz="4" w:space="0" w:color="auto"/>
              <w:bottom w:val="single" w:sz="4" w:space="0" w:color="auto"/>
              <w:right w:val="single" w:sz="4" w:space="0" w:color="auto"/>
            </w:tcBorders>
            <w:vAlign w:val="center"/>
          </w:tcPr>
          <w:p w14:paraId="2E87C9F7" w14:textId="77777777" w:rsidR="004C4467" w:rsidRPr="0016361A" w:rsidRDefault="004C4467" w:rsidP="00E10EB4">
            <w:pPr>
              <w:pStyle w:val="TAL"/>
              <w:rPr>
                <w:rFonts w:cs="Arial"/>
                <w:szCs w:val="18"/>
              </w:rPr>
            </w:pPr>
          </w:p>
        </w:tc>
      </w:tr>
      <w:tr w:rsidR="004C4467" w:rsidRPr="00B54FF5" w14:paraId="6C07F96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2D903A9" w14:textId="77777777" w:rsidR="004C4467" w:rsidRDefault="004C4467" w:rsidP="00E10EB4">
            <w:pPr>
              <w:pStyle w:val="TAL"/>
            </w:pPr>
            <w:r>
              <w:t>AnchorsUsageSub</w:t>
            </w:r>
          </w:p>
        </w:tc>
        <w:tc>
          <w:tcPr>
            <w:tcW w:w="1428" w:type="dxa"/>
            <w:tcBorders>
              <w:top w:val="single" w:sz="4" w:space="0" w:color="auto"/>
              <w:left w:val="single" w:sz="4" w:space="0" w:color="auto"/>
              <w:bottom w:val="single" w:sz="4" w:space="0" w:color="auto"/>
              <w:right w:val="single" w:sz="4" w:space="0" w:color="auto"/>
            </w:tcBorders>
            <w:vAlign w:val="center"/>
          </w:tcPr>
          <w:p w14:paraId="7A6E2FDA" w14:textId="372B654D" w:rsidR="004C4467" w:rsidRDefault="00E76ED5" w:rsidP="00E10EB4">
            <w:pPr>
              <w:pStyle w:val="TAC"/>
            </w:pPr>
            <w:r>
              <w:t>6.1.3</w:t>
            </w:r>
            <w:r w:rsidR="004C4467">
              <w:t>.6.2.4</w:t>
            </w:r>
          </w:p>
        </w:tc>
        <w:tc>
          <w:tcPr>
            <w:tcW w:w="3841" w:type="dxa"/>
            <w:tcBorders>
              <w:top w:val="single" w:sz="4" w:space="0" w:color="auto"/>
              <w:left w:val="single" w:sz="4" w:space="0" w:color="auto"/>
              <w:bottom w:val="single" w:sz="4" w:space="0" w:color="auto"/>
              <w:right w:val="single" w:sz="4" w:space="0" w:color="auto"/>
            </w:tcBorders>
            <w:vAlign w:val="center"/>
          </w:tcPr>
          <w:p w14:paraId="702EA6A5" w14:textId="77777777" w:rsidR="004C4467" w:rsidRPr="0016361A" w:rsidRDefault="004C4467" w:rsidP="00E10EB4">
            <w:pPr>
              <w:pStyle w:val="TAL"/>
              <w:rPr>
                <w:rFonts w:cs="Arial"/>
                <w:szCs w:val="18"/>
              </w:rPr>
            </w:pPr>
            <w:r>
              <w:rPr>
                <w:rFonts w:cs="Arial"/>
                <w:szCs w:val="18"/>
              </w:rPr>
              <w:t>Represent the subscription details related to spatial anchor usage.</w:t>
            </w:r>
          </w:p>
        </w:tc>
        <w:tc>
          <w:tcPr>
            <w:tcW w:w="1207" w:type="dxa"/>
            <w:tcBorders>
              <w:top w:val="single" w:sz="4" w:space="0" w:color="auto"/>
              <w:left w:val="single" w:sz="4" w:space="0" w:color="auto"/>
              <w:bottom w:val="single" w:sz="4" w:space="0" w:color="auto"/>
              <w:right w:val="single" w:sz="4" w:space="0" w:color="auto"/>
            </w:tcBorders>
            <w:vAlign w:val="center"/>
          </w:tcPr>
          <w:p w14:paraId="48BBE9DF" w14:textId="77777777" w:rsidR="004C4467" w:rsidRPr="0016361A" w:rsidRDefault="004C4467" w:rsidP="00E10EB4">
            <w:pPr>
              <w:pStyle w:val="TAL"/>
              <w:rPr>
                <w:rFonts w:cs="Arial"/>
                <w:szCs w:val="18"/>
              </w:rPr>
            </w:pPr>
          </w:p>
        </w:tc>
      </w:tr>
      <w:tr w:rsidR="004C4467" w:rsidRPr="00B54FF5" w14:paraId="564688C5"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08F906F9" w14:textId="77777777" w:rsidR="004C4467" w:rsidRDefault="004C4467" w:rsidP="00E10EB4">
            <w:pPr>
              <w:pStyle w:val="TAL"/>
            </w:pPr>
            <w:r>
              <w:t>SpatialAnchorsUsageInfoNotif</w:t>
            </w:r>
          </w:p>
        </w:tc>
        <w:tc>
          <w:tcPr>
            <w:tcW w:w="1428" w:type="dxa"/>
            <w:tcBorders>
              <w:top w:val="single" w:sz="4" w:space="0" w:color="auto"/>
              <w:left w:val="single" w:sz="4" w:space="0" w:color="auto"/>
              <w:bottom w:val="single" w:sz="4" w:space="0" w:color="auto"/>
              <w:right w:val="single" w:sz="4" w:space="0" w:color="auto"/>
            </w:tcBorders>
            <w:vAlign w:val="center"/>
          </w:tcPr>
          <w:p w14:paraId="548D2472" w14:textId="2D485584" w:rsidR="004C4467" w:rsidRDefault="00E76ED5" w:rsidP="00E10EB4">
            <w:pPr>
              <w:pStyle w:val="TAC"/>
            </w:pPr>
            <w:r>
              <w:t>6.1.3</w:t>
            </w:r>
            <w:r w:rsidR="004C4467">
              <w:t>.6.2.7</w:t>
            </w:r>
          </w:p>
        </w:tc>
        <w:tc>
          <w:tcPr>
            <w:tcW w:w="3841" w:type="dxa"/>
            <w:tcBorders>
              <w:top w:val="single" w:sz="4" w:space="0" w:color="auto"/>
              <w:left w:val="single" w:sz="4" w:space="0" w:color="auto"/>
              <w:bottom w:val="single" w:sz="4" w:space="0" w:color="auto"/>
              <w:right w:val="single" w:sz="4" w:space="0" w:color="auto"/>
            </w:tcBorders>
            <w:vAlign w:val="center"/>
          </w:tcPr>
          <w:p w14:paraId="45BC06C6" w14:textId="77777777" w:rsidR="004C4467" w:rsidRPr="0016361A" w:rsidRDefault="004C4467" w:rsidP="00E10EB4">
            <w:pPr>
              <w:pStyle w:val="TAL"/>
              <w:rPr>
                <w:rFonts w:cs="Arial"/>
                <w:szCs w:val="18"/>
              </w:rPr>
            </w:pPr>
            <w:r>
              <w:rPr>
                <w:rFonts w:cs="Arial"/>
                <w:szCs w:val="18"/>
              </w:rPr>
              <w:t>Represents the spatial anchors usage information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95CC035" w14:textId="77777777" w:rsidR="004C4467" w:rsidRPr="0016361A" w:rsidRDefault="004C4467" w:rsidP="00E10EB4">
            <w:pPr>
              <w:pStyle w:val="TAL"/>
              <w:rPr>
                <w:rFonts w:cs="Arial"/>
                <w:szCs w:val="18"/>
              </w:rPr>
            </w:pPr>
          </w:p>
        </w:tc>
      </w:tr>
      <w:tr w:rsidR="004C4467" w:rsidRPr="00B54FF5" w14:paraId="454B13E8"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AF9CD66" w14:textId="77777777" w:rsidR="004C4467" w:rsidRDefault="004C4467" w:rsidP="00E10EB4">
            <w:pPr>
              <w:pStyle w:val="TAL"/>
            </w:pPr>
            <w:r>
              <w:t>SpatialAnchorsUsageInfoSub</w:t>
            </w:r>
          </w:p>
        </w:tc>
        <w:tc>
          <w:tcPr>
            <w:tcW w:w="1428" w:type="dxa"/>
            <w:tcBorders>
              <w:top w:val="single" w:sz="4" w:space="0" w:color="auto"/>
              <w:left w:val="single" w:sz="4" w:space="0" w:color="auto"/>
              <w:bottom w:val="single" w:sz="4" w:space="0" w:color="auto"/>
              <w:right w:val="single" w:sz="4" w:space="0" w:color="auto"/>
            </w:tcBorders>
            <w:vAlign w:val="center"/>
          </w:tcPr>
          <w:p w14:paraId="0C49A81C" w14:textId="4791AC3E" w:rsidR="004C4467" w:rsidRDefault="00E76ED5" w:rsidP="00E10EB4">
            <w:pPr>
              <w:pStyle w:val="TAC"/>
            </w:pPr>
            <w:r>
              <w:t>6.1.3</w:t>
            </w:r>
            <w:r w:rsidR="004C4467">
              <w:t>.6.2.2</w:t>
            </w:r>
          </w:p>
        </w:tc>
        <w:tc>
          <w:tcPr>
            <w:tcW w:w="3841" w:type="dxa"/>
            <w:tcBorders>
              <w:top w:val="single" w:sz="4" w:space="0" w:color="auto"/>
              <w:left w:val="single" w:sz="4" w:space="0" w:color="auto"/>
              <w:bottom w:val="single" w:sz="4" w:space="0" w:color="auto"/>
              <w:right w:val="single" w:sz="4" w:space="0" w:color="auto"/>
            </w:tcBorders>
            <w:vAlign w:val="center"/>
          </w:tcPr>
          <w:p w14:paraId="00C2FCF0" w14:textId="77777777" w:rsidR="004C4467" w:rsidRPr="0016361A" w:rsidRDefault="004C4467" w:rsidP="00E10EB4">
            <w:pPr>
              <w:pStyle w:val="TAL"/>
              <w:rPr>
                <w:rFonts w:cs="Arial"/>
                <w:szCs w:val="18"/>
              </w:rPr>
            </w:pPr>
            <w:r>
              <w:rPr>
                <w:rFonts w:cs="Arial"/>
                <w:szCs w:val="18"/>
              </w:rPr>
              <w:t>Represents the spatial anchors usage information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36E3098" w14:textId="77777777" w:rsidR="004C4467" w:rsidRPr="0016361A" w:rsidRDefault="004C4467" w:rsidP="00E10EB4">
            <w:pPr>
              <w:pStyle w:val="TAL"/>
              <w:rPr>
                <w:rFonts w:cs="Arial"/>
                <w:szCs w:val="18"/>
              </w:rPr>
            </w:pPr>
          </w:p>
        </w:tc>
      </w:tr>
      <w:tr w:rsidR="004C4467" w:rsidRPr="00B54FF5" w14:paraId="40E269F1"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C4784AB" w14:textId="77777777" w:rsidR="004C4467" w:rsidRDefault="004C4467" w:rsidP="00E10EB4">
            <w:pPr>
              <w:pStyle w:val="TAL"/>
            </w:pPr>
            <w:r>
              <w:t>SpatialAnchorsUsageInfoSubPatch</w:t>
            </w:r>
          </w:p>
        </w:tc>
        <w:tc>
          <w:tcPr>
            <w:tcW w:w="1428" w:type="dxa"/>
            <w:tcBorders>
              <w:top w:val="single" w:sz="4" w:space="0" w:color="auto"/>
              <w:left w:val="single" w:sz="4" w:space="0" w:color="auto"/>
              <w:bottom w:val="single" w:sz="4" w:space="0" w:color="auto"/>
              <w:right w:val="single" w:sz="4" w:space="0" w:color="auto"/>
            </w:tcBorders>
            <w:vAlign w:val="center"/>
          </w:tcPr>
          <w:p w14:paraId="0EB988B6" w14:textId="684A2F54" w:rsidR="004C4467" w:rsidRDefault="00E76ED5" w:rsidP="00E10EB4">
            <w:pPr>
              <w:pStyle w:val="TAC"/>
            </w:pPr>
            <w:r>
              <w:t>6.1.3</w:t>
            </w:r>
            <w:r w:rsidR="004C4467">
              <w:t>.6.2.3</w:t>
            </w:r>
          </w:p>
        </w:tc>
        <w:tc>
          <w:tcPr>
            <w:tcW w:w="3841" w:type="dxa"/>
            <w:tcBorders>
              <w:top w:val="single" w:sz="4" w:space="0" w:color="auto"/>
              <w:left w:val="single" w:sz="4" w:space="0" w:color="auto"/>
              <w:bottom w:val="single" w:sz="4" w:space="0" w:color="auto"/>
              <w:right w:val="single" w:sz="4" w:space="0" w:color="auto"/>
            </w:tcBorders>
            <w:vAlign w:val="center"/>
          </w:tcPr>
          <w:p w14:paraId="7EBE79DE" w14:textId="77777777" w:rsidR="004C4467" w:rsidRPr="0016361A" w:rsidRDefault="004C4467" w:rsidP="00E10EB4">
            <w:pPr>
              <w:pStyle w:val="TAL"/>
              <w:rPr>
                <w:rFonts w:cs="Arial"/>
                <w:szCs w:val="18"/>
              </w:rPr>
            </w:pPr>
            <w:r>
              <w:rPr>
                <w:rFonts w:cs="Arial"/>
                <w:szCs w:val="18"/>
              </w:rPr>
              <w:t>Represents the spatial anchors usage information subscription patch.</w:t>
            </w:r>
          </w:p>
        </w:tc>
        <w:tc>
          <w:tcPr>
            <w:tcW w:w="1207" w:type="dxa"/>
            <w:tcBorders>
              <w:top w:val="single" w:sz="4" w:space="0" w:color="auto"/>
              <w:left w:val="single" w:sz="4" w:space="0" w:color="auto"/>
              <w:bottom w:val="single" w:sz="4" w:space="0" w:color="auto"/>
              <w:right w:val="single" w:sz="4" w:space="0" w:color="auto"/>
            </w:tcBorders>
            <w:vAlign w:val="center"/>
          </w:tcPr>
          <w:p w14:paraId="6C562BFD" w14:textId="77777777" w:rsidR="004C4467" w:rsidRPr="0016361A" w:rsidRDefault="004C4467" w:rsidP="00E10EB4">
            <w:pPr>
              <w:pStyle w:val="TAL"/>
              <w:rPr>
                <w:rFonts w:cs="Arial"/>
                <w:szCs w:val="18"/>
              </w:rPr>
            </w:pPr>
          </w:p>
        </w:tc>
      </w:tr>
      <w:tr w:rsidR="004C4467" w:rsidRPr="00B54FF5" w14:paraId="3AF04F24"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9072515" w14:textId="77777777" w:rsidR="004C4467" w:rsidRDefault="004C4467" w:rsidP="00E10EB4">
            <w:pPr>
              <w:pStyle w:val="TAL"/>
            </w:pPr>
            <w:r>
              <w:t>SpatialAnchorsUsageReport</w:t>
            </w:r>
          </w:p>
        </w:tc>
        <w:tc>
          <w:tcPr>
            <w:tcW w:w="1428" w:type="dxa"/>
            <w:tcBorders>
              <w:top w:val="single" w:sz="4" w:space="0" w:color="auto"/>
              <w:left w:val="single" w:sz="4" w:space="0" w:color="auto"/>
              <w:bottom w:val="single" w:sz="4" w:space="0" w:color="auto"/>
              <w:right w:val="single" w:sz="4" w:space="0" w:color="auto"/>
            </w:tcBorders>
            <w:vAlign w:val="center"/>
          </w:tcPr>
          <w:p w14:paraId="32266B00" w14:textId="19649DC0" w:rsidR="004C4467" w:rsidRDefault="00E76ED5" w:rsidP="00E10EB4">
            <w:pPr>
              <w:pStyle w:val="TAC"/>
            </w:pPr>
            <w:r>
              <w:t>6.1.3</w:t>
            </w:r>
            <w:r w:rsidR="004C4467">
              <w:t>.6.2.8</w:t>
            </w:r>
          </w:p>
        </w:tc>
        <w:tc>
          <w:tcPr>
            <w:tcW w:w="3841" w:type="dxa"/>
            <w:tcBorders>
              <w:top w:val="single" w:sz="4" w:space="0" w:color="auto"/>
              <w:left w:val="single" w:sz="4" w:space="0" w:color="auto"/>
              <w:bottom w:val="single" w:sz="4" w:space="0" w:color="auto"/>
              <w:right w:val="single" w:sz="4" w:space="0" w:color="auto"/>
            </w:tcBorders>
            <w:vAlign w:val="center"/>
          </w:tcPr>
          <w:p w14:paraId="06E3A6B6" w14:textId="77777777" w:rsidR="004C4467" w:rsidRPr="0016361A" w:rsidRDefault="004C4467" w:rsidP="00E10EB4">
            <w:pPr>
              <w:pStyle w:val="TAL"/>
              <w:rPr>
                <w:rFonts w:cs="Arial"/>
                <w:szCs w:val="18"/>
              </w:rPr>
            </w:pPr>
            <w:r>
              <w:rPr>
                <w:rFonts w:cs="Arial"/>
                <w:szCs w:val="18"/>
              </w:rPr>
              <w:t>Represents the usage report in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667F4112" w14:textId="77777777" w:rsidR="004C4467" w:rsidRPr="0016361A" w:rsidRDefault="004C4467" w:rsidP="00E10EB4">
            <w:pPr>
              <w:pStyle w:val="TAL"/>
              <w:rPr>
                <w:rFonts w:cs="Arial"/>
                <w:szCs w:val="18"/>
              </w:rPr>
            </w:pPr>
          </w:p>
        </w:tc>
      </w:tr>
      <w:tr w:rsidR="004C4467" w:rsidRPr="00B54FF5" w14:paraId="165738A8"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3018FEBB" w14:textId="77777777" w:rsidR="004C4467" w:rsidRDefault="004C4467" w:rsidP="00E10EB4">
            <w:pPr>
              <w:pStyle w:val="TAL"/>
            </w:pPr>
            <w:r>
              <w:t>SpatialAnchorsUsageReportReq</w:t>
            </w:r>
          </w:p>
        </w:tc>
        <w:tc>
          <w:tcPr>
            <w:tcW w:w="1428" w:type="dxa"/>
            <w:tcBorders>
              <w:top w:val="single" w:sz="4" w:space="0" w:color="auto"/>
              <w:left w:val="single" w:sz="4" w:space="0" w:color="auto"/>
              <w:bottom w:val="single" w:sz="4" w:space="0" w:color="auto"/>
              <w:right w:val="single" w:sz="4" w:space="0" w:color="auto"/>
            </w:tcBorders>
            <w:vAlign w:val="center"/>
          </w:tcPr>
          <w:p w14:paraId="49F11FEE" w14:textId="7E2267C1" w:rsidR="004C4467" w:rsidRDefault="00E76ED5" w:rsidP="00E10EB4">
            <w:pPr>
              <w:pStyle w:val="TAC"/>
            </w:pPr>
            <w:r>
              <w:t>6.1.3</w:t>
            </w:r>
            <w:r w:rsidR="004C4467">
              <w:t>.6.2.10</w:t>
            </w:r>
          </w:p>
        </w:tc>
        <w:tc>
          <w:tcPr>
            <w:tcW w:w="3841" w:type="dxa"/>
            <w:tcBorders>
              <w:top w:val="single" w:sz="4" w:space="0" w:color="auto"/>
              <w:left w:val="single" w:sz="4" w:space="0" w:color="auto"/>
              <w:bottom w:val="single" w:sz="4" w:space="0" w:color="auto"/>
              <w:right w:val="single" w:sz="4" w:space="0" w:color="auto"/>
            </w:tcBorders>
            <w:vAlign w:val="center"/>
          </w:tcPr>
          <w:p w14:paraId="4262B8B0" w14:textId="77777777" w:rsidR="004C4467" w:rsidRDefault="004C4467" w:rsidP="00E10EB4">
            <w:pPr>
              <w:pStyle w:val="TAL"/>
              <w:rPr>
                <w:rFonts w:cs="Arial"/>
                <w:szCs w:val="18"/>
              </w:rPr>
            </w:pPr>
            <w:r>
              <w:rPr>
                <w:rFonts w:cs="Arial"/>
                <w:szCs w:val="18"/>
              </w:rPr>
              <w:t>Represents the request for spatial anchor usage report.</w:t>
            </w:r>
          </w:p>
        </w:tc>
        <w:tc>
          <w:tcPr>
            <w:tcW w:w="1207" w:type="dxa"/>
            <w:tcBorders>
              <w:top w:val="single" w:sz="4" w:space="0" w:color="auto"/>
              <w:left w:val="single" w:sz="4" w:space="0" w:color="auto"/>
              <w:bottom w:val="single" w:sz="4" w:space="0" w:color="auto"/>
              <w:right w:val="single" w:sz="4" w:space="0" w:color="auto"/>
            </w:tcBorders>
            <w:vAlign w:val="center"/>
          </w:tcPr>
          <w:p w14:paraId="60541FDD" w14:textId="77777777" w:rsidR="004C4467" w:rsidRPr="0016361A" w:rsidRDefault="004C4467" w:rsidP="00E10EB4">
            <w:pPr>
              <w:pStyle w:val="TAL"/>
              <w:rPr>
                <w:rFonts w:cs="Arial"/>
                <w:szCs w:val="18"/>
              </w:rPr>
            </w:pPr>
          </w:p>
        </w:tc>
      </w:tr>
    </w:tbl>
    <w:p w14:paraId="2B253091" w14:textId="77777777" w:rsidR="004C4467" w:rsidRDefault="004C4467" w:rsidP="004C4467"/>
    <w:p w14:paraId="4CC4F29B" w14:textId="1B034849" w:rsidR="004C4467" w:rsidRDefault="004C4467" w:rsidP="004C4467">
      <w:r>
        <w:t>T</w:t>
      </w:r>
      <w:r w:rsidRPr="009C4D60">
        <w:t>able</w:t>
      </w:r>
      <w:r w:rsidR="00E76ED5">
        <w:t> 6.1.3</w:t>
      </w:r>
      <w:r>
        <w:t>.6.1-2 specifies data types</w:t>
      </w:r>
      <w:r w:rsidRPr="009C4D60">
        <w:t xml:space="preserve"> </w:t>
      </w:r>
      <w:r>
        <w:t xml:space="preserve">re-used by </w:t>
      </w:r>
      <w:r w:rsidRPr="009C4D60">
        <w:t xml:space="preserve">the </w:t>
      </w:r>
      <w:r>
        <w:t>SS_SAnUsage</w:t>
      </w:r>
      <w:r w:rsidRPr="009C4D60">
        <w:t xml:space="preserve"> </w:t>
      </w:r>
      <w:r>
        <w:t>API from other specifications, including a reference to their respective specifications, and when needed, a short description of their use within the SS_SAnUsage API.</w:t>
      </w:r>
    </w:p>
    <w:p w14:paraId="3A9C0C89" w14:textId="0AB5211D" w:rsidR="004C4467" w:rsidRPr="009C4D60" w:rsidRDefault="004C4467" w:rsidP="004C4467">
      <w:pPr>
        <w:pStyle w:val="TH"/>
      </w:pPr>
      <w:r w:rsidRPr="009C4D60">
        <w:t>Table</w:t>
      </w:r>
      <w:r>
        <w:t> 6.1.</w:t>
      </w:r>
      <w:r w:rsidR="00E76ED5">
        <w:t>3</w:t>
      </w:r>
      <w:r>
        <w:t>.6.1-2</w:t>
      </w:r>
      <w:r w:rsidRPr="009C4D60">
        <w:t xml:space="preserve">: </w:t>
      </w:r>
      <w:r>
        <w:t>SS_SAnUsage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4C4467" w:rsidRPr="00B54FF5" w14:paraId="5EF05438"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0F99B0A6" w14:textId="77777777" w:rsidR="004C4467" w:rsidRPr="0016361A" w:rsidRDefault="004C4467" w:rsidP="00E10EB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1A91B8" w14:textId="77777777" w:rsidR="004C4467" w:rsidRPr="0016361A" w:rsidRDefault="004C4467" w:rsidP="00E10EB4">
            <w:pPr>
              <w:pStyle w:val="TAH"/>
            </w:pPr>
            <w:r w:rsidRPr="0016361A">
              <w:t>Reference</w:t>
            </w:r>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14550947" w14:textId="77777777" w:rsidR="004C4467" w:rsidRPr="0016361A" w:rsidRDefault="004C4467" w:rsidP="00E10EB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D519C92" w14:textId="77777777" w:rsidR="004C4467" w:rsidRPr="0016361A" w:rsidRDefault="004C4467" w:rsidP="00E10EB4">
            <w:pPr>
              <w:pStyle w:val="TAH"/>
            </w:pPr>
            <w:r w:rsidRPr="0016361A">
              <w:t>Applicability</w:t>
            </w:r>
          </w:p>
        </w:tc>
      </w:tr>
      <w:tr w:rsidR="004C4467" w:rsidRPr="00B54FF5" w14:paraId="6FEF5B99"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44DBD79D" w14:textId="77777777" w:rsidR="004C4467" w:rsidRDefault="004C4467" w:rsidP="00E10EB4">
            <w:pPr>
              <w:pStyle w:val="TAL"/>
            </w:pPr>
            <w:r w:rsidRPr="007C1AFD">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0EB71C2" w14:textId="77777777" w:rsidR="004C4467"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23780382" w14:textId="77777777" w:rsidR="004C4467" w:rsidRDefault="004C4467" w:rsidP="00E10EB4">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4E2B5882" w14:textId="77777777" w:rsidR="004C4467" w:rsidRPr="0016361A" w:rsidRDefault="004C4467" w:rsidP="00E10EB4">
            <w:pPr>
              <w:pStyle w:val="TAL"/>
              <w:rPr>
                <w:rFonts w:cs="Arial"/>
                <w:szCs w:val="18"/>
              </w:rPr>
            </w:pPr>
          </w:p>
        </w:tc>
      </w:tr>
      <w:tr w:rsidR="004C4467" w:rsidRPr="00B54FF5" w14:paraId="4A8B7D98"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4C99FDC2" w14:textId="77777777" w:rsidR="004C4467" w:rsidRPr="0016361A" w:rsidRDefault="004C4467" w:rsidP="00E10EB4">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4AA8DB03" w14:textId="77777777" w:rsidR="004C4467" w:rsidRPr="0016361A"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4AE6CC45" w14:textId="77777777" w:rsidR="004C4467" w:rsidRPr="0016361A" w:rsidRDefault="004C4467" w:rsidP="00E10EB4">
            <w:pPr>
              <w:pStyle w:val="TAL"/>
              <w:rPr>
                <w:rFonts w:cs="Arial"/>
                <w:szCs w:val="18"/>
              </w:rPr>
            </w:pPr>
            <w:r>
              <w:rPr>
                <w:rFonts w:cs="Arial"/>
                <w:szCs w:val="18"/>
              </w:rPr>
              <w:t xml:space="preserve">Represens </w:t>
            </w:r>
            <w:r>
              <w:t>a period of time in units of seconds.</w:t>
            </w:r>
          </w:p>
        </w:tc>
        <w:tc>
          <w:tcPr>
            <w:tcW w:w="1207" w:type="dxa"/>
            <w:tcBorders>
              <w:top w:val="single" w:sz="4" w:space="0" w:color="auto"/>
              <w:left w:val="single" w:sz="4" w:space="0" w:color="auto"/>
              <w:bottom w:val="single" w:sz="4" w:space="0" w:color="auto"/>
              <w:right w:val="single" w:sz="4" w:space="0" w:color="auto"/>
            </w:tcBorders>
            <w:vAlign w:val="center"/>
          </w:tcPr>
          <w:p w14:paraId="1337462A" w14:textId="77777777" w:rsidR="004C4467" w:rsidRPr="0016361A" w:rsidRDefault="004C4467" w:rsidP="00E10EB4">
            <w:pPr>
              <w:pStyle w:val="TAL"/>
              <w:rPr>
                <w:rFonts w:cs="Arial"/>
                <w:szCs w:val="18"/>
              </w:rPr>
            </w:pPr>
          </w:p>
        </w:tc>
      </w:tr>
      <w:tr w:rsidR="004C4467" w:rsidRPr="00B54FF5" w14:paraId="09F27D01"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645DFCDE" w14:textId="77777777" w:rsidR="004C4467" w:rsidRDefault="004C4467" w:rsidP="00E10EB4">
            <w:pPr>
              <w:pStyle w:val="TAL"/>
            </w:pPr>
            <w:r>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04BAC9E3" w14:textId="77777777" w:rsidR="004C4467" w:rsidRPr="0016361A"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0CDFB8E6" w14:textId="77777777" w:rsidR="004C4467" w:rsidRPr="0016361A" w:rsidRDefault="004C4467" w:rsidP="00E10EB4">
            <w:pPr>
              <w:pStyle w:val="TAL"/>
              <w:rPr>
                <w:rFonts w:cs="Arial"/>
                <w:szCs w:val="18"/>
              </w:rPr>
            </w:pPr>
            <w:r>
              <w:t>Represents the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DC50234" w14:textId="77777777" w:rsidR="004C4467" w:rsidRPr="0016361A" w:rsidRDefault="004C4467" w:rsidP="00E10EB4">
            <w:pPr>
              <w:pStyle w:val="TAL"/>
              <w:rPr>
                <w:rFonts w:cs="Arial"/>
                <w:szCs w:val="18"/>
              </w:rPr>
            </w:pPr>
          </w:p>
        </w:tc>
      </w:tr>
      <w:tr w:rsidR="004C4467" w:rsidRPr="00B54FF5" w14:paraId="366E4992"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36B2496F" w14:textId="77777777" w:rsidR="004C4467" w:rsidRPr="0016361A" w:rsidRDefault="004C4467" w:rsidP="00E10EB4">
            <w:pPr>
              <w:pStyle w:val="TAL"/>
            </w:pPr>
            <w:r w:rsidRPr="00CE232C">
              <w:rPr>
                <w:rFonts w:cs="Arial"/>
                <w:szCs w:val="18"/>
                <w:lang w:eastAsia="zh-CN"/>
              </w:rPr>
              <w:t>ReportingInformation</w:t>
            </w:r>
          </w:p>
        </w:tc>
        <w:tc>
          <w:tcPr>
            <w:tcW w:w="1848" w:type="dxa"/>
            <w:tcBorders>
              <w:top w:val="single" w:sz="4" w:space="0" w:color="auto"/>
              <w:left w:val="single" w:sz="4" w:space="0" w:color="auto"/>
              <w:bottom w:val="single" w:sz="4" w:space="0" w:color="auto"/>
              <w:right w:val="single" w:sz="4" w:space="0" w:color="auto"/>
            </w:tcBorders>
          </w:tcPr>
          <w:p w14:paraId="70B7F865" w14:textId="77777777" w:rsidR="004C4467" w:rsidRPr="0016361A" w:rsidRDefault="004C4467" w:rsidP="00E10EB4">
            <w:pPr>
              <w:pStyle w:val="TAC"/>
            </w:pPr>
            <w:r>
              <w:rPr>
                <w:rFonts w:cs="Arial"/>
                <w:szCs w:val="18"/>
              </w:rPr>
              <w:t>3GPP TS 29.523 [19</w:t>
            </w:r>
            <w:r w:rsidRPr="00EA6942">
              <w:rPr>
                <w:rFonts w:cs="Arial"/>
                <w:szCs w:val="18"/>
              </w:rPr>
              <w:t>]</w:t>
            </w:r>
          </w:p>
        </w:tc>
        <w:tc>
          <w:tcPr>
            <w:tcW w:w="4466" w:type="dxa"/>
            <w:tcBorders>
              <w:top w:val="single" w:sz="4" w:space="0" w:color="auto"/>
              <w:left w:val="single" w:sz="4" w:space="0" w:color="auto"/>
              <w:bottom w:val="single" w:sz="4" w:space="0" w:color="auto"/>
              <w:right w:val="single" w:sz="4" w:space="0" w:color="auto"/>
            </w:tcBorders>
          </w:tcPr>
          <w:p w14:paraId="5CC1290F" w14:textId="77777777" w:rsidR="004C4467" w:rsidRPr="0016361A" w:rsidRDefault="004C4467" w:rsidP="00E10EB4">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95113B7" w14:textId="77777777" w:rsidR="004C4467" w:rsidRPr="0016361A" w:rsidRDefault="004C4467" w:rsidP="00E10EB4">
            <w:pPr>
              <w:pStyle w:val="TAL"/>
              <w:rPr>
                <w:rFonts w:cs="Arial"/>
                <w:szCs w:val="18"/>
              </w:rPr>
            </w:pPr>
          </w:p>
        </w:tc>
      </w:tr>
      <w:tr w:rsidR="004C4467" w:rsidRPr="00B54FF5" w14:paraId="68F8A9A5"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400923B5" w14:textId="77777777" w:rsidR="004C4467" w:rsidRPr="0016361A" w:rsidRDefault="004C4467" w:rsidP="00E10EB4">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39AB9D0A" w14:textId="77777777" w:rsidR="004C4467" w:rsidRPr="0016361A" w:rsidRDefault="004C4467" w:rsidP="00E10EB4">
            <w:pPr>
              <w:pStyle w:val="TAC"/>
            </w:pPr>
            <w:r>
              <w:t>3GPP TS 29.558 [18]</w:t>
            </w:r>
          </w:p>
        </w:tc>
        <w:tc>
          <w:tcPr>
            <w:tcW w:w="4466" w:type="dxa"/>
            <w:tcBorders>
              <w:top w:val="single" w:sz="4" w:space="0" w:color="auto"/>
              <w:left w:val="single" w:sz="4" w:space="0" w:color="auto"/>
              <w:bottom w:val="single" w:sz="4" w:space="0" w:color="auto"/>
              <w:right w:val="single" w:sz="4" w:space="0" w:color="auto"/>
            </w:tcBorders>
            <w:vAlign w:val="center"/>
          </w:tcPr>
          <w:p w14:paraId="07B44AA6" w14:textId="77777777" w:rsidR="004C4467" w:rsidRPr="0016361A" w:rsidRDefault="004C4467" w:rsidP="00E10EB4">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AA076C2" w14:textId="77777777" w:rsidR="004C4467" w:rsidRPr="0016361A" w:rsidRDefault="004C4467" w:rsidP="00E10EB4">
            <w:pPr>
              <w:pStyle w:val="TAL"/>
              <w:rPr>
                <w:rFonts w:cs="Arial"/>
                <w:szCs w:val="18"/>
              </w:rPr>
            </w:pPr>
          </w:p>
        </w:tc>
      </w:tr>
      <w:tr w:rsidR="004C4467" w:rsidRPr="00B54FF5" w14:paraId="0626CACA"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26910F7C" w14:textId="77777777" w:rsidR="004C4467" w:rsidRDefault="004C4467" w:rsidP="00E10EB4">
            <w:pPr>
              <w:pStyle w:val="TAL"/>
              <w:rPr>
                <w:lang w:eastAsia="zh-CN"/>
              </w:rPr>
            </w:pPr>
            <w:r>
              <w:t>SpatialAnchorId</w:t>
            </w:r>
          </w:p>
        </w:tc>
        <w:tc>
          <w:tcPr>
            <w:tcW w:w="1848" w:type="dxa"/>
            <w:tcBorders>
              <w:top w:val="single" w:sz="4" w:space="0" w:color="auto"/>
              <w:left w:val="single" w:sz="4" w:space="0" w:color="auto"/>
              <w:bottom w:val="single" w:sz="4" w:space="0" w:color="auto"/>
              <w:right w:val="single" w:sz="4" w:space="0" w:color="auto"/>
            </w:tcBorders>
            <w:vAlign w:val="center"/>
          </w:tcPr>
          <w:p w14:paraId="260BDB25" w14:textId="77777777" w:rsidR="004C4467" w:rsidRDefault="004C4467" w:rsidP="00E10EB4">
            <w:pPr>
              <w:pStyle w:val="TAC"/>
            </w:pPr>
            <w:r>
              <w:t>6.1.1.6.3.2</w:t>
            </w:r>
          </w:p>
        </w:tc>
        <w:tc>
          <w:tcPr>
            <w:tcW w:w="4466" w:type="dxa"/>
            <w:tcBorders>
              <w:top w:val="single" w:sz="4" w:space="0" w:color="auto"/>
              <w:left w:val="single" w:sz="4" w:space="0" w:color="auto"/>
              <w:bottom w:val="single" w:sz="4" w:space="0" w:color="auto"/>
              <w:right w:val="single" w:sz="4" w:space="0" w:color="auto"/>
            </w:tcBorders>
            <w:vAlign w:val="center"/>
          </w:tcPr>
          <w:p w14:paraId="2FE2DEC7" w14:textId="77777777" w:rsidR="004C4467" w:rsidRDefault="004C4467" w:rsidP="00E10EB4">
            <w:pPr>
              <w:pStyle w:val="TAL"/>
              <w:rPr>
                <w:rFonts w:cs="Arial"/>
                <w:szCs w:val="18"/>
              </w:rPr>
            </w:pPr>
            <w:r>
              <w:rPr>
                <w:rFonts w:cs="Arial"/>
                <w:szCs w:val="18"/>
              </w:rPr>
              <w:t>Represents the Spatial Anchor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2D8944F2" w14:textId="77777777" w:rsidR="004C4467" w:rsidRPr="0016361A" w:rsidRDefault="004C4467" w:rsidP="00E10EB4">
            <w:pPr>
              <w:pStyle w:val="TAL"/>
              <w:rPr>
                <w:rFonts w:cs="Arial"/>
                <w:szCs w:val="18"/>
              </w:rPr>
            </w:pPr>
          </w:p>
        </w:tc>
      </w:tr>
      <w:tr w:rsidR="004C4467" w:rsidRPr="00B54FF5" w14:paraId="565D9261"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193E56D1" w14:textId="77777777" w:rsidR="004C4467" w:rsidRPr="0016361A" w:rsidRDefault="004C4467" w:rsidP="00E10EB4">
            <w:pPr>
              <w:pStyle w:val="TAL"/>
            </w:pPr>
            <w:r w:rsidRPr="00585CA6">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7954295" w14:textId="77777777" w:rsidR="004C4467" w:rsidRPr="0016361A" w:rsidRDefault="004C4467" w:rsidP="00E10EB4">
            <w:pPr>
              <w:pStyle w:val="TAC"/>
            </w:pPr>
            <w:r w:rsidRPr="00585CA6">
              <w:t>3GPP TS 29.571 [1</w:t>
            </w:r>
            <w:r>
              <w:t>5</w:t>
            </w:r>
            <w:r w:rsidRPr="00585CA6">
              <w:t>]</w:t>
            </w:r>
          </w:p>
        </w:tc>
        <w:tc>
          <w:tcPr>
            <w:tcW w:w="4466" w:type="dxa"/>
            <w:tcBorders>
              <w:top w:val="single" w:sz="4" w:space="0" w:color="auto"/>
              <w:left w:val="single" w:sz="4" w:space="0" w:color="auto"/>
              <w:bottom w:val="single" w:sz="4" w:space="0" w:color="auto"/>
              <w:right w:val="single" w:sz="4" w:space="0" w:color="auto"/>
            </w:tcBorders>
            <w:vAlign w:val="center"/>
          </w:tcPr>
          <w:p w14:paraId="0427F984" w14:textId="77777777" w:rsidR="004C4467" w:rsidRPr="0016361A" w:rsidRDefault="004C4467" w:rsidP="00E10EB4">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C9BF6F3" w14:textId="77777777" w:rsidR="004C4467" w:rsidRPr="0016361A" w:rsidRDefault="004C4467" w:rsidP="00E10EB4">
            <w:pPr>
              <w:pStyle w:val="TAL"/>
              <w:rPr>
                <w:rFonts w:cs="Arial"/>
                <w:szCs w:val="18"/>
              </w:rPr>
            </w:pPr>
          </w:p>
        </w:tc>
      </w:tr>
      <w:tr w:rsidR="004C4467" w:rsidRPr="00B54FF5" w14:paraId="7F9A307F"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5EC585BA" w14:textId="77777777" w:rsidR="004C4467" w:rsidRPr="00585CA6" w:rsidRDefault="004C4467" w:rsidP="00E10EB4">
            <w:pPr>
              <w:pStyle w:val="TAL"/>
              <w:rPr>
                <w:lang w:eastAsia="zh-CN"/>
              </w:rPr>
            </w:pPr>
            <w:r>
              <w:rPr>
                <w:lang w:eastAsia="zh-CN"/>
              </w:rPr>
              <w:t>TimeWindow</w:t>
            </w:r>
          </w:p>
        </w:tc>
        <w:tc>
          <w:tcPr>
            <w:tcW w:w="1848" w:type="dxa"/>
            <w:tcBorders>
              <w:top w:val="single" w:sz="4" w:space="0" w:color="auto"/>
              <w:left w:val="single" w:sz="4" w:space="0" w:color="auto"/>
              <w:bottom w:val="single" w:sz="4" w:space="0" w:color="auto"/>
              <w:right w:val="single" w:sz="4" w:space="0" w:color="auto"/>
            </w:tcBorders>
            <w:vAlign w:val="center"/>
          </w:tcPr>
          <w:p w14:paraId="5AA81F63" w14:textId="77777777" w:rsidR="004C4467" w:rsidRPr="00585CA6"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7EC90B9A" w14:textId="77777777" w:rsidR="004C4467" w:rsidRPr="00ED50A8" w:rsidRDefault="004C4467" w:rsidP="00E10EB4">
            <w:pPr>
              <w:pStyle w:val="TAL"/>
              <w:rPr>
                <w:rFonts w:cs="Arial"/>
                <w:szCs w:val="18"/>
              </w:rPr>
            </w:pPr>
            <w:r>
              <w:rPr>
                <w:rFonts w:cs="Arial"/>
                <w:szCs w:val="18"/>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01CF0FB4" w14:textId="77777777" w:rsidR="004C4467" w:rsidRPr="0016361A" w:rsidRDefault="004C4467" w:rsidP="00E10EB4">
            <w:pPr>
              <w:pStyle w:val="TAL"/>
              <w:rPr>
                <w:rFonts w:cs="Arial"/>
                <w:szCs w:val="18"/>
              </w:rPr>
            </w:pPr>
          </w:p>
        </w:tc>
      </w:tr>
      <w:tr w:rsidR="004C4467" w:rsidRPr="00B54FF5" w14:paraId="75D50135"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59437C9C" w14:textId="77777777" w:rsidR="004C4467" w:rsidRPr="0016361A" w:rsidRDefault="004C4467" w:rsidP="00E10EB4">
            <w:pPr>
              <w:pStyle w:val="TAL"/>
            </w:pPr>
            <w:r w:rsidRPr="00CE232C">
              <w:t>Uri</w:t>
            </w:r>
          </w:p>
        </w:tc>
        <w:tc>
          <w:tcPr>
            <w:tcW w:w="1848" w:type="dxa"/>
            <w:tcBorders>
              <w:top w:val="single" w:sz="4" w:space="0" w:color="auto"/>
              <w:left w:val="single" w:sz="4" w:space="0" w:color="auto"/>
              <w:bottom w:val="single" w:sz="4" w:space="0" w:color="auto"/>
              <w:right w:val="single" w:sz="4" w:space="0" w:color="auto"/>
            </w:tcBorders>
          </w:tcPr>
          <w:p w14:paraId="0D1062FD" w14:textId="77777777" w:rsidR="004C4467" w:rsidRPr="0016361A" w:rsidRDefault="004C4467" w:rsidP="00E10EB4">
            <w:pPr>
              <w:pStyle w:val="TAC"/>
            </w:pPr>
            <w:r w:rsidRPr="007C1AFD">
              <w:t>3GPP TS 29.</w:t>
            </w:r>
            <w:r>
              <w:t>122</w:t>
            </w:r>
            <w:r w:rsidRPr="007C1AFD">
              <w:t>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48B2301E" w14:textId="77777777" w:rsidR="004C4467" w:rsidRPr="0016361A" w:rsidRDefault="004C4467" w:rsidP="00E10EB4">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6ECCF2E" w14:textId="77777777" w:rsidR="004C4467" w:rsidRPr="0016361A" w:rsidRDefault="004C4467" w:rsidP="00E10EB4">
            <w:pPr>
              <w:pStyle w:val="TAL"/>
              <w:rPr>
                <w:rFonts w:cs="Arial"/>
                <w:szCs w:val="18"/>
              </w:rPr>
            </w:pPr>
          </w:p>
        </w:tc>
      </w:tr>
    </w:tbl>
    <w:p w14:paraId="079C44DF" w14:textId="77777777" w:rsidR="004C4467" w:rsidRPr="006B5418" w:rsidRDefault="004C4467" w:rsidP="004C4467">
      <w:pPr>
        <w:rPr>
          <w:lang w:val="en-US"/>
        </w:rPr>
      </w:pPr>
    </w:p>
    <w:p w14:paraId="110AC0CF" w14:textId="14360DF3" w:rsidR="004C4467" w:rsidRDefault="00E76ED5" w:rsidP="004C4467">
      <w:pPr>
        <w:pStyle w:val="Heading5"/>
        <w:rPr>
          <w:lang w:val="en-US"/>
        </w:rPr>
      </w:pPr>
      <w:bookmarkStart w:id="457" w:name="_Toc199274536"/>
      <w:r>
        <w:rPr>
          <w:lang w:val="en-US"/>
        </w:rPr>
        <w:t>6.1.3</w:t>
      </w:r>
      <w:r w:rsidR="004C4467">
        <w:rPr>
          <w:lang w:val="en-US"/>
        </w:rPr>
        <w:t>.6</w:t>
      </w:r>
      <w:r w:rsidR="004C4467" w:rsidRPr="00445F4F">
        <w:rPr>
          <w:lang w:val="en-US"/>
        </w:rPr>
        <w:t>.2</w:t>
      </w:r>
      <w:r w:rsidR="004C4467" w:rsidRPr="00445F4F">
        <w:rPr>
          <w:lang w:val="en-US"/>
        </w:rPr>
        <w:tab/>
      </w:r>
      <w:r w:rsidR="004C4467">
        <w:rPr>
          <w:lang w:val="en-US"/>
        </w:rPr>
        <w:t>Structured</w:t>
      </w:r>
      <w:r w:rsidR="004C4467" w:rsidRPr="00445F4F">
        <w:rPr>
          <w:lang w:val="en-US"/>
        </w:rPr>
        <w:t xml:space="preserve"> </w:t>
      </w:r>
      <w:r w:rsidR="004C4467">
        <w:rPr>
          <w:lang w:val="en-US"/>
        </w:rPr>
        <w:t>d</w:t>
      </w:r>
      <w:r w:rsidR="004C4467" w:rsidRPr="00445F4F">
        <w:rPr>
          <w:lang w:val="en-US"/>
        </w:rPr>
        <w:t>ata types</w:t>
      </w:r>
      <w:bookmarkEnd w:id="457"/>
    </w:p>
    <w:p w14:paraId="6493759A" w14:textId="5B5EA62C" w:rsidR="004C4467" w:rsidRDefault="00E76ED5" w:rsidP="004C4467">
      <w:pPr>
        <w:pStyle w:val="H6"/>
        <w:rPr>
          <w:lang w:eastAsia="zh-CN"/>
        </w:rPr>
      </w:pPr>
      <w:r>
        <w:rPr>
          <w:lang w:eastAsia="zh-CN"/>
        </w:rPr>
        <w:t>6.1.3</w:t>
      </w:r>
      <w:r w:rsidR="004C4467">
        <w:rPr>
          <w:lang w:eastAsia="zh-CN"/>
        </w:rPr>
        <w:t>.6.2.1</w:t>
      </w:r>
      <w:r w:rsidR="004C4467">
        <w:rPr>
          <w:lang w:eastAsia="zh-CN"/>
        </w:rPr>
        <w:tab/>
        <w:t>Introduction</w:t>
      </w:r>
    </w:p>
    <w:p w14:paraId="08137BD3" w14:textId="77777777" w:rsidR="004C4467" w:rsidRDefault="004C4467" w:rsidP="004C4467">
      <w:r>
        <w:t>This clause defines the structures to be used in resource representations.</w:t>
      </w:r>
    </w:p>
    <w:p w14:paraId="6E821030" w14:textId="63B1CD85" w:rsidR="004C4467" w:rsidRDefault="00E76ED5" w:rsidP="004C4467">
      <w:pPr>
        <w:pStyle w:val="H6"/>
      </w:pPr>
      <w:r>
        <w:t>6.1.3</w:t>
      </w:r>
      <w:r w:rsidR="004C4467">
        <w:t>.6.2.2</w:t>
      </w:r>
      <w:r w:rsidR="004C4467">
        <w:tab/>
        <w:t>Type: SpatialAnchorsUsageInfoSub</w:t>
      </w:r>
    </w:p>
    <w:p w14:paraId="0EB3E6AB" w14:textId="4C06A8A7" w:rsidR="004C4467" w:rsidRDefault="004C4467" w:rsidP="004C4467">
      <w:pPr>
        <w:pStyle w:val="TH"/>
      </w:pPr>
      <w:r>
        <w:rPr>
          <w:noProof/>
        </w:rPr>
        <w:t>Table </w:t>
      </w:r>
      <w:r>
        <w:t>6.1.</w:t>
      </w:r>
      <w:r w:rsidR="00E76ED5">
        <w:t>3</w:t>
      </w:r>
      <w:r>
        <w:t xml:space="preserve">.6.2.2-1: </w:t>
      </w:r>
      <w:r>
        <w:rPr>
          <w:noProof/>
        </w:rPr>
        <w:t>Definition of type SpatialAnchorsUsageInfoSub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1E3F7FB3" w14:textId="77777777" w:rsidTr="00E10EB4">
        <w:trPr>
          <w:jc w:val="center"/>
        </w:trPr>
        <w:tc>
          <w:tcPr>
            <w:tcW w:w="1552" w:type="dxa"/>
            <w:shd w:val="clear" w:color="auto" w:fill="C0C0C0"/>
            <w:hideMark/>
          </w:tcPr>
          <w:p w14:paraId="26A4F0E2" w14:textId="77777777" w:rsidR="004C4467" w:rsidRPr="0016361A" w:rsidRDefault="004C4467" w:rsidP="00E10EB4">
            <w:pPr>
              <w:pStyle w:val="TAH"/>
            </w:pPr>
            <w:r w:rsidRPr="0016361A">
              <w:t>Attribute name</w:t>
            </w:r>
          </w:p>
        </w:tc>
        <w:tc>
          <w:tcPr>
            <w:tcW w:w="1417" w:type="dxa"/>
            <w:shd w:val="clear" w:color="auto" w:fill="C0C0C0"/>
            <w:hideMark/>
          </w:tcPr>
          <w:p w14:paraId="20B9E1E0" w14:textId="77777777" w:rsidR="004C4467" w:rsidRPr="0016361A" w:rsidRDefault="004C4467" w:rsidP="00E10EB4">
            <w:pPr>
              <w:pStyle w:val="TAH"/>
            </w:pPr>
            <w:r w:rsidRPr="0016361A">
              <w:t>Data type</w:t>
            </w:r>
          </w:p>
        </w:tc>
        <w:tc>
          <w:tcPr>
            <w:tcW w:w="425" w:type="dxa"/>
            <w:shd w:val="clear" w:color="auto" w:fill="C0C0C0"/>
            <w:hideMark/>
          </w:tcPr>
          <w:p w14:paraId="161B04B3" w14:textId="77777777" w:rsidR="004C4467" w:rsidRPr="0016361A" w:rsidRDefault="004C4467" w:rsidP="00E10EB4">
            <w:pPr>
              <w:pStyle w:val="TAH"/>
            </w:pPr>
            <w:r w:rsidRPr="0016361A">
              <w:t>P</w:t>
            </w:r>
          </w:p>
        </w:tc>
        <w:tc>
          <w:tcPr>
            <w:tcW w:w="1134" w:type="dxa"/>
            <w:shd w:val="clear" w:color="auto" w:fill="C0C0C0"/>
          </w:tcPr>
          <w:p w14:paraId="259014F4" w14:textId="77777777" w:rsidR="004C4467" w:rsidRPr="0016361A" w:rsidRDefault="004C4467" w:rsidP="00E10EB4">
            <w:pPr>
              <w:pStyle w:val="TAH"/>
            </w:pPr>
            <w:r w:rsidRPr="00F112E4">
              <w:t>Cardinality</w:t>
            </w:r>
          </w:p>
        </w:tc>
        <w:tc>
          <w:tcPr>
            <w:tcW w:w="3686" w:type="dxa"/>
            <w:shd w:val="clear" w:color="auto" w:fill="C0C0C0"/>
            <w:hideMark/>
          </w:tcPr>
          <w:p w14:paraId="2380AAE3"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A287C91"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5F25A1CE" w14:textId="77777777" w:rsidTr="00E10EB4">
        <w:trPr>
          <w:jc w:val="center"/>
        </w:trPr>
        <w:tc>
          <w:tcPr>
            <w:tcW w:w="1552" w:type="dxa"/>
            <w:vAlign w:val="center"/>
          </w:tcPr>
          <w:p w14:paraId="0512B246" w14:textId="77777777" w:rsidR="004C4467" w:rsidRPr="0016361A" w:rsidRDefault="004C4467" w:rsidP="00E10EB4">
            <w:pPr>
              <w:pStyle w:val="TAL"/>
            </w:pPr>
            <w:r>
              <w:t>eventSubs</w:t>
            </w:r>
          </w:p>
        </w:tc>
        <w:tc>
          <w:tcPr>
            <w:tcW w:w="1417" w:type="dxa"/>
            <w:vAlign w:val="center"/>
          </w:tcPr>
          <w:p w14:paraId="394DDC68" w14:textId="77777777" w:rsidR="004C4467" w:rsidRPr="0016361A" w:rsidRDefault="004C4467" w:rsidP="00E10EB4">
            <w:pPr>
              <w:pStyle w:val="TAL"/>
            </w:pPr>
            <w:r>
              <w:t>array(AnchorsUsageSub)</w:t>
            </w:r>
          </w:p>
        </w:tc>
        <w:tc>
          <w:tcPr>
            <w:tcW w:w="425" w:type="dxa"/>
            <w:vAlign w:val="center"/>
          </w:tcPr>
          <w:p w14:paraId="7B0D455D" w14:textId="77777777" w:rsidR="004C4467" w:rsidRPr="0016361A" w:rsidRDefault="004C4467" w:rsidP="00E10EB4">
            <w:pPr>
              <w:pStyle w:val="TAC"/>
            </w:pPr>
            <w:r>
              <w:t>M</w:t>
            </w:r>
          </w:p>
        </w:tc>
        <w:tc>
          <w:tcPr>
            <w:tcW w:w="1134" w:type="dxa"/>
            <w:vAlign w:val="center"/>
          </w:tcPr>
          <w:p w14:paraId="472AFAD8" w14:textId="77777777" w:rsidR="004C4467" w:rsidRPr="0016361A" w:rsidRDefault="004C4467" w:rsidP="00E10EB4">
            <w:pPr>
              <w:pStyle w:val="TAC"/>
            </w:pPr>
            <w:r>
              <w:t>1..N</w:t>
            </w:r>
          </w:p>
        </w:tc>
        <w:tc>
          <w:tcPr>
            <w:tcW w:w="3686" w:type="dxa"/>
            <w:vAlign w:val="center"/>
          </w:tcPr>
          <w:p w14:paraId="56E60643" w14:textId="77777777" w:rsidR="004C4467" w:rsidRPr="0016361A" w:rsidRDefault="004C4467" w:rsidP="00E10EB4">
            <w:pPr>
              <w:pStyle w:val="TAL"/>
              <w:rPr>
                <w:rFonts w:cs="Arial"/>
                <w:szCs w:val="18"/>
              </w:rPr>
            </w:pPr>
            <w:r>
              <w:rPr>
                <w:rFonts w:cs="Arial"/>
                <w:szCs w:val="18"/>
              </w:rPr>
              <w:t>Contains the spatial anchors usage information subscription details.</w:t>
            </w:r>
          </w:p>
        </w:tc>
        <w:tc>
          <w:tcPr>
            <w:tcW w:w="1310" w:type="dxa"/>
            <w:vAlign w:val="center"/>
          </w:tcPr>
          <w:p w14:paraId="518B115B" w14:textId="77777777" w:rsidR="004C4467" w:rsidRPr="0016361A" w:rsidRDefault="004C4467" w:rsidP="00E10EB4">
            <w:pPr>
              <w:pStyle w:val="TAL"/>
              <w:rPr>
                <w:rFonts w:cs="Arial"/>
                <w:szCs w:val="18"/>
              </w:rPr>
            </w:pPr>
          </w:p>
        </w:tc>
      </w:tr>
      <w:tr w:rsidR="004C4467" w:rsidRPr="00B54FF5" w14:paraId="65D823A7" w14:textId="77777777" w:rsidTr="00E10EB4">
        <w:trPr>
          <w:jc w:val="center"/>
        </w:trPr>
        <w:tc>
          <w:tcPr>
            <w:tcW w:w="1552" w:type="dxa"/>
            <w:vAlign w:val="center"/>
          </w:tcPr>
          <w:p w14:paraId="41BD3C32" w14:textId="77777777" w:rsidR="004C4467" w:rsidRPr="0016361A" w:rsidRDefault="004C4467" w:rsidP="00E10EB4">
            <w:pPr>
              <w:pStyle w:val="TAL"/>
            </w:pPr>
            <w:r>
              <w:t>notifUri</w:t>
            </w:r>
          </w:p>
        </w:tc>
        <w:tc>
          <w:tcPr>
            <w:tcW w:w="1417" w:type="dxa"/>
            <w:vAlign w:val="center"/>
          </w:tcPr>
          <w:p w14:paraId="13BB1445" w14:textId="77777777" w:rsidR="004C4467" w:rsidRPr="0016361A" w:rsidRDefault="004C4467" w:rsidP="00E10EB4">
            <w:pPr>
              <w:pStyle w:val="TAL"/>
            </w:pPr>
            <w:r>
              <w:t>Uri</w:t>
            </w:r>
          </w:p>
        </w:tc>
        <w:tc>
          <w:tcPr>
            <w:tcW w:w="425" w:type="dxa"/>
            <w:vAlign w:val="center"/>
          </w:tcPr>
          <w:p w14:paraId="0B056732" w14:textId="77777777" w:rsidR="004C4467" w:rsidRPr="0016361A" w:rsidRDefault="004C4467" w:rsidP="00E10EB4">
            <w:pPr>
              <w:pStyle w:val="TAC"/>
            </w:pPr>
            <w:r>
              <w:t>M</w:t>
            </w:r>
          </w:p>
        </w:tc>
        <w:tc>
          <w:tcPr>
            <w:tcW w:w="1134" w:type="dxa"/>
            <w:vAlign w:val="center"/>
          </w:tcPr>
          <w:p w14:paraId="6954B19E" w14:textId="77777777" w:rsidR="004C4467" w:rsidRPr="0016361A" w:rsidRDefault="004C4467" w:rsidP="00E10EB4">
            <w:pPr>
              <w:pStyle w:val="TAC"/>
            </w:pPr>
            <w:r>
              <w:t>1</w:t>
            </w:r>
          </w:p>
        </w:tc>
        <w:tc>
          <w:tcPr>
            <w:tcW w:w="3686" w:type="dxa"/>
            <w:vAlign w:val="center"/>
          </w:tcPr>
          <w:p w14:paraId="712EED09" w14:textId="77777777" w:rsidR="004C4467" w:rsidRPr="0016361A" w:rsidRDefault="004C4467" w:rsidP="00E10EB4">
            <w:pPr>
              <w:pStyle w:val="TAL"/>
              <w:rPr>
                <w:rFonts w:cs="Arial"/>
                <w:szCs w:val="18"/>
              </w:rPr>
            </w:pPr>
            <w:r>
              <w:rPr>
                <w:rFonts w:cs="Arial"/>
                <w:szCs w:val="18"/>
              </w:rPr>
              <w:t>Contains the URI via which notifications shall be delivered.</w:t>
            </w:r>
          </w:p>
        </w:tc>
        <w:tc>
          <w:tcPr>
            <w:tcW w:w="1310" w:type="dxa"/>
            <w:vAlign w:val="center"/>
          </w:tcPr>
          <w:p w14:paraId="30486F07" w14:textId="77777777" w:rsidR="004C4467" w:rsidRPr="0016361A" w:rsidRDefault="004C4467" w:rsidP="00E10EB4">
            <w:pPr>
              <w:pStyle w:val="TAL"/>
              <w:rPr>
                <w:rFonts w:cs="Arial"/>
                <w:szCs w:val="18"/>
              </w:rPr>
            </w:pPr>
          </w:p>
        </w:tc>
      </w:tr>
      <w:tr w:rsidR="004C4467" w:rsidRPr="00B54FF5" w14:paraId="7E7CE7A8" w14:textId="77777777" w:rsidTr="00E10EB4">
        <w:trPr>
          <w:jc w:val="center"/>
        </w:trPr>
        <w:tc>
          <w:tcPr>
            <w:tcW w:w="1552" w:type="dxa"/>
            <w:vAlign w:val="center"/>
          </w:tcPr>
          <w:p w14:paraId="2FDC9BC7" w14:textId="77777777" w:rsidR="004C4467" w:rsidRPr="0016361A" w:rsidRDefault="004C4467" w:rsidP="00E10EB4">
            <w:pPr>
              <w:pStyle w:val="TAL"/>
            </w:pPr>
            <w:r>
              <w:t>report</w:t>
            </w:r>
          </w:p>
        </w:tc>
        <w:tc>
          <w:tcPr>
            <w:tcW w:w="1417" w:type="dxa"/>
            <w:vAlign w:val="center"/>
          </w:tcPr>
          <w:p w14:paraId="3D510087" w14:textId="77777777" w:rsidR="004C4467" w:rsidRPr="0016361A" w:rsidRDefault="004C4467" w:rsidP="00E10EB4">
            <w:pPr>
              <w:pStyle w:val="TAL"/>
            </w:pPr>
            <w:r>
              <w:t>SpatialAnchorsUsageInfoNotif</w:t>
            </w:r>
          </w:p>
        </w:tc>
        <w:tc>
          <w:tcPr>
            <w:tcW w:w="425" w:type="dxa"/>
            <w:vAlign w:val="center"/>
          </w:tcPr>
          <w:p w14:paraId="678E0FB6" w14:textId="77777777" w:rsidR="004C4467" w:rsidRPr="0016361A" w:rsidRDefault="004C4467" w:rsidP="00E10EB4">
            <w:pPr>
              <w:pStyle w:val="TAC"/>
            </w:pPr>
            <w:r>
              <w:t>C</w:t>
            </w:r>
          </w:p>
        </w:tc>
        <w:tc>
          <w:tcPr>
            <w:tcW w:w="1134" w:type="dxa"/>
            <w:vAlign w:val="center"/>
          </w:tcPr>
          <w:p w14:paraId="4FFD9CB2" w14:textId="77777777" w:rsidR="004C4467" w:rsidRPr="0016361A" w:rsidRDefault="004C4467" w:rsidP="00E10EB4">
            <w:pPr>
              <w:pStyle w:val="TAC"/>
            </w:pPr>
            <w:r>
              <w:t>0..1</w:t>
            </w:r>
          </w:p>
        </w:tc>
        <w:tc>
          <w:tcPr>
            <w:tcW w:w="3686" w:type="dxa"/>
            <w:vAlign w:val="center"/>
          </w:tcPr>
          <w:p w14:paraId="4F7141DD" w14:textId="77777777" w:rsidR="004C4467" w:rsidRDefault="004C4467" w:rsidP="00E10EB4">
            <w:pPr>
              <w:pStyle w:val="TAL"/>
              <w:rPr>
                <w:rFonts w:cs="Arial"/>
                <w:szCs w:val="18"/>
              </w:rPr>
            </w:pPr>
            <w:r>
              <w:rPr>
                <w:rFonts w:cs="Arial"/>
                <w:szCs w:val="18"/>
              </w:rPr>
              <w:t>Contains the Spatial Anchors Usage Information related report(s).</w:t>
            </w:r>
          </w:p>
          <w:p w14:paraId="46F89606" w14:textId="77777777" w:rsidR="004C4467" w:rsidRDefault="004C4467" w:rsidP="00E10EB4">
            <w:pPr>
              <w:pStyle w:val="TAL"/>
              <w:rPr>
                <w:rFonts w:cs="Arial"/>
                <w:szCs w:val="18"/>
              </w:rPr>
            </w:pPr>
          </w:p>
          <w:p w14:paraId="49A03CBF" w14:textId="77777777" w:rsidR="004C4467" w:rsidRPr="0016361A" w:rsidRDefault="004C4467" w:rsidP="00E10EB4">
            <w:pPr>
              <w:pStyle w:val="TAL"/>
              <w:rPr>
                <w:rFonts w:cs="Arial"/>
                <w:szCs w:val="18"/>
              </w:rPr>
            </w:pPr>
            <w:r>
              <w:rPr>
                <w:rFonts w:cs="Arial"/>
                <w:szCs w:val="18"/>
              </w:rPr>
              <w:t>This attribute shall be present only if the immediate and one time reporting was requested and the outputs are available.</w:t>
            </w:r>
          </w:p>
        </w:tc>
        <w:tc>
          <w:tcPr>
            <w:tcW w:w="1310" w:type="dxa"/>
            <w:vAlign w:val="center"/>
          </w:tcPr>
          <w:p w14:paraId="234739B0" w14:textId="77777777" w:rsidR="004C4467" w:rsidRPr="0016361A" w:rsidRDefault="004C4467" w:rsidP="00E10EB4">
            <w:pPr>
              <w:pStyle w:val="TAL"/>
              <w:rPr>
                <w:rFonts w:cs="Arial"/>
                <w:szCs w:val="18"/>
              </w:rPr>
            </w:pPr>
          </w:p>
        </w:tc>
      </w:tr>
      <w:tr w:rsidR="004C4467" w:rsidRPr="00B54FF5" w14:paraId="7E8CE458" w14:textId="77777777" w:rsidTr="00E10EB4">
        <w:trPr>
          <w:jc w:val="center"/>
        </w:trPr>
        <w:tc>
          <w:tcPr>
            <w:tcW w:w="1552" w:type="dxa"/>
            <w:vAlign w:val="center"/>
          </w:tcPr>
          <w:p w14:paraId="18D00641" w14:textId="77777777" w:rsidR="004C4467" w:rsidRPr="0016361A" w:rsidRDefault="004C4467" w:rsidP="00E10EB4">
            <w:pPr>
              <w:pStyle w:val="TAL"/>
            </w:pPr>
            <w:r>
              <w:t>reportReq</w:t>
            </w:r>
          </w:p>
        </w:tc>
        <w:tc>
          <w:tcPr>
            <w:tcW w:w="1417" w:type="dxa"/>
            <w:vAlign w:val="center"/>
          </w:tcPr>
          <w:p w14:paraId="7F8CA694" w14:textId="77777777" w:rsidR="004C4467" w:rsidRPr="0016361A" w:rsidRDefault="004C4467" w:rsidP="00E10EB4">
            <w:pPr>
              <w:pStyle w:val="TAL"/>
            </w:pPr>
            <w:r>
              <w:t>ReportingInfomation</w:t>
            </w:r>
          </w:p>
        </w:tc>
        <w:tc>
          <w:tcPr>
            <w:tcW w:w="425" w:type="dxa"/>
            <w:vAlign w:val="center"/>
          </w:tcPr>
          <w:p w14:paraId="51DF7A18" w14:textId="77777777" w:rsidR="004C4467" w:rsidRPr="0016361A" w:rsidRDefault="004C4467" w:rsidP="00E10EB4">
            <w:pPr>
              <w:pStyle w:val="TAC"/>
            </w:pPr>
            <w:r>
              <w:t>O</w:t>
            </w:r>
          </w:p>
        </w:tc>
        <w:tc>
          <w:tcPr>
            <w:tcW w:w="1134" w:type="dxa"/>
            <w:vAlign w:val="center"/>
          </w:tcPr>
          <w:p w14:paraId="055BCE27" w14:textId="77777777" w:rsidR="004C4467" w:rsidRPr="0016361A" w:rsidRDefault="004C4467" w:rsidP="00E10EB4">
            <w:pPr>
              <w:pStyle w:val="TAC"/>
            </w:pPr>
            <w:r>
              <w:t>0..1</w:t>
            </w:r>
          </w:p>
        </w:tc>
        <w:tc>
          <w:tcPr>
            <w:tcW w:w="3686" w:type="dxa"/>
            <w:vAlign w:val="center"/>
          </w:tcPr>
          <w:p w14:paraId="2E006312" w14:textId="77777777" w:rsidR="004C4467" w:rsidRPr="0016361A" w:rsidRDefault="004C4467" w:rsidP="00E10EB4">
            <w:pPr>
              <w:pStyle w:val="TAL"/>
              <w:rPr>
                <w:rFonts w:cs="Arial"/>
                <w:szCs w:val="18"/>
              </w:rPr>
            </w:pPr>
            <w:r>
              <w:rPr>
                <w:rFonts w:cs="Arial"/>
                <w:szCs w:val="18"/>
              </w:rPr>
              <w:t>Contains the reporting requirements of the subscription.</w:t>
            </w:r>
          </w:p>
        </w:tc>
        <w:tc>
          <w:tcPr>
            <w:tcW w:w="1310" w:type="dxa"/>
            <w:vAlign w:val="center"/>
          </w:tcPr>
          <w:p w14:paraId="5FE56628" w14:textId="77777777" w:rsidR="004C4467" w:rsidRPr="0016361A" w:rsidRDefault="004C4467" w:rsidP="00E10EB4">
            <w:pPr>
              <w:pStyle w:val="TAL"/>
              <w:rPr>
                <w:rFonts w:cs="Arial"/>
                <w:szCs w:val="18"/>
              </w:rPr>
            </w:pPr>
          </w:p>
        </w:tc>
      </w:tr>
      <w:tr w:rsidR="004C4467" w:rsidRPr="00B54FF5" w14:paraId="0176418E" w14:textId="77777777" w:rsidTr="00E10EB4">
        <w:trPr>
          <w:jc w:val="center"/>
        </w:trPr>
        <w:tc>
          <w:tcPr>
            <w:tcW w:w="1552" w:type="dxa"/>
            <w:vAlign w:val="center"/>
          </w:tcPr>
          <w:p w14:paraId="7E20FFAC" w14:textId="77777777" w:rsidR="004C4467" w:rsidRPr="0016361A" w:rsidRDefault="004C4467" w:rsidP="00E10EB4">
            <w:pPr>
              <w:pStyle w:val="TAL"/>
            </w:pPr>
            <w:r>
              <w:t>expTime</w:t>
            </w:r>
          </w:p>
        </w:tc>
        <w:tc>
          <w:tcPr>
            <w:tcW w:w="1417" w:type="dxa"/>
            <w:vAlign w:val="center"/>
          </w:tcPr>
          <w:p w14:paraId="52FD657D" w14:textId="77777777" w:rsidR="004C4467" w:rsidRPr="0016361A" w:rsidRDefault="004C4467" w:rsidP="00E10EB4">
            <w:pPr>
              <w:pStyle w:val="TAL"/>
            </w:pPr>
            <w:r>
              <w:t>DateTime</w:t>
            </w:r>
          </w:p>
        </w:tc>
        <w:tc>
          <w:tcPr>
            <w:tcW w:w="425" w:type="dxa"/>
            <w:vAlign w:val="center"/>
          </w:tcPr>
          <w:p w14:paraId="5E2B5DED" w14:textId="77777777" w:rsidR="004C4467" w:rsidRPr="0016361A" w:rsidRDefault="004C4467" w:rsidP="00E10EB4">
            <w:pPr>
              <w:pStyle w:val="TAC"/>
            </w:pPr>
            <w:r>
              <w:t>O</w:t>
            </w:r>
          </w:p>
        </w:tc>
        <w:tc>
          <w:tcPr>
            <w:tcW w:w="1134" w:type="dxa"/>
            <w:vAlign w:val="center"/>
          </w:tcPr>
          <w:p w14:paraId="40BF2E0E" w14:textId="77777777" w:rsidR="004C4467" w:rsidRPr="0016361A" w:rsidRDefault="004C4467" w:rsidP="00E10EB4">
            <w:pPr>
              <w:pStyle w:val="TAC"/>
            </w:pPr>
            <w:r>
              <w:t>0..1</w:t>
            </w:r>
          </w:p>
        </w:tc>
        <w:tc>
          <w:tcPr>
            <w:tcW w:w="3686" w:type="dxa"/>
            <w:vAlign w:val="center"/>
          </w:tcPr>
          <w:p w14:paraId="0156AA94" w14:textId="77777777" w:rsidR="004C4467" w:rsidRPr="0016361A" w:rsidRDefault="004C4467" w:rsidP="00E10EB4">
            <w:pPr>
              <w:pStyle w:val="TAL"/>
              <w:rPr>
                <w:rFonts w:cs="Arial"/>
                <w:szCs w:val="18"/>
              </w:rPr>
            </w:pPr>
            <w:r>
              <w:rPr>
                <w:rFonts w:cs="Arial"/>
                <w:szCs w:val="18"/>
              </w:rPr>
              <w:t>Contains the absolute time at which the subscription is to expire.</w:t>
            </w:r>
          </w:p>
        </w:tc>
        <w:tc>
          <w:tcPr>
            <w:tcW w:w="1310" w:type="dxa"/>
            <w:vAlign w:val="center"/>
          </w:tcPr>
          <w:p w14:paraId="74DA9AEC" w14:textId="77777777" w:rsidR="004C4467" w:rsidRPr="0016361A" w:rsidRDefault="004C4467" w:rsidP="00E10EB4">
            <w:pPr>
              <w:pStyle w:val="TAL"/>
              <w:rPr>
                <w:rFonts w:cs="Arial"/>
                <w:szCs w:val="18"/>
              </w:rPr>
            </w:pPr>
          </w:p>
        </w:tc>
      </w:tr>
      <w:tr w:rsidR="004C4467" w:rsidRPr="00B54FF5" w14:paraId="0C9A4052" w14:textId="77777777" w:rsidTr="00E10EB4">
        <w:trPr>
          <w:jc w:val="center"/>
        </w:trPr>
        <w:tc>
          <w:tcPr>
            <w:tcW w:w="1552" w:type="dxa"/>
            <w:vAlign w:val="center"/>
          </w:tcPr>
          <w:p w14:paraId="30BDA04E" w14:textId="77777777" w:rsidR="004C4467" w:rsidRPr="0016361A" w:rsidRDefault="004C4467" w:rsidP="00E10EB4">
            <w:pPr>
              <w:pStyle w:val="TAL"/>
            </w:pPr>
            <w:r>
              <w:t>suppFeat</w:t>
            </w:r>
          </w:p>
        </w:tc>
        <w:tc>
          <w:tcPr>
            <w:tcW w:w="1417" w:type="dxa"/>
            <w:vAlign w:val="center"/>
          </w:tcPr>
          <w:p w14:paraId="75BBA142" w14:textId="77777777" w:rsidR="004C4467" w:rsidRPr="0016361A" w:rsidRDefault="004C4467" w:rsidP="00E10EB4">
            <w:pPr>
              <w:pStyle w:val="TAL"/>
            </w:pPr>
            <w:r w:rsidRPr="00CE232C">
              <w:t>SupportedFeatures</w:t>
            </w:r>
          </w:p>
        </w:tc>
        <w:tc>
          <w:tcPr>
            <w:tcW w:w="425" w:type="dxa"/>
            <w:vAlign w:val="center"/>
          </w:tcPr>
          <w:p w14:paraId="3A264CE9" w14:textId="77777777" w:rsidR="004C4467" w:rsidRPr="0016361A" w:rsidRDefault="004C4467" w:rsidP="00E10EB4">
            <w:pPr>
              <w:pStyle w:val="TAC"/>
            </w:pPr>
            <w:r w:rsidRPr="00CE232C">
              <w:t>C</w:t>
            </w:r>
          </w:p>
        </w:tc>
        <w:tc>
          <w:tcPr>
            <w:tcW w:w="1134" w:type="dxa"/>
            <w:vAlign w:val="center"/>
          </w:tcPr>
          <w:p w14:paraId="6A61667A" w14:textId="77777777" w:rsidR="004C4467" w:rsidRPr="0016361A" w:rsidRDefault="004C4467" w:rsidP="00E10EB4">
            <w:pPr>
              <w:pStyle w:val="TAC"/>
            </w:pPr>
            <w:r w:rsidRPr="00CE232C">
              <w:t>0..1</w:t>
            </w:r>
          </w:p>
        </w:tc>
        <w:tc>
          <w:tcPr>
            <w:tcW w:w="3686" w:type="dxa"/>
            <w:vAlign w:val="center"/>
          </w:tcPr>
          <w:p w14:paraId="35A53C60" w14:textId="77777777" w:rsidR="004C4467" w:rsidRPr="00CE232C" w:rsidRDefault="004C4467"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F09F17D" w14:textId="77777777" w:rsidR="004C4467" w:rsidRPr="00CE232C" w:rsidRDefault="004C4467" w:rsidP="00E10EB4">
            <w:pPr>
              <w:pStyle w:val="TAL"/>
              <w:rPr>
                <w:rFonts w:cs="Arial"/>
                <w:szCs w:val="18"/>
              </w:rPr>
            </w:pPr>
          </w:p>
          <w:p w14:paraId="5B820E3E" w14:textId="77777777" w:rsidR="004C4467" w:rsidRPr="0016361A" w:rsidRDefault="004C4467" w:rsidP="00E10EB4">
            <w:pPr>
              <w:pStyle w:val="TAL"/>
              <w:rPr>
                <w:rFonts w:cs="Arial"/>
                <w:szCs w:val="18"/>
              </w:rPr>
            </w:pPr>
            <w:r w:rsidRPr="00CE232C">
              <w:t>This attribute shall be present only if feature negotiation needs to take place.</w:t>
            </w:r>
          </w:p>
        </w:tc>
        <w:tc>
          <w:tcPr>
            <w:tcW w:w="1310" w:type="dxa"/>
            <w:vAlign w:val="center"/>
          </w:tcPr>
          <w:p w14:paraId="27694574" w14:textId="77777777" w:rsidR="004C4467" w:rsidRPr="0016361A" w:rsidRDefault="004C4467" w:rsidP="00E10EB4">
            <w:pPr>
              <w:pStyle w:val="TAL"/>
              <w:rPr>
                <w:rFonts w:cs="Arial"/>
                <w:szCs w:val="18"/>
              </w:rPr>
            </w:pPr>
          </w:p>
        </w:tc>
      </w:tr>
    </w:tbl>
    <w:p w14:paraId="14A240B7" w14:textId="77777777" w:rsidR="004C4467" w:rsidRDefault="004C4467" w:rsidP="004C4467">
      <w:pPr>
        <w:rPr>
          <w:lang w:val="en-US"/>
        </w:rPr>
      </w:pPr>
    </w:p>
    <w:p w14:paraId="2F99656D" w14:textId="31B1ED52" w:rsidR="004C4467" w:rsidRDefault="00E76ED5" w:rsidP="004C4467">
      <w:pPr>
        <w:pStyle w:val="H6"/>
      </w:pPr>
      <w:r>
        <w:t>6.1.3</w:t>
      </w:r>
      <w:r w:rsidR="004C4467">
        <w:t>.6.2.3</w:t>
      </w:r>
      <w:r w:rsidR="004C4467">
        <w:tab/>
        <w:t>Type: SpatialAnchorsUsageInfoSubPatch</w:t>
      </w:r>
    </w:p>
    <w:p w14:paraId="2AD4E23D" w14:textId="597EFF03" w:rsidR="004C4467" w:rsidRDefault="004C4467" w:rsidP="004C4467">
      <w:pPr>
        <w:pStyle w:val="TH"/>
      </w:pPr>
      <w:r>
        <w:rPr>
          <w:noProof/>
        </w:rPr>
        <w:t>Table </w:t>
      </w:r>
      <w:r w:rsidR="00E76ED5">
        <w:t>6.1.3</w:t>
      </w:r>
      <w:r>
        <w:t xml:space="preserve">.6.2.3-1: </w:t>
      </w:r>
      <w:r>
        <w:rPr>
          <w:noProof/>
        </w:rPr>
        <w:t>Definition of type SpatialAnchorsUsageInfoSubPatch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0215CC0" w14:textId="77777777" w:rsidTr="00E10EB4">
        <w:trPr>
          <w:jc w:val="center"/>
        </w:trPr>
        <w:tc>
          <w:tcPr>
            <w:tcW w:w="1552" w:type="dxa"/>
            <w:shd w:val="clear" w:color="auto" w:fill="C0C0C0"/>
            <w:hideMark/>
          </w:tcPr>
          <w:p w14:paraId="43F7F741" w14:textId="77777777" w:rsidR="004C4467" w:rsidRPr="0016361A" w:rsidRDefault="004C4467" w:rsidP="00E10EB4">
            <w:pPr>
              <w:pStyle w:val="TAH"/>
            </w:pPr>
            <w:r w:rsidRPr="0016361A">
              <w:t>Attribute name</w:t>
            </w:r>
          </w:p>
        </w:tc>
        <w:tc>
          <w:tcPr>
            <w:tcW w:w="1417" w:type="dxa"/>
            <w:shd w:val="clear" w:color="auto" w:fill="C0C0C0"/>
            <w:hideMark/>
          </w:tcPr>
          <w:p w14:paraId="1AD56231" w14:textId="77777777" w:rsidR="004C4467" w:rsidRPr="0016361A" w:rsidRDefault="004C4467" w:rsidP="00E10EB4">
            <w:pPr>
              <w:pStyle w:val="TAH"/>
            </w:pPr>
            <w:r w:rsidRPr="0016361A">
              <w:t>Data type</w:t>
            </w:r>
          </w:p>
        </w:tc>
        <w:tc>
          <w:tcPr>
            <w:tcW w:w="425" w:type="dxa"/>
            <w:shd w:val="clear" w:color="auto" w:fill="C0C0C0"/>
            <w:hideMark/>
          </w:tcPr>
          <w:p w14:paraId="0724A2A8" w14:textId="77777777" w:rsidR="004C4467" w:rsidRPr="0016361A" w:rsidRDefault="004C4467" w:rsidP="00E10EB4">
            <w:pPr>
              <w:pStyle w:val="TAH"/>
            </w:pPr>
            <w:r w:rsidRPr="0016361A">
              <w:t>P</w:t>
            </w:r>
          </w:p>
        </w:tc>
        <w:tc>
          <w:tcPr>
            <w:tcW w:w="1134" w:type="dxa"/>
            <w:shd w:val="clear" w:color="auto" w:fill="C0C0C0"/>
          </w:tcPr>
          <w:p w14:paraId="2380CAFE" w14:textId="77777777" w:rsidR="004C4467" w:rsidRPr="0016361A" w:rsidRDefault="004C4467" w:rsidP="00E10EB4">
            <w:pPr>
              <w:pStyle w:val="TAH"/>
            </w:pPr>
            <w:r w:rsidRPr="00F112E4">
              <w:t>Cardinality</w:t>
            </w:r>
          </w:p>
        </w:tc>
        <w:tc>
          <w:tcPr>
            <w:tcW w:w="3686" w:type="dxa"/>
            <w:shd w:val="clear" w:color="auto" w:fill="C0C0C0"/>
            <w:hideMark/>
          </w:tcPr>
          <w:p w14:paraId="1EF84273"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3519F6E4"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8C9AD81" w14:textId="77777777" w:rsidTr="00E10EB4">
        <w:trPr>
          <w:jc w:val="center"/>
        </w:trPr>
        <w:tc>
          <w:tcPr>
            <w:tcW w:w="1552" w:type="dxa"/>
            <w:vAlign w:val="center"/>
          </w:tcPr>
          <w:p w14:paraId="5AEFF602" w14:textId="77777777" w:rsidR="004C4467" w:rsidRPr="0016361A" w:rsidRDefault="004C4467" w:rsidP="00E10EB4">
            <w:pPr>
              <w:pStyle w:val="TAL"/>
            </w:pPr>
            <w:r>
              <w:t>eventSubs</w:t>
            </w:r>
          </w:p>
        </w:tc>
        <w:tc>
          <w:tcPr>
            <w:tcW w:w="1417" w:type="dxa"/>
            <w:vAlign w:val="center"/>
          </w:tcPr>
          <w:p w14:paraId="42BD96C6" w14:textId="77777777" w:rsidR="004C4467" w:rsidRPr="0016361A" w:rsidRDefault="004C4467" w:rsidP="00E10EB4">
            <w:pPr>
              <w:pStyle w:val="TAL"/>
            </w:pPr>
            <w:r>
              <w:t>array(AnchorsUsageSub)</w:t>
            </w:r>
          </w:p>
        </w:tc>
        <w:tc>
          <w:tcPr>
            <w:tcW w:w="425" w:type="dxa"/>
            <w:vAlign w:val="center"/>
          </w:tcPr>
          <w:p w14:paraId="7E4E00EB" w14:textId="77777777" w:rsidR="004C4467" w:rsidRPr="0016361A" w:rsidRDefault="004C4467" w:rsidP="00E10EB4">
            <w:pPr>
              <w:pStyle w:val="TAC"/>
            </w:pPr>
            <w:r>
              <w:t>O</w:t>
            </w:r>
          </w:p>
        </w:tc>
        <w:tc>
          <w:tcPr>
            <w:tcW w:w="1134" w:type="dxa"/>
            <w:vAlign w:val="center"/>
          </w:tcPr>
          <w:p w14:paraId="11863328" w14:textId="77777777" w:rsidR="004C4467" w:rsidRPr="0016361A" w:rsidRDefault="004C4467" w:rsidP="00E10EB4">
            <w:pPr>
              <w:pStyle w:val="TAC"/>
            </w:pPr>
            <w:r>
              <w:t>1..N</w:t>
            </w:r>
          </w:p>
        </w:tc>
        <w:tc>
          <w:tcPr>
            <w:tcW w:w="3686" w:type="dxa"/>
            <w:vAlign w:val="center"/>
          </w:tcPr>
          <w:p w14:paraId="64653BB4" w14:textId="77777777" w:rsidR="004C4467" w:rsidRPr="0016361A" w:rsidRDefault="004C4467" w:rsidP="00E10EB4">
            <w:pPr>
              <w:pStyle w:val="TAL"/>
              <w:rPr>
                <w:rFonts w:cs="Arial"/>
                <w:szCs w:val="18"/>
              </w:rPr>
            </w:pPr>
            <w:r>
              <w:rPr>
                <w:rFonts w:cs="Arial"/>
                <w:szCs w:val="18"/>
              </w:rPr>
              <w:t>Contains the spatial anchors usage information subscription details.</w:t>
            </w:r>
          </w:p>
        </w:tc>
        <w:tc>
          <w:tcPr>
            <w:tcW w:w="1310" w:type="dxa"/>
            <w:vAlign w:val="center"/>
          </w:tcPr>
          <w:p w14:paraId="1AB04EBF" w14:textId="77777777" w:rsidR="004C4467" w:rsidRPr="0016361A" w:rsidRDefault="004C4467" w:rsidP="00E10EB4">
            <w:pPr>
              <w:pStyle w:val="TAL"/>
              <w:rPr>
                <w:rFonts w:cs="Arial"/>
                <w:szCs w:val="18"/>
              </w:rPr>
            </w:pPr>
          </w:p>
        </w:tc>
      </w:tr>
      <w:tr w:rsidR="004C4467" w:rsidRPr="00B54FF5" w14:paraId="0583F324" w14:textId="77777777" w:rsidTr="00E10EB4">
        <w:trPr>
          <w:jc w:val="center"/>
        </w:trPr>
        <w:tc>
          <w:tcPr>
            <w:tcW w:w="1552" w:type="dxa"/>
            <w:vAlign w:val="center"/>
          </w:tcPr>
          <w:p w14:paraId="6C122FF0" w14:textId="77777777" w:rsidR="004C4467" w:rsidRPr="0016361A" w:rsidRDefault="004C4467" w:rsidP="00E10EB4">
            <w:pPr>
              <w:pStyle w:val="TAL"/>
            </w:pPr>
            <w:r>
              <w:t>notifUri</w:t>
            </w:r>
          </w:p>
        </w:tc>
        <w:tc>
          <w:tcPr>
            <w:tcW w:w="1417" w:type="dxa"/>
            <w:vAlign w:val="center"/>
          </w:tcPr>
          <w:p w14:paraId="10C5F09E" w14:textId="77777777" w:rsidR="004C4467" w:rsidRPr="0016361A" w:rsidRDefault="004C4467" w:rsidP="00E10EB4">
            <w:pPr>
              <w:pStyle w:val="TAL"/>
            </w:pPr>
            <w:r>
              <w:t>Uri</w:t>
            </w:r>
          </w:p>
        </w:tc>
        <w:tc>
          <w:tcPr>
            <w:tcW w:w="425" w:type="dxa"/>
            <w:vAlign w:val="center"/>
          </w:tcPr>
          <w:p w14:paraId="14AC9C91" w14:textId="77777777" w:rsidR="004C4467" w:rsidRPr="0016361A" w:rsidRDefault="004C4467" w:rsidP="00E10EB4">
            <w:pPr>
              <w:pStyle w:val="TAC"/>
            </w:pPr>
            <w:r>
              <w:t>O</w:t>
            </w:r>
          </w:p>
        </w:tc>
        <w:tc>
          <w:tcPr>
            <w:tcW w:w="1134" w:type="dxa"/>
            <w:vAlign w:val="center"/>
          </w:tcPr>
          <w:p w14:paraId="3CFF1EDF" w14:textId="77777777" w:rsidR="004C4467" w:rsidRPr="0016361A" w:rsidRDefault="004C4467" w:rsidP="00E10EB4">
            <w:pPr>
              <w:pStyle w:val="TAC"/>
            </w:pPr>
            <w:r>
              <w:t>0..1</w:t>
            </w:r>
          </w:p>
        </w:tc>
        <w:tc>
          <w:tcPr>
            <w:tcW w:w="3686" w:type="dxa"/>
            <w:vAlign w:val="center"/>
          </w:tcPr>
          <w:p w14:paraId="225033B2" w14:textId="77777777" w:rsidR="004C4467" w:rsidRPr="0016361A" w:rsidRDefault="004C4467" w:rsidP="00E10EB4">
            <w:pPr>
              <w:pStyle w:val="TAL"/>
              <w:rPr>
                <w:rFonts w:cs="Arial"/>
                <w:szCs w:val="18"/>
              </w:rPr>
            </w:pPr>
            <w:r>
              <w:rPr>
                <w:rFonts w:cs="Arial"/>
                <w:szCs w:val="18"/>
              </w:rPr>
              <w:t>Contains the URI via which notifications shall be delivered.</w:t>
            </w:r>
          </w:p>
        </w:tc>
        <w:tc>
          <w:tcPr>
            <w:tcW w:w="1310" w:type="dxa"/>
            <w:vAlign w:val="center"/>
          </w:tcPr>
          <w:p w14:paraId="79DBEF9A" w14:textId="77777777" w:rsidR="004C4467" w:rsidRPr="0016361A" w:rsidRDefault="004C4467" w:rsidP="00E10EB4">
            <w:pPr>
              <w:pStyle w:val="TAL"/>
              <w:rPr>
                <w:rFonts w:cs="Arial"/>
                <w:szCs w:val="18"/>
              </w:rPr>
            </w:pPr>
          </w:p>
        </w:tc>
      </w:tr>
      <w:tr w:rsidR="004C4467" w:rsidRPr="00B54FF5" w14:paraId="0FF7B161" w14:textId="77777777" w:rsidTr="00E10EB4">
        <w:trPr>
          <w:jc w:val="center"/>
        </w:trPr>
        <w:tc>
          <w:tcPr>
            <w:tcW w:w="1552" w:type="dxa"/>
            <w:vAlign w:val="center"/>
          </w:tcPr>
          <w:p w14:paraId="321359DC" w14:textId="77777777" w:rsidR="004C4467" w:rsidRPr="0016361A" w:rsidRDefault="004C4467" w:rsidP="00E10EB4">
            <w:pPr>
              <w:pStyle w:val="TAL"/>
            </w:pPr>
            <w:r>
              <w:t>reportReq</w:t>
            </w:r>
          </w:p>
        </w:tc>
        <w:tc>
          <w:tcPr>
            <w:tcW w:w="1417" w:type="dxa"/>
            <w:vAlign w:val="center"/>
          </w:tcPr>
          <w:p w14:paraId="2B6B2617" w14:textId="77777777" w:rsidR="004C4467" w:rsidRPr="0016361A" w:rsidRDefault="004C4467" w:rsidP="00E10EB4">
            <w:pPr>
              <w:pStyle w:val="TAL"/>
            </w:pPr>
            <w:r>
              <w:t>ReportingInfomation</w:t>
            </w:r>
          </w:p>
        </w:tc>
        <w:tc>
          <w:tcPr>
            <w:tcW w:w="425" w:type="dxa"/>
            <w:vAlign w:val="center"/>
          </w:tcPr>
          <w:p w14:paraId="48A0F9AD" w14:textId="77777777" w:rsidR="004C4467" w:rsidRPr="0016361A" w:rsidRDefault="004C4467" w:rsidP="00E10EB4">
            <w:pPr>
              <w:pStyle w:val="TAC"/>
            </w:pPr>
            <w:r>
              <w:t>O</w:t>
            </w:r>
          </w:p>
        </w:tc>
        <w:tc>
          <w:tcPr>
            <w:tcW w:w="1134" w:type="dxa"/>
            <w:vAlign w:val="center"/>
          </w:tcPr>
          <w:p w14:paraId="629739F6" w14:textId="77777777" w:rsidR="004C4467" w:rsidRPr="0016361A" w:rsidRDefault="004C4467" w:rsidP="00E10EB4">
            <w:pPr>
              <w:pStyle w:val="TAC"/>
            </w:pPr>
            <w:r>
              <w:t>0..1</w:t>
            </w:r>
          </w:p>
        </w:tc>
        <w:tc>
          <w:tcPr>
            <w:tcW w:w="3686" w:type="dxa"/>
            <w:vAlign w:val="center"/>
          </w:tcPr>
          <w:p w14:paraId="5E978395" w14:textId="77777777" w:rsidR="004C4467" w:rsidRPr="0016361A" w:rsidRDefault="004C4467" w:rsidP="00E10EB4">
            <w:pPr>
              <w:pStyle w:val="TAL"/>
              <w:rPr>
                <w:rFonts w:cs="Arial"/>
                <w:szCs w:val="18"/>
              </w:rPr>
            </w:pPr>
            <w:r>
              <w:rPr>
                <w:rFonts w:cs="Arial"/>
                <w:szCs w:val="18"/>
              </w:rPr>
              <w:t>Contains the reporting requirements of the subscription.</w:t>
            </w:r>
          </w:p>
        </w:tc>
        <w:tc>
          <w:tcPr>
            <w:tcW w:w="1310" w:type="dxa"/>
            <w:vAlign w:val="center"/>
          </w:tcPr>
          <w:p w14:paraId="759FD693" w14:textId="77777777" w:rsidR="004C4467" w:rsidRPr="0016361A" w:rsidRDefault="004C4467" w:rsidP="00E10EB4">
            <w:pPr>
              <w:pStyle w:val="TAL"/>
              <w:rPr>
                <w:rFonts w:cs="Arial"/>
                <w:szCs w:val="18"/>
              </w:rPr>
            </w:pPr>
          </w:p>
        </w:tc>
      </w:tr>
      <w:tr w:rsidR="004C4467" w:rsidRPr="00B54FF5" w14:paraId="1396E751" w14:textId="77777777" w:rsidTr="00E10EB4">
        <w:trPr>
          <w:jc w:val="center"/>
        </w:trPr>
        <w:tc>
          <w:tcPr>
            <w:tcW w:w="1552" w:type="dxa"/>
            <w:vAlign w:val="center"/>
          </w:tcPr>
          <w:p w14:paraId="2C5C7FFA" w14:textId="77777777" w:rsidR="004C4467" w:rsidRDefault="004C4467" w:rsidP="00E10EB4">
            <w:pPr>
              <w:pStyle w:val="TAL"/>
            </w:pPr>
            <w:r>
              <w:t>expTime</w:t>
            </w:r>
          </w:p>
        </w:tc>
        <w:tc>
          <w:tcPr>
            <w:tcW w:w="1417" w:type="dxa"/>
            <w:vAlign w:val="center"/>
          </w:tcPr>
          <w:p w14:paraId="73A653F6" w14:textId="77777777" w:rsidR="004C4467" w:rsidRDefault="004C4467" w:rsidP="00E10EB4">
            <w:pPr>
              <w:pStyle w:val="TAL"/>
            </w:pPr>
            <w:r>
              <w:t>DateTime</w:t>
            </w:r>
          </w:p>
        </w:tc>
        <w:tc>
          <w:tcPr>
            <w:tcW w:w="425" w:type="dxa"/>
            <w:vAlign w:val="center"/>
          </w:tcPr>
          <w:p w14:paraId="4EF002C5" w14:textId="77777777" w:rsidR="004C4467" w:rsidRDefault="004C4467" w:rsidP="00E10EB4">
            <w:pPr>
              <w:pStyle w:val="TAC"/>
            </w:pPr>
            <w:r>
              <w:t>O</w:t>
            </w:r>
          </w:p>
        </w:tc>
        <w:tc>
          <w:tcPr>
            <w:tcW w:w="1134" w:type="dxa"/>
            <w:vAlign w:val="center"/>
          </w:tcPr>
          <w:p w14:paraId="68A729E3" w14:textId="77777777" w:rsidR="004C4467" w:rsidRDefault="004C4467" w:rsidP="00E10EB4">
            <w:pPr>
              <w:pStyle w:val="TAC"/>
            </w:pPr>
            <w:r>
              <w:t>0..1</w:t>
            </w:r>
          </w:p>
        </w:tc>
        <w:tc>
          <w:tcPr>
            <w:tcW w:w="3686" w:type="dxa"/>
            <w:vAlign w:val="center"/>
          </w:tcPr>
          <w:p w14:paraId="6FFEE000" w14:textId="77777777" w:rsidR="004C4467" w:rsidRDefault="004C4467" w:rsidP="00E10EB4">
            <w:pPr>
              <w:pStyle w:val="TAL"/>
              <w:rPr>
                <w:rFonts w:cs="Arial"/>
                <w:szCs w:val="18"/>
              </w:rPr>
            </w:pPr>
            <w:r>
              <w:rPr>
                <w:rFonts w:cs="Arial"/>
                <w:szCs w:val="18"/>
              </w:rPr>
              <w:t>Contains the absolute time at which the subscription is to expire.</w:t>
            </w:r>
          </w:p>
        </w:tc>
        <w:tc>
          <w:tcPr>
            <w:tcW w:w="1310" w:type="dxa"/>
            <w:vAlign w:val="center"/>
          </w:tcPr>
          <w:p w14:paraId="1FE4477A" w14:textId="77777777" w:rsidR="004C4467" w:rsidRPr="0016361A" w:rsidRDefault="004C4467" w:rsidP="00E10EB4">
            <w:pPr>
              <w:pStyle w:val="TAL"/>
              <w:rPr>
                <w:rFonts w:cs="Arial"/>
                <w:szCs w:val="18"/>
              </w:rPr>
            </w:pPr>
          </w:p>
        </w:tc>
      </w:tr>
    </w:tbl>
    <w:p w14:paraId="1F34D9A8" w14:textId="77777777" w:rsidR="004C4467" w:rsidRDefault="004C4467" w:rsidP="004C4467"/>
    <w:p w14:paraId="498EC398" w14:textId="02DFD77A" w:rsidR="004C4467" w:rsidRDefault="00E76ED5" w:rsidP="004C4467">
      <w:pPr>
        <w:pStyle w:val="H6"/>
      </w:pPr>
      <w:r>
        <w:t>6.1.3</w:t>
      </w:r>
      <w:r w:rsidR="004C4467">
        <w:t>.6.2.4</w:t>
      </w:r>
      <w:r w:rsidR="004C4467">
        <w:tab/>
        <w:t>Type: AnchorsUsageSub</w:t>
      </w:r>
    </w:p>
    <w:p w14:paraId="04F27597" w14:textId="25B1E0F3" w:rsidR="004C4467" w:rsidRDefault="004C4467" w:rsidP="004C4467">
      <w:pPr>
        <w:pStyle w:val="TH"/>
      </w:pPr>
      <w:r>
        <w:rPr>
          <w:noProof/>
        </w:rPr>
        <w:t>Table </w:t>
      </w:r>
      <w:r w:rsidR="00E76ED5">
        <w:t>6.1.3</w:t>
      </w:r>
      <w:r>
        <w:t xml:space="preserve">.6.2.4-1: </w:t>
      </w:r>
      <w:r>
        <w:rPr>
          <w:noProof/>
        </w:rPr>
        <w:t>Definition of type AnchorsUsageSub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65B5D2C" w14:textId="77777777" w:rsidTr="00E10EB4">
        <w:trPr>
          <w:jc w:val="center"/>
        </w:trPr>
        <w:tc>
          <w:tcPr>
            <w:tcW w:w="1552" w:type="dxa"/>
            <w:shd w:val="clear" w:color="auto" w:fill="C0C0C0"/>
            <w:hideMark/>
          </w:tcPr>
          <w:p w14:paraId="6495CD63" w14:textId="77777777" w:rsidR="004C4467" w:rsidRPr="0016361A" w:rsidRDefault="004C4467" w:rsidP="00E10EB4">
            <w:pPr>
              <w:pStyle w:val="TAH"/>
            </w:pPr>
            <w:r w:rsidRPr="0016361A">
              <w:t>Attribute name</w:t>
            </w:r>
          </w:p>
        </w:tc>
        <w:tc>
          <w:tcPr>
            <w:tcW w:w="1417" w:type="dxa"/>
            <w:shd w:val="clear" w:color="auto" w:fill="C0C0C0"/>
            <w:hideMark/>
          </w:tcPr>
          <w:p w14:paraId="61F53D42" w14:textId="77777777" w:rsidR="004C4467" w:rsidRPr="0016361A" w:rsidRDefault="004C4467" w:rsidP="00E10EB4">
            <w:pPr>
              <w:pStyle w:val="TAH"/>
            </w:pPr>
            <w:r w:rsidRPr="0016361A">
              <w:t>Data type</w:t>
            </w:r>
          </w:p>
        </w:tc>
        <w:tc>
          <w:tcPr>
            <w:tcW w:w="425" w:type="dxa"/>
            <w:shd w:val="clear" w:color="auto" w:fill="C0C0C0"/>
            <w:hideMark/>
          </w:tcPr>
          <w:p w14:paraId="183BF534" w14:textId="77777777" w:rsidR="004C4467" w:rsidRPr="0016361A" w:rsidRDefault="004C4467" w:rsidP="00E10EB4">
            <w:pPr>
              <w:pStyle w:val="TAH"/>
            </w:pPr>
            <w:r w:rsidRPr="0016361A">
              <w:t>P</w:t>
            </w:r>
          </w:p>
        </w:tc>
        <w:tc>
          <w:tcPr>
            <w:tcW w:w="1134" w:type="dxa"/>
            <w:shd w:val="clear" w:color="auto" w:fill="C0C0C0"/>
          </w:tcPr>
          <w:p w14:paraId="4F3A98C4" w14:textId="77777777" w:rsidR="004C4467" w:rsidRPr="0016361A" w:rsidRDefault="004C4467" w:rsidP="00E10EB4">
            <w:pPr>
              <w:pStyle w:val="TAH"/>
            </w:pPr>
            <w:r w:rsidRPr="00F112E4">
              <w:t>Cardinality</w:t>
            </w:r>
          </w:p>
        </w:tc>
        <w:tc>
          <w:tcPr>
            <w:tcW w:w="3686" w:type="dxa"/>
            <w:shd w:val="clear" w:color="auto" w:fill="C0C0C0"/>
            <w:hideMark/>
          </w:tcPr>
          <w:p w14:paraId="16037EFB"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F2B2C9E"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1F7E2AA9" w14:textId="77777777" w:rsidTr="00E10EB4">
        <w:trPr>
          <w:jc w:val="center"/>
        </w:trPr>
        <w:tc>
          <w:tcPr>
            <w:tcW w:w="1552" w:type="dxa"/>
            <w:vAlign w:val="center"/>
          </w:tcPr>
          <w:p w14:paraId="0A124E88" w14:textId="77777777" w:rsidR="004C4467" w:rsidRPr="0016361A" w:rsidRDefault="004C4467" w:rsidP="00E10EB4">
            <w:pPr>
              <w:pStyle w:val="TAL"/>
            </w:pPr>
            <w:r>
              <w:t>event</w:t>
            </w:r>
          </w:p>
        </w:tc>
        <w:tc>
          <w:tcPr>
            <w:tcW w:w="1417" w:type="dxa"/>
            <w:vAlign w:val="center"/>
          </w:tcPr>
          <w:p w14:paraId="7B5B804F" w14:textId="77777777" w:rsidR="004C4467" w:rsidRPr="0016361A" w:rsidRDefault="004C4467" w:rsidP="00E10EB4">
            <w:pPr>
              <w:pStyle w:val="TAL"/>
            </w:pPr>
            <w:r>
              <w:t>AnchorUsageEvent</w:t>
            </w:r>
          </w:p>
        </w:tc>
        <w:tc>
          <w:tcPr>
            <w:tcW w:w="425" w:type="dxa"/>
            <w:vAlign w:val="center"/>
          </w:tcPr>
          <w:p w14:paraId="00564CCA" w14:textId="77777777" w:rsidR="004C4467" w:rsidRPr="0016361A" w:rsidRDefault="004C4467" w:rsidP="00E10EB4">
            <w:pPr>
              <w:pStyle w:val="TAC"/>
            </w:pPr>
            <w:r>
              <w:t>M</w:t>
            </w:r>
          </w:p>
        </w:tc>
        <w:tc>
          <w:tcPr>
            <w:tcW w:w="1134" w:type="dxa"/>
            <w:vAlign w:val="center"/>
          </w:tcPr>
          <w:p w14:paraId="09CC9F0D" w14:textId="77777777" w:rsidR="004C4467" w:rsidRPr="0016361A" w:rsidRDefault="004C4467" w:rsidP="00E10EB4">
            <w:pPr>
              <w:pStyle w:val="TAC"/>
            </w:pPr>
            <w:r>
              <w:t>1</w:t>
            </w:r>
          </w:p>
        </w:tc>
        <w:tc>
          <w:tcPr>
            <w:tcW w:w="3686" w:type="dxa"/>
            <w:vAlign w:val="center"/>
          </w:tcPr>
          <w:p w14:paraId="09FE7C03" w14:textId="77777777" w:rsidR="004C4467" w:rsidRPr="0016361A" w:rsidRDefault="004C4467" w:rsidP="00E10EB4">
            <w:pPr>
              <w:pStyle w:val="TAL"/>
              <w:rPr>
                <w:rFonts w:cs="Arial"/>
                <w:szCs w:val="18"/>
              </w:rPr>
            </w:pPr>
            <w:r>
              <w:rPr>
                <w:rFonts w:cs="Arial"/>
                <w:szCs w:val="18"/>
              </w:rPr>
              <w:t>Contains the Spatial Anchor usage information event.</w:t>
            </w:r>
          </w:p>
        </w:tc>
        <w:tc>
          <w:tcPr>
            <w:tcW w:w="1310" w:type="dxa"/>
            <w:vAlign w:val="center"/>
          </w:tcPr>
          <w:p w14:paraId="02E8291F" w14:textId="77777777" w:rsidR="004C4467" w:rsidRPr="0016361A" w:rsidRDefault="004C4467" w:rsidP="00E10EB4">
            <w:pPr>
              <w:pStyle w:val="TAL"/>
              <w:rPr>
                <w:rFonts w:cs="Arial"/>
                <w:szCs w:val="18"/>
              </w:rPr>
            </w:pPr>
          </w:p>
        </w:tc>
      </w:tr>
      <w:tr w:rsidR="004C4467" w:rsidRPr="00B54FF5" w14:paraId="1CA70C95" w14:textId="77777777" w:rsidTr="00E10EB4">
        <w:trPr>
          <w:jc w:val="center"/>
        </w:trPr>
        <w:tc>
          <w:tcPr>
            <w:tcW w:w="1552" w:type="dxa"/>
            <w:vAlign w:val="center"/>
          </w:tcPr>
          <w:p w14:paraId="46376244" w14:textId="77777777" w:rsidR="004C4467" w:rsidRPr="0016361A" w:rsidRDefault="004C4467" w:rsidP="00E10EB4">
            <w:pPr>
              <w:pStyle w:val="TAL"/>
            </w:pPr>
            <w:r>
              <w:t>evntFltr</w:t>
            </w:r>
          </w:p>
        </w:tc>
        <w:tc>
          <w:tcPr>
            <w:tcW w:w="1417" w:type="dxa"/>
            <w:vAlign w:val="center"/>
          </w:tcPr>
          <w:p w14:paraId="55C193DF" w14:textId="77777777" w:rsidR="004C4467" w:rsidRPr="0016361A" w:rsidRDefault="004C4467" w:rsidP="00E10EB4">
            <w:pPr>
              <w:pStyle w:val="TAL"/>
            </w:pPr>
            <w:r>
              <w:t>AnchorsUsageEventFilter</w:t>
            </w:r>
          </w:p>
        </w:tc>
        <w:tc>
          <w:tcPr>
            <w:tcW w:w="425" w:type="dxa"/>
            <w:vAlign w:val="center"/>
          </w:tcPr>
          <w:p w14:paraId="7E52A6FA" w14:textId="77777777" w:rsidR="004C4467" w:rsidRPr="0016361A" w:rsidRDefault="004C4467" w:rsidP="00E10EB4">
            <w:pPr>
              <w:pStyle w:val="TAC"/>
            </w:pPr>
            <w:r>
              <w:t>M</w:t>
            </w:r>
          </w:p>
        </w:tc>
        <w:tc>
          <w:tcPr>
            <w:tcW w:w="1134" w:type="dxa"/>
            <w:vAlign w:val="center"/>
          </w:tcPr>
          <w:p w14:paraId="43DCC446" w14:textId="77777777" w:rsidR="004C4467" w:rsidRPr="0016361A" w:rsidRDefault="004C4467" w:rsidP="00E10EB4">
            <w:pPr>
              <w:pStyle w:val="TAC"/>
            </w:pPr>
            <w:r>
              <w:t>1</w:t>
            </w:r>
          </w:p>
        </w:tc>
        <w:tc>
          <w:tcPr>
            <w:tcW w:w="3686" w:type="dxa"/>
            <w:vAlign w:val="center"/>
          </w:tcPr>
          <w:p w14:paraId="07628A39" w14:textId="77777777" w:rsidR="004C4467" w:rsidRPr="0016361A" w:rsidRDefault="004C4467" w:rsidP="00E10EB4">
            <w:pPr>
              <w:pStyle w:val="TAL"/>
              <w:rPr>
                <w:rFonts w:cs="Arial"/>
                <w:szCs w:val="18"/>
              </w:rPr>
            </w:pPr>
            <w:r>
              <w:rPr>
                <w:rFonts w:cs="Arial"/>
                <w:szCs w:val="18"/>
              </w:rPr>
              <w:t>Contains the filters for the Spatial Anchor usage information event.</w:t>
            </w:r>
          </w:p>
        </w:tc>
        <w:tc>
          <w:tcPr>
            <w:tcW w:w="1310" w:type="dxa"/>
            <w:vAlign w:val="center"/>
          </w:tcPr>
          <w:p w14:paraId="6A5D698C" w14:textId="77777777" w:rsidR="004C4467" w:rsidRPr="0016361A" w:rsidRDefault="004C4467" w:rsidP="00E10EB4">
            <w:pPr>
              <w:pStyle w:val="TAL"/>
              <w:rPr>
                <w:rFonts w:cs="Arial"/>
                <w:szCs w:val="18"/>
              </w:rPr>
            </w:pPr>
          </w:p>
        </w:tc>
      </w:tr>
    </w:tbl>
    <w:p w14:paraId="4F9A791C" w14:textId="77777777" w:rsidR="004C4467" w:rsidRDefault="004C4467" w:rsidP="004C4467"/>
    <w:p w14:paraId="7424FDDC" w14:textId="100CAA46" w:rsidR="004C4467" w:rsidRDefault="00E76ED5" w:rsidP="004C4467">
      <w:pPr>
        <w:pStyle w:val="H6"/>
      </w:pPr>
      <w:r>
        <w:t>6.1.3</w:t>
      </w:r>
      <w:r w:rsidR="004C4467">
        <w:t>.6.2.5</w:t>
      </w:r>
      <w:r w:rsidR="004C4467">
        <w:tab/>
        <w:t>Type: AnchorsUsageEventFilter</w:t>
      </w:r>
    </w:p>
    <w:p w14:paraId="4A2BE731" w14:textId="7DA1287B" w:rsidR="004C4467" w:rsidRDefault="004C4467" w:rsidP="004C4467">
      <w:pPr>
        <w:pStyle w:val="TH"/>
      </w:pPr>
      <w:r>
        <w:rPr>
          <w:noProof/>
        </w:rPr>
        <w:t>Table </w:t>
      </w:r>
      <w:r>
        <w:t>6</w:t>
      </w:r>
      <w:r w:rsidR="00E76ED5">
        <w:t>.1.3</w:t>
      </w:r>
      <w:r>
        <w:t xml:space="preserve">.6.2.5-1: </w:t>
      </w:r>
      <w:r>
        <w:rPr>
          <w:noProof/>
        </w:rPr>
        <w:t>Definition of type AnchorsUsageEventFilter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6D448C01" w14:textId="77777777" w:rsidTr="00E10EB4">
        <w:trPr>
          <w:jc w:val="center"/>
        </w:trPr>
        <w:tc>
          <w:tcPr>
            <w:tcW w:w="1552" w:type="dxa"/>
            <w:shd w:val="clear" w:color="auto" w:fill="C0C0C0"/>
            <w:hideMark/>
          </w:tcPr>
          <w:p w14:paraId="11512FD3" w14:textId="77777777" w:rsidR="004C4467" w:rsidRPr="0016361A" w:rsidRDefault="004C4467" w:rsidP="00E10EB4">
            <w:pPr>
              <w:pStyle w:val="TAH"/>
            </w:pPr>
            <w:r w:rsidRPr="0016361A">
              <w:t>Attribute name</w:t>
            </w:r>
          </w:p>
        </w:tc>
        <w:tc>
          <w:tcPr>
            <w:tcW w:w="1417" w:type="dxa"/>
            <w:shd w:val="clear" w:color="auto" w:fill="C0C0C0"/>
            <w:hideMark/>
          </w:tcPr>
          <w:p w14:paraId="72A47024" w14:textId="77777777" w:rsidR="004C4467" w:rsidRPr="0016361A" w:rsidRDefault="004C4467" w:rsidP="00E10EB4">
            <w:pPr>
              <w:pStyle w:val="TAH"/>
            </w:pPr>
            <w:r w:rsidRPr="0016361A">
              <w:t>Data type</w:t>
            </w:r>
          </w:p>
        </w:tc>
        <w:tc>
          <w:tcPr>
            <w:tcW w:w="425" w:type="dxa"/>
            <w:shd w:val="clear" w:color="auto" w:fill="C0C0C0"/>
            <w:hideMark/>
          </w:tcPr>
          <w:p w14:paraId="296F01A7" w14:textId="77777777" w:rsidR="004C4467" w:rsidRPr="0016361A" w:rsidRDefault="004C4467" w:rsidP="00E10EB4">
            <w:pPr>
              <w:pStyle w:val="TAH"/>
            </w:pPr>
            <w:r w:rsidRPr="0016361A">
              <w:t>P</w:t>
            </w:r>
          </w:p>
        </w:tc>
        <w:tc>
          <w:tcPr>
            <w:tcW w:w="1134" w:type="dxa"/>
            <w:shd w:val="clear" w:color="auto" w:fill="C0C0C0"/>
          </w:tcPr>
          <w:p w14:paraId="229F1ECA" w14:textId="77777777" w:rsidR="004C4467" w:rsidRPr="0016361A" w:rsidRDefault="004C4467" w:rsidP="00E10EB4">
            <w:pPr>
              <w:pStyle w:val="TAH"/>
            </w:pPr>
            <w:r w:rsidRPr="00F112E4">
              <w:t>Cardinality</w:t>
            </w:r>
          </w:p>
        </w:tc>
        <w:tc>
          <w:tcPr>
            <w:tcW w:w="3686" w:type="dxa"/>
            <w:shd w:val="clear" w:color="auto" w:fill="C0C0C0"/>
            <w:hideMark/>
          </w:tcPr>
          <w:p w14:paraId="4D6CEAE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667D3AC5"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414B4E2D" w14:textId="77777777" w:rsidTr="00E10EB4">
        <w:trPr>
          <w:jc w:val="center"/>
        </w:trPr>
        <w:tc>
          <w:tcPr>
            <w:tcW w:w="1552" w:type="dxa"/>
            <w:vAlign w:val="center"/>
          </w:tcPr>
          <w:p w14:paraId="79BBE68A" w14:textId="77777777" w:rsidR="004C4467" w:rsidRPr="0016361A" w:rsidRDefault="004C4467" w:rsidP="00E10EB4">
            <w:pPr>
              <w:pStyle w:val="TAL"/>
            </w:pPr>
            <w:r>
              <w:t>anchAnlFltr</w:t>
            </w:r>
          </w:p>
        </w:tc>
        <w:tc>
          <w:tcPr>
            <w:tcW w:w="1417" w:type="dxa"/>
            <w:vAlign w:val="center"/>
          </w:tcPr>
          <w:p w14:paraId="388836CB" w14:textId="77777777" w:rsidR="004C4467" w:rsidRPr="0016361A" w:rsidRDefault="004C4467" w:rsidP="00E10EB4">
            <w:pPr>
              <w:pStyle w:val="TAL"/>
            </w:pPr>
            <w:r>
              <w:t>AnchorsAnalyticsFilter</w:t>
            </w:r>
          </w:p>
        </w:tc>
        <w:tc>
          <w:tcPr>
            <w:tcW w:w="425" w:type="dxa"/>
            <w:vAlign w:val="center"/>
          </w:tcPr>
          <w:p w14:paraId="5CAACA8F" w14:textId="77777777" w:rsidR="004C4467" w:rsidRPr="0016361A" w:rsidRDefault="004C4467" w:rsidP="00E10EB4">
            <w:pPr>
              <w:pStyle w:val="TAC"/>
            </w:pPr>
            <w:r>
              <w:t>C</w:t>
            </w:r>
          </w:p>
        </w:tc>
        <w:tc>
          <w:tcPr>
            <w:tcW w:w="1134" w:type="dxa"/>
            <w:vAlign w:val="center"/>
          </w:tcPr>
          <w:p w14:paraId="1F29AE5C" w14:textId="77777777" w:rsidR="004C4467" w:rsidRPr="0016361A" w:rsidRDefault="004C4467" w:rsidP="00E10EB4">
            <w:pPr>
              <w:pStyle w:val="TAC"/>
            </w:pPr>
            <w:r>
              <w:t>0..1</w:t>
            </w:r>
          </w:p>
        </w:tc>
        <w:tc>
          <w:tcPr>
            <w:tcW w:w="3686" w:type="dxa"/>
            <w:vAlign w:val="center"/>
          </w:tcPr>
          <w:p w14:paraId="1D12D42B" w14:textId="77777777" w:rsidR="004C4467" w:rsidRDefault="004C4467" w:rsidP="00E10EB4">
            <w:pPr>
              <w:pStyle w:val="TAL"/>
              <w:rPr>
                <w:rFonts w:cs="Arial"/>
                <w:szCs w:val="18"/>
              </w:rPr>
            </w:pPr>
            <w:r>
              <w:rPr>
                <w:rFonts w:cs="Arial"/>
                <w:szCs w:val="18"/>
              </w:rPr>
              <w:t>Contains the Spatial Anchor usage information event.</w:t>
            </w:r>
          </w:p>
          <w:p w14:paraId="766239CE" w14:textId="77777777" w:rsidR="004C4467" w:rsidRDefault="004C4467" w:rsidP="00E10EB4">
            <w:pPr>
              <w:pStyle w:val="TAL"/>
              <w:rPr>
                <w:rFonts w:cs="Arial"/>
                <w:szCs w:val="18"/>
              </w:rPr>
            </w:pPr>
          </w:p>
          <w:p w14:paraId="315078EA" w14:textId="77777777" w:rsidR="004C4467" w:rsidRPr="0016361A" w:rsidRDefault="004C4467" w:rsidP="00E10EB4">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773B8431" w14:textId="77777777" w:rsidR="004C4467" w:rsidRPr="0016361A" w:rsidRDefault="004C4467" w:rsidP="00E10EB4">
            <w:pPr>
              <w:pStyle w:val="TAL"/>
              <w:rPr>
                <w:rFonts w:cs="Arial"/>
                <w:szCs w:val="18"/>
              </w:rPr>
            </w:pPr>
          </w:p>
        </w:tc>
      </w:tr>
    </w:tbl>
    <w:p w14:paraId="0102F04A" w14:textId="77777777" w:rsidR="004C4467" w:rsidRDefault="004C4467" w:rsidP="004C4467"/>
    <w:p w14:paraId="68C8F57C" w14:textId="7710AF30" w:rsidR="004C4467" w:rsidRDefault="00E76ED5" w:rsidP="004C4467">
      <w:pPr>
        <w:pStyle w:val="H6"/>
      </w:pPr>
      <w:r>
        <w:t>6.1.3</w:t>
      </w:r>
      <w:r w:rsidR="004C4467">
        <w:t>.6.2.6</w:t>
      </w:r>
      <w:r w:rsidR="004C4467">
        <w:tab/>
        <w:t>Type: AnchorsAnalyticsFilter</w:t>
      </w:r>
    </w:p>
    <w:p w14:paraId="007E9581" w14:textId="4BE20F10" w:rsidR="004C4467" w:rsidRDefault="004C4467" w:rsidP="004C4467">
      <w:pPr>
        <w:pStyle w:val="TH"/>
      </w:pPr>
      <w:r>
        <w:rPr>
          <w:noProof/>
        </w:rPr>
        <w:t>Table </w:t>
      </w:r>
      <w:r w:rsidR="00E76ED5">
        <w:t>6.1.3</w:t>
      </w:r>
      <w:r>
        <w:t xml:space="preserve">.6.2.6-1: </w:t>
      </w:r>
      <w:r>
        <w:rPr>
          <w:noProof/>
        </w:rPr>
        <w:t>Definition of type AnchorsAnalyticsFilter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091A24D" w14:textId="77777777" w:rsidTr="00E10EB4">
        <w:trPr>
          <w:jc w:val="center"/>
        </w:trPr>
        <w:tc>
          <w:tcPr>
            <w:tcW w:w="1552" w:type="dxa"/>
            <w:shd w:val="clear" w:color="auto" w:fill="C0C0C0"/>
            <w:hideMark/>
          </w:tcPr>
          <w:p w14:paraId="133A33AF" w14:textId="77777777" w:rsidR="004C4467" w:rsidRPr="0016361A" w:rsidRDefault="004C4467" w:rsidP="00E10EB4">
            <w:pPr>
              <w:pStyle w:val="TAH"/>
            </w:pPr>
            <w:r w:rsidRPr="0016361A">
              <w:t>Attribute name</w:t>
            </w:r>
          </w:p>
        </w:tc>
        <w:tc>
          <w:tcPr>
            <w:tcW w:w="1417" w:type="dxa"/>
            <w:shd w:val="clear" w:color="auto" w:fill="C0C0C0"/>
            <w:hideMark/>
          </w:tcPr>
          <w:p w14:paraId="3ADD6E6F" w14:textId="77777777" w:rsidR="004C4467" w:rsidRPr="0016361A" w:rsidRDefault="004C4467" w:rsidP="00E10EB4">
            <w:pPr>
              <w:pStyle w:val="TAH"/>
            </w:pPr>
            <w:r w:rsidRPr="0016361A">
              <w:t>Data type</w:t>
            </w:r>
          </w:p>
        </w:tc>
        <w:tc>
          <w:tcPr>
            <w:tcW w:w="425" w:type="dxa"/>
            <w:shd w:val="clear" w:color="auto" w:fill="C0C0C0"/>
            <w:hideMark/>
          </w:tcPr>
          <w:p w14:paraId="5BE25D98" w14:textId="77777777" w:rsidR="004C4467" w:rsidRPr="0016361A" w:rsidRDefault="004C4467" w:rsidP="00E10EB4">
            <w:pPr>
              <w:pStyle w:val="TAH"/>
            </w:pPr>
            <w:r w:rsidRPr="0016361A">
              <w:t>P</w:t>
            </w:r>
          </w:p>
        </w:tc>
        <w:tc>
          <w:tcPr>
            <w:tcW w:w="1134" w:type="dxa"/>
            <w:shd w:val="clear" w:color="auto" w:fill="C0C0C0"/>
          </w:tcPr>
          <w:p w14:paraId="162D7A78" w14:textId="77777777" w:rsidR="004C4467" w:rsidRPr="0016361A" w:rsidRDefault="004C4467" w:rsidP="00E10EB4">
            <w:pPr>
              <w:pStyle w:val="TAH"/>
            </w:pPr>
            <w:r w:rsidRPr="00F112E4">
              <w:t>Cardinality</w:t>
            </w:r>
          </w:p>
        </w:tc>
        <w:tc>
          <w:tcPr>
            <w:tcW w:w="3686" w:type="dxa"/>
            <w:shd w:val="clear" w:color="auto" w:fill="C0C0C0"/>
            <w:hideMark/>
          </w:tcPr>
          <w:p w14:paraId="69C016C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9377BB6"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25C0CEF6" w14:textId="77777777" w:rsidTr="00E10EB4">
        <w:trPr>
          <w:jc w:val="center"/>
        </w:trPr>
        <w:tc>
          <w:tcPr>
            <w:tcW w:w="1552" w:type="dxa"/>
            <w:vAlign w:val="center"/>
          </w:tcPr>
          <w:p w14:paraId="5E0C2BC1" w14:textId="77777777" w:rsidR="004C4467" w:rsidRPr="0016361A" w:rsidRDefault="004C4467" w:rsidP="00E10EB4">
            <w:pPr>
              <w:pStyle w:val="TAL"/>
            </w:pPr>
            <w:r>
              <w:t>anchIds</w:t>
            </w:r>
          </w:p>
        </w:tc>
        <w:tc>
          <w:tcPr>
            <w:tcW w:w="1417" w:type="dxa"/>
            <w:vAlign w:val="center"/>
          </w:tcPr>
          <w:p w14:paraId="13F76568" w14:textId="77777777" w:rsidR="004C4467" w:rsidRPr="0016361A" w:rsidRDefault="004C4467" w:rsidP="00E10EB4">
            <w:pPr>
              <w:pStyle w:val="TAL"/>
            </w:pPr>
            <w:r>
              <w:t>array(</w:t>
            </w:r>
            <w:r>
              <w:rPr>
                <w:lang w:eastAsia="zh-CN"/>
              </w:rPr>
              <w:t>SpatialAnchorId)</w:t>
            </w:r>
          </w:p>
        </w:tc>
        <w:tc>
          <w:tcPr>
            <w:tcW w:w="425" w:type="dxa"/>
            <w:vAlign w:val="center"/>
          </w:tcPr>
          <w:p w14:paraId="14F9F58A" w14:textId="77777777" w:rsidR="004C4467" w:rsidRPr="0016361A" w:rsidRDefault="004C4467" w:rsidP="00E10EB4">
            <w:pPr>
              <w:pStyle w:val="TAC"/>
            </w:pPr>
            <w:r>
              <w:t>C</w:t>
            </w:r>
          </w:p>
        </w:tc>
        <w:tc>
          <w:tcPr>
            <w:tcW w:w="1134" w:type="dxa"/>
            <w:vAlign w:val="center"/>
          </w:tcPr>
          <w:p w14:paraId="544D6FCC" w14:textId="77777777" w:rsidR="004C4467" w:rsidRPr="0016361A" w:rsidRDefault="004C4467" w:rsidP="00E10EB4">
            <w:pPr>
              <w:pStyle w:val="TAC"/>
            </w:pPr>
            <w:r>
              <w:t>1..N</w:t>
            </w:r>
          </w:p>
        </w:tc>
        <w:tc>
          <w:tcPr>
            <w:tcW w:w="3686" w:type="dxa"/>
            <w:vAlign w:val="center"/>
          </w:tcPr>
          <w:p w14:paraId="39C6B595" w14:textId="77777777" w:rsidR="004C4467" w:rsidRDefault="004C4467" w:rsidP="00E10EB4">
            <w:pPr>
              <w:pStyle w:val="TAL"/>
              <w:rPr>
                <w:rFonts w:cs="Arial"/>
                <w:szCs w:val="18"/>
              </w:rPr>
            </w:pPr>
            <w:r>
              <w:rPr>
                <w:rFonts w:cs="Arial"/>
                <w:szCs w:val="18"/>
              </w:rPr>
              <w:t>Contains the identities of the spatial anchors.</w:t>
            </w:r>
          </w:p>
          <w:p w14:paraId="1730F21E" w14:textId="77777777" w:rsidR="004C4467" w:rsidRDefault="004C4467" w:rsidP="00E10EB4">
            <w:pPr>
              <w:pStyle w:val="TAL"/>
              <w:rPr>
                <w:rFonts w:cs="Arial"/>
                <w:szCs w:val="18"/>
              </w:rPr>
            </w:pPr>
          </w:p>
          <w:p w14:paraId="4BC52C55"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6642A500" w14:textId="77777777" w:rsidR="004C4467" w:rsidRPr="0016361A" w:rsidRDefault="004C4467" w:rsidP="00E10EB4">
            <w:pPr>
              <w:pStyle w:val="TAL"/>
              <w:rPr>
                <w:rFonts w:cs="Arial"/>
                <w:szCs w:val="18"/>
              </w:rPr>
            </w:pPr>
          </w:p>
        </w:tc>
      </w:tr>
      <w:tr w:rsidR="004C4467" w:rsidRPr="00B54FF5" w14:paraId="0166F5F5" w14:textId="77777777" w:rsidTr="00E10EB4">
        <w:trPr>
          <w:jc w:val="center"/>
        </w:trPr>
        <w:tc>
          <w:tcPr>
            <w:tcW w:w="1552" w:type="dxa"/>
            <w:vAlign w:val="center"/>
          </w:tcPr>
          <w:p w14:paraId="70D084A9" w14:textId="77777777" w:rsidR="004C4467" w:rsidRDefault="004C4467" w:rsidP="00E10EB4">
            <w:pPr>
              <w:pStyle w:val="TAL"/>
            </w:pPr>
            <w:r>
              <w:t>anchLoc</w:t>
            </w:r>
          </w:p>
        </w:tc>
        <w:tc>
          <w:tcPr>
            <w:tcW w:w="1417" w:type="dxa"/>
            <w:vAlign w:val="center"/>
          </w:tcPr>
          <w:p w14:paraId="0A7E4AAC" w14:textId="77777777" w:rsidR="004C4467" w:rsidRPr="0016361A" w:rsidRDefault="004C4467" w:rsidP="00E10EB4">
            <w:pPr>
              <w:pStyle w:val="TAL"/>
            </w:pPr>
            <w:r>
              <w:t>LocationInfo</w:t>
            </w:r>
          </w:p>
        </w:tc>
        <w:tc>
          <w:tcPr>
            <w:tcW w:w="425" w:type="dxa"/>
            <w:vAlign w:val="center"/>
          </w:tcPr>
          <w:p w14:paraId="2A0364F4" w14:textId="77777777" w:rsidR="004C4467" w:rsidRPr="0016361A" w:rsidRDefault="004C4467" w:rsidP="00E10EB4">
            <w:pPr>
              <w:pStyle w:val="TAC"/>
            </w:pPr>
            <w:r>
              <w:t>C</w:t>
            </w:r>
          </w:p>
        </w:tc>
        <w:tc>
          <w:tcPr>
            <w:tcW w:w="1134" w:type="dxa"/>
            <w:vAlign w:val="center"/>
          </w:tcPr>
          <w:p w14:paraId="5F44AE85" w14:textId="77777777" w:rsidR="004C4467" w:rsidRPr="00C14AC2" w:rsidRDefault="004C4467" w:rsidP="00E10EB4">
            <w:pPr>
              <w:pStyle w:val="TAC"/>
            </w:pPr>
            <w:r>
              <w:t>0..1</w:t>
            </w:r>
          </w:p>
        </w:tc>
        <w:tc>
          <w:tcPr>
            <w:tcW w:w="3686" w:type="dxa"/>
            <w:vAlign w:val="center"/>
          </w:tcPr>
          <w:p w14:paraId="68E801E6" w14:textId="77777777" w:rsidR="004C4467" w:rsidRDefault="004C4467" w:rsidP="00E10EB4">
            <w:pPr>
              <w:pStyle w:val="TAL"/>
              <w:rPr>
                <w:rFonts w:cs="Arial"/>
                <w:szCs w:val="18"/>
              </w:rPr>
            </w:pPr>
            <w:r>
              <w:rPr>
                <w:rFonts w:cs="Arial"/>
                <w:szCs w:val="18"/>
              </w:rPr>
              <w:t>Contains the spatial anchor location information.</w:t>
            </w:r>
          </w:p>
          <w:p w14:paraId="279DCFBD" w14:textId="77777777" w:rsidR="004C4467" w:rsidRDefault="004C4467" w:rsidP="00E10EB4">
            <w:pPr>
              <w:pStyle w:val="TAL"/>
              <w:rPr>
                <w:rFonts w:cs="Arial"/>
                <w:szCs w:val="18"/>
              </w:rPr>
            </w:pPr>
          </w:p>
          <w:p w14:paraId="6C3750D0"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21241C86" w14:textId="77777777" w:rsidR="004C4467" w:rsidRPr="0016361A" w:rsidRDefault="004C4467" w:rsidP="00E10EB4">
            <w:pPr>
              <w:pStyle w:val="TAL"/>
              <w:rPr>
                <w:rFonts w:cs="Arial"/>
                <w:szCs w:val="18"/>
              </w:rPr>
            </w:pPr>
          </w:p>
        </w:tc>
      </w:tr>
      <w:tr w:rsidR="004C4467" w:rsidRPr="00B54FF5" w14:paraId="6E154F3F" w14:textId="77777777" w:rsidTr="00E10EB4">
        <w:trPr>
          <w:jc w:val="center"/>
        </w:trPr>
        <w:tc>
          <w:tcPr>
            <w:tcW w:w="1552" w:type="dxa"/>
            <w:vAlign w:val="center"/>
          </w:tcPr>
          <w:p w14:paraId="65F67119" w14:textId="77777777" w:rsidR="004C4467" w:rsidRDefault="004C4467" w:rsidP="00E10EB4">
            <w:pPr>
              <w:pStyle w:val="TAL"/>
            </w:pPr>
            <w:r>
              <w:t>area</w:t>
            </w:r>
          </w:p>
        </w:tc>
        <w:tc>
          <w:tcPr>
            <w:tcW w:w="1417" w:type="dxa"/>
            <w:vAlign w:val="center"/>
          </w:tcPr>
          <w:p w14:paraId="3A5DB5A8" w14:textId="77777777" w:rsidR="004C4467" w:rsidRPr="0016361A" w:rsidRDefault="004C4467" w:rsidP="00E10EB4">
            <w:pPr>
              <w:pStyle w:val="TAL"/>
            </w:pPr>
            <w:r>
              <w:t>ServiceArea</w:t>
            </w:r>
          </w:p>
        </w:tc>
        <w:tc>
          <w:tcPr>
            <w:tcW w:w="425" w:type="dxa"/>
            <w:vAlign w:val="center"/>
          </w:tcPr>
          <w:p w14:paraId="380ED0B6" w14:textId="77777777" w:rsidR="004C4467" w:rsidRPr="0016361A" w:rsidRDefault="004C4467" w:rsidP="00E10EB4">
            <w:pPr>
              <w:pStyle w:val="TAC"/>
            </w:pPr>
            <w:r>
              <w:t>C</w:t>
            </w:r>
          </w:p>
        </w:tc>
        <w:tc>
          <w:tcPr>
            <w:tcW w:w="1134" w:type="dxa"/>
            <w:vAlign w:val="center"/>
          </w:tcPr>
          <w:p w14:paraId="2B69B86D" w14:textId="77777777" w:rsidR="004C4467" w:rsidRPr="0016361A" w:rsidRDefault="004C4467" w:rsidP="00E10EB4">
            <w:pPr>
              <w:pStyle w:val="TAC"/>
            </w:pPr>
            <w:r>
              <w:t>0..1</w:t>
            </w:r>
          </w:p>
        </w:tc>
        <w:tc>
          <w:tcPr>
            <w:tcW w:w="3686" w:type="dxa"/>
            <w:vAlign w:val="center"/>
          </w:tcPr>
          <w:p w14:paraId="11D4ED11" w14:textId="77777777" w:rsidR="004C4467" w:rsidRDefault="004C4467" w:rsidP="00E10EB4">
            <w:pPr>
              <w:pStyle w:val="TAL"/>
              <w:rPr>
                <w:rFonts w:cs="Arial"/>
                <w:szCs w:val="18"/>
              </w:rPr>
            </w:pPr>
            <w:r>
              <w:rPr>
                <w:rFonts w:cs="Arial"/>
                <w:szCs w:val="18"/>
              </w:rPr>
              <w:t>Contains the area information.</w:t>
            </w:r>
          </w:p>
          <w:p w14:paraId="309752E2" w14:textId="77777777" w:rsidR="004C4467" w:rsidRDefault="004C4467" w:rsidP="00E10EB4">
            <w:pPr>
              <w:pStyle w:val="TAL"/>
              <w:rPr>
                <w:rFonts w:cs="Arial"/>
                <w:szCs w:val="18"/>
              </w:rPr>
            </w:pPr>
          </w:p>
          <w:p w14:paraId="38537A4C"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75879969" w14:textId="77777777" w:rsidR="004C4467" w:rsidRPr="0016361A" w:rsidRDefault="004C4467" w:rsidP="00E10EB4">
            <w:pPr>
              <w:pStyle w:val="TAL"/>
              <w:rPr>
                <w:rFonts w:cs="Arial"/>
                <w:szCs w:val="18"/>
              </w:rPr>
            </w:pPr>
          </w:p>
        </w:tc>
      </w:tr>
      <w:tr w:rsidR="004C4467" w:rsidRPr="00B54FF5" w14:paraId="58FCAC01" w14:textId="77777777" w:rsidTr="00E10EB4">
        <w:trPr>
          <w:jc w:val="center"/>
        </w:trPr>
        <w:tc>
          <w:tcPr>
            <w:tcW w:w="1552" w:type="dxa"/>
            <w:vAlign w:val="center"/>
          </w:tcPr>
          <w:p w14:paraId="428E18B3" w14:textId="77777777" w:rsidR="004C4467" w:rsidRDefault="004C4467" w:rsidP="00E10EB4">
            <w:pPr>
              <w:pStyle w:val="TAL"/>
            </w:pPr>
            <w:r>
              <w:t>appId</w:t>
            </w:r>
          </w:p>
        </w:tc>
        <w:tc>
          <w:tcPr>
            <w:tcW w:w="1417" w:type="dxa"/>
            <w:vAlign w:val="center"/>
          </w:tcPr>
          <w:p w14:paraId="60566BC2" w14:textId="77777777" w:rsidR="004C4467" w:rsidRPr="0016361A" w:rsidRDefault="004C4467" w:rsidP="00E10EB4">
            <w:pPr>
              <w:pStyle w:val="TAL"/>
            </w:pPr>
            <w:r>
              <w:t>string</w:t>
            </w:r>
          </w:p>
        </w:tc>
        <w:tc>
          <w:tcPr>
            <w:tcW w:w="425" w:type="dxa"/>
            <w:vAlign w:val="center"/>
          </w:tcPr>
          <w:p w14:paraId="6E70DE6B" w14:textId="77777777" w:rsidR="004C4467" w:rsidRPr="0016361A" w:rsidRDefault="004C4467" w:rsidP="00E10EB4">
            <w:pPr>
              <w:pStyle w:val="TAC"/>
            </w:pPr>
            <w:r>
              <w:t>C</w:t>
            </w:r>
          </w:p>
        </w:tc>
        <w:tc>
          <w:tcPr>
            <w:tcW w:w="1134" w:type="dxa"/>
            <w:vAlign w:val="center"/>
          </w:tcPr>
          <w:p w14:paraId="7B11B31E" w14:textId="77777777" w:rsidR="004C4467" w:rsidRPr="0016361A" w:rsidRDefault="004C4467" w:rsidP="00E10EB4">
            <w:pPr>
              <w:pStyle w:val="TAC"/>
            </w:pPr>
            <w:r>
              <w:t>0..1</w:t>
            </w:r>
          </w:p>
        </w:tc>
        <w:tc>
          <w:tcPr>
            <w:tcW w:w="3686" w:type="dxa"/>
            <w:vAlign w:val="center"/>
          </w:tcPr>
          <w:p w14:paraId="711176AA" w14:textId="77777777" w:rsidR="004C4467" w:rsidRDefault="004C4467" w:rsidP="00E10EB4">
            <w:pPr>
              <w:pStyle w:val="TAL"/>
              <w:rPr>
                <w:rFonts w:cs="Arial"/>
                <w:szCs w:val="18"/>
              </w:rPr>
            </w:pPr>
            <w:r>
              <w:rPr>
                <w:rFonts w:cs="Arial"/>
                <w:szCs w:val="18"/>
              </w:rPr>
              <w:t xml:space="preserve">Contains the application service </w:t>
            </w:r>
            <w:r>
              <w:rPr>
                <w:rFonts w:cs="Arial"/>
              </w:rPr>
              <w:t>identifier.</w:t>
            </w:r>
          </w:p>
          <w:p w14:paraId="46023FD5" w14:textId="77777777" w:rsidR="004C4467" w:rsidRDefault="004C4467" w:rsidP="00E10EB4">
            <w:pPr>
              <w:pStyle w:val="TAL"/>
              <w:rPr>
                <w:rFonts w:cs="Arial"/>
                <w:szCs w:val="18"/>
              </w:rPr>
            </w:pPr>
          </w:p>
          <w:p w14:paraId="5F57B3C1"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4297EA19" w14:textId="77777777" w:rsidR="004C4467" w:rsidRPr="0016361A" w:rsidRDefault="004C4467" w:rsidP="00E10EB4">
            <w:pPr>
              <w:pStyle w:val="TAL"/>
              <w:rPr>
                <w:rFonts w:cs="Arial"/>
                <w:szCs w:val="18"/>
              </w:rPr>
            </w:pPr>
          </w:p>
        </w:tc>
      </w:tr>
      <w:tr w:rsidR="004C4467" w:rsidRPr="00B54FF5" w14:paraId="3D0E909A" w14:textId="77777777" w:rsidTr="00E10EB4">
        <w:trPr>
          <w:jc w:val="center"/>
        </w:trPr>
        <w:tc>
          <w:tcPr>
            <w:tcW w:w="1552" w:type="dxa"/>
            <w:vAlign w:val="center"/>
          </w:tcPr>
          <w:p w14:paraId="705F83EB" w14:textId="77777777" w:rsidR="004C4467" w:rsidRDefault="004C4467" w:rsidP="00E10EB4">
            <w:pPr>
              <w:pStyle w:val="TAL"/>
            </w:pPr>
            <w:r>
              <w:t>sampInt</w:t>
            </w:r>
          </w:p>
        </w:tc>
        <w:tc>
          <w:tcPr>
            <w:tcW w:w="1417" w:type="dxa"/>
            <w:vAlign w:val="center"/>
          </w:tcPr>
          <w:p w14:paraId="1B54BB3F" w14:textId="77777777" w:rsidR="004C4467" w:rsidRDefault="004C4467" w:rsidP="00E10EB4">
            <w:pPr>
              <w:pStyle w:val="TAL"/>
            </w:pPr>
            <w:r>
              <w:t>DurationSec</w:t>
            </w:r>
          </w:p>
        </w:tc>
        <w:tc>
          <w:tcPr>
            <w:tcW w:w="425" w:type="dxa"/>
            <w:vAlign w:val="center"/>
          </w:tcPr>
          <w:p w14:paraId="1CA01085" w14:textId="77777777" w:rsidR="004C4467" w:rsidRDefault="004C4467" w:rsidP="00E10EB4">
            <w:pPr>
              <w:pStyle w:val="TAC"/>
            </w:pPr>
            <w:r>
              <w:t>O</w:t>
            </w:r>
          </w:p>
        </w:tc>
        <w:tc>
          <w:tcPr>
            <w:tcW w:w="1134" w:type="dxa"/>
            <w:vAlign w:val="center"/>
          </w:tcPr>
          <w:p w14:paraId="43A66D5F" w14:textId="77777777" w:rsidR="004C4467" w:rsidRDefault="004C4467" w:rsidP="00E10EB4">
            <w:pPr>
              <w:pStyle w:val="TAC"/>
            </w:pPr>
            <w:r>
              <w:t>0..1</w:t>
            </w:r>
          </w:p>
        </w:tc>
        <w:tc>
          <w:tcPr>
            <w:tcW w:w="3686" w:type="dxa"/>
            <w:vAlign w:val="center"/>
          </w:tcPr>
          <w:p w14:paraId="62BEB20C" w14:textId="77777777" w:rsidR="004C4467" w:rsidRDefault="004C4467" w:rsidP="00E10EB4">
            <w:pPr>
              <w:pStyle w:val="TAL"/>
              <w:rPr>
                <w:rFonts w:cs="Arial"/>
                <w:szCs w:val="18"/>
              </w:rPr>
            </w:pPr>
            <w:r>
              <w:rPr>
                <w:rFonts w:cs="Arial"/>
              </w:rPr>
              <w:t>Indicates the interval to sample the spatial anchor(s) related information to generate analytics.</w:t>
            </w:r>
          </w:p>
        </w:tc>
        <w:tc>
          <w:tcPr>
            <w:tcW w:w="1310" w:type="dxa"/>
            <w:vAlign w:val="center"/>
          </w:tcPr>
          <w:p w14:paraId="48C15CB6" w14:textId="77777777" w:rsidR="004C4467" w:rsidRPr="0016361A" w:rsidRDefault="004C4467" w:rsidP="00E10EB4">
            <w:pPr>
              <w:pStyle w:val="TAL"/>
              <w:rPr>
                <w:rFonts w:cs="Arial"/>
                <w:szCs w:val="18"/>
              </w:rPr>
            </w:pPr>
          </w:p>
        </w:tc>
      </w:tr>
      <w:tr w:rsidR="004C4467" w:rsidRPr="00B54FF5" w14:paraId="6D6CF675" w14:textId="77777777" w:rsidTr="00E10EB4">
        <w:trPr>
          <w:jc w:val="center"/>
        </w:trPr>
        <w:tc>
          <w:tcPr>
            <w:tcW w:w="9524" w:type="dxa"/>
            <w:gridSpan w:val="6"/>
            <w:vAlign w:val="center"/>
          </w:tcPr>
          <w:p w14:paraId="72CE3FA8" w14:textId="77777777" w:rsidR="004C4467" w:rsidRPr="0016361A" w:rsidRDefault="004C4467" w:rsidP="00E10EB4">
            <w:pPr>
              <w:pStyle w:val="TAN"/>
              <w:rPr>
                <w:rFonts w:cs="Arial"/>
                <w:szCs w:val="18"/>
              </w:rPr>
            </w:pPr>
            <w:r>
              <w:t>NOTE:</w:t>
            </w:r>
            <w:r>
              <w:tab/>
              <w:t>At least one of these attributes shall be present.</w:t>
            </w:r>
          </w:p>
        </w:tc>
      </w:tr>
    </w:tbl>
    <w:p w14:paraId="0837CC09" w14:textId="77777777" w:rsidR="004C4467" w:rsidRDefault="004C4467" w:rsidP="004C4467"/>
    <w:p w14:paraId="5F9B2D8A" w14:textId="60FEEEEB" w:rsidR="004C4467" w:rsidRDefault="00E76ED5" w:rsidP="004C4467">
      <w:pPr>
        <w:pStyle w:val="H6"/>
      </w:pPr>
      <w:r>
        <w:t>6.1.3</w:t>
      </w:r>
      <w:r w:rsidR="004C4467">
        <w:t>.6.2.7</w:t>
      </w:r>
      <w:r w:rsidR="004C4467">
        <w:tab/>
        <w:t>Type: SpatialAnchorsUsageInfoNotif</w:t>
      </w:r>
    </w:p>
    <w:p w14:paraId="5F2EF0C8" w14:textId="2523BEC5" w:rsidR="004C4467" w:rsidRDefault="004C4467" w:rsidP="004C4467">
      <w:pPr>
        <w:pStyle w:val="TH"/>
      </w:pPr>
      <w:r>
        <w:rPr>
          <w:noProof/>
        </w:rPr>
        <w:t>Table </w:t>
      </w:r>
      <w:r>
        <w:t>6</w:t>
      </w:r>
      <w:r w:rsidR="00E76ED5">
        <w:t>.1.3</w:t>
      </w:r>
      <w:r>
        <w:t xml:space="preserve">.6.2.7-1: </w:t>
      </w:r>
      <w:r>
        <w:rPr>
          <w:noProof/>
        </w:rPr>
        <w:t>Definition of type SpatialAnchorsUsageInfoNotif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BA0FF9B" w14:textId="77777777" w:rsidTr="00E10EB4">
        <w:trPr>
          <w:jc w:val="center"/>
        </w:trPr>
        <w:tc>
          <w:tcPr>
            <w:tcW w:w="1552" w:type="dxa"/>
            <w:shd w:val="clear" w:color="auto" w:fill="C0C0C0"/>
            <w:hideMark/>
          </w:tcPr>
          <w:p w14:paraId="26D806D8" w14:textId="77777777" w:rsidR="004C4467" w:rsidRPr="0016361A" w:rsidRDefault="004C4467" w:rsidP="00E10EB4">
            <w:pPr>
              <w:pStyle w:val="TAH"/>
            </w:pPr>
            <w:r w:rsidRPr="0016361A">
              <w:t>Attribute name</w:t>
            </w:r>
          </w:p>
        </w:tc>
        <w:tc>
          <w:tcPr>
            <w:tcW w:w="1417" w:type="dxa"/>
            <w:shd w:val="clear" w:color="auto" w:fill="C0C0C0"/>
            <w:hideMark/>
          </w:tcPr>
          <w:p w14:paraId="488B4C4F" w14:textId="77777777" w:rsidR="004C4467" w:rsidRPr="0016361A" w:rsidRDefault="004C4467" w:rsidP="00E10EB4">
            <w:pPr>
              <w:pStyle w:val="TAH"/>
            </w:pPr>
            <w:r w:rsidRPr="0016361A">
              <w:t>Data type</w:t>
            </w:r>
          </w:p>
        </w:tc>
        <w:tc>
          <w:tcPr>
            <w:tcW w:w="425" w:type="dxa"/>
            <w:shd w:val="clear" w:color="auto" w:fill="C0C0C0"/>
            <w:hideMark/>
          </w:tcPr>
          <w:p w14:paraId="22FB4340" w14:textId="77777777" w:rsidR="004C4467" w:rsidRPr="0016361A" w:rsidRDefault="004C4467" w:rsidP="00E10EB4">
            <w:pPr>
              <w:pStyle w:val="TAH"/>
            </w:pPr>
            <w:r w:rsidRPr="0016361A">
              <w:t>P</w:t>
            </w:r>
          </w:p>
        </w:tc>
        <w:tc>
          <w:tcPr>
            <w:tcW w:w="1134" w:type="dxa"/>
            <w:shd w:val="clear" w:color="auto" w:fill="C0C0C0"/>
          </w:tcPr>
          <w:p w14:paraId="1C4FABD8" w14:textId="77777777" w:rsidR="004C4467" w:rsidRPr="0016361A" w:rsidRDefault="004C4467" w:rsidP="00E10EB4">
            <w:pPr>
              <w:pStyle w:val="TAH"/>
            </w:pPr>
            <w:r w:rsidRPr="00F112E4">
              <w:t>Cardinality</w:t>
            </w:r>
          </w:p>
        </w:tc>
        <w:tc>
          <w:tcPr>
            <w:tcW w:w="3686" w:type="dxa"/>
            <w:shd w:val="clear" w:color="auto" w:fill="C0C0C0"/>
            <w:hideMark/>
          </w:tcPr>
          <w:p w14:paraId="37803CC9"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4DA8B127"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3859DDB2" w14:textId="77777777" w:rsidTr="00E10EB4">
        <w:trPr>
          <w:jc w:val="center"/>
        </w:trPr>
        <w:tc>
          <w:tcPr>
            <w:tcW w:w="1552" w:type="dxa"/>
            <w:vAlign w:val="center"/>
          </w:tcPr>
          <w:p w14:paraId="4A7AC05D" w14:textId="77777777" w:rsidR="004C4467" w:rsidRPr="0016361A" w:rsidRDefault="004C4467" w:rsidP="00E10EB4">
            <w:pPr>
              <w:pStyle w:val="TAL"/>
            </w:pPr>
            <w:r>
              <w:t>subId</w:t>
            </w:r>
          </w:p>
        </w:tc>
        <w:tc>
          <w:tcPr>
            <w:tcW w:w="1417" w:type="dxa"/>
            <w:vAlign w:val="center"/>
          </w:tcPr>
          <w:p w14:paraId="62328E91" w14:textId="77777777" w:rsidR="004C4467" w:rsidRPr="0016361A" w:rsidRDefault="004C4467" w:rsidP="00E10EB4">
            <w:pPr>
              <w:pStyle w:val="TAL"/>
            </w:pPr>
            <w:r>
              <w:t>string</w:t>
            </w:r>
          </w:p>
        </w:tc>
        <w:tc>
          <w:tcPr>
            <w:tcW w:w="425" w:type="dxa"/>
            <w:vAlign w:val="center"/>
          </w:tcPr>
          <w:p w14:paraId="48944843" w14:textId="77777777" w:rsidR="004C4467" w:rsidRPr="0016361A" w:rsidRDefault="004C4467" w:rsidP="00E10EB4">
            <w:pPr>
              <w:pStyle w:val="TAC"/>
            </w:pPr>
            <w:r>
              <w:t>M</w:t>
            </w:r>
          </w:p>
        </w:tc>
        <w:tc>
          <w:tcPr>
            <w:tcW w:w="1134" w:type="dxa"/>
            <w:vAlign w:val="center"/>
          </w:tcPr>
          <w:p w14:paraId="7BA50847" w14:textId="77777777" w:rsidR="004C4467" w:rsidRPr="0016361A" w:rsidRDefault="004C4467" w:rsidP="00E10EB4">
            <w:pPr>
              <w:pStyle w:val="TAC"/>
            </w:pPr>
            <w:r>
              <w:t>1</w:t>
            </w:r>
          </w:p>
        </w:tc>
        <w:tc>
          <w:tcPr>
            <w:tcW w:w="3686" w:type="dxa"/>
            <w:vAlign w:val="center"/>
          </w:tcPr>
          <w:p w14:paraId="053B991D" w14:textId="77777777" w:rsidR="004C4467" w:rsidRPr="0016361A" w:rsidRDefault="004C4467" w:rsidP="00E10EB4">
            <w:pPr>
              <w:pStyle w:val="TAL"/>
              <w:rPr>
                <w:rFonts w:cs="Arial"/>
                <w:szCs w:val="18"/>
              </w:rPr>
            </w:pPr>
            <w:r>
              <w:rPr>
                <w:rFonts w:cs="Arial"/>
                <w:szCs w:val="18"/>
              </w:rPr>
              <w:t>Contains the identifier of the spatial anchor event subscription.</w:t>
            </w:r>
          </w:p>
        </w:tc>
        <w:tc>
          <w:tcPr>
            <w:tcW w:w="1310" w:type="dxa"/>
            <w:vAlign w:val="center"/>
          </w:tcPr>
          <w:p w14:paraId="5A6D90D3" w14:textId="77777777" w:rsidR="004C4467" w:rsidRPr="0016361A" w:rsidRDefault="004C4467" w:rsidP="00E10EB4">
            <w:pPr>
              <w:pStyle w:val="TAL"/>
              <w:rPr>
                <w:rFonts w:cs="Arial"/>
                <w:szCs w:val="18"/>
              </w:rPr>
            </w:pPr>
          </w:p>
        </w:tc>
      </w:tr>
      <w:tr w:rsidR="004C4467" w:rsidRPr="00B54FF5" w14:paraId="1580AAFC" w14:textId="77777777" w:rsidTr="00E10EB4">
        <w:trPr>
          <w:jc w:val="center"/>
        </w:trPr>
        <w:tc>
          <w:tcPr>
            <w:tcW w:w="1552" w:type="dxa"/>
            <w:vAlign w:val="center"/>
          </w:tcPr>
          <w:p w14:paraId="6A9AD6D8" w14:textId="77777777" w:rsidR="004C4467" w:rsidRPr="0016361A" w:rsidRDefault="004C4467" w:rsidP="00E10EB4">
            <w:pPr>
              <w:pStyle w:val="TAL"/>
            </w:pPr>
            <w:r>
              <w:t>reports</w:t>
            </w:r>
          </w:p>
        </w:tc>
        <w:tc>
          <w:tcPr>
            <w:tcW w:w="1417" w:type="dxa"/>
            <w:vAlign w:val="center"/>
          </w:tcPr>
          <w:p w14:paraId="51310CDC" w14:textId="77777777" w:rsidR="004C4467" w:rsidRPr="0016361A" w:rsidRDefault="004C4467" w:rsidP="00E10EB4">
            <w:pPr>
              <w:pStyle w:val="TAL"/>
            </w:pPr>
            <w:r>
              <w:t>array(SpatialAnchorsUsageReport)</w:t>
            </w:r>
          </w:p>
        </w:tc>
        <w:tc>
          <w:tcPr>
            <w:tcW w:w="425" w:type="dxa"/>
            <w:vAlign w:val="center"/>
          </w:tcPr>
          <w:p w14:paraId="61C73F71" w14:textId="77777777" w:rsidR="004C4467" w:rsidRPr="0016361A" w:rsidRDefault="004C4467" w:rsidP="00E10EB4">
            <w:pPr>
              <w:pStyle w:val="TAC"/>
            </w:pPr>
            <w:r>
              <w:t>M</w:t>
            </w:r>
          </w:p>
        </w:tc>
        <w:tc>
          <w:tcPr>
            <w:tcW w:w="1134" w:type="dxa"/>
            <w:vAlign w:val="center"/>
          </w:tcPr>
          <w:p w14:paraId="33D9C4FE" w14:textId="77777777" w:rsidR="004C4467" w:rsidRPr="0016361A" w:rsidRDefault="004C4467" w:rsidP="00E10EB4">
            <w:pPr>
              <w:pStyle w:val="TAC"/>
            </w:pPr>
            <w:r>
              <w:t>1..N</w:t>
            </w:r>
          </w:p>
        </w:tc>
        <w:tc>
          <w:tcPr>
            <w:tcW w:w="3686" w:type="dxa"/>
            <w:vAlign w:val="center"/>
          </w:tcPr>
          <w:p w14:paraId="4467102D" w14:textId="77777777" w:rsidR="004C4467" w:rsidRPr="0016361A" w:rsidRDefault="004C4467" w:rsidP="00E10EB4">
            <w:pPr>
              <w:pStyle w:val="TAL"/>
              <w:rPr>
                <w:rFonts w:cs="Arial"/>
                <w:szCs w:val="18"/>
              </w:rPr>
            </w:pPr>
            <w:r>
              <w:rPr>
                <w:rFonts w:cs="Arial"/>
                <w:szCs w:val="18"/>
              </w:rPr>
              <w:t>Contains the spatial anchors usage information reports.</w:t>
            </w:r>
          </w:p>
        </w:tc>
        <w:tc>
          <w:tcPr>
            <w:tcW w:w="1310" w:type="dxa"/>
            <w:vAlign w:val="center"/>
          </w:tcPr>
          <w:p w14:paraId="40E46843" w14:textId="77777777" w:rsidR="004C4467" w:rsidRPr="0016361A" w:rsidRDefault="004C4467" w:rsidP="00E10EB4">
            <w:pPr>
              <w:pStyle w:val="TAL"/>
              <w:rPr>
                <w:rFonts w:cs="Arial"/>
                <w:szCs w:val="18"/>
              </w:rPr>
            </w:pPr>
          </w:p>
        </w:tc>
      </w:tr>
    </w:tbl>
    <w:p w14:paraId="042C3475" w14:textId="77777777" w:rsidR="004C4467" w:rsidRDefault="004C4467" w:rsidP="004C4467"/>
    <w:p w14:paraId="2EE514BE" w14:textId="530356D1" w:rsidR="004C4467" w:rsidRDefault="004C4467" w:rsidP="004C4467">
      <w:pPr>
        <w:pStyle w:val="H6"/>
      </w:pPr>
      <w:r>
        <w:t>6.1.</w:t>
      </w:r>
      <w:r w:rsidR="00E76ED5">
        <w:t>3</w:t>
      </w:r>
      <w:r>
        <w:t>.6.2.8</w:t>
      </w:r>
      <w:r>
        <w:tab/>
        <w:t>Type: SpatialAnchorsUsageReport</w:t>
      </w:r>
    </w:p>
    <w:p w14:paraId="25598542" w14:textId="387FD991" w:rsidR="004C4467" w:rsidRDefault="004C4467" w:rsidP="004C4467">
      <w:pPr>
        <w:pStyle w:val="TH"/>
      </w:pPr>
      <w:r>
        <w:rPr>
          <w:noProof/>
        </w:rPr>
        <w:t>Table </w:t>
      </w:r>
      <w:r>
        <w:t>6.1.</w:t>
      </w:r>
      <w:r w:rsidR="00E76ED5">
        <w:t>3</w:t>
      </w:r>
      <w:r>
        <w:t xml:space="preserve">.6.2.8-1: </w:t>
      </w:r>
      <w:r>
        <w:rPr>
          <w:noProof/>
        </w:rPr>
        <w:t>Definition of type SpatialAnchorsUsageReport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0C82028D" w14:textId="77777777" w:rsidTr="00E10EB4">
        <w:trPr>
          <w:jc w:val="center"/>
        </w:trPr>
        <w:tc>
          <w:tcPr>
            <w:tcW w:w="1552" w:type="dxa"/>
            <w:shd w:val="clear" w:color="auto" w:fill="C0C0C0"/>
            <w:hideMark/>
          </w:tcPr>
          <w:p w14:paraId="7659EC58" w14:textId="77777777" w:rsidR="004C4467" w:rsidRPr="0016361A" w:rsidRDefault="004C4467" w:rsidP="00E10EB4">
            <w:pPr>
              <w:pStyle w:val="TAH"/>
            </w:pPr>
            <w:r w:rsidRPr="0016361A">
              <w:t>Attribute name</w:t>
            </w:r>
          </w:p>
        </w:tc>
        <w:tc>
          <w:tcPr>
            <w:tcW w:w="1417" w:type="dxa"/>
            <w:shd w:val="clear" w:color="auto" w:fill="C0C0C0"/>
            <w:hideMark/>
          </w:tcPr>
          <w:p w14:paraId="72CCF516" w14:textId="77777777" w:rsidR="004C4467" w:rsidRPr="0016361A" w:rsidRDefault="004C4467" w:rsidP="00E10EB4">
            <w:pPr>
              <w:pStyle w:val="TAH"/>
            </w:pPr>
            <w:r w:rsidRPr="0016361A">
              <w:t>Data type</w:t>
            </w:r>
          </w:p>
        </w:tc>
        <w:tc>
          <w:tcPr>
            <w:tcW w:w="425" w:type="dxa"/>
            <w:shd w:val="clear" w:color="auto" w:fill="C0C0C0"/>
            <w:hideMark/>
          </w:tcPr>
          <w:p w14:paraId="3BE3366B" w14:textId="77777777" w:rsidR="004C4467" w:rsidRPr="0016361A" w:rsidRDefault="004C4467" w:rsidP="00E10EB4">
            <w:pPr>
              <w:pStyle w:val="TAH"/>
            </w:pPr>
            <w:r w:rsidRPr="0016361A">
              <w:t>P</w:t>
            </w:r>
          </w:p>
        </w:tc>
        <w:tc>
          <w:tcPr>
            <w:tcW w:w="1134" w:type="dxa"/>
            <w:shd w:val="clear" w:color="auto" w:fill="C0C0C0"/>
          </w:tcPr>
          <w:p w14:paraId="16AB703B" w14:textId="77777777" w:rsidR="004C4467" w:rsidRPr="0016361A" w:rsidRDefault="004C4467" w:rsidP="00E10EB4">
            <w:pPr>
              <w:pStyle w:val="TAH"/>
            </w:pPr>
            <w:r w:rsidRPr="00F112E4">
              <w:t>Cardinality</w:t>
            </w:r>
          </w:p>
        </w:tc>
        <w:tc>
          <w:tcPr>
            <w:tcW w:w="3686" w:type="dxa"/>
            <w:shd w:val="clear" w:color="auto" w:fill="C0C0C0"/>
            <w:hideMark/>
          </w:tcPr>
          <w:p w14:paraId="49FD343E"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1C9F9D4"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575908DF" w14:textId="77777777" w:rsidTr="00E10EB4">
        <w:trPr>
          <w:jc w:val="center"/>
        </w:trPr>
        <w:tc>
          <w:tcPr>
            <w:tcW w:w="1552" w:type="dxa"/>
            <w:vAlign w:val="center"/>
          </w:tcPr>
          <w:p w14:paraId="72A8881A" w14:textId="77777777" w:rsidR="004C4467" w:rsidRPr="0016361A" w:rsidRDefault="004C4467" w:rsidP="00E10EB4">
            <w:pPr>
              <w:pStyle w:val="TAL"/>
            </w:pPr>
            <w:r>
              <w:t>event</w:t>
            </w:r>
          </w:p>
        </w:tc>
        <w:tc>
          <w:tcPr>
            <w:tcW w:w="1417" w:type="dxa"/>
            <w:vAlign w:val="center"/>
          </w:tcPr>
          <w:p w14:paraId="467A4614" w14:textId="77777777" w:rsidR="004C4467" w:rsidRPr="0016361A" w:rsidRDefault="004C4467" w:rsidP="00E10EB4">
            <w:pPr>
              <w:pStyle w:val="TAL"/>
            </w:pPr>
            <w:r>
              <w:t>AnchorUsageEvent</w:t>
            </w:r>
          </w:p>
        </w:tc>
        <w:tc>
          <w:tcPr>
            <w:tcW w:w="425" w:type="dxa"/>
            <w:vAlign w:val="center"/>
          </w:tcPr>
          <w:p w14:paraId="5BDF5830" w14:textId="77777777" w:rsidR="004C4467" w:rsidRPr="0016361A" w:rsidRDefault="004C4467" w:rsidP="00E10EB4">
            <w:pPr>
              <w:pStyle w:val="TAC"/>
            </w:pPr>
            <w:r>
              <w:t>M</w:t>
            </w:r>
          </w:p>
        </w:tc>
        <w:tc>
          <w:tcPr>
            <w:tcW w:w="1134" w:type="dxa"/>
            <w:vAlign w:val="center"/>
          </w:tcPr>
          <w:p w14:paraId="22470AFF" w14:textId="77777777" w:rsidR="004C4467" w:rsidRPr="0016361A" w:rsidRDefault="004C4467" w:rsidP="00E10EB4">
            <w:pPr>
              <w:pStyle w:val="TAC"/>
            </w:pPr>
            <w:r>
              <w:t>1</w:t>
            </w:r>
          </w:p>
        </w:tc>
        <w:tc>
          <w:tcPr>
            <w:tcW w:w="3686" w:type="dxa"/>
            <w:vAlign w:val="center"/>
          </w:tcPr>
          <w:p w14:paraId="1A7D9F26" w14:textId="77777777" w:rsidR="004C4467" w:rsidRPr="0016361A" w:rsidRDefault="004C4467" w:rsidP="00E10EB4">
            <w:pPr>
              <w:pStyle w:val="TAL"/>
              <w:rPr>
                <w:rFonts w:cs="Arial"/>
                <w:szCs w:val="18"/>
              </w:rPr>
            </w:pPr>
            <w:r>
              <w:rPr>
                <w:rFonts w:cs="Arial"/>
                <w:szCs w:val="18"/>
              </w:rPr>
              <w:t>Contains the spatial anchor usage information event.</w:t>
            </w:r>
          </w:p>
        </w:tc>
        <w:tc>
          <w:tcPr>
            <w:tcW w:w="1310" w:type="dxa"/>
            <w:vAlign w:val="center"/>
          </w:tcPr>
          <w:p w14:paraId="604F255B" w14:textId="77777777" w:rsidR="004C4467" w:rsidRPr="0016361A" w:rsidRDefault="004C4467" w:rsidP="00E10EB4">
            <w:pPr>
              <w:pStyle w:val="TAL"/>
              <w:rPr>
                <w:rFonts w:cs="Arial"/>
                <w:szCs w:val="18"/>
              </w:rPr>
            </w:pPr>
          </w:p>
        </w:tc>
      </w:tr>
      <w:tr w:rsidR="004C4467" w:rsidRPr="00B54FF5" w14:paraId="588B0305" w14:textId="77777777" w:rsidTr="00E10EB4">
        <w:trPr>
          <w:jc w:val="center"/>
        </w:trPr>
        <w:tc>
          <w:tcPr>
            <w:tcW w:w="1552" w:type="dxa"/>
            <w:vAlign w:val="center"/>
          </w:tcPr>
          <w:p w14:paraId="0DB633AC" w14:textId="77777777" w:rsidR="004C4467" w:rsidRPr="0016361A" w:rsidRDefault="004C4467" w:rsidP="00E10EB4">
            <w:pPr>
              <w:pStyle w:val="TAL"/>
            </w:pPr>
            <w:r>
              <w:t>anchUsgInf</w:t>
            </w:r>
          </w:p>
        </w:tc>
        <w:tc>
          <w:tcPr>
            <w:tcW w:w="1417" w:type="dxa"/>
            <w:vAlign w:val="center"/>
          </w:tcPr>
          <w:p w14:paraId="21E90D1A" w14:textId="77777777" w:rsidR="004C4467" w:rsidRPr="0016361A" w:rsidRDefault="004C4467" w:rsidP="00E10EB4">
            <w:pPr>
              <w:pStyle w:val="TAL"/>
            </w:pPr>
            <w:r>
              <w:t>array(AnchorsUsageInfo)</w:t>
            </w:r>
          </w:p>
        </w:tc>
        <w:tc>
          <w:tcPr>
            <w:tcW w:w="425" w:type="dxa"/>
            <w:vAlign w:val="center"/>
          </w:tcPr>
          <w:p w14:paraId="04A85A18" w14:textId="77777777" w:rsidR="004C4467" w:rsidRPr="0016361A" w:rsidRDefault="004C4467" w:rsidP="00E10EB4">
            <w:pPr>
              <w:pStyle w:val="TAC"/>
            </w:pPr>
            <w:r>
              <w:t>C</w:t>
            </w:r>
          </w:p>
        </w:tc>
        <w:tc>
          <w:tcPr>
            <w:tcW w:w="1134" w:type="dxa"/>
            <w:vAlign w:val="center"/>
          </w:tcPr>
          <w:p w14:paraId="4994EE4F" w14:textId="77777777" w:rsidR="004C4467" w:rsidRPr="0016361A" w:rsidRDefault="004C4467" w:rsidP="00E10EB4">
            <w:pPr>
              <w:pStyle w:val="TAC"/>
            </w:pPr>
            <w:r>
              <w:t>1..N</w:t>
            </w:r>
          </w:p>
        </w:tc>
        <w:tc>
          <w:tcPr>
            <w:tcW w:w="3686" w:type="dxa"/>
            <w:vAlign w:val="center"/>
          </w:tcPr>
          <w:p w14:paraId="71873140" w14:textId="77777777" w:rsidR="004C4467" w:rsidRDefault="004C4467" w:rsidP="00E10EB4">
            <w:pPr>
              <w:pStyle w:val="TAL"/>
              <w:rPr>
                <w:rFonts w:cs="Arial"/>
                <w:szCs w:val="18"/>
              </w:rPr>
            </w:pPr>
            <w:r>
              <w:rPr>
                <w:rFonts w:cs="Arial"/>
                <w:szCs w:val="18"/>
              </w:rPr>
              <w:t>Contains the spatial anchors usage information detials.</w:t>
            </w:r>
          </w:p>
          <w:p w14:paraId="6A795B4F" w14:textId="77777777" w:rsidR="004C4467" w:rsidRDefault="004C4467" w:rsidP="00E10EB4">
            <w:pPr>
              <w:pStyle w:val="TAL"/>
              <w:rPr>
                <w:rFonts w:cs="Arial"/>
                <w:szCs w:val="18"/>
              </w:rPr>
            </w:pPr>
          </w:p>
          <w:p w14:paraId="4CB0D7AA" w14:textId="77777777" w:rsidR="004C4467" w:rsidRPr="0016361A" w:rsidRDefault="004C4467" w:rsidP="00E10EB4">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374E792A" w14:textId="77777777" w:rsidR="004C4467" w:rsidRPr="0016361A" w:rsidRDefault="004C4467" w:rsidP="00E10EB4">
            <w:pPr>
              <w:pStyle w:val="TAL"/>
              <w:rPr>
                <w:rFonts w:cs="Arial"/>
                <w:szCs w:val="18"/>
              </w:rPr>
            </w:pPr>
          </w:p>
        </w:tc>
      </w:tr>
    </w:tbl>
    <w:p w14:paraId="67FFAA96" w14:textId="77777777" w:rsidR="004C4467" w:rsidRDefault="004C4467" w:rsidP="004C4467"/>
    <w:p w14:paraId="5640192D" w14:textId="58BCDD91" w:rsidR="004C4467" w:rsidRDefault="00E76ED5" w:rsidP="004C4467">
      <w:pPr>
        <w:pStyle w:val="H6"/>
      </w:pPr>
      <w:r>
        <w:t>6.1.3</w:t>
      </w:r>
      <w:r w:rsidR="004C4467">
        <w:t>.6.2.9</w:t>
      </w:r>
      <w:r w:rsidR="004C4467">
        <w:tab/>
        <w:t>Type: AnchorsUsageInfo</w:t>
      </w:r>
    </w:p>
    <w:p w14:paraId="7412C7A2" w14:textId="280A4B1D" w:rsidR="004C4467" w:rsidRDefault="004C4467" w:rsidP="004C4467">
      <w:pPr>
        <w:pStyle w:val="TH"/>
      </w:pPr>
      <w:r>
        <w:rPr>
          <w:noProof/>
        </w:rPr>
        <w:t>Table </w:t>
      </w:r>
      <w:r w:rsidR="00E76ED5">
        <w:t>6.1.3</w:t>
      </w:r>
      <w:r>
        <w:t xml:space="preserve">.6.2.9-1: </w:t>
      </w:r>
      <w:r>
        <w:rPr>
          <w:noProof/>
        </w:rPr>
        <w:t>Definition of type AnchorsUsageInfo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A868783" w14:textId="77777777" w:rsidTr="00E10EB4">
        <w:trPr>
          <w:jc w:val="center"/>
        </w:trPr>
        <w:tc>
          <w:tcPr>
            <w:tcW w:w="1552" w:type="dxa"/>
            <w:shd w:val="clear" w:color="auto" w:fill="C0C0C0"/>
            <w:hideMark/>
          </w:tcPr>
          <w:p w14:paraId="0F818E76" w14:textId="77777777" w:rsidR="004C4467" w:rsidRPr="0016361A" w:rsidRDefault="004C4467" w:rsidP="00E10EB4">
            <w:pPr>
              <w:pStyle w:val="TAH"/>
            </w:pPr>
            <w:r w:rsidRPr="0016361A">
              <w:t>Attribute name</w:t>
            </w:r>
          </w:p>
        </w:tc>
        <w:tc>
          <w:tcPr>
            <w:tcW w:w="1417" w:type="dxa"/>
            <w:shd w:val="clear" w:color="auto" w:fill="C0C0C0"/>
            <w:hideMark/>
          </w:tcPr>
          <w:p w14:paraId="7842FB0A" w14:textId="77777777" w:rsidR="004C4467" w:rsidRPr="0016361A" w:rsidRDefault="004C4467" w:rsidP="00E10EB4">
            <w:pPr>
              <w:pStyle w:val="TAH"/>
            </w:pPr>
            <w:r w:rsidRPr="0016361A">
              <w:t>Data type</w:t>
            </w:r>
          </w:p>
        </w:tc>
        <w:tc>
          <w:tcPr>
            <w:tcW w:w="425" w:type="dxa"/>
            <w:shd w:val="clear" w:color="auto" w:fill="C0C0C0"/>
            <w:hideMark/>
          </w:tcPr>
          <w:p w14:paraId="3CA594FC" w14:textId="77777777" w:rsidR="004C4467" w:rsidRPr="0016361A" w:rsidRDefault="004C4467" w:rsidP="00E10EB4">
            <w:pPr>
              <w:pStyle w:val="TAH"/>
            </w:pPr>
            <w:r w:rsidRPr="0016361A">
              <w:t>P</w:t>
            </w:r>
          </w:p>
        </w:tc>
        <w:tc>
          <w:tcPr>
            <w:tcW w:w="1134" w:type="dxa"/>
            <w:shd w:val="clear" w:color="auto" w:fill="C0C0C0"/>
          </w:tcPr>
          <w:p w14:paraId="3751662F" w14:textId="77777777" w:rsidR="004C4467" w:rsidRPr="0016361A" w:rsidRDefault="004C4467" w:rsidP="00E10EB4">
            <w:pPr>
              <w:pStyle w:val="TAH"/>
            </w:pPr>
            <w:r w:rsidRPr="00F112E4">
              <w:t>Cardinality</w:t>
            </w:r>
          </w:p>
        </w:tc>
        <w:tc>
          <w:tcPr>
            <w:tcW w:w="3686" w:type="dxa"/>
            <w:shd w:val="clear" w:color="auto" w:fill="C0C0C0"/>
            <w:hideMark/>
          </w:tcPr>
          <w:p w14:paraId="48C9DC5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317939C"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1FC1C00" w14:textId="77777777" w:rsidTr="00E10EB4">
        <w:trPr>
          <w:jc w:val="center"/>
        </w:trPr>
        <w:tc>
          <w:tcPr>
            <w:tcW w:w="1552" w:type="dxa"/>
            <w:vAlign w:val="center"/>
          </w:tcPr>
          <w:p w14:paraId="56097D24" w14:textId="77777777" w:rsidR="004C4467" w:rsidRPr="0016361A" w:rsidRDefault="004C4467" w:rsidP="00E10EB4">
            <w:pPr>
              <w:pStyle w:val="TAL"/>
            </w:pPr>
            <w:r>
              <w:t>anchIds</w:t>
            </w:r>
          </w:p>
        </w:tc>
        <w:tc>
          <w:tcPr>
            <w:tcW w:w="1417" w:type="dxa"/>
            <w:vAlign w:val="center"/>
          </w:tcPr>
          <w:p w14:paraId="4512A2AC" w14:textId="77777777" w:rsidR="004C4467" w:rsidRPr="0016361A" w:rsidRDefault="004C4467" w:rsidP="00E10EB4">
            <w:pPr>
              <w:pStyle w:val="TAL"/>
            </w:pPr>
            <w:r>
              <w:rPr>
                <w:lang w:eastAsia="zh-CN"/>
              </w:rPr>
              <w:t>array(SpatialAnchorId)</w:t>
            </w:r>
          </w:p>
        </w:tc>
        <w:tc>
          <w:tcPr>
            <w:tcW w:w="425" w:type="dxa"/>
            <w:vAlign w:val="center"/>
          </w:tcPr>
          <w:p w14:paraId="76F77D18" w14:textId="77777777" w:rsidR="004C4467" w:rsidRPr="0016361A" w:rsidRDefault="004C4467" w:rsidP="00E10EB4">
            <w:pPr>
              <w:pStyle w:val="TAC"/>
            </w:pPr>
            <w:r>
              <w:t>M</w:t>
            </w:r>
          </w:p>
        </w:tc>
        <w:tc>
          <w:tcPr>
            <w:tcW w:w="1134" w:type="dxa"/>
            <w:vAlign w:val="center"/>
          </w:tcPr>
          <w:p w14:paraId="0F86EF0B" w14:textId="77777777" w:rsidR="004C4467" w:rsidRPr="0016361A" w:rsidRDefault="004C4467" w:rsidP="00E10EB4">
            <w:pPr>
              <w:pStyle w:val="TAC"/>
            </w:pPr>
            <w:r>
              <w:t>1..N</w:t>
            </w:r>
          </w:p>
        </w:tc>
        <w:tc>
          <w:tcPr>
            <w:tcW w:w="3686" w:type="dxa"/>
            <w:vAlign w:val="center"/>
          </w:tcPr>
          <w:p w14:paraId="468D2D12" w14:textId="77777777" w:rsidR="004C4467" w:rsidRPr="0016361A" w:rsidRDefault="004C4467" w:rsidP="00E10EB4">
            <w:pPr>
              <w:pStyle w:val="TAL"/>
              <w:rPr>
                <w:rFonts w:cs="Arial"/>
                <w:szCs w:val="18"/>
              </w:rPr>
            </w:pPr>
            <w:r>
              <w:rPr>
                <w:rFonts w:cs="Arial"/>
                <w:szCs w:val="18"/>
              </w:rPr>
              <w:t>Contains the identities of the spatial anchors.</w:t>
            </w:r>
          </w:p>
        </w:tc>
        <w:tc>
          <w:tcPr>
            <w:tcW w:w="1310" w:type="dxa"/>
            <w:vAlign w:val="center"/>
          </w:tcPr>
          <w:p w14:paraId="3106EE98" w14:textId="77777777" w:rsidR="004C4467" w:rsidRPr="0016361A" w:rsidRDefault="004C4467" w:rsidP="00E10EB4">
            <w:pPr>
              <w:pStyle w:val="TAL"/>
              <w:rPr>
                <w:rFonts w:cs="Arial"/>
                <w:szCs w:val="18"/>
              </w:rPr>
            </w:pPr>
          </w:p>
        </w:tc>
      </w:tr>
      <w:tr w:rsidR="004C4467" w:rsidRPr="00B54FF5" w14:paraId="4DE71EEE" w14:textId="77777777" w:rsidTr="00E10EB4">
        <w:trPr>
          <w:jc w:val="center"/>
        </w:trPr>
        <w:tc>
          <w:tcPr>
            <w:tcW w:w="1552" w:type="dxa"/>
            <w:vAlign w:val="center"/>
          </w:tcPr>
          <w:p w14:paraId="6FCB2395" w14:textId="77777777" w:rsidR="004C4467" w:rsidRPr="0016361A" w:rsidRDefault="004C4467" w:rsidP="00E10EB4">
            <w:pPr>
              <w:pStyle w:val="TAL"/>
            </w:pPr>
            <w:r>
              <w:t>discAcc</w:t>
            </w:r>
          </w:p>
        </w:tc>
        <w:tc>
          <w:tcPr>
            <w:tcW w:w="1417" w:type="dxa"/>
            <w:vAlign w:val="center"/>
          </w:tcPr>
          <w:p w14:paraId="5F21076F" w14:textId="77777777" w:rsidR="004C4467" w:rsidRPr="0016361A" w:rsidRDefault="004C4467" w:rsidP="00E10EB4">
            <w:pPr>
              <w:pStyle w:val="TAL"/>
            </w:pPr>
            <w:r>
              <w:t>Uinteger</w:t>
            </w:r>
          </w:p>
        </w:tc>
        <w:tc>
          <w:tcPr>
            <w:tcW w:w="425" w:type="dxa"/>
            <w:vAlign w:val="center"/>
          </w:tcPr>
          <w:p w14:paraId="1127145B" w14:textId="77777777" w:rsidR="004C4467" w:rsidRPr="0016361A" w:rsidRDefault="004C4467" w:rsidP="00E10EB4">
            <w:pPr>
              <w:pStyle w:val="TAC"/>
            </w:pPr>
            <w:r>
              <w:t>M</w:t>
            </w:r>
          </w:p>
        </w:tc>
        <w:tc>
          <w:tcPr>
            <w:tcW w:w="1134" w:type="dxa"/>
            <w:vAlign w:val="center"/>
          </w:tcPr>
          <w:p w14:paraId="2344912C" w14:textId="77777777" w:rsidR="004C4467" w:rsidRPr="0016361A" w:rsidRDefault="004C4467" w:rsidP="00E10EB4">
            <w:pPr>
              <w:pStyle w:val="TAC"/>
            </w:pPr>
            <w:r>
              <w:t>1</w:t>
            </w:r>
          </w:p>
        </w:tc>
        <w:tc>
          <w:tcPr>
            <w:tcW w:w="3686" w:type="dxa"/>
            <w:vAlign w:val="center"/>
          </w:tcPr>
          <w:p w14:paraId="1881FB9C" w14:textId="77777777" w:rsidR="004C4467" w:rsidRPr="0016361A" w:rsidRDefault="004C4467" w:rsidP="00E10EB4">
            <w:pPr>
              <w:pStyle w:val="TAL"/>
              <w:rPr>
                <w:rFonts w:cs="Arial"/>
                <w:szCs w:val="18"/>
              </w:rPr>
            </w:pPr>
            <w:r>
              <w:rPr>
                <w:rFonts w:cs="Arial"/>
                <w:szCs w:val="18"/>
              </w:rPr>
              <w:t>Contains the number of times the spatial anchors was discovered.</w:t>
            </w:r>
          </w:p>
        </w:tc>
        <w:tc>
          <w:tcPr>
            <w:tcW w:w="1310" w:type="dxa"/>
            <w:vAlign w:val="center"/>
          </w:tcPr>
          <w:p w14:paraId="4D9E531B" w14:textId="77777777" w:rsidR="004C4467" w:rsidRPr="0016361A" w:rsidRDefault="004C4467" w:rsidP="00E10EB4">
            <w:pPr>
              <w:pStyle w:val="TAL"/>
              <w:rPr>
                <w:rFonts w:cs="Arial"/>
                <w:szCs w:val="18"/>
              </w:rPr>
            </w:pPr>
          </w:p>
        </w:tc>
      </w:tr>
      <w:tr w:rsidR="004C4467" w:rsidRPr="00B54FF5" w14:paraId="7EC20200" w14:textId="77777777" w:rsidTr="00E10EB4">
        <w:trPr>
          <w:jc w:val="center"/>
        </w:trPr>
        <w:tc>
          <w:tcPr>
            <w:tcW w:w="1552" w:type="dxa"/>
            <w:vAlign w:val="center"/>
          </w:tcPr>
          <w:p w14:paraId="369A6E6C" w14:textId="77777777" w:rsidR="004C4467" w:rsidRDefault="004C4467" w:rsidP="00E10EB4">
            <w:pPr>
              <w:pStyle w:val="TAL"/>
            </w:pPr>
            <w:r>
              <w:t>serAcc</w:t>
            </w:r>
          </w:p>
        </w:tc>
        <w:tc>
          <w:tcPr>
            <w:tcW w:w="1417" w:type="dxa"/>
            <w:vAlign w:val="center"/>
          </w:tcPr>
          <w:p w14:paraId="5D8AF688" w14:textId="77777777" w:rsidR="004C4467" w:rsidRDefault="004C4467" w:rsidP="00E10EB4">
            <w:pPr>
              <w:pStyle w:val="TAL"/>
            </w:pPr>
            <w:r>
              <w:t>Uinteger</w:t>
            </w:r>
          </w:p>
        </w:tc>
        <w:tc>
          <w:tcPr>
            <w:tcW w:w="425" w:type="dxa"/>
            <w:vAlign w:val="center"/>
          </w:tcPr>
          <w:p w14:paraId="37209C51" w14:textId="77777777" w:rsidR="004C4467" w:rsidRDefault="004C4467" w:rsidP="00E10EB4">
            <w:pPr>
              <w:pStyle w:val="TAC"/>
            </w:pPr>
            <w:r>
              <w:t>M</w:t>
            </w:r>
          </w:p>
        </w:tc>
        <w:tc>
          <w:tcPr>
            <w:tcW w:w="1134" w:type="dxa"/>
            <w:vAlign w:val="center"/>
          </w:tcPr>
          <w:p w14:paraId="7919B241" w14:textId="77777777" w:rsidR="004C4467" w:rsidRDefault="004C4467" w:rsidP="00E10EB4">
            <w:pPr>
              <w:pStyle w:val="TAC"/>
            </w:pPr>
            <w:r>
              <w:t>1</w:t>
            </w:r>
          </w:p>
        </w:tc>
        <w:tc>
          <w:tcPr>
            <w:tcW w:w="3686" w:type="dxa"/>
            <w:vAlign w:val="center"/>
          </w:tcPr>
          <w:p w14:paraId="69D857DB" w14:textId="77777777" w:rsidR="004C4467" w:rsidRDefault="004C4467" w:rsidP="00E10EB4">
            <w:pPr>
              <w:pStyle w:val="TAL"/>
              <w:rPr>
                <w:rFonts w:cs="Arial"/>
                <w:szCs w:val="18"/>
              </w:rPr>
            </w:pPr>
            <w:r>
              <w:rPr>
                <w:rFonts w:cs="Arial"/>
                <w:szCs w:val="18"/>
              </w:rPr>
              <w:t>Contains the number of times the spatial anchors services were accessed.</w:t>
            </w:r>
          </w:p>
        </w:tc>
        <w:tc>
          <w:tcPr>
            <w:tcW w:w="1310" w:type="dxa"/>
            <w:vAlign w:val="center"/>
          </w:tcPr>
          <w:p w14:paraId="2BAF4A4C" w14:textId="77777777" w:rsidR="004C4467" w:rsidRPr="0016361A" w:rsidRDefault="004C4467" w:rsidP="00E10EB4">
            <w:pPr>
              <w:pStyle w:val="TAL"/>
              <w:rPr>
                <w:rFonts w:cs="Arial"/>
                <w:szCs w:val="18"/>
              </w:rPr>
            </w:pPr>
          </w:p>
        </w:tc>
      </w:tr>
      <w:tr w:rsidR="004C4467" w:rsidRPr="00B54FF5" w14:paraId="6007E255" w14:textId="77777777" w:rsidTr="00E10EB4">
        <w:trPr>
          <w:jc w:val="center"/>
        </w:trPr>
        <w:tc>
          <w:tcPr>
            <w:tcW w:w="1552" w:type="dxa"/>
            <w:vAlign w:val="center"/>
          </w:tcPr>
          <w:p w14:paraId="73D3A345" w14:textId="77777777" w:rsidR="004C4467" w:rsidRDefault="004C4467" w:rsidP="00E10EB4">
            <w:pPr>
              <w:pStyle w:val="TAL"/>
            </w:pPr>
            <w:r>
              <w:t>anchDensity</w:t>
            </w:r>
          </w:p>
        </w:tc>
        <w:tc>
          <w:tcPr>
            <w:tcW w:w="1417" w:type="dxa"/>
            <w:vAlign w:val="center"/>
          </w:tcPr>
          <w:p w14:paraId="192B9637" w14:textId="77777777" w:rsidR="004C4467" w:rsidRDefault="004C4467" w:rsidP="00E10EB4">
            <w:pPr>
              <w:pStyle w:val="TAL"/>
            </w:pPr>
            <w:r>
              <w:t>Uinteger</w:t>
            </w:r>
          </w:p>
        </w:tc>
        <w:tc>
          <w:tcPr>
            <w:tcW w:w="425" w:type="dxa"/>
            <w:vAlign w:val="center"/>
          </w:tcPr>
          <w:p w14:paraId="382E711B" w14:textId="77777777" w:rsidR="004C4467" w:rsidRDefault="004C4467" w:rsidP="00E10EB4">
            <w:pPr>
              <w:pStyle w:val="TAC"/>
            </w:pPr>
            <w:r>
              <w:t>M</w:t>
            </w:r>
          </w:p>
        </w:tc>
        <w:tc>
          <w:tcPr>
            <w:tcW w:w="1134" w:type="dxa"/>
            <w:vAlign w:val="center"/>
          </w:tcPr>
          <w:p w14:paraId="68B5EA54" w14:textId="77777777" w:rsidR="004C4467" w:rsidRDefault="004C4467" w:rsidP="00E10EB4">
            <w:pPr>
              <w:pStyle w:val="TAC"/>
            </w:pPr>
            <w:r>
              <w:t>1</w:t>
            </w:r>
          </w:p>
        </w:tc>
        <w:tc>
          <w:tcPr>
            <w:tcW w:w="3686" w:type="dxa"/>
            <w:vAlign w:val="center"/>
          </w:tcPr>
          <w:p w14:paraId="25EB8A55" w14:textId="77777777" w:rsidR="004C4467" w:rsidRDefault="004C4467" w:rsidP="00E10EB4">
            <w:pPr>
              <w:pStyle w:val="TAL"/>
              <w:rPr>
                <w:rFonts w:cs="Arial"/>
                <w:szCs w:val="18"/>
              </w:rPr>
            </w:pPr>
            <w:r>
              <w:rPr>
                <w:rFonts w:cs="Arial"/>
              </w:rPr>
              <w:t>Contains the number of the spatial anchor in the given area.</w:t>
            </w:r>
          </w:p>
        </w:tc>
        <w:tc>
          <w:tcPr>
            <w:tcW w:w="1310" w:type="dxa"/>
            <w:vAlign w:val="center"/>
          </w:tcPr>
          <w:p w14:paraId="5826B558" w14:textId="77777777" w:rsidR="004C4467" w:rsidRPr="0016361A" w:rsidRDefault="004C4467" w:rsidP="00E10EB4">
            <w:pPr>
              <w:pStyle w:val="TAL"/>
              <w:rPr>
                <w:rFonts w:cs="Arial"/>
                <w:szCs w:val="18"/>
              </w:rPr>
            </w:pPr>
          </w:p>
        </w:tc>
      </w:tr>
      <w:tr w:rsidR="004C4467" w:rsidRPr="00B54FF5" w14:paraId="41E3CB3E" w14:textId="77777777" w:rsidTr="00E10EB4">
        <w:trPr>
          <w:jc w:val="center"/>
        </w:trPr>
        <w:tc>
          <w:tcPr>
            <w:tcW w:w="1552" w:type="dxa"/>
            <w:vAlign w:val="center"/>
          </w:tcPr>
          <w:p w14:paraId="2982D044" w14:textId="77777777" w:rsidR="004C4467" w:rsidRDefault="004C4467" w:rsidP="00E10EB4">
            <w:pPr>
              <w:pStyle w:val="TAL"/>
            </w:pPr>
            <w:r>
              <w:t>usrDensity</w:t>
            </w:r>
          </w:p>
        </w:tc>
        <w:tc>
          <w:tcPr>
            <w:tcW w:w="1417" w:type="dxa"/>
            <w:vAlign w:val="center"/>
          </w:tcPr>
          <w:p w14:paraId="1A7C7E12" w14:textId="77777777" w:rsidR="004C4467" w:rsidRDefault="004C4467" w:rsidP="00E10EB4">
            <w:pPr>
              <w:pStyle w:val="TAL"/>
            </w:pPr>
            <w:r>
              <w:t>Uinteger</w:t>
            </w:r>
          </w:p>
        </w:tc>
        <w:tc>
          <w:tcPr>
            <w:tcW w:w="425" w:type="dxa"/>
            <w:vAlign w:val="center"/>
          </w:tcPr>
          <w:p w14:paraId="34FD4950" w14:textId="77777777" w:rsidR="004C4467" w:rsidRDefault="004C4467" w:rsidP="00E10EB4">
            <w:pPr>
              <w:pStyle w:val="TAC"/>
            </w:pPr>
            <w:r>
              <w:t>M</w:t>
            </w:r>
          </w:p>
        </w:tc>
        <w:tc>
          <w:tcPr>
            <w:tcW w:w="1134" w:type="dxa"/>
            <w:vAlign w:val="center"/>
          </w:tcPr>
          <w:p w14:paraId="73F2548E" w14:textId="77777777" w:rsidR="004C4467" w:rsidRDefault="004C4467" w:rsidP="00E10EB4">
            <w:pPr>
              <w:pStyle w:val="TAC"/>
            </w:pPr>
            <w:r>
              <w:t>1</w:t>
            </w:r>
          </w:p>
        </w:tc>
        <w:tc>
          <w:tcPr>
            <w:tcW w:w="3686" w:type="dxa"/>
            <w:vAlign w:val="center"/>
          </w:tcPr>
          <w:p w14:paraId="32A2CB44" w14:textId="77777777" w:rsidR="004C4467" w:rsidRDefault="004C4467" w:rsidP="00E10EB4">
            <w:pPr>
              <w:pStyle w:val="TAL"/>
              <w:rPr>
                <w:rFonts w:cs="Arial"/>
                <w:szCs w:val="18"/>
              </w:rPr>
            </w:pPr>
            <w:r>
              <w:rPr>
                <w:rFonts w:cs="Arial"/>
              </w:rPr>
              <w:t xml:space="preserve">Contains the number of users </w:t>
            </w:r>
            <w:r w:rsidRPr="00866319">
              <w:rPr>
                <w:rFonts w:cs="Arial"/>
              </w:rPr>
              <w:t xml:space="preserve">within proximity to </w:t>
            </w:r>
            <w:r>
              <w:rPr>
                <w:rFonts w:cs="Arial"/>
              </w:rPr>
              <w:t>the</w:t>
            </w:r>
            <w:r w:rsidRPr="00866319">
              <w:rPr>
                <w:rFonts w:cs="Arial"/>
              </w:rPr>
              <w:t xml:space="preserve"> spatial anchor</w:t>
            </w:r>
            <w:r>
              <w:rPr>
                <w:rFonts w:cs="Arial"/>
              </w:rPr>
              <w:t>s.</w:t>
            </w:r>
          </w:p>
        </w:tc>
        <w:tc>
          <w:tcPr>
            <w:tcW w:w="1310" w:type="dxa"/>
            <w:vAlign w:val="center"/>
          </w:tcPr>
          <w:p w14:paraId="2A5CB6F6" w14:textId="77777777" w:rsidR="004C4467" w:rsidRPr="0016361A" w:rsidRDefault="004C4467" w:rsidP="00E10EB4">
            <w:pPr>
              <w:pStyle w:val="TAL"/>
              <w:rPr>
                <w:rFonts w:cs="Arial"/>
                <w:szCs w:val="18"/>
              </w:rPr>
            </w:pPr>
          </w:p>
        </w:tc>
      </w:tr>
    </w:tbl>
    <w:p w14:paraId="5AF8D520" w14:textId="77777777" w:rsidR="004C4467" w:rsidRDefault="004C4467" w:rsidP="004C4467"/>
    <w:p w14:paraId="17151108" w14:textId="0332CA31" w:rsidR="004C4467" w:rsidRDefault="00E76ED5" w:rsidP="004C4467">
      <w:pPr>
        <w:pStyle w:val="H6"/>
      </w:pPr>
      <w:r>
        <w:t>6.1.3</w:t>
      </w:r>
      <w:r w:rsidR="004C4467">
        <w:t>.6.2.10</w:t>
      </w:r>
      <w:r w:rsidR="004C4467">
        <w:tab/>
        <w:t>Type: SpatialAnchorUsageReportReq</w:t>
      </w:r>
    </w:p>
    <w:p w14:paraId="1E3B22AB" w14:textId="6984355E" w:rsidR="004C4467" w:rsidRDefault="004C4467" w:rsidP="004C4467">
      <w:pPr>
        <w:pStyle w:val="TH"/>
      </w:pPr>
      <w:r>
        <w:rPr>
          <w:noProof/>
        </w:rPr>
        <w:t>Table </w:t>
      </w:r>
      <w:r w:rsidR="00E76ED5">
        <w:t>6.1.3</w:t>
      </w:r>
      <w:r>
        <w:t xml:space="preserve">.6.2.10-1: </w:t>
      </w:r>
      <w:r>
        <w:rPr>
          <w:noProof/>
        </w:rPr>
        <w:t xml:space="preserve">Definition of type </w:t>
      </w:r>
      <w:r>
        <w:t>SpatialAnchorUsageReportReq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341CED5" w14:textId="77777777" w:rsidTr="00E10EB4">
        <w:trPr>
          <w:jc w:val="center"/>
        </w:trPr>
        <w:tc>
          <w:tcPr>
            <w:tcW w:w="1552" w:type="dxa"/>
            <w:shd w:val="clear" w:color="auto" w:fill="C0C0C0"/>
            <w:hideMark/>
          </w:tcPr>
          <w:p w14:paraId="5DADCDE4" w14:textId="77777777" w:rsidR="004C4467" w:rsidRPr="0016361A" w:rsidRDefault="004C4467" w:rsidP="00E10EB4">
            <w:pPr>
              <w:pStyle w:val="TAH"/>
            </w:pPr>
            <w:r w:rsidRPr="0016361A">
              <w:t>Attribute name</w:t>
            </w:r>
          </w:p>
        </w:tc>
        <w:tc>
          <w:tcPr>
            <w:tcW w:w="1417" w:type="dxa"/>
            <w:shd w:val="clear" w:color="auto" w:fill="C0C0C0"/>
            <w:hideMark/>
          </w:tcPr>
          <w:p w14:paraId="6FC08083" w14:textId="77777777" w:rsidR="004C4467" w:rsidRPr="0016361A" w:rsidRDefault="004C4467" w:rsidP="00E10EB4">
            <w:pPr>
              <w:pStyle w:val="TAH"/>
            </w:pPr>
            <w:r w:rsidRPr="0016361A">
              <w:t>Data type</w:t>
            </w:r>
          </w:p>
        </w:tc>
        <w:tc>
          <w:tcPr>
            <w:tcW w:w="425" w:type="dxa"/>
            <w:shd w:val="clear" w:color="auto" w:fill="C0C0C0"/>
            <w:hideMark/>
          </w:tcPr>
          <w:p w14:paraId="470F15E1" w14:textId="77777777" w:rsidR="004C4467" w:rsidRPr="0016361A" w:rsidRDefault="004C4467" w:rsidP="00E10EB4">
            <w:pPr>
              <w:pStyle w:val="TAH"/>
            </w:pPr>
            <w:r w:rsidRPr="0016361A">
              <w:t>P</w:t>
            </w:r>
          </w:p>
        </w:tc>
        <w:tc>
          <w:tcPr>
            <w:tcW w:w="1134" w:type="dxa"/>
            <w:shd w:val="clear" w:color="auto" w:fill="C0C0C0"/>
          </w:tcPr>
          <w:p w14:paraId="28C72EFC" w14:textId="77777777" w:rsidR="004C4467" w:rsidRPr="0016361A" w:rsidRDefault="004C4467" w:rsidP="00E10EB4">
            <w:pPr>
              <w:pStyle w:val="TAH"/>
            </w:pPr>
            <w:r w:rsidRPr="00F112E4">
              <w:t>Cardinality</w:t>
            </w:r>
          </w:p>
        </w:tc>
        <w:tc>
          <w:tcPr>
            <w:tcW w:w="3686" w:type="dxa"/>
            <w:shd w:val="clear" w:color="auto" w:fill="C0C0C0"/>
            <w:hideMark/>
          </w:tcPr>
          <w:p w14:paraId="7C622FA4"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5DCAAC53"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0A8822A" w14:textId="77777777" w:rsidTr="00E10EB4">
        <w:trPr>
          <w:jc w:val="center"/>
        </w:trPr>
        <w:tc>
          <w:tcPr>
            <w:tcW w:w="1552" w:type="dxa"/>
            <w:vAlign w:val="center"/>
          </w:tcPr>
          <w:p w14:paraId="4EA8A3AF" w14:textId="77777777" w:rsidR="004C4467" w:rsidRPr="0016361A" w:rsidRDefault="004C4467" w:rsidP="00E10EB4">
            <w:pPr>
              <w:pStyle w:val="TAL"/>
            </w:pPr>
            <w:r>
              <w:t>anchUsg</w:t>
            </w:r>
          </w:p>
        </w:tc>
        <w:tc>
          <w:tcPr>
            <w:tcW w:w="1417" w:type="dxa"/>
            <w:vAlign w:val="center"/>
          </w:tcPr>
          <w:p w14:paraId="369C5667" w14:textId="77777777" w:rsidR="004C4467" w:rsidRPr="0016361A" w:rsidRDefault="004C4467" w:rsidP="00E10EB4">
            <w:pPr>
              <w:pStyle w:val="TAL"/>
            </w:pPr>
            <w:r>
              <w:t>array(AnchorUsage)</w:t>
            </w:r>
          </w:p>
        </w:tc>
        <w:tc>
          <w:tcPr>
            <w:tcW w:w="425" w:type="dxa"/>
            <w:vAlign w:val="center"/>
          </w:tcPr>
          <w:p w14:paraId="26AB817D" w14:textId="77777777" w:rsidR="004C4467" w:rsidRPr="0016361A" w:rsidRDefault="004C4467" w:rsidP="00E10EB4">
            <w:pPr>
              <w:pStyle w:val="TAC"/>
            </w:pPr>
            <w:r>
              <w:t>M</w:t>
            </w:r>
          </w:p>
        </w:tc>
        <w:tc>
          <w:tcPr>
            <w:tcW w:w="1134" w:type="dxa"/>
            <w:vAlign w:val="center"/>
          </w:tcPr>
          <w:p w14:paraId="1C936A9C" w14:textId="77777777" w:rsidR="004C4467" w:rsidRPr="0016361A" w:rsidRDefault="004C4467" w:rsidP="00E10EB4">
            <w:pPr>
              <w:pStyle w:val="TAC"/>
            </w:pPr>
            <w:r>
              <w:t>1..N</w:t>
            </w:r>
          </w:p>
        </w:tc>
        <w:tc>
          <w:tcPr>
            <w:tcW w:w="3686" w:type="dxa"/>
            <w:vAlign w:val="center"/>
          </w:tcPr>
          <w:p w14:paraId="5E6DA01D" w14:textId="77777777" w:rsidR="004C4467" w:rsidRPr="0016361A" w:rsidRDefault="004C4467" w:rsidP="00E10EB4">
            <w:pPr>
              <w:pStyle w:val="TAL"/>
              <w:rPr>
                <w:rFonts w:cs="Arial"/>
                <w:szCs w:val="18"/>
              </w:rPr>
            </w:pPr>
            <w:r>
              <w:rPr>
                <w:rFonts w:cs="Arial"/>
                <w:szCs w:val="18"/>
              </w:rPr>
              <w:t>Contains the list of usage information of the spatial anchors.</w:t>
            </w:r>
          </w:p>
        </w:tc>
        <w:tc>
          <w:tcPr>
            <w:tcW w:w="1310" w:type="dxa"/>
            <w:vAlign w:val="center"/>
          </w:tcPr>
          <w:p w14:paraId="2EA45047" w14:textId="77777777" w:rsidR="004C4467" w:rsidRPr="0016361A" w:rsidRDefault="004C4467" w:rsidP="00E10EB4">
            <w:pPr>
              <w:pStyle w:val="TAL"/>
              <w:rPr>
                <w:rFonts w:cs="Arial"/>
                <w:szCs w:val="18"/>
              </w:rPr>
            </w:pPr>
          </w:p>
        </w:tc>
      </w:tr>
    </w:tbl>
    <w:p w14:paraId="0B968550" w14:textId="77777777" w:rsidR="004C4467" w:rsidRDefault="004C4467" w:rsidP="004C4467">
      <w:pPr>
        <w:rPr>
          <w:lang w:val="en-US"/>
        </w:rPr>
      </w:pPr>
    </w:p>
    <w:p w14:paraId="288511E0" w14:textId="7741C4F6" w:rsidR="004C4467" w:rsidRDefault="00E76ED5" w:rsidP="004C4467">
      <w:pPr>
        <w:pStyle w:val="H6"/>
      </w:pPr>
      <w:r>
        <w:t>6.1.3</w:t>
      </w:r>
      <w:r w:rsidR="004C4467">
        <w:t>.6.2.11</w:t>
      </w:r>
      <w:r w:rsidR="004C4467">
        <w:tab/>
        <w:t>Type: AnchorUsage</w:t>
      </w:r>
    </w:p>
    <w:p w14:paraId="140B809D" w14:textId="5B7E0E41" w:rsidR="004C4467" w:rsidRDefault="004C4467" w:rsidP="004C4467">
      <w:pPr>
        <w:pStyle w:val="TH"/>
      </w:pPr>
      <w:r>
        <w:rPr>
          <w:noProof/>
        </w:rPr>
        <w:t>Table </w:t>
      </w:r>
      <w:r w:rsidR="00E76ED5">
        <w:t>6.1.3</w:t>
      </w:r>
      <w:r>
        <w:t xml:space="preserve">.6.2.11-1: </w:t>
      </w:r>
      <w:r>
        <w:rPr>
          <w:noProof/>
        </w:rPr>
        <w:t xml:space="preserve">Definition of type </w:t>
      </w:r>
      <w:r>
        <w:t>AnchorUsage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2112DC24" w14:textId="77777777" w:rsidTr="00E10EB4">
        <w:trPr>
          <w:jc w:val="center"/>
        </w:trPr>
        <w:tc>
          <w:tcPr>
            <w:tcW w:w="1552" w:type="dxa"/>
            <w:shd w:val="clear" w:color="auto" w:fill="C0C0C0"/>
            <w:hideMark/>
          </w:tcPr>
          <w:p w14:paraId="1851D065" w14:textId="77777777" w:rsidR="004C4467" w:rsidRPr="0016361A" w:rsidRDefault="004C4467" w:rsidP="00E10EB4">
            <w:pPr>
              <w:pStyle w:val="TAH"/>
            </w:pPr>
            <w:r w:rsidRPr="0016361A">
              <w:t>Attribute name</w:t>
            </w:r>
          </w:p>
        </w:tc>
        <w:tc>
          <w:tcPr>
            <w:tcW w:w="1417" w:type="dxa"/>
            <w:shd w:val="clear" w:color="auto" w:fill="C0C0C0"/>
            <w:hideMark/>
          </w:tcPr>
          <w:p w14:paraId="15B45F80" w14:textId="77777777" w:rsidR="004C4467" w:rsidRPr="0016361A" w:rsidRDefault="004C4467" w:rsidP="00E10EB4">
            <w:pPr>
              <w:pStyle w:val="TAH"/>
            </w:pPr>
            <w:r w:rsidRPr="0016361A">
              <w:t>Data type</w:t>
            </w:r>
          </w:p>
        </w:tc>
        <w:tc>
          <w:tcPr>
            <w:tcW w:w="425" w:type="dxa"/>
            <w:shd w:val="clear" w:color="auto" w:fill="C0C0C0"/>
            <w:hideMark/>
          </w:tcPr>
          <w:p w14:paraId="43C07CCE" w14:textId="77777777" w:rsidR="004C4467" w:rsidRPr="0016361A" w:rsidRDefault="004C4467" w:rsidP="00E10EB4">
            <w:pPr>
              <w:pStyle w:val="TAH"/>
            </w:pPr>
            <w:r w:rsidRPr="0016361A">
              <w:t>P</w:t>
            </w:r>
          </w:p>
        </w:tc>
        <w:tc>
          <w:tcPr>
            <w:tcW w:w="1134" w:type="dxa"/>
            <w:shd w:val="clear" w:color="auto" w:fill="C0C0C0"/>
          </w:tcPr>
          <w:p w14:paraId="4A80B35E" w14:textId="77777777" w:rsidR="004C4467" w:rsidRPr="0016361A" w:rsidRDefault="004C4467" w:rsidP="00E10EB4">
            <w:pPr>
              <w:pStyle w:val="TAH"/>
            </w:pPr>
            <w:r w:rsidRPr="00F112E4">
              <w:t>Cardinality</w:t>
            </w:r>
          </w:p>
        </w:tc>
        <w:tc>
          <w:tcPr>
            <w:tcW w:w="3686" w:type="dxa"/>
            <w:shd w:val="clear" w:color="auto" w:fill="C0C0C0"/>
            <w:hideMark/>
          </w:tcPr>
          <w:p w14:paraId="466DF065"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2AC24F7"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186AC765" w14:textId="77777777" w:rsidTr="00E10EB4">
        <w:trPr>
          <w:jc w:val="center"/>
        </w:trPr>
        <w:tc>
          <w:tcPr>
            <w:tcW w:w="1552" w:type="dxa"/>
            <w:vAlign w:val="center"/>
          </w:tcPr>
          <w:p w14:paraId="6B9424B3" w14:textId="77777777" w:rsidR="004C4467" w:rsidRPr="0016361A" w:rsidRDefault="004C4467" w:rsidP="00E10EB4">
            <w:pPr>
              <w:pStyle w:val="TAL"/>
            </w:pPr>
            <w:r>
              <w:t>anchId</w:t>
            </w:r>
          </w:p>
        </w:tc>
        <w:tc>
          <w:tcPr>
            <w:tcW w:w="1417" w:type="dxa"/>
            <w:vAlign w:val="center"/>
          </w:tcPr>
          <w:p w14:paraId="2D50CCC8" w14:textId="77777777" w:rsidR="004C4467" w:rsidRPr="0016361A" w:rsidRDefault="004C4467" w:rsidP="00E10EB4">
            <w:pPr>
              <w:pStyle w:val="TAL"/>
            </w:pPr>
            <w:r>
              <w:t>SpatialAnchorId</w:t>
            </w:r>
          </w:p>
        </w:tc>
        <w:tc>
          <w:tcPr>
            <w:tcW w:w="425" w:type="dxa"/>
            <w:vAlign w:val="center"/>
          </w:tcPr>
          <w:p w14:paraId="0FCCE1E9" w14:textId="77777777" w:rsidR="004C4467" w:rsidRPr="0016361A" w:rsidRDefault="004C4467" w:rsidP="00E10EB4">
            <w:pPr>
              <w:pStyle w:val="TAC"/>
            </w:pPr>
            <w:r w:rsidRPr="0016361A">
              <w:t>M</w:t>
            </w:r>
          </w:p>
        </w:tc>
        <w:tc>
          <w:tcPr>
            <w:tcW w:w="1134" w:type="dxa"/>
            <w:vAlign w:val="center"/>
          </w:tcPr>
          <w:p w14:paraId="42036589" w14:textId="77777777" w:rsidR="004C4467" w:rsidRPr="0016361A" w:rsidRDefault="004C4467" w:rsidP="00E10EB4">
            <w:pPr>
              <w:pStyle w:val="TAC"/>
            </w:pPr>
            <w:r w:rsidRPr="0016361A">
              <w:t>1</w:t>
            </w:r>
          </w:p>
        </w:tc>
        <w:tc>
          <w:tcPr>
            <w:tcW w:w="3686" w:type="dxa"/>
            <w:vAlign w:val="center"/>
          </w:tcPr>
          <w:p w14:paraId="175B13F6" w14:textId="77777777" w:rsidR="004C4467" w:rsidRPr="0016361A" w:rsidRDefault="004C4467" w:rsidP="00E10EB4">
            <w:pPr>
              <w:pStyle w:val="TAL"/>
              <w:rPr>
                <w:rFonts w:cs="Arial"/>
                <w:szCs w:val="18"/>
              </w:rPr>
            </w:pPr>
            <w:r>
              <w:t>Contains the identifier of the spatial anchor.</w:t>
            </w:r>
          </w:p>
        </w:tc>
        <w:tc>
          <w:tcPr>
            <w:tcW w:w="1310" w:type="dxa"/>
            <w:vAlign w:val="center"/>
          </w:tcPr>
          <w:p w14:paraId="1C197A05" w14:textId="77777777" w:rsidR="004C4467" w:rsidRPr="0016361A" w:rsidRDefault="004C4467" w:rsidP="00E10EB4">
            <w:pPr>
              <w:pStyle w:val="TAL"/>
              <w:rPr>
                <w:rFonts w:cs="Arial"/>
                <w:szCs w:val="18"/>
              </w:rPr>
            </w:pPr>
          </w:p>
        </w:tc>
      </w:tr>
      <w:tr w:rsidR="004C4467" w:rsidRPr="00B54FF5" w14:paraId="2BCB6B7B" w14:textId="77777777" w:rsidTr="00E10EB4">
        <w:trPr>
          <w:jc w:val="center"/>
        </w:trPr>
        <w:tc>
          <w:tcPr>
            <w:tcW w:w="1552" w:type="dxa"/>
            <w:vAlign w:val="center"/>
          </w:tcPr>
          <w:p w14:paraId="53701C4C" w14:textId="77777777" w:rsidR="004C4467" w:rsidRDefault="004C4467" w:rsidP="00E10EB4">
            <w:pPr>
              <w:pStyle w:val="TAL"/>
            </w:pPr>
            <w:r>
              <w:t>access</w:t>
            </w:r>
          </w:p>
        </w:tc>
        <w:tc>
          <w:tcPr>
            <w:tcW w:w="1417" w:type="dxa"/>
            <w:vAlign w:val="center"/>
          </w:tcPr>
          <w:p w14:paraId="0EFA68B4" w14:textId="77777777" w:rsidR="004C4467" w:rsidRDefault="004C4467" w:rsidP="00E10EB4">
            <w:pPr>
              <w:pStyle w:val="TAL"/>
            </w:pPr>
            <w:r>
              <w:t>Uinteger</w:t>
            </w:r>
          </w:p>
        </w:tc>
        <w:tc>
          <w:tcPr>
            <w:tcW w:w="425" w:type="dxa"/>
            <w:vAlign w:val="center"/>
          </w:tcPr>
          <w:p w14:paraId="378F73BE" w14:textId="77777777" w:rsidR="004C4467" w:rsidRPr="0016361A" w:rsidRDefault="004C4467" w:rsidP="00E10EB4">
            <w:pPr>
              <w:pStyle w:val="TAC"/>
            </w:pPr>
            <w:r w:rsidRPr="0016361A">
              <w:t>M</w:t>
            </w:r>
          </w:p>
        </w:tc>
        <w:tc>
          <w:tcPr>
            <w:tcW w:w="1134" w:type="dxa"/>
            <w:vAlign w:val="center"/>
          </w:tcPr>
          <w:p w14:paraId="15581C43" w14:textId="77777777" w:rsidR="004C4467" w:rsidRPr="0016361A" w:rsidRDefault="004C4467" w:rsidP="00E10EB4">
            <w:pPr>
              <w:pStyle w:val="TAC"/>
            </w:pPr>
            <w:r w:rsidRPr="0016361A">
              <w:t>1</w:t>
            </w:r>
          </w:p>
        </w:tc>
        <w:tc>
          <w:tcPr>
            <w:tcW w:w="3686" w:type="dxa"/>
            <w:vAlign w:val="center"/>
          </w:tcPr>
          <w:p w14:paraId="704100D1" w14:textId="77777777" w:rsidR="004C4467" w:rsidRPr="001B09E2" w:rsidRDefault="004C4467" w:rsidP="00E10EB4">
            <w:pPr>
              <w:pStyle w:val="TAL"/>
              <w:rPr>
                <w:rFonts w:eastAsia="맑은 고딕"/>
                <w:lang w:val="en-US"/>
              </w:rPr>
            </w:pPr>
            <w:r>
              <w:t xml:space="preserve">Contains the </w:t>
            </w:r>
            <w:r>
              <w:rPr>
                <w:rFonts w:eastAsia="맑은 고딕"/>
                <w:lang w:val="en-US"/>
              </w:rPr>
              <w:t>number of times the spatial anchor was accessed.</w:t>
            </w:r>
          </w:p>
        </w:tc>
        <w:tc>
          <w:tcPr>
            <w:tcW w:w="1310" w:type="dxa"/>
            <w:vAlign w:val="center"/>
          </w:tcPr>
          <w:p w14:paraId="08C940E6" w14:textId="77777777" w:rsidR="004C4467" w:rsidRPr="0016361A" w:rsidRDefault="004C4467" w:rsidP="00E10EB4">
            <w:pPr>
              <w:pStyle w:val="TAL"/>
              <w:rPr>
                <w:rFonts w:cs="Arial"/>
                <w:szCs w:val="18"/>
              </w:rPr>
            </w:pPr>
          </w:p>
        </w:tc>
      </w:tr>
      <w:tr w:rsidR="004C4467" w:rsidRPr="00B54FF5" w14:paraId="4C9E1B01" w14:textId="77777777" w:rsidTr="00E10EB4">
        <w:trPr>
          <w:jc w:val="center"/>
        </w:trPr>
        <w:tc>
          <w:tcPr>
            <w:tcW w:w="1552" w:type="dxa"/>
            <w:vAlign w:val="center"/>
          </w:tcPr>
          <w:p w14:paraId="35E722CE" w14:textId="77777777" w:rsidR="004C4467" w:rsidRPr="0016361A" w:rsidRDefault="004C4467" w:rsidP="00E10EB4">
            <w:pPr>
              <w:pStyle w:val="TAL"/>
            </w:pPr>
            <w:r>
              <w:t>repPer</w:t>
            </w:r>
          </w:p>
        </w:tc>
        <w:tc>
          <w:tcPr>
            <w:tcW w:w="1417" w:type="dxa"/>
            <w:vAlign w:val="center"/>
          </w:tcPr>
          <w:p w14:paraId="7F2EF97F" w14:textId="77777777" w:rsidR="004C4467" w:rsidRPr="0016361A" w:rsidRDefault="004C4467" w:rsidP="00E10EB4">
            <w:pPr>
              <w:pStyle w:val="TAL"/>
            </w:pPr>
            <w:r>
              <w:t>TimeWindow</w:t>
            </w:r>
          </w:p>
        </w:tc>
        <w:tc>
          <w:tcPr>
            <w:tcW w:w="425" w:type="dxa"/>
            <w:vAlign w:val="center"/>
          </w:tcPr>
          <w:p w14:paraId="482673F9" w14:textId="77777777" w:rsidR="004C4467" w:rsidRPr="0016361A" w:rsidRDefault="004C4467" w:rsidP="00E10EB4">
            <w:pPr>
              <w:pStyle w:val="TAC"/>
            </w:pPr>
            <w:r>
              <w:t>O</w:t>
            </w:r>
          </w:p>
        </w:tc>
        <w:tc>
          <w:tcPr>
            <w:tcW w:w="1134" w:type="dxa"/>
            <w:vAlign w:val="center"/>
          </w:tcPr>
          <w:p w14:paraId="063BF499" w14:textId="77777777" w:rsidR="004C4467" w:rsidRPr="0016361A" w:rsidRDefault="004C4467" w:rsidP="00E10EB4">
            <w:pPr>
              <w:pStyle w:val="TAC"/>
            </w:pPr>
            <w:r>
              <w:t>0..1</w:t>
            </w:r>
          </w:p>
        </w:tc>
        <w:tc>
          <w:tcPr>
            <w:tcW w:w="3686" w:type="dxa"/>
            <w:vAlign w:val="center"/>
          </w:tcPr>
          <w:p w14:paraId="45233C97" w14:textId="77777777" w:rsidR="004C4467" w:rsidRPr="0016361A" w:rsidRDefault="004C4467" w:rsidP="00E10EB4">
            <w:pPr>
              <w:pStyle w:val="TAL"/>
              <w:rPr>
                <w:rFonts w:cs="Arial"/>
                <w:szCs w:val="18"/>
              </w:rPr>
            </w:pPr>
            <w:r>
              <w:rPr>
                <w:rFonts w:eastAsia="맑은 고딕"/>
                <w:lang w:val="en-US"/>
              </w:rPr>
              <w:t>Contains the time period for which the number of access applies. If omitted, the number of access is the number of access since the last spatial anchor usage report request.</w:t>
            </w:r>
          </w:p>
        </w:tc>
        <w:tc>
          <w:tcPr>
            <w:tcW w:w="1310" w:type="dxa"/>
            <w:vAlign w:val="center"/>
          </w:tcPr>
          <w:p w14:paraId="73D850BB" w14:textId="77777777" w:rsidR="004C4467" w:rsidRPr="0016361A" w:rsidRDefault="004C4467" w:rsidP="00E10EB4">
            <w:pPr>
              <w:pStyle w:val="TAL"/>
              <w:rPr>
                <w:rFonts w:cs="Arial"/>
                <w:szCs w:val="18"/>
              </w:rPr>
            </w:pPr>
          </w:p>
        </w:tc>
      </w:tr>
    </w:tbl>
    <w:p w14:paraId="687EE5FA" w14:textId="77777777" w:rsidR="004C4467" w:rsidRDefault="004C4467" w:rsidP="004C4467">
      <w:pPr>
        <w:rPr>
          <w:lang w:val="en-US"/>
        </w:rPr>
      </w:pPr>
    </w:p>
    <w:p w14:paraId="6749A83F" w14:textId="00F74491" w:rsidR="004C4467" w:rsidRDefault="00E76ED5" w:rsidP="004C4467">
      <w:pPr>
        <w:pStyle w:val="Heading5"/>
        <w:rPr>
          <w:lang w:val="en-US"/>
        </w:rPr>
      </w:pPr>
      <w:bookmarkStart w:id="458" w:name="_Toc199274537"/>
      <w:r>
        <w:rPr>
          <w:lang w:val="en-US"/>
        </w:rPr>
        <w:t>6.1.3</w:t>
      </w:r>
      <w:r w:rsidR="004C4467">
        <w:rPr>
          <w:lang w:val="en-US"/>
        </w:rPr>
        <w:t>.6</w:t>
      </w:r>
      <w:r w:rsidR="004C4467" w:rsidRPr="00087ED8">
        <w:rPr>
          <w:lang w:val="en-US"/>
        </w:rPr>
        <w:t>.</w:t>
      </w:r>
      <w:r w:rsidR="004C4467">
        <w:rPr>
          <w:lang w:val="en-US"/>
        </w:rPr>
        <w:t>3</w:t>
      </w:r>
      <w:r w:rsidR="004C4467" w:rsidRPr="00087ED8">
        <w:rPr>
          <w:lang w:val="en-US"/>
        </w:rPr>
        <w:tab/>
      </w:r>
      <w:r w:rsidR="004C4467">
        <w:rPr>
          <w:lang w:val="en-US"/>
        </w:rPr>
        <w:t>S</w:t>
      </w:r>
      <w:r w:rsidR="004C4467" w:rsidRPr="00087ED8">
        <w:rPr>
          <w:lang w:val="en-US"/>
        </w:rPr>
        <w:t>imple data types and enumerations</w:t>
      </w:r>
      <w:bookmarkEnd w:id="458"/>
    </w:p>
    <w:p w14:paraId="0FC85F78" w14:textId="6B4C7186" w:rsidR="004C4467" w:rsidRPr="00384E92" w:rsidRDefault="00E76ED5" w:rsidP="004C4467">
      <w:pPr>
        <w:pStyle w:val="H6"/>
      </w:pPr>
      <w:r>
        <w:t>6.1.3</w:t>
      </w:r>
      <w:r w:rsidR="004C4467">
        <w:t>.6.3.1</w:t>
      </w:r>
      <w:r w:rsidR="004C4467" w:rsidRPr="00384E92">
        <w:tab/>
        <w:t>Introduction</w:t>
      </w:r>
    </w:p>
    <w:p w14:paraId="15032542" w14:textId="77777777" w:rsidR="004C4467" w:rsidRPr="00384E92" w:rsidRDefault="004C4467" w:rsidP="004C44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4B92454" w14:textId="505894E8" w:rsidR="004C4467" w:rsidRPr="00384E92" w:rsidRDefault="00E76ED5" w:rsidP="004C4467">
      <w:pPr>
        <w:pStyle w:val="H6"/>
      </w:pPr>
      <w:r>
        <w:t>6.1.3</w:t>
      </w:r>
      <w:r w:rsidR="004C4467">
        <w:t>.6.3.2</w:t>
      </w:r>
      <w:r w:rsidR="004C4467" w:rsidRPr="00384E92">
        <w:tab/>
        <w:t>Simple data types</w:t>
      </w:r>
    </w:p>
    <w:p w14:paraId="3DB36BB4" w14:textId="0190F0D9" w:rsidR="004C4467" w:rsidRPr="00384E92" w:rsidRDefault="004C4467" w:rsidP="004C4467">
      <w:r w:rsidRPr="00384E92">
        <w:t>The simple data types defined in table</w:t>
      </w:r>
      <w:r w:rsidR="00E76ED5">
        <w:t> 6.1.3</w:t>
      </w:r>
      <w:r>
        <w:t>.6.3.2-1</w:t>
      </w:r>
      <w:r w:rsidRPr="00384E92">
        <w:t xml:space="preserve"> shall be supported.</w:t>
      </w:r>
    </w:p>
    <w:p w14:paraId="2737B348" w14:textId="1405213E" w:rsidR="004C4467" w:rsidRPr="00384E92" w:rsidRDefault="004C4467" w:rsidP="004C4467">
      <w:pPr>
        <w:pStyle w:val="TH"/>
      </w:pPr>
      <w:r w:rsidRPr="00384E92">
        <w:t>Table</w:t>
      </w:r>
      <w:r w:rsidR="00E76ED5">
        <w:t> 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4C4467" w:rsidRPr="00B54FF5" w14:paraId="2780F265" w14:textId="77777777" w:rsidTr="00E10EB4">
        <w:trPr>
          <w:jc w:val="center"/>
        </w:trPr>
        <w:tc>
          <w:tcPr>
            <w:tcW w:w="659" w:type="pct"/>
            <w:shd w:val="clear" w:color="auto" w:fill="C0C0C0"/>
            <w:tcMar>
              <w:top w:w="0" w:type="dxa"/>
              <w:left w:w="108" w:type="dxa"/>
              <w:bottom w:w="0" w:type="dxa"/>
              <w:right w:w="108" w:type="dxa"/>
            </w:tcMar>
          </w:tcPr>
          <w:p w14:paraId="1EE5914C" w14:textId="77777777" w:rsidR="004C4467" w:rsidRPr="0016361A" w:rsidRDefault="004C4467" w:rsidP="00E10EB4">
            <w:pPr>
              <w:pStyle w:val="TAH"/>
            </w:pPr>
            <w:r w:rsidRPr="0016361A">
              <w:t>Type Name</w:t>
            </w:r>
          </w:p>
        </w:tc>
        <w:tc>
          <w:tcPr>
            <w:tcW w:w="883" w:type="pct"/>
            <w:shd w:val="clear" w:color="auto" w:fill="C0C0C0"/>
            <w:tcMar>
              <w:top w:w="0" w:type="dxa"/>
              <w:left w:w="108" w:type="dxa"/>
              <w:bottom w:w="0" w:type="dxa"/>
              <w:right w:w="108" w:type="dxa"/>
            </w:tcMar>
          </w:tcPr>
          <w:p w14:paraId="6803D6AA" w14:textId="77777777" w:rsidR="004C4467" w:rsidRPr="0016361A" w:rsidRDefault="004C4467" w:rsidP="00E10EB4">
            <w:pPr>
              <w:pStyle w:val="TAH"/>
            </w:pPr>
            <w:r w:rsidRPr="0016361A">
              <w:t>Type Definition</w:t>
            </w:r>
          </w:p>
        </w:tc>
        <w:tc>
          <w:tcPr>
            <w:tcW w:w="2872" w:type="pct"/>
            <w:shd w:val="clear" w:color="auto" w:fill="C0C0C0"/>
          </w:tcPr>
          <w:p w14:paraId="764F3197" w14:textId="77777777" w:rsidR="004C4467" w:rsidRPr="0016361A" w:rsidRDefault="004C4467" w:rsidP="00E10EB4">
            <w:pPr>
              <w:pStyle w:val="TAH"/>
            </w:pPr>
            <w:r w:rsidRPr="0016361A">
              <w:t>Description</w:t>
            </w:r>
          </w:p>
        </w:tc>
        <w:tc>
          <w:tcPr>
            <w:tcW w:w="586" w:type="pct"/>
            <w:shd w:val="clear" w:color="auto" w:fill="C0C0C0"/>
          </w:tcPr>
          <w:p w14:paraId="572E5508" w14:textId="77777777" w:rsidR="004C4467" w:rsidRPr="0016361A" w:rsidRDefault="004C4467" w:rsidP="00E10EB4">
            <w:pPr>
              <w:pStyle w:val="TAH"/>
            </w:pPr>
            <w:r w:rsidRPr="0016361A">
              <w:t>Applicability</w:t>
            </w:r>
          </w:p>
        </w:tc>
      </w:tr>
      <w:tr w:rsidR="004C4467" w:rsidRPr="00B54FF5" w14:paraId="3DE68707" w14:textId="77777777" w:rsidTr="00E10EB4">
        <w:trPr>
          <w:jc w:val="center"/>
        </w:trPr>
        <w:tc>
          <w:tcPr>
            <w:tcW w:w="659" w:type="pct"/>
            <w:tcMar>
              <w:top w:w="0" w:type="dxa"/>
              <w:left w:w="108" w:type="dxa"/>
              <w:bottom w:w="0" w:type="dxa"/>
              <w:right w:w="108" w:type="dxa"/>
            </w:tcMar>
            <w:vAlign w:val="center"/>
          </w:tcPr>
          <w:p w14:paraId="18DFC20B" w14:textId="77777777" w:rsidR="004C4467" w:rsidRPr="0016361A" w:rsidRDefault="004C4467" w:rsidP="00E10EB4">
            <w:pPr>
              <w:pStyle w:val="TAL"/>
            </w:pPr>
          </w:p>
        </w:tc>
        <w:tc>
          <w:tcPr>
            <w:tcW w:w="883" w:type="pct"/>
            <w:tcMar>
              <w:top w:w="0" w:type="dxa"/>
              <w:left w:w="108" w:type="dxa"/>
              <w:bottom w:w="0" w:type="dxa"/>
              <w:right w:w="108" w:type="dxa"/>
            </w:tcMar>
            <w:vAlign w:val="center"/>
          </w:tcPr>
          <w:p w14:paraId="5B23E00F" w14:textId="77777777" w:rsidR="004C4467" w:rsidRPr="0016361A" w:rsidRDefault="004C4467" w:rsidP="00E10EB4">
            <w:pPr>
              <w:pStyle w:val="TAL"/>
            </w:pPr>
          </w:p>
        </w:tc>
        <w:tc>
          <w:tcPr>
            <w:tcW w:w="2872" w:type="pct"/>
            <w:vAlign w:val="center"/>
          </w:tcPr>
          <w:p w14:paraId="0A5784E8" w14:textId="77777777" w:rsidR="004C4467" w:rsidRPr="0016361A" w:rsidRDefault="004C4467" w:rsidP="00E10EB4">
            <w:pPr>
              <w:pStyle w:val="TAL"/>
            </w:pPr>
          </w:p>
        </w:tc>
        <w:tc>
          <w:tcPr>
            <w:tcW w:w="586" w:type="pct"/>
            <w:vAlign w:val="center"/>
          </w:tcPr>
          <w:p w14:paraId="5A926982" w14:textId="77777777" w:rsidR="004C4467" w:rsidRPr="0016361A" w:rsidRDefault="004C4467" w:rsidP="00E10EB4">
            <w:pPr>
              <w:pStyle w:val="TAL"/>
            </w:pPr>
          </w:p>
        </w:tc>
      </w:tr>
    </w:tbl>
    <w:p w14:paraId="4FD6F979" w14:textId="77777777" w:rsidR="004C4467" w:rsidRPr="00384E92" w:rsidRDefault="004C4467" w:rsidP="004C4467"/>
    <w:p w14:paraId="052D804F" w14:textId="576F80BA" w:rsidR="004C4467" w:rsidRPr="00BC662F" w:rsidRDefault="00E76ED5" w:rsidP="004C4467">
      <w:pPr>
        <w:pStyle w:val="H6"/>
      </w:pPr>
      <w:r>
        <w:t>6.1.3</w:t>
      </w:r>
      <w:r w:rsidR="004C4467">
        <w:t>.6.3.3</w:t>
      </w:r>
      <w:r w:rsidR="004C4467" w:rsidRPr="00BC662F">
        <w:tab/>
        <w:t xml:space="preserve">Enumeration: </w:t>
      </w:r>
      <w:r w:rsidR="004C4467">
        <w:t>AnchorUsageEvent</w:t>
      </w:r>
    </w:p>
    <w:p w14:paraId="3DA01903" w14:textId="08D41F04" w:rsidR="004C4467" w:rsidRPr="00384E92" w:rsidRDefault="004C4467" w:rsidP="004C4467">
      <w:r w:rsidRPr="00384E92">
        <w:t xml:space="preserve">The enumeration </w:t>
      </w:r>
      <w:r>
        <w:t>AnchorUsageEvent</w:t>
      </w:r>
      <w:r w:rsidRPr="00384E92">
        <w:t xml:space="preserve"> represents </w:t>
      </w:r>
      <w:r>
        <w:t>the Spatial Anchor usage event</w:t>
      </w:r>
      <w:r w:rsidRPr="00384E92">
        <w:t>. It shall comply with the provisions defined in table</w:t>
      </w:r>
      <w:r>
        <w:t> 6.1.</w:t>
      </w:r>
      <w:r w:rsidR="00E76ED5">
        <w:t>3</w:t>
      </w:r>
      <w:r>
        <w:t>.6.3.3</w:t>
      </w:r>
      <w:r w:rsidRPr="00384E92">
        <w:t>-1.</w:t>
      </w:r>
    </w:p>
    <w:p w14:paraId="41EC586A" w14:textId="3AE785B0" w:rsidR="004C4467" w:rsidRDefault="00E76ED5" w:rsidP="004C4467">
      <w:pPr>
        <w:pStyle w:val="TH"/>
      </w:pPr>
      <w:r>
        <w:t>Table 6.1.3</w:t>
      </w:r>
      <w:r w:rsidR="004C4467">
        <w:t xml:space="preserve">.6.3.3-1: AnchorUsageEvent </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27"/>
        <w:gridCol w:w="4708"/>
        <w:gridCol w:w="1086"/>
      </w:tblGrid>
      <w:tr w:rsidR="004C4467" w:rsidRPr="00B54FF5" w14:paraId="48AC2C24" w14:textId="77777777" w:rsidTr="00E10EB4">
        <w:tc>
          <w:tcPr>
            <w:tcW w:w="1309" w:type="pct"/>
            <w:shd w:val="clear" w:color="auto" w:fill="C0C0C0"/>
            <w:tcMar>
              <w:top w:w="0" w:type="dxa"/>
              <w:left w:w="108" w:type="dxa"/>
              <w:bottom w:w="0" w:type="dxa"/>
              <w:right w:w="108" w:type="dxa"/>
            </w:tcMar>
            <w:hideMark/>
          </w:tcPr>
          <w:p w14:paraId="2308A98F" w14:textId="77777777" w:rsidR="004C4467" w:rsidRPr="0016361A" w:rsidRDefault="004C4467"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1E5D9EA1" w14:textId="77777777" w:rsidR="004C4467" w:rsidRPr="0016361A" w:rsidRDefault="004C4467" w:rsidP="00E10EB4">
            <w:pPr>
              <w:pStyle w:val="TAH"/>
            </w:pPr>
            <w:r w:rsidRPr="0016361A">
              <w:t>Description</w:t>
            </w:r>
          </w:p>
        </w:tc>
        <w:tc>
          <w:tcPr>
            <w:tcW w:w="630" w:type="pct"/>
            <w:shd w:val="clear" w:color="auto" w:fill="C0C0C0"/>
          </w:tcPr>
          <w:p w14:paraId="089B4B80" w14:textId="77777777" w:rsidR="004C4467" w:rsidRPr="0016361A" w:rsidRDefault="004C4467" w:rsidP="00E10EB4">
            <w:pPr>
              <w:pStyle w:val="TAH"/>
            </w:pPr>
            <w:r w:rsidRPr="0016361A">
              <w:t>Applicability</w:t>
            </w:r>
          </w:p>
        </w:tc>
      </w:tr>
      <w:tr w:rsidR="004C4467" w:rsidRPr="00B54FF5" w14:paraId="1DFD2AC8" w14:textId="77777777" w:rsidTr="00E10EB4">
        <w:tc>
          <w:tcPr>
            <w:tcW w:w="1309" w:type="pct"/>
            <w:tcMar>
              <w:top w:w="0" w:type="dxa"/>
              <w:left w:w="108" w:type="dxa"/>
              <w:bottom w:w="0" w:type="dxa"/>
              <w:right w:w="108" w:type="dxa"/>
            </w:tcMar>
            <w:vAlign w:val="center"/>
          </w:tcPr>
          <w:p w14:paraId="1026353A" w14:textId="77777777" w:rsidR="004C4467" w:rsidRPr="0016361A" w:rsidRDefault="004C4467" w:rsidP="00E10EB4">
            <w:pPr>
              <w:pStyle w:val="TAL"/>
            </w:pPr>
            <w:r>
              <w:rPr>
                <w:rFonts w:cs="Arial"/>
                <w:szCs w:val="18"/>
              </w:rPr>
              <w:t>SPATIAL_ANCHOR_USAGE_INFORMATION</w:t>
            </w:r>
          </w:p>
        </w:tc>
        <w:tc>
          <w:tcPr>
            <w:tcW w:w="3062" w:type="pct"/>
            <w:tcMar>
              <w:top w:w="0" w:type="dxa"/>
              <w:left w:w="108" w:type="dxa"/>
              <w:bottom w:w="0" w:type="dxa"/>
              <w:right w:w="108" w:type="dxa"/>
            </w:tcMar>
            <w:vAlign w:val="center"/>
          </w:tcPr>
          <w:p w14:paraId="24D4A4E0" w14:textId="77777777" w:rsidR="004C4467" w:rsidRPr="0016361A" w:rsidRDefault="004C4467" w:rsidP="00E10EB4">
            <w:pPr>
              <w:pStyle w:val="TAL"/>
            </w:pPr>
            <w:r>
              <w:t>Indicates that the event is related to spatial anchors usage.</w:t>
            </w:r>
          </w:p>
        </w:tc>
        <w:tc>
          <w:tcPr>
            <w:tcW w:w="630" w:type="pct"/>
            <w:vAlign w:val="center"/>
          </w:tcPr>
          <w:p w14:paraId="0CC5DEB3" w14:textId="77777777" w:rsidR="004C4467" w:rsidRPr="0016361A" w:rsidRDefault="004C4467" w:rsidP="00E10EB4">
            <w:pPr>
              <w:pStyle w:val="TAL"/>
            </w:pPr>
          </w:p>
        </w:tc>
      </w:tr>
    </w:tbl>
    <w:p w14:paraId="145F0583" w14:textId="77777777" w:rsidR="004C4467" w:rsidRDefault="004C4467" w:rsidP="004C4467">
      <w:pPr>
        <w:rPr>
          <w:lang w:val="en-US"/>
        </w:rPr>
      </w:pPr>
    </w:p>
    <w:p w14:paraId="1C6337AD" w14:textId="01D50869" w:rsidR="004C4467" w:rsidRDefault="00E76ED5" w:rsidP="004C4467">
      <w:pPr>
        <w:pStyle w:val="Heading5"/>
        <w:rPr>
          <w:lang w:val="en-US"/>
        </w:rPr>
      </w:pPr>
      <w:bookmarkStart w:id="459" w:name="_Toc199274538"/>
      <w:r>
        <w:rPr>
          <w:lang w:val="en-US"/>
        </w:rPr>
        <w:t>6.1.3</w:t>
      </w:r>
      <w:r w:rsidR="004C4467">
        <w:rPr>
          <w:lang w:val="en-US"/>
        </w:rPr>
        <w:t>.6</w:t>
      </w:r>
      <w:r w:rsidR="004C4467" w:rsidRPr="00445F4F">
        <w:rPr>
          <w:lang w:val="en-US"/>
        </w:rPr>
        <w:t>.</w:t>
      </w:r>
      <w:r w:rsidR="004C4467">
        <w:rPr>
          <w:lang w:val="en-US"/>
        </w:rPr>
        <w:t>4</w:t>
      </w:r>
      <w:r w:rsidR="004C4467" w:rsidRPr="00445F4F">
        <w:rPr>
          <w:lang w:val="en-US"/>
        </w:rPr>
        <w:tab/>
      </w:r>
      <w:r w:rsidR="004C4467">
        <w:rPr>
          <w:lang w:eastAsia="zh-CN"/>
        </w:rPr>
        <w:t>D</w:t>
      </w:r>
      <w:r w:rsidR="004C4467">
        <w:rPr>
          <w:rFonts w:hint="eastAsia"/>
          <w:lang w:eastAsia="zh-CN"/>
        </w:rPr>
        <w:t>ata types</w:t>
      </w:r>
      <w:r w:rsidR="004C4467">
        <w:rPr>
          <w:lang w:eastAsia="zh-CN"/>
        </w:rPr>
        <w:t xml:space="preserve"> describing alternative data types or combinations of data types</w:t>
      </w:r>
      <w:bookmarkEnd w:id="459"/>
    </w:p>
    <w:p w14:paraId="255BAD75" w14:textId="77777777" w:rsidR="004C4467" w:rsidRPr="00387BE7" w:rsidRDefault="004C4467" w:rsidP="004C4467">
      <w:r w:rsidRPr="000E1D0D">
        <w:t>There are no data types describing alternative data types or combinations of data types defined for this API in this release of the specification.</w:t>
      </w:r>
    </w:p>
    <w:p w14:paraId="491A3187" w14:textId="56F28206" w:rsidR="004C4467" w:rsidRDefault="00E76ED5" w:rsidP="004C4467">
      <w:pPr>
        <w:pStyle w:val="Heading5"/>
      </w:pPr>
      <w:bookmarkStart w:id="460" w:name="_Toc199274539"/>
      <w:r>
        <w:t>6.1.3</w:t>
      </w:r>
      <w:r w:rsidR="004C4467">
        <w:t>.6.5</w:t>
      </w:r>
      <w:r w:rsidR="004C4467">
        <w:tab/>
        <w:t>Binary data</w:t>
      </w:r>
      <w:bookmarkEnd w:id="460"/>
    </w:p>
    <w:p w14:paraId="0CEAE196" w14:textId="5F73B0C6" w:rsidR="004C4467" w:rsidRDefault="00E76ED5" w:rsidP="004C4467">
      <w:pPr>
        <w:pStyle w:val="H6"/>
      </w:pPr>
      <w:r>
        <w:t>6.1.3</w:t>
      </w:r>
      <w:r w:rsidR="004C4467">
        <w:t>.6.5.1</w:t>
      </w:r>
      <w:r w:rsidR="004C4467">
        <w:tab/>
        <w:t>Binary Data Types</w:t>
      </w:r>
    </w:p>
    <w:p w14:paraId="29DCED4B" w14:textId="05BAC6CC" w:rsidR="004C4467" w:rsidRPr="00A04126" w:rsidRDefault="004C4467" w:rsidP="004C4467">
      <w:pPr>
        <w:pStyle w:val="TH"/>
      </w:pPr>
      <w:r w:rsidRPr="00A04126">
        <w:t>Table</w:t>
      </w:r>
      <w:r w:rsidR="00E76ED5">
        <w:t> 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C4467" w:rsidRPr="00B54FF5" w14:paraId="18B3FF9C" w14:textId="77777777" w:rsidTr="00E10EB4">
        <w:trPr>
          <w:jc w:val="center"/>
        </w:trPr>
        <w:tc>
          <w:tcPr>
            <w:tcW w:w="1977" w:type="dxa"/>
            <w:shd w:val="clear" w:color="auto" w:fill="C0C0C0"/>
          </w:tcPr>
          <w:p w14:paraId="1B8819C2" w14:textId="77777777" w:rsidR="004C4467" w:rsidRPr="0016361A" w:rsidRDefault="004C4467" w:rsidP="00E10EB4">
            <w:pPr>
              <w:pStyle w:val="TAH"/>
            </w:pPr>
            <w:r w:rsidRPr="0016361A">
              <w:t>Name</w:t>
            </w:r>
          </w:p>
        </w:tc>
        <w:tc>
          <w:tcPr>
            <w:tcW w:w="1417" w:type="dxa"/>
            <w:shd w:val="clear" w:color="auto" w:fill="C0C0C0"/>
          </w:tcPr>
          <w:p w14:paraId="4F50F434" w14:textId="77777777" w:rsidR="004C4467" w:rsidRPr="0016361A" w:rsidRDefault="004C4467" w:rsidP="00E10EB4">
            <w:pPr>
              <w:pStyle w:val="TAH"/>
            </w:pPr>
            <w:r w:rsidRPr="0016361A">
              <w:t>Clause defined</w:t>
            </w:r>
          </w:p>
        </w:tc>
        <w:tc>
          <w:tcPr>
            <w:tcW w:w="5083" w:type="dxa"/>
            <w:shd w:val="clear" w:color="auto" w:fill="C0C0C0"/>
          </w:tcPr>
          <w:p w14:paraId="6FB548BA" w14:textId="77777777" w:rsidR="004C4467" w:rsidRPr="0016361A" w:rsidRDefault="004C4467" w:rsidP="00E10EB4">
            <w:pPr>
              <w:pStyle w:val="TAH"/>
            </w:pPr>
            <w:r w:rsidRPr="0016361A">
              <w:t>Content type</w:t>
            </w:r>
          </w:p>
        </w:tc>
      </w:tr>
      <w:tr w:rsidR="004C4467" w:rsidRPr="00B54FF5" w14:paraId="5A4C3E88" w14:textId="77777777" w:rsidTr="00E10EB4">
        <w:trPr>
          <w:jc w:val="center"/>
        </w:trPr>
        <w:tc>
          <w:tcPr>
            <w:tcW w:w="1977" w:type="dxa"/>
            <w:vAlign w:val="center"/>
          </w:tcPr>
          <w:p w14:paraId="4C61B6D9" w14:textId="77777777" w:rsidR="004C4467" w:rsidRPr="0016361A" w:rsidRDefault="004C4467" w:rsidP="00E10EB4">
            <w:pPr>
              <w:pStyle w:val="TAL"/>
            </w:pPr>
            <w:r>
              <w:t>n/a</w:t>
            </w:r>
          </w:p>
        </w:tc>
        <w:tc>
          <w:tcPr>
            <w:tcW w:w="1417" w:type="dxa"/>
            <w:vAlign w:val="center"/>
          </w:tcPr>
          <w:p w14:paraId="5BB07EFE" w14:textId="77777777" w:rsidR="004C4467" w:rsidRPr="0016361A" w:rsidRDefault="004C4467" w:rsidP="00E10EB4">
            <w:pPr>
              <w:pStyle w:val="TAC"/>
            </w:pPr>
          </w:p>
        </w:tc>
        <w:tc>
          <w:tcPr>
            <w:tcW w:w="5083" w:type="dxa"/>
            <w:vAlign w:val="center"/>
          </w:tcPr>
          <w:p w14:paraId="1D04C026" w14:textId="77777777" w:rsidR="004C4467" w:rsidRPr="0016361A" w:rsidRDefault="004C4467" w:rsidP="00E10EB4">
            <w:pPr>
              <w:pStyle w:val="TAL"/>
              <w:rPr>
                <w:rFonts w:cs="Arial"/>
                <w:szCs w:val="18"/>
              </w:rPr>
            </w:pPr>
          </w:p>
        </w:tc>
      </w:tr>
    </w:tbl>
    <w:p w14:paraId="3A07C13F" w14:textId="77777777" w:rsidR="004C4467" w:rsidRPr="00A04126" w:rsidRDefault="004C4467" w:rsidP="004C4467"/>
    <w:p w14:paraId="568D5F8F" w14:textId="20546BFC" w:rsidR="004C4467" w:rsidRDefault="004C4467" w:rsidP="004C4467">
      <w:pPr>
        <w:pStyle w:val="Heading4"/>
      </w:pPr>
      <w:bookmarkStart w:id="461" w:name="_Toc199274540"/>
      <w:r>
        <w:t>6.1.</w:t>
      </w:r>
      <w:r w:rsidR="00E76ED5">
        <w:t>3</w:t>
      </w:r>
      <w:r>
        <w:t>.7</w:t>
      </w:r>
      <w:r>
        <w:tab/>
        <w:t>Error Handling</w:t>
      </w:r>
      <w:bookmarkEnd w:id="461"/>
    </w:p>
    <w:p w14:paraId="0897CA58" w14:textId="21DBB07D" w:rsidR="004C4467" w:rsidRPr="00971458" w:rsidRDefault="00E76ED5" w:rsidP="004C4467">
      <w:pPr>
        <w:pStyle w:val="Heading5"/>
      </w:pPr>
      <w:bookmarkStart w:id="462" w:name="_Toc199274541"/>
      <w:r>
        <w:t>6.1.3</w:t>
      </w:r>
      <w:r w:rsidR="004C4467" w:rsidRPr="00971458">
        <w:t>.7.1</w:t>
      </w:r>
      <w:r w:rsidR="004C4467" w:rsidRPr="00971458">
        <w:tab/>
        <w:t>General</w:t>
      </w:r>
      <w:bookmarkEnd w:id="462"/>
    </w:p>
    <w:p w14:paraId="423A39D5" w14:textId="77777777" w:rsidR="004C4467" w:rsidRDefault="004C4467" w:rsidP="004C4467">
      <w:r>
        <w:t xml:space="preserve">For the SS_SAnUsage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4EC96C21" w14:textId="77777777" w:rsidR="004C4467" w:rsidRPr="00971458" w:rsidRDefault="004C4467" w:rsidP="004C4467">
      <w:pPr>
        <w:rPr>
          <w:rFonts w:eastAsia="Calibri"/>
        </w:rPr>
      </w:pPr>
      <w:r>
        <w:t>In addition, the requirements in the following clauses are applicable for the SS_SAnUsage API.</w:t>
      </w:r>
    </w:p>
    <w:p w14:paraId="20462055" w14:textId="3263389B" w:rsidR="004C4467" w:rsidRPr="00971458" w:rsidRDefault="00E76ED5" w:rsidP="004C4467">
      <w:pPr>
        <w:pStyle w:val="Heading5"/>
      </w:pPr>
      <w:bookmarkStart w:id="463" w:name="_Toc199274542"/>
      <w:r>
        <w:t>6.1.3</w:t>
      </w:r>
      <w:r w:rsidR="004C4467" w:rsidRPr="00971458">
        <w:t>.7.2</w:t>
      </w:r>
      <w:r w:rsidR="004C4467" w:rsidRPr="00971458">
        <w:tab/>
        <w:t>Protocol Errors</w:t>
      </w:r>
      <w:bookmarkEnd w:id="463"/>
    </w:p>
    <w:p w14:paraId="3D531766" w14:textId="77777777" w:rsidR="004C4467" w:rsidRDefault="004C4467" w:rsidP="004C4467">
      <w:r>
        <w:t>No specific procedures for the SS_SAnUsage API are specified.</w:t>
      </w:r>
    </w:p>
    <w:p w14:paraId="37B57893" w14:textId="7DAA4966" w:rsidR="004C4467" w:rsidRDefault="00E76ED5" w:rsidP="004C4467">
      <w:pPr>
        <w:pStyle w:val="Heading5"/>
      </w:pPr>
      <w:bookmarkStart w:id="464" w:name="_Toc199274543"/>
      <w:r>
        <w:t>6.1.3</w:t>
      </w:r>
      <w:r w:rsidR="004C4467">
        <w:t>.7.3</w:t>
      </w:r>
      <w:r w:rsidR="004C4467">
        <w:tab/>
        <w:t>Application Errors</w:t>
      </w:r>
      <w:bookmarkEnd w:id="464"/>
    </w:p>
    <w:p w14:paraId="47DF750C" w14:textId="2610DCB0" w:rsidR="004C4467" w:rsidRDefault="004C4467" w:rsidP="004C4467">
      <w:r>
        <w:t>The application errors defined for the SS_SAnUsage API are listed in Table 6.1.</w:t>
      </w:r>
      <w:r w:rsidR="00E76ED5">
        <w:t>3</w:t>
      </w:r>
      <w:r>
        <w:t>.7.3-1.</w:t>
      </w:r>
    </w:p>
    <w:p w14:paraId="629A1870" w14:textId="2266DC4F" w:rsidR="004C4467" w:rsidRDefault="00E76ED5" w:rsidP="004C4467">
      <w:pPr>
        <w:pStyle w:val="TH"/>
      </w:pPr>
      <w:r>
        <w:t>Table 6.1.3</w:t>
      </w:r>
      <w:r w:rsidR="004C446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C4467" w:rsidRPr="00B54FF5" w14:paraId="540E18B7" w14:textId="77777777" w:rsidTr="00E10EB4">
        <w:trPr>
          <w:jc w:val="center"/>
        </w:trPr>
        <w:tc>
          <w:tcPr>
            <w:tcW w:w="2337" w:type="dxa"/>
            <w:shd w:val="clear" w:color="auto" w:fill="C0C0C0"/>
            <w:vAlign w:val="center"/>
            <w:hideMark/>
          </w:tcPr>
          <w:p w14:paraId="4CA85AAD" w14:textId="77777777" w:rsidR="004C4467" w:rsidRPr="0016361A" w:rsidRDefault="004C4467" w:rsidP="00E10EB4">
            <w:pPr>
              <w:pStyle w:val="TAH"/>
            </w:pPr>
            <w:r w:rsidRPr="0016361A">
              <w:t>Application Error</w:t>
            </w:r>
          </w:p>
        </w:tc>
        <w:tc>
          <w:tcPr>
            <w:tcW w:w="1701" w:type="dxa"/>
            <w:shd w:val="clear" w:color="auto" w:fill="C0C0C0"/>
            <w:vAlign w:val="center"/>
            <w:hideMark/>
          </w:tcPr>
          <w:p w14:paraId="71AB7E74" w14:textId="77777777" w:rsidR="004C4467" w:rsidRPr="0016361A" w:rsidRDefault="004C4467" w:rsidP="00E10EB4">
            <w:pPr>
              <w:pStyle w:val="TAH"/>
            </w:pPr>
            <w:r w:rsidRPr="0016361A">
              <w:t>HTTP status code</w:t>
            </w:r>
          </w:p>
        </w:tc>
        <w:tc>
          <w:tcPr>
            <w:tcW w:w="5456" w:type="dxa"/>
            <w:shd w:val="clear" w:color="auto" w:fill="C0C0C0"/>
            <w:vAlign w:val="center"/>
            <w:hideMark/>
          </w:tcPr>
          <w:p w14:paraId="5B1F1FA6" w14:textId="77777777" w:rsidR="004C4467" w:rsidRPr="0016361A" w:rsidRDefault="004C4467" w:rsidP="00E10EB4">
            <w:pPr>
              <w:pStyle w:val="TAH"/>
            </w:pPr>
            <w:r w:rsidRPr="0016361A">
              <w:t>Description</w:t>
            </w:r>
          </w:p>
        </w:tc>
      </w:tr>
      <w:tr w:rsidR="004C4467" w:rsidRPr="00B54FF5" w14:paraId="16EF74B3" w14:textId="77777777" w:rsidTr="00E10EB4">
        <w:trPr>
          <w:jc w:val="center"/>
        </w:trPr>
        <w:tc>
          <w:tcPr>
            <w:tcW w:w="2337" w:type="dxa"/>
            <w:vAlign w:val="center"/>
          </w:tcPr>
          <w:p w14:paraId="3BD71686" w14:textId="77777777" w:rsidR="004C4467" w:rsidRPr="0016361A" w:rsidRDefault="004C4467" w:rsidP="00E10EB4">
            <w:pPr>
              <w:pStyle w:val="TAL"/>
            </w:pPr>
          </w:p>
        </w:tc>
        <w:tc>
          <w:tcPr>
            <w:tcW w:w="1701" w:type="dxa"/>
            <w:vAlign w:val="center"/>
          </w:tcPr>
          <w:p w14:paraId="4587D7B0" w14:textId="77777777" w:rsidR="004C4467" w:rsidRPr="0016361A" w:rsidRDefault="004C4467" w:rsidP="00E10EB4">
            <w:pPr>
              <w:pStyle w:val="TAL"/>
            </w:pPr>
          </w:p>
        </w:tc>
        <w:tc>
          <w:tcPr>
            <w:tcW w:w="5456" w:type="dxa"/>
            <w:vAlign w:val="center"/>
          </w:tcPr>
          <w:p w14:paraId="076A5FF2" w14:textId="77777777" w:rsidR="004C4467" w:rsidRPr="0016361A" w:rsidRDefault="004C4467" w:rsidP="00E10EB4">
            <w:pPr>
              <w:pStyle w:val="TAL"/>
              <w:rPr>
                <w:rFonts w:cs="Arial"/>
                <w:szCs w:val="18"/>
              </w:rPr>
            </w:pPr>
          </w:p>
        </w:tc>
      </w:tr>
    </w:tbl>
    <w:p w14:paraId="7B5CA9D3" w14:textId="77777777" w:rsidR="004C4467" w:rsidRDefault="004C4467" w:rsidP="004C4467"/>
    <w:p w14:paraId="2CEC09B3" w14:textId="27DCCCE7" w:rsidR="004C4467" w:rsidRPr="0023018E" w:rsidRDefault="004C4467" w:rsidP="004C4467">
      <w:pPr>
        <w:pStyle w:val="Heading4"/>
        <w:rPr>
          <w:lang w:eastAsia="zh-CN"/>
        </w:rPr>
      </w:pPr>
      <w:bookmarkStart w:id="465" w:name="_Toc199274544"/>
      <w:r>
        <w:t>6.1.</w:t>
      </w:r>
      <w:r w:rsidR="00E76ED5">
        <w:t>3</w:t>
      </w:r>
      <w:r>
        <w:t>.8</w:t>
      </w:r>
      <w:r w:rsidRPr="0023018E">
        <w:rPr>
          <w:lang w:eastAsia="zh-CN"/>
        </w:rPr>
        <w:tab/>
        <w:t>Feature negotiation</w:t>
      </w:r>
      <w:bookmarkEnd w:id="465"/>
    </w:p>
    <w:p w14:paraId="763CF037" w14:textId="62EE45AB" w:rsidR="004C4467" w:rsidRDefault="004C4467" w:rsidP="004C4467">
      <w:r>
        <w:t xml:space="preserve">The </w:t>
      </w:r>
      <w:r w:rsidR="00E76ED5">
        <w:t>optional features in table 6.1.3</w:t>
      </w:r>
      <w:r>
        <w:t xml:space="preserve">.8-1 are defined for the SS_SAnUsage </w:t>
      </w:r>
      <w:r w:rsidRPr="002002FF">
        <w:rPr>
          <w:lang w:eastAsia="zh-CN"/>
        </w:rPr>
        <w:t>API</w:t>
      </w:r>
      <w:r>
        <w:rPr>
          <w:lang w:eastAsia="zh-CN"/>
        </w:rPr>
        <w:t xml:space="preserve">. They shall be negotiated using the </w:t>
      </w:r>
      <w:r>
        <w:t>extensibility mechanism defined in clause 6.8 of 3GPP TS 29.549 [17].</w:t>
      </w:r>
    </w:p>
    <w:p w14:paraId="1AD8662B" w14:textId="34883ECB" w:rsidR="004C4467" w:rsidRPr="002002FF" w:rsidRDefault="004C4467" w:rsidP="004C4467">
      <w:pPr>
        <w:pStyle w:val="TH"/>
      </w:pPr>
      <w:r w:rsidRPr="002002FF">
        <w:t>Table</w:t>
      </w:r>
      <w:r>
        <w:t> 6.1.</w:t>
      </w:r>
      <w:r w:rsidR="00E76ED5">
        <w:t>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4467" w:rsidRPr="00B54FF5" w14:paraId="1F86E754" w14:textId="77777777" w:rsidTr="00E10EB4">
        <w:trPr>
          <w:jc w:val="center"/>
        </w:trPr>
        <w:tc>
          <w:tcPr>
            <w:tcW w:w="1529" w:type="dxa"/>
            <w:shd w:val="clear" w:color="auto" w:fill="C0C0C0"/>
            <w:vAlign w:val="center"/>
            <w:hideMark/>
          </w:tcPr>
          <w:p w14:paraId="7AD44095" w14:textId="77777777" w:rsidR="004C4467" w:rsidRPr="0016361A" w:rsidRDefault="004C4467" w:rsidP="00E10EB4">
            <w:pPr>
              <w:pStyle w:val="TAH"/>
            </w:pPr>
            <w:r w:rsidRPr="0016361A">
              <w:t>Feature number</w:t>
            </w:r>
          </w:p>
        </w:tc>
        <w:tc>
          <w:tcPr>
            <w:tcW w:w="2207" w:type="dxa"/>
            <w:shd w:val="clear" w:color="auto" w:fill="C0C0C0"/>
            <w:vAlign w:val="center"/>
            <w:hideMark/>
          </w:tcPr>
          <w:p w14:paraId="3BBE807A" w14:textId="77777777" w:rsidR="004C4467" w:rsidRPr="0016361A" w:rsidRDefault="004C4467" w:rsidP="00E10EB4">
            <w:pPr>
              <w:pStyle w:val="TAH"/>
            </w:pPr>
            <w:r w:rsidRPr="0016361A">
              <w:t>Feature Name</w:t>
            </w:r>
          </w:p>
        </w:tc>
        <w:tc>
          <w:tcPr>
            <w:tcW w:w="5758" w:type="dxa"/>
            <w:shd w:val="clear" w:color="auto" w:fill="C0C0C0"/>
            <w:vAlign w:val="center"/>
            <w:hideMark/>
          </w:tcPr>
          <w:p w14:paraId="165394FA" w14:textId="77777777" w:rsidR="004C4467" w:rsidRPr="0016361A" w:rsidRDefault="004C4467" w:rsidP="00E10EB4">
            <w:pPr>
              <w:pStyle w:val="TAH"/>
            </w:pPr>
            <w:r w:rsidRPr="0016361A">
              <w:t>Description</w:t>
            </w:r>
          </w:p>
        </w:tc>
      </w:tr>
      <w:tr w:rsidR="004C4467" w:rsidRPr="00B54FF5" w14:paraId="4E6F3181" w14:textId="77777777" w:rsidTr="00E10EB4">
        <w:trPr>
          <w:jc w:val="center"/>
        </w:trPr>
        <w:tc>
          <w:tcPr>
            <w:tcW w:w="1529" w:type="dxa"/>
            <w:vAlign w:val="center"/>
          </w:tcPr>
          <w:p w14:paraId="15655750" w14:textId="77777777" w:rsidR="004C4467" w:rsidRPr="0016361A" w:rsidRDefault="004C4467" w:rsidP="00E10EB4">
            <w:pPr>
              <w:pStyle w:val="TAC"/>
            </w:pPr>
          </w:p>
        </w:tc>
        <w:tc>
          <w:tcPr>
            <w:tcW w:w="2207" w:type="dxa"/>
            <w:vAlign w:val="center"/>
          </w:tcPr>
          <w:p w14:paraId="6BD34AB6" w14:textId="77777777" w:rsidR="004C4467" w:rsidRPr="0016361A" w:rsidRDefault="004C4467" w:rsidP="00E10EB4">
            <w:pPr>
              <w:pStyle w:val="TAL"/>
            </w:pPr>
          </w:p>
        </w:tc>
        <w:tc>
          <w:tcPr>
            <w:tcW w:w="5758" w:type="dxa"/>
            <w:vAlign w:val="center"/>
          </w:tcPr>
          <w:p w14:paraId="23E6203B" w14:textId="77777777" w:rsidR="004C4467" w:rsidRPr="0016361A" w:rsidRDefault="004C4467" w:rsidP="00E10EB4">
            <w:pPr>
              <w:pStyle w:val="TAL"/>
              <w:rPr>
                <w:rFonts w:cs="Arial"/>
                <w:szCs w:val="18"/>
              </w:rPr>
            </w:pPr>
          </w:p>
        </w:tc>
      </w:tr>
    </w:tbl>
    <w:p w14:paraId="1ACAF2F0" w14:textId="77777777" w:rsidR="004C4467" w:rsidRDefault="004C4467" w:rsidP="004C4467"/>
    <w:p w14:paraId="76D6A931" w14:textId="2ECC00EB" w:rsidR="004C4467" w:rsidRPr="001E7573" w:rsidRDefault="004C4467" w:rsidP="004C4467">
      <w:pPr>
        <w:pStyle w:val="Heading4"/>
      </w:pPr>
      <w:bookmarkStart w:id="466" w:name="_Toc199274545"/>
      <w:r>
        <w:t>6.1.</w:t>
      </w:r>
      <w:r w:rsidR="00E76ED5">
        <w:t>3</w:t>
      </w:r>
      <w:r>
        <w:t>.9</w:t>
      </w:r>
      <w:r w:rsidRPr="001E7573">
        <w:tab/>
        <w:t>Security</w:t>
      </w:r>
      <w:bookmarkEnd w:id="466"/>
    </w:p>
    <w:p w14:paraId="366668B2" w14:textId="2425ABFF" w:rsidR="004C4467" w:rsidRPr="00331005" w:rsidRDefault="004C4467" w:rsidP="004C4467">
      <w:r>
        <w:t xml:space="preserve">The provisions of </w:t>
      </w:r>
      <w:r w:rsidRPr="000E1D0D">
        <w:t>clause 9 of 3GPP TS 29.549 [1</w:t>
      </w:r>
      <w:r>
        <w:t>7</w:t>
      </w:r>
      <w:r w:rsidRPr="000E1D0D">
        <w:t>]</w:t>
      </w:r>
      <w:r>
        <w:t xml:space="preserve"> shall apply for the SS_SAnUsage</w:t>
      </w:r>
      <w:r w:rsidRPr="002002FF">
        <w:rPr>
          <w:lang w:eastAsia="zh-CN"/>
        </w:rPr>
        <w:t xml:space="preserve"> API</w:t>
      </w:r>
      <w:r>
        <w:rPr>
          <w:noProof/>
          <w:lang w:eastAsia="zh-CN"/>
        </w:rPr>
        <w:t>.</w:t>
      </w:r>
    </w:p>
    <w:p w14:paraId="391C9859" w14:textId="056414F3" w:rsidR="008A6D4A" w:rsidRDefault="00EF016A" w:rsidP="00304115">
      <w:pPr>
        <w:pStyle w:val="Heading3"/>
      </w:pPr>
      <w:bookmarkStart w:id="467" w:name="_Toc191382320"/>
      <w:bookmarkStart w:id="468" w:name="_Toc191627428"/>
      <w:bookmarkStart w:id="469" w:name="_Toc199274546"/>
      <w:r>
        <w:t>6.1.X</w:t>
      </w:r>
      <w:r w:rsidR="008A6D4A">
        <w:tab/>
        <w:t>&lt;</w:t>
      </w:r>
      <w:r w:rsidR="008A6D4A" w:rsidRPr="00532024">
        <w:t xml:space="preserve"> </w:t>
      </w:r>
      <w:r w:rsidR="008A6D4A">
        <w:t>Service 1&gt; Service API</w:t>
      </w:r>
      <w:bookmarkEnd w:id="189"/>
      <w:bookmarkEnd w:id="190"/>
      <w:bookmarkEnd w:id="467"/>
      <w:bookmarkEnd w:id="468"/>
      <w:bookmarkEnd w:id="469"/>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470" w:name="_Toc510696599"/>
      <w:bookmarkStart w:id="471" w:name="_Toc35971391"/>
      <w:bookmarkStart w:id="472" w:name="_Toc191382321"/>
      <w:bookmarkStart w:id="473" w:name="_Toc191627429"/>
      <w:bookmarkStart w:id="474" w:name="_Toc199274547"/>
      <w:r>
        <w:t>6.1.X</w:t>
      </w:r>
      <w:r w:rsidR="008A6D4A">
        <w:t>.1</w:t>
      </w:r>
      <w:r w:rsidR="008A6D4A">
        <w:tab/>
        <w:t>Introduction</w:t>
      </w:r>
      <w:bookmarkEnd w:id="470"/>
      <w:bookmarkEnd w:id="471"/>
      <w:bookmarkEnd w:id="472"/>
      <w:bookmarkEnd w:id="473"/>
      <w:bookmarkEnd w:id="47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47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476"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477" w:name="_Toc191382322"/>
      <w:bookmarkStart w:id="478" w:name="_Toc191627430"/>
      <w:bookmarkStart w:id="479" w:name="_Toc199274548"/>
      <w:r>
        <w:t>6.1.X</w:t>
      </w:r>
      <w:r w:rsidR="008A6D4A">
        <w:t>.2</w:t>
      </w:r>
      <w:r w:rsidR="008A6D4A">
        <w:tab/>
        <w:t>Usage of HTTP</w:t>
      </w:r>
      <w:bookmarkEnd w:id="475"/>
      <w:bookmarkEnd w:id="476"/>
      <w:r w:rsidR="00B24F88">
        <w:t xml:space="preserve"> and common API related aspects</w:t>
      </w:r>
      <w:bookmarkEnd w:id="477"/>
      <w:bookmarkEnd w:id="478"/>
      <w:bookmarkEnd w:id="479"/>
    </w:p>
    <w:p w14:paraId="398F53F7" w14:textId="32E66AB0" w:rsidR="00D21645" w:rsidRPr="001F47A6" w:rsidRDefault="00D21645" w:rsidP="00D21645">
      <w:bookmarkStart w:id="480" w:name="_Toc510696607"/>
      <w:bookmarkStart w:id="481"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482" w:name="_Toc191382323"/>
      <w:bookmarkStart w:id="483" w:name="_Toc191627431"/>
      <w:bookmarkStart w:id="484" w:name="_Toc199274549"/>
      <w:r>
        <w:t>6.1.</w:t>
      </w:r>
      <w:r w:rsidR="00EF016A">
        <w:t>X</w:t>
      </w:r>
      <w:r w:rsidR="008A6D4A">
        <w:t>.3</w:t>
      </w:r>
      <w:r w:rsidR="008A6D4A">
        <w:tab/>
        <w:t>Resources</w:t>
      </w:r>
      <w:bookmarkEnd w:id="480"/>
      <w:bookmarkEnd w:id="481"/>
      <w:bookmarkEnd w:id="482"/>
      <w:bookmarkEnd w:id="483"/>
      <w:bookmarkEnd w:id="484"/>
    </w:p>
    <w:p w14:paraId="3A809721" w14:textId="53165CA7" w:rsidR="006E186B" w:rsidRPr="000A7435" w:rsidRDefault="00EF016A" w:rsidP="00304115">
      <w:pPr>
        <w:pStyle w:val="Heading5"/>
      </w:pPr>
      <w:bookmarkStart w:id="485" w:name="_Toc510696608"/>
      <w:bookmarkStart w:id="486" w:name="_Toc35971399"/>
      <w:bookmarkStart w:id="487" w:name="_Toc191382324"/>
      <w:bookmarkStart w:id="488" w:name="_Toc191627432"/>
      <w:bookmarkStart w:id="489" w:name="_Toc199274550"/>
      <w:bookmarkStart w:id="490" w:name="_Toc510696609"/>
      <w:bookmarkStart w:id="491" w:name="_Toc35971400"/>
      <w:r>
        <w:t>6.1.X</w:t>
      </w:r>
      <w:r w:rsidR="006E186B">
        <w:t>.3.1</w:t>
      </w:r>
      <w:r w:rsidR="006E186B">
        <w:tab/>
        <w:t>Overview</w:t>
      </w:r>
      <w:bookmarkEnd w:id="485"/>
      <w:bookmarkEnd w:id="486"/>
      <w:bookmarkEnd w:id="487"/>
      <w:bookmarkEnd w:id="488"/>
      <w:bookmarkEnd w:id="489"/>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41" type="#_x0000_t75" style="width:6in;height:348.2pt" o:ole="">
            <v:imagedata r:id="rId47" o:title=""/>
          </v:shape>
          <o:OLEObject Type="Embed" ProgID="Visio.Drawing.11" ShapeID="_x0000_i1041" DrawAspect="Content" ObjectID="_1810129978" r:id="rId48"/>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492" w:name="_Toc191382325"/>
      <w:bookmarkStart w:id="493" w:name="_Toc191627433"/>
      <w:bookmarkStart w:id="494" w:name="_Toc199274551"/>
      <w:r>
        <w:t>6.1.X</w:t>
      </w:r>
      <w:r w:rsidR="008A6D4A">
        <w:t>.3.2</w:t>
      </w:r>
      <w:r w:rsidR="008A6D4A">
        <w:tab/>
        <w:t>Resource: &lt;resource 1&gt;</w:t>
      </w:r>
      <w:bookmarkEnd w:id="490"/>
      <w:bookmarkEnd w:id="491"/>
      <w:bookmarkEnd w:id="492"/>
      <w:bookmarkEnd w:id="493"/>
      <w:bookmarkEnd w:id="494"/>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495" w:name="_Toc510696610"/>
      <w:bookmarkStart w:id="496" w:name="_Toc35971401"/>
      <w:bookmarkStart w:id="497" w:name="_Toc191382326"/>
      <w:r>
        <w:rPr>
          <w:lang w:eastAsia="en-US"/>
        </w:rPr>
        <w:t>6.1.X</w:t>
      </w:r>
      <w:r w:rsidR="008A6D4A">
        <w:rPr>
          <w:lang w:eastAsia="en-US"/>
        </w:rPr>
        <w:t>.3.2.1</w:t>
      </w:r>
      <w:r w:rsidR="008A6D4A">
        <w:rPr>
          <w:lang w:eastAsia="en-US"/>
        </w:rPr>
        <w:tab/>
        <w:t>Description</w:t>
      </w:r>
      <w:bookmarkEnd w:id="495"/>
      <w:bookmarkEnd w:id="496"/>
      <w:bookmarkEnd w:id="497"/>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98" w:name="_Toc35971402"/>
      <w:bookmarkStart w:id="499" w:name="_Toc191382327"/>
      <w:bookmarkStart w:id="500" w:name="_Toc510696612"/>
      <w:bookmarkStart w:id="501" w:name="_Toc35971403"/>
      <w:r>
        <w:rPr>
          <w:lang w:eastAsia="en-US"/>
        </w:rPr>
        <w:t>6.1.X</w:t>
      </w:r>
      <w:r w:rsidR="006E186B">
        <w:rPr>
          <w:lang w:eastAsia="en-US"/>
        </w:rPr>
        <w:t>.3.2.2</w:t>
      </w:r>
      <w:r w:rsidR="006E186B">
        <w:rPr>
          <w:lang w:eastAsia="en-US"/>
        </w:rPr>
        <w:tab/>
        <w:t>Resource Definition</w:t>
      </w:r>
      <w:bookmarkEnd w:id="498"/>
      <w:bookmarkEnd w:id="499"/>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502" w:name="_Toc191382328"/>
      <w:r>
        <w:rPr>
          <w:lang w:eastAsia="en-US"/>
        </w:rPr>
        <w:t>6.1.X</w:t>
      </w:r>
      <w:r w:rsidR="008A6D4A">
        <w:rPr>
          <w:lang w:eastAsia="en-US"/>
        </w:rPr>
        <w:t>.3.2.3</w:t>
      </w:r>
      <w:r w:rsidR="008A6D4A">
        <w:rPr>
          <w:lang w:eastAsia="en-US"/>
        </w:rPr>
        <w:tab/>
        <w:t>Resource Standard Methods</w:t>
      </w:r>
      <w:bookmarkEnd w:id="500"/>
      <w:bookmarkEnd w:id="501"/>
      <w:bookmarkEnd w:id="50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503" w:name="_Toc510696613"/>
      <w:bookmarkStart w:id="504" w:name="_Toc35971404"/>
      <w:bookmarkStart w:id="505" w:name="_Toc510696635"/>
      <w:bookmarkStart w:id="506" w:name="_Toc35971430"/>
      <w:r>
        <w:t>6.1.X</w:t>
      </w:r>
      <w:r w:rsidR="003E58FE">
        <w:t>.3.2.3</w:t>
      </w:r>
      <w:r w:rsidR="003E58FE" w:rsidRPr="00384E92">
        <w:t>.1</w:t>
      </w:r>
      <w:r w:rsidR="003E58FE" w:rsidRPr="00384E92">
        <w:tab/>
      </w:r>
      <w:r w:rsidR="003E58FE">
        <w:t>&lt; method 1 &gt;</w:t>
      </w:r>
      <w:bookmarkEnd w:id="503"/>
      <w:bookmarkEnd w:id="504"/>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E822BF">
            <w:pPr>
              <w:pStyle w:val="TAC"/>
            </w:pPr>
            <w:bookmarkStart w:id="507" w:name="_MCCTEMPBM_CRPT90430077___4"/>
            <w:r w:rsidRPr="0016361A">
              <w:t>"0..1", "1", or "M..N", or &lt;leave empty&gt;</w:t>
            </w:r>
            <w:bookmarkEnd w:id="507"/>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E822BF">
            <w:pPr>
              <w:pStyle w:val="TAC"/>
            </w:pPr>
            <w:bookmarkStart w:id="508" w:name="_MCCTEMPBM_CRPT90430078___4"/>
            <w:r w:rsidRPr="0016361A">
              <w:t>"0..1", "1", or "M..N", or &lt;leave empty&gt;</w:t>
            </w:r>
            <w:bookmarkEnd w:id="508"/>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E822BF">
            <w:pPr>
              <w:pStyle w:val="TAC"/>
            </w:pPr>
            <w:bookmarkStart w:id="509" w:name="_MCCTEMPBM_CRPT90430079___4"/>
            <w:r w:rsidRPr="0016361A">
              <w:t>"0..1", "1", "1..N",  "1..N", or &lt;leave empty&gt;</w:t>
            </w:r>
            <w:bookmarkEnd w:id="509"/>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E822BF">
            <w:pPr>
              <w:pStyle w:val="TAC"/>
            </w:pPr>
            <w:bookmarkStart w:id="510" w:name="_MCCTEMPBM_CRPT90430080___4"/>
            <w:r w:rsidRPr="0016361A">
              <w:t>"0..1", "1", "1..N",  "1..N", or &lt;leave empty&gt;</w:t>
            </w:r>
            <w:bookmarkEnd w:id="510"/>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511" w:name="_Toc510696614"/>
      <w:bookmarkStart w:id="512" w:name="_Toc35971405"/>
      <w:r>
        <w:t>6.1.X</w:t>
      </w:r>
      <w:r w:rsidR="003E58FE">
        <w:t>.3.2.3</w:t>
      </w:r>
      <w:r w:rsidR="003E58FE" w:rsidRPr="00384E92">
        <w:t>.</w:t>
      </w:r>
      <w:r w:rsidR="003E58FE">
        <w:t>2</w:t>
      </w:r>
      <w:r w:rsidR="003E58FE" w:rsidRPr="00384E92">
        <w:tab/>
      </w:r>
      <w:r w:rsidR="003E58FE">
        <w:t>&lt; method 2 &gt;</w:t>
      </w:r>
      <w:bookmarkEnd w:id="511"/>
      <w:bookmarkEnd w:id="512"/>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513" w:name="_Toc510696615"/>
      <w:bookmarkStart w:id="514" w:name="_Toc35971406"/>
      <w:bookmarkStart w:id="515" w:name="_Toc191382329"/>
      <w:r>
        <w:rPr>
          <w:lang w:eastAsia="en-US"/>
        </w:rPr>
        <w:t>6.1.X</w:t>
      </w:r>
      <w:r w:rsidR="003E58FE">
        <w:rPr>
          <w:lang w:eastAsia="en-US"/>
        </w:rPr>
        <w:t>.3.2.4</w:t>
      </w:r>
      <w:r w:rsidR="003E58FE">
        <w:rPr>
          <w:lang w:eastAsia="en-US"/>
        </w:rPr>
        <w:tab/>
        <w:t>Resource Custom Operations</w:t>
      </w:r>
      <w:bookmarkEnd w:id="513"/>
      <w:bookmarkEnd w:id="514"/>
      <w:bookmarkEnd w:id="5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516" w:name="_Toc510696616"/>
      <w:bookmarkStart w:id="517" w:name="_Toc35971407"/>
      <w:r>
        <w:t>6.1.X</w:t>
      </w:r>
      <w:r w:rsidR="003E58FE">
        <w:t>.3.2.4</w:t>
      </w:r>
      <w:r w:rsidR="003E58FE" w:rsidRPr="00384E92">
        <w:t>.1</w:t>
      </w:r>
      <w:r w:rsidR="003E58FE" w:rsidRPr="00384E92">
        <w:tab/>
      </w:r>
      <w:r w:rsidR="003E58FE">
        <w:t>Overview</w:t>
      </w:r>
      <w:bookmarkEnd w:id="516"/>
      <w:bookmarkEnd w:id="517"/>
    </w:p>
    <w:p w14:paraId="30590A63" w14:textId="451AE3F2" w:rsidR="003E58FE" w:rsidRPr="00384E92" w:rsidRDefault="003E58FE" w:rsidP="003E58FE">
      <w:pPr>
        <w:pStyle w:val="TH"/>
      </w:pPr>
      <w:bookmarkStart w:id="518"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519" w:name="_Toc35971408"/>
      <w:r>
        <w:t>6.1.</w:t>
      </w:r>
      <w:r w:rsidR="00EF016A">
        <w:t>X</w:t>
      </w:r>
      <w:r w:rsidR="003E58FE">
        <w:t>.3.2.4</w:t>
      </w:r>
      <w:r w:rsidR="003E58FE" w:rsidRPr="00384E92">
        <w:t>.</w:t>
      </w:r>
      <w:r w:rsidR="003E58FE">
        <w:t>2</w:t>
      </w:r>
      <w:r w:rsidR="003E58FE" w:rsidRPr="00384E92">
        <w:tab/>
      </w:r>
      <w:r w:rsidR="003E58FE">
        <w:t>Operation: &lt; operation 1 &gt;</w:t>
      </w:r>
      <w:bookmarkEnd w:id="518"/>
      <w:bookmarkEnd w:id="519"/>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E822BF">
            <w:pPr>
              <w:pStyle w:val="TAC"/>
            </w:pPr>
            <w:bookmarkStart w:id="520" w:name="_MCCTEMPBM_CRPT90430081___4"/>
            <w:r w:rsidRPr="0016361A">
              <w:t>"0..1", "1", or "M..N", or &lt;leave empty&gt;</w:t>
            </w:r>
            <w:bookmarkEnd w:id="520"/>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E822BF">
            <w:pPr>
              <w:pStyle w:val="TAC"/>
            </w:pPr>
            <w:bookmarkStart w:id="521" w:name="_MCCTEMPBM_CRPT90430082___4"/>
            <w:r w:rsidRPr="0016361A">
              <w:t>"0..1", "1" or "M..N", or &lt;leave empty&gt;</w:t>
            </w:r>
            <w:bookmarkEnd w:id="521"/>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522" w:name="_Toc510696620"/>
      <w:bookmarkStart w:id="523" w:name="_Toc35971411"/>
      <w:r>
        <w:t>6.1.X</w:t>
      </w:r>
      <w:r w:rsidR="003E58FE">
        <w:t>.3.2.4</w:t>
      </w:r>
      <w:r w:rsidR="003E58FE" w:rsidRPr="00384E92">
        <w:t>.</w:t>
      </w:r>
      <w:r w:rsidR="003E58FE">
        <w:t>3</w:t>
      </w:r>
      <w:r w:rsidR="003E58FE" w:rsidRPr="00384E92">
        <w:tab/>
      </w:r>
      <w:r w:rsidR="003E58FE">
        <w:t>Operation: &lt; operation 2 &gt;</w:t>
      </w:r>
      <w:bookmarkEnd w:id="522"/>
      <w:bookmarkEnd w:id="523"/>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524" w:name="_Toc510696621"/>
      <w:bookmarkStart w:id="525" w:name="_Toc35971412"/>
      <w:bookmarkStart w:id="526" w:name="_Toc191382330"/>
      <w:bookmarkStart w:id="527" w:name="_Toc191627434"/>
      <w:bookmarkStart w:id="528" w:name="_Toc199274552"/>
      <w:r>
        <w:t>6.1.X</w:t>
      </w:r>
      <w:r w:rsidR="003E58FE">
        <w:t>.3.3</w:t>
      </w:r>
      <w:r w:rsidR="003E58FE">
        <w:tab/>
        <w:t>Resource: &lt;resource 2&gt;</w:t>
      </w:r>
      <w:bookmarkEnd w:id="524"/>
      <w:bookmarkEnd w:id="525"/>
      <w:bookmarkEnd w:id="526"/>
      <w:bookmarkEnd w:id="527"/>
      <w:bookmarkEnd w:id="528"/>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529" w:name="_Toc510696622"/>
      <w:bookmarkStart w:id="530" w:name="_Toc35971413"/>
      <w:bookmarkStart w:id="531" w:name="_Toc191382331"/>
      <w:bookmarkStart w:id="532" w:name="_Toc191627435"/>
      <w:bookmarkStart w:id="533" w:name="_Toc199274553"/>
      <w:r>
        <w:t>6.1.X</w:t>
      </w:r>
      <w:r w:rsidR="003E58FE">
        <w:t>.4</w:t>
      </w:r>
      <w:r w:rsidR="003E58FE">
        <w:tab/>
        <w:t>Custom Operations without associated resources</w:t>
      </w:r>
      <w:bookmarkEnd w:id="529"/>
      <w:bookmarkEnd w:id="530"/>
      <w:bookmarkEnd w:id="531"/>
      <w:bookmarkEnd w:id="532"/>
      <w:bookmarkEnd w:id="533"/>
    </w:p>
    <w:p w14:paraId="158FCEA8" w14:textId="79541737" w:rsidR="003E58FE" w:rsidRPr="000A7435" w:rsidRDefault="00EF016A" w:rsidP="00C809DA">
      <w:pPr>
        <w:pStyle w:val="Heading5"/>
      </w:pPr>
      <w:bookmarkStart w:id="534" w:name="_Toc510696623"/>
      <w:bookmarkStart w:id="535" w:name="_Toc35971414"/>
      <w:bookmarkStart w:id="536" w:name="_Toc191382332"/>
      <w:bookmarkStart w:id="537" w:name="_Toc191627436"/>
      <w:bookmarkStart w:id="538" w:name="_Toc199274554"/>
      <w:r>
        <w:t>6.1.X</w:t>
      </w:r>
      <w:r w:rsidR="003E58FE">
        <w:t>.4.1</w:t>
      </w:r>
      <w:r w:rsidR="003E58FE">
        <w:tab/>
        <w:t>Overview</w:t>
      </w:r>
      <w:bookmarkEnd w:id="534"/>
      <w:bookmarkEnd w:id="535"/>
      <w:bookmarkEnd w:id="536"/>
      <w:bookmarkEnd w:id="537"/>
      <w:bookmarkEnd w:id="538"/>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539" w:name="_Toc510696624"/>
      <w:bookmarkStart w:id="540" w:name="_Toc35971415"/>
      <w:bookmarkStart w:id="541" w:name="_Toc191382333"/>
      <w:bookmarkStart w:id="542" w:name="_Toc191627437"/>
      <w:bookmarkStart w:id="543" w:name="_Toc199274555"/>
      <w:r>
        <w:t>6.1.X</w:t>
      </w:r>
      <w:r w:rsidR="003E58FE">
        <w:t>.4.2</w:t>
      </w:r>
      <w:r w:rsidR="003E58FE">
        <w:tab/>
        <w:t>Operation: &lt;operation 1&gt;</w:t>
      </w:r>
      <w:bookmarkEnd w:id="539"/>
      <w:bookmarkEnd w:id="540"/>
      <w:bookmarkEnd w:id="541"/>
      <w:bookmarkEnd w:id="542"/>
      <w:bookmarkEnd w:id="543"/>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544" w:name="_Toc510696625"/>
      <w:bookmarkStart w:id="545" w:name="_Toc35971416"/>
      <w:bookmarkStart w:id="546" w:name="_Toc191382334"/>
      <w:r>
        <w:rPr>
          <w:lang w:eastAsia="en-US"/>
        </w:rPr>
        <w:t>6.1.X</w:t>
      </w:r>
      <w:r w:rsidR="003E58FE">
        <w:rPr>
          <w:lang w:eastAsia="en-US"/>
        </w:rPr>
        <w:t>.4.2.1</w:t>
      </w:r>
      <w:r w:rsidR="003E58FE">
        <w:rPr>
          <w:lang w:eastAsia="en-US"/>
        </w:rPr>
        <w:tab/>
        <w:t>Description</w:t>
      </w:r>
      <w:bookmarkEnd w:id="544"/>
      <w:bookmarkEnd w:id="545"/>
      <w:bookmarkEnd w:id="546"/>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547" w:name="_Toc510696626"/>
      <w:bookmarkStart w:id="548" w:name="_Toc35971417"/>
      <w:bookmarkStart w:id="549" w:name="_Toc191382335"/>
      <w:r>
        <w:rPr>
          <w:lang w:eastAsia="en-US"/>
        </w:rPr>
        <w:t>6.1.X</w:t>
      </w:r>
      <w:r w:rsidR="003E58FE">
        <w:rPr>
          <w:lang w:eastAsia="en-US"/>
        </w:rPr>
        <w:t>.4.2.2</w:t>
      </w:r>
      <w:r w:rsidR="003E58FE">
        <w:rPr>
          <w:lang w:eastAsia="en-US"/>
        </w:rPr>
        <w:tab/>
        <w:t>Operation Definition</w:t>
      </w:r>
      <w:bookmarkEnd w:id="547"/>
      <w:bookmarkEnd w:id="548"/>
      <w:bookmarkEnd w:id="549"/>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E822BF">
            <w:pPr>
              <w:pStyle w:val="TAC"/>
            </w:pPr>
            <w:bookmarkStart w:id="550" w:name="_MCCTEMPBM_CRPT90430083___4"/>
            <w:r w:rsidRPr="0016361A">
              <w:t>"0..1", "1", or "M..N", or &lt;leave empty&gt;</w:t>
            </w:r>
            <w:bookmarkEnd w:id="550"/>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E822BF">
            <w:pPr>
              <w:pStyle w:val="TAC"/>
            </w:pPr>
            <w:bookmarkStart w:id="551" w:name="_MCCTEMPBM_CRPT90430084___4"/>
            <w:r w:rsidRPr="0016361A">
              <w:t>"0..1", "1" or "M..N", or &lt;leave empty&gt;</w:t>
            </w:r>
            <w:bookmarkEnd w:id="551"/>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552" w:name="_Toc510696627"/>
      <w:bookmarkStart w:id="553" w:name="_Toc35971418"/>
      <w:bookmarkStart w:id="554" w:name="_Toc191382336"/>
      <w:bookmarkStart w:id="555" w:name="_Toc191627438"/>
      <w:bookmarkStart w:id="556" w:name="_Toc199274556"/>
      <w:r>
        <w:t>6.1.X</w:t>
      </w:r>
      <w:r w:rsidR="003E58FE">
        <w:t>.4.3</w:t>
      </w:r>
      <w:r w:rsidR="003E58FE">
        <w:tab/>
        <w:t>Operation: &lt; operation 2&gt;</w:t>
      </w:r>
      <w:bookmarkEnd w:id="552"/>
      <w:bookmarkEnd w:id="553"/>
      <w:bookmarkEnd w:id="554"/>
      <w:bookmarkEnd w:id="555"/>
      <w:bookmarkEnd w:id="556"/>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557" w:name="_Toc510696628"/>
      <w:bookmarkStart w:id="558" w:name="_Toc35971419"/>
      <w:bookmarkStart w:id="559" w:name="_Toc191382337"/>
      <w:bookmarkStart w:id="560" w:name="_Toc191627439"/>
      <w:bookmarkStart w:id="561" w:name="_Toc199274557"/>
      <w:r>
        <w:t>6.1.X</w:t>
      </w:r>
      <w:r w:rsidR="003E58FE">
        <w:t>.5</w:t>
      </w:r>
      <w:r w:rsidR="003E58FE">
        <w:tab/>
        <w:t>Notifications</w:t>
      </w:r>
      <w:bookmarkEnd w:id="557"/>
      <w:bookmarkEnd w:id="558"/>
      <w:bookmarkEnd w:id="559"/>
      <w:bookmarkEnd w:id="560"/>
      <w:bookmarkEnd w:id="561"/>
    </w:p>
    <w:p w14:paraId="06D675F5" w14:textId="2A361527" w:rsidR="003E58FE" w:rsidRPr="000A7435" w:rsidRDefault="00EF016A" w:rsidP="00C809DA">
      <w:pPr>
        <w:pStyle w:val="Heading5"/>
      </w:pPr>
      <w:bookmarkStart w:id="562" w:name="_Toc510696629"/>
      <w:bookmarkStart w:id="563" w:name="_Toc35971420"/>
      <w:bookmarkStart w:id="564" w:name="_Toc191382338"/>
      <w:bookmarkStart w:id="565" w:name="_Toc191627440"/>
      <w:bookmarkStart w:id="566" w:name="_Toc199274558"/>
      <w:r>
        <w:t>6.1.X</w:t>
      </w:r>
      <w:r w:rsidR="003E58FE">
        <w:t>.5.1</w:t>
      </w:r>
      <w:r w:rsidR="003E58FE">
        <w:tab/>
        <w:t>General</w:t>
      </w:r>
      <w:bookmarkEnd w:id="562"/>
      <w:bookmarkEnd w:id="563"/>
      <w:bookmarkEnd w:id="564"/>
      <w:bookmarkEnd w:id="565"/>
      <w:bookmarkEnd w:id="566"/>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567" w:name="_Toc510696630"/>
      <w:bookmarkStart w:id="568" w:name="_Toc510696632"/>
      <w:r>
        <w:rPr>
          <w:noProof/>
        </w:rPr>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569" w:name="_Toc35971421"/>
      <w:bookmarkStart w:id="570" w:name="_Toc191382339"/>
      <w:bookmarkStart w:id="571" w:name="_Toc191627441"/>
      <w:bookmarkStart w:id="572" w:name="_Toc199274559"/>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567"/>
      <w:bookmarkEnd w:id="569"/>
      <w:bookmarkEnd w:id="570"/>
      <w:bookmarkEnd w:id="571"/>
      <w:bookmarkEnd w:id="572"/>
    </w:p>
    <w:p w14:paraId="48822DAF" w14:textId="78A4654C" w:rsidR="003E58FE" w:rsidRPr="00986E88" w:rsidRDefault="00EF016A" w:rsidP="004C6078">
      <w:pPr>
        <w:pStyle w:val="H6"/>
        <w:rPr>
          <w:noProof/>
        </w:rPr>
      </w:pPr>
      <w:bookmarkStart w:id="573" w:name="_Toc532994455"/>
      <w:bookmarkStart w:id="574" w:name="_Toc35971422"/>
      <w:bookmarkStart w:id="575" w:name="_Toc191382340"/>
      <w:bookmarkStart w:id="576" w:name="_Toc510696631"/>
      <w:r>
        <w:t>6.1.X</w:t>
      </w:r>
      <w:r w:rsidR="003E58FE">
        <w:t>.</w:t>
      </w:r>
      <w:r w:rsidR="000F7311">
        <w:t>5.2.1</w:t>
      </w:r>
      <w:r w:rsidR="003E58FE" w:rsidRPr="00986E88">
        <w:rPr>
          <w:noProof/>
        </w:rPr>
        <w:tab/>
      </w:r>
      <w:r w:rsidR="003E58FE" w:rsidRPr="00986E88">
        <w:rPr>
          <w:lang w:eastAsia="zh-CN"/>
        </w:rPr>
        <w:t>Description</w:t>
      </w:r>
      <w:bookmarkEnd w:id="573"/>
      <w:bookmarkEnd w:id="574"/>
      <w:bookmarkEnd w:id="57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577" w:name="_Toc532994456"/>
      <w:bookmarkStart w:id="578" w:name="_Toc35971423"/>
      <w:bookmarkStart w:id="579" w:name="_Toc191382341"/>
      <w:r>
        <w:t>6.1.X</w:t>
      </w:r>
      <w:r w:rsidR="003E58FE">
        <w:t>.</w:t>
      </w:r>
      <w:r w:rsidR="000F7311">
        <w:t>5.2.</w:t>
      </w:r>
      <w:r w:rsidR="008E5C50">
        <w:t>2</w:t>
      </w:r>
      <w:r w:rsidR="003E58FE" w:rsidRPr="00986E88">
        <w:tab/>
        <w:t>Target URI</w:t>
      </w:r>
      <w:bookmarkEnd w:id="577"/>
      <w:bookmarkEnd w:id="578"/>
      <w:bookmarkEnd w:id="579"/>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580" w:name="_Toc532994457"/>
      <w:bookmarkStart w:id="581" w:name="_Toc35971424"/>
      <w:bookmarkStart w:id="582" w:name="_Toc191382342"/>
      <w:r>
        <w:t>6.1.X</w:t>
      </w:r>
      <w:r w:rsidR="003E58FE" w:rsidRPr="002900A9">
        <w:t>.</w:t>
      </w:r>
      <w:r w:rsidR="000F7311" w:rsidRPr="002900A9">
        <w:t>5.2.</w:t>
      </w:r>
      <w:r w:rsidR="008E5C50" w:rsidRPr="002900A9">
        <w:t>3</w:t>
      </w:r>
      <w:r w:rsidR="003E58FE" w:rsidRPr="002900A9">
        <w:tab/>
        <w:t>Standard Methods</w:t>
      </w:r>
      <w:bookmarkEnd w:id="580"/>
      <w:bookmarkEnd w:id="581"/>
      <w:bookmarkEnd w:id="582"/>
    </w:p>
    <w:p w14:paraId="5C57E4FE" w14:textId="4244FB86" w:rsidR="003E58FE" w:rsidRPr="00986E88" w:rsidRDefault="00EF016A" w:rsidP="00C809DA">
      <w:pPr>
        <w:pStyle w:val="H6"/>
        <w:rPr>
          <w:noProof/>
        </w:rPr>
      </w:pPr>
      <w:bookmarkStart w:id="583" w:name="_Toc532994458"/>
      <w:bookmarkStart w:id="584" w:name="_Toc35971425"/>
      <w:r>
        <w:t>6.1.X</w:t>
      </w:r>
      <w:r w:rsidR="003E58FE">
        <w:t>.</w:t>
      </w:r>
      <w:r w:rsidR="000F7311">
        <w:t>5.2.</w:t>
      </w:r>
      <w:r w:rsidR="008E5C50">
        <w:t>3.1</w:t>
      </w:r>
      <w:r w:rsidR="003E58FE" w:rsidRPr="00986E88">
        <w:rPr>
          <w:noProof/>
        </w:rPr>
        <w:tab/>
      </w:r>
      <w:r w:rsidR="003E58FE" w:rsidRPr="00986E88">
        <w:rPr>
          <w:lang w:eastAsia="zh-CN"/>
        </w:rPr>
        <w:t>POST</w:t>
      </w:r>
      <w:bookmarkEnd w:id="583"/>
      <w:bookmarkEnd w:id="584"/>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585" w:name="_Toc35971426"/>
      <w:bookmarkStart w:id="586" w:name="_Toc191382343"/>
      <w:bookmarkStart w:id="587" w:name="_Toc191627442"/>
      <w:bookmarkStart w:id="588" w:name="_Toc199274560"/>
      <w:r>
        <w:t>6.1.</w:t>
      </w:r>
      <w:r w:rsidR="00EF016A">
        <w:t>X</w:t>
      </w:r>
      <w:r w:rsidR="003E58FE">
        <w:t>.5.3</w:t>
      </w:r>
      <w:r w:rsidR="003E58FE">
        <w:tab/>
        <w:t>&lt;notification 2&gt;</w:t>
      </w:r>
      <w:bookmarkEnd w:id="576"/>
      <w:bookmarkEnd w:id="585"/>
      <w:bookmarkEnd w:id="586"/>
      <w:bookmarkEnd w:id="587"/>
      <w:bookmarkEnd w:id="588"/>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589" w:name="_Toc35971427"/>
      <w:bookmarkStart w:id="590" w:name="_Toc191382344"/>
      <w:bookmarkStart w:id="591" w:name="_Toc191627443"/>
      <w:bookmarkStart w:id="592" w:name="_Toc199274561"/>
      <w:r>
        <w:t>6.1.</w:t>
      </w:r>
      <w:r w:rsidR="00EF016A">
        <w:t>X</w:t>
      </w:r>
      <w:r w:rsidR="003E58FE">
        <w:t>.6</w:t>
      </w:r>
      <w:r w:rsidR="003E58FE">
        <w:tab/>
        <w:t>Data Model</w:t>
      </w:r>
      <w:bookmarkEnd w:id="568"/>
      <w:bookmarkEnd w:id="589"/>
      <w:bookmarkEnd w:id="590"/>
      <w:bookmarkEnd w:id="591"/>
      <w:bookmarkEnd w:id="592"/>
    </w:p>
    <w:p w14:paraId="0E711D33" w14:textId="1088EAC6" w:rsidR="006E186B" w:rsidRDefault="00EF016A" w:rsidP="00C809DA">
      <w:pPr>
        <w:pStyle w:val="Heading5"/>
      </w:pPr>
      <w:bookmarkStart w:id="593" w:name="_Toc510696633"/>
      <w:bookmarkStart w:id="594" w:name="_Toc35971428"/>
      <w:bookmarkStart w:id="595" w:name="_Toc191382345"/>
      <w:bookmarkStart w:id="596" w:name="_Toc191627444"/>
      <w:bookmarkStart w:id="597" w:name="_Toc199274562"/>
      <w:bookmarkStart w:id="598" w:name="_Toc510696634"/>
      <w:bookmarkStart w:id="599" w:name="_Toc35971429"/>
      <w:r>
        <w:t>6.1.X</w:t>
      </w:r>
      <w:r w:rsidR="006E186B">
        <w:t>.</w:t>
      </w:r>
      <w:r w:rsidR="00354013">
        <w:t>6.1</w:t>
      </w:r>
      <w:r w:rsidR="006E186B">
        <w:tab/>
        <w:t>General</w:t>
      </w:r>
      <w:bookmarkEnd w:id="593"/>
      <w:bookmarkEnd w:id="594"/>
      <w:bookmarkEnd w:id="595"/>
      <w:bookmarkEnd w:id="596"/>
      <w:bookmarkEnd w:id="5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600" w:name="_Toc191382346"/>
      <w:bookmarkStart w:id="601" w:name="_Toc191627445"/>
      <w:bookmarkStart w:id="602" w:name="_Toc199274563"/>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598"/>
      <w:bookmarkEnd w:id="599"/>
      <w:bookmarkEnd w:id="600"/>
      <w:bookmarkEnd w:id="601"/>
      <w:bookmarkEnd w:id="602"/>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603" w:name="_Toc191382347"/>
      <w:r>
        <w:rPr>
          <w:lang w:eastAsia="zh-CN"/>
        </w:rPr>
        <w:t>6.1.X</w:t>
      </w:r>
      <w:r w:rsidR="008A6D4A">
        <w:rPr>
          <w:lang w:eastAsia="zh-CN"/>
        </w:rPr>
        <w:t>.6.2.1</w:t>
      </w:r>
      <w:r w:rsidR="008A6D4A">
        <w:rPr>
          <w:lang w:eastAsia="zh-CN"/>
        </w:rPr>
        <w:tab/>
        <w:t>Introduction</w:t>
      </w:r>
      <w:bookmarkEnd w:id="505"/>
      <w:bookmarkEnd w:id="506"/>
      <w:bookmarkEnd w:id="603"/>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604" w:name="_Toc510696636"/>
      <w:bookmarkStart w:id="605" w:name="_Toc35971431"/>
      <w:bookmarkStart w:id="606" w:name="_Toc191382348"/>
      <w:r>
        <w:t>6.1.X</w:t>
      </w:r>
      <w:r w:rsidR="008A6D4A">
        <w:t>.6.2.2</w:t>
      </w:r>
      <w:r w:rsidR="008A6D4A">
        <w:tab/>
        <w:t>Type: &lt;TypeName 1&gt;</w:t>
      </w:r>
      <w:bookmarkEnd w:id="604"/>
      <w:bookmarkEnd w:id="605"/>
      <w:bookmarkEnd w:id="606"/>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E822BF">
            <w:pPr>
              <w:pStyle w:val="TAC"/>
            </w:pPr>
            <w:bookmarkStart w:id="607" w:name="_MCCTEMPBM_CRPT90430085___4"/>
            <w:r w:rsidRPr="0016361A">
              <w:t>"0..1", "1" or "M..N"</w:t>
            </w:r>
            <w:bookmarkEnd w:id="607"/>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E822BF">
            <w:pPr>
              <w:pStyle w:val="TAC"/>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E822BF">
            <w:pPr>
              <w:pStyle w:val="TAC"/>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608" w:name="_Toc510696637"/>
      <w:bookmarkStart w:id="609" w:name="_Toc35971432"/>
      <w:bookmarkStart w:id="610" w:name="_Toc191382349"/>
      <w:r>
        <w:t>6.1.X</w:t>
      </w:r>
      <w:r w:rsidR="008A6D4A">
        <w:t>.6.2.3</w:t>
      </w:r>
      <w:r w:rsidR="008A6D4A">
        <w:tab/>
        <w:t>Type: &lt;TypeName 2&gt;</w:t>
      </w:r>
      <w:bookmarkEnd w:id="608"/>
      <w:bookmarkEnd w:id="609"/>
      <w:bookmarkEnd w:id="610"/>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611" w:name="_Toc510696638"/>
      <w:bookmarkStart w:id="612" w:name="_Toc35971433"/>
      <w:bookmarkStart w:id="613" w:name="_Toc191382350"/>
      <w:bookmarkStart w:id="614" w:name="_Toc191627446"/>
      <w:bookmarkStart w:id="615" w:name="_Toc199274564"/>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611"/>
      <w:bookmarkEnd w:id="612"/>
      <w:bookmarkEnd w:id="613"/>
      <w:bookmarkEnd w:id="614"/>
      <w:bookmarkEnd w:id="61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616" w:name="_Toc510696639"/>
      <w:bookmarkStart w:id="617" w:name="_Toc35971434"/>
      <w:bookmarkStart w:id="618" w:name="_Toc191382351"/>
      <w:r>
        <w:t>6.1.X</w:t>
      </w:r>
      <w:r w:rsidR="008A6D4A">
        <w:t>.6.3.1</w:t>
      </w:r>
      <w:r w:rsidR="008A6D4A" w:rsidRPr="00384E92">
        <w:tab/>
        <w:t>Introduction</w:t>
      </w:r>
      <w:bookmarkEnd w:id="616"/>
      <w:bookmarkEnd w:id="617"/>
      <w:bookmarkEnd w:id="61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619" w:name="_Toc510696640"/>
      <w:bookmarkStart w:id="620" w:name="_Toc35971435"/>
      <w:bookmarkStart w:id="621" w:name="_Toc191382352"/>
      <w:r>
        <w:t>6.1.X</w:t>
      </w:r>
      <w:r w:rsidR="008A6D4A">
        <w:t>.6.3.2</w:t>
      </w:r>
      <w:r w:rsidR="008A6D4A" w:rsidRPr="00384E92">
        <w:tab/>
        <w:t>Simple data types</w:t>
      </w:r>
      <w:bookmarkEnd w:id="619"/>
      <w:bookmarkEnd w:id="620"/>
      <w:bookmarkEnd w:id="621"/>
    </w:p>
    <w:p w14:paraId="3E57B034" w14:textId="278839C8" w:rsidR="003E58FE" w:rsidRPr="00384E92" w:rsidRDefault="003E58FE" w:rsidP="003E58FE">
      <w:bookmarkStart w:id="622" w:name="_Toc510696641"/>
      <w:bookmarkStart w:id="623"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624" w:name="_Toc191382353"/>
      <w:r>
        <w:t>6.1.X</w:t>
      </w:r>
      <w:r w:rsidR="008A6D4A">
        <w:t>.6.3.3</w:t>
      </w:r>
      <w:r w:rsidR="008A6D4A" w:rsidRPr="00BC662F">
        <w:tab/>
        <w:t>Enumeration: &lt;EnumType1&gt;</w:t>
      </w:r>
      <w:bookmarkEnd w:id="622"/>
      <w:bookmarkEnd w:id="623"/>
      <w:bookmarkEnd w:id="624"/>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625" w:name="_Toc510696642"/>
      <w:bookmarkStart w:id="626" w:name="_Toc35971437"/>
      <w:bookmarkStart w:id="627" w:name="_Toc191382354"/>
      <w:r>
        <w:t>6.1.X</w:t>
      </w:r>
      <w:r w:rsidR="008A6D4A">
        <w:t>.6.3.4</w:t>
      </w:r>
      <w:r w:rsidR="008A6D4A" w:rsidRPr="00BC662F">
        <w:tab/>
        <w:t>Enumeration: &lt;EnumType</w:t>
      </w:r>
      <w:r w:rsidR="008A6D4A">
        <w:t>2</w:t>
      </w:r>
      <w:r w:rsidR="008A6D4A" w:rsidRPr="00BC662F">
        <w:t>&gt;</w:t>
      </w:r>
      <w:bookmarkEnd w:id="625"/>
      <w:bookmarkEnd w:id="626"/>
      <w:bookmarkEnd w:id="627"/>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628" w:name="_Toc510696643"/>
      <w:bookmarkStart w:id="629" w:name="_Toc35971438"/>
      <w:bookmarkStart w:id="630" w:name="_Toc191382355"/>
      <w:bookmarkStart w:id="631" w:name="_Toc191627447"/>
      <w:bookmarkStart w:id="632" w:name="_Toc199274565"/>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628"/>
      <w:bookmarkEnd w:id="629"/>
      <w:bookmarkEnd w:id="630"/>
      <w:bookmarkEnd w:id="631"/>
      <w:bookmarkEnd w:id="632"/>
    </w:p>
    <w:p w14:paraId="41695600" w14:textId="1A7FC5EE" w:rsidR="008A6D4A" w:rsidRDefault="00EF016A" w:rsidP="004C6078">
      <w:pPr>
        <w:pStyle w:val="H6"/>
      </w:pPr>
      <w:bookmarkStart w:id="633" w:name="_Toc510696644"/>
      <w:bookmarkStart w:id="634" w:name="_Toc35971439"/>
      <w:bookmarkStart w:id="635" w:name="_Toc191382356"/>
      <w:r>
        <w:t>6.1.X</w:t>
      </w:r>
      <w:r w:rsidR="008A6D4A">
        <w:t>.6.4.1</w:t>
      </w:r>
      <w:r w:rsidR="008A6D4A">
        <w:tab/>
        <w:t>Type: &lt;TypeName 1&gt;</w:t>
      </w:r>
      <w:bookmarkEnd w:id="633"/>
      <w:bookmarkEnd w:id="634"/>
      <w:bookmarkEnd w:id="63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636" w:name="_Toc510696645"/>
      <w:bookmarkStart w:id="637" w:name="_Toc35971440"/>
      <w:bookmarkStart w:id="638" w:name="_Toc191382357"/>
      <w:r>
        <w:t>6.1.X</w:t>
      </w:r>
      <w:r w:rsidR="008A6D4A">
        <w:t>.6.4.2</w:t>
      </w:r>
      <w:r w:rsidR="008A6D4A">
        <w:tab/>
        <w:t>Type: &lt;TypeName 2&gt;</w:t>
      </w:r>
      <w:bookmarkEnd w:id="636"/>
      <w:bookmarkEnd w:id="637"/>
      <w:bookmarkEnd w:id="638"/>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639" w:name="_Toc510696646"/>
      <w:bookmarkStart w:id="640" w:name="_Toc35971441"/>
      <w:bookmarkStart w:id="641" w:name="_Toc191382358"/>
      <w:bookmarkStart w:id="642" w:name="_Toc191627448"/>
      <w:bookmarkStart w:id="643" w:name="_Toc199274566"/>
      <w:r>
        <w:t>6.1.X</w:t>
      </w:r>
      <w:r w:rsidR="008A6D4A">
        <w:t>.6.5</w:t>
      </w:r>
      <w:r w:rsidR="008A6D4A">
        <w:tab/>
        <w:t>Binary data</w:t>
      </w:r>
      <w:bookmarkEnd w:id="639"/>
      <w:bookmarkEnd w:id="640"/>
      <w:bookmarkEnd w:id="641"/>
      <w:bookmarkEnd w:id="642"/>
      <w:bookmarkEnd w:id="643"/>
    </w:p>
    <w:p w14:paraId="3E8B3ED7" w14:textId="65E4643A" w:rsidR="008A6D4A" w:rsidRDefault="00EF016A" w:rsidP="004C6078">
      <w:pPr>
        <w:pStyle w:val="H6"/>
      </w:pPr>
      <w:bookmarkStart w:id="644" w:name="_Toc35971442"/>
      <w:bookmarkStart w:id="645" w:name="_Toc191382359"/>
      <w:r>
        <w:t>6.1.X</w:t>
      </w:r>
      <w:r w:rsidR="008A6D4A">
        <w:t>.6.5.1</w:t>
      </w:r>
      <w:r w:rsidR="008A6D4A">
        <w:tab/>
        <w:t>Binary Data Types</w:t>
      </w:r>
      <w:bookmarkEnd w:id="644"/>
      <w:bookmarkEnd w:id="645"/>
    </w:p>
    <w:p w14:paraId="3F3349B8" w14:textId="1CA557D7" w:rsidR="003E58FE" w:rsidRPr="00A04126" w:rsidRDefault="003E58FE" w:rsidP="003E58FE">
      <w:pPr>
        <w:pStyle w:val="TH"/>
      </w:pPr>
      <w:bookmarkStart w:id="646"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646"/>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647" w:name="_Toc510696647"/>
      <w:bookmarkStart w:id="648" w:name="_Toc35971443"/>
      <w:bookmarkStart w:id="649" w:name="_Toc191382360"/>
      <w:bookmarkStart w:id="650" w:name="_Toc191627449"/>
      <w:bookmarkStart w:id="651" w:name="_Toc199274567"/>
      <w:r>
        <w:t>6.1.</w:t>
      </w:r>
      <w:r w:rsidR="00EF016A">
        <w:t>X</w:t>
      </w:r>
      <w:r w:rsidR="008A6D4A">
        <w:t>.7</w:t>
      </w:r>
      <w:r w:rsidR="008A6D4A">
        <w:tab/>
        <w:t>Error Handling</w:t>
      </w:r>
      <w:bookmarkEnd w:id="647"/>
      <w:bookmarkEnd w:id="648"/>
      <w:bookmarkEnd w:id="649"/>
      <w:bookmarkEnd w:id="650"/>
      <w:bookmarkEnd w:id="651"/>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652" w:name="_Toc35971444"/>
      <w:bookmarkStart w:id="653" w:name="_Toc191382361"/>
      <w:bookmarkStart w:id="654" w:name="_Toc191627450"/>
      <w:bookmarkStart w:id="655" w:name="_Toc199274568"/>
      <w:r>
        <w:t>6.1.X</w:t>
      </w:r>
      <w:r w:rsidR="008A6D4A" w:rsidRPr="00971458">
        <w:t>.7.1</w:t>
      </w:r>
      <w:r w:rsidR="008A6D4A" w:rsidRPr="00971458">
        <w:tab/>
        <w:t>General</w:t>
      </w:r>
      <w:bookmarkEnd w:id="652"/>
      <w:bookmarkEnd w:id="653"/>
      <w:bookmarkEnd w:id="654"/>
      <w:bookmarkEnd w:id="655"/>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656" w:name="_Toc35971445"/>
      <w:bookmarkStart w:id="657" w:name="_Toc191382362"/>
      <w:bookmarkStart w:id="658" w:name="_Toc191627451"/>
      <w:bookmarkStart w:id="659" w:name="_Toc199274569"/>
      <w:r>
        <w:t>6.1.X</w:t>
      </w:r>
      <w:r w:rsidR="008A6D4A" w:rsidRPr="00971458">
        <w:t>.7.2</w:t>
      </w:r>
      <w:r w:rsidR="008A6D4A" w:rsidRPr="00971458">
        <w:tab/>
        <w:t>Protocol Errors</w:t>
      </w:r>
      <w:bookmarkEnd w:id="656"/>
      <w:bookmarkEnd w:id="657"/>
      <w:bookmarkEnd w:id="658"/>
      <w:bookmarkEnd w:id="659"/>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660" w:name="_Toc35971446"/>
      <w:bookmarkStart w:id="661" w:name="_Toc191382363"/>
      <w:bookmarkStart w:id="662" w:name="_Toc191627452"/>
      <w:bookmarkStart w:id="663" w:name="_Toc199274570"/>
      <w:r>
        <w:t>6.1.X</w:t>
      </w:r>
      <w:r w:rsidR="008A6D4A">
        <w:t>.7.3</w:t>
      </w:r>
      <w:r w:rsidR="008A6D4A">
        <w:tab/>
        <w:t>Application Errors</w:t>
      </w:r>
      <w:bookmarkEnd w:id="660"/>
      <w:bookmarkEnd w:id="661"/>
      <w:bookmarkEnd w:id="662"/>
      <w:bookmarkEnd w:id="663"/>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664" w:name="_Toc492899751"/>
      <w:bookmarkStart w:id="665" w:name="_Toc492900030"/>
      <w:bookmarkStart w:id="666" w:name="_Toc492967832"/>
      <w:bookmarkStart w:id="667" w:name="_Toc492972920"/>
      <w:bookmarkStart w:id="668" w:name="_Toc492973140"/>
      <w:bookmarkStart w:id="669" w:name="_Toc493774060"/>
      <w:bookmarkStart w:id="670" w:name="_Toc508285804"/>
      <w:bookmarkStart w:id="671" w:name="_Toc508287269"/>
      <w:bookmarkStart w:id="672" w:name="_Toc510696648"/>
      <w:bookmarkStart w:id="673" w:name="_Toc35971447"/>
    </w:p>
    <w:p w14:paraId="5EE35080" w14:textId="29318B2D" w:rsidR="003E58FE" w:rsidRPr="0023018E" w:rsidRDefault="00EF016A" w:rsidP="004321D2">
      <w:pPr>
        <w:pStyle w:val="Heading4"/>
        <w:rPr>
          <w:lang w:eastAsia="zh-CN"/>
        </w:rPr>
      </w:pPr>
      <w:bookmarkStart w:id="674" w:name="_Toc191382364"/>
      <w:bookmarkStart w:id="675" w:name="_Toc191627453"/>
      <w:bookmarkStart w:id="676" w:name="_Toc199274571"/>
      <w:r>
        <w:t>6.1.X</w:t>
      </w:r>
      <w:r w:rsidR="003E58FE">
        <w:t>.8</w:t>
      </w:r>
      <w:r w:rsidR="003E58FE" w:rsidRPr="0023018E">
        <w:rPr>
          <w:lang w:eastAsia="zh-CN"/>
        </w:rPr>
        <w:tab/>
        <w:t>Feature negotiation</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677" w:name="_Toc532994477"/>
      <w:bookmarkStart w:id="678" w:name="_Toc35971448"/>
      <w:bookmarkStart w:id="679" w:name="_Toc191382365"/>
      <w:bookmarkStart w:id="680" w:name="_Toc191627454"/>
      <w:bookmarkStart w:id="681" w:name="_Toc199274572"/>
      <w:r>
        <w:t>6.1.</w:t>
      </w:r>
      <w:r w:rsidR="00EF016A">
        <w:t>X</w:t>
      </w:r>
      <w:r w:rsidR="008A6D4A">
        <w:t>.9</w:t>
      </w:r>
      <w:r w:rsidR="008A6D4A" w:rsidRPr="001E7573">
        <w:tab/>
        <w:t>Security</w:t>
      </w:r>
      <w:bookmarkStart w:id="682" w:name="_Toc510696649"/>
      <w:bookmarkEnd w:id="677"/>
      <w:bookmarkEnd w:id="678"/>
      <w:bookmarkEnd w:id="679"/>
      <w:bookmarkEnd w:id="680"/>
      <w:bookmarkEnd w:id="681"/>
    </w:p>
    <w:p w14:paraId="2E802522" w14:textId="75998BE9" w:rsidR="00712608" w:rsidRDefault="00712608" w:rsidP="00712608">
      <w:pPr>
        <w:rPr>
          <w:noProof/>
          <w:lang w:eastAsia="zh-CN"/>
        </w:rPr>
      </w:pPr>
      <w:bookmarkStart w:id="683"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684" w:name="_Toc191382366"/>
      <w:bookmarkStart w:id="685" w:name="_Toc191627455"/>
      <w:bookmarkStart w:id="686" w:name="_Toc199274573"/>
      <w:r w:rsidR="008A6D4A">
        <w:t>6.2</w:t>
      </w:r>
      <w:r w:rsidR="008A6D4A">
        <w:tab/>
      </w:r>
      <w:bookmarkEnd w:id="682"/>
      <w:bookmarkEnd w:id="683"/>
      <w:r w:rsidR="00EF016A">
        <w:t>Spatial Map Server</w:t>
      </w:r>
      <w:r w:rsidR="006B354A">
        <w:t xml:space="preserve"> APIs</w:t>
      </w:r>
      <w:bookmarkEnd w:id="684"/>
      <w:bookmarkEnd w:id="685"/>
      <w:bookmarkEnd w:id="686"/>
    </w:p>
    <w:p w14:paraId="313B4832" w14:textId="299C06D4"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6F935051" w14:textId="4E7088C2" w:rsidR="003D1638" w:rsidRDefault="003D1638" w:rsidP="003D1638">
      <w:pPr>
        <w:pStyle w:val="Heading3"/>
      </w:pPr>
      <w:bookmarkStart w:id="687" w:name="_Toc199274574"/>
      <w:r>
        <w:t>6.2.1</w:t>
      </w:r>
      <w:r>
        <w:tab/>
        <w:t>SS_SmManagement Service API</w:t>
      </w:r>
      <w:bookmarkEnd w:id="687"/>
    </w:p>
    <w:p w14:paraId="017D2745" w14:textId="13F6828A" w:rsidR="003D1638" w:rsidRDefault="003D1638" w:rsidP="003D1638">
      <w:pPr>
        <w:pStyle w:val="Heading4"/>
      </w:pPr>
      <w:bookmarkStart w:id="688" w:name="_Toc199274575"/>
      <w:r>
        <w:t>6.2.</w:t>
      </w:r>
      <w:r w:rsidR="00596B67">
        <w:t>1</w:t>
      </w:r>
      <w:r>
        <w:t>.1</w:t>
      </w:r>
      <w:r>
        <w:tab/>
        <w:t>Introduction</w:t>
      </w:r>
      <w:bookmarkEnd w:id="688"/>
    </w:p>
    <w:p w14:paraId="39582EA6" w14:textId="77777777" w:rsidR="003D1638" w:rsidRDefault="003D1638" w:rsidP="003D1638">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07027312" w14:textId="77777777" w:rsidR="003D1638" w:rsidRDefault="003D1638" w:rsidP="003D1638">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0405338A" w14:textId="77777777" w:rsidR="003D1638" w:rsidRPr="00E23840" w:rsidRDefault="003D1638" w:rsidP="003D163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96D8DF" w14:textId="77777777" w:rsidR="003D1638" w:rsidRDefault="003D1638" w:rsidP="003D163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740AD580" w14:textId="77777777" w:rsidR="003D1638" w:rsidRDefault="003D1638" w:rsidP="003D1638">
      <w:pPr>
        <w:rPr>
          <w:b/>
          <w:noProof/>
        </w:rPr>
      </w:pPr>
      <w:r>
        <w:rPr>
          <w:b/>
          <w:noProof/>
        </w:rPr>
        <w:t>{apiRoot}/&lt;apiName&gt;/&lt;apiVersion&gt;/&lt;apiSpecificSuffixes&gt;</w:t>
      </w:r>
    </w:p>
    <w:p w14:paraId="5EAD7E51" w14:textId="77777777" w:rsidR="003D1638" w:rsidRDefault="003D1638" w:rsidP="003D1638">
      <w:pPr>
        <w:rPr>
          <w:noProof/>
          <w:lang w:eastAsia="zh-CN"/>
        </w:rPr>
      </w:pPr>
      <w:r>
        <w:rPr>
          <w:noProof/>
          <w:lang w:eastAsia="zh-CN"/>
        </w:rPr>
        <w:t>with the following components:</w:t>
      </w:r>
    </w:p>
    <w:p w14:paraId="40D3DC24" w14:textId="77777777" w:rsidR="003D1638" w:rsidRDefault="003D1638" w:rsidP="003D163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1AB12E71" w14:textId="77777777" w:rsidR="003D1638" w:rsidRPr="00E23840" w:rsidRDefault="003D1638" w:rsidP="003D163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"ssm_smm"</w:t>
      </w:r>
      <w:r w:rsidRPr="00E23840">
        <w:rPr>
          <w:noProof/>
        </w:rPr>
        <w:t>.</w:t>
      </w:r>
    </w:p>
    <w:p w14:paraId="1A4F64F8" w14:textId="77777777" w:rsidR="003D1638" w:rsidRDefault="003D1638" w:rsidP="003D1638">
      <w:pPr>
        <w:pStyle w:val="B1"/>
        <w:rPr>
          <w:noProof/>
        </w:rPr>
      </w:pPr>
      <w:r>
        <w:rPr>
          <w:noProof/>
        </w:rPr>
        <w:t>-</w:t>
      </w:r>
      <w:r>
        <w:rPr>
          <w:noProof/>
        </w:rPr>
        <w:tab/>
        <w:t>The &lt;apiVersion&gt; shall be "v1".</w:t>
      </w:r>
    </w:p>
    <w:p w14:paraId="72E12F3E" w14:textId="77777777" w:rsidR="003D1638" w:rsidRDefault="003D1638" w:rsidP="003D1638">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43DE63B8" w14:textId="631B15EC" w:rsidR="003D1638" w:rsidRDefault="003D1638" w:rsidP="003D1638">
      <w:pPr>
        <w:pStyle w:val="NO"/>
      </w:pPr>
      <w:r>
        <w:t>NOTE:</w:t>
      </w:r>
      <w:r>
        <w:tab/>
        <w:t>When 3GPP TS 29.122 [2] is referenced for the common protocol and interface aspects for API definition in the clauses under clause </w:t>
      </w:r>
      <w:r w:rsidR="00596B67">
        <w:t>6.2</w:t>
      </w:r>
      <w:r>
        <w:t>.</w:t>
      </w:r>
      <w:r w:rsidR="00596B67">
        <w:t>1</w:t>
      </w:r>
      <w:r>
        <w:t>, the SM server takes the role of the SCEF and the service consumer takes the role of the SCS/AS.</w:t>
      </w:r>
    </w:p>
    <w:p w14:paraId="45A46FF9" w14:textId="026386A0" w:rsidR="003D1638" w:rsidRDefault="003D1638" w:rsidP="003D1638">
      <w:pPr>
        <w:pStyle w:val="Heading4"/>
      </w:pPr>
      <w:bookmarkStart w:id="689" w:name="_Toc199274576"/>
      <w:r>
        <w:t>6.2.</w:t>
      </w:r>
      <w:r w:rsidR="00596B67">
        <w:t>1</w:t>
      </w:r>
      <w:r>
        <w:t>.2</w:t>
      </w:r>
      <w:r>
        <w:tab/>
        <w:t>Usage of HTTP and common API related aspects</w:t>
      </w:r>
      <w:bookmarkEnd w:id="689"/>
    </w:p>
    <w:p w14:paraId="50686D09" w14:textId="77777777" w:rsidR="003D1638" w:rsidRPr="001F47A6" w:rsidRDefault="003D1638" w:rsidP="003D1638">
      <w:r>
        <w:t xml:space="preserve">The provisions of clause 6.3 of 3GPP TS 29.549 [17] shall apply for the </w:t>
      </w:r>
      <w:r>
        <w:rPr>
          <w:noProof/>
        </w:rPr>
        <w:t xml:space="preserve">SS_SmManagement </w:t>
      </w:r>
      <w:r w:rsidRPr="00E23840">
        <w:rPr>
          <w:noProof/>
          <w:lang w:eastAsia="zh-CN"/>
        </w:rPr>
        <w:t>API</w:t>
      </w:r>
      <w:r>
        <w:rPr>
          <w:noProof/>
          <w:lang w:eastAsia="zh-CN"/>
        </w:rPr>
        <w:t>.</w:t>
      </w:r>
    </w:p>
    <w:p w14:paraId="512BDA58" w14:textId="2A2C2C44" w:rsidR="003D1638" w:rsidRDefault="00596B67" w:rsidP="003D1638">
      <w:pPr>
        <w:pStyle w:val="Heading4"/>
      </w:pPr>
      <w:bookmarkStart w:id="690" w:name="_Toc199274577"/>
      <w:r>
        <w:t>6.2.1</w:t>
      </w:r>
      <w:r w:rsidR="003D1638">
        <w:t>.3</w:t>
      </w:r>
      <w:r w:rsidR="003D1638">
        <w:tab/>
        <w:t>Resources</w:t>
      </w:r>
      <w:bookmarkEnd w:id="690"/>
    </w:p>
    <w:p w14:paraId="1A644746" w14:textId="180B4D8A" w:rsidR="003D1638" w:rsidRPr="000A7435" w:rsidRDefault="00596B67" w:rsidP="003D1638">
      <w:pPr>
        <w:pStyle w:val="Heading5"/>
      </w:pPr>
      <w:bookmarkStart w:id="691" w:name="_Toc199274578"/>
      <w:r>
        <w:t>6.2.1</w:t>
      </w:r>
      <w:r w:rsidR="003D1638">
        <w:t>.3.1</w:t>
      </w:r>
      <w:r w:rsidR="003D1638">
        <w:tab/>
        <w:t>Overview</w:t>
      </w:r>
      <w:bookmarkEnd w:id="691"/>
    </w:p>
    <w:p w14:paraId="140F1216" w14:textId="77777777" w:rsidR="003D1638" w:rsidRDefault="003D1638" w:rsidP="003D1638">
      <w:r>
        <w:t>This clause describes the structure for the Resource URIs and the resources and methods used for the service.</w:t>
      </w:r>
    </w:p>
    <w:p w14:paraId="21359EAD" w14:textId="72B60221" w:rsidR="003D1638" w:rsidRDefault="00596B67" w:rsidP="003D1638">
      <w:r>
        <w:t>Figure 6.2.1</w:t>
      </w:r>
      <w:r w:rsidR="003D1638">
        <w:t xml:space="preserve">.3.1-1 depicts the resource URIs structure for the </w:t>
      </w:r>
      <w:r w:rsidR="003D1638">
        <w:rPr>
          <w:noProof/>
        </w:rPr>
        <w:t xml:space="preserve">SS_SmManagement </w:t>
      </w:r>
      <w:r w:rsidR="003D1638">
        <w:t>API.</w:t>
      </w:r>
    </w:p>
    <w:p w14:paraId="3FBA2327" w14:textId="77777777" w:rsidR="003D1638" w:rsidRPr="00A258AF" w:rsidRDefault="003D1638" w:rsidP="003D1638">
      <w:pPr>
        <w:pStyle w:val="TH"/>
        <w:rPr>
          <w:lang w:val="en-US"/>
        </w:rPr>
      </w:pPr>
      <w:r>
        <w:object w:dxaOrig="5268" w:dyaOrig="6096" w14:anchorId="4AE5DE70">
          <v:shape id="_x0000_i1042" type="#_x0000_t75" style="width:263.3pt;height:305.2pt" o:ole="">
            <v:imagedata r:id="rId49" o:title=""/>
          </v:shape>
          <o:OLEObject Type="Embed" ProgID="Visio.Drawing.15" ShapeID="_x0000_i1042" DrawAspect="Content" ObjectID="_1810129979" r:id="rId50"/>
        </w:object>
      </w:r>
    </w:p>
    <w:p w14:paraId="62E35453" w14:textId="311AEA63" w:rsidR="003D1638" w:rsidRPr="008C18E3" w:rsidRDefault="003D1638" w:rsidP="003D1638">
      <w:pPr>
        <w:pStyle w:val="TF"/>
      </w:pPr>
      <w:r w:rsidRPr="008C18E3">
        <w:t>Figure</w:t>
      </w:r>
      <w:r w:rsidR="00596B67">
        <w:t> 6.2.1</w:t>
      </w:r>
      <w:r>
        <w:t>.3.1</w:t>
      </w:r>
      <w:r w:rsidRPr="008C18E3">
        <w:t xml:space="preserve">-1: </w:t>
      </w:r>
      <w:r>
        <w:t xml:space="preserve">Resource </w:t>
      </w:r>
      <w:r w:rsidRPr="008C18E3">
        <w:t xml:space="preserve">URI structure of the </w:t>
      </w:r>
      <w:r>
        <w:t>SS_SmManagement</w:t>
      </w:r>
      <w:r w:rsidRPr="008C18E3">
        <w:t xml:space="preserve"> API</w:t>
      </w:r>
    </w:p>
    <w:p w14:paraId="4626E718" w14:textId="1B6A7C89" w:rsidR="003D1638" w:rsidRDefault="00596B67" w:rsidP="003D1638">
      <w:r>
        <w:t>Table 6.2.1</w:t>
      </w:r>
      <w:r w:rsidR="003D1638">
        <w:t>.3.1-1 provides an overview of the resources and applicable HTTP methods.</w:t>
      </w:r>
    </w:p>
    <w:p w14:paraId="5D7C4F9F" w14:textId="769A0A89" w:rsidR="003D1638" w:rsidRDefault="003D1638" w:rsidP="003D1638">
      <w:pPr>
        <w:pStyle w:val="TH"/>
      </w:pPr>
      <w:r w:rsidRPr="00384E92">
        <w:t>Table</w:t>
      </w:r>
      <w:r w:rsidR="00596B67">
        <w:t> 6.2.1</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D1638" w:rsidRPr="00B54FF5" w14:paraId="0A18F9CC" w14:textId="77777777" w:rsidTr="00E10EB4">
        <w:trPr>
          <w:jc w:val="center"/>
        </w:trPr>
        <w:tc>
          <w:tcPr>
            <w:tcW w:w="1338" w:type="pct"/>
            <w:shd w:val="clear" w:color="auto" w:fill="C0C0C0"/>
            <w:vAlign w:val="center"/>
            <w:hideMark/>
          </w:tcPr>
          <w:p w14:paraId="050760AE" w14:textId="77777777" w:rsidR="003D1638" w:rsidRPr="0016361A" w:rsidRDefault="003D1638" w:rsidP="00E10EB4">
            <w:pPr>
              <w:pStyle w:val="TAH"/>
            </w:pPr>
            <w:r w:rsidRPr="008C18E3">
              <w:t xml:space="preserve">Resource </w:t>
            </w:r>
            <w:r>
              <w:t>purpose/</w:t>
            </w:r>
            <w:r w:rsidRPr="008C18E3">
              <w:t>name</w:t>
            </w:r>
          </w:p>
        </w:tc>
        <w:tc>
          <w:tcPr>
            <w:tcW w:w="1501" w:type="pct"/>
            <w:shd w:val="clear" w:color="auto" w:fill="C0C0C0"/>
            <w:vAlign w:val="center"/>
            <w:hideMark/>
          </w:tcPr>
          <w:p w14:paraId="0714A57E" w14:textId="77777777" w:rsidR="003D1638" w:rsidRPr="0016361A" w:rsidRDefault="003D1638" w:rsidP="00E10EB4">
            <w:pPr>
              <w:pStyle w:val="TAH"/>
            </w:pPr>
            <w:r w:rsidRPr="008C18E3">
              <w:t>Resource URI</w:t>
            </w:r>
            <w:r>
              <w:t xml:space="preserve"> (relative path after API URI)</w:t>
            </w:r>
          </w:p>
        </w:tc>
        <w:tc>
          <w:tcPr>
            <w:tcW w:w="505" w:type="pct"/>
            <w:shd w:val="clear" w:color="auto" w:fill="C0C0C0"/>
            <w:vAlign w:val="center"/>
            <w:hideMark/>
          </w:tcPr>
          <w:p w14:paraId="3E1D81AE" w14:textId="77777777" w:rsidR="003D1638" w:rsidRPr="0016361A" w:rsidRDefault="003D1638" w:rsidP="00E10EB4">
            <w:pPr>
              <w:pStyle w:val="TAH"/>
            </w:pPr>
            <w:r w:rsidRPr="008C18E3">
              <w:t>HTTP method</w:t>
            </w:r>
            <w:r>
              <w:t xml:space="preserve"> or custom operation</w:t>
            </w:r>
          </w:p>
        </w:tc>
        <w:tc>
          <w:tcPr>
            <w:tcW w:w="1656" w:type="pct"/>
            <w:shd w:val="clear" w:color="auto" w:fill="C0C0C0"/>
            <w:vAlign w:val="center"/>
            <w:hideMark/>
          </w:tcPr>
          <w:p w14:paraId="0D04BED0" w14:textId="77777777" w:rsidR="003D1638" w:rsidRPr="0016361A" w:rsidRDefault="003D1638" w:rsidP="00E10EB4">
            <w:pPr>
              <w:pStyle w:val="TAH"/>
            </w:pPr>
            <w:r>
              <w:t>Description (service operation)</w:t>
            </w:r>
          </w:p>
        </w:tc>
      </w:tr>
      <w:tr w:rsidR="003D1638" w:rsidRPr="00B54FF5" w14:paraId="689A9020" w14:textId="77777777" w:rsidTr="00E10EB4">
        <w:trPr>
          <w:jc w:val="center"/>
        </w:trPr>
        <w:tc>
          <w:tcPr>
            <w:tcW w:w="1338" w:type="pct"/>
            <w:vMerge w:val="restart"/>
            <w:vAlign w:val="center"/>
          </w:tcPr>
          <w:p w14:paraId="7B33BE7A" w14:textId="77777777" w:rsidR="003D1638" w:rsidRPr="0016361A" w:rsidRDefault="003D1638" w:rsidP="00E10EB4">
            <w:pPr>
              <w:pStyle w:val="TAL"/>
            </w:pPr>
            <w:r>
              <w:t>Spatial Maps</w:t>
            </w:r>
          </w:p>
        </w:tc>
        <w:tc>
          <w:tcPr>
            <w:tcW w:w="1501" w:type="pct"/>
            <w:vMerge w:val="restart"/>
            <w:vAlign w:val="center"/>
          </w:tcPr>
          <w:p w14:paraId="0B1F5771" w14:textId="77777777" w:rsidR="003D1638" w:rsidRPr="0016361A" w:rsidRDefault="003D1638" w:rsidP="00E10EB4">
            <w:pPr>
              <w:pStyle w:val="TAL"/>
            </w:pPr>
            <w:r>
              <w:t>/spatial-maps</w:t>
            </w:r>
          </w:p>
        </w:tc>
        <w:tc>
          <w:tcPr>
            <w:tcW w:w="505" w:type="pct"/>
            <w:vAlign w:val="center"/>
          </w:tcPr>
          <w:p w14:paraId="4C6A4D1C" w14:textId="77777777" w:rsidR="003D1638" w:rsidRPr="0016361A" w:rsidRDefault="003D1638" w:rsidP="00E10EB4">
            <w:pPr>
              <w:pStyle w:val="TAC"/>
            </w:pPr>
            <w:r>
              <w:t>POST</w:t>
            </w:r>
          </w:p>
        </w:tc>
        <w:tc>
          <w:tcPr>
            <w:tcW w:w="1656" w:type="pct"/>
            <w:vAlign w:val="center"/>
          </w:tcPr>
          <w:p w14:paraId="251D1AD1" w14:textId="77777777" w:rsidR="003D1638" w:rsidRPr="0016361A" w:rsidRDefault="003D1638" w:rsidP="00E10EB4">
            <w:pPr>
              <w:pStyle w:val="TAL"/>
            </w:pPr>
            <w:r>
              <w:t>Create a new Spatial Map.</w:t>
            </w:r>
          </w:p>
        </w:tc>
      </w:tr>
      <w:tr w:rsidR="003D1638" w:rsidRPr="00B54FF5" w14:paraId="46E0627C" w14:textId="77777777" w:rsidTr="00E10EB4">
        <w:trPr>
          <w:jc w:val="center"/>
        </w:trPr>
        <w:tc>
          <w:tcPr>
            <w:tcW w:w="1338" w:type="pct"/>
            <w:vMerge/>
            <w:vAlign w:val="center"/>
          </w:tcPr>
          <w:p w14:paraId="0C98116A" w14:textId="77777777" w:rsidR="003D1638" w:rsidRDefault="003D1638" w:rsidP="00E10EB4">
            <w:pPr>
              <w:pStyle w:val="TAL"/>
            </w:pPr>
          </w:p>
        </w:tc>
        <w:tc>
          <w:tcPr>
            <w:tcW w:w="1501" w:type="pct"/>
            <w:vMerge/>
            <w:vAlign w:val="center"/>
          </w:tcPr>
          <w:p w14:paraId="40E0D7AA" w14:textId="77777777" w:rsidR="003D1638" w:rsidRDefault="003D1638" w:rsidP="00E10EB4">
            <w:pPr>
              <w:pStyle w:val="TAL"/>
            </w:pPr>
          </w:p>
        </w:tc>
        <w:tc>
          <w:tcPr>
            <w:tcW w:w="505" w:type="pct"/>
            <w:vAlign w:val="center"/>
          </w:tcPr>
          <w:p w14:paraId="0CBE6B87" w14:textId="77777777" w:rsidR="003D1638" w:rsidRDefault="003D1638" w:rsidP="00E10EB4">
            <w:pPr>
              <w:pStyle w:val="TAC"/>
            </w:pPr>
            <w:r>
              <w:t>GET</w:t>
            </w:r>
          </w:p>
        </w:tc>
        <w:tc>
          <w:tcPr>
            <w:tcW w:w="1656" w:type="pct"/>
            <w:vAlign w:val="center"/>
          </w:tcPr>
          <w:p w14:paraId="002FDA8F" w14:textId="77777777" w:rsidR="003D1638" w:rsidRDefault="003D1638" w:rsidP="00E10EB4">
            <w:pPr>
              <w:pStyle w:val="TAL"/>
            </w:pPr>
            <w:r>
              <w:t>Retrieve spatial map information.</w:t>
            </w:r>
          </w:p>
        </w:tc>
      </w:tr>
      <w:tr w:rsidR="003D1638" w:rsidRPr="00B54FF5" w14:paraId="6AE9EC0A" w14:textId="77777777" w:rsidTr="00E10EB4">
        <w:trPr>
          <w:jc w:val="center"/>
        </w:trPr>
        <w:tc>
          <w:tcPr>
            <w:tcW w:w="1338" w:type="pct"/>
            <w:vMerge w:val="restart"/>
            <w:vAlign w:val="center"/>
          </w:tcPr>
          <w:p w14:paraId="292F1447" w14:textId="77777777" w:rsidR="003D1638" w:rsidRDefault="003D1638" w:rsidP="00E10EB4">
            <w:pPr>
              <w:pStyle w:val="TAL"/>
            </w:pPr>
            <w:r>
              <w:t>Individual Spatial Map</w:t>
            </w:r>
          </w:p>
        </w:tc>
        <w:tc>
          <w:tcPr>
            <w:tcW w:w="1501" w:type="pct"/>
            <w:vMerge w:val="restart"/>
            <w:vAlign w:val="center"/>
          </w:tcPr>
          <w:p w14:paraId="0E29B8DE" w14:textId="77777777" w:rsidR="003D1638" w:rsidRDefault="003D1638" w:rsidP="00E10EB4">
            <w:pPr>
              <w:pStyle w:val="TAL"/>
            </w:pPr>
            <w:r>
              <w:t>/spatial-maps/{spatialMapId}</w:t>
            </w:r>
          </w:p>
        </w:tc>
        <w:tc>
          <w:tcPr>
            <w:tcW w:w="505" w:type="pct"/>
            <w:vAlign w:val="center"/>
          </w:tcPr>
          <w:p w14:paraId="71A5E4A7" w14:textId="77777777" w:rsidR="003D1638" w:rsidRDefault="003D1638" w:rsidP="00E10EB4">
            <w:pPr>
              <w:pStyle w:val="TAC"/>
            </w:pPr>
            <w:r>
              <w:t>GET</w:t>
            </w:r>
          </w:p>
        </w:tc>
        <w:tc>
          <w:tcPr>
            <w:tcW w:w="1656" w:type="pct"/>
            <w:vAlign w:val="center"/>
          </w:tcPr>
          <w:p w14:paraId="0441C9DE" w14:textId="77777777" w:rsidR="003D1638" w:rsidRDefault="003D1638" w:rsidP="00E10EB4">
            <w:pPr>
              <w:pStyle w:val="TAL"/>
            </w:pPr>
            <w:r>
              <w:t>Retrieve an existing "Individual Spatial Map" resource.</w:t>
            </w:r>
          </w:p>
        </w:tc>
      </w:tr>
      <w:tr w:rsidR="003D1638" w:rsidRPr="00B54FF5" w14:paraId="6523D571" w14:textId="77777777" w:rsidTr="00E10EB4">
        <w:trPr>
          <w:jc w:val="center"/>
        </w:trPr>
        <w:tc>
          <w:tcPr>
            <w:tcW w:w="1338" w:type="pct"/>
            <w:vMerge/>
            <w:vAlign w:val="center"/>
          </w:tcPr>
          <w:p w14:paraId="2B1123C9" w14:textId="77777777" w:rsidR="003D1638" w:rsidRDefault="003D1638" w:rsidP="00E10EB4">
            <w:pPr>
              <w:pStyle w:val="TAL"/>
            </w:pPr>
          </w:p>
        </w:tc>
        <w:tc>
          <w:tcPr>
            <w:tcW w:w="1501" w:type="pct"/>
            <w:vMerge/>
            <w:vAlign w:val="center"/>
          </w:tcPr>
          <w:p w14:paraId="4B969C14" w14:textId="77777777" w:rsidR="003D1638" w:rsidRDefault="003D1638" w:rsidP="00E10EB4">
            <w:pPr>
              <w:pStyle w:val="TAL"/>
            </w:pPr>
          </w:p>
        </w:tc>
        <w:tc>
          <w:tcPr>
            <w:tcW w:w="505" w:type="pct"/>
            <w:vAlign w:val="center"/>
          </w:tcPr>
          <w:p w14:paraId="6BEE7EBC" w14:textId="77777777" w:rsidR="003D1638" w:rsidRDefault="003D1638" w:rsidP="00E10EB4">
            <w:pPr>
              <w:pStyle w:val="TAC"/>
            </w:pPr>
            <w:r>
              <w:t>PUT</w:t>
            </w:r>
          </w:p>
        </w:tc>
        <w:tc>
          <w:tcPr>
            <w:tcW w:w="1656" w:type="pct"/>
          </w:tcPr>
          <w:p w14:paraId="3780D979" w14:textId="77777777" w:rsidR="003D1638" w:rsidRDefault="003D1638" w:rsidP="00E10EB4">
            <w:pPr>
              <w:pStyle w:val="TAL"/>
            </w:pPr>
            <w:r>
              <w:t>Update</w:t>
            </w:r>
            <w:r w:rsidRPr="00457E5D">
              <w:t xml:space="preserve"> an existing "Individual Spatial Map" resource.</w:t>
            </w:r>
          </w:p>
        </w:tc>
      </w:tr>
      <w:tr w:rsidR="003D1638" w:rsidRPr="00B54FF5" w14:paraId="0C464611" w14:textId="77777777" w:rsidTr="00E10EB4">
        <w:trPr>
          <w:jc w:val="center"/>
        </w:trPr>
        <w:tc>
          <w:tcPr>
            <w:tcW w:w="1338" w:type="pct"/>
            <w:vMerge/>
            <w:vAlign w:val="center"/>
          </w:tcPr>
          <w:p w14:paraId="2AC02BC4" w14:textId="77777777" w:rsidR="003D1638" w:rsidRDefault="003D1638" w:rsidP="00E10EB4">
            <w:pPr>
              <w:pStyle w:val="TAL"/>
            </w:pPr>
          </w:p>
        </w:tc>
        <w:tc>
          <w:tcPr>
            <w:tcW w:w="1501" w:type="pct"/>
            <w:vMerge/>
            <w:vAlign w:val="center"/>
          </w:tcPr>
          <w:p w14:paraId="295BBE45" w14:textId="77777777" w:rsidR="003D1638" w:rsidRDefault="003D1638" w:rsidP="00E10EB4">
            <w:pPr>
              <w:pStyle w:val="TAL"/>
            </w:pPr>
          </w:p>
        </w:tc>
        <w:tc>
          <w:tcPr>
            <w:tcW w:w="505" w:type="pct"/>
            <w:vAlign w:val="center"/>
          </w:tcPr>
          <w:p w14:paraId="3F9F1C28" w14:textId="77777777" w:rsidR="003D1638" w:rsidRDefault="003D1638" w:rsidP="00E10EB4">
            <w:pPr>
              <w:pStyle w:val="TAC"/>
            </w:pPr>
            <w:r>
              <w:t>PATCH</w:t>
            </w:r>
          </w:p>
        </w:tc>
        <w:tc>
          <w:tcPr>
            <w:tcW w:w="1656" w:type="pct"/>
          </w:tcPr>
          <w:p w14:paraId="5608021F" w14:textId="77777777" w:rsidR="003D1638" w:rsidRDefault="003D1638" w:rsidP="00E10EB4">
            <w:pPr>
              <w:pStyle w:val="TAL"/>
            </w:pPr>
            <w:r>
              <w:t>Modify</w:t>
            </w:r>
            <w:r w:rsidRPr="00457E5D">
              <w:t xml:space="preserve"> an existing "Individual Spatial Map" resource.</w:t>
            </w:r>
          </w:p>
        </w:tc>
      </w:tr>
      <w:tr w:rsidR="003D1638" w:rsidRPr="00B54FF5" w14:paraId="7FA4D49D" w14:textId="77777777" w:rsidTr="00E10EB4">
        <w:trPr>
          <w:jc w:val="center"/>
        </w:trPr>
        <w:tc>
          <w:tcPr>
            <w:tcW w:w="1338" w:type="pct"/>
            <w:vMerge/>
            <w:vAlign w:val="center"/>
          </w:tcPr>
          <w:p w14:paraId="7EFAB5BE" w14:textId="77777777" w:rsidR="003D1638" w:rsidRDefault="003D1638" w:rsidP="00E10EB4">
            <w:pPr>
              <w:pStyle w:val="TAL"/>
            </w:pPr>
          </w:p>
        </w:tc>
        <w:tc>
          <w:tcPr>
            <w:tcW w:w="1501" w:type="pct"/>
            <w:vMerge/>
            <w:vAlign w:val="center"/>
          </w:tcPr>
          <w:p w14:paraId="731B235F" w14:textId="77777777" w:rsidR="003D1638" w:rsidRDefault="003D1638" w:rsidP="00E10EB4">
            <w:pPr>
              <w:pStyle w:val="TAL"/>
            </w:pPr>
          </w:p>
        </w:tc>
        <w:tc>
          <w:tcPr>
            <w:tcW w:w="505" w:type="pct"/>
            <w:vAlign w:val="center"/>
          </w:tcPr>
          <w:p w14:paraId="7328DC55" w14:textId="77777777" w:rsidR="003D1638" w:rsidRDefault="003D1638" w:rsidP="00E10EB4">
            <w:pPr>
              <w:pStyle w:val="TAC"/>
            </w:pPr>
            <w:r>
              <w:t>DELETE</w:t>
            </w:r>
          </w:p>
        </w:tc>
        <w:tc>
          <w:tcPr>
            <w:tcW w:w="1656" w:type="pct"/>
          </w:tcPr>
          <w:p w14:paraId="0199AD95" w14:textId="77777777" w:rsidR="003D1638" w:rsidRDefault="003D1638" w:rsidP="00E10EB4">
            <w:pPr>
              <w:pStyle w:val="TAL"/>
            </w:pPr>
            <w:r>
              <w:t>Delete</w:t>
            </w:r>
            <w:r w:rsidRPr="00457E5D">
              <w:t xml:space="preserve"> an existing "Individual Spatial Map" resource.</w:t>
            </w:r>
          </w:p>
        </w:tc>
      </w:tr>
      <w:tr w:rsidR="003D1638" w:rsidRPr="00B54FF5" w14:paraId="4C937088" w14:textId="77777777" w:rsidTr="00E10EB4">
        <w:trPr>
          <w:jc w:val="center"/>
        </w:trPr>
        <w:tc>
          <w:tcPr>
            <w:tcW w:w="1338" w:type="pct"/>
            <w:vAlign w:val="center"/>
          </w:tcPr>
          <w:p w14:paraId="717D80AC" w14:textId="77777777" w:rsidR="003D1638" w:rsidRDefault="003D1638" w:rsidP="00E10EB4">
            <w:pPr>
              <w:pStyle w:val="TAL"/>
            </w:pPr>
            <w:r>
              <w:t>Spatial Maps Subscriptions</w:t>
            </w:r>
          </w:p>
        </w:tc>
        <w:tc>
          <w:tcPr>
            <w:tcW w:w="1501" w:type="pct"/>
            <w:vAlign w:val="center"/>
          </w:tcPr>
          <w:p w14:paraId="76BE329A" w14:textId="77777777" w:rsidR="003D1638" w:rsidRDefault="003D1638" w:rsidP="00E10EB4">
            <w:pPr>
              <w:pStyle w:val="TAL"/>
            </w:pPr>
            <w:r>
              <w:t>/subscriptions</w:t>
            </w:r>
          </w:p>
        </w:tc>
        <w:tc>
          <w:tcPr>
            <w:tcW w:w="505" w:type="pct"/>
            <w:vAlign w:val="center"/>
          </w:tcPr>
          <w:p w14:paraId="79A84257" w14:textId="77777777" w:rsidR="003D1638" w:rsidRDefault="003D1638" w:rsidP="00E10EB4">
            <w:pPr>
              <w:pStyle w:val="TAC"/>
            </w:pPr>
            <w:r>
              <w:t>POST</w:t>
            </w:r>
          </w:p>
        </w:tc>
        <w:tc>
          <w:tcPr>
            <w:tcW w:w="1656" w:type="pct"/>
            <w:vAlign w:val="center"/>
          </w:tcPr>
          <w:p w14:paraId="4706024F" w14:textId="77777777" w:rsidR="003D1638" w:rsidRDefault="003D1638" w:rsidP="00E10EB4">
            <w:pPr>
              <w:pStyle w:val="TAL"/>
            </w:pPr>
            <w:r>
              <w:t>Create a new Spatial Maps Subscription.</w:t>
            </w:r>
          </w:p>
        </w:tc>
      </w:tr>
      <w:tr w:rsidR="003D1638" w:rsidRPr="00B54FF5" w14:paraId="17D3D748" w14:textId="77777777" w:rsidTr="00E10EB4">
        <w:trPr>
          <w:jc w:val="center"/>
        </w:trPr>
        <w:tc>
          <w:tcPr>
            <w:tcW w:w="1338" w:type="pct"/>
            <w:vMerge w:val="restart"/>
            <w:vAlign w:val="center"/>
          </w:tcPr>
          <w:p w14:paraId="4F50F775" w14:textId="77777777" w:rsidR="003D1638" w:rsidRDefault="003D1638" w:rsidP="00E10EB4">
            <w:pPr>
              <w:pStyle w:val="TAL"/>
            </w:pPr>
            <w:r>
              <w:t>Individual Spatial Maps Subscription</w:t>
            </w:r>
          </w:p>
        </w:tc>
        <w:tc>
          <w:tcPr>
            <w:tcW w:w="1501" w:type="pct"/>
            <w:vMerge w:val="restart"/>
            <w:vAlign w:val="center"/>
          </w:tcPr>
          <w:p w14:paraId="70322C7A" w14:textId="77777777" w:rsidR="003D1638" w:rsidRDefault="003D1638" w:rsidP="00E10EB4">
            <w:pPr>
              <w:pStyle w:val="TAL"/>
            </w:pPr>
            <w:r>
              <w:t>/subscriptions/{subscriptionId}</w:t>
            </w:r>
          </w:p>
        </w:tc>
        <w:tc>
          <w:tcPr>
            <w:tcW w:w="505" w:type="pct"/>
            <w:vAlign w:val="center"/>
          </w:tcPr>
          <w:p w14:paraId="4FE13084" w14:textId="77777777" w:rsidR="003D1638" w:rsidRDefault="003D1638" w:rsidP="00E10EB4">
            <w:pPr>
              <w:pStyle w:val="TAC"/>
            </w:pPr>
            <w:r>
              <w:t>GET</w:t>
            </w:r>
          </w:p>
        </w:tc>
        <w:tc>
          <w:tcPr>
            <w:tcW w:w="1656" w:type="pct"/>
            <w:vAlign w:val="center"/>
          </w:tcPr>
          <w:p w14:paraId="0D0F1CE3" w14:textId="77777777" w:rsidR="003D1638" w:rsidRDefault="003D1638" w:rsidP="00E10EB4">
            <w:pPr>
              <w:pStyle w:val="TAL"/>
            </w:pPr>
            <w:r>
              <w:t>Retrieve an existing "Individual Spatial Maps Subscription" resource.</w:t>
            </w:r>
          </w:p>
        </w:tc>
      </w:tr>
      <w:tr w:rsidR="003D1638" w:rsidRPr="00B54FF5" w14:paraId="5B39ABCC" w14:textId="77777777" w:rsidTr="00E10EB4">
        <w:trPr>
          <w:jc w:val="center"/>
        </w:trPr>
        <w:tc>
          <w:tcPr>
            <w:tcW w:w="1338" w:type="pct"/>
            <w:vMerge/>
            <w:vAlign w:val="center"/>
          </w:tcPr>
          <w:p w14:paraId="34F69C14" w14:textId="77777777" w:rsidR="003D1638" w:rsidRDefault="003D1638" w:rsidP="00E10EB4">
            <w:pPr>
              <w:pStyle w:val="TAL"/>
            </w:pPr>
          </w:p>
        </w:tc>
        <w:tc>
          <w:tcPr>
            <w:tcW w:w="1501" w:type="pct"/>
            <w:vMerge/>
            <w:vAlign w:val="center"/>
          </w:tcPr>
          <w:p w14:paraId="73CE8A92" w14:textId="77777777" w:rsidR="003D1638" w:rsidRDefault="003D1638" w:rsidP="00E10EB4">
            <w:pPr>
              <w:pStyle w:val="TAL"/>
            </w:pPr>
          </w:p>
        </w:tc>
        <w:tc>
          <w:tcPr>
            <w:tcW w:w="505" w:type="pct"/>
            <w:vAlign w:val="center"/>
          </w:tcPr>
          <w:p w14:paraId="55A7050A" w14:textId="77777777" w:rsidR="003D1638" w:rsidRDefault="003D1638" w:rsidP="00E10EB4">
            <w:pPr>
              <w:pStyle w:val="TAC"/>
            </w:pPr>
            <w:r>
              <w:t>PUT</w:t>
            </w:r>
          </w:p>
        </w:tc>
        <w:tc>
          <w:tcPr>
            <w:tcW w:w="1656" w:type="pct"/>
          </w:tcPr>
          <w:p w14:paraId="0379302C" w14:textId="77777777" w:rsidR="003D1638" w:rsidRDefault="003D1638" w:rsidP="00E10EB4">
            <w:pPr>
              <w:pStyle w:val="TAL"/>
            </w:pPr>
            <w:r>
              <w:t>Update</w:t>
            </w:r>
            <w:r w:rsidRPr="004826B7">
              <w:t xml:space="preserve"> an existing "Individual Spatial Maps Subscription" resource.</w:t>
            </w:r>
          </w:p>
        </w:tc>
      </w:tr>
      <w:tr w:rsidR="003D1638" w:rsidRPr="00B54FF5" w14:paraId="7C3089CC" w14:textId="77777777" w:rsidTr="00E10EB4">
        <w:trPr>
          <w:jc w:val="center"/>
        </w:trPr>
        <w:tc>
          <w:tcPr>
            <w:tcW w:w="1338" w:type="pct"/>
            <w:vMerge/>
            <w:vAlign w:val="center"/>
          </w:tcPr>
          <w:p w14:paraId="4E80AA91" w14:textId="77777777" w:rsidR="003D1638" w:rsidRDefault="003D1638" w:rsidP="00E10EB4">
            <w:pPr>
              <w:pStyle w:val="TAL"/>
            </w:pPr>
          </w:p>
        </w:tc>
        <w:tc>
          <w:tcPr>
            <w:tcW w:w="1501" w:type="pct"/>
            <w:vMerge/>
            <w:vAlign w:val="center"/>
          </w:tcPr>
          <w:p w14:paraId="391C6760" w14:textId="77777777" w:rsidR="003D1638" w:rsidRDefault="003D1638" w:rsidP="00E10EB4">
            <w:pPr>
              <w:pStyle w:val="TAL"/>
            </w:pPr>
          </w:p>
        </w:tc>
        <w:tc>
          <w:tcPr>
            <w:tcW w:w="505" w:type="pct"/>
            <w:vAlign w:val="center"/>
          </w:tcPr>
          <w:p w14:paraId="11B69A88" w14:textId="77777777" w:rsidR="003D1638" w:rsidRDefault="003D1638" w:rsidP="00E10EB4">
            <w:pPr>
              <w:pStyle w:val="TAC"/>
            </w:pPr>
            <w:r>
              <w:t>PATCH</w:t>
            </w:r>
          </w:p>
        </w:tc>
        <w:tc>
          <w:tcPr>
            <w:tcW w:w="1656" w:type="pct"/>
          </w:tcPr>
          <w:p w14:paraId="2552FFEA" w14:textId="77777777" w:rsidR="003D1638" w:rsidRDefault="003D1638" w:rsidP="00E10EB4">
            <w:pPr>
              <w:pStyle w:val="TAL"/>
            </w:pPr>
            <w:r>
              <w:t>Modify</w:t>
            </w:r>
            <w:r w:rsidRPr="004826B7">
              <w:t xml:space="preserve"> an existing "Individual Spatial Maps Subscription" resource.</w:t>
            </w:r>
          </w:p>
        </w:tc>
      </w:tr>
      <w:tr w:rsidR="003D1638" w:rsidRPr="00B54FF5" w14:paraId="29AFCFB7" w14:textId="77777777" w:rsidTr="00E10EB4">
        <w:trPr>
          <w:jc w:val="center"/>
        </w:trPr>
        <w:tc>
          <w:tcPr>
            <w:tcW w:w="1338" w:type="pct"/>
            <w:vMerge/>
            <w:vAlign w:val="center"/>
          </w:tcPr>
          <w:p w14:paraId="6D23567C" w14:textId="77777777" w:rsidR="003D1638" w:rsidRDefault="003D1638" w:rsidP="00E10EB4">
            <w:pPr>
              <w:pStyle w:val="TAL"/>
            </w:pPr>
          </w:p>
        </w:tc>
        <w:tc>
          <w:tcPr>
            <w:tcW w:w="1501" w:type="pct"/>
            <w:vMerge/>
            <w:vAlign w:val="center"/>
          </w:tcPr>
          <w:p w14:paraId="7FB9CB27" w14:textId="77777777" w:rsidR="003D1638" w:rsidRDefault="003D1638" w:rsidP="00E10EB4">
            <w:pPr>
              <w:pStyle w:val="TAL"/>
            </w:pPr>
          </w:p>
        </w:tc>
        <w:tc>
          <w:tcPr>
            <w:tcW w:w="505" w:type="pct"/>
            <w:vAlign w:val="center"/>
          </w:tcPr>
          <w:p w14:paraId="15B39DF8" w14:textId="77777777" w:rsidR="003D1638" w:rsidRDefault="003D1638" w:rsidP="00E10EB4">
            <w:pPr>
              <w:pStyle w:val="TAC"/>
            </w:pPr>
            <w:r>
              <w:t>DELETE</w:t>
            </w:r>
          </w:p>
        </w:tc>
        <w:tc>
          <w:tcPr>
            <w:tcW w:w="1656" w:type="pct"/>
          </w:tcPr>
          <w:p w14:paraId="26BFDDE1" w14:textId="77777777" w:rsidR="003D1638" w:rsidRDefault="003D1638" w:rsidP="00E10EB4">
            <w:pPr>
              <w:pStyle w:val="TAL"/>
            </w:pPr>
            <w:r>
              <w:t>Delete</w:t>
            </w:r>
            <w:r w:rsidRPr="004826B7">
              <w:t xml:space="preserve"> an existing "Individual Spatial Maps Subscription" resource.</w:t>
            </w:r>
          </w:p>
        </w:tc>
      </w:tr>
    </w:tbl>
    <w:p w14:paraId="58C06430" w14:textId="77777777" w:rsidR="003D1638" w:rsidRPr="006B5418" w:rsidRDefault="003D1638" w:rsidP="003D1638">
      <w:pPr>
        <w:rPr>
          <w:lang w:val="en-US"/>
        </w:rPr>
      </w:pPr>
    </w:p>
    <w:p w14:paraId="67D074EE" w14:textId="12EE01AC" w:rsidR="003D1638" w:rsidRDefault="00596B67" w:rsidP="003D1638">
      <w:pPr>
        <w:pStyle w:val="Heading5"/>
      </w:pPr>
      <w:bookmarkStart w:id="692" w:name="_Toc199274579"/>
      <w:r>
        <w:t>6.2.1</w:t>
      </w:r>
      <w:r w:rsidR="003D1638">
        <w:t>.3.2</w:t>
      </w:r>
      <w:r w:rsidR="003D1638">
        <w:tab/>
        <w:t>Resource: Spatial Maps</w:t>
      </w:r>
      <w:bookmarkEnd w:id="692"/>
    </w:p>
    <w:p w14:paraId="4322B317" w14:textId="0206B7F0" w:rsidR="003D1638" w:rsidRDefault="00596B67" w:rsidP="003D1638">
      <w:pPr>
        <w:pStyle w:val="H6"/>
      </w:pPr>
      <w:r>
        <w:t>6.2.1</w:t>
      </w:r>
      <w:r w:rsidR="003D1638">
        <w:t>.3.2.1</w:t>
      </w:r>
      <w:r w:rsidR="003D1638">
        <w:tab/>
        <w:t>Description</w:t>
      </w:r>
    </w:p>
    <w:p w14:paraId="253D5106" w14:textId="77777777" w:rsidR="003D1638" w:rsidRPr="00501DD4" w:rsidRDefault="003D1638" w:rsidP="003D1638">
      <w:r>
        <w:rPr>
          <w:lang w:eastAsia="zh-CN"/>
        </w:rPr>
        <w:t>This resource represents the collection of Spatial Maps managed by the SM Server.</w:t>
      </w:r>
    </w:p>
    <w:p w14:paraId="3C5A1A96" w14:textId="10F67C1B" w:rsidR="003D1638" w:rsidRDefault="00596B67" w:rsidP="003D1638">
      <w:pPr>
        <w:pStyle w:val="H6"/>
      </w:pPr>
      <w:r>
        <w:t>6.2.1</w:t>
      </w:r>
      <w:r w:rsidR="003D1638">
        <w:t>.3.2.2</w:t>
      </w:r>
      <w:r w:rsidR="003D1638">
        <w:tab/>
        <w:t>Resource Definition</w:t>
      </w:r>
    </w:p>
    <w:p w14:paraId="67BACA4D"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w:t>
      </w:r>
    </w:p>
    <w:p w14:paraId="03EFD5B3" w14:textId="46BBAAAD" w:rsidR="003D1638" w:rsidRDefault="003D1638" w:rsidP="003D1638">
      <w:pPr>
        <w:rPr>
          <w:rFonts w:ascii="Arial" w:hAnsi="Arial" w:cs="Arial"/>
        </w:rPr>
      </w:pPr>
      <w:r w:rsidRPr="00F112E4">
        <w:t>This resource shall support the resource URI variables defined in table </w:t>
      </w:r>
      <w:r w:rsidR="00596B67">
        <w:t>6.2.1</w:t>
      </w:r>
      <w:r w:rsidRPr="00F112E4">
        <w:t>.3.2.2-1.</w:t>
      </w:r>
    </w:p>
    <w:p w14:paraId="22E5F2D2" w14:textId="65F3AE87" w:rsidR="003D1638" w:rsidRDefault="00596B67" w:rsidP="003D1638">
      <w:pPr>
        <w:pStyle w:val="TH"/>
        <w:rPr>
          <w:rFonts w:cs="Arial"/>
        </w:rPr>
      </w:pPr>
      <w:r>
        <w:t>Table 6.2.1</w:t>
      </w:r>
      <w:r w:rsidR="003D1638">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4FAA3EB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A11E01"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20903A6"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DDD7BC" w14:textId="77777777" w:rsidR="003D1638" w:rsidRPr="0016361A" w:rsidRDefault="003D1638" w:rsidP="00E10EB4">
            <w:pPr>
              <w:pStyle w:val="TAH"/>
            </w:pPr>
            <w:r w:rsidRPr="0016361A">
              <w:t>Definition</w:t>
            </w:r>
          </w:p>
        </w:tc>
      </w:tr>
      <w:tr w:rsidR="003D1638" w:rsidRPr="00B54FF5" w14:paraId="5C33606E"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1357A74"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BA78AE9"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88CD29" w14:textId="612675C1" w:rsidR="003D1638" w:rsidRPr="0016361A" w:rsidRDefault="003D1638" w:rsidP="00E10EB4">
            <w:pPr>
              <w:pStyle w:val="TAL"/>
            </w:pPr>
            <w:r w:rsidRPr="0016361A">
              <w:t>See clause</w:t>
            </w:r>
            <w:r w:rsidRPr="0016361A">
              <w:rPr>
                <w:lang w:val="en-US" w:eastAsia="zh-CN"/>
              </w:rPr>
              <w:t> </w:t>
            </w:r>
            <w:r w:rsidR="00596B67">
              <w:t>6.2.1</w:t>
            </w:r>
            <w:r w:rsidRPr="0016361A">
              <w:t>.1</w:t>
            </w:r>
          </w:p>
        </w:tc>
      </w:tr>
    </w:tbl>
    <w:p w14:paraId="3A074131" w14:textId="77777777" w:rsidR="003D1638" w:rsidRPr="00384E92" w:rsidRDefault="003D1638" w:rsidP="003D1638"/>
    <w:p w14:paraId="435CB77D" w14:textId="55C612EA" w:rsidR="003D1638" w:rsidRDefault="00596B67" w:rsidP="003D1638">
      <w:pPr>
        <w:pStyle w:val="H6"/>
      </w:pPr>
      <w:r>
        <w:t>6.2.1</w:t>
      </w:r>
      <w:r w:rsidR="003D1638">
        <w:t>.3.2.3</w:t>
      </w:r>
      <w:r w:rsidR="003D1638">
        <w:tab/>
        <w:t>Resource Standard Methods</w:t>
      </w:r>
    </w:p>
    <w:p w14:paraId="56F80336" w14:textId="6B4F28BB" w:rsidR="003D1638" w:rsidRPr="00384E92" w:rsidRDefault="00596B67" w:rsidP="003D1638">
      <w:pPr>
        <w:pStyle w:val="H6"/>
      </w:pPr>
      <w:r>
        <w:t>6.2.1</w:t>
      </w:r>
      <w:r w:rsidR="003D1638">
        <w:t>.3.2.3</w:t>
      </w:r>
      <w:r w:rsidR="003D1638" w:rsidRPr="00384E92">
        <w:t>.1</w:t>
      </w:r>
      <w:r w:rsidR="003D1638" w:rsidRPr="00384E92">
        <w:tab/>
      </w:r>
      <w:r w:rsidR="003D1638">
        <w:t>POST</w:t>
      </w:r>
    </w:p>
    <w:p w14:paraId="03A00F6E" w14:textId="77777777" w:rsidR="003D1638" w:rsidRDefault="003D1638" w:rsidP="003D1638">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p>
    <w:p w14:paraId="2E7C9626" w14:textId="5ACF7A81" w:rsidR="003D1638" w:rsidRDefault="003D1638" w:rsidP="003D1638">
      <w:r>
        <w:t>This method shall support the URI query par</w:t>
      </w:r>
      <w:r w:rsidR="00596B67">
        <w:t>ameters specified in table 6.2.1</w:t>
      </w:r>
      <w:r>
        <w:t>.3.2.3.1-1.</w:t>
      </w:r>
    </w:p>
    <w:p w14:paraId="7C990991" w14:textId="12D50FF6" w:rsidR="003D1638" w:rsidRPr="00384E92" w:rsidRDefault="003D1638" w:rsidP="003D1638">
      <w:pPr>
        <w:pStyle w:val="TH"/>
        <w:rPr>
          <w:rFonts w:cs="Arial"/>
        </w:rPr>
      </w:pPr>
      <w:r w:rsidRPr="00384E92">
        <w:t>Table</w:t>
      </w:r>
      <w:r>
        <w:t> </w:t>
      </w:r>
      <w:r w:rsidR="00596B67">
        <w:t>6.2.1</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0B766019" w14:textId="77777777" w:rsidTr="00E10EB4">
        <w:trPr>
          <w:jc w:val="center"/>
        </w:trPr>
        <w:tc>
          <w:tcPr>
            <w:tcW w:w="825" w:type="pct"/>
            <w:shd w:val="clear" w:color="auto" w:fill="C0C0C0"/>
          </w:tcPr>
          <w:p w14:paraId="1610F0BF" w14:textId="77777777" w:rsidR="003D1638" w:rsidRPr="0016361A" w:rsidRDefault="003D1638" w:rsidP="00E10EB4">
            <w:pPr>
              <w:pStyle w:val="TAH"/>
            </w:pPr>
            <w:r w:rsidRPr="0016361A">
              <w:t>Name</w:t>
            </w:r>
          </w:p>
        </w:tc>
        <w:tc>
          <w:tcPr>
            <w:tcW w:w="731" w:type="pct"/>
            <w:shd w:val="clear" w:color="auto" w:fill="C0C0C0"/>
          </w:tcPr>
          <w:p w14:paraId="22F0869C" w14:textId="77777777" w:rsidR="003D1638" w:rsidRPr="0016361A" w:rsidRDefault="003D1638" w:rsidP="00E10EB4">
            <w:pPr>
              <w:pStyle w:val="TAH"/>
            </w:pPr>
            <w:r w:rsidRPr="0016361A">
              <w:t>Data type</w:t>
            </w:r>
          </w:p>
        </w:tc>
        <w:tc>
          <w:tcPr>
            <w:tcW w:w="215" w:type="pct"/>
            <w:shd w:val="clear" w:color="auto" w:fill="C0C0C0"/>
          </w:tcPr>
          <w:p w14:paraId="0068E37F" w14:textId="77777777" w:rsidR="003D1638" w:rsidRPr="0016361A" w:rsidRDefault="003D1638" w:rsidP="00E10EB4">
            <w:pPr>
              <w:pStyle w:val="TAH"/>
            </w:pPr>
            <w:r w:rsidRPr="0016361A">
              <w:t>P</w:t>
            </w:r>
          </w:p>
        </w:tc>
        <w:tc>
          <w:tcPr>
            <w:tcW w:w="580" w:type="pct"/>
            <w:shd w:val="clear" w:color="auto" w:fill="C0C0C0"/>
          </w:tcPr>
          <w:p w14:paraId="52EC23ED" w14:textId="77777777" w:rsidR="003D1638" w:rsidRPr="0016361A" w:rsidRDefault="003D1638" w:rsidP="00E10EB4">
            <w:pPr>
              <w:pStyle w:val="TAH"/>
            </w:pPr>
            <w:r w:rsidRPr="0016361A">
              <w:t>Cardinality</w:t>
            </w:r>
          </w:p>
        </w:tc>
        <w:tc>
          <w:tcPr>
            <w:tcW w:w="1852" w:type="pct"/>
            <w:shd w:val="clear" w:color="auto" w:fill="C0C0C0"/>
            <w:vAlign w:val="center"/>
          </w:tcPr>
          <w:p w14:paraId="482B1C0E" w14:textId="77777777" w:rsidR="003D1638" w:rsidRPr="0016361A" w:rsidRDefault="003D1638" w:rsidP="00E10EB4">
            <w:pPr>
              <w:pStyle w:val="TAH"/>
            </w:pPr>
            <w:r w:rsidRPr="0016361A">
              <w:t>Description</w:t>
            </w:r>
          </w:p>
        </w:tc>
        <w:tc>
          <w:tcPr>
            <w:tcW w:w="796" w:type="pct"/>
            <w:shd w:val="clear" w:color="auto" w:fill="C0C0C0"/>
          </w:tcPr>
          <w:p w14:paraId="38E02EF6" w14:textId="77777777" w:rsidR="003D1638" w:rsidRPr="0016361A" w:rsidRDefault="003D1638" w:rsidP="00E10EB4">
            <w:pPr>
              <w:pStyle w:val="TAH"/>
            </w:pPr>
            <w:r w:rsidRPr="0016361A">
              <w:t>Applicability</w:t>
            </w:r>
          </w:p>
        </w:tc>
      </w:tr>
      <w:tr w:rsidR="003D1638" w:rsidRPr="00B54FF5" w14:paraId="1E234836" w14:textId="77777777" w:rsidTr="00E10EB4">
        <w:trPr>
          <w:jc w:val="center"/>
        </w:trPr>
        <w:tc>
          <w:tcPr>
            <w:tcW w:w="825" w:type="pct"/>
            <w:shd w:val="clear" w:color="auto" w:fill="auto"/>
            <w:vAlign w:val="center"/>
          </w:tcPr>
          <w:p w14:paraId="5751528F" w14:textId="77777777" w:rsidR="003D1638" w:rsidRPr="0016361A" w:rsidRDefault="003D1638" w:rsidP="00E10EB4">
            <w:pPr>
              <w:pStyle w:val="TAL"/>
            </w:pPr>
            <w:r>
              <w:t>n/a</w:t>
            </w:r>
          </w:p>
        </w:tc>
        <w:tc>
          <w:tcPr>
            <w:tcW w:w="731" w:type="pct"/>
            <w:vAlign w:val="center"/>
          </w:tcPr>
          <w:p w14:paraId="65D9099E" w14:textId="77777777" w:rsidR="003D1638" w:rsidRPr="0016361A" w:rsidRDefault="003D1638" w:rsidP="00E10EB4">
            <w:pPr>
              <w:pStyle w:val="TAL"/>
            </w:pPr>
          </w:p>
        </w:tc>
        <w:tc>
          <w:tcPr>
            <w:tcW w:w="215" w:type="pct"/>
            <w:vAlign w:val="center"/>
          </w:tcPr>
          <w:p w14:paraId="5252F226" w14:textId="77777777" w:rsidR="003D1638" w:rsidRPr="0016361A" w:rsidRDefault="003D1638" w:rsidP="00E10EB4">
            <w:pPr>
              <w:pStyle w:val="TAC"/>
            </w:pPr>
          </w:p>
        </w:tc>
        <w:tc>
          <w:tcPr>
            <w:tcW w:w="580" w:type="pct"/>
            <w:vAlign w:val="center"/>
          </w:tcPr>
          <w:p w14:paraId="53209064" w14:textId="77777777" w:rsidR="003D1638" w:rsidRPr="0016361A" w:rsidRDefault="003D1638" w:rsidP="00E10EB4">
            <w:pPr>
              <w:pStyle w:val="TAC"/>
            </w:pPr>
          </w:p>
        </w:tc>
        <w:tc>
          <w:tcPr>
            <w:tcW w:w="1852" w:type="pct"/>
            <w:shd w:val="clear" w:color="auto" w:fill="auto"/>
            <w:vAlign w:val="center"/>
          </w:tcPr>
          <w:p w14:paraId="23503E72" w14:textId="77777777" w:rsidR="003D1638" w:rsidRPr="0016361A" w:rsidRDefault="003D1638" w:rsidP="00E10EB4">
            <w:pPr>
              <w:pStyle w:val="TAL"/>
            </w:pPr>
          </w:p>
        </w:tc>
        <w:tc>
          <w:tcPr>
            <w:tcW w:w="796" w:type="pct"/>
            <w:vAlign w:val="center"/>
          </w:tcPr>
          <w:p w14:paraId="58786764" w14:textId="77777777" w:rsidR="003D1638" w:rsidRPr="0016361A" w:rsidRDefault="003D1638" w:rsidP="00E10EB4">
            <w:pPr>
              <w:pStyle w:val="TAL"/>
            </w:pPr>
          </w:p>
        </w:tc>
      </w:tr>
    </w:tbl>
    <w:p w14:paraId="4A961423" w14:textId="77777777" w:rsidR="003D1638" w:rsidRDefault="003D1638" w:rsidP="003D1638"/>
    <w:p w14:paraId="7A8F585B" w14:textId="4CDB64A3" w:rsidR="003D1638" w:rsidRPr="00384E92" w:rsidRDefault="003D1638" w:rsidP="003D1638">
      <w:r>
        <w:t>This method shall support the request data str</w:t>
      </w:r>
      <w:r w:rsidR="00596B67">
        <w:t>uctures specified in table 6.2.1</w:t>
      </w:r>
      <w:r>
        <w:t>.3.2.3.1-2 and the response data structures and respons</w:t>
      </w:r>
      <w:r w:rsidR="00596B67">
        <w:t>e codes specified in table 6.2.1</w:t>
      </w:r>
      <w:r>
        <w:t>.3.2.3.1-3.</w:t>
      </w:r>
    </w:p>
    <w:p w14:paraId="683D8C7F" w14:textId="29824A2C" w:rsidR="003D1638" w:rsidRPr="001769FF" w:rsidRDefault="003D1638" w:rsidP="003D1638">
      <w:pPr>
        <w:pStyle w:val="TH"/>
      </w:pPr>
      <w:r w:rsidRPr="001769FF">
        <w:t>Table</w:t>
      </w:r>
      <w:r w:rsidR="00596B67">
        <w:t> 6.2.1</w:t>
      </w:r>
      <w:r>
        <w:t>.3.2.</w:t>
      </w:r>
      <w:r w:rsidRPr="001769FF">
        <w:t>3.1-2: Data structures sup</w:t>
      </w:r>
      <w:r>
        <w:t>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D86F825" w14:textId="77777777" w:rsidTr="00E10EB4">
        <w:trPr>
          <w:jc w:val="center"/>
        </w:trPr>
        <w:tc>
          <w:tcPr>
            <w:tcW w:w="1603" w:type="dxa"/>
            <w:shd w:val="clear" w:color="auto" w:fill="C0C0C0"/>
          </w:tcPr>
          <w:p w14:paraId="1C43E4A4" w14:textId="77777777" w:rsidR="003D1638" w:rsidRPr="0016361A" w:rsidRDefault="003D1638" w:rsidP="00E10EB4">
            <w:pPr>
              <w:pStyle w:val="TAH"/>
            </w:pPr>
            <w:r w:rsidRPr="0016361A">
              <w:t>Data type</w:t>
            </w:r>
          </w:p>
        </w:tc>
        <w:tc>
          <w:tcPr>
            <w:tcW w:w="420" w:type="dxa"/>
            <w:shd w:val="clear" w:color="auto" w:fill="C0C0C0"/>
          </w:tcPr>
          <w:p w14:paraId="73A72EC2" w14:textId="77777777" w:rsidR="003D1638" w:rsidRPr="0016361A" w:rsidRDefault="003D1638" w:rsidP="00E10EB4">
            <w:pPr>
              <w:pStyle w:val="TAH"/>
            </w:pPr>
            <w:r w:rsidRPr="0016361A">
              <w:t>P</w:t>
            </w:r>
          </w:p>
        </w:tc>
        <w:tc>
          <w:tcPr>
            <w:tcW w:w="1257" w:type="dxa"/>
            <w:shd w:val="clear" w:color="auto" w:fill="C0C0C0"/>
          </w:tcPr>
          <w:p w14:paraId="6FB9B7BE" w14:textId="77777777" w:rsidR="003D1638" w:rsidRPr="0016361A" w:rsidRDefault="003D1638" w:rsidP="00E10EB4">
            <w:pPr>
              <w:pStyle w:val="TAH"/>
            </w:pPr>
            <w:r w:rsidRPr="0016361A">
              <w:t>Cardinality</w:t>
            </w:r>
          </w:p>
        </w:tc>
        <w:tc>
          <w:tcPr>
            <w:tcW w:w="6341" w:type="dxa"/>
            <w:shd w:val="clear" w:color="auto" w:fill="C0C0C0"/>
            <w:vAlign w:val="center"/>
          </w:tcPr>
          <w:p w14:paraId="42CAEA2F" w14:textId="77777777" w:rsidR="003D1638" w:rsidRPr="0016361A" w:rsidRDefault="003D1638" w:rsidP="00E10EB4">
            <w:pPr>
              <w:pStyle w:val="TAH"/>
            </w:pPr>
            <w:r w:rsidRPr="0016361A">
              <w:t>Description</w:t>
            </w:r>
          </w:p>
        </w:tc>
      </w:tr>
      <w:tr w:rsidR="003D1638" w:rsidRPr="00B54FF5" w14:paraId="0DC56FF0" w14:textId="77777777" w:rsidTr="00E10EB4">
        <w:trPr>
          <w:jc w:val="center"/>
        </w:trPr>
        <w:tc>
          <w:tcPr>
            <w:tcW w:w="1603" w:type="dxa"/>
            <w:shd w:val="clear" w:color="auto" w:fill="auto"/>
            <w:vAlign w:val="center"/>
          </w:tcPr>
          <w:p w14:paraId="3DEA92EF" w14:textId="77777777" w:rsidR="003D1638" w:rsidRPr="0016361A" w:rsidRDefault="003D1638" w:rsidP="00E10EB4">
            <w:pPr>
              <w:pStyle w:val="TAL"/>
            </w:pPr>
            <w:r>
              <w:t>SpatialMapCreateReq</w:t>
            </w:r>
          </w:p>
        </w:tc>
        <w:tc>
          <w:tcPr>
            <w:tcW w:w="420" w:type="dxa"/>
            <w:vAlign w:val="center"/>
          </w:tcPr>
          <w:p w14:paraId="6B13BF73" w14:textId="77777777" w:rsidR="003D1638" w:rsidRPr="0016361A" w:rsidRDefault="003D1638" w:rsidP="00E10EB4">
            <w:pPr>
              <w:pStyle w:val="TAC"/>
            </w:pPr>
            <w:r>
              <w:t>M</w:t>
            </w:r>
          </w:p>
        </w:tc>
        <w:tc>
          <w:tcPr>
            <w:tcW w:w="1257" w:type="dxa"/>
            <w:vAlign w:val="center"/>
          </w:tcPr>
          <w:p w14:paraId="6FA49CCE" w14:textId="77777777" w:rsidR="003D1638" w:rsidRPr="0016361A" w:rsidRDefault="003D1638" w:rsidP="00E10EB4">
            <w:pPr>
              <w:pStyle w:val="TAC"/>
            </w:pPr>
            <w:r>
              <w:t>1</w:t>
            </w:r>
          </w:p>
        </w:tc>
        <w:tc>
          <w:tcPr>
            <w:tcW w:w="6341" w:type="dxa"/>
            <w:shd w:val="clear" w:color="auto" w:fill="auto"/>
            <w:vAlign w:val="center"/>
          </w:tcPr>
          <w:p w14:paraId="192078C2" w14:textId="77777777" w:rsidR="003D1638" w:rsidRPr="0016361A" w:rsidRDefault="003D1638" w:rsidP="00E10EB4">
            <w:pPr>
              <w:pStyle w:val="TAL"/>
            </w:pPr>
            <w:r w:rsidRPr="00585CA6">
              <w:t xml:space="preserve">Represents the parameters to request the creation of a </w:t>
            </w:r>
            <w:r>
              <w:t>new Spatial Map.</w:t>
            </w:r>
          </w:p>
        </w:tc>
      </w:tr>
    </w:tbl>
    <w:p w14:paraId="6A640C46" w14:textId="77777777" w:rsidR="003D1638" w:rsidRDefault="003D1638" w:rsidP="003D1638"/>
    <w:p w14:paraId="1B37BB37" w14:textId="603A6B8F" w:rsidR="003D1638" w:rsidRPr="001769FF" w:rsidRDefault="003D1638" w:rsidP="003D1638">
      <w:pPr>
        <w:pStyle w:val="TH"/>
      </w:pPr>
      <w:r w:rsidRPr="001769FF">
        <w:t>Table</w:t>
      </w:r>
      <w:r>
        <w:t> 6.2.</w:t>
      </w:r>
      <w:r w:rsidR="00596B67">
        <w:t>1</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09D1C6EB"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15E208" w14:textId="77777777" w:rsidR="003D1638" w:rsidRPr="0016361A" w:rsidRDefault="003D1638"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68D1776" w14:textId="77777777" w:rsidR="003D1638" w:rsidRPr="0016361A" w:rsidRDefault="003D1638"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DC9D971" w14:textId="77777777" w:rsidR="003D1638" w:rsidRPr="0016361A" w:rsidRDefault="003D1638"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A79A26" w14:textId="77777777" w:rsidR="003D1638" w:rsidRPr="0016361A" w:rsidRDefault="003D1638" w:rsidP="00E10EB4">
            <w:pPr>
              <w:pStyle w:val="TAH"/>
            </w:pPr>
            <w:r w:rsidRPr="0016361A">
              <w:t>Response</w:t>
            </w:r>
          </w:p>
          <w:p w14:paraId="4FD14BF7" w14:textId="77777777" w:rsidR="003D1638" w:rsidRPr="0016361A" w:rsidRDefault="003D1638"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B5C2A5C" w14:textId="77777777" w:rsidR="003D1638" w:rsidRPr="0016361A" w:rsidRDefault="003D1638" w:rsidP="00E10EB4">
            <w:pPr>
              <w:pStyle w:val="TAH"/>
            </w:pPr>
            <w:r w:rsidRPr="0016361A">
              <w:t>Description</w:t>
            </w:r>
          </w:p>
        </w:tc>
      </w:tr>
      <w:tr w:rsidR="003D1638" w:rsidRPr="00B54FF5" w14:paraId="7ACFEF83"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FC8E163" w14:textId="77777777" w:rsidR="003D1638" w:rsidRPr="0016361A" w:rsidRDefault="003D1638" w:rsidP="00E10EB4">
            <w:pPr>
              <w:pStyle w:val="TAL"/>
            </w:pPr>
            <w:r>
              <w:t>SpatialMap</w:t>
            </w:r>
          </w:p>
        </w:tc>
        <w:tc>
          <w:tcPr>
            <w:tcW w:w="225" w:type="pct"/>
            <w:tcBorders>
              <w:top w:val="single" w:sz="6" w:space="0" w:color="auto"/>
              <w:left w:val="single" w:sz="6" w:space="0" w:color="auto"/>
              <w:bottom w:val="single" w:sz="6" w:space="0" w:color="auto"/>
              <w:right w:val="single" w:sz="6" w:space="0" w:color="auto"/>
            </w:tcBorders>
            <w:vAlign w:val="center"/>
          </w:tcPr>
          <w:p w14:paraId="687B7FC2" w14:textId="77777777" w:rsidR="003D1638" w:rsidRPr="0016361A"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4E12BC9" w14:textId="77777777" w:rsidR="003D1638" w:rsidRPr="0016361A"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2D59B6F5" w14:textId="77777777" w:rsidR="003D1638" w:rsidRPr="0016361A" w:rsidRDefault="003D1638"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CC8EEC" w14:textId="77777777" w:rsidR="003D1638" w:rsidRPr="00585CA6" w:rsidRDefault="003D1638" w:rsidP="00E10EB4">
            <w:pPr>
              <w:pStyle w:val="TAL"/>
            </w:pPr>
            <w:r w:rsidRPr="00585CA6">
              <w:t xml:space="preserve">Successful case. The </w:t>
            </w:r>
            <w:r>
              <w:t>Spatial Map</w:t>
            </w:r>
            <w:r w:rsidRPr="00585CA6">
              <w:t xml:space="preserve"> is successfully created and a representation of the created "Individual </w:t>
            </w:r>
            <w:r>
              <w:t>Spatial Map</w:t>
            </w:r>
            <w:r w:rsidRPr="00585CA6">
              <w:t>" resource shall be returned.</w:t>
            </w:r>
          </w:p>
          <w:p w14:paraId="7393DD3B" w14:textId="77777777" w:rsidR="003D1638" w:rsidRPr="00585CA6" w:rsidRDefault="003D1638" w:rsidP="00E10EB4">
            <w:pPr>
              <w:pStyle w:val="TAL"/>
            </w:pPr>
          </w:p>
          <w:p w14:paraId="0A9B170C" w14:textId="77777777" w:rsidR="003D1638" w:rsidRPr="0016361A" w:rsidRDefault="003D1638" w:rsidP="00E10EB4">
            <w:pPr>
              <w:pStyle w:val="TAL"/>
            </w:pPr>
            <w:r w:rsidRPr="00585CA6">
              <w:t>An HTTP "Location" header that contains the URI of the created resource shall also be included.</w:t>
            </w:r>
          </w:p>
        </w:tc>
      </w:tr>
      <w:tr w:rsidR="003D1638" w:rsidRPr="00B54FF5" w14:paraId="04BC208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62471B9" w14:textId="77777777" w:rsidR="003D1638" w:rsidRDefault="003D1638" w:rsidP="00E10EB4">
            <w:pPr>
              <w:pStyle w:val="TAL"/>
            </w:pPr>
            <w:r>
              <w:t>SpatialMapTempResp</w:t>
            </w:r>
          </w:p>
        </w:tc>
        <w:tc>
          <w:tcPr>
            <w:tcW w:w="225" w:type="pct"/>
            <w:tcBorders>
              <w:top w:val="single" w:sz="6" w:space="0" w:color="auto"/>
              <w:left w:val="single" w:sz="6" w:space="0" w:color="auto"/>
              <w:bottom w:val="single" w:sz="6" w:space="0" w:color="auto"/>
              <w:right w:val="single" w:sz="6" w:space="0" w:color="auto"/>
            </w:tcBorders>
            <w:vAlign w:val="center"/>
          </w:tcPr>
          <w:p w14:paraId="0F2B86E0" w14:textId="77777777" w:rsidR="003D1638"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3E1E97D" w14:textId="77777777" w:rsidR="003D1638"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CC71708" w14:textId="77777777" w:rsidR="003D1638" w:rsidRDefault="003D1638" w:rsidP="00E10EB4">
            <w:pPr>
              <w:pStyle w:val="TAL"/>
            </w:pPr>
            <w:r>
              <w:t>202 Accepted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CB77B4" w14:textId="77777777" w:rsidR="003D1638" w:rsidRPr="00585CA6" w:rsidRDefault="003D1638" w:rsidP="00E10EB4">
            <w:pPr>
              <w:pStyle w:val="TAL"/>
            </w:pPr>
            <w:r w:rsidRPr="00585CA6">
              <w:t>Successful case.</w:t>
            </w:r>
            <w:r>
              <w:t xml:space="preserve"> The SM server has accepted the request and processing it. The assigned Spatial Map Identifier shall be returned.</w:t>
            </w:r>
          </w:p>
        </w:tc>
      </w:tr>
      <w:tr w:rsidR="003D1638" w:rsidRPr="00B54FF5" w14:paraId="441F3585"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381F8D" w14:textId="77777777" w:rsidR="003D1638" w:rsidRPr="0016361A" w:rsidRDefault="003D1638" w:rsidP="00E10EB4">
            <w:pPr>
              <w:pStyle w:val="TAN"/>
            </w:pPr>
            <w:r w:rsidRPr="0016361A">
              <w:t>NOTE:</w:t>
            </w:r>
            <w:r>
              <w:rPr>
                <w:noProof/>
              </w:rPr>
              <w:tab/>
              <w:t>The man</w:t>
            </w:r>
            <w:r w:rsidRPr="0016361A">
              <w:rPr>
                <w:noProof/>
              </w:rPr>
              <w:t xml:space="preserve">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7C550C39" w14:textId="77777777" w:rsidR="003D1638" w:rsidRDefault="003D1638" w:rsidP="003D1638"/>
    <w:p w14:paraId="65C2EFE6" w14:textId="343BC9FB" w:rsidR="003D1638" w:rsidRPr="00A04126" w:rsidRDefault="003D1638" w:rsidP="003D1638">
      <w:pPr>
        <w:pStyle w:val="TH"/>
        <w:rPr>
          <w:rFonts w:cs="Arial"/>
        </w:rPr>
      </w:pPr>
      <w:r w:rsidRPr="00A04126">
        <w:t>Table</w:t>
      </w:r>
      <w:r>
        <w:t> 6.2.</w:t>
      </w:r>
      <w:r w:rsidR="00596B67">
        <w:t>1</w:t>
      </w:r>
      <w:r w:rsidRPr="00A04126">
        <w:t xml:space="preserve">.3.2.3.1-4: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531736E0" w14:textId="77777777" w:rsidTr="00E10EB4">
        <w:trPr>
          <w:jc w:val="center"/>
        </w:trPr>
        <w:tc>
          <w:tcPr>
            <w:tcW w:w="734" w:type="pct"/>
            <w:shd w:val="clear" w:color="auto" w:fill="C0C0C0"/>
          </w:tcPr>
          <w:p w14:paraId="027A3AE0" w14:textId="77777777" w:rsidR="003D1638" w:rsidRPr="0016361A" w:rsidRDefault="003D1638" w:rsidP="00E10EB4">
            <w:pPr>
              <w:pStyle w:val="TAH"/>
            </w:pPr>
            <w:r w:rsidRPr="0016361A">
              <w:t>Name</w:t>
            </w:r>
          </w:p>
        </w:tc>
        <w:tc>
          <w:tcPr>
            <w:tcW w:w="662" w:type="pct"/>
            <w:shd w:val="clear" w:color="auto" w:fill="C0C0C0"/>
          </w:tcPr>
          <w:p w14:paraId="26316191" w14:textId="77777777" w:rsidR="003D1638" w:rsidRPr="0016361A" w:rsidRDefault="003D1638" w:rsidP="00E10EB4">
            <w:pPr>
              <w:pStyle w:val="TAH"/>
            </w:pPr>
            <w:r w:rsidRPr="0016361A">
              <w:t>Data type</w:t>
            </w:r>
          </w:p>
        </w:tc>
        <w:tc>
          <w:tcPr>
            <w:tcW w:w="220" w:type="pct"/>
            <w:shd w:val="clear" w:color="auto" w:fill="C0C0C0"/>
          </w:tcPr>
          <w:p w14:paraId="4F78C860" w14:textId="77777777" w:rsidR="003D1638" w:rsidRPr="0016361A" w:rsidRDefault="003D1638" w:rsidP="00E10EB4">
            <w:pPr>
              <w:pStyle w:val="TAH"/>
            </w:pPr>
            <w:r w:rsidRPr="0016361A">
              <w:t>P</w:t>
            </w:r>
          </w:p>
        </w:tc>
        <w:tc>
          <w:tcPr>
            <w:tcW w:w="590" w:type="pct"/>
            <w:shd w:val="clear" w:color="auto" w:fill="C0C0C0"/>
          </w:tcPr>
          <w:p w14:paraId="67ABED67" w14:textId="77777777" w:rsidR="003D1638" w:rsidRPr="0016361A" w:rsidRDefault="003D1638" w:rsidP="00E10EB4">
            <w:pPr>
              <w:pStyle w:val="TAH"/>
            </w:pPr>
            <w:r w:rsidRPr="0016361A">
              <w:t>Cardinality</w:t>
            </w:r>
          </w:p>
        </w:tc>
        <w:tc>
          <w:tcPr>
            <w:tcW w:w="2794" w:type="pct"/>
            <w:shd w:val="clear" w:color="auto" w:fill="C0C0C0"/>
            <w:vAlign w:val="center"/>
          </w:tcPr>
          <w:p w14:paraId="49BF8326" w14:textId="77777777" w:rsidR="003D1638" w:rsidRPr="0016361A" w:rsidRDefault="003D1638" w:rsidP="00E10EB4">
            <w:pPr>
              <w:pStyle w:val="TAH"/>
            </w:pPr>
            <w:r w:rsidRPr="0016361A">
              <w:t>Description</w:t>
            </w:r>
          </w:p>
        </w:tc>
      </w:tr>
      <w:tr w:rsidR="003D1638" w:rsidRPr="00B54FF5" w14:paraId="388F512E" w14:textId="77777777" w:rsidTr="00E10EB4">
        <w:trPr>
          <w:jc w:val="center"/>
        </w:trPr>
        <w:tc>
          <w:tcPr>
            <w:tcW w:w="734" w:type="pct"/>
            <w:shd w:val="clear" w:color="auto" w:fill="auto"/>
            <w:vAlign w:val="center"/>
          </w:tcPr>
          <w:p w14:paraId="3CA102B2" w14:textId="77777777" w:rsidR="003D1638" w:rsidRPr="0016361A" w:rsidRDefault="003D1638" w:rsidP="00E10EB4">
            <w:pPr>
              <w:pStyle w:val="TAL"/>
            </w:pPr>
            <w:r>
              <w:t>Location</w:t>
            </w:r>
            <w:r w:rsidRPr="0016361A">
              <w:t xml:space="preserve"> </w:t>
            </w:r>
          </w:p>
        </w:tc>
        <w:tc>
          <w:tcPr>
            <w:tcW w:w="662" w:type="pct"/>
            <w:vAlign w:val="center"/>
          </w:tcPr>
          <w:p w14:paraId="07F13FE8" w14:textId="77777777" w:rsidR="003D1638" w:rsidRPr="0016361A" w:rsidRDefault="003D1638" w:rsidP="00E10EB4">
            <w:pPr>
              <w:pStyle w:val="TAL"/>
            </w:pPr>
            <w:r>
              <w:t>string</w:t>
            </w:r>
          </w:p>
        </w:tc>
        <w:tc>
          <w:tcPr>
            <w:tcW w:w="220" w:type="pct"/>
            <w:vAlign w:val="center"/>
          </w:tcPr>
          <w:p w14:paraId="4D2D6792" w14:textId="77777777" w:rsidR="003D1638" w:rsidRPr="0016361A" w:rsidRDefault="003D1638" w:rsidP="00E10EB4">
            <w:pPr>
              <w:pStyle w:val="TAC"/>
            </w:pPr>
            <w:r>
              <w:t>M</w:t>
            </w:r>
          </w:p>
        </w:tc>
        <w:tc>
          <w:tcPr>
            <w:tcW w:w="590" w:type="pct"/>
            <w:vAlign w:val="center"/>
          </w:tcPr>
          <w:p w14:paraId="61EB2008" w14:textId="77777777" w:rsidR="003D1638" w:rsidRPr="0016361A" w:rsidRDefault="003D1638" w:rsidP="00E10EB4">
            <w:pPr>
              <w:pStyle w:val="TAC"/>
            </w:pPr>
            <w:r>
              <w:t>1</w:t>
            </w:r>
          </w:p>
        </w:tc>
        <w:tc>
          <w:tcPr>
            <w:tcW w:w="2794" w:type="pct"/>
            <w:shd w:val="clear" w:color="auto" w:fill="auto"/>
            <w:vAlign w:val="center"/>
          </w:tcPr>
          <w:p w14:paraId="1438C480" w14:textId="77777777" w:rsidR="003D1638" w:rsidRDefault="003D1638" w:rsidP="00E10EB4">
            <w:pPr>
              <w:pStyle w:val="TAL"/>
            </w:pPr>
            <w:r>
              <w:t>Contains the URI of the newly created resource, according to the structure:</w:t>
            </w:r>
          </w:p>
          <w:p w14:paraId="60D72410" w14:textId="77777777" w:rsidR="003D1638" w:rsidRPr="0016361A" w:rsidRDefault="003D1638" w:rsidP="00E10EB4">
            <w:pPr>
              <w:pStyle w:val="TAL"/>
            </w:pPr>
            <w:r w:rsidRPr="008A7CBE">
              <w:rPr>
                <w:lang w:eastAsia="zh-CN"/>
              </w:rPr>
              <w:t>{apiRoot}/s</w:t>
            </w:r>
            <w:r>
              <w:rPr>
                <w:lang w:eastAsia="zh-CN"/>
              </w:rPr>
              <w:t>sm</w:t>
            </w:r>
            <w:r w:rsidRPr="008A7CBE">
              <w:rPr>
                <w:lang w:eastAsia="zh-CN"/>
              </w:rPr>
              <w:t>_</w:t>
            </w:r>
            <w:r>
              <w:rPr>
                <w:lang w:eastAsia="zh-CN"/>
              </w:rPr>
              <w:t>smm</w:t>
            </w:r>
            <w:r w:rsidRPr="008A7CBE">
              <w:rPr>
                <w:lang w:eastAsia="zh-CN"/>
              </w:rPr>
              <w:t>/&lt;apiVersion&gt;/</w:t>
            </w:r>
            <w:r>
              <w:rPr>
                <w:lang w:eastAsia="zh-CN"/>
              </w:rPr>
              <w:t>spatial-maps/{spatialMapId}</w:t>
            </w:r>
          </w:p>
        </w:tc>
      </w:tr>
    </w:tbl>
    <w:p w14:paraId="6D2A239B" w14:textId="77777777" w:rsidR="003D1638" w:rsidRDefault="003D1638" w:rsidP="003D1638"/>
    <w:p w14:paraId="04A4DF9B" w14:textId="4351924A" w:rsidR="003D1638" w:rsidRPr="00384E92" w:rsidRDefault="003D1638" w:rsidP="003D1638">
      <w:pPr>
        <w:pStyle w:val="H6"/>
      </w:pPr>
      <w:r>
        <w:t>6.2.</w:t>
      </w:r>
      <w:r w:rsidR="00596B67">
        <w:t>1</w:t>
      </w:r>
      <w:r>
        <w:t>.3.2.3.2</w:t>
      </w:r>
      <w:r w:rsidRPr="00384E92">
        <w:tab/>
      </w:r>
      <w:r>
        <w:t>GET</w:t>
      </w:r>
    </w:p>
    <w:p w14:paraId="4422FF2C" w14:textId="77777777" w:rsidR="003D1638" w:rsidRDefault="003D1638" w:rsidP="003D1638">
      <w:r w:rsidRPr="00585CA6">
        <w:rPr>
          <w:noProof/>
          <w:lang w:eastAsia="zh-CN"/>
        </w:rPr>
        <w:t xml:space="preserve">The HTTP </w:t>
      </w:r>
      <w:r>
        <w:rPr>
          <w:noProof/>
          <w:lang w:eastAsia="zh-CN"/>
        </w:rPr>
        <w:t>GET</w:t>
      </w:r>
      <w:r w:rsidRPr="00585CA6">
        <w:rPr>
          <w:noProof/>
          <w:lang w:eastAsia="zh-CN"/>
        </w:rPr>
        <w:t xml:space="preserve"> method allows a service consumer to retrieve </w:t>
      </w:r>
      <w:r>
        <w:rPr>
          <w:noProof/>
          <w:lang w:eastAsia="zh-CN"/>
        </w:rPr>
        <w:t xml:space="preserve">a spatial map information from the </w:t>
      </w:r>
      <w:r>
        <w:t>SM</w:t>
      </w:r>
      <w:r w:rsidRPr="00585CA6">
        <w:t xml:space="preserve"> Server</w:t>
      </w:r>
      <w:r w:rsidRPr="00585CA6">
        <w:rPr>
          <w:noProof/>
          <w:lang w:eastAsia="zh-CN"/>
        </w:rPr>
        <w:t>.</w:t>
      </w:r>
    </w:p>
    <w:p w14:paraId="0DA407DD" w14:textId="1D7C2B91" w:rsidR="003D1638" w:rsidRDefault="003D1638" w:rsidP="003D1638">
      <w:r>
        <w:t>This method shall support the URI query parameters specified in table 6.2.</w:t>
      </w:r>
      <w:r w:rsidR="00596B67">
        <w:t>1</w:t>
      </w:r>
      <w:r>
        <w:t>.3.2.3.2-1.</w:t>
      </w:r>
    </w:p>
    <w:p w14:paraId="68CE6AB2" w14:textId="0A88F5DF" w:rsidR="003D1638" w:rsidRPr="00384E92" w:rsidRDefault="003D1638" w:rsidP="003D1638">
      <w:pPr>
        <w:pStyle w:val="TH"/>
        <w:rPr>
          <w:rFonts w:cs="Arial"/>
        </w:rPr>
      </w:pPr>
      <w:r w:rsidRPr="00384E92">
        <w:t>Table</w:t>
      </w:r>
      <w:r>
        <w:t> 6.2.</w:t>
      </w:r>
      <w:r w:rsidR="00596B67">
        <w:t>1</w:t>
      </w:r>
      <w:r>
        <w:t>.3.2.3.2</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47619A19" w14:textId="77777777" w:rsidTr="00E10EB4">
        <w:trPr>
          <w:jc w:val="center"/>
        </w:trPr>
        <w:tc>
          <w:tcPr>
            <w:tcW w:w="825" w:type="pct"/>
            <w:shd w:val="clear" w:color="auto" w:fill="C0C0C0"/>
          </w:tcPr>
          <w:p w14:paraId="51E01E75" w14:textId="77777777" w:rsidR="003D1638" w:rsidRPr="0016361A" w:rsidRDefault="003D1638" w:rsidP="00E10EB4">
            <w:pPr>
              <w:pStyle w:val="TAH"/>
            </w:pPr>
            <w:r w:rsidRPr="0016361A">
              <w:t>Name</w:t>
            </w:r>
          </w:p>
        </w:tc>
        <w:tc>
          <w:tcPr>
            <w:tcW w:w="731" w:type="pct"/>
            <w:shd w:val="clear" w:color="auto" w:fill="C0C0C0"/>
          </w:tcPr>
          <w:p w14:paraId="1DFD48A5" w14:textId="77777777" w:rsidR="003D1638" w:rsidRPr="0016361A" w:rsidRDefault="003D1638" w:rsidP="00E10EB4">
            <w:pPr>
              <w:pStyle w:val="TAH"/>
            </w:pPr>
            <w:r w:rsidRPr="0016361A">
              <w:t>Data type</w:t>
            </w:r>
          </w:p>
        </w:tc>
        <w:tc>
          <w:tcPr>
            <w:tcW w:w="215" w:type="pct"/>
            <w:shd w:val="clear" w:color="auto" w:fill="C0C0C0"/>
          </w:tcPr>
          <w:p w14:paraId="18D8A920" w14:textId="77777777" w:rsidR="003D1638" w:rsidRPr="0016361A" w:rsidRDefault="003D1638" w:rsidP="00E10EB4">
            <w:pPr>
              <w:pStyle w:val="TAH"/>
            </w:pPr>
            <w:r w:rsidRPr="0016361A">
              <w:t>P</w:t>
            </w:r>
          </w:p>
        </w:tc>
        <w:tc>
          <w:tcPr>
            <w:tcW w:w="580" w:type="pct"/>
            <w:shd w:val="clear" w:color="auto" w:fill="C0C0C0"/>
          </w:tcPr>
          <w:p w14:paraId="4ADCF988" w14:textId="77777777" w:rsidR="003D1638" w:rsidRPr="0016361A" w:rsidRDefault="003D1638" w:rsidP="00E10EB4">
            <w:pPr>
              <w:pStyle w:val="TAH"/>
            </w:pPr>
            <w:r w:rsidRPr="0016361A">
              <w:t>Cardinality</w:t>
            </w:r>
          </w:p>
        </w:tc>
        <w:tc>
          <w:tcPr>
            <w:tcW w:w="1852" w:type="pct"/>
            <w:shd w:val="clear" w:color="auto" w:fill="C0C0C0"/>
            <w:vAlign w:val="center"/>
          </w:tcPr>
          <w:p w14:paraId="1A5DA622" w14:textId="77777777" w:rsidR="003D1638" w:rsidRPr="0016361A" w:rsidRDefault="003D1638" w:rsidP="00E10EB4">
            <w:pPr>
              <w:pStyle w:val="TAH"/>
            </w:pPr>
            <w:r w:rsidRPr="0016361A">
              <w:t>Description</w:t>
            </w:r>
          </w:p>
        </w:tc>
        <w:tc>
          <w:tcPr>
            <w:tcW w:w="796" w:type="pct"/>
            <w:shd w:val="clear" w:color="auto" w:fill="C0C0C0"/>
          </w:tcPr>
          <w:p w14:paraId="15BB2405" w14:textId="77777777" w:rsidR="003D1638" w:rsidRPr="0016361A" w:rsidRDefault="003D1638" w:rsidP="00E10EB4">
            <w:pPr>
              <w:pStyle w:val="TAH"/>
            </w:pPr>
            <w:r w:rsidRPr="0016361A">
              <w:t>Applicability</w:t>
            </w:r>
          </w:p>
        </w:tc>
      </w:tr>
      <w:tr w:rsidR="003D1638" w:rsidRPr="00B54FF5" w14:paraId="0E8EF743" w14:textId="77777777" w:rsidTr="00E10EB4">
        <w:trPr>
          <w:jc w:val="center"/>
        </w:trPr>
        <w:tc>
          <w:tcPr>
            <w:tcW w:w="825" w:type="pct"/>
            <w:shd w:val="clear" w:color="auto" w:fill="auto"/>
            <w:vAlign w:val="center"/>
          </w:tcPr>
          <w:p w14:paraId="06619976" w14:textId="77777777" w:rsidR="003D1638" w:rsidRPr="0016361A" w:rsidRDefault="003D1638" w:rsidP="00E10EB4">
            <w:pPr>
              <w:pStyle w:val="TAL"/>
            </w:pPr>
            <w:r>
              <w:t>svc-id</w:t>
            </w:r>
          </w:p>
        </w:tc>
        <w:tc>
          <w:tcPr>
            <w:tcW w:w="731" w:type="pct"/>
            <w:vAlign w:val="center"/>
          </w:tcPr>
          <w:p w14:paraId="6948F851" w14:textId="77777777" w:rsidR="003D1638" w:rsidRPr="0016361A" w:rsidRDefault="003D1638" w:rsidP="00E10EB4">
            <w:pPr>
              <w:pStyle w:val="TAL"/>
            </w:pPr>
            <w:r>
              <w:t>string</w:t>
            </w:r>
          </w:p>
        </w:tc>
        <w:tc>
          <w:tcPr>
            <w:tcW w:w="215" w:type="pct"/>
            <w:vAlign w:val="center"/>
          </w:tcPr>
          <w:p w14:paraId="2F6B1AF6" w14:textId="77777777" w:rsidR="003D1638" w:rsidRPr="0016361A" w:rsidRDefault="003D1638" w:rsidP="00E10EB4">
            <w:pPr>
              <w:pStyle w:val="TAC"/>
            </w:pPr>
            <w:r>
              <w:t>M</w:t>
            </w:r>
          </w:p>
        </w:tc>
        <w:tc>
          <w:tcPr>
            <w:tcW w:w="580" w:type="pct"/>
            <w:vAlign w:val="center"/>
          </w:tcPr>
          <w:p w14:paraId="3AF6198C" w14:textId="77777777" w:rsidR="003D1638" w:rsidRPr="0016361A" w:rsidRDefault="003D1638" w:rsidP="00E10EB4">
            <w:pPr>
              <w:pStyle w:val="TAC"/>
            </w:pPr>
            <w:r>
              <w:t>1</w:t>
            </w:r>
          </w:p>
        </w:tc>
        <w:tc>
          <w:tcPr>
            <w:tcW w:w="1852" w:type="pct"/>
            <w:shd w:val="clear" w:color="auto" w:fill="auto"/>
            <w:vAlign w:val="center"/>
          </w:tcPr>
          <w:p w14:paraId="0E3EE2F5" w14:textId="77777777" w:rsidR="003D1638" w:rsidRPr="0016361A" w:rsidRDefault="003D1638" w:rsidP="00E10EB4">
            <w:pPr>
              <w:pStyle w:val="TAL"/>
            </w:pPr>
            <w:r>
              <w:t>Contains the VAL application service identifier.</w:t>
            </w:r>
          </w:p>
        </w:tc>
        <w:tc>
          <w:tcPr>
            <w:tcW w:w="796" w:type="pct"/>
            <w:vAlign w:val="center"/>
          </w:tcPr>
          <w:p w14:paraId="1D959557" w14:textId="77777777" w:rsidR="003D1638" w:rsidRPr="0016361A" w:rsidRDefault="003D1638" w:rsidP="00E10EB4">
            <w:pPr>
              <w:pStyle w:val="TAL"/>
            </w:pPr>
          </w:p>
        </w:tc>
      </w:tr>
      <w:tr w:rsidR="003D1638" w:rsidRPr="00B54FF5" w14:paraId="0E499609" w14:textId="77777777" w:rsidTr="00E10EB4">
        <w:trPr>
          <w:jc w:val="center"/>
        </w:trPr>
        <w:tc>
          <w:tcPr>
            <w:tcW w:w="825" w:type="pct"/>
            <w:shd w:val="clear" w:color="auto" w:fill="auto"/>
            <w:vAlign w:val="center"/>
          </w:tcPr>
          <w:p w14:paraId="1DB071DA" w14:textId="77777777" w:rsidR="003D1638" w:rsidRDefault="003D1638" w:rsidP="00E10EB4">
            <w:pPr>
              <w:pStyle w:val="TAL"/>
            </w:pPr>
            <w:r>
              <w:t>map-id</w:t>
            </w:r>
          </w:p>
        </w:tc>
        <w:tc>
          <w:tcPr>
            <w:tcW w:w="731" w:type="pct"/>
            <w:vAlign w:val="center"/>
          </w:tcPr>
          <w:p w14:paraId="150C67A1" w14:textId="77777777" w:rsidR="003D1638" w:rsidRDefault="003D1638" w:rsidP="00E10EB4">
            <w:pPr>
              <w:pStyle w:val="TAL"/>
            </w:pPr>
            <w:r>
              <w:t>SpatialMapId</w:t>
            </w:r>
          </w:p>
        </w:tc>
        <w:tc>
          <w:tcPr>
            <w:tcW w:w="215" w:type="pct"/>
            <w:vAlign w:val="center"/>
          </w:tcPr>
          <w:p w14:paraId="17F03E25" w14:textId="77777777" w:rsidR="003D1638" w:rsidRDefault="003D1638" w:rsidP="00E10EB4">
            <w:pPr>
              <w:pStyle w:val="TAC"/>
            </w:pPr>
            <w:r>
              <w:t>M</w:t>
            </w:r>
          </w:p>
        </w:tc>
        <w:tc>
          <w:tcPr>
            <w:tcW w:w="580" w:type="pct"/>
            <w:vAlign w:val="center"/>
          </w:tcPr>
          <w:p w14:paraId="768CBCD2" w14:textId="77777777" w:rsidR="003D1638" w:rsidRDefault="003D1638" w:rsidP="00E10EB4">
            <w:pPr>
              <w:pStyle w:val="TAC"/>
            </w:pPr>
            <w:r>
              <w:t>1</w:t>
            </w:r>
          </w:p>
        </w:tc>
        <w:tc>
          <w:tcPr>
            <w:tcW w:w="1852" w:type="pct"/>
            <w:shd w:val="clear" w:color="auto" w:fill="auto"/>
            <w:vAlign w:val="center"/>
          </w:tcPr>
          <w:p w14:paraId="1034CB03" w14:textId="77777777" w:rsidR="003D1638" w:rsidRDefault="003D1638" w:rsidP="00E10EB4">
            <w:pPr>
              <w:pStyle w:val="TAL"/>
            </w:pPr>
            <w:r>
              <w:t>Contains the identifier of the spatial map.</w:t>
            </w:r>
          </w:p>
        </w:tc>
        <w:tc>
          <w:tcPr>
            <w:tcW w:w="796" w:type="pct"/>
            <w:vAlign w:val="center"/>
          </w:tcPr>
          <w:p w14:paraId="545CFC58" w14:textId="77777777" w:rsidR="003D1638" w:rsidRPr="0016361A" w:rsidRDefault="003D1638" w:rsidP="00E10EB4">
            <w:pPr>
              <w:pStyle w:val="TAL"/>
            </w:pPr>
          </w:p>
        </w:tc>
      </w:tr>
      <w:tr w:rsidR="003D1638" w:rsidRPr="00B54FF5" w14:paraId="2E2FC65D" w14:textId="77777777" w:rsidTr="00E10EB4">
        <w:trPr>
          <w:jc w:val="center"/>
        </w:trPr>
        <w:tc>
          <w:tcPr>
            <w:tcW w:w="825" w:type="pct"/>
            <w:shd w:val="clear" w:color="auto" w:fill="auto"/>
            <w:vAlign w:val="center"/>
          </w:tcPr>
          <w:p w14:paraId="380D977C" w14:textId="77777777" w:rsidR="003D1638" w:rsidRDefault="003D1638" w:rsidP="00E10EB4">
            <w:pPr>
              <w:pStyle w:val="TAL"/>
            </w:pPr>
            <w:r>
              <w:t>map-layer-list</w:t>
            </w:r>
          </w:p>
        </w:tc>
        <w:tc>
          <w:tcPr>
            <w:tcW w:w="731" w:type="pct"/>
            <w:vAlign w:val="center"/>
          </w:tcPr>
          <w:p w14:paraId="7C793D12" w14:textId="77777777" w:rsidR="003D1638" w:rsidRDefault="003D1638" w:rsidP="00E10EB4">
            <w:pPr>
              <w:pStyle w:val="TAL"/>
            </w:pPr>
            <w:r>
              <w:t>SpatialMapLayers</w:t>
            </w:r>
          </w:p>
        </w:tc>
        <w:tc>
          <w:tcPr>
            <w:tcW w:w="215" w:type="pct"/>
            <w:vAlign w:val="center"/>
          </w:tcPr>
          <w:p w14:paraId="5228D140" w14:textId="77777777" w:rsidR="003D1638" w:rsidRDefault="003D1638" w:rsidP="00E10EB4">
            <w:pPr>
              <w:pStyle w:val="TAC"/>
            </w:pPr>
            <w:r>
              <w:t>O</w:t>
            </w:r>
          </w:p>
        </w:tc>
        <w:tc>
          <w:tcPr>
            <w:tcW w:w="580" w:type="pct"/>
            <w:vAlign w:val="center"/>
          </w:tcPr>
          <w:p w14:paraId="02F06BE1" w14:textId="77777777" w:rsidR="003D1638" w:rsidRDefault="003D1638" w:rsidP="00E10EB4">
            <w:pPr>
              <w:pStyle w:val="TAC"/>
            </w:pPr>
            <w:r>
              <w:t>0..1</w:t>
            </w:r>
          </w:p>
        </w:tc>
        <w:tc>
          <w:tcPr>
            <w:tcW w:w="1852" w:type="pct"/>
            <w:shd w:val="clear" w:color="auto" w:fill="auto"/>
            <w:vAlign w:val="center"/>
          </w:tcPr>
          <w:p w14:paraId="5C67523B" w14:textId="77777777" w:rsidR="003D1638" w:rsidRDefault="003D1638" w:rsidP="00E10EB4">
            <w:pPr>
              <w:pStyle w:val="TAL"/>
            </w:pPr>
            <w:r>
              <w:t>Contains a list of spatial map layers.</w:t>
            </w:r>
          </w:p>
        </w:tc>
        <w:tc>
          <w:tcPr>
            <w:tcW w:w="796" w:type="pct"/>
            <w:vAlign w:val="center"/>
          </w:tcPr>
          <w:p w14:paraId="02CA83D2" w14:textId="77777777" w:rsidR="003D1638" w:rsidRPr="0016361A" w:rsidRDefault="003D1638" w:rsidP="00E10EB4">
            <w:pPr>
              <w:pStyle w:val="TAL"/>
            </w:pPr>
          </w:p>
        </w:tc>
      </w:tr>
    </w:tbl>
    <w:p w14:paraId="79D9A4AB" w14:textId="77777777" w:rsidR="003D1638" w:rsidRDefault="003D1638" w:rsidP="003D1638"/>
    <w:p w14:paraId="2D8F1E85" w14:textId="61437183" w:rsidR="003D1638" w:rsidRPr="00384E92" w:rsidRDefault="003D1638" w:rsidP="003D1638">
      <w:r>
        <w:t>This method shall support the request data structu</w:t>
      </w:r>
      <w:r w:rsidR="00596B67">
        <w:t>res specified in table 6.2.1</w:t>
      </w:r>
      <w:r>
        <w:t>.3.2.3.2-2 and the response data structures and response co</w:t>
      </w:r>
      <w:r w:rsidR="00596B67">
        <w:t>des specified in table 6.2.1</w:t>
      </w:r>
      <w:r>
        <w:t>.3.2.3.2-3.</w:t>
      </w:r>
    </w:p>
    <w:p w14:paraId="6692AB75" w14:textId="50AE6C75" w:rsidR="003D1638" w:rsidRPr="001769FF" w:rsidRDefault="003D1638" w:rsidP="003D1638">
      <w:pPr>
        <w:pStyle w:val="TH"/>
      </w:pPr>
      <w:r w:rsidRPr="001769FF">
        <w:t>Table</w:t>
      </w:r>
      <w:r>
        <w:t> 6.2.</w:t>
      </w:r>
      <w:r w:rsidR="00E10EB4">
        <w:t>1</w:t>
      </w:r>
      <w:r>
        <w:t>.3.2.3.2</w:t>
      </w:r>
      <w:r w:rsidRPr="001769FF">
        <w:t>-2: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63DB2767" w14:textId="77777777" w:rsidTr="00E10EB4">
        <w:trPr>
          <w:jc w:val="center"/>
        </w:trPr>
        <w:tc>
          <w:tcPr>
            <w:tcW w:w="1603" w:type="dxa"/>
            <w:shd w:val="clear" w:color="auto" w:fill="C0C0C0"/>
          </w:tcPr>
          <w:p w14:paraId="23C88ADC" w14:textId="77777777" w:rsidR="003D1638" w:rsidRPr="0016361A" w:rsidRDefault="003D1638" w:rsidP="00E10EB4">
            <w:pPr>
              <w:pStyle w:val="TAH"/>
            </w:pPr>
            <w:r w:rsidRPr="0016361A">
              <w:t>Data type</w:t>
            </w:r>
          </w:p>
        </w:tc>
        <w:tc>
          <w:tcPr>
            <w:tcW w:w="420" w:type="dxa"/>
            <w:shd w:val="clear" w:color="auto" w:fill="C0C0C0"/>
          </w:tcPr>
          <w:p w14:paraId="5F83EE37" w14:textId="77777777" w:rsidR="003D1638" w:rsidRPr="0016361A" w:rsidRDefault="003D1638" w:rsidP="00E10EB4">
            <w:pPr>
              <w:pStyle w:val="TAH"/>
            </w:pPr>
            <w:r w:rsidRPr="0016361A">
              <w:t>P</w:t>
            </w:r>
          </w:p>
        </w:tc>
        <w:tc>
          <w:tcPr>
            <w:tcW w:w="1257" w:type="dxa"/>
            <w:shd w:val="clear" w:color="auto" w:fill="C0C0C0"/>
          </w:tcPr>
          <w:p w14:paraId="63569B14" w14:textId="77777777" w:rsidR="003D1638" w:rsidRPr="0016361A" w:rsidRDefault="003D1638" w:rsidP="00E10EB4">
            <w:pPr>
              <w:pStyle w:val="TAH"/>
            </w:pPr>
            <w:r w:rsidRPr="0016361A">
              <w:t>Cardinality</w:t>
            </w:r>
          </w:p>
        </w:tc>
        <w:tc>
          <w:tcPr>
            <w:tcW w:w="6341" w:type="dxa"/>
            <w:shd w:val="clear" w:color="auto" w:fill="C0C0C0"/>
            <w:vAlign w:val="center"/>
          </w:tcPr>
          <w:p w14:paraId="0C884C13" w14:textId="77777777" w:rsidR="003D1638" w:rsidRPr="0016361A" w:rsidRDefault="003D1638" w:rsidP="00E10EB4">
            <w:pPr>
              <w:pStyle w:val="TAH"/>
            </w:pPr>
            <w:r w:rsidRPr="0016361A">
              <w:t>Description</w:t>
            </w:r>
          </w:p>
        </w:tc>
      </w:tr>
      <w:tr w:rsidR="003D1638" w:rsidRPr="00B54FF5" w14:paraId="26A70CE5" w14:textId="77777777" w:rsidTr="00E10EB4">
        <w:trPr>
          <w:jc w:val="center"/>
        </w:trPr>
        <w:tc>
          <w:tcPr>
            <w:tcW w:w="1603" w:type="dxa"/>
            <w:shd w:val="clear" w:color="auto" w:fill="auto"/>
            <w:vAlign w:val="center"/>
          </w:tcPr>
          <w:p w14:paraId="69838497" w14:textId="77777777" w:rsidR="003D1638" w:rsidRPr="0016361A" w:rsidRDefault="003D1638" w:rsidP="00E10EB4">
            <w:pPr>
              <w:pStyle w:val="TAL"/>
            </w:pPr>
            <w:r>
              <w:t>n/a</w:t>
            </w:r>
          </w:p>
        </w:tc>
        <w:tc>
          <w:tcPr>
            <w:tcW w:w="420" w:type="dxa"/>
            <w:vAlign w:val="center"/>
          </w:tcPr>
          <w:p w14:paraId="75827D74" w14:textId="77777777" w:rsidR="003D1638" w:rsidRPr="0016361A" w:rsidRDefault="003D1638" w:rsidP="00E10EB4">
            <w:pPr>
              <w:pStyle w:val="TAC"/>
            </w:pPr>
          </w:p>
        </w:tc>
        <w:tc>
          <w:tcPr>
            <w:tcW w:w="1257" w:type="dxa"/>
            <w:vAlign w:val="center"/>
          </w:tcPr>
          <w:p w14:paraId="2A13BADC" w14:textId="77777777" w:rsidR="003D1638" w:rsidRPr="0016361A" w:rsidRDefault="003D1638" w:rsidP="00E10EB4">
            <w:pPr>
              <w:pStyle w:val="TAC"/>
            </w:pPr>
          </w:p>
        </w:tc>
        <w:tc>
          <w:tcPr>
            <w:tcW w:w="6341" w:type="dxa"/>
            <w:shd w:val="clear" w:color="auto" w:fill="auto"/>
            <w:vAlign w:val="center"/>
          </w:tcPr>
          <w:p w14:paraId="51F45D2B" w14:textId="77777777" w:rsidR="003D1638" w:rsidRPr="0016361A" w:rsidRDefault="003D1638" w:rsidP="00E10EB4">
            <w:pPr>
              <w:pStyle w:val="TAL"/>
            </w:pPr>
          </w:p>
        </w:tc>
      </w:tr>
    </w:tbl>
    <w:p w14:paraId="71A67199" w14:textId="77777777" w:rsidR="003D1638" w:rsidRDefault="003D1638" w:rsidP="003D1638"/>
    <w:p w14:paraId="1960F491" w14:textId="139F6546" w:rsidR="003D1638" w:rsidRPr="001769FF" w:rsidRDefault="003D1638" w:rsidP="003D1638">
      <w:pPr>
        <w:pStyle w:val="TH"/>
      </w:pPr>
      <w:r w:rsidRPr="001769FF">
        <w:t>Table</w:t>
      </w:r>
      <w:r>
        <w:t> 6.2.</w:t>
      </w:r>
      <w:r w:rsidR="00E10EB4">
        <w:t>1</w:t>
      </w:r>
      <w:r>
        <w:t>.3.2.3.2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1BB3B647" w14:textId="77777777" w:rsidTr="00E10EB4">
        <w:trPr>
          <w:jc w:val="center"/>
        </w:trPr>
        <w:tc>
          <w:tcPr>
            <w:tcW w:w="1101" w:type="pct"/>
            <w:tcBorders>
              <w:bottom w:val="single" w:sz="6" w:space="0" w:color="auto"/>
            </w:tcBorders>
            <w:shd w:val="clear" w:color="auto" w:fill="C0C0C0"/>
            <w:vAlign w:val="center"/>
          </w:tcPr>
          <w:p w14:paraId="37932D6D"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244284C4"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26EC28B3"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4CE2182B" w14:textId="77777777" w:rsidR="003D1638" w:rsidRPr="00585CA6" w:rsidRDefault="003D1638" w:rsidP="00E10EB4">
            <w:pPr>
              <w:pStyle w:val="TAH"/>
            </w:pPr>
            <w:r w:rsidRPr="00585CA6">
              <w:t>Response</w:t>
            </w:r>
          </w:p>
          <w:p w14:paraId="18C60BDB"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00C1890F" w14:textId="77777777" w:rsidR="003D1638" w:rsidRPr="00585CA6" w:rsidRDefault="003D1638" w:rsidP="00E10EB4">
            <w:pPr>
              <w:pStyle w:val="TAH"/>
            </w:pPr>
            <w:r w:rsidRPr="00585CA6">
              <w:t>Description</w:t>
            </w:r>
          </w:p>
        </w:tc>
      </w:tr>
      <w:tr w:rsidR="003D1638" w:rsidRPr="00585CA6" w14:paraId="7740563B" w14:textId="77777777" w:rsidTr="00E10EB4">
        <w:trPr>
          <w:jc w:val="center"/>
        </w:trPr>
        <w:tc>
          <w:tcPr>
            <w:tcW w:w="1101" w:type="pct"/>
            <w:tcBorders>
              <w:top w:val="single" w:sz="6" w:space="0" w:color="auto"/>
            </w:tcBorders>
            <w:shd w:val="clear" w:color="auto" w:fill="auto"/>
            <w:vAlign w:val="center"/>
          </w:tcPr>
          <w:p w14:paraId="5864939D" w14:textId="77777777" w:rsidR="003D1638" w:rsidRPr="00585CA6" w:rsidRDefault="003D1638" w:rsidP="00E10EB4">
            <w:pPr>
              <w:pStyle w:val="TAL"/>
            </w:pPr>
            <w:r>
              <w:t>SpatialMapRetResp</w:t>
            </w:r>
          </w:p>
        </w:tc>
        <w:tc>
          <w:tcPr>
            <w:tcW w:w="221" w:type="pct"/>
            <w:tcBorders>
              <w:top w:val="single" w:sz="6" w:space="0" w:color="auto"/>
            </w:tcBorders>
            <w:vAlign w:val="center"/>
          </w:tcPr>
          <w:p w14:paraId="257FE0DD" w14:textId="77777777" w:rsidR="003D1638" w:rsidRPr="00585CA6" w:rsidRDefault="003D1638" w:rsidP="00E10EB4">
            <w:pPr>
              <w:pStyle w:val="TAC"/>
            </w:pPr>
            <w:r w:rsidRPr="00585CA6">
              <w:t>M</w:t>
            </w:r>
          </w:p>
        </w:tc>
        <w:tc>
          <w:tcPr>
            <w:tcW w:w="589" w:type="pct"/>
            <w:tcBorders>
              <w:top w:val="single" w:sz="6" w:space="0" w:color="auto"/>
            </w:tcBorders>
            <w:vAlign w:val="center"/>
          </w:tcPr>
          <w:p w14:paraId="35E252F4"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6953E38"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6680D38B" w14:textId="77777777" w:rsidR="003D1638" w:rsidRPr="00585CA6" w:rsidRDefault="003D1638" w:rsidP="00E10EB4">
            <w:pPr>
              <w:pStyle w:val="TAL"/>
            </w:pPr>
            <w:r w:rsidRPr="00585CA6">
              <w:t>Successful case. The requested</w:t>
            </w:r>
            <w:r w:rsidRPr="00585CA6">
              <w:rPr>
                <w:noProof/>
                <w:lang w:eastAsia="zh-CN"/>
              </w:rPr>
              <w:t xml:space="preserve"> </w:t>
            </w:r>
            <w:r>
              <w:t xml:space="preserve">spatial map information </w:t>
            </w:r>
            <w:r w:rsidRPr="00585CA6">
              <w:t>shall be returned.</w:t>
            </w:r>
          </w:p>
        </w:tc>
      </w:tr>
      <w:tr w:rsidR="003D1638" w:rsidRPr="00585CA6" w14:paraId="18674C01" w14:textId="77777777" w:rsidTr="00E10EB4">
        <w:trPr>
          <w:jc w:val="center"/>
        </w:trPr>
        <w:tc>
          <w:tcPr>
            <w:tcW w:w="1101" w:type="pct"/>
            <w:shd w:val="clear" w:color="auto" w:fill="auto"/>
            <w:vAlign w:val="center"/>
          </w:tcPr>
          <w:p w14:paraId="7A39145C" w14:textId="77777777" w:rsidR="003D1638" w:rsidRPr="00585CA6" w:rsidRDefault="003D1638" w:rsidP="00E10EB4">
            <w:pPr>
              <w:pStyle w:val="TAL"/>
            </w:pPr>
            <w:r w:rsidRPr="00585CA6">
              <w:t>n/a</w:t>
            </w:r>
          </w:p>
        </w:tc>
        <w:tc>
          <w:tcPr>
            <w:tcW w:w="221" w:type="pct"/>
            <w:vAlign w:val="center"/>
          </w:tcPr>
          <w:p w14:paraId="7ACF023B" w14:textId="77777777" w:rsidR="003D1638" w:rsidRPr="00585CA6" w:rsidRDefault="003D1638" w:rsidP="00E10EB4">
            <w:pPr>
              <w:pStyle w:val="TAC"/>
            </w:pPr>
          </w:p>
        </w:tc>
        <w:tc>
          <w:tcPr>
            <w:tcW w:w="589" w:type="pct"/>
            <w:vAlign w:val="center"/>
          </w:tcPr>
          <w:p w14:paraId="72959887" w14:textId="77777777" w:rsidR="003D1638" w:rsidRPr="00585CA6" w:rsidRDefault="003D1638" w:rsidP="00E10EB4">
            <w:pPr>
              <w:pStyle w:val="TAC"/>
            </w:pPr>
          </w:p>
        </w:tc>
        <w:tc>
          <w:tcPr>
            <w:tcW w:w="737" w:type="pct"/>
            <w:vAlign w:val="center"/>
          </w:tcPr>
          <w:p w14:paraId="70096010" w14:textId="77777777" w:rsidR="003D1638" w:rsidRPr="00585CA6" w:rsidRDefault="003D1638" w:rsidP="00E10EB4">
            <w:pPr>
              <w:pStyle w:val="TAL"/>
            </w:pPr>
            <w:r w:rsidRPr="00585CA6">
              <w:t>307 Temporary Redirect</w:t>
            </w:r>
          </w:p>
        </w:tc>
        <w:tc>
          <w:tcPr>
            <w:tcW w:w="2352" w:type="pct"/>
            <w:shd w:val="clear" w:color="auto" w:fill="auto"/>
            <w:vAlign w:val="center"/>
          </w:tcPr>
          <w:p w14:paraId="32B72ABE" w14:textId="77777777" w:rsidR="003D1638" w:rsidRPr="00585CA6" w:rsidRDefault="003D1638" w:rsidP="00E10EB4">
            <w:pPr>
              <w:pStyle w:val="TAL"/>
            </w:pPr>
            <w:r w:rsidRPr="00585CA6">
              <w:t>Temporary redirection.</w:t>
            </w:r>
          </w:p>
          <w:p w14:paraId="37EF8846" w14:textId="77777777" w:rsidR="003D1638" w:rsidRPr="00585CA6" w:rsidRDefault="003D1638" w:rsidP="00E10EB4">
            <w:pPr>
              <w:pStyle w:val="TAL"/>
            </w:pPr>
          </w:p>
          <w:p w14:paraId="7B4BC9AE"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258519C4" w14:textId="77777777" w:rsidR="003D1638" w:rsidRPr="00585CA6" w:rsidRDefault="003D1638" w:rsidP="00E10EB4">
            <w:pPr>
              <w:pStyle w:val="TAL"/>
            </w:pPr>
          </w:p>
          <w:p w14:paraId="7E3A29EC" w14:textId="77777777" w:rsidR="003D1638" w:rsidRPr="00585CA6" w:rsidRDefault="003D1638" w:rsidP="00E10EB4">
            <w:pPr>
              <w:pStyle w:val="TAL"/>
            </w:pPr>
            <w:r w:rsidRPr="00585CA6">
              <w:t>Redirection handling is described in clause 5.2.10 of 3GPP TS 29.122 [2].</w:t>
            </w:r>
          </w:p>
        </w:tc>
      </w:tr>
      <w:tr w:rsidR="003D1638" w:rsidRPr="00585CA6" w14:paraId="7CC7A413" w14:textId="77777777" w:rsidTr="00E10EB4">
        <w:trPr>
          <w:jc w:val="center"/>
        </w:trPr>
        <w:tc>
          <w:tcPr>
            <w:tcW w:w="1101" w:type="pct"/>
            <w:shd w:val="clear" w:color="auto" w:fill="auto"/>
            <w:vAlign w:val="center"/>
          </w:tcPr>
          <w:p w14:paraId="4DDB9336" w14:textId="77777777" w:rsidR="003D1638" w:rsidRPr="00585CA6" w:rsidRDefault="003D1638" w:rsidP="00E10EB4">
            <w:pPr>
              <w:pStyle w:val="TAL"/>
            </w:pPr>
            <w:r w:rsidRPr="00585CA6">
              <w:rPr>
                <w:lang w:eastAsia="zh-CN"/>
              </w:rPr>
              <w:t>n/a</w:t>
            </w:r>
          </w:p>
        </w:tc>
        <w:tc>
          <w:tcPr>
            <w:tcW w:w="221" w:type="pct"/>
            <w:vAlign w:val="center"/>
          </w:tcPr>
          <w:p w14:paraId="7BAB5814" w14:textId="77777777" w:rsidR="003D1638" w:rsidRPr="00585CA6" w:rsidRDefault="003D1638" w:rsidP="00E10EB4">
            <w:pPr>
              <w:pStyle w:val="TAC"/>
            </w:pPr>
          </w:p>
        </w:tc>
        <w:tc>
          <w:tcPr>
            <w:tcW w:w="589" w:type="pct"/>
            <w:vAlign w:val="center"/>
          </w:tcPr>
          <w:p w14:paraId="775EF2D2" w14:textId="77777777" w:rsidR="003D1638" w:rsidRPr="00585CA6" w:rsidRDefault="003D1638" w:rsidP="00E10EB4">
            <w:pPr>
              <w:pStyle w:val="TAC"/>
            </w:pPr>
          </w:p>
        </w:tc>
        <w:tc>
          <w:tcPr>
            <w:tcW w:w="737" w:type="pct"/>
            <w:vAlign w:val="center"/>
          </w:tcPr>
          <w:p w14:paraId="1096505D" w14:textId="77777777" w:rsidR="003D1638" w:rsidRPr="00585CA6" w:rsidRDefault="003D1638" w:rsidP="00E10EB4">
            <w:pPr>
              <w:pStyle w:val="TAL"/>
            </w:pPr>
            <w:r w:rsidRPr="00585CA6">
              <w:t>308 Permanent Redirect</w:t>
            </w:r>
          </w:p>
        </w:tc>
        <w:tc>
          <w:tcPr>
            <w:tcW w:w="2352" w:type="pct"/>
            <w:shd w:val="clear" w:color="auto" w:fill="auto"/>
            <w:vAlign w:val="center"/>
          </w:tcPr>
          <w:p w14:paraId="7195ACD0" w14:textId="77777777" w:rsidR="003D1638" w:rsidRPr="00585CA6" w:rsidRDefault="003D1638" w:rsidP="00E10EB4">
            <w:pPr>
              <w:pStyle w:val="TAL"/>
            </w:pPr>
            <w:r w:rsidRPr="00585CA6">
              <w:t>Permanent redirection.</w:t>
            </w:r>
          </w:p>
          <w:p w14:paraId="1613AE23" w14:textId="77777777" w:rsidR="003D1638" w:rsidRPr="00585CA6" w:rsidRDefault="003D1638" w:rsidP="00E10EB4">
            <w:pPr>
              <w:pStyle w:val="TAL"/>
            </w:pPr>
          </w:p>
          <w:p w14:paraId="0C0C30E3"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4ABC2278" w14:textId="77777777" w:rsidR="003D1638" w:rsidRPr="00585CA6" w:rsidRDefault="003D1638" w:rsidP="00E10EB4">
            <w:pPr>
              <w:pStyle w:val="TAL"/>
            </w:pPr>
          </w:p>
          <w:p w14:paraId="2E8343AA" w14:textId="77777777" w:rsidR="003D1638" w:rsidRPr="00585CA6" w:rsidRDefault="003D1638" w:rsidP="00E10EB4">
            <w:pPr>
              <w:pStyle w:val="TAL"/>
            </w:pPr>
            <w:r w:rsidRPr="00585CA6">
              <w:t>Redirection handling is described in clause 5.2.10 of 3GPP TS 29.122 [2].</w:t>
            </w:r>
          </w:p>
        </w:tc>
      </w:tr>
      <w:tr w:rsidR="003D1638" w:rsidRPr="00585CA6" w14:paraId="02C57798" w14:textId="77777777" w:rsidTr="00E10EB4">
        <w:trPr>
          <w:jc w:val="center"/>
        </w:trPr>
        <w:tc>
          <w:tcPr>
            <w:tcW w:w="5000" w:type="pct"/>
            <w:gridSpan w:val="5"/>
            <w:shd w:val="clear" w:color="auto" w:fill="auto"/>
            <w:vAlign w:val="center"/>
          </w:tcPr>
          <w:p w14:paraId="11EE6C82"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6C89B6D1" w14:textId="77777777" w:rsidR="003D1638" w:rsidRDefault="003D1638" w:rsidP="003D1638"/>
    <w:p w14:paraId="7A375D65" w14:textId="3922F1E8" w:rsidR="003D1638" w:rsidRPr="00585CA6" w:rsidRDefault="003D1638" w:rsidP="003D1638">
      <w:pPr>
        <w:pStyle w:val="TH"/>
      </w:pPr>
      <w:r w:rsidRPr="00585CA6">
        <w:t>Table </w:t>
      </w:r>
      <w:r w:rsidR="00E10EB4">
        <w:t>6.2.1</w:t>
      </w:r>
      <w:r>
        <w:t>.3.2.3.2</w:t>
      </w:r>
      <w:r w:rsidRPr="00A04126">
        <w:t>-4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5A7C3880" w14:textId="77777777" w:rsidTr="00E10EB4">
        <w:trPr>
          <w:jc w:val="center"/>
        </w:trPr>
        <w:tc>
          <w:tcPr>
            <w:tcW w:w="824" w:type="pct"/>
            <w:shd w:val="clear" w:color="auto" w:fill="C0C0C0"/>
            <w:vAlign w:val="center"/>
          </w:tcPr>
          <w:p w14:paraId="3906EAFF" w14:textId="77777777" w:rsidR="003D1638" w:rsidRPr="00585CA6" w:rsidRDefault="003D1638" w:rsidP="00E10EB4">
            <w:pPr>
              <w:pStyle w:val="TAH"/>
            </w:pPr>
            <w:r w:rsidRPr="00585CA6">
              <w:t>Name</w:t>
            </w:r>
          </w:p>
        </w:tc>
        <w:tc>
          <w:tcPr>
            <w:tcW w:w="732" w:type="pct"/>
            <w:shd w:val="clear" w:color="auto" w:fill="C0C0C0"/>
            <w:vAlign w:val="center"/>
          </w:tcPr>
          <w:p w14:paraId="5972037D" w14:textId="77777777" w:rsidR="003D1638" w:rsidRPr="00585CA6" w:rsidRDefault="003D1638" w:rsidP="00E10EB4">
            <w:pPr>
              <w:pStyle w:val="TAH"/>
            </w:pPr>
            <w:r w:rsidRPr="00585CA6">
              <w:t>Data type</w:t>
            </w:r>
          </w:p>
        </w:tc>
        <w:tc>
          <w:tcPr>
            <w:tcW w:w="217" w:type="pct"/>
            <w:shd w:val="clear" w:color="auto" w:fill="C0C0C0"/>
            <w:vAlign w:val="center"/>
          </w:tcPr>
          <w:p w14:paraId="05FCBDDC" w14:textId="77777777" w:rsidR="003D1638" w:rsidRPr="00585CA6" w:rsidRDefault="003D1638" w:rsidP="00E10EB4">
            <w:pPr>
              <w:pStyle w:val="TAH"/>
            </w:pPr>
            <w:r w:rsidRPr="00585CA6">
              <w:t>P</w:t>
            </w:r>
          </w:p>
        </w:tc>
        <w:tc>
          <w:tcPr>
            <w:tcW w:w="581" w:type="pct"/>
            <w:shd w:val="clear" w:color="auto" w:fill="C0C0C0"/>
            <w:vAlign w:val="center"/>
          </w:tcPr>
          <w:p w14:paraId="4C0C6688" w14:textId="77777777" w:rsidR="003D1638" w:rsidRPr="00585CA6" w:rsidRDefault="003D1638" w:rsidP="00E10EB4">
            <w:pPr>
              <w:pStyle w:val="TAH"/>
            </w:pPr>
            <w:r w:rsidRPr="00585CA6">
              <w:t>Cardinality</w:t>
            </w:r>
          </w:p>
        </w:tc>
        <w:tc>
          <w:tcPr>
            <w:tcW w:w="2645" w:type="pct"/>
            <w:shd w:val="clear" w:color="auto" w:fill="C0C0C0"/>
            <w:vAlign w:val="center"/>
          </w:tcPr>
          <w:p w14:paraId="12C63F6F" w14:textId="77777777" w:rsidR="003D1638" w:rsidRPr="00585CA6" w:rsidRDefault="003D1638" w:rsidP="00E10EB4">
            <w:pPr>
              <w:pStyle w:val="TAH"/>
            </w:pPr>
            <w:r w:rsidRPr="00585CA6">
              <w:t>Description</w:t>
            </w:r>
          </w:p>
        </w:tc>
      </w:tr>
      <w:tr w:rsidR="003D1638" w:rsidRPr="00585CA6" w14:paraId="624923A5" w14:textId="77777777" w:rsidTr="00E10EB4">
        <w:trPr>
          <w:jc w:val="center"/>
        </w:trPr>
        <w:tc>
          <w:tcPr>
            <w:tcW w:w="824" w:type="pct"/>
            <w:shd w:val="clear" w:color="auto" w:fill="auto"/>
            <w:vAlign w:val="center"/>
          </w:tcPr>
          <w:p w14:paraId="6A9062A9" w14:textId="77777777" w:rsidR="003D1638" w:rsidRPr="00585CA6" w:rsidRDefault="003D1638" w:rsidP="00E10EB4">
            <w:pPr>
              <w:pStyle w:val="TAL"/>
            </w:pPr>
            <w:r w:rsidRPr="00585CA6">
              <w:t>Location</w:t>
            </w:r>
          </w:p>
        </w:tc>
        <w:tc>
          <w:tcPr>
            <w:tcW w:w="732" w:type="pct"/>
            <w:vAlign w:val="center"/>
          </w:tcPr>
          <w:p w14:paraId="4025D745" w14:textId="77777777" w:rsidR="003D1638" w:rsidRPr="00585CA6" w:rsidRDefault="003D1638" w:rsidP="00E10EB4">
            <w:pPr>
              <w:pStyle w:val="TAL"/>
            </w:pPr>
            <w:r w:rsidRPr="00585CA6">
              <w:t>string</w:t>
            </w:r>
          </w:p>
        </w:tc>
        <w:tc>
          <w:tcPr>
            <w:tcW w:w="217" w:type="pct"/>
            <w:vAlign w:val="center"/>
          </w:tcPr>
          <w:p w14:paraId="06C03ECC" w14:textId="77777777" w:rsidR="003D1638" w:rsidRPr="00585CA6" w:rsidRDefault="003D1638" w:rsidP="00E10EB4">
            <w:pPr>
              <w:pStyle w:val="TAC"/>
            </w:pPr>
            <w:r w:rsidRPr="00585CA6">
              <w:t>M</w:t>
            </w:r>
          </w:p>
        </w:tc>
        <w:tc>
          <w:tcPr>
            <w:tcW w:w="581" w:type="pct"/>
            <w:vAlign w:val="center"/>
          </w:tcPr>
          <w:p w14:paraId="1835CB96" w14:textId="77777777" w:rsidR="003D1638" w:rsidRPr="00585CA6" w:rsidRDefault="003D1638" w:rsidP="00E10EB4">
            <w:pPr>
              <w:pStyle w:val="TAC"/>
            </w:pPr>
            <w:r w:rsidRPr="00585CA6">
              <w:t>1</w:t>
            </w:r>
          </w:p>
        </w:tc>
        <w:tc>
          <w:tcPr>
            <w:tcW w:w="2645" w:type="pct"/>
            <w:shd w:val="clear" w:color="auto" w:fill="auto"/>
            <w:vAlign w:val="center"/>
          </w:tcPr>
          <w:p w14:paraId="62D00B2A"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2AE96588" w14:textId="77777777" w:rsidR="003D1638" w:rsidRPr="00585CA6" w:rsidRDefault="003D1638" w:rsidP="003D1638"/>
    <w:p w14:paraId="56E8DE28" w14:textId="3EC5541A" w:rsidR="003D1638" w:rsidRPr="00585CA6" w:rsidRDefault="003D1638" w:rsidP="003D1638">
      <w:pPr>
        <w:pStyle w:val="TH"/>
      </w:pPr>
      <w:r w:rsidRPr="00585CA6">
        <w:t>Table </w:t>
      </w:r>
      <w:r w:rsidR="00E10EB4">
        <w:t>6.2.1</w:t>
      </w:r>
      <w:r>
        <w:t>.3.2.3.2-5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76032D82" w14:textId="77777777" w:rsidTr="00E10EB4">
        <w:trPr>
          <w:jc w:val="center"/>
        </w:trPr>
        <w:tc>
          <w:tcPr>
            <w:tcW w:w="824" w:type="pct"/>
            <w:shd w:val="clear" w:color="auto" w:fill="C0C0C0"/>
            <w:vAlign w:val="center"/>
          </w:tcPr>
          <w:p w14:paraId="3E9F96DF" w14:textId="77777777" w:rsidR="003D1638" w:rsidRPr="00585CA6" w:rsidRDefault="003D1638" w:rsidP="00E10EB4">
            <w:pPr>
              <w:pStyle w:val="TAH"/>
            </w:pPr>
            <w:r w:rsidRPr="00585CA6">
              <w:t>Name</w:t>
            </w:r>
          </w:p>
        </w:tc>
        <w:tc>
          <w:tcPr>
            <w:tcW w:w="732" w:type="pct"/>
            <w:shd w:val="clear" w:color="auto" w:fill="C0C0C0"/>
            <w:vAlign w:val="center"/>
          </w:tcPr>
          <w:p w14:paraId="0B6BC9E6" w14:textId="77777777" w:rsidR="003D1638" w:rsidRPr="00585CA6" w:rsidRDefault="003D1638" w:rsidP="00E10EB4">
            <w:pPr>
              <w:pStyle w:val="TAH"/>
            </w:pPr>
            <w:r w:rsidRPr="00585CA6">
              <w:t>Data type</w:t>
            </w:r>
          </w:p>
        </w:tc>
        <w:tc>
          <w:tcPr>
            <w:tcW w:w="217" w:type="pct"/>
            <w:shd w:val="clear" w:color="auto" w:fill="C0C0C0"/>
            <w:vAlign w:val="center"/>
          </w:tcPr>
          <w:p w14:paraId="412D2AB6" w14:textId="77777777" w:rsidR="003D1638" w:rsidRPr="00585CA6" w:rsidRDefault="003D1638" w:rsidP="00E10EB4">
            <w:pPr>
              <w:pStyle w:val="TAH"/>
            </w:pPr>
            <w:r w:rsidRPr="00585CA6">
              <w:t>P</w:t>
            </w:r>
          </w:p>
        </w:tc>
        <w:tc>
          <w:tcPr>
            <w:tcW w:w="581" w:type="pct"/>
            <w:shd w:val="clear" w:color="auto" w:fill="C0C0C0"/>
            <w:vAlign w:val="center"/>
          </w:tcPr>
          <w:p w14:paraId="7CCC5DC2" w14:textId="77777777" w:rsidR="003D1638" w:rsidRPr="00585CA6" w:rsidRDefault="003D1638" w:rsidP="00E10EB4">
            <w:pPr>
              <w:pStyle w:val="TAH"/>
            </w:pPr>
            <w:r w:rsidRPr="00585CA6">
              <w:t>Cardinality</w:t>
            </w:r>
          </w:p>
        </w:tc>
        <w:tc>
          <w:tcPr>
            <w:tcW w:w="2645" w:type="pct"/>
            <w:shd w:val="clear" w:color="auto" w:fill="C0C0C0"/>
            <w:vAlign w:val="center"/>
          </w:tcPr>
          <w:p w14:paraId="4735CCEB" w14:textId="77777777" w:rsidR="003D1638" w:rsidRPr="00585CA6" w:rsidRDefault="003D1638" w:rsidP="00E10EB4">
            <w:pPr>
              <w:pStyle w:val="TAH"/>
            </w:pPr>
            <w:r w:rsidRPr="00585CA6">
              <w:t>Description</w:t>
            </w:r>
          </w:p>
        </w:tc>
      </w:tr>
      <w:tr w:rsidR="003D1638" w:rsidRPr="00585CA6" w14:paraId="48D311D2" w14:textId="77777777" w:rsidTr="00E10EB4">
        <w:trPr>
          <w:jc w:val="center"/>
        </w:trPr>
        <w:tc>
          <w:tcPr>
            <w:tcW w:w="824" w:type="pct"/>
            <w:shd w:val="clear" w:color="auto" w:fill="auto"/>
            <w:vAlign w:val="center"/>
          </w:tcPr>
          <w:p w14:paraId="72F5C1C5" w14:textId="77777777" w:rsidR="003D1638" w:rsidRPr="00585CA6" w:rsidRDefault="003D1638" w:rsidP="00E10EB4">
            <w:pPr>
              <w:pStyle w:val="TAL"/>
            </w:pPr>
            <w:r w:rsidRPr="00585CA6">
              <w:t>Location</w:t>
            </w:r>
          </w:p>
        </w:tc>
        <w:tc>
          <w:tcPr>
            <w:tcW w:w="732" w:type="pct"/>
            <w:vAlign w:val="center"/>
          </w:tcPr>
          <w:p w14:paraId="591791FC" w14:textId="77777777" w:rsidR="003D1638" w:rsidRPr="00585CA6" w:rsidRDefault="003D1638" w:rsidP="00E10EB4">
            <w:pPr>
              <w:pStyle w:val="TAL"/>
            </w:pPr>
            <w:r w:rsidRPr="00585CA6">
              <w:t>string</w:t>
            </w:r>
          </w:p>
        </w:tc>
        <w:tc>
          <w:tcPr>
            <w:tcW w:w="217" w:type="pct"/>
            <w:vAlign w:val="center"/>
          </w:tcPr>
          <w:p w14:paraId="78484E47" w14:textId="77777777" w:rsidR="003D1638" w:rsidRPr="00585CA6" w:rsidRDefault="003D1638" w:rsidP="00E10EB4">
            <w:pPr>
              <w:pStyle w:val="TAC"/>
            </w:pPr>
            <w:r w:rsidRPr="00585CA6">
              <w:t>M</w:t>
            </w:r>
          </w:p>
        </w:tc>
        <w:tc>
          <w:tcPr>
            <w:tcW w:w="581" w:type="pct"/>
            <w:vAlign w:val="center"/>
          </w:tcPr>
          <w:p w14:paraId="08F002EA" w14:textId="77777777" w:rsidR="003D1638" w:rsidRPr="00585CA6" w:rsidRDefault="003D1638" w:rsidP="00E10EB4">
            <w:pPr>
              <w:pStyle w:val="TAC"/>
            </w:pPr>
            <w:r w:rsidRPr="00585CA6">
              <w:t>1</w:t>
            </w:r>
          </w:p>
        </w:tc>
        <w:tc>
          <w:tcPr>
            <w:tcW w:w="2645" w:type="pct"/>
            <w:shd w:val="clear" w:color="auto" w:fill="auto"/>
            <w:vAlign w:val="center"/>
          </w:tcPr>
          <w:p w14:paraId="7AAC8E11"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45F71A4" w14:textId="77777777" w:rsidR="003D1638" w:rsidRDefault="003D1638" w:rsidP="003D1638"/>
    <w:p w14:paraId="3C977DF0" w14:textId="3F16B0D6" w:rsidR="003D1638" w:rsidRDefault="00E10EB4" w:rsidP="003D1638">
      <w:pPr>
        <w:pStyle w:val="H6"/>
      </w:pPr>
      <w:r>
        <w:t>6.2.1</w:t>
      </w:r>
      <w:r w:rsidR="003D1638">
        <w:t>.3.2.4</w:t>
      </w:r>
      <w:r w:rsidR="003D1638">
        <w:tab/>
        <w:t>Resource Custom Operations</w:t>
      </w:r>
    </w:p>
    <w:p w14:paraId="1AC74678" w14:textId="77777777" w:rsidR="003D1638" w:rsidRDefault="003D1638" w:rsidP="003D1638">
      <w:r w:rsidRPr="00585CA6">
        <w:t>There are no resource custom operations defined for this resource in this release of the specification.</w:t>
      </w:r>
    </w:p>
    <w:p w14:paraId="69E71ABF" w14:textId="33A08E63" w:rsidR="003D1638" w:rsidRDefault="00E10EB4" w:rsidP="003D1638">
      <w:pPr>
        <w:pStyle w:val="Heading5"/>
      </w:pPr>
      <w:bookmarkStart w:id="693" w:name="_Toc199274580"/>
      <w:r>
        <w:t>6.2.1</w:t>
      </w:r>
      <w:r w:rsidR="003D1638">
        <w:t>.3.3</w:t>
      </w:r>
      <w:r w:rsidR="003D1638">
        <w:tab/>
        <w:t>Resource: Individual Spatial Map</w:t>
      </w:r>
      <w:bookmarkEnd w:id="693"/>
    </w:p>
    <w:p w14:paraId="61F9F138" w14:textId="08A343CF" w:rsidR="003D1638" w:rsidRDefault="00E10EB4" w:rsidP="003D1638">
      <w:pPr>
        <w:pStyle w:val="H6"/>
      </w:pPr>
      <w:r>
        <w:t>6.2.1</w:t>
      </w:r>
      <w:r w:rsidR="003D1638">
        <w:t>.3.3.1</w:t>
      </w:r>
      <w:r w:rsidR="003D1638">
        <w:tab/>
        <w:t>Description</w:t>
      </w:r>
    </w:p>
    <w:p w14:paraId="4CA7D765" w14:textId="77777777" w:rsidR="003D1638" w:rsidRPr="00501DD4" w:rsidRDefault="003D1638" w:rsidP="003D1638">
      <w:r>
        <w:rPr>
          <w:lang w:eastAsia="zh-CN"/>
        </w:rPr>
        <w:t>This resource represents a Spatial Map managed by the SM Server.</w:t>
      </w:r>
    </w:p>
    <w:p w14:paraId="5DFF26AA" w14:textId="35DC9838" w:rsidR="003D1638" w:rsidRDefault="00E10EB4" w:rsidP="003D1638">
      <w:pPr>
        <w:pStyle w:val="H6"/>
      </w:pPr>
      <w:r>
        <w:t>6.2.1</w:t>
      </w:r>
      <w:r w:rsidR="003D1638">
        <w:t>.3.3.2</w:t>
      </w:r>
      <w:r w:rsidR="003D1638">
        <w:tab/>
        <w:t>Resource Definition</w:t>
      </w:r>
    </w:p>
    <w:p w14:paraId="207B33F5"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spatial-maps/{spatialMapId}</w:t>
      </w:r>
    </w:p>
    <w:p w14:paraId="3184FC92" w14:textId="45F9F791" w:rsidR="003D1638" w:rsidRDefault="003D1638" w:rsidP="003D1638">
      <w:pPr>
        <w:rPr>
          <w:rFonts w:ascii="Arial" w:hAnsi="Arial" w:cs="Arial"/>
        </w:rPr>
      </w:pPr>
      <w:r w:rsidRPr="00F112E4">
        <w:t>This resource shall support the resource URI variables defined in table </w:t>
      </w:r>
      <w:r w:rsidR="00E10EB4">
        <w:t>6.2.1</w:t>
      </w:r>
      <w:r>
        <w:t>.3.3</w:t>
      </w:r>
      <w:r w:rsidRPr="00F112E4">
        <w:t>.2-1.</w:t>
      </w:r>
    </w:p>
    <w:p w14:paraId="55DA3A37" w14:textId="19271C37" w:rsidR="003D1638" w:rsidRDefault="00E10EB4" w:rsidP="003D1638">
      <w:pPr>
        <w:pStyle w:val="TH"/>
        <w:rPr>
          <w:rFonts w:cs="Arial"/>
        </w:rPr>
      </w:pPr>
      <w:r>
        <w:t>Table 6.2.1</w:t>
      </w:r>
      <w:r w:rsidR="003D1638">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E7E860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FF82D44"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ED6903"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273BA" w14:textId="77777777" w:rsidR="003D1638" w:rsidRPr="0016361A" w:rsidRDefault="003D1638" w:rsidP="00E10EB4">
            <w:pPr>
              <w:pStyle w:val="TAH"/>
            </w:pPr>
            <w:r w:rsidRPr="0016361A">
              <w:t>Definition</w:t>
            </w:r>
          </w:p>
        </w:tc>
      </w:tr>
      <w:tr w:rsidR="003D1638" w:rsidRPr="00B54FF5" w14:paraId="66047C1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E8A41E"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5ECEA1D"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DE44DC" w14:textId="3804A960" w:rsidR="003D1638" w:rsidRPr="0016361A" w:rsidRDefault="003D1638" w:rsidP="00E10EB4">
            <w:pPr>
              <w:pStyle w:val="TAL"/>
            </w:pPr>
            <w:r w:rsidRPr="0016361A">
              <w:t>See clause</w:t>
            </w:r>
            <w:r w:rsidRPr="0016361A">
              <w:rPr>
                <w:lang w:val="en-US" w:eastAsia="zh-CN"/>
              </w:rPr>
              <w:t> </w:t>
            </w:r>
            <w:r w:rsidR="00E10EB4">
              <w:t>6.2.1</w:t>
            </w:r>
            <w:r w:rsidRPr="0016361A">
              <w:t>.1</w:t>
            </w:r>
          </w:p>
        </w:tc>
      </w:tr>
      <w:tr w:rsidR="003D1638" w:rsidRPr="00B54FF5" w14:paraId="46AA714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55198C32" w14:textId="77777777" w:rsidR="003D1638" w:rsidRPr="0016361A" w:rsidRDefault="003D1638" w:rsidP="00E10EB4">
            <w:pPr>
              <w:pStyle w:val="TAL"/>
            </w:pPr>
            <w:r>
              <w:t>spatialMapId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0242E15" w14:textId="77777777" w:rsidR="003D1638" w:rsidRPr="0016361A" w:rsidRDefault="003D1638"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708C641" w14:textId="77777777" w:rsidR="003D1638" w:rsidRPr="0016361A" w:rsidRDefault="003D1638" w:rsidP="00E10EB4">
            <w:pPr>
              <w:pStyle w:val="TAL"/>
            </w:pPr>
            <w:r w:rsidRPr="00585CA6">
              <w:t xml:space="preserve">Represents the identifier of the "Individual </w:t>
            </w:r>
            <w:r>
              <w:rPr>
                <w:lang w:eastAsia="zh-CN"/>
              </w:rPr>
              <w:t>Spatial Map</w:t>
            </w:r>
            <w:r w:rsidRPr="00585CA6">
              <w:t>" resource.</w:t>
            </w:r>
          </w:p>
        </w:tc>
      </w:tr>
    </w:tbl>
    <w:p w14:paraId="13C9479B" w14:textId="77777777" w:rsidR="003D1638" w:rsidRPr="00384E92" w:rsidRDefault="003D1638" w:rsidP="003D1638"/>
    <w:p w14:paraId="2BCCB45D" w14:textId="2F511079" w:rsidR="003D1638" w:rsidRDefault="00E10EB4" w:rsidP="003D1638">
      <w:pPr>
        <w:pStyle w:val="H6"/>
      </w:pPr>
      <w:r>
        <w:t>6.2.1</w:t>
      </w:r>
      <w:r w:rsidR="003D1638">
        <w:t>.3.3.3</w:t>
      </w:r>
      <w:r w:rsidR="003D1638">
        <w:tab/>
        <w:t>Resource Standard Methods</w:t>
      </w:r>
    </w:p>
    <w:p w14:paraId="67303052" w14:textId="5D05129E" w:rsidR="003D1638" w:rsidRPr="00384E92" w:rsidRDefault="00E10EB4" w:rsidP="003D1638">
      <w:pPr>
        <w:pStyle w:val="H6"/>
      </w:pPr>
      <w:r>
        <w:t>6.2.1</w:t>
      </w:r>
      <w:r w:rsidR="003D1638">
        <w:t>.3.3.3</w:t>
      </w:r>
      <w:r w:rsidR="003D1638" w:rsidRPr="00384E92">
        <w:t>.1</w:t>
      </w:r>
      <w:r w:rsidR="003D1638" w:rsidRPr="00384E92">
        <w:tab/>
      </w:r>
      <w:r w:rsidR="003D1638">
        <w:t>GET</w:t>
      </w:r>
    </w:p>
    <w:p w14:paraId="3EBAA024" w14:textId="77777777" w:rsidR="003D1638" w:rsidRDefault="003D1638" w:rsidP="003D1638">
      <w:r w:rsidRPr="00585CA6">
        <w:rPr>
          <w:noProof/>
          <w:lang w:eastAsia="zh-CN"/>
        </w:rPr>
        <w:t xml:space="preserve">The HTTP </w:t>
      </w:r>
      <w:r>
        <w:rPr>
          <w:noProof/>
          <w:lang w:eastAsia="zh-CN"/>
        </w:rPr>
        <w:t>GET</w:t>
      </w:r>
      <w:r w:rsidRPr="00585CA6">
        <w:rPr>
          <w:noProof/>
          <w:lang w:eastAsia="zh-CN"/>
        </w:rPr>
        <w:t xml:space="preserve"> method allows a service consumer to retrieve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189E6391" w14:textId="41235E6A" w:rsidR="003D1638" w:rsidRDefault="003D1638" w:rsidP="003D1638">
      <w:r>
        <w:t>This method shall support the URI query parameters specified in table 6.2.</w:t>
      </w:r>
      <w:r w:rsidR="00E10EB4">
        <w:t>1</w:t>
      </w:r>
      <w:r>
        <w:t>.3.3.3.1-1.</w:t>
      </w:r>
    </w:p>
    <w:p w14:paraId="0F5E6707" w14:textId="40BED600" w:rsidR="003D1638" w:rsidRPr="00384E92" w:rsidRDefault="003D1638" w:rsidP="003D1638">
      <w:pPr>
        <w:pStyle w:val="TH"/>
        <w:rPr>
          <w:rFonts w:cs="Arial"/>
        </w:rPr>
      </w:pPr>
      <w:r w:rsidRPr="00384E92">
        <w:t>Table</w:t>
      </w:r>
      <w:r>
        <w:t> 6.2.</w:t>
      </w:r>
      <w:r w:rsidR="00E10EB4">
        <w:t>1</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64ED65AE" w14:textId="77777777" w:rsidTr="00E10EB4">
        <w:trPr>
          <w:jc w:val="center"/>
        </w:trPr>
        <w:tc>
          <w:tcPr>
            <w:tcW w:w="825" w:type="pct"/>
            <w:shd w:val="clear" w:color="auto" w:fill="C0C0C0"/>
          </w:tcPr>
          <w:p w14:paraId="33A3379C" w14:textId="77777777" w:rsidR="003D1638" w:rsidRPr="0016361A" w:rsidRDefault="003D1638" w:rsidP="00E10EB4">
            <w:pPr>
              <w:pStyle w:val="TAH"/>
            </w:pPr>
            <w:r w:rsidRPr="0016361A">
              <w:t>Name</w:t>
            </w:r>
          </w:p>
        </w:tc>
        <w:tc>
          <w:tcPr>
            <w:tcW w:w="731" w:type="pct"/>
            <w:shd w:val="clear" w:color="auto" w:fill="C0C0C0"/>
          </w:tcPr>
          <w:p w14:paraId="17991AC4" w14:textId="77777777" w:rsidR="003D1638" w:rsidRPr="0016361A" w:rsidRDefault="003D1638" w:rsidP="00E10EB4">
            <w:pPr>
              <w:pStyle w:val="TAH"/>
            </w:pPr>
            <w:r w:rsidRPr="0016361A">
              <w:t>Data type</w:t>
            </w:r>
          </w:p>
        </w:tc>
        <w:tc>
          <w:tcPr>
            <w:tcW w:w="215" w:type="pct"/>
            <w:shd w:val="clear" w:color="auto" w:fill="C0C0C0"/>
          </w:tcPr>
          <w:p w14:paraId="67A4826E" w14:textId="77777777" w:rsidR="003D1638" w:rsidRPr="0016361A" w:rsidRDefault="003D1638" w:rsidP="00E10EB4">
            <w:pPr>
              <w:pStyle w:val="TAH"/>
            </w:pPr>
            <w:r w:rsidRPr="0016361A">
              <w:t>P</w:t>
            </w:r>
          </w:p>
        </w:tc>
        <w:tc>
          <w:tcPr>
            <w:tcW w:w="580" w:type="pct"/>
            <w:shd w:val="clear" w:color="auto" w:fill="C0C0C0"/>
          </w:tcPr>
          <w:p w14:paraId="2D2C9CC4" w14:textId="77777777" w:rsidR="003D1638" w:rsidRPr="0016361A" w:rsidRDefault="003D1638" w:rsidP="00E10EB4">
            <w:pPr>
              <w:pStyle w:val="TAH"/>
            </w:pPr>
            <w:r w:rsidRPr="0016361A">
              <w:t>Cardinality</w:t>
            </w:r>
          </w:p>
        </w:tc>
        <w:tc>
          <w:tcPr>
            <w:tcW w:w="1852" w:type="pct"/>
            <w:shd w:val="clear" w:color="auto" w:fill="C0C0C0"/>
            <w:vAlign w:val="center"/>
          </w:tcPr>
          <w:p w14:paraId="2386C6C6" w14:textId="77777777" w:rsidR="003D1638" w:rsidRPr="0016361A" w:rsidRDefault="003D1638" w:rsidP="00E10EB4">
            <w:pPr>
              <w:pStyle w:val="TAH"/>
            </w:pPr>
            <w:r w:rsidRPr="0016361A">
              <w:t>Description</w:t>
            </w:r>
          </w:p>
        </w:tc>
        <w:tc>
          <w:tcPr>
            <w:tcW w:w="796" w:type="pct"/>
            <w:shd w:val="clear" w:color="auto" w:fill="C0C0C0"/>
          </w:tcPr>
          <w:p w14:paraId="04845CEB" w14:textId="77777777" w:rsidR="003D1638" w:rsidRPr="0016361A" w:rsidRDefault="003D1638" w:rsidP="00E10EB4">
            <w:pPr>
              <w:pStyle w:val="TAH"/>
            </w:pPr>
            <w:r w:rsidRPr="0016361A">
              <w:t>Applicability</w:t>
            </w:r>
          </w:p>
        </w:tc>
      </w:tr>
      <w:tr w:rsidR="003D1638" w:rsidRPr="00B54FF5" w14:paraId="0F59313C" w14:textId="77777777" w:rsidTr="00E10EB4">
        <w:trPr>
          <w:jc w:val="center"/>
        </w:trPr>
        <w:tc>
          <w:tcPr>
            <w:tcW w:w="825" w:type="pct"/>
            <w:shd w:val="clear" w:color="auto" w:fill="auto"/>
            <w:vAlign w:val="center"/>
          </w:tcPr>
          <w:p w14:paraId="0262BAE7" w14:textId="77777777" w:rsidR="003D1638" w:rsidRPr="0016361A" w:rsidRDefault="003D1638" w:rsidP="00E10EB4">
            <w:pPr>
              <w:pStyle w:val="TAL"/>
            </w:pPr>
            <w:r>
              <w:t>n/a</w:t>
            </w:r>
          </w:p>
        </w:tc>
        <w:tc>
          <w:tcPr>
            <w:tcW w:w="731" w:type="pct"/>
            <w:vAlign w:val="center"/>
          </w:tcPr>
          <w:p w14:paraId="20A8D89B" w14:textId="77777777" w:rsidR="003D1638" w:rsidRPr="0016361A" w:rsidRDefault="003D1638" w:rsidP="00E10EB4">
            <w:pPr>
              <w:pStyle w:val="TAL"/>
            </w:pPr>
          </w:p>
        </w:tc>
        <w:tc>
          <w:tcPr>
            <w:tcW w:w="215" w:type="pct"/>
            <w:vAlign w:val="center"/>
          </w:tcPr>
          <w:p w14:paraId="088A7DFE" w14:textId="77777777" w:rsidR="003D1638" w:rsidRPr="0016361A" w:rsidRDefault="003D1638" w:rsidP="00E10EB4">
            <w:pPr>
              <w:pStyle w:val="TAC"/>
            </w:pPr>
          </w:p>
        </w:tc>
        <w:tc>
          <w:tcPr>
            <w:tcW w:w="580" w:type="pct"/>
            <w:vAlign w:val="center"/>
          </w:tcPr>
          <w:p w14:paraId="44102EEC" w14:textId="77777777" w:rsidR="003D1638" w:rsidRPr="0016361A" w:rsidRDefault="003D1638" w:rsidP="00E10EB4">
            <w:pPr>
              <w:pStyle w:val="TAC"/>
            </w:pPr>
          </w:p>
        </w:tc>
        <w:tc>
          <w:tcPr>
            <w:tcW w:w="1852" w:type="pct"/>
            <w:shd w:val="clear" w:color="auto" w:fill="auto"/>
            <w:vAlign w:val="center"/>
          </w:tcPr>
          <w:p w14:paraId="3BE4EFAC" w14:textId="77777777" w:rsidR="003D1638" w:rsidRPr="0016361A" w:rsidRDefault="003D1638" w:rsidP="00E10EB4">
            <w:pPr>
              <w:pStyle w:val="TAL"/>
            </w:pPr>
          </w:p>
        </w:tc>
        <w:tc>
          <w:tcPr>
            <w:tcW w:w="796" w:type="pct"/>
            <w:vAlign w:val="center"/>
          </w:tcPr>
          <w:p w14:paraId="58CB6E74" w14:textId="77777777" w:rsidR="003D1638" w:rsidRPr="0016361A" w:rsidRDefault="003D1638" w:rsidP="00E10EB4">
            <w:pPr>
              <w:pStyle w:val="TAL"/>
            </w:pPr>
          </w:p>
        </w:tc>
      </w:tr>
    </w:tbl>
    <w:p w14:paraId="6BC27D25" w14:textId="77777777" w:rsidR="003D1638" w:rsidRDefault="003D1638" w:rsidP="003D1638"/>
    <w:p w14:paraId="1F47F70B" w14:textId="60A00A02" w:rsidR="003D1638" w:rsidRPr="00384E92" w:rsidRDefault="003D1638" w:rsidP="003D1638">
      <w:r>
        <w:t>This method shall support the request data structures specified in table 6.2.</w:t>
      </w:r>
      <w:r w:rsidR="00E10EB4">
        <w:t>1</w:t>
      </w:r>
      <w:r>
        <w:t>.3.3.3.1-2 and the response data structures and response codes specified in table 6.2.</w:t>
      </w:r>
      <w:r w:rsidR="00E10EB4">
        <w:t>1</w:t>
      </w:r>
      <w:r>
        <w:t>.3.3.3.1-3.</w:t>
      </w:r>
    </w:p>
    <w:p w14:paraId="26DD2B8D" w14:textId="60455A57" w:rsidR="003D1638" w:rsidRPr="001769FF" w:rsidRDefault="003D1638" w:rsidP="003D1638">
      <w:pPr>
        <w:pStyle w:val="TH"/>
      </w:pPr>
      <w:r w:rsidRPr="001769FF">
        <w:t>Table</w:t>
      </w:r>
      <w:r>
        <w:t> 6.2.</w:t>
      </w:r>
      <w:r w:rsidR="00E10EB4">
        <w:t>1</w:t>
      </w:r>
      <w:r>
        <w:t>.3.3.</w:t>
      </w:r>
      <w:r w:rsidRPr="001769FF">
        <w:t>3.1-2: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1574435" w14:textId="77777777" w:rsidTr="00E10EB4">
        <w:trPr>
          <w:jc w:val="center"/>
        </w:trPr>
        <w:tc>
          <w:tcPr>
            <w:tcW w:w="1603" w:type="dxa"/>
            <w:shd w:val="clear" w:color="auto" w:fill="C0C0C0"/>
          </w:tcPr>
          <w:p w14:paraId="0DDC8FCD" w14:textId="77777777" w:rsidR="003D1638" w:rsidRPr="0016361A" w:rsidRDefault="003D1638" w:rsidP="00E10EB4">
            <w:pPr>
              <w:pStyle w:val="TAH"/>
            </w:pPr>
            <w:r w:rsidRPr="0016361A">
              <w:t>Data type</w:t>
            </w:r>
          </w:p>
        </w:tc>
        <w:tc>
          <w:tcPr>
            <w:tcW w:w="420" w:type="dxa"/>
            <w:shd w:val="clear" w:color="auto" w:fill="C0C0C0"/>
          </w:tcPr>
          <w:p w14:paraId="61855B33" w14:textId="77777777" w:rsidR="003D1638" w:rsidRPr="0016361A" w:rsidRDefault="003D1638" w:rsidP="00E10EB4">
            <w:pPr>
              <w:pStyle w:val="TAH"/>
            </w:pPr>
            <w:r w:rsidRPr="0016361A">
              <w:t>P</w:t>
            </w:r>
          </w:p>
        </w:tc>
        <w:tc>
          <w:tcPr>
            <w:tcW w:w="1257" w:type="dxa"/>
            <w:shd w:val="clear" w:color="auto" w:fill="C0C0C0"/>
          </w:tcPr>
          <w:p w14:paraId="5408A86A" w14:textId="77777777" w:rsidR="003D1638" w:rsidRPr="0016361A" w:rsidRDefault="003D1638" w:rsidP="00E10EB4">
            <w:pPr>
              <w:pStyle w:val="TAH"/>
            </w:pPr>
            <w:r w:rsidRPr="0016361A">
              <w:t>Cardinality</w:t>
            </w:r>
          </w:p>
        </w:tc>
        <w:tc>
          <w:tcPr>
            <w:tcW w:w="6341" w:type="dxa"/>
            <w:shd w:val="clear" w:color="auto" w:fill="C0C0C0"/>
            <w:vAlign w:val="center"/>
          </w:tcPr>
          <w:p w14:paraId="6B31D222" w14:textId="77777777" w:rsidR="003D1638" w:rsidRPr="0016361A" w:rsidRDefault="003D1638" w:rsidP="00E10EB4">
            <w:pPr>
              <w:pStyle w:val="TAH"/>
            </w:pPr>
            <w:r w:rsidRPr="0016361A">
              <w:t>Description</w:t>
            </w:r>
          </w:p>
        </w:tc>
      </w:tr>
      <w:tr w:rsidR="003D1638" w:rsidRPr="00B54FF5" w14:paraId="08ECA04D" w14:textId="77777777" w:rsidTr="00E10EB4">
        <w:trPr>
          <w:jc w:val="center"/>
        </w:trPr>
        <w:tc>
          <w:tcPr>
            <w:tcW w:w="1603" w:type="dxa"/>
            <w:shd w:val="clear" w:color="auto" w:fill="auto"/>
            <w:vAlign w:val="center"/>
          </w:tcPr>
          <w:p w14:paraId="3BE087C9" w14:textId="77777777" w:rsidR="003D1638" w:rsidRPr="0016361A" w:rsidRDefault="003D1638" w:rsidP="00E10EB4">
            <w:pPr>
              <w:pStyle w:val="TAL"/>
            </w:pPr>
            <w:r>
              <w:t>n/a</w:t>
            </w:r>
          </w:p>
        </w:tc>
        <w:tc>
          <w:tcPr>
            <w:tcW w:w="420" w:type="dxa"/>
            <w:vAlign w:val="center"/>
          </w:tcPr>
          <w:p w14:paraId="2FC5FE77" w14:textId="77777777" w:rsidR="003D1638" w:rsidRPr="0016361A" w:rsidRDefault="003D1638" w:rsidP="00E10EB4">
            <w:pPr>
              <w:pStyle w:val="TAC"/>
            </w:pPr>
          </w:p>
        </w:tc>
        <w:tc>
          <w:tcPr>
            <w:tcW w:w="1257" w:type="dxa"/>
            <w:vAlign w:val="center"/>
          </w:tcPr>
          <w:p w14:paraId="59BFE9E7" w14:textId="77777777" w:rsidR="003D1638" w:rsidRPr="0016361A" w:rsidRDefault="003D1638" w:rsidP="00E10EB4">
            <w:pPr>
              <w:pStyle w:val="TAC"/>
            </w:pPr>
          </w:p>
        </w:tc>
        <w:tc>
          <w:tcPr>
            <w:tcW w:w="6341" w:type="dxa"/>
            <w:shd w:val="clear" w:color="auto" w:fill="auto"/>
            <w:vAlign w:val="center"/>
          </w:tcPr>
          <w:p w14:paraId="327D387B" w14:textId="77777777" w:rsidR="003D1638" w:rsidRPr="0016361A" w:rsidRDefault="003D1638" w:rsidP="00E10EB4">
            <w:pPr>
              <w:pStyle w:val="TAL"/>
            </w:pPr>
          </w:p>
        </w:tc>
      </w:tr>
    </w:tbl>
    <w:p w14:paraId="78CE66BD" w14:textId="77777777" w:rsidR="003D1638" w:rsidRDefault="003D1638" w:rsidP="003D1638"/>
    <w:p w14:paraId="2148466A" w14:textId="2B266DF7" w:rsidR="003D1638" w:rsidRPr="001769FF" w:rsidRDefault="003D1638" w:rsidP="003D1638">
      <w:pPr>
        <w:pStyle w:val="TH"/>
      </w:pPr>
      <w:r w:rsidRPr="001769FF">
        <w:t>Table</w:t>
      </w:r>
      <w:r w:rsidR="00E10EB4">
        <w:t> 6.2.1</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445E5FEE" w14:textId="77777777" w:rsidTr="00E10EB4">
        <w:trPr>
          <w:jc w:val="center"/>
        </w:trPr>
        <w:tc>
          <w:tcPr>
            <w:tcW w:w="1101" w:type="pct"/>
            <w:tcBorders>
              <w:bottom w:val="single" w:sz="6" w:space="0" w:color="auto"/>
            </w:tcBorders>
            <w:shd w:val="clear" w:color="auto" w:fill="C0C0C0"/>
            <w:vAlign w:val="center"/>
          </w:tcPr>
          <w:p w14:paraId="6CC21DC2"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6DFC7FBA"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0ABD0446"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1059B518" w14:textId="77777777" w:rsidR="003D1638" w:rsidRPr="00585CA6" w:rsidRDefault="003D1638" w:rsidP="00E10EB4">
            <w:pPr>
              <w:pStyle w:val="TAH"/>
            </w:pPr>
            <w:r w:rsidRPr="00585CA6">
              <w:t>Response</w:t>
            </w:r>
          </w:p>
          <w:p w14:paraId="5C850E04"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7777A769" w14:textId="77777777" w:rsidR="003D1638" w:rsidRPr="00585CA6" w:rsidRDefault="003D1638" w:rsidP="00E10EB4">
            <w:pPr>
              <w:pStyle w:val="TAH"/>
            </w:pPr>
            <w:r w:rsidRPr="00585CA6">
              <w:t>Description</w:t>
            </w:r>
          </w:p>
        </w:tc>
      </w:tr>
      <w:tr w:rsidR="003D1638" w:rsidRPr="00585CA6" w14:paraId="17D2CC85" w14:textId="77777777" w:rsidTr="00E10EB4">
        <w:trPr>
          <w:jc w:val="center"/>
        </w:trPr>
        <w:tc>
          <w:tcPr>
            <w:tcW w:w="1101" w:type="pct"/>
            <w:tcBorders>
              <w:top w:val="single" w:sz="6" w:space="0" w:color="auto"/>
            </w:tcBorders>
            <w:shd w:val="clear" w:color="auto" w:fill="auto"/>
            <w:vAlign w:val="center"/>
          </w:tcPr>
          <w:p w14:paraId="7392FFCE" w14:textId="77777777" w:rsidR="003D1638" w:rsidRPr="00585CA6" w:rsidRDefault="003D1638" w:rsidP="00E10EB4">
            <w:pPr>
              <w:pStyle w:val="TAL"/>
            </w:pPr>
            <w:r>
              <w:t>SpatialMap</w:t>
            </w:r>
          </w:p>
        </w:tc>
        <w:tc>
          <w:tcPr>
            <w:tcW w:w="221" w:type="pct"/>
            <w:tcBorders>
              <w:top w:val="single" w:sz="6" w:space="0" w:color="auto"/>
            </w:tcBorders>
            <w:vAlign w:val="center"/>
          </w:tcPr>
          <w:p w14:paraId="696C7393" w14:textId="77777777" w:rsidR="003D1638" w:rsidRPr="00585CA6" w:rsidRDefault="003D1638" w:rsidP="00E10EB4">
            <w:pPr>
              <w:pStyle w:val="TAC"/>
            </w:pPr>
            <w:r w:rsidRPr="00585CA6">
              <w:t>M</w:t>
            </w:r>
          </w:p>
        </w:tc>
        <w:tc>
          <w:tcPr>
            <w:tcW w:w="589" w:type="pct"/>
            <w:tcBorders>
              <w:top w:val="single" w:sz="6" w:space="0" w:color="auto"/>
            </w:tcBorders>
            <w:vAlign w:val="center"/>
          </w:tcPr>
          <w:p w14:paraId="009AC46B"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C6DF391"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3125F272" w14:textId="77777777" w:rsidR="003D1638" w:rsidRPr="00585CA6" w:rsidRDefault="003D1638" w:rsidP="00E10EB4">
            <w:pPr>
              <w:pStyle w:val="TAL"/>
            </w:pPr>
            <w:r w:rsidRPr="00585CA6">
              <w:t>Successful case. The requested</w:t>
            </w:r>
            <w:r w:rsidRPr="00585CA6">
              <w:rPr>
                <w:noProof/>
                <w:lang w:eastAsia="zh-CN"/>
              </w:rPr>
              <w:t xml:space="preserve"> </w:t>
            </w:r>
            <w:r w:rsidRPr="00585CA6">
              <w:t xml:space="preserve">"Individual </w:t>
            </w:r>
            <w:r>
              <w:t>Spatial Map</w:t>
            </w:r>
            <w:r w:rsidRPr="00585CA6">
              <w:t>" resource</w:t>
            </w:r>
            <w:r w:rsidRPr="00585CA6">
              <w:rPr>
                <w:noProof/>
                <w:lang w:eastAsia="zh-CN"/>
              </w:rPr>
              <w:t xml:space="preserve"> </w:t>
            </w:r>
            <w:r w:rsidRPr="00585CA6">
              <w:t>shall be returned.</w:t>
            </w:r>
          </w:p>
        </w:tc>
      </w:tr>
      <w:tr w:rsidR="003D1638" w:rsidRPr="00585CA6" w14:paraId="7C420119" w14:textId="77777777" w:rsidTr="00E10EB4">
        <w:trPr>
          <w:jc w:val="center"/>
        </w:trPr>
        <w:tc>
          <w:tcPr>
            <w:tcW w:w="1101" w:type="pct"/>
            <w:shd w:val="clear" w:color="auto" w:fill="auto"/>
            <w:vAlign w:val="center"/>
          </w:tcPr>
          <w:p w14:paraId="0CFCBA46" w14:textId="77777777" w:rsidR="003D1638" w:rsidRPr="00585CA6" w:rsidRDefault="003D1638" w:rsidP="00E10EB4">
            <w:pPr>
              <w:pStyle w:val="TAL"/>
            </w:pPr>
            <w:r w:rsidRPr="00585CA6">
              <w:t>n/a</w:t>
            </w:r>
          </w:p>
        </w:tc>
        <w:tc>
          <w:tcPr>
            <w:tcW w:w="221" w:type="pct"/>
            <w:vAlign w:val="center"/>
          </w:tcPr>
          <w:p w14:paraId="5682CC7F" w14:textId="77777777" w:rsidR="003D1638" w:rsidRPr="00585CA6" w:rsidRDefault="003D1638" w:rsidP="00E10EB4">
            <w:pPr>
              <w:pStyle w:val="TAC"/>
            </w:pPr>
          </w:p>
        </w:tc>
        <w:tc>
          <w:tcPr>
            <w:tcW w:w="589" w:type="pct"/>
            <w:vAlign w:val="center"/>
          </w:tcPr>
          <w:p w14:paraId="72EBFF66" w14:textId="77777777" w:rsidR="003D1638" w:rsidRPr="00585CA6" w:rsidRDefault="003D1638" w:rsidP="00E10EB4">
            <w:pPr>
              <w:pStyle w:val="TAC"/>
            </w:pPr>
          </w:p>
        </w:tc>
        <w:tc>
          <w:tcPr>
            <w:tcW w:w="737" w:type="pct"/>
            <w:vAlign w:val="center"/>
          </w:tcPr>
          <w:p w14:paraId="62B1CF08" w14:textId="77777777" w:rsidR="003D1638" w:rsidRPr="00585CA6" w:rsidRDefault="003D1638" w:rsidP="00E10EB4">
            <w:pPr>
              <w:pStyle w:val="TAL"/>
            </w:pPr>
            <w:r w:rsidRPr="00585CA6">
              <w:t>307 Temporary Redirect</w:t>
            </w:r>
          </w:p>
        </w:tc>
        <w:tc>
          <w:tcPr>
            <w:tcW w:w="2352" w:type="pct"/>
            <w:shd w:val="clear" w:color="auto" w:fill="auto"/>
            <w:vAlign w:val="center"/>
          </w:tcPr>
          <w:p w14:paraId="5A606429" w14:textId="77777777" w:rsidR="003D1638" w:rsidRPr="00585CA6" w:rsidRDefault="003D1638" w:rsidP="00E10EB4">
            <w:pPr>
              <w:pStyle w:val="TAL"/>
            </w:pPr>
            <w:r w:rsidRPr="00585CA6">
              <w:t>Temporary redirection.</w:t>
            </w:r>
          </w:p>
          <w:p w14:paraId="3EEF5535" w14:textId="77777777" w:rsidR="003D1638" w:rsidRPr="00585CA6" w:rsidRDefault="003D1638" w:rsidP="00E10EB4">
            <w:pPr>
              <w:pStyle w:val="TAL"/>
            </w:pPr>
          </w:p>
          <w:p w14:paraId="7EA4A3B3"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0D28F4E1" w14:textId="77777777" w:rsidR="003D1638" w:rsidRPr="00585CA6" w:rsidRDefault="003D1638" w:rsidP="00E10EB4">
            <w:pPr>
              <w:pStyle w:val="TAL"/>
            </w:pPr>
          </w:p>
          <w:p w14:paraId="7747101C" w14:textId="77777777" w:rsidR="003D1638" w:rsidRPr="00585CA6" w:rsidRDefault="003D1638" w:rsidP="00E10EB4">
            <w:pPr>
              <w:pStyle w:val="TAL"/>
            </w:pPr>
            <w:r w:rsidRPr="00585CA6">
              <w:t>Redirection handling is described in clause 5.2.10 of 3GPP TS 29.122 [2].</w:t>
            </w:r>
          </w:p>
        </w:tc>
      </w:tr>
      <w:tr w:rsidR="003D1638" w:rsidRPr="00585CA6" w14:paraId="777926F5" w14:textId="77777777" w:rsidTr="00E10EB4">
        <w:trPr>
          <w:jc w:val="center"/>
        </w:trPr>
        <w:tc>
          <w:tcPr>
            <w:tcW w:w="1101" w:type="pct"/>
            <w:shd w:val="clear" w:color="auto" w:fill="auto"/>
            <w:vAlign w:val="center"/>
          </w:tcPr>
          <w:p w14:paraId="0B3110E6" w14:textId="77777777" w:rsidR="003D1638" w:rsidRPr="00585CA6" w:rsidRDefault="003D1638" w:rsidP="00E10EB4">
            <w:pPr>
              <w:pStyle w:val="TAL"/>
            </w:pPr>
            <w:r w:rsidRPr="00585CA6">
              <w:rPr>
                <w:lang w:eastAsia="zh-CN"/>
              </w:rPr>
              <w:t>n/a</w:t>
            </w:r>
          </w:p>
        </w:tc>
        <w:tc>
          <w:tcPr>
            <w:tcW w:w="221" w:type="pct"/>
            <w:vAlign w:val="center"/>
          </w:tcPr>
          <w:p w14:paraId="746201EC" w14:textId="77777777" w:rsidR="003D1638" w:rsidRPr="00585CA6" w:rsidRDefault="003D1638" w:rsidP="00E10EB4">
            <w:pPr>
              <w:pStyle w:val="TAC"/>
            </w:pPr>
          </w:p>
        </w:tc>
        <w:tc>
          <w:tcPr>
            <w:tcW w:w="589" w:type="pct"/>
            <w:vAlign w:val="center"/>
          </w:tcPr>
          <w:p w14:paraId="6EF0A7AD" w14:textId="77777777" w:rsidR="003D1638" w:rsidRPr="00585CA6" w:rsidRDefault="003D1638" w:rsidP="00E10EB4">
            <w:pPr>
              <w:pStyle w:val="TAC"/>
            </w:pPr>
          </w:p>
        </w:tc>
        <w:tc>
          <w:tcPr>
            <w:tcW w:w="737" w:type="pct"/>
            <w:vAlign w:val="center"/>
          </w:tcPr>
          <w:p w14:paraId="215D9C40" w14:textId="77777777" w:rsidR="003D1638" w:rsidRPr="00585CA6" w:rsidRDefault="003D1638" w:rsidP="00E10EB4">
            <w:pPr>
              <w:pStyle w:val="TAL"/>
            </w:pPr>
            <w:r w:rsidRPr="00585CA6">
              <w:t>308 Permanent Redirect</w:t>
            </w:r>
          </w:p>
        </w:tc>
        <w:tc>
          <w:tcPr>
            <w:tcW w:w="2352" w:type="pct"/>
            <w:shd w:val="clear" w:color="auto" w:fill="auto"/>
            <w:vAlign w:val="center"/>
          </w:tcPr>
          <w:p w14:paraId="1F3FF53B" w14:textId="77777777" w:rsidR="003D1638" w:rsidRPr="00585CA6" w:rsidRDefault="003D1638" w:rsidP="00E10EB4">
            <w:pPr>
              <w:pStyle w:val="TAL"/>
            </w:pPr>
            <w:r w:rsidRPr="00585CA6">
              <w:t>Permanent redirection.</w:t>
            </w:r>
          </w:p>
          <w:p w14:paraId="73AF91D3" w14:textId="77777777" w:rsidR="003D1638" w:rsidRPr="00585CA6" w:rsidRDefault="003D1638" w:rsidP="00E10EB4">
            <w:pPr>
              <w:pStyle w:val="TAL"/>
            </w:pPr>
          </w:p>
          <w:p w14:paraId="317A511A"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3C861941" w14:textId="77777777" w:rsidR="003D1638" w:rsidRPr="00585CA6" w:rsidRDefault="003D1638" w:rsidP="00E10EB4">
            <w:pPr>
              <w:pStyle w:val="TAL"/>
            </w:pPr>
          </w:p>
          <w:p w14:paraId="7F839F09" w14:textId="77777777" w:rsidR="003D1638" w:rsidRPr="00585CA6" w:rsidRDefault="003D1638" w:rsidP="00E10EB4">
            <w:pPr>
              <w:pStyle w:val="TAL"/>
            </w:pPr>
            <w:r w:rsidRPr="00585CA6">
              <w:t>Redirection handling is described in clause 5.2.10 of 3GPP TS 29.122 [2].</w:t>
            </w:r>
          </w:p>
        </w:tc>
      </w:tr>
      <w:tr w:rsidR="003D1638" w:rsidRPr="00585CA6" w14:paraId="77BD0583" w14:textId="77777777" w:rsidTr="00E10EB4">
        <w:trPr>
          <w:jc w:val="center"/>
        </w:trPr>
        <w:tc>
          <w:tcPr>
            <w:tcW w:w="5000" w:type="pct"/>
            <w:gridSpan w:val="5"/>
            <w:shd w:val="clear" w:color="auto" w:fill="auto"/>
            <w:vAlign w:val="center"/>
          </w:tcPr>
          <w:p w14:paraId="7DD88D98"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9897830" w14:textId="77777777" w:rsidR="003D1638" w:rsidRDefault="003D1638" w:rsidP="003D1638"/>
    <w:p w14:paraId="19D49E2F" w14:textId="2DE84DAC" w:rsidR="003D1638" w:rsidRPr="00585CA6" w:rsidRDefault="003D1638" w:rsidP="003D1638">
      <w:pPr>
        <w:pStyle w:val="TH"/>
      </w:pPr>
      <w:r w:rsidRPr="00585CA6">
        <w:t>Table </w:t>
      </w:r>
      <w:r w:rsidR="00E10EB4">
        <w:t>6.2.1</w:t>
      </w:r>
      <w:r>
        <w:t>.3.3</w:t>
      </w:r>
      <w:r w:rsidRPr="00A04126">
        <w:t>.3.1-4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2CA37F8C" w14:textId="77777777" w:rsidTr="00E10EB4">
        <w:trPr>
          <w:jc w:val="center"/>
        </w:trPr>
        <w:tc>
          <w:tcPr>
            <w:tcW w:w="824" w:type="pct"/>
            <w:shd w:val="clear" w:color="auto" w:fill="C0C0C0"/>
            <w:vAlign w:val="center"/>
          </w:tcPr>
          <w:p w14:paraId="0CC53543" w14:textId="77777777" w:rsidR="003D1638" w:rsidRPr="00585CA6" w:rsidRDefault="003D1638" w:rsidP="00E10EB4">
            <w:pPr>
              <w:pStyle w:val="TAH"/>
            </w:pPr>
            <w:r w:rsidRPr="00585CA6">
              <w:t>Name</w:t>
            </w:r>
          </w:p>
        </w:tc>
        <w:tc>
          <w:tcPr>
            <w:tcW w:w="732" w:type="pct"/>
            <w:shd w:val="clear" w:color="auto" w:fill="C0C0C0"/>
            <w:vAlign w:val="center"/>
          </w:tcPr>
          <w:p w14:paraId="04990A0F" w14:textId="77777777" w:rsidR="003D1638" w:rsidRPr="00585CA6" w:rsidRDefault="003D1638" w:rsidP="00E10EB4">
            <w:pPr>
              <w:pStyle w:val="TAH"/>
            </w:pPr>
            <w:r w:rsidRPr="00585CA6">
              <w:t>Data type</w:t>
            </w:r>
          </w:p>
        </w:tc>
        <w:tc>
          <w:tcPr>
            <w:tcW w:w="217" w:type="pct"/>
            <w:shd w:val="clear" w:color="auto" w:fill="C0C0C0"/>
            <w:vAlign w:val="center"/>
          </w:tcPr>
          <w:p w14:paraId="7E239632" w14:textId="77777777" w:rsidR="003D1638" w:rsidRPr="00585CA6" w:rsidRDefault="003D1638" w:rsidP="00E10EB4">
            <w:pPr>
              <w:pStyle w:val="TAH"/>
            </w:pPr>
            <w:r w:rsidRPr="00585CA6">
              <w:t>P</w:t>
            </w:r>
          </w:p>
        </w:tc>
        <w:tc>
          <w:tcPr>
            <w:tcW w:w="581" w:type="pct"/>
            <w:shd w:val="clear" w:color="auto" w:fill="C0C0C0"/>
            <w:vAlign w:val="center"/>
          </w:tcPr>
          <w:p w14:paraId="3645F792" w14:textId="77777777" w:rsidR="003D1638" w:rsidRPr="00585CA6" w:rsidRDefault="003D1638" w:rsidP="00E10EB4">
            <w:pPr>
              <w:pStyle w:val="TAH"/>
            </w:pPr>
            <w:r w:rsidRPr="00585CA6">
              <w:t>Cardinality</w:t>
            </w:r>
          </w:p>
        </w:tc>
        <w:tc>
          <w:tcPr>
            <w:tcW w:w="2645" w:type="pct"/>
            <w:shd w:val="clear" w:color="auto" w:fill="C0C0C0"/>
            <w:vAlign w:val="center"/>
          </w:tcPr>
          <w:p w14:paraId="35377C2C" w14:textId="77777777" w:rsidR="003D1638" w:rsidRPr="00585CA6" w:rsidRDefault="003D1638" w:rsidP="00E10EB4">
            <w:pPr>
              <w:pStyle w:val="TAH"/>
            </w:pPr>
            <w:r w:rsidRPr="00585CA6">
              <w:t>Description</w:t>
            </w:r>
          </w:p>
        </w:tc>
      </w:tr>
      <w:tr w:rsidR="003D1638" w:rsidRPr="00585CA6" w14:paraId="5DC86F4B" w14:textId="77777777" w:rsidTr="00E10EB4">
        <w:trPr>
          <w:jc w:val="center"/>
        </w:trPr>
        <w:tc>
          <w:tcPr>
            <w:tcW w:w="824" w:type="pct"/>
            <w:shd w:val="clear" w:color="auto" w:fill="auto"/>
            <w:vAlign w:val="center"/>
          </w:tcPr>
          <w:p w14:paraId="1760F65A" w14:textId="77777777" w:rsidR="003D1638" w:rsidRPr="00585CA6" w:rsidRDefault="003D1638" w:rsidP="00E10EB4">
            <w:pPr>
              <w:pStyle w:val="TAL"/>
            </w:pPr>
            <w:r w:rsidRPr="00585CA6">
              <w:t>Location</w:t>
            </w:r>
          </w:p>
        </w:tc>
        <w:tc>
          <w:tcPr>
            <w:tcW w:w="732" w:type="pct"/>
            <w:vAlign w:val="center"/>
          </w:tcPr>
          <w:p w14:paraId="7DD7A206" w14:textId="77777777" w:rsidR="003D1638" w:rsidRPr="00585CA6" w:rsidRDefault="003D1638" w:rsidP="00E10EB4">
            <w:pPr>
              <w:pStyle w:val="TAL"/>
            </w:pPr>
            <w:r w:rsidRPr="00585CA6">
              <w:t>string</w:t>
            </w:r>
          </w:p>
        </w:tc>
        <w:tc>
          <w:tcPr>
            <w:tcW w:w="217" w:type="pct"/>
            <w:vAlign w:val="center"/>
          </w:tcPr>
          <w:p w14:paraId="546FBD62" w14:textId="77777777" w:rsidR="003D1638" w:rsidRPr="00585CA6" w:rsidRDefault="003D1638" w:rsidP="00E10EB4">
            <w:pPr>
              <w:pStyle w:val="TAC"/>
            </w:pPr>
            <w:r w:rsidRPr="00585CA6">
              <w:t>M</w:t>
            </w:r>
          </w:p>
        </w:tc>
        <w:tc>
          <w:tcPr>
            <w:tcW w:w="581" w:type="pct"/>
            <w:vAlign w:val="center"/>
          </w:tcPr>
          <w:p w14:paraId="5DC14685" w14:textId="77777777" w:rsidR="003D1638" w:rsidRPr="00585CA6" w:rsidRDefault="003D1638" w:rsidP="00E10EB4">
            <w:pPr>
              <w:pStyle w:val="TAC"/>
            </w:pPr>
            <w:r w:rsidRPr="00585CA6">
              <w:t>1</w:t>
            </w:r>
          </w:p>
        </w:tc>
        <w:tc>
          <w:tcPr>
            <w:tcW w:w="2645" w:type="pct"/>
            <w:shd w:val="clear" w:color="auto" w:fill="auto"/>
            <w:vAlign w:val="center"/>
          </w:tcPr>
          <w:p w14:paraId="5ABB4810"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D627625" w14:textId="77777777" w:rsidR="003D1638" w:rsidRPr="00585CA6" w:rsidRDefault="003D1638" w:rsidP="003D1638"/>
    <w:p w14:paraId="755B6AD7" w14:textId="20806441" w:rsidR="003D1638" w:rsidRPr="00585CA6" w:rsidRDefault="003D1638" w:rsidP="003D1638">
      <w:pPr>
        <w:pStyle w:val="TH"/>
      </w:pPr>
      <w:r w:rsidRPr="00585CA6">
        <w:t>Table </w:t>
      </w:r>
      <w:r>
        <w:t>6.2.</w:t>
      </w:r>
      <w:r w:rsidR="00E10EB4">
        <w:t>1</w:t>
      </w:r>
      <w:r>
        <w:t>.3.3.3.1-5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46A565FA" w14:textId="77777777" w:rsidTr="00E10EB4">
        <w:trPr>
          <w:jc w:val="center"/>
        </w:trPr>
        <w:tc>
          <w:tcPr>
            <w:tcW w:w="824" w:type="pct"/>
            <w:shd w:val="clear" w:color="auto" w:fill="C0C0C0"/>
            <w:vAlign w:val="center"/>
          </w:tcPr>
          <w:p w14:paraId="4F1EAE9E" w14:textId="77777777" w:rsidR="003D1638" w:rsidRPr="00585CA6" w:rsidRDefault="003D1638" w:rsidP="00E10EB4">
            <w:pPr>
              <w:pStyle w:val="TAH"/>
            </w:pPr>
            <w:r w:rsidRPr="00585CA6">
              <w:t>Name</w:t>
            </w:r>
          </w:p>
        </w:tc>
        <w:tc>
          <w:tcPr>
            <w:tcW w:w="732" w:type="pct"/>
            <w:shd w:val="clear" w:color="auto" w:fill="C0C0C0"/>
            <w:vAlign w:val="center"/>
          </w:tcPr>
          <w:p w14:paraId="671DCE9E" w14:textId="77777777" w:rsidR="003D1638" w:rsidRPr="00585CA6" w:rsidRDefault="003D1638" w:rsidP="00E10EB4">
            <w:pPr>
              <w:pStyle w:val="TAH"/>
            </w:pPr>
            <w:r w:rsidRPr="00585CA6">
              <w:t>Data type</w:t>
            </w:r>
          </w:p>
        </w:tc>
        <w:tc>
          <w:tcPr>
            <w:tcW w:w="217" w:type="pct"/>
            <w:shd w:val="clear" w:color="auto" w:fill="C0C0C0"/>
            <w:vAlign w:val="center"/>
          </w:tcPr>
          <w:p w14:paraId="7D8C80D3" w14:textId="77777777" w:rsidR="003D1638" w:rsidRPr="00585CA6" w:rsidRDefault="003D1638" w:rsidP="00E10EB4">
            <w:pPr>
              <w:pStyle w:val="TAH"/>
            </w:pPr>
            <w:r w:rsidRPr="00585CA6">
              <w:t>P</w:t>
            </w:r>
          </w:p>
        </w:tc>
        <w:tc>
          <w:tcPr>
            <w:tcW w:w="581" w:type="pct"/>
            <w:shd w:val="clear" w:color="auto" w:fill="C0C0C0"/>
            <w:vAlign w:val="center"/>
          </w:tcPr>
          <w:p w14:paraId="12372168" w14:textId="77777777" w:rsidR="003D1638" w:rsidRPr="00585CA6" w:rsidRDefault="003D1638" w:rsidP="00E10EB4">
            <w:pPr>
              <w:pStyle w:val="TAH"/>
            </w:pPr>
            <w:r w:rsidRPr="00585CA6">
              <w:t>Cardinality</w:t>
            </w:r>
          </w:p>
        </w:tc>
        <w:tc>
          <w:tcPr>
            <w:tcW w:w="2645" w:type="pct"/>
            <w:shd w:val="clear" w:color="auto" w:fill="C0C0C0"/>
            <w:vAlign w:val="center"/>
          </w:tcPr>
          <w:p w14:paraId="680944E8" w14:textId="77777777" w:rsidR="003D1638" w:rsidRPr="00585CA6" w:rsidRDefault="003D1638" w:rsidP="00E10EB4">
            <w:pPr>
              <w:pStyle w:val="TAH"/>
            </w:pPr>
            <w:r w:rsidRPr="00585CA6">
              <w:t>Description</w:t>
            </w:r>
          </w:p>
        </w:tc>
      </w:tr>
      <w:tr w:rsidR="003D1638" w:rsidRPr="00585CA6" w14:paraId="2B472635" w14:textId="77777777" w:rsidTr="00E10EB4">
        <w:trPr>
          <w:jc w:val="center"/>
        </w:trPr>
        <w:tc>
          <w:tcPr>
            <w:tcW w:w="824" w:type="pct"/>
            <w:shd w:val="clear" w:color="auto" w:fill="auto"/>
            <w:vAlign w:val="center"/>
          </w:tcPr>
          <w:p w14:paraId="5245FEA9" w14:textId="77777777" w:rsidR="003D1638" w:rsidRPr="00585CA6" w:rsidRDefault="003D1638" w:rsidP="00E10EB4">
            <w:pPr>
              <w:pStyle w:val="TAL"/>
            </w:pPr>
            <w:r w:rsidRPr="00585CA6">
              <w:t>Location</w:t>
            </w:r>
          </w:p>
        </w:tc>
        <w:tc>
          <w:tcPr>
            <w:tcW w:w="732" w:type="pct"/>
            <w:vAlign w:val="center"/>
          </w:tcPr>
          <w:p w14:paraId="6247873D" w14:textId="77777777" w:rsidR="003D1638" w:rsidRPr="00585CA6" w:rsidRDefault="003D1638" w:rsidP="00E10EB4">
            <w:pPr>
              <w:pStyle w:val="TAL"/>
            </w:pPr>
            <w:r w:rsidRPr="00585CA6">
              <w:t>string</w:t>
            </w:r>
          </w:p>
        </w:tc>
        <w:tc>
          <w:tcPr>
            <w:tcW w:w="217" w:type="pct"/>
            <w:vAlign w:val="center"/>
          </w:tcPr>
          <w:p w14:paraId="6D1C13F0" w14:textId="77777777" w:rsidR="003D1638" w:rsidRPr="00585CA6" w:rsidRDefault="003D1638" w:rsidP="00E10EB4">
            <w:pPr>
              <w:pStyle w:val="TAC"/>
            </w:pPr>
            <w:r w:rsidRPr="00585CA6">
              <w:t>M</w:t>
            </w:r>
          </w:p>
        </w:tc>
        <w:tc>
          <w:tcPr>
            <w:tcW w:w="581" w:type="pct"/>
            <w:vAlign w:val="center"/>
          </w:tcPr>
          <w:p w14:paraId="6935C3CA" w14:textId="77777777" w:rsidR="003D1638" w:rsidRPr="00585CA6" w:rsidRDefault="003D1638" w:rsidP="00E10EB4">
            <w:pPr>
              <w:pStyle w:val="TAC"/>
            </w:pPr>
            <w:r w:rsidRPr="00585CA6">
              <w:t>1</w:t>
            </w:r>
          </w:p>
        </w:tc>
        <w:tc>
          <w:tcPr>
            <w:tcW w:w="2645" w:type="pct"/>
            <w:shd w:val="clear" w:color="auto" w:fill="auto"/>
            <w:vAlign w:val="center"/>
          </w:tcPr>
          <w:p w14:paraId="4EA501E9"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3917B92" w14:textId="77777777" w:rsidR="003D1638" w:rsidRDefault="003D1638" w:rsidP="003D1638"/>
    <w:p w14:paraId="5F3E7258" w14:textId="56E3DAE6" w:rsidR="003D1638" w:rsidRDefault="00E10EB4" w:rsidP="003D1638">
      <w:pPr>
        <w:pStyle w:val="H6"/>
      </w:pPr>
      <w:r>
        <w:t>6.2.1</w:t>
      </w:r>
      <w:r w:rsidR="003D1638">
        <w:t>.3.3.3.2</w:t>
      </w:r>
      <w:r w:rsidR="003D1638">
        <w:tab/>
        <w:t>PUT</w:t>
      </w:r>
    </w:p>
    <w:p w14:paraId="79B57FCB" w14:textId="77777777" w:rsidR="003D1638" w:rsidRPr="00585CA6" w:rsidRDefault="003D1638" w:rsidP="003D1638">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42F4892E" w14:textId="33D11626"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sidR="00E10EB4">
        <w:rPr>
          <w:lang w:eastAsia="zh-CN"/>
        </w:rPr>
        <w:t>6.2.1</w:t>
      </w:r>
      <w:r>
        <w:rPr>
          <w:lang w:eastAsia="zh-CN"/>
        </w:rPr>
        <w:t>.3.3.3.2-1.</w:t>
      </w:r>
    </w:p>
    <w:p w14:paraId="3A3F7C0F" w14:textId="712FCDEF" w:rsidR="003D1638" w:rsidRPr="00384E92" w:rsidRDefault="00E10EB4" w:rsidP="003D1638">
      <w:pPr>
        <w:pStyle w:val="TH"/>
        <w:rPr>
          <w:rFonts w:cs="Arial"/>
        </w:rPr>
      </w:pPr>
      <w:r>
        <w:t>Table 6.2.1</w:t>
      </w:r>
      <w:r w:rsidR="003D1638">
        <w:t>.3.3.3.2</w:t>
      </w:r>
      <w:r w:rsidR="003D1638" w:rsidRPr="00384E92">
        <w:t xml:space="preserve">-1: URI query parameters supported by the </w:t>
      </w:r>
      <w:r w:rsidR="003D1638">
        <w:t xml:space="preserve">PUT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70F6192" w14:textId="77777777" w:rsidTr="00E10EB4">
        <w:trPr>
          <w:jc w:val="center"/>
        </w:trPr>
        <w:tc>
          <w:tcPr>
            <w:tcW w:w="844" w:type="pct"/>
            <w:shd w:val="clear" w:color="auto" w:fill="C0C0C0"/>
          </w:tcPr>
          <w:p w14:paraId="308716D4" w14:textId="77777777" w:rsidR="003D1638" w:rsidRPr="00A54937" w:rsidRDefault="003D1638" w:rsidP="00E10EB4">
            <w:pPr>
              <w:pStyle w:val="TAH"/>
            </w:pPr>
            <w:r w:rsidRPr="00A54937">
              <w:t>Name</w:t>
            </w:r>
          </w:p>
        </w:tc>
        <w:tc>
          <w:tcPr>
            <w:tcW w:w="947" w:type="pct"/>
            <w:shd w:val="clear" w:color="auto" w:fill="C0C0C0"/>
          </w:tcPr>
          <w:p w14:paraId="49839284" w14:textId="77777777" w:rsidR="003D1638" w:rsidRPr="00A54937" w:rsidRDefault="003D1638" w:rsidP="00E10EB4">
            <w:pPr>
              <w:pStyle w:val="TAH"/>
            </w:pPr>
            <w:r w:rsidRPr="00A54937">
              <w:t>Data type</w:t>
            </w:r>
          </w:p>
        </w:tc>
        <w:tc>
          <w:tcPr>
            <w:tcW w:w="209" w:type="pct"/>
            <w:shd w:val="clear" w:color="auto" w:fill="C0C0C0"/>
          </w:tcPr>
          <w:p w14:paraId="5798A114" w14:textId="77777777" w:rsidR="003D1638" w:rsidRPr="00A54937" w:rsidRDefault="003D1638" w:rsidP="00E10EB4">
            <w:pPr>
              <w:pStyle w:val="TAH"/>
            </w:pPr>
            <w:r w:rsidRPr="00A54937">
              <w:t>P</w:t>
            </w:r>
          </w:p>
        </w:tc>
        <w:tc>
          <w:tcPr>
            <w:tcW w:w="608" w:type="pct"/>
            <w:shd w:val="clear" w:color="auto" w:fill="C0C0C0"/>
          </w:tcPr>
          <w:p w14:paraId="15684EEA" w14:textId="77777777" w:rsidR="003D1638" w:rsidRPr="00A54937" w:rsidRDefault="003D1638" w:rsidP="00E10EB4">
            <w:pPr>
              <w:pStyle w:val="TAH"/>
            </w:pPr>
            <w:r w:rsidRPr="00A54937">
              <w:t>Cardinality</w:t>
            </w:r>
          </w:p>
        </w:tc>
        <w:tc>
          <w:tcPr>
            <w:tcW w:w="2392" w:type="pct"/>
            <w:shd w:val="clear" w:color="auto" w:fill="C0C0C0"/>
            <w:vAlign w:val="center"/>
          </w:tcPr>
          <w:p w14:paraId="5DA827E5" w14:textId="77777777" w:rsidR="003D1638" w:rsidRPr="00A54937" w:rsidRDefault="003D1638" w:rsidP="00E10EB4">
            <w:pPr>
              <w:pStyle w:val="TAH"/>
            </w:pPr>
            <w:r w:rsidRPr="00A54937">
              <w:t>Description</w:t>
            </w:r>
          </w:p>
        </w:tc>
      </w:tr>
      <w:tr w:rsidR="003D1638" w:rsidRPr="00A54937" w14:paraId="5B695A98" w14:textId="77777777" w:rsidTr="00E10EB4">
        <w:trPr>
          <w:jc w:val="center"/>
        </w:trPr>
        <w:tc>
          <w:tcPr>
            <w:tcW w:w="844" w:type="pct"/>
            <w:shd w:val="clear" w:color="auto" w:fill="auto"/>
          </w:tcPr>
          <w:p w14:paraId="441EEEA9" w14:textId="77777777" w:rsidR="003D1638" w:rsidRDefault="003D1638" w:rsidP="00E10EB4">
            <w:pPr>
              <w:pStyle w:val="TAL"/>
            </w:pPr>
            <w:r w:rsidRPr="0016361A">
              <w:t>n/a</w:t>
            </w:r>
          </w:p>
        </w:tc>
        <w:tc>
          <w:tcPr>
            <w:tcW w:w="947" w:type="pct"/>
          </w:tcPr>
          <w:p w14:paraId="71B6B451" w14:textId="77777777" w:rsidR="003D1638" w:rsidRDefault="003D1638" w:rsidP="00E10EB4">
            <w:pPr>
              <w:pStyle w:val="TAL"/>
            </w:pPr>
          </w:p>
        </w:tc>
        <w:tc>
          <w:tcPr>
            <w:tcW w:w="209" w:type="pct"/>
          </w:tcPr>
          <w:p w14:paraId="093068FC" w14:textId="77777777" w:rsidR="003D1638" w:rsidRDefault="003D1638" w:rsidP="00E10EB4">
            <w:pPr>
              <w:pStyle w:val="TAC"/>
            </w:pPr>
          </w:p>
        </w:tc>
        <w:tc>
          <w:tcPr>
            <w:tcW w:w="608" w:type="pct"/>
          </w:tcPr>
          <w:p w14:paraId="21385235" w14:textId="77777777" w:rsidR="003D1638" w:rsidRDefault="003D1638" w:rsidP="00E10EB4">
            <w:pPr>
              <w:pStyle w:val="TAL"/>
            </w:pPr>
          </w:p>
        </w:tc>
        <w:tc>
          <w:tcPr>
            <w:tcW w:w="2392" w:type="pct"/>
            <w:shd w:val="clear" w:color="auto" w:fill="auto"/>
            <w:vAlign w:val="center"/>
          </w:tcPr>
          <w:p w14:paraId="08B679BF" w14:textId="77777777" w:rsidR="003D1638" w:rsidRPr="000C4B53" w:rsidRDefault="003D1638" w:rsidP="00E10EB4">
            <w:pPr>
              <w:pStyle w:val="TAL"/>
            </w:pPr>
          </w:p>
        </w:tc>
      </w:tr>
    </w:tbl>
    <w:p w14:paraId="73C55A9F" w14:textId="77777777" w:rsidR="003D1638" w:rsidRDefault="003D1638" w:rsidP="003D1638"/>
    <w:p w14:paraId="75328B0E" w14:textId="08A50555" w:rsidR="003D1638" w:rsidRPr="00384E92" w:rsidRDefault="003D1638" w:rsidP="003D1638">
      <w:r>
        <w:t>This method shall support the request data str</w:t>
      </w:r>
      <w:r w:rsidR="00E10EB4">
        <w:t>uctures specified in table 6.2.1</w:t>
      </w:r>
      <w:r>
        <w:t>.3.3.3.2-2 and the response data structures and respons</w:t>
      </w:r>
      <w:r w:rsidR="00E10EB4">
        <w:t>e codes specified in table 6.2.1</w:t>
      </w:r>
      <w:r>
        <w:t>.3.3.3.2-3.</w:t>
      </w:r>
    </w:p>
    <w:p w14:paraId="2F0D9DAF" w14:textId="28D7AE3D" w:rsidR="003D1638" w:rsidRPr="001769FF" w:rsidRDefault="00E10EB4" w:rsidP="003D1638">
      <w:pPr>
        <w:pStyle w:val="TH"/>
      </w:pPr>
      <w:r>
        <w:t>Table 6.2.1</w:t>
      </w:r>
      <w:r w:rsidR="003D1638">
        <w:t>.3.3.3.2</w:t>
      </w:r>
      <w:r w:rsidR="003D1638" w:rsidRPr="001769FF">
        <w:t xml:space="preserve">-2: Data structures supported by the </w:t>
      </w:r>
      <w:r w:rsidR="003D1638">
        <w:t xml:space="preserve">PUT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1877F226" w14:textId="77777777" w:rsidTr="00E10EB4">
        <w:trPr>
          <w:jc w:val="center"/>
        </w:trPr>
        <w:tc>
          <w:tcPr>
            <w:tcW w:w="1603" w:type="dxa"/>
            <w:shd w:val="clear" w:color="auto" w:fill="C0C0C0"/>
          </w:tcPr>
          <w:p w14:paraId="38671752" w14:textId="77777777" w:rsidR="003D1638" w:rsidRPr="00A54937" w:rsidRDefault="003D1638" w:rsidP="00E10EB4">
            <w:pPr>
              <w:pStyle w:val="TAH"/>
            </w:pPr>
            <w:r w:rsidRPr="00A54937">
              <w:t>Data type</w:t>
            </w:r>
          </w:p>
        </w:tc>
        <w:tc>
          <w:tcPr>
            <w:tcW w:w="518" w:type="dxa"/>
            <w:shd w:val="clear" w:color="auto" w:fill="C0C0C0"/>
          </w:tcPr>
          <w:p w14:paraId="65F668F9" w14:textId="77777777" w:rsidR="003D1638" w:rsidRPr="00A54937" w:rsidRDefault="003D1638" w:rsidP="00E10EB4">
            <w:pPr>
              <w:pStyle w:val="TAH"/>
            </w:pPr>
            <w:r w:rsidRPr="00A54937">
              <w:t>P</w:t>
            </w:r>
          </w:p>
        </w:tc>
        <w:tc>
          <w:tcPr>
            <w:tcW w:w="1557" w:type="dxa"/>
            <w:shd w:val="clear" w:color="auto" w:fill="C0C0C0"/>
          </w:tcPr>
          <w:p w14:paraId="3925FD89" w14:textId="77777777" w:rsidR="003D1638" w:rsidRPr="00A54937" w:rsidRDefault="003D1638" w:rsidP="00E10EB4">
            <w:pPr>
              <w:pStyle w:val="TAH"/>
            </w:pPr>
            <w:r w:rsidRPr="00A54937">
              <w:t>Cardinality</w:t>
            </w:r>
          </w:p>
        </w:tc>
        <w:tc>
          <w:tcPr>
            <w:tcW w:w="5943" w:type="dxa"/>
            <w:shd w:val="clear" w:color="auto" w:fill="C0C0C0"/>
            <w:vAlign w:val="center"/>
          </w:tcPr>
          <w:p w14:paraId="017C4BE3" w14:textId="77777777" w:rsidR="003D1638" w:rsidRPr="00A54937" w:rsidRDefault="003D1638" w:rsidP="00E10EB4">
            <w:pPr>
              <w:pStyle w:val="TAH"/>
            </w:pPr>
            <w:r w:rsidRPr="00A54937">
              <w:t>Description</w:t>
            </w:r>
          </w:p>
        </w:tc>
      </w:tr>
      <w:tr w:rsidR="003D1638" w:rsidRPr="00A54937" w14:paraId="7E67202C" w14:textId="77777777" w:rsidTr="00E10EB4">
        <w:trPr>
          <w:jc w:val="center"/>
        </w:trPr>
        <w:tc>
          <w:tcPr>
            <w:tcW w:w="1603" w:type="dxa"/>
            <w:shd w:val="clear" w:color="auto" w:fill="auto"/>
            <w:vAlign w:val="center"/>
          </w:tcPr>
          <w:p w14:paraId="4C915580" w14:textId="77777777" w:rsidR="003D1638" w:rsidRPr="00A54937" w:rsidRDefault="003D1638" w:rsidP="00E10EB4">
            <w:pPr>
              <w:pStyle w:val="TAL"/>
            </w:pPr>
            <w:r>
              <w:t>SpatialMap</w:t>
            </w:r>
          </w:p>
        </w:tc>
        <w:tc>
          <w:tcPr>
            <w:tcW w:w="518" w:type="dxa"/>
            <w:vAlign w:val="center"/>
          </w:tcPr>
          <w:p w14:paraId="7E89EF98" w14:textId="77777777" w:rsidR="003D1638" w:rsidRPr="00A54937" w:rsidRDefault="003D1638" w:rsidP="00E10EB4">
            <w:pPr>
              <w:pStyle w:val="TAC"/>
            </w:pPr>
            <w:r>
              <w:t>M</w:t>
            </w:r>
          </w:p>
        </w:tc>
        <w:tc>
          <w:tcPr>
            <w:tcW w:w="1557" w:type="dxa"/>
            <w:vAlign w:val="center"/>
          </w:tcPr>
          <w:p w14:paraId="0CB98585" w14:textId="77777777" w:rsidR="003D1638" w:rsidRPr="00A54937" w:rsidRDefault="003D1638" w:rsidP="00E10EB4">
            <w:pPr>
              <w:pStyle w:val="TAC"/>
            </w:pPr>
            <w:r>
              <w:t>1</w:t>
            </w:r>
          </w:p>
        </w:tc>
        <w:tc>
          <w:tcPr>
            <w:tcW w:w="5943" w:type="dxa"/>
            <w:shd w:val="clear" w:color="auto" w:fill="auto"/>
            <w:vAlign w:val="center"/>
          </w:tcPr>
          <w:p w14:paraId="4443F6FD" w14:textId="77777777" w:rsidR="003D1638" w:rsidRPr="00A54937" w:rsidRDefault="003D1638" w:rsidP="00E10EB4">
            <w:pPr>
              <w:pStyle w:val="TAL"/>
            </w:pPr>
            <w:r w:rsidRPr="00585CA6">
              <w:t xml:space="preserve">Represents the updated representation of the "Individual </w:t>
            </w:r>
            <w:r>
              <w:t>Spatial Map</w:t>
            </w:r>
            <w:r w:rsidRPr="00585CA6">
              <w:t>" resource.</w:t>
            </w:r>
          </w:p>
        </w:tc>
      </w:tr>
    </w:tbl>
    <w:p w14:paraId="554A3723" w14:textId="77777777" w:rsidR="003D1638" w:rsidRDefault="003D1638" w:rsidP="003D1638"/>
    <w:p w14:paraId="1B321CFF" w14:textId="2957A0ED" w:rsidR="003D1638" w:rsidRPr="001769FF" w:rsidRDefault="00E10EB4" w:rsidP="003D1638">
      <w:pPr>
        <w:pStyle w:val="TH"/>
      </w:pPr>
      <w:r>
        <w:t>Table 6.2.1</w:t>
      </w:r>
      <w:r w:rsidR="003D1638">
        <w:t>.3.3.3.2</w:t>
      </w:r>
      <w:r w:rsidR="003D1638" w:rsidRPr="001769FF">
        <w:t>-</w:t>
      </w:r>
      <w:r w:rsidR="003D1638">
        <w:t>3</w:t>
      </w:r>
      <w:r w:rsidR="003D1638" w:rsidRPr="001769FF">
        <w:t>: Data structures</w:t>
      </w:r>
      <w:r w:rsidR="003D1638">
        <w:t xml:space="preserve"> supported by the PUT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066C8DBD" w14:textId="77777777" w:rsidTr="00E10EB4">
        <w:trPr>
          <w:jc w:val="center"/>
        </w:trPr>
        <w:tc>
          <w:tcPr>
            <w:tcW w:w="826" w:type="pct"/>
            <w:shd w:val="clear" w:color="auto" w:fill="C0C0C0"/>
          </w:tcPr>
          <w:p w14:paraId="6C8F2FF6" w14:textId="77777777" w:rsidR="003D1638" w:rsidRPr="00A54937" w:rsidRDefault="003D1638" w:rsidP="00E10EB4">
            <w:pPr>
              <w:pStyle w:val="TAH"/>
            </w:pPr>
            <w:r w:rsidRPr="00A54937">
              <w:t>Data type</w:t>
            </w:r>
          </w:p>
        </w:tc>
        <w:tc>
          <w:tcPr>
            <w:tcW w:w="499" w:type="pct"/>
            <w:shd w:val="clear" w:color="auto" w:fill="C0C0C0"/>
          </w:tcPr>
          <w:p w14:paraId="4C2FDB97" w14:textId="77777777" w:rsidR="003D1638" w:rsidRPr="00A54937" w:rsidRDefault="003D1638" w:rsidP="00E10EB4">
            <w:pPr>
              <w:pStyle w:val="TAH"/>
            </w:pPr>
            <w:r w:rsidRPr="00A54937">
              <w:t>P</w:t>
            </w:r>
          </w:p>
        </w:tc>
        <w:tc>
          <w:tcPr>
            <w:tcW w:w="738" w:type="pct"/>
            <w:shd w:val="clear" w:color="auto" w:fill="C0C0C0"/>
          </w:tcPr>
          <w:p w14:paraId="630806FF" w14:textId="77777777" w:rsidR="003D1638" w:rsidRPr="00A54937" w:rsidRDefault="003D1638" w:rsidP="00E10EB4">
            <w:pPr>
              <w:pStyle w:val="TAH"/>
            </w:pPr>
            <w:r w:rsidRPr="00A54937">
              <w:t>Cardinality</w:t>
            </w:r>
          </w:p>
        </w:tc>
        <w:tc>
          <w:tcPr>
            <w:tcW w:w="967" w:type="pct"/>
            <w:shd w:val="clear" w:color="auto" w:fill="C0C0C0"/>
          </w:tcPr>
          <w:p w14:paraId="460147FE" w14:textId="77777777" w:rsidR="003D1638" w:rsidRPr="00A54937" w:rsidRDefault="003D1638" w:rsidP="00E10EB4">
            <w:pPr>
              <w:pStyle w:val="TAH"/>
            </w:pPr>
            <w:r w:rsidRPr="00A54937">
              <w:t>Response</w:t>
            </w:r>
          </w:p>
          <w:p w14:paraId="3A33AF92" w14:textId="77777777" w:rsidR="003D1638" w:rsidRPr="00A54937" w:rsidRDefault="003D1638" w:rsidP="00E10EB4">
            <w:pPr>
              <w:pStyle w:val="TAH"/>
            </w:pPr>
            <w:r w:rsidRPr="00A54937">
              <w:t>codes</w:t>
            </w:r>
          </w:p>
        </w:tc>
        <w:tc>
          <w:tcPr>
            <w:tcW w:w="1970" w:type="pct"/>
            <w:shd w:val="clear" w:color="auto" w:fill="C0C0C0"/>
          </w:tcPr>
          <w:p w14:paraId="6BE334C6" w14:textId="77777777" w:rsidR="003D1638" w:rsidRPr="00A54937" w:rsidRDefault="003D1638" w:rsidP="00E10EB4">
            <w:pPr>
              <w:pStyle w:val="TAH"/>
            </w:pPr>
            <w:r w:rsidRPr="00A54937">
              <w:t>Description</w:t>
            </w:r>
          </w:p>
        </w:tc>
      </w:tr>
      <w:tr w:rsidR="003D1638" w:rsidRPr="00A54937" w14:paraId="4F47636C" w14:textId="77777777" w:rsidTr="00E10EB4">
        <w:trPr>
          <w:jc w:val="center"/>
        </w:trPr>
        <w:tc>
          <w:tcPr>
            <w:tcW w:w="826" w:type="pct"/>
            <w:shd w:val="clear" w:color="auto" w:fill="auto"/>
            <w:vAlign w:val="center"/>
          </w:tcPr>
          <w:p w14:paraId="0D863E3D" w14:textId="77777777" w:rsidR="003D1638" w:rsidRPr="00A54937" w:rsidRDefault="003D1638" w:rsidP="00E10EB4">
            <w:pPr>
              <w:pStyle w:val="TAL"/>
            </w:pPr>
            <w:r>
              <w:t>SpatialMap</w:t>
            </w:r>
          </w:p>
        </w:tc>
        <w:tc>
          <w:tcPr>
            <w:tcW w:w="499" w:type="pct"/>
            <w:vAlign w:val="center"/>
          </w:tcPr>
          <w:p w14:paraId="720E74F0" w14:textId="77777777" w:rsidR="003D1638" w:rsidRPr="00A54937" w:rsidRDefault="003D1638" w:rsidP="00E10EB4">
            <w:pPr>
              <w:pStyle w:val="TAC"/>
            </w:pPr>
            <w:r>
              <w:t>M</w:t>
            </w:r>
          </w:p>
        </w:tc>
        <w:tc>
          <w:tcPr>
            <w:tcW w:w="738" w:type="pct"/>
            <w:vAlign w:val="center"/>
          </w:tcPr>
          <w:p w14:paraId="2FA8FFAB" w14:textId="77777777" w:rsidR="003D1638" w:rsidRPr="00A54937" w:rsidRDefault="003D1638" w:rsidP="00E10EB4">
            <w:pPr>
              <w:pStyle w:val="TAC"/>
            </w:pPr>
            <w:r>
              <w:t>1</w:t>
            </w:r>
          </w:p>
        </w:tc>
        <w:tc>
          <w:tcPr>
            <w:tcW w:w="967" w:type="pct"/>
            <w:vAlign w:val="center"/>
          </w:tcPr>
          <w:p w14:paraId="01650CEE" w14:textId="77777777" w:rsidR="003D1638" w:rsidRPr="00A54937" w:rsidRDefault="003D1638" w:rsidP="00E10EB4">
            <w:pPr>
              <w:pStyle w:val="TAL"/>
            </w:pPr>
            <w:r>
              <w:t>200 OK</w:t>
            </w:r>
          </w:p>
        </w:tc>
        <w:tc>
          <w:tcPr>
            <w:tcW w:w="1970" w:type="pct"/>
            <w:shd w:val="clear" w:color="auto" w:fill="auto"/>
            <w:vAlign w:val="center"/>
          </w:tcPr>
          <w:p w14:paraId="1CADB6B8" w14:textId="77777777" w:rsidR="003D1638" w:rsidRPr="00A54937" w:rsidRDefault="003D1638" w:rsidP="00E10EB4">
            <w:pPr>
              <w:pStyle w:val="TAL"/>
            </w:pPr>
            <w:r w:rsidRPr="00585CA6">
              <w:t xml:space="preserve">Successful case. The "Individual </w:t>
            </w:r>
            <w:r>
              <w:t>Spatial Map</w:t>
            </w:r>
            <w:r w:rsidRPr="00585CA6">
              <w:t>" resource is successfully updated and a representation of the updated resource shall be returned in the response body.</w:t>
            </w:r>
          </w:p>
        </w:tc>
      </w:tr>
      <w:tr w:rsidR="003D1638" w:rsidRPr="00A54937" w14:paraId="2228A313" w14:textId="77777777" w:rsidTr="00E10EB4">
        <w:trPr>
          <w:jc w:val="center"/>
        </w:trPr>
        <w:tc>
          <w:tcPr>
            <w:tcW w:w="826" w:type="pct"/>
            <w:shd w:val="clear" w:color="auto" w:fill="auto"/>
          </w:tcPr>
          <w:p w14:paraId="00BDFC85" w14:textId="77777777" w:rsidR="003D1638" w:rsidRDefault="003D1638" w:rsidP="00E10EB4">
            <w:pPr>
              <w:pStyle w:val="TAL"/>
            </w:pPr>
            <w:r>
              <w:t>n/a</w:t>
            </w:r>
          </w:p>
        </w:tc>
        <w:tc>
          <w:tcPr>
            <w:tcW w:w="499" w:type="pct"/>
          </w:tcPr>
          <w:p w14:paraId="138D20AF" w14:textId="77777777" w:rsidR="003D1638" w:rsidRDefault="003D1638" w:rsidP="00E10EB4">
            <w:pPr>
              <w:pStyle w:val="TAC"/>
            </w:pPr>
          </w:p>
        </w:tc>
        <w:tc>
          <w:tcPr>
            <w:tcW w:w="738" w:type="pct"/>
          </w:tcPr>
          <w:p w14:paraId="282B8D0E" w14:textId="77777777" w:rsidR="003D1638" w:rsidRDefault="003D1638" w:rsidP="00E10EB4">
            <w:pPr>
              <w:pStyle w:val="TAC"/>
            </w:pPr>
          </w:p>
        </w:tc>
        <w:tc>
          <w:tcPr>
            <w:tcW w:w="967" w:type="pct"/>
          </w:tcPr>
          <w:p w14:paraId="29CF08E6" w14:textId="77777777" w:rsidR="003D1638" w:rsidRDefault="003D1638" w:rsidP="00E10EB4">
            <w:pPr>
              <w:pStyle w:val="TAL"/>
            </w:pPr>
            <w:r>
              <w:t>204 No Content</w:t>
            </w:r>
          </w:p>
        </w:tc>
        <w:tc>
          <w:tcPr>
            <w:tcW w:w="1970" w:type="pct"/>
            <w:shd w:val="clear" w:color="auto" w:fill="auto"/>
            <w:vAlign w:val="center"/>
          </w:tcPr>
          <w:p w14:paraId="0695213C" w14:textId="77777777" w:rsidR="003D1638" w:rsidRDefault="003D1638" w:rsidP="00E10EB4">
            <w:pPr>
              <w:pStyle w:val="TAL"/>
            </w:pPr>
            <w:r w:rsidRPr="00585CA6">
              <w:t xml:space="preserve">Successful case. The "Individual </w:t>
            </w:r>
            <w:r>
              <w:t>Spatial Map</w:t>
            </w:r>
            <w:r w:rsidRPr="00585CA6">
              <w:t>" resource is successfully updated and no content is returned in the response body.</w:t>
            </w:r>
          </w:p>
        </w:tc>
      </w:tr>
      <w:tr w:rsidR="003D1638" w:rsidRPr="00A54937" w14:paraId="27818C24" w14:textId="77777777" w:rsidTr="00E10EB4">
        <w:trPr>
          <w:jc w:val="center"/>
        </w:trPr>
        <w:tc>
          <w:tcPr>
            <w:tcW w:w="826" w:type="pct"/>
            <w:shd w:val="clear" w:color="auto" w:fill="auto"/>
          </w:tcPr>
          <w:p w14:paraId="0C04C870" w14:textId="77777777" w:rsidR="003D1638" w:rsidRDefault="003D1638" w:rsidP="00E10EB4">
            <w:pPr>
              <w:pStyle w:val="TAL"/>
            </w:pPr>
            <w:r>
              <w:t>n/a</w:t>
            </w:r>
          </w:p>
        </w:tc>
        <w:tc>
          <w:tcPr>
            <w:tcW w:w="499" w:type="pct"/>
          </w:tcPr>
          <w:p w14:paraId="2E8A392F" w14:textId="77777777" w:rsidR="003D1638" w:rsidRDefault="003D1638" w:rsidP="00E10EB4">
            <w:pPr>
              <w:pStyle w:val="TAC"/>
            </w:pPr>
          </w:p>
        </w:tc>
        <w:tc>
          <w:tcPr>
            <w:tcW w:w="738" w:type="pct"/>
          </w:tcPr>
          <w:p w14:paraId="07C07CA8" w14:textId="77777777" w:rsidR="003D1638" w:rsidRDefault="003D1638" w:rsidP="00E10EB4">
            <w:pPr>
              <w:pStyle w:val="TAC"/>
            </w:pPr>
          </w:p>
        </w:tc>
        <w:tc>
          <w:tcPr>
            <w:tcW w:w="967" w:type="pct"/>
          </w:tcPr>
          <w:p w14:paraId="7E7AFA2E" w14:textId="77777777" w:rsidR="003D1638" w:rsidRDefault="003D1638" w:rsidP="00E10EB4">
            <w:pPr>
              <w:pStyle w:val="TAL"/>
            </w:pPr>
            <w:r>
              <w:t>307 Temporary Redirect</w:t>
            </w:r>
          </w:p>
        </w:tc>
        <w:tc>
          <w:tcPr>
            <w:tcW w:w="1970" w:type="pct"/>
            <w:shd w:val="clear" w:color="auto" w:fill="auto"/>
          </w:tcPr>
          <w:p w14:paraId="4EDCA14C" w14:textId="77777777" w:rsidR="003D1638" w:rsidRDefault="003D1638" w:rsidP="00E10EB4">
            <w:pPr>
              <w:pStyle w:val="TAL"/>
            </w:pPr>
            <w:r>
              <w:t>Temporary redirection.</w:t>
            </w:r>
          </w:p>
          <w:p w14:paraId="0124B61B" w14:textId="77777777" w:rsidR="003D1638" w:rsidRDefault="003D1638" w:rsidP="00E10EB4">
            <w:pPr>
              <w:pStyle w:val="TAL"/>
            </w:pPr>
          </w:p>
          <w:p w14:paraId="786AE6F2" w14:textId="77777777" w:rsidR="003D1638" w:rsidRDefault="003D1638" w:rsidP="00E10EB4">
            <w:pPr>
              <w:pStyle w:val="TAL"/>
            </w:pPr>
            <w:r>
              <w:t>The response shall include a Location header field containing an alternative URI of the resource located in an alternative SM Server.</w:t>
            </w:r>
          </w:p>
          <w:p w14:paraId="382ADA83" w14:textId="77777777" w:rsidR="003D1638" w:rsidRDefault="003D1638" w:rsidP="00E10EB4">
            <w:pPr>
              <w:pStyle w:val="TAL"/>
            </w:pPr>
          </w:p>
          <w:p w14:paraId="5F0D97B3" w14:textId="77777777" w:rsidR="003D1638" w:rsidRDefault="003D1638" w:rsidP="00E10EB4">
            <w:pPr>
              <w:pStyle w:val="TAL"/>
            </w:pPr>
            <w:r>
              <w:t>Redirection handling is described in clause 5.2.10 of TS 29.122 [2].</w:t>
            </w:r>
          </w:p>
        </w:tc>
      </w:tr>
      <w:tr w:rsidR="003D1638" w:rsidRPr="00A54937" w14:paraId="1CFA903E" w14:textId="77777777" w:rsidTr="00E10EB4">
        <w:trPr>
          <w:jc w:val="center"/>
        </w:trPr>
        <w:tc>
          <w:tcPr>
            <w:tcW w:w="826" w:type="pct"/>
            <w:shd w:val="clear" w:color="auto" w:fill="auto"/>
          </w:tcPr>
          <w:p w14:paraId="2FE9F9F3" w14:textId="77777777" w:rsidR="003D1638" w:rsidRDefault="003D1638" w:rsidP="00E10EB4">
            <w:pPr>
              <w:pStyle w:val="TAL"/>
            </w:pPr>
            <w:r>
              <w:t>n/a</w:t>
            </w:r>
          </w:p>
        </w:tc>
        <w:tc>
          <w:tcPr>
            <w:tcW w:w="499" w:type="pct"/>
          </w:tcPr>
          <w:p w14:paraId="3E26B3F2" w14:textId="77777777" w:rsidR="003D1638" w:rsidRDefault="003D1638" w:rsidP="00E10EB4">
            <w:pPr>
              <w:pStyle w:val="TAC"/>
            </w:pPr>
          </w:p>
        </w:tc>
        <w:tc>
          <w:tcPr>
            <w:tcW w:w="738" w:type="pct"/>
          </w:tcPr>
          <w:p w14:paraId="6DD22E7E" w14:textId="77777777" w:rsidR="003D1638" w:rsidRDefault="003D1638" w:rsidP="00E10EB4">
            <w:pPr>
              <w:pStyle w:val="TAC"/>
            </w:pPr>
          </w:p>
        </w:tc>
        <w:tc>
          <w:tcPr>
            <w:tcW w:w="967" w:type="pct"/>
          </w:tcPr>
          <w:p w14:paraId="334E80F9" w14:textId="77777777" w:rsidR="003D1638" w:rsidRDefault="003D1638" w:rsidP="00E10EB4">
            <w:pPr>
              <w:pStyle w:val="TAL"/>
            </w:pPr>
            <w:r>
              <w:t>308 Permanent Redirect</w:t>
            </w:r>
          </w:p>
        </w:tc>
        <w:tc>
          <w:tcPr>
            <w:tcW w:w="1970" w:type="pct"/>
            <w:shd w:val="clear" w:color="auto" w:fill="auto"/>
          </w:tcPr>
          <w:p w14:paraId="65B6AB31" w14:textId="77777777" w:rsidR="003D1638" w:rsidRDefault="003D1638" w:rsidP="00E10EB4">
            <w:pPr>
              <w:pStyle w:val="TAL"/>
            </w:pPr>
            <w:r>
              <w:t>Permanent redirection.</w:t>
            </w:r>
          </w:p>
          <w:p w14:paraId="2BD275BB" w14:textId="77777777" w:rsidR="003D1638" w:rsidRDefault="003D1638" w:rsidP="00E10EB4">
            <w:pPr>
              <w:pStyle w:val="TAL"/>
            </w:pPr>
          </w:p>
          <w:p w14:paraId="43FB553C" w14:textId="77777777" w:rsidR="003D1638" w:rsidRDefault="003D1638" w:rsidP="00E10EB4">
            <w:pPr>
              <w:pStyle w:val="TAL"/>
            </w:pPr>
            <w:r>
              <w:t>The response shall include a Location header field containing an alternative URI of the resource located in an alternative SM Server.</w:t>
            </w:r>
          </w:p>
          <w:p w14:paraId="1C01B185" w14:textId="77777777" w:rsidR="003D1638" w:rsidRDefault="003D1638" w:rsidP="00E10EB4">
            <w:pPr>
              <w:pStyle w:val="TAL"/>
            </w:pPr>
          </w:p>
          <w:p w14:paraId="0804032D" w14:textId="77777777" w:rsidR="003D1638" w:rsidRDefault="003D1638" w:rsidP="00E10EB4">
            <w:pPr>
              <w:pStyle w:val="TAL"/>
            </w:pPr>
            <w:r>
              <w:t>Redirection handling is described in clause 5.2.10 of TS 29.122 [2].</w:t>
            </w:r>
          </w:p>
        </w:tc>
      </w:tr>
      <w:tr w:rsidR="003D1638" w:rsidRPr="00A54937" w14:paraId="6735B4B7" w14:textId="77777777" w:rsidTr="00E10EB4">
        <w:trPr>
          <w:jc w:val="center"/>
        </w:trPr>
        <w:tc>
          <w:tcPr>
            <w:tcW w:w="5000" w:type="pct"/>
            <w:gridSpan w:val="5"/>
            <w:shd w:val="clear" w:color="auto" w:fill="auto"/>
          </w:tcPr>
          <w:p w14:paraId="537C6B85" w14:textId="77777777" w:rsidR="003D1638" w:rsidRPr="0016361A" w:rsidRDefault="003D1638"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1262C3CC" w14:textId="77777777" w:rsidR="003D1638" w:rsidRDefault="003D1638" w:rsidP="003D1638"/>
    <w:p w14:paraId="71FE317D" w14:textId="173A6D0A" w:rsidR="003D1638" w:rsidRDefault="00E10EB4" w:rsidP="003D1638">
      <w:pPr>
        <w:pStyle w:val="TH"/>
      </w:pPr>
      <w:r>
        <w:t>Table 6.2.1</w:t>
      </w:r>
      <w:r w:rsidR="003D1638">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109F55B" w14:textId="77777777" w:rsidTr="00E10EB4">
        <w:trPr>
          <w:jc w:val="center"/>
        </w:trPr>
        <w:tc>
          <w:tcPr>
            <w:tcW w:w="825" w:type="pct"/>
            <w:shd w:val="clear" w:color="auto" w:fill="C0C0C0"/>
          </w:tcPr>
          <w:p w14:paraId="3FBD7415" w14:textId="77777777" w:rsidR="003D1638" w:rsidRDefault="003D1638" w:rsidP="00E10EB4">
            <w:pPr>
              <w:pStyle w:val="TAH"/>
            </w:pPr>
            <w:r>
              <w:t>Name</w:t>
            </w:r>
          </w:p>
        </w:tc>
        <w:tc>
          <w:tcPr>
            <w:tcW w:w="732" w:type="pct"/>
            <w:shd w:val="clear" w:color="auto" w:fill="C0C0C0"/>
          </w:tcPr>
          <w:p w14:paraId="621B2437" w14:textId="77777777" w:rsidR="003D1638" w:rsidRDefault="003D1638" w:rsidP="00E10EB4">
            <w:pPr>
              <w:pStyle w:val="TAH"/>
            </w:pPr>
            <w:r>
              <w:t>Data type</w:t>
            </w:r>
          </w:p>
        </w:tc>
        <w:tc>
          <w:tcPr>
            <w:tcW w:w="217" w:type="pct"/>
            <w:shd w:val="clear" w:color="auto" w:fill="C0C0C0"/>
          </w:tcPr>
          <w:p w14:paraId="464942F9" w14:textId="77777777" w:rsidR="003D1638" w:rsidRDefault="003D1638" w:rsidP="00E10EB4">
            <w:pPr>
              <w:pStyle w:val="TAH"/>
            </w:pPr>
            <w:r>
              <w:t>P</w:t>
            </w:r>
          </w:p>
        </w:tc>
        <w:tc>
          <w:tcPr>
            <w:tcW w:w="581" w:type="pct"/>
            <w:shd w:val="clear" w:color="auto" w:fill="C0C0C0"/>
          </w:tcPr>
          <w:p w14:paraId="039B2101" w14:textId="77777777" w:rsidR="003D1638" w:rsidRDefault="003D1638" w:rsidP="00E10EB4">
            <w:pPr>
              <w:pStyle w:val="TAH"/>
            </w:pPr>
            <w:r>
              <w:t>Cardinality</w:t>
            </w:r>
          </w:p>
        </w:tc>
        <w:tc>
          <w:tcPr>
            <w:tcW w:w="2645" w:type="pct"/>
            <w:shd w:val="clear" w:color="auto" w:fill="C0C0C0"/>
            <w:vAlign w:val="center"/>
          </w:tcPr>
          <w:p w14:paraId="714DCEF8" w14:textId="77777777" w:rsidR="003D1638" w:rsidRDefault="003D1638" w:rsidP="00E10EB4">
            <w:pPr>
              <w:pStyle w:val="TAH"/>
            </w:pPr>
            <w:r>
              <w:t>Description</w:t>
            </w:r>
          </w:p>
        </w:tc>
      </w:tr>
      <w:tr w:rsidR="003D1638" w14:paraId="04177C07" w14:textId="77777777" w:rsidTr="00E10EB4">
        <w:trPr>
          <w:jc w:val="center"/>
        </w:trPr>
        <w:tc>
          <w:tcPr>
            <w:tcW w:w="825" w:type="pct"/>
            <w:shd w:val="clear" w:color="auto" w:fill="auto"/>
          </w:tcPr>
          <w:p w14:paraId="0616883E" w14:textId="77777777" w:rsidR="003D1638" w:rsidRDefault="003D1638" w:rsidP="00E10EB4">
            <w:pPr>
              <w:pStyle w:val="TAL"/>
            </w:pPr>
            <w:r>
              <w:t>Location</w:t>
            </w:r>
          </w:p>
        </w:tc>
        <w:tc>
          <w:tcPr>
            <w:tcW w:w="732" w:type="pct"/>
          </w:tcPr>
          <w:p w14:paraId="29756062" w14:textId="77777777" w:rsidR="003D1638" w:rsidRDefault="003D1638" w:rsidP="00E10EB4">
            <w:pPr>
              <w:pStyle w:val="TAL"/>
            </w:pPr>
            <w:r>
              <w:t>string</w:t>
            </w:r>
          </w:p>
        </w:tc>
        <w:tc>
          <w:tcPr>
            <w:tcW w:w="217" w:type="pct"/>
          </w:tcPr>
          <w:p w14:paraId="16FF4960" w14:textId="77777777" w:rsidR="003D1638" w:rsidRDefault="003D1638" w:rsidP="00E10EB4">
            <w:pPr>
              <w:pStyle w:val="TAC"/>
            </w:pPr>
            <w:r>
              <w:t>M</w:t>
            </w:r>
          </w:p>
        </w:tc>
        <w:tc>
          <w:tcPr>
            <w:tcW w:w="581" w:type="pct"/>
          </w:tcPr>
          <w:p w14:paraId="5AAE9D13" w14:textId="77777777" w:rsidR="003D1638" w:rsidRDefault="003D1638" w:rsidP="00E10EB4">
            <w:pPr>
              <w:pStyle w:val="TAC"/>
            </w:pPr>
            <w:r>
              <w:t>1</w:t>
            </w:r>
          </w:p>
        </w:tc>
        <w:tc>
          <w:tcPr>
            <w:tcW w:w="2645" w:type="pct"/>
            <w:shd w:val="clear" w:color="auto" w:fill="auto"/>
            <w:vAlign w:val="center"/>
          </w:tcPr>
          <w:p w14:paraId="77CCBA64" w14:textId="77777777" w:rsidR="003D1638" w:rsidRDefault="003D1638" w:rsidP="00E10EB4">
            <w:pPr>
              <w:pStyle w:val="TAL"/>
            </w:pPr>
            <w:r>
              <w:t>Contains an alternative URI of the resource located in an alternative SM Server.</w:t>
            </w:r>
          </w:p>
        </w:tc>
      </w:tr>
    </w:tbl>
    <w:p w14:paraId="13FDC906" w14:textId="77777777" w:rsidR="003D1638" w:rsidRDefault="003D1638" w:rsidP="003D1638"/>
    <w:p w14:paraId="0A15B2AA" w14:textId="7BA778BA" w:rsidR="003D1638" w:rsidRDefault="003D1638" w:rsidP="003D1638">
      <w:pPr>
        <w:pStyle w:val="TH"/>
      </w:pPr>
      <w:r>
        <w:t>Table 6.2.</w:t>
      </w:r>
      <w:r w:rsidR="00E10EB4">
        <w:t>1</w:t>
      </w:r>
      <w:r>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4C47B5B" w14:textId="77777777" w:rsidTr="00E10EB4">
        <w:trPr>
          <w:jc w:val="center"/>
        </w:trPr>
        <w:tc>
          <w:tcPr>
            <w:tcW w:w="825" w:type="pct"/>
            <w:shd w:val="clear" w:color="auto" w:fill="C0C0C0"/>
          </w:tcPr>
          <w:p w14:paraId="7D73E22B" w14:textId="77777777" w:rsidR="003D1638" w:rsidRDefault="003D1638" w:rsidP="00E10EB4">
            <w:pPr>
              <w:pStyle w:val="TAH"/>
            </w:pPr>
            <w:r>
              <w:t>Name</w:t>
            </w:r>
          </w:p>
        </w:tc>
        <w:tc>
          <w:tcPr>
            <w:tcW w:w="732" w:type="pct"/>
            <w:shd w:val="clear" w:color="auto" w:fill="C0C0C0"/>
          </w:tcPr>
          <w:p w14:paraId="61B89796" w14:textId="77777777" w:rsidR="003D1638" w:rsidRDefault="003D1638" w:rsidP="00E10EB4">
            <w:pPr>
              <w:pStyle w:val="TAH"/>
            </w:pPr>
            <w:r>
              <w:t>Data type</w:t>
            </w:r>
          </w:p>
        </w:tc>
        <w:tc>
          <w:tcPr>
            <w:tcW w:w="217" w:type="pct"/>
            <w:shd w:val="clear" w:color="auto" w:fill="C0C0C0"/>
          </w:tcPr>
          <w:p w14:paraId="019C3B06" w14:textId="77777777" w:rsidR="003D1638" w:rsidRDefault="003D1638" w:rsidP="00E10EB4">
            <w:pPr>
              <w:pStyle w:val="TAH"/>
            </w:pPr>
            <w:r>
              <w:t>P</w:t>
            </w:r>
          </w:p>
        </w:tc>
        <w:tc>
          <w:tcPr>
            <w:tcW w:w="581" w:type="pct"/>
            <w:shd w:val="clear" w:color="auto" w:fill="C0C0C0"/>
          </w:tcPr>
          <w:p w14:paraId="61910D60" w14:textId="77777777" w:rsidR="003D1638" w:rsidRDefault="003D1638" w:rsidP="00E10EB4">
            <w:pPr>
              <w:pStyle w:val="TAH"/>
            </w:pPr>
            <w:r>
              <w:t>Cardinality</w:t>
            </w:r>
          </w:p>
        </w:tc>
        <w:tc>
          <w:tcPr>
            <w:tcW w:w="2645" w:type="pct"/>
            <w:shd w:val="clear" w:color="auto" w:fill="C0C0C0"/>
            <w:vAlign w:val="center"/>
          </w:tcPr>
          <w:p w14:paraId="14BAFE8F" w14:textId="77777777" w:rsidR="003D1638" w:rsidRDefault="003D1638" w:rsidP="00E10EB4">
            <w:pPr>
              <w:pStyle w:val="TAH"/>
            </w:pPr>
            <w:r>
              <w:t>Description</w:t>
            </w:r>
          </w:p>
        </w:tc>
      </w:tr>
      <w:tr w:rsidR="003D1638" w14:paraId="123A5AFB" w14:textId="77777777" w:rsidTr="00E10EB4">
        <w:trPr>
          <w:jc w:val="center"/>
        </w:trPr>
        <w:tc>
          <w:tcPr>
            <w:tcW w:w="825" w:type="pct"/>
            <w:shd w:val="clear" w:color="auto" w:fill="auto"/>
          </w:tcPr>
          <w:p w14:paraId="60BD2FDE" w14:textId="77777777" w:rsidR="003D1638" w:rsidRDefault="003D1638" w:rsidP="00E10EB4">
            <w:pPr>
              <w:pStyle w:val="TAL"/>
            </w:pPr>
            <w:r>
              <w:t>Location</w:t>
            </w:r>
          </w:p>
        </w:tc>
        <w:tc>
          <w:tcPr>
            <w:tcW w:w="732" w:type="pct"/>
          </w:tcPr>
          <w:p w14:paraId="54E2415F" w14:textId="77777777" w:rsidR="003D1638" w:rsidRDefault="003D1638" w:rsidP="00E10EB4">
            <w:pPr>
              <w:pStyle w:val="TAL"/>
            </w:pPr>
            <w:r>
              <w:t>string</w:t>
            </w:r>
          </w:p>
        </w:tc>
        <w:tc>
          <w:tcPr>
            <w:tcW w:w="217" w:type="pct"/>
          </w:tcPr>
          <w:p w14:paraId="06F2BEAB" w14:textId="77777777" w:rsidR="003D1638" w:rsidRDefault="003D1638" w:rsidP="00E10EB4">
            <w:pPr>
              <w:pStyle w:val="TAC"/>
            </w:pPr>
            <w:r>
              <w:t>M</w:t>
            </w:r>
          </w:p>
        </w:tc>
        <w:tc>
          <w:tcPr>
            <w:tcW w:w="581" w:type="pct"/>
          </w:tcPr>
          <w:p w14:paraId="298961D7" w14:textId="77777777" w:rsidR="003D1638" w:rsidRDefault="003D1638" w:rsidP="00E10EB4">
            <w:pPr>
              <w:pStyle w:val="TAC"/>
            </w:pPr>
            <w:r>
              <w:t>1</w:t>
            </w:r>
          </w:p>
        </w:tc>
        <w:tc>
          <w:tcPr>
            <w:tcW w:w="2645" w:type="pct"/>
            <w:shd w:val="clear" w:color="auto" w:fill="auto"/>
            <w:vAlign w:val="center"/>
          </w:tcPr>
          <w:p w14:paraId="167B4608" w14:textId="77777777" w:rsidR="003D1638" w:rsidRDefault="003D1638" w:rsidP="00E10EB4">
            <w:pPr>
              <w:pStyle w:val="TAL"/>
            </w:pPr>
            <w:r>
              <w:t>Contains an alternative URI of the resource located in an alternative SM Server.</w:t>
            </w:r>
          </w:p>
        </w:tc>
      </w:tr>
    </w:tbl>
    <w:p w14:paraId="63C0F9E4" w14:textId="77777777" w:rsidR="003D1638" w:rsidRDefault="003D1638" w:rsidP="003D1638"/>
    <w:p w14:paraId="7D3F8E32" w14:textId="2EA10089" w:rsidR="003D1638" w:rsidRDefault="00E10EB4" w:rsidP="003D1638">
      <w:pPr>
        <w:pStyle w:val="H6"/>
      </w:pPr>
      <w:r>
        <w:t>6.2.1</w:t>
      </w:r>
      <w:r w:rsidR="003D1638">
        <w:t>.3.3.3.3</w:t>
      </w:r>
      <w:r w:rsidR="003D1638">
        <w:tab/>
        <w:t>PATCH</w:t>
      </w:r>
    </w:p>
    <w:p w14:paraId="0A3F035C" w14:textId="77777777" w:rsidR="003D1638" w:rsidRPr="00585CA6" w:rsidRDefault="003D1638" w:rsidP="003D163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2E70A92E" w14:textId="337CD46E"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.3.3.3.3-1.</w:t>
      </w:r>
    </w:p>
    <w:p w14:paraId="33170B80" w14:textId="07B220D9" w:rsidR="003D1638" w:rsidRPr="00384E92" w:rsidRDefault="00E10EB4" w:rsidP="003D1638">
      <w:pPr>
        <w:pStyle w:val="TH"/>
        <w:rPr>
          <w:rFonts w:cs="Arial"/>
        </w:rPr>
      </w:pPr>
      <w:r>
        <w:t>Table 6.2.1</w:t>
      </w:r>
      <w:r w:rsidR="003D1638">
        <w:t>.3.3.3.3</w:t>
      </w:r>
      <w:r w:rsidR="003D1638" w:rsidRPr="00384E92">
        <w:t xml:space="preserve">-1: URI query parameters supported by the </w:t>
      </w:r>
      <w:r w:rsidR="003D1638">
        <w:t xml:space="preserve">PATCH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5341F6E" w14:textId="77777777" w:rsidTr="00E10EB4">
        <w:trPr>
          <w:jc w:val="center"/>
        </w:trPr>
        <w:tc>
          <w:tcPr>
            <w:tcW w:w="844" w:type="pct"/>
            <w:shd w:val="clear" w:color="auto" w:fill="C0C0C0"/>
          </w:tcPr>
          <w:p w14:paraId="1620F369" w14:textId="77777777" w:rsidR="003D1638" w:rsidRPr="00A54937" w:rsidRDefault="003D1638" w:rsidP="00E10EB4">
            <w:pPr>
              <w:pStyle w:val="TAH"/>
            </w:pPr>
            <w:r w:rsidRPr="00A54937">
              <w:t>Name</w:t>
            </w:r>
          </w:p>
        </w:tc>
        <w:tc>
          <w:tcPr>
            <w:tcW w:w="947" w:type="pct"/>
            <w:shd w:val="clear" w:color="auto" w:fill="C0C0C0"/>
          </w:tcPr>
          <w:p w14:paraId="0926C8AF" w14:textId="77777777" w:rsidR="003D1638" w:rsidRPr="00A54937" w:rsidRDefault="003D1638" w:rsidP="00E10EB4">
            <w:pPr>
              <w:pStyle w:val="TAH"/>
            </w:pPr>
            <w:r w:rsidRPr="00A54937">
              <w:t>Data type</w:t>
            </w:r>
          </w:p>
        </w:tc>
        <w:tc>
          <w:tcPr>
            <w:tcW w:w="209" w:type="pct"/>
            <w:shd w:val="clear" w:color="auto" w:fill="C0C0C0"/>
          </w:tcPr>
          <w:p w14:paraId="2FED8444" w14:textId="77777777" w:rsidR="003D1638" w:rsidRPr="00A54937" w:rsidRDefault="003D1638" w:rsidP="00E10EB4">
            <w:pPr>
              <w:pStyle w:val="TAH"/>
            </w:pPr>
            <w:r w:rsidRPr="00A54937">
              <w:t>P</w:t>
            </w:r>
          </w:p>
        </w:tc>
        <w:tc>
          <w:tcPr>
            <w:tcW w:w="608" w:type="pct"/>
            <w:shd w:val="clear" w:color="auto" w:fill="C0C0C0"/>
          </w:tcPr>
          <w:p w14:paraId="45F8025D" w14:textId="77777777" w:rsidR="003D1638" w:rsidRPr="00A54937" w:rsidRDefault="003D1638" w:rsidP="00E10EB4">
            <w:pPr>
              <w:pStyle w:val="TAH"/>
            </w:pPr>
            <w:r w:rsidRPr="00A54937">
              <w:t>Cardinality</w:t>
            </w:r>
          </w:p>
        </w:tc>
        <w:tc>
          <w:tcPr>
            <w:tcW w:w="2392" w:type="pct"/>
            <w:shd w:val="clear" w:color="auto" w:fill="C0C0C0"/>
            <w:vAlign w:val="center"/>
          </w:tcPr>
          <w:p w14:paraId="567F8592" w14:textId="77777777" w:rsidR="003D1638" w:rsidRPr="00A54937" w:rsidRDefault="003D1638" w:rsidP="00E10EB4">
            <w:pPr>
              <w:pStyle w:val="TAH"/>
            </w:pPr>
            <w:r w:rsidRPr="00A54937">
              <w:t>Description</w:t>
            </w:r>
          </w:p>
        </w:tc>
      </w:tr>
      <w:tr w:rsidR="003D1638" w:rsidRPr="00A54937" w14:paraId="53D25AF0" w14:textId="77777777" w:rsidTr="00E10EB4">
        <w:trPr>
          <w:jc w:val="center"/>
        </w:trPr>
        <w:tc>
          <w:tcPr>
            <w:tcW w:w="844" w:type="pct"/>
            <w:shd w:val="clear" w:color="auto" w:fill="auto"/>
          </w:tcPr>
          <w:p w14:paraId="6BA6C6A7" w14:textId="77777777" w:rsidR="003D1638" w:rsidRDefault="003D1638" w:rsidP="00E10EB4">
            <w:pPr>
              <w:pStyle w:val="TAL"/>
            </w:pPr>
            <w:r w:rsidRPr="0016361A">
              <w:t>n/a</w:t>
            </w:r>
          </w:p>
        </w:tc>
        <w:tc>
          <w:tcPr>
            <w:tcW w:w="947" w:type="pct"/>
          </w:tcPr>
          <w:p w14:paraId="781FF312" w14:textId="77777777" w:rsidR="003D1638" w:rsidRDefault="003D1638" w:rsidP="00E10EB4">
            <w:pPr>
              <w:pStyle w:val="TAL"/>
            </w:pPr>
          </w:p>
        </w:tc>
        <w:tc>
          <w:tcPr>
            <w:tcW w:w="209" w:type="pct"/>
          </w:tcPr>
          <w:p w14:paraId="7CBCE3DC" w14:textId="77777777" w:rsidR="003D1638" w:rsidRDefault="003D1638" w:rsidP="00E10EB4">
            <w:pPr>
              <w:pStyle w:val="TAC"/>
            </w:pPr>
          </w:p>
        </w:tc>
        <w:tc>
          <w:tcPr>
            <w:tcW w:w="608" w:type="pct"/>
          </w:tcPr>
          <w:p w14:paraId="757E6588" w14:textId="77777777" w:rsidR="003D1638" w:rsidRDefault="003D1638" w:rsidP="00E10EB4">
            <w:pPr>
              <w:pStyle w:val="TAL"/>
            </w:pPr>
          </w:p>
        </w:tc>
        <w:tc>
          <w:tcPr>
            <w:tcW w:w="2392" w:type="pct"/>
            <w:shd w:val="clear" w:color="auto" w:fill="auto"/>
            <w:vAlign w:val="center"/>
          </w:tcPr>
          <w:p w14:paraId="0D0A00EE" w14:textId="77777777" w:rsidR="003D1638" w:rsidRPr="000C4B53" w:rsidRDefault="003D1638" w:rsidP="00E10EB4">
            <w:pPr>
              <w:pStyle w:val="TAL"/>
            </w:pPr>
          </w:p>
        </w:tc>
      </w:tr>
    </w:tbl>
    <w:p w14:paraId="47F79708" w14:textId="77777777" w:rsidR="003D1638" w:rsidRDefault="003D1638" w:rsidP="003D1638"/>
    <w:p w14:paraId="0069F2B0" w14:textId="1BF19499" w:rsidR="003D1638" w:rsidRPr="00384E92" w:rsidRDefault="003D1638" w:rsidP="003D1638">
      <w:r>
        <w:t>This method shall support the request data str</w:t>
      </w:r>
      <w:r w:rsidR="00E10EB4">
        <w:t>uctures specified in table 6.2.1</w:t>
      </w:r>
      <w:r>
        <w:t>.3.3.3.3-2 and the response data structures and respons</w:t>
      </w:r>
      <w:r w:rsidR="00E10EB4">
        <w:t>e codes specified in table 6.2.1</w:t>
      </w:r>
      <w:r>
        <w:t>.3.3.3.3-3.</w:t>
      </w:r>
    </w:p>
    <w:p w14:paraId="7B90092C" w14:textId="7E386001" w:rsidR="003D1638" w:rsidRPr="001769FF" w:rsidRDefault="00E10EB4" w:rsidP="003D1638">
      <w:pPr>
        <w:pStyle w:val="TH"/>
      </w:pPr>
      <w:r>
        <w:t>Table 6.2.1</w:t>
      </w:r>
      <w:r w:rsidR="003D1638">
        <w:t>.3.3.3.4</w:t>
      </w:r>
      <w:r w:rsidR="003D1638" w:rsidRPr="001769FF">
        <w:t xml:space="preserve">-2: Data structures supported by the </w:t>
      </w:r>
      <w:r w:rsidR="003D1638">
        <w:t xml:space="preserve">PATCH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0B14A754" w14:textId="77777777" w:rsidTr="00E10EB4">
        <w:trPr>
          <w:jc w:val="center"/>
        </w:trPr>
        <w:tc>
          <w:tcPr>
            <w:tcW w:w="1603" w:type="dxa"/>
            <w:shd w:val="clear" w:color="auto" w:fill="C0C0C0"/>
          </w:tcPr>
          <w:p w14:paraId="5FBCE8E0" w14:textId="77777777" w:rsidR="003D1638" w:rsidRPr="00A54937" w:rsidRDefault="003D1638" w:rsidP="00E10EB4">
            <w:pPr>
              <w:pStyle w:val="TAH"/>
            </w:pPr>
            <w:r w:rsidRPr="00A54937">
              <w:t>Data type</w:t>
            </w:r>
          </w:p>
        </w:tc>
        <w:tc>
          <w:tcPr>
            <w:tcW w:w="518" w:type="dxa"/>
            <w:shd w:val="clear" w:color="auto" w:fill="C0C0C0"/>
          </w:tcPr>
          <w:p w14:paraId="6D3EC665" w14:textId="77777777" w:rsidR="003D1638" w:rsidRPr="00A54937" w:rsidRDefault="003D1638" w:rsidP="00E10EB4">
            <w:pPr>
              <w:pStyle w:val="TAH"/>
            </w:pPr>
            <w:r w:rsidRPr="00A54937">
              <w:t>P</w:t>
            </w:r>
          </w:p>
        </w:tc>
        <w:tc>
          <w:tcPr>
            <w:tcW w:w="1132" w:type="dxa"/>
            <w:shd w:val="clear" w:color="auto" w:fill="C0C0C0"/>
          </w:tcPr>
          <w:p w14:paraId="1C4DF58C" w14:textId="77777777" w:rsidR="003D1638" w:rsidRPr="00A54937" w:rsidRDefault="003D1638" w:rsidP="00E10EB4">
            <w:pPr>
              <w:pStyle w:val="TAH"/>
            </w:pPr>
            <w:r w:rsidRPr="00A54937">
              <w:t>Cardinality</w:t>
            </w:r>
          </w:p>
        </w:tc>
        <w:tc>
          <w:tcPr>
            <w:tcW w:w="6368" w:type="dxa"/>
            <w:shd w:val="clear" w:color="auto" w:fill="C0C0C0"/>
            <w:vAlign w:val="center"/>
          </w:tcPr>
          <w:p w14:paraId="75D1C237" w14:textId="77777777" w:rsidR="003D1638" w:rsidRPr="00A54937" w:rsidRDefault="003D1638" w:rsidP="00E10EB4">
            <w:pPr>
              <w:pStyle w:val="TAH"/>
            </w:pPr>
            <w:r w:rsidRPr="00A54937">
              <w:t>Description</w:t>
            </w:r>
          </w:p>
        </w:tc>
      </w:tr>
      <w:tr w:rsidR="003D1638" w:rsidRPr="00A54937" w14:paraId="611FDD4E" w14:textId="77777777" w:rsidTr="00E10EB4">
        <w:trPr>
          <w:jc w:val="center"/>
        </w:trPr>
        <w:tc>
          <w:tcPr>
            <w:tcW w:w="1603" w:type="dxa"/>
            <w:shd w:val="clear" w:color="auto" w:fill="auto"/>
            <w:vAlign w:val="center"/>
          </w:tcPr>
          <w:p w14:paraId="3263F1FF" w14:textId="77777777" w:rsidR="003D1638" w:rsidRPr="00A54937" w:rsidRDefault="003D1638" w:rsidP="00E10EB4">
            <w:pPr>
              <w:pStyle w:val="TAL"/>
            </w:pPr>
            <w:r>
              <w:t>SpatialMapPatch</w:t>
            </w:r>
          </w:p>
        </w:tc>
        <w:tc>
          <w:tcPr>
            <w:tcW w:w="518" w:type="dxa"/>
            <w:vAlign w:val="center"/>
          </w:tcPr>
          <w:p w14:paraId="3F478B1E" w14:textId="77777777" w:rsidR="003D1638" w:rsidRPr="00A54937" w:rsidRDefault="003D1638" w:rsidP="00E10EB4">
            <w:pPr>
              <w:pStyle w:val="TAC"/>
            </w:pPr>
            <w:r>
              <w:t>M</w:t>
            </w:r>
          </w:p>
        </w:tc>
        <w:tc>
          <w:tcPr>
            <w:tcW w:w="1132" w:type="dxa"/>
            <w:vAlign w:val="center"/>
          </w:tcPr>
          <w:p w14:paraId="36B0E2AE" w14:textId="77777777" w:rsidR="003D1638" w:rsidRPr="00A54937" w:rsidRDefault="003D1638" w:rsidP="00E10EB4">
            <w:pPr>
              <w:pStyle w:val="TAC"/>
            </w:pPr>
            <w:r>
              <w:t>1</w:t>
            </w:r>
          </w:p>
        </w:tc>
        <w:tc>
          <w:tcPr>
            <w:tcW w:w="6368" w:type="dxa"/>
            <w:shd w:val="clear" w:color="auto" w:fill="auto"/>
            <w:vAlign w:val="center"/>
          </w:tcPr>
          <w:p w14:paraId="3AF4EC73" w14:textId="77777777" w:rsidR="003D1638" w:rsidRPr="00A54937" w:rsidRDefault="003D1638" w:rsidP="00E10EB4">
            <w:pPr>
              <w:pStyle w:val="TAL"/>
            </w:pPr>
            <w:r w:rsidRPr="00585CA6">
              <w:t xml:space="preserve">Represents the parameters to request the modification of the "Individual </w:t>
            </w:r>
            <w:r>
              <w:t>Spatial Map</w:t>
            </w:r>
            <w:r w:rsidRPr="00585CA6">
              <w:t>" resource.</w:t>
            </w:r>
          </w:p>
        </w:tc>
      </w:tr>
    </w:tbl>
    <w:p w14:paraId="1E79D7E6" w14:textId="77777777" w:rsidR="003D1638" w:rsidRDefault="003D1638" w:rsidP="003D1638"/>
    <w:p w14:paraId="435C4EDF" w14:textId="782123A2" w:rsidR="003D1638" w:rsidRPr="001769FF" w:rsidRDefault="00E10EB4" w:rsidP="003D1638">
      <w:pPr>
        <w:pStyle w:val="TH"/>
      </w:pPr>
      <w:r>
        <w:t>Table 6.2.1</w:t>
      </w:r>
      <w:r w:rsidR="003D1638">
        <w:t>.3.3.3.3</w:t>
      </w:r>
      <w:r w:rsidR="003D1638" w:rsidRPr="001769FF">
        <w:t>-</w:t>
      </w:r>
      <w:r w:rsidR="003D1638">
        <w:t>3</w:t>
      </w:r>
      <w:r w:rsidR="003D1638" w:rsidRPr="001769FF">
        <w:t>: Data structures</w:t>
      </w:r>
      <w:r w:rsidR="003D1638">
        <w:t xml:space="preserve"> supported by the PATCH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F581910" w14:textId="77777777" w:rsidTr="00E10EB4">
        <w:trPr>
          <w:jc w:val="center"/>
        </w:trPr>
        <w:tc>
          <w:tcPr>
            <w:tcW w:w="826" w:type="pct"/>
            <w:shd w:val="clear" w:color="auto" w:fill="C0C0C0"/>
          </w:tcPr>
          <w:p w14:paraId="474AA351" w14:textId="77777777" w:rsidR="003D1638" w:rsidRPr="00A54937" w:rsidRDefault="003D1638" w:rsidP="00E10EB4">
            <w:pPr>
              <w:pStyle w:val="TAH"/>
            </w:pPr>
            <w:r w:rsidRPr="00A54937">
              <w:t>Data type</w:t>
            </w:r>
          </w:p>
        </w:tc>
        <w:tc>
          <w:tcPr>
            <w:tcW w:w="499" w:type="pct"/>
            <w:shd w:val="clear" w:color="auto" w:fill="C0C0C0"/>
          </w:tcPr>
          <w:p w14:paraId="15684042" w14:textId="77777777" w:rsidR="003D1638" w:rsidRPr="00A54937" w:rsidRDefault="003D1638" w:rsidP="00E10EB4">
            <w:pPr>
              <w:pStyle w:val="TAH"/>
            </w:pPr>
            <w:r w:rsidRPr="00A54937">
              <w:t>P</w:t>
            </w:r>
          </w:p>
        </w:tc>
        <w:tc>
          <w:tcPr>
            <w:tcW w:w="738" w:type="pct"/>
            <w:shd w:val="clear" w:color="auto" w:fill="C0C0C0"/>
          </w:tcPr>
          <w:p w14:paraId="5B75D1AE" w14:textId="77777777" w:rsidR="003D1638" w:rsidRPr="00A54937" w:rsidRDefault="003D1638" w:rsidP="00E10EB4">
            <w:pPr>
              <w:pStyle w:val="TAH"/>
            </w:pPr>
            <w:r w:rsidRPr="00A54937">
              <w:t>Cardinality</w:t>
            </w:r>
          </w:p>
        </w:tc>
        <w:tc>
          <w:tcPr>
            <w:tcW w:w="967" w:type="pct"/>
            <w:shd w:val="clear" w:color="auto" w:fill="C0C0C0"/>
          </w:tcPr>
          <w:p w14:paraId="51F9F8C5" w14:textId="77777777" w:rsidR="003D1638" w:rsidRPr="00A54937" w:rsidRDefault="003D1638" w:rsidP="00E10EB4">
            <w:pPr>
              <w:pStyle w:val="TAH"/>
            </w:pPr>
            <w:r w:rsidRPr="00A54937">
              <w:t>Response</w:t>
            </w:r>
          </w:p>
          <w:p w14:paraId="7DC9815E" w14:textId="77777777" w:rsidR="003D1638" w:rsidRPr="00A54937" w:rsidRDefault="003D1638" w:rsidP="00E10EB4">
            <w:pPr>
              <w:pStyle w:val="TAH"/>
            </w:pPr>
            <w:r w:rsidRPr="00A54937">
              <w:t>codes</w:t>
            </w:r>
          </w:p>
        </w:tc>
        <w:tc>
          <w:tcPr>
            <w:tcW w:w="1970" w:type="pct"/>
            <w:shd w:val="clear" w:color="auto" w:fill="C0C0C0"/>
          </w:tcPr>
          <w:p w14:paraId="3674F141" w14:textId="77777777" w:rsidR="003D1638" w:rsidRPr="00A54937" w:rsidRDefault="003D1638" w:rsidP="00E10EB4">
            <w:pPr>
              <w:pStyle w:val="TAH"/>
            </w:pPr>
            <w:r w:rsidRPr="00A54937">
              <w:t>Description</w:t>
            </w:r>
          </w:p>
        </w:tc>
      </w:tr>
      <w:tr w:rsidR="003D1638" w:rsidRPr="00A54937" w14:paraId="45019FF8" w14:textId="77777777" w:rsidTr="00E10EB4">
        <w:trPr>
          <w:jc w:val="center"/>
        </w:trPr>
        <w:tc>
          <w:tcPr>
            <w:tcW w:w="826" w:type="pct"/>
            <w:shd w:val="clear" w:color="auto" w:fill="auto"/>
            <w:vAlign w:val="center"/>
          </w:tcPr>
          <w:p w14:paraId="31C65B79" w14:textId="77777777" w:rsidR="003D1638" w:rsidRPr="00A54937" w:rsidRDefault="003D1638" w:rsidP="00E10EB4">
            <w:pPr>
              <w:pStyle w:val="TAL"/>
            </w:pPr>
            <w:r>
              <w:t>SpatialMap</w:t>
            </w:r>
          </w:p>
        </w:tc>
        <w:tc>
          <w:tcPr>
            <w:tcW w:w="499" w:type="pct"/>
            <w:vAlign w:val="center"/>
          </w:tcPr>
          <w:p w14:paraId="21AFF093" w14:textId="77777777" w:rsidR="003D1638" w:rsidRPr="00A54937" w:rsidRDefault="003D1638" w:rsidP="00E10EB4">
            <w:pPr>
              <w:pStyle w:val="TAC"/>
            </w:pPr>
            <w:r>
              <w:t>M</w:t>
            </w:r>
          </w:p>
        </w:tc>
        <w:tc>
          <w:tcPr>
            <w:tcW w:w="738" w:type="pct"/>
            <w:vAlign w:val="center"/>
          </w:tcPr>
          <w:p w14:paraId="75ACF30B" w14:textId="77777777" w:rsidR="003D1638" w:rsidRPr="00A54937" w:rsidRDefault="003D1638" w:rsidP="00E10EB4">
            <w:pPr>
              <w:pStyle w:val="TAC"/>
            </w:pPr>
            <w:r>
              <w:t>1</w:t>
            </w:r>
          </w:p>
        </w:tc>
        <w:tc>
          <w:tcPr>
            <w:tcW w:w="967" w:type="pct"/>
            <w:vAlign w:val="center"/>
          </w:tcPr>
          <w:p w14:paraId="06F4DD51" w14:textId="77777777" w:rsidR="003D1638" w:rsidRPr="00A54937" w:rsidRDefault="003D1638" w:rsidP="00E10EB4">
            <w:pPr>
              <w:pStyle w:val="TAL"/>
            </w:pPr>
            <w:r>
              <w:t>200 OK</w:t>
            </w:r>
          </w:p>
        </w:tc>
        <w:tc>
          <w:tcPr>
            <w:tcW w:w="1970" w:type="pct"/>
            <w:shd w:val="clear" w:color="auto" w:fill="auto"/>
            <w:vAlign w:val="center"/>
          </w:tcPr>
          <w:p w14:paraId="7ADB2AB0" w14:textId="77777777" w:rsidR="003D1638" w:rsidRPr="00A54937" w:rsidRDefault="003D1638" w:rsidP="00E10EB4">
            <w:pPr>
              <w:pStyle w:val="TAL"/>
            </w:pPr>
            <w:r w:rsidRPr="00585CA6">
              <w:t xml:space="preserve">Successful case. The "Individual </w:t>
            </w:r>
            <w:r>
              <w:t>Spatial Map</w:t>
            </w:r>
            <w:r w:rsidRPr="00585CA6">
              <w:t>" resource is successfully modified and a representation of the updated resource shall be returned in the response body.</w:t>
            </w:r>
          </w:p>
        </w:tc>
      </w:tr>
      <w:tr w:rsidR="003D1638" w:rsidRPr="00A54937" w14:paraId="48DFDF18" w14:textId="77777777" w:rsidTr="00E10EB4">
        <w:trPr>
          <w:jc w:val="center"/>
        </w:trPr>
        <w:tc>
          <w:tcPr>
            <w:tcW w:w="826" w:type="pct"/>
            <w:shd w:val="clear" w:color="auto" w:fill="auto"/>
          </w:tcPr>
          <w:p w14:paraId="6A62B4A6" w14:textId="77777777" w:rsidR="003D1638" w:rsidRDefault="003D1638" w:rsidP="00E10EB4">
            <w:pPr>
              <w:pStyle w:val="TAL"/>
            </w:pPr>
            <w:r>
              <w:t>n/a</w:t>
            </w:r>
          </w:p>
        </w:tc>
        <w:tc>
          <w:tcPr>
            <w:tcW w:w="499" w:type="pct"/>
          </w:tcPr>
          <w:p w14:paraId="67B9300D" w14:textId="77777777" w:rsidR="003D1638" w:rsidRDefault="003D1638" w:rsidP="00E10EB4">
            <w:pPr>
              <w:pStyle w:val="TAC"/>
            </w:pPr>
          </w:p>
        </w:tc>
        <w:tc>
          <w:tcPr>
            <w:tcW w:w="738" w:type="pct"/>
          </w:tcPr>
          <w:p w14:paraId="46754434" w14:textId="77777777" w:rsidR="003D1638" w:rsidRDefault="003D1638" w:rsidP="00E10EB4">
            <w:pPr>
              <w:pStyle w:val="TAC"/>
            </w:pPr>
          </w:p>
        </w:tc>
        <w:tc>
          <w:tcPr>
            <w:tcW w:w="967" w:type="pct"/>
          </w:tcPr>
          <w:p w14:paraId="1BC664CC" w14:textId="77777777" w:rsidR="003D1638" w:rsidRDefault="003D1638" w:rsidP="00E10EB4">
            <w:pPr>
              <w:pStyle w:val="TAL"/>
            </w:pPr>
            <w:r>
              <w:t>204 No Content</w:t>
            </w:r>
          </w:p>
        </w:tc>
        <w:tc>
          <w:tcPr>
            <w:tcW w:w="1970" w:type="pct"/>
            <w:shd w:val="clear" w:color="auto" w:fill="auto"/>
            <w:vAlign w:val="center"/>
          </w:tcPr>
          <w:p w14:paraId="25159AC9" w14:textId="77777777" w:rsidR="003D1638" w:rsidRDefault="003D1638" w:rsidP="00E10EB4">
            <w:pPr>
              <w:pStyle w:val="TAL"/>
            </w:pPr>
            <w:r w:rsidRPr="00585CA6">
              <w:t xml:space="preserve">Successful case. The "Individual </w:t>
            </w:r>
            <w:r>
              <w:t>Spatial Map</w:t>
            </w:r>
            <w:r w:rsidRPr="00585CA6">
              <w:t>" resource is successfully modified and no content is returned in the response body.</w:t>
            </w:r>
          </w:p>
        </w:tc>
      </w:tr>
      <w:tr w:rsidR="003D1638" w:rsidRPr="00A54937" w14:paraId="788BDD1B" w14:textId="77777777" w:rsidTr="00E10EB4">
        <w:trPr>
          <w:jc w:val="center"/>
        </w:trPr>
        <w:tc>
          <w:tcPr>
            <w:tcW w:w="826" w:type="pct"/>
            <w:shd w:val="clear" w:color="auto" w:fill="auto"/>
          </w:tcPr>
          <w:p w14:paraId="4F7E7FE6" w14:textId="77777777" w:rsidR="003D1638" w:rsidRDefault="003D1638" w:rsidP="00E10EB4">
            <w:pPr>
              <w:pStyle w:val="TAL"/>
            </w:pPr>
            <w:r>
              <w:t>n/a</w:t>
            </w:r>
          </w:p>
        </w:tc>
        <w:tc>
          <w:tcPr>
            <w:tcW w:w="499" w:type="pct"/>
          </w:tcPr>
          <w:p w14:paraId="42FD6EC6" w14:textId="77777777" w:rsidR="003D1638" w:rsidRDefault="003D1638" w:rsidP="00E10EB4">
            <w:pPr>
              <w:pStyle w:val="TAC"/>
            </w:pPr>
          </w:p>
        </w:tc>
        <w:tc>
          <w:tcPr>
            <w:tcW w:w="738" w:type="pct"/>
          </w:tcPr>
          <w:p w14:paraId="0F8F8211" w14:textId="77777777" w:rsidR="003D1638" w:rsidRDefault="003D1638" w:rsidP="00E10EB4">
            <w:pPr>
              <w:pStyle w:val="TAC"/>
            </w:pPr>
          </w:p>
        </w:tc>
        <w:tc>
          <w:tcPr>
            <w:tcW w:w="967" w:type="pct"/>
          </w:tcPr>
          <w:p w14:paraId="0F7D7B61" w14:textId="77777777" w:rsidR="003D1638" w:rsidRDefault="003D1638" w:rsidP="00E10EB4">
            <w:pPr>
              <w:pStyle w:val="TAL"/>
            </w:pPr>
            <w:r>
              <w:t>307 Temporary Redirect</w:t>
            </w:r>
          </w:p>
        </w:tc>
        <w:tc>
          <w:tcPr>
            <w:tcW w:w="1970" w:type="pct"/>
            <w:shd w:val="clear" w:color="auto" w:fill="auto"/>
          </w:tcPr>
          <w:p w14:paraId="5BF2EA5D" w14:textId="77777777" w:rsidR="003D1638" w:rsidRDefault="003D1638" w:rsidP="00E10EB4">
            <w:pPr>
              <w:pStyle w:val="TAL"/>
            </w:pPr>
            <w:r>
              <w:t>Temporary redirection.</w:t>
            </w:r>
          </w:p>
          <w:p w14:paraId="1115DF7C" w14:textId="77777777" w:rsidR="003D1638" w:rsidRDefault="003D1638" w:rsidP="00E10EB4">
            <w:pPr>
              <w:pStyle w:val="TAL"/>
            </w:pPr>
          </w:p>
          <w:p w14:paraId="0F2B4887" w14:textId="77777777" w:rsidR="003D1638" w:rsidRDefault="003D1638" w:rsidP="00E10EB4">
            <w:pPr>
              <w:pStyle w:val="TAL"/>
            </w:pPr>
            <w:r>
              <w:t>The response shall include a Location header field containing an alternative URI of the resource located in an alternative SM Server.</w:t>
            </w:r>
          </w:p>
          <w:p w14:paraId="0A8A2A87" w14:textId="77777777" w:rsidR="003D1638" w:rsidRDefault="003D1638" w:rsidP="00E10EB4">
            <w:pPr>
              <w:pStyle w:val="TAL"/>
            </w:pPr>
          </w:p>
          <w:p w14:paraId="718E3B75" w14:textId="77777777" w:rsidR="003D1638" w:rsidRDefault="003D1638" w:rsidP="00E10EB4">
            <w:pPr>
              <w:pStyle w:val="TAL"/>
            </w:pPr>
            <w:r>
              <w:t>Redirection handling is described in clause 5.2.10 of TS 29.122 [2].</w:t>
            </w:r>
          </w:p>
        </w:tc>
      </w:tr>
      <w:tr w:rsidR="003D1638" w:rsidRPr="00A54937" w14:paraId="395CDF58" w14:textId="77777777" w:rsidTr="00E10EB4">
        <w:trPr>
          <w:jc w:val="center"/>
        </w:trPr>
        <w:tc>
          <w:tcPr>
            <w:tcW w:w="826" w:type="pct"/>
            <w:shd w:val="clear" w:color="auto" w:fill="auto"/>
          </w:tcPr>
          <w:p w14:paraId="28AE3A57" w14:textId="77777777" w:rsidR="003D1638" w:rsidRDefault="003D1638" w:rsidP="00E10EB4">
            <w:pPr>
              <w:pStyle w:val="TAL"/>
            </w:pPr>
            <w:r>
              <w:t>n/a</w:t>
            </w:r>
          </w:p>
        </w:tc>
        <w:tc>
          <w:tcPr>
            <w:tcW w:w="499" w:type="pct"/>
          </w:tcPr>
          <w:p w14:paraId="3F00D3E1" w14:textId="77777777" w:rsidR="003D1638" w:rsidRDefault="003D1638" w:rsidP="00E10EB4">
            <w:pPr>
              <w:pStyle w:val="TAC"/>
            </w:pPr>
          </w:p>
        </w:tc>
        <w:tc>
          <w:tcPr>
            <w:tcW w:w="738" w:type="pct"/>
          </w:tcPr>
          <w:p w14:paraId="1DCD2207" w14:textId="77777777" w:rsidR="003D1638" w:rsidRDefault="003D1638" w:rsidP="00E10EB4">
            <w:pPr>
              <w:pStyle w:val="TAC"/>
            </w:pPr>
          </w:p>
        </w:tc>
        <w:tc>
          <w:tcPr>
            <w:tcW w:w="967" w:type="pct"/>
          </w:tcPr>
          <w:p w14:paraId="619F1E5D" w14:textId="77777777" w:rsidR="003D1638" w:rsidRDefault="003D1638" w:rsidP="00E10EB4">
            <w:pPr>
              <w:pStyle w:val="TAL"/>
            </w:pPr>
            <w:r>
              <w:t>308 Permanent Redirect</w:t>
            </w:r>
          </w:p>
        </w:tc>
        <w:tc>
          <w:tcPr>
            <w:tcW w:w="1970" w:type="pct"/>
            <w:shd w:val="clear" w:color="auto" w:fill="auto"/>
          </w:tcPr>
          <w:p w14:paraId="305CBBFD" w14:textId="77777777" w:rsidR="003D1638" w:rsidRDefault="003D1638" w:rsidP="00E10EB4">
            <w:pPr>
              <w:pStyle w:val="TAL"/>
            </w:pPr>
            <w:r>
              <w:t>Permanent redirection.</w:t>
            </w:r>
          </w:p>
          <w:p w14:paraId="70A4A975" w14:textId="77777777" w:rsidR="003D1638" w:rsidRDefault="003D1638" w:rsidP="00E10EB4">
            <w:pPr>
              <w:pStyle w:val="TAL"/>
            </w:pPr>
          </w:p>
          <w:p w14:paraId="7805D175" w14:textId="77777777" w:rsidR="003D1638" w:rsidRDefault="003D1638" w:rsidP="00E10EB4">
            <w:pPr>
              <w:pStyle w:val="TAL"/>
            </w:pPr>
            <w:r>
              <w:t>The response shall include a Location header field containing an alternative URI of the resource located in an alternative SM Server.</w:t>
            </w:r>
          </w:p>
          <w:p w14:paraId="12415B56" w14:textId="77777777" w:rsidR="003D1638" w:rsidRDefault="003D1638" w:rsidP="00E10EB4">
            <w:pPr>
              <w:pStyle w:val="TAL"/>
            </w:pPr>
          </w:p>
          <w:p w14:paraId="7059A005" w14:textId="77777777" w:rsidR="003D1638" w:rsidRDefault="003D1638" w:rsidP="00E10EB4">
            <w:pPr>
              <w:pStyle w:val="TAL"/>
            </w:pPr>
            <w:r>
              <w:t>Redirection handling is described in clause 5.2.10 of TS 29.122 [2].</w:t>
            </w:r>
          </w:p>
        </w:tc>
      </w:tr>
      <w:tr w:rsidR="003D1638" w:rsidRPr="00A54937" w14:paraId="4D6B2886" w14:textId="77777777" w:rsidTr="00E10EB4">
        <w:trPr>
          <w:jc w:val="center"/>
        </w:trPr>
        <w:tc>
          <w:tcPr>
            <w:tcW w:w="5000" w:type="pct"/>
            <w:gridSpan w:val="5"/>
            <w:shd w:val="clear" w:color="auto" w:fill="auto"/>
          </w:tcPr>
          <w:p w14:paraId="3AF112CD" w14:textId="77777777" w:rsidR="003D1638" w:rsidRPr="0016361A" w:rsidRDefault="003D1638"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2FE85A8" w14:textId="77777777" w:rsidR="003D1638" w:rsidRDefault="003D1638" w:rsidP="003D1638"/>
    <w:p w14:paraId="195A43DE" w14:textId="33A5CAED" w:rsidR="003D1638" w:rsidRDefault="003D1638" w:rsidP="003D1638">
      <w:pPr>
        <w:pStyle w:val="TH"/>
      </w:pPr>
      <w:r>
        <w:t>Table 6.2.</w:t>
      </w:r>
      <w:r w:rsidR="00E10EB4">
        <w:t>1</w:t>
      </w:r>
      <w:r>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94163C9" w14:textId="77777777" w:rsidTr="00E10EB4">
        <w:trPr>
          <w:jc w:val="center"/>
        </w:trPr>
        <w:tc>
          <w:tcPr>
            <w:tcW w:w="825" w:type="pct"/>
            <w:shd w:val="clear" w:color="auto" w:fill="C0C0C0"/>
          </w:tcPr>
          <w:p w14:paraId="36EA5A37" w14:textId="77777777" w:rsidR="003D1638" w:rsidRDefault="003D1638" w:rsidP="00E10EB4">
            <w:pPr>
              <w:pStyle w:val="TAH"/>
            </w:pPr>
            <w:r>
              <w:t>Name</w:t>
            </w:r>
          </w:p>
        </w:tc>
        <w:tc>
          <w:tcPr>
            <w:tcW w:w="732" w:type="pct"/>
            <w:shd w:val="clear" w:color="auto" w:fill="C0C0C0"/>
          </w:tcPr>
          <w:p w14:paraId="5793BD28" w14:textId="77777777" w:rsidR="003D1638" w:rsidRDefault="003D1638" w:rsidP="00E10EB4">
            <w:pPr>
              <w:pStyle w:val="TAH"/>
            </w:pPr>
            <w:r>
              <w:t>Data type</w:t>
            </w:r>
          </w:p>
        </w:tc>
        <w:tc>
          <w:tcPr>
            <w:tcW w:w="217" w:type="pct"/>
            <w:shd w:val="clear" w:color="auto" w:fill="C0C0C0"/>
          </w:tcPr>
          <w:p w14:paraId="59CC84D1" w14:textId="77777777" w:rsidR="003D1638" w:rsidRDefault="003D1638" w:rsidP="00E10EB4">
            <w:pPr>
              <w:pStyle w:val="TAH"/>
            </w:pPr>
            <w:r>
              <w:t>P</w:t>
            </w:r>
          </w:p>
        </w:tc>
        <w:tc>
          <w:tcPr>
            <w:tcW w:w="581" w:type="pct"/>
            <w:shd w:val="clear" w:color="auto" w:fill="C0C0C0"/>
          </w:tcPr>
          <w:p w14:paraId="1610253D" w14:textId="77777777" w:rsidR="003D1638" w:rsidRDefault="003D1638" w:rsidP="00E10EB4">
            <w:pPr>
              <w:pStyle w:val="TAH"/>
            </w:pPr>
            <w:r>
              <w:t>Cardinality</w:t>
            </w:r>
          </w:p>
        </w:tc>
        <w:tc>
          <w:tcPr>
            <w:tcW w:w="2645" w:type="pct"/>
            <w:shd w:val="clear" w:color="auto" w:fill="C0C0C0"/>
            <w:vAlign w:val="center"/>
          </w:tcPr>
          <w:p w14:paraId="04714A70" w14:textId="77777777" w:rsidR="003D1638" w:rsidRDefault="003D1638" w:rsidP="00E10EB4">
            <w:pPr>
              <w:pStyle w:val="TAH"/>
            </w:pPr>
            <w:r>
              <w:t>Description</w:t>
            </w:r>
          </w:p>
        </w:tc>
      </w:tr>
      <w:tr w:rsidR="003D1638" w14:paraId="229DA5EF" w14:textId="77777777" w:rsidTr="00E10EB4">
        <w:trPr>
          <w:jc w:val="center"/>
        </w:trPr>
        <w:tc>
          <w:tcPr>
            <w:tcW w:w="825" w:type="pct"/>
            <w:shd w:val="clear" w:color="auto" w:fill="auto"/>
          </w:tcPr>
          <w:p w14:paraId="2C9DD93B" w14:textId="77777777" w:rsidR="003D1638" w:rsidRDefault="003D1638" w:rsidP="00E10EB4">
            <w:pPr>
              <w:pStyle w:val="TAL"/>
            </w:pPr>
            <w:r>
              <w:t>Location</w:t>
            </w:r>
          </w:p>
        </w:tc>
        <w:tc>
          <w:tcPr>
            <w:tcW w:w="732" w:type="pct"/>
          </w:tcPr>
          <w:p w14:paraId="3EA383A7" w14:textId="77777777" w:rsidR="003D1638" w:rsidRDefault="003D1638" w:rsidP="00E10EB4">
            <w:pPr>
              <w:pStyle w:val="TAL"/>
            </w:pPr>
            <w:r>
              <w:t>string</w:t>
            </w:r>
          </w:p>
        </w:tc>
        <w:tc>
          <w:tcPr>
            <w:tcW w:w="217" w:type="pct"/>
          </w:tcPr>
          <w:p w14:paraId="21FE61A1" w14:textId="77777777" w:rsidR="003D1638" w:rsidRDefault="003D1638" w:rsidP="00E10EB4">
            <w:pPr>
              <w:pStyle w:val="TAC"/>
            </w:pPr>
            <w:r>
              <w:t>M</w:t>
            </w:r>
          </w:p>
        </w:tc>
        <w:tc>
          <w:tcPr>
            <w:tcW w:w="581" w:type="pct"/>
          </w:tcPr>
          <w:p w14:paraId="36F42DAA" w14:textId="77777777" w:rsidR="003D1638" w:rsidRDefault="003D1638" w:rsidP="00E10EB4">
            <w:pPr>
              <w:pStyle w:val="TAC"/>
            </w:pPr>
            <w:r>
              <w:t>1</w:t>
            </w:r>
          </w:p>
        </w:tc>
        <w:tc>
          <w:tcPr>
            <w:tcW w:w="2645" w:type="pct"/>
            <w:shd w:val="clear" w:color="auto" w:fill="auto"/>
            <w:vAlign w:val="center"/>
          </w:tcPr>
          <w:p w14:paraId="508893DF" w14:textId="77777777" w:rsidR="003D1638" w:rsidRDefault="003D1638" w:rsidP="00E10EB4">
            <w:pPr>
              <w:pStyle w:val="TAL"/>
            </w:pPr>
            <w:r>
              <w:t>Contains an alternative URI of the resource located in an alternative SM Server.</w:t>
            </w:r>
          </w:p>
        </w:tc>
      </w:tr>
    </w:tbl>
    <w:p w14:paraId="14F38616" w14:textId="77777777" w:rsidR="003D1638" w:rsidRDefault="003D1638" w:rsidP="003D1638"/>
    <w:p w14:paraId="5D6BBFAD" w14:textId="5E0BF9BD" w:rsidR="003D1638" w:rsidRDefault="003D1638" w:rsidP="003D1638">
      <w:pPr>
        <w:pStyle w:val="TH"/>
      </w:pPr>
      <w:r>
        <w:t>Table 6.</w:t>
      </w:r>
      <w:r w:rsidR="00E10EB4">
        <w:t>2.1</w:t>
      </w:r>
      <w:r>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C52DE7F" w14:textId="77777777" w:rsidTr="00E10EB4">
        <w:trPr>
          <w:jc w:val="center"/>
        </w:trPr>
        <w:tc>
          <w:tcPr>
            <w:tcW w:w="825" w:type="pct"/>
            <w:shd w:val="clear" w:color="auto" w:fill="C0C0C0"/>
          </w:tcPr>
          <w:p w14:paraId="09A526D8" w14:textId="77777777" w:rsidR="003D1638" w:rsidRDefault="003D1638" w:rsidP="00E10EB4">
            <w:pPr>
              <w:pStyle w:val="TAH"/>
            </w:pPr>
            <w:r>
              <w:t>Name</w:t>
            </w:r>
          </w:p>
        </w:tc>
        <w:tc>
          <w:tcPr>
            <w:tcW w:w="732" w:type="pct"/>
            <w:shd w:val="clear" w:color="auto" w:fill="C0C0C0"/>
          </w:tcPr>
          <w:p w14:paraId="1FCFDB87" w14:textId="77777777" w:rsidR="003D1638" w:rsidRDefault="003D1638" w:rsidP="00E10EB4">
            <w:pPr>
              <w:pStyle w:val="TAH"/>
            </w:pPr>
            <w:r>
              <w:t>Data type</w:t>
            </w:r>
          </w:p>
        </w:tc>
        <w:tc>
          <w:tcPr>
            <w:tcW w:w="217" w:type="pct"/>
            <w:shd w:val="clear" w:color="auto" w:fill="C0C0C0"/>
          </w:tcPr>
          <w:p w14:paraId="04258038" w14:textId="77777777" w:rsidR="003D1638" w:rsidRDefault="003D1638" w:rsidP="00E10EB4">
            <w:pPr>
              <w:pStyle w:val="TAH"/>
            </w:pPr>
            <w:r>
              <w:t>P</w:t>
            </w:r>
          </w:p>
        </w:tc>
        <w:tc>
          <w:tcPr>
            <w:tcW w:w="581" w:type="pct"/>
            <w:shd w:val="clear" w:color="auto" w:fill="C0C0C0"/>
          </w:tcPr>
          <w:p w14:paraId="2DB4A455" w14:textId="77777777" w:rsidR="003D1638" w:rsidRDefault="003D1638" w:rsidP="00E10EB4">
            <w:pPr>
              <w:pStyle w:val="TAH"/>
            </w:pPr>
            <w:r>
              <w:t>Cardinality</w:t>
            </w:r>
          </w:p>
        </w:tc>
        <w:tc>
          <w:tcPr>
            <w:tcW w:w="2645" w:type="pct"/>
            <w:shd w:val="clear" w:color="auto" w:fill="C0C0C0"/>
            <w:vAlign w:val="center"/>
          </w:tcPr>
          <w:p w14:paraId="06112F5E" w14:textId="77777777" w:rsidR="003D1638" w:rsidRDefault="003D1638" w:rsidP="00E10EB4">
            <w:pPr>
              <w:pStyle w:val="TAH"/>
            </w:pPr>
            <w:r>
              <w:t>Description</w:t>
            </w:r>
          </w:p>
        </w:tc>
      </w:tr>
      <w:tr w:rsidR="003D1638" w14:paraId="2FF7D88D" w14:textId="77777777" w:rsidTr="00E10EB4">
        <w:trPr>
          <w:jc w:val="center"/>
        </w:trPr>
        <w:tc>
          <w:tcPr>
            <w:tcW w:w="825" w:type="pct"/>
            <w:shd w:val="clear" w:color="auto" w:fill="auto"/>
          </w:tcPr>
          <w:p w14:paraId="722E9490" w14:textId="77777777" w:rsidR="003D1638" w:rsidRDefault="003D1638" w:rsidP="00E10EB4">
            <w:pPr>
              <w:pStyle w:val="TAL"/>
            </w:pPr>
            <w:r>
              <w:t>Location</w:t>
            </w:r>
          </w:p>
        </w:tc>
        <w:tc>
          <w:tcPr>
            <w:tcW w:w="732" w:type="pct"/>
          </w:tcPr>
          <w:p w14:paraId="00063DC5" w14:textId="77777777" w:rsidR="003D1638" w:rsidRDefault="003D1638" w:rsidP="00E10EB4">
            <w:pPr>
              <w:pStyle w:val="TAL"/>
            </w:pPr>
            <w:r>
              <w:t>string</w:t>
            </w:r>
          </w:p>
        </w:tc>
        <w:tc>
          <w:tcPr>
            <w:tcW w:w="217" w:type="pct"/>
          </w:tcPr>
          <w:p w14:paraId="0A7C5FF3" w14:textId="77777777" w:rsidR="003D1638" w:rsidRDefault="003D1638" w:rsidP="00E10EB4">
            <w:pPr>
              <w:pStyle w:val="TAC"/>
            </w:pPr>
            <w:r>
              <w:t>M</w:t>
            </w:r>
          </w:p>
        </w:tc>
        <w:tc>
          <w:tcPr>
            <w:tcW w:w="581" w:type="pct"/>
          </w:tcPr>
          <w:p w14:paraId="6079954A" w14:textId="77777777" w:rsidR="003D1638" w:rsidRDefault="003D1638" w:rsidP="00E10EB4">
            <w:pPr>
              <w:pStyle w:val="TAC"/>
            </w:pPr>
            <w:r>
              <w:t>1</w:t>
            </w:r>
          </w:p>
        </w:tc>
        <w:tc>
          <w:tcPr>
            <w:tcW w:w="2645" w:type="pct"/>
            <w:shd w:val="clear" w:color="auto" w:fill="auto"/>
            <w:vAlign w:val="center"/>
          </w:tcPr>
          <w:p w14:paraId="33611F3B" w14:textId="77777777" w:rsidR="003D1638" w:rsidRDefault="003D1638" w:rsidP="00E10EB4">
            <w:pPr>
              <w:pStyle w:val="TAL"/>
            </w:pPr>
            <w:r>
              <w:t>Contains an alternative URI of the resource located in an alternative SM Server.</w:t>
            </w:r>
          </w:p>
        </w:tc>
      </w:tr>
    </w:tbl>
    <w:p w14:paraId="523B62F4" w14:textId="77777777" w:rsidR="003D1638" w:rsidRDefault="003D1638" w:rsidP="003D1638"/>
    <w:p w14:paraId="4B4FFA4A" w14:textId="79CBF734" w:rsidR="003D1638" w:rsidRDefault="00E10EB4" w:rsidP="003D1638">
      <w:pPr>
        <w:pStyle w:val="H6"/>
      </w:pPr>
      <w:r>
        <w:t>6.2.1</w:t>
      </w:r>
      <w:r w:rsidR="003D1638">
        <w:t>.3.3.3.4</w:t>
      </w:r>
      <w:r w:rsidR="003D1638">
        <w:tab/>
        <w:t>DELETE</w:t>
      </w:r>
    </w:p>
    <w:p w14:paraId="5641C5F1" w14:textId="77777777" w:rsidR="003D1638" w:rsidRPr="00585CA6" w:rsidRDefault="003D1638" w:rsidP="003D163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34539F52" w14:textId="4D95FF92" w:rsidR="003D1638" w:rsidRPr="00574BCA" w:rsidRDefault="003D1638" w:rsidP="003D1638">
      <w:pPr>
        <w:rPr>
          <w:lang w:eastAsia="zh-CN"/>
        </w:rPr>
      </w:pPr>
      <w:r>
        <w:rPr>
          <w:lang w:eastAsia="zh-CN"/>
        </w:rPr>
        <w:t>This method shall support the URI query parameters specified in the table</w:t>
      </w:r>
      <w:r>
        <w:rPr>
          <w:lang w:val="en-US" w:eastAsia="zh-CN"/>
        </w:rPr>
        <w:t> </w:t>
      </w:r>
      <w:r>
        <w:rPr>
          <w:lang w:eastAsia="zh-CN"/>
        </w:rPr>
        <w:t>6.</w:t>
      </w:r>
      <w:r w:rsidR="00E10EB4">
        <w:rPr>
          <w:lang w:eastAsia="zh-CN"/>
        </w:rPr>
        <w:t>2.1</w:t>
      </w:r>
      <w:r>
        <w:rPr>
          <w:lang w:eastAsia="zh-CN"/>
        </w:rPr>
        <w:t>.3.3.3.4-1.</w:t>
      </w:r>
    </w:p>
    <w:p w14:paraId="0713CE6E" w14:textId="6F34FDB0" w:rsidR="003D1638" w:rsidRPr="00384E92" w:rsidRDefault="003D1638" w:rsidP="003D1638">
      <w:pPr>
        <w:pStyle w:val="TH"/>
        <w:rPr>
          <w:rFonts w:cs="Arial"/>
        </w:rPr>
      </w:pPr>
      <w:r>
        <w:t>Table 6.2.</w:t>
      </w:r>
      <w:r w:rsidR="00E10EB4">
        <w:t>1</w:t>
      </w:r>
      <w:r>
        <w:t>.3.3.3.4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5A9DEC14" w14:textId="77777777" w:rsidTr="00E10EB4">
        <w:trPr>
          <w:jc w:val="center"/>
        </w:trPr>
        <w:tc>
          <w:tcPr>
            <w:tcW w:w="844" w:type="pct"/>
            <w:shd w:val="clear" w:color="auto" w:fill="C0C0C0"/>
          </w:tcPr>
          <w:p w14:paraId="1DE309EF" w14:textId="77777777" w:rsidR="003D1638" w:rsidRPr="00A54937" w:rsidRDefault="003D1638" w:rsidP="00E10EB4">
            <w:pPr>
              <w:pStyle w:val="TAH"/>
            </w:pPr>
            <w:r w:rsidRPr="00A54937">
              <w:t>Name</w:t>
            </w:r>
          </w:p>
        </w:tc>
        <w:tc>
          <w:tcPr>
            <w:tcW w:w="947" w:type="pct"/>
            <w:shd w:val="clear" w:color="auto" w:fill="C0C0C0"/>
          </w:tcPr>
          <w:p w14:paraId="2A00E39A" w14:textId="77777777" w:rsidR="003D1638" w:rsidRPr="00A54937" w:rsidRDefault="003D1638" w:rsidP="00E10EB4">
            <w:pPr>
              <w:pStyle w:val="TAH"/>
            </w:pPr>
            <w:r w:rsidRPr="00A54937">
              <w:t>Data type</w:t>
            </w:r>
          </w:p>
        </w:tc>
        <w:tc>
          <w:tcPr>
            <w:tcW w:w="209" w:type="pct"/>
            <w:shd w:val="clear" w:color="auto" w:fill="C0C0C0"/>
          </w:tcPr>
          <w:p w14:paraId="7F28533F" w14:textId="77777777" w:rsidR="003D1638" w:rsidRPr="00A54937" w:rsidRDefault="003D1638" w:rsidP="00E10EB4">
            <w:pPr>
              <w:pStyle w:val="TAH"/>
            </w:pPr>
            <w:r w:rsidRPr="00A54937">
              <w:t>P</w:t>
            </w:r>
          </w:p>
        </w:tc>
        <w:tc>
          <w:tcPr>
            <w:tcW w:w="608" w:type="pct"/>
            <w:shd w:val="clear" w:color="auto" w:fill="C0C0C0"/>
          </w:tcPr>
          <w:p w14:paraId="490EA2F4" w14:textId="77777777" w:rsidR="003D1638" w:rsidRPr="00A54937" w:rsidRDefault="003D1638" w:rsidP="00E10EB4">
            <w:pPr>
              <w:pStyle w:val="TAH"/>
            </w:pPr>
            <w:r w:rsidRPr="00A54937">
              <w:t>Cardinality</w:t>
            </w:r>
          </w:p>
        </w:tc>
        <w:tc>
          <w:tcPr>
            <w:tcW w:w="2392" w:type="pct"/>
            <w:shd w:val="clear" w:color="auto" w:fill="C0C0C0"/>
            <w:vAlign w:val="center"/>
          </w:tcPr>
          <w:p w14:paraId="518E4946" w14:textId="77777777" w:rsidR="003D1638" w:rsidRPr="00A54937" w:rsidRDefault="003D1638" w:rsidP="00E10EB4">
            <w:pPr>
              <w:pStyle w:val="TAH"/>
            </w:pPr>
            <w:r w:rsidRPr="00A54937">
              <w:t>Description</w:t>
            </w:r>
          </w:p>
        </w:tc>
      </w:tr>
      <w:tr w:rsidR="003D1638" w:rsidRPr="00A54937" w14:paraId="262EBB51" w14:textId="77777777" w:rsidTr="00E10EB4">
        <w:trPr>
          <w:jc w:val="center"/>
        </w:trPr>
        <w:tc>
          <w:tcPr>
            <w:tcW w:w="844" w:type="pct"/>
            <w:shd w:val="clear" w:color="auto" w:fill="auto"/>
          </w:tcPr>
          <w:p w14:paraId="77769973" w14:textId="77777777" w:rsidR="003D1638" w:rsidRDefault="003D1638" w:rsidP="00E10EB4">
            <w:pPr>
              <w:pStyle w:val="TAL"/>
            </w:pPr>
            <w:r w:rsidRPr="0016361A">
              <w:t>n/a</w:t>
            </w:r>
          </w:p>
        </w:tc>
        <w:tc>
          <w:tcPr>
            <w:tcW w:w="947" w:type="pct"/>
          </w:tcPr>
          <w:p w14:paraId="1BE9B6FB" w14:textId="77777777" w:rsidR="003D1638" w:rsidRDefault="003D1638" w:rsidP="00E10EB4">
            <w:pPr>
              <w:pStyle w:val="TAL"/>
            </w:pPr>
          </w:p>
        </w:tc>
        <w:tc>
          <w:tcPr>
            <w:tcW w:w="209" w:type="pct"/>
          </w:tcPr>
          <w:p w14:paraId="701D8BBB" w14:textId="77777777" w:rsidR="003D1638" w:rsidRDefault="003D1638" w:rsidP="00E10EB4">
            <w:pPr>
              <w:pStyle w:val="TAC"/>
            </w:pPr>
          </w:p>
        </w:tc>
        <w:tc>
          <w:tcPr>
            <w:tcW w:w="608" w:type="pct"/>
          </w:tcPr>
          <w:p w14:paraId="388668E4" w14:textId="77777777" w:rsidR="003D1638" w:rsidRDefault="003D1638" w:rsidP="00E10EB4">
            <w:pPr>
              <w:pStyle w:val="TAL"/>
            </w:pPr>
          </w:p>
        </w:tc>
        <w:tc>
          <w:tcPr>
            <w:tcW w:w="2392" w:type="pct"/>
            <w:shd w:val="clear" w:color="auto" w:fill="auto"/>
            <w:vAlign w:val="center"/>
          </w:tcPr>
          <w:p w14:paraId="1772B24C" w14:textId="77777777" w:rsidR="003D1638" w:rsidRPr="000C4B53" w:rsidRDefault="003D1638" w:rsidP="00E10EB4">
            <w:pPr>
              <w:pStyle w:val="TAL"/>
            </w:pPr>
          </w:p>
        </w:tc>
      </w:tr>
    </w:tbl>
    <w:p w14:paraId="69D4E49F" w14:textId="77777777" w:rsidR="003D1638" w:rsidRDefault="003D1638" w:rsidP="003D1638"/>
    <w:p w14:paraId="27538B91" w14:textId="64EBBD92" w:rsidR="003D1638" w:rsidRPr="00384E92" w:rsidRDefault="003D1638" w:rsidP="003D1638">
      <w:r>
        <w:t>This method shall support the request data str</w:t>
      </w:r>
      <w:r w:rsidR="00E10EB4">
        <w:t>uctures specified in table 6.2.1</w:t>
      </w:r>
      <w:r>
        <w:t>.3.3.3.4-2 and the response data structures and response codes specified in table 6.2.</w:t>
      </w:r>
      <w:r w:rsidR="00E10EB4">
        <w:t>1</w:t>
      </w:r>
      <w:r>
        <w:t>.3.3.3.4-3.</w:t>
      </w:r>
    </w:p>
    <w:p w14:paraId="4B1E116B" w14:textId="6C0CC006" w:rsidR="003D1638" w:rsidRPr="001769FF" w:rsidRDefault="003D1638" w:rsidP="003D1638">
      <w:pPr>
        <w:pStyle w:val="TH"/>
      </w:pPr>
      <w:r>
        <w:t>Table 6.2.</w:t>
      </w:r>
      <w:r w:rsidR="00E10EB4">
        <w:t>1</w:t>
      </w:r>
      <w:r>
        <w:t>.3.3.3.4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5B11A4D3" w14:textId="77777777" w:rsidTr="00E10EB4">
        <w:trPr>
          <w:jc w:val="center"/>
        </w:trPr>
        <w:tc>
          <w:tcPr>
            <w:tcW w:w="1604" w:type="dxa"/>
            <w:shd w:val="clear" w:color="auto" w:fill="C0C0C0"/>
          </w:tcPr>
          <w:p w14:paraId="5B8F043F" w14:textId="77777777" w:rsidR="003D1638" w:rsidRPr="00A54937" w:rsidRDefault="003D1638" w:rsidP="00E10EB4">
            <w:pPr>
              <w:pStyle w:val="TAH"/>
            </w:pPr>
            <w:r w:rsidRPr="00A54937">
              <w:t>Data type</w:t>
            </w:r>
          </w:p>
        </w:tc>
        <w:tc>
          <w:tcPr>
            <w:tcW w:w="518" w:type="dxa"/>
            <w:shd w:val="clear" w:color="auto" w:fill="C0C0C0"/>
          </w:tcPr>
          <w:p w14:paraId="18A2BE94" w14:textId="77777777" w:rsidR="003D1638" w:rsidRPr="00A54937" w:rsidRDefault="003D1638" w:rsidP="00E10EB4">
            <w:pPr>
              <w:pStyle w:val="TAH"/>
            </w:pPr>
            <w:r w:rsidRPr="00A54937">
              <w:t>P</w:t>
            </w:r>
          </w:p>
        </w:tc>
        <w:tc>
          <w:tcPr>
            <w:tcW w:w="2268" w:type="dxa"/>
            <w:shd w:val="clear" w:color="auto" w:fill="C0C0C0"/>
          </w:tcPr>
          <w:p w14:paraId="3675F780" w14:textId="77777777" w:rsidR="003D1638" w:rsidRPr="00A54937" w:rsidRDefault="003D1638" w:rsidP="00E10EB4">
            <w:pPr>
              <w:pStyle w:val="TAH"/>
            </w:pPr>
            <w:r w:rsidRPr="00A54937">
              <w:t>Cardinality</w:t>
            </w:r>
          </w:p>
        </w:tc>
        <w:tc>
          <w:tcPr>
            <w:tcW w:w="5239" w:type="dxa"/>
            <w:shd w:val="clear" w:color="auto" w:fill="C0C0C0"/>
            <w:vAlign w:val="center"/>
          </w:tcPr>
          <w:p w14:paraId="66A4CB21" w14:textId="77777777" w:rsidR="003D1638" w:rsidRPr="00A54937" w:rsidRDefault="003D1638" w:rsidP="00E10EB4">
            <w:pPr>
              <w:pStyle w:val="TAH"/>
            </w:pPr>
            <w:r w:rsidRPr="00A54937">
              <w:t>Description</w:t>
            </w:r>
          </w:p>
        </w:tc>
      </w:tr>
      <w:tr w:rsidR="003D1638" w:rsidRPr="00A54937" w14:paraId="6144BBAD" w14:textId="77777777" w:rsidTr="00E10EB4">
        <w:trPr>
          <w:jc w:val="center"/>
        </w:trPr>
        <w:tc>
          <w:tcPr>
            <w:tcW w:w="1604" w:type="dxa"/>
            <w:shd w:val="clear" w:color="auto" w:fill="auto"/>
          </w:tcPr>
          <w:p w14:paraId="4EED2BD0" w14:textId="77777777" w:rsidR="003D1638" w:rsidRPr="00A54937" w:rsidRDefault="003D1638" w:rsidP="00E10EB4">
            <w:pPr>
              <w:pStyle w:val="TAL"/>
            </w:pPr>
            <w:r w:rsidRPr="0016361A">
              <w:t>n/a</w:t>
            </w:r>
          </w:p>
        </w:tc>
        <w:tc>
          <w:tcPr>
            <w:tcW w:w="518" w:type="dxa"/>
          </w:tcPr>
          <w:p w14:paraId="7BB69962" w14:textId="77777777" w:rsidR="003D1638" w:rsidRPr="00A54937" w:rsidRDefault="003D1638" w:rsidP="00E10EB4">
            <w:pPr>
              <w:pStyle w:val="TAC"/>
            </w:pPr>
          </w:p>
        </w:tc>
        <w:tc>
          <w:tcPr>
            <w:tcW w:w="2268" w:type="dxa"/>
          </w:tcPr>
          <w:p w14:paraId="2727481A" w14:textId="77777777" w:rsidR="003D1638" w:rsidRPr="00A54937" w:rsidRDefault="003D1638" w:rsidP="00E10EB4">
            <w:pPr>
              <w:pStyle w:val="TAC"/>
            </w:pPr>
          </w:p>
        </w:tc>
        <w:tc>
          <w:tcPr>
            <w:tcW w:w="5239" w:type="dxa"/>
            <w:shd w:val="clear" w:color="auto" w:fill="auto"/>
          </w:tcPr>
          <w:p w14:paraId="2905DEE5" w14:textId="77777777" w:rsidR="003D1638" w:rsidRPr="00A54937" w:rsidRDefault="003D1638" w:rsidP="00E10EB4">
            <w:pPr>
              <w:pStyle w:val="TAL"/>
            </w:pPr>
          </w:p>
        </w:tc>
      </w:tr>
    </w:tbl>
    <w:p w14:paraId="24E0B670" w14:textId="77777777" w:rsidR="003D1638" w:rsidRPr="007D1B5E" w:rsidRDefault="003D1638" w:rsidP="003D1638"/>
    <w:p w14:paraId="5BC3B151" w14:textId="13DE7782" w:rsidR="003D1638" w:rsidRPr="001769FF" w:rsidRDefault="00E10EB4" w:rsidP="003D1638">
      <w:pPr>
        <w:pStyle w:val="TH"/>
      </w:pPr>
      <w:r>
        <w:t>Table 6.2.1</w:t>
      </w:r>
      <w:r w:rsidR="003D1638">
        <w:t>.3.3.3.4</w:t>
      </w:r>
      <w:r w:rsidR="003D1638" w:rsidRPr="001769FF">
        <w:t>-</w:t>
      </w:r>
      <w:r w:rsidR="003D1638">
        <w:t>3</w:t>
      </w:r>
      <w:r w:rsidR="003D1638" w:rsidRPr="001769FF">
        <w:t>: Data structures</w:t>
      </w:r>
      <w:r w:rsidR="003D1638">
        <w:t xml:space="preserve"> supported by the DELETE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049049D" w14:textId="77777777" w:rsidTr="00E10EB4">
        <w:trPr>
          <w:jc w:val="center"/>
        </w:trPr>
        <w:tc>
          <w:tcPr>
            <w:tcW w:w="826" w:type="pct"/>
            <w:shd w:val="clear" w:color="auto" w:fill="C0C0C0"/>
          </w:tcPr>
          <w:p w14:paraId="7D7646F7" w14:textId="77777777" w:rsidR="003D1638" w:rsidRPr="00A54937" w:rsidRDefault="003D1638" w:rsidP="00E10EB4">
            <w:pPr>
              <w:pStyle w:val="TAH"/>
            </w:pPr>
            <w:r w:rsidRPr="00A54937">
              <w:t>Data type</w:t>
            </w:r>
          </w:p>
        </w:tc>
        <w:tc>
          <w:tcPr>
            <w:tcW w:w="499" w:type="pct"/>
            <w:shd w:val="clear" w:color="auto" w:fill="C0C0C0"/>
          </w:tcPr>
          <w:p w14:paraId="3D8D6A11" w14:textId="77777777" w:rsidR="003D1638" w:rsidRPr="00A54937" w:rsidRDefault="003D1638" w:rsidP="00E10EB4">
            <w:pPr>
              <w:pStyle w:val="TAH"/>
            </w:pPr>
            <w:r w:rsidRPr="00A54937">
              <w:t>P</w:t>
            </w:r>
          </w:p>
        </w:tc>
        <w:tc>
          <w:tcPr>
            <w:tcW w:w="738" w:type="pct"/>
            <w:shd w:val="clear" w:color="auto" w:fill="C0C0C0"/>
          </w:tcPr>
          <w:p w14:paraId="752ADD39" w14:textId="77777777" w:rsidR="003D1638" w:rsidRPr="00A54937" w:rsidRDefault="003D1638" w:rsidP="00E10EB4">
            <w:pPr>
              <w:pStyle w:val="TAH"/>
            </w:pPr>
            <w:r w:rsidRPr="00A54937">
              <w:t>Cardinality</w:t>
            </w:r>
          </w:p>
        </w:tc>
        <w:tc>
          <w:tcPr>
            <w:tcW w:w="967" w:type="pct"/>
            <w:shd w:val="clear" w:color="auto" w:fill="C0C0C0"/>
          </w:tcPr>
          <w:p w14:paraId="0875C5C0" w14:textId="77777777" w:rsidR="003D1638" w:rsidRPr="00A54937" w:rsidRDefault="003D1638" w:rsidP="00E10EB4">
            <w:pPr>
              <w:pStyle w:val="TAH"/>
            </w:pPr>
            <w:r w:rsidRPr="00A54937">
              <w:t>Response</w:t>
            </w:r>
          </w:p>
          <w:p w14:paraId="29301BE9" w14:textId="77777777" w:rsidR="003D1638" w:rsidRPr="00A54937" w:rsidRDefault="003D1638" w:rsidP="00E10EB4">
            <w:pPr>
              <w:pStyle w:val="TAH"/>
            </w:pPr>
            <w:r w:rsidRPr="00A54937">
              <w:t>codes</w:t>
            </w:r>
          </w:p>
        </w:tc>
        <w:tc>
          <w:tcPr>
            <w:tcW w:w="1971" w:type="pct"/>
            <w:shd w:val="clear" w:color="auto" w:fill="C0C0C0"/>
          </w:tcPr>
          <w:p w14:paraId="35AB8639" w14:textId="77777777" w:rsidR="003D1638" w:rsidRPr="00A54937" w:rsidRDefault="003D1638" w:rsidP="00E10EB4">
            <w:pPr>
              <w:pStyle w:val="TAH"/>
            </w:pPr>
            <w:r w:rsidRPr="00A54937">
              <w:t>Description</w:t>
            </w:r>
          </w:p>
        </w:tc>
      </w:tr>
      <w:tr w:rsidR="003D1638" w:rsidRPr="00A54937" w14:paraId="67AFFB30" w14:textId="77777777" w:rsidTr="00E10EB4">
        <w:trPr>
          <w:jc w:val="center"/>
        </w:trPr>
        <w:tc>
          <w:tcPr>
            <w:tcW w:w="826" w:type="pct"/>
            <w:shd w:val="clear" w:color="auto" w:fill="auto"/>
          </w:tcPr>
          <w:p w14:paraId="5C42AE96" w14:textId="77777777" w:rsidR="003D1638" w:rsidRPr="00A54937" w:rsidRDefault="003D1638" w:rsidP="00E10EB4">
            <w:pPr>
              <w:pStyle w:val="TAL"/>
            </w:pPr>
            <w:r w:rsidRPr="0016361A">
              <w:t>n/a</w:t>
            </w:r>
          </w:p>
        </w:tc>
        <w:tc>
          <w:tcPr>
            <w:tcW w:w="499" w:type="pct"/>
          </w:tcPr>
          <w:p w14:paraId="05308923" w14:textId="77777777" w:rsidR="003D1638" w:rsidRPr="00A54937" w:rsidRDefault="003D1638" w:rsidP="00E10EB4">
            <w:pPr>
              <w:pStyle w:val="TAC"/>
            </w:pPr>
          </w:p>
        </w:tc>
        <w:tc>
          <w:tcPr>
            <w:tcW w:w="738" w:type="pct"/>
          </w:tcPr>
          <w:p w14:paraId="3209B29F" w14:textId="77777777" w:rsidR="003D1638" w:rsidRPr="00A54937" w:rsidRDefault="003D1638" w:rsidP="00E10EB4">
            <w:pPr>
              <w:pStyle w:val="TAC"/>
            </w:pPr>
          </w:p>
        </w:tc>
        <w:tc>
          <w:tcPr>
            <w:tcW w:w="967" w:type="pct"/>
          </w:tcPr>
          <w:p w14:paraId="39164C5D" w14:textId="77777777" w:rsidR="003D1638" w:rsidRPr="00A54937" w:rsidRDefault="003D1638" w:rsidP="00E10EB4">
            <w:pPr>
              <w:pStyle w:val="TAL"/>
            </w:pPr>
            <w:r>
              <w:t>204 No Content</w:t>
            </w:r>
          </w:p>
        </w:tc>
        <w:tc>
          <w:tcPr>
            <w:tcW w:w="1971" w:type="pct"/>
            <w:shd w:val="clear" w:color="auto" w:fill="auto"/>
          </w:tcPr>
          <w:p w14:paraId="277C5405" w14:textId="77777777" w:rsidR="003D1638" w:rsidRPr="00A54937" w:rsidRDefault="003D1638" w:rsidP="00E10EB4">
            <w:pPr>
              <w:pStyle w:val="TAL"/>
            </w:pPr>
            <w:r w:rsidRPr="00585CA6">
              <w:t xml:space="preserve">Successful case. </w:t>
            </w:r>
            <w:r>
              <w:t xml:space="preserve">The "Individual </w:t>
            </w:r>
            <w:r>
              <w:rPr>
                <w:lang w:eastAsia="zh-CN"/>
              </w:rPr>
              <w:t>Spatial Map" resource</w:t>
            </w:r>
            <w:r>
              <w:t xml:space="preserve"> is successfully deleted.</w:t>
            </w:r>
          </w:p>
        </w:tc>
      </w:tr>
      <w:tr w:rsidR="003D1638" w:rsidRPr="00A54937" w14:paraId="4B78A477" w14:textId="77777777" w:rsidTr="00E10EB4">
        <w:trPr>
          <w:jc w:val="center"/>
        </w:trPr>
        <w:tc>
          <w:tcPr>
            <w:tcW w:w="826" w:type="pct"/>
            <w:shd w:val="clear" w:color="auto" w:fill="auto"/>
          </w:tcPr>
          <w:p w14:paraId="65444331" w14:textId="77777777" w:rsidR="003D1638" w:rsidRPr="0016361A" w:rsidRDefault="003D1638" w:rsidP="00E10EB4">
            <w:pPr>
              <w:pStyle w:val="TAL"/>
            </w:pPr>
            <w:r>
              <w:t>n/a</w:t>
            </w:r>
          </w:p>
        </w:tc>
        <w:tc>
          <w:tcPr>
            <w:tcW w:w="499" w:type="pct"/>
          </w:tcPr>
          <w:p w14:paraId="06D29814" w14:textId="77777777" w:rsidR="003D1638" w:rsidRPr="00A54937" w:rsidRDefault="003D1638" w:rsidP="00E10EB4">
            <w:pPr>
              <w:pStyle w:val="TAC"/>
            </w:pPr>
          </w:p>
        </w:tc>
        <w:tc>
          <w:tcPr>
            <w:tcW w:w="738" w:type="pct"/>
          </w:tcPr>
          <w:p w14:paraId="5820F29C" w14:textId="77777777" w:rsidR="003D1638" w:rsidRPr="00A54937" w:rsidRDefault="003D1638" w:rsidP="00E10EB4">
            <w:pPr>
              <w:pStyle w:val="TAC"/>
            </w:pPr>
          </w:p>
        </w:tc>
        <w:tc>
          <w:tcPr>
            <w:tcW w:w="967" w:type="pct"/>
          </w:tcPr>
          <w:p w14:paraId="03081F1F" w14:textId="77777777" w:rsidR="003D1638" w:rsidRDefault="003D1638" w:rsidP="00E10EB4">
            <w:pPr>
              <w:pStyle w:val="TAL"/>
            </w:pPr>
            <w:r>
              <w:t>307 Temporary Redirect</w:t>
            </w:r>
          </w:p>
        </w:tc>
        <w:tc>
          <w:tcPr>
            <w:tcW w:w="1971" w:type="pct"/>
            <w:shd w:val="clear" w:color="auto" w:fill="auto"/>
          </w:tcPr>
          <w:p w14:paraId="699E9092" w14:textId="77777777" w:rsidR="003D1638" w:rsidRDefault="003D1638" w:rsidP="00E10EB4">
            <w:pPr>
              <w:pStyle w:val="TAL"/>
            </w:pPr>
            <w:r>
              <w:t>Temporary redirection.</w:t>
            </w:r>
          </w:p>
          <w:p w14:paraId="031D269C" w14:textId="77777777" w:rsidR="003D1638" w:rsidRDefault="003D1638" w:rsidP="00E10EB4">
            <w:pPr>
              <w:pStyle w:val="TAL"/>
            </w:pPr>
          </w:p>
          <w:p w14:paraId="105ED291" w14:textId="77777777" w:rsidR="003D1638" w:rsidRDefault="003D1638" w:rsidP="00E10EB4">
            <w:pPr>
              <w:pStyle w:val="TAL"/>
            </w:pPr>
            <w:r>
              <w:t>The response shall include a Location header field containing an alternative URI of the resource located in an alternative SM Server.</w:t>
            </w:r>
          </w:p>
          <w:p w14:paraId="20C0B862" w14:textId="77777777" w:rsidR="003D1638" w:rsidRDefault="003D1638" w:rsidP="00E10EB4">
            <w:pPr>
              <w:pStyle w:val="TAL"/>
            </w:pPr>
          </w:p>
          <w:p w14:paraId="1C6E3875" w14:textId="77777777" w:rsidR="003D1638" w:rsidRDefault="003D1638" w:rsidP="00E10EB4">
            <w:pPr>
              <w:pStyle w:val="TAL"/>
            </w:pPr>
            <w:r>
              <w:t>Redirection handling is described in clause 5.2.10 of TS 29.122 [2].</w:t>
            </w:r>
          </w:p>
        </w:tc>
      </w:tr>
      <w:tr w:rsidR="003D1638" w:rsidRPr="00A54937" w14:paraId="116B1F4E" w14:textId="77777777" w:rsidTr="00E10EB4">
        <w:trPr>
          <w:jc w:val="center"/>
        </w:trPr>
        <w:tc>
          <w:tcPr>
            <w:tcW w:w="826" w:type="pct"/>
            <w:shd w:val="clear" w:color="auto" w:fill="auto"/>
          </w:tcPr>
          <w:p w14:paraId="6E4A3967" w14:textId="77777777" w:rsidR="003D1638" w:rsidRPr="0016361A" w:rsidRDefault="003D1638" w:rsidP="00E10EB4">
            <w:pPr>
              <w:pStyle w:val="TAL"/>
            </w:pPr>
            <w:r>
              <w:t>n/a</w:t>
            </w:r>
          </w:p>
        </w:tc>
        <w:tc>
          <w:tcPr>
            <w:tcW w:w="499" w:type="pct"/>
          </w:tcPr>
          <w:p w14:paraId="30890BE5" w14:textId="77777777" w:rsidR="003D1638" w:rsidRPr="00A54937" w:rsidRDefault="003D1638" w:rsidP="00E10EB4">
            <w:pPr>
              <w:pStyle w:val="TAC"/>
            </w:pPr>
          </w:p>
        </w:tc>
        <w:tc>
          <w:tcPr>
            <w:tcW w:w="738" w:type="pct"/>
          </w:tcPr>
          <w:p w14:paraId="149A2430" w14:textId="77777777" w:rsidR="003D1638" w:rsidRPr="00A54937" w:rsidRDefault="003D1638" w:rsidP="00E10EB4">
            <w:pPr>
              <w:pStyle w:val="TAC"/>
            </w:pPr>
          </w:p>
        </w:tc>
        <w:tc>
          <w:tcPr>
            <w:tcW w:w="967" w:type="pct"/>
          </w:tcPr>
          <w:p w14:paraId="786B10AA" w14:textId="77777777" w:rsidR="003D1638" w:rsidRDefault="003D1638" w:rsidP="00E10EB4">
            <w:pPr>
              <w:pStyle w:val="TAL"/>
            </w:pPr>
            <w:r>
              <w:t>308 Permanent Redirect</w:t>
            </w:r>
          </w:p>
        </w:tc>
        <w:tc>
          <w:tcPr>
            <w:tcW w:w="1971" w:type="pct"/>
            <w:shd w:val="clear" w:color="auto" w:fill="auto"/>
          </w:tcPr>
          <w:p w14:paraId="3E6B31AF" w14:textId="77777777" w:rsidR="003D1638" w:rsidRDefault="003D1638" w:rsidP="00E10EB4">
            <w:pPr>
              <w:pStyle w:val="TAL"/>
            </w:pPr>
            <w:r>
              <w:t>Permanent redirection.</w:t>
            </w:r>
          </w:p>
          <w:p w14:paraId="315DDE04" w14:textId="77777777" w:rsidR="003D1638" w:rsidRDefault="003D1638" w:rsidP="00E10EB4">
            <w:pPr>
              <w:pStyle w:val="TAL"/>
            </w:pPr>
          </w:p>
          <w:p w14:paraId="791B1851" w14:textId="77777777" w:rsidR="003D1638" w:rsidRDefault="003D1638" w:rsidP="00E10EB4">
            <w:pPr>
              <w:pStyle w:val="TAL"/>
            </w:pPr>
            <w:r>
              <w:t>The response shall include a Location header field containing an alternative URI of the resource located in an alternative SM Server.</w:t>
            </w:r>
          </w:p>
          <w:p w14:paraId="1F80C59A" w14:textId="77777777" w:rsidR="003D1638" w:rsidRDefault="003D1638" w:rsidP="00E10EB4">
            <w:pPr>
              <w:pStyle w:val="TAL"/>
            </w:pPr>
          </w:p>
          <w:p w14:paraId="2A296742" w14:textId="77777777" w:rsidR="003D1638" w:rsidRDefault="003D1638" w:rsidP="00E10EB4">
            <w:pPr>
              <w:pStyle w:val="TAL"/>
            </w:pPr>
            <w:r>
              <w:t>Redirection handling is described in clause 5.2.10 of TS 29.122 [2].</w:t>
            </w:r>
          </w:p>
        </w:tc>
      </w:tr>
      <w:tr w:rsidR="003D1638" w:rsidRPr="00A54937" w14:paraId="741A5DDB" w14:textId="77777777" w:rsidTr="00E10EB4">
        <w:trPr>
          <w:jc w:val="center"/>
        </w:trPr>
        <w:tc>
          <w:tcPr>
            <w:tcW w:w="5000" w:type="pct"/>
            <w:gridSpan w:val="5"/>
            <w:shd w:val="clear" w:color="auto" w:fill="auto"/>
          </w:tcPr>
          <w:p w14:paraId="559C9C05"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8F85EF" w14:textId="77777777" w:rsidR="003D1638" w:rsidRDefault="003D1638" w:rsidP="003D1638"/>
    <w:p w14:paraId="4711E08A" w14:textId="46DCBAC4" w:rsidR="003D1638" w:rsidRDefault="003D1638" w:rsidP="003D1638">
      <w:pPr>
        <w:pStyle w:val="TH"/>
      </w:pPr>
      <w:r>
        <w:t>Table 6.2.</w:t>
      </w:r>
      <w:r w:rsidR="00E10EB4">
        <w:t>1</w:t>
      </w:r>
      <w:r>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5090F65" w14:textId="77777777" w:rsidTr="00E10EB4">
        <w:trPr>
          <w:jc w:val="center"/>
        </w:trPr>
        <w:tc>
          <w:tcPr>
            <w:tcW w:w="825" w:type="pct"/>
            <w:shd w:val="clear" w:color="auto" w:fill="C0C0C0"/>
          </w:tcPr>
          <w:p w14:paraId="13DFE940" w14:textId="77777777" w:rsidR="003D1638" w:rsidRDefault="003D1638" w:rsidP="00E10EB4">
            <w:pPr>
              <w:pStyle w:val="TAH"/>
            </w:pPr>
            <w:r>
              <w:t>Name</w:t>
            </w:r>
          </w:p>
        </w:tc>
        <w:tc>
          <w:tcPr>
            <w:tcW w:w="732" w:type="pct"/>
            <w:shd w:val="clear" w:color="auto" w:fill="C0C0C0"/>
          </w:tcPr>
          <w:p w14:paraId="1003EAEF" w14:textId="77777777" w:rsidR="003D1638" w:rsidRDefault="003D1638" w:rsidP="00E10EB4">
            <w:pPr>
              <w:pStyle w:val="TAH"/>
            </w:pPr>
            <w:r>
              <w:t>Data type</w:t>
            </w:r>
          </w:p>
        </w:tc>
        <w:tc>
          <w:tcPr>
            <w:tcW w:w="217" w:type="pct"/>
            <w:shd w:val="clear" w:color="auto" w:fill="C0C0C0"/>
          </w:tcPr>
          <w:p w14:paraId="01588C86" w14:textId="77777777" w:rsidR="003D1638" w:rsidRDefault="003D1638" w:rsidP="00E10EB4">
            <w:pPr>
              <w:pStyle w:val="TAH"/>
            </w:pPr>
            <w:r>
              <w:t>P</w:t>
            </w:r>
          </w:p>
        </w:tc>
        <w:tc>
          <w:tcPr>
            <w:tcW w:w="581" w:type="pct"/>
            <w:shd w:val="clear" w:color="auto" w:fill="C0C0C0"/>
          </w:tcPr>
          <w:p w14:paraId="3D139EE9" w14:textId="77777777" w:rsidR="003D1638" w:rsidRDefault="003D1638" w:rsidP="00E10EB4">
            <w:pPr>
              <w:pStyle w:val="TAH"/>
            </w:pPr>
            <w:r>
              <w:t>Cardinality</w:t>
            </w:r>
          </w:p>
        </w:tc>
        <w:tc>
          <w:tcPr>
            <w:tcW w:w="2645" w:type="pct"/>
            <w:shd w:val="clear" w:color="auto" w:fill="C0C0C0"/>
            <w:vAlign w:val="center"/>
          </w:tcPr>
          <w:p w14:paraId="34C42D42" w14:textId="77777777" w:rsidR="003D1638" w:rsidRDefault="003D1638" w:rsidP="00E10EB4">
            <w:pPr>
              <w:pStyle w:val="TAH"/>
            </w:pPr>
            <w:r>
              <w:t>Description</w:t>
            </w:r>
          </w:p>
        </w:tc>
      </w:tr>
      <w:tr w:rsidR="003D1638" w14:paraId="39CEC35D" w14:textId="77777777" w:rsidTr="00E10EB4">
        <w:trPr>
          <w:jc w:val="center"/>
        </w:trPr>
        <w:tc>
          <w:tcPr>
            <w:tcW w:w="825" w:type="pct"/>
            <w:shd w:val="clear" w:color="auto" w:fill="auto"/>
          </w:tcPr>
          <w:p w14:paraId="27A08E67" w14:textId="77777777" w:rsidR="003D1638" w:rsidRDefault="003D1638" w:rsidP="00E10EB4">
            <w:pPr>
              <w:pStyle w:val="TAL"/>
            </w:pPr>
            <w:r>
              <w:t>Location</w:t>
            </w:r>
          </w:p>
        </w:tc>
        <w:tc>
          <w:tcPr>
            <w:tcW w:w="732" w:type="pct"/>
          </w:tcPr>
          <w:p w14:paraId="5583D0CB" w14:textId="77777777" w:rsidR="003D1638" w:rsidRDefault="003D1638" w:rsidP="00E10EB4">
            <w:pPr>
              <w:pStyle w:val="TAL"/>
            </w:pPr>
            <w:r>
              <w:t>string</w:t>
            </w:r>
          </w:p>
        </w:tc>
        <w:tc>
          <w:tcPr>
            <w:tcW w:w="217" w:type="pct"/>
          </w:tcPr>
          <w:p w14:paraId="3CEDF19C" w14:textId="77777777" w:rsidR="003D1638" w:rsidRDefault="003D1638" w:rsidP="00E10EB4">
            <w:pPr>
              <w:pStyle w:val="TAC"/>
            </w:pPr>
            <w:r>
              <w:t>M</w:t>
            </w:r>
          </w:p>
        </w:tc>
        <w:tc>
          <w:tcPr>
            <w:tcW w:w="581" w:type="pct"/>
          </w:tcPr>
          <w:p w14:paraId="0F5ABCCD" w14:textId="77777777" w:rsidR="003D1638" w:rsidRDefault="003D1638" w:rsidP="00E10EB4">
            <w:pPr>
              <w:pStyle w:val="TAC"/>
            </w:pPr>
            <w:r>
              <w:t>1</w:t>
            </w:r>
          </w:p>
        </w:tc>
        <w:tc>
          <w:tcPr>
            <w:tcW w:w="2645" w:type="pct"/>
            <w:shd w:val="clear" w:color="auto" w:fill="auto"/>
            <w:vAlign w:val="center"/>
          </w:tcPr>
          <w:p w14:paraId="2709B0C2" w14:textId="77777777" w:rsidR="003D1638" w:rsidRDefault="003D1638" w:rsidP="00E10EB4">
            <w:pPr>
              <w:pStyle w:val="TAL"/>
            </w:pPr>
            <w:r>
              <w:t>Contains an alternative URI of the resource located in an alternative SEAL SM server.</w:t>
            </w:r>
          </w:p>
        </w:tc>
      </w:tr>
    </w:tbl>
    <w:p w14:paraId="4C29AC2A" w14:textId="77777777" w:rsidR="003D1638" w:rsidRDefault="003D1638" w:rsidP="003D1638"/>
    <w:p w14:paraId="75BE97E1" w14:textId="500B55F0" w:rsidR="003D1638" w:rsidRDefault="003D1638" w:rsidP="003D1638">
      <w:pPr>
        <w:pStyle w:val="TH"/>
      </w:pPr>
      <w:r>
        <w:t>Table 6.2.</w:t>
      </w:r>
      <w:r w:rsidR="00E10EB4">
        <w:t>1</w:t>
      </w:r>
      <w:r>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FFD77EF" w14:textId="77777777" w:rsidTr="00E10EB4">
        <w:trPr>
          <w:jc w:val="center"/>
        </w:trPr>
        <w:tc>
          <w:tcPr>
            <w:tcW w:w="825" w:type="pct"/>
            <w:shd w:val="clear" w:color="auto" w:fill="C0C0C0"/>
          </w:tcPr>
          <w:p w14:paraId="2BD57DAA" w14:textId="77777777" w:rsidR="003D1638" w:rsidRDefault="003D1638" w:rsidP="00E10EB4">
            <w:pPr>
              <w:pStyle w:val="TAH"/>
            </w:pPr>
            <w:r>
              <w:t>Name</w:t>
            </w:r>
          </w:p>
        </w:tc>
        <w:tc>
          <w:tcPr>
            <w:tcW w:w="732" w:type="pct"/>
            <w:shd w:val="clear" w:color="auto" w:fill="C0C0C0"/>
          </w:tcPr>
          <w:p w14:paraId="38429E07" w14:textId="77777777" w:rsidR="003D1638" w:rsidRDefault="003D1638" w:rsidP="00E10EB4">
            <w:pPr>
              <w:pStyle w:val="TAH"/>
            </w:pPr>
            <w:r>
              <w:t>Data type</w:t>
            </w:r>
          </w:p>
        </w:tc>
        <w:tc>
          <w:tcPr>
            <w:tcW w:w="217" w:type="pct"/>
            <w:shd w:val="clear" w:color="auto" w:fill="C0C0C0"/>
          </w:tcPr>
          <w:p w14:paraId="6EB54004" w14:textId="77777777" w:rsidR="003D1638" w:rsidRDefault="003D1638" w:rsidP="00E10EB4">
            <w:pPr>
              <w:pStyle w:val="TAH"/>
            </w:pPr>
            <w:r>
              <w:t>P</w:t>
            </w:r>
          </w:p>
        </w:tc>
        <w:tc>
          <w:tcPr>
            <w:tcW w:w="581" w:type="pct"/>
            <w:shd w:val="clear" w:color="auto" w:fill="C0C0C0"/>
          </w:tcPr>
          <w:p w14:paraId="3A65D29D" w14:textId="77777777" w:rsidR="003D1638" w:rsidRDefault="003D1638" w:rsidP="00E10EB4">
            <w:pPr>
              <w:pStyle w:val="TAH"/>
            </w:pPr>
            <w:r>
              <w:t>Cardinality</w:t>
            </w:r>
          </w:p>
        </w:tc>
        <w:tc>
          <w:tcPr>
            <w:tcW w:w="2645" w:type="pct"/>
            <w:shd w:val="clear" w:color="auto" w:fill="C0C0C0"/>
            <w:vAlign w:val="center"/>
          </w:tcPr>
          <w:p w14:paraId="6F4D9FEF" w14:textId="77777777" w:rsidR="003D1638" w:rsidRDefault="003D1638" w:rsidP="00E10EB4">
            <w:pPr>
              <w:pStyle w:val="TAH"/>
            </w:pPr>
            <w:r>
              <w:t>Description</w:t>
            </w:r>
          </w:p>
        </w:tc>
      </w:tr>
      <w:tr w:rsidR="003D1638" w14:paraId="7419B301" w14:textId="77777777" w:rsidTr="00E10EB4">
        <w:trPr>
          <w:jc w:val="center"/>
        </w:trPr>
        <w:tc>
          <w:tcPr>
            <w:tcW w:w="825" w:type="pct"/>
            <w:shd w:val="clear" w:color="auto" w:fill="auto"/>
          </w:tcPr>
          <w:p w14:paraId="09EEB2B7" w14:textId="77777777" w:rsidR="003D1638" w:rsidRDefault="003D1638" w:rsidP="00E10EB4">
            <w:pPr>
              <w:pStyle w:val="TAL"/>
            </w:pPr>
            <w:r>
              <w:t>Location</w:t>
            </w:r>
          </w:p>
        </w:tc>
        <w:tc>
          <w:tcPr>
            <w:tcW w:w="732" w:type="pct"/>
          </w:tcPr>
          <w:p w14:paraId="254AD460" w14:textId="77777777" w:rsidR="003D1638" w:rsidRDefault="003D1638" w:rsidP="00E10EB4">
            <w:pPr>
              <w:pStyle w:val="TAL"/>
            </w:pPr>
            <w:r>
              <w:t>string</w:t>
            </w:r>
          </w:p>
        </w:tc>
        <w:tc>
          <w:tcPr>
            <w:tcW w:w="217" w:type="pct"/>
          </w:tcPr>
          <w:p w14:paraId="42C21BB3" w14:textId="77777777" w:rsidR="003D1638" w:rsidRDefault="003D1638" w:rsidP="00E10EB4">
            <w:pPr>
              <w:pStyle w:val="TAC"/>
            </w:pPr>
            <w:r>
              <w:t>M</w:t>
            </w:r>
          </w:p>
        </w:tc>
        <w:tc>
          <w:tcPr>
            <w:tcW w:w="581" w:type="pct"/>
          </w:tcPr>
          <w:p w14:paraId="2BAD7E0A" w14:textId="77777777" w:rsidR="003D1638" w:rsidRDefault="003D1638" w:rsidP="00E10EB4">
            <w:pPr>
              <w:pStyle w:val="TAC"/>
            </w:pPr>
            <w:r>
              <w:t>1</w:t>
            </w:r>
          </w:p>
        </w:tc>
        <w:tc>
          <w:tcPr>
            <w:tcW w:w="2645" w:type="pct"/>
            <w:shd w:val="clear" w:color="auto" w:fill="auto"/>
            <w:vAlign w:val="center"/>
          </w:tcPr>
          <w:p w14:paraId="39C92192" w14:textId="77777777" w:rsidR="003D1638" w:rsidRDefault="003D1638" w:rsidP="00E10EB4">
            <w:pPr>
              <w:pStyle w:val="TAL"/>
            </w:pPr>
            <w:r>
              <w:t>Contains an alternative URI of the resource located in an alternative SEAL SM server.</w:t>
            </w:r>
          </w:p>
        </w:tc>
      </w:tr>
    </w:tbl>
    <w:p w14:paraId="18F52CD2" w14:textId="77777777" w:rsidR="003D1638" w:rsidRDefault="003D1638" w:rsidP="003D1638"/>
    <w:p w14:paraId="10C526B8" w14:textId="2F523AF2" w:rsidR="003D1638" w:rsidRDefault="003D1638" w:rsidP="003D1638">
      <w:pPr>
        <w:pStyle w:val="H6"/>
      </w:pPr>
      <w:r>
        <w:t>6.2.</w:t>
      </w:r>
      <w:r w:rsidR="00E10EB4">
        <w:t>1</w:t>
      </w:r>
      <w:r>
        <w:t>.3.3.4</w:t>
      </w:r>
      <w:r>
        <w:tab/>
        <w:t>Resource Custom Operations</w:t>
      </w:r>
    </w:p>
    <w:p w14:paraId="766B1DAF" w14:textId="77777777" w:rsidR="003D1638" w:rsidRDefault="003D1638" w:rsidP="003D1638">
      <w:r w:rsidRPr="00585CA6">
        <w:t>There are no resource custom operations defined for this resource in this release of the specification.</w:t>
      </w:r>
    </w:p>
    <w:p w14:paraId="065EAF4D" w14:textId="77777777" w:rsidR="003D1638" w:rsidRDefault="003D1638" w:rsidP="003D1638"/>
    <w:p w14:paraId="7977BFA9" w14:textId="3163E14E" w:rsidR="003D1638" w:rsidRDefault="00E10EB4" w:rsidP="003D1638">
      <w:pPr>
        <w:pStyle w:val="Heading5"/>
      </w:pPr>
      <w:bookmarkStart w:id="694" w:name="_Toc199274581"/>
      <w:r>
        <w:t>6.2.1</w:t>
      </w:r>
      <w:r w:rsidR="003D1638">
        <w:t>.3.</w:t>
      </w:r>
      <w:r w:rsidR="003D1638" w:rsidRPr="00F45C5B">
        <w:t>4</w:t>
      </w:r>
      <w:r w:rsidR="003D1638">
        <w:tab/>
        <w:t>Resource: Spatial Maps Subscriptions</w:t>
      </w:r>
      <w:bookmarkEnd w:id="694"/>
    </w:p>
    <w:p w14:paraId="0200BA6C" w14:textId="1318934C" w:rsidR="003D1638" w:rsidRPr="00671AA6" w:rsidRDefault="00E10EB4" w:rsidP="003D1638">
      <w:pPr>
        <w:pStyle w:val="H6"/>
      </w:pPr>
      <w:r>
        <w:t>6.2.1</w:t>
      </w:r>
      <w:r w:rsidR="003D1638" w:rsidRPr="00671AA6">
        <w:t>.</w:t>
      </w:r>
      <w:r w:rsidR="003D1638">
        <w:t>3</w:t>
      </w:r>
      <w:r w:rsidR="003D1638" w:rsidRPr="00671AA6">
        <w:t>.</w:t>
      </w:r>
      <w:r w:rsidR="003D1638" w:rsidRPr="009B43CE">
        <w:t>4</w:t>
      </w:r>
      <w:r w:rsidR="003D1638" w:rsidRPr="00671AA6">
        <w:t>.1</w:t>
      </w:r>
      <w:r w:rsidR="003D1638" w:rsidRPr="00671AA6">
        <w:tab/>
        <w:t>Description</w:t>
      </w:r>
    </w:p>
    <w:p w14:paraId="70FC76CE" w14:textId="77777777" w:rsidR="003D1638" w:rsidRPr="00AD3B51" w:rsidRDefault="003D1638" w:rsidP="003D1638">
      <w:pPr>
        <w:rPr>
          <w:lang w:eastAsia="zh-CN"/>
        </w:rPr>
      </w:pPr>
      <w:r>
        <w:rPr>
          <w:lang w:eastAsia="zh-CN"/>
        </w:rPr>
        <w:t>This resource represents the collection of Spatial Maps Subscriptions managed by the SM Server.</w:t>
      </w:r>
    </w:p>
    <w:p w14:paraId="2066B82C" w14:textId="594C474D" w:rsidR="003D1638" w:rsidRDefault="00E10EB4" w:rsidP="003D1638">
      <w:pPr>
        <w:pStyle w:val="H6"/>
      </w:pPr>
      <w:r>
        <w:t>6.2.1</w:t>
      </w:r>
      <w:r w:rsidR="003D1638">
        <w:t>.3.4.2</w:t>
      </w:r>
      <w:r w:rsidR="003D1638">
        <w:tab/>
        <w:t>Resource Definition</w:t>
      </w:r>
    </w:p>
    <w:p w14:paraId="1FB439CB"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subscriptions</w:t>
      </w:r>
    </w:p>
    <w:p w14:paraId="6019D100" w14:textId="02952C4C" w:rsidR="003D1638" w:rsidRDefault="003D1638" w:rsidP="003D1638">
      <w:pPr>
        <w:rPr>
          <w:rFonts w:ascii="Arial" w:hAnsi="Arial" w:cs="Arial"/>
        </w:rPr>
      </w:pPr>
      <w:r w:rsidRPr="00F112E4">
        <w:t>This resource shall support the resource URI variables defined in table </w:t>
      </w:r>
      <w:r w:rsidR="00E10EB4">
        <w:t>6.2.1</w:t>
      </w:r>
      <w:r>
        <w:t>.3.4</w:t>
      </w:r>
      <w:r w:rsidRPr="00F112E4">
        <w:t>.2-1.</w:t>
      </w:r>
    </w:p>
    <w:p w14:paraId="5973C5F0" w14:textId="184E015F" w:rsidR="003D1638" w:rsidRDefault="00E10EB4" w:rsidP="003D1638">
      <w:pPr>
        <w:pStyle w:val="TH"/>
        <w:rPr>
          <w:rFonts w:cs="Arial"/>
        </w:rPr>
      </w:pPr>
      <w:r>
        <w:t>Table 6.2.1</w:t>
      </w:r>
      <w:r w:rsidR="003D1638">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5BB00CC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97D7954"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A46FFE"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69535D" w14:textId="77777777" w:rsidR="003D1638" w:rsidRPr="0016361A" w:rsidRDefault="003D1638" w:rsidP="00E10EB4">
            <w:pPr>
              <w:pStyle w:val="TAH"/>
            </w:pPr>
            <w:r w:rsidRPr="0016361A">
              <w:t>Definition</w:t>
            </w:r>
          </w:p>
        </w:tc>
      </w:tr>
      <w:tr w:rsidR="003D1638" w:rsidRPr="00B54FF5" w14:paraId="65047410"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BE7CB2C"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66A2163"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8FBAF7" w14:textId="72B77DC9" w:rsidR="003D1638" w:rsidRPr="0016361A" w:rsidRDefault="003D1638" w:rsidP="00E10EB4">
            <w:pPr>
              <w:pStyle w:val="TAL"/>
            </w:pPr>
            <w:r w:rsidRPr="0016361A">
              <w:t>See clause</w:t>
            </w:r>
            <w:r w:rsidRPr="0016361A">
              <w:rPr>
                <w:lang w:val="en-US" w:eastAsia="zh-CN"/>
              </w:rPr>
              <w:t> </w:t>
            </w:r>
            <w:r w:rsidR="00E10EB4">
              <w:t>6.2.1</w:t>
            </w:r>
            <w:r w:rsidRPr="0016361A">
              <w:t>.1</w:t>
            </w:r>
            <w:r>
              <w:t>.</w:t>
            </w:r>
          </w:p>
        </w:tc>
      </w:tr>
    </w:tbl>
    <w:p w14:paraId="76E57DF3" w14:textId="77777777" w:rsidR="003D1638" w:rsidRPr="00384E92" w:rsidRDefault="003D1638" w:rsidP="003D1638"/>
    <w:p w14:paraId="5D1DC1F2" w14:textId="451472FF" w:rsidR="003D1638" w:rsidRDefault="003D1638" w:rsidP="003D1638">
      <w:pPr>
        <w:pStyle w:val="H6"/>
      </w:pPr>
      <w:r>
        <w:t>6.2.</w:t>
      </w:r>
      <w:r w:rsidR="00E10EB4">
        <w:t>1</w:t>
      </w:r>
      <w:r>
        <w:t>.3.4.3</w:t>
      </w:r>
      <w:r>
        <w:tab/>
        <w:t>Resource Standard Methods</w:t>
      </w:r>
    </w:p>
    <w:p w14:paraId="59A645B1" w14:textId="3DE69E4B" w:rsidR="003D1638" w:rsidRPr="00384E92" w:rsidRDefault="00E10EB4" w:rsidP="003D1638">
      <w:pPr>
        <w:pStyle w:val="H6"/>
      </w:pPr>
      <w:r>
        <w:t>6.2.1</w:t>
      </w:r>
      <w:r w:rsidR="003D1638">
        <w:t>.3.4.3</w:t>
      </w:r>
      <w:r w:rsidR="003D1638" w:rsidRPr="00384E92">
        <w:t>.1</w:t>
      </w:r>
      <w:r w:rsidR="003D1638" w:rsidRPr="00384E92">
        <w:tab/>
      </w:r>
      <w:r w:rsidR="003D1638">
        <w:t>POST</w:t>
      </w:r>
    </w:p>
    <w:p w14:paraId="5ACC7CE7" w14:textId="77777777" w:rsidR="003D1638" w:rsidRPr="00585CA6" w:rsidRDefault="003D1638" w:rsidP="003D1638">
      <w:pPr>
        <w:rPr>
          <w:noProof/>
          <w:lang w:eastAsia="zh-CN"/>
        </w:rPr>
      </w:pPr>
      <w:r w:rsidRPr="00585CA6">
        <w:rPr>
          <w:noProof/>
          <w:lang w:eastAsia="zh-CN"/>
        </w:rPr>
        <w:t xml:space="preserve">The HTTP POST method allows a service consumer to request the creation of a </w:t>
      </w:r>
      <w:r>
        <w:t>Spatial Maps</w:t>
      </w:r>
      <w:r w:rsidRPr="00585CA6">
        <w:t xml:space="preserve"> </w:t>
      </w:r>
      <w:r>
        <w:t xml:space="preserve">Subscription </w:t>
      </w:r>
      <w:r w:rsidRPr="00585CA6">
        <w:t>at</w:t>
      </w:r>
      <w:r w:rsidRPr="00585CA6">
        <w:rPr>
          <w:noProof/>
          <w:lang w:eastAsia="zh-CN"/>
        </w:rPr>
        <w:t xml:space="preserve"> the </w:t>
      </w:r>
      <w:r>
        <w:t>SM</w:t>
      </w:r>
      <w:r w:rsidRPr="00585CA6">
        <w:rPr>
          <w:noProof/>
          <w:lang w:eastAsia="zh-CN"/>
        </w:rPr>
        <w:t xml:space="preserve"> Server.</w:t>
      </w:r>
    </w:p>
    <w:p w14:paraId="71E08F71" w14:textId="13DB3F62" w:rsidR="003D1638" w:rsidRDefault="003D1638" w:rsidP="003D1638">
      <w:r>
        <w:t>This method shall support the URI query par</w:t>
      </w:r>
      <w:r w:rsidR="00E10EB4">
        <w:t>ameters specified in table 6.2.1</w:t>
      </w:r>
      <w:r>
        <w:t>.3.4.3.1-1.</w:t>
      </w:r>
    </w:p>
    <w:p w14:paraId="4EEBE6F9" w14:textId="0C45F139" w:rsidR="003D1638" w:rsidRPr="00384E92" w:rsidRDefault="003D1638" w:rsidP="003D1638">
      <w:pPr>
        <w:pStyle w:val="TH"/>
        <w:rPr>
          <w:rFonts w:cs="Arial"/>
        </w:rPr>
      </w:pPr>
      <w:r w:rsidRPr="00384E92">
        <w:t>Table</w:t>
      </w:r>
      <w:r w:rsidR="00E10EB4">
        <w:t> 6.2.1</w:t>
      </w:r>
      <w:r>
        <w:t>.3.4.3.1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16A0DA35" w14:textId="77777777" w:rsidTr="00E10EB4">
        <w:trPr>
          <w:jc w:val="center"/>
        </w:trPr>
        <w:tc>
          <w:tcPr>
            <w:tcW w:w="825" w:type="pct"/>
            <w:shd w:val="clear" w:color="auto" w:fill="C0C0C0"/>
          </w:tcPr>
          <w:p w14:paraId="4B08C149" w14:textId="77777777" w:rsidR="003D1638" w:rsidRPr="0016361A" w:rsidRDefault="003D1638" w:rsidP="00E10EB4">
            <w:pPr>
              <w:pStyle w:val="TAH"/>
            </w:pPr>
            <w:r w:rsidRPr="0016361A">
              <w:t>Name</w:t>
            </w:r>
          </w:p>
        </w:tc>
        <w:tc>
          <w:tcPr>
            <w:tcW w:w="731" w:type="pct"/>
            <w:shd w:val="clear" w:color="auto" w:fill="C0C0C0"/>
          </w:tcPr>
          <w:p w14:paraId="29EBFDC4" w14:textId="77777777" w:rsidR="003D1638" w:rsidRPr="0016361A" w:rsidRDefault="003D1638" w:rsidP="00E10EB4">
            <w:pPr>
              <w:pStyle w:val="TAH"/>
            </w:pPr>
            <w:r w:rsidRPr="0016361A">
              <w:t>Data type</w:t>
            </w:r>
          </w:p>
        </w:tc>
        <w:tc>
          <w:tcPr>
            <w:tcW w:w="215" w:type="pct"/>
            <w:shd w:val="clear" w:color="auto" w:fill="C0C0C0"/>
          </w:tcPr>
          <w:p w14:paraId="5D72FF6C" w14:textId="77777777" w:rsidR="003D1638" w:rsidRPr="0016361A" w:rsidRDefault="003D1638" w:rsidP="00E10EB4">
            <w:pPr>
              <w:pStyle w:val="TAH"/>
            </w:pPr>
            <w:r w:rsidRPr="0016361A">
              <w:t>P</w:t>
            </w:r>
          </w:p>
        </w:tc>
        <w:tc>
          <w:tcPr>
            <w:tcW w:w="580" w:type="pct"/>
            <w:shd w:val="clear" w:color="auto" w:fill="C0C0C0"/>
          </w:tcPr>
          <w:p w14:paraId="1FBDCD6B" w14:textId="77777777" w:rsidR="003D1638" w:rsidRPr="0016361A" w:rsidRDefault="003D1638" w:rsidP="00E10EB4">
            <w:pPr>
              <w:pStyle w:val="TAH"/>
            </w:pPr>
            <w:r w:rsidRPr="0016361A">
              <w:t>Cardinality</w:t>
            </w:r>
          </w:p>
        </w:tc>
        <w:tc>
          <w:tcPr>
            <w:tcW w:w="1852" w:type="pct"/>
            <w:shd w:val="clear" w:color="auto" w:fill="C0C0C0"/>
            <w:vAlign w:val="center"/>
          </w:tcPr>
          <w:p w14:paraId="4F7E4D06" w14:textId="77777777" w:rsidR="003D1638" w:rsidRPr="0016361A" w:rsidRDefault="003D1638" w:rsidP="00E10EB4">
            <w:pPr>
              <w:pStyle w:val="TAH"/>
            </w:pPr>
            <w:r w:rsidRPr="0016361A">
              <w:t>Description</w:t>
            </w:r>
          </w:p>
        </w:tc>
        <w:tc>
          <w:tcPr>
            <w:tcW w:w="796" w:type="pct"/>
            <w:shd w:val="clear" w:color="auto" w:fill="C0C0C0"/>
          </w:tcPr>
          <w:p w14:paraId="3B5DC023" w14:textId="77777777" w:rsidR="003D1638" w:rsidRPr="0016361A" w:rsidRDefault="003D1638" w:rsidP="00E10EB4">
            <w:pPr>
              <w:pStyle w:val="TAH"/>
            </w:pPr>
            <w:r w:rsidRPr="0016361A">
              <w:t>Applicability</w:t>
            </w:r>
          </w:p>
        </w:tc>
      </w:tr>
      <w:tr w:rsidR="003D1638" w:rsidRPr="00B54FF5" w14:paraId="504E9F5D" w14:textId="77777777" w:rsidTr="00E10EB4">
        <w:trPr>
          <w:jc w:val="center"/>
        </w:trPr>
        <w:tc>
          <w:tcPr>
            <w:tcW w:w="825" w:type="pct"/>
            <w:shd w:val="clear" w:color="auto" w:fill="auto"/>
            <w:vAlign w:val="center"/>
          </w:tcPr>
          <w:p w14:paraId="33DFCE6A" w14:textId="77777777" w:rsidR="003D1638" w:rsidRPr="0016361A" w:rsidRDefault="003D1638" w:rsidP="00E10EB4">
            <w:pPr>
              <w:pStyle w:val="TAL"/>
            </w:pPr>
            <w:r w:rsidRPr="0016361A">
              <w:t>n/a</w:t>
            </w:r>
          </w:p>
        </w:tc>
        <w:tc>
          <w:tcPr>
            <w:tcW w:w="731" w:type="pct"/>
            <w:vAlign w:val="center"/>
          </w:tcPr>
          <w:p w14:paraId="2BFE83F6" w14:textId="77777777" w:rsidR="003D1638" w:rsidRPr="0016361A" w:rsidRDefault="003D1638" w:rsidP="00E10EB4">
            <w:pPr>
              <w:pStyle w:val="TAL"/>
            </w:pPr>
          </w:p>
        </w:tc>
        <w:tc>
          <w:tcPr>
            <w:tcW w:w="215" w:type="pct"/>
            <w:vAlign w:val="center"/>
          </w:tcPr>
          <w:p w14:paraId="5E194AD5" w14:textId="77777777" w:rsidR="003D1638" w:rsidRPr="0016361A" w:rsidRDefault="003D1638" w:rsidP="00E10EB4">
            <w:pPr>
              <w:pStyle w:val="TAC"/>
            </w:pPr>
          </w:p>
        </w:tc>
        <w:tc>
          <w:tcPr>
            <w:tcW w:w="580" w:type="pct"/>
            <w:vAlign w:val="center"/>
          </w:tcPr>
          <w:p w14:paraId="0B58BEC0" w14:textId="77777777" w:rsidR="003D1638" w:rsidRPr="0016361A" w:rsidRDefault="003D1638" w:rsidP="00E10EB4">
            <w:pPr>
              <w:pStyle w:val="TAC"/>
            </w:pPr>
          </w:p>
        </w:tc>
        <w:tc>
          <w:tcPr>
            <w:tcW w:w="1852" w:type="pct"/>
            <w:shd w:val="clear" w:color="auto" w:fill="auto"/>
            <w:vAlign w:val="center"/>
          </w:tcPr>
          <w:p w14:paraId="669A7868" w14:textId="77777777" w:rsidR="003D1638" w:rsidRPr="0016361A" w:rsidRDefault="003D1638" w:rsidP="00E10EB4">
            <w:pPr>
              <w:pStyle w:val="TAL"/>
            </w:pPr>
          </w:p>
        </w:tc>
        <w:tc>
          <w:tcPr>
            <w:tcW w:w="796" w:type="pct"/>
            <w:vAlign w:val="center"/>
          </w:tcPr>
          <w:p w14:paraId="4F0A1183" w14:textId="77777777" w:rsidR="003D1638" w:rsidRPr="0016361A" w:rsidRDefault="003D1638" w:rsidP="00E10EB4">
            <w:pPr>
              <w:pStyle w:val="TAL"/>
            </w:pPr>
          </w:p>
        </w:tc>
      </w:tr>
    </w:tbl>
    <w:p w14:paraId="73448547" w14:textId="77777777" w:rsidR="003D1638" w:rsidRDefault="003D1638" w:rsidP="003D1638"/>
    <w:p w14:paraId="26B9F479" w14:textId="26B2628C" w:rsidR="003D1638" w:rsidRPr="00384E92" w:rsidRDefault="003D1638" w:rsidP="003D1638">
      <w:r>
        <w:t>This method shall support the request data str</w:t>
      </w:r>
      <w:r w:rsidR="00E10EB4">
        <w:t>uctures specified in table 6.2.1</w:t>
      </w:r>
      <w:r>
        <w:t>.3.4.3.1-2 and the response data structures and response codes specified in table 6.2.</w:t>
      </w:r>
      <w:r w:rsidR="00E10EB4">
        <w:t>1</w:t>
      </w:r>
      <w:r>
        <w:t>.3.4.1-3.</w:t>
      </w:r>
    </w:p>
    <w:p w14:paraId="46E48D37" w14:textId="06A871D6" w:rsidR="003D1638" w:rsidRPr="001769FF" w:rsidRDefault="003D1638" w:rsidP="003D1638">
      <w:pPr>
        <w:pStyle w:val="TH"/>
      </w:pPr>
      <w:r w:rsidRPr="001769FF">
        <w:t>Table</w:t>
      </w:r>
      <w:r w:rsidR="00E10EB4">
        <w:t> 6.2.1</w:t>
      </w:r>
      <w:r>
        <w:t>.3.4.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B54FF5" w14:paraId="29F4E412" w14:textId="77777777" w:rsidTr="00E10EB4">
        <w:trPr>
          <w:jc w:val="center"/>
        </w:trPr>
        <w:tc>
          <w:tcPr>
            <w:tcW w:w="1627" w:type="dxa"/>
            <w:shd w:val="clear" w:color="auto" w:fill="C0C0C0"/>
          </w:tcPr>
          <w:p w14:paraId="490A46DB" w14:textId="77777777" w:rsidR="003D1638" w:rsidRPr="0016361A" w:rsidRDefault="003D1638" w:rsidP="00E10EB4">
            <w:pPr>
              <w:pStyle w:val="TAH"/>
            </w:pPr>
            <w:r w:rsidRPr="0016361A">
              <w:t>Data type</w:t>
            </w:r>
          </w:p>
        </w:tc>
        <w:tc>
          <w:tcPr>
            <w:tcW w:w="425" w:type="dxa"/>
            <w:shd w:val="clear" w:color="auto" w:fill="C0C0C0"/>
          </w:tcPr>
          <w:p w14:paraId="2A4D0B2A" w14:textId="77777777" w:rsidR="003D1638" w:rsidRPr="0016361A" w:rsidRDefault="003D1638" w:rsidP="00E10EB4">
            <w:pPr>
              <w:pStyle w:val="TAH"/>
            </w:pPr>
            <w:r w:rsidRPr="0016361A">
              <w:t>P</w:t>
            </w:r>
          </w:p>
        </w:tc>
        <w:tc>
          <w:tcPr>
            <w:tcW w:w="1276" w:type="dxa"/>
            <w:shd w:val="clear" w:color="auto" w:fill="C0C0C0"/>
          </w:tcPr>
          <w:p w14:paraId="68B2084C" w14:textId="77777777" w:rsidR="003D1638" w:rsidRPr="0016361A" w:rsidRDefault="003D1638" w:rsidP="00E10EB4">
            <w:pPr>
              <w:pStyle w:val="TAH"/>
            </w:pPr>
            <w:r w:rsidRPr="0016361A">
              <w:t>Cardinality</w:t>
            </w:r>
          </w:p>
        </w:tc>
        <w:tc>
          <w:tcPr>
            <w:tcW w:w="6447" w:type="dxa"/>
            <w:shd w:val="clear" w:color="auto" w:fill="C0C0C0"/>
            <w:vAlign w:val="center"/>
          </w:tcPr>
          <w:p w14:paraId="10F534BD" w14:textId="77777777" w:rsidR="003D1638" w:rsidRPr="0016361A" w:rsidRDefault="003D1638" w:rsidP="00E10EB4">
            <w:pPr>
              <w:pStyle w:val="TAH"/>
            </w:pPr>
            <w:r w:rsidRPr="0016361A">
              <w:t>Description</w:t>
            </w:r>
          </w:p>
        </w:tc>
      </w:tr>
      <w:tr w:rsidR="003D1638" w:rsidRPr="00B54FF5" w14:paraId="2F793FFD" w14:textId="77777777" w:rsidTr="00E10EB4">
        <w:trPr>
          <w:jc w:val="center"/>
        </w:trPr>
        <w:tc>
          <w:tcPr>
            <w:tcW w:w="1627" w:type="dxa"/>
            <w:shd w:val="clear" w:color="auto" w:fill="auto"/>
            <w:vAlign w:val="center"/>
          </w:tcPr>
          <w:p w14:paraId="32DE3CDD" w14:textId="77777777" w:rsidR="003D1638" w:rsidRPr="0016361A" w:rsidRDefault="003D1638" w:rsidP="00E10EB4">
            <w:pPr>
              <w:pStyle w:val="TAL"/>
            </w:pPr>
            <w:r>
              <w:t>SpatialMapsSub</w:t>
            </w:r>
          </w:p>
        </w:tc>
        <w:tc>
          <w:tcPr>
            <w:tcW w:w="425" w:type="dxa"/>
            <w:vAlign w:val="center"/>
          </w:tcPr>
          <w:p w14:paraId="12D1B837" w14:textId="77777777" w:rsidR="003D1638" w:rsidRPr="0016361A" w:rsidRDefault="003D1638" w:rsidP="00E10EB4">
            <w:pPr>
              <w:pStyle w:val="TAC"/>
            </w:pPr>
            <w:r>
              <w:t>M</w:t>
            </w:r>
          </w:p>
        </w:tc>
        <w:tc>
          <w:tcPr>
            <w:tcW w:w="1276" w:type="dxa"/>
            <w:vAlign w:val="center"/>
          </w:tcPr>
          <w:p w14:paraId="1294C5DD" w14:textId="77777777" w:rsidR="003D1638" w:rsidRPr="0016361A" w:rsidRDefault="003D1638" w:rsidP="00E10EB4">
            <w:pPr>
              <w:pStyle w:val="TAC"/>
            </w:pPr>
            <w:r>
              <w:t>1</w:t>
            </w:r>
          </w:p>
        </w:tc>
        <w:tc>
          <w:tcPr>
            <w:tcW w:w="6447" w:type="dxa"/>
            <w:shd w:val="clear" w:color="auto" w:fill="auto"/>
            <w:vAlign w:val="center"/>
          </w:tcPr>
          <w:p w14:paraId="70776561" w14:textId="77777777" w:rsidR="003D1638" w:rsidRPr="0016361A" w:rsidRDefault="003D1638" w:rsidP="00E10EB4">
            <w:pPr>
              <w:pStyle w:val="TAL"/>
            </w:pPr>
            <w:r w:rsidRPr="00585CA6">
              <w:t xml:space="preserve">Represents the parameters to request the creation of a </w:t>
            </w:r>
            <w:r>
              <w:t>new Spatial Maps Subscription</w:t>
            </w:r>
            <w:r w:rsidRPr="00585CA6">
              <w:t>.</w:t>
            </w:r>
          </w:p>
        </w:tc>
      </w:tr>
    </w:tbl>
    <w:p w14:paraId="5998893A" w14:textId="77777777" w:rsidR="003D1638" w:rsidRDefault="003D1638" w:rsidP="003D1638"/>
    <w:p w14:paraId="4BD55860" w14:textId="40529F6A" w:rsidR="003D1638" w:rsidRPr="001769FF" w:rsidRDefault="003D1638" w:rsidP="003D1638">
      <w:pPr>
        <w:pStyle w:val="TH"/>
      </w:pPr>
      <w:r w:rsidRPr="001769FF">
        <w:t>Table</w:t>
      </w:r>
      <w:r w:rsidR="00E10EB4">
        <w:t> 6.2.1</w:t>
      </w:r>
      <w:r>
        <w:t>.3.4.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4D83F6D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AC40B4" w14:textId="77777777" w:rsidR="003D1638" w:rsidRPr="0016361A" w:rsidRDefault="003D1638"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53B0D76" w14:textId="77777777" w:rsidR="003D1638" w:rsidRPr="0016361A" w:rsidRDefault="003D1638"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803A11" w14:textId="77777777" w:rsidR="003D1638" w:rsidRPr="0016361A" w:rsidRDefault="003D1638"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3405B9F" w14:textId="77777777" w:rsidR="003D1638" w:rsidRPr="0016361A" w:rsidRDefault="003D1638" w:rsidP="00E10EB4">
            <w:pPr>
              <w:pStyle w:val="TAH"/>
            </w:pPr>
            <w:r w:rsidRPr="0016361A">
              <w:t>Response</w:t>
            </w:r>
          </w:p>
          <w:p w14:paraId="27079424" w14:textId="77777777" w:rsidR="003D1638" w:rsidRPr="0016361A" w:rsidRDefault="003D1638"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CAF773" w14:textId="77777777" w:rsidR="003D1638" w:rsidRPr="0016361A" w:rsidRDefault="003D1638" w:rsidP="00E10EB4">
            <w:pPr>
              <w:pStyle w:val="TAH"/>
            </w:pPr>
            <w:r w:rsidRPr="0016361A">
              <w:t>Description</w:t>
            </w:r>
          </w:p>
        </w:tc>
      </w:tr>
      <w:tr w:rsidR="003D1638" w:rsidRPr="00B54FF5" w14:paraId="2537C36D"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AA10D1D" w14:textId="77777777" w:rsidR="003D1638" w:rsidRPr="0016361A" w:rsidRDefault="003D1638" w:rsidP="00E10EB4">
            <w:pPr>
              <w:pStyle w:val="TAL"/>
            </w:pPr>
            <w:r>
              <w:t>SpatialMapsSub</w:t>
            </w:r>
          </w:p>
        </w:tc>
        <w:tc>
          <w:tcPr>
            <w:tcW w:w="225" w:type="pct"/>
            <w:tcBorders>
              <w:top w:val="single" w:sz="6" w:space="0" w:color="auto"/>
              <w:left w:val="single" w:sz="6" w:space="0" w:color="auto"/>
              <w:bottom w:val="single" w:sz="6" w:space="0" w:color="auto"/>
              <w:right w:val="single" w:sz="6" w:space="0" w:color="auto"/>
            </w:tcBorders>
            <w:vAlign w:val="center"/>
          </w:tcPr>
          <w:p w14:paraId="6F80F32A" w14:textId="77777777" w:rsidR="003D1638" w:rsidRPr="0016361A"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0FD8619" w14:textId="77777777" w:rsidR="003D1638" w:rsidRPr="0016361A"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90E4007" w14:textId="77777777" w:rsidR="003D1638" w:rsidRPr="0016361A" w:rsidRDefault="003D1638"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2BB294F" w14:textId="77777777" w:rsidR="003D1638" w:rsidRPr="00585CA6" w:rsidRDefault="003D1638" w:rsidP="00E10EB4">
            <w:pPr>
              <w:pStyle w:val="TAL"/>
            </w:pPr>
            <w:r w:rsidRPr="00585CA6">
              <w:t xml:space="preserve">Successful case. The </w:t>
            </w:r>
            <w:r>
              <w:t>Spatial Maps Subscription</w:t>
            </w:r>
            <w:r w:rsidRPr="00585CA6">
              <w:t xml:space="preserve"> is successfully created and a representation of the created "Individual </w:t>
            </w:r>
            <w:r>
              <w:t>Spatial Maps Subscription</w:t>
            </w:r>
            <w:r w:rsidRPr="00585CA6">
              <w:t>" resource shall be returned.</w:t>
            </w:r>
          </w:p>
          <w:p w14:paraId="312C6A3B" w14:textId="77777777" w:rsidR="003D1638" w:rsidRPr="00585CA6" w:rsidRDefault="003D1638" w:rsidP="00E10EB4">
            <w:pPr>
              <w:pStyle w:val="TAL"/>
            </w:pPr>
          </w:p>
          <w:p w14:paraId="0FF42B8F" w14:textId="77777777" w:rsidR="003D1638" w:rsidRPr="0016361A" w:rsidRDefault="003D1638" w:rsidP="00E10EB4">
            <w:pPr>
              <w:pStyle w:val="TAL"/>
            </w:pPr>
            <w:r w:rsidRPr="00585CA6">
              <w:t>An HTTP "Location" header that contains the URI of the created resource shall also be included.</w:t>
            </w:r>
          </w:p>
        </w:tc>
      </w:tr>
      <w:tr w:rsidR="003D1638" w:rsidRPr="00B54FF5" w14:paraId="24FEA716"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50E218"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85CADD7" w14:textId="77777777" w:rsidR="003D1638" w:rsidRDefault="003D1638" w:rsidP="003D1638"/>
    <w:p w14:paraId="7685E971" w14:textId="59DFB009" w:rsidR="003D1638" w:rsidRPr="00A04126" w:rsidRDefault="003D1638" w:rsidP="003D1638">
      <w:pPr>
        <w:pStyle w:val="TH"/>
        <w:rPr>
          <w:rFonts w:cs="Arial"/>
        </w:rPr>
      </w:pPr>
      <w:r w:rsidRPr="00A04126">
        <w:t>Table</w:t>
      </w:r>
      <w:r w:rsidR="00E10EB4">
        <w:t> 6.2.1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65285C87" w14:textId="77777777" w:rsidTr="00E10EB4">
        <w:trPr>
          <w:jc w:val="center"/>
        </w:trPr>
        <w:tc>
          <w:tcPr>
            <w:tcW w:w="734" w:type="pct"/>
            <w:shd w:val="clear" w:color="auto" w:fill="C0C0C0"/>
          </w:tcPr>
          <w:p w14:paraId="0A599A2D" w14:textId="77777777" w:rsidR="003D1638" w:rsidRPr="0016361A" w:rsidRDefault="003D1638" w:rsidP="00E10EB4">
            <w:pPr>
              <w:pStyle w:val="TAH"/>
            </w:pPr>
            <w:r w:rsidRPr="0016361A">
              <w:t>Name</w:t>
            </w:r>
          </w:p>
        </w:tc>
        <w:tc>
          <w:tcPr>
            <w:tcW w:w="662" w:type="pct"/>
            <w:shd w:val="clear" w:color="auto" w:fill="C0C0C0"/>
          </w:tcPr>
          <w:p w14:paraId="2A7C6938" w14:textId="77777777" w:rsidR="003D1638" w:rsidRPr="0016361A" w:rsidRDefault="003D1638" w:rsidP="00E10EB4">
            <w:pPr>
              <w:pStyle w:val="TAH"/>
            </w:pPr>
            <w:r w:rsidRPr="0016361A">
              <w:t>Data type</w:t>
            </w:r>
          </w:p>
        </w:tc>
        <w:tc>
          <w:tcPr>
            <w:tcW w:w="220" w:type="pct"/>
            <w:shd w:val="clear" w:color="auto" w:fill="C0C0C0"/>
          </w:tcPr>
          <w:p w14:paraId="01DD5E04" w14:textId="77777777" w:rsidR="003D1638" w:rsidRPr="0016361A" w:rsidRDefault="003D1638" w:rsidP="00E10EB4">
            <w:pPr>
              <w:pStyle w:val="TAH"/>
            </w:pPr>
            <w:r w:rsidRPr="0016361A">
              <w:t>P</w:t>
            </w:r>
          </w:p>
        </w:tc>
        <w:tc>
          <w:tcPr>
            <w:tcW w:w="590" w:type="pct"/>
            <w:shd w:val="clear" w:color="auto" w:fill="C0C0C0"/>
          </w:tcPr>
          <w:p w14:paraId="246C7CAC" w14:textId="77777777" w:rsidR="003D1638" w:rsidRPr="0016361A" w:rsidRDefault="003D1638" w:rsidP="00E10EB4">
            <w:pPr>
              <w:pStyle w:val="TAH"/>
            </w:pPr>
            <w:r w:rsidRPr="0016361A">
              <w:t>Cardinality</w:t>
            </w:r>
          </w:p>
        </w:tc>
        <w:tc>
          <w:tcPr>
            <w:tcW w:w="2794" w:type="pct"/>
            <w:shd w:val="clear" w:color="auto" w:fill="C0C0C0"/>
            <w:vAlign w:val="center"/>
          </w:tcPr>
          <w:p w14:paraId="70F79552" w14:textId="77777777" w:rsidR="003D1638" w:rsidRPr="0016361A" w:rsidRDefault="003D1638" w:rsidP="00E10EB4">
            <w:pPr>
              <w:pStyle w:val="TAH"/>
            </w:pPr>
            <w:r w:rsidRPr="0016361A">
              <w:t>Description</w:t>
            </w:r>
          </w:p>
        </w:tc>
      </w:tr>
      <w:tr w:rsidR="003D1638" w:rsidRPr="00B54FF5" w14:paraId="2B9D7865" w14:textId="77777777" w:rsidTr="00E10EB4">
        <w:trPr>
          <w:jc w:val="center"/>
        </w:trPr>
        <w:tc>
          <w:tcPr>
            <w:tcW w:w="734" w:type="pct"/>
            <w:shd w:val="clear" w:color="auto" w:fill="auto"/>
            <w:vAlign w:val="center"/>
          </w:tcPr>
          <w:p w14:paraId="58729D0E" w14:textId="77777777" w:rsidR="003D1638" w:rsidRPr="0016361A" w:rsidRDefault="003D1638" w:rsidP="00E10EB4">
            <w:pPr>
              <w:pStyle w:val="TAL"/>
            </w:pPr>
            <w:r>
              <w:t>Location</w:t>
            </w:r>
            <w:r w:rsidRPr="0016361A">
              <w:t xml:space="preserve"> </w:t>
            </w:r>
          </w:p>
        </w:tc>
        <w:tc>
          <w:tcPr>
            <w:tcW w:w="662" w:type="pct"/>
            <w:vAlign w:val="center"/>
          </w:tcPr>
          <w:p w14:paraId="3FFFFF26" w14:textId="77777777" w:rsidR="003D1638" w:rsidRPr="0016361A" w:rsidRDefault="003D1638" w:rsidP="00E10EB4">
            <w:pPr>
              <w:pStyle w:val="TAL"/>
            </w:pPr>
            <w:r>
              <w:t>string</w:t>
            </w:r>
          </w:p>
        </w:tc>
        <w:tc>
          <w:tcPr>
            <w:tcW w:w="220" w:type="pct"/>
            <w:vAlign w:val="center"/>
          </w:tcPr>
          <w:p w14:paraId="5AEC1F35" w14:textId="77777777" w:rsidR="003D1638" w:rsidRPr="0016361A" w:rsidRDefault="003D1638" w:rsidP="00E10EB4">
            <w:pPr>
              <w:pStyle w:val="TAC"/>
            </w:pPr>
            <w:r>
              <w:t>M</w:t>
            </w:r>
          </w:p>
        </w:tc>
        <w:tc>
          <w:tcPr>
            <w:tcW w:w="590" w:type="pct"/>
            <w:vAlign w:val="center"/>
          </w:tcPr>
          <w:p w14:paraId="2F761C41" w14:textId="77777777" w:rsidR="003D1638" w:rsidRPr="0016361A" w:rsidRDefault="003D1638" w:rsidP="00E10EB4">
            <w:pPr>
              <w:pStyle w:val="TAC"/>
            </w:pPr>
            <w:r>
              <w:t>1</w:t>
            </w:r>
          </w:p>
        </w:tc>
        <w:tc>
          <w:tcPr>
            <w:tcW w:w="2794" w:type="pct"/>
            <w:shd w:val="clear" w:color="auto" w:fill="auto"/>
            <w:vAlign w:val="center"/>
          </w:tcPr>
          <w:p w14:paraId="6126C7F2" w14:textId="77777777" w:rsidR="003D1638" w:rsidRDefault="003D1638" w:rsidP="00E10EB4">
            <w:pPr>
              <w:pStyle w:val="TAL"/>
            </w:pPr>
            <w:r>
              <w:t>Contains the URI of the newly created resource, according to the structure:</w:t>
            </w:r>
          </w:p>
          <w:p w14:paraId="27D1830E" w14:textId="77777777" w:rsidR="003D1638" w:rsidRPr="0016361A" w:rsidRDefault="003D1638" w:rsidP="00E10EB4">
            <w:pPr>
              <w:pStyle w:val="TAL"/>
            </w:pPr>
            <w:r w:rsidRPr="008A7CBE">
              <w:rPr>
                <w:lang w:eastAsia="zh-CN"/>
              </w:rPr>
              <w:t>{apiRoot}/s</w:t>
            </w:r>
            <w:r>
              <w:rPr>
                <w:lang w:eastAsia="zh-CN"/>
              </w:rPr>
              <w:t>sm</w:t>
            </w:r>
            <w:r w:rsidRPr="008A7CBE">
              <w:rPr>
                <w:lang w:eastAsia="zh-CN"/>
              </w:rPr>
              <w:t>_</w:t>
            </w:r>
            <w:r>
              <w:rPr>
                <w:lang w:eastAsia="zh-CN"/>
              </w:rPr>
              <w:t>smm</w:t>
            </w:r>
            <w:r w:rsidRPr="008A7CBE">
              <w:rPr>
                <w:lang w:eastAsia="zh-CN"/>
              </w:rPr>
              <w:t>/&lt;apiVersion&gt;/</w:t>
            </w:r>
            <w:r>
              <w:rPr>
                <w:lang w:eastAsia="zh-CN"/>
              </w:rPr>
              <w:t>subscriptions/{subscriptionId}</w:t>
            </w:r>
          </w:p>
        </w:tc>
      </w:tr>
    </w:tbl>
    <w:p w14:paraId="53207908" w14:textId="77777777" w:rsidR="003D1638" w:rsidRPr="00A04126" w:rsidRDefault="003D1638" w:rsidP="003D1638"/>
    <w:p w14:paraId="1FD0068B" w14:textId="38B0AF9B" w:rsidR="003D1638" w:rsidRDefault="003D1638" w:rsidP="003D1638">
      <w:pPr>
        <w:pStyle w:val="H6"/>
      </w:pPr>
      <w:r>
        <w:t>6.2.</w:t>
      </w:r>
      <w:r w:rsidR="00E10EB4">
        <w:t>1</w:t>
      </w:r>
      <w:r>
        <w:t>.3.4.4</w:t>
      </w:r>
      <w:r>
        <w:tab/>
        <w:t>Resource Custom Operations</w:t>
      </w:r>
    </w:p>
    <w:p w14:paraId="0A97C5C9" w14:textId="77777777" w:rsidR="003D1638" w:rsidRDefault="003D1638" w:rsidP="003D1638">
      <w:r w:rsidRPr="00585CA6">
        <w:t>There are no resource custom operations defined for this resource in this release of the specification.</w:t>
      </w:r>
    </w:p>
    <w:p w14:paraId="7B8B67D6" w14:textId="0C65D0C9" w:rsidR="003D1638" w:rsidRDefault="003D1638" w:rsidP="003D1638">
      <w:pPr>
        <w:pStyle w:val="Heading5"/>
      </w:pPr>
      <w:bookmarkStart w:id="695" w:name="_Toc199274582"/>
      <w:r>
        <w:t>6.2.</w:t>
      </w:r>
      <w:r w:rsidR="00E10EB4">
        <w:t>1</w:t>
      </w:r>
      <w:r>
        <w:t>.3.</w:t>
      </w:r>
      <w:r w:rsidRPr="00F45C5B">
        <w:t>5</w:t>
      </w:r>
      <w:r>
        <w:tab/>
        <w:t>Resource: Individual Spatial Maps Subscription</w:t>
      </w:r>
      <w:bookmarkEnd w:id="695"/>
    </w:p>
    <w:p w14:paraId="2E1B894F" w14:textId="0C6B5F62" w:rsidR="003D1638" w:rsidRDefault="00E10EB4" w:rsidP="003D1638">
      <w:pPr>
        <w:pStyle w:val="H6"/>
      </w:pPr>
      <w:r>
        <w:t>6.2.1.</w:t>
      </w:r>
      <w:r w:rsidR="003D1638">
        <w:t>3.5.1</w:t>
      </w:r>
      <w:r w:rsidR="003D1638">
        <w:tab/>
        <w:t>Description</w:t>
      </w:r>
    </w:p>
    <w:p w14:paraId="716F6C3F" w14:textId="77777777" w:rsidR="003D1638" w:rsidRPr="00AD3B51" w:rsidRDefault="003D1638" w:rsidP="003D1638">
      <w:pPr>
        <w:rPr>
          <w:lang w:eastAsia="zh-CN"/>
        </w:rPr>
      </w:pPr>
      <w:r>
        <w:rPr>
          <w:lang w:eastAsia="zh-CN"/>
        </w:rPr>
        <w:t>This resource represents an Individual Spatial Maps</w:t>
      </w:r>
      <w:r>
        <w:t xml:space="preserve"> Subscription </w:t>
      </w:r>
      <w:r>
        <w:rPr>
          <w:lang w:eastAsia="zh-CN"/>
        </w:rPr>
        <w:t>managed by the SM Server.</w:t>
      </w:r>
    </w:p>
    <w:p w14:paraId="5A9890D7" w14:textId="31E4B67D" w:rsidR="003D1638" w:rsidRDefault="003D1638" w:rsidP="003D1638">
      <w:pPr>
        <w:pStyle w:val="H6"/>
      </w:pPr>
      <w:r>
        <w:t>6.</w:t>
      </w:r>
      <w:r w:rsidR="00E10EB4">
        <w:t>2.1</w:t>
      </w:r>
      <w:r>
        <w:t>.3.5.2</w:t>
      </w:r>
      <w:r>
        <w:tab/>
        <w:t>Resource Definition</w:t>
      </w:r>
    </w:p>
    <w:p w14:paraId="29F96DEF" w14:textId="77777777" w:rsidR="003D1638" w:rsidRDefault="003D1638" w:rsidP="003D1638">
      <w:r>
        <w:t xml:space="preserve">Resource URI: </w:t>
      </w:r>
      <w:r w:rsidRPr="00E23840">
        <w:rPr>
          <w:b/>
          <w:noProof/>
        </w:rPr>
        <w:t>{apiRoot}/</w:t>
      </w:r>
      <w:r>
        <w:rPr>
          <w:b/>
          <w:noProof/>
        </w:rPr>
        <w:t>ssm</w:t>
      </w:r>
      <w:r w:rsidRPr="008A7CBE">
        <w:rPr>
          <w:b/>
          <w:noProof/>
        </w:rPr>
        <w:t>_</w:t>
      </w:r>
      <w:r>
        <w:rPr>
          <w:b/>
          <w:noProof/>
        </w:rPr>
        <w:t>smm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60FB3DE4" w14:textId="5C6AE74C" w:rsidR="003D1638" w:rsidRDefault="003D1638" w:rsidP="003D1638">
      <w:pPr>
        <w:rPr>
          <w:rFonts w:ascii="Arial" w:hAnsi="Arial" w:cs="Arial"/>
        </w:rPr>
      </w:pPr>
      <w:r w:rsidRPr="00F112E4">
        <w:t>This resource shall support the resource URI variables defined in table </w:t>
      </w:r>
      <w:r w:rsidR="00E10EB4">
        <w:t>6.2.1</w:t>
      </w:r>
      <w:r w:rsidRPr="00F112E4">
        <w:t>.3.</w:t>
      </w:r>
      <w:r>
        <w:t>5</w:t>
      </w:r>
      <w:r w:rsidRPr="00F112E4">
        <w:t>.2-1.</w:t>
      </w:r>
    </w:p>
    <w:p w14:paraId="21824C64" w14:textId="709B5B99" w:rsidR="003D1638" w:rsidRDefault="003D1638" w:rsidP="003D1638">
      <w:pPr>
        <w:pStyle w:val="TH"/>
        <w:rPr>
          <w:rFonts w:cs="Arial"/>
        </w:rPr>
      </w:pPr>
      <w:r>
        <w:t>Table 6.2.</w:t>
      </w:r>
      <w:r w:rsidR="00E10EB4">
        <w:t>1</w:t>
      </w:r>
      <w:r>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C74519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B955C6"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1C3E4F"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F2B14" w14:textId="77777777" w:rsidR="003D1638" w:rsidRPr="0016361A" w:rsidRDefault="003D1638" w:rsidP="00E10EB4">
            <w:pPr>
              <w:pStyle w:val="TAH"/>
            </w:pPr>
            <w:r w:rsidRPr="0016361A">
              <w:t>Definition</w:t>
            </w:r>
          </w:p>
        </w:tc>
      </w:tr>
      <w:tr w:rsidR="003D1638" w:rsidRPr="00B54FF5" w14:paraId="71ACCE1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56AF7F4"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B72D45"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0A3E8" w14:textId="3EDE46A7" w:rsidR="003D1638" w:rsidRPr="0016361A" w:rsidRDefault="003D1638" w:rsidP="00E10EB4">
            <w:pPr>
              <w:pStyle w:val="TAL"/>
            </w:pPr>
            <w:r w:rsidRPr="0016361A">
              <w:t>See clause</w:t>
            </w:r>
            <w:r w:rsidRPr="0016361A">
              <w:rPr>
                <w:lang w:val="en-US" w:eastAsia="zh-CN"/>
              </w:rPr>
              <w:t> </w:t>
            </w:r>
            <w:r w:rsidR="00E10EB4">
              <w:t>6.2.1</w:t>
            </w:r>
            <w:r w:rsidRPr="0016361A">
              <w:t>.1</w:t>
            </w:r>
            <w:r>
              <w:t>.</w:t>
            </w:r>
          </w:p>
        </w:tc>
      </w:tr>
      <w:tr w:rsidR="003D1638" w:rsidRPr="00B54FF5" w14:paraId="247EB15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0D6AA418" w14:textId="77777777" w:rsidR="003D1638" w:rsidRPr="0016361A" w:rsidRDefault="003D1638" w:rsidP="00E10EB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F25E37E" w14:textId="77777777" w:rsidR="003D1638" w:rsidRPr="0016361A" w:rsidRDefault="003D1638"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B952A24" w14:textId="77777777" w:rsidR="003D1638" w:rsidRPr="0016361A" w:rsidRDefault="003D1638" w:rsidP="00E10EB4">
            <w:pPr>
              <w:pStyle w:val="TAL"/>
            </w:pPr>
            <w:r w:rsidRPr="00585CA6">
              <w:t xml:space="preserve">Represents the identifier of the "Individual </w:t>
            </w:r>
            <w:r>
              <w:rPr>
                <w:lang w:eastAsia="zh-CN"/>
              </w:rPr>
              <w:t>Spatial Maps</w:t>
            </w:r>
            <w:r>
              <w:t xml:space="preserve"> Subscription</w:t>
            </w:r>
            <w:r w:rsidRPr="00585CA6">
              <w:t>" resource.</w:t>
            </w:r>
          </w:p>
        </w:tc>
      </w:tr>
    </w:tbl>
    <w:p w14:paraId="2B657593" w14:textId="77777777" w:rsidR="003D1638" w:rsidRPr="00384E92" w:rsidRDefault="003D1638" w:rsidP="003D1638"/>
    <w:p w14:paraId="6E5C599F" w14:textId="20A6D4F4" w:rsidR="003D1638" w:rsidRDefault="003D1638" w:rsidP="003D1638">
      <w:pPr>
        <w:pStyle w:val="H6"/>
      </w:pPr>
      <w:r>
        <w:t>6.2.</w:t>
      </w:r>
      <w:r w:rsidR="00E10EB4">
        <w:t>1</w:t>
      </w:r>
      <w:r>
        <w:t>.3.5.3</w:t>
      </w:r>
      <w:r>
        <w:tab/>
        <w:t>Resource Standard Methods</w:t>
      </w:r>
    </w:p>
    <w:p w14:paraId="67E72511" w14:textId="4D5E133B" w:rsidR="003D1638" w:rsidRDefault="003D1638" w:rsidP="003D1638">
      <w:pPr>
        <w:pStyle w:val="H6"/>
      </w:pPr>
      <w:r>
        <w:t>6.2.</w:t>
      </w:r>
      <w:r w:rsidR="00E10EB4">
        <w:t>1</w:t>
      </w:r>
      <w:r>
        <w:t>.3.5.3.1</w:t>
      </w:r>
      <w:r>
        <w:tab/>
        <w:t>GET</w:t>
      </w:r>
    </w:p>
    <w:p w14:paraId="2985E434" w14:textId="77777777" w:rsidR="003D1638" w:rsidRPr="00585CA6" w:rsidRDefault="003D1638" w:rsidP="003D1638">
      <w:pPr>
        <w:rPr>
          <w:noProof/>
          <w:lang w:eastAsia="zh-CN"/>
        </w:rPr>
      </w:pPr>
      <w:r w:rsidRPr="00585CA6">
        <w:rPr>
          <w:noProof/>
          <w:lang w:eastAsia="zh-CN"/>
        </w:rPr>
        <w:t xml:space="preserve">The HTTP GET method allows a service consumer to retrieve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p>
    <w:p w14:paraId="10906F5E" w14:textId="0911147B" w:rsidR="003D1638" w:rsidRPr="00585CA6" w:rsidRDefault="003D1638" w:rsidP="003D1638">
      <w:r w:rsidRPr="00585CA6">
        <w:t>This method shall support the URI query parameters specified in table </w:t>
      </w:r>
      <w:r w:rsidR="00E10EB4">
        <w:rPr>
          <w:lang w:eastAsia="zh-CN"/>
        </w:rPr>
        <w:t>6.2.1</w:t>
      </w:r>
      <w:r>
        <w:rPr>
          <w:lang w:eastAsia="zh-CN"/>
        </w:rPr>
        <w:t>.3.5.3.1</w:t>
      </w:r>
      <w:r w:rsidRPr="00585CA6">
        <w:t>-1.</w:t>
      </w:r>
    </w:p>
    <w:p w14:paraId="100D1FC6" w14:textId="6AA89DE6" w:rsidR="003D1638" w:rsidRPr="00585CA6" w:rsidRDefault="003D1638" w:rsidP="003D1638">
      <w:pPr>
        <w:pStyle w:val="TH"/>
        <w:rPr>
          <w:rFonts w:cs="Arial"/>
        </w:rPr>
      </w:pPr>
      <w:r w:rsidRPr="00585CA6">
        <w:t>Table </w:t>
      </w:r>
      <w:r w:rsidR="00E10EB4">
        <w:rPr>
          <w:lang w:eastAsia="zh-CN"/>
        </w:rPr>
        <w:t>6.2.1</w:t>
      </w:r>
      <w:r>
        <w:rPr>
          <w:lang w:eastAsia="zh-CN"/>
        </w:rPr>
        <w:t>.3.5.3.1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585CA6" w14:paraId="776B454C" w14:textId="77777777" w:rsidTr="00E10EB4">
        <w:trPr>
          <w:jc w:val="center"/>
        </w:trPr>
        <w:tc>
          <w:tcPr>
            <w:tcW w:w="825" w:type="pct"/>
            <w:tcBorders>
              <w:bottom w:val="single" w:sz="6" w:space="0" w:color="auto"/>
            </w:tcBorders>
            <w:shd w:val="clear" w:color="auto" w:fill="C0C0C0"/>
            <w:vAlign w:val="center"/>
          </w:tcPr>
          <w:p w14:paraId="6288B25D" w14:textId="77777777" w:rsidR="003D1638" w:rsidRPr="00585CA6" w:rsidRDefault="003D1638" w:rsidP="00E10EB4">
            <w:pPr>
              <w:pStyle w:val="TAH"/>
            </w:pPr>
            <w:r w:rsidRPr="00585CA6">
              <w:t>Name</w:t>
            </w:r>
          </w:p>
        </w:tc>
        <w:tc>
          <w:tcPr>
            <w:tcW w:w="731" w:type="pct"/>
            <w:tcBorders>
              <w:bottom w:val="single" w:sz="6" w:space="0" w:color="auto"/>
            </w:tcBorders>
            <w:shd w:val="clear" w:color="auto" w:fill="C0C0C0"/>
            <w:vAlign w:val="center"/>
          </w:tcPr>
          <w:p w14:paraId="312F85E8" w14:textId="77777777" w:rsidR="003D1638" w:rsidRPr="00585CA6" w:rsidRDefault="003D1638" w:rsidP="00E10EB4">
            <w:pPr>
              <w:pStyle w:val="TAH"/>
            </w:pPr>
            <w:r w:rsidRPr="00585CA6">
              <w:t>Data type</w:t>
            </w:r>
          </w:p>
        </w:tc>
        <w:tc>
          <w:tcPr>
            <w:tcW w:w="215" w:type="pct"/>
            <w:tcBorders>
              <w:bottom w:val="single" w:sz="6" w:space="0" w:color="auto"/>
            </w:tcBorders>
            <w:shd w:val="clear" w:color="auto" w:fill="C0C0C0"/>
            <w:vAlign w:val="center"/>
          </w:tcPr>
          <w:p w14:paraId="0730F33F" w14:textId="77777777" w:rsidR="003D1638" w:rsidRPr="00585CA6" w:rsidRDefault="003D1638" w:rsidP="00E10EB4">
            <w:pPr>
              <w:pStyle w:val="TAH"/>
            </w:pPr>
            <w:r w:rsidRPr="00585CA6">
              <w:t>P</w:t>
            </w:r>
          </w:p>
        </w:tc>
        <w:tc>
          <w:tcPr>
            <w:tcW w:w="580" w:type="pct"/>
            <w:tcBorders>
              <w:bottom w:val="single" w:sz="6" w:space="0" w:color="auto"/>
            </w:tcBorders>
            <w:shd w:val="clear" w:color="auto" w:fill="C0C0C0"/>
            <w:vAlign w:val="center"/>
          </w:tcPr>
          <w:p w14:paraId="7BF062D1" w14:textId="77777777" w:rsidR="003D1638" w:rsidRPr="00585CA6" w:rsidRDefault="003D1638" w:rsidP="00E10EB4">
            <w:pPr>
              <w:pStyle w:val="TAH"/>
            </w:pPr>
            <w:r w:rsidRPr="00585CA6">
              <w:t>Cardinality</w:t>
            </w:r>
          </w:p>
        </w:tc>
        <w:tc>
          <w:tcPr>
            <w:tcW w:w="1852" w:type="pct"/>
            <w:tcBorders>
              <w:bottom w:val="single" w:sz="6" w:space="0" w:color="auto"/>
            </w:tcBorders>
            <w:shd w:val="clear" w:color="auto" w:fill="C0C0C0"/>
            <w:vAlign w:val="center"/>
          </w:tcPr>
          <w:p w14:paraId="500BEF33" w14:textId="77777777" w:rsidR="003D1638" w:rsidRPr="00585CA6" w:rsidRDefault="003D1638" w:rsidP="00E10EB4">
            <w:pPr>
              <w:pStyle w:val="TAH"/>
            </w:pPr>
            <w:r w:rsidRPr="00585CA6">
              <w:t>Description</w:t>
            </w:r>
          </w:p>
        </w:tc>
        <w:tc>
          <w:tcPr>
            <w:tcW w:w="796" w:type="pct"/>
            <w:tcBorders>
              <w:bottom w:val="single" w:sz="6" w:space="0" w:color="auto"/>
            </w:tcBorders>
            <w:shd w:val="clear" w:color="auto" w:fill="C0C0C0"/>
            <w:vAlign w:val="center"/>
          </w:tcPr>
          <w:p w14:paraId="74E45A5B" w14:textId="77777777" w:rsidR="003D1638" w:rsidRPr="00585CA6" w:rsidRDefault="003D1638" w:rsidP="00E10EB4">
            <w:pPr>
              <w:pStyle w:val="TAH"/>
            </w:pPr>
            <w:r w:rsidRPr="00585CA6">
              <w:t>Applicability</w:t>
            </w:r>
          </w:p>
        </w:tc>
      </w:tr>
      <w:tr w:rsidR="003D1638" w:rsidRPr="00585CA6" w14:paraId="2A83B7EE" w14:textId="77777777" w:rsidTr="00E10EB4">
        <w:trPr>
          <w:jc w:val="center"/>
        </w:trPr>
        <w:tc>
          <w:tcPr>
            <w:tcW w:w="825" w:type="pct"/>
            <w:tcBorders>
              <w:top w:val="single" w:sz="6" w:space="0" w:color="auto"/>
            </w:tcBorders>
            <w:shd w:val="clear" w:color="auto" w:fill="auto"/>
            <w:vAlign w:val="center"/>
          </w:tcPr>
          <w:p w14:paraId="694E78B5" w14:textId="77777777" w:rsidR="003D1638" w:rsidRPr="00585CA6" w:rsidRDefault="003D1638" w:rsidP="00E10EB4">
            <w:pPr>
              <w:pStyle w:val="TAL"/>
            </w:pPr>
            <w:r w:rsidRPr="00585CA6">
              <w:t>n/a</w:t>
            </w:r>
          </w:p>
        </w:tc>
        <w:tc>
          <w:tcPr>
            <w:tcW w:w="731" w:type="pct"/>
            <w:tcBorders>
              <w:top w:val="single" w:sz="6" w:space="0" w:color="auto"/>
            </w:tcBorders>
            <w:vAlign w:val="center"/>
          </w:tcPr>
          <w:p w14:paraId="02799A97" w14:textId="77777777" w:rsidR="003D1638" w:rsidRPr="00585CA6" w:rsidRDefault="003D1638" w:rsidP="00E10EB4">
            <w:pPr>
              <w:pStyle w:val="TAL"/>
            </w:pPr>
          </w:p>
        </w:tc>
        <w:tc>
          <w:tcPr>
            <w:tcW w:w="215" w:type="pct"/>
            <w:tcBorders>
              <w:top w:val="single" w:sz="6" w:space="0" w:color="auto"/>
            </w:tcBorders>
            <w:vAlign w:val="center"/>
          </w:tcPr>
          <w:p w14:paraId="0E2C3660" w14:textId="77777777" w:rsidR="003D1638" w:rsidRPr="00585CA6" w:rsidRDefault="003D1638" w:rsidP="00E10EB4">
            <w:pPr>
              <w:pStyle w:val="TAC"/>
            </w:pPr>
          </w:p>
        </w:tc>
        <w:tc>
          <w:tcPr>
            <w:tcW w:w="580" w:type="pct"/>
            <w:tcBorders>
              <w:top w:val="single" w:sz="6" w:space="0" w:color="auto"/>
            </w:tcBorders>
            <w:vAlign w:val="center"/>
          </w:tcPr>
          <w:p w14:paraId="512EB819" w14:textId="77777777" w:rsidR="003D1638" w:rsidRPr="00585CA6" w:rsidRDefault="003D1638" w:rsidP="00E10EB4">
            <w:pPr>
              <w:pStyle w:val="TAC"/>
            </w:pPr>
          </w:p>
        </w:tc>
        <w:tc>
          <w:tcPr>
            <w:tcW w:w="1852" w:type="pct"/>
            <w:tcBorders>
              <w:top w:val="single" w:sz="6" w:space="0" w:color="auto"/>
            </w:tcBorders>
            <w:shd w:val="clear" w:color="auto" w:fill="auto"/>
            <w:vAlign w:val="center"/>
          </w:tcPr>
          <w:p w14:paraId="085982E8" w14:textId="77777777" w:rsidR="003D1638" w:rsidRPr="00585CA6" w:rsidRDefault="003D1638" w:rsidP="00E10EB4">
            <w:pPr>
              <w:pStyle w:val="TAL"/>
            </w:pPr>
          </w:p>
        </w:tc>
        <w:tc>
          <w:tcPr>
            <w:tcW w:w="796" w:type="pct"/>
            <w:tcBorders>
              <w:top w:val="single" w:sz="6" w:space="0" w:color="auto"/>
            </w:tcBorders>
            <w:vAlign w:val="center"/>
          </w:tcPr>
          <w:p w14:paraId="6CFFC05E" w14:textId="77777777" w:rsidR="003D1638" w:rsidRPr="00585CA6" w:rsidRDefault="003D1638" w:rsidP="00E10EB4">
            <w:pPr>
              <w:pStyle w:val="TAL"/>
            </w:pPr>
          </w:p>
        </w:tc>
      </w:tr>
    </w:tbl>
    <w:p w14:paraId="1A3400F3" w14:textId="77777777" w:rsidR="003D1638" w:rsidRPr="00585CA6" w:rsidRDefault="003D1638" w:rsidP="003D1638"/>
    <w:p w14:paraId="58153BCC" w14:textId="13FEA29C" w:rsidR="003D1638" w:rsidRPr="00585CA6" w:rsidRDefault="003D1638" w:rsidP="003D1638">
      <w:r w:rsidRPr="00585CA6">
        <w:t>This method shall support the request data structures specified in table </w:t>
      </w:r>
      <w:r w:rsidR="00E10EB4">
        <w:rPr>
          <w:lang w:eastAsia="zh-CN"/>
        </w:rPr>
        <w:t>6.2.1</w:t>
      </w:r>
      <w:r>
        <w:rPr>
          <w:lang w:eastAsia="zh-CN"/>
        </w:rPr>
        <w:t>.3.5.3.1</w:t>
      </w:r>
      <w:r w:rsidRPr="00585CA6">
        <w:t>-2 and the response data structures and response codes specified in table </w:t>
      </w:r>
      <w:r w:rsidR="00E10EB4">
        <w:rPr>
          <w:lang w:eastAsia="zh-CN"/>
        </w:rPr>
        <w:t>6.2.1</w:t>
      </w:r>
      <w:r>
        <w:rPr>
          <w:lang w:eastAsia="zh-CN"/>
        </w:rPr>
        <w:t>.3.5.3.1</w:t>
      </w:r>
      <w:r w:rsidRPr="00585CA6">
        <w:t>-3.</w:t>
      </w:r>
    </w:p>
    <w:p w14:paraId="41A3F2ED" w14:textId="03D11A3B" w:rsidR="003D1638" w:rsidRPr="00585CA6" w:rsidRDefault="003D1638" w:rsidP="003D1638">
      <w:pPr>
        <w:pStyle w:val="TH"/>
      </w:pPr>
      <w:r w:rsidRPr="00585CA6">
        <w:t>Table </w:t>
      </w:r>
      <w:r w:rsidR="00E10EB4">
        <w:rPr>
          <w:lang w:eastAsia="zh-CN"/>
        </w:rPr>
        <w:t>6.2.1</w:t>
      </w:r>
      <w:r>
        <w:rPr>
          <w:lang w:eastAsia="zh-CN"/>
        </w:rPr>
        <w:t>.3.5.3.1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585CA6" w14:paraId="7AD5BE07" w14:textId="77777777" w:rsidTr="00E10EB4">
        <w:trPr>
          <w:jc w:val="center"/>
        </w:trPr>
        <w:tc>
          <w:tcPr>
            <w:tcW w:w="1627" w:type="dxa"/>
            <w:tcBorders>
              <w:bottom w:val="single" w:sz="6" w:space="0" w:color="auto"/>
            </w:tcBorders>
            <w:shd w:val="clear" w:color="auto" w:fill="C0C0C0"/>
            <w:vAlign w:val="center"/>
          </w:tcPr>
          <w:p w14:paraId="49AB4491" w14:textId="77777777" w:rsidR="003D1638" w:rsidRPr="00585CA6" w:rsidRDefault="003D1638" w:rsidP="00E10EB4">
            <w:pPr>
              <w:pStyle w:val="TAH"/>
            </w:pPr>
            <w:r w:rsidRPr="00585CA6">
              <w:t>Data type</w:t>
            </w:r>
          </w:p>
        </w:tc>
        <w:tc>
          <w:tcPr>
            <w:tcW w:w="425" w:type="dxa"/>
            <w:tcBorders>
              <w:bottom w:val="single" w:sz="6" w:space="0" w:color="auto"/>
            </w:tcBorders>
            <w:shd w:val="clear" w:color="auto" w:fill="C0C0C0"/>
            <w:vAlign w:val="center"/>
          </w:tcPr>
          <w:p w14:paraId="4A7239AE" w14:textId="77777777" w:rsidR="003D1638" w:rsidRPr="00585CA6" w:rsidRDefault="003D1638" w:rsidP="00E10EB4">
            <w:pPr>
              <w:pStyle w:val="TAH"/>
            </w:pPr>
            <w:r w:rsidRPr="00585CA6">
              <w:t>P</w:t>
            </w:r>
          </w:p>
        </w:tc>
        <w:tc>
          <w:tcPr>
            <w:tcW w:w="1276" w:type="dxa"/>
            <w:tcBorders>
              <w:bottom w:val="single" w:sz="6" w:space="0" w:color="auto"/>
            </w:tcBorders>
            <w:shd w:val="clear" w:color="auto" w:fill="C0C0C0"/>
            <w:vAlign w:val="center"/>
          </w:tcPr>
          <w:p w14:paraId="1B1B9B3C" w14:textId="77777777" w:rsidR="003D1638" w:rsidRPr="00585CA6" w:rsidRDefault="003D1638" w:rsidP="00E10EB4">
            <w:pPr>
              <w:pStyle w:val="TAH"/>
            </w:pPr>
            <w:r w:rsidRPr="00585CA6">
              <w:t>Cardinality</w:t>
            </w:r>
          </w:p>
        </w:tc>
        <w:tc>
          <w:tcPr>
            <w:tcW w:w="6447" w:type="dxa"/>
            <w:tcBorders>
              <w:bottom w:val="single" w:sz="6" w:space="0" w:color="auto"/>
            </w:tcBorders>
            <w:shd w:val="clear" w:color="auto" w:fill="C0C0C0"/>
            <w:vAlign w:val="center"/>
          </w:tcPr>
          <w:p w14:paraId="0D1F0A2B" w14:textId="77777777" w:rsidR="003D1638" w:rsidRPr="00585CA6" w:rsidRDefault="003D1638" w:rsidP="00E10EB4">
            <w:pPr>
              <w:pStyle w:val="TAH"/>
            </w:pPr>
            <w:r w:rsidRPr="00585CA6">
              <w:t>Description</w:t>
            </w:r>
          </w:p>
        </w:tc>
      </w:tr>
      <w:tr w:rsidR="003D1638" w:rsidRPr="00585CA6" w14:paraId="78B6BD8F" w14:textId="77777777" w:rsidTr="00E10EB4">
        <w:trPr>
          <w:jc w:val="center"/>
        </w:trPr>
        <w:tc>
          <w:tcPr>
            <w:tcW w:w="1627" w:type="dxa"/>
            <w:tcBorders>
              <w:top w:val="single" w:sz="6" w:space="0" w:color="auto"/>
            </w:tcBorders>
            <w:shd w:val="clear" w:color="auto" w:fill="auto"/>
            <w:vAlign w:val="center"/>
          </w:tcPr>
          <w:p w14:paraId="74E80B66" w14:textId="77777777" w:rsidR="003D1638" w:rsidRPr="00585CA6" w:rsidRDefault="003D1638" w:rsidP="00E10EB4">
            <w:pPr>
              <w:pStyle w:val="TAL"/>
            </w:pPr>
            <w:r w:rsidRPr="00585CA6">
              <w:t>n/a</w:t>
            </w:r>
          </w:p>
        </w:tc>
        <w:tc>
          <w:tcPr>
            <w:tcW w:w="425" w:type="dxa"/>
            <w:tcBorders>
              <w:top w:val="single" w:sz="6" w:space="0" w:color="auto"/>
            </w:tcBorders>
            <w:vAlign w:val="center"/>
          </w:tcPr>
          <w:p w14:paraId="050A47D0" w14:textId="77777777" w:rsidR="003D1638" w:rsidRPr="00585CA6" w:rsidRDefault="003D1638" w:rsidP="00E10EB4">
            <w:pPr>
              <w:pStyle w:val="TAC"/>
            </w:pPr>
          </w:p>
        </w:tc>
        <w:tc>
          <w:tcPr>
            <w:tcW w:w="1276" w:type="dxa"/>
            <w:tcBorders>
              <w:top w:val="single" w:sz="6" w:space="0" w:color="auto"/>
            </w:tcBorders>
            <w:vAlign w:val="center"/>
          </w:tcPr>
          <w:p w14:paraId="76719E7F" w14:textId="77777777" w:rsidR="003D1638" w:rsidRPr="00585CA6" w:rsidRDefault="003D1638" w:rsidP="00E10EB4">
            <w:pPr>
              <w:pStyle w:val="TAC"/>
            </w:pPr>
          </w:p>
        </w:tc>
        <w:tc>
          <w:tcPr>
            <w:tcW w:w="6447" w:type="dxa"/>
            <w:tcBorders>
              <w:top w:val="single" w:sz="6" w:space="0" w:color="auto"/>
            </w:tcBorders>
            <w:shd w:val="clear" w:color="auto" w:fill="auto"/>
            <w:vAlign w:val="center"/>
          </w:tcPr>
          <w:p w14:paraId="7FDA6738" w14:textId="77777777" w:rsidR="003D1638" w:rsidRPr="00585CA6" w:rsidRDefault="003D1638" w:rsidP="00E10EB4">
            <w:pPr>
              <w:pStyle w:val="TAL"/>
            </w:pPr>
          </w:p>
        </w:tc>
      </w:tr>
    </w:tbl>
    <w:p w14:paraId="15931EA6" w14:textId="77777777" w:rsidR="003D1638" w:rsidRPr="00585CA6" w:rsidRDefault="003D1638" w:rsidP="003D1638"/>
    <w:p w14:paraId="480B77FB" w14:textId="2CE1691E"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369E8407" w14:textId="77777777" w:rsidTr="00E10EB4">
        <w:trPr>
          <w:jc w:val="center"/>
        </w:trPr>
        <w:tc>
          <w:tcPr>
            <w:tcW w:w="1101" w:type="pct"/>
            <w:tcBorders>
              <w:bottom w:val="single" w:sz="6" w:space="0" w:color="auto"/>
            </w:tcBorders>
            <w:shd w:val="clear" w:color="auto" w:fill="C0C0C0"/>
            <w:vAlign w:val="center"/>
          </w:tcPr>
          <w:p w14:paraId="7B06C26E"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4D5DE587"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263B57B8"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4DA0E1FE" w14:textId="77777777" w:rsidR="003D1638" w:rsidRPr="00585CA6" w:rsidRDefault="003D1638" w:rsidP="00E10EB4">
            <w:pPr>
              <w:pStyle w:val="TAH"/>
            </w:pPr>
            <w:r w:rsidRPr="00585CA6">
              <w:t>Response</w:t>
            </w:r>
          </w:p>
          <w:p w14:paraId="300AB74C"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2626B946" w14:textId="77777777" w:rsidR="003D1638" w:rsidRPr="00585CA6" w:rsidRDefault="003D1638" w:rsidP="00E10EB4">
            <w:pPr>
              <w:pStyle w:val="TAH"/>
            </w:pPr>
            <w:r w:rsidRPr="00585CA6">
              <w:t>Description</w:t>
            </w:r>
          </w:p>
        </w:tc>
      </w:tr>
      <w:tr w:rsidR="003D1638" w:rsidRPr="00585CA6" w14:paraId="4F818A32" w14:textId="77777777" w:rsidTr="00E10EB4">
        <w:trPr>
          <w:jc w:val="center"/>
        </w:trPr>
        <w:tc>
          <w:tcPr>
            <w:tcW w:w="1101" w:type="pct"/>
            <w:tcBorders>
              <w:top w:val="single" w:sz="6" w:space="0" w:color="auto"/>
            </w:tcBorders>
            <w:shd w:val="clear" w:color="auto" w:fill="auto"/>
            <w:vAlign w:val="center"/>
          </w:tcPr>
          <w:p w14:paraId="7A3BD2F6" w14:textId="77777777" w:rsidR="003D1638" w:rsidRPr="00585CA6" w:rsidRDefault="003D1638" w:rsidP="00E10EB4">
            <w:pPr>
              <w:pStyle w:val="TAL"/>
            </w:pPr>
            <w:r>
              <w:t>SpatialMapsSub</w:t>
            </w:r>
          </w:p>
        </w:tc>
        <w:tc>
          <w:tcPr>
            <w:tcW w:w="221" w:type="pct"/>
            <w:tcBorders>
              <w:top w:val="single" w:sz="6" w:space="0" w:color="auto"/>
            </w:tcBorders>
            <w:vAlign w:val="center"/>
          </w:tcPr>
          <w:p w14:paraId="64192013" w14:textId="77777777" w:rsidR="003D1638" w:rsidRPr="00585CA6" w:rsidRDefault="003D1638" w:rsidP="00E10EB4">
            <w:pPr>
              <w:pStyle w:val="TAC"/>
            </w:pPr>
            <w:r w:rsidRPr="00585CA6">
              <w:t>M</w:t>
            </w:r>
          </w:p>
        </w:tc>
        <w:tc>
          <w:tcPr>
            <w:tcW w:w="589" w:type="pct"/>
            <w:tcBorders>
              <w:top w:val="single" w:sz="6" w:space="0" w:color="auto"/>
            </w:tcBorders>
            <w:vAlign w:val="center"/>
          </w:tcPr>
          <w:p w14:paraId="32F06AB8"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C3AEB50"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0B622712" w14:textId="77777777" w:rsidR="003D1638" w:rsidRPr="00585CA6" w:rsidRDefault="003D1638" w:rsidP="00E10EB4">
            <w:pPr>
              <w:pStyle w:val="TAL"/>
            </w:pPr>
            <w:r w:rsidRPr="00585CA6">
              <w:t>Successful case. The requested</w:t>
            </w:r>
            <w:r w:rsidRPr="00585CA6">
              <w:rPr>
                <w:noProof/>
                <w:lang w:eastAsia="zh-CN"/>
              </w:rPr>
              <w:t xml:space="preserve"> </w:t>
            </w:r>
            <w:r w:rsidRPr="00585CA6">
              <w:t xml:space="preserve">"Individual </w:t>
            </w:r>
            <w:r>
              <w:t>Spatial Maps Subscription</w:t>
            </w:r>
            <w:r w:rsidRPr="00585CA6">
              <w:t>" resource</w:t>
            </w:r>
            <w:r w:rsidRPr="00585CA6">
              <w:rPr>
                <w:noProof/>
                <w:lang w:eastAsia="zh-CN"/>
              </w:rPr>
              <w:t xml:space="preserve"> </w:t>
            </w:r>
            <w:r w:rsidRPr="00585CA6">
              <w:t>shall be returned.</w:t>
            </w:r>
          </w:p>
        </w:tc>
      </w:tr>
      <w:tr w:rsidR="003D1638" w:rsidRPr="00585CA6" w14:paraId="7AEEFE46" w14:textId="77777777" w:rsidTr="00E10EB4">
        <w:trPr>
          <w:jc w:val="center"/>
        </w:trPr>
        <w:tc>
          <w:tcPr>
            <w:tcW w:w="1101" w:type="pct"/>
            <w:shd w:val="clear" w:color="auto" w:fill="auto"/>
            <w:vAlign w:val="center"/>
          </w:tcPr>
          <w:p w14:paraId="379F83E5" w14:textId="77777777" w:rsidR="003D1638" w:rsidRPr="00585CA6" w:rsidRDefault="003D1638" w:rsidP="00E10EB4">
            <w:pPr>
              <w:pStyle w:val="TAL"/>
            </w:pPr>
            <w:r w:rsidRPr="00585CA6">
              <w:t>n/a</w:t>
            </w:r>
          </w:p>
        </w:tc>
        <w:tc>
          <w:tcPr>
            <w:tcW w:w="221" w:type="pct"/>
            <w:vAlign w:val="center"/>
          </w:tcPr>
          <w:p w14:paraId="7D93B8F6" w14:textId="77777777" w:rsidR="003D1638" w:rsidRPr="00585CA6" w:rsidRDefault="003D1638" w:rsidP="00E10EB4">
            <w:pPr>
              <w:pStyle w:val="TAC"/>
            </w:pPr>
          </w:p>
        </w:tc>
        <w:tc>
          <w:tcPr>
            <w:tcW w:w="589" w:type="pct"/>
            <w:vAlign w:val="center"/>
          </w:tcPr>
          <w:p w14:paraId="272BAE3A" w14:textId="77777777" w:rsidR="003D1638" w:rsidRPr="00585CA6" w:rsidRDefault="003D1638" w:rsidP="00E10EB4">
            <w:pPr>
              <w:pStyle w:val="TAC"/>
            </w:pPr>
          </w:p>
        </w:tc>
        <w:tc>
          <w:tcPr>
            <w:tcW w:w="737" w:type="pct"/>
            <w:vAlign w:val="center"/>
          </w:tcPr>
          <w:p w14:paraId="51C7C076" w14:textId="77777777" w:rsidR="003D1638" w:rsidRPr="00585CA6" w:rsidRDefault="003D1638" w:rsidP="00E10EB4">
            <w:pPr>
              <w:pStyle w:val="TAL"/>
            </w:pPr>
            <w:r w:rsidRPr="00585CA6">
              <w:t>307 Temporary Redirect</w:t>
            </w:r>
          </w:p>
        </w:tc>
        <w:tc>
          <w:tcPr>
            <w:tcW w:w="2352" w:type="pct"/>
            <w:shd w:val="clear" w:color="auto" w:fill="auto"/>
            <w:vAlign w:val="center"/>
          </w:tcPr>
          <w:p w14:paraId="772F3D17" w14:textId="77777777" w:rsidR="003D1638" w:rsidRPr="00585CA6" w:rsidRDefault="003D1638" w:rsidP="00E10EB4">
            <w:pPr>
              <w:pStyle w:val="TAL"/>
            </w:pPr>
            <w:r w:rsidRPr="00585CA6">
              <w:t>Temporary redirection.</w:t>
            </w:r>
          </w:p>
          <w:p w14:paraId="6A478D78" w14:textId="77777777" w:rsidR="003D1638" w:rsidRPr="00585CA6" w:rsidRDefault="003D1638" w:rsidP="00E10EB4">
            <w:pPr>
              <w:pStyle w:val="TAL"/>
            </w:pPr>
          </w:p>
          <w:p w14:paraId="560B2702"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04E45F95" w14:textId="77777777" w:rsidR="003D1638" w:rsidRPr="00585CA6" w:rsidRDefault="003D1638" w:rsidP="00E10EB4">
            <w:pPr>
              <w:pStyle w:val="TAL"/>
            </w:pPr>
          </w:p>
          <w:p w14:paraId="4833812A" w14:textId="77777777" w:rsidR="003D1638" w:rsidRPr="00585CA6" w:rsidRDefault="003D1638" w:rsidP="00E10EB4">
            <w:pPr>
              <w:pStyle w:val="TAL"/>
            </w:pPr>
            <w:r w:rsidRPr="00585CA6">
              <w:t>Redirection handling is described in clause 5.2.10 of 3GPP TS 29.122 [2].</w:t>
            </w:r>
          </w:p>
        </w:tc>
      </w:tr>
      <w:tr w:rsidR="003D1638" w:rsidRPr="00585CA6" w14:paraId="0EA30C94" w14:textId="77777777" w:rsidTr="00E10EB4">
        <w:trPr>
          <w:jc w:val="center"/>
        </w:trPr>
        <w:tc>
          <w:tcPr>
            <w:tcW w:w="1101" w:type="pct"/>
            <w:shd w:val="clear" w:color="auto" w:fill="auto"/>
            <w:vAlign w:val="center"/>
          </w:tcPr>
          <w:p w14:paraId="3D9DB15A" w14:textId="77777777" w:rsidR="003D1638" w:rsidRPr="00585CA6" w:rsidRDefault="003D1638" w:rsidP="00E10EB4">
            <w:pPr>
              <w:pStyle w:val="TAL"/>
            </w:pPr>
            <w:r w:rsidRPr="00585CA6">
              <w:rPr>
                <w:lang w:eastAsia="zh-CN"/>
              </w:rPr>
              <w:t>n/a</w:t>
            </w:r>
          </w:p>
        </w:tc>
        <w:tc>
          <w:tcPr>
            <w:tcW w:w="221" w:type="pct"/>
            <w:vAlign w:val="center"/>
          </w:tcPr>
          <w:p w14:paraId="65A98F27" w14:textId="77777777" w:rsidR="003D1638" w:rsidRPr="00585CA6" w:rsidRDefault="003D1638" w:rsidP="00E10EB4">
            <w:pPr>
              <w:pStyle w:val="TAC"/>
            </w:pPr>
          </w:p>
        </w:tc>
        <w:tc>
          <w:tcPr>
            <w:tcW w:w="589" w:type="pct"/>
            <w:vAlign w:val="center"/>
          </w:tcPr>
          <w:p w14:paraId="34E5B39E" w14:textId="77777777" w:rsidR="003D1638" w:rsidRPr="00585CA6" w:rsidRDefault="003D1638" w:rsidP="00E10EB4">
            <w:pPr>
              <w:pStyle w:val="TAC"/>
            </w:pPr>
          </w:p>
        </w:tc>
        <w:tc>
          <w:tcPr>
            <w:tcW w:w="737" w:type="pct"/>
            <w:vAlign w:val="center"/>
          </w:tcPr>
          <w:p w14:paraId="6B28962D" w14:textId="77777777" w:rsidR="003D1638" w:rsidRPr="00585CA6" w:rsidRDefault="003D1638" w:rsidP="00E10EB4">
            <w:pPr>
              <w:pStyle w:val="TAL"/>
            </w:pPr>
            <w:r w:rsidRPr="00585CA6">
              <w:t>308 Permanent Redirect</w:t>
            </w:r>
          </w:p>
        </w:tc>
        <w:tc>
          <w:tcPr>
            <w:tcW w:w="2352" w:type="pct"/>
            <w:shd w:val="clear" w:color="auto" w:fill="auto"/>
            <w:vAlign w:val="center"/>
          </w:tcPr>
          <w:p w14:paraId="0F163E20" w14:textId="77777777" w:rsidR="003D1638" w:rsidRPr="00585CA6" w:rsidRDefault="003D1638" w:rsidP="00E10EB4">
            <w:pPr>
              <w:pStyle w:val="TAL"/>
            </w:pPr>
            <w:r w:rsidRPr="00585CA6">
              <w:t>Permanent redirection.</w:t>
            </w:r>
          </w:p>
          <w:p w14:paraId="635A1C2D" w14:textId="77777777" w:rsidR="003D1638" w:rsidRPr="00585CA6" w:rsidRDefault="003D1638" w:rsidP="00E10EB4">
            <w:pPr>
              <w:pStyle w:val="TAL"/>
            </w:pPr>
          </w:p>
          <w:p w14:paraId="12F7E04A"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4A64269D" w14:textId="77777777" w:rsidR="003D1638" w:rsidRPr="00585CA6" w:rsidRDefault="003D1638" w:rsidP="00E10EB4">
            <w:pPr>
              <w:pStyle w:val="TAL"/>
            </w:pPr>
          </w:p>
          <w:p w14:paraId="7F2A238E" w14:textId="77777777" w:rsidR="003D1638" w:rsidRPr="00585CA6" w:rsidRDefault="003D1638" w:rsidP="00E10EB4">
            <w:pPr>
              <w:pStyle w:val="TAL"/>
            </w:pPr>
            <w:r w:rsidRPr="00585CA6">
              <w:t>Redirection handling is described in clause 5.2.10 of 3GPP TS 29.122 [2].</w:t>
            </w:r>
          </w:p>
        </w:tc>
      </w:tr>
      <w:tr w:rsidR="003D1638" w:rsidRPr="00585CA6" w14:paraId="773EB73A" w14:textId="77777777" w:rsidTr="00E10EB4">
        <w:trPr>
          <w:jc w:val="center"/>
        </w:trPr>
        <w:tc>
          <w:tcPr>
            <w:tcW w:w="5000" w:type="pct"/>
            <w:gridSpan w:val="5"/>
            <w:shd w:val="clear" w:color="auto" w:fill="auto"/>
            <w:vAlign w:val="center"/>
          </w:tcPr>
          <w:p w14:paraId="20264556"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3C0814BF" w14:textId="77777777" w:rsidR="003D1638" w:rsidRPr="00585CA6" w:rsidRDefault="003D1638" w:rsidP="003D1638"/>
    <w:p w14:paraId="1D10B3CA" w14:textId="248A4FC6"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0F200F74" w14:textId="77777777" w:rsidTr="00E10EB4">
        <w:trPr>
          <w:jc w:val="center"/>
        </w:trPr>
        <w:tc>
          <w:tcPr>
            <w:tcW w:w="824" w:type="pct"/>
            <w:shd w:val="clear" w:color="auto" w:fill="C0C0C0"/>
            <w:vAlign w:val="center"/>
          </w:tcPr>
          <w:p w14:paraId="24CDFC0A" w14:textId="77777777" w:rsidR="003D1638" w:rsidRPr="00585CA6" w:rsidRDefault="003D1638" w:rsidP="00E10EB4">
            <w:pPr>
              <w:pStyle w:val="TAH"/>
            </w:pPr>
            <w:r w:rsidRPr="00585CA6">
              <w:t>Name</w:t>
            </w:r>
          </w:p>
        </w:tc>
        <w:tc>
          <w:tcPr>
            <w:tcW w:w="732" w:type="pct"/>
            <w:shd w:val="clear" w:color="auto" w:fill="C0C0C0"/>
            <w:vAlign w:val="center"/>
          </w:tcPr>
          <w:p w14:paraId="0D4AD331" w14:textId="77777777" w:rsidR="003D1638" w:rsidRPr="00585CA6" w:rsidRDefault="003D1638" w:rsidP="00E10EB4">
            <w:pPr>
              <w:pStyle w:val="TAH"/>
            </w:pPr>
            <w:r w:rsidRPr="00585CA6">
              <w:t>Data type</w:t>
            </w:r>
          </w:p>
        </w:tc>
        <w:tc>
          <w:tcPr>
            <w:tcW w:w="217" w:type="pct"/>
            <w:shd w:val="clear" w:color="auto" w:fill="C0C0C0"/>
            <w:vAlign w:val="center"/>
          </w:tcPr>
          <w:p w14:paraId="0A94C430" w14:textId="77777777" w:rsidR="003D1638" w:rsidRPr="00585CA6" w:rsidRDefault="003D1638" w:rsidP="00E10EB4">
            <w:pPr>
              <w:pStyle w:val="TAH"/>
            </w:pPr>
            <w:r w:rsidRPr="00585CA6">
              <w:t>P</w:t>
            </w:r>
          </w:p>
        </w:tc>
        <w:tc>
          <w:tcPr>
            <w:tcW w:w="581" w:type="pct"/>
            <w:shd w:val="clear" w:color="auto" w:fill="C0C0C0"/>
            <w:vAlign w:val="center"/>
          </w:tcPr>
          <w:p w14:paraId="0837208F" w14:textId="77777777" w:rsidR="003D1638" w:rsidRPr="00585CA6" w:rsidRDefault="003D1638" w:rsidP="00E10EB4">
            <w:pPr>
              <w:pStyle w:val="TAH"/>
            </w:pPr>
            <w:r w:rsidRPr="00585CA6">
              <w:t>Cardinality</w:t>
            </w:r>
          </w:p>
        </w:tc>
        <w:tc>
          <w:tcPr>
            <w:tcW w:w="2645" w:type="pct"/>
            <w:shd w:val="clear" w:color="auto" w:fill="C0C0C0"/>
            <w:vAlign w:val="center"/>
          </w:tcPr>
          <w:p w14:paraId="45E8CD7D" w14:textId="77777777" w:rsidR="003D1638" w:rsidRPr="00585CA6" w:rsidRDefault="003D1638" w:rsidP="00E10EB4">
            <w:pPr>
              <w:pStyle w:val="TAH"/>
            </w:pPr>
            <w:r w:rsidRPr="00585CA6">
              <w:t>Description</w:t>
            </w:r>
          </w:p>
        </w:tc>
      </w:tr>
      <w:tr w:rsidR="003D1638" w:rsidRPr="00585CA6" w14:paraId="4A146EF7" w14:textId="77777777" w:rsidTr="00E10EB4">
        <w:trPr>
          <w:jc w:val="center"/>
        </w:trPr>
        <w:tc>
          <w:tcPr>
            <w:tcW w:w="824" w:type="pct"/>
            <w:shd w:val="clear" w:color="auto" w:fill="auto"/>
            <w:vAlign w:val="center"/>
          </w:tcPr>
          <w:p w14:paraId="5BFD7CDA" w14:textId="77777777" w:rsidR="003D1638" w:rsidRPr="00585CA6" w:rsidRDefault="003D1638" w:rsidP="00E10EB4">
            <w:pPr>
              <w:pStyle w:val="TAL"/>
            </w:pPr>
            <w:r w:rsidRPr="00585CA6">
              <w:t>Location</w:t>
            </w:r>
          </w:p>
        </w:tc>
        <w:tc>
          <w:tcPr>
            <w:tcW w:w="732" w:type="pct"/>
            <w:vAlign w:val="center"/>
          </w:tcPr>
          <w:p w14:paraId="26AB9B60" w14:textId="77777777" w:rsidR="003D1638" w:rsidRPr="00585CA6" w:rsidRDefault="003D1638" w:rsidP="00E10EB4">
            <w:pPr>
              <w:pStyle w:val="TAL"/>
            </w:pPr>
            <w:r w:rsidRPr="00585CA6">
              <w:t>string</w:t>
            </w:r>
          </w:p>
        </w:tc>
        <w:tc>
          <w:tcPr>
            <w:tcW w:w="217" w:type="pct"/>
            <w:vAlign w:val="center"/>
          </w:tcPr>
          <w:p w14:paraId="20748619" w14:textId="77777777" w:rsidR="003D1638" w:rsidRPr="00585CA6" w:rsidRDefault="003D1638" w:rsidP="00E10EB4">
            <w:pPr>
              <w:pStyle w:val="TAC"/>
            </w:pPr>
            <w:r w:rsidRPr="00585CA6">
              <w:t>M</w:t>
            </w:r>
          </w:p>
        </w:tc>
        <w:tc>
          <w:tcPr>
            <w:tcW w:w="581" w:type="pct"/>
            <w:vAlign w:val="center"/>
          </w:tcPr>
          <w:p w14:paraId="314926DA" w14:textId="77777777" w:rsidR="003D1638" w:rsidRPr="00585CA6" w:rsidRDefault="003D1638" w:rsidP="00E10EB4">
            <w:pPr>
              <w:pStyle w:val="TAC"/>
            </w:pPr>
            <w:r w:rsidRPr="00585CA6">
              <w:t>1</w:t>
            </w:r>
          </w:p>
        </w:tc>
        <w:tc>
          <w:tcPr>
            <w:tcW w:w="2645" w:type="pct"/>
            <w:shd w:val="clear" w:color="auto" w:fill="auto"/>
            <w:vAlign w:val="center"/>
          </w:tcPr>
          <w:p w14:paraId="5E6454C2"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0CF1E76E" w14:textId="77777777" w:rsidR="003D1638" w:rsidRPr="00585CA6" w:rsidRDefault="003D1638" w:rsidP="003D1638"/>
    <w:p w14:paraId="37481771" w14:textId="3C8A0B33"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684A9701" w14:textId="77777777" w:rsidTr="00E10EB4">
        <w:trPr>
          <w:jc w:val="center"/>
        </w:trPr>
        <w:tc>
          <w:tcPr>
            <w:tcW w:w="824" w:type="pct"/>
            <w:shd w:val="clear" w:color="auto" w:fill="C0C0C0"/>
            <w:vAlign w:val="center"/>
          </w:tcPr>
          <w:p w14:paraId="63B81188" w14:textId="77777777" w:rsidR="003D1638" w:rsidRPr="00585CA6" w:rsidRDefault="003D1638" w:rsidP="00E10EB4">
            <w:pPr>
              <w:pStyle w:val="TAH"/>
            </w:pPr>
            <w:r w:rsidRPr="00585CA6">
              <w:t>Name</w:t>
            </w:r>
          </w:p>
        </w:tc>
        <w:tc>
          <w:tcPr>
            <w:tcW w:w="732" w:type="pct"/>
            <w:shd w:val="clear" w:color="auto" w:fill="C0C0C0"/>
            <w:vAlign w:val="center"/>
          </w:tcPr>
          <w:p w14:paraId="27857330" w14:textId="77777777" w:rsidR="003D1638" w:rsidRPr="00585CA6" w:rsidRDefault="003D1638" w:rsidP="00E10EB4">
            <w:pPr>
              <w:pStyle w:val="TAH"/>
            </w:pPr>
            <w:r w:rsidRPr="00585CA6">
              <w:t>Data type</w:t>
            </w:r>
          </w:p>
        </w:tc>
        <w:tc>
          <w:tcPr>
            <w:tcW w:w="217" w:type="pct"/>
            <w:shd w:val="clear" w:color="auto" w:fill="C0C0C0"/>
            <w:vAlign w:val="center"/>
          </w:tcPr>
          <w:p w14:paraId="45A0B7AD" w14:textId="77777777" w:rsidR="003D1638" w:rsidRPr="00585CA6" w:rsidRDefault="003D1638" w:rsidP="00E10EB4">
            <w:pPr>
              <w:pStyle w:val="TAH"/>
            </w:pPr>
            <w:r w:rsidRPr="00585CA6">
              <w:t>P</w:t>
            </w:r>
          </w:p>
        </w:tc>
        <w:tc>
          <w:tcPr>
            <w:tcW w:w="581" w:type="pct"/>
            <w:shd w:val="clear" w:color="auto" w:fill="C0C0C0"/>
            <w:vAlign w:val="center"/>
          </w:tcPr>
          <w:p w14:paraId="41B34D60" w14:textId="77777777" w:rsidR="003D1638" w:rsidRPr="00585CA6" w:rsidRDefault="003D1638" w:rsidP="00E10EB4">
            <w:pPr>
              <w:pStyle w:val="TAH"/>
            </w:pPr>
            <w:r w:rsidRPr="00585CA6">
              <w:t>Cardinality</w:t>
            </w:r>
          </w:p>
        </w:tc>
        <w:tc>
          <w:tcPr>
            <w:tcW w:w="2645" w:type="pct"/>
            <w:shd w:val="clear" w:color="auto" w:fill="C0C0C0"/>
            <w:vAlign w:val="center"/>
          </w:tcPr>
          <w:p w14:paraId="16AC3A70" w14:textId="77777777" w:rsidR="003D1638" w:rsidRPr="00585CA6" w:rsidRDefault="003D1638" w:rsidP="00E10EB4">
            <w:pPr>
              <w:pStyle w:val="TAH"/>
            </w:pPr>
            <w:r w:rsidRPr="00585CA6">
              <w:t>Description</w:t>
            </w:r>
          </w:p>
        </w:tc>
      </w:tr>
      <w:tr w:rsidR="003D1638" w:rsidRPr="00585CA6" w14:paraId="5A8C705A" w14:textId="77777777" w:rsidTr="00E10EB4">
        <w:trPr>
          <w:jc w:val="center"/>
        </w:trPr>
        <w:tc>
          <w:tcPr>
            <w:tcW w:w="824" w:type="pct"/>
            <w:shd w:val="clear" w:color="auto" w:fill="auto"/>
            <w:vAlign w:val="center"/>
          </w:tcPr>
          <w:p w14:paraId="108FE3AC" w14:textId="77777777" w:rsidR="003D1638" w:rsidRPr="00585CA6" w:rsidRDefault="003D1638" w:rsidP="00E10EB4">
            <w:pPr>
              <w:pStyle w:val="TAL"/>
            </w:pPr>
            <w:r w:rsidRPr="00585CA6">
              <w:t>Location</w:t>
            </w:r>
          </w:p>
        </w:tc>
        <w:tc>
          <w:tcPr>
            <w:tcW w:w="732" w:type="pct"/>
            <w:vAlign w:val="center"/>
          </w:tcPr>
          <w:p w14:paraId="7B1DFCF2" w14:textId="77777777" w:rsidR="003D1638" w:rsidRPr="00585CA6" w:rsidRDefault="003D1638" w:rsidP="00E10EB4">
            <w:pPr>
              <w:pStyle w:val="TAL"/>
            </w:pPr>
            <w:r w:rsidRPr="00585CA6">
              <w:t>string</w:t>
            </w:r>
          </w:p>
        </w:tc>
        <w:tc>
          <w:tcPr>
            <w:tcW w:w="217" w:type="pct"/>
            <w:vAlign w:val="center"/>
          </w:tcPr>
          <w:p w14:paraId="487DCA59" w14:textId="77777777" w:rsidR="003D1638" w:rsidRPr="00585CA6" w:rsidRDefault="003D1638" w:rsidP="00E10EB4">
            <w:pPr>
              <w:pStyle w:val="TAC"/>
            </w:pPr>
            <w:r w:rsidRPr="00585CA6">
              <w:t>M</w:t>
            </w:r>
          </w:p>
        </w:tc>
        <w:tc>
          <w:tcPr>
            <w:tcW w:w="581" w:type="pct"/>
            <w:vAlign w:val="center"/>
          </w:tcPr>
          <w:p w14:paraId="1CC88AAE" w14:textId="77777777" w:rsidR="003D1638" w:rsidRPr="00585CA6" w:rsidRDefault="003D1638" w:rsidP="00E10EB4">
            <w:pPr>
              <w:pStyle w:val="TAC"/>
            </w:pPr>
            <w:r w:rsidRPr="00585CA6">
              <w:t>1</w:t>
            </w:r>
          </w:p>
        </w:tc>
        <w:tc>
          <w:tcPr>
            <w:tcW w:w="2645" w:type="pct"/>
            <w:shd w:val="clear" w:color="auto" w:fill="auto"/>
            <w:vAlign w:val="center"/>
          </w:tcPr>
          <w:p w14:paraId="547D0096"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58BF222F" w14:textId="77777777" w:rsidR="003D1638" w:rsidRPr="00585CA6" w:rsidRDefault="003D1638" w:rsidP="003D1638"/>
    <w:p w14:paraId="378F37B9" w14:textId="226BC8B4" w:rsidR="003D1638" w:rsidRDefault="003D1638" w:rsidP="003D1638">
      <w:pPr>
        <w:pStyle w:val="H6"/>
      </w:pPr>
      <w:r>
        <w:t>6.2.</w:t>
      </w:r>
      <w:r w:rsidR="00E10EB4">
        <w:t>1</w:t>
      </w:r>
      <w:r>
        <w:t>.3.5.3.2</w:t>
      </w:r>
      <w:r>
        <w:tab/>
        <w:t>PUT</w:t>
      </w:r>
    </w:p>
    <w:p w14:paraId="0C597519" w14:textId="77777777" w:rsidR="003D1638" w:rsidRPr="00585CA6" w:rsidRDefault="003D1638" w:rsidP="003D1638">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Maps Subscription</w:t>
      </w:r>
      <w:r w:rsidRPr="00585CA6">
        <w:t xml:space="preserve">" resource at the </w:t>
      </w:r>
      <w:r>
        <w:t>SAn</w:t>
      </w:r>
      <w:r w:rsidRPr="00585CA6">
        <w:t xml:space="preserve"> Server</w:t>
      </w:r>
      <w:r w:rsidRPr="00585CA6">
        <w:rPr>
          <w:noProof/>
          <w:lang w:eastAsia="zh-CN"/>
        </w:rPr>
        <w:t>.</w:t>
      </w:r>
    </w:p>
    <w:p w14:paraId="5EEDFF18" w14:textId="64E5CEBE"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.3.5.3.2-1.</w:t>
      </w:r>
    </w:p>
    <w:p w14:paraId="6B6032B4" w14:textId="0B5E4A3B" w:rsidR="003D1638" w:rsidRPr="00384E92" w:rsidRDefault="00E10EB4" w:rsidP="003D1638">
      <w:pPr>
        <w:pStyle w:val="TH"/>
        <w:rPr>
          <w:rFonts w:cs="Arial"/>
        </w:rPr>
      </w:pPr>
      <w:r>
        <w:t>Table 6.2.1</w:t>
      </w:r>
      <w:r w:rsidR="003D1638">
        <w:t>.3.5.3.2</w:t>
      </w:r>
      <w:r w:rsidR="003D1638" w:rsidRPr="00384E92">
        <w:t xml:space="preserve">-1: URI query parameters supported by the </w:t>
      </w:r>
      <w:r w:rsidR="003D1638">
        <w:t xml:space="preserve">PUT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6E300688" w14:textId="77777777" w:rsidTr="00E10EB4">
        <w:trPr>
          <w:jc w:val="center"/>
        </w:trPr>
        <w:tc>
          <w:tcPr>
            <w:tcW w:w="844" w:type="pct"/>
            <w:shd w:val="clear" w:color="auto" w:fill="C0C0C0"/>
          </w:tcPr>
          <w:p w14:paraId="64860E50" w14:textId="77777777" w:rsidR="003D1638" w:rsidRPr="00A54937" w:rsidRDefault="003D1638" w:rsidP="00E10EB4">
            <w:pPr>
              <w:pStyle w:val="TAH"/>
            </w:pPr>
            <w:r w:rsidRPr="00A54937">
              <w:t>Name</w:t>
            </w:r>
          </w:p>
        </w:tc>
        <w:tc>
          <w:tcPr>
            <w:tcW w:w="947" w:type="pct"/>
            <w:shd w:val="clear" w:color="auto" w:fill="C0C0C0"/>
          </w:tcPr>
          <w:p w14:paraId="05DFF4B3" w14:textId="77777777" w:rsidR="003D1638" w:rsidRPr="00A54937" w:rsidRDefault="003D1638" w:rsidP="00E10EB4">
            <w:pPr>
              <w:pStyle w:val="TAH"/>
            </w:pPr>
            <w:r w:rsidRPr="00A54937">
              <w:t>Data type</w:t>
            </w:r>
          </w:p>
        </w:tc>
        <w:tc>
          <w:tcPr>
            <w:tcW w:w="209" w:type="pct"/>
            <w:shd w:val="clear" w:color="auto" w:fill="C0C0C0"/>
          </w:tcPr>
          <w:p w14:paraId="7BBB1E23" w14:textId="77777777" w:rsidR="003D1638" w:rsidRPr="00A54937" w:rsidRDefault="003D1638" w:rsidP="00E10EB4">
            <w:pPr>
              <w:pStyle w:val="TAH"/>
            </w:pPr>
            <w:r w:rsidRPr="00A54937">
              <w:t>P</w:t>
            </w:r>
          </w:p>
        </w:tc>
        <w:tc>
          <w:tcPr>
            <w:tcW w:w="608" w:type="pct"/>
            <w:shd w:val="clear" w:color="auto" w:fill="C0C0C0"/>
          </w:tcPr>
          <w:p w14:paraId="54801DDF" w14:textId="77777777" w:rsidR="003D1638" w:rsidRPr="00A54937" w:rsidRDefault="003D1638" w:rsidP="00E10EB4">
            <w:pPr>
              <w:pStyle w:val="TAH"/>
            </w:pPr>
            <w:r w:rsidRPr="00A54937">
              <w:t>Cardinality</w:t>
            </w:r>
          </w:p>
        </w:tc>
        <w:tc>
          <w:tcPr>
            <w:tcW w:w="2392" w:type="pct"/>
            <w:shd w:val="clear" w:color="auto" w:fill="C0C0C0"/>
            <w:vAlign w:val="center"/>
          </w:tcPr>
          <w:p w14:paraId="5206E946" w14:textId="77777777" w:rsidR="003D1638" w:rsidRPr="00A54937" w:rsidRDefault="003D1638" w:rsidP="00E10EB4">
            <w:pPr>
              <w:pStyle w:val="TAH"/>
            </w:pPr>
            <w:r w:rsidRPr="00A54937">
              <w:t>Description</w:t>
            </w:r>
          </w:p>
        </w:tc>
      </w:tr>
      <w:tr w:rsidR="003D1638" w:rsidRPr="00A54937" w14:paraId="5C0F6783" w14:textId="77777777" w:rsidTr="00E10EB4">
        <w:trPr>
          <w:jc w:val="center"/>
        </w:trPr>
        <w:tc>
          <w:tcPr>
            <w:tcW w:w="844" w:type="pct"/>
            <w:shd w:val="clear" w:color="auto" w:fill="auto"/>
          </w:tcPr>
          <w:p w14:paraId="43778305" w14:textId="77777777" w:rsidR="003D1638" w:rsidRDefault="003D1638" w:rsidP="00E10EB4">
            <w:pPr>
              <w:pStyle w:val="TAL"/>
            </w:pPr>
            <w:r w:rsidRPr="0016361A">
              <w:t>n/a</w:t>
            </w:r>
          </w:p>
        </w:tc>
        <w:tc>
          <w:tcPr>
            <w:tcW w:w="947" w:type="pct"/>
          </w:tcPr>
          <w:p w14:paraId="5AEA3B25" w14:textId="77777777" w:rsidR="003D1638" w:rsidRDefault="003D1638" w:rsidP="00E10EB4">
            <w:pPr>
              <w:pStyle w:val="TAL"/>
            </w:pPr>
          </w:p>
        </w:tc>
        <w:tc>
          <w:tcPr>
            <w:tcW w:w="209" w:type="pct"/>
          </w:tcPr>
          <w:p w14:paraId="66EBDC98" w14:textId="77777777" w:rsidR="003D1638" w:rsidRDefault="003D1638" w:rsidP="00E10EB4">
            <w:pPr>
              <w:pStyle w:val="TAC"/>
            </w:pPr>
          </w:p>
        </w:tc>
        <w:tc>
          <w:tcPr>
            <w:tcW w:w="608" w:type="pct"/>
          </w:tcPr>
          <w:p w14:paraId="017AB17A" w14:textId="77777777" w:rsidR="003D1638" w:rsidRDefault="003D1638" w:rsidP="00E10EB4">
            <w:pPr>
              <w:pStyle w:val="TAL"/>
            </w:pPr>
          </w:p>
        </w:tc>
        <w:tc>
          <w:tcPr>
            <w:tcW w:w="2392" w:type="pct"/>
            <w:shd w:val="clear" w:color="auto" w:fill="auto"/>
            <w:vAlign w:val="center"/>
          </w:tcPr>
          <w:p w14:paraId="5AF74B44" w14:textId="77777777" w:rsidR="003D1638" w:rsidRPr="000C4B53" w:rsidRDefault="003D1638" w:rsidP="00E10EB4">
            <w:pPr>
              <w:pStyle w:val="TAL"/>
            </w:pPr>
          </w:p>
        </w:tc>
      </w:tr>
    </w:tbl>
    <w:p w14:paraId="560302E7" w14:textId="77777777" w:rsidR="003D1638" w:rsidRDefault="003D1638" w:rsidP="003D1638"/>
    <w:p w14:paraId="4C932A7D" w14:textId="4718DC62" w:rsidR="003D1638" w:rsidRPr="00384E92" w:rsidRDefault="003D1638" w:rsidP="003D1638">
      <w:r>
        <w:t>This method shall support the request data str</w:t>
      </w:r>
      <w:r w:rsidR="00E10EB4">
        <w:t>uctures specified in table 6.2.1</w:t>
      </w:r>
      <w:r>
        <w:t>.3.5.3.2-2 and the response data structures and respons</w:t>
      </w:r>
      <w:r w:rsidR="00E10EB4">
        <w:t>e codes specified in table 6.2.1</w:t>
      </w:r>
      <w:r>
        <w:t>.3.5.3.2-3.</w:t>
      </w:r>
    </w:p>
    <w:p w14:paraId="44D1DDB1" w14:textId="579FFA17" w:rsidR="003D1638" w:rsidRPr="001769FF" w:rsidRDefault="00E10EB4" w:rsidP="003D1638">
      <w:pPr>
        <w:pStyle w:val="TH"/>
      </w:pPr>
      <w:r>
        <w:t>Table 6.2.1</w:t>
      </w:r>
      <w:r w:rsidR="003D1638">
        <w:t>.3.5.3.2</w:t>
      </w:r>
      <w:r w:rsidR="003D1638" w:rsidRPr="001769FF">
        <w:t xml:space="preserve">-2: Data structures supported by the </w:t>
      </w:r>
      <w:r w:rsidR="003D1638">
        <w:t xml:space="preserve">PUT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0D8DB536" w14:textId="77777777" w:rsidTr="00E10EB4">
        <w:trPr>
          <w:jc w:val="center"/>
        </w:trPr>
        <w:tc>
          <w:tcPr>
            <w:tcW w:w="1603" w:type="dxa"/>
            <w:shd w:val="clear" w:color="auto" w:fill="C0C0C0"/>
          </w:tcPr>
          <w:p w14:paraId="4232B8CD" w14:textId="77777777" w:rsidR="003D1638" w:rsidRPr="00A54937" w:rsidRDefault="003D1638" w:rsidP="00E10EB4">
            <w:pPr>
              <w:pStyle w:val="TAH"/>
            </w:pPr>
            <w:r w:rsidRPr="00A54937">
              <w:t>Data type</w:t>
            </w:r>
          </w:p>
        </w:tc>
        <w:tc>
          <w:tcPr>
            <w:tcW w:w="518" w:type="dxa"/>
            <w:shd w:val="clear" w:color="auto" w:fill="C0C0C0"/>
          </w:tcPr>
          <w:p w14:paraId="2EE860B9" w14:textId="77777777" w:rsidR="003D1638" w:rsidRPr="00A54937" w:rsidRDefault="003D1638" w:rsidP="00E10EB4">
            <w:pPr>
              <w:pStyle w:val="TAH"/>
            </w:pPr>
            <w:r w:rsidRPr="00A54937">
              <w:t>P</w:t>
            </w:r>
          </w:p>
        </w:tc>
        <w:tc>
          <w:tcPr>
            <w:tcW w:w="1557" w:type="dxa"/>
            <w:shd w:val="clear" w:color="auto" w:fill="C0C0C0"/>
          </w:tcPr>
          <w:p w14:paraId="23D3614A" w14:textId="77777777" w:rsidR="003D1638" w:rsidRPr="00A54937" w:rsidRDefault="003D1638" w:rsidP="00E10EB4">
            <w:pPr>
              <w:pStyle w:val="TAH"/>
            </w:pPr>
            <w:r w:rsidRPr="00A54937">
              <w:t>Cardinality</w:t>
            </w:r>
          </w:p>
        </w:tc>
        <w:tc>
          <w:tcPr>
            <w:tcW w:w="5943" w:type="dxa"/>
            <w:shd w:val="clear" w:color="auto" w:fill="C0C0C0"/>
            <w:vAlign w:val="center"/>
          </w:tcPr>
          <w:p w14:paraId="7F4823AE" w14:textId="77777777" w:rsidR="003D1638" w:rsidRPr="00A54937" w:rsidRDefault="003D1638" w:rsidP="00E10EB4">
            <w:pPr>
              <w:pStyle w:val="TAH"/>
            </w:pPr>
            <w:r w:rsidRPr="00A54937">
              <w:t>Description</w:t>
            </w:r>
          </w:p>
        </w:tc>
      </w:tr>
      <w:tr w:rsidR="003D1638" w:rsidRPr="00A54937" w14:paraId="7F463A9C" w14:textId="77777777" w:rsidTr="00E10EB4">
        <w:trPr>
          <w:jc w:val="center"/>
        </w:trPr>
        <w:tc>
          <w:tcPr>
            <w:tcW w:w="1603" w:type="dxa"/>
            <w:shd w:val="clear" w:color="auto" w:fill="auto"/>
            <w:vAlign w:val="center"/>
          </w:tcPr>
          <w:p w14:paraId="106D9AC8" w14:textId="77777777" w:rsidR="003D1638" w:rsidRPr="00A54937" w:rsidRDefault="003D1638" w:rsidP="00E10EB4">
            <w:pPr>
              <w:pStyle w:val="TAL"/>
            </w:pPr>
            <w:r>
              <w:t>SpatialMapsSub</w:t>
            </w:r>
          </w:p>
        </w:tc>
        <w:tc>
          <w:tcPr>
            <w:tcW w:w="518" w:type="dxa"/>
            <w:vAlign w:val="center"/>
          </w:tcPr>
          <w:p w14:paraId="57D7AD0B" w14:textId="77777777" w:rsidR="003D1638" w:rsidRPr="00A54937" w:rsidRDefault="003D1638" w:rsidP="00E10EB4">
            <w:pPr>
              <w:pStyle w:val="TAC"/>
            </w:pPr>
            <w:r>
              <w:t>M</w:t>
            </w:r>
          </w:p>
        </w:tc>
        <w:tc>
          <w:tcPr>
            <w:tcW w:w="1557" w:type="dxa"/>
            <w:vAlign w:val="center"/>
          </w:tcPr>
          <w:p w14:paraId="0816564B" w14:textId="77777777" w:rsidR="003D1638" w:rsidRPr="00A54937" w:rsidRDefault="003D1638" w:rsidP="00E10EB4">
            <w:pPr>
              <w:pStyle w:val="TAC"/>
            </w:pPr>
            <w:r>
              <w:t>1</w:t>
            </w:r>
          </w:p>
        </w:tc>
        <w:tc>
          <w:tcPr>
            <w:tcW w:w="5943" w:type="dxa"/>
            <w:shd w:val="clear" w:color="auto" w:fill="auto"/>
            <w:vAlign w:val="center"/>
          </w:tcPr>
          <w:p w14:paraId="5BF91FCF" w14:textId="77777777" w:rsidR="003D1638" w:rsidRPr="00A54937" w:rsidRDefault="003D1638" w:rsidP="00E10EB4">
            <w:pPr>
              <w:pStyle w:val="TAL"/>
            </w:pPr>
            <w:r w:rsidRPr="00585CA6">
              <w:t xml:space="preserve">Represents the updated representation of the "Individual </w:t>
            </w:r>
            <w:r>
              <w:t>Spatial Maps Subscription</w:t>
            </w:r>
            <w:r w:rsidRPr="00585CA6">
              <w:t>" resource.</w:t>
            </w:r>
          </w:p>
        </w:tc>
      </w:tr>
    </w:tbl>
    <w:p w14:paraId="444380E3" w14:textId="77777777" w:rsidR="003D1638" w:rsidRDefault="003D1638" w:rsidP="003D1638"/>
    <w:p w14:paraId="6CB45503" w14:textId="0AD66AC2" w:rsidR="003D1638" w:rsidRPr="001769FF" w:rsidRDefault="00E10EB4" w:rsidP="003D1638">
      <w:pPr>
        <w:pStyle w:val="TH"/>
      </w:pPr>
      <w:r>
        <w:t>Table 6.2.1</w:t>
      </w:r>
      <w:r w:rsidR="003D1638">
        <w:t>.3.5.3.2</w:t>
      </w:r>
      <w:r w:rsidR="003D1638" w:rsidRPr="001769FF">
        <w:t>-</w:t>
      </w:r>
      <w:r w:rsidR="003D1638">
        <w:t>3</w:t>
      </w:r>
      <w:r w:rsidR="003D1638" w:rsidRPr="001769FF">
        <w:t>: Data structures</w:t>
      </w:r>
      <w:r w:rsidR="003D1638">
        <w:t xml:space="preserve"> supported by the PUT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480ABF27" w14:textId="77777777" w:rsidTr="00E10EB4">
        <w:trPr>
          <w:jc w:val="center"/>
        </w:trPr>
        <w:tc>
          <w:tcPr>
            <w:tcW w:w="826" w:type="pct"/>
            <w:shd w:val="clear" w:color="auto" w:fill="C0C0C0"/>
          </w:tcPr>
          <w:p w14:paraId="5D2E380B" w14:textId="77777777" w:rsidR="003D1638" w:rsidRPr="00A54937" w:rsidRDefault="003D1638" w:rsidP="00E10EB4">
            <w:pPr>
              <w:pStyle w:val="TAH"/>
            </w:pPr>
            <w:r w:rsidRPr="00A54937">
              <w:t>Data type</w:t>
            </w:r>
          </w:p>
        </w:tc>
        <w:tc>
          <w:tcPr>
            <w:tcW w:w="499" w:type="pct"/>
            <w:shd w:val="clear" w:color="auto" w:fill="C0C0C0"/>
          </w:tcPr>
          <w:p w14:paraId="5128E3D3" w14:textId="77777777" w:rsidR="003D1638" w:rsidRPr="00A54937" w:rsidRDefault="003D1638" w:rsidP="00E10EB4">
            <w:pPr>
              <w:pStyle w:val="TAH"/>
            </w:pPr>
            <w:r w:rsidRPr="00A54937">
              <w:t>P</w:t>
            </w:r>
          </w:p>
        </w:tc>
        <w:tc>
          <w:tcPr>
            <w:tcW w:w="738" w:type="pct"/>
            <w:shd w:val="clear" w:color="auto" w:fill="C0C0C0"/>
          </w:tcPr>
          <w:p w14:paraId="28B8E9B9" w14:textId="77777777" w:rsidR="003D1638" w:rsidRPr="00A54937" w:rsidRDefault="003D1638" w:rsidP="00E10EB4">
            <w:pPr>
              <w:pStyle w:val="TAH"/>
            </w:pPr>
            <w:r w:rsidRPr="00A54937">
              <w:t>Cardinality</w:t>
            </w:r>
          </w:p>
        </w:tc>
        <w:tc>
          <w:tcPr>
            <w:tcW w:w="967" w:type="pct"/>
            <w:shd w:val="clear" w:color="auto" w:fill="C0C0C0"/>
          </w:tcPr>
          <w:p w14:paraId="58EB3067" w14:textId="77777777" w:rsidR="003D1638" w:rsidRPr="00A54937" w:rsidRDefault="003D1638" w:rsidP="00E10EB4">
            <w:pPr>
              <w:pStyle w:val="TAH"/>
            </w:pPr>
            <w:r w:rsidRPr="00A54937">
              <w:t>Response</w:t>
            </w:r>
          </w:p>
          <w:p w14:paraId="51ACC339" w14:textId="77777777" w:rsidR="003D1638" w:rsidRPr="00A54937" w:rsidRDefault="003D1638" w:rsidP="00E10EB4">
            <w:pPr>
              <w:pStyle w:val="TAH"/>
            </w:pPr>
            <w:r w:rsidRPr="00A54937">
              <w:t>codes</w:t>
            </w:r>
          </w:p>
        </w:tc>
        <w:tc>
          <w:tcPr>
            <w:tcW w:w="1970" w:type="pct"/>
            <w:shd w:val="clear" w:color="auto" w:fill="C0C0C0"/>
          </w:tcPr>
          <w:p w14:paraId="6BCA3972" w14:textId="77777777" w:rsidR="003D1638" w:rsidRPr="00A54937" w:rsidRDefault="003D1638" w:rsidP="00E10EB4">
            <w:pPr>
              <w:pStyle w:val="TAH"/>
            </w:pPr>
            <w:r w:rsidRPr="00A54937">
              <w:t>Description</w:t>
            </w:r>
          </w:p>
        </w:tc>
      </w:tr>
      <w:tr w:rsidR="003D1638" w:rsidRPr="00A54937" w14:paraId="26FCDFDC" w14:textId="77777777" w:rsidTr="00E10EB4">
        <w:trPr>
          <w:jc w:val="center"/>
        </w:trPr>
        <w:tc>
          <w:tcPr>
            <w:tcW w:w="826" w:type="pct"/>
            <w:shd w:val="clear" w:color="auto" w:fill="auto"/>
            <w:vAlign w:val="center"/>
          </w:tcPr>
          <w:p w14:paraId="5F541501" w14:textId="77777777" w:rsidR="003D1638" w:rsidRPr="00A54937" w:rsidRDefault="003D1638" w:rsidP="00E10EB4">
            <w:pPr>
              <w:pStyle w:val="TAL"/>
            </w:pPr>
            <w:r>
              <w:t>SpatialMapsSub</w:t>
            </w:r>
          </w:p>
        </w:tc>
        <w:tc>
          <w:tcPr>
            <w:tcW w:w="499" w:type="pct"/>
            <w:vAlign w:val="center"/>
          </w:tcPr>
          <w:p w14:paraId="37B6BF66" w14:textId="77777777" w:rsidR="003D1638" w:rsidRPr="00A54937" w:rsidRDefault="003D1638" w:rsidP="00E10EB4">
            <w:pPr>
              <w:pStyle w:val="TAC"/>
            </w:pPr>
            <w:r>
              <w:t>M</w:t>
            </w:r>
          </w:p>
        </w:tc>
        <w:tc>
          <w:tcPr>
            <w:tcW w:w="738" w:type="pct"/>
            <w:vAlign w:val="center"/>
          </w:tcPr>
          <w:p w14:paraId="78D98571" w14:textId="77777777" w:rsidR="003D1638" w:rsidRPr="00A54937" w:rsidRDefault="003D1638" w:rsidP="00E10EB4">
            <w:pPr>
              <w:pStyle w:val="TAC"/>
            </w:pPr>
            <w:r>
              <w:t>1</w:t>
            </w:r>
          </w:p>
        </w:tc>
        <w:tc>
          <w:tcPr>
            <w:tcW w:w="967" w:type="pct"/>
            <w:vAlign w:val="center"/>
          </w:tcPr>
          <w:p w14:paraId="4BE134A4" w14:textId="77777777" w:rsidR="003D1638" w:rsidRPr="00A54937" w:rsidRDefault="003D1638" w:rsidP="00E10EB4">
            <w:pPr>
              <w:pStyle w:val="TAL"/>
            </w:pPr>
            <w:r>
              <w:t>200 OK</w:t>
            </w:r>
          </w:p>
        </w:tc>
        <w:tc>
          <w:tcPr>
            <w:tcW w:w="1970" w:type="pct"/>
            <w:shd w:val="clear" w:color="auto" w:fill="auto"/>
            <w:vAlign w:val="center"/>
          </w:tcPr>
          <w:p w14:paraId="19AD4355" w14:textId="77777777" w:rsidR="003D1638" w:rsidRPr="00A54937" w:rsidRDefault="003D1638" w:rsidP="00E10EB4">
            <w:pPr>
              <w:pStyle w:val="TAL"/>
            </w:pPr>
            <w:r w:rsidRPr="00585CA6">
              <w:t xml:space="preserve">Successful case. The "Individual </w:t>
            </w:r>
            <w:r>
              <w:t>Spatial Maps Subscription</w:t>
            </w:r>
            <w:r w:rsidRPr="00585CA6">
              <w:t>" resource is successfully updated and a representation of the updated resource shall be returned in the response body.</w:t>
            </w:r>
          </w:p>
        </w:tc>
      </w:tr>
      <w:tr w:rsidR="003D1638" w:rsidRPr="00A54937" w14:paraId="188B4C88" w14:textId="77777777" w:rsidTr="00E10EB4">
        <w:trPr>
          <w:jc w:val="center"/>
        </w:trPr>
        <w:tc>
          <w:tcPr>
            <w:tcW w:w="826" w:type="pct"/>
            <w:shd w:val="clear" w:color="auto" w:fill="auto"/>
          </w:tcPr>
          <w:p w14:paraId="4E24B571" w14:textId="77777777" w:rsidR="003D1638" w:rsidRDefault="003D1638" w:rsidP="00E10EB4">
            <w:pPr>
              <w:pStyle w:val="TAL"/>
            </w:pPr>
            <w:r>
              <w:t>n/a</w:t>
            </w:r>
          </w:p>
        </w:tc>
        <w:tc>
          <w:tcPr>
            <w:tcW w:w="499" w:type="pct"/>
          </w:tcPr>
          <w:p w14:paraId="71518491" w14:textId="77777777" w:rsidR="003D1638" w:rsidRDefault="003D1638" w:rsidP="00E10EB4">
            <w:pPr>
              <w:pStyle w:val="TAC"/>
            </w:pPr>
          </w:p>
        </w:tc>
        <w:tc>
          <w:tcPr>
            <w:tcW w:w="738" w:type="pct"/>
          </w:tcPr>
          <w:p w14:paraId="5F57AAAE" w14:textId="77777777" w:rsidR="003D1638" w:rsidRDefault="003D1638" w:rsidP="00E10EB4">
            <w:pPr>
              <w:pStyle w:val="TAC"/>
            </w:pPr>
          </w:p>
        </w:tc>
        <w:tc>
          <w:tcPr>
            <w:tcW w:w="967" w:type="pct"/>
          </w:tcPr>
          <w:p w14:paraId="413BC6BA" w14:textId="77777777" w:rsidR="003D1638" w:rsidRDefault="003D1638" w:rsidP="00E10EB4">
            <w:pPr>
              <w:pStyle w:val="TAL"/>
            </w:pPr>
            <w:r>
              <w:t>204 No Content</w:t>
            </w:r>
          </w:p>
        </w:tc>
        <w:tc>
          <w:tcPr>
            <w:tcW w:w="1970" w:type="pct"/>
            <w:shd w:val="clear" w:color="auto" w:fill="auto"/>
            <w:vAlign w:val="center"/>
          </w:tcPr>
          <w:p w14:paraId="2D43AE87" w14:textId="77777777" w:rsidR="003D1638" w:rsidRDefault="003D1638" w:rsidP="00E10EB4">
            <w:pPr>
              <w:pStyle w:val="TAL"/>
            </w:pPr>
            <w:r w:rsidRPr="00585CA6">
              <w:t xml:space="preserve">Successful case. The "Individual </w:t>
            </w:r>
            <w:r>
              <w:t>Spatial Maps Subscription</w:t>
            </w:r>
            <w:r w:rsidRPr="00585CA6">
              <w:t>" resource is successfully updated and no content is returned in the response body.</w:t>
            </w:r>
          </w:p>
        </w:tc>
      </w:tr>
      <w:tr w:rsidR="003D1638" w:rsidRPr="00A54937" w14:paraId="08760D8B" w14:textId="77777777" w:rsidTr="00E10EB4">
        <w:trPr>
          <w:jc w:val="center"/>
        </w:trPr>
        <w:tc>
          <w:tcPr>
            <w:tcW w:w="826" w:type="pct"/>
            <w:shd w:val="clear" w:color="auto" w:fill="auto"/>
          </w:tcPr>
          <w:p w14:paraId="3303CEEE" w14:textId="77777777" w:rsidR="003D1638" w:rsidRDefault="003D1638" w:rsidP="00E10EB4">
            <w:pPr>
              <w:pStyle w:val="TAL"/>
            </w:pPr>
            <w:r>
              <w:t>n/a</w:t>
            </w:r>
          </w:p>
        </w:tc>
        <w:tc>
          <w:tcPr>
            <w:tcW w:w="499" w:type="pct"/>
          </w:tcPr>
          <w:p w14:paraId="34264BEA" w14:textId="77777777" w:rsidR="003D1638" w:rsidRDefault="003D1638" w:rsidP="00E10EB4">
            <w:pPr>
              <w:pStyle w:val="TAC"/>
            </w:pPr>
          </w:p>
        </w:tc>
        <w:tc>
          <w:tcPr>
            <w:tcW w:w="738" w:type="pct"/>
          </w:tcPr>
          <w:p w14:paraId="3C3B267A" w14:textId="77777777" w:rsidR="003D1638" w:rsidRDefault="003D1638" w:rsidP="00E10EB4">
            <w:pPr>
              <w:pStyle w:val="TAC"/>
            </w:pPr>
          </w:p>
        </w:tc>
        <w:tc>
          <w:tcPr>
            <w:tcW w:w="967" w:type="pct"/>
          </w:tcPr>
          <w:p w14:paraId="443FE153" w14:textId="77777777" w:rsidR="003D1638" w:rsidRDefault="003D1638" w:rsidP="00E10EB4">
            <w:pPr>
              <w:pStyle w:val="TAL"/>
            </w:pPr>
            <w:r>
              <w:t>307 Temporary Redirect</w:t>
            </w:r>
          </w:p>
        </w:tc>
        <w:tc>
          <w:tcPr>
            <w:tcW w:w="1970" w:type="pct"/>
            <w:shd w:val="clear" w:color="auto" w:fill="auto"/>
          </w:tcPr>
          <w:p w14:paraId="61B4002C" w14:textId="77777777" w:rsidR="003D1638" w:rsidRDefault="003D1638" w:rsidP="00E10EB4">
            <w:pPr>
              <w:pStyle w:val="TAL"/>
            </w:pPr>
            <w:r>
              <w:t>Temporary redirection.</w:t>
            </w:r>
          </w:p>
          <w:p w14:paraId="51777BB7" w14:textId="77777777" w:rsidR="003D1638" w:rsidRDefault="003D1638" w:rsidP="00E10EB4">
            <w:pPr>
              <w:pStyle w:val="TAL"/>
            </w:pPr>
          </w:p>
          <w:p w14:paraId="6FD1EC40" w14:textId="77777777" w:rsidR="003D1638" w:rsidRDefault="003D1638" w:rsidP="00E10EB4">
            <w:pPr>
              <w:pStyle w:val="TAL"/>
            </w:pPr>
            <w:r>
              <w:t>The response shall include a Location header field containing an alternative URI of the resource located in an alternative SM Server.</w:t>
            </w:r>
          </w:p>
          <w:p w14:paraId="63614C1C" w14:textId="77777777" w:rsidR="003D1638" w:rsidRDefault="003D1638" w:rsidP="00E10EB4">
            <w:pPr>
              <w:pStyle w:val="TAL"/>
            </w:pPr>
          </w:p>
          <w:p w14:paraId="26B1A790" w14:textId="77777777" w:rsidR="003D1638" w:rsidRDefault="003D1638" w:rsidP="00E10EB4">
            <w:pPr>
              <w:pStyle w:val="TAL"/>
            </w:pPr>
            <w:r>
              <w:t>Redirection handling is described in clause 5.2.10 of TS 29.122 [2].</w:t>
            </w:r>
          </w:p>
        </w:tc>
      </w:tr>
      <w:tr w:rsidR="003D1638" w:rsidRPr="00A54937" w14:paraId="018BF556" w14:textId="77777777" w:rsidTr="00E10EB4">
        <w:trPr>
          <w:jc w:val="center"/>
        </w:trPr>
        <w:tc>
          <w:tcPr>
            <w:tcW w:w="826" w:type="pct"/>
            <w:shd w:val="clear" w:color="auto" w:fill="auto"/>
          </w:tcPr>
          <w:p w14:paraId="33F232E3" w14:textId="77777777" w:rsidR="003D1638" w:rsidRDefault="003D1638" w:rsidP="00E10EB4">
            <w:pPr>
              <w:pStyle w:val="TAL"/>
            </w:pPr>
            <w:r>
              <w:t>n/a</w:t>
            </w:r>
          </w:p>
        </w:tc>
        <w:tc>
          <w:tcPr>
            <w:tcW w:w="499" w:type="pct"/>
          </w:tcPr>
          <w:p w14:paraId="6D96FA71" w14:textId="77777777" w:rsidR="003D1638" w:rsidRDefault="003D1638" w:rsidP="00E10EB4">
            <w:pPr>
              <w:pStyle w:val="TAC"/>
            </w:pPr>
          </w:p>
        </w:tc>
        <w:tc>
          <w:tcPr>
            <w:tcW w:w="738" w:type="pct"/>
          </w:tcPr>
          <w:p w14:paraId="5412A1EF" w14:textId="77777777" w:rsidR="003D1638" w:rsidRDefault="003D1638" w:rsidP="00E10EB4">
            <w:pPr>
              <w:pStyle w:val="TAC"/>
            </w:pPr>
          </w:p>
        </w:tc>
        <w:tc>
          <w:tcPr>
            <w:tcW w:w="967" w:type="pct"/>
          </w:tcPr>
          <w:p w14:paraId="69DB226B" w14:textId="77777777" w:rsidR="003D1638" w:rsidRDefault="003D1638" w:rsidP="00E10EB4">
            <w:pPr>
              <w:pStyle w:val="TAL"/>
            </w:pPr>
            <w:r>
              <w:t>308 Permanent Redirect</w:t>
            </w:r>
          </w:p>
        </w:tc>
        <w:tc>
          <w:tcPr>
            <w:tcW w:w="1970" w:type="pct"/>
            <w:shd w:val="clear" w:color="auto" w:fill="auto"/>
          </w:tcPr>
          <w:p w14:paraId="16C43F7C" w14:textId="77777777" w:rsidR="003D1638" w:rsidRDefault="003D1638" w:rsidP="00E10EB4">
            <w:pPr>
              <w:pStyle w:val="TAL"/>
            </w:pPr>
            <w:r>
              <w:t>Permanent redirection.</w:t>
            </w:r>
          </w:p>
          <w:p w14:paraId="01C43F02" w14:textId="77777777" w:rsidR="003D1638" w:rsidRDefault="003D1638" w:rsidP="00E10EB4">
            <w:pPr>
              <w:pStyle w:val="TAL"/>
            </w:pPr>
          </w:p>
          <w:p w14:paraId="60B1E3BA" w14:textId="77777777" w:rsidR="003D1638" w:rsidRDefault="003D1638" w:rsidP="00E10EB4">
            <w:pPr>
              <w:pStyle w:val="TAL"/>
            </w:pPr>
            <w:r>
              <w:t>The response shall include a Location header field containing an alternative URI of the resource located in an alternative SM Server.</w:t>
            </w:r>
          </w:p>
          <w:p w14:paraId="237A32A9" w14:textId="77777777" w:rsidR="003D1638" w:rsidRDefault="003D1638" w:rsidP="00E10EB4">
            <w:pPr>
              <w:pStyle w:val="TAL"/>
            </w:pPr>
          </w:p>
          <w:p w14:paraId="21F650F1" w14:textId="77777777" w:rsidR="003D1638" w:rsidRDefault="003D1638" w:rsidP="00E10EB4">
            <w:pPr>
              <w:pStyle w:val="TAL"/>
            </w:pPr>
            <w:r>
              <w:t>Redirection handling is described in clause 5.2.10 of TS 29.122 [2].</w:t>
            </w:r>
          </w:p>
        </w:tc>
      </w:tr>
      <w:tr w:rsidR="003D1638" w:rsidRPr="00A54937" w14:paraId="158D7EBE" w14:textId="77777777" w:rsidTr="00E10EB4">
        <w:trPr>
          <w:jc w:val="center"/>
        </w:trPr>
        <w:tc>
          <w:tcPr>
            <w:tcW w:w="5000" w:type="pct"/>
            <w:gridSpan w:val="5"/>
            <w:shd w:val="clear" w:color="auto" w:fill="auto"/>
          </w:tcPr>
          <w:p w14:paraId="714F982A" w14:textId="77777777" w:rsidR="003D1638" w:rsidRPr="0016361A" w:rsidRDefault="003D1638"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70440B39" w14:textId="77777777" w:rsidR="003D1638" w:rsidRDefault="003D1638" w:rsidP="003D1638"/>
    <w:p w14:paraId="7D6F7F7E" w14:textId="1AEF9288" w:rsidR="003D1638" w:rsidRDefault="00E10EB4" w:rsidP="003D1638">
      <w:pPr>
        <w:pStyle w:val="TH"/>
      </w:pPr>
      <w:r>
        <w:t>Table 6.2.1</w:t>
      </w:r>
      <w:r w:rsidR="003D1638">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102E51E7" w14:textId="77777777" w:rsidTr="00E10EB4">
        <w:trPr>
          <w:jc w:val="center"/>
        </w:trPr>
        <w:tc>
          <w:tcPr>
            <w:tcW w:w="825" w:type="pct"/>
            <w:shd w:val="clear" w:color="auto" w:fill="C0C0C0"/>
          </w:tcPr>
          <w:p w14:paraId="397AF34B" w14:textId="77777777" w:rsidR="003D1638" w:rsidRDefault="003D1638" w:rsidP="00E10EB4">
            <w:pPr>
              <w:pStyle w:val="TAH"/>
            </w:pPr>
            <w:r>
              <w:t>Name</w:t>
            </w:r>
          </w:p>
        </w:tc>
        <w:tc>
          <w:tcPr>
            <w:tcW w:w="732" w:type="pct"/>
            <w:shd w:val="clear" w:color="auto" w:fill="C0C0C0"/>
          </w:tcPr>
          <w:p w14:paraId="3CD45B17" w14:textId="77777777" w:rsidR="003D1638" w:rsidRDefault="003D1638" w:rsidP="00E10EB4">
            <w:pPr>
              <w:pStyle w:val="TAH"/>
            </w:pPr>
            <w:r>
              <w:t>Data type</w:t>
            </w:r>
          </w:p>
        </w:tc>
        <w:tc>
          <w:tcPr>
            <w:tcW w:w="217" w:type="pct"/>
            <w:shd w:val="clear" w:color="auto" w:fill="C0C0C0"/>
          </w:tcPr>
          <w:p w14:paraId="39B748D6" w14:textId="77777777" w:rsidR="003D1638" w:rsidRDefault="003D1638" w:rsidP="00E10EB4">
            <w:pPr>
              <w:pStyle w:val="TAH"/>
            </w:pPr>
            <w:r>
              <w:t>P</w:t>
            </w:r>
          </w:p>
        </w:tc>
        <w:tc>
          <w:tcPr>
            <w:tcW w:w="581" w:type="pct"/>
            <w:shd w:val="clear" w:color="auto" w:fill="C0C0C0"/>
          </w:tcPr>
          <w:p w14:paraId="47721E85" w14:textId="77777777" w:rsidR="003D1638" w:rsidRDefault="003D1638" w:rsidP="00E10EB4">
            <w:pPr>
              <w:pStyle w:val="TAH"/>
            </w:pPr>
            <w:r>
              <w:t>Cardinality</w:t>
            </w:r>
          </w:p>
        </w:tc>
        <w:tc>
          <w:tcPr>
            <w:tcW w:w="2645" w:type="pct"/>
            <w:shd w:val="clear" w:color="auto" w:fill="C0C0C0"/>
            <w:vAlign w:val="center"/>
          </w:tcPr>
          <w:p w14:paraId="0009B9EC" w14:textId="77777777" w:rsidR="003D1638" w:rsidRDefault="003D1638" w:rsidP="00E10EB4">
            <w:pPr>
              <w:pStyle w:val="TAH"/>
            </w:pPr>
            <w:r>
              <w:t>Description</w:t>
            </w:r>
          </w:p>
        </w:tc>
      </w:tr>
      <w:tr w:rsidR="003D1638" w14:paraId="33451AA4" w14:textId="77777777" w:rsidTr="00E10EB4">
        <w:trPr>
          <w:jc w:val="center"/>
        </w:trPr>
        <w:tc>
          <w:tcPr>
            <w:tcW w:w="825" w:type="pct"/>
            <w:shd w:val="clear" w:color="auto" w:fill="auto"/>
          </w:tcPr>
          <w:p w14:paraId="5C08C31D" w14:textId="77777777" w:rsidR="003D1638" w:rsidRDefault="003D1638" w:rsidP="00E10EB4">
            <w:pPr>
              <w:pStyle w:val="TAL"/>
            </w:pPr>
            <w:r>
              <w:t>Location</w:t>
            </w:r>
          </w:p>
        </w:tc>
        <w:tc>
          <w:tcPr>
            <w:tcW w:w="732" w:type="pct"/>
          </w:tcPr>
          <w:p w14:paraId="57321FDF" w14:textId="77777777" w:rsidR="003D1638" w:rsidRDefault="003D1638" w:rsidP="00E10EB4">
            <w:pPr>
              <w:pStyle w:val="TAL"/>
            </w:pPr>
            <w:r>
              <w:t>string</w:t>
            </w:r>
          </w:p>
        </w:tc>
        <w:tc>
          <w:tcPr>
            <w:tcW w:w="217" w:type="pct"/>
          </w:tcPr>
          <w:p w14:paraId="38FD8AB3" w14:textId="77777777" w:rsidR="003D1638" w:rsidRDefault="003D1638" w:rsidP="00E10EB4">
            <w:pPr>
              <w:pStyle w:val="TAC"/>
            </w:pPr>
            <w:r>
              <w:t>M</w:t>
            </w:r>
          </w:p>
        </w:tc>
        <w:tc>
          <w:tcPr>
            <w:tcW w:w="581" w:type="pct"/>
          </w:tcPr>
          <w:p w14:paraId="71BEC2F3" w14:textId="77777777" w:rsidR="003D1638" w:rsidRDefault="003D1638" w:rsidP="00E10EB4">
            <w:pPr>
              <w:pStyle w:val="TAC"/>
            </w:pPr>
            <w:r>
              <w:t>1</w:t>
            </w:r>
          </w:p>
        </w:tc>
        <w:tc>
          <w:tcPr>
            <w:tcW w:w="2645" w:type="pct"/>
            <w:shd w:val="clear" w:color="auto" w:fill="auto"/>
            <w:vAlign w:val="center"/>
          </w:tcPr>
          <w:p w14:paraId="3E49E0E2" w14:textId="77777777" w:rsidR="003D1638" w:rsidRDefault="003D1638" w:rsidP="00E10EB4">
            <w:pPr>
              <w:pStyle w:val="TAL"/>
            </w:pPr>
            <w:r>
              <w:t>Contains an alternative URI of the resource located in an alternative SM Server.</w:t>
            </w:r>
          </w:p>
        </w:tc>
      </w:tr>
    </w:tbl>
    <w:p w14:paraId="7D1BC590" w14:textId="77777777" w:rsidR="003D1638" w:rsidRDefault="003D1638" w:rsidP="003D1638"/>
    <w:p w14:paraId="2D772A29" w14:textId="3B586C31" w:rsidR="003D1638" w:rsidRDefault="00E10EB4" w:rsidP="003D1638">
      <w:pPr>
        <w:pStyle w:val="TH"/>
      </w:pPr>
      <w:r>
        <w:t>Table 6.2.1</w:t>
      </w:r>
      <w:r w:rsidR="003D1638">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2FF1BE9F" w14:textId="77777777" w:rsidTr="00E10EB4">
        <w:trPr>
          <w:jc w:val="center"/>
        </w:trPr>
        <w:tc>
          <w:tcPr>
            <w:tcW w:w="825" w:type="pct"/>
            <w:shd w:val="clear" w:color="auto" w:fill="C0C0C0"/>
          </w:tcPr>
          <w:p w14:paraId="4F9942AE" w14:textId="77777777" w:rsidR="003D1638" w:rsidRDefault="003D1638" w:rsidP="00E10EB4">
            <w:pPr>
              <w:pStyle w:val="TAH"/>
            </w:pPr>
            <w:r>
              <w:t>Name</w:t>
            </w:r>
          </w:p>
        </w:tc>
        <w:tc>
          <w:tcPr>
            <w:tcW w:w="732" w:type="pct"/>
            <w:shd w:val="clear" w:color="auto" w:fill="C0C0C0"/>
          </w:tcPr>
          <w:p w14:paraId="459FFA9B" w14:textId="77777777" w:rsidR="003D1638" w:rsidRDefault="003D1638" w:rsidP="00E10EB4">
            <w:pPr>
              <w:pStyle w:val="TAH"/>
            </w:pPr>
            <w:r>
              <w:t>Data type</w:t>
            </w:r>
          </w:p>
        </w:tc>
        <w:tc>
          <w:tcPr>
            <w:tcW w:w="217" w:type="pct"/>
            <w:shd w:val="clear" w:color="auto" w:fill="C0C0C0"/>
          </w:tcPr>
          <w:p w14:paraId="255DEDA4" w14:textId="77777777" w:rsidR="003D1638" w:rsidRDefault="003D1638" w:rsidP="00E10EB4">
            <w:pPr>
              <w:pStyle w:val="TAH"/>
            </w:pPr>
            <w:r>
              <w:t>P</w:t>
            </w:r>
          </w:p>
        </w:tc>
        <w:tc>
          <w:tcPr>
            <w:tcW w:w="581" w:type="pct"/>
            <w:shd w:val="clear" w:color="auto" w:fill="C0C0C0"/>
          </w:tcPr>
          <w:p w14:paraId="1F72848C" w14:textId="77777777" w:rsidR="003D1638" w:rsidRDefault="003D1638" w:rsidP="00E10EB4">
            <w:pPr>
              <w:pStyle w:val="TAH"/>
            </w:pPr>
            <w:r>
              <w:t>Cardinality</w:t>
            </w:r>
          </w:p>
        </w:tc>
        <w:tc>
          <w:tcPr>
            <w:tcW w:w="2645" w:type="pct"/>
            <w:shd w:val="clear" w:color="auto" w:fill="C0C0C0"/>
            <w:vAlign w:val="center"/>
          </w:tcPr>
          <w:p w14:paraId="0753ABC8" w14:textId="77777777" w:rsidR="003D1638" w:rsidRDefault="003D1638" w:rsidP="00E10EB4">
            <w:pPr>
              <w:pStyle w:val="TAH"/>
            </w:pPr>
            <w:r>
              <w:t>Description</w:t>
            </w:r>
          </w:p>
        </w:tc>
      </w:tr>
      <w:tr w:rsidR="003D1638" w14:paraId="259C24C6" w14:textId="77777777" w:rsidTr="00E10EB4">
        <w:trPr>
          <w:jc w:val="center"/>
        </w:trPr>
        <w:tc>
          <w:tcPr>
            <w:tcW w:w="825" w:type="pct"/>
            <w:shd w:val="clear" w:color="auto" w:fill="auto"/>
          </w:tcPr>
          <w:p w14:paraId="682A9E9E" w14:textId="77777777" w:rsidR="003D1638" w:rsidRDefault="003D1638" w:rsidP="00E10EB4">
            <w:pPr>
              <w:pStyle w:val="TAL"/>
            </w:pPr>
            <w:r>
              <w:t>Location</w:t>
            </w:r>
          </w:p>
        </w:tc>
        <w:tc>
          <w:tcPr>
            <w:tcW w:w="732" w:type="pct"/>
          </w:tcPr>
          <w:p w14:paraId="461410D4" w14:textId="77777777" w:rsidR="003D1638" w:rsidRDefault="003D1638" w:rsidP="00E10EB4">
            <w:pPr>
              <w:pStyle w:val="TAL"/>
            </w:pPr>
            <w:r>
              <w:t>string</w:t>
            </w:r>
          </w:p>
        </w:tc>
        <w:tc>
          <w:tcPr>
            <w:tcW w:w="217" w:type="pct"/>
          </w:tcPr>
          <w:p w14:paraId="0AD67168" w14:textId="77777777" w:rsidR="003D1638" w:rsidRDefault="003D1638" w:rsidP="00E10EB4">
            <w:pPr>
              <w:pStyle w:val="TAC"/>
            </w:pPr>
            <w:r>
              <w:t>M</w:t>
            </w:r>
          </w:p>
        </w:tc>
        <w:tc>
          <w:tcPr>
            <w:tcW w:w="581" w:type="pct"/>
          </w:tcPr>
          <w:p w14:paraId="5FC954D5" w14:textId="77777777" w:rsidR="003D1638" w:rsidRDefault="003D1638" w:rsidP="00E10EB4">
            <w:pPr>
              <w:pStyle w:val="TAC"/>
            </w:pPr>
            <w:r>
              <w:t>1</w:t>
            </w:r>
          </w:p>
        </w:tc>
        <w:tc>
          <w:tcPr>
            <w:tcW w:w="2645" w:type="pct"/>
            <w:shd w:val="clear" w:color="auto" w:fill="auto"/>
            <w:vAlign w:val="center"/>
          </w:tcPr>
          <w:p w14:paraId="49C8561B" w14:textId="77777777" w:rsidR="003D1638" w:rsidRDefault="003D1638" w:rsidP="00E10EB4">
            <w:pPr>
              <w:pStyle w:val="TAL"/>
            </w:pPr>
            <w:r>
              <w:t>Contains an alternative URI of the resource located in an alternative SM Server.</w:t>
            </w:r>
          </w:p>
        </w:tc>
      </w:tr>
    </w:tbl>
    <w:p w14:paraId="723B8709" w14:textId="77777777" w:rsidR="003D1638" w:rsidRDefault="003D1638" w:rsidP="003D1638"/>
    <w:p w14:paraId="70B84C91" w14:textId="1459FEAA" w:rsidR="003D1638" w:rsidRDefault="00E10EB4" w:rsidP="003D1638">
      <w:pPr>
        <w:pStyle w:val="H6"/>
      </w:pPr>
      <w:r>
        <w:t>6.2.1</w:t>
      </w:r>
      <w:r w:rsidR="003D1638">
        <w:t>.3.5.3.3</w:t>
      </w:r>
      <w:r w:rsidR="003D1638">
        <w:tab/>
        <w:t>PATCH</w:t>
      </w:r>
    </w:p>
    <w:p w14:paraId="695E50E2" w14:textId="77777777" w:rsidR="003D1638" w:rsidRPr="00585CA6" w:rsidRDefault="003D1638" w:rsidP="003D163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Maps Subscription</w:t>
      </w:r>
      <w:r w:rsidRPr="00585CA6">
        <w:t xml:space="preserve">" resource at the </w:t>
      </w:r>
      <w:r>
        <w:t>SAn</w:t>
      </w:r>
      <w:r w:rsidRPr="00585CA6">
        <w:t xml:space="preserve"> Server</w:t>
      </w:r>
      <w:r w:rsidRPr="00585CA6">
        <w:rPr>
          <w:noProof/>
          <w:lang w:eastAsia="zh-CN"/>
        </w:rPr>
        <w:t>.</w:t>
      </w:r>
    </w:p>
    <w:p w14:paraId="6251D1D4" w14:textId="197D3EA2"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sidR="00E10EB4">
        <w:rPr>
          <w:lang w:eastAsia="zh-CN"/>
        </w:rPr>
        <w:t>6.2.1</w:t>
      </w:r>
      <w:r>
        <w:rPr>
          <w:lang w:eastAsia="zh-CN"/>
        </w:rPr>
        <w:t>.3.5.3.3-1.</w:t>
      </w:r>
    </w:p>
    <w:p w14:paraId="77EBA926" w14:textId="3DE7BB37" w:rsidR="003D1638" w:rsidRPr="00384E92" w:rsidRDefault="003D1638" w:rsidP="003D1638">
      <w:pPr>
        <w:pStyle w:val="TH"/>
        <w:rPr>
          <w:rFonts w:cs="Arial"/>
        </w:rPr>
      </w:pPr>
      <w:r>
        <w:t>T</w:t>
      </w:r>
      <w:r w:rsidR="00E10EB4">
        <w:t>able 6.2.1</w:t>
      </w:r>
      <w:r>
        <w:t>.3.5.3.3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38EF464" w14:textId="77777777" w:rsidTr="00E10EB4">
        <w:trPr>
          <w:jc w:val="center"/>
        </w:trPr>
        <w:tc>
          <w:tcPr>
            <w:tcW w:w="844" w:type="pct"/>
            <w:shd w:val="clear" w:color="auto" w:fill="C0C0C0"/>
          </w:tcPr>
          <w:p w14:paraId="26C50FAA" w14:textId="77777777" w:rsidR="003D1638" w:rsidRPr="00A54937" w:rsidRDefault="003D1638" w:rsidP="00E10EB4">
            <w:pPr>
              <w:pStyle w:val="TAH"/>
            </w:pPr>
            <w:r w:rsidRPr="00A54937">
              <w:t>Name</w:t>
            </w:r>
          </w:p>
        </w:tc>
        <w:tc>
          <w:tcPr>
            <w:tcW w:w="947" w:type="pct"/>
            <w:shd w:val="clear" w:color="auto" w:fill="C0C0C0"/>
          </w:tcPr>
          <w:p w14:paraId="70F6C625" w14:textId="77777777" w:rsidR="003D1638" w:rsidRPr="00A54937" w:rsidRDefault="003D1638" w:rsidP="00E10EB4">
            <w:pPr>
              <w:pStyle w:val="TAH"/>
            </w:pPr>
            <w:r w:rsidRPr="00A54937">
              <w:t>Data type</w:t>
            </w:r>
          </w:p>
        </w:tc>
        <w:tc>
          <w:tcPr>
            <w:tcW w:w="209" w:type="pct"/>
            <w:shd w:val="clear" w:color="auto" w:fill="C0C0C0"/>
          </w:tcPr>
          <w:p w14:paraId="461C6E08" w14:textId="77777777" w:rsidR="003D1638" w:rsidRPr="00A54937" w:rsidRDefault="003D1638" w:rsidP="00E10EB4">
            <w:pPr>
              <w:pStyle w:val="TAH"/>
            </w:pPr>
            <w:r w:rsidRPr="00A54937">
              <w:t>P</w:t>
            </w:r>
          </w:p>
        </w:tc>
        <w:tc>
          <w:tcPr>
            <w:tcW w:w="608" w:type="pct"/>
            <w:shd w:val="clear" w:color="auto" w:fill="C0C0C0"/>
          </w:tcPr>
          <w:p w14:paraId="4BB5F4A9" w14:textId="77777777" w:rsidR="003D1638" w:rsidRPr="00A54937" w:rsidRDefault="003D1638" w:rsidP="00E10EB4">
            <w:pPr>
              <w:pStyle w:val="TAH"/>
            </w:pPr>
            <w:r w:rsidRPr="00A54937">
              <w:t>Cardinality</w:t>
            </w:r>
          </w:p>
        </w:tc>
        <w:tc>
          <w:tcPr>
            <w:tcW w:w="2392" w:type="pct"/>
            <w:shd w:val="clear" w:color="auto" w:fill="C0C0C0"/>
            <w:vAlign w:val="center"/>
          </w:tcPr>
          <w:p w14:paraId="1E77C360" w14:textId="77777777" w:rsidR="003D1638" w:rsidRPr="00A54937" w:rsidRDefault="003D1638" w:rsidP="00E10EB4">
            <w:pPr>
              <w:pStyle w:val="TAH"/>
            </w:pPr>
            <w:r w:rsidRPr="00A54937">
              <w:t>Description</w:t>
            </w:r>
          </w:p>
        </w:tc>
      </w:tr>
      <w:tr w:rsidR="003D1638" w:rsidRPr="00A54937" w14:paraId="2B8EB856" w14:textId="77777777" w:rsidTr="00E10EB4">
        <w:trPr>
          <w:jc w:val="center"/>
        </w:trPr>
        <w:tc>
          <w:tcPr>
            <w:tcW w:w="844" w:type="pct"/>
            <w:shd w:val="clear" w:color="auto" w:fill="auto"/>
          </w:tcPr>
          <w:p w14:paraId="4E429B36" w14:textId="77777777" w:rsidR="003D1638" w:rsidRDefault="003D1638" w:rsidP="00E10EB4">
            <w:pPr>
              <w:pStyle w:val="TAL"/>
            </w:pPr>
            <w:r w:rsidRPr="0016361A">
              <w:t>n/a</w:t>
            </w:r>
          </w:p>
        </w:tc>
        <w:tc>
          <w:tcPr>
            <w:tcW w:w="947" w:type="pct"/>
          </w:tcPr>
          <w:p w14:paraId="6C493C42" w14:textId="77777777" w:rsidR="003D1638" w:rsidRDefault="003D1638" w:rsidP="00E10EB4">
            <w:pPr>
              <w:pStyle w:val="TAL"/>
            </w:pPr>
          </w:p>
        </w:tc>
        <w:tc>
          <w:tcPr>
            <w:tcW w:w="209" w:type="pct"/>
          </w:tcPr>
          <w:p w14:paraId="5099A16B" w14:textId="77777777" w:rsidR="003D1638" w:rsidRDefault="003D1638" w:rsidP="00E10EB4">
            <w:pPr>
              <w:pStyle w:val="TAC"/>
            </w:pPr>
          </w:p>
        </w:tc>
        <w:tc>
          <w:tcPr>
            <w:tcW w:w="608" w:type="pct"/>
          </w:tcPr>
          <w:p w14:paraId="30D26003" w14:textId="77777777" w:rsidR="003D1638" w:rsidRDefault="003D1638" w:rsidP="00E10EB4">
            <w:pPr>
              <w:pStyle w:val="TAL"/>
            </w:pPr>
          </w:p>
        </w:tc>
        <w:tc>
          <w:tcPr>
            <w:tcW w:w="2392" w:type="pct"/>
            <w:shd w:val="clear" w:color="auto" w:fill="auto"/>
            <w:vAlign w:val="center"/>
          </w:tcPr>
          <w:p w14:paraId="11BA1A46" w14:textId="77777777" w:rsidR="003D1638" w:rsidRPr="000C4B53" w:rsidRDefault="003D1638" w:rsidP="00E10EB4">
            <w:pPr>
              <w:pStyle w:val="TAL"/>
            </w:pPr>
          </w:p>
        </w:tc>
      </w:tr>
    </w:tbl>
    <w:p w14:paraId="1D428AF8" w14:textId="77777777" w:rsidR="003D1638" w:rsidRDefault="003D1638" w:rsidP="003D1638"/>
    <w:p w14:paraId="1CDA09C3" w14:textId="0AC2C78C" w:rsidR="003D1638" w:rsidRPr="00384E92" w:rsidRDefault="003D1638" w:rsidP="003D1638">
      <w:r>
        <w:t>This method shall support the request data str</w:t>
      </w:r>
      <w:r w:rsidR="00E10EB4">
        <w:t>uctures specified in table 6.2.1</w:t>
      </w:r>
      <w:r>
        <w:t>.3.5.3.3-2 and the response data structures and response codes specified in table 6.2.</w:t>
      </w:r>
      <w:r w:rsidR="00E10EB4">
        <w:t>1</w:t>
      </w:r>
      <w:r>
        <w:t>.3.5.3.3-3.</w:t>
      </w:r>
    </w:p>
    <w:p w14:paraId="73B5441F" w14:textId="1FB0994B" w:rsidR="003D1638" w:rsidRPr="001769FF" w:rsidRDefault="00E10EB4" w:rsidP="003D1638">
      <w:pPr>
        <w:pStyle w:val="TH"/>
      </w:pPr>
      <w:r>
        <w:t>Table 6.2.1</w:t>
      </w:r>
      <w:r w:rsidR="003D1638">
        <w:t>.3.5.3.3</w:t>
      </w:r>
      <w:r w:rsidR="003D1638" w:rsidRPr="001769FF">
        <w:t xml:space="preserve">-2: Data structures supported by the </w:t>
      </w:r>
      <w:r w:rsidR="003D1638">
        <w:t xml:space="preserve">PATCH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21F002B7" w14:textId="77777777" w:rsidTr="00E10EB4">
        <w:trPr>
          <w:jc w:val="center"/>
        </w:trPr>
        <w:tc>
          <w:tcPr>
            <w:tcW w:w="1603" w:type="dxa"/>
            <w:shd w:val="clear" w:color="auto" w:fill="C0C0C0"/>
          </w:tcPr>
          <w:p w14:paraId="0C0341A4" w14:textId="77777777" w:rsidR="003D1638" w:rsidRPr="00A54937" w:rsidRDefault="003D1638" w:rsidP="00E10EB4">
            <w:pPr>
              <w:pStyle w:val="TAH"/>
            </w:pPr>
            <w:r w:rsidRPr="00A54937">
              <w:t>Data type</w:t>
            </w:r>
          </w:p>
        </w:tc>
        <w:tc>
          <w:tcPr>
            <w:tcW w:w="518" w:type="dxa"/>
            <w:shd w:val="clear" w:color="auto" w:fill="C0C0C0"/>
          </w:tcPr>
          <w:p w14:paraId="73F9E51A" w14:textId="77777777" w:rsidR="003D1638" w:rsidRPr="00A54937" w:rsidRDefault="003D1638" w:rsidP="00E10EB4">
            <w:pPr>
              <w:pStyle w:val="TAH"/>
            </w:pPr>
            <w:r w:rsidRPr="00A54937">
              <w:t>P</w:t>
            </w:r>
          </w:p>
        </w:tc>
        <w:tc>
          <w:tcPr>
            <w:tcW w:w="1132" w:type="dxa"/>
            <w:shd w:val="clear" w:color="auto" w:fill="C0C0C0"/>
          </w:tcPr>
          <w:p w14:paraId="54D6FCF2" w14:textId="77777777" w:rsidR="003D1638" w:rsidRPr="00A54937" w:rsidRDefault="003D1638" w:rsidP="00E10EB4">
            <w:pPr>
              <w:pStyle w:val="TAH"/>
            </w:pPr>
            <w:r w:rsidRPr="00A54937">
              <w:t>Cardinality</w:t>
            </w:r>
          </w:p>
        </w:tc>
        <w:tc>
          <w:tcPr>
            <w:tcW w:w="6368" w:type="dxa"/>
            <w:shd w:val="clear" w:color="auto" w:fill="C0C0C0"/>
            <w:vAlign w:val="center"/>
          </w:tcPr>
          <w:p w14:paraId="56B2BC56" w14:textId="77777777" w:rsidR="003D1638" w:rsidRPr="00A54937" w:rsidRDefault="003D1638" w:rsidP="00E10EB4">
            <w:pPr>
              <w:pStyle w:val="TAH"/>
            </w:pPr>
            <w:r w:rsidRPr="00A54937">
              <w:t>Description</w:t>
            </w:r>
          </w:p>
        </w:tc>
      </w:tr>
      <w:tr w:rsidR="003D1638" w:rsidRPr="00A54937" w14:paraId="06919267" w14:textId="77777777" w:rsidTr="00E10EB4">
        <w:trPr>
          <w:jc w:val="center"/>
        </w:trPr>
        <w:tc>
          <w:tcPr>
            <w:tcW w:w="1603" w:type="dxa"/>
            <w:shd w:val="clear" w:color="auto" w:fill="auto"/>
            <w:vAlign w:val="center"/>
          </w:tcPr>
          <w:p w14:paraId="0FA4E74C" w14:textId="77777777" w:rsidR="003D1638" w:rsidRPr="00A54937" w:rsidRDefault="003D1638" w:rsidP="00E10EB4">
            <w:pPr>
              <w:pStyle w:val="TAL"/>
            </w:pPr>
            <w:r>
              <w:t>SpatialMapsSubPatch</w:t>
            </w:r>
          </w:p>
        </w:tc>
        <w:tc>
          <w:tcPr>
            <w:tcW w:w="518" w:type="dxa"/>
            <w:vAlign w:val="center"/>
          </w:tcPr>
          <w:p w14:paraId="444A06A8" w14:textId="77777777" w:rsidR="003D1638" w:rsidRPr="00A54937" w:rsidRDefault="003D1638" w:rsidP="00E10EB4">
            <w:pPr>
              <w:pStyle w:val="TAC"/>
            </w:pPr>
            <w:r>
              <w:t>M</w:t>
            </w:r>
          </w:p>
        </w:tc>
        <w:tc>
          <w:tcPr>
            <w:tcW w:w="1132" w:type="dxa"/>
            <w:vAlign w:val="center"/>
          </w:tcPr>
          <w:p w14:paraId="66EE2FC6" w14:textId="77777777" w:rsidR="003D1638" w:rsidRPr="00A54937" w:rsidRDefault="003D1638" w:rsidP="00E10EB4">
            <w:pPr>
              <w:pStyle w:val="TAC"/>
            </w:pPr>
            <w:r>
              <w:t>1</w:t>
            </w:r>
          </w:p>
        </w:tc>
        <w:tc>
          <w:tcPr>
            <w:tcW w:w="6368" w:type="dxa"/>
            <w:shd w:val="clear" w:color="auto" w:fill="auto"/>
            <w:vAlign w:val="center"/>
          </w:tcPr>
          <w:p w14:paraId="5AABA97A" w14:textId="77777777" w:rsidR="003D1638" w:rsidRPr="00A54937" w:rsidRDefault="003D1638" w:rsidP="00E10EB4">
            <w:pPr>
              <w:pStyle w:val="TAL"/>
            </w:pPr>
            <w:r w:rsidRPr="00585CA6">
              <w:t xml:space="preserve">Represents the parameters to request the modification of the "Individual </w:t>
            </w:r>
            <w:r>
              <w:t>Spatial Maps Subscription</w:t>
            </w:r>
            <w:r w:rsidRPr="00585CA6">
              <w:t>" resource.</w:t>
            </w:r>
          </w:p>
        </w:tc>
      </w:tr>
    </w:tbl>
    <w:p w14:paraId="19AA2E2C" w14:textId="77777777" w:rsidR="003D1638" w:rsidRDefault="003D1638" w:rsidP="003D1638"/>
    <w:p w14:paraId="30B9FCAA" w14:textId="2EEB1461" w:rsidR="003D1638" w:rsidRPr="001769FF" w:rsidRDefault="003D1638" w:rsidP="003D1638">
      <w:pPr>
        <w:pStyle w:val="TH"/>
      </w:pPr>
      <w:r>
        <w:t>Table 6.2.</w:t>
      </w:r>
      <w:r w:rsidR="00E10EB4">
        <w:t>1</w:t>
      </w:r>
      <w:r>
        <w:t>.3.5.3.3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CBA7B16" w14:textId="77777777" w:rsidTr="00E10EB4">
        <w:trPr>
          <w:jc w:val="center"/>
        </w:trPr>
        <w:tc>
          <w:tcPr>
            <w:tcW w:w="826" w:type="pct"/>
            <w:shd w:val="clear" w:color="auto" w:fill="C0C0C0"/>
          </w:tcPr>
          <w:p w14:paraId="6A1EE5D0" w14:textId="77777777" w:rsidR="003D1638" w:rsidRPr="00A54937" w:rsidRDefault="003D1638" w:rsidP="00E10EB4">
            <w:pPr>
              <w:pStyle w:val="TAH"/>
            </w:pPr>
            <w:r w:rsidRPr="00A54937">
              <w:t>Data type</w:t>
            </w:r>
          </w:p>
        </w:tc>
        <w:tc>
          <w:tcPr>
            <w:tcW w:w="499" w:type="pct"/>
            <w:shd w:val="clear" w:color="auto" w:fill="C0C0C0"/>
          </w:tcPr>
          <w:p w14:paraId="3E635785" w14:textId="77777777" w:rsidR="003D1638" w:rsidRPr="00A54937" w:rsidRDefault="003D1638" w:rsidP="00E10EB4">
            <w:pPr>
              <w:pStyle w:val="TAH"/>
            </w:pPr>
            <w:r w:rsidRPr="00A54937">
              <w:t>P</w:t>
            </w:r>
          </w:p>
        </w:tc>
        <w:tc>
          <w:tcPr>
            <w:tcW w:w="738" w:type="pct"/>
            <w:shd w:val="clear" w:color="auto" w:fill="C0C0C0"/>
          </w:tcPr>
          <w:p w14:paraId="042165EF" w14:textId="77777777" w:rsidR="003D1638" w:rsidRPr="00A54937" w:rsidRDefault="003D1638" w:rsidP="00E10EB4">
            <w:pPr>
              <w:pStyle w:val="TAH"/>
            </w:pPr>
            <w:r w:rsidRPr="00A54937">
              <w:t>Cardinality</w:t>
            </w:r>
          </w:p>
        </w:tc>
        <w:tc>
          <w:tcPr>
            <w:tcW w:w="967" w:type="pct"/>
            <w:shd w:val="clear" w:color="auto" w:fill="C0C0C0"/>
          </w:tcPr>
          <w:p w14:paraId="1050226C" w14:textId="77777777" w:rsidR="003D1638" w:rsidRPr="00A54937" w:rsidRDefault="003D1638" w:rsidP="00E10EB4">
            <w:pPr>
              <w:pStyle w:val="TAH"/>
            </w:pPr>
            <w:r w:rsidRPr="00A54937">
              <w:t>Response</w:t>
            </w:r>
          </w:p>
          <w:p w14:paraId="6D453D3B" w14:textId="77777777" w:rsidR="003D1638" w:rsidRPr="00A54937" w:rsidRDefault="003D1638" w:rsidP="00E10EB4">
            <w:pPr>
              <w:pStyle w:val="TAH"/>
            </w:pPr>
            <w:r w:rsidRPr="00A54937">
              <w:t>codes</w:t>
            </w:r>
          </w:p>
        </w:tc>
        <w:tc>
          <w:tcPr>
            <w:tcW w:w="1970" w:type="pct"/>
            <w:shd w:val="clear" w:color="auto" w:fill="C0C0C0"/>
          </w:tcPr>
          <w:p w14:paraId="144B02E3" w14:textId="77777777" w:rsidR="003D1638" w:rsidRPr="00A54937" w:rsidRDefault="003D1638" w:rsidP="00E10EB4">
            <w:pPr>
              <w:pStyle w:val="TAH"/>
            </w:pPr>
            <w:r w:rsidRPr="00A54937">
              <w:t>Description</w:t>
            </w:r>
          </w:p>
        </w:tc>
      </w:tr>
      <w:tr w:rsidR="003D1638" w:rsidRPr="00A54937" w14:paraId="5CB48BA0" w14:textId="77777777" w:rsidTr="00E10EB4">
        <w:trPr>
          <w:jc w:val="center"/>
        </w:trPr>
        <w:tc>
          <w:tcPr>
            <w:tcW w:w="826" w:type="pct"/>
            <w:shd w:val="clear" w:color="auto" w:fill="auto"/>
            <w:vAlign w:val="center"/>
          </w:tcPr>
          <w:p w14:paraId="3910AC72" w14:textId="77777777" w:rsidR="003D1638" w:rsidRPr="00A54937" w:rsidRDefault="003D1638" w:rsidP="00E10EB4">
            <w:pPr>
              <w:pStyle w:val="TAL"/>
            </w:pPr>
            <w:r>
              <w:t>SpatialMapsSub</w:t>
            </w:r>
          </w:p>
        </w:tc>
        <w:tc>
          <w:tcPr>
            <w:tcW w:w="499" w:type="pct"/>
            <w:vAlign w:val="center"/>
          </w:tcPr>
          <w:p w14:paraId="4FB466C2" w14:textId="77777777" w:rsidR="003D1638" w:rsidRPr="00A54937" w:rsidRDefault="003D1638" w:rsidP="00E10EB4">
            <w:pPr>
              <w:pStyle w:val="TAC"/>
            </w:pPr>
            <w:r>
              <w:t>M</w:t>
            </w:r>
          </w:p>
        </w:tc>
        <w:tc>
          <w:tcPr>
            <w:tcW w:w="738" w:type="pct"/>
            <w:vAlign w:val="center"/>
          </w:tcPr>
          <w:p w14:paraId="56D6F60B" w14:textId="77777777" w:rsidR="003D1638" w:rsidRPr="00A54937" w:rsidRDefault="003D1638" w:rsidP="00E10EB4">
            <w:pPr>
              <w:pStyle w:val="TAC"/>
            </w:pPr>
            <w:r>
              <w:t>1</w:t>
            </w:r>
          </w:p>
        </w:tc>
        <w:tc>
          <w:tcPr>
            <w:tcW w:w="967" w:type="pct"/>
            <w:vAlign w:val="center"/>
          </w:tcPr>
          <w:p w14:paraId="0FA9EE79" w14:textId="77777777" w:rsidR="003D1638" w:rsidRPr="00A54937" w:rsidRDefault="003D1638" w:rsidP="00E10EB4">
            <w:pPr>
              <w:pStyle w:val="TAL"/>
            </w:pPr>
            <w:r>
              <w:t>200 OK</w:t>
            </w:r>
          </w:p>
        </w:tc>
        <w:tc>
          <w:tcPr>
            <w:tcW w:w="1970" w:type="pct"/>
            <w:shd w:val="clear" w:color="auto" w:fill="auto"/>
            <w:vAlign w:val="center"/>
          </w:tcPr>
          <w:p w14:paraId="052E4FB5" w14:textId="77777777" w:rsidR="003D1638" w:rsidRPr="00A54937" w:rsidRDefault="003D1638" w:rsidP="00E10EB4">
            <w:pPr>
              <w:pStyle w:val="TAL"/>
            </w:pPr>
            <w:r w:rsidRPr="00585CA6">
              <w:t xml:space="preserve">Successful case. The "Individual </w:t>
            </w:r>
            <w:r>
              <w:t>Spatial Maps Subscription</w:t>
            </w:r>
            <w:r w:rsidRPr="00585CA6">
              <w:t>" resource is successfully modified and a representation of the updated resource shall be returned in the response body.</w:t>
            </w:r>
          </w:p>
        </w:tc>
      </w:tr>
      <w:tr w:rsidR="003D1638" w:rsidRPr="00A54937" w14:paraId="45013622" w14:textId="77777777" w:rsidTr="00E10EB4">
        <w:trPr>
          <w:jc w:val="center"/>
        </w:trPr>
        <w:tc>
          <w:tcPr>
            <w:tcW w:w="826" w:type="pct"/>
            <w:shd w:val="clear" w:color="auto" w:fill="auto"/>
          </w:tcPr>
          <w:p w14:paraId="155D4DCC" w14:textId="77777777" w:rsidR="003D1638" w:rsidRDefault="003D1638" w:rsidP="00E10EB4">
            <w:pPr>
              <w:pStyle w:val="TAL"/>
            </w:pPr>
            <w:r>
              <w:t>n/a</w:t>
            </w:r>
          </w:p>
        </w:tc>
        <w:tc>
          <w:tcPr>
            <w:tcW w:w="499" w:type="pct"/>
          </w:tcPr>
          <w:p w14:paraId="377E4854" w14:textId="77777777" w:rsidR="003D1638" w:rsidRDefault="003D1638" w:rsidP="00E10EB4">
            <w:pPr>
              <w:pStyle w:val="TAC"/>
            </w:pPr>
          </w:p>
        </w:tc>
        <w:tc>
          <w:tcPr>
            <w:tcW w:w="738" w:type="pct"/>
          </w:tcPr>
          <w:p w14:paraId="02A9815B" w14:textId="77777777" w:rsidR="003D1638" w:rsidRDefault="003D1638" w:rsidP="00E10EB4">
            <w:pPr>
              <w:pStyle w:val="TAC"/>
            </w:pPr>
          </w:p>
        </w:tc>
        <w:tc>
          <w:tcPr>
            <w:tcW w:w="967" w:type="pct"/>
          </w:tcPr>
          <w:p w14:paraId="3BD4346F" w14:textId="77777777" w:rsidR="003D1638" w:rsidRDefault="003D1638" w:rsidP="00E10EB4">
            <w:pPr>
              <w:pStyle w:val="TAL"/>
            </w:pPr>
            <w:r>
              <w:t>204 No Content</w:t>
            </w:r>
          </w:p>
        </w:tc>
        <w:tc>
          <w:tcPr>
            <w:tcW w:w="1970" w:type="pct"/>
            <w:shd w:val="clear" w:color="auto" w:fill="auto"/>
            <w:vAlign w:val="center"/>
          </w:tcPr>
          <w:p w14:paraId="56EC5EE4" w14:textId="77777777" w:rsidR="003D1638" w:rsidRDefault="003D1638" w:rsidP="00E10EB4">
            <w:pPr>
              <w:pStyle w:val="TAL"/>
            </w:pPr>
            <w:r w:rsidRPr="00585CA6">
              <w:t xml:space="preserve">Successful case. The "Individual </w:t>
            </w:r>
            <w:r>
              <w:t>Spatial Maps Subscription</w:t>
            </w:r>
            <w:r w:rsidRPr="00585CA6">
              <w:t>" resource is successfully modified and no content is returned in the response body.</w:t>
            </w:r>
          </w:p>
        </w:tc>
      </w:tr>
      <w:tr w:rsidR="003D1638" w:rsidRPr="00A54937" w14:paraId="40EDEE03" w14:textId="77777777" w:rsidTr="00E10EB4">
        <w:trPr>
          <w:jc w:val="center"/>
        </w:trPr>
        <w:tc>
          <w:tcPr>
            <w:tcW w:w="826" w:type="pct"/>
            <w:shd w:val="clear" w:color="auto" w:fill="auto"/>
          </w:tcPr>
          <w:p w14:paraId="5A868001" w14:textId="77777777" w:rsidR="003D1638" w:rsidRDefault="003D1638" w:rsidP="00E10EB4">
            <w:pPr>
              <w:pStyle w:val="TAL"/>
            </w:pPr>
            <w:r>
              <w:t>n/a</w:t>
            </w:r>
          </w:p>
        </w:tc>
        <w:tc>
          <w:tcPr>
            <w:tcW w:w="499" w:type="pct"/>
          </w:tcPr>
          <w:p w14:paraId="74E99567" w14:textId="77777777" w:rsidR="003D1638" w:rsidRDefault="003D1638" w:rsidP="00E10EB4">
            <w:pPr>
              <w:pStyle w:val="TAC"/>
            </w:pPr>
          </w:p>
        </w:tc>
        <w:tc>
          <w:tcPr>
            <w:tcW w:w="738" w:type="pct"/>
          </w:tcPr>
          <w:p w14:paraId="401597F7" w14:textId="77777777" w:rsidR="003D1638" w:rsidRDefault="003D1638" w:rsidP="00E10EB4">
            <w:pPr>
              <w:pStyle w:val="TAC"/>
            </w:pPr>
          </w:p>
        </w:tc>
        <w:tc>
          <w:tcPr>
            <w:tcW w:w="967" w:type="pct"/>
          </w:tcPr>
          <w:p w14:paraId="1773A8D6" w14:textId="77777777" w:rsidR="003D1638" w:rsidRDefault="003D1638" w:rsidP="00E10EB4">
            <w:pPr>
              <w:pStyle w:val="TAL"/>
            </w:pPr>
            <w:r>
              <w:t>307 Temporary Redirect</w:t>
            </w:r>
          </w:p>
        </w:tc>
        <w:tc>
          <w:tcPr>
            <w:tcW w:w="1970" w:type="pct"/>
            <w:shd w:val="clear" w:color="auto" w:fill="auto"/>
          </w:tcPr>
          <w:p w14:paraId="4B20E5DE" w14:textId="77777777" w:rsidR="003D1638" w:rsidRDefault="003D1638" w:rsidP="00E10EB4">
            <w:pPr>
              <w:pStyle w:val="TAL"/>
            </w:pPr>
            <w:r>
              <w:t>Temporary redirection.</w:t>
            </w:r>
          </w:p>
          <w:p w14:paraId="481F6478" w14:textId="77777777" w:rsidR="003D1638" w:rsidRDefault="003D1638" w:rsidP="00E10EB4">
            <w:pPr>
              <w:pStyle w:val="TAL"/>
            </w:pPr>
          </w:p>
          <w:p w14:paraId="775E1BDE" w14:textId="77777777" w:rsidR="003D1638" w:rsidRDefault="003D1638" w:rsidP="00E10EB4">
            <w:pPr>
              <w:pStyle w:val="TAL"/>
            </w:pPr>
            <w:r>
              <w:t>The response shall include a Location header field containing an alternative URI of the resource located in an alternative SM Server.</w:t>
            </w:r>
          </w:p>
          <w:p w14:paraId="70601067" w14:textId="77777777" w:rsidR="003D1638" w:rsidRDefault="003D1638" w:rsidP="00E10EB4">
            <w:pPr>
              <w:pStyle w:val="TAL"/>
            </w:pPr>
          </w:p>
          <w:p w14:paraId="306229E4" w14:textId="77777777" w:rsidR="003D1638" w:rsidRDefault="003D1638" w:rsidP="00E10EB4">
            <w:pPr>
              <w:pStyle w:val="TAL"/>
            </w:pPr>
            <w:r>
              <w:t>Redirection handling is described in clause 5.2.10 of TS 29.122 [2].</w:t>
            </w:r>
          </w:p>
        </w:tc>
      </w:tr>
      <w:tr w:rsidR="003D1638" w:rsidRPr="00A54937" w14:paraId="4FB2E41E" w14:textId="77777777" w:rsidTr="00E10EB4">
        <w:trPr>
          <w:jc w:val="center"/>
        </w:trPr>
        <w:tc>
          <w:tcPr>
            <w:tcW w:w="826" w:type="pct"/>
            <w:shd w:val="clear" w:color="auto" w:fill="auto"/>
          </w:tcPr>
          <w:p w14:paraId="02D0CF4C" w14:textId="77777777" w:rsidR="003D1638" w:rsidRDefault="003D1638" w:rsidP="00E10EB4">
            <w:pPr>
              <w:pStyle w:val="TAL"/>
            </w:pPr>
            <w:r>
              <w:t>n/a</w:t>
            </w:r>
          </w:p>
        </w:tc>
        <w:tc>
          <w:tcPr>
            <w:tcW w:w="499" w:type="pct"/>
          </w:tcPr>
          <w:p w14:paraId="1FAD40CC" w14:textId="77777777" w:rsidR="003D1638" w:rsidRDefault="003D1638" w:rsidP="00E10EB4">
            <w:pPr>
              <w:pStyle w:val="TAC"/>
            </w:pPr>
          </w:p>
        </w:tc>
        <w:tc>
          <w:tcPr>
            <w:tcW w:w="738" w:type="pct"/>
          </w:tcPr>
          <w:p w14:paraId="549B8FB4" w14:textId="77777777" w:rsidR="003D1638" w:rsidRDefault="003D1638" w:rsidP="00E10EB4">
            <w:pPr>
              <w:pStyle w:val="TAC"/>
            </w:pPr>
          </w:p>
        </w:tc>
        <w:tc>
          <w:tcPr>
            <w:tcW w:w="967" w:type="pct"/>
          </w:tcPr>
          <w:p w14:paraId="6EE4C2B5" w14:textId="77777777" w:rsidR="003D1638" w:rsidRDefault="003D1638" w:rsidP="00E10EB4">
            <w:pPr>
              <w:pStyle w:val="TAL"/>
            </w:pPr>
            <w:r>
              <w:t>308 Permanent Redirect</w:t>
            </w:r>
          </w:p>
        </w:tc>
        <w:tc>
          <w:tcPr>
            <w:tcW w:w="1970" w:type="pct"/>
            <w:shd w:val="clear" w:color="auto" w:fill="auto"/>
          </w:tcPr>
          <w:p w14:paraId="590E7D2F" w14:textId="77777777" w:rsidR="003D1638" w:rsidRDefault="003D1638" w:rsidP="00E10EB4">
            <w:pPr>
              <w:pStyle w:val="TAL"/>
            </w:pPr>
            <w:r>
              <w:t>Permanent redirection.</w:t>
            </w:r>
          </w:p>
          <w:p w14:paraId="1BE54F6A" w14:textId="77777777" w:rsidR="003D1638" w:rsidRDefault="003D1638" w:rsidP="00E10EB4">
            <w:pPr>
              <w:pStyle w:val="TAL"/>
            </w:pPr>
          </w:p>
          <w:p w14:paraId="47245918" w14:textId="77777777" w:rsidR="003D1638" w:rsidRDefault="003D1638" w:rsidP="00E10EB4">
            <w:pPr>
              <w:pStyle w:val="TAL"/>
            </w:pPr>
            <w:r>
              <w:t>The response shall include a Location header field containing an alternative URI of the resource located in an alternative SM Server.</w:t>
            </w:r>
          </w:p>
          <w:p w14:paraId="587AC16A" w14:textId="77777777" w:rsidR="003D1638" w:rsidRDefault="003D1638" w:rsidP="00E10EB4">
            <w:pPr>
              <w:pStyle w:val="TAL"/>
            </w:pPr>
          </w:p>
          <w:p w14:paraId="785AD539" w14:textId="77777777" w:rsidR="003D1638" w:rsidRDefault="003D1638" w:rsidP="00E10EB4">
            <w:pPr>
              <w:pStyle w:val="TAL"/>
            </w:pPr>
            <w:r>
              <w:t>Redirection handling is described in clause 5.2.10 of TS 29.122 [2].</w:t>
            </w:r>
          </w:p>
        </w:tc>
      </w:tr>
      <w:tr w:rsidR="003D1638" w:rsidRPr="00A54937" w14:paraId="44B9A70F" w14:textId="77777777" w:rsidTr="00E10EB4">
        <w:trPr>
          <w:jc w:val="center"/>
        </w:trPr>
        <w:tc>
          <w:tcPr>
            <w:tcW w:w="5000" w:type="pct"/>
            <w:gridSpan w:val="5"/>
            <w:shd w:val="clear" w:color="auto" w:fill="auto"/>
          </w:tcPr>
          <w:p w14:paraId="1CE628D8" w14:textId="77777777" w:rsidR="003D1638" w:rsidRPr="0016361A" w:rsidRDefault="003D1638"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14AB3F5" w14:textId="77777777" w:rsidR="003D1638" w:rsidRDefault="003D1638" w:rsidP="003D1638"/>
    <w:p w14:paraId="49E678BF" w14:textId="25FB807A" w:rsidR="003D1638" w:rsidRDefault="00E10EB4" w:rsidP="003D1638">
      <w:pPr>
        <w:pStyle w:val="TH"/>
      </w:pPr>
      <w:r>
        <w:t>Table 6.2.1</w:t>
      </w:r>
      <w:r w:rsidR="003D1638">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3B4BDC3D" w14:textId="77777777" w:rsidTr="00E10EB4">
        <w:trPr>
          <w:jc w:val="center"/>
        </w:trPr>
        <w:tc>
          <w:tcPr>
            <w:tcW w:w="825" w:type="pct"/>
            <w:shd w:val="clear" w:color="auto" w:fill="C0C0C0"/>
          </w:tcPr>
          <w:p w14:paraId="29B320D0" w14:textId="77777777" w:rsidR="003D1638" w:rsidRDefault="003D1638" w:rsidP="00E10EB4">
            <w:pPr>
              <w:pStyle w:val="TAH"/>
            </w:pPr>
            <w:r>
              <w:t>Name</w:t>
            </w:r>
          </w:p>
        </w:tc>
        <w:tc>
          <w:tcPr>
            <w:tcW w:w="732" w:type="pct"/>
            <w:shd w:val="clear" w:color="auto" w:fill="C0C0C0"/>
          </w:tcPr>
          <w:p w14:paraId="57FE94D7" w14:textId="77777777" w:rsidR="003D1638" w:rsidRDefault="003D1638" w:rsidP="00E10EB4">
            <w:pPr>
              <w:pStyle w:val="TAH"/>
            </w:pPr>
            <w:r>
              <w:t>Data type</w:t>
            </w:r>
          </w:p>
        </w:tc>
        <w:tc>
          <w:tcPr>
            <w:tcW w:w="217" w:type="pct"/>
            <w:shd w:val="clear" w:color="auto" w:fill="C0C0C0"/>
          </w:tcPr>
          <w:p w14:paraId="5CA0EEAB" w14:textId="77777777" w:rsidR="003D1638" w:rsidRDefault="003D1638" w:rsidP="00E10EB4">
            <w:pPr>
              <w:pStyle w:val="TAH"/>
            </w:pPr>
            <w:r>
              <w:t>P</w:t>
            </w:r>
          </w:p>
        </w:tc>
        <w:tc>
          <w:tcPr>
            <w:tcW w:w="581" w:type="pct"/>
            <w:shd w:val="clear" w:color="auto" w:fill="C0C0C0"/>
          </w:tcPr>
          <w:p w14:paraId="24F10BE9" w14:textId="77777777" w:rsidR="003D1638" w:rsidRDefault="003D1638" w:rsidP="00E10EB4">
            <w:pPr>
              <w:pStyle w:val="TAH"/>
            </w:pPr>
            <w:r>
              <w:t>Cardinality</w:t>
            </w:r>
          </w:p>
        </w:tc>
        <w:tc>
          <w:tcPr>
            <w:tcW w:w="2645" w:type="pct"/>
            <w:shd w:val="clear" w:color="auto" w:fill="C0C0C0"/>
            <w:vAlign w:val="center"/>
          </w:tcPr>
          <w:p w14:paraId="4E62B1CD" w14:textId="77777777" w:rsidR="003D1638" w:rsidRDefault="003D1638" w:rsidP="00E10EB4">
            <w:pPr>
              <w:pStyle w:val="TAH"/>
            </w:pPr>
            <w:r>
              <w:t>Description</w:t>
            </w:r>
          </w:p>
        </w:tc>
      </w:tr>
      <w:tr w:rsidR="003D1638" w14:paraId="18307A9E" w14:textId="77777777" w:rsidTr="00E10EB4">
        <w:trPr>
          <w:jc w:val="center"/>
        </w:trPr>
        <w:tc>
          <w:tcPr>
            <w:tcW w:w="825" w:type="pct"/>
            <w:shd w:val="clear" w:color="auto" w:fill="auto"/>
          </w:tcPr>
          <w:p w14:paraId="684CF709" w14:textId="77777777" w:rsidR="003D1638" w:rsidRDefault="003D1638" w:rsidP="00E10EB4">
            <w:pPr>
              <w:pStyle w:val="TAL"/>
            </w:pPr>
            <w:r>
              <w:t>Location</w:t>
            </w:r>
          </w:p>
        </w:tc>
        <w:tc>
          <w:tcPr>
            <w:tcW w:w="732" w:type="pct"/>
          </w:tcPr>
          <w:p w14:paraId="6BADFD2B" w14:textId="77777777" w:rsidR="003D1638" w:rsidRDefault="003D1638" w:rsidP="00E10EB4">
            <w:pPr>
              <w:pStyle w:val="TAL"/>
            </w:pPr>
            <w:r>
              <w:t>string</w:t>
            </w:r>
          </w:p>
        </w:tc>
        <w:tc>
          <w:tcPr>
            <w:tcW w:w="217" w:type="pct"/>
          </w:tcPr>
          <w:p w14:paraId="0CD63FDA" w14:textId="77777777" w:rsidR="003D1638" w:rsidRDefault="003D1638" w:rsidP="00E10EB4">
            <w:pPr>
              <w:pStyle w:val="TAC"/>
            </w:pPr>
            <w:r>
              <w:t>M</w:t>
            </w:r>
          </w:p>
        </w:tc>
        <w:tc>
          <w:tcPr>
            <w:tcW w:w="581" w:type="pct"/>
          </w:tcPr>
          <w:p w14:paraId="125C50F6" w14:textId="77777777" w:rsidR="003D1638" w:rsidRDefault="003D1638" w:rsidP="00E10EB4">
            <w:pPr>
              <w:pStyle w:val="TAC"/>
            </w:pPr>
            <w:r>
              <w:t>1</w:t>
            </w:r>
          </w:p>
        </w:tc>
        <w:tc>
          <w:tcPr>
            <w:tcW w:w="2645" w:type="pct"/>
            <w:shd w:val="clear" w:color="auto" w:fill="auto"/>
            <w:vAlign w:val="center"/>
          </w:tcPr>
          <w:p w14:paraId="7A9A9AC5" w14:textId="77777777" w:rsidR="003D1638" w:rsidRDefault="003D1638" w:rsidP="00E10EB4">
            <w:pPr>
              <w:pStyle w:val="TAL"/>
            </w:pPr>
            <w:r>
              <w:t>Contains an alternative URI of the resource located in an alternative SM Server.</w:t>
            </w:r>
          </w:p>
        </w:tc>
      </w:tr>
    </w:tbl>
    <w:p w14:paraId="16DCCD67" w14:textId="77777777" w:rsidR="003D1638" w:rsidRDefault="003D1638" w:rsidP="003D1638"/>
    <w:p w14:paraId="2FC09F44" w14:textId="3F2FD900" w:rsidR="003D1638" w:rsidRDefault="00E10EB4" w:rsidP="003D1638">
      <w:pPr>
        <w:pStyle w:val="TH"/>
      </w:pPr>
      <w:r>
        <w:t>Table 6.2.1</w:t>
      </w:r>
      <w:r w:rsidR="003D1638">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70EB188F" w14:textId="77777777" w:rsidTr="00E10EB4">
        <w:trPr>
          <w:jc w:val="center"/>
        </w:trPr>
        <w:tc>
          <w:tcPr>
            <w:tcW w:w="825" w:type="pct"/>
            <w:shd w:val="clear" w:color="auto" w:fill="C0C0C0"/>
          </w:tcPr>
          <w:p w14:paraId="0BAACC0C" w14:textId="77777777" w:rsidR="003D1638" w:rsidRDefault="003D1638" w:rsidP="00E10EB4">
            <w:pPr>
              <w:pStyle w:val="TAH"/>
            </w:pPr>
            <w:r>
              <w:t>Name</w:t>
            </w:r>
          </w:p>
        </w:tc>
        <w:tc>
          <w:tcPr>
            <w:tcW w:w="732" w:type="pct"/>
            <w:shd w:val="clear" w:color="auto" w:fill="C0C0C0"/>
          </w:tcPr>
          <w:p w14:paraId="3262A1C1" w14:textId="77777777" w:rsidR="003D1638" w:rsidRDefault="003D1638" w:rsidP="00E10EB4">
            <w:pPr>
              <w:pStyle w:val="TAH"/>
            </w:pPr>
            <w:r>
              <w:t>Data type</w:t>
            </w:r>
          </w:p>
        </w:tc>
        <w:tc>
          <w:tcPr>
            <w:tcW w:w="217" w:type="pct"/>
            <w:shd w:val="clear" w:color="auto" w:fill="C0C0C0"/>
          </w:tcPr>
          <w:p w14:paraId="0CE44833" w14:textId="77777777" w:rsidR="003D1638" w:rsidRDefault="003D1638" w:rsidP="00E10EB4">
            <w:pPr>
              <w:pStyle w:val="TAH"/>
            </w:pPr>
            <w:r>
              <w:t>P</w:t>
            </w:r>
          </w:p>
        </w:tc>
        <w:tc>
          <w:tcPr>
            <w:tcW w:w="581" w:type="pct"/>
            <w:shd w:val="clear" w:color="auto" w:fill="C0C0C0"/>
          </w:tcPr>
          <w:p w14:paraId="2CB29343" w14:textId="77777777" w:rsidR="003D1638" w:rsidRDefault="003D1638" w:rsidP="00E10EB4">
            <w:pPr>
              <w:pStyle w:val="TAH"/>
            </w:pPr>
            <w:r>
              <w:t>Cardinality</w:t>
            </w:r>
          </w:p>
        </w:tc>
        <w:tc>
          <w:tcPr>
            <w:tcW w:w="2645" w:type="pct"/>
            <w:shd w:val="clear" w:color="auto" w:fill="C0C0C0"/>
            <w:vAlign w:val="center"/>
          </w:tcPr>
          <w:p w14:paraId="59C836CC" w14:textId="77777777" w:rsidR="003D1638" w:rsidRDefault="003D1638" w:rsidP="00E10EB4">
            <w:pPr>
              <w:pStyle w:val="TAH"/>
            </w:pPr>
            <w:r>
              <w:t>Description</w:t>
            </w:r>
          </w:p>
        </w:tc>
      </w:tr>
      <w:tr w:rsidR="003D1638" w14:paraId="418AA677" w14:textId="77777777" w:rsidTr="00E10EB4">
        <w:trPr>
          <w:jc w:val="center"/>
        </w:trPr>
        <w:tc>
          <w:tcPr>
            <w:tcW w:w="825" w:type="pct"/>
            <w:shd w:val="clear" w:color="auto" w:fill="auto"/>
          </w:tcPr>
          <w:p w14:paraId="061A07BC" w14:textId="77777777" w:rsidR="003D1638" w:rsidRDefault="003D1638" w:rsidP="00E10EB4">
            <w:pPr>
              <w:pStyle w:val="TAL"/>
            </w:pPr>
            <w:r>
              <w:t>Location</w:t>
            </w:r>
          </w:p>
        </w:tc>
        <w:tc>
          <w:tcPr>
            <w:tcW w:w="732" w:type="pct"/>
          </w:tcPr>
          <w:p w14:paraId="2FA76C6C" w14:textId="77777777" w:rsidR="003D1638" w:rsidRDefault="003D1638" w:rsidP="00E10EB4">
            <w:pPr>
              <w:pStyle w:val="TAL"/>
            </w:pPr>
            <w:r>
              <w:t>string</w:t>
            </w:r>
          </w:p>
        </w:tc>
        <w:tc>
          <w:tcPr>
            <w:tcW w:w="217" w:type="pct"/>
          </w:tcPr>
          <w:p w14:paraId="44F73CC2" w14:textId="77777777" w:rsidR="003D1638" w:rsidRDefault="003D1638" w:rsidP="00E10EB4">
            <w:pPr>
              <w:pStyle w:val="TAC"/>
            </w:pPr>
            <w:r>
              <w:t>M</w:t>
            </w:r>
          </w:p>
        </w:tc>
        <w:tc>
          <w:tcPr>
            <w:tcW w:w="581" w:type="pct"/>
          </w:tcPr>
          <w:p w14:paraId="5BE2A9EE" w14:textId="77777777" w:rsidR="003D1638" w:rsidRDefault="003D1638" w:rsidP="00E10EB4">
            <w:pPr>
              <w:pStyle w:val="TAC"/>
            </w:pPr>
            <w:r>
              <w:t>1</w:t>
            </w:r>
          </w:p>
        </w:tc>
        <w:tc>
          <w:tcPr>
            <w:tcW w:w="2645" w:type="pct"/>
            <w:shd w:val="clear" w:color="auto" w:fill="auto"/>
            <w:vAlign w:val="center"/>
          </w:tcPr>
          <w:p w14:paraId="219DE5EE" w14:textId="77777777" w:rsidR="003D1638" w:rsidRDefault="003D1638" w:rsidP="00E10EB4">
            <w:pPr>
              <w:pStyle w:val="TAL"/>
            </w:pPr>
            <w:r>
              <w:t>Contains an alternative URI of the resource located in an alternative SM Server.</w:t>
            </w:r>
          </w:p>
        </w:tc>
      </w:tr>
    </w:tbl>
    <w:p w14:paraId="7F20F63F" w14:textId="77777777" w:rsidR="003D1638" w:rsidRDefault="003D1638" w:rsidP="003D1638"/>
    <w:p w14:paraId="2E93D8FB" w14:textId="53B7CB95" w:rsidR="003D1638" w:rsidRDefault="00E10EB4" w:rsidP="003D1638">
      <w:pPr>
        <w:pStyle w:val="H6"/>
      </w:pPr>
      <w:r>
        <w:t>6.2.1</w:t>
      </w:r>
      <w:r w:rsidR="003D1638">
        <w:t>.3.5.3.4</w:t>
      </w:r>
      <w:r w:rsidR="003D1638">
        <w:tab/>
        <w:t>DELETE</w:t>
      </w:r>
    </w:p>
    <w:p w14:paraId="78F7E607" w14:textId="77777777" w:rsidR="003D1638" w:rsidRPr="00585CA6" w:rsidRDefault="003D1638" w:rsidP="003D163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p>
    <w:p w14:paraId="59409A5F" w14:textId="61663BDA" w:rsidR="003D1638" w:rsidRPr="00574BCA"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.3.5.3.4-1.</w:t>
      </w:r>
    </w:p>
    <w:p w14:paraId="1E6F03DB" w14:textId="21FA7440" w:rsidR="003D1638" w:rsidRPr="00384E92" w:rsidRDefault="003D1638" w:rsidP="003D1638">
      <w:pPr>
        <w:pStyle w:val="TH"/>
        <w:rPr>
          <w:rFonts w:cs="Arial"/>
        </w:rPr>
      </w:pPr>
      <w:r>
        <w:t>Tabl</w:t>
      </w:r>
      <w:r w:rsidR="00E10EB4">
        <w:t>e 6.2.1</w:t>
      </w:r>
      <w:r>
        <w:t>.3.5.3.4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158FB3C" w14:textId="77777777" w:rsidTr="00E10EB4">
        <w:trPr>
          <w:jc w:val="center"/>
        </w:trPr>
        <w:tc>
          <w:tcPr>
            <w:tcW w:w="844" w:type="pct"/>
            <w:shd w:val="clear" w:color="auto" w:fill="C0C0C0"/>
          </w:tcPr>
          <w:p w14:paraId="23F3BE21" w14:textId="77777777" w:rsidR="003D1638" w:rsidRPr="00A54937" w:rsidRDefault="003D1638" w:rsidP="00E10EB4">
            <w:pPr>
              <w:pStyle w:val="TAH"/>
            </w:pPr>
            <w:r w:rsidRPr="00A54937">
              <w:t>Name</w:t>
            </w:r>
          </w:p>
        </w:tc>
        <w:tc>
          <w:tcPr>
            <w:tcW w:w="947" w:type="pct"/>
            <w:shd w:val="clear" w:color="auto" w:fill="C0C0C0"/>
          </w:tcPr>
          <w:p w14:paraId="58D1BC19" w14:textId="77777777" w:rsidR="003D1638" w:rsidRPr="00A54937" w:rsidRDefault="003D1638" w:rsidP="00E10EB4">
            <w:pPr>
              <w:pStyle w:val="TAH"/>
            </w:pPr>
            <w:r w:rsidRPr="00A54937">
              <w:t>Data type</w:t>
            </w:r>
          </w:p>
        </w:tc>
        <w:tc>
          <w:tcPr>
            <w:tcW w:w="209" w:type="pct"/>
            <w:shd w:val="clear" w:color="auto" w:fill="C0C0C0"/>
          </w:tcPr>
          <w:p w14:paraId="0129E932" w14:textId="77777777" w:rsidR="003D1638" w:rsidRPr="00A54937" w:rsidRDefault="003D1638" w:rsidP="00E10EB4">
            <w:pPr>
              <w:pStyle w:val="TAH"/>
            </w:pPr>
            <w:r w:rsidRPr="00A54937">
              <w:t>P</w:t>
            </w:r>
          </w:p>
        </w:tc>
        <w:tc>
          <w:tcPr>
            <w:tcW w:w="608" w:type="pct"/>
            <w:shd w:val="clear" w:color="auto" w:fill="C0C0C0"/>
          </w:tcPr>
          <w:p w14:paraId="3FE3DC09" w14:textId="77777777" w:rsidR="003D1638" w:rsidRPr="00A54937" w:rsidRDefault="003D1638" w:rsidP="00E10EB4">
            <w:pPr>
              <w:pStyle w:val="TAH"/>
            </w:pPr>
            <w:r w:rsidRPr="00A54937">
              <w:t>Cardinality</w:t>
            </w:r>
          </w:p>
        </w:tc>
        <w:tc>
          <w:tcPr>
            <w:tcW w:w="2392" w:type="pct"/>
            <w:shd w:val="clear" w:color="auto" w:fill="C0C0C0"/>
            <w:vAlign w:val="center"/>
          </w:tcPr>
          <w:p w14:paraId="237D19F1" w14:textId="77777777" w:rsidR="003D1638" w:rsidRPr="00A54937" w:rsidRDefault="003D1638" w:rsidP="00E10EB4">
            <w:pPr>
              <w:pStyle w:val="TAH"/>
            </w:pPr>
            <w:r w:rsidRPr="00A54937">
              <w:t>Description</w:t>
            </w:r>
          </w:p>
        </w:tc>
      </w:tr>
      <w:tr w:rsidR="003D1638" w:rsidRPr="00A54937" w14:paraId="3DFA9AA4" w14:textId="77777777" w:rsidTr="00E10EB4">
        <w:trPr>
          <w:jc w:val="center"/>
        </w:trPr>
        <w:tc>
          <w:tcPr>
            <w:tcW w:w="844" w:type="pct"/>
            <w:shd w:val="clear" w:color="auto" w:fill="auto"/>
          </w:tcPr>
          <w:p w14:paraId="1DAAE79E" w14:textId="77777777" w:rsidR="003D1638" w:rsidRDefault="003D1638" w:rsidP="00E10EB4">
            <w:pPr>
              <w:pStyle w:val="TAL"/>
            </w:pPr>
            <w:r w:rsidRPr="0016361A">
              <w:t>n/a</w:t>
            </w:r>
          </w:p>
        </w:tc>
        <w:tc>
          <w:tcPr>
            <w:tcW w:w="947" w:type="pct"/>
          </w:tcPr>
          <w:p w14:paraId="4084626E" w14:textId="77777777" w:rsidR="003D1638" w:rsidRDefault="003D1638" w:rsidP="00E10EB4">
            <w:pPr>
              <w:pStyle w:val="TAL"/>
            </w:pPr>
          </w:p>
        </w:tc>
        <w:tc>
          <w:tcPr>
            <w:tcW w:w="209" w:type="pct"/>
          </w:tcPr>
          <w:p w14:paraId="31C0DB1F" w14:textId="77777777" w:rsidR="003D1638" w:rsidRDefault="003D1638" w:rsidP="00E10EB4">
            <w:pPr>
              <w:pStyle w:val="TAC"/>
            </w:pPr>
          </w:p>
        </w:tc>
        <w:tc>
          <w:tcPr>
            <w:tcW w:w="608" w:type="pct"/>
          </w:tcPr>
          <w:p w14:paraId="4EA300D6" w14:textId="77777777" w:rsidR="003D1638" w:rsidRDefault="003D1638" w:rsidP="00E10EB4">
            <w:pPr>
              <w:pStyle w:val="TAL"/>
            </w:pPr>
          </w:p>
        </w:tc>
        <w:tc>
          <w:tcPr>
            <w:tcW w:w="2392" w:type="pct"/>
            <w:shd w:val="clear" w:color="auto" w:fill="auto"/>
            <w:vAlign w:val="center"/>
          </w:tcPr>
          <w:p w14:paraId="5E640402" w14:textId="77777777" w:rsidR="003D1638" w:rsidRPr="000C4B53" w:rsidRDefault="003D1638" w:rsidP="00E10EB4">
            <w:pPr>
              <w:pStyle w:val="TAL"/>
            </w:pPr>
          </w:p>
        </w:tc>
      </w:tr>
    </w:tbl>
    <w:p w14:paraId="520B5E38" w14:textId="77777777" w:rsidR="003D1638" w:rsidRDefault="003D1638" w:rsidP="003D1638"/>
    <w:p w14:paraId="192A5F9D" w14:textId="0F0B3EE9" w:rsidR="003D1638" w:rsidRPr="00384E92" w:rsidRDefault="003D1638" w:rsidP="003D1638">
      <w:r>
        <w:t>This method shall support the request data structures specified in table 6.2.</w:t>
      </w:r>
      <w:r w:rsidR="00E10EB4">
        <w:t>1</w:t>
      </w:r>
      <w:r>
        <w:t>.3.5.3.4-2 and the response data structures and respons</w:t>
      </w:r>
      <w:r w:rsidR="00E10EB4">
        <w:t>e codes specified in table 6.2.1</w:t>
      </w:r>
      <w:r>
        <w:t>.3.5.3.4-3.</w:t>
      </w:r>
    </w:p>
    <w:p w14:paraId="09A2D8A3" w14:textId="70998000" w:rsidR="003D1638" w:rsidRPr="001769FF" w:rsidRDefault="00E10EB4" w:rsidP="003D1638">
      <w:pPr>
        <w:pStyle w:val="TH"/>
      </w:pPr>
      <w:r>
        <w:t>Table 6.2.1</w:t>
      </w:r>
      <w:r w:rsidR="003D1638">
        <w:t>.3.5.3.4</w:t>
      </w:r>
      <w:r w:rsidR="003D1638" w:rsidRPr="001769FF">
        <w:t xml:space="preserve">-2: Data structures supported by the </w:t>
      </w:r>
      <w:r w:rsidR="003D1638">
        <w:t xml:space="preserve">DELETE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3EDBF728" w14:textId="77777777" w:rsidTr="00E10EB4">
        <w:trPr>
          <w:jc w:val="center"/>
        </w:trPr>
        <w:tc>
          <w:tcPr>
            <w:tcW w:w="1604" w:type="dxa"/>
            <w:shd w:val="clear" w:color="auto" w:fill="C0C0C0"/>
          </w:tcPr>
          <w:p w14:paraId="475DAD72" w14:textId="77777777" w:rsidR="003D1638" w:rsidRPr="00A54937" w:rsidRDefault="003D1638" w:rsidP="00E10EB4">
            <w:pPr>
              <w:pStyle w:val="TAH"/>
            </w:pPr>
            <w:r w:rsidRPr="00A54937">
              <w:t>Data type</w:t>
            </w:r>
          </w:p>
        </w:tc>
        <w:tc>
          <w:tcPr>
            <w:tcW w:w="518" w:type="dxa"/>
            <w:shd w:val="clear" w:color="auto" w:fill="C0C0C0"/>
          </w:tcPr>
          <w:p w14:paraId="6FD3CC26" w14:textId="77777777" w:rsidR="003D1638" w:rsidRPr="00A54937" w:rsidRDefault="003D1638" w:rsidP="00E10EB4">
            <w:pPr>
              <w:pStyle w:val="TAH"/>
            </w:pPr>
            <w:r w:rsidRPr="00A54937">
              <w:t>P</w:t>
            </w:r>
          </w:p>
        </w:tc>
        <w:tc>
          <w:tcPr>
            <w:tcW w:w="2268" w:type="dxa"/>
            <w:shd w:val="clear" w:color="auto" w:fill="C0C0C0"/>
          </w:tcPr>
          <w:p w14:paraId="2B4BB090" w14:textId="77777777" w:rsidR="003D1638" w:rsidRPr="00A54937" w:rsidRDefault="003D1638" w:rsidP="00E10EB4">
            <w:pPr>
              <w:pStyle w:val="TAH"/>
            </w:pPr>
            <w:r w:rsidRPr="00A54937">
              <w:t>Cardinality</w:t>
            </w:r>
          </w:p>
        </w:tc>
        <w:tc>
          <w:tcPr>
            <w:tcW w:w="5239" w:type="dxa"/>
            <w:shd w:val="clear" w:color="auto" w:fill="C0C0C0"/>
            <w:vAlign w:val="center"/>
          </w:tcPr>
          <w:p w14:paraId="11C14760" w14:textId="77777777" w:rsidR="003D1638" w:rsidRPr="00A54937" w:rsidRDefault="003D1638" w:rsidP="00E10EB4">
            <w:pPr>
              <w:pStyle w:val="TAH"/>
            </w:pPr>
            <w:r w:rsidRPr="00A54937">
              <w:t>Description</w:t>
            </w:r>
          </w:p>
        </w:tc>
      </w:tr>
      <w:tr w:rsidR="003D1638" w:rsidRPr="00A54937" w14:paraId="59D3BB19" w14:textId="77777777" w:rsidTr="00E10EB4">
        <w:trPr>
          <w:jc w:val="center"/>
        </w:trPr>
        <w:tc>
          <w:tcPr>
            <w:tcW w:w="1604" w:type="dxa"/>
            <w:shd w:val="clear" w:color="auto" w:fill="auto"/>
          </w:tcPr>
          <w:p w14:paraId="17A585BC" w14:textId="77777777" w:rsidR="003D1638" w:rsidRPr="00A54937" w:rsidRDefault="003D1638" w:rsidP="00E10EB4">
            <w:pPr>
              <w:pStyle w:val="TAL"/>
            </w:pPr>
            <w:r w:rsidRPr="0016361A">
              <w:t>n/a</w:t>
            </w:r>
          </w:p>
        </w:tc>
        <w:tc>
          <w:tcPr>
            <w:tcW w:w="518" w:type="dxa"/>
          </w:tcPr>
          <w:p w14:paraId="44084CB9" w14:textId="77777777" w:rsidR="003D1638" w:rsidRPr="00A54937" w:rsidRDefault="003D1638" w:rsidP="00E10EB4">
            <w:pPr>
              <w:pStyle w:val="TAC"/>
            </w:pPr>
          </w:p>
        </w:tc>
        <w:tc>
          <w:tcPr>
            <w:tcW w:w="2268" w:type="dxa"/>
          </w:tcPr>
          <w:p w14:paraId="0D741D5E" w14:textId="77777777" w:rsidR="003D1638" w:rsidRPr="00A54937" w:rsidRDefault="003D1638" w:rsidP="00E10EB4">
            <w:pPr>
              <w:pStyle w:val="TAC"/>
            </w:pPr>
          </w:p>
        </w:tc>
        <w:tc>
          <w:tcPr>
            <w:tcW w:w="5239" w:type="dxa"/>
            <w:shd w:val="clear" w:color="auto" w:fill="auto"/>
          </w:tcPr>
          <w:p w14:paraId="3A974F8E" w14:textId="77777777" w:rsidR="003D1638" w:rsidRPr="00A54937" w:rsidRDefault="003D1638" w:rsidP="00E10EB4">
            <w:pPr>
              <w:pStyle w:val="TAL"/>
            </w:pPr>
          </w:p>
        </w:tc>
      </w:tr>
    </w:tbl>
    <w:p w14:paraId="2ABD96FC" w14:textId="77777777" w:rsidR="003D1638" w:rsidRPr="007D1B5E" w:rsidRDefault="003D1638" w:rsidP="003D1638"/>
    <w:p w14:paraId="46560069" w14:textId="21C49600" w:rsidR="003D1638" w:rsidRPr="001769FF" w:rsidRDefault="00E10EB4" w:rsidP="003D1638">
      <w:pPr>
        <w:pStyle w:val="TH"/>
      </w:pPr>
      <w:r>
        <w:t>Table 6.2.1</w:t>
      </w:r>
      <w:r w:rsidR="003D1638">
        <w:t>.3.5.3.4</w:t>
      </w:r>
      <w:r w:rsidR="003D1638" w:rsidRPr="001769FF">
        <w:t>-</w:t>
      </w:r>
      <w:r w:rsidR="003D1638">
        <w:t>3</w:t>
      </w:r>
      <w:r w:rsidR="003D1638" w:rsidRPr="001769FF">
        <w:t>: Data structures</w:t>
      </w:r>
      <w:r w:rsidR="003D1638">
        <w:t xml:space="preserve"> supported by the DELETE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9D5F4C8" w14:textId="77777777" w:rsidTr="00E10EB4">
        <w:trPr>
          <w:jc w:val="center"/>
        </w:trPr>
        <w:tc>
          <w:tcPr>
            <w:tcW w:w="826" w:type="pct"/>
            <w:shd w:val="clear" w:color="auto" w:fill="C0C0C0"/>
          </w:tcPr>
          <w:p w14:paraId="6C5AA531" w14:textId="77777777" w:rsidR="003D1638" w:rsidRPr="00A54937" w:rsidRDefault="003D1638" w:rsidP="00E10EB4">
            <w:pPr>
              <w:pStyle w:val="TAH"/>
            </w:pPr>
            <w:r w:rsidRPr="00A54937">
              <w:t>Data type</w:t>
            </w:r>
          </w:p>
        </w:tc>
        <w:tc>
          <w:tcPr>
            <w:tcW w:w="499" w:type="pct"/>
            <w:shd w:val="clear" w:color="auto" w:fill="C0C0C0"/>
          </w:tcPr>
          <w:p w14:paraId="6C803BF7" w14:textId="77777777" w:rsidR="003D1638" w:rsidRPr="00A54937" w:rsidRDefault="003D1638" w:rsidP="00E10EB4">
            <w:pPr>
              <w:pStyle w:val="TAH"/>
            </w:pPr>
            <w:r w:rsidRPr="00A54937">
              <w:t>P</w:t>
            </w:r>
          </w:p>
        </w:tc>
        <w:tc>
          <w:tcPr>
            <w:tcW w:w="738" w:type="pct"/>
            <w:shd w:val="clear" w:color="auto" w:fill="C0C0C0"/>
          </w:tcPr>
          <w:p w14:paraId="0E89539E" w14:textId="77777777" w:rsidR="003D1638" w:rsidRPr="00A54937" w:rsidRDefault="003D1638" w:rsidP="00E10EB4">
            <w:pPr>
              <w:pStyle w:val="TAH"/>
            </w:pPr>
            <w:r w:rsidRPr="00A54937">
              <w:t>Cardinality</w:t>
            </w:r>
          </w:p>
        </w:tc>
        <w:tc>
          <w:tcPr>
            <w:tcW w:w="967" w:type="pct"/>
            <w:shd w:val="clear" w:color="auto" w:fill="C0C0C0"/>
          </w:tcPr>
          <w:p w14:paraId="455982A1" w14:textId="77777777" w:rsidR="003D1638" w:rsidRPr="00A54937" w:rsidRDefault="003D1638" w:rsidP="00E10EB4">
            <w:pPr>
              <w:pStyle w:val="TAH"/>
            </w:pPr>
            <w:r w:rsidRPr="00A54937">
              <w:t>Response</w:t>
            </w:r>
          </w:p>
          <w:p w14:paraId="15F5371A" w14:textId="77777777" w:rsidR="003D1638" w:rsidRPr="00A54937" w:rsidRDefault="003D1638" w:rsidP="00E10EB4">
            <w:pPr>
              <w:pStyle w:val="TAH"/>
            </w:pPr>
            <w:r w:rsidRPr="00A54937">
              <w:t>codes</w:t>
            </w:r>
          </w:p>
        </w:tc>
        <w:tc>
          <w:tcPr>
            <w:tcW w:w="1971" w:type="pct"/>
            <w:shd w:val="clear" w:color="auto" w:fill="C0C0C0"/>
          </w:tcPr>
          <w:p w14:paraId="7B4FA766" w14:textId="77777777" w:rsidR="003D1638" w:rsidRPr="00A54937" w:rsidRDefault="003D1638" w:rsidP="00E10EB4">
            <w:pPr>
              <w:pStyle w:val="TAH"/>
            </w:pPr>
            <w:r w:rsidRPr="00A54937">
              <w:t>Description</w:t>
            </w:r>
          </w:p>
        </w:tc>
      </w:tr>
      <w:tr w:rsidR="003D1638" w:rsidRPr="00A54937" w14:paraId="14D549AA" w14:textId="77777777" w:rsidTr="00E10EB4">
        <w:trPr>
          <w:jc w:val="center"/>
        </w:trPr>
        <w:tc>
          <w:tcPr>
            <w:tcW w:w="826" w:type="pct"/>
            <w:shd w:val="clear" w:color="auto" w:fill="auto"/>
          </w:tcPr>
          <w:p w14:paraId="601C78E4" w14:textId="77777777" w:rsidR="003D1638" w:rsidRPr="00A54937" w:rsidRDefault="003D1638" w:rsidP="00E10EB4">
            <w:pPr>
              <w:pStyle w:val="TAL"/>
            </w:pPr>
            <w:r w:rsidRPr="0016361A">
              <w:t>n/a</w:t>
            </w:r>
          </w:p>
        </w:tc>
        <w:tc>
          <w:tcPr>
            <w:tcW w:w="499" w:type="pct"/>
          </w:tcPr>
          <w:p w14:paraId="3F56B3AC" w14:textId="77777777" w:rsidR="003D1638" w:rsidRPr="00A54937" w:rsidRDefault="003D1638" w:rsidP="00E10EB4">
            <w:pPr>
              <w:pStyle w:val="TAC"/>
            </w:pPr>
          </w:p>
        </w:tc>
        <w:tc>
          <w:tcPr>
            <w:tcW w:w="738" w:type="pct"/>
          </w:tcPr>
          <w:p w14:paraId="7C379616" w14:textId="77777777" w:rsidR="003D1638" w:rsidRPr="00A54937" w:rsidRDefault="003D1638" w:rsidP="00E10EB4">
            <w:pPr>
              <w:pStyle w:val="TAC"/>
            </w:pPr>
          </w:p>
        </w:tc>
        <w:tc>
          <w:tcPr>
            <w:tcW w:w="967" w:type="pct"/>
          </w:tcPr>
          <w:p w14:paraId="7B85CA91" w14:textId="77777777" w:rsidR="003D1638" w:rsidRPr="00A54937" w:rsidRDefault="003D1638" w:rsidP="00E10EB4">
            <w:pPr>
              <w:pStyle w:val="TAL"/>
            </w:pPr>
            <w:r>
              <w:t>204 No Content</w:t>
            </w:r>
          </w:p>
        </w:tc>
        <w:tc>
          <w:tcPr>
            <w:tcW w:w="1971" w:type="pct"/>
            <w:shd w:val="clear" w:color="auto" w:fill="auto"/>
          </w:tcPr>
          <w:p w14:paraId="56B91130" w14:textId="77777777" w:rsidR="003D1638" w:rsidRPr="00A54937" w:rsidRDefault="003D1638" w:rsidP="00E10EB4">
            <w:pPr>
              <w:pStyle w:val="TAL"/>
            </w:pPr>
            <w:r w:rsidRPr="00585CA6">
              <w:t xml:space="preserve">Successful case. </w:t>
            </w:r>
            <w:r>
              <w:t xml:space="preserve">The "Individual </w:t>
            </w:r>
            <w:r>
              <w:rPr>
                <w:lang w:eastAsia="zh-CN"/>
              </w:rPr>
              <w:t>Spatial Maps</w:t>
            </w:r>
            <w:r>
              <w:t xml:space="preserve"> Subscription</w:t>
            </w:r>
            <w:r>
              <w:rPr>
                <w:lang w:eastAsia="zh-CN"/>
              </w:rPr>
              <w:t>" resource</w:t>
            </w:r>
            <w:r>
              <w:t xml:space="preserve"> is successfully deleted.</w:t>
            </w:r>
          </w:p>
        </w:tc>
      </w:tr>
      <w:tr w:rsidR="003D1638" w:rsidRPr="00A54937" w14:paraId="7E336E61" w14:textId="77777777" w:rsidTr="00E10EB4">
        <w:trPr>
          <w:jc w:val="center"/>
        </w:trPr>
        <w:tc>
          <w:tcPr>
            <w:tcW w:w="826" w:type="pct"/>
            <w:shd w:val="clear" w:color="auto" w:fill="auto"/>
          </w:tcPr>
          <w:p w14:paraId="5577AF76" w14:textId="77777777" w:rsidR="003D1638" w:rsidRPr="0016361A" w:rsidRDefault="003D1638" w:rsidP="00E10EB4">
            <w:pPr>
              <w:pStyle w:val="TAL"/>
            </w:pPr>
            <w:r>
              <w:t>n/a</w:t>
            </w:r>
          </w:p>
        </w:tc>
        <w:tc>
          <w:tcPr>
            <w:tcW w:w="499" w:type="pct"/>
          </w:tcPr>
          <w:p w14:paraId="6B931E40" w14:textId="77777777" w:rsidR="003D1638" w:rsidRPr="00A54937" w:rsidRDefault="003D1638" w:rsidP="00E10EB4">
            <w:pPr>
              <w:pStyle w:val="TAC"/>
            </w:pPr>
          </w:p>
        </w:tc>
        <w:tc>
          <w:tcPr>
            <w:tcW w:w="738" w:type="pct"/>
          </w:tcPr>
          <w:p w14:paraId="05FC7C08" w14:textId="77777777" w:rsidR="003D1638" w:rsidRPr="00A54937" w:rsidRDefault="003D1638" w:rsidP="00E10EB4">
            <w:pPr>
              <w:pStyle w:val="TAC"/>
            </w:pPr>
          </w:p>
        </w:tc>
        <w:tc>
          <w:tcPr>
            <w:tcW w:w="967" w:type="pct"/>
          </w:tcPr>
          <w:p w14:paraId="422EFF45" w14:textId="77777777" w:rsidR="003D1638" w:rsidRDefault="003D1638" w:rsidP="00E10EB4">
            <w:pPr>
              <w:pStyle w:val="TAL"/>
            </w:pPr>
            <w:r>
              <w:t>307 Temporary Redirect</w:t>
            </w:r>
          </w:p>
        </w:tc>
        <w:tc>
          <w:tcPr>
            <w:tcW w:w="1971" w:type="pct"/>
            <w:shd w:val="clear" w:color="auto" w:fill="auto"/>
          </w:tcPr>
          <w:p w14:paraId="2003D508" w14:textId="77777777" w:rsidR="003D1638" w:rsidRDefault="003D1638" w:rsidP="00E10EB4">
            <w:pPr>
              <w:pStyle w:val="TAL"/>
            </w:pPr>
            <w:r>
              <w:t>Temporary redirection.</w:t>
            </w:r>
          </w:p>
          <w:p w14:paraId="4E105B03" w14:textId="77777777" w:rsidR="003D1638" w:rsidRDefault="003D1638" w:rsidP="00E10EB4">
            <w:pPr>
              <w:pStyle w:val="TAL"/>
            </w:pPr>
          </w:p>
          <w:p w14:paraId="64806A63" w14:textId="77777777" w:rsidR="003D1638" w:rsidRDefault="003D1638" w:rsidP="00E10EB4">
            <w:pPr>
              <w:pStyle w:val="TAL"/>
            </w:pPr>
            <w:r>
              <w:t>The response shall include a Location header field containing an alternative URI of the resource located in an alternative SM Server.</w:t>
            </w:r>
          </w:p>
          <w:p w14:paraId="2D7E522D" w14:textId="77777777" w:rsidR="003D1638" w:rsidRDefault="003D1638" w:rsidP="00E10EB4">
            <w:pPr>
              <w:pStyle w:val="TAL"/>
            </w:pPr>
          </w:p>
          <w:p w14:paraId="622345A3" w14:textId="77777777" w:rsidR="003D1638" w:rsidRDefault="003D1638" w:rsidP="00E10EB4">
            <w:pPr>
              <w:pStyle w:val="TAL"/>
            </w:pPr>
            <w:r>
              <w:t>Redirection handling is described in clause 5.2.10 of TS 29.122 [2].</w:t>
            </w:r>
          </w:p>
        </w:tc>
      </w:tr>
      <w:tr w:rsidR="003D1638" w:rsidRPr="00A54937" w14:paraId="10C39152" w14:textId="77777777" w:rsidTr="00E10EB4">
        <w:trPr>
          <w:jc w:val="center"/>
        </w:trPr>
        <w:tc>
          <w:tcPr>
            <w:tcW w:w="826" w:type="pct"/>
            <w:shd w:val="clear" w:color="auto" w:fill="auto"/>
          </w:tcPr>
          <w:p w14:paraId="161E7C39" w14:textId="77777777" w:rsidR="003D1638" w:rsidRPr="0016361A" w:rsidRDefault="003D1638" w:rsidP="00E10EB4">
            <w:pPr>
              <w:pStyle w:val="TAL"/>
            </w:pPr>
            <w:r>
              <w:t>n/a</w:t>
            </w:r>
          </w:p>
        </w:tc>
        <w:tc>
          <w:tcPr>
            <w:tcW w:w="499" w:type="pct"/>
          </w:tcPr>
          <w:p w14:paraId="2A904949" w14:textId="77777777" w:rsidR="003D1638" w:rsidRPr="00A54937" w:rsidRDefault="003D1638" w:rsidP="00E10EB4">
            <w:pPr>
              <w:pStyle w:val="TAC"/>
            </w:pPr>
          </w:p>
        </w:tc>
        <w:tc>
          <w:tcPr>
            <w:tcW w:w="738" w:type="pct"/>
          </w:tcPr>
          <w:p w14:paraId="7C58404B" w14:textId="77777777" w:rsidR="003D1638" w:rsidRPr="00A54937" w:rsidRDefault="003D1638" w:rsidP="00E10EB4">
            <w:pPr>
              <w:pStyle w:val="TAC"/>
            </w:pPr>
          </w:p>
        </w:tc>
        <w:tc>
          <w:tcPr>
            <w:tcW w:w="967" w:type="pct"/>
          </w:tcPr>
          <w:p w14:paraId="60A78816" w14:textId="77777777" w:rsidR="003D1638" w:rsidRDefault="003D1638" w:rsidP="00E10EB4">
            <w:pPr>
              <w:pStyle w:val="TAL"/>
            </w:pPr>
            <w:r>
              <w:t>308 Permanent Redirect</w:t>
            </w:r>
          </w:p>
        </w:tc>
        <w:tc>
          <w:tcPr>
            <w:tcW w:w="1971" w:type="pct"/>
            <w:shd w:val="clear" w:color="auto" w:fill="auto"/>
          </w:tcPr>
          <w:p w14:paraId="161CA42A" w14:textId="77777777" w:rsidR="003D1638" w:rsidRDefault="003D1638" w:rsidP="00E10EB4">
            <w:pPr>
              <w:pStyle w:val="TAL"/>
            </w:pPr>
            <w:r>
              <w:t>Permanent redirection.</w:t>
            </w:r>
          </w:p>
          <w:p w14:paraId="63D28F83" w14:textId="77777777" w:rsidR="003D1638" w:rsidRDefault="003D1638" w:rsidP="00E10EB4">
            <w:pPr>
              <w:pStyle w:val="TAL"/>
            </w:pPr>
          </w:p>
          <w:p w14:paraId="1FD86D88" w14:textId="77777777" w:rsidR="003D1638" w:rsidRDefault="003D1638" w:rsidP="00E10EB4">
            <w:pPr>
              <w:pStyle w:val="TAL"/>
            </w:pPr>
            <w:r>
              <w:t>The response shall include a Location header field containing an alternative URI of the resource located in an alternative SM Server.</w:t>
            </w:r>
          </w:p>
          <w:p w14:paraId="4CEEC52F" w14:textId="77777777" w:rsidR="003D1638" w:rsidRDefault="003D1638" w:rsidP="00E10EB4">
            <w:pPr>
              <w:pStyle w:val="TAL"/>
            </w:pPr>
          </w:p>
          <w:p w14:paraId="7F0F808D" w14:textId="77777777" w:rsidR="003D1638" w:rsidRDefault="003D1638" w:rsidP="00E10EB4">
            <w:pPr>
              <w:pStyle w:val="TAL"/>
            </w:pPr>
            <w:r>
              <w:t>Redirection handling is described in clause 5.2.10 of TS 29.122 [2].</w:t>
            </w:r>
          </w:p>
        </w:tc>
      </w:tr>
      <w:tr w:rsidR="003D1638" w:rsidRPr="00A54937" w14:paraId="61CBD5F6" w14:textId="77777777" w:rsidTr="00E10EB4">
        <w:trPr>
          <w:jc w:val="center"/>
        </w:trPr>
        <w:tc>
          <w:tcPr>
            <w:tcW w:w="5000" w:type="pct"/>
            <w:gridSpan w:val="5"/>
            <w:shd w:val="clear" w:color="auto" w:fill="auto"/>
          </w:tcPr>
          <w:p w14:paraId="39AAA013"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63DC2F22" w14:textId="77777777" w:rsidR="003D1638" w:rsidRDefault="003D1638" w:rsidP="003D1638"/>
    <w:p w14:paraId="1109135B" w14:textId="6D47CFB1" w:rsidR="003D1638" w:rsidRDefault="003D1638" w:rsidP="003D1638">
      <w:pPr>
        <w:pStyle w:val="TH"/>
      </w:pPr>
      <w:r>
        <w:t>Table 6.2.</w:t>
      </w:r>
      <w:r w:rsidR="00E10EB4">
        <w:t>1</w:t>
      </w:r>
      <w:r>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6B33739" w14:textId="77777777" w:rsidTr="00E10EB4">
        <w:trPr>
          <w:jc w:val="center"/>
        </w:trPr>
        <w:tc>
          <w:tcPr>
            <w:tcW w:w="825" w:type="pct"/>
            <w:shd w:val="clear" w:color="auto" w:fill="C0C0C0"/>
          </w:tcPr>
          <w:p w14:paraId="24384208" w14:textId="77777777" w:rsidR="003D1638" w:rsidRDefault="003D1638" w:rsidP="00E10EB4">
            <w:pPr>
              <w:pStyle w:val="TAH"/>
            </w:pPr>
            <w:r>
              <w:t>Name</w:t>
            </w:r>
          </w:p>
        </w:tc>
        <w:tc>
          <w:tcPr>
            <w:tcW w:w="732" w:type="pct"/>
            <w:shd w:val="clear" w:color="auto" w:fill="C0C0C0"/>
          </w:tcPr>
          <w:p w14:paraId="1D49FAAF" w14:textId="77777777" w:rsidR="003D1638" w:rsidRDefault="003D1638" w:rsidP="00E10EB4">
            <w:pPr>
              <w:pStyle w:val="TAH"/>
            </w:pPr>
            <w:r>
              <w:t>Data type</w:t>
            </w:r>
          </w:p>
        </w:tc>
        <w:tc>
          <w:tcPr>
            <w:tcW w:w="217" w:type="pct"/>
            <w:shd w:val="clear" w:color="auto" w:fill="C0C0C0"/>
          </w:tcPr>
          <w:p w14:paraId="3A22D3E1" w14:textId="77777777" w:rsidR="003D1638" w:rsidRDefault="003D1638" w:rsidP="00E10EB4">
            <w:pPr>
              <w:pStyle w:val="TAH"/>
            </w:pPr>
            <w:r>
              <w:t>P</w:t>
            </w:r>
          </w:p>
        </w:tc>
        <w:tc>
          <w:tcPr>
            <w:tcW w:w="581" w:type="pct"/>
            <w:shd w:val="clear" w:color="auto" w:fill="C0C0C0"/>
          </w:tcPr>
          <w:p w14:paraId="65274371" w14:textId="77777777" w:rsidR="003D1638" w:rsidRDefault="003D1638" w:rsidP="00E10EB4">
            <w:pPr>
              <w:pStyle w:val="TAH"/>
            </w:pPr>
            <w:r>
              <w:t>Cardinality</w:t>
            </w:r>
          </w:p>
        </w:tc>
        <w:tc>
          <w:tcPr>
            <w:tcW w:w="2645" w:type="pct"/>
            <w:shd w:val="clear" w:color="auto" w:fill="C0C0C0"/>
            <w:vAlign w:val="center"/>
          </w:tcPr>
          <w:p w14:paraId="2E5324B0" w14:textId="77777777" w:rsidR="003D1638" w:rsidRDefault="003D1638" w:rsidP="00E10EB4">
            <w:pPr>
              <w:pStyle w:val="TAH"/>
            </w:pPr>
            <w:r>
              <w:t>Description</w:t>
            </w:r>
          </w:p>
        </w:tc>
      </w:tr>
      <w:tr w:rsidR="003D1638" w14:paraId="75CACC3A" w14:textId="77777777" w:rsidTr="00E10EB4">
        <w:trPr>
          <w:jc w:val="center"/>
        </w:trPr>
        <w:tc>
          <w:tcPr>
            <w:tcW w:w="825" w:type="pct"/>
            <w:shd w:val="clear" w:color="auto" w:fill="auto"/>
          </w:tcPr>
          <w:p w14:paraId="645A63E4" w14:textId="77777777" w:rsidR="003D1638" w:rsidRDefault="003D1638" w:rsidP="00E10EB4">
            <w:pPr>
              <w:pStyle w:val="TAL"/>
            </w:pPr>
            <w:r>
              <w:t>Location</w:t>
            </w:r>
          </w:p>
        </w:tc>
        <w:tc>
          <w:tcPr>
            <w:tcW w:w="732" w:type="pct"/>
          </w:tcPr>
          <w:p w14:paraId="7AB70807" w14:textId="77777777" w:rsidR="003D1638" w:rsidRDefault="003D1638" w:rsidP="00E10EB4">
            <w:pPr>
              <w:pStyle w:val="TAL"/>
            </w:pPr>
            <w:r>
              <w:t>string</w:t>
            </w:r>
          </w:p>
        </w:tc>
        <w:tc>
          <w:tcPr>
            <w:tcW w:w="217" w:type="pct"/>
          </w:tcPr>
          <w:p w14:paraId="5ABBEB74" w14:textId="77777777" w:rsidR="003D1638" w:rsidRDefault="003D1638" w:rsidP="00E10EB4">
            <w:pPr>
              <w:pStyle w:val="TAC"/>
            </w:pPr>
            <w:r>
              <w:t>M</w:t>
            </w:r>
          </w:p>
        </w:tc>
        <w:tc>
          <w:tcPr>
            <w:tcW w:w="581" w:type="pct"/>
          </w:tcPr>
          <w:p w14:paraId="7644A52B" w14:textId="77777777" w:rsidR="003D1638" w:rsidRDefault="003D1638" w:rsidP="00E10EB4">
            <w:pPr>
              <w:pStyle w:val="TAC"/>
            </w:pPr>
            <w:r>
              <w:t>1</w:t>
            </w:r>
          </w:p>
        </w:tc>
        <w:tc>
          <w:tcPr>
            <w:tcW w:w="2645" w:type="pct"/>
            <w:shd w:val="clear" w:color="auto" w:fill="auto"/>
            <w:vAlign w:val="center"/>
          </w:tcPr>
          <w:p w14:paraId="42814F44" w14:textId="77777777" w:rsidR="003D1638" w:rsidRDefault="003D1638" w:rsidP="00E10EB4">
            <w:pPr>
              <w:pStyle w:val="TAL"/>
            </w:pPr>
            <w:r>
              <w:t>Contains an alternative URI of the resource located in an alternative SEAL SM server.</w:t>
            </w:r>
          </w:p>
        </w:tc>
      </w:tr>
    </w:tbl>
    <w:p w14:paraId="0009B5D3" w14:textId="77777777" w:rsidR="003D1638" w:rsidRDefault="003D1638" w:rsidP="003D1638"/>
    <w:p w14:paraId="0F9110BC" w14:textId="27DC0992" w:rsidR="003D1638" w:rsidRDefault="003D1638" w:rsidP="003D1638">
      <w:pPr>
        <w:pStyle w:val="TH"/>
      </w:pPr>
      <w:r>
        <w:t>Table 6.2.</w:t>
      </w:r>
      <w:r w:rsidR="00E10EB4">
        <w:t>1</w:t>
      </w:r>
      <w:r>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143F08D" w14:textId="77777777" w:rsidTr="00E10EB4">
        <w:trPr>
          <w:jc w:val="center"/>
        </w:trPr>
        <w:tc>
          <w:tcPr>
            <w:tcW w:w="825" w:type="pct"/>
            <w:shd w:val="clear" w:color="auto" w:fill="C0C0C0"/>
          </w:tcPr>
          <w:p w14:paraId="4B3BAECD" w14:textId="77777777" w:rsidR="003D1638" w:rsidRDefault="003D1638" w:rsidP="00E10EB4">
            <w:pPr>
              <w:pStyle w:val="TAH"/>
            </w:pPr>
            <w:r>
              <w:t>Name</w:t>
            </w:r>
          </w:p>
        </w:tc>
        <w:tc>
          <w:tcPr>
            <w:tcW w:w="732" w:type="pct"/>
            <w:shd w:val="clear" w:color="auto" w:fill="C0C0C0"/>
          </w:tcPr>
          <w:p w14:paraId="4BADBFF0" w14:textId="77777777" w:rsidR="003D1638" w:rsidRDefault="003D1638" w:rsidP="00E10EB4">
            <w:pPr>
              <w:pStyle w:val="TAH"/>
            </w:pPr>
            <w:r>
              <w:t>Data type</w:t>
            </w:r>
          </w:p>
        </w:tc>
        <w:tc>
          <w:tcPr>
            <w:tcW w:w="217" w:type="pct"/>
            <w:shd w:val="clear" w:color="auto" w:fill="C0C0C0"/>
          </w:tcPr>
          <w:p w14:paraId="63A93D2A" w14:textId="77777777" w:rsidR="003D1638" w:rsidRDefault="003D1638" w:rsidP="00E10EB4">
            <w:pPr>
              <w:pStyle w:val="TAH"/>
            </w:pPr>
            <w:r>
              <w:t>P</w:t>
            </w:r>
          </w:p>
        </w:tc>
        <w:tc>
          <w:tcPr>
            <w:tcW w:w="581" w:type="pct"/>
            <w:shd w:val="clear" w:color="auto" w:fill="C0C0C0"/>
          </w:tcPr>
          <w:p w14:paraId="6E9C726F" w14:textId="77777777" w:rsidR="003D1638" w:rsidRDefault="003D1638" w:rsidP="00E10EB4">
            <w:pPr>
              <w:pStyle w:val="TAH"/>
            </w:pPr>
            <w:r>
              <w:t>Cardinality</w:t>
            </w:r>
          </w:p>
        </w:tc>
        <w:tc>
          <w:tcPr>
            <w:tcW w:w="2645" w:type="pct"/>
            <w:shd w:val="clear" w:color="auto" w:fill="C0C0C0"/>
            <w:vAlign w:val="center"/>
          </w:tcPr>
          <w:p w14:paraId="02DF0809" w14:textId="77777777" w:rsidR="003D1638" w:rsidRDefault="003D1638" w:rsidP="00E10EB4">
            <w:pPr>
              <w:pStyle w:val="TAH"/>
            </w:pPr>
            <w:r>
              <w:t>Description</w:t>
            </w:r>
          </w:p>
        </w:tc>
      </w:tr>
      <w:tr w:rsidR="003D1638" w14:paraId="122AC693" w14:textId="77777777" w:rsidTr="00E10EB4">
        <w:trPr>
          <w:jc w:val="center"/>
        </w:trPr>
        <w:tc>
          <w:tcPr>
            <w:tcW w:w="825" w:type="pct"/>
            <w:shd w:val="clear" w:color="auto" w:fill="auto"/>
          </w:tcPr>
          <w:p w14:paraId="66701C4D" w14:textId="77777777" w:rsidR="003D1638" w:rsidRDefault="003D1638" w:rsidP="00E10EB4">
            <w:pPr>
              <w:pStyle w:val="TAL"/>
            </w:pPr>
            <w:r>
              <w:t>Location</w:t>
            </w:r>
          </w:p>
        </w:tc>
        <w:tc>
          <w:tcPr>
            <w:tcW w:w="732" w:type="pct"/>
          </w:tcPr>
          <w:p w14:paraId="75FAA6F6" w14:textId="77777777" w:rsidR="003D1638" w:rsidRDefault="003D1638" w:rsidP="00E10EB4">
            <w:pPr>
              <w:pStyle w:val="TAL"/>
            </w:pPr>
            <w:r>
              <w:t>string</w:t>
            </w:r>
          </w:p>
        </w:tc>
        <w:tc>
          <w:tcPr>
            <w:tcW w:w="217" w:type="pct"/>
          </w:tcPr>
          <w:p w14:paraId="2BE42846" w14:textId="77777777" w:rsidR="003D1638" w:rsidRDefault="003D1638" w:rsidP="00E10EB4">
            <w:pPr>
              <w:pStyle w:val="TAC"/>
            </w:pPr>
            <w:r>
              <w:t>M</w:t>
            </w:r>
          </w:p>
        </w:tc>
        <w:tc>
          <w:tcPr>
            <w:tcW w:w="581" w:type="pct"/>
          </w:tcPr>
          <w:p w14:paraId="6AE9D779" w14:textId="77777777" w:rsidR="003D1638" w:rsidRDefault="003D1638" w:rsidP="00E10EB4">
            <w:pPr>
              <w:pStyle w:val="TAC"/>
            </w:pPr>
            <w:r>
              <w:t>1</w:t>
            </w:r>
          </w:p>
        </w:tc>
        <w:tc>
          <w:tcPr>
            <w:tcW w:w="2645" w:type="pct"/>
            <w:shd w:val="clear" w:color="auto" w:fill="auto"/>
            <w:vAlign w:val="center"/>
          </w:tcPr>
          <w:p w14:paraId="27FC3931" w14:textId="77777777" w:rsidR="003D1638" w:rsidRDefault="003D1638" w:rsidP="00E10EB4">
            <w:pPr>
              <w:pStyle w:val="TAL"/>
            </w:pPr>
            <w:r>
              <w:t>Contains an alternative URI of the resource located in an alternative SEAL SM server.</w:t>
            </w:r>
          </w:p>
        </w:tc>
      </w:tr>
    </w:tbl>
    <w:p w14:paraId="0E10AA9B" w14:textId="77777777" w:rsidR="003D1638" w:rsidRDefault="003D1638" w:rsidP="003D1638">
      <w:pPr>
        <w:pStyle w:val="H6"/>
      </w:pPr>
    </w:p>
    <w:p w14:paraId="306DAE70" w14:textId="395F0907" w:rsidR="003D1638" w:rsidRDefault="00E10EB4" w:rsidP="003D1638">
      <w:pPr>
        <w:pStyle w:val="H6"/>
      </w:pPr>
      <w:r>
        <w:t>6.2.1</w:t>
      </w:r>
      <w:r w:rsidR="003D1638">
        <w:t>.3.5.4</w:t>
      </w:r>
      <w:r w:rsidR="003D1638">
        <w:tab/>
        <w:t>Resource Custom Operations</w:t>
      </w:r>
    </w:p>
    <w:p w14:paraId="7AC9C604" w14:textId="77777777" w:rsidR="003D1638" w:rsidRDefault="003D1638" w:rsidP="003D1638">
      <w:r w:rsidRPr="00585CA6">
        <w:t>There are no resource custom operations defined for this resource in this release of the specification</w:t>
      </w:r>
    </w:p>
    <w:p w14:paraId="29BE84A9" w14:textId="77777777" w:rsidR="003D1638" w:rsidRDefault="003D1638" w:rsidP="003D1638"/>
    <w:p w14:paraId="0CF40EF4" w14:textId="4FC55BC4" w:rsidR="003D1638" w:rsidRDefault="00E10EB4" w:rsidP="003D1638">
      <w:pPr>
        <w:pStyle w:val="Heading4"/>
      </w:pPr>
      <w:bookmarkStart w:id="696" w:name="_Toc199274583"/>
      <w:r>
        <w:t>6.2.1</w:t>
      </w:r>
      <w:r w:rsidR="003D1638">
        <w:t>.4</w:t>
      </w:r>
      <w:r w:rsidR="003D1638">
        <w:tab/>
        <w:t>Custom Operations without associated resources</w:t>
      </w:r>
      <w:bookmarkEnd w:id="696"/>
    </w:p>
    <w:p w14:paraId="09EE6C07" w14:textId="77777777" w:rsidR="003D1638" w:rsidRDefault="003D1638" w:rsidP="003D1638">
      <w:r w:rsidRPr="008874EC">
        <w:t>There are no custom operations without associated resources defined for this API in this release of the specification.</w:t>
      </w:r>
    </w:p>
    <w:p w14:paraId="1AB303AA" w14:textId="667CA875" w:rsidR="003D1638" w:rsidRDefault="00E10EB4" w:rsidP="003D1638">
      <w:pPr>
        <w:pStyle w:val="Heading4"/>
      </w:pPr>
      <w:bookmarkStart w:id="697" w:name="_Toc199274584"/>
      <w:r>
        <w:t>6.2.1</w:t>
      </w:r>
      <w:r w:rsidR="003D1638">
        <w:t>.5</w:t>
      </w:r>
      <w:r w:rsidR="003D1638">
        <w:tab/>
        <w:t>Notifications</w:t>
      </w:r>
      <w:bookmarkEnd w:id="697"/>
    </w:p>
    <w:p w14:paraId="60A0504C" w14:textId="53DAC08C" w:rsidR="003D1638" w:rsidRPr="000A7435" w:rsidRDefault="00E10EB4" w:rsidP="003D1638">
      <w:pPr>
        <w:pStyle w:val="Heading5"/>
      </w:pPr>
      <w:bookmarkStart w:id="698" w:name="_Toc199274585"/>
      <w:r>
        <w:t>6.2.1</w:t>
      </w:r>
      <w:r w:rsidR="003D1638">
        <w:t>.5.1</w:t>
      </w:r>
      <w:r w:rsidR="003D1638">
        <w:tab/>
        <w:t>General</w:t>
      </w:r>
      <w:bookmarkEnd w:id="698"/>
    </w:p>
    <w:p w14:paraId="01354EA7" w14:textId="77777777" w:rsidR="003D1638" w:rsidRDefault="003D1638" w:rsidP="003D1638">
      <w:pPr>
        <w:rPr>
          <w:noProof/>
        </w:rPr>
      </w:pPr>
      <w:r>
        <w:rPr>
          <w:noProof/>
        </w:rPr>
        <w:t>Notifications shall comply to clause 6.6 of 3GPP TS 29.549 [17].</w:t>
      </w:r>
    </w:p>
    <w:p w14:paraId="75170461" w14:textId="082F1AEB" w:rsidR="003D1638" w:rsidRPr="00A04126" w:rsidRDefault="003D1638" w:rsidP="003D1638">
      <w:pPr>
        <w:pStyle w:val="TH"/>
      </w:pPr>
      <w:r w:rsidRPr="00A04126">
        <w:t>Table</w:t>
      </w:r>
      <w:r>
        <w:t> 6.2.</w:t>
      </w:r>
      <w:r w:rsidR="00E10EB4">
        <w:t>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D1638" w:rsidRPr="00B54FF5" w14:paraId="1BA00D96" w14:textId="77777777" w:rsidTr="00E10EB4">
        <w:trPr>
          <w:jc w:val="center"/>
        </w:trPr>
        <w:tc>
          <w:tcPr>
            <w:tcW w:w="1092" w:type="pct"/>
            <w:shd w:val="clear" w:color="auto" w:fill="C0C0C0"/>
            <w:vAlign w:val="center"/>
            <w:hideMark/>
          </w:tcPr>
          <w:p w14:paraId="0F0FE16C" w14:textId="77777777" w:rsidR="003D1638" w:rsidRPr="0016361A" w:rsidRDefault="003D1638" w:rsidP="00E10EB4">
            <w:pPr>
              <w:pStyle w:val="TAH"/>
            </w:pPr>
            <w:r w:rsidRPr="0016361A">
              <w:t>Notification</w:t>
            </w:r>
          </w:p>
        </w:tc>
        <w:tc>
          <w:tcPr>
            <w:tcW w:w="2083" w:type="pct"/>
            <w:shd w:val="clear" w:color="auto" w:fill="C0C0C0"/>
            <w:vAlign w:val="center"/>
            <w:hideMark/>
          </w:tcPr>
          <w:p w14:paraId="6F47A5B4" w14:textId="77777777" w:rsidR="003D1638" w:rsidRPr="0016361A" w:rsidRDefault="003D1638" w:rsidP="00E10EB4">
            <w:pPr>
              <w:pStyle w:val="TAH"/>
            </w:pPr>
            <w:r>
              <w:t>Callback</w:t>
            </w:r>
            <w:r w:rsidRPr="0016361A">
              <w:t xml:space="preserve"> URI</w:t>
            </w:r>
          </w:p>
        </w:tc>
        <w:tc>
          <w:tcPr>
            <w:tcW w:w="709" w:type="pct"/>
            <w:shd w:val="clear" w:color="auto" w:fill="C0C0C0"/>
            <w:vAlign w:val="center"/>
            <w:hideMark/>
          </w:tcPr>
          <w:p w14:paraId="2AACD072" w14:textId="77777777" w:rsidR="003D1638" w:rsidRPr="0016361A" w:rsidRDefault="003D1638" w:rsidP="00E10EB4">
            <w:pPr>
              <w:pStyle w:val="TAH"/>
            </w:pPr>
            <w:r w:rsidRPr="0016361A">
              <w:t>HTTP method or custom operation</w:t>
            </w:r>
          </w:p>
        </w:tc>
        <w:tc>
          <w:tcPr>
            <w:tcW w:w="1116" w:type="pct"/>
            <w:shd w:val="clear" w:color="auto" w:fill="C0C0C0"/>
            <w:vAlign w:val="center"/>
            <w:hideMark/>
          </w:tcPr>
          <w:p w14:paraId="42C5682D" w14:textId="77777777" w:rsidR="003D1638" w:rsidRPr="0016361A" w:rsidRDefault="003D1638" w:rsidP="00E10EB4">
            <w:pPr>
              <w:pStyle w:val="TAH"/>
            </w:pPr>
            <w:r w:rsidRPr="0016361A">
              <w:t>Description</w:t>
            </w:r>
          </w:p>
          <w:p w14:paraId="2A3A5A1F" w14:textId="77777777" w:rsidR="003D1638" w:rsidRPr="0016361A" w:rsidRDefault="003D1638" w:rsidP="00E10EB4">
            <w:pPr>
              <w:pStyle w:val="TAH"/>
            </w:pPr>
            <w:r w:rsidRPr="0016361A">
              <w:t>(service operation)</w:t>
            </w:r>
          </w:p>
        </w:tc>
      </w:tr>
      <w:tr w:rsidR="003D1638" w:rsidRPr="00B54FF5" w14:paraId="010CA06D" w14:textId="77777777" w:rsidTr="00E10EB4">
        <w:trPr>
          <w:jc w:val="center"/>
        </w:trPr>
        <w:tc>
          <w:tcPr>
            <w:tcW w:w="1092" w:type="pct"/>
            <w:vAlign w:val="center"/>
          </w:tcPr>
          <w:p w14:paraId="6636016A" w14:textId="77777777" w:rsidR="003D1638" w:rsidRPr="0016361A" w:rsidRDefault="003D1638" w:rsidP="00E10EB4">
            <w:pPr>
              <w:pStyle w:val="TAL"/>
              <w:rPr>
                <w:lang w:val="en-US"/>
              </w:rPr>
            </w:pPr>
            <w:r>
              <w:rPr>
                <w:lang w:val="en-US"/>
              </w:rPr>
              <w:t>Spatial Maps Notification</w:t>
            </w:r>
          </w:p>
        </w:tc>
        <w:tc>
          <w:tcPr>
            <w:tcW w:w="2083" w:type="pct"/>
            <w:vAlign w:val="center"/>
          </w:tcPr>
          <w:p w14:paraId="40E13C1D" w14:textId="77777777" w:rsidR="003D1638" w:rsidRPr="0016361A" w:rsidDel="005E0502" w:rsidRDefault="003D1638" w:rsidP="00E10EB4">
            <w:pPr>
              <w:pStyle w:val="TAL"/>
              <w:rPr>
                <w:lang w:val="en-US"/>
              </w:rPr>
            </w:pPr>
            <w:r>
              <w:rPr>
                <w:lang w:val="en-US"/>
              </w:rPr>
              <w:t>{notifUri}</w:t>
            </w:r>
          </w:p>
        </w:tc>
        <w:tc>
          <w:tcPr>
            <w:tcW w:w="709" w:type="pct"/>
            <w:vAlign w:val="center"/>
          </w:tcPr>
          <w:p w14:paraId="1BCC0100" w14:textId="77777777" w:rsidR="003D1638" w:rsidRPr="0016361A" w:rsidRDefault="003D1638" w:rsidP="00E10EB4">
            <w:pPr>
              <w:pStyle w:val="TAC"/>
              <w:rPr>
                <w:lang w:val="fr-FR"/>
              </w:rPr>
            </w:pPr>
            <w:r w:rsidRPr="0016361A">
              <w:rPr>
                <w:lang w:val="fr-FR"/>
              </w:rPr>
              <w:t>POST</w:t>
            </w:r>
          </w:p>
        </w:tc>
        <w:tc>
          <w:tcPr>
            <w:tcW w:w="1116" w:type="pct"/>
            <w:vAlign w:val="center"/>
          </w:tcPr>
          <w:p w14:paraId="7C4F1604" w14:textId="77777777" w:rsidR="003D1638" w:rsidRPr="0016361A" w:rsidRDefault="003D1638" w:rsidP="00E10EB4">
            <w:pPr>
              <w:pStyle w:val="TAL"/>
              <w:rPr>
                <w:lang w:val="en-US"/>
              </w:rPr>
            </w:pPr>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p>
        </w:tc>
      </w:tr>
    </w:tbl>
    <w:p w14:paraId="5C732A92" w14:textId="77777777" w:rsidR="003D1638" w:rsidRPr="00986E88" w:rsidRDefault="003D1638" w:rsidP="003D1638">
      <w:pPr>
        <w:rPr>
          <w:noProof/>
        </w:rPr>
      </w:pPr>
    </w:p>
    <w:p w14:paraId="49350CFD" w14:textId="626FEF28" w:rsidR="003D1638" w:rsidRDefault="00E10EB4" w:rsidP="003D1638">
      <w:pPr>
        <w:pStyle w:val="Heading5"/>
      </w:pPr>
      <w:bookmarkStart w:id="699" w:name="_Toc199274586"/>
      <w:r>
        <w:t>6.2.1</w:t>
      </w:r>
      <w:r w:rsidR="003D1638">
        <w:t>.5.2</w:t>
      </w:r>
      <w:r w:rsidR="003D1638">
        <w:tab/>
        <w:t>Spatial Maps Notification</w:t>
      </w:r>
      <w:bookmarkEnd w:id="699"/>
    </w:p>
    <w:p w14:paraId="13402512" w14:textId="4F7128F8" w:rsidR="003D1638" w:rsidRPr="00986E88" w:rsidRDefault="00E10EB4" w:rsidP="003D1638">
      <w:pPr>
        <w:pStyle w:val="H6"/>
        <w:rPr>
          <w:noProof/>
        </w:rPr>
      </w:pPr>
      <w:r>
        <w:t>6.2.1</w:t>
      </w:r>
      <w:r w:rsidR="003D1638">
        <w:t>.5.2.1</w:t>
      </w:r>
      <w:r w:rsidR="003D1638" w:rsidRPr="00986E88">
        <w:rPr>
          <w:noProof/>
        </w:rPr>
        <w:tab/>
      </w:r>
      <w:r w:rsidR="003D1638" w:rsidRPr="00986E88">
        <w:rPr>
          <w:lang w:eastAsia="zh-CN"/>
        </w:rPr>
        <w:t>Description</w:t>
      </w:r>
    </w:p>
    <w:p w14:paraId="1EDAF13E" w14:textId="77777777" w:rsidR="003D1638" w:rsidRPr="00986E88" w:rsidRDefault="003D1638" w:rsidP="003D1638">
      <w:pPr>
        <w:rPr>
          <w:noProof/>
        </w:rPr>
      </w:pPr>
      <w:r w:rsidRPr="00986E88">
        <w:rPr>
          <w:noProof/>
        </w:rPr>
        <w:t xml:space="preserve">The </w:t>
      </w:r>
      <w:r>
        <w:rPr>
          <w:noProof/>
        </w:rPr>
        <w:t xml:space="preserve">Spatial Anchors </w:t>
      </w:r>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p>
    <w:p w14:paraId="506598DC" w14:textId="32574160" w:rsidR="003D1638" w:rsidRPr="00986E88" w:rsidRDefault="003D1638" w:rsidP="003D1638">
      <w:pPr>
        <w:pStyle w:val="H6"/>
      </w:pPr>
      <w:r>
        <w:t>6.2.</w:t>
      </w:r>
      <w:r w:rsidR="00E10EB4">
        <w:t>1</w:t>
      </w:r>
      <w:r>
        <w:t>.5.2.2</w:t>
      </w:r>
      <w:r w:rsidRPr="00986E88">
        <w:tab/>
        <w:t>Target URI</w:t>
      </w:r>
    </w:p>
    <w:p w14:paraId="64A618BF" w14:textId="00A324B0" w:rsidR="003D1638" w:rsidRPr="00986E88" w:rsidRDefault="003D1638" w:rsidP="003D163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6.2.</w:t>
      </w:r>
      <w:r w:rsidR="00E10EB4">
        <w:t>1</w:t>
      </w:r>
      <w:r w:rsidRPr="00F112E4">
        <w:t>.</w:t>
      </w:r>
      <w:r>
        <w:t>5.2.2</w:t>
      </w:r>
      <w:r w:rsidRPr="00F112E4">
        <w:t>-1.</w:t>
      </w:r>
    </w:p>
    <w:p w14:paraId="531035A5" w14:textId="69DDA508" w:rsidR="003D1638" w:rsidRPr="00986E88" w:rsidRDefault="003D1638" w:rsidP="003D1638">
      <w:pPr>
        <w:pStyle w:val="TH"/>
        <w:rPr>
          <w:rFonts w:cs="Arial"/>
          <w:noProof/>
        </w:rPr>
      </w:pPr>
      <w:r w:rsidRPr="00986E88">
        <w:rPr>
          <w:noProof/>
        </w:rPr>
        <w:t>Table </w:t>
      </w:r>
      <w:r w:rsidR="00E10EB4">
        <w:t>6.2.1</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D1638" w:rsidRPr="00B54FF5" w14:paraId="2957FDB3" w14:textId="77777777" w:rsidTr="00E10EB4">
        <w:trPr>
          <w:jc w:val="center"/>
        </w:trPr>
        <w:tc>
          <w:tcPr>
            <w:tcW w:w="1924" w:type="dxa"/>
            <w:shd w:val="clear" w:color="auto" w:fill="C0C0C0"/>
            <w:hideMark/>
          </w:tcPr>
          <w:p w14:paraId="2FE6E81D" w14:textId="77777777" w:rsidR="003D1638" w:rsidRPr="0016361A" w:rsidRDefault="003D1638" w:rsidP="00E10EB4">
            <w:pPr>
              <w:pStyle w:val="TAH"/>
              <w:rPr>
                <w:noProof/>
              </w:rPr>
            </w:pPr>
            <w:r w:rsidRPr="0016361A">
              <w:rPr>
                <w:noProof/>
              </w:rPr>
              <w:t>Name</w:t>
            </w:r>
          </w:p>
        </w:tc>
        <w:tc>
          <w:tcPr>
            <w:tcW w:w="7814" w:type="dxa"/>
            <w:shd w:val="clear" w:color="auto" w:fill="C0C0C0"/>
            <w:vAlign w:val="center"/>
            <w:hideMark/>
          </w:tcPr>
          <w:p w14:paraId="48636CF6" w14:textId="77777777" w:rsidR="003D1638" w:rsidRPr="0016361A" w:rsidRDefault="003D1638" w:rsidP="00E10EB4">
            <w:pPr>
              <w:pStyle w:val="TAH"/>
              <w:rPr>
                <w:noProof/>
              </w:rPr>
            </w:pPr>
            <w:r w:rsidRPr="0016361A">
              <w:rPr>
                <w:noProof/>
              </w:rPr>
              <w:t>Definition</w:t>
            </w:r>
          </w:p>
        </w:tc>
      </w:tr>
      <w:tr w:rsidR="003D1638" w:rsidRPr="00B54FF5" w14:paraId="19514006" w14:textId="77777777" w:rsidTr="00E10EB4">
        <w:trPr>
          <w:jc w:val="center"/>
        </w:trPr>
        <w:tc>
          <w:tcPr>
            <w:tcW w:w="1924" w:type="dxa"/>
            <w:vAlign w:val="center"/>
            <w:hideMark/>
          </w:tcPr>
          <w:p w14:paraId="2FAC77D2" w14:textId="77777777" w:rsidR="003D1638" w:rsidRPr="0016361A" w:rsidRDefault="003D1638" w:rsidP="00E10EB4">
            <w:pPr>
              <w:pStyle w:val="TAL"/>
              <w:rPr>
                <w:noProof/>
              </w:rPr>
            </w:pPr>
            <w:r w:rsidRPr="0016361A">
              <w:rPr>
                <w:noProof/>
              </w:rPr>
              <w:t>notifUri</w:t>
            </w:r>
          </w:p>
        </w:tc>
        <w:tc>
          <w:tcPr>
            <w:tcW w:w="7814" w:type="dxa"/>
            <w:vAlign w:val="center"/>
            <w:hideMark/>
          </w:tcPr>
          <w:p w14:paraId="067D8B2F" w14:textId="77777777" w:rsidR="003D1638" w:rsidRPr="0016361A" w:rsidRDefault="003D1638" w:rsidP="00E10EB4">
            <w:pPr>
              <w:pStyle w:val="TAL"/>
              <w:rPr>
                <w:noProof/>
              </w:rPr>
            </w:pPr>
            <w:r w:rsidRPr="00B17458">
              <w:rPr>
                <w:noProof/>
              </w:rPr>
              <w:t>Represents the callback URI encoded as a string formatted as a URI.</w:t>
            </w:r>
          </w:p>
        </w:tc>
      </w:tr>
    </w:tbl>
    <w:p w14:paraId="5D11F7A0" w14:textId="77777777" w:rsidR="003D1638" w:rsidRPr="00986E88" w:rsidRDefault="003D1638" w:rsidP="003D1638">
      <w:pPr>
        <w:rPr>
          <w:noProof/>
        </w:rPr>
      </w:pPr>
    </w:p>
    <w:p w14:paraId="15559FFA" w14:textId="3C7A9D78" w:rsidR="003D1638" w:rsidRPr="002900A9" w:rsidRDefault="003D1638" w:rsidP="003D1638">
      <w:pPr>
        <w:pStyle w:val="H6"/>
      </w:pPr>
      <w:r>
        <w:t>6.2.</w:t>
      </w:r>
      <w:r w:rsidR="00E10EB4">
        <w:t>1</w:t>
      </w:r>
      <w:r w:rsidRPr="002900A9">
        <w:t>.5.2.3</w:t>
      </w:r>
      <w:r w:rsidRPr="002900A9">
        <w:tab/>
        <w:t>Standard Methods</w:t>
      </w:r>
    </w:p>
    <w:p w14:paraId="10E6EE0C" w14:textId="348AD9CB" w:rsidR="003D1638" w:rsidRPr="00986E88" w:rsidRDefault="003D1638" w:rsidP="003D1638">
      <w:pPr>
        <w:pStyle w:val="H6"/>
        <w:rPr>
          <w:noProof/>
        </w:rPr>
      </w:pPr>
      <w:r>
        <w:t>6.2.</w:t>
      </w:r>
      <w:r w:rsidR="00E10EB4">
        <w:t>1</w:t>
      </w:r>
      <w:r>
        <w:t>.5.2.3.1</w:t>
      </w:r>
      <w:r w:rsidRPr="00986E88">
        <w:rPr>
          <w:noProof/>
        </w:rPr>
        <w:tab/>
      </w:r>
      <w:r w:rsidRPr="00986E88">
        <w:rPr>
          <w:lang w:eastAsia="zh-CN"/>
        </w:rPr>
        <w:t>POST</w:t>
      </w:r>
    </w:p>
    <w:p w14:paraId="06470CFE" w14:textId="20659B17" w:rsidR="003D1638" w:rsidRPr="00986E88" w:rsidRDefault="003D1638" w:rsidP="003D1638">
      <w:pPr>
        <w:rPr>
          <w:noProof/>
        </w:rPr>
      </w:pPr>
      <w:r w:rsidRPr="00986E88">
        <w:rPr>
          <w:noProof/>
        </w:rPr>
        <w:t>This method shall support the request data structures specified in table </w:t>
      </w:r>
      <w:r>
        <w:t>6.2.</w:t>
      </w:r>
      <w:r w:rsidR="00E10EB4">
        <w:t>1</w:t>
      </w:r>
      <w:r>
        <w:t>.5.2.3.1</w:t>
      </w:r>
      <w:r w:rsidRPr="00986E88">
        <w:rPr>
          <w:noProof/>
        </w:rPr>
        <w:t>-</w:t>
      </w:r>
      <w:r>
        <w:rPr>
          <w:noProof/>
        </w:rPr>
        <w:t>1</w:t>
      </w:r>
      <w:r w:rsidRPr="00986E88">
        <w:rPr>
          <w:noProof/>
        </w:rPr>
        <w:t xml:space="preserve"> and the response data structures and response codes specified in table </w:t>
      </w:r>
      <w:r>
        <w:t>6.2.</w:t>
      </w:r>
      <w:r w:rsidR="00E10EB4">
        <w:t>1</w:t>
      </w:r>
      <w:r>
        <w:t>.5.2.3.1</w:t>
      </w:r>
      <w:r w:rsidRPr="00986E88">
        <w:rPr>
          <w:noProof/>
        </w:rPr>
        <w:t>-</w:t>
      </w:r>
      <w:r>
        <w:rPr>
          <w:noProof/>
        </w:rPr>
        <w:t>1</w:t>
      </w:r>
      <w:r w:rsidRPr="00986E88">
        <w:rPr>
          <w:noProof/>
        </w:rPr>
        <w:t>.</w:t>
      </w:r>
    </w:p>
    <w:p w14:paraId="6ECA1C73" w14:textId="37B61143" w:rsidR="003D1638" w:rsidRPr="00986E88" w:rsidRDefault="003D1638" w:rsidP="003D1638">
      <w:pPr>
        <w:pStyle w:val="TH"/>
        <w:rPr>
          <w:noProof/>
        </w:rPr>
      </w:pPr>
      <w:r w:rsidRPr="00986E88">
        <w:rPr>
          <w:noProof/>
        </w:rPr>
        <w:t>Table </w:t>
      </w:r>
      <w:r>
        <w:t>6.2.</w:t>
      </w:r>
      <w:r w:rsidR="00E10EB4">
        <w:t>1</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D1638" w:rsidRPr="00B54FF5" w14:paraId="47517A47" w14:textId="77777777" w:rsidTr="00E10EB4">
        <w:trPr>
          <w:jc w:val="center"/>
        </w:trPr>
        <w:tc>
          <w:tcPr>
            <w:tcW w:w="2899" w:type="dxa"/>
            <w:shd w:val="clear" w:color="auto" w:fill="C0C0C0"/>
            <w:hideMark/>
          </w:tcPr>
          <w:p w14:paraId="5AB2601C" w14:textId="77777777" w:rsidR="003D1638" w:rsidRPr="0016361A" w:rsidRDefault="003D1638" w:rsidP="00E10EB4">
            <w:pPr>
              <w:pStyle w:val="TAH"/>
              <w:rPr>
                <w:noProof/>
              </w:rPr>
            </w:pPr>
            <w:r w:rsidRPr="0016361A">
              <w:rPr>
                <w:noProof/>
              </w:rPr>
              <w:t>Data type</w:t>
            </w:r>
          </w:p>
        </w:tc>
        <w:tc>
          <w:tcPr>
            <w:tcW w:w="450" w:type="dxa"/>
            <w:shd w:val="clear" w:color="auto" w:fill="C0C0C0"/>
            <w:hideMark/>
          </w:tcPr>
          <w:p w14:paraId="081E0797" w14:textId="77777777" w:rsidR="003D1638" w:rsidRPr="0016361A" w:rsidRDefault="003D1638" w:rsidP="00E10EB4">
            <w:pPr>
              <w:pStyle w:val="TAH"/>
              <w:rPr>
                <w:noProof/>
              </w:rPr>
            </w:pPr>
            <w:r w:rsidRPr="0016361A">
              <w:rPr>
                <w:noProof/>
              </w:rPr>
              <w:t>P</w:t>
            </w:r>
          </w:p>
        </w:tc>
        <w:tc>
          <w:tcPr>
            <w:tcW w:w="1170" w:type="dxa"/>
            <w:shd w:val="clear" w:color="auto" w:fill="C0C0C0"/>
            <w:hideMark/>
          </w:tcPr>
          <w:p w14:paraId="0315D12C" w14:textId="77777777" w:rsidR="003D1638" w:rsidRPr="0016361A" w:rsidRDefault="003D1638" w:rsidP="00E10EB4">
            <w:pPr>
              <w:pStyle w:val="TAH"/>
              <w:rPr>
                <w:noProof/>
              </w:rPr>
            </w:pPr>
            <w:r w:rsidRPr="0016361A">
              <w:rPr>
                <w:noProof/>
              </w:rPr>
              <w:t>Cardinality</w:t>
            </w:r>
          </w:p>
        </w:tc>
        <w:tc>
          <w:tcPr>
            <w:tcW w:w="5160" w:type="dxa"/>
            <w:shd w:val="clear" w:color="auto" w:fill="C0C0C0"/>
            <w:vAlign w:val="center"/>
            <w:hideMark/>
          </w:tcPr>
          <w:p w14:paraId="770649FE" w14:textId="77777777" w:rsidR="003D1638" w:rsidRPr="0016361A" w:rsidRDefault="003D1638" w:rsidP="00E10EB4">
            <w:pPr>
              <w:pStyle w:val="TAH"/>
              <w:rPr>
                <w:noProof/>
              </w:rPr>
            </w:pPr>
            <w:r w:rsidRPr="0016361A">
              <w:rPr>
                <w:noProof/>
              </w:rPr>
              <w:t>Description</w:t>
            </w:r>
          </w:p>
        </w:tc>
      </w:tr>
      <w:tr w:rsidR="003D1638" w:rsidRPr="00B54FF5" w14:paraId="31172D90" w14:textId="77777777" w:rsidTr="00E10EB4">
        <w:trPr>
          <w:jc w:val="center"/>
        </w:trPr>
        <w:tc>
          <w:tcPr>
            <w:tcW w:w="2899" w:type="dxa"/>
            <w:vAlign w:val="center"/>
          </w:tcPr>
          <w:p w14:paraId="1BCCE105" w14:textId="77777777" w:rsidR="003D1638" w:rsidRPr="0016361A" w:rsidRDefault="003D1638" w:rsidP="00E10EB4">
            <w:pPr>
              <w:pStyle w:val="TAL"/>
              <w:rPr>
                <w:noProof/>
              </w:rPr>
            </w:pPr>
            <w:r>
              <w:rPr>
                <w:noProof/>
              </w:rPr>
              <w:t>SpatialMapsNotif</w:t>
            </w:r>
          </w:p>
        </w:tc>
        <w:tc>
          <w:tcPr>
            <w:tcW w:w="450" w:type="dxa"/>
            <w:vAlign w:val="center"/>
          </w:tcPr>
          <w:p w14:paraId="1DE12D86" w14:textId="77777777" w:rsidR="003D1638" w:rsidRPr="0016361A" w:rsidRDefault="003D1638" w:rsidP="00E10EB4">
            <w:pPr>
              <w:pStyle w:val="TAC"/>
              <w:rPr>
                <w:noProof/>
              </w:rPr>
            </w:pPr>
            <w:r>
              <w:rPr>
                <w:noProof/>
              </w:rPr>
              <w:t>M</w:t>
            </w:r>
          </w:p>
        </w:tc>
        <w:tc>
          <w:tcPr>
            <w:tcW w:w="1170" w:type="dxa"/>
            <w:vAlign w:val="center"/>
          </w:tcPr>
          <w:p w14:paraId="629C23B4" w14:textId="77777777" w:rsidR="003D1638" w:rsidRPr="0016361A" w:rsidRDefault="003D1638" w:rsidP="00E10EB4">
            <w:pPr>
              <w:pStyle w:val="TAC"/>
              <w:rPr>
                <w:noProof/>
              </w:rPr>
            </w:pPr>
            <w:r>
              <w:rPr>
                <w:noProof/>
              </w:rPr>
              <w:t>1</w:t>
            </w:r>
          </w:p>
        </w:tc>
        <w:tc>
          <w:tcPr>
            <w:tcW w:w="5160" w:type="dxa"/>
            <w:vAlign w:val="center"/>
          </w:tcPr>
          <w:p w14:paraId="1B1288CF" w14:textId="77777777" w:rsidR="003D1638" w:rsidRPr="0016361A" w:rsidRDefault="003D1638" w:rsidP="00E10EB4">
            <w:pPr>
              <w:pStyle w:val="TAL"/>
              <w:rPr>
                <w:noProof/>
              </w:rPr>
            </w:pPr>
            <w:r>
              <w:rPr>
                <w:noProof/>
              </w:rPr>
              <w:t>Contains the Spatial Maps Notification.</w:t>
            </w:r>
          </w:p>
        </w:tc>
      </w:tr>
    </w:tbl>
    <w:p w14:paraId="613BC846" w14:textId="77777777" w:rsidR="003D1638" w:rsidRPr="00986E88" w:rsidRDefault="003D1638" w:rsidP="003D1638">
      <w:pPr>
        <w:rPr>
          <w:noProof/>
        </w:rPr>
      </w:pPr>
    </w:p>
    <w:p w14:paraId="4D7F12E6" w14:textId="5551BCFC" w:rsidR="003D1638" w:rsidRDefault="003D1638" w:rsidP="003D1638">
      <w:pPr>
        <w:pStyle w:val="TH"/>
        <w:rPr>
          <w:noProof/>
        </w:rPr>
      </w:pPr>
      <w:r w:rsidRPr="00986E88">
        <w:rPr>
          <w:noProof/>
        </w:rPr>
        <w:t>Table </w:t>
      </w:r>
      <w:r>
        <w:t>6.2.</w:t>
      </w:r>
      <w:r w:rsidR="00E10EB4">
        <w:t>1</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D1638" w:rsidRPr="0016361A" w14:paraId="7EB7AE73"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F04E9DB" w14:textId="77777777" w:rsidR="003D1638" w:rsidRPr="0016361A" w:rsidRDefault="003D1638" w:rsidP="00E10EB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A8C4A68" w14:textId="77777777" w:rsidR="003D1638" w:rsidRPr="0016361A" w:rsidRDefault="003D1638" w:rsidP="00E10EB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30F3513" w14:textId="77777777" w:rsidR="003D1638" w:rsidRPr="0016361A" w:rsidRDefault="003D1638" w:rsidP="00E10EB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973E3B5" w14:textId="77777777" w:rsidR="003D1638" w:rsidRPr="0016361A" w:rsidRDefault="003D1638" w:rsidP="00E10EB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F36D5E" w14:textId="77777777" w:rsidR="003D1638" w:rsidRPr="0016361A" w:rsidRDefault="003D1638" w:rsidP="00E10EB4">
            <w:pPr>
              <w:pStyle w:val="TAH"/>
              <w:rPr>
                <w:noProof/>
              </w:rPr>
            </w:pPr>
            <w:r w:rsidRPr="0016361A">
              <w:rPr>
                <w:noProof/>
              </w:rPr>
              <w:t>Description</w:t>
            </w:r>
          </w:p>
        </w:tc>
      </w:tr>
      <w:tr w:rsidR="003D1638" w:rsidRPr="0016361A" w14:paraId="260C6075"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67AC62FE" w14:textId="77777777" w:rsidR="003D1638" w:rsidRPr="0016361A" w:rsidRDefault="003D1638" w:rsidP="00E10EB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B5E95CB"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6A57FAF"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204ED7" w14:textId="77777777" w:rsidR="003D1638" w:rsidRPr="0016361A" w:rsidRDefault="003D1638" w:rsidP="00E10EB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407D6805" w14:textId="77777777" w:rsidR="003D1638" w:rsidRPr="0016361A" w:rsidRDefault="003D1638" w:rsidP="00E10EB4">
            <w:pPr>
              <w:pStyle w:val="TAL"/>
              <w:rPr>
                <w:noProof/>
              </w:rPr>
            </w:pPr>
            <w:r w:rsidRPr="00B17458">
              <w:t xml:space="preserve">Successful case. The Spatial </w:t>
            </w:r>
            <w:r>
              <w:t>Maps</w:t>
            </w:r>
            <w:r w:rsidRPr="00B17458">
              <w:t xml:space="preserve"> Notification is successfully received and acknowledged</w:t>
            </w:r>
            <w:r>
              <w:t>.</w:t>
            </w:r>
          </w:p>
        </w:tc>
      </w:tr>
      <w:tr w:rsidR="003D1638" w:rsidRPr="0016361A" w14:paraId="58F440A5"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3DD3DC6" w14:textId="77777777" w:rsidR="003D1638" w:rsidRPr="0016361A" w:rsidRDefault="003D1638"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997A388"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96960A3"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AAD2AF4" w14:textId="77777777" w:rsidR="003D1638" w:rsidRPr="0016361A" w:rsidRDefault="003D1638" w:rsidP="00E10EB4">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558F09" w14:textId="77777777" w:rsidR="003D1638" w:rsidRDefault="003D1638" w:rsidP="00E10EB4">
            <w:pPr>
              <w:pStyle w:val="TAL"/>
            </w:pPr>
            <w:r w:rsidRPr="007C1AFD">
              <w:t>Temporary redirection.</w:t>
            </w:r>
          </w:p>
          <w:p w14:paraId="5D5D0F2E" w14:textId="77777777" w:rsidR="003D1638" w:rsidRDefault="003D1638" w:rsidP="00E10EB4">
            <w:pPr>
              <w:pStyle w:val="TAL"/>
            </w:pPr>
          </w:p>
          <w:p w14:paraId="561C396B" w14:textId="77777777" w:rsidR="003D1638" w:rsidRDefault="003D1638"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13D39251" w14:textId="77777777" w:rsidR="003D1638" w:rsidRPr="007C1AFD" w:rsidRDefault="003D1638" w:rsidP="00E10EB4">
            <w:pPr>
              <w:pStyle w:val="TAL"/>
            </w:pPr>
          </w:p>
          <w:p w14:paraId="36A0FC1A" w14:textId="77777777" w:rsidR="003D1638" w:rsidRPr="0016361A" w:rsidRDefault="003D1638" w:rsidP="00E10EB4">
            <w:pPr>
              <w:pStyle w:val="TAL"/>
              <w:rPr>
                <w:noProof/>
              </w:rPr>
            </w:pPr>
            <w:r w:rsidRPr="007C1AFD">
              <w:t>Redirection handling is described in clause 5.2.10 of 3GPP TS 29.122 [</w:t>
            </w:r>
            <w:r>
              <w:t>2</w:t>
            </w:r>
            <w:r w:rsidRPr="007C1AFD">
              <w:t>].</w:t>
            </w:r>
          </w:p>
        </w:tc>
      </w:tr>
      <w:tr w:rsidR="003D1638" w:rsidRPr="0016361A" w14:paraId="56529837"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2D60D38F" w14:textId="77777777" w:rsidR="003D1638" w:rsidRPr="0016361A" w:rsidRDefault="003D1638"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76A0D1B7"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29A3F3C"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278AE0C" w14:textId="77777777" w:rsidR="003D1638" w:rsidRPr="0016361A" w:rsidRDefault="003D1638" w:rsidP="00E10EB4">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2AB9E69D" w14:textId="77777777" w:rsidR="003D1638" w:rsidRDefault="003D1638" w:rsidP="00E10EB4">
            <w:pPr>
              <w:pStyle w:val="TAL"/>
            </w:pPr>
            <w:r w:rsidRPr="007C1AFD">
              <w:t>Permanent redirection.</w:t>
            </w:r>
          </w:p>
          <w:p w14:paraId="38D0F039" w14:textId="77777777" w:rsidR="003D1638" w:rsidRDefault="003D1638" w:rsidP="00E10EB4">
            <w:pPr>
              <w:pStyle w:val="TAL"/>
            </w:pPr>
          </w:p>
          <w:p w14:paraId="429C96B8" w14:textId="77777777" w:rsidR="003D1638" w:rsidRDefault="003D1638"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C4EECC9" w14:textId="77777777" w:rsidR="003D1638" w:rsidRPr="007C1AFD" w:rsidRDefault="003D1638" w:rsidP="00E10EB4">
            <w:pPr>
              <w:pStyle w:val="TAL"/>
            </w:pPr>
          </w:p>
          <w:p w14:paraId="4ADE89A0" w14:textId="77777777" w:rsidR="003D1638" w:rsidRPr="0016361A" w:rsidRDefault="003D1638" w:rsidP="00E10EB4">
            <w:pPr>
              <w:pStyle w:val="TAL"/>
              <w:rPr>
                <w:noProof/>
              </w:rPr>
            </w:pPr>
            <w:r w:rsidRPr="007C1AFD">
              <w:t>Redirection handling is described in clause 5.2.10 of 3GPP TS 29.122 [</w:t>
            </w:r>
            <w:r>
              <w:t>2</w:t>
            </w:r>
            <w:r w:rsidRPr="007C1AFD">
              <w:t>].</w:t>
            </w:r>
          </w:p>
        </w:tc>
      </w:tr>
      <w:tr w:rsidR="003D1638" w:rsidRPr="0016361A" w14:paraId="3C25DEE7" w14:textId="77777777" w:rsidTr="00E10E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9A64EB2" w14:textId="77777777" w:rsidR="003D1638" w:rsidRPr="0016361A" w:rsidRDefault="003D1638" w:rsidP="00E10E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3E50E66" w14:textId="77777777" w:rsidR="003D1638" w:rsidRDefault="003D1638" w:rsidP="003D1638">
      <w:pPr>
        <w:rPr>
          <w:noProof/>
        </w:rPr>
      </w:pPr>
    </w:p>
    <w:p w14:paraId="556627A9" w14:textId="766DBAF0" w:rsidR="003D1638" w:rsidRPr="00FF19D4" w:rsidRDefault="003D1638" w:rsidP="003D1638">
      <w:pPr>
        <w:pStyle w:val="TH"/>
      </w:pPr>
      <w:r w:rsidRPr="00FF19D4">
        <w:t>Table </w:t>
      </w:r>
      <w:r w:rsidR="00E10EB4">
        <w:t>6.2.1</w:t>
      </w:r>
      <w:r>
        <w:t>.5.2.3.1-4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075D0316" w14:textId="77777777" w:rsidTr="00E10EB4">
        <w:trPr>
          <w:jc w:val="center"/>
        </w:trPr>
        <w:tc>
          <w:tcPr>
            <w:tcW w:w="825" w:type="pct"/>
            <w:shd w:val="clear" w:color="auto" w:fill="C0C0C0"/>
          </w:tcPr>
          <w:p w14:paraId="4B0C589C" w14:textId="77777777" w:rsidR="003D1638" w:rsidRPr="00FF19D4" w:rsidRDefault="003D1638" w:rsidP="00E10EB4">
            <w:pPr>
              <w:pStyle w:val="TAH"/>
            </w:pPr>
            <w:r w:rsidRPr="00FF19D4">
              <w:t>Name</w:t>
            </w:r>
          </w:p>
        </w:tc>
        <w:tc>
          <w:tcPr>
            <w:tcW w:w="732" w:type="pct"/>
            <w:shd w:val="clear" w:color="auto" w:fill="C0C0C0"/>
          </w:tcPr>
          <w:p w14:paraId="33B026D3" w14:textId="77777777" w:rsidR="003D1638" w:rsidRPr="00FF19D4" w:rsidRDefault="003D1638" w:rsidP="00E10EB4">
            <w:pPr>
              <w:pStyle w:val="TAH"/>
            </w:pPr>
            <w:r w:rsidRPr="00FF19D4">
              <w:t>Data type</w:t>
            </w:r>
          </w:p>
        </w:tc>
        <w:tc>
          <w:tcPr>
            <w:tcW w:w="217" w:type="pct"/>
            <w:shd w:val="clear" w:color="auto" w:fill="C0C0C0"/>
          </w:tcPr>
          <w:p w14:paraId="07CE3171" w14:textId="77777777" w:rsidR="003D1638" w:rsidRPr="00FF19D4" w:rsidRDefault="003D1638" w:rsidP="00E10EB4">
            <w:pPr>
              <w:pStyle w:val="TAH"/>
            </w:pPr>
            <w:r w:rsidRPr="00FF19D4">
              <w:t>P</w:t>
            </w:r>
          </w:p>
        </w:tc>
        <w:tc>
          <w:tcPr>
            <w:tcW w:w="581" w:type="pct"/>
            <w:shd w:val="clear" w:color="auto" w:fill="C0C0C0"/>
          </w:tcPr>
          <w:p w14:paraId="0C4B65CA" w14:textId="77777777" w:rsidR="003D1638" w:rsidRPr="00FF19D4" w:rsidRDefault="003D1638" w:rsidP="00E10EB4">
            <w:pPr>
              <w:pStyle w:val="TAH"/>
            </w:pPr>
            <w:r w:rsidRPr="00FF19D4">
              <w:t>Cardinality</w:t>
            </w:r>
          </w:p>
        </w:tc>
        <w:tc>
          <w:tcPr>
            <w:tcW w:w="2645" w:type="pct"/>
            <w:shd w:val="clear" w:color="auto" w:fill="C0C0C0"/>
            <w:vAlign w:val="center"/>
          </w:tcPr>
          <w:p w14:paraId="438CB087" w14:textId="77777777" w:rsidR="003D1638" w:rsidRPr="00FF19D4" w:rsidRDefault="003D1638" w:rsidP="00E10EB4">
            <w:pPr>
              <w:pStyle w:val="TAH"/>
            </w:pPr>
            <w:r w:rsidRPr="00FF19D4">
              <w:t>Description</w:t>
            </w:r>
          </w:p>
        </w:tc>
      </w:tr>
      <w:tr w:rsidR="003D1638" w:rsidRPr="00FF19D4" w14:paraId="12CA96E9" w14:textId="77777777" w:rsidTr="00E10EB4">
        <w:trPr>
          <w:jc w:val="center"/>
        </w:trPr>
        <w:tc>
          <w:tcPr>
            <w:tcW w:w="825" w:type="pct"/>
            <w:shd w:val="clear" w:color="auto" w:fill="auto"/>
          </w:tcPr>
          <w:p w14:paraId="164C26E1" w14:textId="77777777" w:rsidR="003D1638" w:rsidRPr="00FF19D4" w:rsidRDefault="003D1638" w:rsidP="00E10EB4">
            <w:pPr>
              <w:pStyle w:val="TAL"/>
            </w:pPr>
            <w:r w:rsidRPr="00FF19D4">
              <w:t>Location</w:t>
            </w:r>
          </w:p>
        </w:tc>
        <w:tc>
          <w:tcPr>
            <w:tcW w:w="732" w:type="pct"/>
          </w:tcPr>
          <w:p w14:paraId="027C4EF3" w14:textId="77777777" w:rsidR="003D1638" w:rsidRPr="00FF19D4" w:rsidRDefault="003D1638" w:rsidP="00E10EB4">
            <w:pPr>
              <w:pStyle w:val="TAL"/>
            </w:pPr>
            <w:r w:rsidRPr="00FF19D4">
              <w:t>string</w:t>
            </w:r>
          </w:p>
        </w:tc>
        <w:tc>
          <w:tcPr>
            <w:tcW w:w="217" w:type="pct"/>
          </w:tcPr>
          <w:p w14:paraId="75ED5F25" w14:textId="77777777" w:rsidR="003D1638" w:rsidRPr="00FF19D4" w:rsidRDefault="003D1638" w:rsidP="00E10EB4">
            <w:pPr>
              <w:pStyle w:val="TAC"/>
            </w:pPr>
            <w:r w:rsidRPr="00FF19D4">
              <w:t>M</w:t>
            </w:r>
          </w:p>
        </w:tc>
        <w:tc>
          <w:tcPr>
            <w:tcW w:w="581" w:type="pct"/>
          </w:tcPr>
          <w:p w14:paraId="2E68085A" w14:textId="77777777" w:rsidR="003D1638" w:rsidRPr="00FF19D4" w:rsidRDefault="003D1638" w:rsidP="00E10EB4">
            <w:pPr>
              <w:pStyle w:val="TAC"/>
            </w:pPr>
            <w:r w:rsidRPr="00FF19D4">
              <w:t>1</w:t>
            </w:r>
          </w:p>
        </w:tc>
        <w:tc>
          <w:tcPr>
            <w:tcW w:w="2645" w:type="pct"/>
            <w:shd w:val="clear" w:color="auto" w:fill="auto"/>
            <w:vAlign w:val="center"/>
          </w:tcPr>
          <w:p w14:paraId="6815437A" w14:textId="77777777" w:rsidR="003D1638" w:rsidRPr="00FF19D4" w:rsidRDefault="003D1638"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010C183A" w14:textId="77777777" w:rsidR="003D1638" w:rsidRPr="00FF19D4" w:rsidRDefault="003D1638" w:rsidP="003D1638"/>
    <w:p w14:paraId="480A29A9" w14:textId="7381D642" w:rsidR="003D1638" w:rsidRPr="00FF19D4" w:rsidRDefault="003D1638" w:rsidP="003D1638">
      <w:pPr>
        <w:pStyle w:val="TH"/>
      </w:pPr>
      <w:r w:rsidRPr="00FF19D4">
        <w:t>Table </w:t>
      </w:r>
      <w:r>
        <w:t>6.2.</w:t>
      </w:r>
      <w:r w:rsidR="00E10EB4">
        <w:t>1</w:t>
      </w:r>
      <w:r>
        <w:t>.5.2.3.1-5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6A108446" w14:textId="77777777" w:rsidTr="00E10EB4">
        <w:trPr>
          <w:jc w:val="center"/>
        </w:trPr>
        <w:tc>
          <w:tcPr>
            <w:tcW w:w="825" w:type="pct"/>
            <w:shd w:val="clear" w:color="auto" w:fill="C0C0C0"/>
          </w:tcPr>
          <w:p w14:paraId="48ED01E6" w14:textId="77777777" w:rsidR="003D1638" w:rsidRPr="00FF19D4" w:rsidRDefault="003D1638" w:rsidP="00E10EB4">
            <w:pPr>
              <w:pStyle w:val="TAH"/>
            </w:pPr>
            <w:r w:rsidRPr="00FF19D4">
              <w:t>Name</w:t>
            </w:r>
          </w:p>
        </w:tc>
        <w:tc>
          <w:tcPr>
            <w:tcW w:w="732" w:type="pct"/>
            <w:shd w:val="clear" w:color="auto" w:fill="C0C0C0"/>
          </w:tcPr>
          <w:p w14:paraId="476EC120" w14:textId="77777777" w:rsidR="003D1638" w:rsidRPr="00FF19D4" w:rsidRDefault="003D1638" w:rsidP="00E10EB4">
            <w:pPr>
              <w:pStyle w:val="TAH"/>
            </w:pPr>
            <w:r w:rsidRPr="00FF19D4">
              <w:t>Data type</w:t>
            </w:r>
          </w:p>
        </w:tc>
        <w:tc>
          <w:tcPr>
            <w:tcW w:w="217" w:type="pct"/>
            <w:shd w:val="clear" w:color="auto" w:fill="C0C0C0"/>
          </w:tcPr>
          <w:p w14:paraId="7EF3CA07" w14:textId="77777777" w:rsidR="003D1638" w:rsidRPr="00FF19D4" w:rsidRDefault="003D1638" w:rsidP="00E10EB4">
            <w:pPr>
              <w:pStyle w:val="TAH"/>
            </w:pPr>
            <w:r w:rsidRPr="00FF19D4">
              <w:t>P</w:t>
            </w:r>
          </w:p>
        </w:tc>
        <w:tc>
          <w:tcPr>
            <w:tcW w:w="581" w:type="pct"/>
            <w:shd w:val="clear" w:color="auto" w:fill="C0C0C0"/>
          </w:tcPr>
          <w:p w14:paraId="699A73D7" w14:textId="77777777" w:rsidR="003D1638" w:rsidRPr="00FF19D4" w:rsidRDefault="003D1638" w:rsidP="00E10EB4">
            <w:pPr>
              <w:pStyle w:val="TAH"/>
            </w:pPr>
            <w:r w:rsidRPr="00FF19D4">
              <w:t>Cardinality</w:t>
            </w:r>
          </w:p>
        </w:tc>
        <w:tc>
          <w:tcPr>
            <w:tcW w:w="2645" w:type="pct"/>
            <w:shd w:val="clear" w:color="auto" w:fill="C0C0C0"/>
            <w:vAlign w:val="center"/>
          </w:tcPr>
          <w:p w14:paraId="655ADE56" w14:textId="77777777" w:rsidR="003D1638" w:rsidRPr="00FF19D4" w:rsidRDefault="003D1638" w:rsidP="00E10EB4">
            <w:pPr>
              <w:pStyle w:val="TAH"/>
            </w:pPr>
            <w:r w:rsidRPr="00FF19D4">
              <w:t>Description</w:t>
            </w:r>
          </w:p>
        </w:tc>
      </w:tr>
      <w:tr w:rsidR="003D1638" w:rsidRPr="00FF19D4" w14:paraId="0ABF49B9" w14:textId="77777777" w:rsidTr="00E10EB4">
        <w:trPr>
          <w:jc w:val="center"/>
        </w:trPr>
        <w:tc>
          <w:tcPr>
            <w:tcW w:w="825" w:type="pct"/>
            <w:shd w:val="clear" w:color="auto" w:fill="auto"/>
          </w:tcPr>
          <w:p w14:paraId="16AF5503" w14:textId="77777777" w:rsidR="003D1638" w:rsidRPr="00FF19D4" w:rsidRDefault="003D1638" w:rsidP="00E10EB4">
            <w:pPr>
              <w:pStyle w:val="TAL"/>
            </w:pPr>
            <w:r w:rsidRPr="00FF19D4">
              <w:t>Location</w:t>
            </w:r>
          </w:p>
        </w:tc>
        <w:tc>
          <w:tcPr>
            <w:tcW w:w="732" w:type="pct"/>
          </w:tcPr>
          <w:p w14:paraId="5F5D16ED" w14:textId="77777777" w:rsidR="003D1638" w:rsidRPr="00FF19D4" w:rsidRDefault="003D1638" w:rsidP="00E10EB4">
            <w:pPr>
              <w:pStyle w:val="TAL"/>
            </w:pPr>
            <w:r w:rsidRPr="00FF19D4">
              <w:t>string</w:t>
            </w:r>
          </w:p>
        </w:tc>
        <w:tc>
          <w:tcPr>
            <w:tcW w:w="217" w:type="pct"/>
          </w:tcPr>
          <w:p w14:paraId="11455CD7" w14:textId="77777777" w:rsidR="003D1638" w:rsidRPr="00FF19D4" w:rsidRDefault="003D1638" w:rsidP="00E10EB4">
            <w:pPr>
              <w:pStyle w:val="TAC"/>
            </w:pPr>
            <w:r w:rsidRPr="00FF19D4">
              <w:t>M</w:t>
            </w:r>
          </w:p>
        </w:tc>
        <w:tc>
          <w:tcPr>
            <w:tcW w:w="581" w:type="pct"/>
          </w:tcPr>
          <w:p w14:paraId="2D07564F" w14:textId="77777777" w:rsidR="003D1638" w:rsidRPr="00FF19D4" w:rsidRDefault="003D1638" w:rsidP="00E10EB4">
            <w:pPr>
              <w:pStyle w:val="TAC"/>
            </w:pPr>
            <w:r w:rsidRPr="00FF19D4">
              <w:t>1</w:t>
            </w:r>
          </w:p>
        </w:tc>
        <w:tc>
          <w:tcPr>
            <w:tcW w:w="2645" w:type="pct"/>
            <w:shd w:val="clear" w:color="auto" w:fill="auto"/>
            <w:vAlign w:val="center"/>
          </w:tcPr>
          <w:p w14:paraId="0D86E301" w14:textId="77777777" w:rsidR="003D1638" w:rsidRPr="00FF19D4" w:rsidRDefault="003D1638"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677C0610" w14:textId="77777777" w:rsidR="003D1638" w:rsidRDefault="003D1638" w:rsidP="003D1638">
      <w:pPr>
        <w:rPr>
          <w:noProof/>
        </w:rPr>
      </w:pPr>
    </w:p>
    <w:p w14:paraId="1C017512" w14:textId="628C7326" w:rsidR="003D1638" w:rsidRDefault="00E10EB4" w:rsidP="003D1638">
      <w:pPr>
        <w:pStyle w:val="Heading4"/>
      </w:pPr>
      <w:bookmarkStart w:id="700" w:name="_Toc199274587"/>
      <w:r>
        <w:t>6.2.1</w:t>
      </w:r>
      <w:r w:rsidR="003D1638">
        <w:t>.6</w:t>
      </w:r>
      <w:r w:rsidR="003D1638">
        <w:tab/>
        <w:t>Data Model</w:t>
      </w:r>
      <w:bookmarkEnd w:id="700"/>
    </w:p>
    <w:p w14:paraId="7EF50488" w14:textId="612B21F1" w:rsidR="003D1638" w:rsidRDefault="00E10EB4" w:rsidP="003D1638">
      <w:pPr>
        <w:pStyle w:val="Heading5"/>
      </w:pPr>
      <w:bookmarkStart w:id="701" w:name="_Toc199274588"/>
      <w:r>
        <w:t>6.2.1</w:t>
      </w:r>
      <w:r w:rsidR="003D1638">
        <w:t>.6.1</w:t>
      </w:r>
      <w:r w:rsidR="003D1638">
        <w:tab/>
        <w:t>General</w:t>
      </w:r>
      <w:bookmarkEnd w:id="701"/>
    </w:p>
    <w:p w14:paraId="18BBE32C" w14:textId="77777777" w:rsidR="003D1638" w:rsidRDefault="003D1638" w:rsidP="003D1638">
      <w:r>
        <w:t>This clause specifies the application data model supported by the API.</w:t>
      </w:r>
    </w:p>
    <w:p w14:paraId="7B06DBEF" w14:textId="3E7233A1" w:rsidR="003D1638" w:rsidRDefault="003D1638" w:rsidP="003D1638">
      <w:r>
        <w:t>T</w:t>
      </w:r>
      <w:r w:rsidRPr="009C4D60">
        <w:t>able</w:t>
      </w:r>
      <w:r w:rsidR="00E10EB4">
        <w:t> 6.2.1</w:t>
      </w:r>
      <w:r>
        <w:t xml:space="preserve">.6.1-1 specifies </w:t>
      </w:r>
      <w:r w:rsidRPr="009C4D60">
        <w:t xml:space="preserve">the </w:t>
      </w:r>
      <w:r>
        <w:t>data types</w:t>
      </w:r>
      <w:r w:rsidRPr="009C4D60">
        <w:t xml:space="preserve"> defined for the </w:t>
      </w:r>
      <w:r>
        <w:t>SS_SmManagement</w:t>
      </w:r>
      <w:r w:rsidRPr="009C4D60">
        <w:t xml:space="preserve"> </w:t>
      </w:r>
      <w:r>
        <w:t>API.</w:t>
      </w:r>
    </w:p>
    <w:p w14:paraId="51304E91" w14:textId="48576F2D" w:rsidR="003D1638" w:rsidRPr="009C4D60" w:rsidRDefault="003D1638" w:rsidP="003D1638">
      <w:pPr>
        <w:pStyle w:val="TH"/>
      </w:pPr>
      <w:r w:rsidRPr="009C4D60">
        <w:t>Table</w:t>
      </w:r>
      <w:r w:rsidR="00E10EB4">
        <w:t> 6.2.1</w:t>
      </w:r>
      <w:r>
        <w:t>.6.1-</w:t>
      </w:r>
      <w:r w:rsidRPr="009C4D60">
        <w:t xml:space="preserve">1: </w:t>
      </w:r>
      <w:r>
        <w:t>SS_SmManagement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3D1638" w:rsidRPr="00B54FF5" w14:paraId="419AC90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4542FC7F" w14:textId="77777777" w:rsidR="003D1638" w:rsidRPr="0016361A" w:rsidRDefault="003D1638" w:rsidP="00E10EB4">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35DD7C96" w14:textId="77777777" w:rsidR="003D1638" w:rsidRPr="0016361A" w:rsidRDefault="003D1638" w:rsidP="00E10EB4">
            <w:pPr>
              <w:pStyle w:val="TAH"/>
            </w:pPr>
            <w:r w:rsidRPr="0016361A">
              <w:t>Clause defined</w:t>
            </w:r>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0D016847" w14:textId="77777777" w:rsidR="003D1638" w:rsidRPr="0016361A" w:rsidRDefault="003D1638" w:rsidP="00E10EB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A0A20D9" w14:textId="77777777" w:rsidR="003D1638" w:rsidRPr="0016361A" w:rsidRDefault="003D1638" w:rsidP="00E10EB4">
            <w:pPr>
              <w:pStyle w:val="TAH"/>
            </w:pPr>
            <w:r w:rsidRPr="0016361A">
              <w:t>Applicability</w:t>
            </w:r>
          </w:p>
        </w:tc>
      </w:tr>
      <w:tr w:rsidR="003D1638" w:rsidRPr="00B54FF5" w14:paraId="33C4E94E"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A1EBAC0" w14:textId="77777777" w:rsidR="003D1638" w:rsidRPr="0016361A" w:rsidRDefault="003D1638" w:rsidP="00E10EB4">
            <w:pPr>
              <w:pStyle w:val="TAL"/>
            </w:pPr>
            <w:r>
              <w:t>AugmentLayer</w:t>
            </w:r>
          </w:p>
        </w:tc>
        <w:tc>
          <w:tcPr>
            <w:tcW w:w="1534" w:type="dxa"/>
            <w:tcBorders>
              <w:top w:val="single" w:sz="4" w:space="0" w:color="auto"/>
              <w:left w:val="single" w:sz="4" w:space="0" w:color="auto"/>
              <w:bottom w:val="single" w:sz="4" w:space="0" w:color="auto"/>
              <w:right w:val="single" w:sz="4" w:space="0" w:color="auto"/>
            </w:tcBorders>
            <w:vAlign w:val="center"/>
          </w:tcPr>
          <w:p w14:paraId="37EF5435" w14:textId="1C977289" w:rsidR="003D1638" w:rsidRPr="0016361A" w:rsidRDefault="00E10EB4" w:rsidP="00E10EB4">
            <w:pPr>
              <w:pStyle w:val="TAC"/>
            </w:pPr>
            <w:r>
              <w:t>6.2.1</w:t>
            </w:r>
            <w:r w:rsidR="003D1638">
              <w:t>.6.3.3</w:t>
            </w:r>
          </w:p>
        </w:tc>
        <w:tc>
          <w:tcPr>
            <w:tcW w:w="4505" w:type="dxa"/>
            <w:tcBorders>
              <w:top w:val="single" w:sz="4" w:space="0" w:color="auto"/>
              <w:left w:val="single" w:sz="4" w:space="0" w:color="auto"/>
              <w:bottom w:val="single" w:sz="4" w:space="0" w:color="auto"/>
              <w:right w:val="single" w:sz="4" w:space="0" w:color="auto"/>
            </w:tcBorders>
            <w:vAlign w:val="center"/>
          </w:tcPr>
          <w:p w14:paraId="737E43C7" w14:textId="77777777" w:rsidR="003D1638" w:rsidRPr="0016361A" w:rsidRDefault="003D1638" w:rsidP="00E10EB4">
            <w:pPr>
              <w:pStyle w:val="TAL"/>
              <w:rPr>
                <w:rFonts w:cs="Arial"/>
                <w:szCs w:val="18"/>
              </w:rPr>
            </w:pPr>
            <w:r>
              <w:rPr>
                <w:rFonts w:cs="Arial"/>
                <w:szCs w:val="18"/>
              </w:rPr>
              <w:t>Represents the information about layer augmentation.</w:t>
            </w:r>
          </w:p>
        </w:tc>
        <w:tc>
          <w:tcPr>
            <w:tcW w:w="1207" w:type="dxa"/>
            <w:tcBorders>
              <w:top w:val="single" w:sz="4" w:space="0" w:color="auto"/>
              <w:left w:val="single" w:sz="4" w:space="0" w:color="auto"/>
              <w:bottom w:val="single" w:sz="4" w:space="0" w:color="auto"/>
              <w:right w:val="single" w:sz="4" w:space="0" w:color="auto"/>
            </w:tcBorders>
            <w:vAlign w:val="center"/>
          </w:tcPr>
          <w:p w14:paraId="4DFB10EB" w14:textId="77777777" w:rsidR="003D1638" w:rsidRPr="0016361A" w:rsidRDefault="003D1638" w:rsidP="00E10EB4">
            <w:pPr>
              <w:pStyle w:val="TAL"/>
              <w:rPr>
                <w:rFonts w:cs="Arial"/>
                <w:szCs w:val="18"/>
              </w:rPr>
            </w:pPr>
          </w:p>
        </w:tc>
      </w:tr>
      <w:tr w:rsidR="003D1638" w:rsidRPr="00B54FF5" w14:paraId="33DC55E5"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4371853" w14:textId="77777777" w:rsidR="003D1638" w:rsidRPr="0016361A" w:rsidRDefault="003D1638" w:rsidP="00E10EB4">
            <w:pPr>
              <w:pStyle w:val="TAL"/>
            </w:pPr>
            <w:r>
              <w:t>AugmentLayerInfo</w:t>
            </w:r>
          </w:p>
        </w:tc>
        <w:tc>
          <w:tcPr>
            <w:tcW w:w="1534" w:type="dxa"/>
            <w:tcBorders>
              <w:top w:val="single" w:sz="4" w:space="0" w:color="auto"/>
              <w:left w:val="single" w:sz="4" w:space="0" w:color="auto"/>
              <w:bottom w:val="single" w:sz="4" w:space="0" w:color="auto"/>
              <w:right w:val="single" w:sz="4" w:space="0" w:color="auto"/>
            </w:tcBorders>
            <w:vAlign w:val="center"/>
          </w:tcPr>
          <w:p w14:paraId="70ACEA76" w14:textId="31913810" w:rsidR="003D1638" w:rsidRPr="0016361A" w:rsidRDefault="00E10EB4" w:rsidP="00E10EB4">
            <w:pPr>
              <w:pStyle w:val="TAC"/>
            </w:pPr>
            <w:r>
              <w:t>6.2.1</w:t>
            </w:r>
            <w:r w:rsidR="003D1638">
              <w:t>.6.2.4</w:t>
            </w:r>
          </w:p>
        </w:tc>
        <w:tc>
          <w:tcPr>
            <w:tcW w:w="4505" w:type="dxa"/>
            <w:tcBorders>
              <w:top w:val="single" w:sz="4" w:space="0" w:color="auto"/>
              <w:left w:val="single" w:sz="4" w:space="0" w:color="auto"/>
              <w:bottom w:val="single" w:sz="4" w:space="0" w:color="auto"/>
              <w:right w:val="single" w:sz="4" w:space="0" w:color="auto"/>
            </w:tcBorders>
            <w:vAlign w:val="center"/>
          </w:tcPr>
          <w:p w14:paraId="34ABA78E" w14:textId="77777777" w:rsidR="003D1638" w:rsidRPr="0016361A" w:rsidRDefault="003D1638" w:rsidP="00E10EB4">
            <w:pPr>
              <w:pStyle w:val="TAL"/>
              <w:rPr>
                <w:rFonts w:cs="Arial"/>
                <w:szCs w:val="18"/>
              </w:rPr>
            </w:pPr>
            <w:r>
              <w:rPr>
                <w:rFonts w:cs="Arial"/>
                <w:szCs w:val="18"/>
              </w:rPr>
              <w:t>Represents the augmented spatial map layer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847C1A3" w14:textId="77777777" w:rsidR="003D1638" w:rsidRPr="0016361A" w:rsidRDefault="003D1638" w:rsidP="00E10EB4">
            <w:pPr>
              <w:pStyle w:val="TAL"/>
              <w:rPr>
                <w:rFonts w:cs="Arial"/>
                <w:szCs w:val="18"/>
              </w:rPr>
            </w:pPr>
          </w:p>
        </w:tc>
      </w:tr>
      <w:tr w:rsidR="003D1638" w:rsidRPr="00B54FF5" w14:paraId="55E378A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6D7F734" w14:textId="77777777" w:rsidR="003D1638" w:rsidRPr="0016361A" w:rsidRDefault="003D1638" w:rsidP="00E10EB4">
            <w:pPr>
              <w:pStyle w:val="TAL"/>
            </w:pPr>
            <w:r>
              <w:t>EventFilter</w:t>
            </w:r>
          </w:p>
        </w:tc>
        <w:tc>
          <w:tcPr>
            <w:tcW w:w="1534" w:type="dxa"/>
            <w:tcBorders>
              <w:top w:val="single" w:sz="4" w:space="0" w:color="auto"/>
              <w:left w:val="single" w:sz="4" w:space="0" w:color="auto"/>
              <w:bottom w:val="single" w:sz="4" w:space="0" w:color="auto"/>
              <w:right w:val="single" w:sz="4" w:space="0" w:color="auto"/>
            </w:tcBorders>
            <w:vAlign w:val="center"/>
          </w:tcPr>
          <w:p w14:paraId="46334488" w14:textId="1E255D70" w:rsidR="003D1638" w:rsidRPr="0016361A" w:rsidRDefault="00E10EB4" w:rsidP="00E10EB4">
            <w:pPr>
              <w:pStyle w:val="TAC"/>
            </w:pPr>
            <w:r>
              <w:t>6.2.1</w:t>
            </w:r>
            <w:r w:rsidR="003D1638">
              <w:t>.6.2.16</w:t>
            </w:r>
          </w:p>
        </w:tc>
        <w:tc>
          <w:tcPr>
            <w:tcW w:w="4505" w:type="dxa"/>
            <w:tcBorders>
              <w:top w:val="single" w:sz="4" w:space="0" w:color="auto"/>
              <w:left w:val="single" w:sz="4" w:space="0" w:color="auto"/>
              <w:bottom w:val="single" w:sz="4" w:space="0" w:color="auto"/>
              <w:right w:val="single" w:sz="4" w:space="0" w:color="auto"/>
            </w:tcBorders>
            <w:vAlign w:val="center"/>
          </w:tcPr>
          <w:p w14:paraId="37D8E98D" w14:textId="77777777" w:rsidR="003D1638" w:rsidRPr="0016361A" w:rsidRDefault="003D1638" w:rsidP="00E10EB4">
            <w:pPr>
              <w:pStyle w:val="TAL"/>
              <w:rPr>
                <w:rFonts w:cs="Arial"/>
                <w:szCs w:val="18"/>
              </w:rPr>
            </w:pPr>
            <w:r>
              <w:rPr>
                <w:rFonts w:cs="Arial"/>
                <w:szCs w:val="18"/>
              </w:rPr>
              <w:t>Represents the event filters for spatial map events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849F64" w14:textId="77777777" w:rsidR="003D1638" w:rsidRPr="0016361A" w:rsidRDefault="003D1638" w:rsidP="00E10EB4">
            <w:pPr>
              <w:pStyle w:val="TAL"/>
              <w:rPr>
                <w:rFonts w:cs="Arial"/>
                <w:szCs w:val="18"/>
              </w:rPr>
            </w:pPr>
          </w:p>
        </w:tc>
      </w:tr>
      <w:tr w:rsidR="003D1638" w:rsidRPr="00B54FF5" w14:paraId="4E6EA83C"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298506C" w14:textId="77777777" w:rsidR="003D1638" w:rsidRDefault="003D1638" w:rsidP="00E10EB4">
            <w:pPr>
              <w:pStyle w:val="TAL"/>
            </w:pPr>
            <w:r>
              <w:t>MapEvent</w:t>
            </w:r>
          </w:p>
        </w:tc>
        <w:tc>
          <w:tcPr>
            <w:tcW w:w="1534" w:type="dxa"/>
            <w:tcBorders>
              <w:top w:val="single" w:sz="4" w:space="0" w:color="auto"/>
              <w:left w:val="single" w:sz="4" w:space="0" w:color="auto"/>
              <w:bottom w:val="single" w:sz="4" w:space="0" w:color="auto"/>
              <w:right w:val="single" w:sz="4" w:space="0" w:color="auto"/>
            </w:tcBorders>
            <w:vAlign w:val="center"/>
          </w:tcPr>
          <w:p w14:paraId="78520A16" w14:textId="42FB74C3" w:rsidR="003D1638" w:rsidRDefault="00E10EB4" w:rsidP="00E10EB4">
            <w:pPr>
              <w:pStyle w:val="TAC"/>
            </w:pPr>
            <w:r>
              <w:t>6.2.1</w:t>
            </w:r>
            <w:r w:rsidR="003D1638">
              <w:t>.6.3.4</w:t>
            </w:r>
          </w:p>
        </w:tc>
        <w:tc>
          <w:tcPr>
            <w:tcW w:w="4505" w:type="dxa"/>
            <w:tcBorders>
              <w:top w:val="single" w:sz="4" w:space="0" w:color="auto"/>
              <w:left w:val="single" w:sz="4" w:space="0" w:color="auto"/>
              <w:bottom w:val="single" w:sz="4" w:space="0" w:color="auto"/>
              <w:right w:val="single" w:sz="4" w:space="0" w:color="auto"/>
            </w:tcBorders>
            <w:vAlign w:val="center"/>
          </w:tcPr>
          <w:p w14:paraId="7E59D970" w14:textId="77777777" w:rsidR="003D1638" w:rsidRDefault="003D1638" w:rsidP="00E10EB4">
            <w:pPr>
              <w:pStyle w:val="TAL"/>
              <w:rPr>
                <w:rFonts w:cs="Arial"/>
                <w:szCs w:val="18"/>
              </w:rPr>
            </w:pPr>
            <w:r>
              <w:rPr>
                <w:rFonts w:cs="Arial"/>
                <w:szCs w:val="18"/>
              </w:rPr>
              <w:t>Represents the spatial map event.</w:t>
            </w:r>
          </w:p>
        </w:tc>
        <w:tc>
          <w:tcPr>
            <w:tcW w:w="1207" w:type="dxa"/>
            <w:tcBorders>
              <w:top w:val="single" w:sz="4" w:space="0" w:color="auto"/>
              <w:left w:val="single" w:sz="4" w:space="0" w:color="auto"/>
              <w:bottom w:val="single" w:sz="4" w:space="0" w:color="auto"/>
              <w:right w:val="single" w:sz="4" w:space="0" w:color="auto"/>
            </w:tcBorders>
            <w:vAlign w:val="center"/>
          </w:tcPr>
          <w:p w14:paraId="57F789CF" w14:textId="77777777" w:rsidR="003D1638" w:rsidRPr="0016361A" w:rsidRDefault="003D1638" w:rsidP="00E10EB4">
            <w:pPr>
              <w:pStyle w:val="TAL"/>
              <w:rPr>
                <w:rFonts w:cs="Arial"/>
                <w:szCs w:val="18"/>
              </w:rPr>
            </w:pPr>
          </w:p>
        </w:tc>
      </w:tr>
      <w:tr w:rsidR="003D1638" w:rsidRPr="00B54FF5" w14:paraId="196BCD07"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638DE11" w14:textId="77777777" w:rsidR="003D1638" w:rsidRPr="0016361A" w:rsidRDefault="003D1638" w:rsidP="00E10EB4">
            <w:pPr>
              <w:pStyle w:val="TAL"/>
            </w:pPr>
            <w:r>
              <w:t>MapEventSub</w:t>
            </w:r>
          </w:p>
        </w:tc>
        <w:tc>
          <w:tcPr>
            <w:tcW w:w="1534" w:type="dxa"/>
            <w:tcBorders>
              <w:top w:val="single" w:sz="4" w:space="0" w:color="auto"/>
              <w:left w:val="single" w:sz="4" w:space="0" w:color="auto"/>
              <w:bottom w:val="single" w:sz="4" w:space="0" w:color="auto"/>
              <w:right w:val="single" w:sz="4" w:space="0" w:color="auto"/>
            </w:tcBorders>
            <w:vAlign w:val="center"/>
          </w:tcPr>
          <w:p w14:paraId="4EABE49A" w14:textId="442F0B35" w:rsidR="003D1638" w:rsidRPr="0016361A" w:rsidRDefault="00E10EB4" w:rsidP="00E10EB4">
            <w:pPr>
              <w:pStyle w:val="TAC"/>
            </w:pPr>
            <w:r>
              <w:t>6.2.1</w:t>
            </w:r>
            <w:r w:rsidR="003D1638">
              <w:t>.6.2.14</w:t>
            </w:r>
          </w:p>
        </w:tc>
        <w:tc>
          <w:tcPr>
            <w:tcW w:w="4505" w:type="dxa"/>
            <w:tcBorders>
              <w:top w:val="single" w:sz="4" w:space="0" w:color="auto"/>
              <w:left w:val="single" w:sz="4" w:space="0" w:color="auto"/>
              <w:bottom w:val="single" w:sz="4" w:space="0" w:color="auto"/>
              <w:right w:val="single" w:sz="4" w:space="0" w:color="auto"/>
            </w:tcBorders>
            <w:vAlign w:val="center"/>
          </w:tcPr>
          <w:p w14:paraId="336DCB27" w14:textId="77777777" w:rsidR="003D1638" w:rsidRPr="0016361A" w:rsidRDefault="003D1638" w:rsidP="00E10EB4">
            <w:pPr>
              <w:pStyle w:val="TAL"/>
              <w:rPr>
                <w:rFonts w:cs="Arial"/>
                <w:szCs w:val="18"/>
              </w:rPr>
            </w:pPr>
            <w:r>
              <w:rPr>
                <w:rFonts w:cs="Arial"/>
                <w:szCs w:val="18"/>
              </w:rPr>
              <w:t>Represents the spatial map event subscription details.</w:t>
            </w:r>
          </w:p>
        </w:tc>
        <w:tc>
          <w:tcPr>
            <w:tcW w:w="1207" w:type="dxa"/>
            <w:tcBorders>
              <w:top w:val="single" w:sz="4" w:space="0" w:color="auto"/>
              <w:left w:val="single" w:sz="4" w:space="0" w:color="auto"/>
              <w:bottom w:val="single" w:sz="4" w:space="0" w:color="auto"/>
              <w:right w:val="single" w:sz="4" w:space="0" w:color="auto"/>
            </w:tcBorders>
            <w:vAlign w:val="center"/>
          </w:tcPr>
          <w:p w14:paraId="16175D87" w14:textId="77777777" w:rsidR="003D1638" w:rsidRPr="0016361A" w:rsidRDefault="003D1638" w:rsidP="00E10EB4">
            <w:pPr>
              <w:pStyle w:val="TAL"/>
              <w:rPr>
                <w:rFonts w:cs="Arial"/>
                <w:szCs w:val="18"/>
              </w:rPr>
            </w:pPr>
          </w:p>
        </w:tc>
      </w:tr>
      <w:tr w:rsidR="003D1638" w:rsidRPr="00B54FF5" w14:paraId="2CE86927"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7A535DF" w14:textId="77777777" w:rsidR="003D1638" w:rsidRDefault="003D1638" w:rsidP="00E10EB4">
            <w:pPr>
              <w:pStyle w:val="TAL"/>
            </w:pPr>
            <w:r>
              <w:t>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78108BEB" w14:textId="0615F171" w:rsidR="003D1638" w:rsidRDefault="00E10EB4" w:rsidP="00E10EB4">
            <w:pPr>
              <w:pStyle w:val="TAC"/>
            </w:pPr>
            <w:r>
              <w:t>6.2.1</w:t>
            </w:r>
            <w:r w:rsidR="003D1638">
              <w:t>.6.2.9</w:t>
            </w:r>
          </w:p>
        </w:tc>
        <w:tc>
          <w:tcPr>
            <w:tcW w:w="4505" w:type="dxa"/>
            <w:tcBorders>
              <w:top w:val="single" w:sz="4" w:space="0" w:color="auto"/>
              <w:left w:val="single" w:sz="4" w:space="0" w:color="auto"/>
              <w:bottom w:val="single" w:sz="4" w:space="0" w:color="auto"/>
              <w:right w:val="single" w:sz="4" w:space="0" w:color="auto"/>
            </w:tcBorders>
            <w:vAlign w:val="center"/>
          </w:tcPr>
          <w:p w14:paraId="2DD4A365" w14:textId="77777777" w:rsidR="003D1638" w:rsidRDefault="003D1638" w:rsidP="00E10EB4">
            <w:pPr>
              <w:pStyle w:val="TAL"/>
              <w:rPr>
                <w:rFonts w:cs="Arial"/>
                <w:szCs w:val="18"/>
              </w:rPr>
            </w:pPr>
            <w:r>
              <w:rPr>
                <w:rFonts w:cs="Arial"/>
                <w:szCs w:val="18"/>
              </w:rPr>
              <w:t>Represents the layer specific information of an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518D1841" w14:textId="77777777" w:rsidR="003D1638" w:rsidRPr="0016361A" w:rsidRDefault="003D1638" w:rsidP="00E10EB4">
            <w:pPr>
              <w:pStyle w:val="TAL"/>
              <w:rPr>
                <w:rFonts w:cs="Arial"/>
                <w:szCs w:val="18"/>
              </w:rPr>
            </w:pPr>
          </w:p>
        </w:tc>
      </w:tr>
      <w:tr w:rsidR="003D1638" w:rsidRPr="00B54FF5" w14:paraId="00A2584F"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B16DA74" w14:textId="77777777" w:rsidR="003D1638" w:rsidRPr="0016361A" w:rsidRDefault="003D1638" w:rsidP="00E10EB4">
            <w:pPr>
              <w:pStyle w:val="TAL"/>
            </w:pPr>
            <w:r>
              <w:t>MapObjectChangeEvent</w:t>
            </w:r>
          </w:p>
        </w:tc>
        <w:tc>
          <w:tcPr>
            <w:tcW w:w="1534" w:type="dxa"/>
            <w:tcBorders>
              <w:top w:val="single" w:sz="4" w:space="0" w:color="auto"/>
              <w:left w:val="single" w:sz="4" w:space="0" w:color="auto"/>
              <w:bottom w:val="single" w:sz="4" w:space="0" w:color="auto"/>
              <w:right w:val="single" w:sz="4" w:space="0" w:color="auto"/>
            </w:tcBorders>
            <w:vAlign w:val="center"/>
          </w:tcPr>
          <w:p w14:paraId="66C77373" w14:textId="35823383" w:rsidR="003D1638" w:rsidRPr="0016361A" w:rsidRDefault="00E10EB4" w:rsidP="00E10EB4">
            <w:pPr>
              <w:pStyle w:val="TAC"/>
            </w:pPr>
            <w:r>
              <w:t>6.2.1</w:t>
            </w:r>
            <w:r w:rsidR="003D1638">
              <w:t>.6.3.5</w:t>
            </w:r>
          </w:p>
        </w:tc>
        <w:tc>
          <w:tcPr>
            <w:tcW w:w="4505" w:type="dxa"/>
            <w:tcBorders>
              <w:top w:val="single" w:sz="4" w:space="0" w:color="auto"/>
              <w:left w:val="single" w:sz="4" w:space="0" w:color="auto"/>
              <w:bottom w:val="single" w:sz="4" w:space="0" w:color="auto"/>
              <w:right w:val="single" w:sz="4" w:space="0" w:color="auto"/>
            </w:tcBorders>
            <w:vAlign w:val="center"/>
          </w:tcPr>
          <w:p w14:paraId="0CA4DE6B" w14:textId="77777777" w:rsidR="003D1638" w:rsidRPr="0016361A" w:rsidRDefault="003D1638" w:rsidP="00E10EB4">
            <w:pPr>
              <w:pStyle w:val="TAL"/>
              <w:rPr>
                <w:rFonts w:cs="Arial"/>
                <w:szCs w:val="18"/>
              </w:rPr>
            </w:pPr>
            <w:r>
              <w:rPr>
                <w:rFonts w:cs="Arial"/>
                <w:szCs w:val="18"/>
              </w:rPr>
              <w:t>Represents the detected change in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2BF567F8" w14:textId="77777777" w:rsidR="003D1638" w:rsidRPr="0016361A" w:rsidRDefault="003D1638" w:rsidP="00E10EB4">
            <w:pPr>
              <w:pStyle w:val="TAL"/>
              <w:rPr>
                <w:rFonts w:cs="Arial"/>
                <w:szCs w:val="18"/>
              </w:rPr>
            </w:pPr>
          </w:p>
        </w:tc>
      </w:tr>
      <w:tr w:rsidR="003D1638" w:rsidRPr="00B54FF5" w14:paraId="2EA55B93"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F227F8D" w14:textId="77777777" w:rsidR="003D1638" w:rsidRPr="0016361A" w:rsidRDefault="003D1638" w:rsidP="00E10EB4">
            <w:pPr>
              <w:pStyle w:val="TAL"/>
            </w:pPr>
            <w:r>
              <w:t>MapObjectInfo</w:t>
            </w:r>
          </w:p>
        </w:tc>
        <w:tc>
          <w:tcPr>
            <w:tcW w:w="1534" w:type="dxa"/>
            <w:tcBorders>
              <w:top w:val="single" w:sz="4" w:space="0" w:color="auto"/>
              <w:left w:val="single" w:sz="4" w:space="0" w:color="auto"/>
              <w:bottom w:val="single" w:sz="4" w:space="0" w:color="auto"/>
              <w:right w:val="single" w:sz="4" w:space="0" w:color="auto"/>
            </w:tcBorders>
            <w:vAlign w:val="center"/>
          </w:tcPr>
          <w:p w14:paraId="19842E8D" w14:textId="72803113" w:rsidR="003D1638" w:rsidRPr="0016361A" w:rsidRDefault="00E10EB4" w:rsidP="00E10EB4">
            <w:pPr>
              <w:pStyle w:val="TAC"/>
            </w:pPr>
            <w:r>
              <w:t>6.2.1</w:t>
            </w:r>
            <w:r w:rsidR="003D1638">
              <w:t>.6.2.10</w:t>
            </w:r>
          </w:p>
        </w:tc>
        <w:tc>
          <w:tcPr>
            <w:tcW w:w="4505" w:type="dxa"/>
            <w:tcBorders>
              <w:top w:val="single" w:sz="4" w:space="0" w:color="auto"/>
              <w:left w:val="single" w:sz="4" w:space="0" w:color="auto"/>
              <w:bottom w:val="single" w:sz="4" w:space="0" w:color="auto"/>
              <w:right w:val="single" w:sz="4" w:space="0" w:color="auto"/>
            </w:tcBorders>
            <w:vAlign w:val="center"/>
          </w:tcPr>
          <w:p w14:paraId="7EFA8CA5" w14:textId="77777777" w:rsidR="003D1638" w:rsidRPr="0016361A" w:rsidRDefault="003D1638" w:rsidP="00E10EB4">
            <w:pPr>
              <w:pStyle w:val="TAL"/>
              <w:rPr>
                <w:rFonts w:cs="Arial"/>
                <w:szCs w:val="18"/>
              </w:rPr>
            </w:pPr>
            <w:r>
              <w:rPr>
                <w:rFonts w:cs="Arial"/>
                <w:szCs w:val="18"/>
              </w:rPr>
              <w:t>Represents the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6CF28356" w14:textId="77777777" w:rsidR="003D1638" w:rsidRPr="0016361A" w:rsidRDefault="003D1638" w:rsidP="00E10EB4">
            <w:pPr>
              <w:pStyle w:val="TAL"/>
              <w:rPr>
                <w:rFonts w:cs="Arial"/>
                <w:szCs w:val="18"/>
              </w:rPr>
            </w:pPr>
          </w:p>
        </w:tc>
      </w:tr>
      <w:tr w:rsidR="003D1638" w:rsidRPr="00B54FF5" w14:paraId="4003327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8B6EE72" w14:textId="77777777" w:rsidR="003D1638" w:rsidRPr="0016361A" w:rsidRDefault="003D1638" w:rsidP="00E10EB4">
            <w:pPr>
              <w:pStyle w:val="TAL"/>
            </w:pPr>
            <w:r>
              <w:t>MapObjectChangeReport</w:t>
            </w:r>
          </w:p>
        </w:tc>
        <w:tc>
          <w:tcPr>
            <w:tcW w:w="1534" w:type="dxa"/>
            <w:tcBorders>
              <w:top w:val="single" w:sz="4" w:space="0" w:color="auto"/>
              <w:left w:val="single" w:sz="4" w:space="0" w:color="auto"/>
              <w:bottom w:val="single" w:sz="4" w:space="0" w:color="auto"/>
              <w:right w:val="single" w:sz="4" w:space="0" w:color="auto"/>
            </w:tcBorders>
            <w:vAlign w:val="center"/>
          </w:tcPr>
          <w:p w14:paraId="3CE64F4D" w14:textId="1596DEEF" w:rsidR="003D1638" w:rsidRPr="0016361A" w:rsidRDefault="00E10EB4" w:rsidP="00E10EB4">
            <w:pPr>
              <w:pStyle w:val="TAC"/>
            </w:pPr>
            <w:r>
              <w:t>6.2.1</w:t>
            </w:r>
            <w:r w:rsidR="003D1638">
              <w:t>.6.2.20</w:t>
            </w:r>
          </w:p>
        </w:tc>
        <w:tc>
          <w:tcPr>
            <w:tcW w:w="4505" w:type="dxa"/>
            <w:tcBorders>
              <w:top w:val="single" w:sz="4" w:space="0" w:color="auto"/>
              <w:left w:val="single" w:sz="4" w:space="0" w:color="auto"/>
              <w:bottom w:val="single" w:sz="4" w:space="0" w:color="auto"/>
              <w:right w:val="single" w:sz="4" w:space="0" w:color="auto"/>
            </w:tcBorders>
            <w:vAlign w:val="center"/>
          </w:tcPr>
          <w:p w14:paraId="6A7D062D" w14:textId="77777777" w:rsidR="003D1638" w:rsidRPr="0016361A" w:rsidRDefault="003D1638" w:rsidP="00E10EB4">
            <w:pPr>
              <w:pStyle w:val="TAL"/>
              <w:rPr>
                <w:rFonts w:cs="Arial"/>
                <w:szCs w:val="18"/>
              </w:rPr>
            </w:pPr>
            <w:r>
              <w:rPr>
                <w:rFonts w:cs="Arial"/>
                <w:szCs w:val="18"/>
              </w:rPr>
              <w:t>Represents the map object change details.</w:t>
            </w:r>
          </w:p>
        </w:tc>
        <w:tc>
          <w:tcPr>
            <w:tcW w:w="1207" w:type="dxa"/>
            <w:tcBorders>
              <w:top w:val="single" w:sz="4" w:space="0" w:color="auto"/>
              <w:left w:val="single" w:sz="4" w:space="0" w:color="auto"/>
              <w:bottom w:val="single" w:sz="4" w:space="0" w:color="auto"/>
              <w:right w:val="single" w:sz="4" w:space="0" w:color="auto"/>
            </w:tcBorders>
            <w:vAlign w:val="center"/>
          </w:tcPr>
          <w:p w14:paraId="5962D7F2" w14:textId="77777777" w:rsidR="003D1638" w:rsidRPr="0016361A" w:rsidRDefault="003D1638" w:rsidP="00E10EB4">
            <w:pPr>
              <w:pStyle w:val="TAL"/>
              <w:rPr>
                <w:rFonts w:cs="Arial"/>
                <w:szCs w:val="18"/>
              </w:rPr>
            </w:pPr>
          </w:p>
        </w:tc>
      </w:tr>
      <w:tr w:rsidR="003D1638" w:rsidRPr="00B54FF5" w14:paraId="50A5478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5B3A0A6" w14:textId="77777777" w:rsidR="003D1638" w:rsidRPr="0016361A" w:rsidRDefault="003D1638" w:rsidP="00E10EB4">
            <w:pPr>
              <w:pStyle w:val="TAL"/>
            </w:pPr>
            <w:r>
              <w:t>MapsReport</w:t>
            </w:r>
          </w:p>
        </w:tc>
        <w:tc>
          <w:tcPr>
            <w:tcW w:w="1534" w:type="dxa"/>
            <w:tcBorders>
              <w:top w:val="single" w:sz="4" w:space="0" w:color="auto"/>
              <w:left w:val="single" w:sz="4" w:space="0" w:color="auto"/>
              <w:bottom w:val="single" w:sz="4" w:space="0" w:color="auto"/>
              <w:right w:val="single" w:sz="4" w:space="0" w:color="auto"/>
            </w:tcBorders>
            <w:vAlign w:val="center"/>
          </w:tcPr>
          <w:p w14:paraId="6726DA97" w14:textId="45261717" w:rsidR="003D1638" w:rsidRPr="0016361A" w:rsidRDefault="00E10EB4" w:rsidP="00E10EB4">
            <w:pPr>
              <w:pStyle w:val="TAC"/>
            </w:pPr>
            <w:r>
              <w:t>6.2.1</w:t>
            </w:r>
            <w:r w:rsidR="003D1638">
              <w:t>.6.2.19</w:t>
            </w:r>
          </w:p>
        </w:tc>
        <w:tc>
          <w:tcPr>
            <w:tcW w:w="4505" w:type="dxa"/>
            <w:tcBorders>
              <w:top w:val="single" w:sz="4" w:space="0" w:color="auto"/>
              <w:left w:val="single" w:sz="4" w:space="0" w:color="auto"/>
              <w:bottom w:val="single" w:sz="4" w:space="0" w:color="auto"/>
              <w:right w:val="single" w:sz="4" w:space="0" w:color="auto"/>
            </w:tcBorders>
            <w:vAlign w:val="center"/>
          </w:tcPr>
          <w:p w14:paraId="589CCE56" w14:textId="77777777" w:rsidR="003D1638" w:rsidRPr="0016361A" w:rsidRDefault="003D1638" w:rsidP="00E10EB4">
            <w:pPr>
              <w:pStyle w:val="TAL"/>
              <w:rPr>
                <w:rFonts w:cs="Arial"/>
                <w:szCs w:val="18"/>
              </w:rPr>
            </w:pPr>
            <w:r>
              <w:rPr>
                <w:rFonts w:cs="Arial"/>
                <w:szCs w:val="18"/>
              </w:rPr>
              <w:t>Represents the spatial map event report details.</w:t>
            </w:r>
          </w:p>
        </w:tc>
        <w:tc>
          <w:tcPr>
            <w:tcW w:w="1207" w:type="dxa"/>
            <w:tcBorders>
              <w:top w:val="single" w:sz="4" w:space="0" w:color="auto"/>
              <w:left w:val="single" w:sz="4" w:space="0" w:color="auto"/>
              <w:bottom w:val="single" w:sz="4" w:space="0" w:color="auto"/>
              <w:right w:val="single" w:sz="4" w:space="0" w:color="auto"/>
            </w:tcBorders>
            <w:vAlign w:val="center"/>
          </w:tcPr>
          <w:p w14:paraId="12A4A046" w14:textId="77777777" w:rsidR="003D1638" w:rsidRPr="0016361A" w:rsidRDefault="003D1638" w:rsidP="00E10EB4">
            <w:pPr>
              <w:pStyle w:val="TAL"/>
              <w:rPr>
                <w:rFonts w:cs="Arial"/>
                <w:szCs w:val="18"/>
              </w:rPr>
            </w:pPr>
          </w:p>
        </w:tc>
      </w:tr>
      <w:tr w:rsidR="003D1638" w:rsidRPr="00B54FF5" w14:paraId="7993907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FB6561E" w14:textId="77777777" w:rsidR="003D1638" w:rsidRDefault="003D1638" w:rsidP="00E10EB4">
            <w:pPr>
              <w:pStyle w:val="TAL"/>
            </w:pPr>
            <w:r>
              <w:t>SpatialMapCreateInfo</w:t>
            </w:r>
          </w:p>
        </w:tc>
        <w:tc>
          <w:tcPr>
            <w:tcW w:w="1534" w:type="dxa"/>
            <w:tcBorders>
              <w:top w:val="single" w:sz="4" w:space="0" w:color="auto"/>
              <w:left w:val="single" w:sz="4" w:space="0" w:color="auto"/>
              <w:bottom w:val="single" w:sz="4" w:space="0" w:color="auto"/>
              <w:right w:val="single" w:sz="4" w:space="0" w:color="auto"/>
            </w:tcBorders>
            <w:vAlign w:val="center"/>
          </w:tcPr>
          <w:p w14:paraId="4112A6B3" w14:textId="638017D6" w:rsidR="003D1638" w:rsidRDefault="00E10EB4" w:rsidP="00E10EB4">
            <w:pPr>
              <w:pStyle w:val="TAC"/>
            </w:pPr>
            <w:r>
              <w:t>6.2.1</w:t>
            </w:r>
            <w:r w:rsidR="003D1638">
              <w:t>.6.2.3</w:t>
            </w:r>
          </w:p>
        </w:tc>
        <w:tc>
          <w:tcPr>
            <w:tcW w:w="4505" w:type="dxa"/>
            <w:tcBorders>
              <w:top w:val="single" w:sz="4" w:space="0" w:color="auto"/>
              <w:left w:val="single" w:sz="4" w:space="0" w:color="auto"/>
              <w:bottom w:val="single" w:sz="4" w:space="0" w:color="auto"/>
              <w:right w:val="single" w:sz="4" w:space="0" w:color="auto"/>
            </w:tcBorders>
            <w:vAlign w:val="center"/>
          </w:tcPr>
          <w:p w14:paraId="0391E6CA" w14:textId="77777777" w:rsidR="003D1638" w:rsidRDefault="003D1638" w:rsidP="00E10EB4">
            <w:pPr>
              <w:pStyle w:val="TAL"/>
              <w:rPr>
                <w:rFonts w:cs="Arial"/>
                <w:szCs w:val="18"/>
              </w:rPr>
            </w:pPr>
            <w:r>
              <w:rPr>
                <w:rFonts w:cs="Arial"/>
                <w:szCs w:val="18"/>
              </w:rPr>
              <w:t>Represents the spatial map information to create.</w:t>
            </w:r>
          </w:p>
        </w:tc>
        <w:tc>
          <w:tcPr>
            <w:tcW w:w="1207" w:type="dxa"/>
            <w:tcBorders>
              <w:top w:val="single" w:sz="4" w:space="0" w:color="auto"/>
              <w:left w:val="single" w:sz="4" w:space="0" w:color="auto"/>
              <w:bottom w:val="single" w:sz="4" w:space="0" w:color="auto"/>
              <w:right w:val="single" w:sz="4" w:space="0" w:color="auto"/>
            </w:tcBorders>
            <w:vAlign w:val="center"/>
          </w:tcPr>
          <w:p w14:paraId="0F4F8AFC" w14:textId="77777777" w:rsidR="003D1638" w:rsidRPr="0016361A" w:rsidRDefault="003D1638" w:rsidP="00E10EB4">
            <w:pPr>
              <w:pStyle w:val="TAL"/>
              <w:rPr>
                <w:rFonts w:cs="Arial"/>
                <w:szCs w:val="18"/>
              </w:rPr>
            </w:pPr>
          </w:p>
        </w:tc>
      </w:tr>
      <w:tr w:rsidR="003D1638" w:rsidRPr="00B54FF5" w14:paraId="19F0FC0B"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D1A9B99" w14:textId="77777777" w:rsidR="003D1638" w:rsidRPr="0016361A" w:rsidRDefault="003D1638" w:rsidP="00E10EB4">
            <w:pPr>
              <w:pStyle w:val="TAL"/>
            </w:pPr>
            <w:r>
              <w:t>SpatialMapCreateReq</w:t>
            </w:r>
          </w:p>
        </w:tc>
        <w:tc>
          <w:tcPr>
            <w:tcW w:w="1534" w:type="dxa"/>
            <w:tcBorders>
              <w:top w:val="single" w:sz="4" w:space="0" w:color="auto"/>
              <w:left w:val="single" w:sz="4" w:space="0" w:color="auto"/>
              <w:bottom w:val="single" w:sz="4" w:space="0" w:color="auto"/>
              <w:right w:val="single" w:sz="4" w:space="0" w:color="auto"/>
            </w:tcBorders>
            <w:vAlign w:val="center"/>
          </w:tcPr>
          <w:p w14:paraId="70CFF90C" w14:textId="01120D9D" w:rsidR="003D1638" w:rsidRPr="0016361A" w:rsidRDefault="00E10EB4" w:rsidP="00E10EB4">
            <w:pPr>
              <w:pStyle w:val="TAC"/>
            </w:pPr>
            <w:r>
              <w:t>6.2.1</w:t>
            </w:r>
            <w:r w:rsidR="003D1638">
              <w:t>.6.2.2</w:t>
            </w:r>
          </w:p>
        </w:tc>
        <w:tc>
          <w:tcPr>
            <w:tcW w:w="4505" w:type="dxa"/>
            <w:tcBorders>
              <w:top w:val="single" w:sz="4" w:space="0" w:color="auto"/>
              <w:left w:val="single" w:sz="4" w:space="0" w:color="auto"/>
              <w:bottom w:val="single" w:sz="4" w:space="0" w:color="auto"/>
              <w:right w:val="single" w:sz="4" w:space="0" w:color="auto"/>
            </w:tcBorders>
            <w:vAlign w:val="center"/>
          </w:tcPr>
          <w:p w14:paraId="75923199" w14:textId="77777777" w:rsidR="003D1638" w:rsidRPr="0016361A" w:rsidRDefault="003D1638" w:rsidP="00E10EB4">
            <w:pPr>
              <w:pStyle w:val="TAL"/>
              <w:rPr>
                <w:rFonts w:cs="Arial"/>
                <w:szCs w:val="18"/>
              </w:rPr>
            </w:pPr>
            <w:r>
              <w:rPr>
                <w:rFonts w:cs="Arial"/>
                <w:szCs w:val="18"/>
              </w:rPr>
              <w:t>Represents the spatial map creation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0485BEAF" w14:textId="77777777" w:rsidR="003D1638" w:rsidRPr="0016361A" w:rsidRDefault="003D1638" w:rsidP="00E10EB4">
            <w:pPr>
              <w:pStyle w:val="TAL"/>
              <w:rPr>
                <w:rFonts w:cs="Arial"/>
                <w:szCs w:val="18"/>
              </w:rPr>
            </w:pPr>
          </w:p>
        </w:tc>
      </w:tr>
      <w:tr w:rsidR="003D1638" w:rsidRPr="00B54FF5" w14:paraId="43AFE0D0"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01FBE0" w14:textId="77777777" w:rsidR="003D1638" w:rsidRPr="0016361A" w:rsidRDefault="003D1638" w:rsidP="00E10EB4">
            <w:pPr>
              <w:pStyle w:val="TAL"/>
            </w:pPr>
            <w:r>
              <w:t>SpatialMapId</w:t>
            </w:r>
          </w:p>
        </w:tc>
        <w:tc>
          <w:tcPr>
            <w:tcW w:w="1534" w:type="dxa"/>
            <w:tcBorders>
              <w:top w:val="single" w:sz="4" w:space="0" w:color="auto"/>
              <w:left w:val="single" w:sz="4" w:space="0" w:color="auto"/>
              <w:bottom w:val="single" w:sz="4" w:space="0" w:color="auto"/>
              <w:right w:val="single" w:sz="4" w:space="0" w:color="auto"/>
            </w:tcBorders>
            <w:vAlign w:val="center"/>
          </w:tcPr>
          <w:p w14:paraId="60289DF5" w14:textId="4B83EA82" w:rsidR="003D1638" w:rsidRPr="0016361A" w:rsidRDefault="00E10EB4" w:rsidP="00E10EB4">
            <w:pPr>
              <w:pStyle w:val="TAC"/>
            </w:pPr>
            <w:r>
              <w:t>6.2.1</w:t>
            </w:r>
            <w:r w:rsidR="003D1638">
              <w:t>.6.3.2</w:t>
            </w:r>
          </w:p>
        </w:tc>
        <w:tc>
          <w:tcPr>
            <w:tcW w:w="4505" w:type="dxa"/>
            <w:tcBorders>
              <w:top w:val="single" w:sz="4" w:space="0" w:color="auto"/>
              <w:left w:val="single" w:sz="4" w:space="0" w:color="auto"/>
              <w:bottom w:val="single" w:sz="4" w:space="0" w:color="auto"/>
              <w:right w:val="single" w:sz="4" w:space="0" w:color="auto"/>
            </w:tcBorders>
            <w:vAlign w:val="center"/>
          </w:tcPr>
          <w:p w14:paraId="1140BB30" w14:textId="77777777" w:rsidR="003D1638" w:rsidRPr="0016361A" w:rsidRDefault="003D1638" w:rsidP="00E10EB4">
            <w:pPr>
              <w:pStyle w:val="TAL"/>
              <w:rPr>
                <w:rFonts w:cs="Arial"/>
                <w:szCs w:val="18"/>
              </w:rPr>
            </w:pPr>
            <w:r>
              <w:rPr>
                <w:rFonts w:cs="Arial"/>
                <w:szCs w:val="18"/>
              </w:rPr>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7B59EB96" w14:textId="77777777" w:rsidR="003D1638" w:rsidRPr="0016361A" w:rsidRDefault="003D1638" w:rsidP="00E10EB4">
            <w:pPr>
              <w:pStyle w:val="TAL"/>
              <w:rPr>
                <w:rFonts w:cs="Arial"/>
                <w:szCs w:val="18"/>
              </w:rPr>
            </w:pPr>
          </w:p>
        </w:tc>
      </w:tr>
      <w:tr w:rsidR="003D1638" w:rsidRPr="00B54FF5" w14:paraId="3F37B9A5"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506733" w14:textId="77777777" w:rsidR="003D1638" w:rsidRPr="0016361A" w:rsidRDefault="003D1638" w:rsidP="00E10EB4">
            <w:pPr>
              <w:pStyle w:val="TAL"/>
            </w:pPr>
            <w:r>
              <w:t>SpatialMapLayers</w:t>
            </w:r>
          </w:p>
        </w:tc>
        <w:tc>
          <w:tcPr>
            <w:tcW w:w="1534" w:type="dxa"/>
            <w:tcBorders>
              <w:top w:val="single" w:sz="4" w:space="0" w:color="auto"/>
              <w:left w:val="single" w:sz="4" w:space="0" w:color="auto"/>
              <w:bottom w:val="single" w:sz="4" w:space="0" w:color="auto"/>
              <w:right w:val="single" w:sz="4" w:space="0" w:color="auto"/>
            </w:tcBorders>
            <w:vAlign w:val="center"/>
          </w:tcPr>
          <w:p w14:paraId="2093EEFD" w14:textId="1A386D13" w:rsidR="003D1638" w:rsidRPr="0016361A" w:rsidRDefault="00E10EB4" w:rsidP="00E10EB4">
            <w:pPr>
              <w:pStyle w:val="TAC"/>
            </w:pPr>
            <w:r>
              <w:t>6.2.1</w:t>
            </w:r>
            <w:r w:rsidR="003D1638">
              <w:t>.6.2.7</w:t>
            </w:r>
          </w:p>
        </w:tc>
        <w:tc>
          <w:tcPr>
            <w:tcW w:w="4505" w:type="dxa"/>
            <w:tcBorders>
              <w:top w:val="single" w:sz="4" w:space="0" w:color="auto"/>
              <w:left w:val="single" w:sz="4" w:space="0" w:color="auto"/>
              <w:bottom w:val="single" w:sz="4" w:space="0" w:color="auto"/>
              <w:right w:val="single" w:sz="4" w:space="0" w:color="auto"/>
            </w:tcBorders>
            <w:vAlign w:val="center"/>
          </w:tcPr>
          <w:p w14:paraId="6644231E" w14:textId="77777777" w:rsidR="003D1638" w:rsidRPr="0016361A" w:rsidRDefault="003D1638" w:rsidP="00E10EB4">
            <w:pPr>
              <w:pStyle w:val="TAL"/>
              <w:rPr>
                <w:rFonts w:cs="Arial"/>
                <w:szCs w:val="18"/>
              </w:rPr>
            </w:pPr>
            <w:r>
              <w:rPr>
                <w:rFonts w:cs="Arial"/>
                <w:szCs w:val="18"/>
              </w:rPr>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F04337A" w14:textId="77777777" w:rsidR="003D1638" w:rsidRPr="0016361A" w:rsidRDefault="003D1638" w:rsidP="00E10EB4">
            <w:pPr>
              <w:pStyle w:val="TAL"/>
              <w:rPr>
                <w:rFonts w:cs="Arial"/>
                <w:szCs w:val="18"/>
              </w:rPr>
            </w:pPr>
          </w:p>
        </w:tc>
      </w:tr>
      <w:tr w:rsidR="003D1638" w:rsidRPr="00B54FF5" w14:paraId="5EDD2B61"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7D9BF1D" w14:textId="77777777" w:rsidR="003D1638" w:rsidRPr="0016361A" w:rsidRDefault="003D1638" w:rsidP="00E10EB4">
            <w:pPr>
              <w:pStyle w:val="TAL"/>
            </w:pPr>
            <w:r>
              <w:t>SpatialMapLayerInfo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5785A303" w14:textId="47998366" w:rsidR="003D1638" w:rsidRPr="0016361A" w:rsidRDefault="00E10EB4" w:rsidP="00E10EB4">
            <w:pPr>
              <w:pStyle w:val="TAC"/>
            </w:pPr>
            <w:r>
              <w:t>6.2.1</w:t>
            </w:r>
            <w:r w:rsidR="003D1638">
              <w:t>.6.2.8</w:t>
            </w:r>
          </w:p>
        </w:tc>
        <w:tc>
          <w:tcPr>
            <w:tcW w:w="4505" w:type="dxa"/>
            <w:tcBorders>
              <w:top w:val="single" w:sz="4" w:space="0" w:color="auto"/>
              <w:left w:val="single" w:sz="4" w:space="0" w:color="auto"/>
              <w:bottom w:val="single" w:sz="4" w:space="0" w:color="auto"/>
              <w:right w:val="single" w:sz="4" w:space="0" w:color="auto"/>
            </w:tcBorders>
            <w:vAlign w:val="center"/>
          </w:tcPr>
          <w:p w14:paraId="3CCB7E03" w14:textId="77777777" w:rsidR="003D1638" w:rsidRPr="0016361A" w:rsidRDefault="003D1638" w:rsidP="00E10EB4">
            <w:pPr>
              <w:pStyle w:val="TAL"/>
              <w:rPr>
                <w:rFonts w:cs="Arial"/>
                <w:szCs w:val="18"/>
              </w:rPr>
            </w:pPr>
            <w:r>
              <w:rPr>
                <w:rFonts w:cs="Arial"/>
                <w:szCs w:val="18"/>
              </w:rPr>
              <w:t>Represents the individual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65ADFD59" w14:textId="77777777" w:rsidR="003D1638" w:rsidRPr="0016361A" w:rsidRDefault="003D1638" w:rsidP="00E10EB4">
            <w:pPr>
              <w:pStyle w:val="TAL"/>
              <w:rPr>
                <w:rFonts w:cs="Arial"/>
                <w:szCs w:val="18"/>
              </w:rPr>
            </w:pPr>
          </w:p>
        </w:tc>
      </w:tr>
      <w:tr w:rsidR="003D1638" w:rsidRPr="00B54FF5" w14:paraId="0F821502"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5D5FF3A" w14:textId="77777777" w:rsidR="003D1638" w:rsidRPr="0016361A" w:rsidRDefault="003D1638" w:rsidP="00E10EB4">
            <w:pPr>
              <w:pStyle w:val="TAL"/>
            </w:pPr>
            <w:r>
              <w:t>SpatialMapsNotif</w:t>
            </w:r>
          </w:p>
        </w:tc>
        <w:tc>
          <w:tcPr>
            <w:tcW w:w="1534" w:type="dxa"/>
            <w:tcBorders>
              <w:top w:val="single" w:sz="4" w:space="0" w:color="auto"/>
              <w:left w:val="single" w:sz="4" w:space="0" w:color="auto"/>
              <w:bottom w:val="single" w:sz="4" w:space="0" w:color="auto"/>
              <w:right w:val="single" w:sz="4" w:space="0" w:color="auto"/>
            </w:tcBorders>
            <w:vAlign w:val="center"/>
          </w:tcPr>
          <w:p w14:paraId="5DAD4FDA" w14:textId="2245A744" w:rsidR="003D1638" w:rsidRPr="0016361A" w:rsidRDefault="00E10EB4" w:rsidP="00E10EB4">
            <w:pPr>
              <w:pStyle w:val="TAC"/>
            </w:pPr>
            <w:r>
              <w:t>6.2.1</w:t>
            </w:r>
            <w:r w:rsidR="003D1638">
              <w:t>.6.2.18</w:t>
            </w:r>
          </w:p>
        </w:tc>
        <w:tc>
          <w:tcPr>
            <w:tcW w:w="4505" w:type="dxa"/>
            <w:tcBorders>
              <w:top w:val="single" w:sz="4" w:space="0" w:color="auto"/>
              <w:left w:val="single" w:sz="4" w:space="0" w:color="auto"/>
              <w:bottom w:val="single" w:sz="4" w:space="0" w:color="auto"/>
              <w:right w:val="single" w:sz="4" w:space="0" w:color="auto"/>
            </w:tcBorders>
            <w:vAlign w:val="center"/>
          </w:tcPr>
          <w:p w14:paraId="5CDD3ABB" w14:textId="77777777" w:rsidR="003D1638" w:rsidRPr="0016361A" w:rsidRDefault="003D1638" w:rsidP="00E10EB4">
            <w:pPr>
              <w:pStyle w:val="TAL"/>
              <w:rPr>
                <w:rFonts w:cs="Arial"/>
                <w:szCs w:val="18"/>
              </w:rPr>
            </w:pPr>
            <w:r>
              <w:rPr>
                <w:rFonts w:cs="Arial"/>
                <w:szCs w:val="18"/>
              </w:rPr>
              <w:t>Represents the spatial maps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E22FE49" w14:textId="77777777" w:rsidR="003D1638" w:rsidRPr="0016361A" w:rsidRDefault="003D1638" w:rsidP="00E10EB4">
            <w:pPr>
              <w:pStyle w:val="TAL"/>
              <w:rPr>
                <w:rFonts w:cs="Arial"/>
                <w:szCs w:val="18"/>
              </w:rPr>
            </w:pPr>
          </w:p>
        </w:tc>
      </w:tr>
      <w:tr w:rsidR="003D1638" w:rsidRPr="00B54FF5" w14:paraId="4014DE60"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C6CA314" w14:textId="77777777" w:rsidR="003D1638" w:rsidRPr="0016361A" w:rsidRDefault="003D1638" w:rsidP="00E10EB4">
            <w:pPr>
              <w:pStyle w:val="TAL"/>
            </w:pPr>
            <w:r>
              <w:t>SpatialMapProfile</w:t>
            </w:r>
          </w:p>
        </w:tc>
        <w:tc>
          <w:tcPr>
            <w:tcW w:w="1534" w:type="dxa"/>
            <w:tcBorders>
              <w:top w:val="single" w:sz="4" w:space="0" w:color="auto"/>
              <w:left w:val="single" w:sz="4" w:space="0" w:color="auto"/>
              <w:bottom w:val="single" w:sz="4" w:space="0" w:color="auto"/>
              <w:right w:val="single" w:sz="4" w:space="0" w:color="auto"/>
            </w:tcBorders>
            <w:vAlign w:val="center"/>
          </w:tcPr>
          <w:p w14:paraId="3EB8F654" w14:textId="2C0F294B" w:rsidR="003D1638" w:rsidRPr="0016361A" w:rsidRDefault="00E10EB4" w:rsidP="00E10EB4">
            <w:pPr>
              <w:pStyle w:val="TAC"/>
            </w:pPr>
            <w:r>
              <w:t>6.2.1</w:t>
            </w:r>
            <w:r w:rsidR="003D1638">
              <w:t>.6.2.6</w:t>
            </w:r>
          </w:p>
        </w:tc>
        <w:tc>
          <w:tcPr>
            <w:tcW w:w="4505" w:type="dxa"/>
            <w:tcBorders>
              <w:top w:val="single" w:sz="4" w:space="0" w:color="auto"/>
              <w:left w:val="single" w:sz="4" w:space="0" w:color="auto"/>
              <w:bottom w:val="single" w:sz="4" w:space="0" w:color="auto"/>
              <w:right w:val="single" w:sz="4" w:space="0" w:color="auto"/>
            </w:tcBorders>
            <w:vAlign w:val="center"/>
          </w:tcPr>
          <w:p w14:paraId="58CED9F8" w14:textId="77777777" w:rsidR="003D1638" w:rsidRPr="0016361A" w:rsidRDefault="003D1638" w:rsidP="00E10EB4">
            <w:pPr>
              <w:pStyle w:val="TAL"/>
              <w:rPr>
                <w:rFonts w:cs="Arial"/>
                <w:szCs w:val="18"/>
              </w:rPr>
            </w:pPr>
            <w:r>
              <w:rPr>
                <w:rFonts w:cs="Arial"/>
                <w:szCs w:val="18"/>
              </w:rPr>
              <w:t>Represents the spatial map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28CD6B0" w14:textId="77777777" w:rsidR="003D1638" w:rsidRPr="0016361A" w:rsidRDefault="003D1638" w:rsidP="00E10EB4">
            <w:pPr>
              <w:pStyle w:val="TAL"/>
              <w:rPr>
                <w:rFonts w:cs="Arial"/>
                <w:szCs w:val="18"/>
              </w:rPr>
            </w:pPr>
          </w:p>
        </w:tc>
      </w:tr>
      <w:tr w:rsidR="003D1638" w:rsidRPr="00B54FF5" w14:paraId="041FB6BD"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BA3EACE" w14:textId="77777777" w:rsidR="003D1638" w:rsidRDefault="003D1638" w:rsidP="00E10EB4">
            <w:pPr>
              <w:pStyle w:val="TAL"/>
            </w:pPr>
            <w:r>
              <w:t>SpatialMap</w:t>
            </w:r>
          </w:p>
        </w:tc>
        <w:tc>
          <w:tcPr>
            <w:tcW w:w="1534" w:type="dxa"/>
            <w:tcBorders>
              <w:top w:val="single" w:sz="4" w:space="0" w:color="auto"/>
              <w:left w:val="single" w:sz="4" w:space="0" w:color="auto"/>
              <w:bottom w:val="single" w:sz="4" w:space="0" w:color="auto"/>
              <w:right w:val="single" w:sz="4" w:space="0" w:color="auto"/>
            </w:tcBorders>
            <w:vAlign w:val="center"/>
          </w:tcPr>
          <w:p w14:paraId="5A73CA2F" w14:textId="021BCE5C" w:rsidR="003D1638" w:rsidRDefault="00E10EB4" w:rsidP="00E10EB4">
            <w:pPr>
              <w:pStyle w:val="TAC"/>
            </w:pPr>
            <w:r>
              <w:t>6.2.1</w:t>
            </w:r>
            <w:r w:rsidR="003D1638">
              <w:t>.6.2.5</w:t>
            </w:r>
          </w:p>
        </w:tc>
        <w:tc>
          <w:tcPr>
            <w:tcW w:w="4505" w:type="dxa"/>
            <w:tcBorders>
              <w:top w:val="single" w:sz="4" w:space="0" w:color="auto"/>
              <w:left w:val="single" w:sz="4" w:space="0" w:color="auto"/>
              <w:bottom w:val="single" w:sz="4" w:space="0" w:color="auto"/>
              <w:right w:val="single" w:sz="4" w:space="0" w:color="auto"/>
            </w:tcBorders>
            <w:vAlign w:val="center"/>
          </w:tcPr>
          <w:p w14:paraId="272055E7" w14:textId="77777777" w:rsidR="003D1638" w:rsidRDefault="003D1638" w:rsidP="00E10EB4">
            <w:pPr>
              <w:pStyle w:val="TAL"/>
              <w:rPr>
                <w:rFonts w:cs="Arial"/>
                <w:szCs w:val="18"/>
              </w:rPr>
            </w:pPr>
            <w:r>
              <w:rPr>
                <w:rFonts w:cs="Arial"/>
                <w:szCs w:val="18"/>
              </w:rPr>
              <w:t>Represents the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1E8C36D1" w14:textId="77777777" w:rsidR="003D1638" w:rsidRPr="0016361A" w:rsidRDefault="003D1638" w:rsidP="00E10EB4">
            <w:pPr>
              <w:pStyle w:val="TAL"/>
              <w:rPr>
                <w:rFonts w:cs="Arial"/>
                <w:szCs w:val="18"/>
              </w:rPr>
            </w:pPr>
          </w:p>
        </w:tc>
      </w:tr>
      <w:tr w:rsidR="003D1638" w:rsidRPr="00B54FF5" w14:paraId="18BD0D0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FB216B9" w14:textId="77777777" w:rsidR="003D1638" w:rsidRDefault="003D1638" w:rsidP="00E10EB4">
            <w:pPr>
              <w:pStyle w:val="TAL"/>
            </w:pPr>
            <w:r>
              <w:t>SpatialMapPatch</w:t>
            </w:r>
          </w:p>
        </w:tc>
        <w:tc>
          <w:tcPr>
            <w:tcW w:w="1534" w:type="dxa"/>
            <w:tcBorders>
              <w:top w:val="single" w:sz="4" w:space="0" w:color="auto"/>
              <w:left w:val="single" w:sz="4" w:space="0" w:color="auto"/>
              <w:bottom w:val="single" w:sz="4" w:space="0" w:color="auto"/>
              <w:right w:val="single" w:sz="4" w:space="0" w:color="auto"/>
            </w:tcBorders>
            <w:vAlign w:val="center"/>
          </w:tcPr>
          <w:p w14:paraId="7E1E9B88" w14:textId="4AACF8F4" w:rsidR="003D1638" w:rsidRDefault="00E10EB4" w:rsidP="00E10EB4">
            <w:pPr>
              <w:pStyle w:val="TAC"/>
            </w:pPr>
            <w:r>
              <w:t>6.2.1</w:t>
            </w:r>
            <w:r w:rsidR="003D1638">
              <w:t>.6.2.11</w:t>
            </w:r>
          </w:p>
        </w:tc>
        <w:tc>
          <w:tcPr>
            <w:tcW w:w="4505" w:type="dxa"/>
            <w:tcBorders>
              <w:top w:val="single" w:sz="4" w:space="0" w:color="auto"/>
              <w:left w:val="single" w:sz="4" w:space="0" w:color="auto"/>
              <w:bottom w:val="single" w:sz="4" w:space="0" w:color="auto"/>
              <w:right w:val="single" w:sz="4" w:space="0" w:color="auto"/>
            </w:tcBorders>
            <w:vAlign w:val="center"/>
          </w:tcPr>
          <w:p w14:paraId="7741B8EC" w14:textId="77777777" w:rsidR="003D1638" w:rsidRDefault="003D1638" w:rsidP="00E10EB4">
            <w:pPr>
              <w:pStyle w:val="TAL"/>
              <w:rPr>
                <w:rFonts w:cs="Arial"/>
                <w:szCs w:val="18"/>
              </w:rPr>
            </w:pPr>
            <w:r>
              <w:rPr>
                <w:rFonts w:cs="Arial"/>
                <w:szCs w:val="18"/>
              </w:rPr>
              <w:t>Represents the partial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2F603424" w14:textId="77777777" w:rsidR="003D1638" w:rsidRPr="0016361A" w:rsidRDefault="003D1638" w:rsidP="00E10EB4">
            <w:pPr>
              <w:pStyle w:val="TAL"/>
              <w:rPr>
                <w:rFonts w:cs="Arial"/>
                <w:szCs w:val="18"/>
              </w:rPr>
            </w:pPr>
          </w:p>
        </w:tc>
      </w:tr>
      <w:tr w:rsidR="003D1638" w:rsidRPr="00B54FF5" w14:paraId="7C2F8BE1"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7AA08CF" w14:textId="77777777" w:rsidR="003D1638" w:rsidRDefault="003D1638" w:rsidP="00E10EB4">
            <w:pPr>
              <w:pStyle w:val="TAL"/>
            </w:pPr>
            <w:r>
              <w:t>SpatialMapRetResp</w:t>
            </w:r>
          </w:p>
        </w:tc>
        <w:tc>
          <w:tcPr>
            <w:tcW w:w="1534" w:type="dxa"/>
            <w:tcBorders>
              <w:top w:val="single" w:sz="4" w:space="0" w:color="auto"/>
              <w:left w:val="single" w:sz="4" w:space="0" w:color="auto"/>
              <w:bottom w:val="single" w:sz="4" w:space="0" w:color="auto"/>
              <w:right w:val="single" w:sz="4" w:space="0" w:color="auto"/>
            </w:tcBorders>
            <w:vAlign w:val="center"/>
          </w:tcPr>
          <w:p w14:paraId="4120AE50" w14:textId="5400CB98" w:rsidR="003D1638" w:rsidRDefault="00E10EB4" w:rsidP="00E10EB4">
            <w:pPr>
              <w:pStyle w:val="TAC"/>
            </w:pPr>
            <w:r>
              <w:t>6.2.1</w:t>
            </w:r>
            <w:r w:rsidR="003D1638">
              <w:t>.6.2.12</w:t>
            </w:r>
          </w:p>
        </w:tc>
        <w:tc>
          <w:tcPr>
            <w:tcW w:w="4505" w:type="dxa"/>
            <w:tcBorders>
              <w:top w:val="single" w:sz="4" w:space="0" w:color="auto"/>
              <w:left w:val="single" w:sz="4" w:space="0" w:color="auto"/>
              <w:bottom w:val="single" w:sz="4" w:space="0" w:color="auto"/>
              <w:right w:val="single" w:sz="4" w:space="0" w:color="auto"/>
            </w:tcBorders>
            <w:vAlign w:val="center"/>
          </w:tcPr>
          <w:p w14:paraId="1DCC06FC" w14:textId="77777777" w:rsidR="003D1638" w:rsidRDefault="003D1638" w:rsidP="00E10EB4">
            <w:pPr>
              <w:pStyle w:val="TAL"/>
              <w:rPr>
                <w:rFonts w:cs="Arial"/>
                <w:szCs w:val="18"/>
              </w:rPr>
            </w:pPr>
            <w:r>
              <w:rPr>
                <w:rFonts w:cs="Arial"/>
                <w:szCs w:val="18"/>
              </w:rPr>
              <w:t>Represents the spatial map information returned in response.</w:t>
            </w:r>
          </w:p>
        </w:tc>
        <w:tc>
          <w:tcPr>
            <w:tcW w:w="1207" w:type="dxa"/>
            <w:tcBorders>
              <w:top w:val="single" w:sz="4" w:space="0" w:color="auto"/>
              <w:left w:val="single" w:sz="4" w:space="0" w:color="auto"/>
              <w:bottom w:val="single" w:sz="4" w:space="0" w:color="auto"/>
              <w:right w:val="single" w:sz="4" w:space="0" w:color="auto"/>
            </w:tcBorders>
            <w:vAlign w:val="center"/>
          </w:tcPr>
          <w:p w14:paraId="3734B5CF" w14:textId="77777777" w:rsidR="003D1638" w:rsidRPr="0016361A" w:rsidRDefault="003D1638" w:rsidP="00E10EB4">
            <w:pPr>
              <w:pStyle w:val="TAL"/>
              <w:rPr>
                <w:rFonts w:cs="Arial"/>
                <w:szCs w:val="18"/>
              </w:rPr>
            </w:pPr>
          </w:p>
        </w:tc>
      </w:tr>
      <w:tr w:rsidR="003D1638" w:rsidRPr="00B54FF5" w14:paraId="0F9E78A3"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7163418" w14:textId="77777777" w:rsidR="003D1638" w:rsidRDefault="003D1638" w:rsidP="00E10EB4">
            <w:pPr>
              <w:pStyle w:val="TAL"/>
            </w:pPr>
            <w:r>
              <w:t>SpatialMapSub</w:t>
            </w:r>
          </w:p>
        </w:tc>
        <w:tc>
          <w:tcPr>
            <w:tcW w:w="1534" w:type="dxa"/>
            <w:tcBorders>
              <w:top w:val="single" w:sz="4" w:space="0" w:color="auto"/>
              <w:left w:val="single" w:sz="4" w:space="0" w:color="auto"/>
              <w:bottom w:val="single" w:sz="4" w:space="0" w:color="auto"/>
              <w:right w:val="single" w:sz="4" w:space="0" w:color="auto"/>
            </w:tcBorders>
            <w:vAlign w:val="center"/>
          </w:tcPr>
          <w:p w14:paraId="39D95236" w14:textId="6C27A423" w:rsidR="003D1638" w:rsidRDefault="00E10EB4" w:rsidP="00E10EB4">
            <w:pPr>
              <w:pStyle w:val="TAC"/>
            </w:pPr>
            <w:r>
              <w:t>6.2.1</w:t>
            </w:r>
            <w:r w:rsidR="003D1638">
              <w:t>.6.2.13</w:t>
            </w:r>
          </w:p>
        </w:tc>
        <w:tc>
          <w:tcPr>
            <w:tcW w:w="4505" w:type="dxa"/>
            <w:tcBorders>
              <w:top w:val="single" w:sz="4" w:space="0" w:color="auto"/>
              <w:left w:val="single" w:sz="4" w:space="0" w:color="auto"/>
              <w:bottom w:val="single" w:sz="4" w:space="0" w:color="auto"/>
              <w:right w:val="single" w:sz="4" w:space="0" w:color="auto"/>
            </w:tcBorders>
            <w:vAlign w:val="center"/>
          </w:tcPr>
          <w:p w14:paraId="6133C51F" w14:textId="77777777" w:rsidR="003D1638" w:rsidRDefault="003D1638" w:rsidP="00E10EB4">
            <w:pPr>
              <w:pStyle w:val="TAL"/>
              <w:rPr>
                <w:rFonts w:cs="Arial"/>
                <w:szCs w:val="18"/>
              </w:rPr>
            </w:pPr>
            <w:r>
              <w:rPr>
                <w:rFonts w:cs="Arial"/>
                <w:szCs w:val="18"/>
              </w:rPr>
              <w:t>Represents the spatial map events subscription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1A1E187F" w14:textId="77777777" w:rsidR="003D1638" w:rsidRPr="0016361A" w:rsidRDefault="003D1638" w:rsidP="00E10EB4">
            <w:pPr>
              <w:pStyle w:val="TAL"/>
              <w:rPr>
                <w:rFonts w:cs="Arial"/>
                <w:szCs w:val="18"/>
              </w:rPr>
            </w:pPr>
          </w:p>
        </w:tc>
      </w:tr>
      <w:tr w:rsidR="003D1638" w:rsidRPr="00B54FF5" w14:paraId="146DCC3D"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86B70B" w14:textId="77777777" w:rsidR="003D1638" w:rsidRDefault="003D1638" w:rsidP="00E10EB4">
            <w:pPr>
              <w:pStyle w:val="TAL"/>
            </w:pPr>
            <w:r>
              <w:t>SpatialMapSubPatch</w:t>
            </w:r>
          </w:p>
        </w:tc>
        <w:tc>
          <w:tcPr>
            <w:tcW w:w="1534" w:type="dxa"/>
            <w:tcBorders>
              <w:top w:val="single" w:sz="4" w:space="0" w:color="auto"/>
              <w:left w:val="single" w:sz="4" w:space="0" w:color="auto"/>
              <w:bottom w:val="single" w:sz="4" w:space="0" w:color="auto"/>
              <w:right w:val="single" w:sz="4" w:space="0" w:color="auto"/>
            </w:tcBorders>
            <w:vAlign w:val="center"/>
          </w:tcPr>
          <w:p w14:paraId="4428F2D1" w14:textId="5472DF30" w:rsidR="003D1638" w:rsidRDefault="00E10EB4" w:rsidP="00E10EB4">
            <w:pPr>
              <w:pStyle w:val="TAC"/>
            </w:pPr>
            <w:r>
              <w:t>6.2.1</w:t>
            </w:r>
            <w:r w:rsidR="003D1638">
              <w:t>.6.2.17</w:t>
            </w:r>
          </w:p>
        </w:tc>
        <w:tc>
          <w:tcPr>
            <w:tcW w:w="4505" w:type="dxa"/>
            <w:tcBorders>
              <w:top w:val="single" w:sz="4" w:space="0" w:color="auto"/>
              <w:left w:val="single" w:sz="4" w:space="0" w:color="auto"/>
              <w:bottom w:val="single" w:sz="4" w:space="0" w:color="auto"/>
              <w:right w:val="single" w:sz="4" w:space="0" w:color="auto"/>
            </w:tcBorders>
            <w:vAlign w:val="center"/>
          </w:tcPr>
          <w:p w14:paraId="71F82340" w14:textId="77777777" w:rsidR="003D1638" w:rsidRDefault="003D1638" w:rsidP="00E10EB4">
            <w:pPr>
              <w:pStyle w:val="TAL"/>
              <w:rPr>
                <w:rFonts w:cs="Arial"/>
                <w:szCs w:val="18"/>
              </w:rPr>
            </w:pPr>
            <w:r>
              <w:rPr>
                <w:rFonts w:cs="Arial"/>
                <w:szCs w:val="18"/>
              </w:rPr>
              <w:t>Represents the spatial map event subscription modification.</w:t>
            </w:r>
          </w:p>
        </w:tc>
        <w:tc>
          <w:tcPr>
            <w:tcW w:w="1207" w:type="dxa"/>
            <w:tcBorders>
              <w:top w:val="single" w:sz="4" w:space="0" w:color="auto"/>
              <w:left w:val="single" w:sz="4" w:space="0" w:color="auto"/>
              <w:bottom w:val="single" w:sz="4" w:space="0" w:color="auto"/>
              <w:right w:val="single" w:sz="4" w:space="0" w:color="auto"/>
            </w:tcBorders>
            <w:vAlign w:val="center"/>
          </w:tcPr>
          <w:p w14:paraId="576D3A98" w14:textId="77777777" w:rsidR="003D1638" w:rsidRPr="0016361A" w:rsidRDefault="003D1638" w:rsidP="00E10EB4">
            <w:pPr>
              <w:pStyle w:val="TAL"/>
              <w:rPr>
                <w:rFonts w:cs="Arial"/>
                <w:szCs w:val="18"/>
              </w:rPr>
            </w:pPr>
          </w:p>
        </w:tc>
      </w:tr>
      <w:tr w:rsidR="003D1638" w:rsidRPr="00B54FF5" w14:paraId="5FD38E74"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340ECAB" w14:textId="77777777" w:rsidR="003D1638" w:rsidRDefault="003D1638" w:rsidP="00E10EB4">
            <w:pPr>
              <w:pStyle w:val="TAL"/>
            </w:pPr>
            <w:r>
              <w:t>SpatialMapTempRes</w:t>
            </w:r>
          </w:p>
        </w:tc>
        <w:tc>
          <w:tcPr>
            <w:tcW w:w="1534" w:type="dxa"/>
            <w:tcBorders>
              <w:top w:val="single" w:sz="4" w:space="0" w:color="auto"/>
              <w:left w:val="single" w:sz="4" w:space="0" w:color="auto"/>
              <w:bottom w:val="single" w:sz="4" w:space="0" w:color="auto"/>
              <w:right w:val="single" w:sz="4" w:space="0" w:color="auto"/>
            </w:tcBorders>
            <w:vAlign w:val="center"/>
          </w:tcPr>
          <w:p w14:paraId="7CC431E9" w14:textId="494B5148" w:rsidR="003D1638" w:rsidRDefault="00E10EB4" w:rsidP="00E10EB4">
            <w:pPr>
              <w:pStyle w:val="TAC"/>
            </w:pPr>
            <w:r>
              <w:t>6.2.1</w:t>
            </w:r>
            <w:r w:rsidR="003D1638">
              <w:t>.6.2.21</w:t>
            </w:r>
          </w:p>
        </w:tc>
        <w:tc>
          <w:tcPr>
            <w:tcW w:w="4505" w:type="dxa"/>
            <w:tcBorders>
              <w:top w:val="single" w:sz="4" w:space="0" w:color="auto"/>
              <w:left w:val="single" w:sz="4" w:space="0" w:color="auto"/>
              <w:bottom w:val="single" w:sz="4" w:space="0" w:color="auto"/>
              <w:right w:val="single" w:sz="4" w:space="0" w:color="auto"/>
            </w:tcBorders>
            <w:vAlign w:val="center"/>
          </w:tcPr>
          <w:p w14:paraId="0DBBB707" w14:textId="77777777" w:rsidR="003D1638" w:rsidRDefault="003D1638" w:rsidP="00E10EB4">
            <w:pPr>
              <w:pStyle w:val="TAL"/>
              <w:rPr>
                <w:rFonts w:cs="Arial"/>
                <w:szCs w:val="18"/>
              </w:rPr>
            </w:pPr>
            <w:r>
              <w:rPr>
                <w:rFonts w:cs="Arial"/>
                <w:szCs w:val="18"/>
              </w:rPr>
              <w:t>Represents the spatial map temporary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756932EC" w14:textId="77777777" w:rsidR="003D1638" w:rsidRPr="0016361A" w:rsidRDefault="003D1638" w:rsidP="00E10EB4">
            <w:pPr>
              <w:pStyle w:val="TAL"/>
              <w:rPr>
                <w:rFonts w:cs="Arial"/>
                <w:szCs w:val="18"/>
              </w:rPr>
            </w:pPr>
          </w:p>
        </w:tc>
      </w:tr>
      <w:tr w:rsidR="003D1638" w:rsidRPr="00B54FF5" w14:paraId="692779C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20CE8C2" w14:textId="77777777" w:rsidR="003D1638" w:rsidRDefault="003D1638" w:rsidP="00E10EB4">
            <w:pPr>
              <w:pStyle w:val="TAL"/>
            </w:pPr>
            <w:r>
              <w:t>TargetSpatialMaps</w:t>
            </w:r>
          </w:p>
        </w:tc>
        <w:tc>
          <w:tcPr>
            <w:tcW w:w="1534" w:type="dxa"/>
            <w:tcBorders>
              <w:top w:val="single" w:sz="4" w:space="0" w:color="auto"/>
              <w:left w:val="single" w:sz="4" w:space="0" w:color="auto"/>
              <w:bottom w:val="single" w:sz="4" w:space="0" w:color="auto"/>
              <w:right w:val="single" w:sz="4" w:space="0" w:color="auto"/>
            </w:tcBorders>
            <w:vAlign w:val="center"/>
          </w:tcPr>
          <w:p w14:paraId="544A348A" w14:textId="4ACCE4B3" w:rsidR="003D1638" w:rsidRDefault="00E10EB4" w:rsidP="00E10EB4">
            <w:pPr>
              <w:pStyle w:val="TAC"/>
            </w:pPr>
            <w:r>
              <w:t>6.2.1</w:t>
            </w:r>
            <w:r w:rsidR="003D1638">
              <w:t>.6.2.15</w:t>
            </w:r>
          </w:p>
        </w:tc>
        <w:tc>
          <w:tcPr>
            <w:tcW w:w="4505" w:type="dxa"/>
            <w:tcBorders>
              <w:top w:val="single" w:sz="4" w:space="0" w:color="auto"/>
              <w:left w:val="single" w:sz="4" w:space="0" w:color="auto"/>
              <w:bottom w:val="single" w:sz="4" w:space="0" w:color="auto"/>
              <w:right w:val="single" w:sz="4" w:space="0" w:color="auto"/>
            </w:tcBorders>
            <w:vAlign w:val="center"/>
          </w:tcPr>
          <w:p w14:paraId="3DCE78B6" w14:textId="77777777" w:rsidR="003D1638" w:rsidRDefault="003D1638" w:rsidP="00E10EB4">
            <w:pPr>
              <w:pStyle w:val="TAL"/>
              <w:rPr>
                <w:rFonts w:cs="Arial"/>
                <w:szCs w:val="18"/>
              </w:rPr>
            </w:pPr>
            <w:r>
              <w:rPr>
                <w:rFonts w:cs="Arial"/>
                <w:szCs w:val="18"/>
              </w:rPr>
              <w:t>Represents the target spatial maps for events.</w:t>
            </w:r>
          </w:p>
        </w:tc>
        <w:tc>
          <w:tcPr>
            <w:tcW w:w="1207" w:type="dxa"/>
            <w:tcBorders>
              <w:top w:val="single" w:sz="4" w:space="0" w:color="auto"/>
              <w:left w:val="single" w:sz="4" w:space="0" w:color="auto"/>
              <w:bottom w:val="single" w:sz="4" w:space="0" w:color="auto"/>
              <w:right w:val="single" w:sz="4" w:space="0" w:color="auto"/>
            </w:tcBorders>
            <w:vAlign w:val="center"/>
          </w:tcPr>
          <w:p w14:paraId="34F9AB25" w14:textId="77777777" w:rsidR="003D1638" w:rsidRPr="0016361A" w:rsidRDefault="003D1638" w:rsidP="00E10EB4">
            <w:pPr>
              <w:pStyle w:val="TAL"/>
              <w:rPr>
                <w:rFonts w:cs="Arial"/>
                <w:szCs w:val="18"/>
              </w:rPr>
            </w:pPr>
          </w:p>
        </w:tc>
      </w:tr>
    </w:tbl>
    <w:p w14:paraId="2A7821EF" w14:textId="77777777" w:rsidR="003D1638" w:rsidRDefault="003D1638" w:rsidP="003D1638"/>
    <w:p w14:paraId="5DBAA8B6" w14:textId="75C5A303" w:rsidR="003D1638" w:rsidRDefault="003D1638" w:rsidP="003D1638">
      <w:r>
        <w:t>T</w:t>
      </w:r>
      <w:r w:rsidRPr="009C4D60">
        <w:t>able</w:t>
      </w:r>
      <w:r w:rsidR="00E10EB4">
        <w:t> 6.2.1</w:t>
      </w:r>
      <w:r>
        <w:t>.6.1-2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5CE7349E" w14:textId="775C7C7D" w:rsidR="003D1638" w:rsidRPr="009C4D60" w:rsidRDefault="003D1638" w:rsidP="003D1638">
      <w:pPr>
        <w:pStyle w:val="TH"/>
      </w:pPr>
      <w:r w:rsidRPr="009C4D60">
        <w:t>Table</w:t>
      </w:r>
      <w:r w:rsidR="00E10EB4">
        <w:t> 6.2.1</w:t>
      </w:r>
      <w:r>
        <w:t>.6.1-2</w:t>
      </w:r>
      <w:r w:rsidRPr="009C4D60">
        <w:t xml:space="preserve">: </w:t>
      </w:r>
      <w:r>
        <w:t>SS_SmManagement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3D1638" w:rsidRPr="00B54FF5" w14:paraId="49BC0A02"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CDA7DD2" w14:textId="77777777" w:rsidR="003D1638" w:rsidRPr="0016361A" w:rsidRDefault="003D1638" w:rsidP="00E10EB4">
            <w:pPr>
              <w:pStyle w:val="TAH"/>
            </w:pPr>
            <w:r w:rsidRPr="0016361A">
              <w:t>Data type</w:t>
            </w:r>
          </w:p>
        </w:tc>
        <w:tc>
          <w:tcPr>
            <w:tcW w:w="1451" w:type="dxa"/>
            <w:tcBorders>
              <w:top w:val="single" w:sz="4" w:space="0" w:color="auto"/>
              <w:left w:val="single" w:sz="4" w:space="0" w:color="auto"/>
              <w:bottom w:val="single" w:sz="4" w:space="0" w:color="auto"/>
              <w:right w:val="single" w:sz="4" w:space="0" w:color="auto"/>
            </w:tcBorders>
            <w:shd w:val="clear" w:color="auto" w:fill="C0C0C0"/>
          </w:tcPr>
          <w:p w14:paraId="5519B4C2" w14:textId="77777777" w:rsidR="003D1638" w:rsidRPr="0016361A" w:rsidRDefault="003D1638" w:rsidP="00E10EB4">
            <w:pPr>
              <w:pStyle w:val="TAH"/>
            </w:pPr>
            <w:r w:rsidRPr="0016361A">
              <w:t>Reference</w:t>
            </w:r>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56385DA7" w14:textId="77777777" w:rsidR="003D1638" w:rsidRPr="0016361A" w:rsidRDefault="003D1638" w:rsidP="00E10EB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B6DAE14" w14:textId="77777777" w:rsidR="003D1638" w:rsidRPr="0016361A" w:rsidRDefault="003D1638" w:rsidP="00E10EB4">
            <w:pPr>
              <w:pStyle w:val="TAH"/>
            </w:pPr>
            <w:r w:rsidRPr="0016361A">
              <w:t>Applicability</w:t>
            </w:r>
          </w:p>
        </w:tc>
      </w:tr>
      <w:tr w:rsidR="003D1638" w:rsidRPr="00B54FF5" w14:paraId="1FBDFF5D"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DD8D946" w14:textId="77777777" w:rsidR="003D1638" w:rsidRPr="0016361A" w:rsidRDefault="003D1638" w:rsidP="00E10EB4">
            <w:pPr>
              <w:pStyle w:val="TAL"/>
            </w:pPr>
            <w:r>
              <w:t>AllowedRules</w:t>
            </w:r>
          </w:p>
        </w:tc>
        <w:tc>
          <w:tcPr>
            <w:tcW w:w="1451" w:type="dxa"/>
            <w:tcBorders>
              <w:top w:val="single" w:sz="4" w:space="0" w:color="auto"/>
              <w:left w:val="single" w:sz="4" w:space="0" w:color="auto"/>
              <w:bottom w:val="single" w:sz="4" w:space="0" w:color="auto"/>
              <w:right w:val="single" w:sz="4" w:space="0" w:color="auto"/>
            </w:tcBorders>
            <w:vAlign w:val="center"/>
          </w:tcPr>
          <w:p w14:paraId="13143783" w14:textId="77777777" w:rsidR="003D1638" w:rsidRPr="0016361A" w:rsidRDefault="003D1638" w:rsidP="00E10EB4">
            <w:pPr>
              <w:pStyle w:val="TAC"/>
            </w:pPr>
            <w:r>
              <w:t>6.1.1.6.2.8</w:t>
            </w:r>
          </w:p>
        </w:tc>
        <w:tc>
          <w:tcPr>
            <w:tcW w:w="3968" w:type="dxa"/>
            <w:tcBorders>
              <w:top w:val="single" w:sz="4" w:space="0" w:color="auto"/>
              <w:left w:val="single" w:sz="4" w:space="0" w:color="auto"/>
              <w:bottom w:val="single" w:sz="4" w:space="0" w:color="auto"/>
              <w:right w:val="single" w:sz="4" w:space="0" w:color="auto"/>
            </w:tcBorders>
            <w:vAlign w:val="center"/>
          </w:tcPr>
          <w:p w14:paraId="09A25158" w14:textId="77777777" w:rsidR="003D1638" w:rsidRPr="0016361A" w:rsidRDefault="003D1638" w:rsidP="00E10EB4">
            <w:pPr>
              <w:pStyle w:val="TAL"/>
              <w:rPr>
                <w:rFonts w:cs="Arial"/>
                <w:szCs w:val="18"/>
              </w:rPr>
            </w:pPr>
            <w:r>
              <w:rPr>
                <w:rFonts w:cs="Arial"/>
                <w:szCs w:val="18"/>
              </w:rPr>
              <w:t>Represents the allowed entity details.</w:t>
            </w:r>
          </w:p>
        </w:tc>
        <w:tc>
          <w:tcPr>
            <w:tcW w:w="1207" w:type="dxa"/>
            <w:tcBorders>
              <w:top w:val="single" w:sz="4" w:space="0" w:color="auto"/>
              <w:left w:val="single" w:sz="4" w:space="0" w:color="auto"/>
              <w:bottom w:val="single" w:sz="4" w:space="0" w:color="auto"/>
              <w:right w:val="single" w:sz="4" w:space="0" w:color="auto"/>
            </w:tcBorders>
            <w:vAlign w:val="center"/>
          </w:tcPr>
          <w:p w14:paraId="33174BA6" w14:textId="77777777" w:rsidR="003D1638" w:rsidRPr="0016361A" w:rsidRDefault="003D1638" w:rsidP="00E10EB4">
            <w:pPr>
              <w:pStyle w:val="TAL"/>
              <w:rPr>
                <w:rFonts w:cs="Arial"/>
                <w:szCs w:val="18"/>
              </w:rPr>
            </w:pPr>
          </w:p>
        </w:tc>
      </w:tr>
      <w:tr w:rsidR="003D1638" w:rsidRPr="00B54FF5" w14:paraId="7880797D"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6FA6761" w14:textId="77777777" w:rsidR="003D1638" w:rsidRDefault="003D1638" w:rsidP="00E10EB4">
            <w:pPr>
              <w:pStyle w:val="TAL"/>
            </w:pPr>
            <w:r>
              <w:t>DateTime</w:t>
            </w:r>
          </w:p>
        </w:tc>
        <w:tc>
          <w:tcPr>
            <w:tcW w:w="1451" w:type="dxa"/>
            <w:tcBorders>
              <w:top w:val="single" w:sz="4" w:space="0" w:color="auto"/>
              <w:left w:val="single" w:sz="4" w:space="0" w:color="auto"/>
              <w:bottom w:val="single" w:sz="4" w:space="0" w:color="auto"/>
              <w:right w:val="single" w:sz="4" w:space="0" w:color="auto"/>
            </w:tcBorders>
            <w:vAlign w:val="center"/>
          </w:tcPr>
          <w:p w14:paraId="5F5CD0D9" w14:textId="77777777" w:rsidR="003D1638" w:rsidRPr="0016361A" w:rsidRDefault="003D1638" w:rsidP="00E10EB4">
            <w:pPr>
              <w:pStyle w:val="TAC"/>
            </w:pPr>
            <w:r w:rsidRPr="007C1AFD">
              <w:rPr>
                <w:noProof/>
              </w:rPr>
              <w:t>3GPP TS </w:t>
            </w:r>
            <w:r w:rsidRPr="007C1AFD">
              <w:t>29.122 [</w:t>
            </w:r>
            <w:r>
              <w:t>2</w:t>
            </w:r>
            <w:r w:rsidRPr="007C1AFD">
              <w:t>]</w:t>
            </w:r>
          </w:p>
        </w:tc>
        <w:tc>
          <w:tcPr>
            <w:tcW w:w="3968" w:type="dxa"/>
            <w:tcBorders>
              <w:top w:val="single" w:sz="4" w:space="0" w:color="auto"/>
              <w:left w:val="single" w:sz="4" w:space="0" w:color="auto"/>
              <w:bottom w:val="single" w:sz="4" w:space="0" w:color="auto"/>
              <w:right w:val="single" w:sz="4" w:space="0" w:color="auto"/>
            </w:tcBorders>
            <w:vAlign w:val="center"/>
          </w:tcPr>
          <w:p w14:paraId="06C50228" w14:textId="77777777" w:rsidR="003D1638" w:rsidRPr="0016361A" w:rsidRDefault="003D1638" w:rsidP="00E10EB4">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4EF06C88" w14:textId="77777777" w:rsidR="003D1638" w:rsidRPr="0016361A" w:rsidRDefault="003D1638" w:rsidP="00E10EB4">
            <w:pPr>
              <w:pStyle w:val="TAL"/>
              <w:rPr>
                <w:rFonts w:cs="Arial"/>
                <w:szCs w:val="18"/>
              </w:rPr>
            </w:pPr>
          </w:p>
        </w:tc>
      </w:tr>
      <w:tr w:rsidR="003D1638" w:rsidRPr="00B54FF5" w14:paraId="39F0DF6A"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73C1B9AD" w14:textId="77777777" w:rsidR="003D1638" w:rsidRDefault="003D1638" w:rsidP="00E10EB4">
            <w:pPr>
              <w:pStyle w:val="TAL"/>
            </w:pPr>
            <w:r>
              <w:t>Local3dPointUncertainityElliosoid</w:t>
            </w:r>
          </w:p>
        </w:tc>
        <w:tc>
          <w:tcPr>
            <w:tcW w:w="1451" w:type="dxa"/>
            <w:tcBorders>
              <w:top w:val="single" w:sz="4" w:space="0" w:color="auto"/>
              <w:left w:val="single" w:sz="4" w:space="0" w:color="auto"/>
              <w:bottom w:val="single" w:sz="4" w:space="0" w:color="auto"/>
              <w:right w:val="single" w:sz="4" w:space="0" w:color="auto"/>
            </w:tcBorders>
            <w:vAlign w:val="center"/>
          </w:tcPr>
          <w:p w14:paraId="69FD190E" w14:textId="77777777" w:rsidR="003D1638" w:rsidRPr="0016361A" w:rsidRDefault="003D1638" w:rsidP="00E10EB4">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968" w:type="dxa"/>
            <w:tcBorders>
              <w:top w:val="single" w:sz="4" w:space="0" w:color="auto"/>
              <w:left w:val="single" w:sz="4" w:space="0" w:color="auto"/>
              <w:bottom w:val="single" w:sz="4" w:space="0" w:color="auto"/>
              <w:right w:val="single" w:sz="4" w:space="0" w:color="auto"/>
            </w:tcBorders>
            <w:vAlign w:val="center"/>
          </w:tcPr>
          <w:p w14:paraId="2DB72DFD" w14:textId="77777777" w:rsidR="003D1638" w:rsidRPr="0016361A" w:rsidRDefault="003D1638" w:rsidP="00E10EB4">
            <w:pPr>
              <w:pStyle w:val="TAL"/>
              <w:rPr>
                <w:rFonts w:cs="Arial"/>
                <w:szCs w:val="18"/>
              </w:rPr>
            </w:pPr>
            <w:r>
              <w:rPr>
                <w:rFonts w:cs="Arial"/>
                <w:szCs w:val="18"/>
              </w:rP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676C1F12" w14:textId="77777777" w:rsidR="003D1638" w:rsidRPr="0016361A" w:rsidRDefault="003D1638" w:rsidP="00E10EB4">
            <w:pPr>
              <w:pStyle w:val="TAL"/>
              <w:rPr>
                <w:rFonts w:cs="Arial"/>
                <w:szCs w:val="18"/>
              </w:rPr>
            </w:pPr>
          </w:p>
        </w:tc>
      </w:tr>
      <w:tr w:rsidR="003D1638" w:rsidRPr="00B54FF5" w14:paraId="74011BC8"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8B7B23B" w14:textId="77777777" w:rsidR="003D1638" w:rsidRDefault="003D1638" w:rsidP="00E10EB4">
            <w:pPr>
              <w:pStyle w:val="TAL"/>
            </w:pPr>
            <w:r>
              <w:t>ReportingInformation</w:t>
            </w:r>
          </w:p>
        </w:tc>
        <w:tc>
          <w:tcPr>
            <w:tcW w:w="1451" w:type="dxa"/>
            <w:tcBorders>
              <w:top w:val="single" w:sz="4" w:space="0" w:color="auto"/>
              <w:left w:val="single" w:sz="4" w:space="0" w:color="auto"/>
              <w:bottom w:val="single" w:sz="4" w:space="0" w:color="auto"/>
              <w:right w:val="single" w:sz="4" w:space="0" w:color="auto"/>
            </w:tcBorders>
            <w:vAlign w:val="center"/>
          </w:tcPr>
          <w:p w14:paraId="6A3D81A2" w14:textId="77777777" w:rsidR="003D1638" w:rsidRPr="0016361A" w:rsidRDefault="003D1638" w:rsidP="00E10EB4">
            <w:pPr>
              <w:pStyle w:val="TAC"/>
            </w:pPr>
            <w:r>
              <w:rPr>
                <w:rFonts w:cs="Arial"/>
                <w:szCs w:val="18"/>
              </w:rPr>
              <w:t>3GPP TS 29.523 [19</w:t>
            </w:r>
            <w:r w:rsidRPr="00EA6942">
              <w:rPr>
                <w:rFonts w:cs="Arial"/>
                <w:szCs w:val="18"/>
              </w:rPr>
              <w:t>]</w:t>
            </w:r>
          </w:p>
        </w:tc>
        <w:tc>
          <w:tcPr>
            <w:tcW w:w="3968" w:type="dxa"/>
            <w:tcBorders>
              <w:top w:val="single" w:sz="4" w:space="0" w:color="auto"/>
              <w:left w:val="single" w:sz="4" w:space="0" w:color="auto"/>
              <w:bottom w:val="single" w:sz="4" w:space="0" w:color="auto"/>
              <w:right w:val="single" w:sz="4" w:space="0" w:color="auto"/>
            </w:tcBorders>
            <w:vAlign w:val="center"/>
          </w:tcPr>
          <w:p w14:paraId="54A31BE3" w14:textId="77777777" w:rsidR="003D1638" w:rsidRPr="0016361A" w:rsidRDefault="003D1638" w:rsidP="00E10EB4">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071ACDC" w14:textId="77777777" w:rsidR="003D1638" w:rsidRPr="0016361A" w:rsidRDefault="003D1638" w:rsidP="00E10EB4">
            <w:pPr>
              <w:pStyle w:val="TAL"/>
              <w:rPr>
                <w:rFonts w:cs="Arial"/>
                <w:szCs w:val="18"/>
              </w:rPr>
            </w:pPr>
          </w:p>
        </w:tc>
      </w:tr>
      <w:tr w:rsidR="003D1638" w:rsidRPr="00B54FF5" w14:paraId="76122423"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993B9C5" w14:textId="77777777" w:rsidR="003D1638" w:rsidRPr="0016361A" w:rsidRDefault="003D1638" w:rsidP="00E10EB4">
            <w:pPr>
              <w:pStyle w:val="TAL"/>
            </w:pPr>
            <w:r>
              <w:t>ServiceArea</w:t>
            </w:r>
          </w:p>
        </w:tc>
        <w:tc>
          <w:tcPr>
            <w:tcW w:w="1451" w:type="dxa"/>
            <w:tcBorders>
              <w:top w:val="single" w:sz="4" w:space="0" w:color="auto"/>
              <w:left w:val="single" w:sz="4" w:space="0" w:color="auto"/>
              <w:bottom w:val="single" w:sz="4" w:space="0" w:color="auto"/>
              <w:right w:val="single" w:sz="4" w:space="0" w:color="auto"/>
            </w:tcBorders>
            <w:vAlign w:val="center"/>
          </w:tcPr>
          <w:p w14:paraId="634AACFB" w14:textId="77777777" w:rsidR="003D1638" w:rsidRPr="0016361A" w:rsidRDefault="003D1638" w:rsidP="00E10EB4">
            <w:pPr>
              <w:pStyle w:val="TAC"/>
            </w:pPr>
            <w:r>
              <w:t>3GPP TS 29.558 [18]</w:t>
            </w:r>
          </w:p>
        </w:tc>
        <w:tc>
          <w:tcPr>
            <w:tcW w:w="3968" w:type="dxa"/>
            <w:tcBorders>
              <w:top w:val="single" w:sz="4" w:space="0" w:color="auto"/>
              <w:left w:val="single" w:sz="4" w:space="0" w:color="auto"/>
              <w:bottom w:val="single" w:sz="4" w:space="0" w:color="auto"/>
              <w:right w:val="single" w:sz="4" w:space="0" w:color="auto"/>
            </w:tcBorders>
            <w:vAlign w:val="center"/>
          </w:tcPr>
          <w:p w14:paraId="42DB0109" w14:textId="77777777" w:rsidR="003D1638" w:rsidRPr="0016361A" w:rsidRDefault="003D1638" w:rsidP="00E10EB4">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6C386AA" w14:textId="77777777" w:rsidR="003D1638" w:rsidRPr="0016361A" w:rsidRDefault="003D1638" w:rsidP="00E10EB4">
            <w:pPr>
              <w:pStyle w:val="TAL"/>
              <w:rPr>
                <w:rFonts w:cs="Arial"/>
                <w:szCs w:val="18"/>
              </w:rPr>
            </w:pPr>
          </w:p>
        </w:tc>
      </w:tr>
      <w:tr w:rsidR="003D1638" w:rsidRPr="00B54FF5" w14:paraId="37A497B9"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10140A3" w14:textId="77777777" w:rsidR="003D1638" w:rsidRDefault="003D1638" w:rsidP="00E10EB4">
            <w:pPr>
              <w:pStyle w:val="TAL"/>
            </w:pPr>
            <w:r>
              <w:t>SupportedFeatures</w:t>
            </w:r>
          </w:p>
        </w:tc>
        <w:tc>
          <w:tcPr>
            <w:tcW w:w="1451" w:type="dxa"/>
            <w:tcBorders>
              <w:top w:val="single" w:sz="4" w:space="0" w:color="auto"/>
              <w:left w:val="single" w:sz="4" w:space="0" w:color="auto"/>
              <w:bottom w:val="single" w:sz="4" w:space="0" w:color="auto"/>
              <w:right w:val="single" w:sz="4" w:space="0" w:color="auto"/>
            </w:tcBorders>
            <w:vAlign w:val="center"/>
          </w:tcPr>
          <w:p w14:paraId="181972AD" w14:textId="77777777" w:rsidR="003D1638" w:rsidRPr="0016361A" w:rsidRDefault="003D1638" w:rsidP="00E10EB4">
            <w:pPr>
              <w:pStyle w:val="TAC"/>
            </w:pPr>
            <w:r w:rsidRPr="00585CA6">
              <w:t>3GPP TS 29.571 [1</w:t>
            </w:r>
            <w:r>
              <w:t>5</w:t>
            </w:r>
            <w:r w:rsidRPr="00585CA6">
              <w:t>]</w:t>
            </w:r>
          </w:p>
        </w:tc>
        <w:tc>
          <w:tcPr>
            <w:tcW w:w="3968" w:type="dxa"/>
            <w:tcBorders>
              <w:top w:val="single" w:sz="4" w:space="0" w:color="auto"/>
              <w:left w:val="single" w:sz="4" w:space="0" w:color="auto"/>
              <w:bottom w:val="single" w:sz="4" w:space="0" w:color="auto"/>
              <w:right w:val="single" w:sz="4" w:space="0" w:color="auto"/>
            </w:tcBorders>
            <w:vAlign w:val="center"/>
          </w:tcPr>
          <w:p w14:paraId="235118F0" w14:textId="77777777" w:rsidR="003D1638" w:rsidRPr="0016361A" w:rsidRDefault="003D1638" w:rsidP="00E10EB4">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79366A9A" w14:textId="77777777" w:rsidR="003D1638" w:rsidRPr="0016361A" w:rsidRDefault="003D1638" w:rsidP="00E10EB4">
            <w:pPr>
              <w:pStyle w:val="TAL"/>
              <w:rPr>
                <w:rFonts w:cs="Arial"/>
                <w:szCs w:val="18"/>
              </w:rPr>
            </w:pPr>
          </w:p>
        </w:tc>
      </w:tr>
      <w:tr w:rsidR="003D1638" w:rsidRPr="00B54FF5" w14:paraId="63365B38"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05D5EC3" w14:textId="77777777" w:rsidR="003D1638" w:rsidRDefault="003D1638" w:rsidP="00E10EB4">
            <w:pPr>
              <w:pStyle w:val="TAL"/>
            </w:pPr>
            <w:r>
              <w:t>Uint32</w:t>
            </w:r>
          </w:p>
        </w:tc>
        <w:tc>
          <w:tcPr>
            <w:tcW w:w="1451" w:type="dxa"/>
            <w:tcBorders>
              <w:top w:val="single" w:sz="4" w:space="0" w:color="auto"/>
              <w:left w:val="single" w:sz="4" w:space="0" w:color="auto"/>
              <w:bottom w:val="single" w:sz="4" w:space="0" w:color="auto"/>
              <w:right w:val="single" w:sz="4" w:space="0" w:color="auto"/>
            </w:tcBorders>
            <w:vAlign w:val="center"/>
          </w:tcPr>
          <w:p w14:paraId="59092E6A" w14:textId="77777777" w:rsidR="003D1638" w:rsidRPr="0016361A" w:rsidRDefault="003D1638" w:rsidP="00E10EB4">
            <w:pPr>
              <w:pStyle w:val="TAC"/>
            </w:pPr>
            <w:r w:rsidRPr="00585CA6">
              <w:t>3GPP TS 29.571 [1</w:t>
            </w:r>
            <w:r>
              <w:t>5</w:t>
            </w:r>
            <w:r w:rsidRPr="00585CA6">
              <w:t>]</w:t>
            </w:r>
          </w:p>
        </w:tc>
        <w:tc>
          <w:tcPr>
            <w:tcW w:w="3968" w:type="dxa"/>
            <w:tcBorders>
              <w:top w:val="single" w:sz="4" w:space="0" w:color="auto"/>
              <w:left w:val="single" w:sz="4" w:space="0" w:color="auto"/>
              <w:bottom w:val="single" w:sz="4" w:space="0" w:color="auto"/>
              <w:right w:val="single" w:sz="4" w:space="0" w:color="auto"/>
            </w:tcBorders>
            <w:vAlign w:val="center"/>
          </w:tcPr>
          <w:p w14:paraId="50466E9A" w14:textId="77777777" w:rsidR="003D1638" w:rsidRPr="0016361A" w:rsidRDefault="003D1638" w:rsidP="00E10EB4">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390DD879" w14:textId="77777777" w:rsidR="003D1638" w:rsidRPr="0016361A" w:rsidRDefault="003D1638" w:rsidP="00E10EB4">
            <w:pPr>
              <w:pStyle w:val="TAL"/>
              <w:rPr>
                <w:rFonts w:cs="Arial"/>
                <w:szCs w:val="18"/>
              </w:rPr>
            </w:pPr>
          </w:p>
        </w:tc>
      </w:tr>
      <w:tr w:rsidR="003D1638" w:rsidRPr="00B54FF5" w14:paraId="71713F8C"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7565533" w14:textId="77777777" w:rsidR="003D1638" w:rsidRDefault="003D1638" w:rsidP="00E10EB4">
            <w:pPr>
              <w:pStyle w:val="TAL"/>
            </w:pPr>
            <w:r>
              <w:t>Uri</w:t>
            </w:r>
          </w:p>
        </w:tc>
        <w:tc>
          <w:tcPr>
            <w:tcW w:w="1451" w:type="dxa"/>
            <w:tcBorders>
              <w:top w:val="single" w:sz="4" w:space="0" w:color="auto"/>
              <w:left w:val="single" w:sz="4" w:space="0" w:color="auto"/>
              <w:bottom w:val="single" w:sz="4" w:space="0" w:color="auto"/>
              <w:right w:val="single" w:sz="4" w:space="0" w:color="auto"/>
            </w:tcBorders>
            <w:vAlign w:val="center"/>
          </w:tcPr>
          <w:p w14:paraId="060F67E9" w14:textId="77777777" w:rsidR="003D1638" w:rsidRPr="0016361A" w:rsidRDefault="003D1638" w:rsidP="00E10EB4">
            <w:pPr>
              <w:pStyle w:val="TAC"/>
            </w:pPr>
            <w:r w:rsidRPr="007C1AFD">
              <w:rPr>
                <w:noProof/>
              </w:rPr>
              <w:t>3GPP TS </w:t>
            </w:r>
            <w:r w:rsidRPr="007C1AFD">
              <w:t>29.122 [</w:t>
            </w:r>
            <w:r>
              <w:t>2</w:t>
            </w:r>
            <w:r w:rsidRPr="007C1AFD">
              <w:t>]</w:t>
            </w:r>
          </w:p>
        </w:tc>
        <w:tc>
          <w:tcPr>
            <w:tcW w:w="3968" w:type="dxa"/>
            <w:tcBorders>
              <w:top w:val="single" w:sz="4" w:space="0" w:color="auto"/>
              <w:left w:val="single" w:sz="4" w:space="0" w:color="auto"/>
              <w:bottom w:val="single" w:sz="4" w:space="0" w:color="auto"/>
              <w:right w:val="single" w:sz="4" w:space="0" w:color="auto"/>
            </w:tcBorders>
            <w:vAlign w:val="center"/>
          </w:tcPr>
          <w:p w14:paraId="18121C14" w14:textId="77777777" w:rsidR="003D1638" w:rsidRPr="0016361A" w:rsidRDefault="003D1638" w:rsidP="00E10EB4">
            <w:pPr>
              <w:pStyle w:val="TAL"/>
              <w:rPr>
                <w:rFonts w:cs="Arial"/>
                <w:szCs w:val="18"/>
              </w:rPr>
            </w:pPr>
            <w:r w:rsidRPr="0035012A">
              <w:rPr>
                <w:rFonts w:cs="Arial"/>
                <w:szCs w:val="18"/>
              </w:rPr>
              <w:t xml:space="preserve">Represents an </w:t>
            </w:r>
            <w:r>
              <w:rPr>
                <w:rFonts w:cs="Arial"/>
                <w:szCs w:val="18"/>
              </w:rPr>
              <w:t>URI.</w:t>
            </w:r>
          </w:p>
        </w:tc>
        <w:tc>
          <w:tcPr>
            <w:tcW w:w="1207" w:type="dxa"/>
            <w:tcBorders>
              <w:top w:val="single" w:sz="4" w:space="0" w:color="auto"/>
              <w:left w:val="single" w:sz="4" w:space="0" w:color="auto"/>
              <w:bottom w:val="single" w:sz="4" w:space="0" w:color="auto"/>
              <w:right w:val="single" w:sz="4" w:space="0" w:color="auto"/>
            </w:tcBorders>
            <w:vAlign w:val="center"/>
          </w:tcPr>
          <w:p w14:paraId="09CBFB38" w14:textId="77777777" w:rsidR="003D1638" w:rsidRPr="0016361A" w:rsidRDefault="003D1638" w:rsidP="00E10EB4">
            <w:pPr>
              <w:pStyle w:val="TAL"/>
              <w:rPr>
                <w:rFonts w:cs="Arial"/>
                <w:szCs w:val="18"/>
              </w:rPr>
            </w:pPr>
          </w:p>
        </w:tc>
      </w:tr>
    </w:tbl>
    <w:p w14:paraId="209FE482" w14:textId="77777777" w:rsidR="003D1638" w:rsidRPr="006B5418" w:rsidRDefault="003D1638" w:rsidP="003D1638">
      <w:pPr>
        <w:rPr>
          <w:lang w:val="en-US"/>
        </w:rPr>
      </w:pPr>
    </w:p>
    <w:p w14:paraId="310E1270" w14:textId="6FCF3D5F" w:rsidR="003D1638" w:rsidRDefault="00E10EB4" w:rsidP="003D1638">
      <w:pPr>
        <w:pStyle w:val="Heading5"/>
        <w:rPr>
          <w:lang w:val="en-US"/>
        </w:rPr>
      </w:pPr>
      <w:bookmarkStart w:id="702" w:name="_Toc199274589"/>
      <w:r>
        <w:rPr>
          <w:lang w:val="en-US"/>
        </w:rPr>
        <w:t>6.2.1</w:t>
      </w:r>
      <w:r w:rsidR="003D1638">
        <w:rPr>
          <w:lang w:val="en-US"/>
        </w:rPr>
        <w:t>.6</w:t>
      </w:r>
      <w:r w:rsidR="003D1638" w:rsidRPr="00445F4F">
        <w:rPr>
          <w:lang w:val="en-US"/>
        </w:rPr>
        <w:t>.2</w:t>
      </w:r>
      <w:r w:rsidR="003D1638" w:rsidRPr="00445F4F">
        <w:rPr>
          <w:lang w:val="en-US"/>
        </w:rPr>
        <w:tab/>
      </w:r>
      <w:r w:rsidR="003D1638">
        <w:rPr>
          <w:lang w:val="en-US"/>
        </w:rPr>
        <w:t>Structured</w:t>
      </w:r>
      <w:r w:rsidR="003D1638" w:rsidRPr="00445F4F">
        <w:rPr>
          <w:lang w:val="en-US"/>
        </w:rPr>
        <w:t xml:space="preserve"> </w:t>
      </w:r>
      <w:r w:rsidR="003D1638">
        <w:rPr>
          <w:lang w:val="en-US"/>
        </w:rPr>
        <w:t>d</w:t>
      </w:r>
      <w:r w:rsidR="003D1638" w:rsidRPr="00445F4F">
        <w:rPr>
          <w:lang w:val="en-US"/>
        </w:rPr>
        <w:t>ata types</w:t>
      </w:r>
      <w:bookmarkEnd w:id="702"/>
    </w:p>
    <w:p w14:paraId="03E629E8" w14:textId="4D9E4A50" w:rsidR="003D1638" w:rsidRDefault="00E10EB4" w:rsidP="003D1638">
      <w:pPr>
        <w:pStyle w:val="H6"/>
        <w:rPr>
          <w:lang w:eastAsia="zh-CN"/>
        </w:rPr>
      </w:pPr>
      <w:r>
        <w:rPr>
          <w:lang w:eastAsia="zh-CN"/>
        </w:rPr>
        <w:t>6.2.1</w:t>
      </w:r>
      <w:r w:rsidR="003D1638">
        <w:rPr>
          <w:lang w:eastAsia="zh-CN"/>
        </w:rPr>
        <w:t>.6.2.1</w:t>
      </w:r>
      <w:r w:rsidR="003D1638">
        <w:rPr>
          <w:lang w:eastAsia="zh-CN"/>
        </w:rPr>
        <w:tab/>
        <w:t>Introduction</w:t>
      </w:r>
    </w:p>
    <w:p w14:paraId="2FE26D3E" w14:textId="77777777" w:rsidR="003D1638" w:rsidRDefault="003D1638" w:rsidP="003D1638">
      <w:r>
        <w:t>This clause defines the structures to be used in resource representations.</w:t>
      </w:r>
    </w:p>
    <w:p w14:paraId="1C85B3B3" w14:textId="56D41055" w:rsidR="003D1638" w:rsidRDefault="00E10EB4" w:rsidP="003D1638">
      <w:pPr>
        <w:pStyle w:val="H6"/>
      </w:pPr>
      <w:r>
        <w:t>6.2.1</w:t>
      </w:r>
      <w:r w:rsidR="003D1638">
        <w:t>.6.2.2</w:t>
      </w:r>
      <w:r w:rsidR="003D1638">
        <w:tab/>
        <w:t>Type: SpatialMapCreateReq</w:t>
      </w:r>
    </w:p>
    <w:p w14:paraId="504B9B24" w14:textId="56951D41" w:rsidR="003D1638" w:rsidRDefault="003D1638" w:rsidP="003D1638">
      <w:pPr>
        <w:pStyle w:val="TH"/>
      </w:pPr>
      <w:r>
        <w:rPr>
          <w:noProof/>
        </w:rPr>
        <w:t>Table </w:t>
      </w:r>
      <w:r w:rsidR="00E10EB4">
        <w:t>6.2.1</w:t>
      </w:r>
      <w:r>
        <w:t xml:space="preserve">.6.2.2-1: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AA03324" w14:textId="77777777" w:rsidTr="00E10EB4">
        <w:trPr>
          <w:jc w:val="center"/>
        </w:trPr>
        <w:tc>
          <w:tcPr>
            <w:tcW w:w="1552" w:type="dxa"/>
            <w:shd w:val="clear" w:color="auto" w:fill="C0C0C0"/>
            <w:hideMark/>
          </w:tcPr>
          <w:p w14:paraId="7F8B87FF" w14:textId="77777777" w:rsidR="003D1638" w:rsidRPr="0016361A" w:rsidRDefault="003D1638" w:rsidP="00E10EB4">
            <w:pPr>
              <w:pStyle w:val="TAH"/>
            </w:pPr>
            <w:r w:rsidRPr="0016361A">
              <w:t>Attribute name</w:t>
            </w:r>
          </w:p>
        </w:tc>
        <w:tc>
          <w:tcPr>
            <w:tcW w:w="1417" w:type="dxa"/>
            <w:shd w:val="clear" w:color="auto" w:fill="C0C0C0"/>
            <w:hideMark/>
          </w:tcPr>
          <w:p w14:paraId="26ED2C43" w14:textId="77777777" w:rsidR="003D1638" w:rsidRPr="0016361A" w:rsidRDefault="003D1638" w:rsidP="00E10EB4">
            <w:pPr>
              <w:pStyle w:val="TAH"/>
            </w:pPr>
            <w:r w:rsidRPr="0016361A">
              <w:t>Data type</w:t>
            </w:r>
          </w:p>
        </w:tc>
        <w:tc>
          <w:tcPr>
            <w:tcW w:w="425" w:type="dxa"/>
            <w:shd w:val="clear" w:color="auto" w:fill="C0C0C0"/>
            <w:hideMark/>
          </w:tcPr>
          <w:p w14:paraId="73C7CC18" w14:textId="77777777" w:rsidR="003D1638" w:rsidRPr="0016361A" w:rsidRDefault="003D1638" w:rsidP="00E10EB4">
            <w:pPr>
              <w:pStyle w:val="TAH"/>
            </w:pPr>
            <w:r w:rsidRPr="0016361A">
              <w:t>P</w:t>
            </w:r>
          </w:p>
        </w:tc>
        <w:tc>
          <w:tcPr>
            <w:tcW w:w="1134" w:type="dxa"/>
            <w:shd w:val="clear" w:color="auto" w:fill="C0C0C0"/>
          </w:tcPr>
          <w:p w14:paraId="52EDB90B" w14:textId="77777777" w:rsidR="003D1638" w:rsidRPr="0016361A" w:rsidRDefault="003D1638" w:rsidP="00E10EB4">
            <w:pPr>
              <w:pStyle w:val="TAH"/>
            </w:pPr>
            <w:r w:rsidRPr="00F112E4">
              <w:t>Cardinality</w:t>
            </w:r>
          </w:p>
        </w:tc>
        <w:tc>
          <w:tcPr>
            <w:tcW w:w="3686" w:type="dxa"/>
            <w:shd w:val="clear" w:color="auto" w:fill="C0C0C0"/>
            <w:hideMark/>
          </w:tcPr>
          <w:p w14:paraId="04E0AC72"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3A4455E6"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4504A5D0" w14:textId="77777777" w:rsidTr="00E10EB4">
        <w:trPr>
          <w:jc w:val="center"/>
        </w:trPr>
        <w:tc>
          <w:tcPr>
            <w:tcW w:w="1552" w:type="dxa"/>
            <w:vAlign w:val="center"/>
          </w:tcPr>
          <w:p w14:paraId="1ED6DD13" w14:textId="77777777" w:rsidR="003D1638" w:rsidRPr="0016361A" w:rsidRDefault="003D1638" w:rsidP="00E10EB4">
            <w:pPr>
              <w:pStyle w:val="TAL"/>
            </w:pPr>
            <w:r>
              <w:t>svcId</w:t>
            </w:r>
          </w:p>
        </w:tc>
        <w:tc>
          <w:tcPr>
            <w:tcW w:w="1417" w:type="dxa"/>
            <w:vAlign w:val="center"/>
          </w:tcPr>
          <w:p w14:paraId="33EBD215" w14:textId="77777777" w:rsidR="003D1638" w:rsidRPr="0016361A" w:rsidRDefault="003D1638" w:rsidP="00E10EB4">
            <w:pPr>
              <w:pStyle w:val="TAL"/>
            </w:pPr>
            <w:r>
              <w:t>string</w:t>
            </w:r>
          </w:p>
        </w:tc>
        <w:tc>
          <w:tcPr>
            <w:tcW w:w="425" w:type="dxa"/>
            <w:vAlign w:val="center"/>
          </w:tcPr>
          <w:p w14:paraId="78E74199" w14:textId="77777777" w:rsidR="003D1638" w:rsidRPr="0016361A" w:rsidRDefault="003D1638" w:rsidP="00E10EB4">
            <w:pPr>
              <w:pStyle w:val="TAC"/>
            </w:pPr>
            <w:r>
              <w:t>M</w:t>
            </w:r>
          </w:p>
        </w:tc>
        <w:tc>
          <w:tcPr>
            <w:tcW w:w="1134" w:type="dxa"/>
            <w:vAlign w:val="center"/>
          </w:tcPr>
          <w:p w14:paraId="5ACC7FD8" w14:textId="77777777" w:rsidR="003D1638" w:rsidRPr="0016361A" w:rsidRDefault="003D1638" w:rsidP="00E10EB4">
            <w:pPr>
              <w:pStyle w:val="TAC"/>
            </w:pPr>
            <w:r>
              <w:t>1</w:t>
            </w:r>
          </w:p>
        </w:tc>
        <w:tc>
          <w:tcPr>
            <w:tcW w:w="3686" w:type="dxa"/>
            <w:vAlign w:val="center"/>
          </w:tcPr>
          <w:p w14:paraId="725165A5" w14:textId="77777777" w:rsidR="003D1638" w:rsidRPr="0016361A" w:rsidRDefault="003D1638" w:rsidP="00E10EB4">
            <w:pPr>
              <w:pStyle w:val="TAL"/>
              <w:rPr>
                <w:rFonts w:cs="Arial"/>
                <w:szCs w:val="18"/>
              </w:rPr>
            </w:pPr>
            <w:r>
              <w:rPr>
                <w:rFonts w:cs="Arial"/>
                <w:szCs w:val="18"/>
              </w:rPr>
              <w:t>Contains the identifier of the requesting VAL application service.</w:t>
            </w:r>
          </w:p>
        </w:tc>
        <w:tc>
          <w:tcPr>
            <w:tcW w:w="1310" w:type="dxa"/>
            <w:vAlign w:val="center"/>
          </w:tcPr>
          <w:p w14:paraId="37B56586" w14:textId="77777777" w:rsidR="003D1638" w:rsidRPr="0016361A" w:rsidRDefault="003D1638" w:rsidP="00E10EB4">
            <w:pPr>
              <w:pStyle w:val="TAL"/>
              <w:rPr>
                <w:rFonts w:cs="Arial"/>
                <w:szCs w:val="18"/>
              </w:rPr>
            </w:pPr>
          </w:p>
        </w:tc>
      </w:tr>
      <w:tr w:rsidR="003D1638" w:rsidRPr="00B54FF5" w14:paraId="21300BDC" w14:textId="77777777" w:rsidTr="00E10EB4">
        <w:trPr>
          <w:jc w:val="center"/>
        </w:trPr>
        <w:tc>
          <w:tcPr>
            <w:tcW w:w="1552" w:type="dxa"/>
            <w:vAlign w:val="center"/>
          </w:tcPr>
          <w:p w14:paraId="5E59F820" w14:textId="77777777" w:rsidR="003D1638" w:rsidRPr="0016361A" w:rsidRDefault="003D1638" w:rsidP="00E10EB4">
            <w:pPr>
              <w:pStyle w:val="TAL"/>
            </w:pPr>
            <w:r>
              <w:t>areaInt</w:t>
            </w:r>
          </w:p>
        </w:tc>
        <w:tc>
          <w:tcPr>
            <w:tcW w:w="1417" w:type="dxa"/>
            <w:vAlign w:val="center"/>
          </w:tcPr>
          <w:p w14:paraId="3C90BC1E" w14:textId="77777777" w:rsidR="003D1638" w:rsidRPr="0016361A" w:rsidRDefault="003D1638" w:rsidP="00E10EB4">
            <w:pPr>
              <w:pStyle w:val="TAL"/>
            </w:pPr>
            <w:r>
              <w:t>ServiceArea</w:t>
            </w:r>
          </w:p>
        </w:tc>
        <w:tc>
          <w:tcPr>
            <w:tcW w:w="425" w:type="dxa"/>
            <w:vAlign w:val="center"/>
          </w:tcPr>
          <w:p w14:paraId="178D923C" w14:textId="77777777" w:rsidR="003D1638" w:rsidRPr="0016361A" w:rsidRDefault="003D1638" w:rsidP="00E10EB4">
            <w:pPr>
              <w:pStyle w:val="TAC"/>
            </w:pPr>
            <w:r>
              <w:t>M</w:t>
            </w:r>
          </w:p>
        </w:tc>
        <w:tc>
          <w:tcPr>
            <w:tcW w:w="1134" w:type="dxa"/>
            <w:vAlign w:val="center"/>
          </w:tcPr>
          <w:p w14:paraId="2D2FB847" w14:textId="77777777" w:rsidR="003D1638" w:rsidRPr="0016361A" w:rsidRDefault="003D1638" w:rsidP="00E10EB4">
            <w:pPr>
              <w:pStyle w:val="TAC"/>
            </w:pPr>
            <w:r>
              <w:t>1</w:t>
            </w:r>
          </w:p>
        </w:tc>
        <w:tc>
          <w:tcPr>
            <w:tcW w:w="3686" w:type="dxa"/>
            <w:vAlign w:val="center"/>
          </w:tcPr>
          <w:p w14:paraId="1ABD4347" w14:textId="77777777" w:rsidR="003D1638" w:rsidRPr="0016361A" w:rsidRDefault="003D1638" w:rsidP="00E10EB4">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69CAB935" w14:textId="77777777" w:rsidR="003D1638" w:rsidRPr="0016361A" w:rsidRDefault="003D1638" w:rsidP="00E10EB4">
            <w:pPr>
              <w:pStyle w:val="TAL"/>
              <w:rPr>
                <w:rFonts w:cs="Arial"/>
                <w:szCs w:val="18"/>
              </w:rPr>
            </w:pPr>
          </w:p>
        </w:tc>
      </w:tr>
      <w:tr w:rsidR="003D1638" w:rsidRPr="00B54FF5" w14:paraId="52D0F481" w14:textId="77777777" w:rsidTr="00E10EB4">
        <w:trPr>
          <w:jc w:val="center"/>
        </w:trPr>
        <w:tc>
          <w:tcPr>
            <w:tcW w:w="1552" w:type="dxa"/>
            <w:vAlign w:val="center"/>
          </w:tcPr>
          <w:p w14:paraId="4B43B616" w14:textId="77777777" w:rsidR="003D1638" w:rsidRDefault="003D1638" w:rsidP="00E10EB4">
            <w:pPr>
              <w:pStyle w:val="TAL"/>
            </w:pPr>
            <w:r>
              <w:t>notifUri</w:t>
            </w:r>
          </w:p>
        </w:tc>
        <w:tc>
          <w:tcPr>
            <w:tcW w:w="1417" w:type="dxa"/>
            <w:vAlign w:val="center"/>
          </w:tcPr>
          <w:p w14:paraId="7FAD488C" w14:textId="77777777" w:rsidR="003D1638" w:rsidRDefault="003D1638" w:rsidP="00E10EB4">
            <w:pPr>
              <w:pStyle w:val="TAL"/>
            </w:pPr>
            <w:r w:rsidRPr="00CE232C">
              <w:rPr>
                <w:lang w:eastAsia="zh-CN"/>
              </w:rPr>
              <w:t>Uri</w:t>
            </w:r>
          </w:p>
        </w:tc>
        <w:tc>
          <w:tcPr>
            <w:tcW w:w="425" w:type="dxa"/>
            <w:vAlign w:val="center"/>
          </w:tcPr>
          <w:p w14:paraId="35C52BE7" w14:textId="77777777" w:rsidR="003D1638" w:rsidRDefault="003D1638" w:rsidP="00E10EB4">
            <w:pPr>
              <w:pStyle w:val="TAC"/>
            </w:pPr>
            <w:r>
              <w:t>O</w:t>
            </w:r>
          </w:p>
        </w:tc>
        <w:tc>
          <w:tcPr>
            <w:tcW w:w="1134" w:type="dxa"/>
            <w:vAlign w:val="center"/>
          </w:tcPr>
          <w:p w14:paraId="68321F4C" w14:textId="77777777" w:rsidR="003D1638" w:rsidRDefault="003D1638" w:rsidP="00E10EB4">
            <w:pPr>
              <w:pStyle w:val="TAC"/>
            </w:pPr>
            <w:r>
              <w:t>0..</w:t>
            </w:r>
            <w:r w:rsidRPr="00CE232C">
              <w:t>1</w:t>
            </w:r>
          </w:p>
        </w:tc>
        <w:tc>
          <w:tcPr>
            <w:tcW w:w="3686" w:type="dxa"/>
            <w:vAlign w:val="center"/>
          </w:tcPr>
          <w:p w14:paraId="65E79367" w14:textId="77777777" w:rsidR="003D1638" w:rsidRDefault="003D1638" w:rsidP="00E10EB4">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000ECCBC" w14:textId="77777777" w:rsidR="003D1638" w:rsidRPr="0016361A" w:rsidRDefault="003D1638" w:rsidP="00E10EB4">
            <w:pPr>
              <w:pStyle w:val="TAL"/>
              <w:rPr>
                <w:rFonts w:cs="Arial"/>
                <w:szCs w:val="18"/>
              </w:rPr>
            </w:pPr>
          </w:p>
        </w:tc>
      </w:tr>
      <w:tr w:rsidR="003D1638" w:rsidRPr="00B54FF5" w14:paraId="4389FA14" w14:textId="77777777" w:rsidTr="00E10EB4">
        <w:trPr>
          <w:jc w:val="center"/>
        </w:trPr>
        <w:tc>
          <w:tcPr>
            <w:tcW w:w="1552" w:type="dxa"/>
            <w:vAlign w:val="center"/>
          </w:tcPr>
          <w:p w14:paraId="3540D926" w14:textId="77777777" w:rsidR="003D1638" w:rsidRDefault="003D1638" w:rsidP="00E10EB4">
            <w:pPr>
              <w:pStyle w:val="TAL"/>
            </w:pPr>
            <w:r>
              <w:t>mapInf</w:t>
            </w:r>
          </w:p>
        </w:tc>
        <w:tc>
          <w:tcPr>
            <w:tcW w:w="1417" w:type="dxa"/>
            <w:vAlign w:val="center"/>
          </w:tcPr>
          <w:p w14:paraId="13D75795" w14:textId="77777777" w:rsidR="003D1638" w:rsidRPr="0016361A" w:rsidRDefault="003D1638" w:rsidP="00E10EB4">
            <w:pPr>
              <w:pStyle w:val="TAL"/>
            </w:pPr>
            <w:r>
              <w:t>SpatialMapCreateInfo</w:t>
            </w:r>
          </w:p>
        </w:tc>
        <w:tc>
          <w:tcPr>
            <w:tcW w:w="425" w:type="dxa"/>
            <w:vAlign w:val="center"/>
          </w:tcPr>
          <w:p w14:paraId="47479B43" w14:textId="77777777" w:rsidR="003D1638" w:rsidRPr="0016361A" w:rsidRDefault="003D1638" w:rsidP="00E10EB4">
            <w:pPr>
              <w:pStyle w:val="TAC"/>
            </w:pPr>
            <w:r>
              <w:t>O</w:t>
            </w:r>
          </w:p>
        </w:tc>
        <w:tc>
          <w:tcPr>
            <w:tcW w:w="1134" w:type="dxa"/>
            <w:vAlign w:val="center"/>
          </w:tcPr>
          <w:p w14:paraId="211C32A8" w14:textId="77777777" w:rsidR="003D1638" w:rsidRPr="0016361A" w:rsidRDefault="003D1638" w:rsidP="00E10EB4">
            <w:pPr>
              <w:pStyle w:val="TAC"/>
            </w:pPr>
            <w:r>
              <w:t>0..1</w:t>
            </w:r>
          </w:p>
        </w:tc>
        <w:tc>
          <w:tcPr>
            <w:tcW w:w="3686" w:type="dxa"/>
            <w:vAlign w:val="center"/>
          </w:tcPr>
          <w:p w14:paraId="51D01E4A" w14:textId="77777777" w:rsidR="003D1638" w:rsidRDefault="003D1638" w:rsidP="00E10EB4">
            <w:pPr>
              <w:pStyle w:val="TAL"/>
              <w:rPr>
                <w:lang w:eastAsia="zh-CN"/>
              </w:rPr>
            </w:pPr>
            <w:r>
              <w:rPr>
                <w:lang w:eastAsia="zh-CN"/>
              </w:rPr>
              <w:t>Contains the information to be included in the spatial map.</w:t>
            </w:r>
          </w:p>
        </w:tc>
        <w:tc>
          <w:tcPr>
            <w:tcW w:w="1310" w:type="dxa"/>
            <w:vAlign w:val="center"/>
          </w:tcPr>
          <w:p w14:paraId="3826CCC2" w14:textId="77777777" w:rsidR="003D1638" w:rsidRPr="0016361A" w:rsidRDefault="003D1638" w:rsidP="00E10EB4">
            <w:pPr>
              <w:pStyle w:val="TAL"/>
              <w:rPr>
                <w:rFonts w:cs="Arial"/>
                <w:szCs w:val="18"/>
              </w:rPr>
            </w:pPr>
          </w:p>
        </w:tc>
      </w:tr>
      <w:tr w:rsidR="003D1638" w:rsidRPr="00B54FF5" w14:paraId="219379A4" w14:textId="77777777" w:rsidTr="00E10EB4">
        <w:trPr>
          <w:jc w:val="center"/>
        </w:trPr>
        <w:tc>
          <w:tcPr>
            <w:tcW w:w="1552" w:type="dxa"/>
            <w:vAlign w:val="center"/>
          </w:tcPr>
          <w:p w14:paraId="1F4BB5AC" w14:textId="77777777" w:rsidR="003D1638" w:rsidRDefault="003D1638" w:rsidP="00E10EB4">
            <w:pPr>
              <w:pStyle w:val="TAL"/>
            </w:pPr>
            <w:r w:rsidRPr="00CE232C">
              <w:t>suppFeat</w:t>
            </w:r>
          </w:p>
        </w:tc>
        <w:tc>
          <w:tcPr>
            <w:tcW w:w="1417" w:type="dxa"/>
            <w:vAlign w:val="center"/>
          </w:tcPr>
          <w:p w14:paraId="36854A3F" w14:textId="77777777" w:rsidR="003D1638" w:rsidRDefault="003D1638" w:rsidP="00E10EB4">
            <w:pPr>
              <w:pStyle w:val="TAL"/>
            </w:pPr>
            <w:r w:rsidRPr="00CE232C">
              <w:t>SupportedFeatures</w:t>
            </w:r>
          </w:p>
        </w:tc>
        <w:tc>
          <w:tcPr>
            <w:tcW w:w="425" w:type="dxa"/>
            <w:vAlign w:val="center"/>
          </w:tcPr>
          <w:p w14:paraId="327E26A8" w14:textId="77777777" w:rsidR="003D1638" w:rsidRDefault="003D1638" w:rsidP="00E10EB4">
            <w:pPr>
              <w:pStyle w:val="TAC"/>
            </w:pPr>
            <w:r w:rsidRPr="00CE232C">
              <w:t>C</w:t>
            </w:r>
          </w:p>
        </w:tc>
        <w:tc>
          <w:tcPr>
            <w:tcW w:w="1134" w:type="dxa"/>
            <w:vAlign w:val="center"/>
          </w:tcPr>
          <w:p w14:paraId="2C9DD7B8" w14:textId="77777777" w:rsidR="003D1638" w:rsidRDefault="003D1638" w:rsidP="00E10EB4">
            <w:pPr>
              <w:pStyle w:val="TAC"/>
            </w:pPr>
            <w:r w:rsidRPr="00CE232C">
              <w:t>0..1</w:t>
            </w:r>
          </w:p>
        </w:tc>
        <w:tc>
          <w:tcPr>
            <w:tcW w:w="3686" w:type="dxa"/>
            <w:vAlign w:val="center"/>
          </w:tcPr>
          <w:p w14:paraId="3E697BC5"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6FBE0ACE" w14:textId="77777777" w:rsidR="003D1638" w:rsidRPr="00CE232C" w:rsidRDefault="003D1638" w:rsidP="00E10EB4">
            <w:pPr>
              <w:pStyle w:val="TAL"/>
              <w:rPr>
                <w:rFonts w:cs="Arial"/>
                <w:szCs w:val="18"/>
              </w:rPr>
            </w:pPr>
          </w:p>
          <w:p w14:paraId="68B183A9" w14:textId="77777777" w:rsidR="003D1638" w:rsidRDefault="003D1638" w:rsidP="00E10EB4">
            <w:pPr>
              <w:pStyle w:val="TAL"/>
              <w:rPr>
                <w:lang w:eastAsia="zh-CN"/>
              </w:rPr>
            </w:pPr>
            <w:r w:rsidRPr="00CE232C">
              <w:t>This attribute shall be present only if feature negotiation needs to take place.</w:t>
            </w:r>
          </w:p>
        </w:tc>
        <w:tc>
          <w:tcPr>
            <w:tcW w:w="1310" w:type="dxa"/>
            <w:vAlign w:val="center"/>
          </w:tcPr>
          <w:p w14:paraId="7D14C9ED" w14:textId="77777777" w:rsidR="003D1638" w:rsidRPr="0016361A" w:rsidRDefault="003D1638" w:rsidP="00E10EB4">
            <w:pPr>
              <w:pStyle w:val="TAL"/>
              <w:rPr>
                <w:rFonts w:cs="Arial"/>
                <w:szCs w:val="18"/>
              </w:rPr>
            </w:pPr>
          </w:p>
        </w:tc>
      </w:tr>
    </w:tbl>
    <w:p w14:paraId="31AE5BD3" w14:textId="77777777" w:rsidR="003D1638" w:rsidRDefault="003D1638" w:rsidP="003D1638">
      <w:pPr>
        <w:rPr>
          <w:lang w:val="en-US"/>
        </w:rPr>
      </w:pPr>
    </w:p>
    <w:p w14:paraId="09057FED" w14:textId="73F1B8E7" w:rsidR="003D1638" w:rsidRDefault="003D1638" w:rsidP="003D1638">
      <w:pPr>
        <w:pStyle w:val="H6"/>
      </w:pPr>
      <w:r>
        <w:t>6.2.</w:t>
      </w:r>
      <w:r w:rsidR="00E10EB4">
        <w:t>1</w:t>
      </w:r>
      <w:r>
        <w:t>.6.2.3</w:t>
      </w:r>
      <w:r>
        <w:tab/>
        <w:t>Type: SpatialMapCreateInfo</w:t>
      </w:r>
    </w:p>
    <w:p w14:paraId="33096B82" w14:textId="7F9533E8" w:rsidR="003D1638" w:rsidRDefault="003D1638" w:rsidP="003D1638">
      <w:pPr>
        <w:pStyle w:val="TH"/>
      </w:pPr>
      <w:r>
        <w:rPr>
          <w:noProof/>
        </w:rPr>
        <w:t>Table </w:t>
      </w:r>
      <w:r w:rsidR="00E10EB4">
        <w:t>6.2.1</w:t>
      </w:r>
      <w:r>
        <w:t xml:space="preserve">.6.2.3-1: </w:t>
      </w:r>
      <w:r>
        <w:rPr>
          <w:noProof/>
        </w:rPr>
        <w:t>Definition of type SpatialMapCreateInfo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4FEA117" w14:textId="77777777" w:rsidTr="00E10EB4">
        <w:trPr>
          <w:jc w:val="center"/>
        </w:trPr>
        <w:tc>
          <w:tcPr>
            <w:tcW w:w="1552" w:type="dxa"/>
            <w:shd w:val="clear" w:color="auto" w:fill="C0C0C0"/>
            <w:hideMark/>
          </w:tcPr>
          <w:p w14:paraId="0B6E2DDA" w14:textId="77777777" w:rsidR="003D1638" w:rsidRPr="0016361A" w:rsidRDefault="003D1638" w:rsidP="00E10EB4">
            <w:pPr>
              <w:pStyle w:val="TAH"/>
            </w:pPr>
            <w:r w:rsidRPr="0016361A">
              <w:t>Attribute name</w:t>
            </w:r>
          </w:p>
        </w:tc>
        <w:tc>
          <w:tcPr>
            <w:tcW w:w="1417" w:type="dxa"/>
            <w:shd w:val="clear" w:color="auto" w:fill="C0C0C0"/>
            <w:hideMark/>
          </w:tcPr>
          <w:p w14:paraId="1CE1AC96" w14:textId="77777777" w:rsidR="003D1638" w:rsidRPr="0016361A" w:rsidRDefault="003D1638" w:rsidP="00E10EB4">
            <w:pPr>
              <w:pStyle w:val="TAH"/>
            </w:pPr>
            <w:r w:rsidRPr="0016361A">
              <w:t>Data type</w:t>
            </w:r>
          </w:p>
        </w:tc>
        <w:tc>
          <w:tcPr>
            <w:tcW w:w="425" w:type="dxa"/>
            <w:shd w:val="clear" w:color="auto" w:fill="C0C0C0"/>
            <w:hideMark/>
          </w:tcPr>
          <w:p w14:paraId="18A6A64D" w14:textId="77777777" w:rsidR="003D1638" w:rsidRPr="0016361A" w:rsidRDefault="003D1638" w:rsidP="00E10EB4">
            <w:pPr>
              <w:pStyle w:val="TAH"/>
            </w:pPr>
            <w:r w:rsidRPr="0016361A">
              <w:t>P</w:t>
            </w:r>
          </w:p>
        </w:tc>
        <w:tc>
          <w:tcPr>
            <w:tcW w:w="1134" w:type="dxa"/>
            <w:shd w:val="clear" w:color="auto" w:fill="C0C0C0"/>
          </w:tcPr>
          <w:p w14:paraId="4C46871A" w14:textId="77777777" w:rsidR="003D1638" w:rsidRPr="0016361A" w:rsidRDefault="003D1638" w:rsidP="00E10EB4">
            <w:pPr>
              <w:pStyle w:val="TAH"/>
            </w:pPr>
            <w:r w:rsidRPr="00F112E4">
              <w:t>Cardinality</w:t>
            </w:r>
          </w:p>
        </w:tc>
        <w:tc>
          <w:tcPr>
            <w:tcW w:w="3686" w:type="dxa"/>
            <w:shd w:val="clear" w:color="auto" w:fill="C0C0C0"/>
            <w:hideMark/>
          </w:tcPr>
          <w:p w14:paraId="48B9D3F3"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1C04F383"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B967BA6" w14:textId="77777777" w:rsidTr="00E10EB4">
        <w:trPr>
          <w:jc w:val="center"/>
        </w:trPr>
        <w:tc>
          <w:tcPr>
            <w:tcW w:w="1552" w:type="dxa"/>
            <w:vAlign w:val="center"/>
          </w:tcPr>
          <w:p w14:paraId="3776A12F" w14:textId="77777777" w:rsidR="003D1638" w:rsidRPr="0016361A" w:rsidRDefault="003D1638" w:rsidP="00E10EB4">
            <w:pPr>
              <w:pStyle w:val="TAL"/>
            </w:pPr>
            <w:r>
              <w:t>allwEnt</w:t>
            </w:r>
          </w:p>
        </w:tc>
        <w:tc>
          <w:tcPr>
            <w:tcW w:w="1417" w:type="dxa"/>
            <w:vAlign w:val="center"/>
          </w:tcPr>
          <w:p w14:paraId="5D1259E5" w14:textId="77777777" w:rsidR="003D1638" w:rsidRPr="0016361A" w:rsidRDefault="003D1638" w:rsidP="00E10EB4">
            <w:pPr>
              <w:pStyle w:val="TAL"/>
            </w:pPr>
            <w:r>
              <w:t>AllowedRules</w:t>
            </w:r>
          </w:p>
        </w:tc>
        <w:tc>
          <w:tcPr>
            <w:tcW w:w="425" w:type="dxa"/>
            <w:vAlign w:val="center"/>
          </w:tcPr>
          <w:p w14:paraId="240F8D85" w14:textId="77777777" w:rsidR="003D1638" w:rsidRPr="0016361A" w:rsidRDefault="003D1638" w:rsidP="00E10EB4">
            <w:pPr>
              <w:pStyle w:val="TAC"/>
            </w:pPr>
            <w:r>
              <w:t>C</w:t>
            </w:r>
          </w:p>
        </w:tc>
        <w:tc>
          <w:tcPr>
            <w:tcW w:w="1134" w:type="dxa"/>
            <w:vAlign w:val="center"/>
          </w:tcPr>
          <w:p w14:paraId="03B4ED4E" w14:textId="77777777" w:rsidR="003D1638" w:rsidRPr="0016361A" w:rsidRDefault="003D1638" w:rsidP="00E10EB4">
            <w:pPr>
              <w:pStyle w:val="TAC"/>
            </w:pPr>
            <w:r>
              <w:t>0..1</w:t>
            </w:r>
          </w:p>
        </w:tc>
        <w:tc>
          <w:tcPr>
            <w:tcW w:w="3686" w:type="dxa"/>
            <w:vAlign w:val="center"/>
          </w:tcPr>
          <w:p w14:paraId="4F006F79" w14:textId="77777777" w:rsidR="003D1638" w:rsidRPr="0016361A" w:rsidRDefault="003D1638" w:rsidP="00E10EB4">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5EC16041" w14:textId="77777777" w:rsidR="003D1638" w:rsidRPr="0016361A" w:rsidRDefault="003D1638" w:rsidP="00E10EB4">
            <w:pPr>
              <w:pStyle w:val="TAL"/>
              <w:rPr>
                <w:rFonts w:cs="Arial"/>
                <w:szCs w:val="18"/>
              </w:rPr>
            </w:pPr>
          </w:p>
        </w:tc>
      </w:tr>
      <w:tr w:rsidR="003D1638" w:rsidRPr="00B54FF5" w14:paraId="6592999E" w14:textId="77777777" w:rsidTr="00E10EB4">
        <w:trPr>
          <w:jc w:val="center"/>
        </w:trPr>
        <w:tc>
          <w:tcPr>
            <w:tcW w:w="1552" w:type="dxa"/>
            <w:vAlign w:val="center"/>
          </w:tcPr>
          <w:p w14:paraId="17126793" w14:textId="77777777" w:rsidR="003D1638" w:rsidRDefault="003D1638" w:rsidP="00E10EB4">
            <w:pPr>
              <w:pStyle w:val="TAL"/>
            </w:pPr>
            <w:r>
              <w:t>lyrInf</w:t>
            </w:r>
          </w:p>
        </w:tc>
        <w:tc>
          <w:tcPr>
            <w:tcW w:w="1417" w:type="dxa"/>
            <w:vAlign w:val="center"/>
          </w:tcPr>
          <w:p w14:paraId="381C24D4" w14:textId="77777777" w:rsidR="003D1638" w:rsidRDefault="003D1638" w:rsidP="00E10EB4">
            <w:pPr>
              <w:pStyle w:val="TAL"/>
            </w:pPr>
            <w:r>
              <w:t>array(MapLayerInfo)</w:t>
            </w:r>
          </w:p>
        </w:tc>
        <w:tc>
          <w:tcPr>
            <w:tcW w:w="425" w:type="dxa"/>
            <w:vAlign w:val="center"/>
          </w:tcPr>
          <w:p w14:paraId="2ABDBC39" w14:textId="77777777" w:rsidR="003D1638" w:rsidRDefault="003D1638" w:rsidP="00E10EB4">
            <w:pPr>
              <w:pStyle w:val="TAC"/>
            </w:pPr>
            <w:r>
              <w:t>C</w:t>
            </w:r>
          </w:p>
        </w:tc>
        <w:tc>
          <w:tcPr>
            <w:tcW w:w="1134" w:type="dxa"/>
            <w:vAlign w:val="center"/>
          </w:tcPr>
          <w:p w14:paraId="4BEA9D10" w14:textId="77777777" w:rsidR="003D1638" w:rsidRDefault="003D1638" w:rsidP="00E10EB4">
            <w:pPr>
              <w:pStyle w:val="TAC"/>
            </w:pPr>
            <w:r>
              <w:t>1..N</w:t>
            </w:r>
          </w:p>
        </w:tc>
        <w:tc>
          <w:tcPr>
            <w:tcW w:w="3686" w:type="dxa"/>
            <w:vAlign w:val="center"/>
          </w:tcPr>
          <w:p w14:paraId="02985E29" w14:textId="77777777" w:rsidR="003D1638" w:rsidRDefault="003D1638" w:rsidP="00E10EB4">
            <w:pPr>
              <w:pStyle w:val="TAL"/>
              <w:rPr>
                <w:rFonts w:cs="Arial"/>
                <w:szCs w:val="18"/>
              </w:rPr>
            </w:pPr>
            <w:r>
              <w:rPr>
                <w:rFonts w:cs="Arial"/>
                <w:szCs w:val="18"/>
              </w:rPr>
              <w:t>Contains the list of spatial map layer information.</w:t>
            </w:r>
          </w:p>
        </w:tc>
        <w:tc>
          <w:tcPr>
            <w:tcW w:w="1310" w:type="dxa"/>
            <w:vAlign w:val="center"/>
          </w:tcPr>
          <w:p w14:paraId="2A60FB3A" w14:textId="77777777" w:rsidR="003D1638" w:rsidRPr="0016361A" w:rsidRDefault="003D1638" w:rsidP="00E10EB4">
            <w:pPr>
              <w:pStyle w:val="TAL"/>
              <w:rPr>
                <w:rFonts w:cs="Arial"/>
                <w:szCs w:val="18"/>
              </w:rPr>
            </w:pPr>
          </w:p>
        </w:tc>
      </w:tr>
      <w:tr w:rsidR="003D1638" w:rsidRPr="00B54FF5" w14:paraId="10DB66F6" w14:textId="77777777" w:rsidTr="00E10EB4">
        <w:trPr>
          <w:jc w:val="center"/>
        </w:trPr>
        <w:tc>
          <w:tcPr>
            <w:tcW w:w="1552" w:type="dxa"/>
            <w:vAlign w:val="center"/>
          </w:tcPr>
          <w:p w14:paraId="441C200F" w14:textId="77777777" w:rsidR="003D1638" w:rsidRDefault="003D1638" w:rsidP="00E10EB4">
            <w:pPr>
              <w:pStyle w:val="TAL"/>
            </w:pPr>
            <w:r>
              <w:t>augLyrInf</w:t>
            </w:r>
          </w:p>
        </w:tc>
        <w:tc>
          <w:tcPr>
            <w:tcW w:w="1417" w:type="dxa"/>
            <w:vAlign w:val="center"/>
          </w:tcPr>
          <w:p w14:paraId="0606BB3E" w14:textId="77777777" w:rsidR="003D1638" w:rsidRDefault="003D1638" w:rsidP="00E10EB4">
            <w:pPr>
              <w:pStyle w:val="TAL"/>
            </w:pPr>
            <w:r>
              <w:t>AugmentLayerInfo</w:t>
            </w:r>
          </w:p>
        </w:tc>
        <w:tc>
          <w:tcPr>
            <w:tcW w:w="425" w:type="dxa"/>
            <w:vAlign w:val="center"/>
          </w:tcPr>
          <w:p w14:paraId="4B49DA31" w14:textId="77777777" w:rsidR="003D1638" w:rsidRDefault="003D1638" w:rsidP="00E10EB4">
            <w:pPr>
              <w:pStyle w:val="TAC"/>
            </w:pPr>
            <w:r>
              <w:t>C</w:t>
            </w:r>
          </w:p>
        </w:tc>
        <w:tc>
          <w:tcPr>
            <w:tcW w:w="1134" w:type="dxa"/>
            <w:vAlign w:val="center"/>
          </w:tcPr>
          <w:p w14:paraId="6B446B21" w14:textId="77777777" w:rsidR="003D1638" w:rsidRDefault="003D1638" w:rsidP="00E10EB4">
            <w:pPr>
              <w:pStyle w:val="TAC"/>
            </w:pPr>
            <w:r>
              <w:t>0..1</w:t>
            </w:r>
          </w:p>
        </w:tc>
        <w:tc>
          <w:tcPr>
            <w:tcW w:w="3686" w:type="dxa"/>
            <w:vAlign w:val="center"/>
          </w:tcPr>
          <w:p w14:paraId="3ACECF51" w14:textId="77777777" w:rsidR="003D1638" w:rsidRDefault="003D1638" w:rsidP="00E10EB4">
            <w:pPr>
              <w:pStyle w:val="TAL"/>
              <w:rPr>
                <w:rFonts w:cs="Arial"/>
                <w:szCs w:val="18"/>
              </w:rPr>
            </w:pPr>
            <w:r>
              <w:rPr>
                <w:rFonts w:cs="Arial"/>
                <w:szCs w:val="18"/>
              </w:rPr>
              <w:t>Contains the list of information augmented with the spatial map layers.</w:t>
            </w:r>
          </w:p>
          <w:p w14:paraId="2AF439DB" w14:textId="77777777" w:rsidR="003D1638" w:rsidRDefault="003D1638" w:rsidP="00E10EB4">
            <w:pPr>
              <w:pStyle w:val="TAL"/>
              <w:rPr>
                <w:rFonts w:cs="Arial"/>
                <w:szCs w:val="18"/>
              </w:rPr>
            </w:pPr>
          </w:p>
          <w:p w14:paraId="765C61D1" w14:textId="77777777" w:rsidR="003D1638" w:rsidRDefault="003D1638" w:rsidP="00E10EB4">
            <w:pPr>
              <w:pStyle w:val="TAL"/>
              <w:rPr>
                <w:rFonts w:cs="Arial"/>
                <w:szCs w:val="18"/>
              </w:rPr>
            </w:pPr>
            <w:r>
              <w:rPr>
                <w:rFonts w:cs="Arial"/>
                <w:szCs w:val="18"/>
              </w:rPr>
              <w:t xml:space="preserve">When present, only the </w:t>
            </w:r>
            <w:r>
              <w:t>"augWith" attribute shall be present.</w:t>
            </w:r>
          </w:p>
        </w:tc>
        <w:tc>
          <w:tcPr>
            <w:tcW w:w="1310" w:type="dxa"/>
            <w:vAlign w:val="center"/>
          </w:tcPr>
          <w:p w14:paraId="51219845" w14:textId="77777777" w:rsidR="003D1638" w:rsidRPr="0016361A" w:rsidRDefault="003D1638" w:rsidP="00E10EB4">
            <w:pPr>
              <w:pStyle w:val="TAL"/>
              <w:rPr>
                <w:rFonts w:cs="Arial"/>
                <w:szCs w:val="18"/>
              </w:rPr>
            </w:pPr>
          </w:p>
        </w:tc>
      </w:tr>
      <w:tr w:rsidR="003D1638" w:rsidRPr="00B54FF5" w14:paraId="287E71E0" w14:textId="77777777" w:rsidTr="00E10EB4">
        <w:trPr>
          <w:jc w:val="center"/>
        </w:trPr>
        <w:tc>
          <w:tcPr>
            <w:tcW w:w="9524" w:type="dxa"/>
            <w:gridSpan w:val="6"/>
            <w:vAlign w:val="center"/>
          </w:tcPr>
          <w:p w14:paraId="4C09A151" w14:textId="77777777" w:rsidR="003D1638" w:rsidRPr="0016361A" w:rsidRDefault="003D1638" w:rsidP="00E10EB4">
            <w:pPr>
              <w:pStyle w:val="TAN"/>
              <w:rPr>
                <w:rFonts w:cs="Arial"/>
                <w:szCs w:val="18"/>
              </w:rPr>
            </w:pPr>
            <w:r>
              <w:t>NOTE:</w:t>
            </w:r>
            <w:r>
              <w:tab/>
              <w:t>At least one of these attributes shall be present.</w:t>
            </w:r>
          </w:p>
        </w:tc>
      </w:tr>
    </w:tbl>
    <w:p w14:paraId="15E362DD" w14:textId="77777777" w:rsidR="003D1638" w:rsidRDefault="003D1638" w:rsidP="003D1638">
      <w:pPr>
        <w:rPr>
          <w:lang w:val="en-US"/>
        </w:rPr>
      </w:pPr>
    </w:p>
    <w:p w14:paraId="4F546C82" w14:textId="293F2E69" w:rsidR="003D1638" w:rsidRDefault="00E10EB4" w:rsidP="003D1638">
      <w:pPr>
        <w:pStyle w:val="H6"/>
      </w:pPr>
      <w:r>
        <w:t>6.2.1</w:t>
      </w:r>
      <w:r w:rsidR="003D1638">
        <w:t>.6.2.4</w:t>
      </w:r>
      <w:r w:rsidR="003D1638">
        <w:tab/>
        <w:t>Type: AugmentLayerInfo</w:t>
      </w:r>
    </w:p>
    <w:p w14:paraId="74D3A837" w14:textId="50FE2DDB" w:rsidR="003D1638" w:rsidRDefault="003D1638" w:rsidP="003D1638">
      <w:pPr>
        <w:pStyle w:val="TH"/>
      </w:pPr>
      <w:r>
        <w:rPr>
          <w:noProof/>
        </w:rPr>
        <w:t>Table </w:t>
      </w:r>
      <w:r w:rsidR="00E10EB4">
        <w:t>6.2.1</w:t>
      </w:r>
      <w:r>
        <w:t xml:space="preserve">.6.2.4-1: </w:t>
      </w:r>
      <w:r>
        <w:rPr>
          <w:noProof/>
        </w:rPr>
        <w:t>Definition of type AugmentLayerInfo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CE7684" w14:textId="77777777" w:rsidTr="00E10EB4">
        <w:trPr>
          <w:jc w:val="center"/>
        </w:trPr>
        <w:tc>
          <w:tcPr>
            <w:tcW w:w="1552" w:type="dxa"/>
            <w:shd w:val="clear" w:color="auto" w:fill="C0C0C0"/>
            <w:hideMark/>
          </w:tcPr>
          <w:p w14:paraId="76E942E2" w14:textId="77777777" w:rsidR="003D1638" w:rsidRPr="0016361A" w:rsidRDefault="003D1638" w:rsidP="00E10EB4">
            <w:pPr>
              <w:pStyle w:val="TAH"/>
            </w:pPr>
            <w:r w:rsidRPr="0016361A">
              <w:t>Attribute name</w:t>
            </w:r>
          </w:p>
        </w:tc>
        <w:tc>
          <w:tcPr>
            <w:tcW w:w="1417" w:type="dxa"/>
            <w:shd w:val="clear" w:color="auto" w:fill="C0C0C0"/>
            <w:hideMark/>
          </w:tcPr>
          <w:p w14:paraId="6DB7D082" w14:textId="77777777" w:rsidR="003D1638" w:rsidRPr="0016361A" w:rsidRDefault="003D1638" w:rsidP="00E10EB4">
            <w:pPr>
              <w:pStyle w:val="TAH"/>
            </w:pPr>
            <w:r w:rsidRPr="0016361A">
              <w:t>Data type</w:t>
            </w:r>
          </w:p>
        </w:tc>
        <w:tc>
          <w:tcPr>
            <w:tcW w:w="425" w:type="dxa"/>
            <w:shd w:val="clear" w:color="auto" w:fill="C0C0C0"/>
            <w:hideMark/>
          </w:tcPr>
          <w:p w14:paraId="3FC70788" w14:textId="77777777" w:rsidR="003D1638" w:rsidRPr="0016361A" w:rsidRDefault="003D1638" w:rsidP="00E10EB4">
            <w:pPr>
              <w:pStyle w:val="TAH"/>
            </w:pPr>
            <w:r w:rsidRPr="0016361A">
              <w:t>P</w:t>
            </w:r>
          </w:p>
        </w:tc>
        <w:tc>
          <w:tcPr>
            <w:tcW w:w="1134" w:type="dxa"/>
            <w:shd w:val="clear" w:color="auto" w:fill="C0C0C0"/>
          </w:tcPr>
          <w:p w14:paraId="5178D36F" w14:textId="77777777" w:rsidR="003D1638" w:rsidRPr="0016361A" w:rsidRDefault="003D1638" w:rsidP="00E10EB4">
            <w:pPr>
              <w:pStyle w:val="TAH"/>
            </w:pPr>
            <w:r w:rsidRPr="00F112E4">
              <w:t>Cardinality</w:t>
            </w:r>
          </w:p>
        </w:tc>
        <w:tc>
          <w:tcPr>
            <w:tcW w:w="3686" w:type="dxa"/>
            <w:shd w:val="clear" w:color="auto" w:fill="C0C0C0"/>
            <w:hideMark/>
          </w:tcPr>
          <w:p w14:paraId="235419CD"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C6E841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05BE8F6" w14:textId="77777777" w:rsidTr="00E10EB4">
        <w:trPr>
          <w:jc w:val="center"/>
        </w:trPr>
        <w:tc>
          <w:tcPr>
            <w:tcW w:w="1552" w:type="dxa"/>
            <w:vAlign w:val="center"/>
          </w:tcPr>
          <w:p w14:paraId="19A59214" w14:textId="77777777" w:rsidR="003D1638" w:rsidRPr="0016361A" w:rsidRDefault="003D1638" w:rsidP="00E10EB4">
            <w:pPr>
              <w:pStyle w:val="TAL"/>
            </w:pPr>
            <w:r>
              <w:t>augWith</w:t>
            </w:r>
          </w:p>
        </w:tc>
        <w:tc>
          <w:tcPr>
            <w:tcW w:w="1417" w:type="dxa"/>
            <w:vAlign w:val="center"/>
          </w:tcPr>
          <w:p w14:paraId="7FE1C0DC" w14:textId="77777777" w:rsidR="003D1638" w:rsidRPr="0016361A" w:rsidRDefault="003D1638" w:rsidP="00E10EB4">
            <w:pPr>
              <w:pStyle w:val="TAL"/>
            </w:pPr>
            <w:r>
              <w:t>array(AugmentLayer)</w:t>
            </w:r>
          </w:p>
        </w:tc>
        <w:tc>
          <w:tcPr>
            <w:tcW w:w="425" w:type="dxa"/>
            <w:vAlign w:val="center"/>
          </w:tcPr>
          <w:p w14:paraId="12B0AF96" w14:textId="77777777" w:rsidR="003D1638" w:rsidRPr="0016361A" w:rsidRDefault="003D1638" w:rsidP="00E10EB4">
            <w:pPr>
              <w:pStyle w:val="TAC"/>
            </w:pPr>
            <w:r>
              <w:t>M</w:t>
            </w:r>
          </w:p>
        </w:tc>
        <w:tc>
          <w:tcPr>
            <w:tcW w:w="1134" w:type="dxa"/>
            <w:vAlign w:val="center"/>
          </w:tcPr>
          <w:p w14:paraId="1F4CC41E" w14:textId="77777777" w:rsidR="003D1638" w:rsidRPr="0016361A" w:rsidRDefault="003D1638" w:rsidP="00E10EB4">
            <w:pPr>
              <w:pStyle w:val="TAC"/>
            </w:pPr>
            <w:r>
              <w:t>1..N</w:t>
            </w:r>
          </w:p>
        </w:tc>
        <w:tc>
          <w:tcPr>
            <w:tcW w:w="3686" w:type="dxa"/>
            <w:vAlign w:val="center"/>
          </w:tcPr>
          <w:p w14:paraId="5F0C7655" w14:textId="77777777" w:rsidR="003D1638" w:rsidRPr="0016361A" w:rsidRDefault="003D1638" w:rsidP="00E10EB4">
            <w:pPr>
              <w:pStyle w:val="TAL"/>
              <w:rPr>
                <w:rFonts w:cs="Arial"/>
                <w:szCs w:val="18"/>
              </w:rPr>
            </w:pPr>
            <w:r>
              <w:rPr>
                <w:rFonts w:cs="Arial"/>
                <w:szCs w:val="18"/>
              </w:rPr>
              <w:t>Contains the information augmented with the spatial map layers.</w:t>
            </w:r>
          </w:p>
        </w:tc>
        <w:tc>
          <w:tcPr>
            <w:tcW w:w="1310" w:type="dxa"/>
            <w:vAlign w:val="center"/>
          </w:tcPr>
          <w:p w14:paraId="7C2486FF" w14:textId="77777777" w:rsidR="003D1638" w:rsidRPr="0016361A" w:rsidRDefault="003D1638" w:rsidP="00E10EB4">
            <w:pPr>
              <w:pStyle w:val="TAL"/>
              <w:rPr>
                <w:rFonts w:cs="Arial"/>
                <w:szCs w:val="18"/>
              </w:rPr>
            </w:pPr>
          </w:p>
        </w:tc>
      </w:tr>
      <w:tr w:rsidR="003D1638" w:rsidRPr="00B54FF5" w14:paraId="46BBE225" w14:textId="77777777" w:rsidTr="00E10EB4">
        <w:trPr>
          <w:jc w:val="center"/>
        </w:trPr>
        <w:tc>
          <w:tcPr>
            <w:tcW w:w="1552" w:type="dxa"/>
            <w:vAlign w:val="center"/>
          </w:tcPr>
          <w:p w14:paraId="0104F6D2" w14:textId="77777777" w:rsidR="003D1638" w:rsidRDefault="003D1638" w:rsidP="00E10EB4">
            <w:pPr>
              <w:pStyle w:val="TAL"/>
            </w:pPr>
            <w:r>
              <w:t>augLyrDet</w:t>
            </w:r>
          </w:p>
        </w:tc>
        <w:tc>
          <w:tcPr>
            <w:tcW w:w="1417" w:type="dxa"/>
            <w:vAlign w:val="center"/>
          </w:tcPr>
          <w:p w14:paraId="367D7469" w14:textId="77777777" w:rsidR="003D1638" w:rsidRDefault="003D1638" w:rsidP="00E10EB4">
            <w:pPr>
              <w:pStyle w:val="TAL"/>
            </w:pPr>
            <w:r>
              <w:t>array(string)</w:t>
            </w:r>
          </w:p>
        </w:tc>
        <w:tc>
          <w:tcPr>
            <w:tcW w:w="425" w:type="dxa"/>
            <w:vAlign w:val="center"/>
          </w:tcPr>
          <w:p w14:paraId="05E7BABD" w14:textId="77777777" w:rsidR="003D1638" w:rsidRDefault="003D1638" w:rsidP="00E10EB4">
            <w:pPr>
              <w:pStyle w:val="TAC"/>
            </w:pPr>
            <w:r>
              <w:t>O</w:t>
            </w:r>
          </w:p>
        </w:tc>
        <w:tc>
          <w:tcPr>
            <w:tcW w:w="1134" w:type="dxa"/>
            <w:vAlign w:val="center"/>
          </w:tcPr>
          <w:p w14:paraId="25F39464" w14:textId="77777777" w:rsidR="003D1638" w:rsidRDefault="003D1638" w:rsidP="00E10EB4">
            <w:pPr>
              <w:pStyle w:val="TAC"/>
            </w:pPr>
            <w:r>
              <w:t>0..1</w:t>
            </w:r>
          </w:p>
        </w:tc>
        <w:tc>
          <w:tcPr>
            <w:tcW w:w="3686" w:type="dxa"/>
            <w:vAlign w:val="center"/>
          </w:tcPr>
          <w:p w14:paraId="0C908EDB" w14:textId="77777777" w:rsidR="003D1638" w:rsidRDefault="003D1638" w:rsidP="00E10EB4">
            <w:pPr>
              <w:pStyle w:val="TAL"/>
              <w:rPr>
                <w:rFonts w:cs="Arial"/>
                <w:szCs w:val="18"/>
              </w:rPr>
            </w:pPr>
            <w:r>
              <w:rPr>
                <w:rFonts w:cs="Arial"/>
                <w:szCs w:val="18"/>
              </w:rPr>
              <w:t>Contains the augmented spatial map layer information.</w:t>
            </w:r>
          </w:p>
        </w:tc>
        <w:tc>
          <w:tcPr>
            <w:tcW w:w="1310" w:type="dxa"/>
            <w:vAlign w:val="center"/>
          </w:tcPr>
          <w:p w14:paraId="20C528D3" w14:textId="77777777" w:rsidR="003D1638" w:rsidRPr="0016361A" w:rsidRDefault="003D1638" w:rsidP="00E10EB4">
            <w:pPr>
              <w:pStyle w:val="TAL"/>
              <w:rPr>
                <w:rFonts w:cs="Arial"/>
                <w:szCs w:val="18"/>
              </w:rPr>
            </w:pPr>
          </w:p>
        </w:tc>
      </w:tr>
    </w:tbl>
    <w:p w14:paraId="30DF87D3" w14:textId="77777777" w:rsidR="003D1638" w:rsidRDefault="003D1638" w:rsidP="003D1638">
      <w:pPr>
        <w:rPr>
          <w:lang w:val="en-US"/>
        </w:rPr>
      </w:pPr>
    </w:p>
    <w:p w14:paraId="0A6A7017" w14:textId="3AE19E0E" w:rsidR="003D1638" w:rsidRDefault="00E10EB4" w:rsidP="003D1638">
      <w:pPr>
        <w:pStyle w:val="H6"/>
      </w:pPr>
      <w:r>
        <w:t>6.2.1</w:t>
      </w:r>
      <w:r w:rsidR="003D1638">
        <w:t>.6.2.5</w:t>
      </w:r>
      <w:r w:rsidR="003D1638">
        <w:tab/>
        <w:t>Type: SpatialMap</w:t>
      </w:r>
    </w:p>
    <w:p w14:paraId="305ACBF1" w14:textId="466ADAB3" w:rsidR="003D1638" w:rsidRDefault="003D1638" w:rsidP="003D1638">
      <w:pPr>
        <w:pStyle w:val="TH"/>
      </w:pPr>
      <w:r>
        <w:rPr>
          <w:noProof/>
        </w:rPr>
        <w:t>Table </w:t>
      </w:r>
      <w:r w:rsidR="00E10EB4">
        <w:t>6.2.1</w:t>
      </w:r>
      <w:r>
        <w:t xml:space="preserve">.6.2.5-1: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CCB491B" w14:textId="77777777" w:rsidTr="00E10EB4">
        <w:trPr>
          <w:jc w:val="center"/>
        </w:trPr>
        <w:tc>
          <w:tcPr>
            <w:tcW w:w="1552" w:type="dxa"/>
            <w:shd w:val="clear" w:color="auto" w:fill="C0C0C0"/>
            <w:hideMark/>
          </w:tcPr>
          <w:p w14:paraId="264EAF20" w14:textId="77777777" w:rsidR="003D1638" w:rsidRPr="0016361A" w:rsidRDefault="003D1638" w:rsidP="00E10EB4">
            <w:pPr>
              <w:pStyle w:val="TAH"/>
            </w:pPr>
            <w:r w:rsidRPr="0016361A">
              <w:t>Attribute name</w:t>
            </w:r>
          </w:p>
        </w:tc>
        <w:tc>
          <w:tcPr>
            <w:tcW w:w="1417" w:type="dxa"/>
            <w:shd w:val="clear" w:color="auto" w:fill="C0C0C0"/>
            <w:hideMark/>
          </w:tcPr>
          <w:p w14:paraId="33A1188C" w14:textId="77777777" w:rsidR="003D1638" w:rsidRPr="0016361A" w:rsidRDefault="003D1638" w:rsidP="00E10EB4">
            <w:pPr>
              <w:pStyle w:val="TAH"/>
            </w:pPr>
            <w:r w:rsidRPr="0016361A">
              <w:t>Data type</w:t>
            </w:r>
          </w:p>
        </w:tc>
        <w:tc>
          <w:tcPr>
            <w:tcW w:w="425" w:type="dxa"/>
            <w:shd w:val="clear" w:color="auto" w:fill="C0C0C0"/>
            <w:hideMark/>
          </w:tcPr>
          <w:p w14:paraId="463775FF" w14:textId="77777777" w:rsidR="003D1638" w:rsidRPr="0016361A" w:rsidRDefault="003D1638" w:rsidP="00E10EB4">
            <w:pPr>
              <w:pStyle w:val="TAH"/>
            </w:pPr>
            <w:r w:rsidRPr="0016361A">
              <w:t>P</w:t>
            </w:r>
          </w:p>
        </w:tc>
        <w:tc>
          <w:tcPr>
            <w:tcW w:w="1134" w:type="dxa"/>
            <w:shd w:val="clear" w:color="auto" w:fill="C0C0C0"/>
          </w:tcPr>
          <w:p w14:paraId="58B687E2" w14:textId="77777777" w:rsidR="003D1638" w:rsidRPr="0016361A" w:rsidRDefault="003D1638" w:rsidP="00E10EB4">
            <w:pPr>
              <w:pStyle w:val="TAH"/>
            </w:pPr>
            <w:r w:rsidRPr="00F112E4">
              <w:t>Cardinality</w:t>
            </w:r>
          </w:p>
        </w:tc>
        <w:tc>
          <w:tcPr>
            <w:tcW w:w="3686" w:type="dxa"/>
            <w:shd w:val="clear" w:color="auto" w:fill="C0C0C0"/>
            <w:hideMark/>
          </w:tcPr>
          <w:p w14:paraId="6D87D78B"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F64E5A9"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41B559E7" w14:textId="77777777" w:rsidTr="00E10EB4">
        <w:trPr>
          <w:jc w:val="center"/>
        </w:trPr>
        <w:tc>
          <w:tcPr>
            <w:tcW w:w="1552" w:type="dxa"/>
            <w:vAlign w:val="center"/>
          </w:tcPr>
          <w:p w14:paraId="0DC059F1" w14:textId="77777777" w:rsidR="003D1638" w:rsidRPr="0016361A" w:rsidRDefault="003D1638" w:rsidP="00E10EB4">
            <w:pPr>
              <w:pStyle w:val="TAL"/>
            </w:pPr>
            <w:r>
              <w:t>svcId</w:t>
            </w:r>
          </w:p>
        </w:tc>
        <w:tc>
          <w:tcPr>
            <w:tcW w:w="1417" w:type="dxa"/>
            <w:vAlign w:val="center"/>
          </w:tcPr>
          <w:p w14:paraId="274730D1" w14:textId="77777777" w:rsidR="003D1638" w:rsidRPr="0016361A" w:rsidRDefault="003D1638" w:rsidP="00E10EB4">
            <w:pPr>
              <w:pStyle w:val="TAL"/>
            </w:pPr>
            <w:r>
              <w:t>String</w:t>
            </w:r>
          </w:p>
        </w:tc>
        <w:tc>
          <w:tcPr>
            <w:tcW w:w="425" w:type="dxa"/>
            <w:vAlign w:val="center"/>
          </w:tcPr>
          <w:p w14:paraId="71289997" w14:textId="77777777" w:rsidR="003D1638" w:rsidRPr="0016361A" w:rsidRDefault="003D1638" w:rsidP="00E10EB4">
            <w:pPr>
              <w:pStyle w:val="TAC"/>
            </w:pPr>
            <w:r>
              <w:t>O</w:t>
            </w:r>
          </w:p>
        </w:tc>
        <w:tc>
          <w:tcPr>
            <w:tcW w:w="1134" w:type="dxa"/>
            <w:vAlign w:val="center"/>
          </w:tcPr>
          <w:p w14:paraId="3D9923A0" w14:textId="77777777" w:rsidR="003D1638" w:rsidRPr="0016361A" w:rsidRDefault="003D1638" w:rsidP="00E10EB4">
            <w:pPr>
              <w:pStyle w:val="TAC"/>
            </w:pPr>
            <w:r>
              <w:t>0..1</w:t>
            </w:r>
          </w:p>
        </w:tc>
        <w:tc>
          <w:tcPr>
            <w:tcW w:w="3686" w:type="dxa"/>
            <w:vAlign w:val="center"/>
          </w:tcPr>
          <w:p w14:paraId="36F88F03"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7893306A" w14:textId="77777777" w:rsidR="003D1638" w:rsidRPr="0016361A" w:rsidRDefault="003D1638" w:rsidP="00E10EB4">
            <w:pPr>
              <w:pStyle w:val="TAL"/>
              <w:rPr>
                <w:rFonts w:cs="Arial"/>
                <w:szCs w:val="18"/>
              </w:rPr>
            </w:pPr>
          </w:p>
        </w:tc>
      </w:tr>
      <w:tr w:rsidR="003D1638" w:rsidRPr="00B54FF5" w14:paraId="544E990D" w14:textId="77777777" w:rsidTr="00E10EB4">
        <w:trPr>
          <w:jc w:val="center"/>
        </w:trPr>
        <w:tc>
          <w:tcPr>
            <w:tcW w:w="1552" w:type="dxa"/>
            <w:vAlign w:val="center"/>
          </w:tcPr>
          <w:p w14:paraId="6546D572" w14:textId="77777777" w:rsidR="003D1638" w:rsidRPr="0016361A" w:rsidRDefault="003D1638" w:rsidP="00E10EB4">
            <w:pPr>
              <w:pStyle w:val="TAL"/>
            </w:pPr>
            <w:r>
              <w:t>smProf</w:t>
            </w:r>
          </w:p>
        </w:tc>
        <w:tc>
          <w:tcPr>
            <w:tcW w:w="1417" w:type="dxa"/>
            <w:vAlign w:val="center"/>
          </w:tcPr>
          <w:p w14:paraId="69777125" w14:textId="77777777" w:rsidR="003D1638" w:rsidRPr="0016361A" w:rsidRDefault="003D1638" w:rsidP="00E10EB4">
            <w:pPr>
              <w:pStyle w:val="TAL"/>
            </w:pPr>
            <w:r>
              <w:t>SpatialMapProfile</w:t>
            </w:r>
          </w:p>
        </w:tc>
        <w:tc>
          <w:tcPr>
            <w:tcW w:w="425" w:type="dxa"/>
            <w:vAlign w:val="center"/>
          </w:tcPr>
          <w:p w14:paraId="263C8683" w14:textId="77777777" w:rsidR="003D1638" w:rsidRPr="0016361A" w:rsidRDefault="003D1638" w:rsidP="00E10EB4">
            <w:pPr>
              <w:pStyle w:val="TAC"/>
            </w:pPr>
            <w:r>
              <w:t>M</w:t>
            </w:r>
          </w:p>
        </w:tc>
        <w:tc>
          <w:tcPr>
            <w:tcW w:w="1134" w:type="dxa"/>
            <w:vAlign w:val="center"/>
          </w:tcPr>
          <w:p w14:paraId="7B0122E8" w14:textId="77777777" w:rsidR="003D1638" w:rsidRPr="0016361A" w:rsidRDefault="003D1638" w:rsidP="00E10EB4">
            <w:pPr>
              <w:pStyle w:val="TAC"/>
            </w:pPr>
            <w:r>
              <w:t>1</w:t>
            </w:r>
          </w:p>
        </w:tc>
        <w:tc>
          <w:tcPr>
            <w:tcW w:w="3686" w:type="dxa"/>
            <w:vAlign w:val="center"/>
          </w:tcPr>
          <w:p w14:paraId="75A51DE2"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5A784DD4" w14:textId="77777777" w:rsidR="003D1638" w:rsidRPr="0016361A" w:rsidRDefault="003D1638" w:rsidP="00E10EB4">
            <w:pPr>
              <w:pStyle w:val="TAL"/>
              <w:rPr>
                <w:rFonts w:cs="Arial"/>
                <w:szCs w:val="18"/>
              </w:rPr>
            </w:pPr>
          </w:p>
        </w:tc>
      </w:tr>
      <w:tr w:rsidR="003D1638" w:rsidRPr="00B54FF5" w14:paraId="36BFC5F5" w14:textId="77777777" w:rsidTr="00E10EB4">
        <w:trPr>
          <w:jc w:val="center"/>
        </w:trPr>
        <w:tc>
          <w:tcPr>
            <w:tcW w:w="1552" w:type="dxa"/>
            <w:vAlign w:val="center"/>
          </w:tcPr>
          <w:p w14:paraId="66527C29" w14:textId="77777777" w:rsidR="003D1638" w:rsidRPr="0016361A" w:rsidRDefault="003D1638" w:rsidP="00E10EB4">
            <w:pPr>
              <w:pStyle w:val="TAL"/>
            </w:pPr>
            <w:r>
              <w:t>augLyrInf</w:t>
            </w:r>
          </w:p>
        </w:tc>
        <w:tc>
          <w:tcPr>
            <w:tcW w:w="1417" w:type="dxa"/>
            <w:vAlign w:val="center"/>
          </w:tcPr>
          <w:p w14:paraId="05721514" w14:textId="77777777" w:rsidR="003D1638" w:rsidRPr="0016361A" w:rsidRDefault="003D1638" w:rsidP="00E10EB4">
            <w:pPr>
              <w:pStyle w:val="TAL"/>
            </w:pPr>
            <w:r>
              <w:t>AugmentLayerInfo</w:t>
            </w:r>
          </w:p>
        </w:tc>
        <w:tc>
          <w:tcPr>
            <w:tcW w:w="425" w:type="dxa"/>
            <w:vAlign w:val="center"/>
          </w:tcPr>
          <w:p w14:paraId="049F4E20" w14:textId="77777777" w:rsidR="003D1638" w:rsidRPr="0016361A" w:rsidRDefault="003D1638" w:rsidP="00E10EB4">
            <w:pPr>
              <w:pStyle w:val="TAC"/>
            </w:pPr>
            <w:r>
              <w:t>O</w:t>
            </w:r>
          </w:p>
        </w:tc>
        <w:tc>
          <w:tcPr>
            <w:tcW w:w="1134" w:type="dxa"/>
            <w:vAlign w:val="center"/>
          </w:tcPr>
          <w:p w14:paraId="6E84DB64" w14:textId="77777777" w:rsidR="003D1638" w:rsidRPr="0016361A" w:rsidRDefault="003D1638" w:rsidP="00E10EB4">
            <w:pPr>
              <w:pStyle w:val="TAC"/>
            </w:pPr>
            <w:r>
              <w:t>0..1</w:t>
            </w:r>
          </w:p>
        </w:tc>
        <w:tc>
          <w:tcPr>
            <w:tcW w:w="3686" w:type="dxa"/>
            <w:vAlign w:val="center"/>
          </w:tcPr>
          <w:p w14:paraId="79E18D40" w14:textId="77777777" w:rsidR="003D1638" w:rsidRPr="0016361A" w:rsidRDefault="003D1638" w:rsidP="00E10EB4">
            <w:pPr>
              <w:pStyle w:val="TAL"/>
              <w:rPr>
                <w:rFonts w:cs="Arial"/>
                <w:szCs w:val="18"/>
              </w:rPr>
            </w:pPr>
            <w:r>
              <w:rPr>
                <w:rFonts w:cs="Arial"/>
                <w:szCs w:val="18"/>
              </w:rPr>
              <w:t>Contains the augmented spatial map layer information.</w:t>
            </w:r>
          </w:p>
        </w:tc>
        <w:tc>
          <w:tcPr>
            <w:tcW w:w="1310" w:type="dxa"/>
            <w:vAlign w:val="center"/>
          </w:tcPr>
          <w:p w14:paraId="5CF4CF41" w14:textId="77777777" w:rsidR="003D1638" w:rsidRPr="0016361A" w:rsidRDefault="003D1638" w:rsidP="00E10EB4">
            <w:pPr>
              <w:pStyle w:val="TAL"/>
              <w:rPr>
                <w:rFonts w:cs="Arial"/>
                <w:szCs w:val="18"/>
              </w:rPr>
            </w:pPr>
          </w:p>
        </w:tc>
      </w:tr>
      <w:tr w:rsidR="003D1638" w:rsidRPr="00B54FF5" w14:paraId="3B85E2F2" w14:textId="77777777" w:rsidTr="00E10EB4">
        <w:trPr>
          <w:jc w:val="center"/>
        </w:trPr>
        <w:tc>
          <w:tcPr>
            <w:tcW w:w="1552" w:type="dxa"/>
            <w:vAlign w:val="center"/>
          </w:tcPr>
          <w:p w14:paraId="761A1D92" w14:textId="77777777" w:rsidR="003D1638" w:rsidRDefault="003D1638" w:rsidP="00E10EB4">
            <w:pPr>
              <w:pStyle w:val="TAL"/>
            </w:pPr>
            <w:r w:rsidRPr="00CE232C">
              <w:t>suppFeat</w:t>
            </w:r>
          </w:p>
        </w:tc>
        <w:tc>
          <w:tcPr>
            <w:tcW w:w="1417" w:type="dxa"/>
            <w:vAlign w:val="center"/>
          </w:tcPr>
          <w:p w14:paraId="62ED5483" w14:textId="77777777" w:rsidR="003D1638" w:rsidRDefault="003D1638" w:rsidP="00E10EB4">
            <w:pPr>
              <w:pStyle w:val="TAL"/>
            </w:pPr>
            <w:r w:rsidRPr="00CE232C">
              <w:t>SupportedFeatures</w:t>
            </w:r>
          </w:p>
        </w:tc>
        <w:tc>
          <w:tcPr>
            <w:tcW w:w="425" w:type="dxa"/>
            <w:vAlign w:val="center"/>
          </w:tcPr>
          <w:p w14:paraId="45D003C6" w14:textId="77777777" w:rsidR="003D1638" w:rsidRDefault="003D1638" w:rsidP="00E10EB4">
            <w:pPr>
              <w:pStyle w:val="TAC"/>
            </w:pPr>
            <w:r w:rsidRPr="00CE232C">
              <w:t>C</w:t>
            </w:r>
          </w:p>
        </w:tc>
        <w:tc>
          <w:tcPr>
            <w:tcW w:w="1134" w:type="dxa"/>
            <w:vAlign w:val="center"/>
          </w:tcPr>
          <w:p w14:paraId="582DA921" w14:textId="77777777" w:rsidR="003D1638" w:rsidRDefault="003D1638" w:rsidP="00E10EB4">
            <w:pPr>
              <w:pStyle w:val="TAC"/>
            </w:pPr>
            <w:r w:rsidRPr="00CE232C">
              <w:t>0..1</w:t>
            </w:r>
          </w:p>
        </w:tc>
        <w:tc>
          <w:tcPr>
            <w:tcW w:w="3686" w:type="dxa"/>
            <w:vAlign w:val="center"/>
          </w:tcPr>
          <w:p w14:paraId="6ABE4DE6"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1BF5483" w14:textId="77777777" w:rsidR="003D1638" w:rsidRPr="00CE232C" w:rsidRDefault="003D1638" w:rsidP="00E10EB4">
            <w:pPr>
              <w:pStyle w:val="TAL"/>
              <w:rPr>
                <w:rFonts w:cs="Arial"/>
                <w:szCs w:val="18"/>
              </w:rPr>
            </w:pPr>
          </w:p>
          <w:p w14:paraId="4419E4E8" w14:textId="77777777" w:rsidR="003D1638"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306F5E6A" w14:textId="77777777" w:rsidR="003D1638" w:rsidRPr="0016361A" w:rsidRDefault="003D1638" w:rsidP="00E10EB4">
            <w:pPr>
              <w:pStyle w:val="TAL"/>
              <w:rPr>
                <w:rFonts w:cs="Arial"/>
                <w:szCs w:val="18"/>
              </w:rPr>
            </w:pPr>
          </w:p>
        </w:tc>
      </w:tr>
    </w:tbl>
    <w:p w14:paraId="1A6040F9" w14:textId="77777777" w:rsidR="003D1638" w:rsidRDefault="003D1638" w:rsidP="003D1638">
      <w:pPr>
        <w:rPr>
          <w:lang w:val="en-US"/>
        </w:rPr>
      </w:pPr>
    </w:p>
    <w:p w14:paraId="79A948E0" w14:textId="0DA4719D" w:rsidR="003D1638" w:rsidRDefault="003D1638" w:rsidP="003D1638">
      <w:pPr>
        <w:pStyle w:val="H6"/>
      </w:pPr>
      <w:r>
        <w:t>6.2.</w:t>
      </w:r>
      <w:r w:rsidR="00E10EB4">
        <w:t>1</w:t>
      </w:r>
      <w:r>
        <w:t>.6.2.6</w:t>
      </w:r>
      <w:r>
        <w:tab/>
        <w:t>Type: SpatialMapProfile</w:t>
      </w:r>
    </w:p>
    <w:p w14:paraId="6E5DB0F5" w14:textId="49FA4B13" w:rsidR="003D1638" w:rsidRDefault="003D1638" w:rsidP="003D1638">
      <w:pPr>
        <w:pStyle w:val="TH"/>
      </w:pPr>
      <w:r>
        <w:rPr>
          <w:noProof/>
        </w:rPr>
        <w:t>Table </w:t>
      </w:r>
      <w:r w:rsidR="00E10EB4">
        <w:t>6.2.1</w:t>
      </w:r>
      <w:r>
        <w:t xml:space="preserve">.6.2.6-1: </w:t>
      </w:r>
      <w:r>
        <w:rPr>
          <w:noProof/>
        </w:rPr>
        <w:t>Definition of type SpatialMapProfile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8D947B3" w14:textId="77777777" w:rsidTr="00E10EB4">
        <w:trPr>
          <w:jc w:val="center"/>
        </w:trPr>
        <w:tc>
          <w:tcPr>
            <w:tcW w:w="1552" w:type="dxa"/>
            <w:shd w:val="clear" w:color="auto" w:fill="C0C0C0"/>
            <w:hideMark/>
          </w:tcPr>
          <w:p w14:paraId="1B5AA350" w14:textId="77777777" w:rsidR="003D1638" w:rsidRPr="0016361A" w:rsidRDefault="003D1638" w:rsidP="00E10EB4">
            <w:pPr>
              <w:pStyle w:val="TAH"/>
            </w:pPr>
            <w:r w:rsidRPr="0016361A">
              <w:t>Attribute name</w:t>
            </w:r>
          </w:p>
        </w:tc>
        <w:tc>
          <w:tcPr>
            <w:tcW w:w="1417" w:type="dxa"/>
            <w:shd w:val="clear" w:color="auto" w:fill="C0C0C0"/>
            <w:hideMark/>
          </w:tcPr>
          <w:p w14:paraId="7F37F4B9" w14:textId="77777777" w:rsidR="003D1638" w:rsidRPr="0016361A" w:rsidRDefault="003D1638" w:rsidP="00E10EB4">
            <w:pPr>
              <w:pStyle w:val="TAH"/>
            </w:pPr>
            <w:r w:rsidRPr="0016361A">
              <w:t>Data type</w:t>
            </w:r>
          </w:p>
        </w:tc>
        <w:tc>
          <w:tcPr>
            <w:tcW w:w="425" w:type="dxa"/>
            <w:shd w:val="clear" w:color="auto" w:fill="C0C0C0"/>
            <w:hideMark/>
          </w:tcPr>
          <w:p w14:paraId="20B4540C" w14:textId="77777777" w:rsidR="003D1638" w:rsidRPr="0016361A" w:rsidRDefault="003D1638" w:rsidP="00E10EB4">
            <w:pPr>
              <w:pStyle w:val="TAH"/>
            </w:pPr>
            <w:r w:rsidRPr="0016361A">
              <w:t>P</w:t>
            </w:r>
          </w:p>
        </w:tc>
        <w:tc>
          <w:tcPr>
            <w:tcW w:w="1134" w:type="dxa"/>
            <w:shd w:val="clear" w:color="auto" w:fill="C0C0C0"/>
          </w:tcPr>
          <w:p w14:paraId="41090722" w14:textId="77777777" w:rsidR="003D1638" w:rsidRPr="0016361A" w:rsidRDefault="003D1638" w:rsidP="00E10EB4">
            <w:pPr>
              <w:pStyle w:val="TAH"/>
            </w:pPr>
            <w:r w:rsidRPr="00F112E4">
              <w:t>Cardinality</w:t>
            </w:r>
          </w:p>
        </w:tc>
        <w:tc>
          <w:tcPr>
            <w:tcW w:w="3686" w:type="dxa"/>
            <w:shd w:val="clear" w:color="auto" w:fill="C0C0C0"/>
            <w:hideMark/>
          </w:tcPr>
          <w:p w14:paraId="126374BA"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C81C11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31EFA9F" w14:textId="77777777" w:rsidTr="00E10EB4">
        <w:trPr>
          <w:jc w:val="center"/>
        </w:trPr>
        <w:tc>
          <w:tcPr>
            <w:tcW w:w="1552" w:type="dxa"/>
            <w:vAlign w:val="center"/>
          </w:tcPr>
          <w:p w14:paraId="72A08EA4" w14:textId="77777777" w:rsidR="003D1638" w:rsidRPr="0016361A" w:rsidRDefault="003D1638" w:rsidP="00E10EB4">
            <w:pPr>
              <w:pStyle w:val="TAL"/>
            </w:pPr>
            <w:r>
              <w:t>mapId</w:t>
            </w:r>
          </w:p>
        </w:tc>
        <w:tc>
          <w:tcPr>
            <w:tcW w:w="1417" w:type="dxa"/>
            <w:vAlign w:val="center"/>
          </w:tcPr>
          <w:p w14:paraId="148D2A02" w14:textId="77777777" w:rsidR="003D1638" w:rsidRPr="0016361A" w:rsidRDefault="003D1638" w:rsidP="00E10EB4">
            <w:pPr>
              <w:pStyle w:val="TAL"/>
            </w:pPr>
            <w:r>
              <w:t>SpatialMapId</w:t>
            </w:r>
          </w:p>
        </w:tc>
        <w:tc>
          <w:tcPr>
            <w:tcW w:w="425" w:type="dxa"/>
            <w:vAlign w:val="center"/>
          </w:tcPr>
          <w:p w14:paraId="06914F18" w14:textId="77777777" w:rsidR="003D1638" w:rsidRPr="0016361A" w:rsidRDefault="003D1638" w:rsidP="00E10EB4">
            <w:pPr>
              <w:pStyle w:val="TAC"/>
            </w:pPr>
            <w:r>
              <w:t>M</w:t>
            </w:r>
          </w:p>
        </w:tc>
        <w:tc>
          <w:tcPr>
            <w:tcW w:w="1134" w:type="dxa"/>
            <w:vAlign w:val="center"/>
          </w:tcPr>
          <w:p w14:paraId="0F940052" w14:textId="77777777" w:rsidR="003D1638" w:rsidRPr="0016361A" w:rsidRDefault="003D1638" w:rsidP="00E10EB4">
            <w:pPr>
              <w:pStyle w:val="TAC"/>
            </w:pPr>
            <w:r>
              <w:t>1</w:t>
            </w:r>
          </w:p>
        </w:tc>
        <w:tc>
          <w:tcPr>
            <w:tcW w:w="3686" w:type="dxa"/>
            <w:vAlign w:val="center"/>
          </w:tcPr>
          <w:p w14:paraId="3BDD10E6" w14:textId="77777777" w:rsidR="003D1638" w:rsidRPr="0016361A" w:rsidRDefault="003D1638" w:rsidP="00E10EB4">
            <w:pPr>
              <w:pStyle w:val="TAL"/>
              <w:rPr>
                <w:rFonts w:cs="Arial"/>
                <w:szCs w:val="18"/>
              </w:rPr>
            </w:pPr>
            <w:r>
              <w:rPr>
                <w:rFonts w:cs="Arial"/>
                <w:szCs w:val="18"/>
              </w:rPr>
              <w:t>Contains the identifier of the spatial map.</w:t>
            </w:r>
          </w:p>
        </w:tc>
        <w:tc>
          <w:tcPr>
            <w:tcW w:w="1310" w:type="dxa"/>
            <w:vAlign w:val="center"/>
          </w:tcPr>
          <w:p w14:paraId="2ADE097E" w14:textId="77777777" w:rsidR="003D1638" w:rsidRPr="0016361A" w:rsidRDefault="003D1638" w:rsidP="00E10EB4">
            <w:pPr>
              <w:pStyle w:val="TAL"/>
              <w:rPr>
                <w:rFonts w:cs="Arial"/>
                <w:szCs w:val="18"/>
              </w:rPr>
            </w:pPr>
          </w:p>
        </w:tc>
      </w:tr>
      <w:tr w:rsidR="003D1638" w:rsidRPr="00B54FF5" w14:paraId="51E67ACE" w14:textId="77777777" w:rsidTr="00E10EB4">
        <w:trPr>
          <w:jc w:val="center"/>
        </w:trPr>
        <w:tc>
          <w:tcPr>
            <w:tcW w:w="1552" w:type="dxa"/>
            <w:vAlign w:val="center"/>
          </w:tcPr>
          <w:p w14:paraId="7681630D" w14:textId="77777777" w:rsidR="003D1638" w:rsidRPr="0016361A" w:rsidRDefault="003D1638" w:rsidP="00E10EB4">
            <w:pPr>
              <w:pStyle w:val="TAL"/>
            </w:pPr>
            <w:r>
              <w:t>mapCov</w:t>
            </w:r>
          </w:p>
        </w:tc>
        <w:tc>
          <w:tcPr>
            <w:tcW w:w="1417" w:type="dxa"/>
            <w:vAlign w:val="center"/>
          </w:tcPr>
          <w:p w14:paraId="5CC1D9E4" w14:textId="77777777" w:rsidR="003D1638" w:rsidRPr="0016361A" w:rsidRDefault="003D1638" w:rsidP="00E10EB4">
            <w:pPr>
              <w:pStyle w:val="TAL"/>
            </w:pPr>
            <w:r>
              <w:t>ServiceArea</w:t>
            </w:r>
          </w:p>
        </w:tc>
        <w:tc>
          <w:tcPr>
            <w:tcW w:w="425" w:type="dxa"/>
            <w:vAlign w:val="center"/>
          </w:tcPr>
          <w:p w14:paraId="13D0D686" w14:textId="77777777" w:rsidR="003D1638" w:rsidRPr="0016361A" w:rsidRDefault="003D1638" w:rsidP="00E10EB4">
            <w:pPr>
              <w:pStyle w:val="TAC"/>
            </w:pPr>
            <w:r>
              <w:t>M</w:t>
            </w:r>
          </w:p>
        </w:tc>
        <w:tc>
          <w:tcPr>
            <w:tcW w:w="1134" w:type="dxa"/>
            <w:vAlign w:val="center"/>
          </w:tcPr>
          <w:p w14:paraId="4DC28C39" w14:textId="77777777" w:rsidR="003D1638" w:rsidRPr="0016361A" w:rsidRDefault="003D1638" w:rsidP="00E10EB4">
            <w:pPr>
              <w:pStyle w:val="TAC"/>
            </w:pPr>
            <w:r>
              <w:t>1</w:t>
            </w:r>
          </w:p>
        </w:tc>
        <w:tc>
          <w:tcPr>
            <w:tcW w:w="3686" w:type="dxa"/>
            <w:vAlign w:val="center"/>
          </w:tcPr>
          <w:p w14:paraId="3B8A53BA" w14:textId="77777777" w:rsidR="003D1638" w:rsidRPr="0016361A" w:rsidRDefault="003D1638" w:rsidP="00E10EB4">
            <w:pPr>
              <w:pStyle w:val="TAL"/>
              <w:rPr>
                <w:rFonts w:cs="Arial"/>
                <w:szCs w:val="18"/>
              </w:rPr>
            </w:pPr>
            <w:r>
              <w:rPr>
                <w:rFonts w:cs="Arial"/>
                <w:szCs w:val="18"/>
              </w:rPr>
              <w:t>Contains the three-dimensional space coordinates information of the spatial map.</w:t>
            </w:r>
          </w:p>
        </w:tc>
        <w:tc>
          <w:tcPr>
            <w:tcW w:w="1310" w:type="dxa"/>
            <w:vAlign w:val="center"/>
          </w:tcPr>
          <w:p w14:paraId="44BAEB6D" w14:textId="77777777" w:rsidR="003D1638" w:rsidRPr="0016361A" w:rsidRDefault="003D1638" w:rsidP="00E10EB4">
            <w:pPr>
              <w:pStyle w:val="TAL"/>
              <w:rPr>
                <w:rFonts w:cs="Arial"/>
                <w:szCs w:val="18"/>
              </w:rPr>
            </w:pPr>
          </w:p>
        </w:tc>
      </w:tr>
      <w:tr w:rsidR="003D1638" w:rsidRPr="00B54FF5" w14:paraId="1461D2E4" w14:textId="77777777" w:rsidTr="00E10EB4">
        <w:trPr>
          <w:jc w:val="center"/>
        </w:trPr>
        <w:tc>
          <w:tcPr>
            <w:tcW w:w="1552" w:type="dxa"/>
            <w:vAlign w:val="center"/>
          </w:tcPr>
          <w:p w14:paraId="1202123F" w14:textId="77777777" w:rsidR="003D1638" w:rsidRPr="0016361A" w:rsidRDefault="003D1638" w:rsidP="00E10EB4">
            <w:pPr>
              <w:pStyle w:val="TAL"/>
            </w:pPr>
            <w:r>
              <w:t>allwEnt</w:t>
            </w:r>
          </w:p>
        </w:tc>
        <w:tc>
          <w:tcPr>
            <w:tcW w:w="1417" w:type="dxa"/>
            <w:vAlign w:val="center"/>
          </w:tcPr>
          <w:p w14:paraId="7482B374" w14:textId="77777777" w:rsidR="003D1638" w:rsidRPr="0016361A" w:rsidRDefault="003D1638" w:rsidP="00E10EB4">
            <w:pPr>
              <w:pStyle w:val="TAL"/>
            </w:pPr>
            <w:r>
              <w:t>AllowedRules</w:t>
            </w:r>
          </w:p>
        </w:tc>
        <w:tc>
          <w:tcPr>
            <w:tcW w:w="425" w:type="dxa"/>
            <w:vAlign w:val="center"/>
          </w:tcPr>
          <w:p w14:paraId="552B6EA9" w14:textId="77777777" w:rsidR="003D1638" w:rsidRPr="0016361A" w:rsidRDefault="003D1638" w:rsidP="00E10EB4">
            <w:pPr>
              <w:pStyle w:val="TAC"/>
            </w:pPr>
            <w:r>
              <w:t>O</w:t>
            </w:r>
          </w:p>
        </w:tc>
        <w:tc>
          <w:tcPr>
            <w:tcW w:w="1134" w:type="dxa"/>
            <w:vAlign w:val="center"/>
          </w:tcPr>
          <w:p w14:paraId="7E413D9B" w14:textId="77777777" w:rsidR="003D1638" w:rsidRPr="0016361A" w:rsidRDefault="003D1638" w:rsidP="00E10EB4">
            <w:pPr>
              <w:pStyle w:val="TAC"/>
            </w:pPr>
            <w:r>
              <w:t>0..1</w:t>
            </w:r>
          </w:p>
        </w:tc>
        <w:tc>
          <w:tcPr>
            <w:tcW w:w="3686" w:type="dxa"/>
            <w:vAlign w:val="center"/>
          </w:tcPr>
          <w:p w14:paraId="27E558F3" w14:textId="77777777" w:rsidR="003D1638" w:rsidRPr="0016361A" w:rsidRDefault="003D1638" w:rsidP="00E10EB4">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24921CA6" w14:textId="77777777" w:rsidR="003D1638" w:rsidRPr="0016361A" w:rsidRDefault="003D1638" w:rsidP="00E10EB4">
            <w:pPr>
              <w:pStyle w:val="TAL"/>
              <w:rPr>
                <w:rFonts w:cs="Arial"/>
                <w:szCs w:val="18"/>
              </w:rPr>
            </w:pPr>
          </w:p>
        </w:tc>
      </w:tr>
      <w:tr w:rsidR="003D1638" w:rsidRPr="00B54FF5" w14:paraId="60C0E034" w14:textId="77777777" w:rsidTr="00E10EB4">
        <w:trPr>
          <w:jc w:val="center"/>
        </w:trPr>
        <w:tc>
          <w:tcPr>
            <w:tcW w:w="1552" w:type="dxa"/>
            <w:vAlign w:val="center"/>
          </w:tcPr>
          <w:p w14:paraId="07E42C5B" w14:textId="77777777" w:rsidR="003D1638" w:rsidRDefault="003D1638" w:rsidP="00E10EB4">
            <w:pPr>
              <w:pStyle w:val="TAL"/>
            </w:pPr>
            <w:r>
              <w:t>mapLyrList</w:t>
            </w:r>
          </w:p>
        </w:tc>
        <w:tc>
          <w:tcPr>
            <w:tcW w:w="1417" w:type="dxa"/>
            <w:vAlign w:val="center"/>
          </w:tcPr>
          <w:p w14:paraId="57864306" w14:textId="77777777" w:rsidR="003D1638" w:rsidRDefault="003D1638" w:rsidP="00E10EB4">
            <w:pPr>
              <w:pStyle w:val="TAL"/>
            </w:pPr>
            <w:r>
              <w:t>SpatialMapLayers</w:t>
            </w:r>
          </w:p>
        </w:tc>
        <w:tc>
          <w:tcPr>
            <w:tcW w:w="425" w:type="dxa"/>
            <w:vAlign w:val="center"/>
          </w:tcPr>
          <w:p w14:paraId="54C61E36" w14:textId="77777777" w:rsidR="003D1638" w:rsidRDefault="003D1638" w:rsidP="00E10EB4">
            <w:pPr>
              <w:pStyle w:val="TAC"/>
            </w:pPr>
            <w:r>
              <w:t>M</w:t>
            </w:r>
          </w:p>
        </w:tc>
        <w:tc>
          <w:tcPr>
            <w:tcW w:w="1134" w:type="dxa"/>
            <w:vAlign w:val="center"/>
          </w:tcPr>
          <w:p w14:paraId="4F81E013" w14:textId="77777777" w:rsidR="003D1638" w:rsidRDefault="003D1638" w:rsidP="00E10EB4">
            <w:pPr>
              <w:pStyle w:val="TAC"/>
            </w:pPr>
            <w:r>
              <w:t>1</w:t>
            </w:r>
          </w:p>
        </w:tc>
        <w:tc>
          <w:tcPr>
            <w:tcW w:w="3686" w:type="dxa"/>
            <w:vAlign w:val="center"/>
          </w:tcPr>
          <w:p w14:paraId="447E064E" w14:textId="77777777" w:rsidR="003D1638" w:rsidRDefault="003D1638" w:rsidP="00E10EB4">
            <w:pPr>
              <w:pStyle w:val="TAL"/>
              <w:rPr>
                <w:rFonts w:cs="Arial"/>
                <w:szCs w:val="18"/>
              </w:rPr>
            </w:pPr>
            <w:r>
              <w:rPr>
                <w:rFonts w:cs="Arial"/>
                <w:szCs w:val="18"/>
              </w:rPr>
              <w:t>Contains the list of spatial map layers information.</w:t>
            </w:r>
          </w:p>
        </w:tc>
        <w:tc>
          <w:tcPr>
            <w:tcW w:w="1310" w:type="dxa"/>
            <w:vAlign w:val="center"/>
          </w:tcPr>
          <w:p w14:paraId="31C4AA2A" w14:textId="77777777" w:rsidR="003D1638" w:rsidRPr="0016361A" w:rsidRDefault="003D1638" w:rsidP="00E10EB4">
            <w:pPr>
              <w:pStyle w:val="TAL"/>
              <w:rPr>
                <w:rFonts w:cs="Arial"/>
                <w:szCs w:val="18"/>
              </w:rPr>
            </w:pPr>
          </w:p>
        </w:tc>
      </w:tr>
      <w:tr w:rsidR="003D1638" w:rsidRPr="00B54FF5" w14:paraId="64F1B488" w14:textId="77777777" w:rsidTr="00E10EB4">
        <w:trPr>
          <w:jc w:val="center"/>
        </w:trPr>
        <w:tc>
          <w:tcPr>
            <w:tcW w:w="1552" w:type="dxa"/>
            <w:vAlign w:val="center"/>
          </w:tcPr>
          <w:p w14:paraId="626607A6" w14:textId="77777777" w:rsidR="003D1638" w:rsidRDefault="003D1638" w:rsidP="00E10EB4">
            <w:pPr>
              <w:pStyle w:val="TAL"/>
            </w:pPr>
            <w:r>
              <w:t>objList</w:t>
            </w:r>
          </w:p>
        </w:tc>
        <w:tc>
          <w:tcPr>
            <w:tcW w:w="1417" w:type="dxa"/>
            <w:vAlign w:val="center"/>
          </w:tcPr>
          <w:p w14:paraId="7F40668F" w14:textId="77777777" w:rsidR="003D1638" w:rsidRDefault="003D1638" w:rsidP="00E10EB4">
            <w:pPr>
              <w:pStyle w:val="TAL"/>
            </w:pPr>
            <w:r>
              <w:t>array(MapObjectInfo)</w:t>
            </w:r>
          </w:p>
        </w:tc>
        <w:tc>
          <w:tcPr>
            <w:tcW w:w="425" w:type="dxa"/>
            <w:vAlign w:val="center"/>
          </w:tcPr>
          <w:p w14:paraId="64AB746F" w14:textId="77777777" w:rsidR="003D1638" w:rsidRDefault="003D1638" w:rsidP="00E10EB4">
            <w:pPr>
              <w:pStyle w:val="TAC"/>
            </w:pPr>
            <w:r>
              <w:t>O</w:t>
            </w:r>
          </w:p>
        </w:tc>
        <w:tc>
          <w:tcPr>
            <w:tcW w:w="1134" w:type="dxa"/>
            <w:vAlign w:val="center"/>
          </w:tcPr>
          <w:p w14:paraId="209EA32A" w14:textId="77777777" w:rsidR="003D1638" w:rsidRDefault="003D1638" w:rsidP="00E10EB4">
            <w:pPr>
              <w:pStyle w:val="TAC"/>
            </w:pPr>
            <w:r>
              <w:t>1..N</w:t>
            </w:r>
          </w:p>
        </w:tc>
        <w:tc>
          <w:tcPr>
            <w:tcW w:w="3686" w:type="dxa"/>
            <w:vAlign w:val="center"/>
          </w:tcPr>
          <w:p w14:paraId="00E637C3" w14:textId="77777777" w:rsidR="003D1638" w:rsidRDefault="003D1638" w:rsidP="00E10EB4">
            <w:pPr>
              <w:pStyle w:val="TAL"/>
              <w:rPr>
                <w:rFonts w:cs="Arial"/>
                <w:szCs w:val="18"/>
              </w:rPr>
            </w:pPr>
            <w:r>
              <w:rPr>
                <w:rFonts w:cs="Arial"/>
                <w:szCs w:val="18"/>
              </w:rPr>
              <w:t>Contains the list of objects information.</w:t>
            </w:r>
          </w:p>
        </w:tc>
        <w:tc>
          <w:tcPr>
            <w:tcW w:w="1310" w:type="dxa"/>
            <w:vAlign w:val="center"/>
          </w:tcPr>
          <w:p w14:paraId="1AF5DB7B" w14:textId="77777777" w:rsidR="003D1638" w:rsidRPr="0016361A" w:rsidRDefault="003D1638" w:rsidP="00E10EB4">
            <w:pPr>
              <w:pStyle w:val="TAL"/>
              <w:rPr>
                <w:rFonts w:cs="Arial"/>
                <w:szCs w:val="18"/>
              </w:rPr>
            </w:pPr>
          </w:p>
        </w:tc>
      </w:tr>
    </w:tbl>
    <w:p w14:paraId="27A7A940" w14:textId="77777777" w:rsidR="003D1638" w:rsidRDefault="003D1638" w:rsidP="003D1638">
      <w:pPr>
        <w:rPr>
          <w:lang w:val="en-US"/>
        </w:rPr>
      </w:pPr>
    </w:p>
    <w:p w14:paraId="6614C454" w14:textId="23A15C4A" w:rsidR="003D1638" w:rsidRDefault="00E10EB4" w:rsidP="003D1638">
      <w:pPr>
        <w:pStyle w:val="H6"/>
      </w:pPr>
      <w:r>
        <w:t>6.2.1</w:t>
      </w:r>
      <w:r w:rsidR="003D1638">
        <w:t>.6.2.7</w:t>
      </w:r>
      <w:r w:rsidR="003D1638">
        <w:tab/>
        <w:t>Type: SpatialMapLayers</w:t>
      </w:r>
    </w:p>
    <w:p w14:paraId="45BCC0AD" w14:textId="5ED60CD7" w:rsidR="003D1638" w:rsidRDefault="003D1638" w:rsidP="003D1638">
      <w:pPr>
        <w:pStyle w:val="TH"/>
      </w:pPr>
      <w:r>
        <w:rPr>
          <w:noProof/>
        </w:rPr>
        <w:t>Table </w:t>
      </w:r>
      <w:r w:rsidR="00E10EB4">
        <w:t>6.2.1</w:t>
      </w:r>
      <w:r>
        <w:t xml:space="preserve">.6.2.7-1: </w:t>
      </w:r>
      <w:r>
        <w:rPr>
          <w:noProof/>
        </w:rPr>
        <w:t>Definition of type SpatialMapLayers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56ACA0B" w14:textId="77777777" w:rsidTr="00E10EB4">
        <w:trPr>
          <w:jc w:val="center"/>
        </w:trPr>
        <w:tc>
          <w:tcPr>
            <w:tcW w:w="1552" w:type="dxa"/>
            <w:shd w:val="clear" w:color="auto" w:fill="C0C0C0"/>
            <w:hideMark/>
          </w:tcPr>
          <w:p w14:paraId="753897D8" w14:textId="77777777" w:rsidR="003D1638" w:rsidRPr="0016361A" w:rsidRDefault="003D1638" w:rsidP="00E10EB4">
            <w:pPr>
              <w:pStyle w:val="TAH"/>
            </w:pPr>
            <w:r w:rsidRPr="0016361A">
              <w:t>Attribute name</w:t>
            </w:r>
          </w:p>
        </w:tc>
        <w:tc>
          <w:tcPr>
            <w:tcW w:w="1417" w:type="dxa"/>
            <w:shd w:val="clear" w:color="auto" w:fill="C0C0C0"/>
            <w:hideMark/>
          </w:tcPr>
          <w:p w14:paraId="172621FF" w14:textId="77777777" w:rsidR="003D1638" w:rsidRPr="0016361A" w:rsidRDefault="003D1638" w:rsidP="00E10EB4">
            <w:pPr>
              <w:pStyle w:val="TAH"/>
            </w:pPr>
            <w:r w:rsidRPr="0016361A">
              <w:t>Data type</w:t>
            </w:r>
          </w:p>
        </w:tc>
        <w:tc>
          <w:tcPr>
            <w:tcW w:w="425" w:type="dxa"/>
            <w:shd w:val="clear" w:color="auto" w:fill="C0C0C0"/>
            <w:hideMark/>
          </w:tcPr>
          <w:p w14:paraId="2CF2F619" w14:textId="77777777" w:rsidR="003D1638" w:rsidRPr="0016361A" w:rsidRDefault="003D1638" w:rsidP="00E10EB4">
            <w:pPr>
              <w:pStyle w:val="TAH"/>
            </w:pPr>
            <w:r w:rsidRPr="0016361A">
              <w:t>P</w:t>
            </w:r>
          </w:p>
        </w:tc>
        <w:tc>
          <w:tcPr>
            <w:tcW w:w="1134" w:type="dxa"/>
            <w:shd w:val="clear" w:color="auto" w:fill="C0C0C0"/>
          </w:tcPr>
          <w:p w14:paraId="7FD7FB57" w14:textId="77777777" w:rsidR="003D1638" w:rsidRPr="0016361A" w:rsidRDefault="003D1638" w:rsidP="00E10EB4">
            <w:pPr>
              <w:pStyle w:val="TAH"/>
            </w:pPr>
            <w:r w:rsidRPr="00F112E4">
              <w:t>Cardinality</w:t>
            </w:r>
          </w:p>
        </w:tc>
        <w:tc>
          <w:tcPr>
            <w:tcW w:w="3686" w:type="dxa"/>
            <w:shd w:val="clear" w:color="auto" w:fill="C0C0C0"/>
            <w:hideMark/>
          </w:tcPr>
          <w:p w14:paraId="1BD225C7"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8000FCB"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CEBFECB" w14:textId="77777777" w:rsidTr="00E10EB4">
        <w:trPr>
          <w:jc w:val="center"/>
        </w:trPr>
        <w:tc>
          <w:tcPr>
            <w:tcW w:w="1552" w:type="dxa"/>
            <w:vAlign w:val="center"/>
          </w:tcPr>
          <w:p w14:paraId="4CD5E608" w14:textId="77777777" w:rsidR="003D1638" w:rsidRPr="0016361A" w:rsidRDefault="003D1638" w:rsidP="00E10EB4">
            <w:pPr>
              <w:pStyle w:val="TAL"/>
            </w:pPr>
            <w:r>
              <w:t>lyrList</w:t>
            </w:r>
          </w:p>
        </w:tc>
        <w:tc>
          <w:tcPr>
            <w:tcW w:w="1417" w:type="dxa"/>
            <w:vAlign w:val="center"/>
          </w:tcPr>
          <w:p w14:paraId="44E6992C" w14:textId="77777777" w:rsidR="003D1638" w:rsidRPr="0016361A" w:rsidRDefault="003D1638" w:rsidP="00E10EB4">
            <w:pPr>
              <w:pStyle w:val="TAL"/>
            </w:pPr>
            <w:r>
              <w:t>array(SpatialMapLayerInfo)</w:t>
            </w:r>
          </w:p>
        </w:tc>
        <w:tc>
          <w:tcPr>
            <w:tcW w:w="425" w:type="dxa"/>
            <w:vAlign w:val="center"/>
          </w:tcPr>
          <w:p w14:paraId="5D8F05C6" w14:textId="77777777" w:rsidR="003D1638" w:rsidRPr="0016361A" w:rsidRDefault="003D1638" w:rsidP="00E10EB4">
            <w:pPr>
              <w:pStyle w:val="TAC"/>
            </w:pPr>
            <w:r>
              <w:t>M</w:t>
            </w:r>
          </w:p>
        </w:tc>
        <w:tc>
          <w:tcPr>
            <w:tcW w:w="1134" w:type="dxa"/>
            <w:vAlign w:val="center"/>
          </w:tcPr>
          <w:p w14:paraId="52DD6022" w14:textId="77777777" w:rsidR="003D1638" w:rsidRPr="0016361A" w:rsidRDefault="003D1638" w:rsidP="00E10EB4">
            <w:pPr>
              <w:pStyle w:val="TAC"/>
            </w:pPr>
            <w:r>
              <w:t>1..N</w:t>
            </w:r>
          </w:p>
        </w:tc>
        <w:tc>
          <w:tcPr>
            <w:tcW w:w="3686" w:type="dxa"/>
            <w:vAlign w:val="center"/>
          </w:tcPr>
          <w:p w14:paraId="11BDE513" w14:textId="77777777" w:rsidR="003D1638" w:rsidRPr="0016361A" w:rsidRDefault="003D1638" w:rsidP="00E10EB4">
            <w:pPr>
              <w:pStyle w:val="TAL"/>
              <w:rPr>
                <w:rFonts w:cs="Arial"/>
                <w:szCs w:val="18"/>
              </w:rPr>
            </w:pPr>
            <w:r>
              <w:rPr>
                <w:rFonts w:cs="Arial"/>
                <w:szCs w:val="18"/>
              </w:rPr>
              <w:t>The list of spatial map layers information.</w:t>
            </w:r>
          </w:p>
        </w:tc>
        <w:tc>
          <w:tcPr>
            <w:tcW w:w="1310" w:type="dxa"/>
            <w:vAlign w:val="center"/>
          </w:tcPr>
          <w:p w14:paraId="3D09D2E2" w14:textId="77777777" w:rsidR="003D1638" w:rsidRPr="0016361A" w:rsidRDefault="003D1638" w:rsidP="00E10EB4">
            <w:pPr>
              <w:pStyle w:val="TAL"/>
              <w:rPr>
                <w:rFonts w:cs="Arial"/>
                <w:szCs w:val="18"/>
              </w:rPr>
            </w:pPr>
          </w:p>
        </w:tc>
      </w:tr>
    </w:tbl>
    <w:p w14:paraId="449A91A8" w14:textId="77777777" w:rsidR="003D1638" w:rsidRDefault="003D1638" w:rsidP="003D1638">
      <w:pPr>
        <w:rPr>
          <w:lang w:val="en-US"/>
        </w:rPr>
      </w:pPr>
    </w:p>
    <w:p w14:paraId="78D2A0AF" w14:textId="0CB9464F" w:rsidR="003D1638" w:rsidRDefault="00E10EB4" w:rsidP="003D1638">
      <w:pPr>
        <w:pStyle w:val="H6"/>
      </w:pPr>
      <w:r>
        <w:t>6.2.1</w:t>
      </w:r>
      <w:r w:rsidR="003D1638">
        <w:t>.6.2.8</w:t>
      </w:r>
      <w:r w:rsidR="003D1638">
        <w:tab/>
        <w:t>Type: SpatialMapLayerInfo</w:t>
      </w:r>
    </w:p>
    <w:p w14:paraId="436B64CB" w14:textId="323693EA" w:rsidR="003D1638" w:rsidRDefault="003D1638" w:rsidP="003D1638">
      <w:pPr>
        <w:pStyle w:val="TH"/>
      </w:pPr>
      <w:r>
        <w:rPr>
          <w:noProof/>
        </w:rPr>
        <w:t>Table </w:t>
      </w:r>
      <w:r w:rsidR="00E10EB4">
        <w:t>6.2.1</w:t>
      </w:r>
      <w:r>
        <w:t xml:space="preserve">.6.2.8-1: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51F9F9B" w14:textId="77777777" w:rsidTr="00E10EB4">
        <w:trPr>
          <w:jc w:val="center"/>
        </w:trPr>
        <w:tc>
          <w:tcPr>
            <w:tcW w:w="1552" w:type="dxa"/>
            <w:shd w:val="clear" w:color="auto" w:fill="C0C0C0"/>
            <w:hideMark/>
          </w:tcPr>
          <w:p w14:paraId="0A06861B" w14:textId="77777777" w:rsidR="003D1638" w:rsidRPr="0016361A" w:rsidRDefault="003D1638" w:rsidP="00E10EB4">
            <w:pPr>
              <w:pStyle w:val="TAH"/>
            </w:pPr>
            <w:r w:rsidRPr="0016361A">
              <w:t>Attribute name</w:t>
            </w:r>
          </w:p>
        </w:tc>
        <w:tc>
          <w:tcPr>
            <w:tcW w:w="1417" w:type="dxa"/>
            <w:shd w:val="clear" w:color="auto" w:fill="C0C0C0"/>
            <w:hideMark/>
          </w:tcPr>
          <w:p w14:paraId="375382CA" w14:textId="77777777" w:rsidR="003D1638" w:rsidRPr="0016361A" w:rsidRDefault="003D1638" w:rsidP="00E10EB4">
            <w:pPr>
              <w:pStyle w:val="TAH"/>
            </w:pPr>
            <w:r w:rsidRPr="0016361A">
              <w:t>Data type</w:t>
            </w:r>
          </w:p>
        </w:tc>
        <w:tc>
          <w:tcPr>
            <w:tcW w:w="425" w:type="dxa"/>
            <w:shd w:val="clear" w:color="auto" w:fill="C0C0C0"/>
            <w:hideMark/>
          </w:tcPr>
          <w:p w14:paraId="19CD5614" w14:textId="77777777" w:rsidR="003D1638" w:rsidRPr="0016361A" w:rsidRDefault="003D1638" w:rsidP="00E10EB4">
            <w:pPr>
              <w:pStyle w:val="TAH"/>
            </w:pPr>
            <w:r w:rsidRPr="0016361A">
              <w:t>P</w:t>
            </w:r>
          </w:p>
        </w:tc>
        <w:tc>
          <w:tcPr>
            <w:tcW w:w="1134" w:type="dxa"/>
            <w:shd w:val="clear" w:color="auto" w:fill="C0C0C0"/>
          </w:tcPr>
          <w:p w14:paraId="756BF6CF" w14:textId="77777777" w:rsidR="003D1638" w:rsidRPr="0016361A" w:rsidRDefault="003D1638" w:rsidP="00E10EB4">
            <w:pPr>
              <w:pStyle w:val="TAH"/>
            </w:pPr>
            <w:r w:rsidRPr="00F112E4">
              <w:t>Cardinality</w:t>
            </w:r>
          </w:p>
        </w:tc>
        <w:tc>
          <w:tcPr>
            <w:tcW w:w="3686" w:type="dxa"/>
            <w:shd w:val="clear" w:color="auto" w:fill="C0C0C0"/>
            <w:hideMark/>
          </w:tcPr>
          <w:p w14:paraId="49E85038"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05A5945"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402F25F" w14:textId="77777777" w:rsidTr="00E10EB4">
        <w:trPr>
          <w:jc w:val="center"/>
        </w:trPr>
        <w:tc>
          <w:tcPr>
            <w:tcW w:w="1552" w:type="dxa"/>
            <w:vAlign w:val="center"/>
          </w:tcPr>
          <w:p w14:paraId="393ADABF" w14:textId="77777777" w:rsidR="003D1638" w:rsidRPr="0016361A" w:rsidRDefault="003D1638" w:rsidP="00E10EB4">
            <w:pPr>
              <w:pStyle w:val="TAL"/>
            </w:pPr>
            <w:r>
              <w:t>mapLyrId</w:t>
            </w:r>
          </w:p>
        </w:tc>
        <w:tc>
          <w:tcPr>
            <w:tcW w:w="1417" w:type="dxa"/>
            <w:vAlign w:val="center"/>
          </w:tcPr>
          <w:p w14:paraId="21E69845" w14:textId="77777777" w:rsidR="003D1638" w:rsidRPr="0016361A" w:rsidRDefault="003D1638" w:rsidP="00E10EB4">
            <w:pPr>
              <w:pStyle w:val="TAL"/>
            </w:pPr>
            <w:r>
              <w:t>string</w:t>
            </w:r>
          </w:p>
        </w:tc>
        <w:tc>
          <w:tcPr>
            <w:tcW w:w="425" w:type="dxa"/>
            <w:vAlign w:val="center"/>
          </w:tcPr>
          <w:p w14:paraId="266C6277" w14:textId="77777777" w:rsidR="003D1638" w:rsidRPr="0016361A" w:rsidRDefault="003D1638" w:rsidP="00E10EB4">
            <w:pPr>
              <w:pStyle w:val="TAC"/>
            </w:pPr>
            <w:r>
              <w:t>M</w:t>
            </w:r>
          </w:p>
        </w:tc>
        <w:tc>
          <w:tcPr>
            <w:tcW w:w="1134" w:type="dxa"/>
            <w:vAlign w:val="center"/>
          </w:tcPr>
          <w:p w14:paraId="270A2914" w14:textId="77777777" w:rsidR="003D1638" w:rsidRPr="0016361A" w:rsidRDefault="003D1638" w:rsidP="00E10EB4">
            <w:pPr>
              <w:pStyle w:val="TAC"/>
            </w:pPr>
            <w:r>
              <w:t>1</w:t>
            </w:r>
          </w:p>
        </w:tc>
        <w:tc>
          <w:tcPr>
            <w:tcW w:w="3686" w:type="dxa"/>
            <w:vAlign w:val="center"/>
          </w:tcPr>
          <w:p w14:paraId="4BD6A06F" w14:textId="77777777" w:rsidR="003D1638" w:rsidRPr="0016361A" w:rsidRDefault="003D1638" w:rsidP="00E10EB4">
            <w:pPr>
              <w:pStyle w:val="TAL"/>
              <w:rPr>
                <w:rFonts w:cs="Arial"/>
                <w:szCs w:val="18"/>
              </w:rPr>
            </w:pPr>
            <w:r>
              <w:rPr>
                <w:rFonts w:cs="Arial"/>
                <w:szCs w:val="18"/>
              </w:rPr>
              <w:t>Contains the identifier of the spatial map layer.</w:t>
            </w:r>
          </w:p>
        </w:tc>
        <w:tc>
          <w:tcPr>
            <w:tcW w:w="1310" w:type="dxa"/>
            <w:vAlign w:val="center"/>
          </w:tcPr>
          <w:p w14:paraId="03D596B3" w14:textId="77777777" w:rsidR="003D1638" w:rsidRPr="0016361A" w:rsidRDefault="003D1638" w:rsidP="00E10EB4">
            <w:pPr>
              <w:pStyle w:val="TAL"/>
              <w:rPr>
                <w:rFonts w:cs="Arial"/>
                <w:szCs w:val="18"/>
              </w:rPr>
            </w:pPr>
          </w:p>
        </w:tc>
      </w:tr>
      <w:tr w:rsidR="003D1638" w:rsidRPr="00B54FF5" w14:paraId="07E59AD7" w14:textId="77777777" w:rsidTr="00E10EB4">
        <w:trPr>
          <w:jc w:val="center"/>
        </w:trPr>
        <w:tc>
          <w:tcPr>
            <w:tcW w:w="1552" w:type="dxa"/>
            <w:vAlign w:val="center"/>
          </w:tcPr>
          <w:p w14:paraId="7018F9D4" w14:textId="77777777" w:rsidR="003D1638" w:rsidRPr="0016361A" w:rsidRDefault="003D1638" w:rsidP="00E10EB4">
            <w:pPr>
              <w:pStyle w:val="TAL"/>
            </w:pPr>
            <w:r>
              <w:t>mapLyrInf</w:t>
            </w:r>
          </w:p>
        </w:tc>
        <w:tc>
          <w:tcPr>
            <w:tcW w:w="1417" w:type="dxa"/>
            <w:vAlign w:val="center"/>
          </w:tcPr>
          <w:p w14:paraId="0935399F" w14:textId="77777777" w:rsidR="003D1638" w:rsidRPr="0016361A" w:rsidRDefault="003D1638" w:rsidP="00E10EB4">
            <w:pPr>
              <w:pStyle w:val="TAL"/>
            </w:pPr>
            <w:r>
              <w:t>MapLayerInfo</w:t>
            </w:r>
          </w:p>
        </w:tc>
        <w:tc>
          <w:tcPr>
            <w:tcW w:w="425" w:type="dxa"/>
            <w:vAlign w:val="center"/>
          </w:tcPr>
          <w:p w14:paraId="59F04920" w14:textId="77777777" w:rsidR="003D1638" w:rsidRPr="0016361A" w:rsidRDefault="003D1638" w:rsidP="00E10EB4">
            <w:pPr>
              <w:pStyle w:val="TAC"/>
            </w:pPr>
            <w:r>
              <w:t>O</w:t>
            </w:r>
          </w:p>
        </w:tc>
        <w:tc>
          <w:tcPr>
            <w:tcW w:w="1134" w:type="dxa"/>
            <w:vAlign w:val="center"/>
          </w:tcPr>
          <w:p w14:paraId="72322B96" w14:textId="77777777" w:rsidR="003D1638" w:rsidRPr="0016361A" w:rsidRDefault="003D1638" w:rsidP="00E10EB4">
            <w:pPr>
              <w:pStyle w:val="TAC"/>
            </w:pPr>
            <w:r>
              <w:t>0..1</w:t>
            </w:r>
          </w:p>
        </w:tc>
        <w:tc>
          <w:tcPr>
            <w:tcW w:w="3686" w:type="dxa"/>
            <w:vAlign w:val="center"/>
          </w:tcPr>
          <w:p w14:paraId="09BF06F7" w14:textId="77777777" w:rsidR="003D1638" w:rsidRPr="0016361A" w:rsidRDefault="003D1638" w:rsidP="00E10EB4">
            <w:pPr>
              <w:pStyle w:val="TAL"/>
              <w:rPr>
                <w:rFonts w:cs="Arial"/>
                <w:szCs w:val="18"/>
              </w:rPr>
            </w:pPr>
            <w:r>
              <w:rPr>
                <w:rFonts w:cs="Arial"/>
                <w:szCs w:val="18"/>
              </w:rPr>
              <w:t>Contains the spatial map layer specific information.</w:t>
            </w:r>
          </w:p>
        </w:tc>
        <w:tc>
          <w:tcPr>
            <w:tcW w:w="1310" w:type="dxa"/>
            <w:vAlign w:val="center"/>
          </w:tcPr>
          <w:p w14:paraId="007AF3BF" w14:textId="77777777" w:rsidR="003D1638" w:rsidRPr="0016361A" w:rsidRDefault="003D1638" w:rsidP="00E10EB4">
            <w:pPr>
              <w:pStyle w:val="TAL"/>
              <w:rPr>
                <w:rFonts w:cs="Arial"/>
                <w:szCs w:val="18"/>
              </w:rPr>
            </w:pPr>
          </w:p>
        </w:tc>
      </w:tr>
    </w:tbl>
    <w:p w14:paraId="0E71E348" w14:textId="77777777" w:rsidR="003D1638" w:rsidRDefault="003D1638" w:rsidP="003D1638">
      <w:pPr>
        <w:rPr>
          <w:lang w:val="en-US"/>
        </w:rPr>
      </w:pPr>
    </w:p>
    <w:p w14:paraId="4228F079" w14:textId="425BEFC5" w:rsidR="003D1638" w:rsidRDefault="00E10EB4" w:rsidP="003D1638">
      <w:pPr>
        <w:pStyle w:val="H6"/>
      </w:pPr>
      <w:r>
        <w:t>6.2.1</w:t>
      </w:r>
      <w:r w:rsidR="003D1638">
        <w:t>.6.2.9</w:t>
      </w:r>
      <w:r w:rsidR="003D1638">
        <w:tab/>
        <w:t>Type: MapLayerInfo</w:t>
      </w:r>
    </w:p>
    <w:p w14:paraId="379E33B4" w14:textId="7FC44D18" w:rsidR="003D1638" w:rsidRDefault="003D1638" w:rsidP="003D1638">
      <w:pPr>
        <w:pStyle w:val="TH"/>
      </w:pPr>
      <w:r>
        <w:rPr>
          <w:noProof/>
        </w:rPr>
        <w:t>Table </w:t>
      </w:r>
      <w:r>
        <w:t>6.2.</w:t>
      </w:r>
      <w:r w:rsidR="00E10EB4">
        <w:t>1</w:t>
      </w:r>
      <w:r>
        <w:t xml:space="preserve">.6.2.9-1: </w:t>
      </w:r>
      <w:r>
        <w:rPr>
          <w:noProof/>
        </w:rPr>
        <w:t>Definition of type 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63446A6" w14:textId="77777777" w:rsidTr="00E10EB4">
        <w:trPr>
          <w:jc w:val="center"/>
        </w:trPr>
        <w:tc>
          <w:tcPr>
            <w:tcW w:w="1552" w:type="dxa"/>
            <w:shd w:val="clear" w:color="auto" w:fill="C0C0C0"/>
            <w:hideMark/>
          </w:tcPr>
          <w:p w14:paraId="4B32452D" w14:textId="77777777" w:rsidR="003D1638" w:rsidRPr="0016361A" w:rsidRDefault="003D1638" w:rsidP="00E10EB4">
            <w:pPr>
              <w:pStyle w:val="TAH"/>
            </w:pPr>
            <w:r w:rsidRPr="0016361A">
              <w:t>Attribute name</w:t>
            </w:r>
          </w:p>
        </w:tc>
        <w:tc>
          <w:tcPr>
            <w:tcW w:w="1417" w:type="dxa"/>
            <w:shd w:val="clear" w:color="auto" w:fill="C0C0C0"/>
            <w:hideMark/>
          </w:tcPr>
          <w:p w14:paraId="62949F72" w14:textId="77777777" w:rsidR="003D1638" w:rsidRPr="0016361A" w:rsidRDefault="003D1638" w:rsidP="00E10EB4">
            <w:pPr>
              <w:pStyle w:val="TAH"/>
            </w:pPr>
            <w:r w:rsidRPr="0016361A">
              <w:t>Data type</w:t>
            </w:r>
          </w:p>
        </w:tc>
        <w:tc>
          <w:tcPr>
            <w:tcW w:w="425" w:type="dxa"/>
            <w:shd w:val="clear" w:color="auto" w:fill="C0C0C0"/>
            <w:hideMark/>
          </w:tcPr>
          <w:p w14:paraId="7AB5B8EB" w14:textId="77777777" w:rsidR="003D1638" w:rsidRPr="0016361A" w:rsidRDefault="003D1638" w:rsidP="00E10EB4">
            <w:pPr>
              <w:pStyle w:val="TAH"/>
            </w:pPr>
            <w:r w:rsidRPr="0016361A">
              <w:t>P</w:t>
            </w:r>
          </w:p>
        </w:tc>
        <w:tc>
          <w:tcPr>
            <w:tcW w:w="1134" w:type="dxa"/>
            <w:shd w:val="clear" w:color="auto" w:fill="C0C0C0"/>
          </w:tcPr>
          <w:p w14:paraId="28840DC7" w14:textId="77777777" w:rsidR="003D1638" w:rsidRPr="0016361A" w:rsidRDefault="003D1638" w:rsidP="00E10EB4">
            <w:pPr>
              <w:pStyle w:val="TAH"/>
            </w:pPr>
            <w:r w:rsidRPr="00F112E4">
              <w:t>Cardinality</w:t>
            </w:r>
          </w:p>
        </w:tc>
        <w:tc>
          <w:tcPr>
            <w:tcW w:w="3686" w:type="dxa"/>
            <w:shd w:val="clear" w:color="auto" w:fill="C0C0C0"/>
            <w:hideMark/>
          </w:tcPr>
          <w:p w14:paraId="6D114F4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C1A40C9"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67086F1" w14:textId="77777777" w:rsidTr="00E10EB4">
        <w:trPr>
          <w:jc w:val="center"/>
        </w:trPr>
        <w:tc>
          <w:tcPr>
            <w:tcW w:w="1552" w:type="dxa"/>
            <w:vAlign w:val="center"/>
          </w:tcPr>
          <w:p w14:paraId="3E8709CC" w14:textId="77777777" w:rsidR="003D1638" w:rsidRDefault="003D1638" w:rsidP="00E10EB4">
            <w:pPr>
              <w:pStyle w:val="TAL"/>
            </w:pPr>
            <w:r>
              <w:t>area</w:t>
            </w:r>
          </w:p>
        </w:tc>
        <w:tc>
          <w:tcPr>
            <w:tcW w:w="1417" w:type="dxa"/>
            <w:vAlign w:val="center"/>
          </w:tcPr>
          <w:p w14:paraId="5D8FB97D" w14:textId="77777777" w:rsidR="003D1638" w:rsidRDefault="003D1638" w:rsidP="00E10EB4">
            <w:pPr>
              <w:pStyle w:val="TAL"/>
            </w:pPr>
            <w:r>
              <w:t>ServiceArea</w:t>
            </w:r>
          </w:p>
        </w:tc>
        <w:tc>
          <w:tcPr>
            <w:tcW w:w="425" w:type="dxa"/>
            <w:vAlign w:val="center"/>
          </w:tcPr>
          <w:p w14:paraId="6DCBDD34" w14:textId="77777777" w:rsidR="003D1638" w:rsidRDefault="003D1638" w:rsidP="00E10EB4">
            <w:pPr>
              <w:pStyle w:val="TAC"/>
            </w:pPr>
            <w:r>
              <w:t>C</w:t>
            </w:r>
          </w:p>
        </w:tc>
        <w:tc>
          <w:tcPr>
            <w:tcW w:w="1134" w:type="dxa"/>
            <w:vAlign w:val="center"/>
          </w:tcPr>
          <w:p w14:paraId="40F20A34" w14:textId="77777777" w:rsidR="003D1638" w:rsidRDefault="003D1638" w:rsidP="00E10EB4">
            <w:pPr>
              <w:pStyle w:val="TAC"/>
            </w:pPr>
            <w:r>
              <w:t>0..1</w:t>
            </w:r>
          </w:p>
        </w:tc>
        <w:tc>
          <w:tcPr>
            <w:tcW w:w="3686" w:type="dxa"/>
            <w:vAlign w:val="center"/>
          </w:tcPr>
          <w:p w14:paraId="207E3F8A" w14:textId="77777777" w:rsidR="003D1638" w:rsidRDefault="003D1638" w:rsidP="00E10EB4">
            <w:pPr>
              <w:pStyle w:val="TAL"/>
              <w:rPr>
                <w:rFonts w:cs="Arial"/>
                <w:szCs w:val="18"/>
              </w:rPr>
            </w:pPr>
            <w:r>
              <w:rPr>
                <w:rFonts w:cs="Arial"/>
                <w:szCs w:val="18"/>
              </w:rPr>
              <w:t>Contains the area covered by the spatial map layer. This can be same or subset of the spatial map coverage area.</w:t>
            </w:r>
          </w:p>
          <w:p w14:paraId="26585206" w14:textId="77777777" w:rsidR="003D1638" w:rsidRDefault="003D1638" w:rsidP="00E10EB4">
            <w:pPr>
              <w:pStyle w:val="TAL"/>
              <w:rPr>
                <w:rFonts w:cs="Arial"/>
                <w:szCs w:val="18"/>
              </w:rPr>
            </w:pPr>
          </w:p>
          <w:p w14:paraId="254F6F32" w14:textId="77777777" w:rsidR="003D1638" w:rsidRDefault="003D1638" w:rsidP="00E10EB4">
            <w:pPr>
              <w:pStyle w:val="TAL"/>
              <w:rPr>
                <w:rFonts w:cs="Arial"/>
                <w:szCs w:val="18"/>
              </w:rPr>
            </w:pPr>
            <w:r>
              <w:rPr>
                <w:rFonts w:cs="Arial"/>
                <w:szCs w:val="18"/>
              </w:rPr>
              <w:t>(NOTE)</w:t>
            </w:r>
          </w:p>
        </w:tc>
        <w:tc>
          <w:tcPr>
            <w:tcW w:w="1310" w:type="dxa"/>
            <w:vAlign w:val="center"/>
          </w:tcPr>
          <w:p w14:paraId="7369A1C9" w14:textId="77777777" w:rsidR="003D1638" w:rsidRPr="0016361A" w:rsidRDefault="003D1638" w:rsidP="00E10EB4">
            <w:pPr>
              <w:pStyle w:val="TAL"/>
              <w:rPr>
                <w:rFonts w:cs="Arial"/>
                <w:szCs w:val="18"/>
              </w:rPr>
            </w:pPr>
          </w:p>
        </w:tc>
      </w:tr>
      <w:tr w:rsidR="003D1638" w:rsidRPr="00B54FF5" w14:paraId="0295834B" w14:textId="77777777" w:rsidTr="00E10EB4">
        <w:trPr>
          <w:jc w:val="center"/>
        </w:trPr>
        <w:tc>
          <w:tcPr>
            <w:tcW w:w="1552" w:type="dxa"/>
            <w:vAlign w:val="center"/>
          </w:tcPr>
          <w:p w14:paraId="15F5AD2F" w14:textId="77777777" w:rsidR="003D1638" w:rsidRPr="0016361A" w:rsidRDefault="003D1638" w:rsidP="00E10EB4">
            <w:pPr>
              <w:pStyle w:val="TAL"/>
            </w:pPr>
            <w:r>
              <w:t>mapAsc</w:t>
            </w:r>
          </w:p>
        </w:tc>
        <w:tc>
          <w:tcPr>
            <w:tcW w:w="1417" w:type="dxa"/>
            <w:vAlign w:val="center"/>
          </w:tcPr>
          <w:p w14:paraId="0D01B18E" w14:textId="77777777" w:rsidR="003D1638" w:rsidRPr="0016361A" w:rsidRDefault="003D1638" w:rsidP="00E10EB4">
            <w:pPr>
              <w:pStyle w:val="TAL"/>
            </w:pPr>
            <w:r>
              <w:t>string</w:t>
            </w:r>
          </w:p>
        </w:tc>
        <w:tc>
          <w:tcPr>
            <w:tcW w:w="425" w:type="dxa"/>
            <w:vAlign w:val="center"/>
          </w:tcPr>
          <w:p w14:paraId="15054105" w14:textId="77777777" w:rsidR="003D1638" w:rsidRPr="0016361A" w:rsidRDefault="003D1638" w:rsidP="00E10EB4">
            <w:pPr>
              <w:pStyle w:val="TAC"/>
            </w:pPr>
            <w:r>
              <w:t>C</w:t>
            </w:r>
          </w:p>
        </w:tc>
        <w:tc>
          <w:tcPr>
            <w:tcW w:w="1134" w:type="dxa"/>
            <w:vAlign w:val="center"/>
          </w:tcPr>
          <w:p w14:paraId="059C2BA5" w14:textId="77777777" w:rsidR="003D1638" w:rsidRPr="0016361A" w:rsidRDefault="003D1638" w:rsidP="00E10EB4">
            <w:pPr>
              <w:pStyle w:val="TAC"/>
            </w:pPr>
            <w:r>
              <w:t>0..1</w:t>
            </w:r>
          </w:p>
        </w:tc>
        <w:tc>
          <w:tcPr>
            <w:tcW w:w="3686" w:type="dxa"/>
            <w:vAlign w:val="center"/>
          </w:tcPr>
          <w:p w14:paraId="53430FB7" w14:textId="77777777" w:rsidR="003D1638" w:rsidRDefault="003D1638" w:rsidP="00E10EB4">
            <w:pPr>
              <w:pStyle w:val="TAL"/>
              <w:rPr>
                <w:lang w:eastAsia="zh-CN"/>
              </w:rPr>
            </w:pPr>
            <w:r>
              <w:rPr>
                <w:rFonts w:cs="Arial"/>
                <w:szCs w:val="18"/>
              </w:rPr>
              <w:t xml:space="preserve">Contains the </w:t>
            </w:r>
            <w:r>
              <w:rPr>
                <w:lang w:eastAsia="zh-CN"/>
              </w:rPr>
              <w:t>d</w:t>
            </w:r>
            <w:r w:rsidRPr="00F94706">
              <w:rPr>
                <w:lang w:eastAsia="zh-CN"/>
              </w:rPr>
              <w:t>etail</w:t>
            </w:r>
            <w:r>
              <w:rPr>
                <w:lang w:eastAsia="zh-CN"/>
              </w:rPr>
              <w:t>s about a</w:t>
            </w:r>
            <w:r w:rsidRPr="00F94706">
              <w:rPr>
                <w:lang w:eastAsia="zh-CN"/>
              </w:rPr>
              <w:t xml:space="preserve"> spatial map associated with this layer. </w:t>
            </w:r>
          </w:p>
          <w:p w14:paraId="4EBEB0DA" w14:textId="77777777" w:rsidR="003D1638" w:rsidRDefault="003D1638" w:rsidP="00E10EB4">
            <w:pPr>
              <w:pStyle w:val="TAL"/>
              <w:rPr>
                <w:rFonts w:cs="Arial"/>
                <w:szCs w:val="18"/>
              </w:rPr>
            </w:pPr>
          </w:p>
          <w:p w14:paraId="04937F14" w14:textId="77777777" w:rsidR="003D1638" w:rsidRPr="0016361A" w:rsidRDefault="003D1638" w:rsidP="00E10EB4">
            <w:pPr>
              <w:pStyle w:val="TAL"/>
              <w:rPr>
                <w:rFonts w:cs="Arial"/>
                <w:szCs w:val="18"/>
              </w:rPr>
            </w:pPr>
            <w:r>
              <w:rPr>
                <w:rFonts w:cs="Arial"/>
                <w:szCs w:val="18"/>
              </w:rPr>
              <w:t>(NOTE)</w:t>
            </w:r>
          </w:p>
        </w:tc>
        <w:tc>
          <w:tcPr>
            <w:tcW w:w="1310" w:type="dxa"/>
            <w:vAlign w:val="center"/>
          </w:tcPr>
          <w:p w14:paraId="297EDA9D" w14:textId="77777777" w:rsidR="003D1638" w:rsidRPr="0016361A" w:rsidRDefault="003D1638" w:rsidP="00E10EB4">
            <w:pPr>
              <w:pStyle w:val="TAL"/>
              <w:rPr>
                <w:rFonts w:cs="Arial"/>
                <w:szCs w:val="18"/>
              </w:rPr>
            </w:pPr>
          </w:p>
        </w:tc>
      </w:tr>
      <w:tr w:rsidR="003D1638" w:rsidRPr="00B54FF5" w14:paraId="269E357F" w14:textId="77777777" w:rsidTr="00E10EB4">
        <w:trPr>
          <w:jc w:val="center"/>
        </w:trPr>
        <w:tc>
          <w:tcPr>
            <w:tcW w:w="9524" w:type="dxa"/>
            <w:gridSpan w:val="6"/>
            <w:vAlign w:val="center"/>
          </w:tcPr>
          <w:p w14:paraId="3CDA87F2" w14:textId="77777777" w:rsidR="003D1638" w:rsidRPr="0016361A" w:rsidRDefault="003D1638" w:rsidP="00E10EB4">
            <w:pPr>
              <w:pStyle w:val="TAN"/>
              <w:rPr>
                <w:rFonts w:cs="Arial"/>
                <w:szCs w:val="18"/>
              </w:rPr>
            </w:pPr>
            <w:r>
              <w:t>NOTE:</w:t>
            </w:r>
            <w:r>
              <w:tab/>
              <w:t>At least one of these attributes shall be present.</w:t>
            </w:r>
          </w:p>
        </w:tc>
      </w:tr>
    </w:tbl>
    <w:p w14:paraId="1E7706CE" w14:textId="77777777" w:rsidR="003D1638" w:rsidRDefault="003D1638" w:rsidP="003D1638">
      <w:pPr>
        <w:rPr>
          <w:lang w:val="en-US"/>
        </w:rPr>
      </w:pPr>
    </w:p>
    <w:p w14:paraId="574CD31E" w14:textId="65834598" w:rsidR="003D1638" w:rsidRDefault="00E10EB4" w:rsidP="003D1638">
      <w:pPr>
        <w:pStyle w:val="H6"/>
      </w:pPr>
      <w:r>
        <w:t>6.2.1</w:t>
      </w:r>
      <w:r w:rsidR="003D1638">
        <w:t>.6.2.10</w:t>
      </w:r>
      <w:r w:rsidR="003D1638">
        <w:tab/>
        <w:t>Type: MapObjectInfo</w:t>
      </w:r>
    </w:p>
    <w:p w14:paraId="394C0E46" w14:textId="644D396A" w:rsidR="003D1638" w:rsidRDefault="003D1638" w:rsidP="003D1638">
      <w:pPr>
        <w:pStyle w:val="TH"/>
      </w:pPr>
      <w:r>
        <w:rPr>
          <w:noProof/>
        </w:rPr>
        <w:t>Table </w:t>
      </w:r>
      <w:r w:rsidR="00E10EB4">
        <w:t>6.2.1</w:t>
      </w:r>
      <w:r>
        <w:t xml:space="preserve">.6.2.10-1: </w:t>
      </w:r>
      <w:r>
        <w:rPr>
          <w:noProof/>
        </w:rPr>
        <w:t>Definition of type MapObjectInfo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B579049" w14:textId="77777777" w:rsidTr="00E10EB4">
        <w:trPr>
          <w:jc w:val="center"/>
        </w:trPr>
        <w:tc>
          <w:tcPr>
            <w:tcW w:w="1552" w:type="dxa"/>
            <w:shd w:val="clear" w:color="auto" w:fill="C0C0C0"/>
            <w:hideMark/>
          </w:tcPr>
          <w:p w14:paraId="35CC6E3E" w14:textId="77777777" w:rsidR="003D1638" w:rsidRPr="0016361A" w:rsidRDefault="003D1638" w:rsidP="00E10EB4">
            <w:pPr>
              <w:pStyle w:val="TAH"/>
            </w:pPr>
            <w:r w:rsidRPr="0016361A">
              <w:t>Attribute name</w:t>
            </w:r>
          </w:p>
        </w:tc>
        <w:tc>
          <w:tcPr>
            <w:tcW w:w="1417" w:type="dxa"/>
            <w:shd w:val="clear" w:color="auto" w:fill="C0C0C0"/>
            <w:hideMark/>
          </w:tcPr>
          <w:p w14:paraId="7EAE200E" w14:textId="77777777" w:rsidR="003D1638" w:rsidRPr="0016361A" w:rsidRDefault="003D1638" w:rsidP="00E10EB4">
            <w:pPr>
              <w:pStyle w:val="TAH"/>
            </w:pPr>
            <w:r w:rsidRPr="0016361A">
              <w:t>Data type</w:t>
            </w:r>
          </w:p>
        </w:tc>
        <w:tc>
          <w:tcPr>
            <w:tcW w:w="425" w:type="dxa"/>
            <w:shd w:val="clear" w:color="auto" w:fill="C0C0C0"/>
            <w:hideMark/>
          </w:tcPr>
          <w:p w14:paraId="7910A9A0" w14:textId="77777777" w:rsidR="003D1638" w:rsidRPr="0016361A" w:rsidRDefault="003D1638" w:rsidP="00E10EB4">
            <w:pPr>
              <w:pStyle w:val="TAH"/>
            </w:pPr>
            <w:r w:rsidRPr="0016361A">
              <w:t>P</w:t>
            </w:r>
          </w:p>
        </w:tc>
        <w:tc>
          <w:tcPr>
            <w:tcW w:w="1134" w:type="dxa"/>
            <w:shd w:val="clear" w:color="auto" w:fill="C0C0C0"/>
          </w:tcPr>
          <w:p w14:paraId="0F4858BD" w14:textId="77777777" w:rsidR="003D1638" w:rsidRPr="0016361A" w:rsidRDefault="003D1638" w:rsidP="00E10EB4">
            <w:pPr>
              <w:pStyle w:val="TAH"/>
            </w:pPr>
            <w:r w:rsidRPr="00F112E4">
              <w:t>Cardinality</w:t>
            </w:r>
          </w:p>
        </w:tc>
        <w:tc>
          <w:tcPr>
            <w:tcW w:w="3686" w:type="dxa"/>
            <w:shd w:val="clear" w:color="auto" w:fill="C0C0C0"/>
            <w:hideMark/>
          </w:tcPr>
          <w:p w14:paraId="6580F6A4"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1F82E352"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A7CF4A2" w14:textId="77777777" w:rsidTr="00E10EB4">
        <w:trPr>
          <w:jc w:val="center"/>
        </w:trPr>
        <w:tc>
          <w:tcPr>
            <w:tcW w:w="1552" w:type="dxa"/>
            <w:vAlign w:val="center"/>
          </w:tcPr>
          <w:p w14:paraId="69473601" w14:textId="77777777" w:rsidR="003D1638" w:rsidRDefault="003D1638" w:rsidP="00E10EB4">
            <w:pPr>
              <w:pStyle w:val="TAL"/>
            </w:pPr>
            <w:r>
              <w:t>objId</w:t>
            </w:r>
          </w:p>
        </w:tc>
        <w:tc>
          <w:tcPr>
            <w:tcW w:w="1417" w:type="dxa"/>
            <w:vAlign w:val="center"/>
          </w:tcPr>
          <w:p w14:paraId="6BEFBD5F" w14:textId="77777777" w:rsidR="003D1638" w:rsidRDefault="003D1638" w:rsidP="00E10EB4">
            <w:pPr>
              <w:pStyle w:val="TAL"/>
            </w:pPr>
            <w:r>
              <w:t>string</w:t>
            </w:r>
          </w:p>
        </w:tc>
        <w:tc>
          <w:tcPr>
            <w:tcW w:w="425" w:type="dxa"/>
            <w:vAlign w:val="center"/>
          </w:tcPr>
          <w:p w14:paraId="6740CCC3" w14:textId="77777777" w:rsidR="003D1638" w:rsidRDefault="003D1638" w:rsidP="00E10EB4">
            <w:pPr>
              <w:pStyle w:val="TAC"/>
            </w:pPr>
            <w:r>
              <w:t>M</w:t>
            </w:r>
          </w:p>
        </w:tc>
        <w:tc>
          <w:tcPr>
            <w:tcW w:w="1134" w:type="dxa"/>
            <w:vAlign w:val="center"/>
          </w:tcPr>
          <w:p w14:paraId="3BFC3A5E" w14:textId="77777777" w:rsidR="003D1638" w:rsidRDefault="003D1638" w:rsidP="00E10EB4">
            <w:pPr>
              <w:pStyle w:val="TAC"/>
            </w:pPr>
            <w:r>
              <w:t>1</w:t>
            </w:r>
          </w:p>
        </w:tc>
        <w:tc>
          <w:tcPr>
            <w:tcW w:w="3686" w:type="dxa"/>
            <w:vAlign w:val="center"/>
          </w:tcPr>
          <w:p w14:paraId="565806B5" w14:textId="77777777" w:rsidR="003D1638" w:rsidRDefault="003D1638" w:rsidP="00E10EB4">
            <w:pPr>
              <w:pStyle w:val="TAL"/>
              <w:rPr>
                <w:rFonts w:cs="Arial"/>
                <w:szCs w:val="18"/>
              </w:rPr>
            </w:pPr>
            <w:r>
              <w:rPr>
                <w:rFonts w:cs="Arial"/>
                <w:szCs w:val="18"/>
              </w:rPr>
              <w:t>Contains the identifier of the object.</w:t>
            </w:r>
          </w:p>
        </w:tc>
        <w:tc>
          <w:tcPr>
            <w:tcW w:w="1310" w:type="dxa"/>
            <w:vAlign w:val="center"/>
          </w:tcPr>
          <w:p w14:paraId="0A063070" w14:textId="77777777" w:rsidR="003D1638" w:rsidRPr="0016361A" w:rsidRDefault="003D1638" w:rsidP="00E10EB4">
            <w:pPr>
              <w:pStyle w:val="TAL"/>
              <w:rPr>
                <w:rFonts w:cs="Arial"/>
                <w:szCs w:val="18"/>
              </w:rPr>
            </w:pPr>
          </w:p>
        </w:tc>
      </w:tr>
      <w:tr w:rsidR="003D1638" w:rsidRPr="00B54FF5" w14:paraId="53FBD729" w14:textId="77777777" w:rsidTr="00E10EB4">
        <w:trPr>
          <w:jc w:val="center"/>
        </w:trPr>
        <w:tc>
          <w:tcPr>
            <w:tcW w:w="1552" w:type="dxa"/>
            <w:vAlign w:val="center"/>
          </w:tcPr>
          <w:p w14:paraId="16C1AA52" w14:textId="77777777" w:rsidR="003D1638" w:rsidRPr="0016361A" w:rsidRDefault="003D1638" w:rsidP="00E10EB4">
            <w:pPr>
              <w:pStyle w:val="TAL"/>
            </w:pPr>
            <w:r>
              <w:t>objType</w:t>
            </w:r>
          </w:p>
        </w:tc>
        <w:tc>
          <w:tcPr>
            <w:tcW w:w="1417" w:type="dxa"/>
            <w:vAlign w:val="center"/>
          </w:tcPr>
          <w:p w14:paraId="1EAFB97F" w14:textId="77777777" w:rsidR="003D1638" w:rsidRPr="0016361A" w:rsidRDefault="003D1638" w:rsidP="00E10EB4">
            <w:pPr>
              <w:pStyle w:val="TAL"/>
            </w:pPr>
            <w:r>
              <w:t>string</w:t>
            </w:r>
          </w:p>
        </w:tc>
        <w:tc>
          <w:tcPr>
            <w:tcW w:w="425" w:type="dxa"/>
            <w:vAlign w:val="center"/>
          </w:tcPr>
          <w:p w14:paraId="566C0F55" w14:textId="77777777" w:rsidR="003D1638" w:rsidRPr="0016361A" w:rsidRDefault="003D1638" w:rsidP="00E10EB4">
            <w:pPr>
              <w:pStyle w:val="TAC"/>
            </w:pPr>
            <w:r>
              <w:t>M</w:t>
            </w:r>
          </w:p>
        </w:tc>
        <w:tc>
          <w:tcPr>
            <w:tcW w:w="1134" w:type="dxa"/>
            <w:vAlign w:val="center"/>
          </w:tcPr>
          <w:p w14:paraId="0A9513B0" w14:textId="77777777" w:rsidR="003D1638" w:rsidRPr="0016361A" w:rsidRDefault="003D1638" w:rsidP="00E10EB4">
            <w:pPr>
              <w:pStyle w:val="TAC"/>
            </w:pPr>
            <w:r>
              <w:t>1</w:t>
            </w:r>
          </w:p>
        </w:tc>
        <w:tc>
          <w:tcPr>
            <w:tcW w:w="3686" w:type="dxa"/>
            <w:vAlign w:val="center"/>
          </w:tcPr>
          <w:p w14:paraId="1420F851" w14:textId="77777777" w:rsidR="003D1638" w:rsidRPr="0016361A" w:rsidRDefault="003D1638" w:rsidP="00E10EB4">
            <w:pPr>
              <w:pStyle w:val="TAL"/>
              <w:rPr>
                <w:rFonts w:cs="Arial"/>
                <w:szCs w:val="18"/>
              </w:rPr>
            </w:pPr>
            <w:r>
              <w:rPr>
                <w:rFonts w:cs="Arial"/>
                <w:szCs w:val="18"/>
              </w:rPr>
              <w:t>Contains the type of the object.</w:t>
            </w:r>
          </w:p>
        </w:tc>
        <w:tc>
          <w:tcPr>
            <w:tcW w:w="1310" w:type="dxa"/>
            <w:vAlign w:val="center"/>
          </w:tcPr>
          <w:p w14:paraId="4FE309CD" w14:textId="77777777" w:rsidR="003D1638" w:rsidRPr="0016361A" w:rsidRDefault="003D1638" w:rsidP="00E10EB4">
            <w:pPr>
              <w:pStyle w:val="TAL"/>
              <w:rPr>
                <w:rFonts w:cs="Arial"/>
                <w:szCs w:val="18"/>
              </w:rPr>
            </w:pPr>
          </w:p>
        </w:tc>
      </w:tr>
      <w:tr w:rsidR="003D1638" w:rsidRPr="00B54FF5" w14:paraId="5D8C047D" w14:textId="77777777" w:rsidTr="00E10EB4">
        <w:trPr>
          <w:jc w:val="center"/>
        </w:trPr>
        <w:tc>
          <w:tcPr>
            <w:tcW w:w="1552" w:type="dxa"/>
            <w:vAlign w:val="center"/>
          </w:tcPr>
          <w:p w14:paraId="7F7A29FD" w14:textId="77777777" w:rsidR="003D1638" w:rsidRDefault="003D1638" w:rsidP="00E10EB4">
            <w:pPr>
              <w:pStyle w:val="TAL"/>
            </w:pPr>
            <w:r>
              <w:t>objPos</w:t>
            </w:r>
          </w:p>
        </w:tc>
        <w:tc>
          <w:tcPr>
            <w:tcW w:w="1417" w:type="dxa"/>
            <w:vAlign w:val="center"/>
          </w:tcPr>
          <w:p w14:paraId="0CA9D6E9" w14:textId="77777777" w:rsidR="003D1638" w:rsidRDefault="003D1638" w:rsidP="00E10EB4">
            <w:pPr>
              <w:pStyle w:val="TAL"/>
            </w:pPr>
            <w:r w:rsidRPr="00C21B52">
              <w:t>Local3dPointUncertaintyEllipsoid</w:t>
            </w:r>
          </w:p>
        </w:tc>
        <w:tc>
          <w:tcPr>
            <w:tcW w:w="425" w:type="dxa"/>
            <w:vAlign w:val="center"/>
          </w:tcPr>
          <w:p w14:paraId="6AA64FD4" w14:textId="77777777" w:rsidR="003D1638" w:rsidRDefault="003D1638" w:rsidP="00E10EB4">
            <w:pPr>
              <w:pStyle w:val="TAC"/>
            </w:pPr>
            <w:r>
              <w:t>O</w:t>
            </w:r>
          </w:p>
        </w:tc>
        <w:tc>
          <w:tcPr>
            <w:tcW w:w="1134" w:type="dxa"/>
            <w:vAlign w:val="center"/>
          </w:tcPr>
          <w:p w14:paraId="09517826" w14:textId="77777777" w:rsidR="003D1638" w:rsidRDefault="003D1638" w:rsidP="00E10EB4">
            <w:pPr>
              <w:pStyle w:val="TAC"/>
            </w:pPr>
            <w:r>
              <w:t>0..1</w:t>
            </w:r>
          </w:p>
        </w:tc>
        <w:tc>
          <w:tcPr>
            <w:tcW w:w="3686" w:type="dxa"/>
            <w:vAlign w:val="center"/>
          </w:tcPr>
          <w:p w14:paraId="157AEE26" w14:textId="77777777" w:rsidR="003D1638" w:rsidRDefault="003D1638" w:rsidP="00E10EB4">
            <w:pPr>
              <w:pStyle w:val="TAL"/>
              <w:rPr>
                <w:rFonts w:cs="Arial"/>
                <w:szCs w:val="18"/>
              </w:rPr>
            </w:pPr>
            <w:r>
              <w:rPr>
                <w:rFonts w:cs="Arial"/>
                <w:szCs w:val="18"/>
              </w:rPr>
              <w:t>Contains the 3D position of the object in the layer.</w:t>
            </w:r>
          </w:p>
        </w:tc>
        <w:tc>
          <w:tcPr>
            <w:tcW w:w="1310" w:type="dxa"/>
            <w:vAlign w:val="center"/>
          </w:tcPr>
          <w:p w14:paraId="280EDEF4" w14:textId="77777777" w:rsidR="003D1638" w:rsidRPr="0016361A" w:rsidRDefault="003D1638" w:rsidP="00E10EB4">
            <w:pPr>
              <w:pStyle w:val="TAL"/>
              <w:rPr>
                <w:rFonts w:cs="Arial"/>
                <w:szCs w:val="18"/>
              </w:rPr>
            </w:pPr>
          </w:p>
        </w:tc>
      </w:tr>
      <w:tr w:rsidR="003D1638" w:rsidRPr="00B54FF5" w14:paraId="463768CD" w14:textId="77777777" w:rsidTr="00E10EB4">
        <w:trPr>
          <w:jc w:val="center"/>
        </w:trPr>
        <w:tc>
          <w:tcPr>
            <w:tcW w:w="1552" w:type="dxa"/>
            <w:vAlign w:val="center"/>
          </w:tcPr>
          <w:p w14:paraId="5F95250C" w14:textId="77777777" w:rsidR="003D1638" w:rsidRDefault="003D1638" w:rsidP="00E10EB4">
            <w:pPr>
              <w:pStyle w:val="TAL"/>
            </w:pPr>
            <w:r>
              <w:t>objInf</w:t>
            </w:r>
          </w:p>
        </w:tc>
        <w:tc>
          <w:tcPr>
            <w:tcW w:w="1417" w:type="dxa"/>
            <w:vAlign w:val="center"/>
          </w:tcPr>
          <w:p w14:paraId="77BB1DF0" w14:textId="77777777" w:rsidR="003D1638" w:rsidRPr="00C21B52" w:rsidRDefault="003D1638" w:rsidP="00E10EB4">
            <w:pPr>
              <w:pStyle w:val="TAL"/>
            </w:pPr>
            <w:r>
              <w:t>string</w:t>
            </w:r>
          </w:p>
        </w:tc>
        <w:tc>
          <w:tcPr>
            <w:tcW w:w="425" w:type="dxa"/>
            <w:vAlign w:val="center"/>
          </w:tcPr>
          <w:p w14:paraId="6078858F" w14:textId="77777777" w:rsidR="003D1638" w:rsidRDefault="003D1638" w:rsidP="00E10EB4">
            <w:pPr>
              <w:pStyle w:val="TAC"/>
            </w:pPr>
            <w:r>
              <w:t>O</w:t>
            </w:r>
          </w:p>
        </w:tc>
        <w:tc>
          <w:tcPr>
            <w:tcW w:w="1134" w:type="dxa"/>
            <w:vAlign w:val="center"/>
          </w:tcPr>
          <w:p w14:paraId="0AA8A514" w14:textId="77777777" w:rsidR="003D1638" w:rsidRDefault="003D1638" w:rsidP="00E10EB4">
            <w:pPr>
              <w:pStyle w:val="TAC"/>
            </w:pPr>
            <w:r>
              <w:t>0..1</w:t>
            </w:r>
          </w:p>
        </w:tc>
        <w:tc>
          <w:tcPr>
            <w:tcW w:w="3686" w:type="dxa"/>
            <w:vAlign w:val="center"/>
          </w:tcPr>
          <w:p w14:paraId="02D1B9D9" w14:textId="77777777" w:rsidR="003D1638" w:rsidRDefault="003D1638" w:rsidP="00E10EB4">
            <w:pPr>
              <w:pStyle w:val="TAL"/>
              <w:rPr>
                <w:rFonts w:cs="Arial"/>
                <w:szCs w:val="18"/>
              </w:rPr>
            </w:pPr>
            <w:r>
              <w:rPr>
                <w:rFonts w:cs="Arial"/>
                <w:szCs w:val="18"/>
              </w:rPr>
              <w:t>Contains object specific information.</w:t>
            </w:r>
          </w:p>
        </w:tc>
        <w:tc>
          <w:tcPr>
            <w:tcW w:w="1310" w:type="dxa"/>
            <w:vAlign w:val="center"/>
          </w:tcPr>
          <w:p w14:paraId="42D37B8B" w14:textId="77777777" w:rsidR="003D1638" w:rsidRPr="0016361A" w:rsidRDefault="003D1638" w:rsidP="00E10EB4">
            <w:pPr>
              <w:pStyle w:val="TAL"/>
              <w:rPr>
                <w:rFonts w:cs="Arial"/>
                <w:szCs w:val="18"/>
              </w:rPr>
            </w:pPr>
          </w:p>
        </w:tc>
      </w:tr>
    </w:tbl>
    <w:p w14:paraId="56BC6121" w14:textId="77777777" w:rsidR="003D1638" w:rsidRDefault="003D1638" w:rsidP="003D1638">
      <w:pPr>
        <w:rPr>
          <w:lang w:val="en-US"/>
        </w:rPr>
      </w:pPr>
    </w:p>
    <w:p w14:paraId="13E714F8" w14:textId="6980EC01" w:rsidR="003D1638" w:rsidRDefault="00E10EB4" w:rsidP="003D1638">
      <w:pPr>
        <w:pStyle w:val="H6"/>
      </w:pPr>
      <w:r>
        <w:t>6.2.1</w:t>
      </w:r>
      <w:r w:rsidR="003D1638">
        <w:t>.6.2.11</w:t>
      </w:r>
      <w:r w:rsidR="003D1638">
        <w:tab/>
        <w:t>Type: SpatialMapPatch</w:t>
      </w:r>
    </w:p>
    <w:p w14:paraId="231C29BD" w14:textId="3F941126" w:rsidR="003D1638" w:rsidRDefault="003D1638" w:rsidP="003D1638">
      <w:pPr>
        <w:pStyle w:val="TH"/>
      </w:pPr>
      <w:r>
        <w:rPr>
          <w:noProof/>
        </w:rPr>
        <w:t>Table </w:t>
      </w:r>
      <w:r w:rsidR="00E10EB4">
        <w:t>6.2.1</w:t>
      </w:r>
      <w:r>
        <w:t xml:space="preserve">.6.2.11-1: </w:t>
      </w:r>
      <w:r>
        <w:rPr>
          <w:noProof/>
        </w:rPr>
        <w:t>Definition of type SpatialMapPatch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A479D01" w14:textId="77777777" w:rsidTr="00E10EB4">
        <w:trPr>
          <w:jc w:val="center"/>
        </w:trPr>
        <w:tc>
          <w:tcPr>
            <w:tcW w:w="1552" w:type="dxa"/>
            <w:shd w:val="clear" w:color="auto" w:fill="C0C0C0"/>
            <w:hideMark/>
          </w:tcPr>
          <w:p w14:paraId="0A7A019E" w14:textId="77777777" w:rsidR="003D1638" w:rsidRPr="0016361A" w:rsidRDefault="003D1638" w:rsidP="00E10EB4">
            <w:pPr>
              <w:pStyle w:val="TAH"/>
            </w:pPr>
            <w:r w:rsidRPr="0016361A">
              <w:t>Attribute name</w:t>
            </w:r>
          </w:p>
        </w:tc>
        <w:tc>
          <w:tcPr>
            <w:tcW w:w="1417" w:type="dxa"/>
            <w:shd w:val="clear" w:color="auto" w:fill="C0C0C0"/>
            <w:hideMark/>
          </w:tcPr>
          <w:p w14:paraId="059CC898" w14:textId="77777777" w:rsidR="003D1638" w:rsidRPr="0016361A" w:rsidRDefault="003D1638" w:rsidP="00E10EB4">
            <w:pPr>
              <w:pStyle w:val="TAH"/>
            </w:pPr>
            <w:r w:rsidRPr="0016361A">
              <w:t>Data type</w:t>
            </w:r>
          </w:p>
        </w:tc>
        <w:tc>
          <w:tcPr>
            <w:tcW w:w="425" w:type="dxa"/>
            <w:shd w:val="clear" w:color="auto" w:fill="C0C0C0"/>
            <w:hideMark/>
          </w:tcPr>
          <w:p w14:paraId="6AC8198D" w14:textId="77777777" w:rsidR="003D1638" w:rsidRPr="0016361A" w:rsidRDefault="003D1638" w:rsidP="00E10EB4">
            <w:pPr>
              <w:pStyle w:val="TAH"/>
            </w:pPr>
            <w:r w:rsidRPr="0016361A">
              <w:t>P</w:t>
            </w:r>
          </w:p>
        </w:tc>
        <w:tc>
          <w:tcPr>
            <w:tcW w:w="1134" w:type="dxa"/>
            <w:shd w:val="clear" w:color="auto" w:fill="C0C0C0"/>
          </w:tcPr>
          <w:p w14:paraId="1989281E" w14:textId="77777777" w:rsidR="003D1638" w:rsidRPr="0016361A" w:rsidRDefault="003D1638" w:rsidP="00E10EB4">
            <w:pPr>
              <w:pStyle w:val="TAH"/>
            </w:pPr>
            <w:r w:rsidRPr="00F112E4">
              <w:t>Cardinality</w:t>
            </w:r>
          </w:p>
        </w:tc>
        <w:tc>
          <w:tcPr>
            <w:tcW w:w="3686" w:type="dxa"/>
            <w:shd w:val="clear" w:color="auto" w:fill="C0C0C0"/>
            <w:hideMark/>
          </w:tcPr>
          <w:p w14:paraId="3DD4BDF9"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2588C05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9331DB5" w14:textId="77777777" w:rsidTr="00E10EB4">
        <w:trPr>
          <w:jc w:val="center"/>
        </w:trPr>
        <w:tc>
          <w:tcPr>
            <w:tcW w:w="1552" w:type="dxa"/>
            <w:vAlign w:val="center"/>
          </w:tcPr>
          <w:p w14:paraId="785EE934" w14:textId="77777777" w:rsidR="003D1638" w:rsidRPr="0016361A" w:rsidRDefault="003D1638" w:rsidP="00E10EB4">
            <w:pPr>
              <w:pStyle w:val="TAL"/>
            </w:pPr>
            <w:r>
              <w:t>svcId</w:t>
            </w:r>
          </w:p>
        </w:tc>
        <w:tc>
          <w:tcPr>
            <w:tcW w:w="1417" w:type="dxa"/>
            <w:vAlign w:val="center"/>
          </w:tcPr>
          <w:p w14:paraId="6C2578C8" w14:textId="77777777" w:rsidR="003D1638" w:rsidRPr="0016361A" w:rsidRDefault="003D1638" w:rsidP="00E10EB4">
            <w:pPr>
              <w:pStyle w:val="TAL"/>
            </w:pPr>
            <w:r>
              <w:t>string</w:t>
            </w:r>
          </w:p>
        </w:tc>
        <w:tc>
          <w:tcPr>
            <w:tcW w:w="425" w:type="dxa"/>
            <w:vAlign w:val="center"/>
          </w:tcPr>
          <w:p w14:paraId="74978B76" w14:textId="77777777" w:rsidR="003D1638" w:rsidRPr="0016361A" w:rsidRDefault="003D1638" w:rsidP="00E10EB4">
            <w:pPr>
              <w:pStyle w:val="TAC"/>
            </w:pPr>
            <w:r>
              <w:t>O</w:t>
            </w:r>
          </w:p>
        </w:tc>
        <w:tc>
          <w:tcPr>
            <w:tcW w:w="1134" w:type="dxa"/>
            <w:vAlign w:val="center"/>
          </w:tcPr>
          <w:p w14:paraId="74CE22FA" w14:textId="77777777" w:rsidR="003D1638" w:rsidRPr="0016361A" w:rsidRDefault="003D1638" w:rsidP="00E10EB4">
            <w:pPr>
              <w:pStyle w:val="TAC"/>
            </w:pPr>
            <w:r>
              <w:t>0..1</w:t>
            </w:r>
          </w:p>
        </w:tc>
        <w:tc>
          <w:tcPr>
            <w:tcW w:w="3686" w:type="dxa"/>
            <w:vAlign w:val="center"/>
          </w:tcPr>
          <w:p w14:paraId="2320CD6E"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3C75AB22" w14:textId="77777777" w:rsidR="003D1638" w:rsidRPr="0016361A" w:rsidRDefault="003D1638" w:rsidP="00E10EB4">
            <w:pPr>
              <w:pStyle w:val="TAL"/>
              <w:rPr>
                <w:rFonts w:cs="Arial"/>
                <w:szCs w:val="18"/>
              </w:rPr>
            </w:pPr>
          </w:p>
        </w:tc>
      </w:tr>
      <w:tr w:rsidR="003D1638" w:rsidRPr="00B54FF5" w14:paraId="4974D3C9" w14:textId="77777777" w:rsidTr="00E10EB4">
        <w:trPr>
          <w:jc w:val="center"/>
        </w:trPr>
        <w:tc>
          <w:tcPr>
            <w:tcW w:w="1552" w:type="dxa"/>
            <w:vAlign w:val="center"/>
          </w:tcPr>
          <w:p w14:paraId="090760E1" w14:textId="77777777" w:rsidR="003D1638" w:rsidRPr="0016361A" w:rsidRDefault="003D1638" w:rsidP="00E10EB4">
            <w:pPr>
              <w:pStyle w:val="TAL"/>
            </w:pPr>
            <w:r>
              <w:t>smProf</w:t>
            </w:r>
          </w:p>
        </w:tc>
        <w:tc>
          <w:tcPr>
            <w:tcW w:w="1417" w:type="dxa"/>
            <w:vAlign w:val="center"/>
          </w:tcPr>
          <w:p w14:paraId="7B1C4D15" w14:textId="77777777" w:rsidR="003D1638" w:rsidRPr="0016361A" w:rsidRDefault="003D1638" w:rsidP="00E10EB4">
            <w:pPr>
              <w:pStyle w:val="TAL"/>
            </w:pPr>
            <w:r>
              <w:t>SpatialMapProfile</w:t>
            </w:r>
          </w:p>
        </w:tc>
        <w:tc>
          <w:tcPr>
            <w:tcW w:w="425" w:type="dxa"/>
            <w:vAlign w:val="center"/>
          </w:tcPr>
          <w:p w14:paraId="07C62B6C" w14:textId="77777777" w:rsidR="003D1638" w:rsidRPr="0016361A" w:rsidRDefault="003D1638" w:rsidP="00E10EB4">
            <w:pPr>
              <w:pStyle w:val="TAC"/>
            </w:pPr>
            <w:r>
              <w:t>O</w:t>
            </w:r>
          </w:p>
        </w:tc>
        <w:tc>
          <w:tcPr>
            <w:tcW w:w="1134" w:type="dxa"/>
            <w:vAlign w:val="center"/>
          </w:tcPr>
          <w:p w14:paraId="587C8D66" w14:textId="77777777" w:rsidR="003D1638" w:rsidRPr="0016361A" w:rsidRDefault="003D1638" w:rsidP="00E10EB4">
            <w:pPr>
              <w:pStyle w:val="TAC"/>
            </w:pPr>
            <w:r>
              <w:t>0..1</w:t>
            </w:r>
          </w:p>
        </w:tc>
        <w:tc>
          <w:tcPr>
            <w:tcW w:w="3686" w:type="dxa"/>
            <w:vAlign w:val="center"/>
          </w:tcPr>
          <w:p w14:paraId="3D49609D"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430C49B7" w14:textId="77777777" w:rsidR="003D1638" w:rsidRPr="0016361A" w:rsidRDefault="003D1638" w:rsidP="00E10EB4">
            <w:pPr>
              <w:pStyle w:val="TAL"/>
              <w:rPr>
                <w:rFonts w:cs="Arial"/>
                <w:szCs w:val="18"/>
              </w:rPr>
            </w:pPr>
          </w:p>
        </w:tc>
      </w:tr>
      <w:tr w:rsidR="003D1638" w:rsidRPr="00B54FF5" w14:paraId="34E98D70" w14:textId="77777777" w:rsidTr="00E10EB4">
        <w:trPr>
          <w:jc w:val="center"/>
        </w:trPr>
        <w:tc>
          <w:tcPr>
            <w:tcW w:w="1552" w:type="dxa"/>
            <w:vAlign w:val="center"/>
          </w:tcPr>
          <w:p w14:paraId="21EDABD9" w14:textId="77777777" w:rsidR="003D1638" w:rsidRPr="0016361A" w:rsidRDefault="003D1638" w:rsidP="00E10EB4">
            <w:pPr>
              <w:pStyle w:val="TAL"/>
            </w:pPr>
            <w:r>
              <w:t>augLyrInf</w:t>
            </w:r>
          </w:p>
        </w:tc>
        <w:tc>
          <w:tcPr>
            <w:tcW w:w="1417" w:type="dxa"/>
            <w:vAlign w:val="center"/>
          </w:tcPr>
          <w:p w14:paraId="35E677E7" w14:textId="77777777" w:rsidR="003D1638" w:rsidRPr="0016361A" w:rsidRDefault="003D1638" w:rsidP="00E10EB4">
            <w:pPr>
              <w:pStyle w:val="TAL"/>
            </w:pPr>
            <w:r>
              <w:t>AugmentLayerInfo</w:t>
            </w:r>
          </w:p>
        </w:tc>
        <w:tc>
          <w:tcPr>
            <w:tcW w:w="425" w:type="dxa"/>
            <w:vAlign w:val="center"/>
          </w:tcPr>
          <w:p w14:paraId="6592AB1D" w14:textId="77777777" w:rsidR="003D1638" w:rsidRPr="0016361A" w:rsidRDefault="003D1638" w:rsidP="00E10EB4">
            <w:pPr>
              <w:pStyle w:val="TAC"/>
            </w:pPr>
            <w:r>
              <w:t>O</w:t>
            </w:r>
          </w:p>
        </w:tc>
        <w:tc>
          <w:tcPr>
            <w:tcW w:w="1134" w:type="dxa"/>
            <w:vAlign w:val="center"/>
          </w:tcPr>
          <w:p w14:paraId="46BB5B57" w14:textId="77777777" w:rsidR="003D1638" w:rsidRPr="0016361A" w:rsidRDefault="003D1638" w:rsidP="00E10EB4">
            <w:pPr>
              <w:pStyle w:val="TAC"/>
            </w:pPr>
            <w:r>
              <w:t>1..N</w:t>
            </w:r>
          </w:p>
        </w:tc>
        <w:tc>
          <w:tcPr>
            <w:tcW w:w="3686" w:type="dxa"/>
            <w:vAlign w:val="center"/>
          </w:tcPr>
          <w:p w14:paraId="1CABF059" w14:textId="77777777" w:rsidR="003D1638" w:rsidRDefault="003D1638" w:rsidP="00E10EB4">
            <w:pPr>
              <w:pStyle w:val="TAL"/>
              <w:rPr>
                <w:rFonts w:cs="Arial"/>
                <w:szCs w:val="18"/>
              </w:rPr>
            </w:pPr>
            <w:r>
              <w:rPr>
                <w:rFonts w:cs="Arial"/>
                <w:szCs w:val="18"/>
              </w:rPr>
              <w:t>Contains the augmented spatial map layer information.</w:t>
            </w:r>
          </w:p>
          <w:p w14:paraId="0B3054B6" w14:textId="77777777" w:rsidR="003D1638" w:rsidRDefault="003D1638" w:rsidP="00E10EB4">
            <w:pPr>
              <w:pStyle w:val="TAL"/>
              <w:rPr>
                <w:rFonts w:cs="Arial"/>
                <w:szCs w:val="18"/>
              </w:rPr>
            </w:pPr>
          </w:p>
          <w:p w14:paraId="582E7D71" w14:textId="77777777" w:rsidR="003D1638" w:rsidRPr="0016361A" w:rsidRDefault="003D1638" w:rsidP="00E10EB4">
            <w:pPr>
              <w:pStyle w:val="TAL"/>
              <w:rPr>
                <w:rFonts w:cs="Arial"/>
                <w:szCs w:val="18"/>
              </w:rPr>
            </w:pPr>
            <w:r>
              <w:rPr>
                <w:rFonts w:cs="Arial"/>
                <w:szCs w:val="18"/>
              </w:rPr>
              <w:t xml:space="preserve">When present, only the </w:t>
            </w:r>
            <w:r>
              <w:t>"augWith" attribute shall be present.</w:t>
            </w:r>
          </w:p>
        </w:tc>
        <w:tc>
          <w:tcPr>
            <w:tcW w:w="1310" w:type="dxa"/>
            <w:vAlign w:val="center"/>
          </w:tcPr>
          <w:p w14:paraId="0A8F4227" w14:textId="77777777" w:rsidR="003D1638" w:rsidRPr="0016361A" w:rsidRDefault="003D1638" w:rsidP="00E10EB4">
            <w:pPr>
              <w:pStyle w:val="TAL"/>
              <w:rPr>
                <w:rFonts w:cs="Arial"/>
                <w:szCs w:val="18"/>
              </w:rPr>
            </w:pPr>
          </w:p>
        </w:tc>
      </w:tr>
    </w:tbl>
    <w:p w14:paraId="7EE3CF29" w14:textId="77777777" w:rsidR="003D1638" w:rsidRDefault="003D1638" w:rsidP="003D1638">
      <w:pPr>
        <w:rPr>
          <w:lang w:val="en-US"/>
        </w:rPr>
      </w:pPr>
    </w:p>
    <w:p w14:paraId="048F510F" w14:textId="7857CD25" w:rsidR="003D1638" w:rsidRDefault="00E10EB4" w:rsidP="003D1638">
      <w:pPr>
        <w:pStyle w:val="H6"/>
      </w:pPr>
      <w:r>
        <w:t>6.2.1</w:t>
      </w:r>
      <w:r w:rsidR="003D1638">
        <w:t>.6.2.12</w:t>
      </w:r>
      <w:r w:rsidR="003D1638">
        <w:tab/>
        <w:t>Type: SpatialMapRetResp</w:t>
      </w:r>
    </w:p>
    <w:p w14:paraId="092554FD" w14:textId="01F12EC3" w:rsidR="003D1638" w:rsidRDefault="003D1638" w:rsidP="003D1638">
      <w:pPr>
        <w:pStyle w:val="TH"/>
      </w:pPr>
      <w:r>
        <w:rPr>
          <w:noProof/>
        </w:rPr>
        <w:t>Table </w:t>
      </w:r>
      <w:r w:rsidR="00E10EB4">
        <w:t>6.2.1</w:t>
      </w:r>
      <w:r>
        <w:t xml:space="preserve">.6.2.12-1: </w:t>
      </w:r>
      <w:r>
        <w:rPr>
          <w:noProof/>
        </w:rPr>
        <w:t>Definition of type SpatialMapRetResp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93D83BA" w14:textId="77777777" w:rsidTr="00E10EB4">
        <w:trPr>
          <w:jc w:val="center"/>
        </w:trPr>
        <w:tc>
          <w:tcPr>
            <w:tcW w:w="1552" w:type="dxa"/>
            <w:shd w:val="clear" w:color="auto" w:fill="C0C0C0"/>
            <w:hideMark/>
          </w:tcPr>
          <w:p w14:paraId="783A2BA6" w14:textId="77777777" w:rsidR="003D1638" w:rsidRPr="0016361A" w:rsidRDefault="003D1638" w:rsidP="00E10EB4">
            <w:pPr>
              <w:pStyle w:val="TAH"/>
            </w:pPr>
            <w:r w:rsidRPr="0016361A">
              <w:t>Attribute name</w:t>
            </w:r>
          </w:p>
        </w:tc>
        <w:tc>
          <w:tcPr>
            <w:tcW w:w="1417" w:type="dxa"/>
            <w:shd w:val="clear" w:color="auto" w:fill="C0C0C0"/>
            <w:hideMark/>
          </w:tcPr>
          <w:p w14:paraId="6AA972EB" w14:textId="77777777" w:rsidR="003D1638" w:rsidRPr="0016361A" w:rsidRDefault="003D1638" w:rsidP="00E10EB4">
            <w:pPr>
              <w:pStyle w:val="TAH"/>
            </w:pPr>
            <w:r w:rsidRPr="0016361A">
              <w:t>Data type</w:t>
            </w:r>
          </w:p>
        </w:tc>
        <w:tc>
          <w:tcPr>
            <w:tcW w:w="425" w:type="dxa"/>
            <w:shd w:val="clear" w:color="auto" w:fill="C0C0C0"/>
            <w:hideMark/>
          </w:tcPr>
          <w:p w14:paraId="01AA85B4" w14:textId="77777777" w:rsidR="003D1638" w:rsidRPr="0016361A" w:rsidRDefault="003D1638" w:rsidP="00E10EB4">
            <w:pPr>
              <w:pStyle w:val="TAH"/>
            </w:pPr>
            <w:r w:rsidRPr="0016361A">
              <w:t>P</w:t>
            </w:r>
          </w:p>
        </w:tc>
        <w:tc>
          <w:tcPr>
            <w:tcW w:w="1134" w:type="dxa"/>
            <w:shd w:val="clear" w:color="auto" w:fill="C0C0C0"/>
          </w:tcPr>
          <w:p w14:paraId="05D80630" w14:textId="77777777" w:rsidR="003D1638" w:rsidRPr="0016361A" w:rsidRDefault="003D1638" w:rsidP="00E10EB4">
            <w:pPr>
              <w:pStyle w:val="TAH"/>
            </w:pPr>
            <w:r w:rsidRPr="00F112E4">
              <w:t>Cardinality</w:t>
            </w:r>
          </w:p>
        </w:tc>
        <w:tc>
          <w:tcPr>
            <w:tcW w:w="3686" w:type="dxa"/>
            <w:shd w:val="clear" w:color="auto" w:fill="C0C0C0"/>
            <w:hideMark/>
          </w:tcPr>
          <w:p w14:paraId="4B7210F8"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201C70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3A7533E" w14:textId="77777777" w:rsidTr="00E10EB4">
        <w:trPr>
          <w:jc w:val="center"/>
        </w:trPr>
        <w:tc>
          <w:tcPr>
            <w:tcW w:w="1552" w:type="dxa"/>
            <w:vAlign w:val="center"/>
          </w:tcPr>
          <w:p w14:paraId="57F3604B" w14:textId="77777777" w:rsidR="003D1638" w:rsidRPr="0016361A" w:rsidRDefault="003D1638" w:rsidP="00E10EB4">
            <w:pPr>
              <w:pStyle w:val="TAL"/>
            </w:pPr>
            <w:r>
              <w:t>svcId</w:t>
            </w:r>
          </w:p>
        </w:tc>
        <w:tc>
          <w:tcPr>
            <w:tcW w:w="1417" w:type="dxa"/>
            <w:vAlign w:val="center"/>
          </w:tcPr>
          <w:p w14:paraId="2EC20267" w14:textId="77777777" w:rsidR="003D1638" w:rsidRPr="0016361A" w:rsidRDefault="003D1638" w:rsidP="00E10EB4">
            <w:pPr>
              <w:pStyle w:val="TAL"/>
            </w:pPr>
            <w:r>
              <w:t>string</w:t>
            </w:r>
          </w:p>
        </w:tc>
        <w:tc>
          <w:tcPr>
            <w:tcW w:w="425" w:type="dxa"/>
            <w:vAlign w:val="center"/>
          </w:tcPr>
          <w:p w14:paraId="63E2E522" w14:textId="77777777" w:rsidR="003D1638" w:rsidRPr="0016361A" w:rsidRDefault="003D1638" w:rsidP="00E10EB4">
            <w:pPr>
              <w:pStyle w:val="TAC"/>
            </w:pPr>
            <w:r>
              <w:t>O</w:t>
            </w:r>
          </w:p>
        </w:tc>
        <w:tc>
          <w:tcPr>
            <w:tcW w:w="1134" w:type="dxa"/>
            <w:vAlign w:val="center"/>
          </w:tcPr>
          <w:p w14:paraId="127D40A4" w14:textId="77777777" w:rsidR="003D1638" w:rsidRPr="0016361A" w:rsidRDefault="003D1638" w:rsidP="00E10EB4">
            <w:pPr>
              <w:pStyle w:val="TAC"/>
            </w:pPr>
            <w:r>
              <w:t>0..1</w:t>
            </w:r>
          </w:p>
        </w:tc>
        <w:tc>
          <w:tcPr>
            <w:tcW w:w="3686" w:type="dxa"/>
            <w:vAlign w:val="center"/>
          </w:tcPr>
          <w:p w14:paraId="6A258DA5"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3DB7EA61" w14:textId="77777777" w:rsidR="003D1638" w:rsidRPr="0016361A" w:rsidRDefault="003D1638" w:rsidP="00E10EB4">
            <w:pPr>
              <w:pStyle w:val="TAL"/>
              <w:rPr>
                <w:rFonts w:cs="Arial"/>
                <w:szCs w:val="18"/>
              </w:rPr>
            </w:pPr>
          </w:p>
        </w:tc>
      </w:tr>
      <w:tr w:rsidR="003D1638" w:rsidRPr="00B54FF5" w14:paraId="42904A3D" w14:textId="77777777" w:rsidTr="00E10EB4">
        <w:trPr>
          <w:jc w:val="center"/>
        </w:trPr>
        <w:tc>
          <w:tcPr>
            <w:tcW w:w="1552" w:type="dxa"/>
            <w:vAlign w:val="center"/>
          </w:tcPr>
          <w:p w14:paraId="553160B7" w14:textId="77777777" w:rsidR="003D1638" w:rsidRPr="0016361A" w:rsidRDefault="003D1638" w:rsidP="00E10EB4">
            <w:pPr>
              <w:pStyle w:val="TAL"/>
            </w:pPr>
            <w:r>
              <w:t>mapInf</w:t>
            </w:r>
          </w:p>
        </w:tc>
        <w:tc>
          <w:tcPr>
            <w:tcW w:w="1417" w:type="dxa"/>
            <w:vAlign w:val="center"/>
          </w:tcPr>
          <w:p w14:paraId="62583B99" w14:textId="77777777" w:rsidR="003D1638" w:rsidRPr="0016361A" w:rsidRDefault="003D1638" w:rsidP="00E10EB4">
            <w:pPr>
              <w:pStyle w:val="TAL"/>
            </w:pPr>
            <w:r>
              <w:t>SpatialMapProfile</w:t>
            </w:r>
          </w:p>
        </w:tc>
        <w:tc>
          <w:tcPr>
            <w:tcW w:w="425" w:type="dxa"/>
            <w:vAlign w:val="center"/>
          </w:tcPr>
          <w:p w14:paraId="6DF344BB" w14:textId="77777777" w:rsidR="003D1638" w:rsidRPr="0016361A" w:rsidRDefault="003D1638" w:rsidP="00E10EB4">
            <w:pPr>
              <w:pStyle w:val="TAC"/>
            </w:pPr>
            <w:r>
              <w:t>M</w:t>
            </w:r>
          </w:p>
        </w:tc>
        <w:tc>
          <w:tcPr>
            <w:tcW w:w="1134" w:type="dxa"/>
            <w:vAlign w:val="center"/>
          </w:tcPr>
          <w:p w14:paraId="28A0A635" w14:textId="77777777" w:rsidR="003D1638" w:rsidRPr="0016361A" w:rsidRDefault="003D1638" w:rsidP="00E10EB4">
            <w:pPr>
              <w:pStyle w:val="TAC"/>
            </w:pPr>
            <w:r>
              <w:t>1</w:t>
            </w:r>
          </w:p>
        </w:tc>
        <w:tc>
          <w:tcPr>
            <w:tcW w:w="3686" w:type="dxa"/>
            <w:vAlign w:val="center"/>
          </w:tcPr>
          <w:p w14:paraId="361504DD"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5F68624F" w14:textId="77777777" w:rsidR="003D1638" w:rsidRPr="0016361A" w:rsidRDefault="003D1638" w:rsidP="00E10EB4">
            <w:pPr>
              <w:pStyle w:val="TAL"/>
              <w:rPr>
                <w:rFonts w:cs="Arial"/>
                <w:szCs w:val="18"/>
              </w:rPr>
            </w:pPr>
          </w:p>
        </w:tc>
      </w:tr>
    </w:tbl>
    <w:p w14:paraId="347CE253" w14:textId="77777777" w:rsidR="003D1638" w:rsidRDefault="003D1638" w:rsidP="003D1638">
      <w:pPr>
        <w:rPr>
          <w:lang w:val="en-US"/>
        </w:rPr>
      </w:pPr>
    </w:p>
    <w:p w14:paraId="36034DAA" w14:textId="26208F92" w:rsidR="003D1638" w:rsidRDefault="00E10EB4" w:rsidP="003D1638">
      <w:pPr>
        <w:pStyle w:val="H6"/>
      </w:pPr>
      <w:r>
        <w:t>6.2.1</w:t>
      </w:r>
      <w:r w:rsidR="003D1638">
        <w:t>.6.2.13</w:t>
      </w:r>
      <w:r w:rsidR="003D1638">
        <w:tab/>
        <w:t>Type: SpatialMapsSub</w:t>
      </w:r>
    </w:p>
    <w:p w14:paraId="37C73F7C" w14:textId="0FCDD18F" w:rsidR="003D1638" w:rsidRDefault="003D1638" w:rsidP="003D1638">
      <w:pPr>
        <w:pStyle w:val="TH"/>
      </w:pPr>
      <w:r>
        <w:rPr>
          <w:noProof/>
        </w:rPr>
        <w:t>Table </w:t>
      </w:r>
      <w:r w:rsidR="00E10EB4">
        <w:t>6.2.1</w:t>
      </w:r>
      <w:r>
        <w:t xml:space="preserve">.6.2.13-1: </w:t>
      </w:r>
      <w:r>
        <w:rPr>
          <w:noProof/>
        </w:rPr>
        <w:t>Definition of type SpatialMapsSub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8F72626" w14:textId="77777777" w:rsidTr="00E10EB4">
        <w:trPr>
          <w:jc w:val="center"/>
        </w:trPr>
        <w:tc>
          <w:tcPr>
            <w:tcW w:w="1552" w:type="dxa"/>
            <w:shd w:val="clear" w:color="auto" w:fill="C0C0C0"/>
            <w:hideMark/>
          </w:tcPr>
          <w:p w14:paraId="71DB51E2" w14:textId="77777777" w:rsidR="003D1638" w:rsidRPr="0016361A" w:rsidRDefault="003D1638" w:rsidP="00E10EB4">
            <w:pPr>
              <w:pStyle w:val="TAH"/>
            </w:pPr>
            <w:r w:rsidRPr="0016361A">
              <w:t>Attribute name</w:t>
            </w:r>
          </w:p>
        </w:tc>
        <w:tc>
          <w:tcPr>
            <w:tcW w:w="1417" w:type="dxa"/>
            <w:shd w:val="clear" w:color="auto" w:fill="C0C0C0"/>
            <w:hideMark/>
          </w:tcPr>
          <w:p w14:paraId="05E14324" w14:textId="77777777" w:rsidR="003D1638" w:rsidRPr="0016361A" w:rsidRDefault="003D1638" w:rsidP="00E10EB4">
            <w:pPr>
              <w:pStyle w:val="TAH"/>
            </w:pPr>
            <w:r w:rsidRPr="0016361A">
              <w:t>Data type</w:t>
            </w:r>
          </w:p>
        </w:tc>
        <w:tc>
          <w:tcPr>
            <w:tcW w:w="425" w:type="dxa"/>
            <w:shd w:val="clear" w:color="auto" w:fill="C0C0C0"/>
            <w:hideMark/>
          </w:tcPr>
          <w:p w14:paraId="2DD96F41" w14:textId="77777777" w:rsidR="003D1638" w:rsidRPr="0016361A" w:rsidRDefault="003D1638" w:rsidP="00E10EB4">
            <w:pPr>
              <w:pStyle w:val="TAH"/>
            </w:pPr>
            <w:r w:rsidRPr="0016361A">
              <w:t>P</w:t>
            </w:r>
          </w:p>
        </w:tc>
        <w:tc>
          <w:tcPr>
            <w:tcW w:w="1134" w:type="dxa"/>
            <w:shd w:val="clear" w:color="auto" w:fill="C0C0C0"/>
          </w:tcPr>
          <w:p w14:paraId="098DECC7" w14:textId="77777777" w:rsidR="003D1638" w:rsidRPr="0016361A" w:rsidRDefault="003D1638" w:rsidP="00E10EB4">
            <w:pPr>
              <w:pStyle w:val="TAH"/>
            </w:pPr>
            <w:r w:rsidRPr="00F112E4">
              <w:t>Cardinality</w:t>
            </w:r>
          </w:p>
        </w:tc>
        <w:tc>
          <w:tcPr>
            <w:tcW w:w="3686" w:type="dxa"/>
            <w:shd w:val="clear" w:color="auto" w:fill="C0C0C0"/>
            <w:hideMark/>
          </w:tcPr>
          <w:p w14:paraId="24C151CE"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276C1890"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D815BAD" w14:textId="77777777" w:rsidTr="00E10EB4">
        <w:trPr>
          <w:jc w:val="center"/>
        </w:trPr>
        <w:tc>
          <w:tcPr>
            <w:tcW w:w="1552" w:type="dxa"/>
          </w:tcPr>
          <w:p w14:paraId="3C7F77D7" w14:textId="77777777" w:rsidR="003D1638" w:rsidRDefault="003D1638" w:rsidP="00E10EB4">
            <w:pPr>
              <w:pStyle w:val="TAL"/>
            </w:pPr>
            <w:r>
              <w:t>eventSubs</w:t>
            </w:r>
          </w:p>
        </w:tc>
        <w:tc>
          <w:tcPr>
            <w:tcW w:w="1417" w:type="dxa"/>
          </w:tcPr>
          <w:p w14:paraId="01254CA6" w14:textId="77777777" w:rsidR="003D1638" w:rsidRDefault="003D1638" w:rsidP="00E10EB4">
            <w:pPr>
              <w:pStyle w:val="TAL"/>
            </w:pPr>
            <w:r>
              <w:t>array(MapEventSub)</w:t>
            </w:r>
          </w:p>
        </w:tc>
        <w:tc>
          <w:tcPr>
            <w:tcW w:w="425" w:type="dxa"/>
          </w:tcPr>
          <w:p w14:paraId="0EFA321B" w14:textId="77777777" w:rsidR="003D1638" w:rsidRDefault="003D1638" w:rsidP="00E10EB4">
            <w:pPr>
              <w:pStyle w:val="TAC"/>
            </w:pPr>
            <w:r>
              <w:t>M</w:t>
            </w:r>
          </w:p>
        </w:tc>
        <w:tc>
          <w:tcPr>
            <w:tcW w:w="1134" w:type="dxa"/>
          </w:tcPr>
          <w:p w14:paraId="2F60F952" w14:textId="77777777" w:rsidR="003D1638" w:rsidRDefault="003D1638" w:rsidP="00E10EB4">
            <w:pPr>
              <w:pStyle w:val="TAC"/>
            </w:pPr>
            <w:r>
              <w:t>1..N</w:t>
            </w:r>
          </w:p>
        </w:tc>
        <w:tc>
          <w:tcPr>
            <w:tcW w:w="3686" w:type="dxa"/>
          </w:tcPr>
          <w:p w14:paraId="36499705" w14:textId="77777777" w:rsidR="003D1638" w:rsidRDefault="003D1638" w:rsidP="00E10EB4">
            <w:pPr>
              <w:pStyle w:val="TAL"/>
              <w:rPr>
                <w:rFonts w:cs="Arial"/>
                <w:szCs w:val="18"/>
              </w:rPr>
            </w:pPr>
            <w:r>
              <w:rPr>
                <w:rFonts w:cs="Arial"/>
                <w:szCs w:val="18"/>
              </w:rPr>
              <w:t>Contains the spatial maps events subscription details.</w:t>
            </w:r>
          </w:p>
        </w:tc>
        <w:tc>
          <w:tcPr>
            <w:tcW w:w="1310" w:type="dxa"/>
            <w:vAlign w:val="center"/>
          </w:tcPr>
          <w:p w14:paraId="40335CF1" w14:textId="77777777" w:rsidR="003D1638" w:rsidRPr="0016361A" w:rsidRDefault="003D1638" w:rsidP="00E10EB4">
            <w:pPr>
              <w:pStyle w:val="TAL"/>
              <w:rPr>
                <w:rFonts w:cs="Arial"/>
                <w:szCs w:val="18"/>
              </w:rPr>
            </w:pPr>
          </w:p>
        </w:tc>
      </w:tr>
      <w:tr w:rsidR="003D1638" w:rsidRPr="00B54FF5" w14:paraId="65EA9D87" w14:textId="77777777" w:rsidTr="00E10EB4">
        <w:trPr>
          <w:jc w:val="center"/>
        </w:trPr>
        <w:tc>
          <w:tcPr>
            <w:tcW w:w="1552" w:type="dxa"/>
            <w:vAlign w:val="center"/>
          </w:tcPr>
          <w:p w14:paraId="36A6B252" w14:textId="77777777" w:rsidR="003D1638" w:rsidRPr="0016361A" w:rsidRDefault="003D1638" w:rsidP="00E10EB4">
            <w:pPr>
              <w:pStyle w:val="TAL"/>
            </w:pPr>
            <w:r>
              <w:t>svcId</w:t>
            </w:r>
          </w:p>
        </w:tc>
        <w:tc>
          <w:tcPr>
            <w:tcW w:w="1417" w:type="dxa"/>
            <w:vAlign w:val="center"/>
          </w:tcPr>
          <w:p w14:paraId="3413CFA7" w14:textId="77777777" w:rsidR="003D1638" w:rsidRPr="0016361A" w:rsidRDefault="003D1638" w:rsidP="00E10EB4">
            <w:pPr>
              <w:pStyle w:val="TAL"/>
            </w:pPr>
            <w:r>
              <w:t>string</w:t>
            </w:r>
          </w:p>
        </w:tc>
        <w:tc>
          <w:tcPr>
            <w:tcW w:w="425" w:type="dxa"/>
            <w:vAlign w:val="center"/>
          </w:tcPr>
          <w:p w14:paraId="771207AA" w14:textId="77777777" w:rsidR="003D1638" w:rsidRPr="0016361A" w:rsidRDefault="003D1638" w:rsidP="00E10EB4">
            <w:pPr>
              <w:pStyle w:val="TAC"/>
            </w:pPr>
            <w:r>
              <w:t>M</w:t>
            </w:r>
          </w:p>
        </w:tc>
        <w:tc>
          <w:tcPr>
            <w:tcW w:w="1134" w:type="dxa"/>
            <w:vAlign w:val="center"/>
          </w:tcPr>
          <w:p w14:paraId="09BD0856" w14:textId="77777777" w:rsidR="003D1638" w:rsidRPr="0016361A" w:rsidRDefault="003D1638" w:rsidP="00E10EB4">
            <w:pPr>
              <w:pStyle w:val="TAC"/>
            </w:pPr>
            <w:r>
              <w:t>1</w:t>
            </w:r>
          </w:p>
        </w:tc>
        <w:tc>
          <w:tcPr>
            <w:tcW w:w="3686" w:type="dxa"/>
            <w:vAlign w:val="center"/>
          </w:tcPr>
          <w:p w14:paraId="33F57D38"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6BD1AD1A" w14:textId="77777777" w:rsidR="003D1638" w:rsidRPr="0016361A" w:rsidRDefault="003D1638" w:rsidP="00E10EB4">
            <w:pPr>
              <w:pStyle w:val="TAL"/>
              <w:rPr>
                <w:rFonts w:cs="Arial"/>
                <w:szCs w:val="18"/>
              </w:rPr>
            </w:pPr>
          </w:p>
        </w:tc>
      </w:tr>
      <w:tr w:rsidR="003D1638" w:rsidRPr="00B54FF5" w14:paraId="720B3B2A" w14:textId="77777777" w:rsidTr="00E10EB4">
        <w:trPr>
          <w:jc w:val="center"/>
        </w:trPr>
        <w:tc>
          <w:tcPr>
            <w:tcW w:w="1552" w:type="dxa"/>
            <w:vAlign w:val="center"/>
          </w:tcPr>
          <w:p w14:paraId="74AA3136" w14:textId="77777777" w:rsidR="003D1638" w:rsidRPr="0016361A" w:rsidRDefault="003D1638" w:rsidP="00E10EB4">
            <w:pPr>
              <w:pStyle w:val="TAL"/>
            </w:pPr>
            <w:r w:rsidRPr="00CE232C">
              <w:t>notifUri</w:t>
            </w:r>
          </w:p>
        </w:tc>
        <w:tc>
          <w:tcPr>
            <w:tcW w:w="1417" w:type="dxa"/>
            <w:vAlign w:val="center"/>
          </w:tcPr>
          <w:p w14:paraId="402ED768" w14:textId="77777777" w:rsidR="003D1638" w:rsidRPr="0016361A" w:rsidRDefault="003D1638" w:rsidP="00E10EB4">
            <w:pPr>
              <w:pStyle w:val="TAL"/>
            </w:pPr>
            <w:r w:rsidRPr="00CE232C">
              <w:rPr>
                <w:lang w:eastAsia="zh-CN"/>
              </w:rPr>
              <w:t>Uri</w:t>
            </w:r>
          </w:p>
        </w:tc>
        <w:tc>
          <w:tcPr>
            <w:tcW w:w="425" w:type="dxa"/>
            <w:vAlign w:val="center"/>
          </w:tcPr>
          <w:p w14:paraId="600A951C" w14:textId="77777777" w:rsidR="003D1638" w:rsidRPr="0016361A" w:rsidRDefault="003D1638" w:rsidP="00E10EB4">
            <w:pPr>
              <w:pStyle w:val="TAC"/>
            </w:pPr>
            <w:r w:rsidRPr="00CE232C">
              <w:t>M</w:t>
            </w:r>
          </w:p>
        </w:tc>
        <w:tc>
          <w:tcPr>
            <w:tcW w:w="1134" w:type="dxa"/>
            <w:vAlign w:val="center"/>
          </w:tcPr>
          <w:p w14:paraId="11073555" w14:textId="77777777" w:rsidR="003D1638" w:rsidRPr="0016361A" w:rsidRDefault="003D1638" w:rsidP="00E10EB4">
            <w:pPr>
              <w:pStyle w:val="TAC"/>
            </w:pPr>
            <w:r w:rsidRPr="00CE232C">
              <w:t>1</w:t>
            </w:r>
          </w:p>
        </w:tc>
        <w:tc>
          <w:tcPr>
            <w:tcW w:w="3686" w:type="dxa"/>
            <w:vAlign w:val="center"/>
          </w:tcPr>
          <w:p w14:paraId="5C95AF68" w14:textId="77777777" w:rsidR="003D1638" w:rsidRPr="0016361A" w:rsidRDefault="003D1638" w:rsidP="00E10EB4">
            <w:pPr>
              <w:pStyle w:val="TAL"/>
              <w:rPr>
                <w:rFonts w:cs="Arial"/>
                <w:szCs w:val="18"/>
              </w:rPr>
            </w:pPr>
            <w:r>
              <w:t>Contains</w:t>
            </w:r>
            <w:r w:rsidRPr="00CE232C">
              <w:t xml:space="preserve"> the URI</w:t>
            </w:r>
            <w:r>
              <w:t xml:space="preserve"> via which notifications shall be delivered</w:t>
            </w:r>
            <w:r w:rsidRPr="00CE232C">
              <w:t>.</w:t>
            </w:r>
          </w:p>
        </w:tc>
        <w:tc>
          <w:tcPr>
            <w:tcW w:w="1310" w:type="dxa"/>
            <w:vAlign w:val="center"/>
          </w:tcPr>
          <w:p w14:paraId="75770517" w14:textId="77777777" w:rsidR="003D1638" w:rsidRPr="0016361A" w:rsidRDefault="003D1638" w:rsidP="00E10EB4">
            <w:pPr>
              <w:pStyle w:val="TAL"/>
              <w:rPr>
                <w:rFonts w:cs="Arial"/>
                <w:szCs w:val="18"/>
              </w:rPr>
            </w:pPr>
          </w:p>
        </w:tc>
      </w:tr>
      <w:tr w:rsidR="003D1638" w:rsidRPr="00B54FF5" w14:paraId="2A6916B8" w14:textId="77777777" w:rsidTr="00E10EB4">
        <w:trPr>
          <w:jc w:val="center"/>
        </w:trPr>
        <w:tc>
          <w:tcPr>
            <w:tcW w:w="1552" w:type="dxa"/>
          </w:tcPr>
          <w:p w14:paraId="33E9A52E" w14:textId="77777777" w:rsidR="003D1638" w:rsidRPr="0016361A" w:rsidRDefault="003D1638" w:rsidP="00E10EB4">
            <w:pPr>
              <w:pStyle w:val="TAL"/>
            </w:pPr>
            <w:r w:rsidRPr="00CE232C">
              <w:t>report</w:t>
            </w:r>
          </w:p>
        </w:tc>
        <w:tc>
          <w:tcPr>
            <w:tcW w:w="1417" w:type="dxa"/>
          </w:tcPr>
          <w:p w14:paraId="2572B758" w14:textId="77777777" w:rsidR="003D1638" w:rsidRPr="0016361A" w:rsidRDefault="003D1638" w:rsidP="00E10EB4">
            <w:pPr>
              <w:pStyle w:val="TAL"/>
            </w:pPr>
            <w:r>
              <w:t>SpatialMaps</w:t>
            </w:r>
            <w:r w:rsidRPr="00CE232C">
              <w:t>Notif</w:t>
            </w:r>
          </w:p>
        </w:tc>
        <w:tc>
          <w:tcPr>
            <w:tcW w:w="425" w:type="dxa"/>
          </w:tcPr>
          <w:p w14:paraId="3CF07872" w14:textId="77777777" w:rsidR="003D1638" w:rsidRPr="0016361A" w:rsidRDefault="003D1638" w:rsidP="00E10EB4">
            <w:pPr>
              <w:pStyle w:val="TAC"/>
            </w:pPr>
            <w:r w:rsidRPr="00CE232C">
              <w:t>C</w:t>
            </w:r>
          </w:p>
        </w:tc>
        <w:tc>
          <w:tcPr>
            <w:tcW w:w="1134" w:type="dxa"/>
          </w:tcPr>
          <w:p w14:paraId="70498035" w14:textId="77777777" w:rsidR="003D1638" w:rsidRPr="0016361A" w:rsidRDefault="003D1638" w:rsidP="00E10EB4">
            <w:pPr>
              <w:pStyle w:val="TAC"/>
            </w:pPr>
            <w:r w:rsidRPr="00CE232C">
              <w:t>0..1</w:t>
            </w:r>
          </w:p>
        </w:tc>
        <w:tc>
          <w:tcPr>
            <w:tcW w:w="3686" w:type="dxa"/>
            <w:vAlign w:val="center"/>
          </w:tcPr>
          <w:p w14:paraId="4EC86671" w14:textId="77777777" w:rsidR="003D1638" w:rsidRDefault="003D1638" w:rsidP="00E10EB4">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Maps related event(s)</w:t>
            </w:r>
            <w:r w:rsidRPr="00CE232C">
              <w:rPr>
                <w:rFonts w:cs="Arial"/>
                <w:lang w:eastAsia="zh-CN"/>
              </w:rPr>
              <w:t xml:space="preserve"> report</w:t>
            </w:r>
            <w:r>
              <w:rPr>
                <w:rFonts w:cs="Arial"/>
                <w:lang w:eastAsia="zh-CN"/>
              </w:rPr>
              <w:t>(s)</w:t>
            </w:r>
            <w:r w:rsidRPr="00CE232C">
              <w:rPr>
                <w:rFonts w:cs="Arial"/>
                <w:lang w:eastAsia="zh-CN"/>
              </w:rPr>
              <w:t>.</w:t>
            </w:r>
          </w:p>
          <w:p w14:paraId="790EDA2F" w14:textId="77777777" w:rsidR="003D1638" w:rsidRDefault="003D1638" w:rsidP="00E10EB4">
            <w:pPr>
              <w:pStyle w:val="TAL"/>
              <w:rPr>
                <w:rFonts w:cs="Arial"/>
                <w:lang w:eastAsia="zh-CN"/>
              </w:rPr>
            </w:pPr>
          </w:p>
          <w:p w14:paraId="49D534CF" w14:textId="77777777" w:rsidR="003D1638" w:rsidRPr="0016361A" w:rsidRDefault="003D1638" w:rsidP="00E10EB4">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vAlign w:val="center"/>
          </w:tcPr>
          <w:p w14:paraId="1357CD3B" w14:textId="77777777" w:rsidR="003D1638" w:rsidRPr="0016361A" w:rsidRDefault="003D1638" w:rsidP="00E10EB4">
            <w:pPr>
              <w:pStyle w:val="TAL"/>
              <w:rPr>
                <w:rFonts w:cs="Arial"/>
                <w:szCs w:val="18"/>
              </w:rPr>
            </w:pPr>
          </w:p>
        </w:tc>
      </w:tr>
      <w:tr w:rsidR="003D1638" w:rsidRPr="00B54FF5" w14:paraId="1AA0F238" w14:textId="77777777" w:rsidTr="00E10EB4">
        <w:trPr>
          <w:jc w:val="center"/>
        </w:trPr>
        <w:tc>
          <w:tcPr>
            <w:tcW w:w="1552" w:type="dxa"/>
          </w:tcPr>
          <w:p w14:paraId="1C9952DC" w14:textId="77777777" w:rsidR="003D1638" w:rsidRPr="0016361A" w:rsidRDefault="003D1638" w:rsidP="00E10EB4">
            <w:pPr>
              <w:pStyle w:val="TAL"/>
            </w:pPr>
            <w:r w:rsidRPr="00CE232C">
              <w:t>reportReq</w:t>
            </w:r>
          </w:p>
        </w:tc>
        <w:tc>
          <w:tcPr>
            <w:tcW w:w="1417" w:type="dxa"/>
          </w:tcPr>
          <w:p w14:paraId="410C765F" w14:textId="77777777" w:rsidR="003D1638" w:rsidRPr="0016361A" w:rsidRDefault="003D1638" w:rsidP="00E10EB4">
            <w:pPr>
              <w:pStyle w:val="TAL"/>
            </w:pPr>
            <w:r w:rsidRPr="00CE232C">
              <w:rPr>
                <w:rFonts w:cs="Arial"/>
                <w:szCs w:val="18"/>
                <w:lang w:eastAsia="zh-CN"/>
              </w:rPr>
              <w:t>ReportingInformation</w:t>
            </w:r>
          </w:p>
        </w:tc>
        <w:tc>
          <w:tcPr>
            <w:tcW w:w="425" w:type="dxa"/>
          </w:tcPr>
          <w:p w14:paraId="1625FA0C" w14:textId="77777777" w:rsidR="003D1638" w:rsidRPr="0016361A" w:rsidRDefault="003D1638" w:rsidP="00E10EB4">
            <w:pPr>
              <w:pStyle w:val="TAC"/>
            </w:pPr>
            <w:r w:rsidRPr="00CE232C">
              <w:t>O</w:t>
            </w:r>
          </w:p>
        </w:tc>
        <w:tc>
          <w:tcPr>
            <w:tcW w:w="1134" w:type="dxa"/>
          </w:tcPr>
          <w:p w14:paraId="49F6688A" w14:textId="77777777" w:rsidR="003D1638" w:rsidRPr="0016361A" w:rsidRDefault="003D1638" w:rsidP="00E10EB4">
            <w:pPr>
              <w:pStyle w:val="TAC"/>
            </w:pPr>
            <w:r w:rsidRPr="00CE232C">
              <w:t>0..1</w:t>
            </w:r>
          </w:p>
        </w:tc>
        <w:tc>
          <w:tcPr>
            <w:tcW w:w="3686" w:type="dxa"/>
            <w:vAlign w:val="center"/>
          </w:tcPr>
          <w:p w14:paraId="0D15493B" w14:textId="77777777" w:rsidR="003D1638" w:rsidRPr="0016361A" w:rsidRDefault="003D1638" w:rsidP="00E10EB4">
            <w:pPr>
              <w:pStyle w:val="TAL"/>
              <w:rPr>
                <w:rFonts w:cs="Arial"/>
                <w:szCs w:val="18"/>
              </w:rPr>
            </w:pPr>
            <w:r>
              <w:rPr>
                <w:lang w:eastAsia="fr-FR"/>
              </w:rPr>
              <w:t>Contains</w:t>
            </w:r>
            <w:r w:rsidRPr="00CE232C">
              <w:rPr>
                <w:lang w:eastAsia="fr-FR"/>
              </w:rPr>
              <w:t xml:space="preserve"> the reporting requirements of the subscription.</w:t>
            </w:r>
          </w:p>
        </w:tc>
        <w:tc>
          <w:tcPr>
            <w:tcW w:w="1310" w:type="dxa"/>
            <w:vAlign w:val="center"/>
          </w:tcPr>
          <w:p w14:paraId="04A720C6" w14:textId="77777777" w:rsidR="003D1638" w:rsidRPr="0016361A" w:rsidRDefault="003D1638" w:rsidP="00E10EB4">
            <w:pPr>
              <w:pStyle w:val="TAL"/>
              <w:rPr>
                <w:rFonts w:cs="Arial"/>
                <w:szCs w:val="18"/>
              </w:rPr>
            </w:pPr>
          </w:p>
        </w:tc>
      </w:tr>
      <w:tr w:rsidR="003D1638" w:rsidRPr="00B54FF5" w14:paraId="79351649" w14:textId="77777777" w:rsidTr="00E10EB4">
        <w:trPr>
          <w:jc w:val="center"/>
        </w:trPr>
        <w:tc>
          <w:tcPr>
            <w:tcW w:w="1552" w:type="dxa"/>
            <w:vAlign w:val="center"/>
          </w:tcPr>
          <w:p w14:paraId="2B792137" w14:textId="77777777" w:rsidR="003D1638" w:rsidRPr="0016361A" w:rsidRDefault="003D1638" w:rsidP="00E10EB4">
            <w:pPr>
              <w:pStyle w:val="TAL"/>
            </w:pPr>
            <w:r>
              <w:t>expTime</w:t>
            </w:r>
          </w:p>
        </w:tc>
        <w:tc>
          <w:tcPr>
            <w:tcW w:w="1417" w:type="dxa"/>
            <w:vAlign w:val="center"/>
          </w:tcPr>
          <w:p w14:paraId="60FC10C6" w14:textId="77777777" w:rsidR="003D1638" w:rsidRPr="0016361A" w:rsidRDefault="003D1638" w:rsidP="00E10EB4">
            <w:pPr>
              <w:pStyle w:val="TAL"/>
            </w:pPr>
            <w:r>
              <w:t>DateTime</w:t>
            </w:r>
          </w:p>
        </w:tc>
        <w:tc>
          <w:tcPr>
            <w:tcW w:w="425" w:type="dxa"/>
            <w:vAlign w:val="center"/>
          </w:tcPr>
          <w:p w14:paraId="411C54F2" w14:textId="77777777" w:rsidR="003D1638" w:rsidRPr="0016361A" w:rsidRDefault="003D1638" w:rsidP="00E10EB4">
            <w:pPr>
              <w:pStyle w:val="TAC"/>
            </w:pPr>
            <w:r w:rsidRPr="00CE232C">
              <w:t>O</w:t>
            </w:r>
          </w:p>
        </w:tc>
        <w:tc>
          <w:tcPr>
            <w:tcW w:w="1134" w:type="dxa"/>
            <w:vAlign w:val="center"/>
          </w:tcPr>
          <w:p w14:paraId="76F399A8" w14:textId="77777777" w:rsidR="003D1638" w:rsidRPr="0016361A" w:rsidRDefault="003D1638" w:rsidP="00E10EB4">
            <w:pPr>
              <w:pStyle w:val="TAC"/>
            </w:pPr>
            <w:r w:rsidRPr="00CE232C">
              <w:t>0..1</w:t>
            </w:r>
          </w:p>
        </w:tc>
        <w:tc>
          <w:tcPr>
            <w:tcW w:w="3686" w:type="dxa"/>
            <w:vAlign w:val="center"/>
          </w:tcPr>
          <w:p w14:paraId="7A5AC8C0" w14:textId="77777777" w:rsidR="003D1638" w:rsidRPr="0016361A" w:rsidRDefault="003D1638" w:rsidP="00E10EB4">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vAlign w:val="center"/>
          </w:tcPr>
          <w:p w14:paraId="07D45E5F" w14:textId="77777777" w:rsidR="003D1638" w:rsidRPr="0016361A" w:rsidRDefault="003D1638" w:rsidP="00E10EB4">
            <w:pPr>
              <w:pStyle w:val="TAL"/>
              <w:rPr>
                <w:rFonts w:cs="Arial"/>
                <w:szCs w:val="18"/>
              </w:rPr>
            </w:pPr>
          </w:p>
        </w:tc>
      </w:tr>
      <w:tr w:rsidR="003D1638" w:rsidRPr="00B54FF5" w14:paraId="4C45D509" w14:textId="77777777" w:rsidTr="00E10EB4">
        <w:trPr>
          <w:jc w:val="center"/>
        </w:trPr>
        <w:tc>
          <w:tcPr>
            <w:tcW w:w="1552" w:type="dxa"/>
            <w:vAlign w:val="center"/>
          </w:tcPr>
          <w:p w14:paraId="04A4DC12" w14:textId="77777777" w:rsidR="003D1638" w:rsidRPr="0016361A" w:rsidRDefault="003D1638" w:rsidP="00E10EB4">
            <w:pPr>
              <w:pStyle w:val="TAL"/>
            </w:pPr>
            <w:r w:rsidRPr="00CE232C">
              <w:t>suppFeat</w:t>
            </w:r>
          </w:p>
        </w:tc>
        <w:tc>
          <w:tcPr>
            <w:tcW w:w="1417" w:type="dxa"/>
            <w:vAlign w:val="center"/>
          </w:tcPr>
          <w:p w14:paraId="439B413B" w14:textId="77777777" w:rsidR="003D1638" w:rsidRPr="0016361A" w:rsidRDefault="003D1638" w:rsidP="00E10EB4">
            <w:pPr>
              <w:pStyle w:val="TAL"/>
            </w:pPr>
            <w:r w:rsidRPr="00CE232C">
              <w:t>SupportedFeatures</w:t>
            </w:r>
          </w:p>
        </w:tc>
        <w:tc>
          <w:tcPr>
            <w:tcW w:w="425" w:type="dxa"/>
            <w:vAlign w:val="center"/>
          </w:tcPr>
          <w:p w14:paraId="36225218" w14:textId="77777777" w:rsidR="003D1638" w:rsidRPr="0016361A" w:rsidRDefault="003D1638" w:rsidP="00E10EB4">
            <w:pPr>
              <w:pStyle w:val="TAC"/>
            </w:pPr>
            <w:r w:rsidRPr="00CE232C">
              <w:t>C</w:t>
            </w:r>
          </w:p>
        </w:tc>
        <w:tc>
          <w:tcPr>
            <w:tcW w:w="1134" w:type="dxa"/>
            <w:vAlign w:val="center"/>
          </w:tcPr>
          <w:p w14:paraId="5DB43E81" w14:textId="77777777" w:rsidR="003D1638" w:rsidRPr="0016361A" w:rsidRDefault="003D1638" w:rsidP="00E10EB4">
            <w:pPr>
              <w:pStyle w:val="TAC"/>
            </w:pPr>
            <w:r w:rsidRPr="00CE232C">
              <w:t>0..1</w:t>
            </w:r>
          </w:p>
        </w:tc>
        <w:tc>
          <w:tcPr>
            <w:tcW w:w="3686" w:type="dxa"/>
            <w:vAlign w:val="center"/>
          </w:tcPr>
          <w:p w14:paraId="66CEC842"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5E56D4F" w14:textId="77777777" w:rsidR="003D1638" w:rsidRPr="00CE232C" w:rsidRDefault="003D1638" w:rsidP="00E10EB4">
            <w:pPr>
              <w:pStyle w:val="TAL"/>
              <w:rPr>
                <w:rFonts w:cs="Arial"/>
                <w:szCs w:val="18"/>
              </w:rPr>
            </w:pPr>
          </w:p>
          <w:p w14:paraId="6D9F47AA" w14:textId="77777777" w:rsidR="003D1638" w:rsidRPr="0016361A"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128D280A" w14:textId="77777777" w:rsidR="003D1638" w:rsidRPr="0016361A" w:rsidRDefault="003D1638" w:rsidP="00E10EB4">
            <w:pPr>
              <w:pStyle w:val="TAL"/>
              <w:rPr>
                <w:rFonts w:cs="Arial"/>
                <w:szCs w:val="18"/>
              </w:rPr>
            </w:pPr>
          </w:p>
        </w:tc>
      </w:tr>
    </w:tbl>
    <w:p w14:paraId="2E0A8619" w14:textId="77777777" w:rsidR="003D1638" w:rsidRDefault="003D1638" w:rsidP="003D1638">
      <w:pPr>
        <w:rPr>
          <w:lang w:val="en-US"/>
        </w:rPr>
      </w:pPr>
    </w:p>
    <w:p w14:paraId="64C74007" w14:textId="217C430A" w:rsidR="003D1638" w:rsidRDefault="00E10EB4" w:rsidP="003D1638">
      <w:pPr>
        <w:pStyle w:val="H6"/>
      </w:pPr>
      <w:r>
        <w:t>6.2.1</w:t>
      </w:r>
      <w:r w:rsidR="003D1638">
        <w:t>.6.2.14</w:t>
      </w:r>
      <w:r w:rsidR="003D1638">
        <w:tab/>
        <w:t>Type: MapEventSub</w:t>
      </w:r>
    </w:p>
    <w:p w14:paraId="4AF0294E" w14:textId="6C4CADAE" w:rsidR="003D1638" w:rsidRDefault="003D1638" w:rsidP="003D1638">
      <w:pPr>
        <w:pStyle w:val="TH"/>
      </w:pPr>
      <w:r>
        <w:rPr>
          <w:noProof/>
        </w:rPr>
        <w:t>Table </w:t>
      </w:r>
      <w:r>
        <w:t>6.2.</w:t>
      </w:r>
      <w:r w:rsidR="00E10EB4">
        <w:t>1</w:t>
      </w:r>
      <w:r>
        <w:t xml:space="preserve">.6.2.14-1: </w:t>
      </w:r>
      <w:r>
        <w:rPr>
          <w:noProof/>
        </w:rPr>
        <w:t>Definition of type MapEventSub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DDEE972" w14:textId="77777777" w:rsidTr="00E10EB4">
        <w:trPr>
          <w:jc w:val="center"/>
        </w:trPr>
        <w:tc>
          <w:tcPr>
            <w:tcW w:w="1552" w:type="dxa"/>
            <w:shd w:val="clear" w:color="auto" w:fill="C0C0C0"/>
            <w:hideMark/>
          </w:tcPr>
          <w:p w14:paraId="7A6D6A3A" w14:textId="77777777" w:rsidR="003D1638" w:rsidRPr="0016361A" w:rsidRDefault="003D1638" w:rsidP="00E10EB4">
            <w:pPr>
              <w:pStyle w:val="TAH"/>
            </w:pPr>
            <w:r w:rsidRPr="0016361A">
              <w:t>Attribute name</w:t>
            </w:r>
          </w:p>
        </w:tc>
        <w:tc>
          <w:tcPr>
            <w:tcW w:w="1417" w:type="dxa"/>
            <w:shd w:val="clear" w:color="auto" w:fill="C0C0C0"/>
            <w:hideMark/>
          </w:tcPr>
          <w:p w14:paraId="52912B8E" w14:textId="77777777" w:rsidR="003D1638" w:rsidRPr="0016361A" w:rsidRDefault="003D1638" w:rsidP="00E10EB4">
            <w:pPr>
              <w:pStyle w:val="TAH"/>
            </w:pPr>
            <w:r w:rsidRPr="0016361A">
              <w:t>Data type</w:t>
            </w:r>
          </w:p>
        </w:tc>
        <w:tc>
          <w:tcPr>
            <w:tcW w:w="425" w:type="dxa"/>
            <w:shd w:val="clear" w:color="auto" w:fill="C0C0C0"/>
            <w:hideMark/>
          </w:tcPr>
          <w:p w14:paraId="2640C36D" w14:textId="77777777" w:rsidR="003D1638" w:rsidRPr="0016361A" w:rsidRDefault="003D1638" w:rsidP="00E10EB4">
            <w:pPr>
              <w:pStyle w:val="TAH"/>
            </w:pPr>
            <w:r w:rsidRPr="0016361A">
              <w:t>P</w:t>
            </w:r>
          </w:p>
        </w:tc>
        <w:tc>
          <w:tcPr>
            <w:tcW w:w="1134" w:type="dxa"/>
            <w:shd w:val="clear" w:color="auto" w:fill="C0C0C0"/>
          </w:tcPr>
          <w:p w14:paraId="1D95E219" w14:textId="77777777" w:rsidR="003D1638" w:rsidRPr="0016361A" w:rsidRDefault="003D1638" w:rsidP="00E10EB4">
            <w:pPr>
              <w:pStyle w:val="TAH"/>
            </w:pPr>
            <w:r w:rsidRPr="00F112E4">
              <w:t>Cardinality</w:t>
            </w:r>
          </w:p>
        </w:tc>
        <w:tc>
          <w:tcPr>
            <w:tcW w:w="3686" w:type="dxa"/>
            <w:shd w:val="clear" w:color="auto" w:fill="C0C0C0"/>
            <w:hideMark/>
          </w:tcPr>
          <w:p w14:paraId="1A0FA716"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589ADD6"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164D249C" w14:textId="77777777" w:rsidTr="00E10EB4">
        <w:trPr>
          <w:jc w:val="center"/>
        </w:trPr>
        <w:tc>
          <w:tcPr>
            <w:tcW w:w="1552" w:type="dxa"/>
          </w:tcPr>
          <w:p w14:paraId="1BAE9A2D" w14:textId="77777777" w:rsidR="003D1638" w:rsidRDefault="003D1638" w:rsidP="00E10EB4">
            <w:pPr>
              <w:pStyle w:val="TAL"/>
            </w:pPr>
            <w:r>
              <w:t>event</w:t>
            </w:r>
          </w:p>
        </w:tc>
        <w:tc>
          <w:tcPr>
            <w:tcW w:w="1417" w:type="dxa"/>
          </w:tcPr>
          <w:p w14:paraId="145D6939" w14:textId="77777777" w:rsidR="003D1638" w:rsidRDefault="003D1638" w:rsidP="00E10EB4">
            <w:pPr>
              <w:pStyle w:val="TAL"/>
            </w:pPr>
            <w:r>
              <w:t>MapEvent</w:t>
            </w:r>
          </w:p>
        </w:tc>
        <w:tc>
          <w:tcPr>
            <w:tcW w:w="425" w:type="dxa"/>
          </w:tcPr>
          <w:p w14:paraId="5E9A5E03" w14:textId="77777777" w:rsidR="003D1638" w:rsidRDefault="003D1638" w:rsidP="00E10EB4">
            <w:pPr>
              <w:pStyle w:val="TAC"/>
            </w:pPr>
            <w:r>
              <w:t>M</w:t>
            </w:r>
          </w:p>
        </w:tc>
        <w:tc>
          <w:tcPr>
            <w:tcW w:w="1134" w:type="dxa"/>
          </w:tcPr>
          <w:p w14:paraId="63157CAB" w14:textId="77777777" w:rsidR="003D1638" w:rsidRDefault="003D1638" w:rsidP="00E10EB4">
            <w:pPr>
              <w:pStyle w:val="TAC"/>
            </w:pPr>
            <w:r>
              <w:t>1</w:t>
            </w:r>
          </w:p>
        </w:tc>
        <w:tc>
          <w:tcPr>
            <w:tcW w:w="3686" w:type="dxa"/>
          </w:tcPr>
          <w:p w14:paraId="4A5C9552" w14:textId="77777777" w:rsidR="003D1638" w:rsidRDefault="003D1638" w:rsidP="00E10EB4">
            <w:pPr>
              <w:pStyle w:val="TAL"/>
              <w:rPr>
                <w:rFonts w:cs="Arial"/>
                <w:szCs w:val="18"/>
              </w:rPr>
            </w:pPr>
            <w:r>
              <w:rPr>
                <w:rFonts w:cs="Arial"/>
                <w:szCs w:val="18"/>
              </w:rPr>
              <w:t>Contains the Spatial Map event.</w:t>
            </w:r>
          </w:p>
        </w:tc>
        <w:tc>
          <w:tcPr>
            <w:tcW w:w="1310" w:type="dxa"/>
            <w:vAlign w:val="center"/>
          </w:tcPr>
          <w:p w14:paraId="5CD94587" w14:textId="77777777" w:rsidR="003D1638" w:rsidRPr="0016361A" w:rsidRDefault="003D1638" w:rsidP="00E10EB4">
            <w:pPr>
              <w:pStyle w:val="TAL"/>
              <w:rPr>
                <w:rFonts w:cs="Arial"/>
                <w:szCs w:val="18"/>
              </w:rPr>
            </w:pPr>
          </w:p>
        </w:tc>
      </w:tr>
      <w:tr w:rsidR="003D1638" w:rsidRPr="00B54FF5" w14:paraId="23EA8B41" w14:textId="77777777" w:rsidTr="00E10EB4">
        <w:trPr>
          <w:jc w:val="center"/>
        </w:trPr>
        <w:tc>
          <w:tcPr>
            <w:tcW w:w="1552" w:type="dxa"/>
          </w:tcPr>
          <w:p w14:paraId="288242F9" w14:textId="77777777" w:rsidR="003D1638" w:rsidRDefault="003D1638" w:rsidP="00E10EB4">
            <w:pPr>
              <w:pStyle w:val="TAL"/>
            </w:pPr>
            <w:r>
              <w:t>mapId</w:t>
            </w:r>
          </w:p>
        </w:tc>
        <w:tc>
          <w:tcPr>
            <w:tcW w:w="1417" w:type="dxa"/>
          </w:tcPr>
          <w:p w14:paraId="28501D2E" w14:textId="77777777" w:rsidR="003D1638" w:rsidRDefault="003D1638" w:rsidP="00E10EB4">
            <w:pPr>
              <w:pStyle w:val="TAL"/>
            </w:pPr>
            <w:r>
              <w:t>TargetSpatialMaps</w:t>
            </w:r>
          </w:p>
        </w:tc>
        <w:tc>
          <w:tcPr>
            <w:tcW w:w="425" w:type="dxa"/>
          </w:tcPr>
          <w:p w14:paraId="247C3592" w14:textId="77777777" w:rsidR="003D1638" w:rsidRDefault="003D1638" w:rsidP="00E10EB4">
            <w:pPr>
              <w:pStyle w:val="TAC"/>
            </w:pPr>
            <w:r>
              <w:t>M</w:t>
            </w:r>
          </w:p>
        </w:tc>
        <w:tc>
          <w:tcPr>
            <w:tcW w:w="1134" w:type="dxa"/>
          </w:tcPr>
          <w:p w14:paraId="4C1FDCEF" w14:textId="77777777" w:rsidR="003D1638" w:rsidRDefault="003D1638" w:rsidP="00E10EB4">
            <w:pPr>
              <w:pStyle w:val="TAC"/>
            </w:pPr>
            <w:r>
              <w:t>1</w:t>
            </w:r>
          </w:p>
        </w:tc>
        <w:tc>
          <w:tcPr>
            <w:tcW w:w="3686" w:type="dxa"/>
          </w:tcPr>
          <w:p w14:paraId="7D6B8DD1" w14:textId="77777777" w:rsidR="003D1638" w:rsidRDefault="003D1638" w:rsidP="00E10EB4">
            <w:pPr>
              <w:pStyle w:val="TAL"/>
              <w:rPr>
                <w:rFonts w:cs="Arial"/>
                <w:szCs w:val="18"/>
              </w:rPr>
            </w:pPr>
            <w:r>
              <w:rPr>
                <w:rFonts w:cs="Arial"/>
                <w:szCs w:val="18"/>
              </w:rPr>
              <w:t>Contains the target spatial maps that the event subscription applies to.</w:t>
            </w:r>
          </w:p>
        </w:tc>
        <w:tc>
          <w:tcPr>
            <w:tcW w:w="1310" w:type="dxa"/>
            <w:vAlign w:val="center"/>
          </w:tcPr>
          <w:p w14:paraId="222C98B1" w14:textId="77777777" w:rsidR="003D1638" w:rsidRPr="0016361A" w:rsidRDefault="003D1638" w:rsidP="00E10EB4">
            <w:pPr>
              <w:pStyle w:val="TAL"/>
              <w:rPr>
                <w:rFonts w:cs="Arial"/>
                <w:szCs w:val="18"/>
              </w:rPr>
            </w:pPr>
          </w:p>
        </w:tc>
      </w:tr>
      <w:tr w:rsidR="003D1638" w:rsidRPr="00B54FF5" w14:paraId="1F3A6CF5" w14:textId="77777777" w:rsidTr="00E10EB4">
        <w:trPr>
          <w:jc w:val="center"/>
        </w:trPr>
        <w:tc>
          <w:tcPr>
            <w:tcW w:w="1552" w:type="dxa"/>
          </w:tcPr>
          <w:p w14:paraId="77ED04FE" w14:textId="77777777" w:rsidR="003D1638" w:rsidRPr="0016361A" w:rsidRDefault="003D1638" w:rsidP="00E10EB4">
            <w:pPr>
              <w:pStyle w:val="TAL"/>
            </w:pPr>
            <w:r>
              <w:t>evntFltr</w:t>
            </w:r>
          </w:p>
        </w:tc>
        <w:tc>
          <w:tcPr>
            <w:tcW w:w="1417" w:type="dxa"/>
          </w:tcPr>
          <w:p w14:paraId="5AE56FF2" w14:textId="77777777" w:rsidR="003D1638" w:rsidRPr="0016361A" w:rsidRDefault="003D1638" w:rsidP="00E10EB4">
            <w:pPr>
              <w:pStyle w:val="TAL"/>
            </w:pPr>
            <w:r>
              <w:t>EventFilter</w:t>
            </w:r>
          </w:p>
        </w:tc>
        <w:tc>
          <w:tcPr>
            <w:tcW w:w="425" w:type="dxa"/>
          </w:tcPr>
          <w:p w14:paraId="2F047181" w14:textId="77777777" w:rsidR="003D1638" w:rsidRPr="0016361A" w:rsidRDefault="003D1638" w:rsidP="00E10EB4">
            <w:pPr>
              <w:pStyle w:val="TAC"/>
            </w:pPr>
            <w:r>
              <w:t>O</w:t>
            </w:r>
          </w:p>
        </w:tc>
        <w:tc>
          <w:tcPr>
            <w:tcW w:w="1134" w:type="dxa"/>
          </w:tcPr>
          <w:p w14:paraId="58832C7E" w14:textId="77777777" w:rsidR="003D1638" w:rsidRPr="0016361A" w:rsidRDefault="003D1638" w:rsidP="00E10EB4">
            <w:pPr>
              <w:pStyle w:val="TAC"/>
            </w:pPr>
            <w:r>
              <w:t>0..1</w:t>
            </w:r>
          </w:p>
        </w:tc>
        <w:tc>
          <w:tcPr>
            <w:tcW w:w="3686" w:type="dxa"/>
          </w:tcPr>
          <w:p w14:paraId="3B4EB451" w14:textId="77777777" w:rsidR="003D1638" w:rsidRPr="0016361A" w:rsidRDefault="003D1638" w:rsidP="00E10EB4">
            <w:pPr>
              <w:pStyle w:val="TAL"/>
              <w:rPr>
                <w:rFonts w:cs="Arial"/>
                <w:szCs w:val="18"/>
              </w:rPr>
            </w:pPr>
            <w:r>
              <w:rPr>
                <w:rFonts w:cs="Arial"/>
                <w:szCs w:val="18"/>
              </w:rPr>
              <w:t>Contains the filters for the Spatial Map event.</w:t>
            </w:r>
          </w:p>
        </w:tc>
        <w:tc>
          <w:tcPr>
            <w:tcW w:w="1310" w:type="dxa"/>
            <w:vAlign w:val="center"/>
          </w:tcPr>
          <w:p w14:paraId="55685965" w14:textId="77777777" w:rsidR="003D1638" w:rsidRPr="0016361A" w:rsidRDefault="003D1638" w:rsidP="00E10EB4">
            <w:pPr>
              <w:pStyle w:val="TAL"/>
              <w:rPr>
                <w:rFonts w:cs="Arial"/>
                <w:szCs w:val="18"/>
              </w:rPr>
            </w:pPr>
          </w:p>
        </w:tc>
      </w:tr>
    </w:tbl>
    <w:p w14:paraId="1F72B0BF" w14:textId="77777777" w:rsidR="003D1638" w:rsidRDefault="003D1638" w:rsidP="003D1638">
      <w:pPr>
        <w:rPr>
          <w:lang w:val="en-US"/>
        </w:rPr>
      </w:pPr>
    </w:p>
    <w:p w14:paraId="0DF35CA4" w14:textId="71576E98" w:rsidR="003D1638" w:rsidRDefault="00E10EB4" w:rsidP="003D1638">
      <w:pPr>
        <w:pStyle w:val="H6"/>
      </w:pPr>
      <w:r>
        <w:t>6.2.1</w:t>
      </w:r>
      <w:r w:rsidR="003D1638">
        <w:t>.6.2.15</w:t>
      </w:r>
      <w:r w:rsidR="003D1638">
        <w:tab/>
        <w:t>Type: TargetSpatialMaps</w:t>
      </w:r>
    </w:p>
    <w:p w14:paraId="4C35BD78" w14:textId="1825F61C" w:rsidR="003D1638" w:rsidRDefault="003D1638" w:rsidP="003D1638">
      <w:pPr>
        <w:pStyle w:val="TH"/>
      </w:pPr>
      <w:r>
        <w:rPr>
          <w:noProof/>
        </w:rPr>
        <w:t>Table </w:t>
      </w:r>
      <w:r w:rsidR="00E10EB4">
        <w:t>6.2.1</w:t>
      </w:r>
      <w:r>
        <w:t xml:space="preserve">.6.2.15-1: </w:t>
      </w:r>
      <w:r>
        <w:rPr>
          <w:noProof/>
        </w:rPr>
        <w:t>Definition of type TargetSpatialMaps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1C13DE" w14:textId="77777777" w:rsidTr="00E10EB4">
        <w:trPr>
          <w:jc w:val="center"/>
        </w:trPr>
        <w:tc>
          <w:tcPr>
            <w:tcW w:w="1552" w:type="dxa"/>
            <w:shd w:val="clear" w:color="auto" w:fill="C0C0C0"/>
            <w:hideMark/>
          </w:tcPr>
          <w:p w14:paraId="44B27FC8" w14:textId="77777777" w:rsidR="003D1638" w:rsidRPr="0016361A" w:rsidRDefault="003D1638" w:rsidP="00E10EB4">
            <w:pPr>
              <w:pStyle w:val="TAH"/>
            </w:pPr>
            <w:r w:rsidRPr="0016361A">
              <w:t>Attribute name</w:t>
            </w:r>
          </w:p>
        </w:tc>
        <w:tc>
          <w:tcPr>
            <w:tcW w:w="1417" w:type="dxa"/>
            <w:shd w:val="clear" w:color="auto" w:fill="C0C0C0"/>
            <w:hideMark/>
          </w:tcPr>
          <w:p w14:paraId="0EDCF7AC" w14:textId="77777777" w:rsidR="003D1638" w:rsidRPr="0016361A" w:rsidRDefault="003D1638" w:rsidP="00E10EB4">
            <w:pPr>
              <w:pStyle w:val="TAH"/>
            </w:pPr>
            <w:r w:rsidRPr="0016361A">
              <w:t>Data type</w:t>
            </w:r>
          </w:p>
        </w:tc>
        <w:tc>
          <w:tcPr>
            <w:tcW w:w="425" w:type="dxa"/>
            <w:shd w:val="clear" w:color="auto" w:fill="C0C0C0"/>
            <w:hideMark/>
          </w:tcPr>
          <w:p w14:paraId="4E16370F" w14:textId="77777777" w:rsidR="003D1638" w:rsidRPr="0016361A" w:rsidRDefault="003D1638" w:rsidP="00E10EB4">
            <w:pPr>
              <w:pStyle w:val="TAH"/>
            </w:pPr>
            <w:r w:rsidRPr="0016361A">
              <w:t>P</w:t>
            </w:r>
          </w:p>
        </w:tc>
        <w:tc>
          <w:tcPr>
            <w:tcW w:w="1134" w:type="dxa"/>
            <w:shd w:val="clear" w:color="auto" w:fill="C0C0C0"/>
          </w:tcPr>
          <w:p w14:paraId="454B0F6B" w14:textId="77777777" w:rsidR="003D1638" w:rsidRPr="0016361A" w:rsidRDefault="003D1638" w:rsidP="00E10EB4">
            <w:pPr>
              <w:pStyle w:val="TAH"/>
            </w:pPr>
            <w:r w:rsidRPr="00F112E4">
              <w:t>Cardinality</w:t>
            </w:r>
          </w:p>
        </w:tc>
        <w:tc>
          <w:tcPr>
            <w:tcW w:w="3686" w:type="dxa"/>
            <w:shd w:val="clear" w:color="auto" w:fill="C0C0C0"/>
            <w:hideMark/>
          </w:tcPr>
          <w:p w14:paraId="6B9B54F5"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1173A15"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A9741CB" w14:textId="77777777" w:rsidTr="00E10EB4">
        <w:trPr>
          <w:jc w:val="center"/>
        </w:trPr>
        <w:tc>
          <w:tcPr>
            <w:tcW w:w="1552" w:type="dxa"/>
          </w:tcPr>
          <w:p w14:paraId="5732F620" w14:textId="77777777" w:rsidR="003D1638" w:rsidRDefault="003D1638" w:rsidP="00E10EB4">
            <w:pPr>
              <w:pStyle w:val="TAL"/>
            </w:pPr>
            <w:r>
              <w:t>mapIds</w:t>
            </w:r>
          </w:p>
        </w:tc>
        <w:tc>
          <w:tcPr>
            <w:tcW w:w="1417" w:type="dxa"/>
          </w:tcPr>
          <w:p w14:paraId="59191898" w14:textId="77777777" w:rsidR="003D1638" w:rsidRDefault="003D1638" w:rsidP="00E10EB4">
            <w:pPr>
              <w:pStyle w:val="TAL"/>
            </w:pPr>
            <w:r>
              <w:t>array(SpatialMapId)</w:t>
            </w:r>
          </w:p>
        </w:tc>
        <w:tc>
          <w:tcPr>
            <w:tcW w:w="425" w:type="dxa"/>
          </w:tcPr>
          <w:p w14:paraId="32D1596F" w14:textId="77777777" w:rsidR="003D1638" w:rsidRDefault="003D1638" w:rsidP="00E10EB4">
            <w:pPr>
              <w:pStyle w:val="TAC"/>
            </w:pPr>
            <w:r>
              <w:t>C</w:t>
            </w:r>
          </w:p>
        </w:tc>
        <w:tc>
          <w:tcPr>
            <w:tcW w:w="1134" w:type="dxa"/>
          </w:tcPr>
          <w:p w14:paraId="2460C57A" w14:textId="77777777" w:rsidR="003D1638" w:rsidRDefault="003D1638" w:rsidP="00E10EB4">
            <w:pPr>
              <w:pStyle w:val="TAC"/>
            </w:pPr>
            <w:r>
              <w:t>1..N</w:t>
            </w:r>
          </w:p>
        </w:tc>
        <w:tc>
          <w:tcPr>
            <w:tcW w:w="3686" w:type="dxa"/>
          </w:tcPr>
          <w:p w14:paraId="2F849E1B" w14:textId="77777777" w:rsidR="003D1638" w:rsidRDefault="003D1638" w:rsidP="00E10EB4">
            <w:pPr>
              <w:pStyle w:val="TAL"/>
              <w:rPr>
                <w:rFonts w:cs="Arial"/>
                <w:szCs w:val="18"/>
              </w:rPr>
            </w:pPr>
            <w:r>
              <w:rPr>
                <w:rFonts w:cs="Arial"/>
                <w:szCs w:val="18"/>
              </w:rPr>
              <w:t>Contains the list of spatial map identifiers.</w:t>
            </w:r>
          </w:p>
        </w:tc>
        <w:tc>
          <w:tcPr>
            <w:tcW w:w="1310" w:type="dxa"/>
            <w:vAlign w:val="center"/>
          </w:tcPr>
          <w:p w14:paraId="0DB241E9" w14:textId="77777777" w:rsidR="003D1638" w:rsidRPr="0016361A" w:rsidRDefault="003D1638" w:rsidP="00E10EB4">
            <w:pPr>
              <w:pStyle w:val="TAL"/>
              <w:rPr>
                <w:rFonts w:cs="Arial"/>
                <w:szCs w:val="18"/>
              </w:rPr>
            </w:pPr>
          </w:p>
        </w:tc>
      </w:tr>
      <w:tr w:rsidR="003D1638" w:rsidRPr="00B54FF5" w14:paraId="0289B642" w14:textId="77777777" w:rsidTr="00E10EB4">
        <w:trPr>
          <w:jc w:val="center"/>
        </w:trPr>
        <w:tc>
          <w:tcPr>
            <w:tcW w:w="1552" w:type="dxa"/>
          </w:tcPr>
          <w:p w14:paraId="67C3BA6C" w14:textId="77777777" w:rsidR="003D1638" w:rsidRDefault="003D1638" w:rsidP="00E10EB4">
            <w:pPr>
              <w:pStyle w:val="TAL"/>
            </w:pPr>
            <w:r>
              <w:t>area</w:t>
            </w:r>
          </w:p>
        </w:tc>
        <w:tc>
          <w:tcPr>
            <w:tcW w:w="1417" w:type="dxa"/>
          </w:tcPr>
          <w:p w14:paraId="5AD3AB7B" w14:textId="77777777" w:rsidR="003D1638" w:rsidRDefault="003D1638" w:rsidP="00E10EB4">
            <w:pPr>
              <w:pStyle w:val="TAL"/>
            </w:pPr>
            <w:r>
              <w:t>ServiceArea</w:t>
            </w:r>
          </w:p>
        </w:tc>
        <w:tc>
          <w:tcPr>
            <w:tcW w:w="425" w:type="dxa"/>
          </w:tcPr>
          <w:p w14:paraId="05667D41" w14:textId="77777777" w:rsidR="003D1638" w:rsidRDefault="003D1638" w:rsidP="00E10EB4">
            <w:pPr>
              <w:pStyle w:val="TAC"/>
            </w:pPr>
            <w:r>
              <w:t>C</w:t>
            </w:r>
          </w:p>
        </w:tc>
        <w:tc>
          <w:tcPr>
            <w:tcW w:w="1134" w:type="dxa"/>
          </w:tcPr>
          <w:p w14:paraId="47DFEBD9" w14:textId="77777777" w:rsidR="003D1638" w:rsidRDefault="003D1638" w:rsidP="00E10EB4">
            <w:pPr>
              <w:pStyle w:val="TAC"/>
            </w:pPr>
            <w:r>
              <w:t>0..1</w:t>
            </w:r>
          </w:p>
        </w:tc>
        <w:tc>
          <w:tcPr>
            <w:tcW w:w="3686" w:type="dxa"/>
          </w:tcPr>
          <w:p w14:paraId="7467B760" w14:textId="77777777" w:rsidR="003D1638" w:rsidRDefault="003D1638" w:rsidP="00E10EB4">
            <w:pPr>
              <w:pStyle w:val="TAL"/>
              <w:rPr>
                <w:rFonts w:cs="Arial"/>
                <w:szCs w:val="18"/>
              </w:rPr>
            </w:pPr>
            <w:r>
              <w:rPr>
                <w:rFonts w:cs="Arial"/>
                <w:szCs w:val="18"/>
              </w:rPr>
              <w:t>Contains the three dimensional area of information related to spatial maps.</w:t>
            </w:r>
          </w:p>
        </w:tc>
        <w:tc>
          <w:tcPr>
            <w:tcW w:w="1310" w:type="dxa"/>
            <w:vAlign w:val="center"/>
          </w:tcPr>
          <w:p w14:paraId="49F2CC05" w14:textId="77777777" w:rsidR="003D1638" w:rsidRPr="0016361A" w:rsidRDefault="003D1638" w:rsidP="00E10EB4">
            <w:pPr>
              <w:pStyle w:val="TAL"/>
              <w:rPr>
                <w:rFonts w:cs="Arial"/>
                <w:szCs w:val="18"/>
              </w:rPr>
            </w:pPr>
          </w:p>
        </w:tc>
      </w:tr>
      <w:tr w:rsidR="003D1638" w:rsidRPr="00B54FF5" w14:paraId="419C84E8" w14:textId="77777777" w:rsidTr="00E10EB4">
        <w:trPr>
          <w:jc w:val="center"/>
        </w:trPr>
        <w:tc>
          <w:tcPr>
            <w:tcW w:w="9524" w:type="dxa"/>
            <w:gridSpan w:val="6"/>
          </w:tcPr>
          <w:p w14:paraId="7821BEAA" w14:textId="77777777" w:rsidR="003D1638" w:rsidRPr="0016361A" w:rsidRDefault="003D1638" w:rsidP="00E10EB4">
            <w:pPr>
              <w:pStyle w:val="TAN"/>
              <w:rPr>
                <w:rFonts w:cs="Arial"/>
                <w:szCs w:val="18"/>
              </w:rPr>
            </w:pPr>
            <w:r>
              <w:t>NOTE:</w:t>
            </w:r>
            <w:r>
              <w:tab/>
              <w:t>At least one of these attributes shall be present.</w:t>
            </w:r>
          </w:p>
        </w:tc>
      </w:tr>
    </w:tbl>
    <w:p w14:paraId="2CA3A082" w14:textId="77777777" w:rsidR="003D1638" w:rsidRDefault="003D1638" w:rsidP="003D1638">
      <w:pPr>
        <w:rPr>
          <w:lang w:val="en-US"/>
        </w:rPr>
      </w:pPr>
    </w:p>
    <w:p w14:paraId="1C51681B" w14:textId="3D244640" w:rsidR="003D1638" w:rsidRDefault="00E10EB4" w:rsidP="003D1638">
      <w:pPr>
        <w:pStyle w:val="H6"/>
      </w:pPr>
      <w:r>
        <w:t>6.2.1</w:t>
      </w:r>
      <w:r w:rsidR="003D1638">
        <w:t>.6.2.16</w:t>
      </w:r>
      <w:r w:rsidR="003D1638">
        <w:tab/>
        <w:t>Type: EventFilter</w:t>
      </w:r>
    </w:p>
    <w:p w14:paraId="7A139538" w14:textId="76677779" w:rsidR="003D1638" w:rsidRDefault="003D1638" w:rsidP="003D1638">
      <w:pPr>
        <w:pStyle w:val="TH"/>
      </w:pPr>
      <w:r>
        <w:rPr>
          <w:noProof/>
        </w:rPr>
        <w:t>Table </w:t>
      </w:r>
      <w:r>
        <w:t>6.2.</w:t>
      </w:r>
      <w:r w:rsidR="00E10EB4">
        <w:t>1</w:t>
      </w:r>
      <w:r>
        <w:t xml:space="preserve">.6.2.16-1: </w:t>
      </w:r>
      <w:r>
        <w:rPr>
          <w:noProof/>
        </w:rPr>
        <w:t>Definition of type 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32D7117" w14:textId="77777777" w:rsidTr="00E10EB4">
        <w:trPr>
          <w:jc w:val="center"/>
        </w:trPr>
        <w:tc>
          <w:tcPr>
            <w:tcW w:w="1552" w:type="dxa"/>
            <w:shd w:val="clear" w:color="auto" w:fill="C0C0C0"/>
            <w:hideMark/>
          </w:tcPr>
          <w:p w14:paraId="5C507523" w14:textId="77777777" w:rsidR="003D1638" w:rsidRPr="0016361A" w:rsidRDefault="003D1638" w:rsidP="00E10EB4">
            <w:pPr>
              <w:pStyle w:val="TAH"/>
            </w:pPr>
            <w:r w:rsidRPr="0016361A">
              <w:t>Attribute name</w:t>
            </w:r>
          </w:p>
        </w:tc>
        <w:tc>
          <w:tcPr>
            <w:tcW w:w="1417" w:type="dxa"/>
            <w:shd w:val="clear" w:color="auto" w:fill="C0C0C0"/>
            <w:hideMark/>
          </w:tcPr>
          <w:p w14:paraId="15AA99DB" w14:textId="77777777" w:rsidR="003D1638" w:rsidRPr="0016361A" w:rsidRDefault="003D1638" w:rsidP="00E10EB4">
            <w:pPr>
              <w:pStyle w:val="TAH"/>
            </w:pPr>
            <w:r w:rsidRPr="0016361A">
              <w:t>Data type</w:t>
            </w:r>
          </w:p>
        </w:tc>
        <w:tc>
          <w:tcPr>
            <w:tcW w:w="425" w:type="dxa"/>
            <w:shd w:val="clear" w:color="auto" w:fill="C0C0C0"/>
            <w:hideMark/>
          </w:tcPr>
          <w:p w14:paraId="4CDD2DBD" w14:textId="77777777" w:rsidR="003D1638" w:rsidRPr="0016361A" w:rsidRDefault="003D1638" w:rsidP="00E10EB4">
            <w:pPr>
              <w:pStyle w:val="TAH"/>
            </w:pPr>
            <w:r w:rsidRPr="0016361A">
              <w:t>P</w:t>
            </w:r>
          </w:p>
        </w:tc>
        <w:tc>
          <w:tcPr>
            <w:tcW w:w="1134" w:type="dxa"/>
            <w:shd w:val="clear" w:color="auto" w:fill="C0C0C0"/>
          </w:tcPr>
          <w:p w14:paraId="5C309AED" w14:textId="77777777" w:rsidR="003D1638" w:rsidRPr="0016361A" w:rsidRDefault="003D1638" w:rsidP="00E10EB4">
            <w:pPr>
              <w:pStyle w:val="TAH"/>
            </w:pPr>
            <w:r w:rsidRPr="00F112E4">
              <w:t>Cardinality</w:t>
            </w:r>
          </w:p>
        </w:tc>
        <w:tc>
          <w:tcPr>
            <w:tcW w:w="3686" w:type="dxa"/>
            <w:shd w:val="clear" w:color="auto" w:fill="C0C0C0"/>
            <w:hideMark/>
          </w:tcPr>
          <w:p w14:paraId="4FB46C2F"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57A72B1A"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93F0604" w14:textId="77777777" w:rsidTr="00E10EB4">
        <w:trPr>
          <w:jc w:val="center"/>
        </w:trPr>
        <w:tc>
          <w:tcPr>
            <w:tcW w:w="1552" w:type="dxa"/>
          </w:tcPr>
          <w:p w14:paraId="415867BB" w14:textId="77777777" w:rsidR="003D1638" w:rsidRPr="0016361A" w:rsidRDefault="003D1638" w:rsidP="00E10EB4">
            <w:pPr>
              <w:pStyle w:val="TAL"/>
            </w:pPr>
            <w:r>
              <w:t>objList</w:t>
            </w:r>
          </w:p>
        </w:tc>
        <w:tc>
          <w:tcPr>
            <w:tcW w:w="1417" w:type="dxa"/>
          </w:tcPr>
          <w:p w14:paraId="77904BBE" w14:textId="77777777" w:rsidR="003D1638" w:rsidRPr="0016361A" w:rsidRDefault="003D1638" w:rsidP="00E10EB4">
            <w:pPr>
              <w:pStyle w:val="TAL"/>
            </w:pPr>
            <w:r>
              <w:t>array(string)</w:t>
            </w:r>
          </w:p>
        </w:tc>
        <w:tc>
          <w:tcPr>
            <w:tcW w:w="425" w:type="dxa"/>
          </w:tcPr>
          <w:p w14:paraId="75B6BDEB" w14:textId="77777777" w:rsidR="003D1638" w:rsidRPr="0016361A" w:rsidRDefault="003D1638" w:rsidP="00E10EB4">
            <w:pPr>
              <w:pStyle w:val="TAC"/>
            </w:pPr>
            <w:r>
              <w:t>C</w:t>
            </w:r>
          </w:p>
        </w:tc>
        <w:tc>
          <w:tcPr>
            <w:tcW w:w="1134" w:type="dxa"/>
          </w:tcPr>
          <w:p w14:paraId="7EA0D0FC" w14:textId="77777777" w:rsidR="003D1638" w:rsidRPr="0016361A" w:rsidRDefault="003D1638" w:rsidP="00E10EB4">
            <w:pPr>
              <w:pStyle w:val="TAC"/>
            </w:pPr>
            <w:r>
              <w:t>1..N</w:t>
            </w:r>
          </w:p>
        </w:tc>
        <w:tc>
          <w:tcPr>
            <w:tcW w:w="3686" w:type="dxa"/>
          </w:tcPr>
          <w:p w14:paraId="7A7E540C" w14:textId="77777777" w:rsidR="003D1638" w:rsidRDefault="003D1638" w:rsidP="00E10EB4">
            <w:pPr>
              <w:pStyle w:val="TAL"/>
              <w:rPr>
                <w:rFonts w:cs="Arial"/>
                <w:szCs w:val="18"/>
              </w:rPr>
            </w:pPr>
            <w:r>
              <w:rPr>
                <w:rFonts w:cs="Arial"/>
                <w:szCs w:val="18"/>
              </w:rPr>
              <w:t>Contains the list of spatial map objects identifiers, to trigger notification when added, removed, updated etc.</w:t>
            </w:r>
          </w:p>
          <w:p w14:paraId="5B6B3DFA" w14:textId="77777777" w:rsidR="003D1638" w:rsidRDefault="003D1638" w:rsidP="00E10EB4">
            <w:pPr>
              <w:pStyle w:val="TAL"/>
              <w:rPr>
                <w:rFonts w:cs="Arial"/>
                <w:szCs w:val="18"/>
              </w:rPr>
            </w:pPr>
          </w:p>
          <w:p w14:paraId="3C359622" w14:textId="77777777" w:rsidR="003D1638" w:rsidRPr="0016361A" w:rsidRDefault="003D1638" w:rsidP="00E10EB4">
            <w:pPr>
              <w:pStyle w:val="TAL"/>
              <w:rPr>
                <w:rFonts w:cs="Arial"/>
                <w:szCs w:val="18"/>
              </w:rPr>
            </w:pPr>
            <w:r>
              <w:rPr>
                <w:rFonts w:cs="Arial"/>
                <w:szCs w:val="18"/>
              </w:rPr>
              <w:t xml:space="preserve">This attribute may be present only for </w:t>
            </w:r>
            <w:r>
              <w:t>"CHANGE_OF_OBJECT" event. When absent, then the "CHANGE_OF_OBJECT" event is applicable for any map objects.</w:t>
            </w:r>
          </w:p>
        </w:tc>
        <w:tc>
          <w:tcPr>
            <w:tcW w:w="1310" w:type="dxa"/>
            <w:vAlign w:val="center"/>
          </w:tcPr>
          <w:p w14:paraId="6ECD68EC" w14:textId="77777777" w:rsidR="003D1638" w:rsidRPr="0016361A" w:rsidRDefault="003D1638" w:rsidP="00E10EB4">
            <w:pPr>
              <w:pStyle w:val="TAL"/>
              <w:rPr>
                <w:rFonts w:cs="Arial"/>
                <w:szCs w:val="18"/>
              </w:rPr>
            </w:pPr>
          </w:p>
        </w:tc>
      </w:tr>
      <w:tr w:rsidR="003D1638" w:rsidRPr="00B54FF5" w14:paraId="3264FE23" w14:textId="77777777" w:rsidTr="00E10EB4">
        <w:trPr>
          <w:jc w:val="center"/>
        </w:trPr>
        <w:tc>
          <w:tcPr>
            <w:tcW w:w="1552" w:type="dxa"/>
          </w:tcPr>
          <w:p w14:paraId="61D6B106" w14:textId="77777777" w:rsidR="003D1638" w:rsidRDefault="003D1638" w:rsidP="00E10EB4">
            <w:pPr>
              <w:pStyle w:val="TAL"/>
            </w:pPr>
            <w:r>
              <w:t>layers</w:t>
            </w:r>
          </w:p>
        </w:tc>
        <w:tc>
          <w:tcPr>
            <w:tcW w:w="1417" w:type="dxa"/>
          </w:tcPr>
          <w:p w14:paraId="045230C3" w14:textId="77777777" w:rsidR="003D1638" w:rsidRDefault="003D1638" w:rsidP="00E10EB4">
            <w:pPr>
              <w:pStyle w:val="TAL"/>
            </w:pPr>
            <w:r>
              <w:t>array(string)</w:t>
            </w:r>
          </w:p>
        </w:tc>
        <w:tc>
          <w:tcPr>
            <w:tcW w:w="425" w:type="dxa"/>
          </w:tcPr>
          <w:p w14:paraId="60256CCC" w14:textId="77777777" w:rsidR="003D1638" w:rsidRDefault="003D1638" w:rsidP="00E10EB4">
            <w:pPr>
              <w:pStyle w:val="TAC"/>
            </w:pPr>
            <w:r>
              <w:t>C</w:t>
            </w:r>
          </w:p>
        </w:tc>
        <w:tc>
          <w:tcPr>
            <w:tcW w:w="1134" w:type="dxa"/>
          </w:tcPr>
          <w:p w14:paraId="16CBC4A6" w14:textId="77777777" w:rsidR="003D1638" w:rsidRDefault="003D1638" w:rsidP="00E10EB4">
            <w:pPr>
              <w:pStyle w:val="TAC"/>
            </w:pPr>
            <w:r>
              <w:t>1..N</w:t>
            </w:r>
          </w:p>
        </w:tc>
        <w:tc>
          <w:tcPr>
            <w:tcW w:w="3686" w:type="dxa"/>
          </w:tcPr>
          <w:p w14:paraId="2243D56B" w14:textId="77777777" w:rsidR="003D1638" w:rsidRDefault="003D1638" w:rsidP="00E10EB4">
            <w:pPr>
              <w:pStyle w:val="TAL"/>
              <w:rPr>
                <w:rFonts w:cs="Arial"/>
                <w:szCs w:val="18"/>
              </w:rPr>
            </w:pPr>
            <w:r>
              <w:rPr>
                <w:rFonts w:cs="Arial"/>
                <w:szCs w:val="18"/>
              </w:rPr>
              <w:t>Contains the list of spatial map layers identifiers, to trigger notification when the spatial map layers change is detected.</w:t>
            </w:r>
          </w:p>
          <w:p w14:paraId="1F5F3DCB" w14:textId="77777777" w:rsidR="003D1638" w:rsidRDefault="003D1638" w:rsidP="00E10EB4">
            <w:pPr>
              <w:pStyle w:val="TAL"/>
              <w:rPr>
                <w:rFonts w:cs="Arial"/>
                <w:szCs w:val="18"/>
              </w:rPr>
            </w:pPr>
          </w:p>
          <w:p w14:paraId="23D25902" w14:textId="77777777" w:rsidR="003D1638" w:rsidRDefault="003D1638" w:rsidP="00E10EB4">
            <w:pPr>
              <w:pStyle w:val="TAL"/>
              <w:rPr>
                <w:rFonts w:cs="Arial"/>
                <w:szCs w:val="18"/>
              </w:rPr>
            </w:pPr>
            <w:r>
              <w:rPr>
                <w:rFonts w:cs="Arial"/>
                <w:szCs w:val="18"/>
              </w:rPr>
              <w:t xml:space="preserve">This attribute may be present only for </w:t>
            </w:r>
            <w:r>
              <w:t>"LAYERS_MODIFICATION" event. When absent, then the "LAYERS_MODIFICATION" event is applicable for any spatial map layer.</w:t>
            </w:r>
          </w:p>
        </w:tc>
        <w:tc>
          <w:tcPr>
            <w:tcW w:w="1310" w:type="dxa"/>
            <w:vAlign w:val="center"/>
          </w:tcPr>
          <w:p w14:paraId="57AD6769" w14:textId="77777777" w:rsidR="003D1638" w:rsidRPr="0016361A" w:rsidRDefault="003D1638" w:rsidP="00E10EB4">
            <w:pPr>
              <w:pStyle w:val="TAL"/>
              <w:rPr>
                <w:rFonts w:cs="Arial"/>
                <w:szCs w:val="18"/>
              </w:rPr>
            </w:pPr>
          </w:p>
        </w:tc>
      </w:tr>
      <w:tr w:rsidR="003D1638" w:rsidRPr="00B54FF5" w14:paraId="426CA6E3" w14:textId="77777777" w:rsidTr="00E10EB4">
        <w:trPr>
          <w:jc w:val="center"/>
        </w:trPr>
        <w:tc>
          <w:tcPr>
            <w:tcW w:w="9524" w:type="dxa"/>
            <w:gridSpan w:val="6"/>
          </w:tcPr>
          <w:p w14:paraId="67765A22" w14:textId="77777777" w:rsidR="003D1638" w:rsidRPr="0016361A" w:rsidRDefault="003D1638" w:rsidP="00E10EB4">
            <w:pPr>
              <w:pStyle w:val="TAN"/>
              <w:rPr>
                <w:rFonts w:cs="Arial"/>
                <w:szCs w:val="18"/>
              </w:rPr>
            </w:pPr>
            <w:r>
              <w:t>NOTE:</w:t>
            </w:r>
            <w:r>
              <w:tab/>
              <w:t>At least one of these attributes shall be present.</w:t>
            </w:r>
          </w:p>
        </w:tc>
      </w:tr>
    </w:tbl>
    <w:p w14:paraId="5D4B38D1" w14:textId="77777777" w:rsidR="003D1638" w:rsidRDefault="003D1638" w:rsidP="003D1638">
      <w:pPr>
        <w:rPr>
          <w:lang w:val="en-US"/>
        </w:rPr>
      </w:pPr>
    </w:p>
    <w:p w14:paraId="29CF8869" w14:textId="6BA8F2B8" w:rsidR="003D1638" w:rsidRDefault="00E10EB4" w:rsidP="003D1638">
      <w:pPr>
        <w:pStyle w:val="H6"/>
      </w:pPr>
      <w:r>
        <w:t>6.2.1</w:t>
      </w:r>
      <w:r w:rsidR="003D1638">
        <w:t>.6.2.17</w:t>
      </w:r>
      <w:r w:rsidR="003D1638">
        <w:tab/>
        <w:t>Type: SpatialMapsSubPatch</w:t>
      </w:r>
    </w:p>
    <w:p w14:paraId="19B0FFDC" w14:textId="1D5B49BA" w:rsidR="003D1638" w:rsidRDefault="003D1638" w:rsidP="003D1638">
      <w:pPr>
        <w:pStyle w:val="TH"/>
      </w:pPr>
      <w:r>
        <w:rPr>
          <w:noProof/>
        </w:rPr>
        <w:t>Table </w:t>
      </w:r>
      <w:r w:rsidR="00E10EB4">
        <w:t>6.2.1</w:t>
      </w:r>
      <w:r>
        <w:t xml:space="preserve">.6.2.17-1: </w:t>
      </w:r>
      <w:r>
        <w:rPr>
          <w:noProof/>
        </w:rPr>
        <w:t>Definition of type SpatialMapsSubPatch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25DAA28" w14:textId="77777777" w:rsidTr="00E10EB4">
        <w:trPr>
          <w:jc w:val="center"/>
        </w:trPr>
        <w:tc>
          <w:tcPr>
            <w:tcW w:w="1552" w:type="dxa"/>
            <w:shd w:val="clear" w:color="auto" w:fill="C0C0C0"/>
            <w:hideMark/>
          </w:tcPr>
          <w:p w14:paraId="36545AFD" w14:textId="77777777" w:rsidR="003D1638" w:rsidRPr="0016361A" w:rsidRDefault="003D1638" w:rsidP="00E10EB4">
            <w:pPr>
              <w:pStyle w:val="TAH"/>
            </w:pPr>
            <w:r w:rsidRPr="0016361A">
              <w:t>Attribute name</w:t>
            </w:r>
          </w:p>
        </w:tc>
        <w:tc>
          <w:tcPr>
            <w:tcW w:w="1417" w:type="dxa"/>
            <w:shd w:val="clear" w:color="auto" w:fill="C0C0C0"/>
            <w:hideMark/>
          </w:tcPr>
          <w:p w14:paraId="5D335B00" w14:textId="77777777" w:rsidR="003D1638" w:rsidRPr="0016361A" w:rsidRDefault="003D1638" w:rsidP="00E10EB4">
            <w:pPr>
              <w:pStyle w:val="TAH"/>
            </w:pPr>
            <w:r w:rsidRPr="0016361A">
              <w:t>Data type</w:t>
            </w:r>
          </w:p>
        </w:tc>
        <w:tc>
          <w:tcPr>
            <w:tcW w:w="425" w:type="dxa"/>
            <w:shd w:val="clear" w:color="auto" w:fill="C0C0C0"/>
            <w:hideMark/>
          </w:tcPr>
          <w:p w14:paraId="1636E698" w14:textId="77777777" w:rsidR="003D1638" w:rsidRPr="0016361A" w:rsidRDefault="003D1638" w:rsidP="00E10EB4">
            <w:pPr>
              <w:pStyle w:val="TAH"/>
            </w:pPr>
            <w:r w:rsidRPr="0016361A">
              <w:t>P</w:t>
            </w:r>
          </w:p>
        </w:tc>
        <w:tc>
          <w:tcPr>
            <w:tcW w:w="1134" w:type="dxa"/>
            <w:shd w:val="clear" w:color="auto" w:fill="C0C0C0"/>
          </w:tcPr>
          <w:p w14:paraId="533915A8" w14:textId="77777777" w:rsidR="003D1638" w:rsidRPr="0016361A" w:rsidRDefault="003D1638" w:rsidP="00E10EB4">
            <w:pPr>
              <w:pStyle w:val="TAH"/>
            </w:pPr>
            <w:r w:rsidRPr="00F112E4">
              <w:t>Cardinality</w:t>
            </w:r>
          </w:p>
        </w:tc>
        <w:tc>
          <w:tcPr>
            <w:tcW w:w="3686" w:type="dxa"/>
            <w:shd w:val="clear" w:color="auto" w:fill="C0C0C0"/>
            <w:hideMark/>
          </w:tcPr>
          <w:p w14:paraId="5000AFF6"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56B59B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7ABF7FC" w14:textId="77777777" w:rsidTr="00E10EB4">
        <w:trPr>
          <w:jc w:val="center"/>
        </w:trPr>
        <w:tc>
          <w:tcPr>
            <w:tcW w:w="1552" w:type="dxa"/>
          </w:tcPr>
          <w:p w14:paraId="1E5590DB" w14:textId="77777777" w:rsidR="003D1638" w:rsidRPr="0016361A" w:rsidRDefault="003D1638" w:rsidP="00E10EB4">
            <w:pPr>
              <w:pStyle w:val="TAL"/>
            </w:pPr>
            <w:r>
              <w:t>eventSubs</w:t>
            </w:r>
          </w:p>
        </w:tc>
        <w:tc>
          <w:tcPr>
            <w:tcW w:w="1417" w:type="dxa"/>
          </w:tcPr>
          <w:p w14:paraId="53A2F09B" w14:textId="77777777" w:rsidR="003D1638" w:rsidRPr="0016361A" w:rsidRDefault="003D1638" w:rsidP="00E10EB4">
            <w:pPr>
              <w:pStyle w:val="TAL"/>
            </w:pPr>
            <w:r>
              <w:t>array(MapEventSub)</w:t>
            </w:r>
          </w:p>
        </w:tc>
        <w:tc>
          <w:tcPr>
            <w:tcW w:w="425" w:type="dxa"/>
          </w:tcPr>
          <w:p w14:paraId="2CF55C5A" w14:textId="77777777" w:rsidR="003D1638" w:rsidRPr="0016361A" w:rsidRDefault="003D1638" w:rsidP="00E10EB4">
            <w:pPr>
              <w:pStyle w:val="TAC"/>
            </w:pPr>
            <w:r>
              <w:t>O</w:t>
            </w:r>
          </w:p>
        </w:tc>
        <w:tc>
          <w:tcPr>
            <w:tcW w:w="1134" w:type="dxa"/>
          </w:tcPr>
          <w:p w14:paraId="5BE4ADB4" w14:textId="77777777" w:rsidR="003D1638" w:rsidRPr="0016361A" w:rsidRDefault="003D1638" w:rsidP="00E10EB4">
            <w:pPr>
              <w:pStyle w:val="TAC"/>
            </w:pPr>
            <w:r>
              <w:t>1..N</w:t>
            </w:r>
          </w:p>
        </w:tc>
        <w:tc>
          <w:tcPr>
            <w:tcW w:w="3686" w:type="dxa"/>
          </w:tcPr>
          <w:p w14:paraId="6EE8B764" w14:textId="77777777" w:rsidR="003D1638" w:rsidRPr="0016361A" w:rsidRDefault="003D1638" w:rsidP="00E10EB4">
            <w:pPr>
              <w:pStyle w:val="TAL"/>
              <w:rPr>
                <w:rFonts w:cs="Arial"/>
                <w:szCs w:val="18"/>
              </w:rPr>
            </w:pPr>
            <w:r>
              <w:rPr>
                <w:rFonts w:cs="Arial"/>
                <w:szCs w:val="18"/>
              </w:rPr>
              <w:t>Contains the spatial maps events subscription details.</w:t>
            </w:r>
          </w:p>
        </w:tc>
        <w:tc>
          <w:tcPr>
            <w:tcW w:w="1310" w:type="dxa"/>
            <w:vAlign w:val="center"/>
          </w:tcPr>
          <w:p w14:paraId="70D071D5" w14:textId="77777777" w:rsidR="003D1638" w:rsidRPr="0016361A" w:rsidRDefault="003D1638" w:rsidP="00E10EB4">
            <w:pPr>
              <w:pStyle w:val="TAL"/>
              <w:rPr>
                <w:rFonts w:cs="Arial"/>
                <w:szCs w:val="18"/>
              </w:rPr>
            </w:pPr>
          </w:p>
        </w:tc>
      </w:tr>
      <w:tr w:rsidR="003D1638" w:rsidRPr="00B54FF5" w14:paraId="641A9422" w14:textId="77777777" w:rsidTr="00E10EB4">
        <w:trPr>
          <w:jc w:val="center"/>
        </w:trPr>
        <w:tc>
          <w:tcPr>
            <w:tcW w:w="1552" w:type="dxa"/>
            <w:vAlign w:val="center"/>
          </w:tcPr>
          <w:p w14:paraId="6B553EE8" w14:textId="77777777" w:rsidR="003D1638" w:rsidRPr="0016361A" w:rsidRDefault="003D1638" w:rsidP="00E10EB4">
            <w:pPr>
              <w:pStyle w:val="TAL"/>
            </w:pPr>
            <w:r w:rsidRPr="00CE232C">
              <w:t>notifUri</w:t>
            </w:r>
          </w:p>
        </w:tc>
        <w:tc>
          <w:tcPr>
            <w:tcW w:w="1417" w:type="dxa"/>
            <w:vAlign w:val="center"/>
          </w:tcPr>
          <w:p w14:paraId="405B4B9C" w14:textId="77777777" w:rsidR="003D1638" w:rsidRPr="0016361A" w:rsidRDefault="003D1638" w:rsidP="00E10EB4">
            <w:pPr>
              <w:pStyle w:val="TAL"/>
            </w:pPr>
            <w:r w:rsidRPr="00CE232C">
              <w:rPr>
                <w:lang w:eastAsia="zh-CN"/>
              </w:rPr>
              <w:t>Uri</w:t>
            </w:r>
          </w:p>
        </w:tc>
        <w:tc>
          <w:tcPr>
            <w:tcW w:w="425" w:type="dxa"/>
            <w:vAlign w:val="center"/>
          </w:tcPr>
          <w:p w14:paraId="097066EF" w14:textId="77777777" w:rsidR="003D1638" w:rsidRPr="0016361A" w:rsidRDefault="003D1638" w:rsidP="00E10EB4">
            <w:pPr>
              <w:pStyle w:val="TAC"/>
            </w:pPr>
            <w:r>
              <w:t>O</w:t>
            </w:r>
          </w:p>
        </w:tc>
        <w:tc>
          <w:tcPr>
            <w:tcW w:w="1134" w:type="dxa"/>
            <w:vAlign w:val="center"/>
          </w:tcPr>
          <w:p w14:paraId="38298856" w14:textId="77777777" w:rsidR="003D1638" w:rsidRPr="0016361A" w:rsidRDefault="003D1638" w:rsidP="00E10EB4">
            <w:pPr>
              <w:pStyle w:val="TAC"/>
            </w:pPr>
            <w:r>
              <w:t>0..1</w:t>
            </w:r>
          </w:p>
        </w:tc>
        <w:tc>
          <w:tcPr>
            <w:tcW w:w="3686" w:type="dxa"/>
            <w:vAlign w:val="center"/>
          </w:tcPr>
          <w:p w14:paraId="2C6016D9" w14:textId="77777777" w:rsidR="003D1638" w:rsidRPr="0016361A" w:rsidRDefault="003D1638" w:rsidP="00E10EB4">
            <w:pPr>
              <w:pStyle w:val="TAL"/>
              <w:rPr>
                <w:rFonts w:cs="Arial"/>
                <w:szCs w:val="18"/>
              </w:rPr>
            </w:pPr>
            <w:r>
              <w:t>Contains</w:t>
            </w:r>
            <w:r w:rsidRPr="00CE232C">
              <w:t xml:space="preserve"> the URI</w:t>
            </w:r>
            <w:r>
              <w:t xml:space="preserve"> via which notifications shall be delivered</w:t>
            </w:r>
            <w:r w:rsidRPr="00CE232C">
              <w:t>.</w:t>
            </w:r>
          </w:p>
        </w:tc>
        <w:tc>
          <w:tcPr>
            <w:tcW w:w="1310" w:type="dxa"/>
            <w:vAlign w:val="center"/>
          </w:tcPr>
          <w:p w14:paraId="7D5940DF" w14:textId="77777777" w:rsidR="003D1638" w:rsidRPr="0016361A" w:rsidRDefault="003D1638" w:rsidP="00E10EB4">
            <w:pPr>
              <w:pStyle w:val="TAL"/>
              <w:rPr>
                <w:rFonts w:cs="Arial"/>
                <w:szCs w:val="18"/>
              </w:rPr>
            </w:pPr>
          </w:p>
        </w:tc>
      </w:tr>
      <w:tr w:rsidR="003D1638" w:rsidRPr="00B54FF5" w14:paraId="61AEE5C1" w14:textId="77777777" w:rsidTr="00E10EB4">
        <w:trPr>
          <w:jc w:val="center"/>
        </w:trPr>
        <w:tc>
          <w:tcPr>
            <w:tcW w:w="1552" w:type="dxa"/>
          </w:tcPr>
          <w:p w14:paraId="6AB1D68F" w14:textId="77777777" w:rsidR="003D1638" w:rsidRPr="0016361A" w:rsidRDefault="003D1638" w:rsidP="00E10EB4">
            <w:pPr>
              <w:pStyle w:val="TAL"/>
            </w:pPr>
            <w:r w:rsidRPr="00CE232C">
              <w:t>reportReq</w:t>
            </w:r>
          </w:p>
        </w:tc>
        <w:tc>
          <w:tcPr>
            <w:tcW w:w="1417" w:type="dxa"/>
          </w:tcPr>
          <w:p w14:paraId="43810F9B" w14:textId="77777777" w:rsidR="003D1638" w:rsidRPr="0016361A" w:rsidRDefault="003D1638" w:rsidP="00E10EB4">
            <w:pPr>
              <w:pStyle w:val="TAL"/>
            </w:pPr>
            <w:r w:rsidRPr="00CE232C">
              <w:rPr>
                <w:rFonts w:cs="Arial"/>
                <w:szCs w:val="18"/>
                <w:lang w:eastAsia="zh-CN"/>
              </w:rPr>
              <w:t>ReportingInformation</w:t>
            </w:r>
          </w:p>
        </w:tc>
        <w:tc>
          <w:tcPr>
            <w:tcW w:w="425" w:type="dxa"/>
            <w:vAlign w:val="center"/>
          </w:tcPr>
          <w:p w14:paraId="4940771D" w14:textId="77777777" w:rsidR="003D1638" w:rsidRPr="0016361A" w:rsidRDefault="003D1638" w:rsidP="00E10EB4">
            <w:pPr>
              <w:pStyle w:val="TAC"/>
            </w:pPr>
            <w:r>
              <w:t>O</w:t>
            </w:r>
          </w:p>
        </w:tc>
        <w:tc>
          <w:tcPr>
            <w:tcW w:w="1134" w:type="dxa"/>
            <w:vAlign w:val="center"/>
          </w:tcPr>
          <w:p w14:paraId="49266A27" w14:textId="77777777" w:rsidR="003D1638" w:rsidRPr="0016361A" w:rsidRDefault="003D1638" w:rsidP="00E10EB4">
            <w:pPr>
              <w:pStyle w:val="TAC"/>
            </w:pPr>
            <w:r>
              <w:t>0..1</w:t>
            </w:r>
          </w:p>
        </w:tc>
        <w:tc>
          <w:tcPr>
            <w:tcW w:w="3686" w:type="dxa"/>
            <w:vAlign w:val="center"/>
          </w:tcPr>
          <w:p w14:paraId="61C3331B" w14:textId="77777777" w:rsidR="003D1638" w:rsidRPr="0016361A" w:rsidRDefault="003D1638" w:rsidP="00E10EB4">
            <w:pPr>
              <w:pStyle w:val="TAL"/>
              <w:rPr>
                <w:rFonts w:cs="Arial"/>
                <w:szCs w:val="18"/>
              </w:rPr>
            </w:pPr>
            <w:r>
              <w:rPr>
                <w:lang w:eastAsia="fr-FR"/>
              </w:rPr>
              <w:t>Contains</w:t>
            </w:r>
            <w:r w:rsidRPr="00CE232C">
              <w:rPr>
                <w:lang w:eastAsia="fr-FR"/>
              </w:rPr>
              <w:t xml:space="preserve"> the reporting requirements of the subscription.</w:t>
            </w:r>
          </w:p>
        </w:tc>
        <w:tc>
          <w:tcPr>
            <w:tcW w:w="1310" w:type="dxa"/>
            <w:vAlign w:val="center"/>
          </w:tcPr>
          <w:p w14:paraId="188C83F4" w14:textId="77777777" w:rsidR="003D1638" w:rsidRPr="0016361A" w:rsidRDefault="003D1638" w:rsidP="00E10EB4">
            <w:pPr>
              <w:pStyle w:val="TAL"/>
              <w:rPr>
                <w:rFonts w:cs="Arial"/>
                <w:szCs w:val="18"/>
              </w:rPr>
            </w:pPr>
          </w:p>
        </w:tc>
      </w:tr>
      <w:tr w:rsidR="003D1638" w:rsidRPr="00B54FF5" w14:paraId="529853F2" w14:textId="77777777" w:rsidTr="00E10EB4">
        <w:trPr>
          <w:jc w:val="center"/>
        </w:trPr>
        <w:tc>
          <w:tcPr>
            <w:tcW w:w="1552" w:type="dxa"/>
            <w:vAlign w:val="center"/>
          </w:tcPr>
          <w:p w14:paraId="0DB10D36" w14:textId="77777777" w:rsidR="003D1638" w:rsidRPr="0016361A" w:rsidRDefault="003D1638" w:rsidP="00E10EB4">
            <w:pPr>
              <w:pStyle w:val="TAL"/>
            </w:pPr>
            <w:r>
              <w:t>expTime</w:t>
            </w:r>
          </w:p>
        </w:tc>
        <w:tc>
          <w:tcPr>
            <w:tcW w:w="1417" w:type="dxa"/>
            <w:vAlign w:val="center"/>
          </w:tcPr>
          <w:p w14:paraId="5C5479E7" w14:textId="77777777" w:rsidR="003D1638" w:rsidRPr="0016361A" w:rsidRDefault="003D1638" w:rsidP="00E10EB4">
            <w:pPr>
              <w:pStyle w:val="TAL"/>
            </w:pPr>
            <w:r>
              <w:t>DateTime</w:t>
            </w:r>
          </w:p>
        </w:tc>
        <w:tc>
          <w:tcPr>
            <w:tcW w:w="425" w:type="dxa"/>
            <w:vAlign w:val="center"/>
          </w:tcPr>
          <w:p w14:paraId="2FD56FFB" w14:textId="77777777" w:rsidR="003D1638" w:rsidRPr="0016361A" w:rsidRDefault="003D1638" w:rsidP="00E10EB4">
            <w:pPr>
              <w:pStyle w:val="TAC"/>
            </w:pPr>
            <w:r>
              <w:t>O</w:t>
            </w:r>
          </w:p>
        </w:tc>
        <w:tc>
          <w:tcPr>
            <w:tcW w:w="1134" w:type="dxa"/>
            <w:vAlign w:val="center"/>
          </w:tcPr>
          <w:p w14:paraId="2A35BA97" w14:textId="77777777" w:rsidR="003D1638" w:rsidRPr="0016361A" w:rsidRDefault="003D1638" w:rsidP="00E10EB4">
            <w:pPr>
              <w:pStyle w:val="TAC"/>
            </w:pPr>
            <w:r>
              <w:t>0..1</w:t>
            </w:r>
          </w:p>
        </w:tc>
        <w:tc>
          <w:tcPr>
            <w:tcW w:w="3686" w:type="dxa"/>
            <w:vAlign w:val="center"/>
          </w:tcPr>
          <w:p w14:paraId="6A43F47E" w14:textId="77777777" w:rsidR="003D1638" w:rsidRPr="0016361A" w:rsidRDefault="003D1638" w:rsidP="00E10EB4">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vAlign w:val="center"/>
          </w:tcPr>
          <w:p w14:paraId="4C07641C" w14:textId="77777777" w:rsidR="003D1638" w:rsidRPr="0016361A" w:rsidRDefault="003D1638" w:rsidP="00E10EB4">
            <w:pPr>
              <w:pStyle w:val="TAL"/>
              <w:rPr>
                <w:rFonts w:cs="Arial"/>
                <w:szCs w:val="18"/>
              </w:rPr>
            </w:pPr>
          </w:p>
        </w:tc>
      </w:tr>
    </w:tbl>
    <w:p w14:paraId="38D95995" w14:textId="77777777" w:rsidR="003D1638" w:rsidRDefault="003D1638" w:rsidP="003D1638">
      <w:pPr>
        <w:rPr>
          <w:lang w:val="en-US"/>
        </w:rPr>
      </w:pPr>
    </w:p>
    <w:p w14:paraId="054E8DD6" w14:textId="6588D4D7" w:rsidR="003D1638" w:rsidRDefault="003D1638" w:rsidP="003D1638">
      <w:pPr>
        <w:pStyle w:val="H6"/>
      </w:pPr>
      <w:r>
        <w:t>6.2.</w:t>
      </w:r>
      <w:r w:rsidR="00E10EB4">
        <w:t>1</w:t>
      </w:r>
      <w:r>
        <w:t>.6.2.18</w:t>
      </w:r>
      <w:r>
        <w:tab/>
        <w:t>Type: SpatialMapsNotif</w:t>
      </w:r>
    </w:p>
    <w:p w14:paraId="31A40304" w14:textId="217D6B28" w:rsidR="003D1638" w:rsidRDefault="003D1638" w:rsidP="003D1638">
      <w:pPr>
        <w:pStyle w:val="TH"/>
      </w:pPr>
      <w:r>
        <w:rPr>
          <w:noProof/>
        </w:rPr>
        <w:t>Table </w:t>
      </w:r>
      <w:r>
        <w:t>6.2.</w:t>
      </w:r>
      <w:r w:rsidR="00E10EB4">
        <w:t>1</w:t>
      </w:r>
      <w:r>
        <w:t xml:space="preserve">.6.2.18-1: </w:t>
      </w:r>
      <w:r>
        <w:rPr>
          <w:noProof/>
        </w:rPr>
        <w:t>Definition of type SpatialMapsNotif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664251" w14:textId="77777777" w:rsidTr="00E10EB4">
        <w:trPr>
          <w:jc w:val="center"/>
        </w:trPr>
        <w:tc>
          <w:tcPr>
            <w:tcW w:w="1552" w:type="dxa"/>
            <w:shd w:val="clear" w:color="auto" w:fill="C0C0C0"/>
            <w:hideMark/>
          </w:tcPr>
          <w:p w14:paraId="7C1473BC" w14:textId="77777777" w:rsidR="003D1638" w:rsidRPr="0016361A" w:rsidRDefault="003D1638" w:rsidP="00E10EB4">
            <w:pPr>
              <w:pStyle w:val="TAH"/>
            </w:pPr>
            <w:r w:rsidRPr="0016361A">
              <w:t>Attribute name</w:t>
            </w:r>
          </w:p>
        </w:tc>
        <w:tc>
          <w:tcPr>
            <w:tcW w:w="1417" w:type="dxa"/>
            <w:shd w:val="clear" w:color="auto" w:fill="C0C0C0"/>
            <w:hideMark/>
          </w:tcPr>
          <w:p w14:paraId="37A8F7D9" w14:textId="77777777" w:rsidR="003D1638" w:rsidRPr="0016361A" w:rsidRDefault="003D1638" w:rsidP="00E10EB4">
            <w:pPr>
              <w:pStyle w:val="TAH"/>
            </w:pPr>
            <w:r w:rsidRPr="0016361A">
              <w:t>Data type</w:t>
            </w:r>
          </w:p>
        </w:tc>
        <w:tc>
          <w:tcPr>
            <w:tcW w:w="425" w:type="dxa"/>
            <w:shd w:val="clear" w:color="auto" w:fill="C0C0C0"/>
            <w:hideMark/>
          </w:tcPr>
          <w:p w14:paraId="6838FFBE" w14:textId="77777777" w:rsidR="003D1638" w:rsidRPr="0016361A" w:rsidRDefault="003D1638" w:rsidP="00E10EB4">
            <w:pPr>
              <w:pStyle w:val="TAH"/>
            </w:pPr>
            <w:r w:rsidRPr="0016361A">
              <w:t>P</w:t>
            </w:r>
          </w:p>
        </w:tc>
        <w:tc>
          <w:tcPr>
            <w:tcW w:w="1134" w:type="dxa"/>
            <w:shd w:val="clear" w:color="auto" w:fill="C0C0C0"/>
          </w:tcPr>
          <w:p w14:paraId="6DB819E7" w14:textId="77777777" w:rsidR="003D1638" w:rsidRPr="0016361A" w:rsidRDefault="003D1638" w:rsidP="00E10EB4">
            <w:pPr>
              <w:pStyle w:val="TAH"/>
            </w:pPr>
            <w:r w:rsidRPr="00F112E4">
              <w:t>Cardinality</w:t>
            </w:r>
          </w:p>
        </w:tc>
        <w:tc>
          <w:tcPr>
            <w:tcW w:w="3686" w:type="dxa"/>
            <w:shd w:val="clear" w:color="auto" w:fill="C0C0C0"/>
            <w:hideMark/>
          </w:tcPr>
          <w:p w14:paraId="4AC692C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3EF8B5E1"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E13DF05" w14:textId="77777777" w:rsidTr="00E10EB4">
        <w:trPr>
          <w:jc w:val="center"/>
        </w:trPr>
        <w:tc>
          <w:tcPr>
            <w:tcW w:w="1552" w:type="dxa"/>
            <w:vAlign w:val="center"/>
          </w:tcPr>
          <w:p w14:paraId="7C0B057F" w14:textId="77777777" w:rsidR="003D1638" w:rsidRPr="0016361A" w:rsidRDefault="003D1638" w:rsidP="00E10EB4">
            <w:pPr>
              <w:pStyle w:val="TAL"/>
            </w:pPr>
            <w:r>
              <w:t>subId</w:t>
            </w:r>
          </w:p>
        </w:tc>
        <w:tc>
          <w:tcPr>
            <w:tcW w:w="1417" w:type="dxa"/>
            <w:vAlign w:val="center"/>
          </w:tcPr>
          <w:p w14:paraId="4DDEE4CD" w14:textId="77777777" w:rsidR="003D1638" w:rsidRPr="0016361A" w:rsidRDefault="003D1638" w:rsidP="00E10EB4">
            <w:pPr>
              <w:pStyle w:val="TAL"/>
            </w:pPr>
            <w:r>
              <w:t>string</w:t>
            </w:r>
          </w:p>
        </w:tc>
        <w:tc>
          <w:tcPr>
            <w:tcW w:w="425" w:type="dxa"/>
            <w:vAlign w:val="center"/>
          </w:tcPr>
          <w:p w14:paraId="7AFC7C7D" w14:textId="77777777" w:rsidR="003D1638" w:rsidRPr="0016361A" w:rsidRDefault="003D1638" w:rsidP="00E10EB4">
            <w:pPr>
              <w:pStyle w:val="TAC"/>
            </w:pPr>
            <w:r>
              <w:t>M</w:t>
            </w:r>
          </w:p>
        </w:tc>
        <w:tc>
          <w:tcPr>
            <w:tcW w:w="1134" w:type="dxa"/>
            <w:vAlign w:val="center"/>
          </w:tcPr>
          <w:p w14:paraId="4340B674" w14:textId="77777777" w:rsidR="003D1638" w:rsidRPr="0016361A" w:rsidRDefault="003D1638" w:rsidP="00E10EB4">
            <w:pPr>
              <w:pStyle w:val="TAC"/>
            </w:pPr>
            <w:r>
              <w:t>1</w:t>
            </w:r>
          </w:p>
        </w:tc>
        <w:tc>
          <w:tcPr>
            <w:tcW w:w="3686" w:type="dxa"/>
            <w:vAlign w:val="center"/>
          </w:tcPr>
          <w:p w14:paraId="24A46179" w14:textId="77777777" w:rsidR="003D1638" w:rsidRPr="0016361A" w:rsidRDefault="003D1638" w:rsidP="00E10EB4">
            <w:pPr>
              <w:pStyle w:val="TAL"/>
              <w:rPr>
                <w:rFonts w:cs="Arial"/>
                <w:szCs w:val="18"/>
              </w:rPr>
            </w:pPr>
            <w:r>
              <w:rPr>
                <w:rFonts w:cs="Arial"/>
                <w:szCs w:val="18"/>
              </w:rPr>
              <w:t>Contains the identifier of the spatial map event subscription.</w:t>
            </w:r>
          </w:p>
        </w:tc>
        <w:tc>
          <w:tcPr>
            <w:tcW w:w="1310" w:type="dxa"/>
            <w:vAlign w:val="center"/>
          </w:tcPr>
          <w:p w14:paraId="513C36EC" w14:textId="77777777" w:rsidR="003D1638" w:rsidRPr="0016361A" w:rsidRDefault="003D1638" w:rsidP="00E10EB4">
            <w:pPr>
              <w:pStyle w:val="TAL"/>
              <w:rPr>
                <w:rFonts w:cs="Arial"/>
                <w:szCs w:val="18"/>
              </w:rPr>
            </w:pPr>
          </w:p>
        </w:tc>
      </w:tr>
      <w:tr w:rsidR="003D1638" w:rsidRPr="00B54FF5" w14:paraId="66B02BC6" w14:textId="77777777" w:rsidTr="00E10EB4">
        <w:trPr>
          <w:jc w:val="center"/>
        </w:trPr>
        <w:tc>
          <w:tcPr>
            <w:tcW w:w="1552" w:type="dxa"/>
            <w:vAlign w:val="center"/>
          </w:tcPr>
          <w:p w14:paraId="2B5F69C8" w14:textId="77777777" w:rsidR="003D1638" w:rsidRPr="0016361A" w:rsidRDefault="003D1638" w:rsidP="00E10EB4">
            <w:pPr>
              <w:pStyle w:val="TAL"/>
            </w:pPr>
            <w:r>
              <w:t>reports</w:t>
            </w:r>
          </w:p>
        </w:tc>
        <w:tc>
          <w:tcPr>
            <w:tcW w:w="1417" w:type="dxa"/>
            <w:vAlign w:val="center"/>
          </w:tcPr>
          <w:p w14:paraId="0669E285" w14:textId="77777777" w:rsidR="003D1638" w:rsidRPr="0016361A" w:rsidRDefault="003D1638" w:rsidP="00E10EB4">
            <w:pPr>
              <w:pStyle w:val="TAL"/>
            </w:pPr>
            <w:r>
              <w:t>array(MapsReport)</w:t>
            </w:r>
          </w:p>
        </w:tc>
        <w:tc>
          <w:tcPr>
            <w:tcW w:w="425" w:type="dxa"/>
            <w:vAlign w:val="center"/>
          </w:tcPr>
          <w:p w14:paraId="2723B906" w14:textId="77777777" w:rsidR="003D1638" w:rsidRPr="0016361A" w:rsidRDefault="003D1638" w:rsidP="00E10EB4">
            <w:pPr>
              <w:pStyle w:val="TAC"/>
            </w:pPr>
            <w:r>
              <w:t>M</w:t>
            </w:r>
          </w:p>
        </w:tc>
        <w:tc>
          <w:tcPr>
            <w:tcW w:w="1134" w:type="dxa"/>
            <w:vAlign w:val="center"/>
          </w:tcPr>
          <w:p w14:paraId="207DD135" w14:textId="77777777" w:rsidR="003D1638" w:rsidRPr="0016361A" w:rsidRDefault="003D1638" w:rsidP="00E10EB4">
            <w:pPr>
              <w:pStyle w:val="TAC"/>
            </w:pPr>
            <w:r>
              <w:t>1..N</w:t>
            </w:r>
          </w:p>
        </w:tc>
        <w:tc>
          <w:tcPr>
            <w:tcW w:w="3686" w:type="dxa"/>
            <w:vAlign w:val="center"/>
          </w:tcPr>
          <w:p w14:paraId="15CF904F" w14:textId="77777777" w:rsidR="003D1638" w:rsidRPr="0016361A" w:rsidRDefault="003D1638" w:rsidP="00E10EB4">
            <w:pPr>
              <w:pStyle w:val="TAL"/>
              <w:rPr>
                <w:rFonts w:cs="Arial"/>
                <w:szCs w:val="18"/>
              </w:rPr>
            </w:pPr>
            <w:r>
              <w:rPr>
                <w:rFonts w:cs="Arial"/>
                <w:szCs w:val="18"/>
              </w:rPr>
              <w:t>Contains the Spatial Maps related event(s) report(s)</w:t>
            </w:r>
          </w:p>
        </w:tc>
        <w:tc>
          <w:tcPr>
            <w:tcW w:w="1310" w:type="dxa"/>
            <w:vAlign w:val="center"/>
          </w:tcPr>
          <w:p w14:paraId="56DFE710" w14:textId="77777777" w:rsidR="003D1638" w:rsidRPr="0016361A" w:rsidRDefault="003D1638" w:rsidP="00E10EB4">
            <w:pPr>
              <w:pStyle w:val="TAL"/>
              <w:rPr>
                <w:rFonts w:cs="Arial"/>
                <w:szCs w:val="18"/>
              </w:rPr>
            </w:pPr>
          </w:p>
        </w:tc>
      </w:tr>
    </w:tbl>
    <w:p w14:paraId="0F8C3867" w14:textId="77777777" w:rsidR="003D1638" w:rsidRDefault="003D1638" w:rsidP="003D1638">
      <w:pPr>
        <w:rPr>
          <w:lang w:val="en-US"/>
        </w:rPr>
      </w:pPr>
    </w:p>
    <w:p w14:paraId="115C895C" w14:textId="1D84CAB8" w:rsidR="003D1638" w:rsidRDefault="003D1638" w:rsidP="003D1638">
      <w:pPr>
        <w:pStyle w:val="H6"/>
      </w:pPr>
      <w:r>
        <w:t>6.2.</w:t>
      </w:r>
      <w:r w:rsidR="00E10EB4">
        <w:t>1</w:t>
      </w:r>
      <w:r>
        <w:t>.6.2.19</w:t>
      </w:r>
      <w:r>
        <w:tab/>
        <w:t>Type: MapsReport</w:t>
      </w:r>
    </w:p>
    <w:p w14:paraId="260E3BE8" w14:textId="6061B3DC" w:rsidR="003D1638" w:rsidRDefault="003D1638" w:rsidP="003D1638">
      <w:pPr>
        <w:pStyle w:val="TH"/>
      </w:pPr>
      <w:r>
        <w:rPr>
          <w:noProof/>
        </w:rPr>
        <w:t>Table </w:t>
      </w:r>
      <w:r>
        <w:t>6.2.</w:t>
      </w:r>
      <w:r w:rsidR="00E10EB4">
        <w:t>1</w:t>
      </w:r>
      <w:r>
        <w:t xml:space="preserve">.6.2.19-1: </w:t>
      </w:r>
      <w:r>
        <w:rPr>
          <w:noProof/>
        </w:rPr>
        <w:t>Definition of type MapsReport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8B856D" w14:textId="77777777" w:rsidTr="00E10EB4">
        <w:trPr>
          <w:jc w:val="center"/>
        </w:trPr>
        <w:tc>
          <w:tcPr>
            <w:tcW w:w="1552" w:type="dxa"/>
            <w:shd w:val="clear" w:color="auto" w:fill="C0C0C0"/>
            <w:hideMark/>
          </w:tcPr>
          <w:p w14:paraId="0B1CF093" w14:textId="77777777" w:rsidR="003D1638" w:rsidRPr="0016361A" w:rsidRDefault="003D1638" w:rsidP="00E10EB4">
            <w:pPr>
              <w:pStyle w:val="TAH"/>
            </w:pPr>
            <w:r w:rsidRPr="0016361A">
              <w:t>Attribute name</w:t>
            </w:r>
          </w:p>
        </w:tc>
        <w:tc>
          <w:tcPr>
            <w:tcW w:w="1417" w:type="dxa"/>
            <w:shd w:val="clear" w:color="auto" w:fill="C0C0C0"/>
            <w:hideMark/>
          </w:tcPr>
          <w:p w14:paraId="70460134" w14:textId="77777777" w:rsidR="003D1638" w:rsidRPr="0016361A" w:rsidRDefault="003D1638" w:rsidP="00E10EB4">
            <w:pPr>
              <w:pStyle w:val="TAH"/>
            </w:pPr>
            <w:r w:rsidRPr="0016361A">
              <w:t>Data type</w:t>
            </w:r>
          </w:p>
        </w:tc>
        <w:tc>
          <w:tcPr>
            <w:tcW w:w="425" w:type="dxa"/>
            <w:shd w:val="clear" w:color="auto" w:fill="C0C0C0"/>
            <w:hideMark/>
          </w:tcPr>
          <w:p w14:paraId="48A924DF" w14:textId="77777777" w:rsidR="003D1638" w:rsidRPr="0016361A" w:rsidRDefault="003D1638" w:rsidP="00E10EB4">
            <w:pPr>
              <w:pStyle w:val="TAH"/>
            </w:pPr>
            <w:r w:rsidRPr="0016361A">
              <w:t>P</w:t>
            </w:r>
          </w:p>
        </w:tc>
        <w:tc>
          <w:tcPr>
            <w:tcW w:w="1134" w:type="dxa"/>
            <w:shd w:val="clear" w:color="auto" w:fill="C0C0C0"/>
          </w:tcPr>
          <w:p w14:paraId="1BF857F4" w14:textId="77777777" w:rsidR="003D1638" w:rsidRPr="0016361A" w:rsidRDefault="003D1638" w:rsidP="00E10EB4">
            <w:pPr>
              <w:pStyle w:val="TAH"/>
            </w:pPr>
            <w:r w:rsidRPr="00F112E4">
              <w:t>Cardinality</w:t>
            </w:r>
          </w:p>
        </w:tc>
        <w:tc>
          <w:tcPr>
            <w:tcW w:w="3686" w:type="dxa"/>
            <w:shd w:val="clear" w:color="auto" w:fill="C0C0C0"/>
            <w:hideMark/>
          </w:tcPr>
          <w:p w14:paraId="2152F66C"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6C44B5B"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62ACE61" w14:textId="77777777" w:rsidTr="00E10EB4">
        <w:trPr>
          <w:jc w:val="center"/>
        </w:trPr>
        <w:tc>
          <w:tcPr>
            <w:tcW w:w="1552" w:type="dxa"/>
            <w:vAlign w:val="center"/>
          </w:tcPr>
          <w:p w14:paraId="0A8A7640" w14:textId="77777777" w:rsidR="003D1638" w:rsidRPr="0016361A" w:rsidRDefault="003D1638" w:rsidP="00E10EB4">
            <w:pPr>
              <w:pStyle w:val="TAL"/>
            </w:pPr>
            <w:r>
              <w:t>mapIds</w:t>
            </w:r>
          </w:p>
        </w:tc>
        <w:tc>
          <w:tcPr>
            <w:tcW w:w="1417" w:type="dxa"/>
            <w:vAlign w:val="center"/>
          </w:tcPr>
          <w:p w14:paraId="7CE72BF2" w14:textId="77777777" w:rsidR="003D1638" w:rsidRPr="0016361A" w:rsidRDefault="003D1638" w:rsidP="00E10EB4">
            <w:pPr>
              <w:pStyle w:val="TAL"/>
            </w:pPr>
            <w:r>
              <w:t>array(SpatialMapId)</w:t>
            </w:r>
          </w:p>
        </w:tc>
        <w:tc>
          <w:tcPr>
            <w:tcW w:w="425" w:type="dxa"/>
            <w:vAlign w:val="center"/>
          </w:tcPr>
          <w:p w14:paraId="4B8DD3AE" w14:textId="77777777" w:rsidR="003D1638" w:rsidRPr="0016361A" w:rsidRDefault="003D1638" w:rsidP="00E10EB4">
            <w:pPr>
              <w:pStyle w:val="TAC"/>
            </w:pPr>
            <w:r>
              <w:t>M</w:t>
            </w:r>
          </w:p>
        </w:tc>
        <w:tc>
          <w:tcPr>
            <w:tcW w:w="1134" w:type="dxa"/>
            <w:vAlign w:val="center"/>
          </w:tcPr>
          <w:p w14:paraId="1AFEA24A" w14:textId="77777777" w:rsidR="003D1638" w:rsidRPr="0016361A" w:rsidRDefault="003D1638" w:rsidP="00E10EB4">
            <w:pPr>
              <w:pStyle w:val="TAC"/>
            </w:pPr>
            <w:r>
              <w:t>1</w:t>
            </w:r>
          </w:p>
        </w:tc>
        <w:tc>
          <w:tcPr>
            <w:tcW w:w="3686" w:type="dxa"/>
            <w:vAlign w:val="center"/>
          </w:tcPr>
          <w:p w14:paraId="35A4AFD3" w14:textId="77777777" w:rsidR="003D1638" w:rsidRPr="0016361A" w:rsidRDefault="003D1638" w:rsidP="00E10EB4">
            <w:pPr>
              <w:pStyle w:val="TAL"/>
              <w:rPr>
                <w:rFonts w:cs="Arial"/>
                <w:szCs w:val="18"/>
              </w:rPr>
            </w:pPr>
            <w:r>
              <w:rPr>
                <w:rFonts w:cs="Arial"/>
                <w:szCs w:val="18"/>
              </w:rPr>
              <w:t>Contains the identifiers of the spatial maps that the report applies to.</w:t>
            </w:r>
          </w:p>
        </w:tc>
        <w:tc>
          <w:tcPr>
            <w:tcW w:w="1310" w:type="dxa"/>
            <w:vAlign w:val="center"/>
          </w:tcPr>
          <w:p w14:paraId="09F9FB4F" w14:textId="77777777" w:rsidR="003D1638" w:rsidRPr="0016361A" w:rsidRDefault="003D1638" w:rsidP="00E10EB4">
            <w:pPr>
              <w:pStyle w:val="TAL"/>
              <w:rPr>
                <w:rFonts w:cs="Arial"/>
                <w:szCs w:val="18"/>
              </w:rPr>
            </w:pPr>
          </w:p>
        </w:tc>
      </w:tr>
      <w:tr w:rsidR="003D1638" w:rsidRPr="00B54FF5" w14:paraId="63BC7A47" w14:textId="77777777" w:rsidTr="00E10EB4">
        <w:trPr>
          <w:jc w:val="center"/>
        </w:trPr>
        <w:tc>
          <w:tcPr>
            <w:tcW w:w="1552" w:type="dxa"/>
            <w:vAlign w:val="center"/>
          </w:tcPr>
          <w:p w14:paraId="433C406C" w14:textId="77777777" w:rsidR="003D1638" w:rsidRPr="0016361A" w:rsidRDefault="003D1638" w:rsidP="00E10EB4">
            <w:pPr>
              <w:pStyle w:val="TAL"/>
            </w:pPr>
            <w:r>
              <w:t>event</w:t>
            </w:r>
          </w:p>
        </w:tc>
        <w:tc>
          <w:tcPr>
            <w:tcW w:w="1417" w:type="dxa"/>
            <w:vAlign w:val="center"/>
          </w:tcPr>
          <w:p w14:paraId="79803943" w14:textId="77777777" w:rsidR="003D1638" w:rsidRPr="0016361A" w:rsidRDefault="003D1638" w:rsidP="00E10EB4">
            <w:pPr>
              <w:pStyle w:val="TAL"/>
            </w:pPr>
            <w:r>
              <w:t>MapEvent</w:t>
            </w:r>
          </w:p>
        </w:tc>
        <w:tc>
          <w:tcPr>
            <w:tcW w:w="425" w:type="dxa"/>
            <w:vAlign w:val="center"/>
          </w:tcPr>
          <w:p w14:paraId="4721AADD" w14:textId="77777777" w:rsidR="003D1638" w:rsidRPr="0016361A" w:rsidRDefault="003D1638" w:rsidP="00E10EB4">
            <w:pPr>
              <w:pStyle w:val="TAC"/>
            </w:pPr>
            <w:r>
              <w:t>M</w:t>
            </w:r>
          </w:p>
        </w:tc>
        <w:tc>
          <w:tcPr>
            <w:tcW w:w="1134" w:type="dxa"/>
            <w:vAlign w:val="center"/>
          </w:tcPr>
          <w:p w14:paraId="71A4ACEF" w14:textId="77777777" w:rsidR="003D1638" w:rsidRPr="0016361A" w:rsidRDefault="003D1638" w:rsidP="00E10EB4">
            <w:pPr>
              <w:pStyle w:val="TAC"/>
            </w:pPr>
            <w:r>
              <w:t>1</w:t>
            </w:r>
          </w:p>
        </w:tc>
        <w:tc>
          <w:tcPr>
            <w:tcW w:w="3686" w:type="dxa"/>
            <w:vAlign w:val="center"/>
          </w:tcPr>
          <w:p w14:paraId="558B460F" w14:textId="77777777" w:rsidR="003D1638" w:rsidRPr="0016361A" w:rsidRDefault="003D1638" w:rsidP="00E10EB4">
            <w:pPr>
              <w:pStyle w:val="TAL"/>
              <w:rPr>
                <w:rFonts w:cs="Arial"/>
                <w:szCs w:val="18"/>
              </w:rPr>
            </w:pPr>
            <w:r>
              <w:rPr>
                <w:rFonts w:cs="Arial"/>
                <w:szCs w:val="18"/>
              </w:rPr>
              <w:t>Contains the Spatial Map event detected.</w:t>
            </w:r>
          </w:p>
        </w:tc>
        <w:tc>
          <w:tcPr>
            <w:tcW w:w="1310" w:type="dxa"/>
            <w:vAlign w:val="center"/>
          </w:tcPr>
          <w:p w14:paraId="5B0B8364" w14:textId="77777777" w:rsidR="003D1638" w:rsidRPr="0016361A" w:rsidRDefault="003D1638" w:rsidP="00E10EB4">
            <w:pPr>
              <w:pStyle w:val="TAL"/>
              <w:rPr>
                <w:rFonts w:cs="Arial"/>
                <w:szCs w:val="18"/>
              </w:rPr>
            </w:pPr>
          </w:p>
        </w:tc>
      </w:tr>
      <w:tr w:rsidR="003D1638" w:rsidRPr="00B54FF5" w14:paraId="31B134DA" w14:textId="77777777" w:rsidTr="00E10EB4">
        <w:trPr>
          <w:jc w:val="center"/>
        </w:trPr>
        <w:tc>
          <w:tcPr>
            <w:tcW w:w="1552" w:type="dxa"/>
            <w:vAlign w:val="center"/>
          </w:tcPr>
          <w:p w14:paraId="50ABE5A9" w14:textId="77777777" w:rsidR="003D1638" w:rsidRDefault="003D1638" w:rsidP="00E10EB4">
            <w:pPr>
              <w:pStyle w:val="TAL"/>
            </w:pPr>
            <w:r>
              <w:t>objDet</w:t>
            </w:r>
          </w:p>
        </w:tc>
        <w:tc>
          <w:tcPr>
            <w:tcW w:w="1417" w:type="dxa"/>
            <w:vAlign w:val="center"/>
          </w:tcPr>
          <w:p w14:paraId="6D966580" w14:textId="77777777" w:rsidR="003D1638" w:rsidRDefault="003D1638" w:rsidP="00E10EB4">
            <w:pPr>
              <w:pStyle w:val="TAL"/>
            </w:pPr>
            <w:r>
              <w:t>array(MapObjectChangeReport)</w:t>
            </w:r>
          </w:p>
        </w:tc>
        <w:tc>
          <w:tcPr>
            <w:tcW w:w="425" w:type="dxa"/>
            <w:vAlign w:val="center"/>
          </w:tcPr>
          <w:p w14:paraId="3DC0C8ED" w14:textId="77777777" w:rsidR="003D1638" w:rsidRDefault="003D1638" w:rsidP="00E10EB4">
            <w:pPr>
              <w:pStyle w:val="TAC"/>
            </w:pPr>
            <w:r>
              <w:t>C</w:t>
            </w:r>
          </w:p>
        </w:tc>
        <w:tc>
          <w:tcPr>
            <w:tcW w:w="1134" w:type="dxa"/>
            <w:vAlign w:val="center"/>
          </w:tcPr>
          <w:p w14:paraId="27E8F574" w14:textId="77777777" w:rsidR="003D1638" w:rsidRDefault="003D1638" w:rsidP="00E10EB4">
            <w:pPr>
              <w:pStyle w:val="TAC"/>
            </w:pPr>
            <w:r>
              <w:t>1..N</w:t>
            </w:r>
          </w:p>
        </w:tc>
        <w:tc>
          <w:tcPr>
            <w:tcW w:w="3686" w:type="dxa"/>
            <w:vAlign w:val="center"/>
          </w:tcPr>
          <w:p w14:paraId="2F1D3650" w14:textId="77777777" w:rsidR="003D1638" w:rsidRDefault="003D1638" w:rsidP="00E10EB4">
            <w:pPr>
              <w:pStyle w:val="TAL"/>
              <w:rPr>
                <w:rFonts w:cs="Arial"/>
                <w:szCs w:val="18"/>
              </w:rPr>
            </w:pPr>
            <w:r>
              <w:rPr>
                <w:rFonts w:cs="Arial"/>
                <w:szCs w:val="18"/>
              </w:rPr>
              <w:t>Contains the information about the changed Spatial Map objects.</w:t>
            </w:r>
          </w:p>
          <w:p w14:paraId="0EB9665E" w14:textId="77777777" w:rsidR="003D1638" w:rsidRDefault="003D1638" w:rsidP="00E10EB4">
            <w:pPr>
              <w:pStyle w:val="TAL"/>
              <w:rPr>
                <w:rFonts w:cs="Arial"/>
                <w:szCs w:val="18"/>
              </w:rPr>
            </w:pPr>
          </w:p>
          <w:p w14:paraId="7998ECAD" w14:textId="77777777" w:rsidR="003D1638" w:rsidRDefault="003D1638" w:rsidP="00E10EB4">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 CHANGE_OF_OBJECT"</w:t>
            </w:r>
            <w:r>
              <w:rPr>
                <w:rFonts w:cs="Arial"/>
                <w:szCs w:val="18"/>
              </w:rPr>
              <w:t>.</w:t>
            </w:r>
          </w:p>
        </w:tc>
        <w:tc>
          <w:tcPr>
            <w:tcW w:w="1310" w:type="dxa"/>
            <w:vAlign w:val="center"/>
          </w:tcPr>
          <w:p w14:paraId="7ABCA274" w14:textId="77777777" w:rsidR="003D1638" w:rsidRPr="0016361A" w:rsidRDefault="003D1638" w:rsidP="00E10EB4">
            <w:pPr>
              <w:pStyle w:val="TAL"/>
              <w:rPr>
                <w:rFonts w:cs="Arial"/>
                <w:szCs w:val="18"/>
              </w:rPr>
            </w:pPr>
          </w:p>
        </w:tc>
      </w:tr>
      <w:tr w:rsidR="003D1638" w:rsidRPr="00B54FF5" w14:paraId="2BEF9236" w14:textId="77777777" w:rsidTr="00E10EB4">
        <w:trPr>
          <w:jc w:val="center"/>
        </w:trPr>
        <w:tc>
          <w:tcPr>
            <w:tcW w:w="1552" w:type="dxa"/>
            <w:vAlign w:val="center"/>
          </w:tcPr>
          <w:p w14:paraId="76455AA5" w14:textId="77777777" w:rsidR="003D1638" w:rsidRDefault="003D1638" w:rsidP="00E10EB4">
            <w:pPr>
              <w:pStyle w:val="TAL"/>
            </w:pPr>
            <w:r>
              <w:t>lyrDet</w:t>
            </w:r>
          </w:p>
        </w:tc>
        <w:tc>
          <w:tcPr>
            <w:tcW w:w="1417" w:type="dxa"/>
            <w:vAlign w:val="center"/>
          </w:tcPr>
          <w:p w14:paraId="5DB368C5" w14:textId="77777777" w:rsidR="003D1638" w:rsidRDefault="003D1638" w:rsidP="00E10EB4">
            <w:pPr>
              <w:pStyle w:val="TAL"/>
            </w:pPr>
            <w:r>
              <w:t>SpatialMapLayers</w:t>
            </w:r>
          </w:p>
        </w:tc>
        <w:tc>
          <w:tcPr>
            <w:tcW w:w="425" w:type="dxa"/>
            <w:vAlign w:val="center"/>
          </w:tcPr>
          <w:p w14:paraId="46C73F15" w14:textId="77777777" w:rsidR="003D1638" w:rsidRDefault="003D1638" w:rsidP="00E10EB4">
            <w:pPr>
              <w:pStyle w:val="TAC"/>
            </w:pPr>
            <w:r>
              <w:t>C</w:t>
            </w:r>
          </w:p>
        </w:tc>
        <w:tc>
          <w:tcPr>
            <w:tcW w:w="1134" w:type="dxa"/>
            <w:vAlign w:val="center"/>
          </w:tcPr>
          <w:p w14:paraId="64CBE996" w14:textId="77777777" w:rsidR="003D1638" w:rsidRDefault="003D1638" w:rsidP="00E10EB4">
            <w:pPr>
              <w:pStyle w:val="TAC"/>
            </w:pPr>
            <w:r>
              <w:t>0..1</w:t>
            </w:r>
          </w:p>
        </w:tc>
        <w:tc>
          <w:tcPr>
            <w:tcW w:w="3686" w:type="dxa"/>
            <w:vAlign w:val="center"/>
          </w:tcPr>
          <w:p w14:paraId="7DCCFAFA" w14:textId="77777777" w:rsidR="003D1638" w:rsidRDefault="003D1638" w:rsidP="00E10EB4">
            <w:pPr>
              <w:pStyle w:val="TAL"/>
              <w:rPr>
                <w:rFonts w:cs="Arial"/>
                <w:szCs w:val="18"/>
              </w:rPr>
            </w:pPr>
            <w:r>
              <w:rPr>
                <w:rFonts w:cs="Arial"/>
                <w:szCs w:val="18"/>
              </w:rPr>
              <w:t>Contains the information about the layers of the Spatial Map.</w:t>
            </w:r>
          </w:p>
          <w:p w14:paraId="3BC540B5" w14:textId="77777777" w:rsidR="003D1638" w:rsidRDefault="003D1638" w:rsidP="00E10EB4">
            <w:pPr>
              <w:pStyle w:val="TAL"/>
              <w:rPr>
                <w:rFonts w:cs="Arial"/>
                <w:szCs w:val="18"/>
              </w:rPr>
            </w:pPr>
          </w:p>
          <w:p w14:paraId="19502B36" w14:textId="77777777" w:rsidR="003D1638" w:rsidRDefault="003D1638" w:rsidP="00E10EB4">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p>
        </w:tc>
        <w:tc>
          <w:tcPr>
            <w:tcW w:w="1310" w:type="dxa"/>
            <w:vAlign w:val="center"/>
          </w:tcPr>
          <w:p w14:paraId="339666B9" w14:textId="77777777" w:rsidR="003D1638" w:rsidRPr="0016361A" w:rsidRDefault="003D1638" w:rsidP="00E10EB4">
            <w:pPr>
              <w:pStyle w:val="TAL"/>
              <w:rPr>
                <w:rFonts w:cs="Arial"/>
                <w:szCs w:val="18"/>
              </w:rPr>
            </w:pPr>
          </w:p>
        </w:tc>
      </w:tr>
    </w:tbl>
    <w:p w14:paraId="20C8F4A4" w14:textId="77777777" w:rsidR="003D1638" w:rsidRDefault="003D1638" w:rsidP="003D1638">
      <w:pPr>
        <w:rPr>
          <w:lang w:val="en-US"/>
        </w:rPr>
      </w:pPr>
    </w:p>
    <w:p w14:paraId="585DF4F1" w14:textId="34936D1A" w:rsidR="003D1638" w:rsidRDefault="00E10EB4" w:rsidP="003D1638">
      <w:pPr>
        <w:pStyle w:val="H6"/>
      </w:pPr>
      <w:r>
        <w:t>6.2.1</w:t>
      </w:r>
      <w:r w:rsidR="003D1638">
        <w:t>.6.2.20</w:t>
      </w:r>
      <w:r w:rsidR="003D1638">
        <w:tab/>
        <w:t>Type: MapObjectChangeReport</w:t>
      </w:r>
    </w:p>
    <w:p w14:paraId="278AB8B0" w14:textId="7D513F5F" w:rsidR="003D1638" w:rsidRDefault="003D1638" w:rsidP="003D1638">
      <w:pPr>
        <w:pStyle w:val="TH"/>
      </w:pPr>
      <w:r>
        <w:rPr>
          <w:noProof/>
        </w:rPr>
        <w:t>Table </w:t>
      </w:r>
      <w:r w:rsidR="00E10EB4">
        <w:t>6.2.1</w:t>
      </w:r>
      <w:r>
        <w:t xml:space="preserve">.6.2.20-1: </w:t>
      </w:r>
      <w:r>
        <w:rPr>
          <w:noProof/>
        </w:rPr>
        <w:t>Definition of type MapObjectChangeReport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933E58B" w14:textId="77777777" w:rsidTr="00E10EB4">
        <w:trPr>
          <w:jc w:val="center"/>
        </w:trPr>
        <w:tc>
          <w:tcPr>
            <w:tcW w:w="1552" w:type="dxa"/>
            <w:shd w:val="clear" w:color="auto" w:fill="C0C0C0"/>
            <w:hideMark/>
          </w:tcPr>
          <w:p w14:paraId="0FDC0A70" w14:textId="77777777" w:rsidR="003D1638" w:rsidRPr="0016361A" w:rsidRDefault="003D1638" w:rsidP="00E10EB4">
            <w:pPr>
              <w:pStyle w:val="TAH"/>
            </w:pPr>
            <w:r w:rsidRPr="0016361A">
              <w:t>Attribute name</w:t>
            </w:r>
          </w:p>
        </w:tc>
        <w:tc>
          <w:tcPr>
            <w:tcW w:w="1417" w:type="dxa"/>
            <w:shd w:val="clear" w:color="auto" w:fill="C0C0C0"/>
            <w:hideMark/>
          </w:tcPr>
          <w:p w14:paraId="07891DA4" w14:textId="77777777" w:rsidR="003D1638" w:rsidRPr="0016361A" w:rsidRDefault="003D1638" w:rsidP="00E10EB4">
            <w:pPr>
              <w:pStyle w:val="TAH"/>
            </w:pPr>
            <w:r w:rsidRPr="0016361A">
              <w:t>Data type</w:t>
            </w:r>
          </w:p>
        </w:tc>
        <w:tc>
          <w:tcPr>
            <w:tcW w:w="425" w:type="dxa"/>
            <w:shd w:val="clear" w:color="auto" w:fill="C0C0C0"/>
            <w:hideMark/>
          </w:tcPr>
          <w:p w14:paraId="3242E3D6" w14:textId="77777777" w:rsidR="003D1638" w:rsidRPr="0016361A" w:rsidRDefault="003D1638" w:rsidP="00E10EB4">
            <w:pPr>
              <w:pStyle w:val="TAH"/>
            </w:pPr>
            <w:r w:rsidRPr="0016361A">
              <w:t>P</w:t>
            </w:r>
          </w:p>
        </w:tc>
        <w:tc>
          <w:tcPr>
            <w:tcW w:w="1134" w:type="dxa"/>
            <w:shd w:val="clear" w:color="auto" w:fill="C0C0C0"/>
          </w:tcPr>
          <w:p w14:paraId="4B2B589E" w14:textId="77777777" w:rsidR="003D1638" w:rsidRPr="0016361A" w:rsidRDefault="003D1638" w:rsidP="00E10EB4">
            <w:pPr>
              <w:pStyle w:val="TAH"/>
            </w:pPr>
            <w:r w:rsidRPr="00F112E4">
              <w:t>Cardinality</w:t>
            </w:r>
          </w:p>
        </w:tc>
        <w:tc>
          <w:tcPr>
            <w:tcW w:w="3686" w:type="dxa"/>
            <w:shd w:val="clear" w:color="auto" w:fill="C0C0C0"/>
            <w:hideMark/>
          </w:tcPr>
          <w:p w14:paraId="58F3710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E42F16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DCCEB36" w14:textId="77777777" w:rsidTr="00E10EB4">
        <w:trPr>
          <w:jc w:val="center"/>
        </w:trPr>
        <w:tc>
          <w:tcPr>
            <w:tcW w:w="1552" w:type="dxa"/>
            <w:vAlign w:val="center"/>
          </w:tcPr>
          <w:p w14:paraId="16F9D945" w14:textId="77777777" w:rsidR="003D1638" w:rsidRPr="0016361A" w:rsidRDefault="003D1638" w:rsidP="00E10EB4">
            <w:pPr>
              <w:pStyle w:val="TAL"/>
            </w:pPr>
            <w:r>
              <w:t>objInf</w:t>
            </w:r>
          </w:p>
        </w:tc>
        <w:tc>
          <w:tcPr>
            <w:tcW w:w="1417" w:type="dxa"/>
            <w:vAlign w:val="center"/>
          </w:tcPr>
          <w:p w14:paraId="0A10E265" w14:textId="77777777" w:rsidR="003D1638" w:rsidRPr="0016361A" w:rsidRDefault="003D1638" w:rsidP="00E10EB4">
            <w:pPr>
              <w:pStyle w:val="TAL"/>
            </w:pPr>
            <w:r>
              <w:t>MapObjectInfo</w:t>
            </w:r>
          </w:p>
        </w:tc>
        <w:tc>
          <w:tcPr>
            <w:tcW w:w="425" w:type="dxa"/>
            <w:vAlign w:val="center"/>
          </w:tcPr>
          <w:p w14:paraId="44C9E441" w14:textId="77777777" w:rsidR="003D1638" w:rsidRPr="0016361A" w:rsidRDefault="003D1638" w:rsidP="00E10EB4">
            <w:pPr>
              <w:pStyle w:val="TAC"/>
            </w:pPr>
            <w:r>
              <w:t>M</w:t>
            </w:r>
          </w:p>
        </w:tc>
        <w:tc>
          <w:tcPr>
            <w:tcW w:w="1134" w:type="dxa"/>
            <w:vAlign w:val="center"/>
          </w:tcPr>
          <w:p w14:paraId="104667DC" w14:textId="77777777" w:rsidR="003D1638" w:rsidRPr="0016361A" w:rsidRDefault="003D1638" w:rsidP="00E10EB4">
            <w:pPr>
              <w:pStyle w:val="TAC"/>
            </w:pPr>
            <w:r>
              <w:t>1</w:t>
            </w:r>
          </w:p>
        </w:tc>
        <w:tc>
          <w:tcPr>
            <w:tcW w:w="3686" w:type="dxa"/>
            <w:vAlign w:val="center"/>
          </w:tcPr>
          <w:p w14:paraId="780B1904" w14:textId="77777777" w:rsidR="003D1638" w:rsidRPr="0016361A" w:rsidRDefault="003D1638" w:rsidP="00E10EB4">
            <w:pPr>
              <w:pStyle w:val="TAL"/>
              <w:rPr>
                <w:rFonts w:cs="Arial"/>
                <w:szCs w:val="18"/>
              </w:rPr>
            </w:pPr>
            <w:r>
              <w:rPr>
                <w:rFonts w:cs="Arial"/>
                <w:szCs w:val="18"/>
              </w:rPr>
              <w:t>Contains the changed spatial map object information.</w:t>
            </w:r>
          </w:p>
        </w:tc>
        <w:tc>
          <w:tcPr>
            <w:tcW w:w="1310" w:type="dxa"/>
            <w:vAlign w:val="center"/>
          </w:tcPr>
          <w:p w14:paraId="5CCBB433" w14:textId="77777777" w:rsidR="003D1638" w:rsidRPr="0016361A" w:rsidRDefault="003D1638" w:rsidP="00E10EB4">
            <w:pPr>
              <w:pStyle w:val="TAL"/>
              <w:rPr>
                <w:rFonts w:cs="Arial"/>
                <w:szCs w:val="18"/>
              </w:rPr>
            </w:pPr>
          </w:p>
        </w:tc>
      </w:tr>
      <w:tr w:rsidR="003D1638" w:rsidRPr="00B54FF5" w14:paraId="126C1674" w14:textId="77777777" w:rsidTr="00E10EB4">
        <w:trPr>
          <w:jc w:val="center"/>
        </w:trPr>
        <w:tc>
          <w:tcPr>
            <w:tcW w:w="1552" w:type="dxa"/>
            <w:vAlign w:val="center"/>
          </w:tcPr>
          <w:p w14:paraId="09683290" w14:textId="77777777" w:rsidR="003D1638" w:rsidRPr="0016361A" w:rsidRDefault="003D1638" w:rsidP="00E10EB4">
            <w:pPr>
              <w:pStyle w:val="TAL"/>
            </w:pPr>
            <w:r>
              <w:t>objChgEvnt</w:t>
            </w:r>
          </w:p>
        </w:tc>
        <w:tc>
          <w:tcPr>
            <w:tcW w:w="1417" w:type="dxa"/>
            <w:vAlign w:val="center"/>
          </w:tcPr>
          <w:p w14:paraId="7D687DC6" w14:textId="77777777" w:rsidR="003D1638" w:rsidRPr="0016361A" w:rsidRDefault="003D1638" w:rsidP="00E10EB4">
            <w:pPr>
              <w:pStyle w:val="TAL"/>
            </w:pPr>
            <w:r>
              <w:t>MapObjectChangeEvent</w:t>
            </w:r>
          </w:p>
        </w:tc>
        <w:tc>
          <w:tcPr>
            <w:tcW w:w="425" w:type="dxa"/>
            <w:vAlign w:val="center"/>
          </w:tcPr>
          <w:p w14:paraId="2CAE0F5D" w14:textId="77777777" w:rsidR="003D1638" w:rsidRPr="0016361A" w:rsidRDefault="003D1638" w:rsidP="00E10EB4">
            <w:pPr>
              <w:pStyle w:val="TAC"/>
            </w:pPr>
            <w:r>
              <w:t>O</w:t>
            </w:r>
          </w:p>
        </w:tc>
        <w:tc>
          <w:tcPr>
            <w:tcW w:w="1134" w:type="dxa"/>
            <w:vAlign w:val="center"/>
          </w:tcPr>
          <w:p w14:paraId="2C903522" w14:textId="77777777" w:rsidR="003D1638" w:rsidRPr="0016361A" w:rsidRDefault="003D1638" w:rsidP="00E10EB4">
            <w:pPr>
              <w:pStyle w:val="TAC"/>
            </w:pPr>
            <w:r>
              <w:t>0..1</w:t>
            </w:r>
          </w:p>
        </w:tc>
        <w:tc>
          <w:tcPr>
            <w:tcW w:w="3686" w:type="dxa"/>
            <w:vAlign w:val="center"/>
          </w:tcPr>
          <w:p w14:paraId="335324BB" w14:textId="77777777" w:rsidR="003D1638" w:rsidRPr="0016361A" w:rsidRDefault="003D1638" w:rsidP="00E10EB4">
            <w:pPr>
              <w:pStyle w:val="TAL"/>
              <w:rPr>
                <w:rFonts w:cs="Arial"/>
                <w:szCs w:val="18"/>
              </w:rPr>
            </w:pPr>
            <w:r>
              <w:rPr>
                <w:rFonts w:cs="Arial"/>
                <w:szCs w:val="18"/>
              </w:rPr>
              <w:t>Contains the detected event on the changes Spatial Map object.</w:t>
            </w:r>
          </w:p>
        </w:tc>
        <w:tc>
          <w:tcPr>
            <w:tcW w:w="1310" w:type="dxa"/>
            <w:vAlign w:val="center"/>
          </w:tcPr>
          <w:p w14:paraId="17B4E96F" w14:textId="77777777" w:rsidR="003D1638" w:rsidRPr="0016361A" w:rsidRDefault="003D1638" w:rsidP="00E10EB4">
            <w:pPr>
              <w:pStyle w:val="TAL"/>
              <w:rPr>
                <w:rFonts w:cs="Arial"/>
                <w:szCs w:val="18"/>
              </w:rPr>
            </w:pPr>
          </w:p>
        </w:tc>
      </w:tr>
    </w:tbl>
    <w:p w14:paraId="57A60C6C" w14:textId="77777777" w:rsidR="003D1638" w:rsidRDefault="003D1638" w:rsidP="003D1638">
      <w:pPr>
        <w:rPr>
          <w:lang w:val="en-US"/>
        </w:rPr>
      </w:pPr>
    </w:p>
    <w:p w14:paraId="1837727D" w14:textId="2B925F7B" w:rsidR="003D1638" w:rsidRDefault="00E10EB4" w:rsidP="003D1638">
      <w:pPr>
        <w:pStyle w:val="H6"/>
      </w:pPr>
      <w:r>
        <w:t>6.2.1</w:t>
      </w:r>
      <w:r w:rsidR="003D1638">
        <w:t>.6.2.21</w:t>
      </w:r>
      <w:r w:rsidR="003D1638">
        <w:tab/>
        <w:t>Type: SpatialMapTempResp</w:t>
      </w:r>
    </w:p>
    <w:p w14:paraId="222FE46D" w14:textId="3B457D07" w:rsidR="003D1638" w:rsidRDefault="003D1638" w:rsidP="003D1638">
      <w:pPr>
        <w:pStyle w:val="TH"/>
      </w:pPr>
      <w:r>
        <w:rPr>
          <w:noProof/>
        </w:rPr>
        <w:t>Table </w:t>
      </w:r>
      <w:r w:rsidR="00E10EB4">
        <w:t>6.2.1</w:t>
      </w:r>
      <w:r>
        <w:t xml:space="preserve">.6.2.21-1: </w:t>
      </w:r>
      <w:r>
        <w:rPr>
          <w:noProof/>
        </w:rPr>
        <w:t>Definition of type SpatialMapTempResp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FB90B2F" w14:textId="77777777" w:rsidTr="00E10EB4">
        <w:trPr>
          <w:jc w:val="center"/>
        </w:trPr>
        <w:tc>
          <w:tcPr>
            <w:tcW w:w="1552" w:type="dxa"/>
            <w:shd w:val="clear" w:color="auto" w:fill="C0C0C0"/>
            <w:hideMark/>
          </w:tcPr>
          <w:p w14:paraId="225AFA39" w14:textId="77777777" w:rsidR="003D1638" w:rsidRPr="0016361A" w:rsidRDefault="003D1638" w:rsidP="00E10EB4">
            <w:pPr>
              <w:pStyle w:val="TAH"/>
            </w:pPr>
            <w:r w:rsidRPr="0016361A">
              <w:t>Attribute name</w:t>
            </w:r>
          </w:p>
        </w:tc>
        <w:tc>
          <w:tcPr>
            <w:tcW w:w="1417" w:type="dxa"/>
            <w:shd w:val="clear" w:color="auto" w:fill="C0C0C0"/>
            <w:hideMark/>
          </w:tcPr>
          <w:p w14:paraId="173E2145" w14:textId="77777777" w:rsidR="003D1638" w:rsidRPr="0016361A" w:rsidRDefault="003D1638" w:rsidP="00E10EB4">
            <w:pPr>
              <w:pStyle w:val="TAH"/>
            </w:pPr>
            <w:r w:rsidRPr="0016361A">
              <w:t>Data type</w:t>
            </w:r>
          </w:p>
        </w:tc>
        <w:tc>
          <w:tcPr>
            <w:tcW w:w="425" w:type="dxa"/>
            <w:shd w:val="clear" w:color="auto" w:fill="C0C0C0"/>
            <w:hideMark/>
          </w:tcPr>
          <w:p w14:paraId="458F0F42" w14:textId="77777777" w:rsidR="003D1638" w:rsidRPr="0016361A" w:rsidRDefault="003D1638" w:rsidP="00E10EB4">
            <w:pPr>
              <w:pStyle w:val="TAH"/>
            </w:pPr>
            <w:r w:rsidRPr="0016361A">
              <w:t>P</w:t>
            </w:r>
          </w:p>
        </w:tc>
        <w:tc>
          <w:tcPr>
            <w:tcW w:w="1134" w:type="dxa"/>
            <w:shd w:val="clear" w:color="auto" w:fill="C0C0C0"/>
          </w:tcPr>
          <w:p w14:paraId="1C4943DA" w14:textId="77777777" w:rsidR="003D1638" w:rsidRPr="0016361A" w:rsidRDefault="003D1638" w:rsidP="00E10EB4">
            <w:pPr>
              <w:pStyle w:val="TAH"/>
            </w:pPr>
            <w:r w:rsidRPr="00F112E4">
              <w:t>Cardinality</w:t>
            </w:r>
          </w:p>
        </w:tc>
        <w:tc>
          <w:tcPr>
            <w:tcW w:w="3686" w:type="dxa"/>
            <w:shd w:val="clear" w:color="auto" w:fill="C0C0C0"/>
            <w:hideMark/>
          </w:tcPr>
          <w:p w14:paraId="41BCB2C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F223E32"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E328394" w14:textId="77777777" w:rsidTr="00E10EB4">
        <w:trPr>
          <w:jc w:val="center"/>
        </w:trPr>
        <w:tc>
          <w:tcPr>
            <w:tcW w:w="1552" w:type="dxa"/>
            <w:vAlign w:val="center"/>
          </w:tcPr>
          <w:p w14:paraId="58EEF033" w14:textId="77777777" w:rsidR="003D1638" w:rsidRPr="0016361A" w:rsidRDefault="003D1638" w:rsidP="00E10EB4">
            <w:pPr>
              <w:pStyle w:val="TAL"/>
            </w:pPr>
            <w:r>
              <w:t>mapId</w:t>
            </w:r>
          </w:p>
        </w:tc>
        <w:tc>
          <w:tcPr>
            <w:tcW w:w="1417" w:type="dxa"/>
            <w:vAlign w:val="center"/>
          </w:tcPr>
          <w:p w14:paraId="6181C478" w14:textId="77777777" w:rsidR="003D1638" w:rsidRPr="0016361A" w:rsidRDefault="003D1638" w:rsidP="00E10EB4">
            <w:pPr>
              <w:pStyle w:val="TAL"/>
            </w:pPr>
            <w:r>
              <w:t>SpatialMapId</w:t>
            </w:r>
          </w:p>
        </w:tc>
        <w:tc>
          <w:tcPr>
            <w:tcW w:w="425" w:type="dxa"/>
            <w:vAlign w:val="center"/>
          </w:tcPr>
          <w:p w14:paraId="4A5B17AB" w14:textId="77777777" w:rsidR="003D1638" w:rsidRPr="0016361A" w:rsidRDefault="003D1638" w:rsidP="00E10EB4">
            <w:pPr>
              <w:pStyle w:val="TAC"/>
            </w:pPr>
            <w:r>
              <w:t>M</w:t>
            </w:r>
          </w:p>
        </w:tc>
        <w:tc>
          <w:tcPr>
            <w:tcW w:w="1134" w:type="dxa"/>
            <w:vAlign w:val="center"/>
          </w:tcPr>
          <w:p w14:paraId="23A7E06D" w14:textId="77777777" w:rsidR="003D1638" w:rsidRPr="0016361A" w:rsidRDefault="003D1638" w:rsidP="00E10EB4">
            <w:pPr>
              <w:pStyle w:val="TAC"/>
            </w:pPr>
            <w:r>
              <w:t>1</w:t>
            </w:r>
          </w:p>
        </w:tc>
        <w:tc>
          <w:tcPr>
            <w:tcW w:w="3686" w:type="dxa"/>
            <w:vAlign w:val="center"/>
          </w:tcPr>
          <w:p w14:paraId="7A597F40" w14:textId="77777777" w:rsidR="003D1638" w:rsidRPr="0016361A" w:rsidRDefault="003D1638" w:rsidP="00E10EB4">
            <w:pPr>
              <w:pStyle w:val="TAL"/>
              <w:rPr>
                <w:rFonts w:cs="Arial"/>
                <w:szCs w:val="18"/>
              </w:rPr>
            </w:pPr>
            <w:r>
              <w:rPr>
                <w:rFonts w:cs="Arial"/>
                <w:szCs w:val="18"/>
              </w:rPr>
              <w:t>Contains the identifier of the spatial map.</w:t>
            </w:r>
          </w:p>
        </w:tc>
        <w:tc>
          <w:tcPr>
            <w:tcW w:w="1310" w:type="dxa"/>
            <w:vAlign w:val="center"/>
          </w:tcPr>
          <w:p w14:paraId="5673A94B" w14:textId="77777777" w:rsidR="003D1638" w:rsidRPr="0016361A" w:rsidRDefault="003D1638" w:rsidP="00E10EB4">
            <w:pPr>
              <w:pStyle w:val="TAL"/>
              <w:rPr>
                <w:rFonts w:cs="Arial"/>
                <w:szCs w:val="18"/>
              </w:rPr>
            </w:pPr>
          </w:p>
        </w:tc>
      </w:tr>
      <w:tr w:rsidR="003D1638" w:rsidRPr="00B54FF5" w14:paraId="03BFDAF7" w14:textId="77777777" w:rsidTr="00E10EB4">
        <w:trPr>
          <w:jc w:val="center"/>
        </w:trPr>
        <w:tc>
          <w:tcPr>
            <w:tcW w:w="1552" w:type="dxa"/>
            <w:vAlign w:val="center"/>
          </w:tcPr>
          <w:p w14:paraId="62EE9CBB" w14:textId="77777777" w:rsidR="003D1638" w:rsidRDefault="003D1638" w:rsidP="00E10EB4">
            <w:pPr>
              <w:pStyle w:val="TAL"/>
            </w:pPr>
            <w:r w:rsidRPr="00CE232C">
              <w:t>suppFeat</w:t>
            </w:r>
          </w:p>
        </w:tc>
        <w:tc>
          <w:tcPr>
            <w:tcW w:w="1417" w:type="dxa"/>
            <w:vAlign w:val="center"/>
          </w:tcPr>
          <w:p w14:paraId="76FF9536" w14:textId="77777777" w:rsidR="003D1638" w:rsidRDefault="003D1638" w:rsidP="00E10EB4">
            <w:pPr>
              <w:pStyle w:val="TAL"/>
            </w:pPr>
            <w:r w:rsidRPr="00CE232C">
              <w:t>SupportedFeatures</w:t>
            </w:r>
          </w:p>
        </w:tc>
        <w:tc>
          <w:tcPr>
            <w:tcW w:w="425" w:type="dxa"/>
            <w:vAlign w:val="center"/>
          </w:tcPr>
          <w:p w14:paraId="460C2C4E" w14:textId="77777777" w:rsidR="003D1638" w:rsidRDefault="003D1638" w:rsidP="00E10EB4">
            <w:pPr>
              <w:pStyle w:val="TAC"/>
            </w:pPr>
            <w:r w:rsidRPr="00CE232C">
              <w:t>C</w:t>
            </w:r>
          </w:p>
        </w:tc>
        <w:tc>
          <w:tcPr>
            <w:tcW w:w="1134" w:type="dxa"/>
            <w:vAlign w:val="center"/>
          </w:tcPr>
          <w:p w14:paraId="5C0C978F" w14:textId="77777777" w:rsidR="003D1638" w:rsidRDefault="003D1638" w:rsidP="00E10EB4">
            <w:pPr>
              <w:pStyle w:val="TAC"/>
            </w:pPr>
            <w:r w:rsidRPr="00CE232C">
              <w:t>0..1</w:t>
            </w:r>
          </w:p>
        </w:tc>
        <w:tc>
          <w:tcPr>
            <w:tcW w:w="3686" w:type="dxa"/>
            <w:vAlign w:val="center"/>
          </w:tcPr>
          <w:p w14:paraId="6A1F2003"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471C15D7" w14:textId="77777777" w:rsidR="003D1638" w:rsidRPr="00CE232C" w:rsidRDefault="003D1638" w:rsidP="00E10EB4">
            <w:pPr>
              <w:pStyle w:val="TAL"/>
              <w:rPr>
                <w:rFonts w:cs="Arial"/>
                <w:szCs w:val="18"/>
              </w:rPr>
            </w:pPr>
          </w:p>
          <w:p w14:paraId="1B7EB186" w14:textId="77777777" w:rsidR="003D1638"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666D220B" w14:textId="77777777" w:rsidR="003D1638" w:rsidRPr="0016361A" w:rsidRDefault="003D1638" w:rsidP="00E10EB4">
            <w:pPr>
              <w:pStyle w:val="TAL"/>
              <w:rPr>
                <w:rFonts w:cs="Arial"/>
                <w:szCs w:val="18"/>
              </w:rPr>
            </w:pPr>
          </w:p>
        </w:tc>
      </w:tr>
    </w:tbl>
    <w:p w14:paraId="723FD679" w14:textId="77777777" w:rsidR="003D1638" w:rsidRDefault="003D1638" w:rsidP="003D1638">
      <w:pPr>
        <w:rPr>
          <w:lang w:val="en-US"/>
        </w:rPr>
      </w:pPr>
    </w:p>
    <w:p w14:paraId="1613C843" w14:textId="3DC0C84E" w:rsidR="003D1638" w:rsidRDefault="00E10EB4" w:rsidP="003D1638">
      <w:pPr>
        <w:pStyle w:val="Heading5"/>
        <w:rPr>
          <w:lang w:val="en-US"/>
        </w:rPr>
      </w:pPr>
      <w:bookmarkStart w:id="703" w:name="_Toc199274590"/>
      <w:r>
        <w:rPr>
          <w:lang w:val="en-US"/>
        </w:rPr>
        <w:t>6.2.1</w:t>
      </w:r>
      <w:r w:rsidR="003D1638">
        <w:rPr>
          <w:lang w:val="en-US"/>
        </w:rPr>
        <w:t>.6</w:t>
      </w:r>
      <w:r w:rsidR="003D1638" w:rsidRPr="00087ED8">
        <w:rPr>
          <w:lang w:val="en-US"/>
        </w:rPr>
        <w:t>.</w:t>
      </w:r>
      <w:r w:rsidR="003D1638">
        <w:rPr>
          <w:lang w:val="en-US"/>
        </w:rPr>
        <w:t>3</w:t>
      </w:r>
      <w:r w:rsidR="003D1638" w:rsidRPr="00087ED8">
        <w:rPr>
          <w:lang w:val="en-US"/>
        </w:rPr>
        <w:tab/>
      </w:r>
      <w:r w:rsidR="003D1638">
        <w:rPr>
          <w:lang w:val="en-US"/>
        </w:rPr>
        <w:t>S</w:t>
      </w:r>
      <w:r w:rsidR="003D1638" w:rsidRPr="00087ED8">
        <w:rPr>
          <w:lang w:val="en-US"/>
        </w:rPr>
        <w:t>imple data types and enumerations</w:t>
      </w:r>
      <w:bookmarkEnd w:id="703"/>
    </w:p>
    <w:p w14:paraId="0FF65FD3" w14:textId="51807EE6" w:rsidR="003D1638" w:rsidRPr="00384E92" w:rsidRDefault="003D1638" w:rsidP="003D1638">
      <w:pPr>
        <w:pStyle w:val="H6"/>
      </w:pPr>
      <w:r>
        <w:t>6.2.</w:t>
      </w:r>
      <w:r w:rsidR="00E10EB4">
        <w:t>1</w:t>
      </w:r>
      <w:r>
        <w:t>.6.3.1</w:t>
      </w:r>
      <w:r w:rsidRPr="00384E92">
        <w:tab/>
        <w:t>Introduction</w:t>
      </w:r>
    </w:p>
    <w:p w14:paraId="79C6DEF1" w14:textId="77777777" w:rsidR="003D1638" w:rsidRPr="00384E92" w:rsidRDefault="003D1638" w:rsidP="003D163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D63B3B8" w14:textId="3ACD19D7" w:rsidR="003D1638" w:rsidRPr="00384E92" w:rsidRDefault="003D1638" w:rsidP="003D1638">
      <w:pPr>
        <w:pStyle w:val="H6"/>
      </w:pPr>
      <w:r>
        <w:t>6.2.</w:t>
      </w:r>
      <w:r w:rsidR="00E10EB4">
        <w:t>1</w:t>
      </w:r>
      <w:r>
        <w:t>.6.3.2</w:t>
      </w:r>
      <w:r w:rsidRPr="00384E92">
        <w:tab/>
        <w:t>Simple data types</w:t>
      </w:r>
    </w:p>
    <w:p w14:paraId="54F27089" w14:textId="155187AC" w:rsidR="003D1638" w:rsidRPr="00384E92" w:rsidRDefault="003D1638" w:rsidP="003D1638">
      <w:r w:rsidRPr="00384E92">
        <w:t>The simple data types defined in table</w:t>
      </w:r>
      <w:r>
        <w:t> 6.2.</w:t>
      </w:r>
      <w:r w:rsidR="00E10EB4">
        <w:t>1</w:t>
      </w:r>
      <w:r>
        <w:t>.6.3.2-1</w:t>
      </w:r>
      <w:r w:rsidRPr="00384E92">
        <w:t xml:space="preserve"> shall be supported.</w:t>
      </w:r>
    </w:p>
    <w:p w14:paraId="73D417AD" w14:textId="20BAA637" w:rsidR="003D1638" w:rsidRPr="00384E92" w:rsidRDefault="003D1638" w:rsidP="003D1638">
      <w:pPr>
        <w:pStyle w:val="TH"/>
      </w:pPr>
      <w:r w:rsidRPr="00384E92">
        <w:t>Table</w:t>
      </w:r>
      <w:r>
        <w:t> 6.2.</w:t>
      </w:r>
      <w:r w:rsidR="00E10EB4">
        <w:t>1</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D1638" w:rsidRPr="00B54FF5" w14:paraId="55540DCB" w14:textId="77777777" w:rsidTr="00E10EB4">
        <w:trPr>
          <w:jc w:val="center"/>
        </w:trPr>
        <w:tc>
          <w:tcPr>
            <w:tcW w:w="659" w:type="pct"/>
            <w:shd w:val="clear" w:color="auto" w:fill="C0C0C0"/>
            <w:tcMar>
              <w:top w:w="0" w:type="dxa"/>
              <w:left w:w="108" w:type="dxa"/>
              <w:bottom w:w="0" w:type="dxa"/>
              <w:right w:w="108" w:type="dxa"/>
            </w:tcMar>
          </w:tcPr>
          <w:p w14:paraId="2A9D34DF" w14:textId="77777777" w:rsidR="003D1638" w:rsidRPr="0016361A" w:rsidRDefault="003D1638" w:rsidP="00E10EB4">
            <w:pPr>
              <w:pStyle w:val="TAH"/>
            </w:pPr>
            <w:r w:rsidRPr="0016361A">
              <w:t>Type Name</w:t>
            </w:r>
          </w:p>
        </w:tc>
        <w:tc>
          <w:tcPr>
            <w:tcW w:w="883" w:type="pct"/>
            <w:shd w:val="clear" w:color="auto" w:fill="C0C0C0"/>
            <w:tcMar>
              <w:top w:w="0" w:type="dxa"/>
              <w:left w:w="108" w:type="dxa"/>
              <w:bottom w:w="0" w:type="dxa"/>
              <w:right w:w="108" w:type="dxa"/>
            </w:tcMar>
          </w:tcPr>
          <w:p w14:paraId="6C020D93" w14:textId="77777777" w:rsidR="003D1638" w:rsidRPr="0016361A" w:rsidRDefault="003D1638" w:rsidP="00E10EB4">
            <w:pPr>
              <w:pStyle w:val="TAH"/>
            </w:pPr>
            <w:r w:rsidRPr="0016361A">
              <w:t>Type Definition</w:t>
            </w:r>
          </w:p>
        </w:tc>
        <w:tc>
          <w:tcPr>
            <w:tcW w:w="2872" w:type="pct"/>
            <w:shd w:val="clear" w:color="auto" w:fill="C0C0C0"/>
          </w:tcPr>
          <w:p w14:paraId="25CFB3F2" w14:textId="77777777" w:rsidR="003D1638" w:rsidRPr="0016361A" w:rsidRDefault="003D1638" w:rsidP="00E10EB4">
            <w:pPr>
              <w:pStyle w:val="TAH"/>
            </w:pPr>
            <w:r w:rsidRPr="0016361A">
              <w:t>Description</w:t>
            </w:r>
          </w:p>
        </w:tc>
        <w:tc>
          <w:tcPr>
            <w:tcW w:w="586" w:type="pct"/>
            <w:shd w:val="clear" w:color="auto" w:fill="C0C0C0"/>
          </w:tcPr>
          <w:p w14:paraId="2C3701FD" w14:textId="77777777" w:rsidR="003D1638" w:rsidRPr="0016361A" w:rsidRDefault="003D1638" w:rsidP="00E10EB4">
            <w:pPr>
              <w:pStyle w:val="TAH"/>
            </w:pPr>
            <w:r w:rsidRPr="0016361A">
              <w:t>Applicability</w:t>
            </w:r>
          </w:p>
        </w:tc>
      </w:tr>
      <w:tr w:rsidR="003D1638" w:rsidRPr="00B54FF5" w14:paraId="19BB2794" w14:textId="77777777" w:rsidTr="00E10EB4">
        <w:trPr>
          <w:jc w:val="center"/>
        </w:trPr>
        <w:tc>
          <w:tcPr>
            <w:tcW w:w="659" w:type="pct"/>
            <w:tcMar>
              <w:top w:w="0" w:type="dxa"/>
              <w:left w:w="108" w:type="dxa"/>
              <w:bottom w:w="0" w:type="dxa"/>
              <w:right w:w="108" w:type="dxa"/>
            </w:tcMar>
            <w:vAlign w:val="center"/>
          </w:tcPr>
          <w:p w14:paraId="14A1F825" w14:textId="77777777" w:rsidR="003D1638" w:rsidRPr="00B70CBC" w:rsidRDefault="003D1638" w:rsidP="00E10EB4">
            <w:pPr>
              <w:pStyle w:val="TAL"/>
            </w:pPr>
            <w:r>
              <w:t>SpatialMap</w:t>
            </w:r>
            <w:r w:rsidRPr="00B70CBC">
              <w:t>Id</w:t>
            </w:r>
          </w:p>
        </w:tc>
        <w:tc>
          <w:tcPr>
            <w:tcW w:w="883" w:type="pct"/>
            <w:tcMar>
              <w:top w:w="0" w:type="dxa"/>
              <w:left w:w="108" w:type="dxa"/>
              <w:bottom w:w="0" w:type="dxa"/>
              <w:right w:w="108" w:type="dxa"/>
            </w:tcMar>
            <w:vAlign w:val="center"/>
          </w:tcPr>
          <w:p w14:paraId="24B95D4A" w14:textId="77777777" w:rsidR="003D1638" w:rsidRPr="0016361A" w:rsidRDefault="003D1638" w:rsidP="00E10EB4">
            <w:pPr>
              <w:pStyle w:val="TAL"/>
            </w:pPr>
            <w:r w:rsidRPr="007C1AFD">
              <w:rPr>
                <w:lang w:eastAsia="zh-CN"/>
              </w:rPr>
              <w:t>Uint32</w:t>
            </w:r>
          </w:p>
        </w:tc>
        <w:tc>
          <w:tcPr>
            <w:tcW w:w="2872" w:type="pct"/>
            <w:vAlign w:val="center"/>
          </w:tcPr>
          <w:p w14:paraId="763C9C0C" w14:textId="77777777" w:rsidR="003D1638" w:rsidRPr="0016361A" w:rsidRDefault="003D1638" w:rsidP="00E10EB4">
            <w:pPr>
              <w:pStyle w:val="TAL"/>
            </w:pPr>
            <w:r>
              <w:t>Represents the unique identifier of a Spatial Map.</w:t>
            </w:r>
          </w:p>
        </w:tc>
        <w:tc>
          <w:tcPr>
            <w:tcW w:w="586" w:type="pct"/>
            <w:vAlign w:val="center"/>
          </w:tcPr>
          <w:p w14:paraId="0E3B7318" w14:textId="77777777" w:rsidR="003D1638" w:rsidRPr="0016361A" w:rsidRDefault="003D1638" w:rsidP="00E10EB4">
            <w:pPr>
              <w:pStyle w:val="TAL"/>
            </w:pPr>
          </w:p>
        </w:tc>
      </w:tr>
    </w:tbl>
    <w:p w14:paraId="3BEA13A9" w14:textId="77777777" w:rsidR="003D1638" w:rsidRPr="00384E92" w:rsidRDefault="003D1638" w:rsidP="003D1638"/>
    <w:p w14:paraId="1E010B65" w14:textId="7BD27A6E" w:rsidR="003D1638" w:rsidRPr="00BC662F" w:rsidRDefault="00E10EB4" w:rsidP="003D1638">
      <w:pPr>
        <w:pStyle w:val="H6"/>
      </w:pPr>
      <w:r>
        <w:t>6.2.1</w:t>
      </w:r>
      <w:r w:rsidR="003D1638">
        <w:t>.6.3.3</w:t>
      </w:r>
      <w:r w:rsidR="003D1638" w:rsidRPr="00BC662F">
        <w:tab/>
        <w:t xml:space="preserve">Enumeration: </w:t>
      </w:r>
      <w:r w:rsidR="003D1638">
        <w:t>AugmentLayer</w:t>
      </w:r>
    </w:p>
    <w:p w14:paraId="291EE2BB" w14:textId="7753E6F9" w:rsidR="003D1638" w:rsidRPr="00384E92" w:rsidRDefault="003D1638" w:rsidP="003D1638">
      <w:r w:rsidRPr="00384E92">
        <w:t xml:space="preserve">The enumeration </w:t>
      </w:r>
      <w:r>
        <w:t>AugmentLayer</w:t>
      </w:r>
      <w:r w:rsidRPr="00384E92">
        <w:t xml:space="preserve"> represents </w:t>
      </w:r>
      <w:r>
        <w:t>information augmented with spatial map layer</w:t>
      </w:r>
      <w:r w:rsidRPr="00384E92">
        <w:t>. It shall comply with the provisions defined in table</w:t>
      </w:r>
      <w:r>
        <w:t> 6.2.</w:t>
      </w:r>
      <w:r w:rsidR="00E10EB4">
        <w:t>1</w:t>
      </w:r>
      <w:r>
        <w:t>.6.3.3</w:t>
      </w:r>
      <w:r w:rsidRPr="00384E92">
        <w:t>-1.</w:t>
      </w:r>
    </w:p>
    <w:p w14:paraId="20ECECE3" w14:textId="4256621E" w:rsidR="003D1638" w:rsidRDefault="00E10EB4" w:rsidP="003D1638">
      <w:pPr>
        <w:pStyle w:val="TH"/>
      </w:pPr>
      <w:r>
        <w:t>Table 6.2.1</w:t>
      </w:r>
      <w:r w:rsidR="003D1638">
        <w:t>.6.3.3-1: Enumeration AugmentLayer</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11FA2FE2" w14:textId="77777777" w:rsidTr="00E10EB4">
        <w:tc>
          <w:tcPr>
            <w:tcW w:w="1309" w:type="pct"/>
            <w:shd w:val="clear" w:color="auto" w:fill="C0C0C0"/>
            <w:tcMar>
              <w:top w:w="0" w:type="dxa"/>
              <w:left w:w="108" w:type="dxa"/>
              <w:bottom w:w="0" w:type="dxa"/>
              <w:right w:w="108" w:type="dxa"/>
            </w:tcMar>
            <w:hideMark/>
          </w:tcPr>
          <w:p w14:paraId="3C4888D9"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45B6B224" w14:textId="77777777" w:rsidR="003D1638" w:rsidRPr="0016361A" w:rsidRDefault="003D1638" w:rsidP="00E10EB4">
            <w:pPr>
              <w:pStyle w:val="TAH"/>
            </w:pPr>
            <w:r w:rsidRPr="0016361A">
              <w:t>Description</w:t>
            </w:r>
          </w:p>
        </w:tc>
        <w:tc>
          <w:tcPr>
            <w:tcW w:w="630" w:type="pct"/>
            <w:shd w:val="clear" w:color="auto" w:fill="C0C0C0"/>
          </w:tcPr>
          <w:p w14:paraId="0CDCE998" w14:textId="77777777" w:rsidR="003D1638" w:rsidRPr="0016361A" w:rsidRDefault="003D1638" w:rsidP="00E10EB4">
            <w:pPr>
              <w:pStyle w:val="TAH"/>
            </w:pPr>
            <w:r w:rsidRPr="0016361A">
              <w:t>Applicability</w:t>
            </w:r>
          </w:p>
        </w:tc>
      </w:tr>
      <w:tr w:rsidR="003D1638" w:rsidRPr="00B54FF5" w14:paraId="073E84BA" w14:textId="77777777" w:rsidTr="00E10EB4">
        <w:tc>
          <w:tcPr>
            <w:tcW w:w="1309" w:type="pct"/>
            <w:tcMar>
              <w:top w:w="0" w:type="dxa"/>
              <w:left w:w="108" w:type="dxa"/>
              <w:bottom w:w="0" w:type="dxa"/>
              <w:right w:w="108" w:type="dxa"/>
            </w:tcMar>
            <w:vAlign w:val="center"/>
          </w:tcPr>
          <w:p w14:paraId="460BA567" w14:textId="77777777" w:rsidR="003D1638" w:rsidRPr="0016361A" w:rsidRDefault="003D1638" w:rsidP="00E10EB4">
            <w:pPr>
              <w:pStyle w:val="TAL"/>
            </w:pPr>
            <w:r>
              <w:t>VAL_USERS</w:t>
            </w:r>
          </w:p>
        </w:tc>
        <w:tc>
          <w:tcPr>
            <w:tcW w:w="3062" w:type="pct"/>
            <w:tcMar>
              <w:top w:w="0" w:type="dxa"/>
              <w:left w:w="108" w:type="dxa"/>
              <w:bottom w:w="0" w:type="dxa"/>
              <w:right w:w="108" w:type="dxa"/>
            </w:tcMar>
            <w:vAlign w:val="center"/>
          </w:tcPr>
          <w:p w14:paraId="47D53204" w14:textId="77777777" w:rsidR="003D1638" w:rsidRPr="0016361A" w:rsidRDefault="003D1638" w:rsidP="00E10EB4">
            <w:pPr>
              <w:pStyle w:val="TAL"/>
            </w:pPr>
            <w:r>
              <w:t>Indicates that the spatial map layer augment information is VAL users.</w:t>
            </w:r>
          </w:p>
        </w:tc>
        <w:tc>
          <w:tcPr>
            <w:tcW w:w="630" w:type="pct"/>
            <w:vAlign w:val="center"/>
          </w:tcPr>
          <w:p w14:paraId="58EC95E0" w14:textId="77777777" w:rsidR="003D1638" w:rsidRPr="0016361A" w:rsidRDefault="003D1638" w:rsidP="00E10EB4">
            <w:pPr>
              <w:pStyle w:val="TAL"/>
            </w:pPr>
          </w:p>
        </w:tc>
      </w:tr>
      <w:tr w:rsidR="003D1638" w:rsidRPr="00B54FF5" w14:paraId="685AC7B3" w14:textId="77777777" w:rsidTr="00E10EB4">
        <w:tc>
          <w:tcPr>
            <w:tcW w:w="1309" w:type="pct"/>
            <w:tcMar>
              <w:top w:w="0" w:type="dxa"/>
              <w:left w:w="108" w:type="dxa"/>
              <w:bottom w:w="0" w:type="dxa"/>
              <w:right w:w="108" w:type="dxa"/>
            </w:tcMar>
            <w:vAlign w:val="center"/>
          </w:tcPr>
          <w:p w14:paraId="04767897" w14:textId="77777777" w:rsidR="003D1638" w:rsidRDefault="003D1638" w:rsidP="00E10EB4">
            <w:pPr>
              <w:pStyle w:val="TAL"/>
            </w:pPr>
            <w:r>
              <w:t>SPATIAL_ANCHORS</w:t>
            </w:r>
          </w:p>
        </w:tc>
        <w:tc>
          <w:tcPr>
            <w:tcW w:w="3062" w:type="pct"/>
            <w:tcMar>
              <w:top w:w="0" w:type="dxa"/>
              <w:left w:w="108" w:type="dxa"/>
              <w:bottom w:w="0" w:type="dxa"/>
              <w:right w:w="108" w:type="dxa"/>
            </w:tcMar>
            <w:vAlign w:val="center"/>
          </w:tcPr>
          <w:p w14:paraId="4FFCE1FE" w14:textId="77777777" w:rsidR="003D1638" w:rsidRPr="0016361A" w:rsidRDefault="003D1638" w:rsidP="00E10EB4">
            <w:pPr>
              <w:pStyle w:val="TAL"/>
            </w:pPr>
            <w:r>
              <w:t>Indicates that the spatial map layer augment information is Spatial Anchors.</w:t>
            </w:r>
          </w:p>
        </w:tc>
        <w:tc>
          <w:tcPr>
            <w:tcW w:w="630" w:type="pct"/>
            <w:vAlign w:val="center"/>
          </w:tcPr>
          <w:p w14:paraId="33769C66" w14:textId="77777777" w:rsidR="003D1638" w:rsidRPr="0016361A" w:rsidRDefault="003D1638" w:rsidP="00E10EB4">
            <w:pPr>
              <w:pStyle w:val="TAL"/>
            </w:pPr>
          </w:p>
        </w:tc>
      </w:tr>
    </w:tbl>
    <w:p w14:paraId="7DAC0546" w14:textId="77777777" w:rsidR="003D1638" w:rsidRDefault="003D1638" w:rsidP="003D1638">
      <w:pPr>
        <w:rPr>
          <w:lang w:val="en-US"/>
        </w:rPr>
      </w:pPr>
    </w:p>
    <w:p w14:paraId="4B535A2C" w14:textId="794BC381" w:rsidR="003D1638" w:rsidRPr="00BC662F" w:rsidRDefault="00E10EB4" w:rsidP="003D1638">
      <w:pPr>
        <w:pStyle w:val="H6"/>
      </w:pPr>
      <w:r>
        <w:t>6.2.1</w:t>
      </w:r>
      <w:r w:rsidR="003D1638">
        <w:t>.6.3.4</w:t>
      </w:r>
      <w:r w:rsidR="003D1638" w:rsidRPr="00BC662F">
        <w:tab/>
        <w:t xml:space="preserve">Enumeration: </w:t>
      </w:r>
      <w:r w:rsidR="003D1638">
        <w:t>MapEvent</w:t>
      </w:r>
    </w:p>
    <w:p w14:paraId="57B71AAE" w14:textId="0CBF4193" w:rsidR="003D1638" w:rsidRPr="00384E92" w:rsidRDefault="003D1638" w:rsidP="003D1638">
      <w:r w:rsidRPr="00384E92">
        <w:t xml:space="preserve">The enumeration </w:t>
      </w:r>
      <w:r>
        <w:t>MapEvent</w:t>
      </w:r>
      <w:r w:rsidRPr="00384E92">
        <w:t xml:space="preserve"> represents </w:t>
      </w:r>
      <w:r>
        <w:t>the Spatial Map event</w:t>
      </w:r>
      <w:r w:rsidRPr="00384E92">
        <w:t>. It shall comply with the provisions defined in table</w:t>
      </w:r>
      <w:r>
        <w:t> 6.2.</w:t>
      </w:r>
      <w:r w:rsidR="00E10EB4">
        <w:t>1</w:t>
      </w:r>
      <w:r>
        <w:t>.6.3.3</w:t>
      </w:r>
      <w:r w:rsidRPr="00384E92">
        <w:t>-1.</w:t>
      </w:r>
    </w:p>
    <w:p w14:paraId="2687771B" w14:textId="0881C395" w:rsidR="003D1638" w:rsidRDefault="00E10EB4" w:rsidP="003D1638">
      <w:pPr>
        <w:pStyle w:val="TH"/>
      </w:pPr>
      <w:r>
        <w:t>Table 6.2.1</w:t>
      </w:r>
      <w:r w:rsidR="003D1638">
        <w:t>.6.3.4-1: Enumeration MapEvent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7BE530D5" w14:textId="77777777" w:rsidTr="00E10EB4">
        <w:tc>
          <w:tcPr>
            <w:tcW w:w="1309" w:type="pct"/>
            <w:shd w:val="clear" w:color="auto" w:fill="C0C0C0"/>
            <w:tcMar>
              <w:top w:w="0" w:type="dxa"/>
              <w:left w:w="108" w:type="dxa"/>
              <w:bottom w:w="0" w:type="dxa"/>
              <w:right w:w="108" w:type="dxa"/>
            </w:tcMar>
            <w:hideMark/>
          </w:tcPr>
          <w:p w14:paraId="35F0FDE2"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79488DFB" w14:textId="77777777" w:rsidR="003D1638" w:rsidRPr="0016361A" w:rsidRDefault="003D1638" w:rsidP="00E10EB4">
            <w:pPr>
              <w:pStyle w:val="TAH"/>
            </w:pPr>
            <w:r w:rsidRPr="0016361A">
              <w:t>Description</w:t>
            </w:r>
          </w:p>
        </w:tc>
        <w:tc>
          <w:tcPr>
            <w:tcW w:w="629" w:type="pct"/>
            <w:shd w:val="clear" w:color="auto" w:fill="C0C0C0"/>
          </w:tcPr>
          <w:p w14:paraId="6F7BCFF1" w14:textId="77777777" w:rsidR="003D1638" w:rsidRPr="0016361A" w:rsidRDefault="003D1638" w:rsidP="00E10EB4">
            <w:pPr>
              <w:pStyle w:val="TAH"/>
            </w:pPr>
            <w:r w:rsidRPr="0016361A">
              <w:t>Applicability</w:t>
            </w:r>
          </w:p>
        </w:tc>
      </w:tr>
      <w:tr w:rsidR="003D1638" w:rsidRPr="00B54FF5" w14:paraId="04953A2B" w14:textId="77777777" w:rsidTr="00E10EB4">
        <w:tc>
          <w:tcPr>
            <w:tcW w:w="1309" w:type="pct"/>
            <w:tcMar>
              <w:top w:w="0" w:type="dxa"/>
              <w:left w:w="108" w:type="dxa"/>
              <w:bottom w:w="0" w:type="dxa"/>
              <w:right w:w="108" w:type="dxa"/>
            </w:tcMar>
            <w:vAlign w:val="center"/>
          </w:tcPr>
          <w:p w14:paraId="228F44F4" w14:textId="77777777" w:rsidR="003D1638" w:rsidRPr="0016361A" w:rsidRDefault="003D1638" w:rsidP="00E10EB4">
            <w:pPr>
              <w:pStyle w:val="TAL"/>
            </w:pPr>
            <w:r>
              <w:t>CHANGE_OF_OBJECTS</w:t>
            </w:r>
          </w:p>
        </w:tc>
        <w:tc>
          <w:tcPr>
            <w:tcW w:w="3062" w:type="pct"/>
            <w:tcMar>
              <w:top w:w="0" w:type="dxa"/>
              <w:left w:w="108" w:type="dxa"/>
              <w:bottom w:w="0" w:type="dxa"/>
              <w:right w:w="108" w:type="dxa"/>
            </w:tcMar>
            <w:vAlign w:val="center"/>
          </w:tcPr>
          <w:p w14:paraId="6D551BEE" w14:textId="77777777" w:rsidR="003D1638" w:rsidRPr="0016361A" w:rsidRDefault="003D1638" w:rsidP="00E10EB4">
            <w:pPr>
              <w:pStyle w:val="TAL"/>
            </w:pPr>
            <w:r>
              <w:t>Indicates that the spatial map event is change of objects.</w:t>
            </w:r>
          </w:p>
        </w:tc>
        <w:tc>
          <w:tcPr>
            <w:tcW w:w="629" w:type="pct"/>
            <w:vAlign w:val="center"/>
          </w:tcPr>
          <w:p w14:paraId="751D6AC0" w14:textId="77777777" w:rsidR="003D1638" w:rsidRPr="0016361A" w:rsidRDefault="003D1638" w:rsidP="00E10EB4">
            <w:pPr>
              <w:pStyle w:val="TAL"/>
            </w:pPr>
          </w:p>
        </w:tc>
      </w:tr>
      <w:tr w:rsidR="003D1638" w:rsidRPr="00B54FF5" w14:paraId="065E7CF4" w14:textId="77777777" w:rsidTr="00E10EB4">
        <w:tc>
          <w:tcPr>
            <w:tcW w:w="1309" w:type="pct"/>
            <w:tcMar>
              <w:top w:w="0" w:type="dxa"/>
              <w:left w:w="108" w:type="dxa"/>
              <w:bottom w:w="0" w:type="dxa"/>
              <w:right w:w="108" w:type="dxa"/>
            </w:tcMar>
            <w:vAlign w:val="center"/>
          </w:tcPr>
          <w:p w14:paraId="6BE5452E" w14:textId="77777777" w:rsidR="003D1638" w:rsidRDefault="003D1638" w:rsidP="00E10EB4">
            <w:pPr>
              <w:pStyle w:val="TAL"/>
            </w:pPr>
            <w:r>
              <w:t>LAYERS_MODIFICATION</w:t>
            </w:r>
          </w:p>
        </w:tc>
        <w:tc>
          <w:tcPr>
            <w:tcW w:w="3062" w:type="pct"/>
            <w:tcMar>
              <w:top w:w="0" w:type="dxa"/>
              <w:left w:w="108" w:type="dxa"/>
              <w:bottom w:w="0" w:type="dxa"/>
              <w:right w:w="108" w:type="dxa"/>
            </w:tcMar>
            <w:vAlign w:val="center"/>
          </w:tcPr>
          <w:p w14:paraId="559BF371" w14:textId="77777777" w:rsidR="003D1638" w:rsidRPr="0016361A" w:rsidRDefault="003D1638" w:rsidP="00E10EB4">
            <w:pPr>
              <w:pStyle w:val="TAL"/>
            </w:pPr>
            <w:r>
              <w:t>Indicates that the spatial map event is modification of spatial map layers.</w:t>
            </w:r>
          </w:p>
        </w:tc>
        <w:tc>
          <w:tcPr>
            <w:tcW w:w="629" w:type="pct"/>
            <w:vAlign w:val="center"/>
          </w:tcPr>
          <w:p w14:paraId="5AD70819" w14:textId="77777777" w:rsidR="003D1638" w:rsidRPr="0016361A" w:rsidRDefault="003D1638" w:rsidP="00E10EB4">
            <w:pPr>
              <w:pStyle w:val="TAL"/>
            </w:pPr>
          </w:p>
        </w:tc>
      </w:tr>
      <w:tr w:rsidR="003D1638" w:rsidRPr="00B54FF5" w14:paraId="2D8DECD0" w14:textId="77777777" w:rsidTr="00E10EB4">
        <w:tc>
          <w:tcPr>
            <w:tcW w:w="1309" w:type="pct"/>
            <w:tcMar>
              <w:top w:w="0" w:type="dxa"/>
              <w:left w:w="108" w:type="dxa"/>
              <w:bottom w:w="0" w:type="dxa"/>
              <w:right w:w="108" w:type="dxa"/>
            </w:tcMar>
            <w:vAlign w:val="center"/>
          </w:tcPr>
          <w:p w14:paraId="71EC5642" w14:textId="77777777" w:rsidR="003D1638" w:rsidRDefault="003D1638" w:rsidP="00E10EB4">
            <w:pPr>
              <w:pStyle w:val="TAL"/>
            </w:pPr>
            <w:r>
              <w:t>SPATIAL_MAP_READY</w:t>
            </w:r>
          </w:p>
        </w:tc>
        <w:tc>
          <w:tcPr>
            <w:tcW w:w="3062" w:type="pct"/>
            <w:tcMar>
              <w:top w:w="0" w:type="dxa"/>
              <w:left w:w="108" w:type="dxa"/>
              <w:bottom w:w="0" w:type="dxa"/>
              <w:right w:w="108" w:type="dxa"/>
            </w:tcMar>
            <w:vAlign w:val="center"/>
          </w:tcPr>
          <w:p w14:paraId="12B615F8" w14:textId="77777777" w:rsidR="003D1638" w:rsidRDefault="003D1638" w:rsidP="00E10EB4">
            <w:pPr>
              <w:pStyle w:val="TAL"/>
            </w:pPr>
            <w:r>
              <w:t>Indicates that the spatial map event is spatial map ready.</w:t>
            </w:r>
          </w:p>
        </w:tc>
        <w:tc>
          <w:tcPr>
            <w:tcW w:w="629" w:type="pct"/>
            <w:vAlign w:val="center"/>
          </w:tcPr>
          <w:p w14:paraId="6E758576" w14:textId="77777777" w:rsidR="003D1638" w:rsidRPr="0016361A" w:rsidRDefault="003D1638" w:rsidP="00E10EB4">
            <w:pPr>
              <w:pStyle w:val="TAL"/>
            </w:pPr>
          </w:p>
        </w:tc>
      </w:tr>
    </w:tbl>
    <w:p w14:paraId="38C2C599" w14:textId="77777777" w:rsidR="003D1638" w:rsidRDefault="003D1638" w:rsidP="003D1638">
      <w:pPr>
        <w:rPr>
          <w:lang w:val="en-US"/>
        </w:rPr>
      </w:pPr>
    </w:p>
    <w:p w14:paraId="232356DA" w14:textId="7D7B4C91" w:rsidR="003D1638" w:rsidRPr="00BC662F" w:rsidRDefault="00E10EB4" w:rsidP="003D1638">
      <w:pPr>
        <w:pStyle w:val="H6"/>
      </w:pPr>
      <w:r>
        <w:t>6.2.1</w:t>
      </w:r>
      <w:r w:rsidR="003D1638">
        <w:t>.6.3.5</w:t>
      </w:r>
      <w:r w:rsidR="003D1638" w:rsidRPr="00BC662F">
        <w:tab/>
        <w:t xml:space="preserve">Enumeration: </w:t>
      </w:r>
      <w:r w:rsidR="003D1638">
        <w:t>MapObjectChangeEvent</w:t>
      </w:r>
    </w:p>
    <w:p w14:paraId="1DC79BA0" w14:textId="1A00A87F" w:rsidR="003D1638" w:rsidRPr="00384E92" w:rsidRDefault="003D1638" w:rsidP="003D1638">
      <w:r w:rsidRPr="00384E92">
        <w:t xml:space="preserve">The enumeration </w:t>
      </w:r>
      <w:r>
        <w:t>MapObjectChangeEvent</w:t>
      </w:r>
      <w:r w:rsidRPr="00384E92">
        <w:t xml:space="preserve"> represents </w:t>
      </w:r>
      <w:r>
        <w:t>the Spatial Map object change event</w:t>
      </w:r>
      <w:r w:rsidRPr="00384E92">
        <w:t>. It shall comply with the provisions defined in table</w:t>
      </w:r>
      <w:r w:rsidR="00E10EB4">
        <w:t> 6.2.1</w:t>
      </w:r>
      <w:r>
        <w:t>.6.3.3</w:t>
      </w:r>
      <w:r w:rsidRPr="00384E92">
        <w:t>-1.</w:t>
      </w:r>
    </w:p>
    <w:p w14:paraId="0DAA05F8" w14:textId="69E7573A" w:rsidR="003D1638" w:rsidRDefault="00E10EB4" w:rsidP="003D1638">
      <w:pPr>
        <w:pStyle w:val="TH"/>
      </w:pPr>
      <w:r>
        <w:t>Table 6.2.1</w:t>
      </w:r>
      <w:r w:rsidR="003D1638">
        <w:t>.6.3.5-1: Enumeration MapObjectChangeEvent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3986A78D" w14:textId="77777777" w:rsidTr="00E10EB4">
        <w:tc>
          <w:tcPr>
            <w:tcW w:w="1309" w:type="pct"/>
            <w:shd w:val="clear" w:color="auto" w:fill="C0C0C0"/>
            <w:tcMar>
              <w:top w:w="0" w:type="dxa"/>
              <w:left w:w="108" w:type="dxa"/>
              <w:bottom w:w="0" w:type="dxa"/>
              <w:right w:w="108" w:type="dxa"/>
            </w:tcMar>
            <w:hideMark/>
          </w:tcPr>
          <w:p w14:paraId="4EB3C173"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6111481E" w14:textId="77777777" w:rsidR="003D1638" w:rsidRPr="0016361A" w:rsidRDefault="003D1638" w:rsidP="00E10EB4">
            <w:pPr>
              <w:pStyle w:val="TAH"/>
            </w:pPr>
            <w:r w:rsidRPr="0016361A">
              <w:t>Description</w:t>
            </w:r>
          </w:p>
        </w:tc>
        <w:tc>
          <w:tcPr>
            <w:tcW w:w="629" w:type="pct"/>
            <w:shd w:val="clear" w:color="auto" w:fill="C0C0C0"/>
          </w:tcPr>
          <w:p w14:paraId="6F08A3F4" w14:textId="77777777" w:rsidR="003D1638" w:rsidRPr="0016361A" w:rsidRDefault="003D1638" w:rsidP="00E10EB4">
            <w:pPr>
              <w:pStyle w:val="TAH"/>
            </w:pPr>
            <w:r w:rsidRPr="0016361A">
              <w:t>Applicability</w:t>
            </w:r>
          </w:p>
        </w:tc>
      </w:tr>
      <w:tr w:rsidR="003D1638" w:rsidRPr="00B54FF5" w14:paraId="500085BF" w14:textId="77777777" w:rsidTr="00E10EB4">
        <w:tc>
          <w:tcPr>
            <w:tcW w:w="1309" w:type="pct"/>
            <w:tcMar>
              <w:top w:w="0" w:type="dxa"/>
              <w:left w:w="108" w:type="dxa"/>
              <w:bottom w:w="0" w:type="dxa"/>
              <w:right w:w="108" w:type="dxa"/>
            </w:tcMar>
            <w:vAlign w:val="center"/>
          </w:tcPr>
          <w:p w14:paraId="7DD692E0" w14:textId="77777777" w:rsidR="003D1638" w:rsidRPr="0016361A" w:rsidRDefault="003D1638" w:rsidP="00E10EB4">
            <w:pPr>
              <w:pStyle w:val="TAL"/>
            </w:pPr>
            <w:r>
              <w:t>ADDED</w:t>
            </w:r>
          </w:p>
        </w:tc>
        <w:tc>
          <w:tcPr>
            <w:tcW w:w="3062" w:type="pct"/>
            <w:tcMar>
              <w:top w:w="0" w:type="dxa"/>
              <w:left w:w="108" w:type="dxa"/>
              <w:bottom w:w="0" w:type="dxa"/>
              <w:right w:w="108" w:type="dxa"/>
            </w:tcMar>
            <w:vAlign w:val="center"/>
          </w:tcPr>
          <w:p w14:paraId="2BCDA698" w14:textId="77777777" w:rsidR="003D1638" w:rsidRPr="0016361A" w:rsidRDefault="003D1638" w:rsidP="00E10EB4">
            <w:pPr>
              <w:pStyle w:val="TAL"/>
            </w:pPr>
            <w:r>
              <w:t>Indicates that the spatial map object is added.</w:t>
            </w:r>
          </w:p>
        </w:tc>
        <w:tc>
          <w:tcPr>
            <w:tcW w:w="629" w:type="pct"/>
            <w:vAlign w:val="center"/>
          </w:tcPr>
          <w:p w14:paraId="0B7CDB94" w14:textId="77777777" w:rsidR="003D1638" w:rsidRPr="0016361A" w:rsidRDefault="003D1638" w:rsidP="00E10EB4">
            <w:pPr>
              <w:pStyle w:val="TAL"/>
            </w:pPr>
          </w:p>
        </w:tc>
      </w:tr>
      <w:tr w:rsidR="003D1638" w:rsidRPr="00B54FF5" w14:paraId="02EA5639" w14:textId="77777777" w:rsidTr="00E10EB4">
        <w:tc>
          <w:tcPr>
            <w:tcW w:w="1309" w:type="pct"/>
            <w:tcMar>
              <w:top w:w="0" w:type="dxa"/>
              <w:left w:w="108" w:type="dxa"/>
              <w:bottom w:w="0" w:type="dxa"/>
              <w:right w:w="108" w:type="dxa"/>
            </w:tcMar>
            <w:vAlign w:val="center"/>
          </w:tcPr>
          <w:p w14:paraId="3F17C714" w14:textId="77777777" w:rsidR="003D1638" w:rsidRDefault="003D1638" w:rsidP="00E10EB4">
            <w:pPr>
              <w:pStyle w:val="TAL"/>
            </w:pPr>
            <w:r>
              <w:t>REMOVED</w:t>
            </w:r>
          </w:p>
        </w:tc>
        <w:tc>
          <w:tcPr>
            <w:tcW w:w="3062" w:type="pct"/>
            <w:tcMar>
              <w:top w:w="0" w:type="dxa"/>
              <w:left w:w="108" w:type="dxa"/>
              <w:bottom w:w="0" w:type="dxa"/>
              <w:right w:w="108" w:type="dxa"/>
            </w:tcMar>
            <w:vAlign w:val="center"/>
          </w:tcPr>
          <w:p w14:paraId="0E3D2A2D" w14:textId="77777777" w:rsidR="003D1638" w:rsidRPr="0016361A" w:rsidRDefault="003D1638" w:rsidP="00E10EB4">
            <w:pPr>
              <w:pStyle w:val="TAL"/>
            </w:pPr>
            <w:r>
              <w:t>Indicates that the spatial map object is removed.</w:t>
            </w:r>
          </w:p>
        </w:tc>
        <w:tc>
          <w:tcPr>
            <w:tcW w:w="629" w:type="pct"/>
            <w:vAlign w:val="center"/>
          </w:tcPr>
          <w:p w14:paraId="5B87C701" w14:textId="77777777" w:rsidR="003D1638" w:rsidRPr="0016361A" w:rsidRDefault="003D1638" w:rsidP="00E10EB4">
            <w:pPr>
              <w:pStyle w:val="TAL"/>
            </w:pPr>
          </w:p>
        </w:tc>
      </w:tr>
      <w:tr w:rsidR="003D1638" w:rsidRPr="00B54FF5" w14:paraId="782EA38F" w14:textId="77777777" w:rsidTr="00E10EB4">
        <w:tc>
          <w:tcPr>
            <w:tcW w:w="1309" w:type="pct"/>
            <w:tcMar>
              <w:top w:w="0" w:type="dxa"/>
              <w:left w:w="108" w:type="dxa"/>
              <w:bottom w:w="0" w:type="dxa"/>
              <w:right w:w="108" w:type="dxa"/>
            </w:tcMar>
            <w:vAlign w:val="center"/>
          </w:tcPr>
          <w:p w14:paraId="72FA688C" w14:textId="77777777" w:rsidR="003D1638" w:rsidRDefault="003D1638" w:rsidP="00E10EB4">
            <w:pPr>
              <w:pStyle w:val="TAL"/>
            </w:pPr>
            <w:r>
              <w:t>CHANGED_POSTION</w:t>
            </w:r>
          </w:p>
        </w:tc>
        <w:tc>
          <w:tcPr>
            <w:tcW w:w="3062" w:type="pct"/>
            <w:tcMar>
              <w:top w:w="0" w:type="dxa"/>
              <w:left w:w="108" w:type="dxa"/>
              <w:bottom w:w="0" w:type="dxa"/>
              <w:right w:w="108" w:type="dxa"/>
            </w:tcMar>
            <w:vAlign w:val="center"/>
          </w:tcPr>
          <w:p w14:paraId="0B89CAA3" w14:textId="77777777" w:rsidR="003D1638" w:rsidRDefault="003D1638" w:rsidP="00E10EB4">
            <w:pPr>
              <w:pStyle w:val="TAL"/>
            </w:pPr>
            <w:r>
              <w:t>Indicates that the spatial map object is changed position.</w:t>
            </w:r>
          </w:p>
        </w:tc>
        <w:tc>
          <w:tcPr>
            <w:tcW w:w="629" w:type="pct"/>
            <w:vAlign w:val="center"/>
          </w:tcPr>
          <w:p w14:paraId="402F7880" w14:textId="77777777" w:rsidR="003D1638" w:rsidRPr="0016361A" w:rsidRDefault="003D1638" w:rsidP="00E10EB4">
            <w:pPr>
              <w:pStyle w:val="TAL"/>
            </w:pPr>
          </w:p>
        </w:tc>
      </w:tr>
      <w:tr w:rsidR="003D1638" w:rsidRPr="00B54FF5" w14:paraId="6A92CD7B" w14:textId="77777777" w:rsidTr="00E10EB4">
        <w:tc>
          <w:tcPr>
            <w:tcW w:w="1309" w:type="pct"/>
            <w:tcMar>
              <w:top w:w="0" w:type="dxa"/>
              <w:left w:w="108" w:type="dxa"/>
              <w:bottom w:w="0" w:type="dxa"/>
              <w:right w:w="108" w:type="dxa"/>
            </w:tcMar>
            <w:vAlign w:val="center"/>
          </w:tcPr>
          <w:p w14:paraId="304595B8" w14:textId="77777777" w:rsidR="003D1638" w:rsidRDefault="003D1638" w:rsidP="00E10EB4">
            <w:pPr>
              <w:pStyle w:val="TAL"/>
            </w:pPr>
            <w:r>
              <w:t>CHANGED_DIRECTION</w:t>
            </w:r>
          </w:p>
        </w:tc>
        <w:tc>
          <w:tcPr>
            <w:tcW w:w="3062" w:type="pct"/>
            <w:tcMar>
              <w:top w:w="0" w:type="dxa"/>
              <w:left w:w="108" w:type="dxa"/>
              <w:bottom w:w="0" w:type="dxa"/>
              <w:right w:w="108" w:type="dxa"/>
            </w:tcMar>
            <w:vAlign w:val="center"/>
          </w:tcPr>
          <w:p w14:paraId="788D758E" w14:textId="77777777" w:rsidR="003D1638" w:rsidRDefault="003D1638" w:rsidP="00E10EB4">
            <w:pPr>
              <w:pStyle w:val="TAL"/>
            </w:pPr>
            <w:r>
              <w:t>Indicates that the spatial map object is changed direction.</w:t>
            </w:r>
          </w:p>
        </w:tc>
        <w:tc>
          <w:tcPr>
            <w:tcW w:w="629" w:type="pct"/>
            <w:vAlign w:val="center"/>
          </w:tcPr>
          <w:p w14:paraId="65E3ADE3" w14:textId="77777777" w:rsidR="003D1638" w:rsidRPr="0016361A" w:rsidRDefault="003D1638" w:rsidP="00E10EB4">
            <w:pPr>
              <w:pStyle w:val="TAL"/>
            </w:pPr>
          </w:p>
        </w:tc>
      </w:tr>
      <w:tr w:rsidR="003D1638" w:rsidRPr="00B54FF5" w14:paraId="34955C9A" w14:textId="77777777" w:rsidTr="00E10EB4">
        <w:tc>
          <w:tcPr>
            <w:tcW w:w="1309" w:type="pct"/>
            <w:tcMar>
              <w:top w:w="0" w:type="dxa"/>
              <w:left w:w="108" w:type="dxa"/>
              <w:bottom w:w="0" w:type="dxa"/>
              <w:right w:w="108" w:type="dxa"/>
            </w:tcMar>
            <w:vAlign w:val="center"/>
          </w:tcPr>
          <w:p w14:paraId="1CE1D6BB" w14:textId="77777777" w:rsidR="003D1638" w:rsidRDefault="003D1638" w:rsidP="00E10EB4">
            <w:pPr>
              <w:pStyle w:val="TAL"/>
            </w:pPr>
            <w:r>
              <w:t>ANY_OTHER</w:t>
            </w:r>
          </w:p>
        </w:tc>
        <w:tc>
          <w:tcPr>
            <w:tcW w:w="3062" w:type="pct"/>
            <w:tcMar>
              <w:top w:w="0" w:type="dxa"/>
              <w:left w:w="108" w:type="dxa"/>
              <w:bottom w:w="0" w:type="dxa"/>
              <w:right w:w="108" w:type="dxa"/>
            </w:tcMar>
            <w:vAlign w:val="center"/>
          </w:tcPr>
          <w:p w14:paraId="1EF77EC1" w14:textId="77777777" w:rsidR="003D1638" w:rsidRDefault="003D1638" w:rsidP="00E10EB4">
            <w:pPr>
              <w:pStyle w:val="TAL"/>
            </w:pPr>
            <w:r>
              <w:t>Indicates that the spatial map object is any other.</w:t>
            </w:r>
          </w:p>
        </w:tc>
        <w:tc>
          <w:tcPr>
            <w:tcW w:w="629" w:type="pct"/>
            <w:vAlign w:val="center"/>
          </w:tcPr>
          <w:p w14:paraId="17C67C25" w14:textId="77777777" w:rsidR="003D1638" w:rsidRPr="0016361A" w:rsidRDefault="003D1638" w:rsidP="00E10EB4">
            <w:pPr>
              <w:pStyle w:val="TAL"/>
            </w:pPr>
          </w:p>
        </w:tc>
      </w:tr>
    </w:tbl>
    <w:p w14:paraId="610E4C85" w14:textId="77777777" w:rsidR="003D1638" w:rsidRDefault="003D1638" w:rsidP="003D1638">
      <w:pPr>
        <w:rPr>
          <w:lang w:val="en-US"/>
        </w:rPr>
      </w:pPr>
    </w:p>
    <w:p w14:paraId="7C9A7C94" w14:textId="0AF46D63" w:rsidR="003D1638" w:rsidRDefault="003D1638" w:rsidP="003D1638">
      <w:pPr>
        <w:pStyle w:val="Heading5"/>
        <w:rPr>
          <w:lang w:val="en-US"/>
        </w:rPr>
      </w:pPr>
      <w:bookmarkStart w:id="704" w:name="_Toc199274591"/>
      <w:r>
        <w:rPr>
          <w:lang w:val="en-US"/>
        </w:rPr>
        <w:t>6.2.</w:t>
      </w:r>
      <w:r w:rsidR="00E10EB4">
        <w:rPr>
          <w:lang w:val="en-US"/>
        </w:rPr>
        <w:t>1</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p>
    <w:p w14:paraId="4DAA3A0B" w14:textId="77777777" w:rsidR="003D1638" w:rsidRPr="00387BE7" w:rsidRDefault="003D1638" w:rsidP="003D1638">
      <w:r w:rsidRPr="000E1D0D">
        <w:t>There are no data types describing alternative data types or combinations of data types defined for this API in this release of the specification.</w:t>
      </w:r>
    </w:p>
    <w:p w14:paraId="168190A4" w14:textId="158EF36C" w:rsidR="003D1638" w:rsidRDefault="00E10EB4" w:rsidP="003D1638">
      <w:pPr>
        <w:pStyle w:val="Heading5"/>
      </w:pPr>
      <w:bookmarkStart w:id="705" w:name="_Toc199274592"/>
      <w:r>
        <w:t>6.2.1</w:t>
      </w:r>
      <w:r w:rsidR="003D1638">
        <w:t>.6.5</w:t>
      </w:r>
      <w:r w:rsidR="003D1638">
        <w:tab/>
        <w:t>Binary data</w:t>
      </w:r>
      <w:bookmarkEnd w:id="705"/>
    </w:p>
    <w:p w14:paraId="0396927D" w14:textId="7C51C33F" w:rsidR="003D1638" w:rsidRDefault="00E10EB4" w:rsidP="003D1638">
      <w:pPr>
        <w:pStyle w:val="H6"/>
      </w:pPr>
      <w:r>
        <w:t>6.2.1</w:t>
      </w:r>
      <w:r w:rsidR="003D1638">
        <w:t>.6.5.1</w:t>
      </w:r>
      <w:r w:rsidR="003D1638">
        <w:tab/>
        <w:t>Binary Data Types</w:t>
      </w:r>
    </w:p>
    <w:p w14:paraId="427E6DA6" w14:textId="02DE73C5" w:rsidR="003D1638" w:rsidRPr="00A04126" w:rsidRDefault="003D1638" w:rsidP="003D1638">
      <w:pPr>
        <w:pStyle w:val="TH"/>
      </w:pPr>
      <w:r w:rsidRPr="00A04126">
        <w:t>Table</w:t>
      </w:r>
      <w:r w:rsidR="008046BE">
        <w:t> 6.2.1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D1638" w:rsidRPr="00B54FF5" w14:paraId="3FDA23D3" w14:textId="77777777" w:rsidTr="00E10EB4">
        <w:trPr>
          <w:jc w:val="center"/>
        </w:trPr>
        <w:tc>
          <w:tcPr>
            <w:tcW w:w="1977" w:type="dxa"/>
            <w:shd w:val="clear" w:color="auto" w:fill="C0C0C0"/>
          </w:tcPr>
          <w:p w14:paraId="0741418A" w14:textId="77777777" w:rsidR="003D1638" w:rsidRPr="0016361A" w:rsidRDefault="003D1638" w:rsidP="00E10EB4">
            <w:pPr>
              <w:pStyle w:val="TAH"/>
            </w:pPr>
            <w:r w:rsidRPr="0016361A">
              <w:t>Name</w:t>
            </w:r>
          </w:p>
        </w:tc>
        <w:tc>
          <w:tcPr>
            <w:tcW w:w="1417" w:type="dxa"/>
            <w:shd w:val="clear" w:color="auto" w:fill="C0C0C0"/>
          </w:tcPr>
          <w:p w14:paraId="6D7C0281" w14:textId="77777777" w:rsidR="003D1638" w:rsidRPr="0016361A" w:rsidRDefault="003D1638" w:rsidP="00E10EB4">
            <w:pPr>
              <w:pStyle w:val="TAH"/>
            </w:pPr>
            <w:r w:rsidRPr="0016361A">
              <w:t>Clause defined</w:t>
            </w:r>
          </w:p>
        </w:tc>
        <w:tc>
          <w:tcPr>
            <w:tcW w:w="5083" w:type="dxa"/>
            <w:shd w:val="clear" w:color="auto" w:fill="C0C0C0"/>
          </w:tcPr>
          <w:p w14:paraId="4978F19E" w14:textId="77777777" w:rsidR="003D1638" w:rsidRPr="0016361A" w:rsidRDefault="003D1638" w:rsidP="00E10EB4">
            <w:pPr>
              <w:pStyle w:val="TAH"/>
            </w:pPr>
            <w:r w:rsidRPr="0016361A">
              <w:t>Content type</w:t>
            </w:r>
          </w:p>
        </w:tc>
      </w:tr>
      <w:tr w:rsidR="003D1638" w:rsidRPr="00B54FF5" w14:paraId="40525C40" w14:textId="77777777" w:rsidTr="00E10EB4">
        <w:trPr>
          <w:jc w:val="center"/>
        </w:trPr>
        <w:tc>
          <w:tcPr>
            <w:tcW w:w="1977" w:type="dxa"/>
            <w:vAlign w:val="center"/>
          </w:tcPr>
          <w:p w14:paraId="2E9D1EEF" w14:textId="77777777" w:rsidR="003D1638" w:rsidRPr="0016361A" w:rsidRDefault="003D1638" w:rsidP="00E10EB4">
            <w:pPr>
              <w:pStyle w:val="TAL"/>
            </w:pPr>
          </w:p>
        </w:tc>
        <w:tc>
          <w:tcPr>
            <w:tcW w:w="1417" w:type="dxa"/>
            <w:vAlign w:val="center"/>
          </w:tcPr>
          <w:p w14:paraId="5CB88306" w14:textId="77777777" w:rsidR="003D1638" w:rsidRPr="0016361A" w:rsidRDefault="003D1638" w:rsidP="00E10EB4">
            <w:pPr>
              <w:pStyle w:val="TAC"/>
            </w:pPr>
          </w:p>
        </w:tc>
        <w:tc>
          <w:tcPr>
            <w:tcW w:w="5083" w:type="dxa"/>
            <w:vAlign w:val="center"/>
          </w:tcPr>
          <w:p w14:paraId="2D8772F8" w14:textId="77777777" w:rsidR="003D1638" w:rsidRPr="0016361A" w:rsidRDefault="003D1638" w:rsidP="00E10EB4">
            <w:pPr>
              <w:pStyle w:val="TAL"/>
              <w:rPr>
                <w:rFonts w:cs="Arial"/>
                <w:szCs w:val="18"/>
              </w:rPr>
            </w:pPr>
          </w:p>
        </w:tc>
      </w:tr>
    </w:tbl>
    <w:p w14:paraId="32A9DA05" w14:textId="77777777" w:rsidR="003D1638" w:rsidRPr="00A04126" w:rsidRDefault="003D1638" w:rsidP="003D1638"/>
    <w:p w14:paraId="391DB255" w14:textId="79E59004" w:rsidR="003D1638" w:rsidRDefault="008046BE" w:rsidP="003D1638">
      <w:pPr>
        <w:pStyle w:val="Heading4"/>
      </w:pPr>
      <w:bookmarkStart w:id="706" w:name="_Toc199274593"/>
      <w:r>
        <w:t>6.2.1</w:t>
      </w:r>
      <w:r w:rsidR="003D1638">
        <w:t>.7</w:t>
      </w:r>
      <w:r w:rsidR="003D1638">
        <w:tab/>
        <w:t>Error Handling</w:t>
      </w:r>
      <w:bookmarkEnd w:id="706"/>
    </w:p>
    <w:p w14:paraId="434F296A" w14:textId="249C9E78" w:rsidR="003D1638" w:rsidRPr="00971458" w:rsidRDefault="008046BE" w:rsidP="003D1638">
      <w:pPr>
        <w:pStyle w:val="Heading5"/>
      </w:pPr>
      <w:bookmarkStart w:id="707" w:name="_Toc199274594"/>
      <w:r>
        <w:t>6.2.1</w:t>
      </w:r>
      <w:r w:rsidR="003D1638" w:rsidRPr="00971458">
        <w:t>.7.1</w:t>
      </w:r>
      <w:r w:rsidR="003D1638" w:rsidRPr="00971458">
        <w:tab/>
        <w:t>General</w:t>
      </w:r>
      <w:bookmarkEnd w:id="707"/>
    </w:p>
    <w:p w14:paraId="4EF4ACBC" w14:textId="77777777" w:rsidR="003D1638" w:rsidRDefault="003D1638" w:rsidP="003D1638">
      <w:r>
        <w:t xml:space="preserve">For the SS_SmManagement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1B939159" w14:textId="4DDC5AA1" w:rsidR="003D1638" w:rsidRPr="00971458" w:rsidRDefault="003D1638" w:rsidP="003D1638">
      <w:pPr>
        <w:rPr>
          <w:rFonts w:eastAsia="Calibri"/>
        </w:rPr>
      </w:pPr>
      <w:r>
        <w:t xml:space="preserve">In addition, the requirements in the following clauses are applicable for the </w:t>
      </w:r>
      <w:r w:rsidR="008046BE">
        <w:t xml:space="preserve">SS_SmManagement </w:t>
      </w:r>
      <w:r>
        <w:t>API.</w:t>
      </w:r>
    </w:p>
    <w:p w14:paraId="073BD023" w14:textId="3E67818E" w:rsidR="003D1638" w:rsidRPr="00971458" w:rsidRDefault="008046BE" w:rsidP="003D1638">
      <w:pPr>
        <w:pStyle w:val="Heading5"/>
      </w:pPr>
      <w:bookmarkStart w:id="708" w:name="_Toc199274595"/>
      <w:r>
        <w:t>6.2.1</w:t>
      </w:r>
      <w:r w:rsidR="003D1638" w:rsidRPr="00971458">
        <w:t>.7.2</w:t>
      </w:r>
      <w:r w:rsidR="003D1638" w:rsidRPr="00971458">
        <w:tab/>
        <w:t>Protocol Errors</w:t>
      </w:r>
      <w:bookmarkEnd w:id="708"/>
    </w:p>
    <w:p w14:paraId="1CAC8929" w14:textId="77777777" w:rsidR="003D1638" w:rsidRPr="00971458" w:rsidRDefault="003D1638" w:rsidP="003D1638">
      <w:r>
        <w:t>No specific procedures for the SS_SmManagement API are specified.</w:t>
      </w:r>
    </w:p>
    <w:p w14:paraId="2216B773" w14:textId="0ABE1FE9" w:rsidR="003D1638" w:rsidRDefault="008046BE" w:rsidP="003D1638">
      <w:pPr>
        <w:pStyle w:val="Heading5"/>
      </w:pPr>
      <w:bookmarkStart w:id="709" w:name="_Toc199274596"/>
      <w:r>
        <w:t>6.2.1</w:t>
      </w:r>
      <w:r w:rsidR="003D1638">
        <w:t>.7.3</w:t>
      </w:r>
      <w:r w:rsidR="003D1638">
        <w:tab/>
        <w:t>Application Errors</w:t>
      </w:r>
      <w:bookmarkEnd w:id="709"/>
    </w:p>
    <w:p w14:paraId="5C886A2D" w14:textId="77777777" w:rsidR="003D1638" w:rsidRDefault="003D1638" w:rsidP="003D1638">
      <w:r>
        <w:t>The application errors defined for the SS_SmManagement</w:t>
      </w:r>
      <w:r w:rsidRPr="002002FF">
        <w:rPr>
          <w:lang w:eastAsia="zh-CN"/>
        </w:rPr>
        <w:t xml:space="preserve"> </w:t>
      </w:r>
      <w:r>
        <w:t>API are listed in Table 6.2.1.7.3-1.</w:t>
      </w:r>
    </w:p>
    <w:p w14:paraId="785E3169" w14:textId="71981CC5" w:rsidR="003D1638" w:rsidRDefault="008046BE" w:rsidP="003D1638">
      <w:pPr>
        <w:pStyle w:val="TH"/>
      </w:pPr>
      <w:r>
        <w:t>Table 6.2.1</w:t>
      </w:r>
      <w:r w:rsidR="003D1638">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D1638" w:rsidRPr="00B54FF5" w14:paraId="2675CC47" w14:textId="77777777" w:rsidTr="00E10EB4">
        <w:trPr>
          <w:jc w:val="center"/>
        </w:trPr>
        <w:tc>
          <w:tcPr>
            <w:tcW w:w="2337" w:type="dxa"/>
            <w:shd w:val="clear" w:color="auto" w:fill="C0C0C0"/>
            <w:vAlign w:val="center"/>
            <w:hideMark/>
          </w:tcPr>
          <w:p w14:paraId="509A8D05" w14:textId="77777777" w:rsidR="003D1638" w:rsidRPr="0016361A" w:rsidRDefault="003D1638" w:rsidP="00E10EB4">
            <w:pPr>
              <w:pStyle w:val="TAH"/>
            </w:pPr>
            <w:r w:rsidRPr="0016361A">
              <w:t>Application Error</w:t>
            </w:r>
          </w:p>
        </w:tc>
        <w:tc>
          <w:tcPr>
            <w:tcW w:w="1701" w:type="dxa"/>
            <w:shd w:val="clear" w:color="auto" w:fill="C0C0C0"/>
            <w:vAlign w:val="center"/>
            <w:hideMark/>
          </w:tcPr>
          <w:p w14:paraId="5420C6AA" w14:textId="77777777" w:rsidR="003D1638" w:rsidRPr="0016361A" w:rsidRDefault="003D1638" w:rsidP="00E10EB4">
            <w:pPr>
              <w:pStyle w:val="TAH"/>
            </w:pPr>
            <w:r w:rsidRPr="0016361A">
              <w:t>HTTP status code</w:t>
            </w:r>
          </w:p>
        </w:tc>
        <w:tc>
          <w:tcPr>
            <w:tcW w:w="5456" w:type="dxa"/>
            <w:shd w:val="clear" w:color="auto" w:fill="C0C0C0"/>
            <w:vAlign w:val="center"/>
            <w:hideMark/>
          </w:tcPr>
          <w:p w14:paraId="08725D66" w14:textId="77777777" w:rsidR="003D1638" w:rsidRPr="0016361A" w:rsidRDefault="003D1638" w:rsidP="00E10EB4">
            <w:pPr>
              <w:pStyle w:val="TAH"/>
            </w:pPr>
            <w:r w:rsidRPr="0016361A">
              <w:t>Description</w:t>
            </w:r>
          </w:p>
        </w:tc>
      </w:tr>
      <w:tr w:rsidR="003D1638" w:rsidRPr="00B54FF5" w14:paraId="728001F0" w14:textId="77777777" w:rsidTr="00E10EB4">
        <w:trPr>
          <w:jc w:val="center"/>
        </w:trPr>
        <w:tc>
          <w:tcPr>
            <w:tcW w:w="2337" w:type="dxa"/>
            <w:vAlign w:val="center"/>
          </w:tcPr>
          <w:p w14:paraId="102A7871" w14:textId="77777777" w:rsidR="003D1638" w:rsidRPr="0016361A" w:rsidRDefault="003D1638" w:rsidP="00E10EB4">
            <w:pPr>
              <w:pStyle w:val="TAL"/>
            </w:pPr>
          </w:p>
        </w:tc>
        <w:tc>
          <w:tcPr>
            <w:tcW w:w="1701" w:type="dxa"/>
            <w:vAlign w:val="center"/>
          </w:tcPr>
          <w:p w14:paraId="485B46D1" w14:textId="77777777" w:rsidR="003D1638" w:rsidRPr="0016361A" w:rsidRDefault="003D1638" w:rsidP="00E10EB4">
            <w:pPr>
              <w:pStyle w:val="TAL"/>
            </w:pPr>
          </w:p>
        </w:tc>
        <w:tc>
          <w:tcPr>
            <w:tcW w:w="5456" w:type="dxa"/>
            <w:vAlign w:val="center"/>
          </w:tcPr>
          <w:p w14:paraId="70B88981" w14:textId="77777777" w:rsidR="003D1638" w:rsidRPr="0016361A" w:rsidRDefault="003D1638" w:rsidP="00E10EB4">
            <w:pPr>
              <w:pStyle w:val="TAL"/>
              <w:rPr>
                <w:rFonts w:cs="Arial"/>
                <w:szCs w:val="18"/>
              </w:rPr>
            </w:pPr>
          </w:p>
        </w:tc>
      </w:tr>
    </w:tbl>
    <w:p w14:paraId="33D73991" w14:textId="77777777" w:rsidR="003D1638" w:rsidRDefault="003D1638" w:rsidP="003D1638"/>
    <w:p w14:paraId="62C8405F" w14:textId="4AB52B20" w:rsidR="003D1638" w:rsidRPr="0023018E" w:rsidRDefault="003D1638" w:rsidP="003D1638">
      <w:pPr>
        <w:pStyle w:val="Heading4"/>
        <w:rPr>
          <w:lang w:eastAsia="zh-CN"/>
        </w:rPr>
      </w:pPr>
      <w:bookmarkStart w:id="710" w:name="_Toc199274597"/>
      <w:r>
        <w:t>6.2</w:t>
      </w:r>
      <w:r w:rsidR="008046BE">
        <w:t>.1</w:t>
      </w:r>
      <w:r>
        <w:t>.8</w:t>
      </w:r>
      <w:r w:rsidRPr="0023018E">
        <w:rPr>
          <w:lang w:eastAsia="zh-CN"/>
        </w:rPr>
        <w:tab/>
        <w:t>Feature negotiation</w:t>
      </w:r>
      <w:bookmarkEnd w:id="710"/>
    </w:p>
    <w:p w14:paraId="375A6E67" w14:textId="743F209F" w:rsidR="003D1638" w:rsidRDefault="003D1638" w:rsidP="003D1638">
      <w:r>
        <w:t xml:space="preserve">The </w:t>
      </w:r>
      <w:r w:rsidR="008046BE">
        <w:t>optional features in table 6.2.1</w:t>
      </w:r>
      <w:r>
        <w:t>.8-1 are defined for the SS_SmManagement</w:t>
      </w:r>
      <w:r w:rsidRPr="002002FF">
        <w:rPr>
          <w:lang w:eastAsia="zh-CN"/>
        </w:rPr>
        <w:t xml:space="preserve"> API</w:t>
      </w:r>
      <w:r>
        <w:rPr>
          <w:lang w:eastAsia="zh-CN"/>
        </w:rPr>
        <w:t xml:space="preserve">. They shall be negotiated using the </w:t>
      </w:r>
      <w:r>
        <w:t>extensibility mechanism defined in clause 6.8 of 3GPP TS 29.549 [17].</w:t>
      </w:r>
    </w:p>
    <w:p w14:paraId="234A42DB" w14:textId="242C098E" w:rsidR="003D1638" w:rsidRPr="002002FF" w:rsidRDefault="003D1638" w:rsidP="003D1638">
      <w:pPr>
        <w:pStyle w:val="TH"/>
      </w:pPr>
      <w:r w:rsidRPr="002002FF">
        <w:t>Table</w:t>
      </w:r>
      <w:r w:rsidR="008046BE">
        <w:t> 6.2.1</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1638" w:rsidRPr="00B54FF5" w14:paraId="46D0C32A" w14:textId="77777777" w:rsidTr="00E10EB4">
        <w:trPr>
          <w:jc w:val="center"/>
        </w:trPr>
        <w:tc>
          <w:tcPr>
            <w:tcW w:w="1529" w:type="dxa"/>
            <w:shd w:val="clear" w:color="auto" w:fill="C0C0C0"/>
            <w:vAlign w:val="center"/>
            <w:hideMark/>
          </w:tcPr>
          <w:p w14:paraId="72F39270" w14:textId="77777777" w:rsidR="003D1638" w:rsidRPr="0016361A" w:rsidRDefault="003D1638" w:rsidP="00E10EB4">
            <w:pPr>
              <w:pStyle w:val="TAH"/>
            </w:pPr>
            <w:r w:rsidRPr="0016361A">
              <w:t>Feature number</w:t>
            </w:r>
          </w:p>
        </w:tc>
        <w:tc>
          <w:tcPr>
            <w:tcW w:w="2207" w:type="dxa"/>
            <w:shd w:val="clear" w:color="auto" w:fill="C0C0C0"/>
            <w:vAlign w:val="center"/>
            <w:hideMark/>
          </w:tcPr>
          <w:p w14:paraId="0545CC73" w14:textId="77777777" w:rsidR="003D1638" w:rsidRPr="0016361A" w:rsidRDefault="003D1638" w:rsidP="00E10EB4">
            <w:pPr>
              <w:pStyle w:val="TAH"/>
            </w:pPr>
            <w:r w:rsidRPr="0016361A">
              <w:t>Feature Name</w:t>
            </w:r>
          </w:p>
        </w:tc>
        <w:tc>
          <w:tcPr>
            <w:tcW w:w="5758" w:type="dxa"/>
            <w:shd w:val="clear" w:color="auto" w:fill="C0C0C0"/>
            <w:vAlign w:val="center"/>
            <w:hideMark/>
          </w:tcPr>
          <w:p w14:paraId="61C111B2" w14:textId="77777777" w:rsidR="003D1638" w:rsidRPr="0016361A" w:rsidRDefault="003D1638" w:rsidP="00E10EB4">
            <w:pPr>
              <w:pStyle w:val="TAH"/>
            </w:pPr>
            <w:r w:rsidRPr="0016361A">
              <w:t>Description</w:t>
            </w:r>
          </w:p>
        </w:tc>
      </w:tr>
      <w:tr w:rsidR="003D1638" w:rsidRPr="00B54FF5" w14:paraId="1ADF9636" w14:textId="77777777" w:rsidTr="00E10EB4">
        <w:trPr>
          <w:jc w:val="center"/>
        </w:trPr>
        <w:tc>
          <w:tcPr>
            <w:tcW w:w="1529" w:type="dxa"/>
            <w:vAlign w:val="center"/>
          </w:tcPr>
          <w:p w14:paraId="51DBF281" w14:textId="77777777" w:rsidR="003D1638" w:rsidRPr="0016361A" w:rsidRDefault="003D1638" w:rsidP="00E10EB4">
            <w:pPr>
              <w:pStyle w:val="TAC"/>
            </w:pPr>
          </w:p>
        </w:tc>
        <w:tc>
          <w:tcPr>
            <w:tcW w:w="2207" w:type="dxa"/>
            <w:vAlign w:val="center"/>
          </w:tcPr>
          <w:p w14:paraId="7DF32D4E" w14:textId="77777777" w:rsidR="003D1638" w:rsidRPr="0016361A" w:rsidRDefault="003D1638" w:rsidP="00E10EB4">
            <w:pPr>
              <w:pStyle w:val="TAL"/>
            </w:pPr>
          </w:p>
        </w:tc>
        <w:tc>
          <w:tcPr>
            <w:tcW w:w="5758" w:type="dxa"/>
            <w:vAlign w:val="center"/>
          </w:tcPr>
          <w:p w14:paraId="751DFF7F" w14:textId="77777777" w:rsidR="003D1638" w:rsidRPr="0016361A" w:rsidRDefault="003D1638" w:rsidP="00E10EB4">
            <w:pPr>
              <w:pStyle w:val="TAL"/>
              <w:rPr>
                <w:rFonts w:cs="Arial"/>
                <w:szCs w:val="18"/>
              </w:rPr>
            </w:pPr>
          </w:p>
        </w:tc>
      </w:tr>
    </w:tbl>
    <w:p w14:paraId="0E925ED3" w14:textId="77777777" w:rsidR="003D1638" w:rsidRDefault="003D1638" w:rsidP="003D1638"/>
    <w:p w14:paraId="204C89E3" w14:textId="554D29BF" w:rsidR="003D1638" w:rsidRPr="001E7573" w:rsidRDefault="008046BE" w:rsidP="003D1638">
      <w:pPr>
        <w:pStyle w:val="Heading4"/>
      </w:pPr>
      <w:bookmarkStart w:id="711" w:name="_Toc199274598"/>
      <w:r>
        <w:t>6.2.1</w:t>
      </w:r>
      <w:r w:rsidR="003D1638">
        <w:t>.9</w:t>
      </w:r>
      <w:r w:rsidR="003D1638" w:rsidRPr="001E7573">
        <w:tab/>
        <w:t>Security</w:t>
      </w:r>
      <w:bookmarkEnd w:id="711"/>
    </w:p>
    <w:p w14:paraId="61BEB04E" w14:textId="33529D03" w:rsidR="003D1638" w:rsidRDefault="003D1638" w:rsidP="003D1638">
      <w:r>
        <w:t xml:space="preserve">The provisions of </w:t>
      </w:r>
      <w:r w:rsidRPr="000E1D0D">
        <w:t>clause 9 of 3GPP TS 29.549 [1</w:t>
      </w:r>
      <w:r>
        <w:t>7</w:t>
      </w:r>
      <w:r w:rsidRPr="000E1D0D">
        <w:t>]</w:t>
      </w:r>
      <w:r>
        <w:t xml:space="preserve"> shall apply for the SS_SmManagement</w:t>
      </w:r>
      <w:r w:rsidRPr="002002FF">
        <w:rPr>
          <w:lang w:eastAsia="zh-CN"/>
        </w:rPr>
        <w:t xml:space="preserve"> API</w:t>
      </w:r>
      <w:r>
        <w:rPr>
          <w:noProof/>
          <w:lang w:eastAsia="zh-CN"/>
        </w:rPr>
        <w:t>.</w:t>
      </w:r>
    </w:p>
    <w:p w14:paraId="705FA5A5" w14:textId="4B60DAA7" w:rsidR="00B46DC8" w:rsidRDefault="00B46DC8" w:rsidP="00B46DC8">
      <w:pPr>
        <w:pStyle w:val="Heading3"/>
      </w:pPr>
      <w:bookmarkStart w:id="712" w:name="_Toc191382367"/>
      <w:bookmarkStart w:id="713" w:name="_Toc191627456"/>
      <w:bookmarkStart w:id="714" w:name="_Toc199274599"/>
      <w:r>
        <w:t>6.2.X</w:t>
      </w:r>
      <w:r>
        <w:tab/>
        <w:t>&lt;</w:t>
      </w:r>
      <w:r w:rsidRPr="00532024">
        <w:t xml:space="preserve"> </w:t>
      </w:r>
      <w:r>
        <w:t>Service 1&gt; Service API</w:t>
      </w:r>
      <w:bookmarkEnd w:id="712"/>
      <w:bookmarkEnd w:id="713"/>
      <w:bookmarkEnd w:id="714"/>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715" w:name="_Toc191382368"/>
      <w:bookmarkStart w:id="716" w:name="_Toc191627457"/>
      <w:bookmarkStart w:id="717" w:name="_Toc199274600"/>
      <w:r>
        <w:t>6.2.X.1</w:t>
      </w:r>
      <w:r>
        <w:tab/>
        <w:t>Introduction</w:t>
      </w:r>
      <w:bookmarkEnd w:id="715"/>
      <w:bookmarkEnd w:id="716"/>
      <w:bookmarkEnd w:id="717"/>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718" w:name="_Toc191382369"/>
      <w:bookmarkStart w:id="719" w:name="_Toc191627458"/>
      <w:bookmarkStart w:id="720" w:name="_Toc199274601"/>
      <w:r>
        <w:t>6.2.X.2</w:t>
      </w:r>
      <w:r>
        <w:tab/>
        <w:t>Usage of HTTP and common API related aspects</w:t>
      </w:r>
      <w:bookmarkEnd w:id="718"/>
      <w:bookmarkEnd w:id="719"/>
      <w:bookmarkEnd w:id="720"/>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721" w:name="_Toc191382370"/>
      <w:bookmarkStart w:id="722" w:name="_Toc191627459"/>
      <w:bookmarkStart w:id="723" w:name="_Toc199274602"/>
      <w:r>
        <w:t>6.2.X.3</w:t>
      </w:r>
      <w:r>
        <w:tab/>
        <w:t>Resources</w:t>
      </w:r>
      <w:bookmarkEnd w:id="721"/>
      <w:bookmarkEnd w:id="722"/>
      <w:bookmarkEnd w:id="723"/>
    </w:p>
    <w:p w14:paraId="515D2CE1" w14:textId="0DB15D5C" w:rsidR="00B46DC8" w:rsidRPr="000A7435" w:rsidRDefault="00B46DC8" w:rsidP="00B46DC8">
      <w:pPr>
        <w:pStyle w:val="Heading5"/>
      </w:pPr>
      <w:bookmarkStart w:id="724" w:name="_Toc191382371"/>
      <w:bookmarkStart w:id="725" w:name="_Toc191627460"/>
      <w:bookmarkStart w:id="726" w:name="_Toc199274603"/>
      <w:r>
        <w:t>6.2.X.3.1</w:t>
      </w:r>
      <w:r>
        <w:tab/>
        <w:t>Overview</w:t>
      </w:r>
      <w:bookmarkEnd w:id="724"/>
      <w:bookmarkEnd w:id="725"/>
      <w:bookmarkEnd w:id="726"/>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3" type="#_x0000_t75" style="width:434.7pt;height:348.2pt" o:ole="">
            <v:imagedata r:id="rId47" o:title=""/>
          </v:shape>
          <o:OLEObject Type="Embed" ProgID="Visio.Drawing.11" ShapeID="_x0000_i1043" DrawAspect="Content" ObjectID="_1810129980" r:id="rId51"/>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727" w:name="_Toc191382372"/>
      <w:bookmarkStart w:id="728" w:name="_Toc191627461"/>
      <w:bookmarkStart w:id="729" w:name="_Toc199274604"/>
      <w:r>
        <w:t>6.2.X.3.2</w:t>
      </w:r>
      <w:r>
        <w:tab/>
        <w:t>Resource: &lt;resource 1&gt;</w:t>
      </w:r>
      <w:bookmarkEnd w:id="727"/>
      <w:bookmarkEnd w:id="728"/>
      <w:bookmarkEnd w:id="729"/>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730" w:name="_Toc191382373"/>
      <w:r>
        <w:rPr>
          <w:lang w:eastAsia="en-US"/>
        </w:rPr>
        <w:t>6.2.X.3.2.1</w:t>
      </w:r>
      <w:r>
        <w:rPr>
          <w:lang w:eastAsia="en-US"/>
        </w:rPr>
        <w:tab/>
        <w:t>Description</w:t>
      </w:r>
      <w:bookmarkEnd w:id="730"/>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731" w:name="_Toc191382374"/>
      <w:r>
        <w:rPr>
          <w:lang w:eastAsia="en-US"/>
        </w:rPr>
        <w:t>6.2.X.3.2.2</w:t>
      </w:r>
      <w:r>
        <w:rPr>
          <w:lang w:eastAsia="en-US"/>
        </w:rPr>
        <w:tab/>
        <w:t>Resource Definition</w:t>
      </w:r>
      <w:bookmarkEnd w:id="731"/>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732" w:name="_Toc191382375"/>
      <w:r>
        <w:rPr>
          <w:lang w:eastAsia="en-US"/>
        </w:rPr>
        <w:t>6.2</w:t>
      </w:r>
      <w:r w:rsidR="00B46DC8">
        <w:rPr>
          <w:lang w:eastAsia="en-US"/>
        </w:rPr>
        <w:t>.X.3.2.3</w:t>
      </w:r>
      <w:r w:rsidR="00B46DC8">
        <w:rPr>
          <w:lang w:eastAsia="en-US"/>
        </w:rPr>
        <w:tab/>
        <w:t>Resource Standard Methods</w:t>
      </w:r>
      <w:bookmarkEnd w:id="732"/>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E822BF">
            <w:pPr>
              <w:pStyle w:val="TAC"/>
            </w:pPr>
            <w:bookmarkStart w:id="733" w:name="_MCCTEMPBM_CRPT90430086___4"/>
            <w:r w:rsidRPr="0016361A">
              <w:t>"0..1", "1", or "M..N", or &lt;leave empty&gt;</w:t>
            </w:r>
            <w:bookmarkEnd w:id="733"/>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E822BF">
            <w:pPr>
              <w:pStyle w:val="TAC"/>
            </w:pPr>
            <w:bookmarkStart w:id="734" w:name="_MCCTEMPBM_CRPT90430087___4"/>
            <w:r w:rsidRPr="0016361A">
              <w:t>"0..1", "1", or "M..N", or &lt;leave empty&gt;</w:t>
            </w:r>
            <w:bookmarkEnd w:id="734"/>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bookmarkStart w:id="735" w:name="_MCCTEMPBM_CRPT90430088___4"/>
            <w:r w:rsidRPr="0016361A">
              <w:t>"0..1", "1", "1..N",  "1..N", or &lt;leave empty&gt;</w:t>
            </w:r>
            <w:bookmarkEnd w:id="735"/>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E822BF">
            <w:pPr>
              <w:pStyle w:val="TAC"/>
            </w:pPr>
            <w:bookmarkStart w:id="736" w:name="_MCCTEMPBM_CRPT90430089___4"/>
            <w:r w:rsidRPr="0016361A">
              <w:t>"0..1", "1", "1..N",  "1..N", or &lt;leave empty&gt;</w:t>
            </w:r>
            <w:bookmarkEnd w:id="736"/>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737" w:name="_Toc191382376"/>
      <w:r>
        <w:rPr>
          <w:lang w:eastAsia="en-US"/>
        </w:rPr>
        <w:t>6.2</w:t>
      </w:r>
      <w:r w:rsidR="00B46DC8">
        <w:rPr>
          <w:lang w:eastAsia="en-US"/>
        </w:rPr>
        <w:t>.X.3.2.4</w:t>
      </w:r>
      <w:r w:rsidR="00B46DC8">
        <w:rPr>
          <w:lang w:eastAsia="en-US"/>
        </w:rPr>
        <w:tab/>
        <w:t>Resource Custom Operations</w:t>
      </w:r>
      <w:bookmarkEnd w:id="737"/>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E822BF">
            <w:pPr>
              <w:pStyle w:val="TAC"/>
            </w:pPr>
            <w:bookmarkStart w:id="738" w:name="_MCCTEMPBM_CRPT90430090___4"/>
            <w:r w:rsidRPr="0016361A">
              <w:t>"0..1", "1", or "M..N", or &lt;leave empty&gt;</w:t>
            </w:r>
            <w:bookmarkEnd w:id="738"/>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E822BF">
            <w:pPr>
              <w:pStyle w:val="TAC"/>
            </w:pPr>
            <w:bookmarkStart w:id="739" w:name="_MCCTEMPBM_CRPT90430091___4"/>
            <w:r w:rsidRPr="0016361A">
              <w:t>"0..1", "1" or "M..N", or &lt;leave empty&gt;</w:t>
            </w:r>
            <w:bookmarkEnd w:id="739"/>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740" w:name="_Toc191382377"/>
      <w:bookmarkStart w:id="741" w:name="_Toc191627462"/>
      <w:bookmarkStart w:id="742" w:name="_Toc199274605"/>
      <w:r>
        <w:t>6.2</w:t>
      </w:r>
      <w:r w:rsidR="00B46DC8">
        <w:t>.X.3.3</w:t>
      </w:r>
      <w:r w:rsidR="00B46DC8">
        <w:tab/>
        <w:t>Resource: &lt;resource 2&gt;</w:t>
      </w:r>
      <w:bookmarkEnd w:id="740"/>
      <w:bookmarkEnd w:id="741"/>
      <w:bookmarkEnd w:id="742"/>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743" w:name="_Toc191382378"/>
      <w:bookmarkStart w:id="744" w:name="_Toc191627463"/>
      <w:bookmarkStart w:id="745" w:name="_Toc199274606"/>
      <w:r>
        <w:t>6.2</w:t>
      </w:r>
      <w:r w:rsidR="00B46DC8">
        <w:t>.X.4</w:t>
      </w:r>
      <w:r w:rsidR="00B46DC8">
        <w:tab/>
        <w:t>Custom Operations without associated resources</w:t>
      </w:r>
      <w:bookmarkEnd w:id="743"/>
      <w:bookmarkEnd w:id="744"/>
      <w:bookmarkEnd w:id="745"/>
    </w:p>
    <w:p w14:paraId="7D36C9EB" w14:textId="0AD4604E" w:rsidR="00B46DC8" w:rsidRPr="000A7435" w:rsidRDefault="0059685C" w:rsidP="00B46DC8">
      <w:pPr>
        <w:pStyle w:val="Heading5"/>
      </w:pPr>
      <w:bookmarkStart w:id="746" w:name="_Toc191382379"/>
      <w:bookmarkStart w:id="747" w:name="_Toc191627464"/>
      <w:bookmarkStart w:id="748" w:name="_Toc199274607"/>
      <w:r>
        <w:t>6.2</w:t>
      </w:r>
      <w:r w:rsidR="00B46DC8">
        <w:t>.X.4.1</w:t>
      </w:r>
      <w:r w:rsidR="00B46DC8">
        <w:tab/>
        <w:t>Overview</w:t>
      </w:r>
      <w:bookmarkEnd w:id="746"/>
      <w:bookmarkEnd w:id="747"/>
      <w:bookmarkEnd w:id="748"/>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749" w:name="_Toc191382380"/>
      <w:bookmarkStart w:id="750" w:name="_Toc191627465"/>
      <w:bookmarkStart w:id="751" w:name="_Toc199274608"/>
      <w:r>
        <w:t>6.2</w:t>
      </w:r>
      <w:r w:rsidR="00B46DC8">
        <w:t>.X.4.2</w:t>
      </w:r>
      <w:r w:rsidR="00B46DC8">
        <w:tab/>
        <w:t>Operation: &lt;operation 1&gt;</w:t>
      </w:r>
      <w:bookmarkEnd w:id="749"/>
      <w:bookmarkEnd w:id="750"/>
      <w:bookmarkEnd w:id="751"/>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752" w:name="_Toc191382381"/>
      <w:r>
        <w:rPr>
          <w:lang w:eastAsia="en-US"/>
        </w:rPr>
        <w:t>6.2</w:t>
      </w:r>
      <w:r w:rsidR="00B46DC8">
        <w:rPr>
          <w:lang w:eastAsia="en-US"/>
        </w:rPr>
        <w:t>.X.4.2.1</w:t>
      </w:r>
      <w:r w:rsidR="00B46DC8">
        <w:rPr>
          <w:lang w:eastAsia="en-US"/>
        </w:rPr>
        <w:tab/>
        <w:t>Description</w:t>
      </w:r>
      <w:bookmarkEnd w:id="752"/>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753" w:name="_Toc191382382"/>
      <w:r>
        <w:rPr>
          <w:lang w:eastAsia="en-US"/>
        </w:rPr>
        <w:t>6.2</w:t>
      </w:r>
      <w:r w:rsidR="00B46DC8">
        <w:rPr>
          <w:lang w:eastAsia="en-US"/>
        </w:rPr>
        <w:t>.X.4.2.2</w:t>
      </w:r>
      <w:r w:rsidR="00B46DC8">
        <w:rPr>
          <w:lang w:eastAsia="en-US"/>
        </w:rPr>
        <w:tab/>
        <w:t>Operation Definition</w:t>
      </w:r>
      <w:bookmarkEnd w:id="753"/>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E822BF">
            <w:pPr>
              <w:pStyle w:val="TAC"/>
            </w:pPr>
            <w:bookmarkStart w:id="754" w:name="_MCCTEMPBM_CRPT90430092___4"/>
            <w:r w:rsidRPr="0016361A">
              <w:t>"0..1", "1", or "M..N", or &lt;leave empty&gt;</w:t>
            </w:r>
            <w:bookmarkEnd w:id="754"/>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E822BF">
            <w:pPr>
              <w:pStyle w:val="TAC"/>
            </w:pPr>
            <w:bookmarkStart w:id="755" w:name="_MCCTEMPBM_CRPT90430093___4"/>
            <w:r w:rsidRPr="0016361A">
              <w:t>"0..1", "1" or "M..N", or &lt;leave empty&gt;</w:t>
            </w:r>
            <w:bookmarkEnd w:id="755"/>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756" w:name="_Toc191382383"/>
      <w:bookmarkStart w:id="757" w:name="_Toc191627466"/>
      <w:bookmarkStart w:id="758" w:name="_Toc199274609"/>
      <w:r>
        <w:t>6.2</w:t>
      </w:r>
      <w:r w:rsidR="00B46DC8">
        <w:t>.X.4.3</w:t>
      </w:r>
      <w:r w:rsidR="00B46DC8">
        <w:tab/>
        <w:t>Operation: &lt; operation 2&gt;</w:t>
      </w:r>
      <w:bookmarkEnd w:id="756"/>
      <w:bookmarkEnd w:id="757"/>
      <w:bookmarkEnd w:id="758"/>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759" w:name="_Toc191382384"/>
      <w:bookmarkStart w:id="760" w:name="_Toc191627467"/>
      <w:bookmarkStart w:id="761" w:name="_Toc199274610"/>
      <w:r>
        <w:t>6.2</w:t>
      </w:r>
      <w:r w:rsidR="00B46DC8">
        <w:t>.X.5</w:t>
      </w:r>
      <w:r w:rsidR="00B46DC8">
        <w:tab/>
        <w:t>Notifications</w:t>
      </w:r>
      <w:bookmarkEnd w:id="759"/>
      <w:bookmarkEnd w:id="760"/>
      <w:bookmarkEnd w:id="761"/>
    </w:p>
    <w:p w14:paraId="64C36C08" w14:textId="0759050D" w:rsidR="00B46DC8" w:rsidRPr="000A7435" w:rsidRDefault="0059685C" w:rsidP="00B46DC8">
      <w:pPr>
        <w:pStyle w:val="Heading5"/>
      </w:pPr>
      <w:bookmarkStart w:id="762" w:name="_Toc191382385"/>
      <w:bookmarkStart w:id="763" w:name="_Toc191627468"/>
      <w:bookmarkStart w:id="764" w:name="_Toc199274611"/>
      <w:r>
        <w:t>6.2</w:t>
      </w:r>
      <w:r w:rsidR="00B46DC8">
        <w:t>.X.5.1</w:t>
      </w:r>
      <w:r w:rsidR="00B46DC8">
        <w:tab/>
        <w:t>General</w:t>
      </w:r>
      <w:bookmarkEnd w:id="762"/>
      <w:bookmarkEnd w:id="763"/>
      <w:bookmarkEnd w:id="764"/>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765" w:name="_Toc191382386"/>
      <w:bookmarkStart w:id="766" w:name="_Toc191627469"/>
      <w:bookmarkStart w:id="767" w:name="_Toc199274612"/>
      <w:r>
        <w:rPr>
          <w:lang w:eastAsia="en-US"/>
        </w:rPr>
        <w:t>6.</w:t>
      </w:r>
      <w:r w:rsidR="0059685C">
        <w:rPr>
          <w:lang w:eastAsia="en-US"/>
        </w:rPr>
        <w:t>2</w:t>
      </w:r>
      <w:r>
        <w:rPr>
          <w:lang w:eastAsia="en-US"/>
        </w:rPr>
        <w:t>.X.5.2</w:t>
      </w:r>
      <w:r>
        <w:rPr>
          <w:lang w:eastAsia="en-US"/>
        </w:rPr>
        <w:tab/>
        <w:t>&lt;notification 1&gt;</w:t>
      </w:r>
      <w:bookmarkEnd w:id="765"/>
      <w:bookmarkEnd w:id="766"/>
      <w:bookmarkEnd w:id="767"/>
    </w:p>
    <w:p w14:paraId="4016A2D8" w14:textId="35615839" w:rsidR="00B46DC8" w:rsidRPr="00986E88" w:rsidRDefault="00B46DC8" w:rsidP="004C6078">
      <w:pPr>
        <w:pStyle w:val="H6"/>
        <w:rPr>
          <w:noProof/>
        </w:rPr>
      </w:pPr>
      <w:bookmarkStart w:id="768" w:name="_Toc191382387"/>
      <w:r>
        <w:t>6.</w:t>
      </w:r>
      <w:r w:rsidR="0059685C">
        <w:t>2</w:t>
      </w:r>
      <w:r>
        <w:t>.X.5.2.1</w:t>
      </w:r>
      <w:r w:rsidRPr="00986E88">
        <w:rPr>
          <w:noProof/>
        </w:rPr>
        <w:tab/>
      </w:r>
      <w:r w:rsidRPr="00986E88">
        <w:rPr>
          <w:lang w:eastAsia="zh-CN"/>
        </w:rPr>
        <w:t>Description</w:t>
      </w:r>
      <w:bookmarkEnd w:id="768"/>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769" w:name="_Toc191382388"/>
      <w:r>
        <w:t>6.2</w:t>
      </w:r>
      <w:r w:rsidR="00B46DC8">
        <w:t>.X.5.2.2</w:t>
      </w:r>
      <w:r w:rsidR="00B46DC8" w:rsidRPr="00986E88">
        <w:tab/>
        <w:t>Target URI</w:t>
      </w:r>
      <w:bookmarkEnd w:id="769"/>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770" w:name="_Toc191382389"/>
      <w:r>
        <w:t>6.2</w:t>
      </w:r>
      <w:r w:rsidR="00B46DC8">
        <w:t>.X</w:t>
      </w:r>
      <w:r w:rsidR="00B46DC8" w:rsidRPr="002900A9">
        <w:t>.5.2.3</w:t>
      </w:r>
      <w:r w:rsidR="00B46DC8" w:rsidRPr="002900A9">
        <w:tab/>
        <w:t>Standard Methods</w:t>
      </w:r>
      <w:bookmarkEnd w:id="770"/>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771" w:name="_Toc191382390"/>
      <w:bookmarkStart w:id="772" w:name="_Toc191627470"/>
      <w:bookmarkStart w:id="773" w:name="_Toc199274613"/>
      <w:r>
        <w:t>6.2</w:t>
      </w:r>
      <w:r w:rsidR="00B46DC8">
        <w:t>.X.5.3</w:t>
      </w:r>
      <w:r w:rsidR="00B46DC8">
        <w:tab/>
        <w:t>&lt;notification 2&gt;</w:t>
      </w:r>
      <w:bookmarkEnd w:id="771"/>
      <w:bookmarkEnd w:id="772"/>
      <w:bookmarkEnd w:id="773"/>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774" w:name="_Toc191382391"/>
      <w:bookmarkStart w:id="775" w:name="_Toc191627471"/>
      <w:bookmarkStart w:id="776" w:name="_Toc199274614"/>
      <w:r>
        <w:t>6.2</w:t>
      </w:r>
      <w:r w:rsidR="00B46DC8">
        <w:t>.X.6</w:t>
      </w:r>
      <w:r w:rsidR="00B46DC8">
        <w:tab/>
        <w:t>Data Model</w:t>
      </w:r>
      <w:bookmarkEnd w:id="774"/>
      <w:bookmarkEnd w:id="775"/>
      <w:bookmarkEnd w:id="776"/>
    </w:p>
    <w:p w14:paraId="1BB65EC6" w14:textId="237D442E" w:rsidR="00B46DC8" w:rsidRDefault="0059685C" w:rsidP="00B46DC8">
      <w:pPr>
        <w:pStyle w:val="Heading5"/>
      </w:pPr>
      <w:bookmarkStart w:id="777" w:name="_Toc191382392"/>
      <w:bookmarkStart w:id="778" w:name="_Toc191627472"/>
      <w:bookmarkStart w:id="779" w:name="_Toc199274615"/>
      <w:r>
        <w:t>6.2</w:t>
      </w:r>
      <w:r w:rsidR="00B46DC8">
        <w:t>.X.6.1</w:t>
      </w:r>
      <w:r w:rsidR="00B46DC8">
        <w:tab/>
        <w:t>General</w:t>
      </w:r>
      <w:bookmarkEnd w:id="777"/>
      <w:bookmarkEnd w:id="778"/>
      <w:bookmarkEnd w:id="779"/>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780" w:name="_Toc191382393"/>
      <w:bookmarkStart w:id="781" w:name="_Toc191627473"/>
      <w:bookmarkStart w:id="782" w:name="_Toc199274616"/>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80"/>
      <w:bookmarkEnd w:id="781"/>
      <w:bookmarkEnd w:id="782"/>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783" w:name="_Toc191382394"/>
      <w:r>
        <w:rPr>
          <w:lang w:eastAsia="zh-CN"/>
        </w:rPr>
        <w:t>6.2</w:t>
      </w:r>
      <w:r w:rsidR="00B46DC8">
        <w:rPr>
          <w:lang w:eastAsia="zh-CN"/>
        </w:rPr>
        <w:t>.X.6.2.1</w:t>
      </w:r>
      <w:r w:rsidR="00B46DC8">
        <w:rPr>
          <w:lang w:eastAsia="zh-CN"/>
        </w:rPr>
        <w:tab/>
        <w:t>Introduction</w:t>
      </w:r>
      <w:bookmarkEnd w:id="783"/>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784" w:name="_Toc191382395"/>
      <w:r>
        <w:t>6.2</w:t>
      </w:r>
      <w:r w:rsidR="00B46DC8">
        <w:t>.X.6.2.2</w:t>
      </w:r>
      <w:r w:rsidR="00B46DC8">
        <w:tab/>
        <w:t>Type: &lt;TypeName 1&gt;</w:t>
      </w:r>
      <w:bookmarkEnd w:id="784"/>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E822BF">
            <w:pPr>
              <w:pStyle w:val="TAC"/>
            </w:pPr>
            <w:bookmarkStart w:id="785" w:name="_MCCTEMPBM_CRPT90430094___4"/>
            <w:r w:rsidRPr="0016361A">
              <w:t>"0..1", "1" or "M..N"</w:t>
            </w:r>
            <w:bookmarkEnd w:id="785"/>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E822BF">
            <w:pPr>
              <w:pStyle w:val="TAC"/>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E822BF">
            <w:pPr>
              <w:pStyle w:val="TAC"/>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786" w:name="_Toc191382396"/>
      <w:r>
        <w:t>6.</w:t>
      </w:r>
      <w:r w:rsidR="0059685C">
        <w:t>2</w:t>
      </w:r>
      <w:r>
        <w:t>.X.6.2.3</w:t>
      </w:r>
      <w:r>
        <w:tab/>
        <w:t>Type: &lt;TypeName 2&gt;</w:t>
      </w:r>
      <w:bookmarkEnd w:id="786"/>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787" w:name="_Toc191382397"/>
      <w:bookmarkStart w:id="788" w:name="_Toc191627474"/>
      <w:bookmarkStart w:id="789" w:name="_Toc199274617"/>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7"/>
      <w:bookmarkEnd w:id="788"/>
      <w:bookmarkEnd w:id="789"/>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790" w:name="_Toc191382398"/>
      <w:r>
        <w:t>6.2</w:t>
      </w:r>
      <w:r w:rsidR="00B46DC8">
        <w:t>.X.6.3.1</w:t>
      </w:r>
      <w:r w:rsidR="00B46DC8" w:rsidRPr="00384E92">
        <w:tab/>
        <w:t>Introduction</w:t>
      </w:r>
      <w:bookmarkEnd w:id="790"/>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791" w:name="_Toc191382399"/>
      <w:r>
        <w:t>6.2</w:t>
      </w:r>
      <w:r w:rsidR="00B46DC8">
        <w:t>.X.6.3.2</w:t>
      </w:r>
      <w:r w:rsidR="00B46DC8" w:rsidRPr="00384E92">
        <w:tab/>
        <w:t>Simple data types</w:t>
      </w:r>
      <w:bookmarkEnd w:id="791"/>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792" w:name="_Toc191382400"/>
      <w:r>
        <w:t>6.2</w:t>
      </w:r>
      <w:r w:rsidR="00B46DC8">
        <w:t>.X.6.3.3</w:t>
      </w:r>
      <w:r w:rsidR="00B46DC8" w:rsidRPr="00BC662F">
        <w:tab/>
        <w:t>Enumeration: &lt;EnumType1&gt;</w:t>
      </w:r>
      <w:bookmarkEnd w:id="792"/>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793" w:name="_Toc191382401"/>
      <w:r>
        <w:t>6.</w:t>
      </w:r>
      <w:r w:rsidR="0059685C">
        <w:t>2</w:t>
      </w:r>
      <w:r>
        <w:t>.X.6.3.4</w:t>
      </w:r>
      <w:r w:rsidRPr="00BC662F">
        <w:tab/>
        <w:t>Enumeration: &lt;EnumType</w:t>
      </w:r>
      <w:r>
        <w:t>2</w:t>
      </w:r>
      <w:r w:rsidRPr="00BC662F">
        <w:t>&gt;</w:t>
      </w:r>
      <w:bookmarkEnd w:id="793"/>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794" w:name="_Toc191382402"/>
      <w:bookmarkStart w:id="795" w:name="_Toc191627475"/>
      <w:bookmarkStart w:id="796" w:name="_Toc199274618"/>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4"/>
      <w:bookmarkEnd w:id="795"/>
      <w:bookmarkEnd w:id="796"/>
    </w:p>
    <w:p w14:paraId="2D8E5CAB" w14:textId="636827BF" w:rsidR="00B46DC8" w:rsidRDefault="00B46DC8" w:rsidP="004C6078">
      <w:pPr>
        <w:pStyle w:val="H6"/>
      </w:pPr>
      <w:bookmarkStart w:id="797" w:name="_Toc191382403"/>
      <w:r>
        <w:t>6.</w:t>
      </w:r>
      <w:r w:rsidR="0059685C">
        <w:t>2</w:t>
      </w:r>
      <w:r>
        <w:t>.X.6.4.1</w:t>
      </w:r>
      <w:r>
        <w:tab/>
        <w:t>Type: &lt;TypeName 1&gt;</w:t>
      </w:r>
      <w:bookmarkEnd w:id="797"/>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E822BF">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798" w:name="_Toc191382404"/>
      <w:r>
        <w:t>6.</w:t>
      </w:r>
      <w:r w:rsidR="0059685C">
        <w:t>2</w:t>
      </w:r>
      <w:r>
        <w:t>.X.6.4.2</w:t>
      </w:r>
      <w:r>
        <w:tab/>
        <w:t>Type: &lt;TypeName 2&gt;</w:t>
      </w:r>
      <w:bookmarkEnd w:id="798"/>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799" w:name="_Toc191382405"/>
      <w:bookmarkStart w:id="800" w:name="_Toc191627476"/>
      <w:bookmarkStart w:id="801" w:name="_Toc199274619"/>
      <w:r>
        <w:t>6.</w:t>
      </w:r>
      <w:r w:rsidR="0059685C">
        <w:t>2</w:t>
      </w:r>
      <w:r>
        <w:t>.X.6.5</w:t>
      </w:r>
      <w:r>
        <w:tab/>
        <w:t>Binary data</w:t>
      </w:r>
      <w:bookmarkEnd w:id="799"/>
      <w:bookmarkEnd w:id="800"/>
      <w:bookmarkEnd w:id="801"/>
    </w:p>
    <w:p w14:paraId="357F111E" w14:textId="20412A2F" w:rsidR="00B46DC8" w:rsidRDefault="0059685C" w:rsidP="004C6078">
      <w:pPr>
        <w:pStyle w:val="H6"/>
      </w:pPr>
      <w:bookmarkStart w:id="802" w:name="_Toc191382406"/>
      <w:r>
        <w:t>6.2</w:t>
      </w:r>
      <w:r w:rsidR="00B46DC8">
        <w:t>.X.6.5.1</w:t>
      </w:r>
      <w:r w:rsidR="00B46DC8">
        <w:tab/>
        <w:t>Binary Data Types</w:t>
      </w:r>
      <w:bookmarkEnd w:id="802"/>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803" w:name="_Toc191382407"/>
      <w:bookmarkStart w:id="804" w:name="_Toc191627477"/>
      <w:bookmarkStart w:id="805" w:name="_Toc199274620"/>
      <w:r>
        <w:t>6.</w:t>
      </w:r>
      <w:r w:rsidR="0059685C">
        <w:t>2</w:t>
      </w:r>
      <w:r>
        <w:t>.X.7</w:t>
      </w:r>
      <w:r>
        <w:tab/>
        <w:t>Error Handling</w:t>
      </w:r>
      <w:bookmarkEnd w:id="803"/>
      <w:bookmarkEnd w:id="804"/>
      <w:bookmarkEnd w:id="805"/>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806" w:name="_Toc191382408"/>
      <w:bookmarkStart w:id="807" w:name="_Toc191627478"/>
      <w:bookmarkStart w:id="808" w:name="_Toc199274621"/>
      <w:r>
        <w:t>6.2</w:t>
      </w:r>
      <w:r w:rsidR="00B46DC8">
        <w:t>.X</w:t>
      </w:r>
      <w:r w:rsidR="00B46DC8" w:rsidRPr="00971458">
        <w:t>.7.1</w:t>
      </w:r>
      <w:r w:rsidR="00B46DC8" w:rsidRPr="00971458">
        <w:tab/>
        <w:t>General</w:t>
      </w:r>
      <w:bookmarkEnd w:id="806"/>
      <w:bookmarkEnd w:id="807"/>
      <w:bookmarkEnd w:id="808"/>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809" w:name="_Toc191382409"/>
      <w:bookmarkStart w:id="810" w:name="_Toc191627479"/>
      <w:bookmarkStart w:id="811" w:name="_Toc199274622"/>
      <w:r>
        <w:t>6.2</w:t>
      </w:r>
      <w:r w:rsidR="00B46DC8">
        <w:t>.X</w:t>
      </w:r>
      <w:r w:rsidR="00B46DC8" w:rsidRPr="00971458">
        <w:t>.7.2</w:t>
      </w:r>
      <w:r w:rsidR="00B46DC8" w:rsidRPr="00971458">
        <w:tab/>
        <w:t>Protocol Errors</w:t>
      </w:r>
      <w:bookmarkEnd w:id="809"/>
      <w:bookmarkEnd w:id="810"/>
      <w:bookmarkEnd w:id="811"/>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812" w:name="_Toc191382410"/>
      <w:bookmarkStart w:id="813" w:name="_Toc191627480"/>
      <w:bookmarkStart w:id="814" w:name="_Toc199274623"/>
      <w:r>
        <w:t>6.2</w:t>
      </w:r>
      <w:r w:rsidR="00B46DC8">
        <w:t>.X.7.3</w:t>
      </w:r>
      <w:r w:rsidR="00B46DC8">
        <w:tab/>
        <w:t>Application Errors</w:t>
      </w:r>
      <w:bookmarkEnd w:id="812"/>
      <w:bookmarkEnd w:id="813"/>
      <w:bookmarkEnd w:id="814"/>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815" w:name="_Toc191382411"/>
      <w:bookmarkStart w:id="816" w:name="_Toc191627481"/>
      <w:bookmarkStart w:id="817" w:name="_Toc199274624"/>
      <w:r>
        <w:t>6.2</w:t>
      </w:r>
      <w:r w:rsidR="00B46DC8">
        <w:t>.X.8</w:t>
      </w:r>
      <w:r w:rsidR="00B46DC8" w:rsidRPr="0023018E">
        <w:rPr>
          <w:lang w:eastAsia="zh-CN"/>
        </w:rPr>
        <w:tab/>
        <w:t>Feature negotiation</w:t>
      </w:r>
      <w:bookmarkEnd w:id="815"/>
      <w:bookmarkEnd w:id="816"/>
      <w:bookmarkEnd w:id="817"/>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818" w:name="_Toc191382412"/>
      <w:bookmarkStart w:id="819" w:name="_Toc191627482"/>
      <w:bookmarkStart w:id="820" w:name="_Toc199274625"/>
      <w:r>
        <w:t>6.2</w:t>
      </w:r>
      <w:r w:rsidR="00B46DC8">
        <w:t>.X.9</w:t>
      </w:r>
      <w:r w:rsidR="00B46DC8" w:rsidRPr="001E7573">
        <w:tab/>
        <w:t>Security</w:t>
      </w:r>
      <w:bookmarkEnd w:id="818"/>
      <w:bookmarkEnd w:id="819"/>
      <w:bookmarkEnd w:id="820"/>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821" w:name="_Toc96843459"/>
      <w:bookmarkStart w:id="822" w:name="_Toc96844434"/>
      <w:bookmarkStart w:id="823" w:name="_Toc100740007"/>
      <w:bookmarkStart w:id="824" w:name="_Toc104332874"/>
      <w:bookmarkStart w:id="825" w:name="_Toc191382413"/>
      <w:bookmarkStart w:id="826" w:name="_Toc191627483"/>
      <w:bookmarkStart w:id="827" w:name="_Toc199274626"/>
      <w:bookmarkStart w:id="828" w:name="_Toc510696650"/>
      <w:bookmarkStart w:id="829" w:name="_Toc35971450"/>
      <w:r w:rsidR="001C4032">
        <w:rPr>
          <w:lang w:eastAsia="zh-CN"/>
        </w:rPr>
        <w:t>7</w:t>
      </w:r>
      <w:r w:rsidR="001C4032">
        <w:rPr>
          <w:lang w:eastAsia="zh-CN"/>
        </w:rPr>
        <w:tab/>
        <w:t>Using Common API Framework</w:t>
      </w:r>
      <w:bookmarkEnd w:id="821"/>
      <w:bookmarkEnd w:id="822"/>
      <w:bookmarkEnd w:id="823"/>
      <w:bookmarkEnd w:id="824"/>
      <w:bookmarkEnd w:id="825"/>
      <w:bookmarkEnd w:id="826"/>
      <w:bookmarkEnd w:id="827"/>
    </w:p>
    <w:p w14:paraId="031B08C3" w14:textId="74F86E3A" w:rsidR="005D4FD5" w:rsidRDefault="005D4FD5" w:rsidP="005D4FD5">
      <w:pPr>
        <w:pStyle w:val="Guidance"/>
      </w:pPr>
      <w:bookmarkStart w:id="830" w:name="_Toc24868675"/>
      <w:bookmarkStart w:id="831" w:name="_Toc34154180"/>
      <w:bookmarkStart w:id="832" w:name="_Toc36041124"/>
      <w:bookmarkStart w:id="833" w:name="_Toc36041437"/>
      <w:bookmarkStart w:id="834" w:name="_Toc43196714"/>
      <w:bookmarkStart w:id="835" w:name="_Toc43481484"/>
      <w:bookmarkStart w:id="836" w:name="_Toc45134761"/>
      <w:bookmarkStart w:id="837" w:name="_Toc51189293"/>
      <w:bookmarkStart w:id="838" w:name="_Toc51763969"/>
      <w:bookmarkStart w:id="839" w:name="_Toc57206201"/>
      <w:bookmarkStart w:id="840" w:name="_Toc59019542"/>
      <w:bookmarkStart w:id="841" w:name="_Toc68170215"/>
      <w:bookmarkStart w:id="842" w:name="_Toc73433953"/>
      <w:bookmarkStart w:id="843" w:name="_Toc73436001"/>
      <w:bookmarkStart w:id="844" w:name="_Toc73437408"/>
      <w:bookmarkStart w:id="845" w:name="_Toc75351818"/>
      <w:bookmarkStart w:id="846" w:name="_Toc83230096"/>
      <w:bookmarkStart w:id="847" w:name="_Toc85528264"/>
      <w:bookmarkStart w:id="848" w:name="_Toc90649889"/>
      <w:bookmarkStart w:id="849" w:name="_Toc96843460"/>
      <w:bookmarkStart w:id="850" w:name="_Toc96844435"/>
      <w:bookmarkStart w:id="851" w:name="_Toc100740008"/>
      <w:bookmarkStart w:id="85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853" w:name="_Toc191382414"/>
      <w:bookmarkStart w:id="854" w:name="_Toc191627484"/>
      <w:bookmarkStart w:id="855" w:name="_Toc199274627"/>
      <w:r>
        <w:t>7.1</w:t>
      </w:r>
      <w:r>
        <w:tab/>
        <w:t>General</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856" w:name="_Toc24868676"/>
      <w:bookmarkStart w:id="857" w:name="_Toc34154181"/>
      <w:bookmarkStart w:id="858" w:name="_Toc36041125"/>
      <w:bookmarkStart w:id="859" w:name="_Toc36041438"/>
      <w:bookmarkStart w:id="860" w:name="_Toc43196715"/>
      <w:bookmarkStart w:id="861" w:name="_Toc43481485"/>
      <w:bookmarkStart w:id="862" w:name="_Toc45134762"/>
      <w:bookmarkStart w:id="863" w:name="_Toc51189294"/>
      <w:bookmarkStart w:id="864" w:name="_Toc51763970"/>
      <w:bookmarkStart w:id="865" w:name="_Toc57206202"/>
      <w:bookmarkStart w:id="866" w:name="_Toc59019543"/>
      <w:bookmarkStart w:id="867" w:name="_Toc68170216"/>
      <w:bookmarkStart w:id="868" w:name="_Toc73433954"/>
      <w:bookmarkStart w:id="869" w:name="_Toc73436002"/>
      <w:bookmarkStart w:id="870" w:name="_Toc73437409"/>
      <w:bookmarkStart w:id="871" w:name="_Toc75351819"/>
      <w:bookmarkStart w:id="872" w:name="_Toc83230097"/>
      <w:bookmarkStart w:id="873" w:name="_Toc85528265"/>
      <w:bookmarkStart w:id="874" w:name="_Toc90649890"/>
      <w:bookmarkStart w:id="875" w:name="_Toc96843461"/>
      <w:bookmarkStart w:id="876" w:name="_Toc96844436"/>
      <w:bookmarkStart w:id="877" w:name="_Toc100740009"/>
      <w:bookmarkStart w:id="878" w:name="_Toc104332876"/>
      <w:bookmarkStart w:id="879" w:name="_Toc191382415"/>
      <w:bookmarkStart w:id="880" w:name="_Toc191627485"/>
      <w:bookmarkStart w:id="881" w:name="_Toc199274628"/>
      <w:r>
        <w:t>7.2</w:t>
      </w:r>
      <w:r>
        <w:tab/>
        <w:t>Security</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r w:rsidR="005D4FD5">
        <w:t>&lt;provide examples of service consumers&gt;</w:t>
      </w:r>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82" w:name="_Toc191382416"/>
      <w:bookmarkStart w:id="883" w:name="_Toc191627486"/>
      <w:bookmarkStart w:id="884" w:name="_Toc199274629"/>
      <w:r w:rsidR="008A6D4A" w:rsidRPr="004D3578">
        <w:t>Annex A (normative):</w:t>
      </w:r>
      <w:r w:rsidR="008A6D4A" w:rsidRPr="004D3578">
        <w:br/>
      </w:r>
      <w:r w:rsidR="008A6D4A">
        <w:t>OpenAPI specification</w:t>
      </w:r>
      <w:bookmarkEnd w:id="828"/>
      <w:bookmarkEnd w:id="829"/>
      <w:bookmarkEnd w:id="882"/>
      <w:bookmarkEnd w:id="883"/>
      <w:bookmarkEnd w:id="884"/>
    </w:p>
    <w:p w14:paraId="03FBDDDC" w14:textId="77777777" w:rsidR="006E186B" w:rsidRDefault="006E186B" w:rsidP="00482537">
      <w:pPr>
        <w:pStyle w:val="Heading1"/>
      </w:pPr>
      <w:bookmarkStart w:id="885" w:name="_Toc510696651"/>
      <w:bookmarkStart w:id="886" w:name="_Toc35971451"/>
      <w:bookmarkStart w:id="887" w:name="_Toc191382417"/>
      <w:bookmarkStart w:id="888" w:name="_Toc191627487"/>
      <w:bookmarkStart w:id="889" w:name="_Toc199274630"/>
      <w:r>
        <w:t>A.1</w:t>
      </w:r>
      <w:r>
        <w:tab/>
        <w:t>General</w:t>
      </w:r>
      <w:bookmarkEnd w:id="885"/>
      <w:bookmarkEnd w:id="886"/>
      <w:bookmarkEnd w:id="887"/>
      <w:bookmarkEnd w:id="888"/>
      <w:bookmarkEnd w:id="889"/>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pPr>
      <w:r>
        <w:br w:type="page"/>
      </w:r>
      <w:bookmarkStart w:id="890" w:name="_Toc191382418"/>
      <w:bookmarkStart w:id="891" w:name="_Toc191627488"/>
    </w:p>
    <w:p w14:paraId="1A9DDC94" w14:textId="3C5D442E" w:rsidR="00056908" w:rsidRDefault="00056908" w:rsidP="00056908">
      <w:pPr>
        <w:pStyle w:val="Heading1"/>
      </w:pPr>
      <w:bookmarkStart w:id="892" w:name="_Toc199274631"/>
      <w:bookmarkStart w:id="893" w:name="_Toc162006959"/>
      <w:bookmarkStart w:id="894" w:name="_Toc168480184"/>
      <w:bookmarkStart w:id="895" w:name="_Toc170159815"/>
      <w:bookmarkStart w:id="896" w:name="_Toc175827818"/>
      <w:r w:rsidRPr="007C1AFD">
        <w:t>A.</w:t>
      </w:r>
      <w:r w:rsidR="00C0047F">
        <w:t>2</w:t>
      </w:r>
      <w:r w:rsidRPr="007C1AFD">
        <w:tab/>
      </w:r>
      <w:r>
        <w:t>SS_SAn</w:t>
      </w:r>
      <w:r w:rsidR="00FF0408">
        <w:t>Management</w:t>
      </w:r>
      <w:r>
        <w:t xml:space="preserve"> API</w:t>
      </w:r>
      <w:bookmarkEnd w:id="892"/>
    </w:p>
    <w:p w14:paraId="3523DCC1" w14:textId="77777777" w:rsidR="00056908" w:rsidRPr="00094A55" w:rsidRDefault="00056908" w:rsidP="00056908">
      <w:pPr>
        <w:pStyle w:val="PL"/>
      </w:pPr>
      <w:r w:rsidRPr="00094A55">
        <w:t>openapi: 3.0.0</w:t>
      </w:r>
    </w:p>
    <w:p w14:paraId="3BD89A6D" w14:textId="77777777" w:rsidR="00056908" w:rsidRPr="00094A55" w:rsidRDefault="00056908" w:rsidP="00056908">
      <w:pPr>
        <w:pStyle w:val="PL"/>
      </w:pPr>
    </w:p>
    <w:p w14:paraId="7FA917EB" w14:textId="77777777" w:rsidR="00056908" w:rsidRPr="00094A55" w:rsidRDefault="00056908" w:rsidP="00056908">
      <w:pPr>
        <w:pStyle w:val="PL"/>
      </w:pPr>
      <w:r w:rsidRPr="00094A55">
        <w:t>info:</w:t>
      </w:r>
    </w:p>
    <w:p w14:paraId="150787C9" w14:textId="77777777" w:rsidR="00056908" w:rsidRPr="00094A55" w:rsidRDefault="00056908" w:rsidP="00056908">
      <w:pPr>
        <w:pStyle w:val="PL"/>
      </w:pPr>
      <w:r w:rsidRPr="00094A55">
        <w:t xml:space="preserve">  title: SAn Server Spatial Anchors Management Service</w:t>
      </w:r>
    </w:p>
    <w:p w14:paraId="5CF0F5C5" w14:textId="610D7C97" w:rsidR="00056908" w:rsidRPr="00094A55" w:rsidRDefault="00056908" w:rsidP="00056908">
      <w:pPr>
        <w:pStyle w:val="PL"/>
      </w:pPr>
      <w:r w:rsidRPr="00094A55">
        <w:t xml:space="preserve">  version: 1.0.0-alpha.</w:t>
      </w:r>
      <w:r w:rsidR="00A0214D">
        <w:t>2</w:t>
      </w:r>
    </w:p>
    <w:p w14:paraId="231178E9" w14:textId="77777777" w:rsidR="00056908" w:rsidRPr="00094A55" w:rsidRDefault="00056908" w:rsidP="00056908">
      <w:pPr>
        <w:pStyle w:val="PL"/>
      </w:pPr>
      <w:r w:rsidRPr="00094A55">
        <w:t xml:space="preserve">  description: |</w:t>
      </w:r>
    </w:p>
    <w:p w14:paraId="70583D29" w14:textId="77777777" w:rsidR="00056908" w:rsidRPr="00094A55" w:rsidRDefault="00056908" w:rsidP="00056908">
      <w:pPr>
        <w:pStyle w:val="PL"/>
      </w:pPr>
      <w:r w:rsidRPr="00094A55">
        <w:t xml:space="preserve">    API for Spatial Anchor Management Service.</w:t>
      </w:r>
    </w:p>
    <w:p w14:paraId="042F48C8" w14:textId="77777777" w:rsidR="00056908" w:rsidRPr="00094A55" w:rsidRDefault="00056908" w:rsidP="00056908">
      <w:pPr>
        <w:pStyle w:val="PL"/>
      </w:pPr>
      <w:r w:rsidRPr="00094A55">
        <w:t xml:space="preserve">    ©2025, 3GPP Organizational Partners (ARIB, ATIS, CCSA, ETSI, TSDSI, TTA, TTC).</w:t>
      </w:r>
    </w:p>
    <w:p w14:paraId="2507CFF0" w14:textId="77777777" w:rsidR="00056908" w:rsidRPr="00094A55" w:rsidRDefault="00056908" w:rsidP="00056908">
      <w:pPr>
        <w:pStyle w:val="PL"/>
      </w:pPr>
      <w:r w:rsidRPr="00094A55">
        <w:t xml:space="preserve">    All rights reserved.</w:t>
      </w:r>
    </w:p>
    <w:p w14:paraId="37C0F544" w14:textId="77777777" w:rsidR="00056908" w:rsidRPr="00094A55" w:rsidRDefault="00056908" w:rsidP="00056908">
      <w:pPr>
        <w:pStyle w:val="PL"/>
      </w:pPr>
    </w:p>
    <w:p w14:paraId="008E0BB2" w14:textId="77777777" w:rsidR="00056908" w:rsidRPr="00094A55" w:rsidRDefault="00056908" w:rsidP="00056908">
      <w:pPr>
        <w:pStyle w:val="PL"/>
      </w:pPr>
      <w:r w:rsidRPr="00094A55">
        <w:t>externalDocs:</w:t>
      </w:r>
    </w:p>
    <w:p w14:paraId="646364E8" w14:textId="77777777" w:rsidR="00056908" w:rsidRPr="00094A55" w:rsidRDefault="00056908" w:rsidP="00056908">
      <w:pPr>
        <w:pStyle w:val="PL"/>
      </w:pPr>
      <w:r w:rsidRPr="00094A55">
        <w:t xml:space="preserve">  description: &gt;</w:t>
      </w:r>
    </w:p>
    <w:p w14:paraId="54230FCB" w14:textId="71D1615B" w:rsidR="00056908" w:rsidRPr="00094A55" w:rsidRDefault="00056908" w:rsidP="00056908">
      <w:pPr>
        <w:pStyle w:val="PL"/>
      </w:pPr>
      <w:r w:rsidRPr="00094A55">
        <w:t xml:space="preserve">    3GPP TS 29.437 V</w:t>
      </w:r>
      <w:r w:rsidR="00B2555C">
        <w:t>0</w:t>
      </w:r>
      <w:r w:rsidRPr="00094A55">
        <w:t>.</w:t>
      </w:r>
      <w:r w:rsidR="00B2555C">
        <w:t>3</w:t>
      </w:r>
      <w:r w:rsidRPr="00094A55">
        <w:t>.0; Service Enabler Architecture Layer for Verticals (SEAL);</w:t>
      </w:r>
    </w:p>
    <w:p w14:paraId="6021B92F" w14:textId="77777777" w:rsidR="00056908" w:rsidRPr="00094A55" w:rsidRDefault="00056908" w:rsidP="00056908">
      <w:pPr>
        <w:pStyle w:val="PL"/>
      </w:pPr>
      <w:r w:rsidRPr="00094A55">
        <w:t xml:space="preserve">    Metaverse Enablement Services; Stage 3.</w:t>
      </w:r>
    </w:p>
    <w:p w14:paraId="08CA2322" w14:textId="77777777" w:rsidR="00056908" w:rsidRPr="00094A55" w:rsidRDefault="00056908" w:rsidP="00056908">
      <w:pPr>
        <w:pStyle w:val="PL"/>
      </w:pPr>
      <w:r w:rsidRPr="00094A55">
        <w:t xml:space="preserve">  url: https://www.3gpp.org/ftp/Specs/archive/29_series/29.437/</w:t>
      </w:r>
    </w:p>
    <w:p w14:paraId="4DB287C6" w14:textId="77777777" w:rsidR="00056908" w:rsidRPr="00094A55" w:rsidRDefault="00056908" w:rsidP="00056908">
      <w:pPr>
        <w:pStyle w:val="PL"/>
      </w:pPr>
    </w:p>
    <w:p w14:paraId="550F8827" w14:textId="77777777" w:rsidR="00056908" w:rsidRPr="00094A55" w:rsidRDefault="00056908" w:rsidP="00056908">
      <w:pPr>
        <w:pStyle w:val="PL"/>
      </w:pPr>
      <w:r w:rsidRPr="00094A55">
        <w:t>servers:</w:t>
      </w:r>
    </w:p>
    <w:p w14:paraId="4FE7161C" w14:textId="7D179B85" w:rsidR="00056908" w:rsidRPr="00094A55" w:rsidRDefault="00056908" w:rsidP="00056908">
      <w:pPr>
        <w:pStyle w:val="PL"/>
      </w:pPr>
      <w:r w:rsidRPr="00094A55">
        <w:t xml:space="preserve">  - url: "{apiRoot}/s</w:t>
      </w:r>
      <w:r w:rsidR="00FF0408">
        <w:t>an_</w:t>
      </w:r>
      <w:r w:rsidRPr="00094A55">
        <w:t>sanm/v1"</w:t>
      </w:r>
    </w:p>
    <w:p w14:paraId="6F48171F" w14:textId="77777777" w:rsidR="00056908" w:rsidRPr="00094A55" w:rsidRDefault="00056908" w:rsidP="00056908">
      <w:pPr>
        <w:pStyle w:val="PL"/>
      </w:pPr>
      <w:r w:rsidRPr="00094A55">
        <w:t xml:space="preserve">    variables:</w:t>
      </w:r>
    </w:p>
    <w:p w14:paraId="3BABF021" w14:textId="77777777" w:rsidR="00056908" w:rsidRPr="00094A55" w:rsidRDefault="00056908" w:rsidP="00056908">
      <w:pPr>
        <w:pStyle w:val="PL"/>
      </w:pPr>
      <w:r w:rsidRPr="00094A55">
        <w:t xml:space="preserve">      apiRoot:</w:t>
      </w:r>
    </w:p>
    <w:p w14:paraId="4E28032B" w14:textId="77777777" w:rsidR="00056908" w:rsidRPr="00094A55" w:rsidRDefault="00056908" w:rsidP="00056908">
      <w:pPr>
        <w:pStyle w:val="PL"/>
      </w:pPr>
      <w:r w:rsidRPr="00094A55">
        <w:t xml:space="preserve">        default: https://example.com</w:t>
      </w:r>
    </w:p>
    <w:p w14:paraId="700E7903" w14:textId="77777777" w:rsidR="00056908" w:rsidRPr="00094A55" w:rsidRDefault="00056908" w:rsidP="00056908">
      <w:pPr>
        <w:pStyle w:val="PL"/>
      </w:pPr>
      <w:r w:rsidRPr="00094A55">
        <w:t xml:space="preserve">        description: apiRoot as defined in clause 6.5 of 3GPP TS 29.549.</w:t>
      </w:r>
    </w:p>
    <w:p w14:paraId="7645539C" w14:textId="77777777" w:rsidR="00056908" w:rsidRPr="00094A55" w:rsidRDefault="00056908" w:rsidP="00056908">
      <w:pPr>
        <w:pStyle w:val="PL"/>
      </w:pPr>
    </w:p>
    <w:p w14:paraId="5CA57AAF" w14:textId="77777777" w:rsidR="00056908" w:rsidRPr="00094A55" w:rsidRDefault="00056908" w:rsidP="00056908">
      <w:pPr>
        <w:pStyle w:val="PL"/>
      </w:pPr>
      <w:r w:rsidRPr="00094A55">
        <w:t>security:</w:t>
      </w:r>
    </w:p>
    <w:p w14:paraId="536084E2" w14:textId="77777777" w:rsidR="00056908" w:rsidRPr="00094A55" w:rsidRDefault="00056908" w:rsidP="00056908">
      <w:pPr>
        <w:pStyle w:val="PL"/>
      </w:pPr>
      <w:r w:rsidRPr="00094A55">
        <w:t xml:space="preserve">  - {}</w:t>
      </w:r>
    </w:p>
    <w:p w14:paraId="38D6AEDD" w14:textId="77777777" w:rsidR="00056908" w:rsidRPr="00094A55" w:rsidRDefault="00056908" w:rsidP="00056908">
      <w:pPr>
        <w:pStyle w:val="PL"/>
      </w:pPr>
      <w:r w:rsidRPr="00094A55">
        <w:t xml:space="preserve">  - oAuth2ClientCredentials: []</w:t>
      </w:r>
    </w:p>
    <w:p w14:paraId="1EFF292E" w14:textId="77777777" w:rsidR="00056908" w:rsidRPr="00094A55" w:rsidRDefault="00056908" w:rsidP="00056908">
      <w:pPr>
        <w:pStyle w:val="PL"/>
      </w:pPr>
    </w:p>
    <w:p w14:paraId="3DDB9BD5" w14:textId="77777777" w:rsidR="00056908" w:rsidRPr="00094A55" w:rsidRDefault="00056908" w:rsidP="00056908">
      <w:pPr>
        <w:pStyle w:val="PL"/>
      </w:pPr>
      <w:r w:rsidRPr="00094A55">
        <w:t>paths:</w:t>
      </w:r>
    </w:p>
    <w:p w14:paraId="2CF61737" w14:textId="77777777" w:rsidR="00056908" w:rsidRPr="00094A55" w:rsidRDefault="00056908" w:rsidP="00056908">
      <w:pPr>
        <w:pStyle w:val="PL"/>
      </w:pPr>
      <w:r w:rsidRPr="00094A55">
        <w:t xml:space="preserve">  /anchors-lists:</w:t>
      </w:r>
    </w:p>
    <w:p w14:paraId="77E574D7" w14:textId="77777777" w:rsidR="00056908" w:rsidRPr="00094A55" w:rsidRDefault="00056908" w:rsidP="00056908">
      <w:pPr>
        <w:pStyle w:val="PL"/>
      </w:pPr>
      <w:r w:rsidRPr="00094A55">
        <w:t xml:space="preserve">    post:</w:t>
      </w:r>
    </w:p>
    <w:p w14:paraId="38C05078" w14:textId="77777777" w:rsidR="00056908" w:rsidRPr="00094A55" w:rsidRDefault="00056908" w:rsidP="00056908">
      <w:pPr>
        <w:pStyle w:val="PL"/>
      </w:pPr>
      <w:r w:rsidRPr="00094A55">
        <w:t xml:space="preserve">      summary: Create a new Spatial Anchors List.</w:t>
      </w:r>
    </w:p>
    <w:p w14:paraId="44DBE8E1" w14:textId="77777777" w:rsidR="00056908" w:rsidRPr="00094A55" w:rsidRDefault="00056908" w:rsidP="00056908">
      <w:pPr>
        <w:pStyle w:val="PL"/>
      </w:pPr>
      <w:r w:rsidRPr="00094A55">
        <w:t xml:space="preserve">      operationId: CreateSpatialAnchorsList</w:t>
      </w:r>
    </w:p>
    <w:p w14:paraId="4381DF0C" w14:textId="77777777" w:rsidR="00056908" w:rsidRPr="00094A55" w:rsidRDefault="00056908" w:rsidP="00056908">
      <w:pPr>
        <w:pStyle w:val="PL"/>
      </w:pPr>
      <w:r w:rsidRPr="00094A55">
        <w:t xml:space="preserve">      tags:</w:t>
      </w:r>
    </w:p>
    <w:p w14:paraId="6856AAFF" w14:textId="77777777" w:rsidR="00056908" w:rsidRPr="00094A55" w:rsidRDefault="00056908" w:rsidP="00056908">
      <w:pPr>
        <w:pStyle w:val="PL"/>
      </w:pPr>
      <w:r w:rsidRPr="00094A55">
        <w:t xml:space="preserve">        - Spatial Anchors List (Collection)</w:t>
      </w:r>
    </w:p>
    <w:p w14:paraId="5FEAD818" w14:textId="77777777" w:rsidR="00056908" w:rsidRPr="00094A55" w:rsidRDefault="00056908" w:rsidP="00056908">
      <w:pPr>
        <w:pStyle w:val="PL"/>
      </w:pPr>
      <w:r w:rsidRPr="00094A55">
        <w:t xml:space="preserve">      requestBody:</w:t>
      </w:r>
    </w:p>
    <w:p w14:paraId="4F70FA4B" w14:textId="77777777" w:rsidR="00056908" w:rsidRPr="00094A55" w:rsidRDefault="00056908" w:rsidP="00056908">
      <w:pPr>
        <w:pStyle w:val="PL"/>
      </w:pPr>
      <w:r w:rsidRPr="00094A55">
        <w:t xml:space="preserve">        required: true</w:t>
      </w:r>
    </w:p>
    <w:p w14:paraId="3C3EE677" w14:textId="77777777" w:rsidR="00056908" w:rsidRPr="00094A55" w:rsidRDefault="00056908" w:rsidP="00056908">
      <w:pPr>
        <w:pStyle w:val="PL"/>
      </w:pPr>
      <w:r w:rsidRPr="00094A55">
        <w:t xml:space="preserve">        content:</w:t>
      </w:r>
    </w:p>
    <w:p w14:paraId="541C2731" w14:textId="77777777" w:rsidR="00056908" w:rsidRPr="00094A55" w:rsidRDefault="00056908" w:rsidP="00056908">
      <w:pPr>
        <w:pStyle w:val="PL"/>
      </w:pPr>
      <w:r w:rsidRPr="00094A55">
        <w:t xml:space="preserve">          application/json:</w:t>
      </w:r>
    </w:p>
    <w:p w14:paraId="571852F9" w14:textId="77777777" w:rsidR="00056908" w:rsidRPr="00094A55" w:rsidRDefault="00056908" w:rsidP="00056908">
      <w:pPr>
        <w:pStyle w:val="PL"/>
      </w:pPr>
      <w:r w:rsidRPr="00094A55">
        <w:t xml:space="preserve">            schema:</w:t>
      </w:r>
    </w:p>
    <w:p w14:paraId="5B3401EF" w14:textId="77777777" w:rsidR="00056908" w:rsidRPr="00094A55" w:rsidRDefault="00056908" w:rsidP="00056908">
      <w:pPr>
        <w:pStyle w:val="PL"/>
      </w:pPr>
      <w:r w:rsidRPr="00094A55">
        <w:t xml:space="preserve">              $ref: </w:t>
      </w:r>
      <w:r>
        <w:t>'</w:t>
      </w:r>
      <w:r w:rsidRPr="00094A55">
        <w:t>#/components/schemas/SpatialAnchorsList</w:t>
      </w:r>
      <w:r>
        <w:t>'</w:t>
      </w:r>
    </w:p>
    <w:p w14:paraId="753B01BE" w14:textId="77777777" w:rsidR="00056908" w:rsidRPr="00094A55" w:rsidRDefault="00056908" w:rsidP="00056908">
      <w:pPr>
        <w:pStyle w:val="PL"/>
      </w:pPr>
      <w:r w:rsidRPr="00094A55">
        <w:t xml:space="preserve">      responses:</w:t>
      </w:r>
    </w:p>
    <w:p w14:paraId="73BEC0A5" w14:textId="77777777" w:rsidR="00056908" w:rsidRPr="00094A55" w:rsidRDefault="00056908" w:rsidP="00056908">
      <w:pPr>
        <w:pStyle w:val="PL"/>
      </w:pPr>
      <w:r w:rsidRPr="00094A55">
        <w:t xml:space="preserve">        '201':</w:t>
      </w:r>
    </w:p>
    <w:p w14:paraId="77F1660F" w14:textId="77777777" w:rsidR="00056908" w:rsidRPr="00094A55" w:rsidRDefault="00056908" w:rsidP="00056908">
      <w:pPr>
        <w:pStyle w:val="PL"/>
      </w:pPr>
      <w:r w:rsidRPr="00094A55">
        <w:t xml:space="preserve">          description: &gt;</w:t>
      </w:r>
    </w:p>
    <w:p w14:paraId="02E551DA" w14:textId="77777777" w:rsidR="00056908" w:rsidRDefault="00056908" w:rsidP="00056908">
      <w:pPr>
        <w:pStyle w:val="PL"/>
      </w:pPr>
      <w:r w:rsidRPr="00094A55">
        <w:t xml:space="preserve">            Created. The Spatial Anchors List is successfully created and a</w:t>
      </w:r>
      <w:r>
        <w:t xml:space="preserve"> </w:t>
      </w:r>
      <w:r w:rsidRPr="00094A55">
        <w:t>representation of the</w:t>
      </w:r>
    </w:p>
    <w:p w14:paraId="3281CA2C" w14:textId="77777777" w:rsidR="00056908" w:rsidRPr="00094A55" w:rsidRDefault="00056908" w:rsidP="00056908">
      <w:pPr>
        <w:pStyle w:val="PL"/>
      </w:pPr>
      <w:r>
        <w:t xml:space="preserve">           </w:t>
      </w:r>
      <w:r w:rsidRPr="00094A55">
        <w:t xml:space="preserve"> created Individual Spatial Anchors List resource is</w:t>
      </w:r>
      <w:r>
        <w:t xml:space="preserve"> </w:t>
      </w:r>
      <w:r w:rsidRPr="00094A55">
        <w:t>returned.</w:t>
      </w:r>
    </w:p>
    <w:p w14:paraId="3835D9BF" w14:textId="77777777" w:rsidR="00056908" w:rsidRPr="00094A55" w:rsidRDefault="00056908" w:rsidP="00056908">
      <w:pPr>
        <w:pStyle w:val="PL"/>
      </w:pPr>
      <w:r w:rsidRPr="00094A55">
        <w:t xml:space="preserve">          content:</w:t>
      </w:r>
    </w:p>
    <w:p w14:paraId="04EF441D" w14:textId="77777777" w:rsidR="00056908" w:rsidRPr="00094A55" w:rsidRDefault="00056908" w:rsidP="00056908">
      <w:pPr>
        <w:pStyle w:val="PL"/>
      </w:pPr>
      <w:r w:rsidRPr="00094A55">
        <w:t xml:space="preserve">            application/json:</w:t>
      </w:r>
    </w:p>
    <w:p w14:paraId="6A14CA33" w14:textId="77777777" w:rsidR="00056908" w:rsidRPr="00094A55" w:rsidRDefault="00056908" w:rsidP="00056908">
      <w:pPr>
        <w:pStyle w:val="PL"/>
      </w:pPr>
      <w:r w:rsidRPr="00094A55">
        <w:t xml:space="preserve">              schema:</w:t>
      </w:r>
    </w:p>
    <w:p w14:paraId="3A9DF32D" w14:textId="77777777" w:rsidR="00056908" w:rsidRPr="00094A55" w:rsidRDefault="00056908" w:rsidP="00056908">
      <w:pPr>
        <w:pStyle w:val="PL"/>
      </w:pPr>
      <w:r w:rsidRPr="00094A55">
        <w:t xml:space="preserve">                $ref: </w:t>
      </w:r>
      <w:r>
        <w:t>'</w:t>
      </w:r>
      <w:r w:rsidRPr="00094A55">
        <w:t>#/components/schemas/SpatialAnchorsList</w:t>
      </w:r>
      <w:r>
        <w:t>'</w:t>
      </w:r>
    </w:p>
    <w:p w14:paraId="5886C75C" w14:textId="77777777" w:rsidR="00056908" w:rsidRPr="00094A55" w:rsidRDefault="00056908" w:rsidP="00056908">
      <w:pPr>
        <w:pStyle w:val="PL"/>
      </w:pPr>
      <w:r w:rsidRPr="00094A55">
        <w:t xml:space="preserve">          headers:</w:t>
      </w:r>
    </w:p>
    <w:p w14:paraId="459AEF3C" w14:textId="77777777" w:rsidR="00056908" w:rsidRPr="00094A55" w:rsidRDefault="00056908" w:rsidP="00056908">
      <w:pPr>
        <w:pStyle w:val="PL"/>
      </w:pPr>
      <w:r w:rsidRPr="00094A55">
        <w:t xml:space="preserve">            Location:</w:t>
      </w:r>
    </w:p>
    <w:p w14:paraId="63D8B054" w14:textId="77777777" w:rsidR="00056908" w:rsidRPr="00094A55" w:rsidRDefault="00056908" w:rsidP="00056908">
      <w:pPr>
        <w:pStyle w:val="PL"/>
      </w:pPr>
      <w:r w:rsidRPr="00094A55">
        <w:t xml:space="preserve">              description: Contains the URI of the newly created resource.</w:t>
      </w:r>
    </w:p>
    <w:p w14:paraId="0AF17710" w14:textId="77777777" w:rsidR="00056908" w:rsidRPr="00094A55" w:rsidRDefault="00056908" w:rsidP="00056908">
      <w:pPr>
        <w:pStyle w:val="PL"/>
      </w:pPr>
      <w:r w:rsidRPr="00094A55">
        <w:t xml:space="preserve">              required: true</w:t>
      </w:r>
    </w:p>
    <w:p w14:paraId="6C714D8B" w14:textId="77777777" w:rsidR="00056908" w:rsidRPr="00094A55" w:rsidRDefault="00056908" w:rsidP="00056908">
      <w:pPr>
        <w:pStyle w:val="PL"/>
      </w:pPr>
      <w:r w:rsidRPr="00094A55">
        <w:t xml:space="preserve">              schema:</w:t>
      </w:r>
    </w:p>
    <w:p w14:paraId="51B8B831" w14:textId="77777777" w:rsidR="00056908" w:rsidRPr="00094A55" w:rsidRDefault="00056908" w:rsidP="00056908">
      <w:pPr>
        <w:pStyle w:val="PL"/>
      </w:pPr>
      <w:r w:rsidRPr="00094A55">
        <w:t xml:space="preserve">                type: string</w:t>
      </w:r>
    </w:p>
    <w:p w14:paraId="367F22D1" w14:textId="77777777" w:rsidR="00056908" w:rsidRPr="00094A55" w:rsidRDefault="00056908" w:rsidP="00056908">
      <w:pPr>
        <w:pStyle w:val="PL"/>
      </w:pPr>
      <w:r w:rsidRPr="00094A55">
        <w:t xml:space="preserve">        '400':</w:t>
      </w:r>
    </w:p>
    <w:p w14:paraId="46677ECC" w14:textId="77777777" w:rsidR="00056908" w:rsidRPr="00094A55" w:rsidRDefault="00056908" w:rsidP="00056908">
      <w:pPr>
        <w:pStyle w:val="PL"/>
      </w:pPr>
      <w:r w:rsidRPr="00094A55">
        <w:t xml:space="preserve">          $ref: 'TS29122_CommonData.yaml#/components/responses/400'</w:t>
      </w:r>
    </w:p>
    <w:p w14:paraId="0B782DE8" w14:textId="77777777" w:rsidR="00056908" w:rsidRPr="00094A55" w:rsidRDefault="00056908" w:rsidP="00056908">
      <w:pPr>
        <w:pStyle w:val="PL"/>
      </w:pPr>
      <w:r w:rsidRPr="00094A55">
        <w:t xml:space="preserve">        '401':</w:t>
      </w:r>
    </w:p>
    <w:p w14:paraId="1C85CFEF" w14:textId="77777777" w:rsidR="00056908" w:rsidRPr="00094A55" w:rsidRDefault="00056908" w:rsidP="00056908">
      <w:pPr>
        <w:pStyle w:val="PL"/>
      </w:pPr>
      <w:r w:rsidRPr="00094A55">
        <w:t xml:space="preserve">          $ref: 'TS29122_CommonData.yaml#/components/responses/401'</w:t>
      </w:r>
    </w:p>
    <w:p w14:paraId="5486D592" w14:textId="77777777" w:rsidR="00056908" w:rsidRPr="00094A55" w:rsidRDefault="00056908" w:rsidP="00056908">
      <w:pPr>
        <w:pStyle w:val="PL"/>
      </w:pPr>
      <w:r w:rsidRPr="00094A55">
        <w:t xml:space="preserve">        '403':</w:t>
      </w:r>
    </w:p>
    <w:p w14:paraId="53BC2265" w14:textId="77777777" w:rsidR="00056908" w:rsidRPr="00094A55" w:rsidRDefault="00056908" w:rsidP="00056908">
      <w:pPr>
        <w:pStyle w:val="PL"/>
      </w:pPr>
      <w:r w:rsidRPr="00094A55">
        <w:t xml:space="preserve">          $ref: 'TS29122_CommonData.yaml#/components/responses/403'</w:t>
      </w:r>
    </w:p>
    <w:p w14:paraId="73806D28" w14:textId="77777777" w:rsidR="00056908" w:rsidRPr="00094A55" w:rsidRDefault="00056908" w:rsidP="00056908">
      <w:pPr>
        <w:pStyle w:val="PL"/>
      </w:pPr>
      <w:r w:rsidRPr="00094A55">
        <w:t xml:space="preserve">        '404':</w:t>
      </w:r>
    </w:p>
    <w:p w14:paraId="20E88A06" w14:textId="77777777" w:rsidR="00056908" w:rsidRPr="00094A55" w:rsidRDefault="00056908" w:rsidP="00056908">
      <w:pPr>
        <w:pStyle w:val="PL"/>
      </w:pPr>
      <w:r w:rsidRPr="00094A55">
        <w:t xml:space="preserve">          $ref: 'TS29122_CommonData.yaml#/components/responses/404'</w:t>
      </w:r>
    </w:p>
    <w:p w14:paraId="1403D0A3" w14:textId="77777777" w:rsidR="00056908" w:rsidRPr="00094A55" w:rsidRDefault="00056908" w:rsidP="00056908">
      <w:pPr>
        <w:pStyle w:val="PL"/>
      </w:pPr>
      <w:r w:rsidRPr="00094A55">
        <w:t xml:space="preserve">        '411':</w:t>
      </w:r>
    </w:p>
    <w:p w14:paraId="7167C97D" w14:textId="77777777" w:rsidR="00056908" w:rsidRPr="00094A55" w:rsidRDefault="00056908" w:rsidP="00056908">
      <w:pPr>
        <w:pStyle w:val="PL"/>
      </w:pPr>
      <w:r w:rsidRPr="00094A55">
        <w:t xml:space="preserve">          $ref: 'TS29122_CommonData.yaml#/components/responses/411'</w:t>
      </w:r>
    </w:p>
    <w:p w14:paraId="35A9BD2B" w14:textId="77777777" w:rsidR="00056908" w:rsidRPr="00094A55" w:rsidRDefault="00056908" w:rsidP="00056908">
      <w:pPr>
        <w:pStyle w:val="PL"/>
      </w:pPr>
      <w:r w:rsidRPr="00094A55">
        <w:t xml:space="preserve">        '413':</w:t>
      </w:r>
    </w:p>
    <w:p w14:paraId="4BCADEBB" w14:textId="77777777" w:rsidR="00056908" w:rsidRPr="00094A55" w:rsidRDefault="00056908" w:rsidP="00056908">
      <w:pPr>
        <w:pStyle w:val="PL"/>
      </w:pPr>
      <w:r w:rsidRPr="00094A55">
        <w:t xml:space="preserve">          $ref: 'TS29122_CommonData.yaml#/components/responses/413'</w:t>
      </w:r>
    </w:p>
    <w:p w14:paraId="40CF8A0B" w14:textId="77777777" w:rsidR="00056908" w:rsidRPr="00094A55" w:rsidRDefault="00056908" w:rsidP="00056908">
      <w:pPr>
        <w:pStyle w:val="PL"/>
      </w:pPr>
      <w:r w:rsidRPr="00094A55">
        <w:t xml:space="preserve">        '415':</w:t>
      </w:r>
    </w:p>
    <w:p w14:paraId="74EFA73A" w14:textId="77777777" w:rsidR="00056908" w:rsidRPr="00094A55" w:rsidRDefault="00056908" w:rsidP="00056908">
      <w:pPr>
        <w:pStyle w:val="PL"/>
      </w:pPr>
      <w:r w:rsidRPr="00094A55">
        <w:t xml:space="preserve">          $ref: 'TS29122_CommonData.yaml#/components/responses/415'</w:t>
      </w:r>
    </w:p>
    <w:p w14:paraId="28EF571B" w14:textId="77777777" w:rsidR="00056908" w:rsidRPr="00094A55" w:rsidRDefault="00056908" w:rsidP="00056908">
      <w:pPr>
        <w:pStyle w:val="PL"/>
      </w:pPr>
      <w:r w:rsidRPr="00094A55">
        <w:t xml:space="preserve">        '429':</w:t>
      </w:r>
    </w:p>
    <w:p w14:paraId="00ED642E" w14:textId="77777777" w:rsidR="00056908" w:rsidRPr="00094A55" w:rsidRDefault="00056908" w:rsidP="00056908">
      <w:pPr>
        <w:pStyle w:val="PL"/>
      </w:pPr>
      <w:r w:rsidRPr="00094A55">
        <w:t xml:space="preserve">          $ref: 'TS29122_CommonData.yaml#/components/responses/429'</w:t>
      </w:r>
    </w:p>
    <w:p w14:paraId="2E28E31F" w14:textId="77777777" w:rsidR="00056908" w:rsidRPr="00094A55" w:rsidRDefault="00056908" w:rsidP="00056908">
      <w:pPr>
        <w:pStyle w:val="PL"/>
      </w:pPr>
      <w:r w:rsidRPr="00094A55">
        <w:t xml:space="preserve">        '500':</w:t>
      </w:r>
    </w:p>
    <w:p w14:paraId="719DEEC2" w14:textId="77777777" w:rsidR="00056908" w:rsidRPr="00094A55" w:rsidRDefault="00056908" w:rsidP="00056908">
      <w:pPr>
        <w:pStyle w:val="PL"/>
      </w:pPr>
      <w:r w:rsidRPr="00094A55">
        <w:t xml:space="preserve">          $ref: 'TS29122_CommonData.yaml#/components/responses/500'</w:t>
      </w:r>
    </w:p>
    <w:p w14:paraId="52DD6D4B" w14:textId="77777777" w:rsidR="00056908" w:rsidRPr="00094A55" w:rsidRDefault="00056908" w:rsidP="00056908">
      <w:pPr>
        <w:pStyle w:val="PL"/>
      </w:pPr>
      <w:r w:rsidRPr="00094A55">
        <w:t xml:space="preserve">        '503':</w:t>
      </w:r>
    </w:p>
    <w:p w14:paraId="13B6AC31" w14:textId="77777777" w:rsidR="00056908" w:rsidRPr="00094A55" w:rsidRDefault="00056908" w:rsidP="00056908">
      <w:pPr>
        <w:pStyle w:val="PL"/>
      </w:pPr>
      <w:r w:rsidRPr="00094A55">
        <w:t xml:space="preserve">          $ref: 'TS29122_CommonData.yaml#/components/responses/503'</w:t>
      </w:r>
    </w:p>
    <w:p w14:paraId="61F89463" w14:textId="77777777" w:rsidR="00056908" w:rsidRPr="00094A55" w:rsidRDefault="00056908" w:rsidP="00056908">
      <w:pPr>
        <w:pStyle w:val="PL"/>
      </w:pPr>
      <w:r w:rsidRPr="00094A55">
        <w:t xml:space="preserve">        default:</w:t>
      </w:r>
    </w:p>
    <w:p w14:paraId="186189D6" w14:textId="77777777" w:rsidR="00056908" w:rsidRPr="00094A55" w:rsidRDefault="00056908" w:rsidP="00056908">
      <w:pPr>
        <w:pStyle w:val="PL"/>
      </w:pPr>
      <w:r w:rsidRPr="00094A55">
        <w:t xml:space="preserve">          $ref: 'TS29122_CommonData.yaml#/components/responses/default'</w:t>
      </w:r>
    </w:p>
    <w:p w14:paraId="70F1917C" w14:textId="77777777" w:rsidR="00056908" w:rsidRPr="00094A55" w:rsidRDefault="00056908" w:rsidP="00056908">
      <w:pPr>
        <w:pStyle w:val="PL"/>
      </w:pPr>
    </w:p>
    <w:p w14:paraId="7E672B78" w14:textId="77777777" w:rsidR="00056908" w:rsidRPr="00094A55" w:rsidRDefault="00056908" w:rsidP="00056908">
      <w:pPr>
        <w:pStyle w:val="PL"/>
      </w:pPr>
      <w:r w:rsidRPr="00094A55">
        <w:t xml:space="preserve">  /anchors-lists/{anchorsListId}:</w:t>
      </w:r>
    </w:p>
    <w:p w14:paraId="56FB8A50" w14:textId="77777777" w:rsidR="00056908" w:rsidRPr="00094A55" w:rsidRDefault="00056908" w:rsidP="00056908">
      <w:pPr>
        <w:pStyle w:val="PL"/>
      </w:pPr>
      <w:r w:rsidRPr="00094A55">
        <w:t xml:space="preserve">    parameters:</w:t>
      </w:r>
    </w:p>
    <w:p w14:paraId="0AF5F250" w14:textId="77777777" w:rsidR="00056908" w:rsidRPr="00094A55" w:rsidRDefault="00056908" w:rsidP="00056908">
      <w:pPr>
        <w:pStyle w:val="PL"/>
      </w:pPr>
      <w:r w:rsidRPr="00094A55">
        <w:t xml:space="preserve">      - name: anchorsListId</w:t>
      </w:r>
    </w:p>
    <w:p w14:paraId="185D92F9" w14:textId="77777777" w:rsidR="00056908" w:rsidRPr="00094A55" w:rsidRDefault="00056908" w:rsidP="00056908">
      <w:pPr>
        <w:pStyle w:val="PL"/>
      </w:pPr>
      <w:r w:rsidRPr="00094A55">
        <w:t xml:space="preserve">        in: path</w:t>
      </w:r>
    </w:p>
    <w:p w14:paraId="58DC1EDE" w14:textId="77777777" w:rsidR="00056908" w:rsidRPr="003962B6" w:rsidRDefault="00056908" w:rsidP="00056908">
      <w:pPr>
        <w:pStyle w:val="PL"/>
      </w:pPr>
      <w:r w:rsidRPr="00094A55">
        <w:t xml:space="preserve">        description: </w:t>
      </w:r>
      <w:r w:rsidRPr="003962B6">
        <w:t>Represents the identifier of the Individual Spatial Anchors List resource.</w:t>
      </w:r>
    </w:p>
    <w:p w14:paraId="0F98FE46" w14:textId="77777777" w:rsidR="00056908" w:rsidRPr="003962B6" w:rsidRDefault="00056908" w:rsidP="00056908">
      <w:pPr>
        <w:pStyle w:val="PL"/>
      </w:pPr>
      <w:r w:rsidRPr="003962B6">
        <w:t xml:space="preserve">        required: true</w:t>
      </w:r>
    </w:p>
    <w:p w14:paraId="7B5F6BD0" w14:textId="77777777" w:rsidR="00056908" w:rsidRPr="003962B6" w:rsidRDefault="00056908" w:rsidP="00056908">
      <w:pPr>
        <w:pStyle w:val="PL"/>
      </w:pPr>
      <w:r w:rsidRPr="003962B6">
        <w:t xml:space="preserve">        schema:</w:t>
      </w:r>
    </w:p>
    <w:p w14:paraId="16B80719" w14:textId="77777777" w:rsidR="00056908" w:rsidRPr="003962B6" w:rsidRDefault="00056908" w:rsidP="00056908">
      <w:pPr>
        <w:pStyle w:val="PL"/>
      </w:pPr>
      <w:r w:rsidRPr="003962B6">
        <w:t xml:space="preserve">          type: string</w:t>
      </w:r>
    </w:p>
    <w:p w14:paraId="2CF4F95D" w14:textId="77777777" w:rsidR="00056908" w:rsidRPr="003962B6" w:rsidRDefault="00056908" w:rsidP="00056908">
      <w:pPr>
        <w:pStyle w:val="PL"/>
      </w:pPr>
    </w:p>
    <w:p w14:paraId="4D0F2FDD" w14:textId="77777777" w:rsidR="00056908" w:rsidRPr="003962B6" w:rsidRDefault="00056908" w:rsidP="00056908">
      <w:pPr>
        <w:pStyle w:val="PL"/>
      </w:pPr>
      <w:r w:rsidRPr="003962B6">
        <w:t xml:space="preserve">    get:</w:t>
      </w:r>
    </w:p>
    <w:p w14:paraId="5AAC0B46" w14:textId="77777777" w:rsidR="00056908" w:rsidRPr="003962B6" w:rsidRDefault="00056908" w:rsidP="00056908">
      <w:pPr>
        <w:pStyle w:val="PL"/>
      </w:pPr>
      <w:r w:rsidRPr="003962B6">
        <w:t xml:space="preserve">      summary: Retrieve an existing Individual Spatial Anchors List.</w:t>
      </w:r>
    </w:p>
    <w:p w14:paraId="15395C0B" w14:textId="77777777" w:rsidR="00056908" w:rsidRPr="003962B6" w:rsidRDefault="00056908" w:rsidP="00056908">
      <w:pPr>
        <w:pStyle w:val="PL"/>
      </w:pPr>
      <w:r w:rsidRPr="003962B6">
        <w:t xml:space="preserve">      operationId: GetIndSpatialAnchorsList</w:t>
      </w:r>
    </w:p>
    <w:p w14:paraId="548CBCC7" w14:textId="77777777" w:rsidR="00056908" w:rsidRPr="003962B6" w:rsidRDefault="00056908" w:rsidP="00056908">
      <w:pPr>
        <w:pStyle w:val="PL"/>
      </w:pPr>
      <w:r w:rsidRPr="003962B6">
        <w:t xml:space="preserve">      tags:</w:t>
      </w:r>
    </w:p>
    <w:p w14:paraId="363313A2" w14:textId="77777777" w:rsidR="00056908" w:rsidRPr="003962B6" w:rsidRDefault="00056908" w:rsidP="00056908">
      <w:pPr>
        <w:pStyle w:val="PL"/>
      </w:pPr>
      <w:r w:rsidRPr="003962B6">
        <w:t xml:space="preserve">        - Individual Spatial Anchors List (Document)</w:t>
      </w:r>
    </w:p>
    <w:p w14:paraId="6084F28F" w14:textId="77777777" w:rsidR="00056908" w:rsidRPr="003962B6" w:rsidRDefault="00056908" w:rsidP="00056908">
      <w:pPr>
        <w:pStyle w:val="PL"/>
      </w:pPr>
      <w:r w:rsidRPr="003962B6">
        <w:t xml:space="preserve">      responses:</w:t>
      </w:r>
    </w:p>
    <w:p w14:paraId="675A4771" w14:textId="77777777" w:rsidR="00056908" w:rsidRPr="003962B6" w:rsidRDefault="00056908" w:rsidP="00056908">
      <w:pPr>
        <w:pStyle w:val="PL"/>
      </w:pPr>
      <w:r w:rsidRPr="003962B6">
        <w:t xml:space="preserve">        '200':</w:t>
      </w:r>
    </w:p>
    <w:p w14:paraId="0D739EAF" w14:textId="77777777" w:rsidR="00056908" w:rsidRPr="00D52A88" w:rsidRDefault="00056908" w:rsidP="00056908">
      <w:pPr>
        <w:pStyle w:val="PL"/>
      </w:pPr>
      <w:r w:rsidRPr="003962B6">
        <w:t xml:space="preserve">          description: </w:t>
      </w:r>
      <w:r w:rsidRPr="00D52A88">
        <w:t>&gt;</w:t>
      </w:r>
    </w:p>
    <w:p w14:paraId="279B50E1" w14:textId="77777777" w:rsidR="00056908" w:rsidRPr="00D52A88" w:rsidRDefault="00056908" w:rsidP="00056908">
      <w:pPr>
        <w:pStyle w:val="PL"/>
      </w:pPr>
      <w:r w:rsidRPr="00D52A88">
        <w:t xml:space="preserve">            OK. The requested Individual Spatial Anchors List resource is</w:t>
      </w:r>
      <w:r>
        <w:t xml:space="preserve"> </w:t>
      </w:r>
      <w:r w:rsidRPr="00D52A88">
        <w:t>returned.</w:t>
      </w:r>
    </w:p>
    <w:p w14:paraId="0C7A8F26" w14:textId="77777777" w:rsidR="00056908" w:rsidRPr="00D52A88" w:rsidRDefault="00056908" w:rsidP="00056908">
      <w:pPr>
        <w:pStyle w:val="PL"/>
      </w:pPr>
      <w:r w:rsidRPr="00D52A88">
        <w:t xml:space="preserve">          content:</w:t>
      </w:r>
    </w:p>
    <w:p w14:paraId="54D25C40" w14:textId="77777777" w:rsidR="00056908" w:rsidRPr="00D52A88" w:rsidRDefault="00056908" w:rsidP="00056908">
      <w:pPr>
        <w:pStyle w:val="PL"/>
      </w:pPr>
      <w:r w:rsidRPr="00D52A88">
        <w:t xml:space="preserve">            application/json:</w:t>
      </w:r>
    </w:p>
    <w:p w14:paraId="2529ECFA" w14:textId="77777777" w:rsidR="00056908" w:rsidRPr="00D52A88" w:rsidRDefault="00056908" w:rsidP="00056908">
      <w:pPr>
        <w:pStyle w:val="PL"/>
      </w:pPr>
      <w:r w:rsidRPr="00D52A88">
        <w:t xml:space="preserve">              schema:</w:t>
      </w:r>
    </w:p>
    <w:p w14:paraId="5474F19C" w14:textId="77777777" w:rsidR="00056908" w:rsidRPr="00D52A88" w:rsidRDefault="00056908" w:rsidP="00056908">
      <w:pPr>
        <w:pStyle w:val="PL"/>
      </w:pPr>
      <w:r w:rsidRPr="00D52A88">
        <w:t xml:space="preserve">                $ref: </w:t>
      </w:r>
      <w:r>
        <w:t>'</w:t>
      </w:r>
      <w:r w:rsidRPr="00D52A88">
        <w:t>#/components/schemas/SpatialAnchorsList</w:t>
      </w:r>
      <w:r>
        <w:t>'</w:t>
      </w:r>
    </w:p>
    <w:p w14:paraId="2565CFC1" w14:textId="77777777" w:rsidR="00056908" w:rsidRPr="00D52A88" w:rsidRDefault="00056908" w:rsidP="00056908">
      <w:pPr>
        <w:pStyle w:val="PL"/>
      </w:pPr>
      <w:r w:rsidRPr="00D52A88">
        <w:t xml:space="preserve">        '307':</w:t>
      </w:r>
    </w:p>
    <w:p w14:paraId="4DDFF009" w14:textId="77777777" w:rsidR="00056908" w:rsidRPr="00D52A88" w:rsidRDefault="00056908" w:rsidP="00056908">
      <w:pPr>
        <w:pStyle w:val="PL"/>
      </w:pPr>
      <w:r w:rsidRPr="00D52A88">
        <w:t xml:space="preserve">          $ref: 'TS29122_CommonData.yaml#/components/responses/307'</w:t>
      </w:r>
    </w:p>
    <w:p w14:paraId="230869B4" w14:textId="77777777" w:rsidR="00056908" w:rsidRPr="00D52A88" w:rsidRDefault="00056908" w:rsidP="00056908">
      <w:pPr>
        <w:pStyle w:val="PL"/>
      </w:pPr>
      <w:r w:rsidRPr="00D52A88">
        <w:t xml:space="preserve">        '308':</w:t>
      </w:r>
    </w:p>
    <w:p w14:paraId="14CBEF77" w14:textId="77777777" w:rsidR="00056908" w:rsidRPr="00D52A88" w:rsidRDefault="00056908" w:rsidP="00056908">
      <w:pPr>
        <w:pStyle w:val="PL"/>
      </w:pPr>
      <w:r w:rsidRPr="00D52A88">
        <w:t xml:space="preserve">          $ref: 'TS29122_CommonData.yaml#/components/responses/308'</w:t>
      </w:r>
    </w:p>
    <w:p w14:paraId="6EAE703C" w14:textId="77777777" w:rsidR="00056908" w:rsidRPr="00D52A88" w:rsidRDefault="00056908" w:rsidP="00056908">
      <w:pPr>
        <w:pStyle w:val="PL"/>
      </w:pPr>
      <w:r w:rsidRPr="00D52A88">
        <w:t xml:space="preserve">        '400':</w:t>
      </w:r>
    </w:p>
    <w:p w14:paraId="35149CFE" w14:textId="77777777" w:rsidR="00056908" w:rsidRPr="00D52A88" w:rsidRDefault="00056908" w:rsidP="00056908">
      <w:pPr>
        <w:pStyle w:val="PL"/>
      </w:pPr>
      <w:r w:rsidRPr="00D52A88">
        <w:t xml:space="preserve">          $ref: 'TS29122_CommonData.yaml#/components/responses/400'</w:t>
      </w:r>
    </w:p>
    <w:p w14:paraId="72D78507" w14:textId="77777777" w:rsidR="00056908" w:rsidRPr="00D52A88" w:rsidRDefault="00056908" w:rsidP="00056908">
      <w:pPr>
        <w:pStyle w:val="PL"/>
      </w:pPr>
      <w:r w:rsidRPr="00D52A88">
        <w:t xml:space="preserve">        '401':</w:t>
      </w:r>
    </w:p>
    <w:p w14:paraId="511745B1" w14:textId="77777777" w:rsidR="00056908" w:rsidRPr="00D52A88" w:rsidRDefault="00056908" w:rsidP="00056908">
      <w:pPr>
        <w:pStyle w:val="PL"/>
      </w:pPr>
      <w:r w:rsidRPr="00D52A88">
        <w:t xml:space="preserve">          $ref: 'TS29122_CommonData.yaml#/components/responses/401'</w:t>
      </w:r>
    </w:p>
    <w:p w14:paraId="04D983BA" w14:textId="77777777" w:rsidR="00056908" w:rsidRPr="00D52A88" w:rsidRDefault="00056908" w:rsidP="00056908">
      <w:pPr>
        <w:pStyle w:val="PL"/>
      </w:pPr>
      <w:r w:rsidRPr="00D52A88">
        <w:t xml:space="preserve">        '403':</w:t>
      </w:r>
    </w:p>
    <w:p w14:paraId="279F23AE" w14:textId="77777777" w:rsidR="00056908" w:rsidRPr="00D52A88" w:rsidRDefault="00056908" w:rsidP="00056908">
      <w:pPr>
        <w:pStyle w:val="PL"/>
      </w:pPr>
      <w:r w:rsidRPr="00D52A88">
        <w:t xml:space="preserve">          $ref: 'TS29122_CommonData.yaml#/components/responses/403'</w:t>
      </w:r>
    </w:p>
    <w:p w14:paraId="1F288B07" w14:textId="77777777" w:rsidR="00056908" w:rsidRPr="00D52A88" w:rsidRDefault="00056908" w:rsidP="00056908">
      <w:pPr>
        <w:pStyle w:val="PL"/>
      </w:pPr>
      <w:r w:rsidRPr="00D52A88">
        <w:t xml:space="preserve">        '404':</w:t>
      </w:r>
    </w:p>
    <w:p w14:paraId="716A4396" w14:textId="77777777" w:rsidR="00056908" w:rsidRPr="00D52A88" w:rsidRDefault="00056908" w:rsidP="00056908">
      <w:pPr>
        <w:pStyle w:val="PL"/>
      </w:pPr>
      <w:r w:rsidRPr="00D52A88">
        <w:t xml:space="preserve">          $ref: 'TS29122_CommonData.yaml#/components/responses/404'</w:t>
      </w:r>
    </w:p>
    <w:p w14:paraId="14AFCC9A" w14:textId="77777777" w:rsidR="00056908" w:rsidRPr="00D52A88" w:rsidRDefault="00056908" w:rsidP="00056908">
      <w:pPr>
        <w:pStyle w:val="PL"/>
      </w:pPr>
      <w:r w:rsidRPr="00D52A88">
        <w:t xml:space="preserve">        '406':</w:t>
      </w:r>
    </w:p>
    <w:p w14:paraId="3748F435" w14:textId="77777777" w:rsidR="00056908" w:rsidRPr="00D52A88" w:rsidRDefault="00056908" w:rsidP="00056908">
      <w:pPr>
        <w:pStyle w:val="PL"/>
      </w:pPr>
      <w:r w:rsidRPr="00D52A88">
        <w:t xml:space="preserve">          $ref: 'TS29122_CommonData.yaml#/components/responses/406'</w:t>
      </w:r>
    </w:p>
    <w:p w14:paraId="04CD5AF1" w14:textId="77777777" w:rsidR="00056908" w:rsidRPr="00D52A88" w:rsidRDefault="00056908" w:rsidP="00056908">
      <w:pPr>
        <w:pStyle w:val="PL"/>
      </w:pPr>
      <w:r w:rsidRPr="00D52A88">
        <w:t xml:space="preserve">        '429':</w:t>
      </w:r>
    </w:p>
    <w:p w14:paraId="5526802E" w14:textId="77777777" w:rsidR="00056908" w:rsidRPr="00D52A88" w:rsidRDefault="00056908" w:rsidP="00056908">
      <w:pPr>
        <w:pStyle w:val="PL"/>
      </w:pPr>
      <w:r w:rsidRPr="00D52A88">
        <w:t xml:space="preserve">          $ref: 'TS29122_CommonData.yaml#/components/responses/429'</w:t>
      </w:r>
    </w:p>
    <w:p w14:paraId="41103A21" w14:textId="77777777" w:rsidR="00056908" w:rsidRPr="00D52A88" w:rsidRDefault="00056908" w:rsidP="00056908">
      <w:pPr>
        <w:pStyle w:val="PL"/>
      </w:pPr>
      <w:r w:rsidRPr="00D52A88">
        <w:t xml:space="preserve">        '500':</w:t>
      </w:r>
    </w:p>
    <w:p w14:paraId="2692E087" w14:textId="77777777" w:rsidR="00056908" w:rsidRPr="00D52A88" w:rsidRDefault="00056908" w:rsidP="00056908">
      <w:pPr>
        <w:pStyle w:val="PL"/>
      </w:pPr>
      <w:r w:rsidRPr="00D52A88">
        <w:t xml:space="preserve">          $ref: 'TS29122_CommonData.yaml#/components/responses/500'</w:t>
      </w:r>
    </w:p>
    <w:p w14:paraId="6BBC5B08" w14:textId="77777777" w:rsidR="00056908" w:rsidRPr="00D52A88" w:rsidRDefault="00056908" w:rsidP="00056908">
      <w:pPr>
        <w:pStyle w:val="PL"/>
      </w:pPr>
      <w:r w:rsidRPr="00D52A88">
        <w:t xml:space="preserve">        '503':</w:t>
      </w:r>
    </w:p>
    <w:p w14:paraId="33FD2064" w14:textId="77777777" w:rsidR="00056908" w:rsidRPr="00D52A88" w:rsidRDefault="00056908" w:rsidP="00056908">
      <w:pPr>
        <w:pStyle w:val="PL"/>
      </w:pPr>
      <w:r w:rsidRPr="00D52A88">
        <w:t xml:space="preserve">          $ref: 'TS29122_CommonData.yaml#/components/responses/503'</w:t>
      </w:r>
    </w:p>
    <w:p w14:paraId="10D0781E" w14:textId="77777777" w:rsidR="00056908" w:rsidRPr="00D52A88" w:rsidRDefault="00056908" w:rsidP="00056908">
      <w:pPr>
        <w:pStyle w:val="PL"/>
      </w:pPr>
      <w:r w:rsidRPr="00D52A88">
        <w:t xml:space="preserve">        default:</w:t>
      </w:r>
    </w:p>
    <w:p w14:paraId="289CDDEF" w14:textId="77777777" w:rsidR="00056908" w:rsidRPr="00D52A88" w:rsidRDefault="00056908" w:rsidP="00056908">
      <w:pPr>
        <w:pStyle w:val="PL"/>
      </w:pPr>
      <w:r w:rsidRPr="00D52A88">
        <w:t xml:space="preserve">          $ref: 'TS29122_CommonData.yaml#/components/responses/default'</w:t>
      </w:r>
    </w:p>
    <w:p w14:paraId="24FAD4CB" w14:textId="77777777" w:rsidR="00056908" w:rsidRPr="00D52A88" w:rsidRDefault="00056908" w:rsidP="00056908">
      <w:pPr>
        <w:pStyle w:val="PL"/>
      </w:pPr>
    </w:p>
    <w:p w14:paraId="45C247B6" w14:textId="77777777" w:rsidR="00056908" w:rsidRPr="00D52A88" w:rsidRDefault="00056908" w:rsidP="00056908">
      <w:pPr>
        <w:pStyle w:val="PL"/>
      </w:pPr>
      <w:r w:rsidRPr="00D52A88">
        <w:t xml:space="preserve">    put:</w:t>
      </w:r>
    </w:p>
    <w:p w14:paraId="4945F466" w14:textId="77777777" w:rsidR="00056908" w:rsidRPr="005D3E0C" w:rsidRDefault="00056908" w:rsidP="00056908">
      <w:pPr>
        <w:pStyle w:val="PL"/>
      </w:pPr>
      <w:r w:rsidRPr="00D52A88">
        <w:t xml:space="preserve">      summary: Update an existing Individual Spatial </w:t>
      </w:r>
      <w:r>
        <w:t>A</w:t>
      </w:r>
      <w:r w:rsidRPr="005D3E0C">
        <w:t>nchors list.</w:t>
      </w:r>
    </w:p>
    <w:p w14:paraId="1BBDBA62" w14:textId="77777777" w:rsidR="00056908" w:rsidRPr="005D3E0C" w:rsidRDefault="00056908" w:rsidP="00056908">
      <w:pPr>
        <w:pStyle w:val="PL"/>
      </w:pPr>
      <w:r w:rsidRPr="005D3E0C">
        <w:t xml:space="preserve">      operationId: UpdateIndSpatialAnchorsList</w:t>
      </w:r>
    </w:p>
    <w:p w14:paraId="58A40676" w14:textId="77777777" w:rsidR="00056908" w:rsidRPr="005D3E0C" w:rsidRDefault="00056908" w:rsidP="00056908">
      <w:pPr>
        <w:pStyle w:val="PL"/>
      </w:pPr>
      <w:r w:rsidRPr="005D3E0C">
        <w:t xml:space="preserve">      tags:</w:t>
      </w:r>
    </w:p>
    <w:p w14:paraId="2798B3F0" w14:textId="77777777" w:rsidR="00056908" w:rsidRPr="005D3E0C" w:rsidRDefault="00056908" w:rsidP="00056908">
      <w:pPr>
        <w:pStyle w:val="PL"/>
      </w:pPr>
      <w:r w:rsidRPr="005D3E0C">
        <w:t xml:space="preserve">        - Individual Spatial Anchors List (Document)</w:t>
      </w:r>
    </w:p>
    <w:p w14:paraId="283BB436" w14:textId="77777777" w:rsidR="00056908" w:rsidRPr="005D3E0C" w:rsidRDefault="00056908" w:rsidP="00056908">
      <w:pPr>
        <w:pStyle w:val="PL"/>
      </w:pPr>
      <w:r w:rsidRPr="005D3E0C">
        <w:t xml:space="preserve">      requestBody:</w:t>
      </w:r>
    </w:p>
    <w:p w14:paraId="157D5409" w14:textId="77777777" w:rsidR="00056908" w:rsidRPr="005D3E0C" w:rsidRDefault="00056908" w:rsidP="00056908">
      <w:pPr>
        <w:pStyle w:val="PL"/>
      </w:pPr>
      <w:r w:rsidRPr="005D3E0C">
        <w:t xml:space="preserve">        required: true</w:t>
      </w:r>
    </w:p>
    <w:p w14:paraId="040D9DA3" w14:textId="77777777" w:rsidR="00056908" w:rsidRPr="005D3E0C" w:rsidRDefault="00056908" w:rsidP="00056908">
      <w:pPr>
        <w:pStyle w:val="PL"/>
      </w:pPr>
      <w:r w:rsidRPr="005D3E0C">
        <w:t xml:space="preserve">        content:</w:t>
      </w:r>
    </w:p>
    <w:p w14:paraId="19652AD1" w14:textId="77777777" w:rsidR="00056908" w:rsidRPr="005D3E0C" w:rsidRDefault="00056908" w:rsidP="00056908">
      <w:pPr>
        <w:pStyle w:val="PL"/>
      </w:pPr>
      <w:r w:rsidRPr="005D3E0C">
        <w:t xml:space="preserve">          application/json:</w:t>
      </w:r>
    </w:p>
    <w:p w14:paraId="59285B08" w14:textId="77777777" w:rsidR="00056908" w:rsidRPr="005D3E0C" w:rsidRDefault="00056908" w:rsidP="00056908">
      <w:pPr>
        <w:pStyle w:val="PL"/>
      </w:pPr>
      <w:r w:rsidRPr="005D3E0C">
        <w:t xml:space="preserve">            schema:</w:t>
      </w:r>
    </w:p>
    <w:p w14:paraId="7C392A34" w14:textId="77777777" w:rsidR="00056908" w:rsidRPr="005D3E0C" w:rsidRDefault="00056908" w:rsidP="00056908">
      <w:pPr>
        <w:pStyle w:val="PL"/>
      </w:pPr>
      <w:r w:rsidRPr="005D3E0C">
        <w:t xml:space="preserve">              $ref: </w:t>
      </w:r>
      <w:r>
        <w:t>'</w:t>
      </w:r>
      <w:r w:rsidRPr="005D3E0C">
        <w:t>#/components/schemas/SpatialAnchorsList</w:t>
      </w:r>
      <w:r>
        <w:t>'</w:t>
      </w:r>
    </w:p>
    <w:p w14:paraId="38150719" w14:textId="77777777" w:rsidR="00056908" w:rsidRPr="005D3E0C" w:rsidRDefault="00056908" w:rsidP="00056908">
      <w:pPr>
        <w:pStyle w:val="PL"/>
      </w:pPr>
      <w:r w:rsidRPr="005D3E0C">
        <w:t xml:space="preserve">      responses:</w:t>
      </w:r>
    </w:p>
    <w:p w14:paraId="19BE2DD0" w14:textId="77777777" w:rsidR="00056908" w:rsidRPr="005D3E0C" w:rsidRDefault="00056908" w:rsidP="00056908">
      <w:pPr>
        <w:pStyle w:val="PL"/>
      </w:pPr>
      <w:r w:rsidRPr="005D3E0C">
        <w:t xml:space="preserve">        '200':</w:t>
      </w:r>
    </w:p>
    <w:p w14:paraId="2FF05556" w14:textId="77777777" w:rsidR="00056908" w:rsidRPr="005D3E0C" w:rsidRDefault="00056908" w:rsidP="00056908">
      <w:pPr>
        <w:pStyle w:val="PL"/>
      </w:pPr>
      <w:r w:rsidRPr="005D3E0C">
        <w:t xml:space="preserve">          description: &gt;</w:t>
      </w:r>
    </w:p>
    <w:p w14:paraId="320696BD" w14:textId="77777777" w:rsidR="00056908" w:rsidRPr="005D3E0C" w:rsidRDefault="00056908" w:rsidP="00056908">
      <w:pPr>
        <w:pStyle w:val="PL"/>
      </w:pPr>
      <w:r w:rsidRPr="005D3E0C">
        <w:t xml:space="preserve">            OK. The Individual Spatial Anchors List resource is successfully updated and</w:t>
      </w:r>
    </w:p>
    <w:p w14:paraId="41D1A9FA" w14:textId="77777777" w:rsidR="00056908" w:rsidRPr="00D52A88" w:rsidRDefault="00056908" w:rsidP="00056908">
      <w:pPr>
        <w:pStyle w:val="PL"/>
      </w:pPr>
      <w:r w:rsidRPr="005D3E0C">
        <w:t xml:space="preserve">            a representation of the updated resource shall be returned in the response</w:t>
      </w:r>
      <w:r>
        <w:t xml:space="preserve"> body.</w:t>
      </w:r>
    </w:p>
    <w:p w14:paraId="2372A314" w14:textId="77777777" w:rsidR="00056908" w:rsidRPr="00D52A88" w:rsidRDefault="00056908" w:rsidP="00056908">
      <w:pPr>
        <w:pStyle w:val="PL"/>
      </w:pPr>
      <w:r w:rsidRPr="00D52A88">
        <w:t xml:space="preserve">          content:</w:t>
      </w:r>
    </w:p>
    <w:p w14:paraId="7FE70623" w14:textId="77777777" w:rsidR="00056908" w:rsidRPr="00D52A88" w:rsidRDefault="00056908" w:rsidP="00056908">
      <w:pPr>
        <w:pStyle w:val="PL"/>
      </w:pPr>
      <w:r w:rsidRPr="00D52A88">
        <w:t xml:space="preserve">            application/json:</w:t>
      </w:r>
    </w:p>
    <w:p w14:paraId="5CE35EAE" w14:textId="77777777" w:rsidR="00056908" w:rsidRPr="00D52A88" w:rsidRDefault="00056908" w:rsidP="00056908">
      <w:pPr>
        <w:pStyle w:val="PL"/>
      </w:pPr>
      <w:r w:rsidRPr="00D52A88">
        <w:t xml:space="preserve">              schema:</w:t>
      </w:r>
    </w:p>
    <w:p w14:paraId="19B41DB1" w14:textId="77777777" w:rsidR="00056908" w:rsidRPr="00D52A88" w:rsidRDefault="00056908" w:rsidP="00056908">
      <w:pPr>
        <w:pStyle w:val="PL"/>
      </w:pPr>
      <w:r w:rsidRPr="00D52A88">
        <w:t xml:space="preserve">                $ref: </w:t>
      </w:r>
      <w:r>
        <w:t>'</w:t>
      </w:r>
      <w:r w:rsidRPr="00D52A88">
        <w:t>#/components/schemas/SpatialAnchorsList</w:t>
      </w:r>
      <w:r>
        <w:t>'</w:t>
      </w:r>
    </w:p>
    <w:p w14:paraId="2DE3D908" w14:textId="77777777" w:rsidR="00056908" w:rsidRPr="00D52A88" w:rsidRDefault="00056908" w:rsidP="00056908">
      <w:pPr>
        <w:pStyle w:val="PL"/>
      </w:pPr>
      <w:r w:rsidRPr="00D52A88">
        <w:t xml:space="preserve">        '204':</w:t>
      </w:r>
    </w:p>
    <w:p w14:paraId="1909D78F" w14:textId="77777777" w:rsidR="00056908" w:rsidRPr="00A4652E" w:rsidRDefault="00056908" w:rsidP="00056908">
      <w:pPr>
        <w:pStyle w:val="PL"/>
      </w:pPr>
      <w:r w:rsidRPr="00D52A88">
        <w:t xml:space="preserve">          description: </w:t>
      </w:r>
      <w:r w:rsidRPr="00A4652E">
        <w:t>&gt;</w:t>
      </w:r>
    </w:p>
    <w:p w14:paraId="299F3FA6" w14:textId="77777777" w:rsidR="00056908" w:rsidRDefault="00056908" w:rsidP="00056908">
      <w:pPr>
        <w:pStyle w:val="PL"/>
      </w:pPr>
      <w:r w:rsidRPr="00A4652E">
        <w:t xml:space="preserve">            </w:t>
      </w:r>
      <w:r w:rsidRPr="00D52A88">
        <w:t xml:space="preserve">No Content. </w:t>
      </w:r>
      <w:r w:rsidRPr="00050644">
        <w:t>The Individual Spatial Anchors List resource is successfully updated and no</w:t>
      </w:r>
    </w:p>
    <w:p w14:paraId="5D598DB5" w14:textId="77777777" w:rsidR="00056908" w:rsidRPr="00D900F8" w:rsidRDefault="00056908" w:rsidP="00056908">
      <w:pPr>
        <w:pStyle w:val="PL"/>
      </w:pPr>
      <w:r>
        <w:t xml:space="preserve">           </w:t>
      </w:r>
      <w:r w:rsidRPr="00050644">
        <w:t xml:space="preserve"> content is returned in the response body.</w:t>
      </w:r>
    </w:p>
    <w:p w14:paraId="4F9E40C1" w14:textId="77777777" w:rsidR="00056908" w:rsidRPr="00D900F8" w:rsidRDefault="00056908" w:rsidP="00056908">
      <w:pPr>
        <w:pStyle w:val="PL"/>
      </w:pPr>
      <w:r w:rsidRPr="00D900F8">
        <w:t xml:space="preserve">        '307':</w:t>
      </w:r>
    </w:p>
    <w:p w14:paraId="05270A74" w14:textId="77777777" w:rsidR="00056908" w:rsidRPr="00D900F8" w:rsidRDefault="00056908" w:rsidP="00056908">
      <w:pPr>
        <w:pStyle w:val="PL"/>
      </w:pPr>
      <w:r w:rsidRPr="00D900F8">
        <w:t xml:space="preserve">          $ref: 'TS29122_CommonData.yaml#/components/responses/307'</w:t>
      </w:r>
    </w:p>
    <w:p w14:paraId="45C8AB8E" w14:textId="77777777" w:rsidR="00056908" w:rsidRPr="00D900F8" w:rsidRDefault="00056908" w:rsidP="00056908">
      <w:pPr>
        <w:pStyle w:val="PL"/>
      </w:pPr>
      <w:r w:rsidRPr="00D900F8">
        <w:t xml:space="preserve">        '308':</w:t>
      </w:r>
    </w:p>
    <w:p w14:paraId="3E6A2EE4" w14:textId="77777777" w:rsidR="00056908" w:rsidRPr="00D900F8" w:rsidRDefault="00056908" w:rsidP="00056908">
      <w:pPr>
        <w:pStyle w:val="PL"/>
      </w:pPr>
      <w:r w:rsidRPr="00D900F8">
        <w:t xml:space="preserve">          $ref: 'TS29122_CommonData.yaml#/components/responses/308'</w:t>
      </w:r>
    </w:p>
    <w:p w14:paraId="0A95C589" w14:textId="77777777" w:rsidR="00056908" w:rsidRPr="00D900F8" w:rsidRDefault="00056908" w:rsidP="00056908">
      <w:pPr>
        <w:pStyle w:val="PL"/>
      </w:pPr>
      <w:r w:rsidRPr="00D900F8">
        <w:t xml:space="preserve">        '400':</w:t>
      </w:r>
    </w:p>
    <w:p w14:paraId="2EC7D10B" w14:textId="77777777" w:rsidR="00056908" w:rsidRPr="00D900F8" w:rsidRDefault="00056908" w:rsidP="00056908">
      <w:pPr>
        <w:pStyle w:val="PL"/>
      </w:pPr>
      <w:r w:rsidRPr="00D900F8">
        <w:t xml:space="preserve">          $ref: 'TS29122_CommonData.yaml#/components/responses/400'</w:t>
      </w:r>
    </w:p>
    <w:p w14:paraId="42AB5648" w14:textId="77777777" w:rsidR="00056908" w:rsidRPr="00D900F8" w:rsidRDefault="00056908" w:rsidP="00056908">
      <w:pPr>
        <w:pStyle w:val="PL"/>
      </w:pPr>
      <w:r w:rsidRPr="00D900F8">
        <w:t xml:space="preserve">        '401':</w:t>
      </w:r>
    </w:p>
    <w:p w14:paraId="4219E657" w14:textId="77777777" w:rsidR="00056908" w:rsidRPr="00D900F8" w:rsidRDefault="00056908" w:rsidP="00056908">
      <w:pPr>
        <w:pStyle w:val="PL"/>
      </w:pPr>
      <w:r w:rsidRPr="00D900F8">
        <w:t xml:space="preserve">          $ref: 'TS29122_CommonData.yaml#/components/responses/401'</w:t>
      </w:r>
    </w:p>
    <w:p w14:paraId="76A67DCE" w14:textId="77777777" w:rsidR="00056908" w:rsidRPr="00D900F8" w:rsidRDefault="00056908" w:rsidP="00056908">
      <w:pPr>
        <w:pStyle w:val="PL"/>
      </w:pPr>
      <w:r w:rsidRPr="00D900F8">
        <w:t xml:space="preserve">        '403':</w:t>
      </w:r>
    </w:p>
    <w:p w14:paraId="6C353EBF" w14:textId="77777777" w:rsidR="00056908" w:rsidRPr="00D900F8" w:rsidRDefault="00056908" w:rsidP="00056908">
      <w:pPr>
        <w:pStyle w:val="PL"/>
      </w:pPr>
      <w:r w:rsidRPr="00D900F8">
        <w:t xml:space="preserve">          $ref: 'TS29122_CommonData.yaml#/components/responses/403'</w:t>
      </w:r>
    </w:p>
    <w:p w14:paraId="51B5096A" w14:textId="77777777" w:rsidR="00056908" w:rsidRPr="00D900F8" w:rsidRDefault="00056908" w:rsidP="00056908">
      <w:pPr>
        <w:pStyle w:val="PL"/>
      </w:pPr>
      <w:r w:rsidRPr="00D900F8">
        <w:t xml:space="preserve">        '404':</w:t>
      </w:r>
    </w:p>
    <w:p w14:paraId="2937143B" w14:textId="77777777" w:rsidR="00056908" w:rsidRPr="00D900F8" w:rsidRDefault="00056908" w:rsidP="00056908">
      <w:pPr>
        <w:pStyle w:val="PL"/>
      </w:pPr>
      <w:r w:rsidRPr="00D900F8">
        <w:t xml:space="preserve">          $ref: 'TS29122_CommonData.yaml#/components/responses/404'</w:t>
      </w:r>
    </w:p>
    <w:p w14:paraId="410FE46A" w14:textId="77777777" w:rsidR="00056908" w:rsidRPr="00D900F8" w:rsidRDefault="00056908" w:rsidP="00056908">
      <w:pPr>
        <w:pStyle w:val="PL"/>
      </w:pPr>
      <w:r w:rsidRPr="00D900F8">
        <w:t xml:space="preserve">        '411':</w:t>
      </w:r>
    </w:p>
    <w:p w14:paraId="19BA8D34" w14:textId="77777777" w:rsidR="00056908" w:rsidRPr="00D900F8" w:rsidRDefault="00056908" w:rsidP="00056908">
      <w:pPr>
        <w:pStyle w:val="PL"/>
      </w:pPr>
      <w:r w:rsidRPr="00D900F8">
        <w:t xml:space="preserve">          $ref: 'TS29122_CommonData.yaml#/components/responses/411'</w:t>
      </w:r>
    </w:p>
    <w:p w14:paraId="24C7BD70" w14:textId="77777777" w:rsidR="00056908" w:rsidRPr="00D900F8" w:rsidRDefault="00056908" w:rsidP="00056908">
      <w:pPr>
        <w:pStyle w:val="PL"/>
      </w:pPr>
      <w:r w:rsidRPr="00D900F8">
        <w:t xml:space="preserve">        '413':</w:t>
      </w:r>
    </w:p>
    <w:p w14:paraId="1DBB3859" w14:textId="77777777" w:rsidR="00056908" w:rsidRPr="00D900F8" w:rsidRDefault="00056908" w:rsidP="00056908">
      <w:pPr>
        <w:pStyle w:val="PL"/>
      </w:pPr>
      <w:r w:rsidRPr="00D900F8">
        <w:t xml:space="preserve">          $ref: 'TS29122_CommonData.yaml#/components/responses/413'</w:t>
      </w:r>
    </w:p>
    <w:p w14:paraId="326D6CD3" w14:textId="77777777" w:rsidR="00056908" w:rsidRPr="00D900F8" w:rsidRDefault="00056908" w:rsidP="00056908">
      <w:pPr>
        <w:pStyle w:val="PL"/>
      </w:pPr>
      <w:r w:rsidRPr="00D900F8">
        <w:t xml:space="preserve">        '415':</w:t>
      </w:r>
    </w:p>
    <w:p w14:paraId="2AF4A0DD" w14:textId="77777777" w:rsidR="00056908" w:rsidRPr="00D900F8" w:rsidRDefault="00056908" w:rsidP="00056908">
      <w:pPr>
        <w:pStyle w:val="PL"/>
      </w:pPr>
      <w:r w:rsidRPr="00D900F8">
        <w:t xml:space="preserve">          $ref: 'TS29122_CommonData.yaml#/components/responses/415'</w:t>
      </w:r>
    </w:p>
    <w:p w14:paraId="05CBF955" w14:textId="77777777" w:rsidR="00056908" w:rsidRPr="00D900F8" w:rsidRDefault="00056908" w:rsidP="00056908">
      <w:pPr>
        <w:pStyle w:val="PL"/>
      </w:pPr>
      <w:r w:rsidRPr="00D900F8">
        <w:t xml:space="preserve">        '429':</w:t>
      </w:r>
    </w:p>
    <w:p w14:paraId="7D28EA72" w14:textId="77777777" w:rsidR="00056908" w:rsidRPr="00D900F8" w:rsidRDefault="00056908" w:rsidP="00056908">
      <w:pPr>
        <w:pStyle w:val="PL"/>
      </w:pPr>
      <w:r w:rsidRPr="00D900F8">
        <w:t xml:space="preserve">          $ref: 'TS29122_CommonData.yaml#/components/responses/429'</w:t>
      </w:r>
    </w:p>
    <w:p w14:paraId="25B71CF0" w14:textId="77777777" w:rsidR="00056908" w:rsidRPr="00D900F8" w:rsidRDefault="00056908" w:rsidP="00056908">
      <w:pPr>
        <w:pStyle w:val="PL"/>
      </w:pPr>
      <w:r w:rsidRPr="00D900F8">
        <w:t xml:space="preserve">        '500':</w:t>
      </w:r>
    </w:p>
    <w:p w14:paraId="7CDDF109" w14:textId="77777777" w:rsidR="00056908" w:rsidRPr="00D900F8" w:rsidRDefault="00056908" w:rsidP="00056908">
      <w:pPr>
        <w:pStyle w:val="PL"/>
      </w:pPr>
      <w:r w:rsidRPr="00D900F8">
        <w:t xml:space="preserve">          $ref: 'TS29122_CommonData.yaml#/components/responses/500'</w:t>
      </w:r>
    </w:p>
    <w:p w14:paraId="6974DBE8" w14:textId="77777777" w:rsidR="00056908" w:rsidRPr="00D900F8" w:rsidRDefault="00056908" w:rsidP="00056908">
      <w:pPr>
        <w:pStyle w:val="PL"/>
      </w:pPr>
      <w:r w:rsidRPr="00D900F8">
        <w:t xml:space="preserve">        '503':</w:t>
      </w:r>
    </w:p>
    <w:p w14:paraId="43253404" w14:textId="77777777" w:rsidR="00056908" w:rsidRPr="00D900F8" w:rsidRDefault="00056908" w:rsidP="00056908">
      <w:pPr>
        <w:pStyle w:val="PL"/>
      </w:pPr>
      <w:r w:rsidRPr="00D900F8">
        <w:t xml:space="preserve">          $ref: 'TS29122_CommonData.yaml#/components/responses/503'</w:t>
      </w:r>
    </w:p>
    <w:p w14:paraId="0549440A" w14:textId="77777777" w:rsidR="00056908" w:rsidRPr="00D900F8" w:rsidRDefault="00056908" w:rsidP="00056908">
      <w:pPr>
        <w:pStyle w:val="PL"/>
      </w:pPr>
      <w:r w:rsidRPr="00D900F8">
        <w:t xml:space="preserve">        default:</w:t>
      </w:r>
    </w:p>
    <w:p w14:paraId="66C3EB27" w14:textId="77777777" w:rsidR="00056908" w:rsidRPr="00D900F8" w:rsidRDefault="00056908" w:rsidP="00056908">
      <w:pPr>
        <w:pStyle w:val="PL"/>
      </w:pPr>
      <w:r w:rsidRPr="00D900F8">
        <w:t xml:space="preserve">          $ref: 'TS29122_CommonData.yaml#/components/responses/default'</w:t>
      </w:r>
    </w:p>
    <w:p w14:paraId="052127DD" w14:textId="77777777" w:rsidR="00056908" w:rsidRPr="00D900F8" w:rsidRDefault="00056908" w:rsidP="00056908">
      <w:pPr>
        <w:pStyle w:val="PL"/>
      </w:pPr>
    </w:p>
    <w:p w14:paraId="640303F4" w14:textId="77777777" w:rsidR="00056908" w:rsidRPr="00D900F8" w:rsidRDefault="00056908" w:rsidP="00056908">
      <w:pPr>
        <w:pStyle w:val="PL"/>
      </w:pPr>
      <w:r w:rsidRPr="00D900F8">
        <w:t xml:space="preserve">    patch:</w:t>
      </w:r>
    </w:p>
    <w:p w14:paraId="62BB8A18" w14:textId="77777777" w:rsidR="00056908" w:rsidRPr="00D900F8" w:rsidRDefault="00056908" w:rsidP="00056908">
      <w:pPr>
        <w:pStyle w:val="PL"/>
      </w:pPr>
      <w:r w:rsidRPr="00D900F8">
        <w:t xml:space="preserve">      summary: Modify an existing Individual Spatial Anchors List.</w:t>
      </w:r>
    </w:p>
    <w:p w14:paraId="4FADAE7B" w14:textId="77777777" w:rsidR="00056908" w:rsidRPr="00D900F8" w:rsidRDefault="00056908" w:rsidP="00056908">
      <w:pPr>
        <w:pStyle w:val="PL"/>
      </w:pPr>
      <w:r w:rsidRPr="00D900F8">
        <w:t xml:space="preserve">      operationId: ModifyIndSpatialAnchorsList</w:t>
      </w:r>
    </w:p>
    <w:p w14:paraId="550B96E0" w14:textId="77777777" w:rsidR="00056908" w:rsidRPr="00D900F8" w:rsidRDefault="00056908" w:rsidP="00056908">
      <w:pPr>
        <w:pStyle w:val="PL"/>
      </w:pPr>
      <w:r w:rsidRPr="00D900F8">
        <w:t xml:space="preserve">      tags:</w:t>
      </w:r>
    </w:p>
    <w:p w14:paraId="38A7E252" w14:textId="77777777" w:rsidR="00056908" w:rsidRPr="00D900F8" w:rsidRDefault="00056908" w:rsidP="00056908">
      <w:pPr>
        <w:pStyle w:val="PL"/>
      </w:pPr>
      <w:r w:rsidRPr="00D900F8">
        <w:t xml:space="preserve">        - Individual Spatial Anchors List (Document)</w:t>
      </w:r>
    </w:p>
    <w:p w14:paraId="1BA2408E" w14:textId="77777777" w:rsidR="00056908" w:rsidRPr="00D900F8" w:rsidRDefault="00056908" w:rsidP="00056908">
      <w:pPr>
        <w:pStyle w:val="PL"/>
      </w:pPr>
      <w:r w:rsidRPr="00D900F8">
        <w:t xml:space="preserve">      requestBody:</w:t>
      </w:r>
    </w:p>
    <w:p w14:paraId="3A93361E" w14:textId="77777777" w:rsidR="00056908" w:rsidRPr="00D900F8" w:rsidRDefault="00056908" w:rsidP="00056908">
      <w:pPr>
        <w:pStyle w:val="PL"/>
      </w:pPr>
      <w:r w:rsidRPr="00D900F8">
        <w:t xml:space="preserve">        required: true</w:t>
      </w:r>
    </w:p>
    <w:p w14:paraId="3C8FEF05" w14:textId="77777777" w:rsidR="00056908" w:rsidRPr="00D900F8" w:rsidRDefault="00056908" w:rsidP="00056908">
      <w:pPr>
        <w:pStyle w:val="PL"/>
      </w:pPr>
      <w:r w:rsidRPr="00D900F8">
        <w:t xml:space="preserve">        content:</w:t>
      </w:r>
    </w:p>
    <w:p w14:paraId="78D16FA6" w14:textId="77777777" w:rsidR="00056908" w:rsidRPr="00D900F8" w:rsidRDefault="00056908" w:rsidP="00056908">
      <w:pPr>
        <w:pStyle w:val="PL"/>
      </w:pPr>
      <w:r w:rsidRPr="00D900F8">
        <w:t xml:space="preserve">          application/json:</w:t>
      </w:r>
    </w:p>
    <w:p w14:paraId="15B53588" w14:textId="77777777" w:rsidR="00056908" w:rsidRPr="00D900F8" w:rsidRDefault="00056908" w:rsidP="00056908">
      <w:pPr>
        <w:pStyle w:val="PL"/>
      </w:pPr>
      <w:r w:rsidRPr="00D900F8">
        <w:t xml:space="preserve">            schema:</w:t>
      </w:r>
    </w:p>
    <w:p w14:paraId="63D3708E" w14:textId="77777777" w:rsidR="00056908" w:rsidRPr="00D900F8" w:rsidRDefault="00056908" w:rsidP="00056908">
      <w:pPr>
        <w:pStyle w:val="PL"/>
      </w:pPr>
      <w:r w:rsidRPr="00D900F8">
        <w:t xml:space="preserve">              $ref: </w:t>
      </w:r>
      <w:r>
        <w:t>'</w:t>
      </w:r>
      <w:r w:rsidRPr="00D900F8">
        <w:t>#/components/schemas/SpatialAnchorsList</w:t>
      </w:r>
      <w:r>
        <w:t>'</w:t>
      </w:r>
    </w:p>
    <w:p w14:paraId="4191E2BC" w14:textId="77777777" w:rsidR="00056908" w:rsidRPr="00D900F8" w:rsidRDefault="00056908" w:rsidP="00056908">
      <w:pPr>
        <w:pStyle w:val="PL"/>
      </w:pPr>
      <w:r w:rsidRPr="00D900F8">
        <w:t xml:space="preserve">      responses:</w:t>
      </w:r>
    </w:p>
    <w:p w14:paraId="14B41666" w14:textId="77777777" w:rsidR="00056908" w:rsidRPr="00D900F8" w:rsidRDefault="00056908" w:rsidP="00056908">
      <w:pPr>
        <w:pStyle w:val="PL"/>
      </w:pPr>
      <w:r w:rsidRPr="00D900F8">
        <w:t xml:space="preserve">        '200':</w:t>
      </w:r>
    </w:p>
    <w:p w14:paraId="5BCC0133" w14:textId="77777777" w:rsidR="00056908" w:rsidRPr="00D900F8" w:rsidRDefault="00056908" w:rsidP="00056908">
      <w:pPr>
        <w:pStyle w:val="PL"/>
      </w:pPr>
      <w:r w:rsidRPr="00D900F8">
        <w:t xml:space="preserve">          description: &gt;</w:t>
      </w:r>
    </w:p>
    <w:p w14:paraId="3C56D992" w14:textId="77777777" w:rsidR="00056908" w:rsidRPr="00A4652E" w:rsidRDefault="00056908" w:rsidP="00056908">
      <w:pPr>
        <w:pStyle w:val="PL"/>
      </w:pPr>
      <w:r w:rsidRPr="00A4652E">
        <w:t xml:space="preserve">            OK. The Individual Spatial Anchors List resource is successfully </w:t>
      </w:r>
      <w:r>
        <w:t>modified</w:t>
      </w:r>
      <w:r w:rsidRPr="00A4652E">
        <w:t xml:space="preserve"> and</w:t>
      </w:r>
    </w:p>
    <w:p w14:paraId="6AE579EC" w14:textId="77777777" w:rsidR="00056908" w:rsidRPr="00A4652E" w:rsidRDefault="00056908" w:rsidP="00056908">
      <w:pPr>
        <w:pStyle w:val="PL"/>
      </w:pPr>
      <w:r w:rsidRPr="00A4652E">
        <w:t xml:space="preserve">            a representation of the updated resource shall be returned in the response</w:t>
      </w:r>
      <w:r>
        <w:t xml:space="preserve"> body.</w:t>
      </w:r>
    </w:p>
    <w:p w14:paraId="0083424F" w14:textId="77777777" w:rsidR="00056908" w:rsidRPr="00D900F8" w:rsidRDefault="00056908" w:rsidP="00056908">
      <w:pPr>
        <w:pStyle w:val="PL"/>
      </w:pPr>
      <w:r w:rsidRPr="00D900F8">
        <w:t xml:space="preserve">          content:</w:t>
      </w:r>
    </w:p>
    <w:p w14:paraId="46936FA5" w14:textId="77777777" w:rsidR="00056908" w:rsidRPr="00D900F8" w:rsidRDefault="00056908" w:rsidP="00056908">
      <w:pPr>
        <w:pStyle w:val="PL"/>
      </w:pPr>
      <w:r w:rsidRPr="00D900F8">
        <w:t xml:space="preserve">            application/json:</w:t>
      </w:r>
    </w:p>
    <w:p w14:paraId="212EE775" w14:textId="77777777" w:rsidR="00056908" w:rsidRPr="00D900F8" w:rsidRDefault="00056908" w:rsidP="00056908">
      <w:pPr>
        <w:pStyle w:val="PL"/>
      </w:pPr>
      <w:r w:rsidRPr="00D900F8">
        <w:t xml:space="preserve">              schema:</w:t>
      </w:r>
    </w:p>
    <w:p w14:paraId="1F7242A1" w14:textId="77777777" w:rsidR="00056908" w:rsidRPr="00D900F8" w:rsidRDefault="00056908" w:rsidP="00056908">
      <w:pPr>
        <w:pStyle w:val="PL"/>
      </w:pPr>
      <w:r w:rsidRPr="00D900F8">
        <w:t xml:space="preserve">                $ref: </w:t>
      </w:r>
      <w:r>
        <w:t>'</w:t>
      </w:r>
      <w:r w:rsidRPr="00D900F8">
        <w:t>#/components/schemas/SpatialAnchorsList</w:t>
      </w:r>
      <w:r>
        <w:t>'</w:t>
      </w:r>
    </w:p>
    <w:p w14:paraId="7D72ED21" w14:textId="77777777" w:rsidR="00056908" w:rsidRPr="00D900F8" w:rsidRDefault="00056908" w:rsidP="00056908">
      <w:pPr>
        <w:pStyle w:val="PL"/>
      </w:pPr>
      <w:r w:rsidRPr="00D900F8">
        <w:t xml:space="preserve">        '204':</w:t>
      </w:r>
    </w:p>
    <w:p w14:paraId="3D00189A" w14:textId="77777777" w:rsidR="00056908" w:rsidRPr="00A4652E" w:rsidRDefault="00056908" w:rsidP="00056908">
      <w:pPr>
        <w:pStyle w:val="PL"/>
      </w:pPr>
      <w:r w:rsidRPr="00D900F8">
        <w:t xml:space="preserve">          description: </w:t>
      </w:r>
      <w:r w:rsidRPr="00A4652E">
        <w:t>&gt;</w:t>
      </w:r>
    </w:p>
    <w:p w14:paraId="47BCB179" w14:textId="77777777" w:rsidR="00056908" w:rsidRDefault="00056908" w:rsidP="00056908">
      <w:pPr>
        <w:pStyle w:val="PL"/>
      </w:pPr>
      <w:r w:rsidRPr="00A4652E">
        <w:t xml:space="preserve">            No Content. </w:t>
      </w:r>
      <w:r w:rsidRPr="00050644">
        <w:t xml:space="preserve">The Individual Spatial Anchors List resource is successfully </w:t>
      </w:r>
      <w:r>
        <w:t>modified</w:t>
      </w:r>
      <w:r w:rsidRPr="00050644">
        <w:t xml:space="preserve"> and no</w:t>
      </w:r>
    </w:p>
    <w:p w14:paraId="2CF14D85" w14:textId="77777777" w:rsidR="00056908" w:rsidRPr="00A4652E" w:rsidRDefault="00056908" w:rsidP="00056908">
      <w:pPr>
        <w:pStyle w:val="PL"/>
      </w:pPr>
      <w:r>
        <w:t xml:space="preserve">           </w:t>
      </w:r>
      <w:r w:rsidRPr="00050644">
        <w:t xml:space="preserve"> content is returned in the response body.</w:t>
      </w:r>
    </w:p>
    <w:p w14:paraId="4037A3A2" w14:textId="77777777" w:rsidR="00056908" w:rsidRPr="007E36A8" w:rsidRDefault="00056908" w:rsidP="00056908">
      <w:pPr>
        <w:pStyle w:val="PL"/>
      </w:pPr>
      <w:r w:rsidRPr="007E36A8">
        <w:t xml:space="preserve">        '307':</w:t>
      </w:r>
    </w:p>
    <w:p w14:paraId="318D6029" w14:textId="77777777" w:rsidR="00056908" w:rsidRPr="007E36A8" w:rsidRDefault="00056908" w:rsidP="00056908">
      <w:pPr>
        <w:pStyle w:val="PL"/>
      </w:pPr>
      <w:r w:rsidRPr="007E36A8">
        <w:t xml:space="preserve">          $ref: </w:t>
      </w:r>
      <w:r>
        <w:t>'</w:t>
      </w:r>
      <w:r w:rsidRPr="007E36A8">
        <w:t>TS29122_CommonData.yaml#/components/responses/307</w:t>
      </w:r>
      <w:r>
        <w:t>'</w:t>
      </w:r>
    </w:p>
    <w:p w14:paraId="17AEC45D" w14:textId="77777777" w:rsidR="00056908" w:rsidRPr="007E36A8" w:rsidRDefault="00056908" w:rsidP="00056908">
      <w:pPr>
        <w:pStyle w:val="PL"/>
      </w:pPr>
      <w:r w:rsidRPr="007E36A8">
        <w:t xml:space="preserve">        '308':</w:t>
      </w:r>
    </w:p>
    <w:p w14:paraId="26AFD17E" w14:textId="77777777" w:rsidR="00056908" w:rsidRPr="007E36A8" w:rsidRDefault="00056908" w:rsidP="00056908">
      <w:pPr>
        <w:pStyle w:val="PL"/>
      </w:pPr>
      <w:r w:rsidRPr="007E36A8">
        <w:t xml:space="preserve">          $ref: </w:t>
      </w:r>
      <w:r>
        <w:t>'</w:t>
      </w:r>
      <w:r w:rsidRPr="007E36A8">
        <w:t>TS29122_CommonData.yaml#/components/responses/308</w:t>
      </w:r>
      <w:r>
        <w:t>'</w:t>
      </w:r>
    </w:p>
    <w:p w14:paraId="4204A0F8" w14:textId="77777777" w:rsidR="00056908" w:rsidRPr="007E36A8" w:rsidRDefault="00056908" w:rsidP="00056908">
      <w:pPr>
        <w:pStyle w:val="PL"/>
      </w:pPr>
      <w:r w:rsidRPr="007E36A8">
        <w:t xml:space="preserve">        '400':</w:t>
      </w:r>
    </w:p>
    <w:p w14:paraId="46A02DE6" w14:textId="77777777" w:rsidR="00056908" w:rsidRPr="007E36A8" w:rsidRDefault="00056908" w:rsidP="00056908">
      <w:pPr>
        <w:pStyle w:val="PL"/>
      </w:pPr>
      <w:r w:rsidRPr="007E36A8">
        <w:t xml:space="preserve">          $ref: </w:t>
      </w:r>
      <w:r>
        <w:t>'</w:t>
      </w:r>
      <w:r w:rsidRPr="007E36A8">
        <w:t>TS29122_CommonData.yaml#/components/responses/400</w:t>
      </w:r>
      <w:r>
        <w:t>'</w:t>
      </w:r>
    </w:p>
    <w:p w14:paraId="0A0DA84D" w14:textId="77777777" w:rsidR="00056908" w:rsidRPr="007E36A8" w:rsidRDefault="00056908" w:rsidP="00056908">
      <w:pPr>
        <w:pStyle w:val="PL"/>
      </w:pPr>
      <w:r w:rsidRPr="007E36A8">
        <w:t xml:space="preserve">        '401':</w:t>
      </w:r>
    </w:p>
    <w:p w14:paraId="48FE39FC" w14:textId="77777777" w:rsidR="00056908" w:rsidRPr="002B58E6" w:rsidRDefault="00056908" w:rsidP="00056908">
      <w:pPr>
        <w:pStyle w:val="PL"/>
      </w:pPr>
      <w:r w:rsidRPr="007E36A8">
        <w:t xml:space="preserve">          $ref: </w:t>
      </w:r>
      <w:r>
        <w:t>'</w:t>
      </w:r>
      <w:r w:rsidRPr="00435B39">
        <w:t>TS29122_CommonData.yaml#/components/responses/401</w:t>
      </w:r>
      <w:r>
        <w:t>'</w:t>
      </w:r>
    </w:p>
    <w:p w14:paraId="5C03523C" w14:textId="77777777" w:rsidR="00056908" w:rsidRPr="002B58E6" w:rsidRDefault="00056908" w:rsidP="00056908">
      <w:pPr>
        <w:pStyle w:val="PL"/>
      </w:pPr>
      <w:r w:rsidRPr="002B58E6">
        <w:t xml:space="preserve">        '403':</w:t>
      </w:r>
    </w:p>
    <w:p w14:paraId="0676B1E6" w14:textId="77777777" w:rsidR="00056908" w:rsidRPr="002B58E6" w:rsidRDefault="00056908" w:rsidP="00056908">
      <w:pPr>
        <w:pStyle w:val="PL"/>
      </w:pPr>
      <w:r w:rsidRPr="002B58E6">
        <w:t xml:space="preserve">          $ref: </w:t>
      </w:r>
      <w:r>
        <w:t>'</w:t>
      </w:r>
      <w:r w:rsidRPr="002B58E6">
        <w:t>TS29122_CommonData.yaml#/components/responses/403</w:t>
      </w:r>
      <w:r>
        <w:t>'</w:t>
      </w:r>
    </w:p>
    <w:p w14:paraId="12937FD3" w14:textId="77777777" w:rsidR="00056908" w:rsidRPr="002B58E6" w:rsidRDefault="00056908" w:rsidP="00056908">
      <w:pPr>
        <w:pStyle w:val="PL"/>
      </w:pPr>
      <w:r w:rsidRPr="002B58E6">
        <w:t xml:space="preserve">        '404':</w:t>
      </w:r>
    </w:p>
    <w:p w14:paraId="3F9B8F21" w14:textId="77777777" w:rsidR="00056908" w:rsidRPr="002B58E6" w:rsidRDefault="00056908" w:rsidP="00056908">
      <w:pPr>
        <w:pStyle w:val="PL"/>
      </w:pPr>
      <w:r w:rsidRPr="002B58E6">
        <w:t xml:space="preserve">          $ref: </w:t>
      </w:r>
      <w:r>
        <w:t>'</w:t>
      </w:r>
      <w:r w:rsidRPr="002B58E6">
        <w:t>TS29122_CommonData.yaml#/components/responses/404</w:t>
      </w:r>
      <w:r>
        <w:t>'</w:t>
      </w:r>
    </w:p>
    <w:p w14:paraId="4DCEB7C9" w14:textId="77777777" w:rsidR="00056908" w:rsidRPr="00A4652E" w:rsidRDefault="00056908" w:rsidP="00056908">
      <w:pPr>
        <w:pStyle w:val="PL"/>
      </w:pPr>
      <w:r w:rsidRPr="00A4652E">
        <w:t xml:space="preserve">        '411':</w:t>
      </w:r>
    </w:p>
    <w:p w14:paraId="0E6D68D9" w14:textId="77777777" w:rsidR="00056908" w:rsidRPr="00A4652E" w:rsidRDefault="00056908" w:rsidP="00056908">
      <w:pPr>
        <w:pStyle w:val="PL"/>
      </w:pPr>
      <w:r w:rsidRPr="00A4652E">
        <w:t xml:space="preserve">          $ref: 'TS29122_CommonData.yaml#/components/responses/411'</w:t>
      </w:r>
    </w:p>
    <w:p w14:paraId="165C039C" w14:textId="77777777" w:rsidR="00056908" w:rsidRPr="00A4652E" w:rsidRDefault="00056908" w:rsidP="00056908">
      <w:pPr>
        <w:pStyle w:val="PL"/>
      </w:pPr>
      <w:r w:rsidRPr="00A4652E">
        <w:t xml:space="preserve">        '413':</w:t>
      </w:r>
    </w:p>
    <w:p w14:paraId="630322AE" w14:textId="77777777" w:rsidR="00056908" w:rsidRPr="00A4652E" w:rsidRDefault="00056908" w:rsidP="00056908">
      <w:pPr>
        <w:pStyle w:val="PL"/>
      </w:pPr>
      <w:r w:rsidRPr="00A4652E">
        <w:t xml:space="preserve">          $ref: 'TS29122_CommonData.yaml#/components/responses/413'</w:t>
      </w:r>
    </w:p>
    <w:p w14:paraId="0A565118" w14:textId="77777777" w:rsidR="00056908" w:rsidRPr="00A4652E" w:rsidRDefault="00056908" w:rsidP="00056908">
      <w:pPr>
        <w:pStyle w:val="PL"/>
      </w:pPr>
      <w:r w:rsidRPr="00A4652E">
        <w:t xml:space="preserve">        '415':</w:t>
      </w:r>
    </w:p>
    <w:p w14:paraId="2C71BE11" w14:textId="77777777" w:rsidR="00056908" w:rsidRPr="00A4652E" w:rsidRDefault="00056908" w:rsidP="00056908">
      <w:pPr>
        <w:pStyle w:val="PL"/>
      </w:pPr>
      <w:r w:rsidRPr="00A4652E">
        <w:t xml:space="preserve">          $ref: 'TS29122_CommonData.yaml#/components/responses/415'</w:t>
      </w:r>
    </w:p>
    <w:p w14:paraId="22955C6F" w14:textId="77777777" w:rsidR="00056908" w:rsidRPr="00BA51AE" w:rsidRDefault="00056908" w:rsidP="00056908">
      <w:pPr>
        <w:pStyle w:val="PL"/>
      </w:pPr>
      <w:r w:rsidRPr="00BA51AE">
        <w:t xml:space="preserve">        '429':</w:t>
      </w:r>
    </w:p>
    <w:p w14:paraId="5707C206" w14:textId="77777777" w:rsidR="00056908" w:rsidRPr="00BA51AE" w:rsidRDefault="00056908" w:rsidP="00056908">
      <w:pPr>
        <w:pStyle w:val="PL"/>
      </w:pPr>
      <w:r w:rsidRPr="00BA51AE">
        <w:t xml:space="preserve">          $ref: </w:t>
      </w:r>
      <w:r>
        <w:t>'</w:t>
      </w:r>
      <w:r w:rsidRPr="00BA51AE">
        <w:t>TS29122_CommonData.yaml#/components/responses/429</w:t>
      </w:r>
      <w:r>
        <w:t>'</w:t>
      </w:r>
    </w:p>
    <w:p w14:paraId="5FAB46C1" w14:textId="77777777" w:rsidR="00056908" w:rsidRPr="00BA51AE" w:rsidRDefault="00056908" w:rsidP="00056908">
      <w:pPr>
        <w:pStyle w:val="PL"/>
      </w:pPr>
      <w:r w:rsidRPr="00BA51AE">
        <w:t xml:space="preserve">        '500':</w:t>
      </w:r>
    </w:p>
    <w:p w14:paraId="48C64D81" w14:textId="77777777" w:rsidR="00056908" w:rsidRPr="00BA51AE" w:rsidRDefault="00056908" w:rsidP="00056908">
      <w:pPr>
        <w:pStyle w:val="PL"/>
      </w:pPr>
      <w:r w:rsidRPr="00BA51AE">
        <w:t xml:space="preserve">          $ref: </w:t>
      </w:r>
      <w:r>
        <w:t>'</w:t>
      </w:r>
      <w:r w:rsidRPr="00BA51AE">
        <w:t>TS29122_CommonData.yaml#/components/responses/500</w:t>
      </w:r>
      <w:r>
        <w:t>'</w:t>
      </w:r>
    </w:p>
    <w:p w14:paraId="7A981D36" w14:textId="77777777" w:rsidR="00056908" w:rsidRPr="00BA51AE" w:rsidRDefault="00056908" w:rsidP="00056908">
      <w:pPr>
        <w:pStyle w:val="PL"/>
      </w:pPr>
      <w:r w:rsidRPr="00BA51AE">
        <w:t xml:space="preserve">        '503':</w:t>
      </w:r>
    </w:p>
    <w:p w14:paraId="38A5882B" w14:textId="77777777" w:rsidR="00056908" w:rsidRPr="00BA51AE" w:rsidRDefault="00056908" w:rsidP="00056908">
      <w:pPr>
        <w:pStyle w:val="PL"/>
      </w:pPr>
      <w:r w:rsidRPr="00BA51AE">
        <w:t xml:space="preserve">          $ref: </w:t>
      </w:r>
      <w:r>
        <w:t>'</w:t>
      </w:r>
      <w:r w:rsidRPr="00BA51AE">
        <w:t>TS29122_CommonData.yaml#/components/responses/503</w:t>
      </w:r>
      <w:r>
        <w:t>'</w:t>
      </w:r>
    </w:p>
    <w:p w14:paraId="4165B4A9" w14:textId="77777777" w:rsidR="00056908" w:rsidRPr="00BA51AE" w:rsidRDefault="00056908" w:rsidP="00056908">
      <w:pPr>
        <w:pStyle w:val="PL"/>
      </w:pPr>
      <w:r w:rsidRPr="00BA51AE">
        <w:t xml:space="preserve">        default:</w:t>
      </w:r>
    </w:p>
    <w:p w14:paraId="75D08578" w14:textId="77777777" w:rsidR="00056908" w:rsidRPr="00BA51AE" w:rsidRDefault="00056908" w:rsidP="00056908">
      <w:pPr>
        <w:pStyle w:val="PL"/>
      </w:pPr>
      <w:r w:rsidRPr="00BA51AE">
        <w:t xml:space="preserve">          $ref: </w:t>
      </w:r>
      <w:r>
        <w:t>'</w:t>
      </w:r>
      <w:r w:rsidRPr="00BA51AE">
        <w:t>TS29122_CommonData.yaml#/components/responses/default</w:t>
      </w:r>
      <w:r>
        <w:t>'</w:t>
      </w:r>
    </w:p>
    <w:p w14:paraId="5B9D30C6" w14:textId="77777777" w:rsidR="00056908" w:rsidRPr="00BA51AE" w:rsidRDefault="00056908" w:rsidP="00056908">
      <w:pPr>
        <w:pStyle w:val="PL"/>
      </w:pPr>
    </w:p>
    <w:p w14:paraId="3864F03A" w14:textId="77777777" w:rsidR="00056908" w:rsidRPr="00BA51AE" w:rsidRDefault="00056908" w:rsidP="00056908">
      <w:pPr>
        <w:pStyle w:val="PL"/>
      </w:pPr>
      <w:r w:rsidRPr="00BA51AE">
        <w:t xml:space="preserve">    delete:</w:t>
      </w:r>
    </w:p>
    <w:p w14:paraId="1360A1D0" w14:textId="77777777" w:rsidR="00056908" w:rsidRPr="00BA51AE" w:rsidRDefault="00056908" w:rsidP="00056908">
      <w:pPr>
        <w:pStyle w:val="PL"/>
      </w:pPr>
      <w:r w:rsidRPr="00BA51AE">
        <w:t xml:space="preserve">      summary: Delete an existing Individual Spatial Anchors List.</w:t>
      </w:r>
    </w:p>
    <w:p w14:paraId="7D2C59A3" w14:textId="77777777" w:rsidR="00056908" w:rsidRPr="00BA51AE" w:rsidRDefault="00056908" w:rsidP="00056908">
      <w:pPr>
        <w:pStyle w:val="PL"/>
      </w:pPr>
      <w:r w:rsidRPr="00BA51AE">
        <w:t xml:space="preserve">      operationId: DeleteIndSpatialAnchorsList</w:t>
      </w:r>
    </w:p>
    <w:p w14:paraId="2977C172" w14:textId="77777777" w:rsidR="00056908" w:rsidRPr="00BA51AE" w:rsidRDefault="00056908" w:rsidP="00056908">
      <w:pPr>
        <w:pStyle w:val="PL"/>
      </w:pPr>
      <w:r w:rsidRPr="00BA51AE">
        <w:t xml:space="preserve">      tags:</w:t>
      </w:r>
    </w:p>
    <w:p w14:paraId="7244F65F" w14:textId="77777777" w:rsidR="00056908" w:rsidRPr="00BA51AE" w:rsidRDefault="00056908" w:rsidP="00056908">
      <w:pPr>
        <w:pStyle w:val="PL"/>
      </w:pPr>
      <w:r w:rsidRPr="00BA51AE">
        <w:t xml:space="preserve">        - Individual Spatial Anchors List</w:t>
      </w:r>
    </w:p>
    <w:p w14:paraId="5AAC910C" w14:textId="77777777" w:rsidR="00056908" w:rsidRPr="00BA51AE" w:rsidRDefault="00056908" w:rsidP="00056908">
      <w:pPr>
        <w:pStyle w:val="PL"/>
      </w:pPr>
      <w:r w:rsidRPr="00BA51AE">
        <w:t xml:space="preserve">      responses:</w:t>
      </w:r>
    </w:p>
    <w:p w14:paraId="294560FD" w14:textId="77777777" w:rsidR="00056908" w:rsidRPr="00BA51AE" w:rsidRDefault="00056908" w:rsidP="00056908">
      <w:pPr>
        <w:pStyle w:val="PL"/>
      </w:pPr>
      <w:r w:rsidRPr="00BA51AE">
        <w:t xml:space="preserve">        '204':</w:t>
      </w:r>
    </w:p>
    <w:p w14:paraId="65A68567" w14:textId="77777777" w:rsidR="00056908" w:rsidRPr="00BA51AE" w:rsidRDefault="00056908" w:rsidP="00056908">
      <w:pPr>
        <w:pStyle w:val="PL"/>
      </w:pPr>
      <w:r w:rsidRPr="00BA51AE">
        <w:t xml:space="preserve">          description: &gt;</w:t>
      </w:r>
    </w:p>
    <w:p w14:paraId="4058A2CD" w14:textId="77777777" w:rsidR="00056908" w:rsidRPr="00BA51AE" w:rsidRDefault="00056908" w:rsidP="00056908">
      <w:pPr>
        <w:pStyle w:val="PL"/>
      </w:pPr>
      <w:r w:rsidRPr="00BA51AE">
        <w:t xml:space="preserve">            No Content. The </w:t>
      </w:r>
      <w:r>
        <w:t>'</w:t>
      </w:r>
      <w:r w:rsidRPr="00BA51AE">
        <w:t>Individual Spatial Anchors List</w:t>
      </w:r>
      <w:r>
        <w:t xml:space="preserve">' </w:t>
      </w:r>
      <w:r w:rsidRPr="00BA51AE">
        <w:t>resource is successfully deleted.</w:t>
      </w:r>
    </w:p>
    <w:p w14:paraId="236A58E8" w14:textId="77777777" w:rsidR="00056908" w:rsidRPr="00BA51AE" w:rsidRDefault="00056908" w:rsidP="00056908">
      <w:pPr>
        <w:pStyle w:val="PL"/>
      </w:pPr>
      <w:r w:rsidRPr="00BA51AE">
        <w:t xml:space="preserve">        '307':</w:t>
      </w:r>
    </w:p>
    <w:p w14:paraId="41E18C3B" w14:textId="77777777" w:rsidR="00056908" w:rsidRPr="00BA51AE" w:rsidRDefault="00056908" w:rsidP="00056908">
      <w:pPr>
        <w:pStyle w:val="PL"/>
      </w:pPr>
      <w:r w:rsidRPr="00BA51AE">
        <w:t xml:space="preserve">          $ref: 'TS29122_CommonData.yaml#/components/responses/307'</w:t>
      </w:r>
    </w:p>
    <w:p w14:paraId="04CD8602" w14:textId="77777777" w:rsidR="00056908" w:rsidRPr="00BA51AE" w:rsidRDefault="00056908" w:rsidP="00056908">
      <w:pPr>
        <w:pStyle w:val="PL"/>
      </w:pPr>
      <w:r w:rsidRPr="00BA51AE">
        <w:t xml:space="preserve">        '308':</w:t>
      </w:r>
    </w:p>
    <w:p w14:paraId="5B9AB4A5" w14:textId="77777777" w:rsidR="00056908" w:rsidRPr="00BA51AE" w:rsidRDefault="00056908" w:rsidP="00056908">
      <w:pPr>
        <w:pStyle w:val="PL"/>
      </w:pPr>
      <w:r w:rsidRPr="00BA51AE">
        <w:t xml:space="preserve">          $ref: 'TS29122_CommonData.yaml#/components/responses/308'</w:t>
      </w:r>
    </w:p>
    <w:p w14:paraId="59110770" w14:textId="77777777" w:rsidR="00056908" w:rsidRPr="00BA51AE" w:rsidRDefault="00056908" w:rsidP="00056908">
      <w:pPr>
        <w:pStyle w:val="PL"/>
      </w:pPr>
      <w:r w:rsidRPr="00BA51AE">
        <w:t xml:space="preserve">        '400':</w:t>
      </w:r>
    </w:p>
    <w:p w14:paraId="7D574A4C" w14:textId="77777777" w:rsidR="00056908" w:rsidRPr="00BA51AE" w:rsidRDefault="00056908" w:rsidP="00056908">
      <w:pPr>
        <w:pStyle w:val="PL"/>
      </w:pPr>
      <w:r w:rsidRPr="00BA51AE">
        <w:t xml:space="preserve">          $ref: 'TS29122_CommonData.yaml#/components/responses/400'</w:t>
      </w:r>
    </w:p>
    <w:p w14:paraId="18CA340E" w14:textId="77777777" w:rsidR="00056908" w:rsidRPr="00BA51AE" w:rsidRDefault="00056908" w:rsidP="00056908">
      <w:pPr>
        <w:pStyle w:val="PL"/>
      </w:pPr>
      <w:r w:rsidRPr="00BA51AE">
        <w:t xml:space="preserve">        '401':</w:t>
      </w:r>
    </w:p>
    <w:p w14:paraId="203BCD09" w14:textId="77777777" w:rsidR="00056908" w:rsidRPr="00BA51AE" w:rsidRDefault="00056908" w:rsidP="00056908">
      <w:pPr>
        <w:pStyle w:val="PL"/>
      </w:pPr>
      <w:r w:rsidRPr="00BA51AE">
        <w:t xml:space="preserve">          $ref: 'TS29122_CommonData.yaml#/components/responses/401'</w:t>
      </w:r>
    </w:p>
    <w:p w14:paraId="3135A4D7" w14:textId="77777777" w:rsidR="00056908" w:rsidRPr="00BA51AE" w:rsidRDefault="00056908" w:rsidP="00056908">
      <w:pPr>
        <w:pStyle w:val="PL"/>
      </w:pPr>
      <w:r w:rsidRPr="00BA51AE">
        <w:t xml:space="preserve">        '403':</w:t>
      </w:r>
    </w:p>
    <w:p w14:paraId="7201AC63" w14:textId="77777777" w:rsidR="00056908" w:rsidRPr="00BA51AE" w:rsidRDefault="00056908" w:rsidP="00056908">
      <w:pPr>
        <w:pStyle w:val="PL"/>
      </w:pPr>
      <w:r w:rsidRPr="00BA51AE">
        <w:t xml:space="preserve">          $ref: 'TS29122_CommonData.yaml#/components/responses/403'</w:t>
      </w:r>
    </w:p>
    <w:p w14:paraId="453F3B77" w14:textId="77777777" w:rsidR="00056908" w:rsidRPr="00BA51AE" w:rsidRDefault="00056908" w:rsidP="00056908">
      <w:pPr>
        <w:pStyle w:val="PL"/>
      </w:pPr>
      <w:r w:rsidRPr="00BA51AE">
        <w:t xml:space="preserve">        '404':</w:t>
      </w:r>
    </w:p>
    <w:p w14:paraId="25D9147B" w14:textId="77777777" w:rsidR="00056908" w:rsidRPr="00BA51AE" w:rsidRDefault="00056908" w:rsidP="00056908">
      <w:pPr>
        <w:pStyle w:val="PL"/>
      </w:pPr>
      <w:r w:rsidRPr="00BA51AE">
        <w:t xml:space="preserve">          $ref: 'TS29122_CommonData.yaml#/components/responses/404'</w:t>
      </w:r>
    </w:p>
    <w:p w14:paraId="13F37AC5" w14:textId="77777777" w:rsidR="00056908" w:rsidRPr="00BA51AE" w:rsidRDefault="00056908" w:rsidP="00056908">
      <w:pPr>
        <w:pStyle w:val="PL"/>
      </w:pPr>
      <w:r w:rsidRPr="00BA51AE">
        <w:t xml:space="preserve">        '429':</w:t>
      </w:r>
    </w:p>
    <w:p w14:paraId="7EB98100" w14:textId="77777777" w:rsidR="00056908" w:rsidRPr="00BA51AE" w:rsidRDefault="00056908" w:rsidP="00056908">
      <w:pPr>
        <w:pStyle w:val="PL"/>
      </w:pPr>
      <w:r w:rsidRPr="00BA51AE">
        <w:t xml:space="preserve">          $ref: 'TS29122_CommonData.yaml#/components/responses/429'</w:t>
      </w:r>
    </w:p>
    <w:p w14:paraId="2D96C800" w14:textId="77777777" w:rsidR="00056908" w:rsidRPr="00BA51AE" w:rsidRDefault="00056908" w:rsidP="00056908">
      <w:pPr>
        <w:pStyle w:val="PL"/>
      </w:pPr>
      <w:r w:rsidRPr="00BA51AE">
        <w:t xml:space="preserve">        '500':</w:t>
      </w:r>
    </w:p>
    <w:p w14:paraId="0C836A2A" w14:textId="77777777" w:rsidR="00056908" w:rsidRPr="00BA51AE" w:rsidRDefault="00056908" w:rsidP="00056908">
      <w:pPr>
        <w:pStyle w:val="PL"/>
      </w:pPr>
      <w:r w:rsidRPr="00BA51AE">
        <w:t xml:space="preserve">          $ref: 'TS29122_CommonData.yaml#/components/responses/500'</w:t>
      </w:r>
    </w:p>
    <w:p w14:paraId="5830BCB9" w14:textId="77777777" w:rsidR="00056908" w:rsidRPr="00BA51AE" w:rsidRDefault="00056908" w:rsidP="00056908">
      <w:pPr>
        <w:pStyle w:val="PL"/>
      </w:pPr>
      <w:r w:rsidRPr="00BA51AE">
        <w:t xml:space="preserve">        '503':</w:t>
      </w:r>
    </w:p>
    <w:p w14:paraId="60C4F79F" w14:textId="77777777" w:rsidR="00056908" w:rsidRPr="00BA51AE" w:rsidRDefault="00056908" w:rsidP="00056908">
      <w:pPr>
        <w:pStyle w:val="PL"/>
      </w:pPr>
      <w:r w:rsidRPr="00BA51AE">
        <w:t xml:space="preserve">          $ref: 'TS29122_CommonData.yaml#/components/responses/503'</w:t>
      </w:r>
    </w:p>
    <w:p w14:paraId="7F5C769C" w14:textId="77777777" w:rsidR="00056908" w:rsidRPr="00BA51AE" w:rsidRDefault="00056908" w:rsidP="00056908">
      <w:pPr>
        <w:pStyle w:val="PL"/>
      </w:pPr>
      <w:r w:rsidRPr="00BA51AE">
        <w:t xml:space="preserve">        default:</w:t>
      </w:r>
    </w:p>
    <w:p w14:paraId="193F3570" w14:textId="77777777" w:rsidR="00056908" w:rsidRPr="00BA51AE" w:rsidRDefault="00056908" w:rsidP="00056908">
      <w:pPr>
        <w:pStyle w:val="PL"/>
      </w:pPr>
      <w:r w:rsidRPr="00BA51AE">
        <w:t xml:space="preserve">          $ref: 'TS29122_CommonData.yaml#/components/responses/default'</w:t>
      </w:r>
    </w:p>
    <w:p w14:paraId="28F1B96B" w14:textId="62E4EF43" w:rsidR="00056908" w:rsidRDefault="00056908" w:rsidP="00056908">
      <w:pPr>
        <w:pStyle w:val="PL"/>
      </w:pPr>
    </w:p>
    <w:p w14:paraId="2C5A16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1720EE9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656E64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719662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CreateSpatialAnchorsSubsc</w:t>
      </w:r>
    </w:p>
    <w:p w14:paraId="047041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188F8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5EC3BD3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163F14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D1418B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7057E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8E4E3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FF4FB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'#/components/schemas/SpatialAnchors</w:t>
      </w:r>
      <w:r w:rsidRPr="00E66D76">
        <w:rPr>
          <w:rFonts w:ascii="Courier New" w:hAnsi="Courier New" w:cs="Courier New"/>
          <w:sz w:val="16"/>
          <w:szCs w:val="16"/>
          <w:lang w:val="en-IN"/>
        </w:rPr>
        <w:t>Sub'</w:t>
      </w:r>
    </w:p>
    <w:p w14:paraId="04622F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5BF6A3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5B5A5D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4B9477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42F7251A"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1E5728DE"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10C79EF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52B68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7D4230F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F5CCF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569B64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2278C02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0D70AAE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365846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738B7D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958CF8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6F1EB9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8BE36B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445E9B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923E62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14123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7AF74F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7CBD463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43B5E4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749BDF5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AD322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0D9E7A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299EA4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55BCBC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4AA4B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41FBD2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60A75AF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F5A074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BD717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59C0DC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EC9BD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C76A2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E46BBA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A9A24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callbacks:</w:t>
      </w:r>
    </w:p>
    <w:p w14:paraId="76706D9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SpatialAnchorsNotif</w:t>
      </w:r>
      <w:r w:rsidRPr="00E66D76">
        <w:rPr>
          <w:rFonts w:ascii="Courier New" w:hAnsi="Courier New" w:cs="Courier New"/>
          <w:sz w:val="16"/>
          <w:szCs w:val="16"/>
          <w:lang w:val="en-IN"/>
        </w:rPr>
        <w:t>:</w:t>
      </w:r>
    </w:p>
    <w:p w14:paraId="522890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'{$request.body#/notifUri}': </w:t>
      </w:r>
    </w:p>
    <w:p w14:paraId="792AE8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7E2E6B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55DE0D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2C23D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0CE18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D9155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B8466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2157E39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3C3D2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A6307E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431FC0F"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1C9FA391"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3352BC8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817727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690116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FF7AC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BA64FA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64B08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7A2093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E4982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5277A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69CBEF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655D6F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624195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61ED227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6150968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6BABD5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A18E7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878F7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3C92CE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7CD6B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EB1FE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D89A01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73CEAE0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AF7141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3C99BA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86445F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9DC930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E0086D2" w14:textId="77777777" w:rsidR="003B6B5E" w:rsidRPr="00E66D76" w:rsidRDefault="003B6B5E" w:rsidP="003B6B5E">
      <w:pPr>
        <w:spacing w:after="0"/>
        <w:rPr>
          <w:rFonts w:ascii="Courier New" w:hAnsi="Courier New" w:cs="Courier New"/>
          <w:sz w:val="16"/>
          <w:szCs w:val="16"/>
          <w:lang w:val="en-IN"/>
        </w:rPr>
      </w:pPr>
    </w:p>
    <w:p w14:paraId="554110F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/subscriptions/{subscriptionId}:</w:t>
      </w:r>
    </w:p>
    <w:p w14:paraId="3C35869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6C7815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subscriptionId</w:t>
      </w:r>
    </w:p>
    <w:p w14:paraId="55D181D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616FFAB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FF2FD6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47EF28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3CE2AB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EC781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6AEF6AA" w14:textId="77777777" w:rsidR="003B6B5E" w:rsidRDefault="003B6B5E" w:rsidP="003B6B5E">
      <w:pPr>
        <w:spacing w:after="0"/>
        <w:rPr>
          <w:rFonts w:ascii="Courier New" w:hAnsi="Courier New" w:cs="Courier New"/>
          <w:sz w:val="16"/>
          <w:szCs w:val="16"/>
          <w:lang w:val="en-IN"/>
        </w:rPr>
      </w:pPr>
    </w:p>
    <w:p w14:paraId="2139A5E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3B9EA06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4F7D6C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19A75BF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47F9E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6EDEF6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A99981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716C960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DC4652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226894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2104BAA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D7A2D4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328D4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06CA05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525111A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0B1E6B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2917FD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856180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9E3A95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DE54E2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0F4AB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55E6C8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6276E9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6FA579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CFDF6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5F76E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404E041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0BFEC0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471C09D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9B38F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8A237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2238D2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8E84D1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2E1DD3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DEF946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B1D8A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7614D09" w14:textId="77777777" w:rsidR="003B6B5E" w:rsidRPr="00E66D76" w:rsidRDefault="003B6B5E" w:rsidP="003B6B5E">
      <w:pPr>
        <w:spacing w:after="0"/>
        <w:rPr>
          <w:rFonts w:ascii="Courier New" w:hAnsi="Courier New" w:cs="Courier New"/>
          <w:sz w:val="16"/>
          <w:szCs w:val="16"/>
          <w:lang w:val="en-IN"/>
        </w:rPr>
      </w:pPr>
    </w:p>
    <w:p w14:paraId="0AD4FE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2841CD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7F8704E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79D3BDA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B2072A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36DC7F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441499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553DC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D2D445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2CA3E6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6D1398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43986B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97116F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28A366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B56DE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EAC15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1AC116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7C8B1D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7FFC6D5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1FCC53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9273B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6129547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99ADD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52EA52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39818B6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39CCB8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DBD53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338C5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40D84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6596F7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B8F530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470458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228F33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8063E7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298619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AE55E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C6699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719F24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796F458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CCA784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E74EC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6A4806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FDE76F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48788A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E921F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6D8BB4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39470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0A9C7D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7C6426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916604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A77691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20687A5" w14:textId="77777777" w:rsidR="003B6B5E" w:rsidRPr="00E66D76" w:rsidRDefault="003B6B5E" w:rsidP="003B6B5E">
      <w:pPr>
        <w:spacing w:after="0"/>
        <w:rPr>
          <w:rFonts w:ascii="Courier New" w:hAnsi="Courier New" w:cs="Courier New"/>
          <w:sz w:val="16"/>
          <w:szCs w:val="16"/>
          <w:lang w:val="en-IN"/>
        </w:rPr>
      </w:pPr>
    </w:p>
    <w:p w14:paraId="3F8E8F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5B3509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CCAF98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31D48D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23FD4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25D814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6D9E6B3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71832D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063A4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application/merge-patch+json:</w:t>
      </w:r>
    </w:p>
    <w:p w14:paraId="19A6360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8731F4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
    <w:p w14:paraId="1384C3B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6755D95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637EBF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097EB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F42EA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353C05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5AAA0E2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8EEC8C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B99AB3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14997C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1F4F5A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2507BE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4AD3F3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255F81C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5C0213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56A17AD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BF26EE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E94B9B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AA513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9F9FD0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66BF9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73CC6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18F51A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23B846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05321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0262F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3F56E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9ACE1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4851C3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3D3828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44414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22D210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FD917F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67A7C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540F1B5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29804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CEFFD6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DD85C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058511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72B44D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1FC6DAE" w14:textId="77777777" w:rsidR="003B6B5E" w:rsidRPr="00E66D76" w:rsidRDefault="003B6B5E" w:rsidP="003B6B5E">
      <w:pPr>
        <w:spacing w:after="0"/>
        <w:rPr>
          <w:rFonts w:ascii="Courier New" w:hAnsi="Courier New" w:cs="Courier New"/>
          <w:sz w:val="16"/>
          <w:szCs w:val="16"/>
          <w:lang w:val="en-IN"/>
        </w:rPr>
      </w:pPr>
    </w:p>
    <w:p w14:paraId="0C087E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3CFA5E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6C0F1A77"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operationId: RemoveIndSpatialAnchorsSubsc</w:t>
      </w:r>
    </w:p>
    <w:p w14:paraId="1A773E9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BA90E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4F97A6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7E6CAB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3BFC53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A2E9B2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4903E2C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351F55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E291A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9D7C39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576BA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76CED0F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73352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6FD1A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36DC73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2424AB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43934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219E4E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136C1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CABD6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73F81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4A54D7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3E631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20FD37A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2D4DBB3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A1519B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688FD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03BBC62B" w14:textId="77777777" w:rsidR="003B6B5E" w:rsidRPr="00BA51AE" w:rsidRDefault="003B6B5E" w:rsidP="00056908">
      <w:pPr>
        <w:pStyle w:val="PL"/>
      </w:pPr>
    </w:p>
    <w:p w14:paraId="5C630C65" w14:textId="77777777" w:rsidR="00056908" w:rsidRPr="00BA51AE" w:rsidRDefault="00056908" w:rsidP="00056908">
      <w:pPr>
        <w:pStyle w:val="PL"/>
      </w:pPr>
      <w:r w:rsidRPr="00BA51AE">
        <w:t>components:</w:t>
      </w:r>
    </w:p>
    <w:p w14:paraId="5EDF6651" w14:textId="77777777" w:rsidR="00056908" w:rsidRPr="00BA51AE" w:rsidRDefault="00056908" w:rsidP="00056908">
      <w:pPr>
        <w:pStyle w:val="PL"/>
      </w:pPr>
      <w:r w:rsidRPr="00BA51AE">
        <w:t xml:space="preserve">  securitySchemes:</w:t>
      </w:r>
    </w:p>
    <w:p w14:paraId="3B651348" w14:textId="77777777" w:rsidR="00056908" w:rsidRPr="00BA51AE" w:rsidRDefault="00056908" w:rsidP="00056908">
      <w:pPr>
        <w:pStyle w:val="PL"/>
      </w:pPr>
      <w:r w:rsidRPr="00BA51AE">
        <w:t xml:space="preserve">    oAuth2ClientCredentials:</w:t>
      </w:r>
    </w:p>
    <w:p w14:paraId="2FA1938A" w14:textId="77777777" w:rsidR="00056908" w:rsidRPr="00BA51AE" w:rsidRDefault="00056908" w:rsidP="00056908">
      <w:pPr>
        <w:pStyle w:val="PL"/>
      </w:pPr>
      <w:r w:rsidRPr="00BA51AE">
        <w:t xml:space="preserve">      type: oauth2</w:t>
      </w:r>
    </w:p>
    <w:p w14:paraId="64A5DB90" w14:textId="77777777" w:rsidR="00056908" w:rsidRPr="00BA51AE" w:rsidRDefault="00056908" w:rsidP="00056908">
      <w:pPr>
        <w:pStyle w:val="PL"/>
      </w:pPr>
      <w:r w:rsidRPr="00BA51AE">
        <w:t xml:space="preserve">      flows:</w:t>
      </w:r>
    </w:p>
    <w:p w14:paraId="49E519A0" w14:textId="77777777" w:rsidR="00056908" w:rsidRPr="00BA51AE" w:rsidRDefault="00056908" w:rsidP="00056908">
      <w:pPr>
        <w:pStyle w:val="PL"/>
      </w:pPr>
      <w:r w:rsidRPr="00BA51AE">
        <w:t xml:space="preserve">        clientCredentials:</w:t>
      </w:r>
    </w:p>
    <w:p w14:paraId="7514E1B1" w14:textId="77777777" w:rsidR="00056908" w:rsidRPr="00BA51AE" w:rsidRDefault="00056908" w:rsidP="00056908">
      <w:pPr>
        <w:pStyle w:val="PL"/>
      </w:pPr>
      <w:r w:rsidRPr="00BA51AE">
        <w:t xml:space="preserve">          tokenUrl: </w:t>
      </w:r>
      <w:r>
        <w:t>"</w:t>
      </w:r>
      <w:r w:rsidRPr="00BA51AE">
        <w:t>{tokenUrl}</w:t>
      </w:r>
      <w:r>
        <w:t>"</w:t>
      </w:r>
    </w:p>
    <w:p w14:paraId="3D2349F3" w14:textId="77777777" w:rsidR="00056908" w:rsidRPr="00BA51AE" w:rsidRDefault="00056908" w:rsidP="00056908">
      <w:pPr>
        <w:pStyle w:val="PL"/>
      </w:pPr>
      <w:r w:rsidRPr="00BA51AE">
        <w:t xml:space="preserve">          scopes: {}</w:t>
      </w:r>
    </w:p>
    <w:p w14:paraId="0DD8B27E" w14:textId="77777777" w:rsidR="00056908" w:rsidRPr="00BA51AE" w:rsidRDefault="00056908" w:rsidP="00056908">
      <w:pPr>
        <w:pStyle w:val="PL"/>
      </w:pPr>
    </w:p>
    <w:p w14:paraId="4D443CA0" w14:textId="77777777" w:rsidR="00056908" w:rsidRPr="00BA51AE" w:rsidRDefault="00056908" w:rsidP="00056908">
      <w:pPr>
        <w:pStyle w:val="PL"/>
      </w:pPr>
      <w:r w:rsidRPr="00BA51AE">
        <w:t xml:space="preserve">  schemas:</w:t>
      </w:r>
    </w:p>
    <w:p w14:paraId="4DD6B073" w14:textId="77777777" w:rsidR="00056908" w:rsidRPr="008B1C02" w:rsidRDefault="00056908" w:rsidP="00056908">
      <w:pPr>
        <w:pStyle w:val="PL"/>
      </w:pPr>
    </w:p>
    <w:p w14:paraId="403BFBF3" w14:textId="77777777" w:rsidR="00056908" w:rsidRPr="008B1C02" w:rsidRDefault="00056908" w:rsidP="00056908">
      <w:pPr>
        <w:pStyle w:val="PL"/>
      </w:pPr>
      <w:r w:rsidRPr="008B1C02">
        <w:t>#</w:t>
      </w:r>
    </w:p>
    <w:p w14:paraId="583D80C1" w14:textId="77777777" w:rsidR="00056908" w:rsidRPr="008B1C02" w:rsidRDefault="00056908" w:rsidP="00056908">
      <w:pPr>
        <w:pStyle w:val="PL"/>
      </w:pPr>
      <w:r w:rsidRPr="008B1C02">
        <w:t># STRUCTURED DATA TYPES</w:t>
      </w:r>
    </w:p>
    <w:p w14:paraId="4A814008" w14:textId="77777777" w:rsidR="00056908" w:rsidRDefault="00056908" w:rsidP="00056908">
      <w:pPr>
        <w:pStyle w:val="PL"/>
      </w:pPr>
      <w:r w:rsidRPr="008B1C02">
        <w:t>#</w:t>
      </w:r>
    </w:p>
    <w:p w14:paraId="5B825D87" w14:textId="77777777" w:rsidR="00056908" w:rsidRPr="008B1C02" w:rsidRDefault="00056908" w:rsidP="00056908">
      <w:pPr>
        <w:pStyle w:val="PL"/>
      </w:pPr>
    </w:p>
    <w:p w14:paraId="334AF017" w14:textId="77777777" w:rsidR="00056908" w:rsidRPr="00013F6B" w:rsidRDefault="00056908" w:rsidP="00056908">
      <w:pPr>
        <w:pStyle w:val="PL"/>
      </w:pPr>
      <w:r w:rsidRPr="00013F6B">
        <w:t xml:space="preserve">    SpatialAnchorsList:</w:t>
      </w:r>
    </w:p>
    <w:p w14:paraId="5CE97959" w14:textId="77777777" w:rsidR="00056908" w:rsidRDefault="00056908" w:rsidP="00056908">
      <w:pPr>
        <w:pStyle w:val="PL"/>
        <w:rPr>
          <w:lang w:eastAsia="zh-CN"/>
        </w:rPr>
      </w:pPr>
      <w:r>
        <w:t xml:space="preserve">      description: </w:t>
      </w:r>
      <w:r>
        <w:rPr>
          <w:lang w:eastAsia="zh-CN"/>
        </w:rPr>
        <w:t>&gt;</w:t>
      </w:r>
    </w:p>
    <w:p w14:paraId="03E120C1" w14:textId="77777777" w:rsidR="00056908" w:rsidRDefault="00056908" w:rsidP="00056908">
      <w:pPr>
        <w:pStyle w:val="PL"/>
      </w:pPr>
      <w:r>
        <w:t xml:space="preserve">        </w:t>
      </w:r>
      <w:r>
        <w:rPr>
          <w:rFonts w:cs="Arial"/>
          <w:szCs w:val="18"/>
        </w:rPr>
        <w:t xml:space="preserve">Represents </w:t>
      </w:r>
      <w:r>
        <w:rPr>
          <w:rFonts w:cs="Arial"/>
          <w:szCs w:val="18"/>
          <w:lang w:eastAsia="zh-CN"/>
        </w:rPr>
        <w:t>the Spatial Anchors List.</w:t>
      </w:r>
    </w:p>
    <w:p w14:paraId="6EB24249" w14:textId="77777777" w:rsidR="00056908" w:rsidRPr="00013F6B" w:rsidRDefault="00056908" w:rsidP="00056908">
      <w:pPr>
        <w:pStyle w:val="PL"/>
      </w:pPr>
      <w:r w:rsidRPr="00013F6B">
        <w:t xml:space="preserve">      type: object</w:t>
      </w:r>
    </w:p>
    <w:p w14:paraId="47A5D0DF" w14:textId="77777777" w:rsidR="00056908" w:rsidRPr="00013F6B" w:rsidRDefault="00056908" w:rsidP="00056908">
      <w:pPr>
        <w:pStyle w:val="PL"/>
      </w:pPr>
      <w:r w:rsidRPr="00013F6B">
        <w:t xml:space="preserve">      properties:</w:t>
      </w:r>
    </w:p>
    <w:p w14:paraId="3F4AD9A6" w14:textId="77777777" w:rsidR="00056908" w:rsidRPr="00013F6B" w:rsidRDefault="00056908" w:rsidP="00056908">
      <w:pPr>
        <w:pStyle w:val="PL"/>
      </w:pPr>
      <w:r w:rsidRPr="00013F6B">
        <w:t xml:space="preserve">        valServInfo:</w:t>
      </w:r>
    </w:p>
    <w:p w14:paraId="358C7897" w14:textId="77777777" w:rsidR="00056908" w:rsidRPr="00013F6B" w:rsidRDefault="00056908" w:rsidP="00056908">
      <w:pPr>
        <w:pStyle w:val="PL"/>
      </w:pPr>
      <w:r w:rsidRPr="00013F6B">
        <w:t xml:space="preserve">          $ref: </w:t>
      </w:r>
      <w:r>
        <w:t>'</w:t>
      </w:r>
      <w:r w:rsidRPr="00013F6B">
        <w:t>#/components/schemas/VALServiceInfo</w:t>
      </w:r>
      <w:r>
        <w:t>'</w:t>
      </w:r>
    </w:p>
    <w:p w14:paraId="68FB170A" w14:textId="77777777" w:rsidR="00056908" w:rsidRPr="00013F6B" w:rsidRDefault="00056908" w:rsidP="00056908">
      <w:pPr>
        <w:pStyle w:val="PL"/>
      </w:pPr>
      <w:r w:rsidRPr="00013F6B">
        <w:t xml:space="preserve">        anchors:</w:t>
      </w:r>
    </w:p>
    <w:p w14:paraId="03AFC0D7" w14:textId="77777777" w:rsidR="00056908" w:rsidRPr="00013F6B" w:rsidRDefault="00056908" w:rsidP="00056908">
      <w:pPr>
        <w:pStyle w:val="PL"/>
      </w:pPr>
      <w:r w:rsidRPr="00013F6B">
        <w:t xml:space="preserve">          type: object</w:t>
      </w:r>
    </w:p>
    <w:p w14:paraId="0885A24B" w14:textId="77777777" w:rsidR="00056908" w:rsidRPr="00013F6B" w:rsidRDefault="00056908" w:rsidP="00056908">
      <w:pPr>
        <w:pStyle w:val="PL"/>
      </w:pPr>
      <w:r w:rsidRPr="00013F6B">
        <w:t xml:space="preserve">          additionalProperties:</w:t>
      </w:r>
    </w:p>
    <w:p w14:paraId="09AFD4D7" w14:textId="77777777" w:rsidR="00056908" w:rsidRPr="00013F6B" w:rsidRDefault="00056908" w:rsidP="00056908">
      <w:pPr>
        <w:pStyle w:val="PL"/>
      </w:pPr>
      <w:r w:rsidRPr="00013F6B">
        <w:t xml:space="preserve">            $ref: </w:t>
      </w:r>
      <w:r>
        <w:t>'</w:t>
      </w:r>
      <w:r w:rsidRPr="00013F6B">
        <w:t>#/components/schemas/SpatialAnchor</w:t>
      </w:r>
      <w:r>
        <w:t>'</w:t>
      </w:r>
    </w:p>
    <w:p w14:paraId="3984FB6C" w14:textId="77777777" w:rsidR="00056908" w:rsidRPr="00013F6B" w:rsidRDefault="00056908" w:rsidP="00056908">
      <w:pPr>
        <w:pStyle w:val="PL"/>
      </w:pPr>
      <w:r w:rsidRPr="00013F6B">
        <w:t xml:space="preserve">          minProperties: 1</w:t>
      </w:r>
    </w:p>
    <w:p w14:paraId="3DAE245E" w14:textId="77777777" w:rsidR="00056908" w:rsidRPr="00A4652E" w:rsidRDefault="00056908" w:rsidP="00056908">
      <w:pPr>
        <w:pStyle w:val="PL"/>
      </w:pPr>
      <w:r w:rsidRPr="00A4652E">
        <w:t xml:space="preserve">        </w:t>
      </w:r>
      <w:r>
        <w:t>suppFeat</w:t>
      </w:r>
      <w:r w:rsidRPr="00A4652E">
        <w:t>:</w:t>
      </w:r>
    </w:p>
    <w:p w14:paraId="5CB60496" w14:textId="77777777" w:rsidR="00056908" w:rsidRPr="00A4652E" w:rsidRDefault="00056908" w:rsidP="00056908">
      <w:pPr>
        <w:pStyle w:val="PL"/>
      </w:pPr>
      <w:r w:rsidRPr="00A4652E">
        <w:t xml:space="preserve">          $ref: </w:t>
      </w:r>
      <w:r>
        <w:t>'</w:t>
      </w:r>
      <w:r w:rsidRPr="00A4652E">
        <w:t>TS29</w:t>
      </w:r>
      <w:r>
        <w:t>571</w:t>
      </w:r>
      <w:r w:rsidRPr="00A4652E">
        <w:t>_CommonData.yaml#/components/schemas/SupportedFeatures</w:t>
      </w:r>
      <w:r>
        <w:t>'</w:t>
      </w:r>
    </w:p>
    <w:p w14:paraId="4DDAD18C" w14:textId="77777777" w:rsidR="00056908" w:rsidRPr="00013F6B" w:rsidRDefault="00056908" w:rsidP="00056908">
      <w:pPr>
        <w:pStyle w:val="PL"/>
      </w:pPr>
      <w:r w:rsidRPr="00013F6B">
        <w:t xml:space="preserve">      required:</w:t>
      </w:r>
    </w:p>
    <w:p w14:paraId="5EA5C6A4" w14:textId="77777777" w:rsidR="00056908" w:rsidRPr="00013F6B" w:rsidRDefault="00056908" w:rsidP="00056908">
      <w:pPr>
        <w:pStyle w:val="PL"/>
      </w:pPr>
      <w:r w:rsidRPr="00013F6B">
        <w:t xml:space="preserve">        - valServInfo</w:t>
      </w:r>
    </w:p>
    <w:p w14:paraId="18C2792B" w14:textId="77777777" w:rsidR="00056908" w:rsidRDefault="00056908" w:rsidP="00056908">
      <w:pPr>
        <w:pStyle w:val="PL"/>
      </w:pPr>
      <w:r w:rsidRPr="00013F6B">
        <w:t xml:space="preserve">        - anchors</w:t>
      </w:r>
    </w:p>
    <w:p w14:paraId="77AF1633" w14:textId="6E67CC75" w:rsidR="00056908" w:rsidRDefault="00056908" w:rsidP="00056908">
      <w:pPr>
        <w:pStyle w:val="PL"/>
      </w:pPr>
    </w:p>
    <w:p w14:paraId="55A0F670" w14:textId="77777777" w:rsidR="00FF0408" w:rsidRPr="00013F6B" w:rsidRDefault="00FF0408" w:rsidP="00FF0408">
      <w:pPr>
        <w:pStyle w:val="PL"/>
      </w:pPr>
      <w:r w:rsidRPr="00013F6B">
        <w:t xml:space="preserve">    SpatialAnchorsList</w:t>
      </w:r>
      <w:r>
        <w:t>Patch</w:t>
      </w:r>
      <w:r w:rsidRPr="00013F6B">
        <w:t>:</w:t>
      </w:r>
    </w:p>
    <w:p w14:paraId="1B1AF849" w14:textId="77777777" w:rsidR="00FF0408" w:rsidRDefault="00FF0408" w:rsidP="00FF0408">
      <w:pPr>
        <w:pStyle w:val="PL"/>
        <w:rPr>
          <w:lang w:eastAsia="zh-CN"/>
        </w:rPr>
      </w:pPr>
      <w:r>
        <w:t xml:space="preserve">      description: </w:t>
      </w:r>
      <w:r>
        <w:rPr>
          <w:lang w:eastAsia="zh-CN"/>
        </w:rPr>
        <w:t>&gt;</w:t>
      </w:r>
    </w:p>
    <w:p w14:paraId="74B3DAF0" w14:textId="77777777" w:rsidR="00FF0408" w:rsidRDefault="00FF0408" w:rsidP="00FF0408">
      <w:pPr>
        <w:pStyle w:val="PL"/>
      </w:pPr>
      <w:r>
        <w:t xml:space="preserve">        </w:t>
      </w:r>
      <w:r>
        <w:rPr>
          <w:rFonts w:cs="Arial"/>
          <w:szCs w:val="18"/>
        </w:rPr>
        <w:t xml:space="preserve">Represents </w:t>
      </w:r>
      <w:r>
        <w:rPr>
          <w:rFonts w:cs="Arial"/>
          <w:szCs w:val="18"/>
          <w:lang w:eastAsia="zh-CN"/>
        </w:rPr>
        <w:t>the patch of Spatial Anchors List.</w:t>
      </w:r>
    </w:p>
    <w:p w14:paraId="32E321E6" w14:textId="77777777" w:rsidR="00FF0408" w:rsidRPr="00013F6B" w:rsidRDefault="00FF0408" w:rsidP="00FF0408">
      <w:pPr>
        <w:pStyle w:val="PL"/>
      </w:pPr>
      <w:r w:rsidRPr="00013F6B">
        <w:t xml:space="preserve">      type: object</w:t>
      </w:r>
    </w:p>
    <w:p w14:paraId="4E984002" w14:textId="77777777" w:rsidR="00FF0408" w:rsidRPr="00013F6B" w:rsidRDefault="00FF0408" w:rsidP="00FF0408">
      <w:pPr>
        <w:pStyle w:val="PL"/>
      </w:pPr>
      <w:r w:rsidRPr="00013F6B">
        <w:t xml:space="preserve">      properties:</w:t>
      </w:r>
    </w:p>
    <w:p w14:paraId="41DC6332" w14:textId="77777777" w:rsidR="00FF0408" w:rsidRPr="00013F6B" w:rsidRDefault="00FF0408" w:rsidP="00FF0408">
      <w:pPr>
        <w:pStyle w:val="PL"/>
      </w:pPr>
      <w:r w:rsidRPr="00013F6B">
        <w:t xml:space="preserve">        valServInfo:</w:t>
      </w:r>
    </w:p>
    <w:p w14:paraId="3ED6402B" w14:textId="77777777" w:rsidR="00FF0408" w:rsidRPr="00013F6B" w:rsidRDefault="00FF0408" w:rsidP="00FF0408">
      <w:pPr>
        <w:pStyle w:val="PL"/>
      </w:pPr>
      <w:r w:rsidRPr="00013F6B">
        <w:t xml:space="preserve">          $ref: </w:t>
      </w:r>
      <w:r>
        <w:t>'</w:t>
      </w:r>
      <w:r w:rsidRPr="00013F6B">
        <w:t>#/components/schemas/VALServiceInfo</w:t>
      </w:r>
      <w:r>
        <w:t>'</w:t>
      </w:r>
    </w:p>
    <w:p w14:paraId="3C6884A4" w14:textId="77777777" w:rsidR="00FF0408" w:rsidRPr="00013F6B" w:rsidRDefault="00FF0408" w:rsidP="00FF0408">
      <w:pPr>
        <w:pStyle w:val="PL"/>
      </w:pPr>
      <w:r w:rsidRPr="00013F6B">
        <w:t xml:space="preserve">        anchors:</w:t>
      </w:r>
    </w:p>
    <w:p w14:paraId="10B56B50" w14:textId="77777777" w:rsidR="00FF0408" w:rsidRPr="00013F6B" w:rsidRDefault="00FF0408" w:rsidP="00FF0408">
      <w:pPr>
        <w:pStyle w:val="PL"/>
      </w:pPr>
      <w:r w:rsidRPr="00013F6B">
        <w:t xml:space="preserve">          type: object</w:t>
      </w:r>
    </w:p>
    <w:p w14:paraId="1AE28679" w14:textId="77777777" w:rsidR="00FF0408" w:rsidRPr="00013F6B" w:rsidRDefault="00FF0408" w:rsidP="00FF0408">
      <w:pPr>
        <w:pStyle w:val="PL"/>
      </w:pPr>
      <w:r w:rsidRPr="00013F6B">
        <w:t xml:space="preserve">          additionalProperties:</w:t>
      </w:r>
    </w:p>
    <w:p w14:paraId="7F4DA273" w14:textId="77777777" w:rsidR="00FF0408" w:rsidRPr="00013F6B" w:rsidRDefault="00FF0408" w:rsidP="00FF0408">
      <w:pPr>
        <w:pStyle w:val="PL"/>
      </w:pPr>
      <w:r w:rsidRPr="00013F6B">
        <w:t xml:space="preserve">            $ref: </w:t>
      </w:r>
      <w:r>
        <w:t>'</w:t>
      </w:r>
      <w:r w:rsidRPr="00013F6B">
        <w:t>#/components/schemas/SpatialAnchor</w:t>
      </w:r>
      <w:r>
        <w:t>Rm'</w:t>
      </w:r>
    </w:p>
    <w:p w14:paraId="1F1B8B75" w14:textId="21F71B66" w:rsidR="00FF0408" w:rsidRDefault="00FF0408" w:rsidP="00FF0408">
      <w:pPr>
        <w:pStyle w:val="PL"/>
      </w:pPr>
      <w:r w:rsidRPr="00013F6B">
        <w:t xml:space="preserve">          minProperties: 1</w:t>
      </w:r>
    </w:p>
    <w:p w14:paraId="1FE2E53C" w14:textId="77777777" w:rsidR="00FF0408" w:rsidRPr="00013F6B" w:rsidRDefault="00FF0408" w:rsidP="00FF0408">
      <w:pPr>
        <w:pStyle w:val="PL"/>
      </w:pPr>
    </w:p>
    <w:p w14:paraId="12F3897B" w14:textId="77777777" w:rsidR="00056908" w:rsidRPr="00684F7A" w:rsidRDefault="00056908" w:rsidP="00056908">
      <w:pPr>
        <w:pStyle w:val="PL"/>
      </w:pPr>
      <w:r w:rsidRPr="00684F7A">
        <w:t xml:space="preserve"> </w:t>
      </w:r>
      <w:r>
        <w:t xml:space="preserve"> </w:t>
      </w:r>
      <w:r w:rsidRPr="00684F7A">
        <w:t xml:space="preserve">  VALServiceInfo:</w:t>
      </w:r>
    </w:p>
    <w:p w14:paraId="23EDFD57" w14:textId="77777777" w:rsidR="00056908" w:rsidRPr="0028158E" w:rsidRDefault="00056908" w:rsidP="00056908">
      <w:pPr>
        <w:pStyle w:val="PL"/>
      </w:pPr>
      <w:r w:rsidRPr="0028158E">
        <w:t xml:space="preserve">      description: &gt;</w:t>
      </w:r>
    </w:p>
    <w:p w14:paraId="7C1CBB48" w14:textId="77777777" w:rsidR="00056908" w:rsidRDefault="00056908" w:rsidP="00056908">
      <w:pPr>
        <w:pStyle w:val="PL"/>
      </w:pPr>
      <w:r w:rsidRPr="0028158E">
        <w:t xml:space="preserve">        Represents the VAL service information.</w:t>
      </w:r>
    </w:p>
    <w:p w14:paraId="7549C0B3" w14:textId="77777777" w:rsidR="00056908" w:rsidRPr="00684F7A" w:rsidRDefault="00056908" w:rsidP="00056908">
      <w:pPr>
        <w:pStyle w:val="PL"/>
      </w:pPr>
      <w:r w:rsidRPr="00684F7A">
        <w:t xml:space="preserve">      type: object</w:t>
      </w:r>
    </w:p>
    <w:p w14:paraId="2972837F" w14:textId="77777777" w:rsidR="00056908" w:rsidRPr="00684F7A" w:rsidRDefault="00056908" w:rsidP="00056908">
      <w:pPr>
        <w:pStyle w:val="PL"/>
      </w:pPr>
      <w:r w:rsidRPr="00684F7A">
        <w:t xml:space="preserve">      properties:</w:t>
      </w:r>
    </w:p>
    <w:p w14:paraId="292B6B57" w14:textId="77777777" w:rsidR="00056908" w:rsidRPr="00684F7A" w:rsidRDefault="00056908" w:rsidP="00056908">
      <w:pPr>
        <w:pStyle w:val="PL"/>
      </w:pPr>
      <w:r w:rsidRPr="00684F7A">
        <w:t xml:space="preserve">        serviceId:</w:t>
      </w:r>
    </w:p>
    <w:p w14:paraId="01C1B809" w14:textId="77777777" w:rsidR="00056908" w:rsidRPr="00684F7A" w:rsidRDefault="00056908" w:rsidP="00056908">
      <w:pPr>
        <w:pStyle w:val="PL"/>
      </w:pPr>
      <w:r w:rsidRPr="00684F7A">
        <w:t xml:space="preserve">          type: string</w:t>
      </w:r>
    </w:p>
    <w:p w14:paraId="7FBDD30F" w14:textId="77777777" w:rsidR="00056908" w:rsidRPr="00684F7A" w:rsidRDefault="00056908" w:rsidP="00056908">
      <w:pPr>
        <w:pStyle w:val="PL"/>
      </w:pPr>
      <w:r w:rsidRPr="00684F7A">
        <w:t xml:space="preserve">        endPt:</w:t>
      </w:r>
    </w:p>
    <w:p w14:paraId="3056E395" w14:textId="77777777" w:rsidR="00056908" w:rsidRPr="00684F7A" w:rsidRDefault="00056908" w:rsidP="00056908">
      <w:pPr>
        <w:pStyle w:val="PL"/>
      </w:pPr>
      <w:r w:rsidRPr="00684F7A">
        <w:t xml:space="preserve">          $ref: 'TS29548_SDD_Transmission.yaml#/components/schemas/ConnInfo'</w:t>
      </w:r>
    </w:p>
    <w:p w14:paraId="1065A2B9" w14:textId="77777777" w:rsidR="00056908" w:rsidRPr="00684F7A" w:rsidRDefault="00056908" w:rsidP="00056908">
      <w:pPr>
        <w:pStyle w:val="PL"/>
      </w:pPr>
      <w:r w:rsidRPr="00684F7A">
        <w:t xml:space="preserve">        servConInfo:</w:t>
      </w:r>
    </w:p>
    <w:p w14:paraId="262053A6" w14:textId="77777777" w:rsidR="00056908" w:rsidRPr="00684F7A" w:rsidRDefault="00056908" w:rsidP="00056908">
      <w:pPr>
        <w:pStyle w:val="PL"/>
      </w:pPr>
      <w:r w:rsidRPr="00684F7A">
        <w:t xml:space="preserve">          $ref: "#/components/schemas/ServConnectInfo"</w:t>
      </w:r>
    </w:p>
    <w:p w14:paraId="4135C2DF" w14:textId="77777777" w:rsidR="00056908" w:rsidRPr="00684F7A" w:rsidRDefault="00056908" w:rsidP="00056908">
      <w:pPr>
        <w:pStyle w:val="PL"/>
      </w:pPr>
      <w:r w:rsidRPr="00684F7A">
        <w:t xml:space="preserve">      required:</w:t>
      </w:r>
    </w:p>
    <w:p w14:paraId="4681CE5C" w14:textId="77777777" w:rsidR="00056908" w:rsidRPr="00684F7A" w:rsidRDefault="00056908" w:rsidP="00056908">
      <w:pPr>
        <w:pStyle w:val="PL"/>
      </w:pPr>
      <w:r w:rsidRPr="00684F7A">
        <w:t xml:space="preserve">        - serviceId</w:t>
      </w:r>
    </w:p>
    <w:p w14:paraId="7CD68818" w14:textId="77777777" w:rsidR="00056908" w:rsidRDefault="00056908" w:rsidP="00056908">
      <w:pPr>
        <w:pStyle w:val="PL"/>
      </w:pPr>
      <w:r w:rsidRPr="00684F7A">
        <w:t xml:space="preserve">        - endPt</w:t>
      </w:r>
    </w:p>
    <w:p w14:paraId="4D2FF768" w14:textId="77777777" w:rsidR="00056908" w:rsidRPr="00A4652E" w:rsidRDefault="00056908" w:rsidP="00056908">
      <w:pPr>
        <w:pStyle w:val="PL"/>
      </w:pPr>
    </w:p>
    <w:p w14:paraId="44331FD5" w14:textId="77777777" w:rsidR="00056908" w:rsidRPr="00A4652E" w:rsidRDefault="00056908" w:rsidP="00056908">
      <w:pPr>
        <w:pStyle w:val="PL"/>
      </w:pPr>
      <w:r w:rsidRPr="00A4652E">
        <w:t xml:space="preserve">    ServCon</w:t>
      </w:r>
      <w:r>
        <w:t>nect</w:t>
      </w:r>
      <w:r w:rsidRPr="00A4652E">
        <w:t>Info:</w:t>
      </w:r>
    </w:p>
    <w:p w14:paraId="7858FA0E" w14:textId="77777777" w:rsidR="00056908" w:rsidRDefault="00056908" w:rsidP="00056908">
      <w:pPr>
        <w:pStyle w:val="PL"/>
        <w:rPr>
          <w:lang w:eastAsia="zh-CN"/>
        </w:rPr>
      </w:pPr>
      <w:r>
        <w:t xml:space="preserve">      description: </w:t>
      </w:r>
      <w:r>
        <w:rPr>
          <w:lang w:eastAsia="zh-CN"/>
        </w:rPr>
        <w:t>&gt;</w:t>
      </w:r>
    </w:p>
    <w:p w14:paraId="087DD676" w14:textId="77777777" w:rsidR="00056908" w:rsidRDefault="00056908" w:rsidP="00056908">
      <w:pPr>
        <w:pStyle w:val="PL"/>
      </w:pPr>
      <w:r>
        <w:t xml:space="preserve">        </w:t>
      </w:r>
      <w:r>
        <w:rPr>
          <w:rFonts w:cs="Arial"/>
          <w:szCs w:val="18"/>
        </w:rPr>
        <w:t>Represents the connectivity information related to the application service.</w:t>
      </w:r>
    </w:p>
    <w:p w14:paraId="5E992B95" w14:textId="77777777" w:rsidR="00056908" w:rsidRPr="00A4652E" w:rsidRDefault="00056908" w:rsidP="00056908">
      <w:pPr>
        <w:pStyle w:val="PL"/>
      </w:pPr>
      <w:r w:rsidRPr="00A4652E">
        <w:t xml:space="preserve">      type: object</w:t>
      </w:r>
    </w:p>
    <w:p w14:paraId="3529CE3E" w14:textId="77777777" w:rsidR="00056908" w:rsidRPr="00A4652E" w:rsidRDefault="00056908" w:rsidP="00056908">
      <w:pPr>
        <w:pStyle w:val="PL"/>
      </w:pPr>
      <w:r w:rsidRPr="00A4652E">
        <w:t xml:space="preserve">      properties:</w:t>
      </w:r>
    </w:p>
    <w:p w14:paraId="1FD9F592" w14:textId="77777777" w:rsidR="00056908" w:rsidRPr="00A4652E" w:rsidRDefault="00056908" w:rsidP="00056908">
      <w:pPr>
        <w:pStyle w:val="PL"/>
      </w:pPr>
      <w:r w:rsidRPr="00A4652E">
        <w:t xml:space="preserve">        dnais:</w:t>
      </w:r>
    </w:p>
    <w:p w14:paraId="07AE9BBD" w14:textId="77777777" w:rsidR="00056908" w:rsidRPr="00A4652E" w:rsidRDefault="00056908" w:rsidP="00056908">
      <w:pPr>
        <w:pStyle w:val="PL"/>
      </w:pPr>
      <w:r w:rsidRPr="00A4652E">
        <w:t xml:space="preserve">           type: array</w:t>
      </w:r>
    </w:p>
    <w:p w14:paraId="50994FE4" w14:textId="77777777" w:rsidR="00056908" w:rsidRPr="00A4652E" w:rsidRDefault="00056908" w:rsidP="00056908">
      <w:pPr>
        <w:pStyle w:val="PL"/>
      </w:pPr>
      <w:r w:rsidRPr="00A4652E">
        <w:t xml:space="preserve">           items:</w:t>
      </w:r>
    </w:p>
    <w:p w14:paraId="249ABA71" w14:textId="5F563C95" w:rsidR="00056908" w:rsidRPr="00A4652E" w:rsidRDefault="00056908" w:rsidP="00056908">
      <w:pPr>
        <w:pStyle w:val="PL"/>
      </w:pPr>
      <w:r w:rsidRPr="00A4652E">
        <w:t xml:space="preserve">             $ref: </w:t>
      </w:r>
      <w:r>
        <w:t>'</w:t>
      </w:r>
      <w:r w:rsidRPr="00A4652E">
        <w:t>TS29</w:t>
      </w:r>
      <w:r w:rsidR="00FF0408">
        <w:t>571</w:t>
      </w:r>
      <w:r w:rsidRPr="00A4652E">
        <w:t>_CommonData.yaml#/components/schemas/Dnai</w:t>
      </w:r>
      <w:r>
        <w:t>'</w:t>
      </w:r>
    </w:p>
    <w:p w14:paraId="5EEF4802" w14:textId="77777777" w:rsidR="00056908" w:rsidRPr="00A4652E" w:rsidRDefault="00056908" w:rsidP="00056908">
      <w:pPr>
        <w:pStyle w:val="PL"/>
      </w:pPr>
      <w:r w:rsidRPr="00A4652E">
        <w:t xml:space="preserve">           minItems: 1</w:t>
      </w:r>
    </w:p>
    <w:p w14:paraId="1CAA4F18" w14:textId="77777777" w:rsidR="00056908" w:rsidRPr="00A4652E" w:rsidRDefault="00056908" w:rsidP="00056908">
      <w:pPr>
        <w:pStyle w:val="PL"/>
      </w:pPr>
      <w:r w:rsidRPr="00A4652E">
        <w:t xml:space="preserve">        dnn:</w:t>
      </w:r>
    </w:p>
    <w:p w14:paraId="4CA90171" w14:textId="0A5F0390" w:rsidR="00056908" w:rsidRPr="00A4652E" w:rsidRDefault="00056908" w:rsidP="00056908">
      <w:pPr>
        <w:pStyle w:val="PL"/>
      </w:pPr>
      <w:r w:rsidRPr="00A4652E">
        <w:t xml:space="preserve">          $ref: </w:t>
      </w:r>
      <w:r>
        <w:t>'</w:t>
      </w:r>
      <w:r w:rsidRPr="00A4652E">
        <w:t>TS29</w:t>
      </w:r>
      <w:r w:rsidR="00FF0408">
        <w:t>57</w:t>
      </w:r>
      <w:r w:rsidRPr="00A4652E">
        <w:t>1_CommonData.yaml#/components/schemas/Dnn</w:t>
      </w:r>
      <w:r>
        <w:t>'</w:t>
      </w:r>
    </w:p>
    <w:p w14:paraId="0AA92EF6" w14:textId="77777777" w:rsidR="00056908" w:rsidRPr="00A4652E" w:rsidRDefault="00056908" w:rsidP="00056908">
      <w:pPr>
        <w:pStyle w:val="PL"/>
      </w:pPr>
      <w:r w:rsidRPr="00A4652E">
        <w:t xml:space="preserve">      </w:t>
      </w:r>
      <w:r>
        <w:t>any</w:t>
      </w:r>
      <w:r w:rsidRPr="00A4652E">
        <w:t>Of:</w:t>
      </w:r>
    </w:p>
    <w:p w14:paraId="177B3DDB" w14:textId="77777777" w:rsidR="00056908" w:rsidRPr="00A4652E" w:rsidRDefault="00056908" w:rsidP="00056908">
      <w:pPr>
        <w:pStyle w:val="PL"/>
      </w:pPr>
      <w:r w:rsidRPr="00A4652E">
        <w:t xml:space="preserve">        - required: [dnais]</w:t>
      </w:r>
    </w:p>
    <w:p w14:paraId="6E00ADA8" w14:textId="77777777" w:rsidR="00056908" w:rsidRPr="00A4652E" w:rsidRDefault="00056908" w:rsidP="00056908">
      <w:pPr>
        <w:pStyle w:val="PL"/>
      </w:pPr>
      <w:r w:rsidRPr="00A4652E">
        <w:t xml:space="preserve">        - required: [dnn]</w:t>
      </w:r>
    </w:p>
    <w:p w14:paraId="2B130197" w14:textId="77777777" w:rsidR="00056908" w:rsidRPr="00013F6B" w:rsidRDefault="00056908" w:rsidP="00056908">
      <w:pPr>
        <w:pStyle w:val="PL"/>
      </w:pPr>
    </w:p>
    <w:p w14:paraId="1330C591" w14:textId="77777777" w:rsidR="00056908" w:rsidRPr="00013F6B" w:rsidRDefault="00056908" w:rsidP="00056908">
      <w:pPr>
        <w:pStyle w:val="PL"/>
      </w:pPr>
      <w:r w:rsidRPr="00013F6B">
        <w:t xml:space="preserve">    SpatialAnchor:</w:t>
      </w:r>
    </w:p>
    <w:p w14:paraId="5117F8A2" w14:textId="77777777" w:rsidR="00056908" w:rsidRDefault="00056908" w:rsidP="00056908">
      <w:pPr>
        <w:pStyle w:val="PL"/>
        <w:rPr>
          <w:lang w:eastAsia="zh-CN"/>
        </w:rPr>
      </w:pPr>
      <w:r>
        <w:t xml:space="preserve">      description: </w:t>
      </w:r>
      <w:r>
        <w:rPr>
          <w:lang w:eastAsia="zh-CN"/>
        </w:rPr>
        <w:t>&gt;</w:t>
      </w:r>
    </w:p>
    <w:p w14:paraId="1FAA3818" w14:textId="77777777" w:rsidR="00056908" w:rsidRDefault="00056908" w:rsidP="00056908">
      <w:pPr>
        <w:pStyle w:val="PL"/>
      </w:pPr>
      <w:r>
        <w:t xml:space="preserve">        </w:t>
      </w:r>
      <w:r>
        <w:rPr>
          <w:rFonts w:cs="Arial"/>
          <w:szCs w:val="18"/>
        </w:rPr>
        <w:t>Represents the Spatial Anchor profile information.</w:t>
      </w:r>
    </w:p>
    <w:p w14:paraId="6036B101" w14:textId="77777777" w:rsidR="00056908" w:rsidRPr="00013F6B" w:rsidRDefault="00056908" w:rsidP="00056908">
      <w:pPr>
        <w:pStyle w:val="PL"/>
      </w:pPr>
      <w:r w:rsidRPr="00013F6B">
        <w:t xml:space="preserve">      type: object</w:t>
      </w:r>
    </w:p>
    <w:p w14:paraId="2D316DB9" w14:textId="77777777" w:rsidR="00056908" w:rsidRPr="00013F6B" w:rsidRDefault="00056908" w:rsidP="00056908">
      <w:pPr>
        <w:pStyle w:val="PL"/>
      </w:pPr>
      <w:r w:rsidRPr="00013F6B">
        <w:t xml:space="preserve">      properties:</w:t>
      </w:r>
    </w:p>
    <w:p w14:paraId="5C4B1D6F" w14:textId="77777777" w:rsidR="00056908" w:rsidRPr="00013F6B" w:rsidRDefault="00056908" w:rsidP="00056908">
      <w:pPr>
        <w:pStyle w:val="PL"/>
      </w:pPr>
      <w:r w:rsidRPr="00013F6B">
        <w:t xml:space="preserve">        anchorId:</w:t>
      </w:r>
    </w:p>
    <w:p w14:paraId="48B51340" w14:textId="77777777" w:rsidR="00056908" w:rsidRPr="00A4652E" w:rsidRDefault="00056908" w:rsidP="00056908">
      <w:pPr>
        <w:pStyle w:val="PL"/>
      </w:pPr>
      <w:r w:rsidRPr="00A4652E">
        <w:t xml:space="preserve">          $ref: </w:t>
      </w:r>
      <w:r>
        <w:t>'</w:t>
      </w:r>
      <w:r w:rsidRPr="00A4652E">
        <w:t>#/components/schemas/SpatialAnchor</w:t>
      </w:r>
      <w:r>
        <w:t>Id'</w:t>
      </w:r>
    </w:p>
    <w:p w14:paraId="65B0559D" w14:textId="77777777" w:rsidR="00056908" w:rsidRPr="00013F6B" w:rsidRDefault="00056908" w:rsidP="00056908">
      <w:pPr>
        <w:pStyle w:val="PL"/>
      </w:pPr>
      <w:r w:rsidRPr="00013F6B">
        <w:t xml:space="preserve">        posInfo:</w:t>
      </w:r>
    </w:p>
    <w:p w14:paraId="38D1604C" w14:textId="77777777" w:rsidR="00056908" w:rsidRPr="00013F6B" w:rsidRDefault="00056908" w:rsidP="00056908">
      <w:pPr>
        <w:pStyle w:val="PL"/>
      </w:pPr>
      <w:r w:rsidRPr="00013F6B">
        <w:t xml:space="preserve">          $ref: </w:t>
      </w:r>
      <w:r>
        <w:t>'</w:t>
      </w:r>
      <w:r w:rsidRPr="00013F6B">
        <w:t>#/components/schemas/PositionInfo</w:t>
      </w:r>
      <w:r>
        <w:t>'</w:t>
      </w:r>
    </w:p>
    <w:p w14:paraId="53680B8A" w14:textId="77777777" w:rsidR="00056908" w:rsidRPr="00A4652E" w:rsidRDefault="00056908" w:rsidP="00056908">
      <w:pPr>
        <w:pStyle w:val="PL"/>
      </w:pPr>
      <w:r w:rsidRPr="00A4652E">
        <w:t xml:space="preserve">        specInfo:</w:t>
      </w:r>
    </w:p>
    <w:p w14:paraId="598F955B" w14:textId="77777777" w:rsidR="00056908" w:rsidRPr="00A4652E" w:rsidRDefault="00056908" w:rsidP="00056908">
      <w:pPr>
        <w:pStyle w:val="PL"/>
      </w:pPr>
      <w:r w:rsidRPr="00A4652E">
        <w:t xml:space="preserve">           $ref: </w:t>
      </w:r>
      <w:r>
        <w:t>'</w:t>
      </w:r>
      <w:r w:rsidRPr="00A4652E">
        <w:t>TS29122_CommonData.yaml#/components/schemas/</w:t>
      </w:r>
      <w:r>
        <w:t>Bytes'</w:t>
      </w:r>
    </w:p>
    <w:p w14:paraId="7461B74C" w14:textId="77777777" w:rsidR="00056908" w:rsidRPr="00013F6B" w:rsidRDefault="00056908" w:rsidP="00056908">
      <w:pPr>
        <w:pStyle w:val="PL"/>
      </w:pPr>
      <w:r w:rsidRPr="00013F6B">
        <w:t xml:space="preserve">        svcArea:</w:t>
      </w:r>
    </w:p>
    <w:p w14:paraId="63C1C662" w14:textId="7A186035" w:rsidR="00056908" w:rsidRPr="00013F6B" w:rsidRDefault="00056908" w:rsidP="00056908">
      <w:pPr>
        <w:pStyle w:val="PL"/>
      </w:pPr>
      <w:r w:rsidRPr="00013F6B">
        <w:t xml:space="preserve">           </w:t>
      </w:r>
      <w:r w:rsidR="00FF0408">
        <w:t>$ref: 'TS29558_Eecs_EESRegistration.yaml#/components/schemas/ServiceArea'</w:t>
      </w:r>
    </w:p>
    <w:p w14:paraId="1BE48D79" w14:textId="142FDA9A" w:rsidR="00056908" w:rsidRPr="00013F6B" w:rsidRDefault="00056908" w:rsidP="00056908">
      <w:pPr>
        <w:pStyle w:val="PL"/>
      </w:pPr>
      <w:r w:rsidRPr="00013F6B">
        <w:t xml:space="preserve">        </w:t>
      </w:r>
      <w:r w:rsidR="00FF0408">
        <w:t>r</w:t>
      </w:r>
      <w:r w:rsidR="00FF0408" w:rsidRPr="00013F6B">
        <w:t>ules</w:t>
      </w:r>
      <w:r w:rsidRPr="00013F6B">
        <w:t>:</w:t>
      </w:r>
    </w:p>
    <w:p w14:paraId="2A1415B4" w14:textId="19DFB945" w:rsidR="00056908" w:rsidRPr="00013F6B" w:rsidRDefault="00056908" w:rsidP="00056908">
      <w:pPr>
        <w:pStyle w:val="PL"/>
      </w:pPr>
      <w:r w:rsidRPr="00013F6B">
        <w:t xml:space="preserve">          $ref: </w:t>
      </w:r>
      <w:r>
        <w:t>'</w:t>
      </w:r>
      <w:r w:rsidRPr="00013F6B">
        <w:t>#/components/schemas/</w:t>
      </w:r>
      <w:r w:rsidR="00FF0408">
        <w:t>Allowed</w:t>
      </w:r>
      <w:r w:rsidR="00FF0408" w:rsidRPr="00013F6B">
        <w:t>Rules</w:t>
      </w:r>
      <w:r w:rsidR="00FF0408">
        <w:t>'</w:t>
      </w:r>
    </w:p>
    <w:p w14:paraId="5F915D73" w14:textId="77777777" w:rsidR="00056908" w:rsidRPr="00A4652E" w:rsidRDefault="00056908" w:rsidP="00056908">
      <w:pPr>
        <w:pStyle w:val="PL"/>
      </w:pPr>
      <w:r w:rsidRPr="00A4652E">
        <w:t xml:space="preserve">      required:</w:t>
      </w:r>
    </w:p>
    <w:p w14:paraId="66BAF46B" w14:textId="77777777" w:rsidR="00056908" w:rsidRPr="00A4652E" w:rsidRDefault="00056908" w:rsidP="00056908">
      <w:pPr>
        <w:pStyle w:val="PL"/>
      </w:pPr>
      <w:r w:rsidRPr="00A4652E">
        <w:t xml:space="preserve">        - posInfo</w:t>
      </w:r>
    </w:p>
    <w:p w14:paraId="2D3F9F70" w14:textId="77777777" w:rsidR="00056908" w:rsidRPr="00A4652E" w:rsidRDefault="00056908" w:rsidP="00056908">
      <w:pPr>
        <w:pStyle w:val="PL"/>
      </w:pPr>
    </w:p>
    <w:p w14:paraId="7CD45B1C" w14:textId="77777777" w:rsidR="00056908" w:rsidRPr="00A4652E" w:rsidRDefault="00056908" w:rsidP="00056908">
      <w:pPr>
        <w:pStyle w:val="PL"/>
      </w:pPr>
      <w:r w:rsidRPr="00A4652E">
        <w:t xml:space="preserve">    SpatialAnchor</w:t>
      </w:r>
      <w:r>
        <w:t>Rm</w:t>
      </w:r>
      <w:r w:rsidRPr="00A4652E">
        <w:t>:</w:t>
      </w:r>
    </w:p>
    <w:p w14:paraId="79B82FB0" w14:textId="77777777" w:rsidR="00056908" w:rsidRDefault="00056908" w:rsidP="00056908">
      <w:pPr>
        <w:pStyle w:val="PL"/>
        <w:rPr>
          <w:lang w:eastAsia="zh-CN"/>
        </w:rPr>
      </w:pPr>
      <w:r>
        <w:t xml:space="preserve">      description: </w:t>
      </w:r>
      <w:r>
        <w:rPr>
          <w:lang w:eastAsia="zh-CN"/>
        </w:rPr>
        <w:t>&gt;</w:t>
      </w:r>
    </w:p>
    <w:p w14:paraId="2A0A7025" w14:textId="77777777" w:rsidR="00056908" w:rsidRDefault="00056908" w:rsidP="00056908">
      <w:pPr>
        <w:pStyle w:val="PL"/>
      </w:pPr>
      <w:r>
        <w:t xml:space="preserve">        </w:t>
      </w:r>
      <w:r>
        <w:rPr>
          <w:rFonts w:cs="Arial"/>
          <w:szCs w:val="18"/>
        </w:rPr>
        <w:t>Represents the Spatial Anchor profile information.</w:t>
      </w:r>
    </w:p>
    <w:p w14:paraId="6D7D02FF" w14:textId="77777777" w:rsidR="00056908" w:rsidRPr="00A4652E" w:rsidRDefault="00056908" w:rsidP="00056908">
      <w:pPr>
        <w:pStyle w:val="PL"/>
      </w:pPr>
      <w:r w:rsidRPr="00A4652E">
        <w:t xml:space="preserve">      type: object</w:t>
      </w:r>
    </w:p>
    <w:p w14:paraId="6FE8DC62" w14:textId="77777777" w:rsidR="00056908" w:rsidRPr="00A4652E" w:rsidRDefault="00056908" w:rsidP="00056908">
      <w:pPr>
        <w:pStyle w:val="PL"/>
      </w:pPr>
      <w:r w:rsidRPr="00A4652E">
        <w:t xml:space="preserve">      properties:</w:t>
      </w:r>
    </w:p>
    <w:p w14:paraId="535B7D3B" w14:textId="77777777" w:rsidR="00056908" w:rsidRPr="00A4652E" w:rsidRDefault="00056908" w:rsidP="00056908">
      <w:pPr>
        <w:pStyle w:val="PL"/>
      </w:pPr>
      <w:r w:rsidRPr="00A4652E">
        <w:t xml:space="preserve">        anchorId:</w:t>
      </w:r>
    </w:p>
    <w:p w14:paraId="77E03458" w14:textId="77777777" w:rsidR="00056908" w:rsidRPr="00A4652E" w:rsidRDefault="00056908" w:rsidP="00056908">
      <w:pPr>
        <w:pStyle w:val="PL"/>
      </w:pPr>
      <w:r w:rsidRPr="00A4652E">
        <w:t xml:space="preserve">          $ref: </w:t>
      </w:r>
      <w:r>
        <w:t>'</w:t>
      </w:r>
      <w:r w:rsidRPr="00A4652E">
        <w:t>#/components/schemas/SpatialAnchor</w:t>
      </w:r>
      <w:r>
        <w:t>Id'</w:t>
      </w:r>
    </w:p>
    <w:p w14:paraId="6F451418" w14:textId="77777777" w:rsidR="00056908" w:rsidRPr="00A4652E" w:rsidRDefault="00056908" w:rsidP="00056908">
      <w:pPr>
        <w:pStyle w:val="PL"/>
      </w:pPr>
      <w:r w:rsidRPr="00A4652E">
        <w:t xml:space="preserve">        posInfo:</w:t>
      </w:r>
    </w:p>
    <w:p w14:paraId="4820CDEF" w14:textId="77777777" w:rsidR="00056908" w:rsidRPr="00A4652E" w:rsidRDefault="00056908" w:rsidP="00056908">
      <w:pPr>
        <w:pStyle w:val="PL"/>
      </w:pPr>
      <w:r w:rsidRPr="00A4652E">
        <w:t xml:space="preserve">          $ref: </w:t>
      </w:r>
      <w:r>
        <w:t>'</w:t>
      </w:r>
      <w:r w:rsidRPr="00A4652E">
        <w:t>#/components/schemas/PositionInfo</w:t>
      </w:r>
      <w:r>
        <w:t>'</w:t>
      </w:r>
    </w:p>
    <w:p w14:paraId="2D893559" w14:textId="77777777" w:rsidR="00056908" w:rsidRPr="00A4652E" w:rsidRDefault="00056908" w:rsidP="00056908">
      <w:pPr>
        <w:pStyle w:val="PL"/>
      </w:pPr>
      <w:r w:rsidRPr="00A4652E">
        <w:t xml:space="preserve">        specInfo:</w:t>
      </w:r>
    </w:p>
    <w:p w14:paraId="03D063EA" w14:textId="77777777" w:rsidR="00056908" w:rsidRPr="00A4652E" w:rsidRDefault="00056908" w:rsidP="00056908">
      <w:pPr>
        <w:pStyle w:val="PL"/>
      </w:pPr>
      <w:r w:rsidRPr="00A4652E">
        <w:t xml:space="preserve">           $ref: </w:t>
      </w:r>
      <w:r>
        <w:t>'</w:t>
      </w:r>
      <w:r w:rsidRPr="00A4652E">
        <w:t>TS29122_CommonData.yaml#/components/schemas/</w:t>
      </w:r>
      <w:r>
        <w:t>Bytes'</w:t>
      </w:r>
    </w:p>
    <w:p w14:paraId="6C95AD8B" w14:textId="77777777" w:rsidR="00056908" w:rsidRPr="00A4652E" w:rsidRDefault="00056908" w:rsidP="00056908">
      <w:pPr>
        <w:pStyle w:val="PL"/>
      </w:pPr>
      <w:r w:rsidRPr="00A4652E">
        <w:t xml:space="preserve">        svcArea:</w:t>
      </w:r>
    </w:p>
    <w:p w14:paraId="452FADC6" w14:textId="36D35D84" w:rsidR="00056908" w:rsidRPr="00A4652E" w:rsidRDefault="00056908" w:rsidP="00056908">
      <w:pPr>
        <w:pStyle w:val="PL"/>
      </w:pPr>
      <w:r w:rsidRPr="00A4652E">
        <w:t xml:space="preserve">           </w:t>
      </w:r>
      <w:r w:rsidR="00FF0408">
        <w:t>$ref: 'TS29558_Eecs_EESRegistration.yaml#/components/schemas/ServiceArea'</w:t>
      </w:r>
    </w:p>
    <w:p w14:paraId="512A5D92" w14:textId="65B75570" w:rsidR="00056908" w:rsidRPr="00A4652E" w:rsidRDefault="00056908" w:rsidP="00056908">
      <w:pPr>
        <w:pStyle w:val="PL"/>
      </w:pPr>
      <w:r w:rsidRPr="00A4652E">
        <w:t xml:space="preserve">        </w:t>
      </w:r>
      <w:r w:rsidR="00FF0408">
        <w:t>r</w:t>
      </w:r>
      <w:r w:rsidR="00FF0408" w:rsidRPr="00A4652E">
        <w:t>ules</w:t>
      </w:r>
      <w:r w:rsidRPr="00A4652E">
        <w:t>:</w:t>
      </w:r>
    </w:p>
    <w:p w14:paraId="61547F4E" w14:textId="7CC0626B" w:rsidR="00056908" w:rsidRPr="00A4652E" w:rsidRDefault="00056908" w:rsidP="00056908">
      <w:pPr>
        <w:pStyle w:val="PL"/>
      </w:pPr>
      <w:r w:rsidRPr="00A4652E">
        <w:t xml:space="preserve">          $ref: </w:t>
      </w:r>
      <w:r>
        <w:t>'</w:t>
      </w:r>
      <w:r w:rsidRPr="00A4652E">
        <w:t>#/components/schemas/</w:t>
      </w:r>
      <w:r w:rsidR="00FF0408">
        <w:t>Allowed</w:t>
      </w:r>
      <w:r w:rsidR="00FF0408" w:rsidRPr="00A4652E">
        <w:t>Rules</w:t>
      </w:r>
      <w:r w:rsidR="00FF0408">
        <w:t>'</w:t>
      </w:r>
    </w:p>
    <w:p w14:paraId="01A4C84E" w14:textId="77777777" w:rsidR="00056908" w:rsidRPr="00A4652E" w:rsidRDefault="00056908" w:rsidP="00056908">
      <w:pPr>
        <w:pStyle w:val="PL"/>
      </w:pPr>
      <w:r w:rsidRPr="00A4652E">
        <w:t xml:space="preserve">      required:</w:t>
      </w:r>
    </w:p>
    <w:p w14:paraId="29A4FA35" w14:textId="77777777" w:rsidR="00056908" w:rsidRPr="00A4652E" w:rsidRDefault="00056908" w:rsidP="00056908">
      <w:pPr>
        <w:pStyle w:val="PL"/>
      </w:pPr>
      <w:r w:rsidRPr="00A4652E">
        <w:t xml:space="preserve">        - posInfo</w:t>
      </w:r>
    </w:p>
    <w:p w14:paraId="391F7AA1" w14:textId="77777777" w:rsidR="00056908" w:rsidRDefault="00056908" w:rsidP="00056908">
      <w:pPr>
        <w:pStyle w:val="PL"/>
        <w:rPr>
          <w:lang w:eastAsia="zh-CN"/>
        </w:rPr>
      </w:pPr>
      <w:r>
        <w:t xml:space="preserve">      nullable: </w:t>
      </w:r>
      <w:r>
        <w:rPr>
          <w:lang w:eastAsia="zh-CN"/>
        </w:rPr>
        <w:t>true</w:t>
      </w:r>
    </w:p>
    <w:p w14:paraId="07B03A63" w14:textId="77777777" w:rsidR="00056908" w:rsidRPr="0084219D" w:rsidRDefault="00056908" w:rsidP="00056908">
      <w:pPr>
        <w:pStyle w:val="PL"/>
      </w:pPr>
    </w:p>
    <w:p w14:paraId="0EBC9320" w14:textId="7B8C9FC6" w:rsidR="00056908" w:rsidRPr="0084219D" w:rsidRDefault="00056908" w:rsidP="00056908">
      <w:pPr>
        <w:pStyle w:val="PL"/>
      </w:pPr>
      <w:r w:rsidRPr="0084219D">
        <w:t xml:space="preserve">    </w:t>
      </w:r>
      <w:r w:rsidR="00FF0408">
        <w:t>Allowed</w:t>
      </w:r>
      <w:r w:rsidR="00FF0408" w:rsidRPr="0084219D">
        <w:t>Rules</w:t>
      </w:r>
      <w:r w:rsidRPr="0084219D">
        <w:t>:</w:t>
      </w:r>
    </w:p>
    <w:p w14:paraId="7364FE13" w14:textId="77777777" w:rsidR="00056908" w:rsidRDefault="00056908" w:rsidP="00056908">
      <w:pPr>
        <w:pStyle w:val="PL"/>
        <w:rPr>
          <w:lang w:eastAsia="zh-CN"/>
        </w:rPr>
      </w:pPr>
      <w:r>
        <w:t xml:space="preserve">      description: </w:t>
      </w:r>
      <w:r>
        <w:rPr>
          <w:lang w:eastAsia="zh-CN"/>
        </w:rPr>
        <w:t>&gt;</w:t>
      </w:r>
    </w:p>
    <w:p w14:paraId="04741BBD" w14:textId="77777777" w:rsidR="00056908" w:rsidRDefault="00056908" w:rsidP="00056908">
      <w:pPr>
        <w:pStyle w:val="PL"/>
      </w:pPr>
      <w:r>
        <w:t xml:space="preserve">        </w:t>
      </w:r>
      <w:r>
        <w:rPr>
          <w:rFonts w:cs="Arial"/>
          <w:szCs w:val="18"/>
        </w:rPr>
        <w:t>Represents the access control rules.</w:t>
      </w:r>
    </w:p>
    <w:p w14:paraId="7558C672" w14:textId="77777777" w:rsidR="00056908" w:rsidRPr="00013F6B" w:rsidRDefault="00056908" w:rsidP="00056908">
      <w:pPr>
        <w:pStyle w:val="PL"/>
      </w:pPr>
      <w:r w:rsidRPr="00013F6B">
        <w:t xml:space="preserve">      type: object</w:t>
      </w:r>
    </w:p>
    <w:p w14:paraId="69C20ABB" w14:textId="77777777" w:rsidR="00056908" w:rsidRPr="00013F6B" w:rsidRDefault="00056908" w:rsidP="00056908">
      <w:pPr>
        <w:pStyle w:val="PL"/>
      </w:pPr>
      <w:r w:rsidRPr="00013F6B">
        <w:t xml:space="preserve">      properties:</w:t>
      </w:r>
    </w:p>
    <w:p w14:paraId="5422A9EF" w14:textId="77777777" w:rsidR="00056908" w:rsidRPr="00013F6B" w:rsidRDefault="00056908" w:rsidP="00056908">
      <w:pPr>
        <w:pStyle w:val="PL"/>
      </w:pPr>
      <w:r w:rsidRPr="00013F6B">
        <w:t xml:space="preserve">        allowedEntities:</w:t>
      </w:r>
    </w:p>
    <w:p w14:paraId="50DE1548" w14:textId="77777777" w:rsidR="00056908" w:rsidRPr="00013F6B" w:rsidRDefault="00056908" w:rsidP="00056908">
      <w:pPr>
        <w:pStyle w:val="PL"/>
      </w:pPr>
      <w:r w:rsidRPr="00013F6B">
        <w:t xml:space="preserve">          type: array</w:t>
      </w:r>
    </w:p>
    <w:p w14:paraId="72E354BA" w14:textId="77777777" w:rsidR="00056908" w:rsidRPr="00013F6B" w:rsidRDefault="00056908" w:rsidP="00056908">
      <w:pPr>
        <w:pStyle w:val="PL"/>
      </w:pPr>
      <w:r w:rsidRPr="00013F6B">
        <w:t xml:space="preserve">          items:</w:t>
      </w:r>
    </w:p>
    <w:p w14:paraId="16366127" w14:textId="77777777" w:rsidR="00056908" w:rsidRPr="00013F6B" w:rsidRDefault="00056908" w:rsidP="00056908">
      <w:pPr>
        <w:pStyle w:val="PL"/>
      </w:pPr>
      <w:r w:rsidRPr="00013F6B">
        <w:t xml:space="preserve">            $ref: </w:t>
      </w:r>
      <w:r>
        <w:t>'</w:t>
      </w:r>
      <w:r w:rsidRPr="00013F6B">
        <w:t>#/components/schemas/AllowedEntity</w:t>
      </w:r>
      <w:r>
        <w:t>'</w:t>
      </w:r>
    </w:p>
    <w:p w14:paraId="3F39D921" w14:textId="77777777" w:rsidR="00056908" w:rsidRPr="00013F6B" w:rsidRDefault="00056908" w:rsidP="00056908">
      <w:pPr>
        <w:pStyle w:val="PL"/>
      </w:pPr>
      <w:r w:rsidRPr="00013F6B">
        <w:t xml:space="preserve">          minItems: 1</w:t>
      </w:r>
    </w:p>
    <w:p w14:paraId="294B972A" w14:textId="77777777" w:rsidR="00056908" w:rsidRPr="00013F6B" w:rsidRDefault="00056908" w:rsidP="00056908">
      <w:pPr>
        <w:pStyle w:val="PL"/>
      </w:pPr>
      <w:r w:rsidRPr="00013F6B">
        <w:t xml:space="preserve">        valServiceList:</w:t>
      </w:r>
    </w:p>
    <w:p w14:paraId="53F2E75F" w14:textId="77777777" w:rsidR="00056908" w:rsidRPr="00013F6B" w:rsidRDefault="00056908" w:rsidP="00056908">
      <w:pPr>
        <w:pStyle w:val="PL"/>
      </w:pPr>
      <w:r w:rsidRPr="00013F6B">
        <w:t xml:space="preserve">          type: array</w:t>
      </w:r>
    </w:p>
    <w:p w14:paraId="28A2FB6F" w14:textId="77777777" w:rsidR="00056908" w:rsidRPr="00013F6B" w:rsidRDefault="00056908" w:rsidP="00056908">
      <w:pPr>
        <w:pStyle w:val="PL"/>
      </w:pPr>
      <w:r w:rsidRPr="00013F6B">
        <w:t xml:space="preserve">          items:</w:t>
      </w:r>
    </w:p>
    <w:p w14:paraId="0F949596" w14:textId="77777777" w:rsidR="00056908" w:rsidRPr="00013F6B" w:rsidRDefault="00056908" w:rsidP="00056908">
      <w:pPr>
        <w:pStyle w:val="PL"/>
      </w:pPr>
      <w:r w:rsidRPr="00013F6B">
        <w:t xml:space="preserve">            type: string</w:t>
      </w:r>
    </w:p>
    <w:p w14:paraId="523B612D" w14:textId="77777777" w:rsidR="00056908" w:rsidRPr="00013F6B" w:rsidRDefault="00056908" w:rsidP="00056908">
      <w:pPr>
        <w:pStyle w:val="PL"/>
      </w:pPr>
      <w:r w:rsidRPr="00013F6B">
        <w:t xml:space="preserve">          minItems: 1</w:t>
      </w:r>
    </w:p>
    <w:p w14:paraId="4B0BD257" w14:textId="77777777" w:rsidR="00056908" w:rsidRPr="00013F6B" w:rsidRDefault="00056908" w:rsidP="00056908">
      <w:pPr>
        <w:pStyle w:val="PL"/>
      </w:pPr>
      <w:r w:rsidRPr="00013F6B">
        <w:t xml:space="preserve">      </w:t>
      </w:r>
      <w:r>
        <w:t>any</w:t>
      </w:r>
      <w:r w:rsidRPr="00013F6B">
        <w:t>Of:</w:t>
      </w:r>
    </w:p>
    <w:p w14:paraId="1F912907" w14:textId="77777777" w:rsidR="00056908" w:rsidRPr="00013F6B" w:rsidRDefault="00056908" w:rsidP="00056908">
      <w:pPr>
        <w:pStyle w:val="PL"/>
      </w:pPr>
      <w:r w:rsidRPr="00013F6B">
        <w:t xml:space="preserve">        - required: [allowedEntities]</w:t>
      </w:r>
    </w:p>
    <w:p w14:paraId="1EDFA7B8" w14:textId="77777777" w:rsidR="00056908" w:rsidRPr="00013F6B" w:rsidRDefault="00056908" w:rsidP="00056908">
      <w:pPr>
        <w:pStyle w:val="PL"/>
      </w:pPr>
      <w:r w:rsidRPr="00013F6B">
        <w:t xml:space="preserve">        - required: [valServiceList]</w:t>
      </w:r>
    </w:p>
    <w:p w14:paraId="0531FDD6" w14:textId="77777777" w:rsidR="00056908" w:rsidRPr="00013F6B" w:rsidRDefault="00056908" w:rsidP="00056908">
      <w:pPr>
        <w:pStyle w:val="PL"/>
      </w:pPr>
    </w:p>
    <w:p w14:paraId="69E3B2DC" w14:textId="77777777" w:rsidR="00056908" w:rsidRPr="00013F6B" w:rsidRDefault="00056908" w:rsidP="00056908">
      <w:pPr>
        <w:pStyle w:val="PL"/>
      </w:pPr>
      <w:r w:rsidRPr="00013F6B">
        <w:t xml:space="preserve">    AllowedEntity:</w:t>
      </w:r>
    </w:p>
    <w:p w14:paraId="5F51A3FF" w14:textId="77777777" w:rsidR="00056908" w:rsidRDefault="00056908" w:rsidP="00056908">
      <w:pPr>
        <w:pStyle w:val="PL"/>
        <w:rPr>
          <w:lang w:eastAsia="zh-CN"/>
        </w:rPr>
      </w:pPr>
      <w:r>
        <w:t xml:space="preserve">      description: </w:t>
      </w:r>
      <w:r>
        <w:rPr>
          <w:lang w:eastAsia="zh-CN"/>
        </w:rPr>
        <w:t>&gt;</w:t>
      </w:r>
    </w:p>
    <w:p w14:paraId="5A0D5410" w14:textId="77777777" w:rsidR="00056908" w:rsidRDefault="00056908" w:rsidP="00056908">
      <w:pPr>
        <w:pStyle w:val="PL"/>
      </w:pPr>
      <w:r>
        <w:t xml:space="preserve">        </w:t>
      </w:r>
      <w:r>
        <w:rPr>
          <w:rFonts w:cs="Arial"/>
          <w:szCs w:val="18"/>
        </w:rPr>
        <w:t>Represents the allowed application entity.</w:t>
      </w:r>
    </w:p>
    <w:p w14:paraId="4C5ECF44" w14:textId="77777777" w:rsidR="00056908" w:rsidRPr="00013F6B" w:rsidRDefault="00056908" w:rsidP="00056908">
      <w:pPr>
        <w:pStyle w:val="PL"/>
      </w:pPr>
      <w:r w:rsidRPr="00013F6B">
        <w:t xml:space="preserve">      type: object</w:t>
      </w:r>
    </w:p>
    <w:p w14:paraId="6C423B4B" w14:textId="77777777" w:rsidR="00056908" w:rsidRPr="00013F6B" w:rsidRDefault="00056908" w:rsidP="00056908">
      <w:pPr>
        <w:pStyle w:val="PL"/>
      </w:pPr>
      <w:r w:rsidRPr="00013F6B">
        <w:t xml:space="preserve">      properties:</w:t>
      </w:r>
    </w:p>
    <w:p w14:paraId="43E9930C" w14:textId="77777777" w:rsidR="00056908" w:rsidRPr="00013F6B" w:rsidRDefault="00056908" w:rsidP="00056908">
      <w:pPr>
        <w:pStyle w:val="PL"/>
      </w:pPr>
      <w:r w:rsidRPr="00013F6B">
        <w:t xml:space="preserve">        type:</w:t>
      </w:r>
    </w:p>
    <w:p w14:paraId="72BB154A" w14:textId="77777777" w:rsidR="00056908" w:rsidRPr="00013F6B" w:rsidRDefault="00056908" w:rsidP="00056908">
      <w:pPr>
        <w:pStyle w:val="PL"/>
      </w:pPr>
      <w:r w:rsidRPr="00013F6B">
        <w:t xml:space="preserve">          $ref: </w:t>
      </w:r>
      <w:r>
        <w:t>'</w:t>
      </w:r>
      <w:r w:rsidRPr="00013F6B">
        <w:t>#/components/schemas/</w:t>
      </w:r>
      <w:r>
        <w:t>EntityType'</w:t>
      </w:r>
    </w:p>
    <w:p w14:paraId="0E2CA13C" w14:textId="77777777" w:rsidR="00056908" w:rsidRPr="00013F6B" w:rsidRDefault="00056908" w:rsidP="00056908">
      <w:pPr>
        <w:pStyle w:val="PL"/>
      </w:pPr>
      <w:r w:rsidRPr="00013F6B">
        <w:t xml:space="preserve">        identifier:</w:t>
      </w:r>
    </w:p>
    <w:p w14:paraId="61323D42" w14:textId="77777777" w:rsidR="00056908" w:rsidRPr="00013F6B" w:rsidRDefault="00056908" w:rsidP="00056908">
      <w:pPr>
        <w:pStyle w:val="PL"/>
      </w:pPr>
      <w:r w:rsidRPr="00013F6B">
        <w:t xml:space="preserve">          type: string</w:t>
      </w:r>
    </w:p>
    <w:p w14:paraId="5F64EB3C" w14:textId="77777777" w:rsidR="00056908" w:rsidRPr="00013F6B" w:rsidRDefault="00056908" w:rsidP="00056908">
      <w:pPr>
        <w:pStyle w:val="PL"/>
      </w:pPr>
      <w:r w:rsidRPr="00013F6B">
        <w:t xml:space="preserve">      </w:t>
      </w:r>
      <w:r>
        <w:t>any</w:t>
      </w:r>
      <w:r w:rsidRPr="00013F6B">
        <w:t>Of:</w:t>
      </w:r>
    </w:p>
    <w:p w14:paraId="3DA149F8" w14:textId="77777777" w:rsidR="00056908" w:rsidRPr="00013F6B" w:rsidRDefault="00056908" w:rsidP="00056908">
      <w:pPr>
        <w:pStyle w:val="PL"/>
      </w:pPr>
      <w:r w:rsidRPr="00013F6B">
        <w:t xml:space="preserve">        - required: [type]</w:t>
      </w:r>
    </w:p>
    <w:p w14:paraId="6F9F7B85" w14:textId="77777777" w:rsidR="00056908" w:rsidRPr="00013F6B" w:rsidRDefault="00056908" w:rsidP="00056908">
      <w:pPr>
        <w:pStyle w:val="PL"/>
      </w:pPr>
      <w:r w:rsidRPr="00013F6B">
        <w:t xml:space="preserve">        - required: [identifier]</w:t>
      </w:r>
    </w:p>
    <w:p w14:paraId="545281A5" w14:textId="77777777" w:rsidR="00056908" w:rsidRPr="00013F6B" w:rsidRDefault="00056908" w:rsidP="00056908">
      <w:pPr>
        <w:pStyle w:val="PL"/>
      </w:pPr>
    </w:p>
    <w:p w14:paraId="7C44792B" w14:textId="77777777" w:rsidR="00056908" w:rsidRPr="00013F6B" w:rsidRDefault="00056908" w:rsidP="00056908">
      <w:pPr>
        <w:pStyle w:val="PL"/>
      </w:pPr>
      <w:r w:rsidRPr="00013F6B">
        <w:t xml:space="preserve">    PositionInfo:</w:t>
      </w:r>
    </w:p>
    <w:p w14:paraId="69E96BD7" w14:textId="77777777" w:rsidR="00056908" w:rsidRDefault="00056908" w:rsidP="00056908">
      <w:pPr>
        <w:pStyle w:val="PL"/>
        <w:rPr>
          <w:lang w:eastAsia="zh-CN"/>
        </w:rPr>
      </w:pPr>
      <w:r>
        <w:t xml:space="preserve">      description: </w:t>
      </w:r>
      <w:r>
        <w:rPr>
          <w:lang w:eastAsia="zh-CN"/>
        </w:rPr>
        <w:t>&gt;</w:t>
      </w:r>
    </w:p>
    <w:p w14:paraId="3ADB15CF" w14:textId="77777777" w:rsidR="00056908" w:rsidRDefault="00056908" w:rsidP="00056908">
      <w:pPr>
        <w:pStyle w:val="PL"/>
      </w:pPr>
      <w:r>
        <w:t xml:space="preserve">        </w:t>
      </w:r>
      <w:r>
        <w:rPr>
          <w:rFonts w:cs="Arial"/>
          <w:szCs w:val="18"/>
        </w:rPr>
        <w:t>Represents the positioning information of the Spatial Anchor and the related Spatial Map.</w:t>
      </w:r>
    </w:p>
    <w:p w14:paraId="01E085F6" w14:textId="77777777" w:rsidR="00056908" w:rsidRPr="00C3643E" w:rsidRDefault="00056908" w:rsidP="00056908">
      <w:pPr>
        <w:pStyle w:val="PL"/>
      </w:pPr>
      <w:r w:rsidRPr="00C3643E">
        <w:t xml:space="preserve">      type: object</w:t>
      </w:r>
    </w:p>
    <w:p w14:paraId="1D7FE717" w14:textId="77777777" w:rsidR="00056908" w:rsidRPr="00C3643E" w:rsidRDefault="00056908" w:rsidP="00056908">
      <w:pPr>
        <w:pStyle w:val="PL"/>
      </w:pPr>
      <w:r w:rsidRPr="00C3643E">
        <w:t xml:space="preserve">      properties:</w:t>
      </w:r>
    </w:p>
    <w:p w14:paraId="4ED12417" w14:textId="77777777" w:rsidR="00056908" w:rsidRPr="00C3643E" w:rsidRDefault="00056908" w:rsidP="00056908">
      <w:pPr>
        <w:pStyle w:val="PL"/>
      </w:pPr>
      <w:r w:rsidRPr="00C3643E">
        <w:t xml:space="preserve">        pos:</w:t>
      </w:r>
    </w:p>
    <w:p w14:paraId="486262D1" w14:textId="33BCD97C" w:rsidR="00056908" w:rsidRDefault="00056908" w:rsidP="00056908">
      <w:pPr>
        <w:pStyle w:val="PL"/>
      </w:pPr>
      <w:r w:rsidRPr="00C3643E">
        <w:t xml:space="preserve">          $ref: </w:t>
      </w:r>
      <w:r>
        <w:t>'</w:t>
      </w:r>
      <w:r w:rsidRPr="00C3643E">
        <w:t>TS29572_Nlmf_Location.yaml#/components/schemas/Local3dPointUncertaintyEllipsoid</w:t>
      </w:r>
      <w:r>
        <w:t>'</w:t>
      </w:r>
    </w:p>
    <w:p w14:paraId="6DA8242E" w14:textId="77777777" w:rsidR="0083056C" w:rsidRPr="00C3643E" w:rsidRDefault="0083056C" w:rsidP="0083056C">
      <w:pPr>
        <w:pStyle w:val="PL"/>
      </w:pPr>
      <w:r w:rsidRPr="00C3643E">
        <w:t xml:space="preserve">        </w:t>
      </w:r>
      <w:r>
        <w:t>spaMapPos</w:t>
      </w:r>
      <w:r w:rsidRPr="00C3643E">
        <w:t>:</w:t>
      </w:r>
    </w:p>
    <w:p w14:paraId="6EF02E87" w14:textId="6680E056" w:rsidR="0083056C" w:rsidRPr="00C3643E" w:rsidRDefault="0083056C" w:rsidP="0083056C">
      <w:pPr>
        <w:pStyle w:val="PL"/>
      </w:pPr>
      <w:r w:rsidRPr="00C3643E">
        <w:t xml:space="preserve">          $ref: </w:t>
      </w:r>
      <w:r>
        <w:t>'</w:t>
      </w:r>
      <w:r w:rsidRPr="00C3643E">
        <w:t>#/components/schemas/</w:t>
      </w:r>
      <w:r>
        <w:t>SpatialAnchorMapPosition'</w:t>
      </w:r>
    </w:p>
    <w:p w14:paraId="0175CB50" w14:textId="77777777" w:rsidR="00056908" w:rsidRPr="00A4652E" w:rsidRDefault="00056908" w:rsidP="00056908">
      <w:pPr>
        <w:pStyle w:val="PL"/>
      </w:pPr>
      <w:r w:rsidRPr="00A4652E">
        <w:t xml:space="preserve">      </w:t>
      </w:r>
      <w:r>
        <w:t>any</w:t>
      </w:r>
      <w:r w:rsidRPr="00A4652E">
        <w:t>Of:</w:t>
      </w:r>
    </w:p>
    <w:p w14:paraId="1F05784F" w14:textId="77777777" w:rsidR="00056908" w:rsidRPr="00A4652E" w:rsidRDefault="00056908" w:rsidP="00056908">
      <w:pPr>
        <w:pStyle w:val="PL"/>
      </w:pPr>
      <w:r w:rsidRPr="00A4652E">
        <w:t xml:space="preserve">        - required: [pos]</w:t>
      </w:r>
    </w:p>
    <w:p w14:paraId="2FE523AD" w14:textId="5E432423" w:rsidR="00056908" w:rsidRDefault="0083056C" w:rsidP="00056908">
      <w:pPr>
        <w:pStyle w:val="PL"/>
      </w:pPr>
      <w:r w:rsidRPr="00A4652E">
        <w:t xml:space="preserve">        - required: [</w:t>
      </w:r>
      <w:r>
        <w:t>spaMapPos</w:t>
      </w:r>
      <w:r w:rsidRPr="00A4652E">
        <w:t>]</w:t>
      </w:r>
    </w:p>
    <w:p w14:paraId="50CE3731" w14:textId="226B2F75" w:rsidR="0083056C" w:rsidRDefault="0083056C" w:rsidP="00056908">
      <w:pPr>
        <w:pStyle w:val="PL"/>
      </w:pPr>
    </w:p>
    <w:p w14:paraId="2D13FAD4" w14:textId="77777777" w:rsidR="0083056C" w:rsidRPr="00013F6B" w:rsidRDefault="0083056C" w:rsidP="0083056C">
      <w:pPr>
        <w:pStyle w:val="PL"/>
      </w:pPr>
      <w:r w:rsidRPr="00013F6B">
        <w:t xml:space="preserve">    </w:t>
      </w:r>
      <w:r>
        <w:t>SpatialAnchorMapPosition</w:t>
      </w:r>
      <w:r w:rsidRPr="00013F6B">
        <w:t>:</w:t>
      </w:r>
    </w:p>
    <w:p w14:paraId="728A6131" w14:textId="77777777" w:rsidR="0083056C" w:rsidRDefault="0083056C" w:rsidP="0083056C">
      <w:pPr>
        <w:pStyle w:val="PL"/>
        <w:rPr>
          <w:lang w:eastAsia="zh-CN"/>
        </w:rPr>
      </w:pPr>
      <w:r>
        <w:t xml:space="preserve">      description: </w:t>
      </w:r>
      <w:r>
        <w:rPr>
          <w:lang w:eastAsia="zh-CN"/>
        </w:rPr>
        <w:t>&gt;</w:t>
      </w:r>
    </w:p>
    <w:p w14:paraId="41BF8E43" w14:textId="77777777" w:rsidR="0083056C" w:rsidRDefault="0083056C" w:rsidP="0083056C">
      <w:pPr>
        <w:pStyle w:val="PL"/>
      </w:pPr>
      <w:r>
        <w:t xml:space="preserve">        </w:t>
      </w:r>
      <w:r>
        <w:rPr>
          <w:rFonts w:cs="Arial"/>
          <w:szCs w:val="18"/>
        </w:rPr>
        <w:t>Represents the Spatial map positioning of the Spatial Anchor.</w:t>
      </w:r>
    </w:p>
    <w:p w14:paraId="6CC164BF" w14:textId="77777777" w:rsidR="0083056C" w:rsidRPr="00C3643E" w:rsidRDefault="0083056C" w:rsidP="0083056C">
      <w:pPr>
        <w:pStyle w:val="PL"/>
      </w:pPr>
      <w:r w:rsidRPr="00C3643E">
        <w:t xml:space="preserve">      type: object</w:t>
      </w:r>
    </w:p>
    <w:p w14:paraId="5242ED5F" w14:textId="77777777" w:rsidR="0083056C" w:rsidRPr="00C3643E" w:rsidRDefault="0083056C" w:rsidP="0083056C">
      <w:pPr>
        <w:pStyle w:val="PL"/>
      </w:pPr>
      <w:r w:rsidRPr="00C3643E">
        <w:t xml:space="preserve">      properties:</w:t>
      </w:r>
    </w:p>
    <w:p w14:paraId="6C992442" w14:textId="77777777" w:rsidR="0083056C" w:rsidRPr="00C3643E" w:rsidRDefault="0083056C" w:rsidP="0083056C">
      <w:pPr>
        <w:pStyle w:val="PL"/>
      </w:pPr>
      <w:r w:rsidRPr="00C3643E">
        <w:t xml:space="preserve">        </w:t>
      </w:r>
      <w:r>
        <w:t>spaMapId</w:t>
      </w:r>
      <w:r w:rsidRPr="00C3643E">
        <w:t>:</w:t>
      </w:r>
    </w:p>
    <w:p w14:paraId="4A10F482" w14:textId="77777777" w:rsidR="0083056C" w:rsidRPr="00013F6B" w:rsidRDefault="0083056C" w:rsidP="0083056C">
      <w:pPr>
        <w:pStyle w:val="PL"/>
      </w:pPr>
      <w:r w:rsidRPr="00013F6B">
        <w:t xml:space="preserve">          type: string</w:t>
      </w:r>
    </w:p>
    <w:p w14:paraId="0780F4E0" w14:textId="77777777" w:rsidR="0083056C" w:rsidRDefault="0083056C" w:rsidP="0083056C">
      <w:pPr>
        <w:pStyle w:val="PL"/>
        <w:rPr>
          <w:lang w:eastAsia="zh-CN"/>
        </w:rPr>
      </w:pPr>
      <w:r>
        <w:t xml:space="preserve">          description: </w:t>
      </w:r>
      <w:r>
        <w:rPr>
          <w:rFonts w:cs="Arial"/>
        </w:rPr>
        <w:t>Contains the Spatial Map Identifier.</w:t>
      </w:r>
    </w:p>
    <w:p w14:paraId="793EDA16" w14:textId="77777777" w:rsidR="0083056C" w:rsidRPr="00C3643E" w:rsidRDefault="0083056C" w:rsidP="0083056C">
      <w:pPr>
        <w:pStyle w:val="PL"/>
      </w:pPr>
      <w:r w:rsidRPr="00C3643E">
        <w:t xml:space="preserve">        </w:t>
      </w:r>
      <w:r>
        <w:t>spaMapLayerId</w:t>
      </w:r>
      <w:r w:rsidRPr="00C3643E">
        <w:t>:</w:t>
      </w:r>
    </w:p>
    <w:p w14:paraId="7B417E57" w14:textId="77777777" w:rsidR="0083056C" w:rsidRPr="00A4652E" w:rsidRDefault="0083056C" w:rsidP="0083056C">
      <w:pPr>
        <w:pStyle w:val="PL"/>
      </w:pPr>
      <w:r w:rsidRPr="00A4652E">
        <w:t xml:space="preserve"> </w:t>
      </w:r>
      <w:r>
        <w:t xml:space="preserve"> </w:t>
      </w:r>
      <w:r w:rsidRPr="00A4652E">
        <w:t xml:space="preserve">        type: array</w:t>
      </w:r>
    </w:p>
    <w:p w14:paraId="1A98D5A8" w14:textId="77777777" w:rsidR="0083056C" w:rsidRPr="00A4652E" w:rsidRDefault="0083056C" w:rsidP="0083056C">
      <w:pPr>
        <w:pStyle w:val="PL"/>
      </w:pPr>
      <w:r w:rsidRPr="00A4652E">
        <w:t xml:space="preserve">          items:</w:t>
      </w:r>
    </w:p>
    <w:p w14:paraId="74493FDB" w14:textId="77777777" w:rsidR="0083056C" w:rsidRPr="00013F6B" w:rsidRDefault="0083056C" w:rsidP="0083056C">
      <w:pPr>
        <w:pStyle w:val="PL"/>
      </w:pPr>
      <w:r w:rsidRPr="00013F6B">
        <w:t xml:space="preserve">  </w:t>
      </w:r>
      <w:r>
        <w:t xml:space="preserve">  </w:t>
      </w:r>
      <w:r w:rsidRPr="00013F6B">
        <w:t xml:space="preserve">        type: string</w:t>
      </w:r>
    </w:p>
    <w:p w14:paraId="3923ACBF" w14:textId="77777777" w:rsidR="0083056C" w:rsidRPr="00A4652E" w:rsidRDefault="0083056C" w:rsidP="0083056C">
      <w:pPr>
        <w:pStyle w:val="PL"/>
      </w:pPr>
      <w:r w:rsidRPr="00A4652E">
        <w:t xml:space="preserve">          minItems: 1</w:t>
      </w:r>
    </w:p>
    <w:p w14:paraId="28A6DC5A" w14:textId="77777777" w:rsidR="0083056C" w:rsidRDefault="0083056C" w:rsidP="0083056C">
      <w:pPr>
        <w:pStyle w:val="PL"/>
        <w:rPr>
          <w:lang w:eastAsia="zh-CN"/>
        </w:rPr>
      </w:pPr>
      <w:r>
        <w:t xml:space="preserve">          description: </w:t>
      </w:r>
      <w:r>
        <w:rPr>
          <w:rFonts w:cs="Arial"/>
        </w:rPr>
        <w:t>Contains the identifier(s) of Spatial Map layer(s).</w:t>
      </w:r>
    </w:p>
    <w:p w14:paraId="24602EAE" w14:textId="77777777" w:rsidR="0083056C" w:rsidRPr="00C3643E" w:rsidRDefault="0083056C" w:rsidP="0083056C">
      <w:pPr>
        <w:pStyle w:val="PL"/>
      </w:pPr>
      <w:r w:rsidRPr="00C3643E">
        <w:t xml:space="preserve">        </w:t>
      </w:r>
      <w:r>
        <w:t>localInfo</w:t>
      </w:r>
      <w:r w:rsidRPr="00C3643E">
        <w:t>:</w:t>
      </w:r>
    </w:p>
    <w:p w14:paraId="18EB95B7" w14:textId="77777777" w:rsidR="0083056C" w:rsidRPr="00013F6B" w:rsidRDefault="0083056C" w:rsidP="0083056C">
      <w:pPr>
        <w:pStyle w:val="PL"/>
      </w:pPr>
      <w:r w:rsidRPr="00013F6B">
        <w:t xml:space="preserve">          $ref: </w:t>
      </w:r>
      <w:r>
        <w:t>'</w:t>
      </w:r>
      <w:r w:rsidRPr="00013F6B">
        <w:t>#/components/schemas/</w:t>
      </w:r>
      <w:r>
        <w:t>LocalizationInfo'</w:t>
      </w:r>
    </w:p>
    <w:p w14:paraId="20DB526B" w14:textId="77777777" w:rsidR="0083056C" w:rsidRPr="00684F7A" w:rsidRDefault="0083056C" w:rsidP="0083056C">
      <w:pPr>
        <w:pStyle w:val="PL"/>
      </w:pPr>
      <w:r w:rsidRPr="00684F7A">
        <w:t xml:space="preserve">      required:</w:t>
      </w:r>
    </w:p>
    <w:p w14:paraId="18F58A8C" w14:textId="77777777" w:rsidR="0083056C" w:rsidRDefault="0083056C" w:rsidP="0083056C">
      <w:pPr>
        <w:pStyle w:val="PL"/>
      </w:pPr>
      <w:r w:rsidRPr="00684F7A">
        <w:t xml:space="preserve">        - </w:t>
      </w:r>
      <w:r>
        <w:t>spaMapId</w:t>
      </w:r>
    </w:p>
    <w:p w14:paraId="1ED0CEC4" w14:textId="77777777" w:rsidR="0083056C" w:rsidRPr="00684F7A" w:rsidRDefault="0083056C" w:rsidP="0083056C">
      <w:pPr>
        <w:pStyle w:val="PL"/>
      </w:pPr>
    </w:p>
    <w:p w14:paraId="4B98E7A1" w14:textId="77777777" w:rsidR="0083056C" w:rsidRPr="00013F6B" w:rsidRDefault="0083056C" w:rsidP="0083056C">
      <w:pPr>
        <w:pStyle w:val="PL"/>
      </w:pPr>
      <w:r w:rsidRPr="00013F6B">
        <w:t xml:space="preserve">    </w:t>
      </w:r>
      <w:r>
        <w:t>LocalizationInfo</w:t>
      </w:r>
      <w:r w:rsidRPr="00013F6B">
        <w:t>:</w:t>
      </w:r>
    </w:p>
    <w:p w14:paraId="43FAEEB2" w14:textId="77777777" w:rsidR="0083056C" w:rsidRDefault="0083056C" w:rsidP="0083056C">
      <w:pPr>
        <w:pStyle w:val="PL"/>
        <w:rPr>
          <w:lang w:eastAsia="zh-CN"/>
        </w:rPr>
      </w:pPr>
      <w:r>
        <w:t xml:space="preserve">      description: </w:t>
      </w:r>
      <w:r>
        <w:rPr>
          <w:lang w:eastAsia="zh-CN"/>
        </w:rPr>
        <w:t>&gt;</w:t>
      </w:r>
    </w:p>
    <w:p w14:paraId="0CA3E906" w14:textId="77777777" w:rsidR="0083056C" w:rsidRDefault="0083056C" w:rsidP="0083056C">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072F542A" w14:textId="77777777" w:rsidR="0083056C" w:rsidRPr="00C3643E" w:rsidRDefault="0083056C" w:rsidP="0083056C">
      <w:pPr>
        <w:pStyle w:val="PL"/>
      </w:pPr>
      <w:r w:rsidRPr="00C3643E">
        <w:t xml:space="preserve">      type: object</w:t>
      </w:r>
    </w:p>
    <w:p w14:paraId="3DBC7F96" w14:textId="77777777" w:rsidR="0083056C" w:rsidRPr="00C3643E" w:rsidRDefault="0083056C" w:rsidP="0083056C">
      <w:pPr>
        <w:pStyle w:val="PL"/>
      </w:pPr>
      <w:r w:rsidRPr="00C3643E">
        <w:t xml:space="preserve">      properties:</w:t>
      </w:r>
    </w:p>
    <w:p w14:paraId="03777D68" w14:textId="77777777" w:rsidR="0083056C" w:rsidRPr="00C3643E" w:rsidRDefault="0083056C" w:rsidP="0083056C">
      <w:pPr>
        <w:pStyle w:val="PL"/>
      </w:pPr>
      <w:r w:rsidRPr="00C3643E">
        <w:t xml:space="preserve">        </w:t>
      </w:r>
      <w:r>
        <w:t>localInfo</w:t>
      </w:r>
      <w:r w:rsidRPr="00C3643E">
        <w:t>:</w:t>
      </w:r>
    </w:p>
    <w:p w14:paraId="1A129F14" w14:textId="77777777" w:rsidR="0083056C" w:rsidRPr="00013F6B" w:rsidRDefault="0083056C" w:rsidP="0083056C">
      <w:pPr>
        <w:pStyle w:val="PL"/>
      </w:pPr>
      <w:r w:rsidRPr="00013F6B">
        <w:t xml:space="preserve">          type: string</w:t>
      </w:r>
    </w:p>
    <w:p w14:paraId="050868AF" w14:textId="7BE2390C" w:rsidR="0083056C" w:rsidRDefault="0083056C" w:rsidP="0083056C">
      <w:pPr>
        <w:pStyle w:val="PL"/>
        <w:rPr>
          <w:rFonts w:cs="Arial"/>
        </w:rPr>
      </w:pPr>
      <w:r>
        <w:t xml:space="preserve">          description: </w:t>
      </w:r>
      <w:r>
        <w:rPr>
          <w:rFonts w:cs="Arial"/>
        </w:rPr>
        <w:t>Contains the localization information.</w:t>
      </w:r>
    </w:p>
    <w:p w14:paraId="30B37B7E" w14:textId="77777777" w:rsidR="0083056C" w:rsidRDefault="0083056C" w:rsidP="0083056C">
      <w:pPr>
        <w:pStyle w:val="PL"/>
      </w:pPr>
    </w:p>
    <w:p w14:paraId="613310F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7F1F83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7043A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78448C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8CC02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580E9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7D7FA1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45405D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66FCC36"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p>
    <w:p w14:paraId="49FA10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95EAD9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603748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43D35F9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1F078B1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7F6F93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p>
    <w:p w14:paraId="7672AF4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28BC6EB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p>
    <w:p w14:paraId="5FEF8C6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p>
    <w:p w14:paraId="03E9971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suppFeat:</w:t>
      </w:r>
    </w:p>
    <w:p w14:paraId="33573B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'TS29571_CommonData.yaml#/components/schemas/SupportedFeatures'</w:t>
      </w:r>
    </w:p>
    <w:p w14:paraId="34A4DD1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3C335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62DE5C9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notifUri</w:t>
      </w:r>
    </w:p>
    <w:p w14:paraId="07932198" w14:textId="77777777" w:rsidR="003B6B5E" w:rsidRDefault="003B6B5E" w:rsidP="003B6B5E">
      <w:pPr>
        <w:pStyle w:val="PL"/>
      </w:pPr>
    </w:p>
    <w:p w14:paraId="327C66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r w:rsidRPr="00E66D76">
        <w:rPr>
          <w:rFonts w:ascii="Courier New" w:hAnsi="Courier New" w:cs="Courier New"/>
          <w:sz w:val="16"/>
          <w:szCs w:val="16"/>
          <w:lang w:val="en-IN"/>
        </w:rPr>
        <w:t>:</w:t>
      </w:r>
    </w:p>
    <w:p w14:paraId="697C36B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D4B0C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232984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ABBAC4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CCC290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1F4EF5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332F97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3D27743"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p>
    <w:p w14:paraId="7C3626A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44766C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0E2B5B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3056DB8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p>
    <w:p w14:paraId="0F3039F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482B5DA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p>
    <w:p w14:paraId="42B431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p>
    <w:p w14:paraId="15EC004E" w14:textId="77777777" w:rsidR="003B6B5E" w:rsidRDefault="003B6B5E" w:rsidP="003B6B5E">
      <w:pPr>
        <w:pStyle w:val="PL"/>
      </w:pPr>
    </w:p>
    <w:p w14:paraId="19D474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0684178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4874E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25EB3B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C5D3F6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05721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subId:</w:t>
      </w:r>
    </w:p>
    <w:p w14:paraId="19B869D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2C1826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64B4515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4A1E2C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0185DA8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AnchorsReport</w:t>
      </w:r>
      <w:r w:rsidRPr="00E66D76">
        <w:rPr>
          <w:rFonts w:ascii="Courier New" w:hAnsi="Courier New" w:cs="Courier New"/>
          <w:sz w:val="16"/>
          <w:szCs w:val="16"/>
          <w:lang w:val="en-IN"/>
        </w:rPr>
        <w:t>'</w:t>
      </w:r>
    </w:p>
    <w:p w14:paraId="071CB4E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35599B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5F656C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subId</w:t>
      </w:r>
    </w:p>
    <w:p w14:paraId="466D1F4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6356166C" w14:textId="77777777" w:rsidR="003B6B5E" w:rsidRDefault="003B6B5E" w:rsidP="003B6B5E">
      <w:pPr>
        <w:pStyle w:val="PL"/>
      </w:pPr>
    </w:p>
    <w:p w14:paraId="78A7247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AnchorsReport</w:t>
      </w:r>
      <w:r w:rsidRPr="00E66D76">
        <w:rPr>
          <w:rFonts w:ascii="Courier New" w:hAnsi="Courier New" w:cs="Courier New"/>
          <w:sz w:val="16"/>
          <w:szCs w:val="16"/>
          <w:lang w:val="en-IN"/>
        </w:rPr>
        <w:t>:</w:t>
      </w:r>
    </w:p>
    <w:p w14:paraId="3F2E02E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331471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7480C63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B4056A4"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E488966"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7FCBF44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4E665886"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detEvent:</w:t>
      </w:r>
    </w:p>
    <w:p w14:paraId="475EF0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DetectedEvent</w:t>
      </w:r>
      <w:r w:rsidRPr="00E66D76">
        <w:rPr>
          <w:rFonts w:ascii="Courier New" w:hAnsi="Courier New" w:cs="Courier New"/>
          <w:sz w:val="16"/>
          <w:szCs w:val="16"/>
          <w:lang w:val="en-IN"/>
        </w:rPr>
        <w:t>'</w:t>
      </w:r>
    </w:p>
    <w:p w14:paraId="20453C6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achrList</w:t>
      </w:r>
      <w:r w:rsidRPr="00E66D76">
        <w:rPr>
          <w:rFonts w:ascii="Courier New" w:hAnsi="Courier New" w:cs="Courier New"/>
          <w:sz w:val="16"/>
          <w:szCs w:val="16"/>
          <w:lang w:val="en-IN"/>
        </w:rPr>
        <w:t>:</w:t>
      </w:r>
    </w:p>
    <w:p w14:paraId="1B2AFD6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B493FC6" w14:textId="006EF254"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B532E73" w14:textId="36880FC3" w:rsidR="000125BD" w:rsidRPr="00E66D76" w:rsidRDefault="000125BD"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type: string</w:t>
      </w:r>
    </w:p>
    <w:p w14:paraId="0B3A956A"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6182B03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ueAnchrInt</w:t>
      </w:r>
      <w:r w:rsidRPr="00E66D76">
        <w:rPr>
          <w:rFonts w:ascii="Courier New" w:hAnsi="Courier New" w:cs="Courier New"/>
          <w:sz w:val="16"/>
          <w:szCs w:val="16"/>
          <w:lang w:val="en-IN"/>
        </w:rPr>
        <w:t>:</w:t>
      </w:r>
    </w:p>
    <w:p w14:paraId="6DAFFE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13D10A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58F7C5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UEAnchorInterest</w:t>
      </w:r>
      <w:r w:rsidRPr="00E66D76">
        <w:rPr>
          <w:rFonts w:ascii="Courier New" w:hAnsi="Courier New" w:cs="Courier New"/>
          <w:sz w:val="16"/>
          <w:szCs w:val="16"/>
          <w:lang w:val="en-IN"/>
        </w:rPr>
        <w:t>'</w:t>
      </w:r>
    </w:p>
    <w:p w14:paraId="7CA23F1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75B509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530693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2D41E051" w14:textId="77777777" w:rsidR="003B6B5E" w:rsidRDefault="003B6B5E" w:rsidP="003B6B5E">
      <w:pPr>
        <w:pStyle w:val="PL"/>
      </w:pPr>
    </w:p>
    <w:p w14:paraId="53473BC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UEAnchorInterest</w:t>
      </w:r>
      <w:r w:rsidRPr="00E66D76">
        <w:rPr>
          <w:rFonts w:ascii="Courier New" w:hAnsi="Courier New" w:cs="Courier New"/>
          <w:sz w:val="16"/>
          <w:szCs w:val="16"/>
          <w:lang w:val="en-IN"/>
        </w:rPr>
        <w:t>:</w:t>
      </w:r>
    </w:p>
    <w:p w14:paraId="6ECCE5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581162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043B237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BCB810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9213D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w:t>
      </w:r>
      <w:r w:rsidRPr="00E66D76">
        <w:rPr>
          <w:rFonts w:ascii="Courier New" w:hAnsi="Courier New" w:cs="Courier New"/>
          <w:sz w:val="16"/>
          <w:szCs w:val="16"/>
          <w:lang w:val="en-IN"/>
        </w:rPr>
        <w:t>Id:</w:t>
      </w:r>
    </w:p>
    <w:p w14:paraId="0B437F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37786E0B"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anchrId:</w:t>
      </w:r>
    </w:p>
    <w:p w14:paraId="22225C2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SpatialAnchorId</w:t>
      </w:r>
      <w:r w:rsidRPr="00E66D76">
        <w:rPr>
          <w:rFonts w:ascii="Courier New" w:hAnsi="Courier New" w:cs="Courier New"/>
          <w:sz w:val="16"/>
          <w:szCs w:val="16"/>
          <w:lang w:val="en-IN"/>
        </w:rPr>
        <w:t>'</w:t>
      </w:r>
    </w:p>
    <w:p w14:paraId="1B3570C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anchrRng</w:t>
      </w:r>
      <w:r w:rsidRPr="00E66D76">
        <w:rPr>
          <w:rFonts w:ascii="Courier New" w:hAnsi="Courier New" w:cs="Courier New"/>
          <w:sz w:val="16"/>
          <w:szCs w:val="16"/>
          <w:lang w:val="en-IN"/>
        </w:rPr>
        <w:t>:</w:t>
      </w:r>
    </w:p>
    <w:p w14:paraId="6C342F66"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290B433C" w14:textId="77777777" w:rsidR="003B6B5E" w:rsidRDefault="003B6B5E" w:rsidP="003B6B5E">
      <w:pPr>
        <w:pStyle w:val="PL"/>
      </w:pPr>
      <w:r>
        <w:t xml:space="preserve">      anyOf:</w:t>
      </w:r>
    </w:p>
    <w:p w14:paraId="301F0CEB" w14:textId="77777777" w:rsidR="003B6B5E" w:rsidRDefault="003B6B5E" w:rsidP="003B6B5E">
      <w:pPr>
        <w:pStyle w:val="PL"/>
      </w:pPr>
      <w:r>
        <w:t xml:space="preserve">        - required: [</w:t>
      </w:r>
      <w:r>
        <w:rPr>
          <w:lang w:eastAsia="zh-CN"/>
        </w:rPr>
        <w:t>ueId</w:t>
      </w:r>
      <w:r>
        <w:t>]</w:t>
      </w:r>
    </w:p>
    <w:p w14:paraId="323F6F16" w14:textId="77777777" w:rsidR="003B6B5E" w:rsidRDefault="003B6B5E" w:rsidP="003B6B5E">
      <w:pPr>
        <w:pStyle w:val="PL"/>
      </w:pPr>
      <w:r>
        <w:t xml:space="preserve">        - required: [anchrId]</w:t>
      </w:r>
    </w:p>
    <w:p w14:paraId="46955F0E" w14:textId="77777777" w:rsidR="003B6B5E" w:rsidRDefault="003B6B5E" w:rsidP="003B6B5E">
      <w:pPr>
        <w:pStyle w:val="PL"/>
      </w:pPr>
      <w:r>
        <w:t xml:space="preserve">        - required: [anchrRng]</w:t>
      </w:r>
    </w:p>
    <w:p w14:paraId="6B6C8189" w14:textId="77777777" w:rsidR="003B6B5E" w:rsidRDefault="003B6B5E" w:rsidP="003B6B5E">
      <w:pPr>
        <w:pStyle w:val="PL"/>
      </w:pPr>
    </w:p>
    <w:p w14:paraId="3CB262B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AnchorsEventsSub</w:t>
      </w:r>
      <w:r w:rsidRPr="00E66D76">
        <w:rPr>
          <w:rFonts w:ascii="Courier New" w:hAnsi="Courier New" w:cs="Courier New"/>
          <w:sz w:val="16"/>
          <w:szCs w:val="16"/>
          <w:lang w:val="en-IN"/>
        </w:rPr>
        <w:t>:</w:t>
      </w:r>
    </w:p>
    <w:p w14:paraId="22823A1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8FB20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551BC04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4AC003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5902B91"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36E45CBA"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p>
    <w:p w14:paraId="71C61991"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evntFltr:</w:t>
      </w:r>
    </w:p>
    <w:p w14:paraId="57CFD34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EventFilter</w:t>
      </w:r>
      <w:r w:rsidRPr="00E66D76">
        <w:rPr>
          <w:rFonts w:ascii="Courier New" w:hAnsi="Courier New" w:cs="Courier New"/>
          <w:sz w:val="16"/>
          <w:szCs w:val="16"/>
          <w:lang w:val="en-IN"/>
        </w:rPr>
        <w:t>'</w:t>
      </w:r>
    </w:p>
    <w:p w14:paraId="5AE8169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4B77E9E"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5E812C1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evntFltr</w:t>
      </w:r>
    </w:p>
    <w:p w14:paraId="1C8667FF" w14:textId="77777777" w:rsidR="003B6B5E" w:rsidRDefault="003B6B5E" w:rsidP="003B6B5E">
      <w:pPr>
        <w:pStyle w:val="PL"/>
      </w:pPr>
    </w:p>
    <w:p w14:paraId="6B5067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EventFilter</w:t>
      </w:r>
      <w:r w:rsidRPr="00E66D76">
        <w:rPr>
          <w:rFonts w:ascii="Courier New" w:hAnsi="Courier New" w:cs="Courier New"/>
          <w:sz w:val="16"/>
          <w:szCs w:val="16"/>
          <w:lang w:val="en-IN"/>
        </w:rPr>
        <w:t>:</w:t>
      </w:r>
    </w:p>
    <w:p w14:paraId="068FEC2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A640F8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4BB57D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C9F32B8"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26966CE"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discFltr:</w:t>
      </w:r>
    </w:p>
    <w:p w14:paraId="3099BBE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DiscoveryFilter</w:t>
      </w:r>
      <w:r w:rsidRPr="00E66D76">
        <w:rPr>
          <w:rFonts w:ascii="Courier New" w:hAnsi="Courier New" w:cs="Courier New"/>
          <w:sz w:val="16"/>
          <w:szCs w:val="16"/>
          <w:lang w:val="en-IN"/>
        </w:rPr>
        <w:t>'</w:t>
      </w:r>
    </w:p>
    <w:p w14:paraId="14C9BF25"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ueFltr:</w:t>
      </w:r>
    </w:p>
    <w:p w14:paraId="1AB6B374" w14:textId="77777777" w:rsidR="003B6B5E" w:rsidRDefault="003B6B5E" w:rsidP="003B6B5E">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6E0F27C7"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rngFltr:</w:t>
      </w:r>
    </w:p>
    <w:p w14:paraId="5675F7CD" w14:textId="77777777" w:rsidR="003B6B5E" w:rsidRDefault="003B6B5E" w:rsidP="003B6B5E">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06B04CB7"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anchrFltr:</w:t>
      </w:r>
    </w:p>
    <w:p w14:paraId="347BC8C5" w14:textId="77777777" w:rsidR="003B6B5E" w:rsidRDefault="003B6B5E" w:rsidP="003B6B5E">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0BD20191" w14:textId="77777777" w:rsidR="003B6B5E" w:rsidRDefault="003B6B5E" w:rsidP="003B6B5E">
      <w:pPr>
        <w:pStyle w:val="PL"/>
      </w:pPr>
    </w:p>
    <w:p w14:paraId="1292BC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DiscoveryFilter</w:t>
      </w:r>
      <w:r w:rsidRPr="00E66D76">
        <w:rPr>
          <w:rFonts w:ascii="Courier New" w:hAnsi="Courier New" w:cs="Courier New"/>
          <w:sz w:val="16"/>
          <w:szCs w:val="16"/>
          <w:lang w:val="en-IN"/>
        </w:rPr>
        <w:t>:</w:t>
      </w:r>
    </w:p>
    <w:p w14:paraId="2257E2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08830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23C593D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DC4CD9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20FB5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mgntEvts</w:t>
      </w:r>
      <w:r w:rsidRPr="00E66D76">
        <w:rPr>
          <w:rFonts w:ascii="Courier New" w:hAnsi="Courier New" w:cs="Courier New"/>
          <w:sz w:val="16"/>
          <w:szCs w:val="16"/>
          <w:lang w:val="en-IN"/>
        </w:rPr>
        <w:t>:</w:t>
      </w:r>
    </w:p>
    <w:p w14:paraId="1FAD31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23E087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0D7CF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AnchorManagementEvent</w:t>
      </w:r>
      <w:r w:rsidRPr="00E66D76">
        <w:rPr>
          <w:rFonts w:ascii="Courier New" w:hAnsi="Courier New" w:cs="Courier New"/>
          <w:sz w:val="16"/>
          <w:szCs w:val="16"/>
          <w:lang w:val="en-IN"/>
        </w:rPr>
        <w:t>'</w:t>
      </w:r>
    </w:p>
    <w:p w14:paraId="62373E3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C5AAE0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DD2370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mgntEvts</w:t>
      </w:r>
    </w:p>
    <w:p w14:paraId="4495D94A" w14:textId="77777777" w:rsidR="003B6B5E" w:rsidRDefault="003B6B5E" w:rsidP="003B6B5E">
      <w:pPr>
        <w:spacing w:after="0"/>
        <w:rPr>
          <w:rFonts w:ascii="Courier New" w:hAnsi="Courier New" w:cs="Courier New"/>
          <w:sz w:val="16"/>
          <w:szCs w:val="16"/>
          <w:lang w:val="en-IN"/>
        </w:rPr>
      </w:pPr>
    </w:p>
    <w:p w14:paraId="43BDCC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UeFilter</w:t>
      </w:r>
      <w:r w:rsidRPr="00E66D76">
        <w:rPr>
          <w:rFonts w:ascii="Courier New" w:hAnsi="Courier New" w:cs="Courier New"/>
          <w:sz w:val="16"/>
          <w:szCs w:val="16"/>
          <w:lang w:val="en-IN"/>
        </w:rPr>
        <w:t>:</w:t>
      </w:r>
    </w:p>
    <w:p w14:paraId="635130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CC35C9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2DC4E1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5195AD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68BE9A2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rngVal</w:t>
      </w:r>
      <w:r w:rsidRPr="00E66D76">
        <w:rPr>
          <w:rFonts w:ascii="Courier New" w:hAnsi="Courier New" w:cs="Courier New"/>
          <w:sz w:val="16"/>
          <w:szCs w:val="16"/>
          <w:lang w:val="en-IN"/>
        </w:rPr>
        <w:t>:</w:t>
      </w:r>
    </w:p>
    <w:p w14:paraId="732BF4D2"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785C20C2"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0161B814"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boolean</w:t>
      </w:r>
    </w:p>
    <w:p w14:paraId="1CDF85A6"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4616F57E"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79D4ACFD"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6EFD4FB5"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06E7BEE1"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0392756A"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24AF15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BD535EF"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rngVal</w:t>
      </w:r>
    </w:p>
    <w:p w14:paraId="6D82F507" w14:textId="77777777" w:rsidR="003B6B5E" w:rsidRDefault="003B6B5E" w:rsidP="003B6B5E">
      <w:pPr>
        <w:spacing w:after="0"/>
        <w:rPr>
          <w:rFonts w:ascii="Courier New" w:hAnsi="Courier New" w:cs="Courier New"/>
          <w:sz w:val="16"/>
          <w:szCs w:val="16"/>
          <w:lang w:val="en-IN"/>
        </w:rPr>
      </w:pPr>
    </w:p>
    <w:p w14:paraId="53FEFA4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RangeFilter</w:t>
      </w:r>
      <w:r w:rsidRPr="00E66D76">
        <w:rPr>
          <w:rFonts w:ascii="Courier New" w:hAnsi="Courier New" w:cs="Courier New"/>
          <w:sz w:val="16"/>
          <w:szCs w:val="16"/>
          <w:lang w:val="en-IN"/>
        </w:rPr>
        <w:t>:</w:t>
      </w:r>
    </w:p>
    <w:p w14:paraId="77D3CBC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33CAF2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1A17ADA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96DB4A4"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0B7AA4F"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perSrch</w:t>
      </w:r>
      <w:r w:rsidRPr="00CE5275">
        <w:rPr>
          <w:rFonts w:ascii="Courier New" w:hAnsi="Courier New" w:cs="Courier New"/>
          <w:sz w:val="16"/>
          <w:szCs w:val="16"/>
          <w:lang w:val="en-IN"/>
        </w:rPr>
        <w:t>:</w:t>
      </w:r>
    </w:p>
    <w:p w14:paraId="410D4B0D"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boolean</w:t>
      </w:r>
    </w:p>
    <w:p w14:paraId="36050DF6"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7AF560D8"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32912D70"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0688FBFB"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50377AF0"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B7430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usrLoc</w:t>
      </w:r>
      <w:r w:rsidRPr="00E66D76">
        <w:rPr>
          <w:rFonts w:ascii="Courier New" w:hAnsi="Courier New" w:cs="Courier New"/>
          <w:sz w:val="16"/>
          <w:szCs w:val="16"/>
          <w:lang w:val="en-IN"/>
        </w:rPr>
        <w:t>:</w:t>
      </w:r>
    </w:p>
    <w:p w14:paraId="336A7E74" w14:textId="77777777" w:rsidR="003B6B5E" w:rsidRPr="00AD2093" w:rsidRDefault="003B6B5E" w:rsidP="003B6B5E">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782054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7211462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appRng</w:t>
      </w:r>
      <w:r w:rsidRPr="00E66D76">
        <w:rPr>
          <w:rFonts w:ascii="Courier New" w:hAnsi="Courier New" w:cs="Courier New"/>
          <w:sz w:val="16"/>
          <w:szCs w:val="16"/>
          <w:lang w:val="en-IN"/>
        </w:rPr>
        <w:t>:</w:t>
      </w:r>
    </w:p>
    <w:p w14:paraId="1BBD9D24"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442268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specInfo</w:t>
      </w:r>
      <w:r w:rsidRPr="00E66D76">
        <w:rPr>
          <w:rFonts w:ascii="Courier New" w:hAnsi="Courier New" w:cs="Courier New"/>
          <w:sz w:val="16"/>
          <w:szCs w:val="16"/>
          <w:lang w:val="en-IN"/>
        </w:rPr>
        <w:t>:</w:t>
      </w:r>
    </w:p>
    <w:p w14:paraId="08CBCDBA"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w:t>
      </w:r>
      <w:r>
        <w:rPr>
          <w:rFonts w:ascii="Courier New" w:hAnsi="Courier New" w:cs="Courier New"/>
          <w:sz w:val="16"/>
          <w:szCs w:val="16"/>
          <w:lang w:val="en-IN"/>
        </w:rPr>
        <w:t>122</w:t>
      </w:r>
      <w:r w:rsidRPr="00C5246B">
        <w:rPr>
          <w:rFonts w:ascii="Courier New" w:hAnsi="Courier New" w:cs="Courier New"/>
          <w:sz w:val="16"/>
          <w:szCs w:val="16"/>
          <w:lang w:val="en-IN"/>
        </w:rPr>
        <w:t>_Commo</w:t>
      </w:r>
      <w:r>
        <w:rPr>
          <w:rFonts w:ascii="Courier New" w:hAnsi="Courier New" w:cs="Courier New"/>
          <w:sz w:val="16"/>
          <w:szCs w:val="16"/>
          <w:lang w:val="en-IN"/>
        </w:rPr>
        <w:t>nData.yaml#/components/schemas/Bytes</w:t>
      </w:r>
      <w:r w:rsidRPr="00C5246B">
        <w:rPr>
          <w:rFonts w:ascii="Courier New" w:hAnsi="Courier New" w:cs="Courier New"/>
          <w:sz w:val="16"/>
          <w:szCs w:val="16"/>
          <w:lang w:val="en-IN"/>
        </w:rPr>
        <w:t>'</w:t>
      </w:r>
    </w:p>
    <w:p w14:paraId="0DA0082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F6580C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appRng</w:t>
      </w:r>
    </w:p>
    <w:p w14:paraId="04095BFC" w14:textId="77777777" w:rsidR="003B6B5E" w:rsidRDefault="003B6B5E" w:rsidP="003B6B5E">
      <w:pPr>
        <w:spacing w:after="0"/>
        <w:rPr>
          <w:rFonts w:ascii="Courier New" w:hAnsi="Courier New" w:cs="Courier New"/>
          <w:sz w:val="16"/>
          <w:szCs w:val="16"/>
          <w:lang w:val="en-IN"/>
        </w:rPr>
      </w:pPr>
    </w:p>
    <w:p w14:paraId="761A8D4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AnchorFilter</w:t>
      </w:r>
      <w:r w:rsidRPr="00E66D76">
        <w:rPr>
          <w:rFonts w:ascii="Courier New" w:hAnsi="Courier New" w:cs="Courier New"/>
          <w:sz w:val="16"/>
          <w:szCs w:val="16"/>
          <w:lang w:val="en-IN"/>
        </w:rPr>
        <w:t>:</w:t>
      </w:r>
    </w:p>
    <w:p w14:paraId="73AB394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AC255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5C45CD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CE30826"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CBC8494" w14:textId="77777777" w:rsidR="003B6B5E" w:rsidRDefault="003B6B5E" w:rsidP="003B6B5E">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anchId</w:t>
      </w:r>
      <w:r>
        <w:rPr>
          <w:rFonts w:ascii="Courier New" w:hAnsi="Courier New" w:cs="Courier New"/>
          <w:sz w:val="16"/>
          <w:szCs w:val="16"/>
          <w:lang w:val="en-IN"/>
        </w:rPr>
        <w:t>s</w:t>
      </w:r>
      <w:r w:rsidRPr="007708C3">
        <w:rPr>
          <w:rFonts w:ascii="Courier New" w:hAnsi="Courier New" w:cs="Courier New"/>
          <w:sz w:val="16"/>
          <w:szCs w:val="16"/>
          <w:lang w:val="en-IN"/>
        </w:rPr>
        <w:t>:</w:t>
      </w:r>
    </w:p>
    <w:p w14:paraId="5736F5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273859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4D89D8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sidRPr="007708C3">
        <w:rPr>
          <w:rFonts w:ascii="Courier New" w:hAnsi="Courier New" w:cs="Courier New"/>
          <w:sz w:val="16"/>
          <w:szCs w:val="16"/>
          <w:lang w:val="en-IN"/>
        </w:rPr>
        <w:t>SpatialAnchorId</w:t>
      </w:r>
      <w:r w:rsidRPr="00E66D76">
        <w:rPr>
          <w:rFonts w:ascii="Courier New" w:hAnsi="Courier New" w:cs="Courier New"/>
          <w:sz w:val="16"/>
          <w:szCs w:val="16"/>
          <w:lang w:val="en-IN"/>
        </w:rPr>
        <w:t>'</w:t>
      </w:r>
    </w:p>
    <w:p w14:paraId="15208D1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CD0F8DB"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svc</w:t>
      </w:r>
      <w:r w:rsidRPr="007708C3">
        <w:rPr>
          <w:rFonts w:ascii="Courier New" w:hAnsi="Courier New" w:cs="Courier New"/>
          <w:sz w:val="16"/>
          <w:szCs w:val="16"/>
          <w:lang w:val="en-IN"/>
        </w:rPr>
        <w:t>Id</w:t>
      </w:r>
      <w:r>
        <w:rPr>
          <w:rFonts w:ascii="Courier New" w:hAnsi="Courier New" w:cs="Courier New"/>
          <w:sz w:val="16"/>
          <w:szCs w:val="16"/>
          <w:lang w:val="en-IN"/>
        </w:rPr>
        <w:t>s</w:t>
      </w:r>
      <w:r w:rsidRPr="007708C3">
        <w:rPr>
          <w:rFonts w:ascii="Courier New" w:hAnsi="Courier New" w:cs="Courier New"/>
          <w:sz w:val="16"/>
          <w:szCs w:val="16"/>
          <w:lang w:val="en-IN"/>
        </w:rPr>
        <w:t>:</w:t>
      </w:r>
    </w:p>
    <w:p w14:paraId="17E7B31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ECD4D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53319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6471706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6EF1788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areaInt</w:t>
      </w:r>
      <w:r w:rsidRPr="00E66D76">
        <w:rPr>
          <w:rFonts w:ascii="Courier New" w:hAnsi="Courier New" w:cs="Courier New"/>
          <w:sz w:val="16"/>
          <w:szCs w:val="16"/>
          <w:lang w:val="en-IN"/>
        </w:rPr>
        <w:t>:</w:t>
      </w:r>
    </w:p>
    <w:p w14:paraId="40A9C8D5" w14:textId="77777777" w:rsidR="003B6B5E" w:rsidRPr="00E66D76" w:rsidRDefault="003B6B5E" w:rsidP="003B6B5E">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4C8A5B89" w14:textId="77777777" w:rsidR="003B6B5E" w:rsidRPr="00FA55AD" w:rsidRDefault="003B6B5E" w:rsidP="003B6B5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anyOf:</w:t>
      </w:r>
    </w:p>
    <w:p w14:paraId="72E66D89" w14:textId="77777777" w:rsidR="003B6B5E" w:rsidRPr="00FA55AD"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 required: [anch</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p>
    <w:p w14:paraId="0D0507A6" w14:textId="77777777" w:rsidR="003B6B5E" w:rsidRPr="00FA55AD"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 required: [svc</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p>
    <w:p w14:paraId="15032DEB" w14:textId="77777777" w:rsidR="003B6B5E" w:rsidRDefault="003B6B5E" w:rsidP="003B6B5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[a</w:t>
      </w:r>
      <w:r>
        <w:rPr>
          <w:rFonts w:ascii="Courier New" w:hAnsi="Courier New" w:cs="Courier New"/>
          <w:sz w:val="16"/>
          <w:szCs w:val="16"/>
          <w:lang w:val="en-IN"/>
        </w:rPr>
        <w:t>reaInt</w:t>
      </w:r>
      <w:r w:rsidRPr="00FA55AD">
        <w:rPr>
          <w:rFonts w:ascii="Courier New" w:hAnsi="Courier New" w:cs="Courier New"/>
          <w:sz w:val="16"/>
          <w:szCs w:val="16"/>
          <w:lang w:val="en-IN"/>
        </w:rPr>
        <w:t>]</w:t>
      </w:r>
    </w:p>
    <w:p w14:paraId="049672F0" w14:textId="77777777" w:rsidR="00056908" w:rsidRPr="008B1C02" w:rsidRDefault="00056908" w:rsidP="00056908">
      <w:pPr>
        <w:pStyle w:val="PL"/>
      </w:pPr>
    </w:p>
    <w:p w14:paraId="1AC41D2C" w14:textId="77777777" w:rsidR="00056908" w:rsidRPr="008B1C02" w:rsidRDefault="00056908" w:rsidP="00056908">
      <w:pPr>
        <w:pStyle w:val="PL"/>
      </w:pPr>
      <w:r w:rsidRPr="008B1C02">
        <w:t># SIMPLE DATA TYPES</w:t>
      </w:r>
    </w:p>
    <w:p w14:paraId="709FD0C0" w14:textId="77777777" w:rsidR="00056908" w:rsidRPr="008B1C02" w:rsidRDefault="00056908" w:rsidP="00056908">
      <w:pPr>
        <w:pStyle w:val="PL"/>
      </w:pPr>
      <w:r w:rsidRPr="008B1C02">
        <w:t>#</w:t>
      </w:r>
    </w:p>
    <w:p w14:paraId="3E183AF1" w14:textId="77777777" w:rsidR="00056908" w:rsidRDefault="00056908" w:rsidP="00056908">
      <w:pPr>
        <w:pStyle w:val="PL"/>
      </w:pPr>
    </w:p>
    <w:p w14:paraId="429A020C" w14:textId="77777777" w:rsidR="00056908" w:rsidRPr="0097097D" w:rsidRDefault="00056908" w:rsidP="00056908">
      <w:pPr>
        <w:pStyle w:val="PL"/>
      </w:pPr>
      <w:r w:rsidRPr="0097097D">
        <w:t xml:space="preserve">    </w:t>
      </w:r>
      <w:r>
        <w:rPr>
          <w:lang w:eastAsia="zh-CN"/>
        </w:rPr>
        <w:t>SpatialAnchorId</w:t>
      </w:r>
      <w:r w:rsidRPr="0097097D">
        <w:t>:</w:t>
      </w:r>
    </w:p>
    <w:p w14:paraId="24BAD6AF"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r>
        <w:t>Uint32'</w:t>
      </w:r>
    </w:p>
    <w:p w14:paraId="2ECAC32E" w14:textId="77777777" w:rsidR="00056908" w:rsidRPr="008B1C02" w:rsidRDefault="00056908" w:rsidP="00056908">
      <w:pPr>
        <w:pStyle w:val="PL"/>
      </w:pPr>
    </w:p>
    <w:p w14:paraId="33AE79C1" w14:textId="77777777" w:rsidR="00056908" w:rsidRPr="008B1C02" w:rsidRDefault="00056908" w:rsidP="00056908">
      <w:pPr>
        <w:pStyle w:val="PL"/>
      </w:pPr>
      <w:r w:rsidRPr="008B1C02">
        <w:t>#</w:t>
      </w:r>
    </w:p>
    <w:p w14:paraId="4781A3E0" w14:textId="77777777" w:rsidR="00056908" w:rsidRPr="008B1C02" w:rsidRDefault="00056908" w:rsidP="00056908">
      <w:pPr>
        <w:pStyle w:val="PL"/>
      </w:pPr>
      <w:r w:rsidRPr="008B1C02">
        <w:t># ENUMERATIONS</w:t>
      </w:r>
    </w:p>
    <w:p w14:paraId="53789C25" w14:textId="77777777" w:rsidR="00056908" w:rsidRDefault="00056908" w:rsidP="00056908">
      <w:pPr>
        <w:pStyle w:val="PL"/>
      </w:pPr>
      <w:r w:rsidRPr="008B1C02">
        <w:t>#</w:t>
      </w:r>
    </w:p>
    <w:p w14:paraId="550B1420" w14:textId="77777777" w:rsidR="00056908" w:rsidRPr="008B1C02" w:rsidRDefault="00056908" w:rsidP="00056908">
      <w:pPr>
        <w:pStyle w:val="PL"/>
      </w:pPr>
    </w:p>
    <w:p w14:paraId="251003EA" w14:textId="77777777" w:rsidR="00056908" w:rsidRPr="00C3643E" w:rsidRDefault="00056908" w:rsidP="00056908">
      <w:pPr>
        <w:pStyle w:val="PL"/>
      </w:pPr>
      <w:r w:rsidRPr="00C3643E">
        <w:t xml:space="preserve">    </w:t>
      </w:r>
      <w:r>
        <w:t>EntityType</w:t>
      </w:r>
      <w:r w:rsidRPr="00C3643E">
        <w:t>:</w:t>
      </w:r>
    </w:p>
    <w:p w14:paraId="7272FE3F" w14:textId="77777777" w:rsidR="00056908" w:rsidRPr="00C3643E" w:rsidRDefault="00056908" w:rsidP="00056908">
      <w:pPr>
        <w:pStyle w:val="PL"/>
      </w:pPr>
      <w:r w:rsidRPr="00C3643E">
        <w:t xml:space="preserve">      anyOf:</w:t>
      </w:r>
    </w:p>
    <w:p w14:paraId="4090B9B6" w14:textId="77777777" w:rsidR="00056908" w:rsidRPr="00C3643E" w:rsidRDefault="00056908" w:rsidP="00056908">
      <w:pPr>
        <w:pStyle w:val="PL"/>
      </w:pPr>
      <w:r w:rsidRPr="00C3643E">
        <w:t xml:space="preserve">      - type: string</w:t>
      </w:r>
    </w:p>
    <w:p w14:paraId="0B315AA8" w14:textId="77777777" w:rsidR="00056908" w:rsidRPr="00C3643E" w:rsidRDefault="00056908" w:rsidP="00056908">
      <w:pPr>
        <w:pStyle w:val="PL"/>
      </w:pPr>
      <w:r w:rsidRPr="00C3643E">
        <w:t xml:space="preserve">        enum:</w:t>
      </w:r>
    </w:p>
    <w:p w14:paraId="7F6F82D8" w14:textId="77777777" w:rsidR="00056908" w:rsidRPr="00C3643E" w:rsidRDefault="00056908" w:rsidP="00056908">
      <w:pPr>
        <w:pStyle w:val="PL"/>
      </w:pPr>
      <w:r w:rsidRPr="00C3643E">
        <w:t xml:space="preserve">        - VAL_SERVER</w:t>
      </w:r>
    </w:p>
    <w:p w14:paraId="73FB91ED" w14:textId="4927C3D0" w:rsidR="00056908" w:rsidRPr="00C3643E" w:rsidRDefault="00056908" w:rsidP="00056908">
      <w:pPr>
        <w:pStyle w:val="PL"/>
      </w:pPr>
      <w:r w:rsidRPr="00C3643E">
        <w:t xml:space="preserve">        - </w:t>
      </w:r>
      <w:r w:rsidR="00FF0408">
        <w:t>VAL_CLIENT</w:t>
      </w:r>
    </w:p>
    <w:p w14:paraId="151A1BE0" w14:textId="77777777" w:rsidR="00056908" w:rsidRPr="00C3643E" w:rsidRDefault="00056908" w:rsidP="00056908">
      <w:pPr>
        <w:pStyle w:val="PL"/>
      </w:pPr>
      <w:r w:rsidRPr="00C3643E">
        <w:t xml:space="preserve">      - type: string</w:t>
      </w:r>
    </w:p>
    <w:p w14:paraId="25AC0DB5" w14:textId="77777777" w:rsidR="00056908" w:rsidRPr="00C3643E" w:rsidRDefault="00056908" w:rsidP="00056908">
      <w:pPr>
        <w:pStyle w:val="PL"/>
      </w:pPr>
      <w:r w:rsidRPr="00C3643E">
        <w:t xml:space="preserve">        description: &gt;</w:t>
      </w:r>
    </w:p>
    <w:p w14:paraId="5496AE79" w14:textId="77777777" w:rsidR="00056908" w:rsidRPr="00C3643E" w:rsidRDefault="00056908" w:rsidP="00056908">
      <w:pPr>
        <w:pStyle w:val="PL"/>
      </w:pPr>
      <w:r w:rsidRPr="00C3643E">
        <w:t xml:space="preserve">          This string provides forward-compatibility with future extensions to the</w:t>
      </w:r>
    </w:p>
    <w:p w14:paraId="33B02A01" w14:textId="77777777" w:rsidR="00056908" w:rsidRPr="00C3643E" w:rsidRDefault="00056908" w:rsidP="00056908">
      <w:pPr>
        <w:pStyle w:val="PL"/>
      </w:pPr>
      <w:r w:rsidRPr="00C3643E">
        <w:t xml:space="preserve">          enumeration but is not used to encode content defined in the present version of</w:t>
      </w:r>
    </w:p>
    <w:p w14:paraId="08483E3C" w14:textId="77777777" w:rsidR="00056908" w:rsidRPr="00C3643E" w:rsidRDefault="00056908" w:rsidP="00056908">
      <w:pPr>
        <w:pStyle w:val="PL"/>
      </w:pPr>
      <w:r w:rsidRPr="00C3643E">
        <w:t xml:space="preserve">          this API.</w:t>
      </w:r>
    </w:p>
    <w:p w14:paraId="56883D6A" w14:textId="77777777" w:rsidR="00056908" w:rsidRPr="00C3643E" w:rsidRDefault="00056908" w:rsidP="00056908">
      <w:pPr>
        <w:pStyle w:val="PL"/>
      </w:pPr>
      <w:r w:rsidRPr="00C3643E">
        <w:t xml:space="preserve">      description: |</w:t>
      </w:r>
    </w:p>
    <w:p w14:paraId="43A8FF7F" w14:textId="77777777" w:rsidR="00056908" w:rsidRPr="00C3643E" w:rsidRDefault="00056908" w:rsidP="00056908">
      <w:pPr>
        <w:pStyle w:val="PL"/>
      </w:pPr>
      <w:r w:rsidRPr="00C3643E">
        <w:t xml:space="preserve">        Represents </w:t>
      </w:r>
      <w:r w:rsidRPr="00585CA6">
        <w:t xml:space="preserve">the </w:t>
      </w:r>
      <w:r>
        <w:t xml:space="preserve">type of </w:t>
      </w:r>
      <w:r>
        <w:rPr>
          <w:lang w:val="en-US"/>
        </w:rPr>
        <w:t>entity</w:t>
      </w:r>
      <w:r w:rsidRPr="00C3643E">
        <w:t xml:space="preserve">.  </w:t>
      </w:r>
    </w:p>
    <w:p w14:paraId="455E8BDF" w14:textId="77777777" w:rsidR="00056908" w:rsidRPr="00C3643E" w:rsidRDefault="00056908" w:rsidP="00056908">
      <w:pPr>
        <w:pStyle w:val="PL"/>
      </w:pPr>
      <w:r w:rsidRPr="00C3643E">
        <w:t xml:space="preserve">        Possible values are:  </w:t>
      </w:r>
    </w:p>
    <w:p w14:paraId="5728B098" w14:textId="77777777" w:rsidR="00056908" w:rsidRPr="00C3643E" w:rsidRDefault="00056908" w:rsidP="00056908">
      <w:pPr>
        <w:pStyle w:val="PL"/>
      </w:pPr>
      <w:r w:rsidRPr="00C3643E">
        <w:t xml:space="preserve">          - VAL_SERVER: Indicates that the entity type is a VAL Server</w:t>
      </w:r>
    </w:p>
    <w:p w14:paraId="4F0B951A" w14:textId="48948948" w:rsidR="00056908" w:rsidRPr="00C3643E" w:rsidRDefault="00056908" w:rsidP="00056908">
      <w:pPr>
        <w:pStyle w:val="PL"/>
      </w:pPr>
      <w:r w:rsidRPr="00C3643E">
        <w:t xml:space="preserve">          - </w:t>
      </w:r>
      <w:r w:rsidR="00FF0408">
        <w:t>VAL_CLIENT</w:t>
      </w:r>
      <w:r w:rsidRPr="00C3643E">
        <w:t xml:space="preserve">: Indicates that the entity type is </w:t>
      </w:r>
      <w:r w:rsidR="00FF0408">
        <w:t>VAL Client</w:t>
      </w:r>
      <w:r w:rsidRPr="00C3643E">
        <w:t>.</w:t>
      </w:r>
    </w:p>
    <w:bookmarkEnd w:id="893"/>
    <w:bookmarkEnd w:id="894"/>
    <w:bookmarkEnd w:id="895"/>
    <w:bookmarkEnd w:id="896"/>
    <w:p w14:paraId="0A63F724" w14:textId="77777777" w:rsidR="00056908" w:rsidRDefault="00056908" w:rsidP="00056908">
      <w:pPr>
        <w:pStyle w:val="PL"/>
      </w:pPr>
    </w:p>
    <w:p w14:paraId="4D043F80" w14:textId="77777777" w:rsidR="000A45BD" w:rsidRPr="00C3643E" w:rsidRDefault="000A45BD" w:rsidP="000A45BD">
      <w:pPr>
        <w:pStyle w:val="PL"/>
      </w:pPr>
      <w:r w:rsidRPr="00C3643E">
        <w:t xml:space="preserve">    </w:t>
      </w:r>
      <w:r>
        <w:t>AnchorEvent</w:t>
      </w:r>
      <w:r w:rsidRPr="00C3643E">
        <w:t>:</w:t>
      </w:r>
    </w:p>
    <w:p w14:paraId="3704F7EE" w14:textId="77777777" w:rsidR="000A45BD" w:rsidRPr="00C3643E" w:rsidRDefault="000A45BD" w:rsidP="000A45BD">
      <w:pPr>
        <w:pStyle w:val="PL"/>
      </w:pPr>
      <w:r w:rsidRPr="00C3643E">
        <w:t xml:space="preserve">      anyOf:</w:t>
      </w:r>
    </w:p>
    <w:p w14:paraId="54A8248D" w14:textId="77777777" w:rsidR="000A45BD" w:rsidRPr="00C3643E" w:rsidRDefault="000A45BD" w:rsidP="000A45BD">
      <w:pPr>
        <w:pStyle w:val="PL"/>
      </w:pPr>
      <w:r w:rsidRPr="00C3643E">
        <w:t xml:space="preserve">      - type: string</w:t>
      </w:r>
    </w:p>
    <w:p w14:paraId="518F0CD0" w14:textId="77777777" w:rsidR="000A45BD" w:rsidRPr="00C3643E" w:rsidRDefault="000A45BD" w:rsidP="000A45BD">
      <w:pPr>
        <w:pStyle w:val="PL"/>
      </w:pPr>
      <w:r w:rsidRPr="00C3643E">
        <w:t xml:space="preserve">        enum:</w:t>
      </w:r>
    </w:p>
    <w:p w14:paraId="77EB6E5C" w14:textId="77777777" w:rsidR="000A45BD" w:rsidRPr="00C3643E" w:rsidRDefault="000A45BD" w:rsidP="000A45BD">
      <w:pPr>
        <w:pStyle w:val="PL"/>
      </w:pPr>
      <w:r w:rsidRPr="00C3643E">
        <w:t xml:space="preserve">        - </w:t>
      </w:r>
      <w:r>
        <w:t>ANCHOR_DISCOVERY</w:t>
      </w:r>
    </w:p>
    <w:p w14:paraId="1DF5C7B8" w14:textId="77777777" w:rsidR="000A45BD" w:rsidRDefault="000A45BD" w:rsidP="000A45BD">
      <w:pPr>
        <w:pStyle w:val="PL"/>
      </w:pPr>
      <w:r>
        <w:t xml:space="preserve">        - UE_SPATIAL_ANCHOR_INTEREST</w:t>
      </w:r>
    </w:p>
    <w:p w14:paraId="78FBA0E7" w14:textId="77777777" w:rsidR="000A45BD" w:rsidRPr="00C3643E" w:rsidRDefault="000A45BD" w:rsidP="000A45BD">
      <w:pPr>
        <w:pStyle w:val="PL"/>
      </w:pPr>
      <w:r>
        <w:t xml:space="preserve">        - SPATIAL_ANCHOR_IN_RANGE</w:t>
      </w:r>
    </w:p>
    <w:p w14:paraId="6858AD8F" w14:textId="77777777" w:rsidR="000A45BD" w:rsidRPr="00C3643E" w:rsidRDefault="000A45BD" w:rsidP="000A45BD">
      <w:pPr>
        <w:pStyle w:val="PL"/>
      </w:pPr>
      <w:r w:rsidRPr="00C3643E">
        <w:t xml:space="preserve">      - type: string</w:t>
      </w:r>
    </w:p>
    <w:p w14:paraId="2D0739AA" w14:textId="77777777" w:rsidR="000A45BD" w:rsidRPr="00C3643E" w:rsidRDefault="000A45BD" w:rsidP="000A45BD">
      <w:pPr>
        <w:pStyle w:val="PL"/>
      </w:pPr>
      <w:r w:rsidRPr="00C3643E">
        <w:t xml:space="preserve">        description: &gt;</w:t>
      </w:r>
    </w:p>
    <w:p w14:paraId="093C0C1F" w14:textId="77777777" w:rsidR="000A45BD" w:rsidRPr="00C3643E" w:rsidRDefault="000A45BD" w:rsidP="000A45BD">
      <w:pPr>
        <w:pStyle w:val="PL"/>
      </w:pPr>
      <w:r w:rsidRPr="00C3643E">
        <w:t xml:space="preserve">          This string provides forward-compatibility with future extensions to the</w:t>
      </w:r>
    </w:p>
    <w:p w14:paraId="5FA9C12D" w14:textId="77777777" w:rsidR="000A45BD" w:rsidRPr="00C3643E" w:rsidRDefault="000A45BD" w:rsidP="000A45BD">
      <w:pPr>
        <w:pStyle w:val="PL"/>
      </w:pPr>
      <w:r w:rsidRPr="00C3643E">
        <w:t xml:space="preserve">          enumeration but is not used to encode content defined in the present version of</w:t>
      </w:r>
    </w:p>
    <w:p w14:paraId="0E64B2DE" w14:textId="77777777" w:rsidR="000A45BD" w:rsidRPr="00C3643E" w:rsidRDefault="000A45BD" w:rsidP="000A45BD">
      <w:pPr>
        <w:pStyle w:val="PL"/>
      </w:pPr>
      <w:r w:rsidRPr="00C3643E">
        <w:t xml:space="preserve">          this API.</w:t>
      </w:r>
    </w:p>
    <w:p w14:paraId="482EA81E" w14:textId="77777777" w:rsidR="000A45BD" w:rsidRPr="00C3643E" w:rsidRDefault="000A45BD" w:rsidP="000A45BD">
      <w:pPr>
        <w:pStyle w:val="PL"/>
      </w:pPr>
      <w:r w:rsidRPr="00C3643E">
        <w:t xml:space="preserve">      description: |</w:t>
      </w:r>
    </w:p>
    <w:p w14:paraId="40F46CF3"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7C048F40" w14:textId="77777777" w:rsidR="000A45BD" w:rsidRPr="00C3643E" w:rsidRDefault="000A45BD" w:rsidP="000A45BD">
      <w:pPr>
        <w:pStyle w:val="PL"/>
      </w:pPr>
      <w:r w:rsidRPr="00C3643E">
        <w:t xml:space="preserve">        Possible values are:</w:t>
      </w:r>
    </w:p>
    <w:p w14:paraId="55F87672" w14:textId="77777777" w:rsidR="000A45BD" w:rsidRPr="00C3643E" w:rsidRDefault="000A45BD" w:rsidP="000A45BD">
      <w:pPr>
        <w:pStyle w:val="PL"/>
      </w:pPr>
      <w:r w:rsidRPr="00C3643E">
        <w:t xml:space="preserve">          - </w:t>
      </w:r>
      <w:r>
        <w:t>ANCHOR_DISCOVERY</w:t>
      </w:r>
      <w:r w:rsidRPr="00C3643E">
        <w:t xml:space="preserve">: Indicates that the </w:t>
      </w:r>
      <w:r>
        <w:t>Spatial Anchors event is spatial anchors dicovery.</w:t>
      </w:r>
    </w:p>
    <w:p w14:paraId="37E4D858" w14:textId="77777777" w:rsidR="000A45BD" w:rsidRDefault="000A45BD" w:rsidP="000A45BD">
      <w:pPr>
        <w:pStyle w:val="PL"/>
      </w:pPr>
      <w:r w:rsidRPr="00C3643E">
        <w:t xml:space="preserve">          - </w:t>
      </w:r>
      <w:r>
        <w:t>UE_SPATIAL_ANCHOR_INTEREST</w:t>
      </w:r>
      <w:r w:rsidRPr="00C3643E">
        <w:t xml:space="preserve">: Indicates that the </w:t>
      </w:r>
      <w:r>
        <w:t xml:space="preserve">Spatial Anchors event is the UE </w:t>
      </w:r>
    </w:p>
    <w:p w14:paraId="614C7525" w14:textId="77777777" w:rsidR="000A45BD" w:rsidRDefault="000A45BD" w:rsidP="000A45BD">
      <w:pPr>
        <w:pStyle w:val="PL"/>
      </w:pPr>
      <w:r>
        <w:t xml:space="preserve">            with spatial anchors interest.</w:t>
      </w:r>
    </w:p>
    <w:p w14:paraId="4D36E9BA" w14:textId="77777777" w:rsidR="000A45BD" w:rsidRDefault="000A45BD" w:rsidP="000A45BD">
      <w:pPr>
        <w:pStyle w:val="PL"/>
      </w:pPr>
      <w:r w:rsidRPr="00C3643E">
        <w:t xml:space="preserve">          - </w:t>
      </w:r>
      <w:r>
        <w:t>SPATIAL_ANCHOR_IN_RANGE</w:t>
      </w:r>
      <w:r w:rsidRPr="00C3643E">
        <w:t xml:space="preserve">: Indicates that the </w:t>
      </w:r>
      <w:r>
        <w:t xml:space="preserve">Spatial Anchors event is the </w:t>
      </w:r>
    </w:p>
    <w:p w14:paraId="4EB163E1" w14:textId="77777777" w:rsidR="000A45BD" w:rsidRPr="00C3643E" w:rsidRDefault="000A45BD" w:rsidP="000A45BD">
      <w:pPr>
        <w:pStyle w:val="PL"/>
      </w:pPr>
      <w:r>
        <w:t xml:space="preserve">            spatial anchors in range.</w:t>
      </w:r>
    </w:p>
    <w:p w14:paraId="06518A61" w14:textId="77777777" w:rsidR="000A45BD" w:rsidRDefault="000A45BD" w:rsidP="000A45BD">
      <w:pPr>
        <w:pStyle w:val="PL"/>
      </w:pPr>
    </w:p>
    <w:p w14:paraId="01366456" w14:textId="77777777" w:rsidR="000A45BD" w:rsidRPr="00C3643E" w:rsidRDefault="000A45BD" w:rsidP="000A45BD">
      <w:pPr>
        <w:pStyle w:val="PL"/>
      </w:pPr>
      <w:r w:rsidRPr="00C3643E">
        <w:t xml:space="preserve">    </w:t>
      </w:r>
      <w:r>
        <w:t>AnchorManagementEvent</w:t>
      </w:r>
      <w:r w:rsidRPr="00C3643E">
        <w:t>:</w:t>
      </w:r>
    </w:p>
    <w:p w14:paraId="1EB3FA75" w14:textId="77777777" w:rsidR="000A45BD" w:rsidRPr="00C3643E" w:rsidRDefault="000A45BD" w:rsidP="000A45BD">
      <w:pPr>
        <w:pStyle w:val="PL"/>
      </w:pPr>
      <w:r w:rsidRPr="00C3643E">
        <w:t xml:space="preserve">      anyOf:</w:t>
      </w:r>
    </w:p>
    <w:p w14:paraId="799C0B5B" w14:textId="77777777" w:rsidR="000A45BD" w:rsidRPr="00C3643E" w:rsidRDefault="000A45BD" w:rsidP="000A45BD">
      <w:pPr>
        <w:pStyle w:val="PL"/>
      </w:pPr>
      <w:r w:rsidRPr="00C3643E">
        <w:t xml:space="preserve">      - type: string</w:t>
      </w:r>
    </w:p>
    <w:p w14:paraId="726C97E1" w14:textId="77777777" w:rsidR="000A45BD" w:rsidRPr="00C3643E" w:rsidRDefault="000A45BD" w:rsidP="000A45BD">
      <w:pPr>
        <w:pStyle w:val="PL"/>
      </w:pPr>
      <w:r w:rsidRPr="00C3643E">
        <w:t xml:space="preserve">        enum:</w:t>
      </w:r>
    </w:p>
    <w:p w14:paraId="4B0B9809" w14:textId="77777777" w:rsidR="000A45BD" w:rsidRDefault="000A45BD" w:rsidP="000A45BD">
      <w:pPr>
        <w:pStyle w:val="PL"/>
      </w:pPr>
      <w:r w:rsidRPr="00C3643E">
        <w:t xml:space="preserve">        - </w:t>
      </w:r>
      <w:r>
        <w:t>ANCHOR_CREATION</w:t>
      </w:r>
    </w:p>
    <w:p w14:paraId="16D47082" w14:textId="77777777" w:rsidR="000A45BD" w:rsidRDefault="000A45BD" w:rsidP="000A45BD">
      <w:pPr>
        <w:pStyle w:val="PL"/>
      </w:pPr>
      <w:r w:rsidRPr="00C3643E">
        <w:t xml:space="preserve">        - </w:t>
      </w:r>
      <w:r>
        <w:t>ANCHOR_UPDATE</w:t>
      </w:r>
    </w:p>
    <w:p w14:paraId="6EECD988" w14:textId="77777777" w:rsidR="000A45BD" w:rsidRPr="00C3643E" w:rsidRDefault="000A45BD" w:rsidP="000A45BD">
      <w:pPr>
        <w:pStyle w:val="PL"/>
      </w:pPr>
      <w:r w:rsidRPr="00C3643E">
        <w:t xml:space="preserve">        - </w:t>
      </w:r>
      <w:r>
        <w:t>ANCHOR_DELETION</w:t>
      </w:r>
    </w:p>
    <w:p w14:paraId="0F6219FD" w14:textId="77777777" w:rsidR="000A45BD" w:rsidRPr="00C3643E" w:rsidRDefault="000A45BD" w:rsidP="000A45BD">
      <w:pPr>
        <w:pStyle w:val="PL"/>
      </w:pPr>
      <w:r w:rsidRPr="00C3643E">
        <w:t xml:space="preserve">      - type: string</w:t>
      </w:r>
    </w:p>
    <w:p w14:paraId="418BC1D2" w14:textId="77777777" w:rsidR="000A45BD" w:rsidRPr="00C3643E" w:rsidRDefault="000A45BD" w:rsidP="000A45BD">
      <w:pPr>
        <w:pStyle w:val="PL"/>
      </w:pPr>
      <w:r w:rsidRPr="00C3643E">
        <w:t xml:space="preserve">        description: &gt;</w:t>
      </w:r>
    </w:p>
    <w:p w14:paraId="299776FF" w14:textId="77777777" w:rsidR="000A45BD" w:rsidRPr="00C3643E" w:rsidRDefault="000A45BD" w:rsidP="000A45BD">
      <w:pPr>
        <w:pStyle w:val="PL"/>
      </w:pPr>
      <w:r w:rsidRPr="00C3643E">
        <w:t xml:space="preserve">          This string provides forward-compatibility with future extensions to the</w:t>
      </w:r>
    </w:p>
    <w:p w14:paraId="32BCE915" w14:textId="77777777" w:rsidR="000A45BD" w:rsidRPr="00C3643E" w:rsidRDefault="000A45BD" w:rsidP="000A45BD">
      <w:pPr>
        <w:pStyle w:val="PL"/>
      </w:pPr>
      <w:r w:rsidRPr="00C3643E">
        <w:t xml:space="preserve">          enumeration but is not used to encode content defined in the present version of</w:t>
      </w:r>
    </w:p>
    <w:p w14:paraId="1446994E" w14:textId="77777777" w:rsidR="000A45BD" w:rsidRPr="00C3643E" w:rsidRDefault="000A45BD" w:rsidP="000A45BD">
      <w:pPr>
        <w:pStyle w:val="PL"/>
      </w:pPr>
      <w:r w:rsidRPr="00C3643E">
        <w:t xml:space="preserve">          this API.</w:t>
      </w:r>
    </w:p>
    <w:p w14:paraId="73741488" w14:textId="77777777" w:rsidR="000A45BD" w:rsidRPr="00C3643E" w:rsidRDefault="000A45BD" w:rsidP="000A45BD">
      <w:pPr>
        <w:pStyle w:val="PL"/>
      </w:pPr>
      <w:r w:rsidRPr="00C3643E">
        <w:t xml:space="preserve">      description: |</w:t>
      </w:r>
    </w:p>
    <w:p w14:paraId="4744A562"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2F8983BC" w14:textId="77777777" w:rsidR="000A45BD" w:rsidRPr="00C3643E" w:rsidRDefault="000A45BD" w:rsidP="000A45BD">
      <w:pPr>
        <w:pStyle w:val="PL"/>
      </w:pPr>
      <w:r w:rsidRPr="00C3643E">
        <w:t xml:space="preserve">        Possible values are:</w:t>
      </w:r>
    </w:p>
    <w:p w14:paraId="498F82B0" w14:textId="77777777" w:rsidR="000A45BD" w:rsidRDefault="000A45BD" w:rsidP="000A45BD">
      <w:pPr>
        <w:pStyle w:val="PL"/>
      </w:pPr>
      <w:r w:rsidRPr="00C3643E">
        <w:t xml:space="preserve">          - </w:t>
      </w:r>
      <w:r>
        <w:t>ANCHOR_CREATION</w:t>
      </w:r>
      <w:r w:rsidRPr="00C3643E">
        <w:t xml:space="preserve">: Indicates </w:t>
      </w:r>
      <w:r>
        <w:t>that the spatial anchor management event is</w:t>
      </w:r>
    </w:p>
    <w:p w14:paraId="2195670A" w14:textId="77777777" w:rsidR="000A45BD" w:rsidRPr="00C3643E" w:rsidRDefault="000A45BD" w:rsidP="000A45BD">
      <w:pPr>
        <w:pStyle w:val="PL"/>
      </w:pPr>
      <w:r>
        <w:t xml:space="preserve">            spatial anchor creation.</w:t>
      </w:r>
    </w:p>
    <w:p w14:paraId="7B9EC0F2" w14:textId="77777777" w:rsidR="000A45BD" w:rsidRDefault="000A45BD" w:rsidP="000A45BD">
      <w:pPr>
        <w:pStyle w:val="PL"/>
      </w:pPr>
      <w:r w:rsidRPr="00C3643E">
        <w:t xml:space="preserve">          - </w:t>
      </w:r>
      <w:r>
        <w:t>ANCHOR_UPDATE</w:t>
      </w:r>
      <w:r w:rsidRPr="00C3643E">
        <w:t xml:space="preserve">: Indicates </w:t>
      </w:r>
      <w:r>
        <w:t>that the spatial anchor management event is</w:t>
      </w:r>
    </w:p>
    <w:p w14:paraId="145D0DB6" w14:textId="77777777" w:rsidR="000A45BD" w:rsidRPr="00C3643E" w:rsidRDefault="000A45BD" w:rsidP="000A45BD">
      <w:pPr>
        <w:pStyle w:val="PL"/>
      </w:pPr>
      <w:r>
        <w:t xml:space="preserve">            spatial anchor updation.</w:t>
      </w:r>
    </w:p>
    <w:p w14:paraId="50E3B417" w14:textId="77777777" w:rsidR="000A45BD" w:rsidRDefault="000A45BD" w:rsidP="000A45BD">
      <w:pPr>
        <w:pStyle w:val="PL"/>
      </w:pPr>
      <w:r w:rsidRPr="00C3643E">
        <w:t xml:space="preserve">          - </w:t>
      </w:r>
      <w:r>
        <w:t>ANCHOR_DELETION</w:t>
      </w:r>
      <w:r w:rsidRPr="00C3643E">
        <w:t xml:space="preserve">: Indicates </w:t>
      </w:r>
      <w:r>
        <w:t>that the spatial anchor management event is</w:t>
      </w:r>
    </w:p>
    <w:p w14:paraId="4A80C04E" w14:textId="77777777" w:rsidR="000A45BD" w:rsidRPr="00C3643E" w:rsidRDefault="000A45BD" w:rsidP="000A45BD">
      <w:pPr>
        <w:pStyle w:val="PL"/>
      </w:pPr>
      <w:r>
        <w:t xml:space="preserve">            spatial anchor deletion.</w:t>
      </w:r>
    </w:p>
    <w:p w14:paraId="485E4408" w14:textId="77777777" w:rsidR="000A45BD" w:rsidRDefault="000A45BD" w:rsidP="000A45BD">
      <w:pPr>
        <w:pStyle w:val="PL"/>
      </w:pPr>
    </w:p>
    <w:p w14:paraId="6364BC9F" w14:textId="77777777" w:rsidR="000A45BD" w:rsidRPr="00C3643E" w:rsidRDefault="000A45BD" w:rsidP="000A45BD">
      <w:pPr>
        <w:pStyle w:val="PL"/>
      </w:pPr>
      <w:r w:rsidRPr="00C3643E">
        <w:t xml:space="preserve">    </w:t>
      </w:r>
      <w:r>
        <w:t>DetectedEvent</w:t>
      </w:r>
      <w:r w:rsidRPr="00C3643E">
        <w:t>:</w:t>
      </w:r>
    </w:p>
    <w:p w14:paraId="2AA5182C" w14:textId="77777777" w:rsidR="000A45BD" w:rsidRPr="00C3643E" w:rsidRDefault="000A45BD" w:rsidP="000A45BD">
      <w:pPr>
        <w:pStyle w:val="PL"/>
      </w:pPr>
      <w:r w:rsidRPr="00C3643E">
        <w:t xml:space="preserve">      anyOf:</w:t>
      </w:r>
    </w:p>
    <w:p w14:paraId="1A9D25DB" w14:textId="77777777" w:rsidR="000A45BD" w:rsidRPr="00C3643E" w:rsidRDefault="000A45BD" w:rsidP="000A45BD">
      <w:pPr>
        <w:pStyle w:val="PL"/>
      </w:pPr>
      <w:r w:rsidRPr="00C3643E">
        <w:t xml:space="preserve">      - type: string</w:t>
      </w:r>
    </w:p>
    <w:p w14:paraId="19C1FC2E" w14:textId="77777777" w:rsidR="000A45BD" w:rsidRPr="00C3643E" w:rsidRDefault="000A45BD" w:rsidP="000A45BD">
      <w:pPr>
        <w:pStyle w:val="PL"/>
      </w:pPr>
      <w:r w:rsidRPr="00C3643E">
        <w:t xml:space="preserve">        enum:</w:t>
      </w:r>
    </w:p>
    <w:p w14:paraId="41F43E56" w14:textId="77777777" w:rsidR="000A45BD" w:rsidRDefault="000A45BD" w:rsidP="000A45BD">
      <w:pPr>
        <w:pStyle w:val="PL"/>
      </w:pPr>
      <w:r w:rsidRPr="00C3643E">
        <w:t xml:space="preserve">        - </w:t>
      </w:r>
      <w:r>
        <w:t>ANCHOR_IN_RANGE_OF_UE</w:t>
      </w:r>
    </w:p>
    <w:p w14:paraId="520849F9" w14:textId="77777777" w:rsidR="000A45BD" w:rsidRDefault="000A45BD" w:rsidP="000A45BD">
      <w:pPr>
        <w:pStyle w:val="PL"/>
      </w:pPr>
      <w:r w:rsidRPr="00C3643E">
        <w:t xml:space="preserve">        - </w:t>
      </w:r>
      <w:r>
        <w:t>ANCHOR_OUT_RANGE_OF_UE</w:t>
      </w:r>
    </w:p>
    <w:p w14:paraId="230AC268" w14:textId="77777777" w:rsidR="000A45BD" w:rsidRDefault="000A45BD" w:rsidP="000A45BD">
      <w:pPr>
        <w:pStyle w:val="PL"/>
      </w:pPr>
      <w:r w:rsidRPr="00C3643E">
        <w:t xml:space="preserve">        - </w:t>
      </w:r>
      <w:r>
        <w:t>UE_IN_RANGE_OF_ANCHOR</w:t>
      </w:r>
    </w:p>
    <w:p w14:paraId="6ED0C74D" w14:textId="77777777" w:rsidR="000A45BD" w:rsidRPr="00C3643E" w:rsidRDefault="000A45BD" w:rsidP="000A45BD">
      <w:pPr>
        <w:pStyle w:val="PL"/>
      </w:pPr>
      <w:r w:rsidRPr="00C3643E">
        <w:t xml:space="preserve">        - </w:t>
      </w:r>
      <w:r>
        <w:t>UE_OUT_RANGE_OF_ANCHOR</w:t>
      </w:r>
    </w:p>
    <w:p w14:paraId="5A7AC5AA" w14:textId="77777777" w:rsidR="000A45BD" w:rsidRPr="00C3643E" w:rsidRDefault="000A45BD" w:rsidP="000A45BD">
      <w:pPr>
        <w:pStyle w:val="PL"/>
      </w:pPr>
      <w:r w:rsidRPr="00C3643E">
        <w:t xml:space="preserve">      - type: string</w:t>
      </w:r>
    </w:p>
    <w:p w14:paraId="32FDEBCB" w14:textId="77777777" w:rsidR="000A45BD" w:rsidRPr="00C3643E" w:rsidRDefault="000A45BD" w:rsidP="000A45BD">
      <w:pPr>
        <w:pStyle w:val="PL"/>
      </w:pPr>
      <w:r w:rsidRPr="00C3643E">
        <w:t xml:space="preserve">        description: &gt;</w:t>
      </w:r>
    </w:p>
    <w:p w14:paraId="524B86D6" w14:textId="77777777" w:rsidR="000A45BD" w:rsidRPr="00C3643E" w:rsidRDefault="000A45BD" w:rsidP="000A45BD">
      <w:pPr>
        <w:pStyle w:val="PL"/>
      </w:pPr>
      <w:r w:rsidRPr="00C3643E">
        <w:t xml:space="preserve">          This string provides forward-compatibility with future extensions to the</w:t>
      </w:r>
    </w:p>
    <w:p w14:paraId="3680B382" w14:textId="77777777" w:rsidR="000A45BD" w:rsidRPr="00C3643E" w:rsidRDefault="000A45BD" w:rsidP="000A45BD">
      <w:pPr>
        <w:pStyle w:val="PL"/>
      </w:pPr>
      <w:r w:rsidRPr="00C3643E">
        <w:t xml:space="preserve">          enumeration but is not used to encode content defined in the present version of</w:t>
      </w:r>
    </w:p>
    <w:p w14:paraId="02734E0F" w14:textId="77777777" w:rsidR="000A45BD" w:rsidRPr="00C3643E" w:rsidRDefault="000A45BD" w:rsidP="000A45BD">
      <w:pPr>
        <w:pStyle w:val="PL"/>
      </w:pPr>
      <w:r w:rsidRPr="00C3643E">
        <w:t xml:space="preserve">          this API.</w:t>
      </w:r>
    </w:p>
    <w:p w14:paraId="1C864209" w14:textId="77777777" w:rsidR="000A45BD" w:rsidRPr="00C3643E" w:rsidRDefault="000A45BD" w:rsidP="000A45BD">
      <w:pPr>
        <w:pStyle w:val="PL"/>
      </w:pPr>
      <w:r w:rsidRPr="00C3643E">
        <w:t xml:space="preserve">      description: |</w:t>
      </w:r>
    </w:p>
    <w:p w14:paraId="65A009AB"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479FD105" w14:textId="77777777" w:rsidR="000A45BD" w:rsidRPr="00C3643E" w:rsidRDefault="000A45BD" w:rsidP="000A45BD">
      <w:pPr>
        <w:pStyle w:val="PL"/>
      </w:pPr>
      <w:r w:rsidRPr="00C3643E">
        <w:t xml:space="preserve">        Possible values are:</w:t>
      </w:r>
    </w:p>
    <w:p w14:paraId="592275DF" w14:textId="77777777" w:rsidR="000A45BD" w:rsidRDefault="000A45BD" w:rsidP="000A45BD">
      <w:pPr>
        <w:pStyle w:val="PL"/>
      </w:pPr>
      <w:r w:rsidRPr="00C3643E">
        <w:t xml:space="preserve">          - </w:t>
      </w:r>
      <w:r>
        <w:t>ANCHOR_IN_RANGE_OF_UE</w:t>
      </w:r>
      <w:r w:rsidRPr="00C3643E">
        <w:t xml:space="preserve">: Indicates </w:t>
      </w:r>
      <w:r>
        <w:t>that the triggered event is spatial anchor</w:t>
      </w:r>
    </w:p>
    <w:p w14:paraId="1A10C9AD" w14:textId="77777777" w:rsidR="000A45BD" w:rsidRPr="00C3643E" w:rsidRDefault="000A45BD" w:rsidP="000A45BD">
      <w:pPr>
        <w:pStyle w:val="PL"/>
      </w:pPr>
      <w:r>
        <w:t xml:space="preserve">            in range of the UE.</w:t>
      </w:r>
    </w:p>
    <w:p w14:paraId="1115A746" w14:textId="77777777" w:rsidR="000A45BD" w:rsidRDefault="000A45BD" w:rsidP="000A45BD">
      <w:pPr>
        <w:pStyle w:val="PL"/>
      </w:pPr>
      <w:r w:rsidRPr="00C3643E">
        <w:t xml:space="preserve">          - </w:t>
      </w:r>
      <w:r>
        <w:t>ANCHOR_OUT_RANGE_OF_UE</w:t>
      </w:r>
      <w:r w:rsidRPr="00C3643E">
        <w:t xml:space="preserve">: Indicates </w:t>
      </w:r>
      <w:r>
        <w:t>that the triggered event is spatial anchor</w:t>
      </w:r>
    </w:p>
    <w:p w14:paraId="06BEEF77" w14:textId="77777777" w:rsidR="000A45BD" w:rsidRDefault="000A45BD" w:rsidP="000A45BD">
      <w:pPr>
        <w:pStyle w:val="PL"/>
      </w:pPr>
      <w:r>
        <w:t xml:space="preserve">            out of range of the UE.</w:t>
      </w:r>
    </w:p>
    <w:p w14:paraId="65F56332" w14:textId="77777777" w:rsidR="000A45BD" w:rsidRDefault="000A45BD" w:rsidP="000A45BD">
      <w:pPr>
        <w:pStyle w:val="PL"/>
      </w:pPr>
      <w:r w:rsidRPr="00C3643E">
        <w:t xml:space="preserve">          - </w:t>
      </w:r>
      <w:r>
        <w:t>UE_IN_RANGE_OF_ANCHOR</w:t>
      </w:r>
      <w:r w:rsidRPr="00C3643E">
        <w:t xml:space="preserve">: Indicates </w:t>
      </w:r>
      <w:r>
        <w:t>that the triggered event is UE entering</w:t>
      </w:r>
    </w:p>
    <w:p w14:paraId="11EB737F" w14:textId="77777777" w:rsidR="000A45BD" w:rsidRPr="00C3643E" w:rsidRDefault="000A45BD" w:rsidP="000A45BD">
      <w:pPr>
        <w:pStyle w:val="PL"/>
      </w:pPr>
      <w:r>
        <w:t xml:space="preserve">            in range of spatial anchor.</w:t>
      </w:r>
    </w:p>
    <w:p w14:paraId="10BA8C0E" w14:textId="77777777" w:rsidR="000A45BD" w:rsidRDefault="000A45BD" w:rsidP="000A45BD">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380CDABF" w14:textId="7DFD3547" w:rsidR="00056908" w:rsidRDefault="000A45BD" w:rsidP="000A45BD">
      <w:pPr>
        <w:pStyle w:val="PL"/>
      </w:pPr>
      <w:r>
        <w:t xml:space="preserve">            the range of spatial anchor.</w:t>
      </w:r>
    </w:p>
    <w:p w14:paraId="75F1CF1D" w14:textId="77777777" w:rsidR="000A45BD" w:rsidRPr="008B1C02" w:rsidRDefault="000A45BD" w:rsidP="000A45BD">
      <w:pPr>
        <w:pStyle w:val="PL"/>
      </w:pPr>
    </w:p>
    <w:p w14:paraId="6030B3D7" w14:textId="77777777" w:rsidR="00056908" w:rsidRDefault="00056908" w:rsidP="0005690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7032DF" w14:textId="2ADE26BA" w:rsidR="00056908" w:rsidRDefault="00056908" w:rsidP="00056908">
      <w:pPr>
        <w:pStyle w:val="PL"/>
      </w:pPr>
      <w:r w:rsidRPr="008B1C02">
        <w:t>#</w:t>
      </w:r>
    </w:p>
    <w:p w14:paraId="27806FBC" w14:textId="19DAD6F5" w:rsidR="002A2882" w:rsidRDefault="002A2882" w:rsidP="00056908">
      <w:pPr>
        <w:pStyle w:val="PL"/>
      </w:pPr>
    </w:p>
    <w:p w14:paraId="2331EDF8" w14:textId="1B48E422" w:rsidR="002A2882" w:rsidRDefault="002A2882" w:rsidP="002A2882">
      <w:pPr>
        <w:pStyle w:val="Heading1"/>
      </w:pPr>
      <w:bookmarkStart w:id="897" w:name="_Toc199274632"/>
      <w:r w:rsidRPr="007C1AFD">
        <w:t>A.</w:t>
      </w:r>
      <w:r>
        <w:t>3</w:t>
      </w:r>
      <w:r w:rsidRPr="007C1AFD">
        <w:tab/>
      </w:r>
      <w:r>
        <w:t>SS_SAnDiscovery API</w:t>
      </w:r>
      <w:bookmarkEnd w:id="897"/>
    </w:p>
    <w:p w14:paraId="4D830CAC" w14:textId="77777777" w:rsidR="002A2882" w:rsidRPr="00094A55" w:rsidRDefault="002A2882" w:rsidP="002A2882">
      <w:pPr>
        <w:pStyle w:val="PL"/>
      </w:pPr>
      <w:r w:rsidRPr="00094A55">
        <w:t>openapi: 3.0.0</w:t>
      </w:r>
    </w:p>
    <w:p w14:paraId="378A0A90" w14:textId="77777777" w:rsidR="002A2882" w:rsidRPr="00094A55" w:rsidRDefault="002A2882" w:rsidP="002A2882">
      <w:pPr>
        <w:pStyle w:val="PL"/>
      </w:pPr>
    </w:p>
    <w:p w14:paraId="45C3F541" w14:textId="77777777" w:rsidR="002A2882" w:rsidRPr="00094A55" w:rsidRDefault="002A2882" w:rsidP="002A2882">
      <w:pPr>
        <w:pStyle w:val="PL"/>
      </w:pPr>
      <w:r w:rsidRPr="00094A55">
        <w:t>info:</w:t>
      </w:r>
    </w:p>
    <w:p w14:paraId="09A48845" w14:textId="77777777" w:rsidR="002A2882" w:rsidRPr="00094A55" w:rsidRDefault="002A2882" w:rsidP="002A2882">
      <w:pPr>
        <w:pStyle w:val="PL"/>
      </w:pPr>
      <w:r w:rsidRPr="00094A55">
        <w:t xml:space="preserve">  title: SAn Server Spatial Anchors </w:t>
      </w:r>
      <w:r>
        <w:t>Discovery</w:t>
      </w:r>
      <w:r w:rsidRPr="00094A55">
        <w:t xml:space="preserve"> Service</w:t>
      </w:r>
    </w:p>
    <w:p w14:paraId="080C87C0" w14:textId="77777777" w:rsidR="002A2882" w:rsidRPr="00094A55" w:rsidRDefault="002A2882" w:rsidP="002A2882">
      <w:pPr>
        <w:pStyle w:val="PL"/>
      </w:pPr>
      <w:r w:rsidRPr="00094A55">
        <w:t xml:space="preserve">  version: 1.0.0-alpha.1</w:t>
      </w:r>
    </w:p>
    <w:p w14:paraId="63C08B91" w14:textId="77777777" w:rsidR="002A2882" w:rsidRPr="00094A55" w:rsidRDefault="002A2882" w:rsidP="002A2882">
      <w:pPr>
        <w:pStyle w:val="PL"/>
      </w:pPr>
      <w:r w:rsidRPr="00094A55">
        <w:t xml:space="preserve">  description: |</w:t>
      </w:r>
    </w:p>
    <w:p w14:paraId="6CB72A11" w14:textId="77777777" w:rsidR="002A2882" w:rsidRPr="00094A55" w:rsidRDefault="002A2882" w:rsidP="002A2882">
      <w:pPr>
        <w:pStyle w:val="PL"/>
      </w:pPr>
      <w:r w:rsidRPr="00094A55">
        <w:t xml:space="preserve">    API for Spatial Anchor</w:t>
      </w:r>
      <w:r>
        <w:t>s</w:t>
      </w:r>
      <w:r w:rsidRPr="00094A55">
        <w:t xml:space="preserve"> </w:t>
      </w:r>
      <w:r>
        <w:t>Discovery</w:t>
      </w:r>
      <w:r w:rsidRPr="00094A55">
        <w:t xml:space="preserve"> Service.</w:t>
      </w:r>
    </w:p>
    <w:p w14:paraId="49D5B9B3" w14:textId="77777777" w:rsidR="002A2882" w:rsidRPr="00094A55" w:rsidRDefault="002A2882" w:rsidP="002A2882">
      <w:pPr>
        <w:pStyle w:val="PL"/>
      </w:pPr>
      <w:r w:rsidRPr="00094A55">
        <w:t xml:space="preserve">    ©2025, 3GPP Organizational Partners (ARIB, ATIS, CCSA, ETSI, TSDSI, TTA, TTC).</w:t>
      </w:r>
    </w:p>
    <w:p w14:paraId="2741D4AE" w14:textId="77777777" w:rsidR="002A2882" w:rsidRPr="00094A55" w:rsidRDefault="002A2882" w:rsidP="002A2882">
      <w:pPr>
        <w:pStyle w:val="PL"/>
      </w:pPr>
      <w:r w:rsidRPr="00094A55">
        <w:t xml:space="preserve">    All rights reserved.</w:t>
      </w:r>
    </w:p>
    <w:p w14:paraId="2388EA15" w14:textId="77777777" w:rsidR="002A2882" w:rsidRPr="00094A55" w:rsidRDefault="002A2882" w:rsidP="002A2882">
      <w:pPr>
        <w:pStyle w:val="PL"/>
      </w:pPr>
    </w:p>
    <w:p w14:paraId="5688FD6C" w14:textId="77777777" w:rsidR="002A2882" w:rsidRPr="00094A55" w:rsidRDefault="002A2882" w:rsidP="002A2882">
      <w:pPr>
        <w:pStyle w:val="PL"/>
      </w:pPr>
      <w:r w:rsidRPr="00094A55">
        <w:t>externalDocs:</w:t>
      </w:r>
    </w:p>
    <w:p w14:paraId="606EF13F" w14:textId="77777777" w:rsidR="002A2882" w:rsidRPr="00094A55" w:rsidRDefault="002A2882" w:rsidP="002A2882">
      <w:pPr>
        <w:pStyle w:val="PL"/>
      </w:pPr>
      <w:r w:rsidRPr="00094A55">
        <w:t xml:space="preserve">  description: &gt;</w:t>
      </w:r>
    </w:p>
    <w:p w14:paraId="1B29F600" w14:textId="759862B5" w:rsidR="002A2882" w:rsidRPr="00094A55" w:rsidRDefault="002A2882" w:rsidP="002A2882">
      <w:pPr>
        <w:pStyle w:val="PL"/>
      </w:pPr>
      <w:r>
        <w:t xml:space="preserve">    3GPP TS 29.437 V</w:t>
      </w:r>
      <w:r w:rsidR="00CD04D1">
        <w:t>0</w:t>
      </w:r>
      <w:r w:rsidR="00452DEF">
        <w:t>.</w:t>
      </w:r>
      <w:r w:rsidR="00CD04D1">
        <w:t>3</w:t>
      </w:r>
      <w:r w:rsidR="00452DEF">
        <w:t>.0</w:t>
      </w:r>
      <w:r w:rsidRPr="00094A55">
        <w:t>; Service Enabler Architecture Layer for Verticals (SEAL);</w:t>
      </w:r>
    </w:p>
    <w:p w14:paraId="33CF17FF" w14:textId="77777777" w:rsidR="002A2882" w:rsidRPr="00094A55" w:rsidRDefault="002A2882" w:rsidP="002A2882">
      <w:pPr>
        <w:pStyle w:val="PL"/>
      </w:pPr>
      <w:r w:rsidRPr="00094A55">
        <w:t xml:space="preserve">    Metaverse Enablement Services; Stage 3.</w:t>
      </w:r>
    </w:p>
    <w:p w14:paraId="2AD85BBE" w14:textId="77777777" w:rsidR="002A2882" w:rsidRPr="00094A55" w:rsidRDefault="002A2882" w:rsidP="002A2882">
      <w:pPr>
        <w:pStyle w:val="PL"/>
      </w:pPr>
      <w:r w:rsidRPr="00094A55">
        <w:t xml:space="preserve">  url: https://www.3gpp.org/ftp/Specs/archive/29_series/29.437/</w:t>
      </w:r>
    </w:p>
    <w:p w14:paraId="49445426" w14:textId="77777777" w:rsidR="002A2882" w:rsidRPr="00094A55" w:rsidRDefault="002A2882" w:rsidP="002A2882">
      <w:pPr>
        <w:pStyle w:val="PL"/>
      </w:pPr>
    </w:p>
    <w:p w14:paraId="5D5D249F" w14:textId="77777777" w:rsidR="002A2882" w:rsidRPr="00094A55" w:rsidRDefault="002A2882" w:rsidP="002A2882">
      <w:pPr>
        <w:pStyle w:val="PL"/>
      </w:pPr>
      <w:r w:rsidRPr="00094A55">
        <w:t>servers:</w:t>
      </w:r>
    </w:p>
    <w:p w14:paraId="5952DA67" w14:textId="77777777" w:rsidR="002A2882" w:rsidRPr="00094A55" w:rsidRDefault="002A2882" w:rsidP="002A2882">
      <w:pPr>
        <w:pStyle w:val="PL"/>
      </w:pPr>
      <w:r w:rsidRPr="00094A55">
        <w:t xml:space="preserve">  - url: "{apiRoot}/ss</w:t>
      </w:r>
      <w:r>
        <w:t>an_disc</w:t>
      </w:r>
      <w:r w:rsidRPr="00094A55">
        <w:t>/v1"</w:t>
      </w:r>
    </w:p>
    <w:p w14:paraId="5A9177CF" w14:textId="77777777" w:rsidR="002A2882" w:rsidRPr="00094A55" w:rsidRDefault="002A2882" w:rsidP="002A2882">
      <w:pPr>
        <w:pStyle w:val="PL"/>
      </w:pPr>
      <w:r w:rsidRPr="00094A55">
        <w:t xml:space="preserve">    variables:</w:t>
      </w:r>
    </w:p>
    <w:p w14:paraId="19AE2A9A" w14:textId="77777777" w:rsidR="002A2882" w:rsidRPr="00094A55" w:rsidRDefault="002A2882" w:rsidP="002A2882">
      <w:pPr>
        <w:pStyle w:val="PL"/>
      </w:pPr>
      <w:r w:rsidRPr="00094A55">
        <w:t xml:space="preserve">      apiRoot:</w:t>
      </w:r>
    </w:p>
    <w:p w14:paraId="49A506B9" w14:textId="77777777" w:rsidR="002A2882" w:rsidRPr="00094A55" w:rsidRDefault="002A2882" w:rsidP="002A2882">
      <w:pPr>
        <w:pStyle w:val="PL"/>
      </w:pPr>
      <w:r w:rsidRPr="00094A55">
        <w:t xml:space="preserve">        default: https://example.com</w:t>
      </w:r>
    </w:p>
    <w:p w14:paraId="5AFFCA90" w14:textId="77777777" w:rsidR="002A2882" w:rsidRPr="00094A55" w:rsidRDefault="002A2882" w:rsidP="002A2882">
      <w:pPr>
        <w:pStyle w:val="PL"/>
      </w:pPr>
      <w:r w:rsidRPr="00094A55">
        <w:t xml:space="preserve">        description: apiRoot as defined in clause 6.5 of 3GPP TS 29.549.</w:t>
      </w:r>
    </w:p>
    <w:p w14:paraId="220ACA9C" w14:textId="77777777" w:rsidR="002A2882" w:rsidRPr="00094A55" w:rsidRDefault="002A2882" w:rsidP="002A2882">
      <w:pPr>
        <w:pStyle w:val="PL"/>
      </w:pPr>
    </w:p>
    <w:p w14:paraId="130B836A" w14:textId="77777777" w:rsidR="002A2882" w:rsidRPr="00094A55" w:rsidRDefault="002A2882" w:rsidP="002A2882">
      <w:pPr>
        <w:pStyle w:val="PL"/>
      </w:pPr>
      <w:r w:rsidRPr="00094A55">
        <w:t>security:</w:t>
      </w:r>
    </w:p>
    <w:p w14:paraId="3BBD2A96" w14:textId="77777777" w:rsidR="002A2882" w:rsidRPr="00094A55" w:rsidRDefault="002A2882" w:rsidP="002A2882">
      <w:pPr>
        <w:pStyle w:val="PL"/>
      </w:pPr>
      <w:r w:rsidRPr="00094A55">
        <w:t xml:space="preserve">  - {}</w:t>
      </w:r>
    </w:p>
    <w:p w14:paraId="6317955B" w14:textId="77777777" w:rsidR="002A2882" w:rsidRPr="00094A55" w:rsidRDefault="002A2882" w:rsidP="002A2882">
      <w:pPr>
        <w:pStyle w:val="PL"/>
      </w:pPr>
      <w:r w:rsidRPr="00094A55">
        <w:t xml:space="preserve">  - oAuth2ClientCredentials: []</w:t>
      </w:r>
    </w:p>
    <w:p w14:paraId="1AC9AE3C" w14:textId="77777777" w:rsidR="002A2882" w:rsidRPr="00094A55" w:rsidRDefault="002A2882" w:rsidP="002A2882">
      <w:pPr>
        <w:pStyle w:val="PL"/>
      </w:pPr>
    </w:p>
    <w:p w14:paraId="462DF609" w14:textId="77777777" w:rsidR="002A2882" w:rsidRPr="00094A55" w:rsidRDefault="002A2882" w:rsidP="002A2882">
      <w:pPr>
        <w:pStyle w:val="PL"/>
      </w:pPr>
      <w:r w:rsidRPr="00094A55">
        <w:t>paths:</w:t>
      </w:r>
    </w:p>
    <w:p w14:paraId="6C44809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p>
    <w:p w14:paraId="1B074D4C"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022D281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1966C4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DiscSpatialAnchorsProfiles</w:t>
      </w:r>
    </w:p>
    <w:p w14:paraId="1684C92A"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7F2613EA" w14:textId="77777777" w:rsidR="002A2882"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72D6F908" w14:textId="77777777" w:rsidR="002A2882" w:rsidRPr="007C1AFD" w:rsidRDefault="002A2882" w:rsidP="002A2882">
      <w:pPr>
        <w:pStyle w:val="PL"/>
        <w:rPr>
          <w:lang w:val="en-US" w:eastAsia="es-ES"/>
        </w:rPr>
      </w:pPr>
      <w:r w:rsidRPr="007C1AFD">
        <w:rPr>
          <w:lang w:val="en-US" w:eastAsia="es-ES"/>
        </w:rPr>
        <w:t xml:space="preserve">      parameters:</w:t>
      </w:r>
    </w:p>
    <w:p w14:paraId="3C1CA004" w14:textId="77777777" w:rsidR="002A2882" w:rsidRPr="007C1AFD" w:rsidRDefault="002A2882" w:rsidP="002A2882">
      <w:pPr>
        <w:pStyle w:val="PL"/>
        <w:rPr>
          <w:lang w:val="en-US" w:eastAsia="es-ES"/>
        </w:rPr>
      </w:pPr>
      <w:r w:rsidRPr="007C1AFD">
        <w:rPr>
          <w:lang w:val="en-US" w:eastAsia="es-ES"/>
        </w:rPr>
        <w:t xml:space="preserve">        - name: </w:t>
      </w:r>
      <w:r>
        <w:rPr>
          <w:lang w:val="en-US" w:eastAsia="es-ES"/>
        </w:rPr>
        <w:t>anchor-ids</w:t>
      </w:r>
    </w:p>
    <w:p w14:paraId="313399E3" w14:textId="77777777" w:rsidR="002A2882" w:rsidRPr="007C1AFD" w:rsidRDefault="002A2882" w:rsidP="002A2882">
      <w:pPr>
        <w:pStyle w:val="PL"/>
        <w:rPr>
          <w:lang w:val="en-US" w:eastAsia="es-ES"/>
        </w:rPr>
      </w:pPr>
      <w:r w:rsidRPr="007C1AFD">
        <w:rPr>
          <w:lang w:val="en-US" w:eastAsia="es-ES"/>
        </w:rPr>
        <w:t xml:space="preserve">          in: query</w:t>
      </w:r>
    </w:p>
    <w:p w14:paraId="23A36A8A" w14:textId="77777777" w:rsidR="002A2882" w:rsidRPr="007C1AFD" w:rsidRDefault="002A2882" w:rsidP="002A2882">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4F3AF823" w14:textId="77777777" w:rsidR="002A2882" w:rsidRPr="007C1AFD" w:rsidRDefault="002A2882" w:rsidP="002A2882">
      <w:pPr>
        <w:pStyle w:val="PL"/>
        <w:rPr>
          <w:lang w:val="en-US" w:eastAsia="es-ES"/>
        </w:rPr>
      </w:pPr>
      <w:r w:rsidRPr="007C1AFD">
        <w:rPr>
          <w:lang w:val="en-US" w:eastAsia="es-ES"/>
        </w:rPr>
        <w:t xml:space="preserve">          content:</w:t>
      </w:r>
    </w:p>
    <w:p w14:paraId="244E45E9" w14:textId="77777777" w:rsidR="002A2882" w:rsidRPr="007C1AFD" w:rsidRDefault="002A2882" w:rsidP="002A2882">
      <w:pPr>
        <w:pStyle w:val="PL"/>
        <w:rPr>
          <w:lang w:val="en-US" w:eastAsia="es-ES"/>
        </w:rPr>
      </w:pPr>
      <w:r w:rsidRPr="007C1AFD">
        <w:rPr>
          <w:lang w:val="en-US" w:eastAsia="es-ES"/>
        </w:rPr>
        <w:t xml:space="preserve">            application/json:</w:t>
      </w:r>
    </w:p>
    <w:p w14:paraId="69DCC466"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55676534"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AA26829"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4382D8CB"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0DC3ACCE" w14:textId="77777777" w:rsidR="002A2882"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26C91223" w14:textId="77777777" w:rsidR="002A2882" w:rsidRPr="007C1AFD" w:rsidRDefault="002A2882" w:rsidP="002A2882">
      <w:pPr>
        <w:pStyle w:val="PL"/>
      </w:pPr>
      <w:r w:rsidRPr="007C1AFD">
        <w:t xml:space="preserve">        - name: </w:t>
      </w:r>
      <w:r>
        <w:t>area-int</w:t>
      </w:r>
    </w:p>
    <w:p w14:paraId="0AC97E24" w14:textId="77777777" w:rsidR="002A2882" w:rsidRPr="007C1AFD" w:rsidRDefault="002A2882" w:rsidP="002A2882">
      <w:pPr>
        <w:pStyle w:val="PL"/>
      </w:pPr>
      <w:r w:rsidRPr="007C1AFD">
        <w:t xml:space="preserve">          in: query</w:t>
      </w:r>
    </w:p>
    <w:p w14:paraId="6EF8F21C" w14:textId="77777777" w:rsidR="002A2882" w:rsidRDefault="002A2882" w:rsidP="002A2882">
      <w:pPr>
        <w:pStyle w:val="PL"/>
      </w:pPr>
      <w:r w:rsidRPr="007C1AFD">
        <w:t xml:space="preserve">          description: </w:t>
      </w:r>
      <w:r>
        <w:t>&gt;</w:t>
      </w:r>
    </w:p>
    <w:p w14:paraId="5F6CFD81" w14:textId="77777777" w:rsidR="002A2882" w:rsidRPr="007C1AFD" w:rsidRDefault="002A2882" w:rsidP="002A2882">
      <w:pPr>
        <w:pStyle w:val="PL"/>
      </w:pPr>
      <w:r>
        <w:t xml:space="preserve">            Contains the area of interest within which the targeted spatial anchors are located</w:t>
      </w:r>
      <w:r w:rsidRPr="007C1AFD">
        <w:t>.</w:t>
      </w:r>
    </w:p>
    <w:p w14:paraId="734615E7" w14:textId="77777777" w:rsidR="002A2882" w:rsidRPr="007C1AFD" w:rsidRDefault="002A2882" w:rsidP="002A2882">
      <w:pPr>
        <w:pStyle w:val="PL"/>
        <w:rPr>
          <w:lang w:val="en-US" w:eastAsia="es-ES"/>
        </w:rPr>
      </w:pPr>
      <w:r w:rsidRPr="007C1AFD">
        <w:rPr>
          <w:lang w:val="en-US" w:eastAsia="es-ES"/>
        </w:rPr>
        <w:t xml:space="preserve">          content:</w:t>
      </w:r>
    </w:p>
    <w:p w14:paraId="62C3292A" w14:textId="77777777" w:rsidR="002A2882" w:rsidRPr="007C1AFD" w:rsidRDefault="002A2882" w:rsidP="002A2882">
      <w:pPr>
        <w:pStyle w:val="PL"/>
      </w:pPr>
      <w:r w:rsidRPr="007C1AFD">
        <w:rPr>
          <w:lang w:val="en-US" w:eastAsia="es-ES"/>
        </w:rPr>
        <w:t xml:space="preserve">            application/json:</w:t>
      </w:r>
    </w:p>
    <w:p w14:paraId="740F1FF9" w14:textId="77777777" w:rsidR="002A2882" w:rsidRPr="007C1AFD" w:rsidRDefault="002A2882" w:rsidP="002A2882">
      <w:pPr>
        <w:pStyle w:val="PL"/>
      </w:pPr>
      <w:r w:rsidRPr="007C1AFD">
        <w:t xml:space="preserve">          </w:t>
      </w:r>
      <w:r>
        <w:t xml:space="preserve">    </w:t>
      </w:r>
      <w:r w:rsidRPr="007C1AFD">
        <w:t>schema:</w:t>
      </w:r>
    </w:p>
    <w:p w14:paraId="034A8CFF" w14:textId="77777777" w:rsidR="002A2882" w:rsidRDefault="002A2882" w:rsidP="002A2882">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5E0FB7BA" w14:textId="77777777" w:rsidR="002A2882" w:rsidRPr="007C1AFD" w:rsidRDefault="002A2882" w:rsidP="002A2882">
      <w:pPr>
        <w:pStyle w:val="PL"/>
      </w:pPr>
      <w:r w:rsidRPr="007C1AFD">
        <w:t xml:space="preserve">        - name: </w:t>
      </w:r>
      <w:r>
        <w:t>svc-id</w:t>
      </w:r>
    </w:p>
    <w:p w14:paraId="1C08310B" w14:textId="77777777" w:rsidR="002A2882" w:rsidRPr="007C1AFD" w:rsidRDefault="002A2882" w:rsidP="002A2882">
      <w:pPr>
        <w:pStyle w:val="PL"/>
      </w:pPr>
      <w:r w:rsidRPr="007C1AFD">
        <w:t xml:space="preserve">          in: query</w:t>
      </w:r>
    </w:p>
    <w:p w14:paraId="014E2EA5" w14:textId="77777777" w:rsidR="002A2882" w:rsidRDefault="002A2882" w:rsidP="002A2882">
      <w:pPr>
        <w:pStyle w:val="PL"/>
      </w:pPr>
      <w:r w:rsidRPr="007C1AFD">
        <w:t xml:space="preserve">          description: </w:t>
      </w:r>
      <w:r>
        <w:t>Contains the i</w:t>
      </w:r>
      <w:r w:rsidRPr="007C1AFD">
        <w:t>dentif</w:t>
      </w:r>
      <w:r>
        <w:t>ier of the target VAL service</w:t>
      </w:r>
      <w:r w:rsidRPr="007C1AFD">
        <w:t>.</w:t>
      </w:r>
    </w:p>
    <w:p w14:paraId="2F601389" w14:textId="77777777" w:rsidR="002A2882" w:rsidRPr="008B1C02" w:rsidRDefault="002A2882" w:rsidP="002A2882">
      <w:pPr>
        <w:pStyle w:val="PL"/>
      </w:pPr>
      <w:r w:rsidRPr="008B1C02">
        <w:t xml:space="preserve">          schema:</w:t>
      </w:r>
    </w:p>
    <w:p w14:paraId="13DA2CF7" w14:textId="77777777" w:rsidR="002A2882" w:rsidRPr="007C1AFD" w:rsidRDefault="002A2882" w:rsidP="002A2882">
      <w:pPr>
        <w:pStyle w:val="PL"/>
      </w:pPr>
      <w:r w:rsidRPr="008B1C02">
        <w:t xml:space="preserve">            </w:t>
      </w:r>
      <w:r>
        <w:t>type: string</w:t>
      </w:r>
    </w:p>
    <w:p w14:paraId="33FBB591" w14:textId="77777777" w:rsidR="002A2882" w:rsidRPr="007C1AFD" w:rsidRDefault="002A2882" w:rsidP="002A2882">
      <w:pPr>
        <w:pStyle w:val="PL"/>
      </w:pPr>
      <w:r w:rsidRPr="007C1AFD">
        <w:t xml:space="preserve">        - name: </w:t>
      </w:r>
      <w:r>
        <w:t>anch-inf</w:t>
      </w:r>
    </w:p>
    <w:p w14:paraId="5A7155DA" w14:textId="77777777" w:rsidR="002A2882" w:rsidRPr="007C1AFD" w:rsidRDefault="002A2882" w:rsidP="002A2882">
      <w:pPr>
        <w:pStyle w:val="PL"/>
      </w:pPr>
      <w:r w:rsidRPr="007C1AFD">
        <w:t xml:space="preserve">          in: query</w:t>
      </w:r>
    </w:p>
    <w:p w14:paraId="48F76A0B" w14:textId="77777777" w:rsidR="002A2882" w:rsidRDefault="002A2882" w:rsidP="002A2882">
      <w:pPr>
        <w:pStyle w:val="PL"/>
      </w:pPr>
      <w:r w:rsidRPr="007C1AFD">
        <w:t xml:space="preserve">          description: </w:t>
      </w:r>
      <w:r>
        <w:t>&gt;</w:t>
      </w:r>
    </w:p>
    <w:p w14:paraId="56AC020F" w14:textId="77777777" w:rsidR="002A2882" w:rsidRPr="007C1AFD" w:rsidRDefault="002A2882" w:rsidP="002A2882">
      <w:pPr>
        <w:pStyle w:val="PL"/>
      </w:pPr>
      <w:r>
        <w:t xml:space="preserve">            </w:t>
      </w:r>
      <w:r w:rsidRPr="002E6B28">
        <w:t>Contains the application specific information of the targeted spatial anchors</w:t>
      </w:r>
      <w:r w:rsidRPr="007C1AFD">
        <w:t>.</w:t>
      </w:r>
    </w:p>
    <w:p w14:paraId="1FD7E007" w14:textId="77777777" w:rsidR="002A2882" w:rsidRPr="007C1AFD" w:rsidRDefault="002A2882" w:rsidP="002A2882">
      <w:pPr>
        <w:pStyle w:val="PL"/>
        <w:rPr>
          <w:lang w:val="en-US" w:eastAsia="es-ES"/>
        </w:rPr>
      </w:pPr>
      <w:r w:rsidRPr="007C1AFD">
        <w:rPr>
          <w:lang w:val="en-US" w:eastAsia="es-ES"/>
        </w:rPr>
        <w:t xml:space="preserve">          content:</w:t>
      </w:r>
    </w:p>
    <w:p w14:paraId="37BA3992" w14:textId="77777777" w:rsidR="002A2882" w:rsidRPr="007C1AFD" w:rsidRDefault="002A2882" w:rsidP="002A2882">
      <w:pPr>
        <w:pStyle w:val="PL"/>
      </w:pPr>
      <w:r w:rsidRPr="007C1AFD">
        <w:rPr>
          <w:lang w:val="en-US" w:eastAsia="es-ES"/>
        </w:rPr>
        <w:t xml:space="preserve">            application/json:</w:t>
      </w:r>
    </w:p>
    <w:p w14:paraId="7E3F6562" w14:textId="77777777" w:rsidR="002A2882" w:rsidRPr="007C1AFD" w:rsidRDefault="002A2882" w:rsidP="002A2882">
      <w:pPr>
        <w:pStyle w:val="PL"/>
      </w:pPr>
      <w:r w:rsidRPr="007C1AFD">
        <w:t xml:space="preserve">          </w:t>
      </w:r>
      <w:r>
        <w:t xml:space="preserve">    </w:t>
      </w:r>
      <w:r w:rsidRPr="007C1AFD">
        <w:t>schema:</w:t>
      </w:r>
    </w:p>
    <w:p w14:paraId="61216E84" w14:textId="77777777" w:rsidR="002A2882" w:rsidRPr="007C1AFD" w:rsidRDefault="002A2882" w:rsidP="002A2882">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5A9998FD" w14:textId="77777777" w:rsidR="002A2882" w:rsidRPr="007C1AFD" w:rsidRDefault="002A2882" w:rsidP="002A2882">
      <w:pPr>
        <w:pStyle w:val="PL"/>
      </w:pPr>
      <w:r w:rsidRPr="007C1AFD">
        <w:t xml:space="preserve">        - name: </w:t>
      </w:r>
      <w:r>
        <w:t>supp-feats</w:t>
      </w:r>
    </w:p>
    <w:p w14:paraId="518F1659" w14:textId="77777777" w:rsidR="002A2882" w:rsidRPr="007C1AFD" w:rsidRDefault="002A2882" w:rsidP="002A2882">
      <w:pPr>
        <w:pStyle w:val="PL"/>
      </w:pPr>
      <w:r w:rsidRPr="007C1AFD">
        <w:t xml:space="preserve">          in: query</w:t>
      </w:r>
    </w:p>
    <w:p w14:paraId="79593882" w14:textId="77777777" w:rsidR="002A2882" w:rsidRDefault="002A2882" w:rsidP="002A2882">
      <w:pPr>
        <w:pStyle w:val="PL"/>
      </w:pPr>
      <w:r w:rsidRPr="007C1AFD">
        <w:t xml:space="preserve">          description: </w:t>
      </w:r>
      <w:r>
        <w:t>&gt;</w:t>
      </w:r>
    </w:p>
    <w:p w14:paraId="6ED9CDCF" w14:textId="77777777" w:rsidR="002A2882" w:rsidRPr="007C1AFD" w:rsidRDefault="002A2882" w:rsidP="002A2882">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34B95E55" w14:textId="77777777" w:rsidR="002A2882" w:rsidRPr="007C1AFD" w:rsidRDefault="002A2882" w:rsidP="002A2882">
      <w:pPr>
        <w:pStyle w:val="PL"/>
        <w:rPr>
          <w:lang w:val="en-US" w:eastAsia="es-ES"/>
        </w:rPr>
      </w:pPr>
      <w:r w:rsidRPr="007C1AFD">
        <w:rPr>
          <w:lang w:val="en-US" w:eastAsia="es-ES"/>
        </w:rPr>
        <w:t xml:space="preserve">          content:</w:t>
      </w:r>
    </w:p>
    <w:p w14:paraId="4664BE84" w14:textId="77777777" w:rsidR="002A2882" w:rsidRPr="007C1AFD" w:rsidRDefault="002A2882" w:rsidP="002A2882">
      <w:pPr>
        <w:pStyle w:val="PL"/>
      </w:pPr>
      <w:r w:rsidRPr="007C1AFD">
        <w:rPr>
          <w:lang w:val="en-US" w:eastAsia="es-ES"/>
        </w:rPr>
        <w:t xml:space="preserve">            application/json:</w:t>
      </w:r>
    </w:p>
    <w:p w14:paraId="21EDAD6A" w14:textId="77777777" w:rsidR="002A2882" w:rsidRPr="007C1AFD" w:rsidRDefault="002A2882" w:rsidP="002A2882">
      <w:pPr>
        <w:pStyle w:val="PL"/>
      </w:pPr>
      <w:r w:rsidRPr="007C1AFD">
        <w:t xml:space="preserve">          </w:t>
      </w:r>
      <w:r>
        <w:t xml:space="preserve">    </w:t>
      </w:r>
      <w:r w:rsidRPr="007C1AFD">
        <w:t>schema:</w:t>
      </w:r>
    </w:p>
    <w:p w14:paraId="36227EB8" w14:textId="77777777" w:rsidR="002A2882" w:rsidRPr="00E66D76" w:rsidRDefault="002A2882" w:rsidP="002A2882">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'TS29571_CommonData.yaml#/components/schemas/SupportedFeatures'</w:t>
      </w:r>
    </w:p>
    <w:p w14:paraId="6464300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29499C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49DC111A"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A88FA1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13EE6666"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BDB131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5E77865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A69613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SpatialAnchorsDiscResp</w:t>
      </w:r>
      <w:r w:rsidRPr="00E66D76">
        <w:rPr>
          <w:rFonts w:ascii="Courier New" w:hAnsi="Courier New" w:cs="Courier New"/>
          <w:sz w:val="16"/>
          <w:szCs w:val="16"/>
          <w:lang w:val="en-IN"/>
        </w:rPr>
        <w:t>'</w:t>
      </w:r>
    </w:p>
    <w:p w14:paraId="27C2676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680487CB"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0DA604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24AB212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42303CC"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5E5578E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00C47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217575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47DA72E"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38340A4"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D539E82"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BF4AD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4A864A6"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1B29DE5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304385A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96A12A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55B88F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3A2007D"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8F97AF2"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5EE975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D2FCC9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DC80E8D" w14:textId="77777777" w:rsidR="002A2882" w:rsidRPr="00BA51AE" w:rsidRDefault="002A2882" w:rsidP="002A2882">
      <w:pPr>
        <w:pStyle w:val="PL"/>
      </w:pPr>
      <w:r w:rsidRPr="00E66D76">
        <w:rPr>
          <w:rFonts w:cs="Courier New"/>
          <w:szCs w:val="16"/>
          <w:lang w:val="en-IN"/>
        </w:rPr>
        <w:t xml:space="preserve">          $ref: 'TS29122_CommonData.yaml#/components/responses/default'</w:t>
      </w:r>
    </w:p>
    <w:p w14:paraId="6EE30778" w14:textId="77777777" w:rsidR="002A2882" w:rsidRPr="00BA51AE" w:rsidRDefault="002A2882" w:rsidP="002A2882">
      <w:pPr>
        <w:pStyle w:val="PL"/>
      </w:pPr>
    </w:p>
    <w:p w14:paraId="16A2750A" w14:textId="77777777" w:rsidR="002A2882" w:rsidRPr="00BA51AE" w:rsidRDefault="002A2882" w:rsidP="002A2882">
      <w:pPr>
        <w:pStyle w:val="PL"/>
      </w:pPr>
      <w:r w:rsidRPr="00BA51AE">
        <w:t>components:</w:t>
      </w:r>
    </w:p>
    <w:p w14:paraId="7170D094" w14:textId="77777777" w:rsidR="002A2882" w:rsidRPr="00BA51AE" w:rsidRDefault="002A2882" w:rsidP="002A2882">
      <w:pPr>
        <w:pStyle w:val="PL"/>
      </w:pPr>
      <w:r w:rsidRPr="00BA51AE">
        <w:t xml:space="preserve">  securitySchemes:</w:t>
      </w:r>
    </w:p>
    <w:p w14:paraId="0FFEB6B4" w14:textId="77777777" w:rsidR="002A2882" w:rsidRPr="00BA51AE" w:rsidRDefault="002A2882" w:rsidP="002A2882">
      <w:pPr>
        <w:pStyle w:val="PL"/>
      </w:pPr>
      <w:r w:rsidRPr="00BA51AE">
        <w:t xml:space="preserve">    oAuth2ClientCredentials:</w:t>
      </w:r>
    </w:p>
    <w:p w14:paraId="39B3D176" w14:textId="77777777" w:rsidR="002A2882" w:rsidRPr="00BA51AE" w:rsidRDefault="002A2882" w:rsidP="002A2882">
      <w:pPr>
        <w:pStyle w:val="PL"/>
      </w:pPr>
      <w:r w:rsidRPr="00BA51AE">
        <w:t xml:space="preserve">      type: oauth2</w:t>
      </w:r>
    </w:p>
    <w:p w14:paraId="42776CF1" w14:textId="77777777" w:rsidR="002A2882" w:rsidRPr="00BA51AE" w:rsidRDefault="002A2882" w:rsidP="002A2882">
      <w:pPr>
        <w:pStyle w:val="PL"/>
      </w:pPr>
      <w:r w:rsidRPr="00BA51AE">
        <w:t xml:space="preserve">      flows:</w:t>
      </w:r>
    </w:p>
    <w:p w14:paraId="7A9B218E" w14:textId="77777777" w:rsidR="002A2882" w:rsidRPr="00BA51AE" w:rsidRDefault="002A2882" w:rsidP="002A2882">
      <w:pPr>
        <w:pStyle w:val="PL"/>
      </w:pPr>
      <w:r w:rsidRPr="00BA51AE">
        <w:t xml:space="preserve">        clientCredentials:</w:t>
      </w:r>
    </w:p>
    <w:p w14:paraId="2C6333C8" w14:textId="77777777" w:rsidR="002A2882" w:rsidRPr="00BA51AE" w:rsidRDefault="002A2882" w:rsidP="002A2882">
      <w:pPr>
        <w:pStyle w:val="PL"/>
      </w:pPr>
      <w:r w:rsidRPr="00BA51AE">
        <w:t xml:space="preserve">          tokenUrl: </w:t>
      </w:r>
      <w:r>
        <w:t>"</w:t>
      </w:r>
      <w:r w:rsidRPr="00BA51AE">
        <w:t>{tokenUrl}</w:t>
      </w:r>
      <w:r>
        <w:t>"</w:t>
      </w:r>
    </w:p>
    <w:p w14:paraId="74C64869" w14:textId="77777777" w:rsidR="002A2882" w:rsidRPr="00BA51AE" w:rsidRDefault="002A2882" w:rsidP="002A2882">
      <w:pPr>
        <w:pStyle w:val="PL"/>
      </w:pPr>
      <w:r w:rsidRPr="00BA51AE">
        <w:t xml:space="preserve">          scopes: {}</w:t>
      </w:r>
    </w:p>
    <w:p w14:paraId="75D4CC4B" w14:textId="77777777" w:rsidR="002A2882" w:rsidRPr="00BA51AE" w:rsidRDefault="002A2882" w:rsidP="002A2882">
      <w:pPr>
        <w:pStyle w:val="PL"/>
      </w:pPr>
    </w:p>
    <w:p w14:paraId="7FAE45AA" w14:textId="77777777" w:rsidR="002A2882" w:rsidRPr="00BA51AE" w:rsidRDefault="002A2882" w:rsidP="002A2882">
      <w:pPr>
        <w:pStyle w:val="PL"/>
      </w:pPr>
      <w:r w:rsidRPr="00BA51AE">
        <w:t xml:space="preserve">  schemas:</w:t>
      </w:r>
    </w:p>
    <w:p w14:paraId="5BB384AA" w14:textId="77777777" w:rsidR="002A2882" w:rsidRPr="008B1C02" w:rsidRDefault="002A2882" w:rsidP="002A2882">
      <w:pPr>
        <w:pStyle w:val="PL"/>
      </w:pPr>
    </w:p>
    <w:p w14:paraId="10F55BFB" w14:textId="77777777" w:rsidR="002A2882" w:rsidRPr="008B1C02" w:rsidRDefault="002A2882" w:rsidP="002A2882">
      <w:pPr>
        <w:pStyle w:val="PL"/>
      </w:pPr>
      <w:r w:rsidRPr="008B1C02">
        <w:t>#</w:t>
      </w:r>
    </w:p>
    <w:p w14:paraId="2FD66714" w14:textId="77777777" w:rsidR="002A2882" w:rsidRPr="008B1C02" w:rsidRDefault="002A2882" w:rsidP="002A2882">
      <w:pPr>
        <w:pStyle w:val="PL"/>
      </w:pPr>
      <w:r w:rsidRPr="008B1C02">
        <w:t># STRUCTURED DATA TYPES</w:t>
      </w:r>
    </w:p>
    <w:p w14:paraId="4F3D3B43" w14:textId="77777777" w:rsidR="002A2882" w:rsidRDefault="002A2882" w:rsidP="002A2882">
      <w:pPr>
        <w:pStyle w:val="PL"/>
      </w:pPr>
      <w:r w:rsidRPr="008B1C02">
        <w:t>#</w:t>
      </w:r>
    </w:p>
    <w:p w14:paraId="7B1760BD" w14:textId="77777777" w:rsidR="002A2882" w:rsidRPr="008B1C02" w:rsidRDefault="002A2882" w:rsidP="002A2882">
      <w:pPr>
        <w:pStyle w:val="PL"/>
      </w:pPr>
    </w:p>
    <w:p w14:paraId="4AE725F9" w14:textId="77777777" w:rsidR="002A2882" w:rsidRPr="00013F6B" w:rsidRDefault="002A2882" w:rsidP="002A2882">
      <w:pPr>
        <w:pStyle w:val="PL"/>
      </w:pPr>
      <w:r w:rsidRPr="00013F6B">
        <w:t xml:space="preserve">    SpatialAnchor</w:t>
      </w:r>
      <w:r>
        <w:t>sDiscResp</w:t>
      </w:r>
      <w:r w:rsidRPr="00013F6B">
        <w:t>:</w:t>
      </w:r>
    </w:p>
    <w:p w14:paraId="20A8B047" w14:textId="77777777" w:rsidR="002A2882" w:rsidRDefault="002A2882" w:rsidP="002A2882">
      <w:pPr>
        <w:pStyle w:val="PL"/>
        <w:rPr>
          <w:lang w:eastAsia="zh-CN"/>
        </w:rPr>
      </w:pPr>
      <w:r>
        <w:t xml:space="preserve">      description: </w:t>
      </w:r>
      <w:r>
        <w:rPr>
          <w:lang w:eastAsia="zh-CN"/>
        </w:rPr>
        <w:t>&gt;</w:t>
      </w:r>
    </w:p>
    <w:p w14:paraId="027F6013" w14:textId="77777777" w:rsidR="002A2882" w:rsidRDefault="002A2882" w:rsidP="002A2882">
      <w:pPr>
        <w:pStyle w:val="PL"/>
      </w:pPr>
      <w:r>
        <w:t xml:space="preserve">        </w:t>
      </w:r>
      <w:r>
        <w:rPr>
          <w:rFonts w:cs="Arial"/>
          <w:szCs w:val="18"/>
        </w:rPr>
        <w:t>Represents the Spatial Anchors discovery response.</w:t>
      </w:r>
    </w:p>
    <w:p w14:paraId="6B9568EE" w14:textId="77777777" w:rsidR="002A2882" w:rsidRPr="00013F6B" w:rsidRDefault="002A2882" w:rsidP="002A2882">
      <w:pPr>
        <w:pStyle w:val="PL"/>
      </w:pPr>
      <w:r w:rsidRPr="00013F6B">
        <w:t xml:space="preserve">      type: object</w:t>
      </w:r>
    </w:p>
    <w:p w14:paraId="5DE75CDC" w14:textId="77777777" w:rsidR="002A2882" w:rsidRPr="00013F6B" w:rsidRDefault="002A2882" w:rsidP="002A2882">
      <w:pPr>
        <w:pStyle w:val="PL"/>
      </w:pPr>
      <w:r w:rsidRPr="00013F6B">
        <w:t xml:space="preserve">      properties:</w:t>
      </w:r>
    </w:p>
    <w:p w14:paraId="0FE25225" w14:textId="77777777" w:rsidR="002A2882" w:rsidRPr="00013F6B" w:rsidRDefault="002A2882" w:rsidP="002A2882">
      <w:pPr>
        <w:pStyle w:val="PL"/>
      </w:pPr>
      <w:r w:rsidRPr="00013F6B">
        <w:t xml:space="preserve">        </w:t>
      </w:r>
      <w:r>
        <w:t>result</w:t>
      </w:r>
      <w:r w:rsidRPr="00013F6B">
        <w:t>s:</w:t>
      </w:r>
    </w:p>
    <w:p w14:paraId="78761055" w14:textId="77777777" w:rsidR="002A2882" w:rsidRPr="00013F6B" w:rsidRDefault="002A2882" w:rsidP="002A2882">
      <w:pPr>
        <w:pStyle w:val="PL"/>
      </w:pPr>
      <w:r w:rsidRPr="00013F6B">
        <w:t xml:space="preserve">          type: array</w:t>
      </w:r>
    </w:p>
    <w:p w14:paraId="645D843D" w14:textId="62A86065" w:rsidR="002A2882" w:rsidRDefault="002A2882" w:rsidP="002A2882">
      <w:pPr>
        <w:pStyle w:val="PL"/>
      </w:pPr>
      <w:r w:rsidRPr="00013F6B">
        <w:t xml:space="preserve">          items:</w:t>
      </w:r>
    </w:p>
    <w:p w14:paraId="7086ECB6" w14:textId="17E5E0A6" w:rsidR="00FC7E8C" w:rsidRPr="00013F6B" w:rsidRDefault="00FC7E8C" w:rsidP="002A2882">
      <w:pPr>
        <w:pStyle w:val="PL"/>
      </w:pPr>
      <w:r>
        <w:t xml:space="preserve">            type: string</w:t>
      </w:r>
    </w:p>
    <w:p w14:paraId="0BA9E423" w14:textId="77777777" w:rsidR="002A2882" w:rsidRDefault="002A2882" w:rsidP="002A2882">
      <w:pPr>
        <w:pStyle w:val="PL"/>
      </w:pPr>
      <w:r w:rsidRPr="00013F6B">
        <w:t xml:space="preserve">          minItems: 1</w:t>
      </w:r>
    </w:p>
    <w:p w14:paraId="0FA1D6FA" w14:textId="77777777" w:rsidR="002A2882" w:rsidRPr="00013F6B" w:rsidRDefault="002A2882" w:rsidP="002A2882">
      <w:pPr>
        <w:pStyle w:val="PL"/>
      </w:pPr>
      <w:r w:rsidRPr="00013F6B">
        <w:t xml:space="preserve">        </w:t>
      </w:r>
      <w:r>
        <w:t>suppFeat</w:t>
      </w:r>
      <w:r w:rsidRPr="00013F6B">
        <w:t>:</w:t>
      </w:r>
    </w:p>
    <w:p w14:paraId="4EC0FA81" w14:textId="77777777" w:rsidR="002A2882" w:rsidRPr="00013F6B" w:rsidRDefault="002A2882" w:rsidP="002A2882">
      <w:pPr>
        <w:pStyle w:val="PL"/>
      </w:pPr>
      <w:r w:rsidRPr="00A4652E">
        <w:t xml:space="preserve">          </w:t>
      </w:r>
      <w:r w:rsidRPr="00B43273">
        <w:rPr>
          <w:rFonts w:cs="Courier New"/>
          <w:szCs w:val="16"/>
          <w:lang w:val="en-IN"/>
        </w:rPr>
        <w:t>$ref: 'TS29571_CommonData.yaml#/components/schemas/SupportedFeatures'</w:t>
      </w:r>
    </w:p>
    <w:p w14:paraId="5C56FDDB" w14:textId="77777777" w:rsidR="002A2882" w:rsidRPr="00A4652E" w:rsidRDefault="002A2882" w:rsidP="002A2882">
      <w:pPr>
        <w:pStyle w:val="PL"/>
      </w:pPr>
      <w:r w:rsidRPr="00A4652E">
        <w:t xml:space="preserve">      required:</w:t>
      </w:r>
    </w:p>
    <w:p w14:paraId="10558FFB" w14:textId="77777777" w:rsidR="002A2882" w:rsidRDefault="002A2882" w:rsidP="002A2882">
      <w:pPr>
        <w:pStyle w:val="PL"/>
      </w:pPr>
      <w:r w:rsidRPr="00A4652E">
        <w:t xml:space="preserve">        - </w:t>
      </w:r>
      <w:r>
        <w:t>results</w:t>
      </w:r>
    </w:p>
    <w:p w14:paraId="3D81465B" w14:textId="77777777" w:rsidR="002A2882" w:rsidRPr="00A4652E" w:rsidRDefault="002A2882" w:rsidP="002A2882">
      <w:pPr>
        <w:pStyle w:val="PL"/>
      </w:pPr>
    </w:p>
    <w:p w14:paraId="2374F76A" w14:textId="77777777" w:rsidR="002A2882" w:rsidRPr="008B1C02" w:rsidRDefault="002A2882" w:rsidP="002A2882">
      <w:pPr>
        <w:pStyle w:val="PL"/>
      </w:pPr>
    </w:p>
    <w:p w14:paraId="594455A1" w14:textId="77777777" w:rsidR="002A2882" w:rsidRPr="008B1C02" w:rsidRDefault="002A2882" w:rsidP="002A2882">
      <w:pPr>
        <w:pStyle w:val="PL"/>
      </w:pPr>
      <w:r w:rsidRPr="008B1C02">
        <w:t># SIMPLE DATA TYPES</w:t>
      </w:r>
    </w:p>
    <w:p w14:paraId="2D95DD34" w14:textId="77777777" w:rsidR="002A2882" w:rsidRPr="008B1C02" w:rsidRDefault="002A2882" w:rsidP="002A2882">
      <w:pPr>
        <w:pStyle w:val="PL"/>
      </w:pPr>
      <w:r w:rsidRPr="008B1C02">
        <w:t>#</w:t>
      </w:r>
    </w:p>
    <w:p w14:paraId="6953D3F4" w14:textId="77777777" w:rsidR="002A2882" w:rsidRDefault="002A2882" w:rsidP="002A2882">
      <w:pPr>
        <w:pStyle w:val="PL"/>
      </w:pPr>
    </w:p>
    <w:p w14:paraId="4FF71D18" w14:textId="77777777" w:rsidR="002A2882" w:rsidRPr="008B1C02" w:rsidRDefault="002A2882" w:rsidP="002A2882">
      <w:pPr>
        <w:pStyle w:val="PL"/>
      </w:pPr>
      <w:r w:rsidRPr="008B1C02">
        <w:t>#</w:t>
      </w:r>
    </w:p>
    <w:p w14:paraId="5623F94F" w14:textId="77777777" w:rsidR="002A2882" w:rsidRPr="008B1C02" w:rsidRDefault="002A2882" w:rsidP="002A2882">
      <w:pPr>
        <w:pStyle w:val="PL"/>
      </w:pPr>
      <w:r w:rsidRPr="008B1C02">
        <w:t># ENUMERATIONS</w:t>
      </w:r>
    </w:p>
    <w:p w14:paraId="3D203280" w14:textId="77777777" w:rsidR="002A2882" w:rsidRDefault="002A2882" w:rsidP="002A2882">
      <w:pPr>
        <w:pStyle w:val="PL"/>
      </w:pPr>
      <w:r w:rsidRPr="008B1C02">
        <w:t>#</w:t>
      </w:r>
    </w:p>
    <w:p w14:paraId="173E3A6F" w14:textId="77777777" w:rsidR="002A2882" w:rsidRDefault="002A2882" w:rsidP="002A2882">
      <w:pPr>
        <w:pStyle w:val="PL"/>
      </w:pPr>
    </w:p>
    <w:p w14:paraId="4954774F" w14:textId="77777777" w:rsidR="002A2882" w:rsidRDefault="002A2882" w:rsidP="002A288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871FA60" w14:textId="77777777" w:rsidR="002A2882" w:rsidRDefault="002A2882" w:rsidP="002A2882">
      <w:pPr>
        <w:pStyle w:val="PL"/>
      </w:pPr>
      <w:r w:rsidRPr="008B1C02">
        <w:t>#</w:t>
      </w:r>
    </w:p>
    <w:p w14:paraId="7B7529C0" w14:textId="77777777" w:rsidR="002A2882" w:rsidRDefault="002A2882" w:rsidP="00056908">
      <w:pPr>
        <w:pStyle w:val="PL"/>
      </w:pPr>
    </w:p>
    <w:bookmarkEnd w:id="890"/>
    <w:bookmarkEnd w:id="891"/>
    <w:p w14:paraId="05EB52F0" w14:textId="4446C34D" w:rsidR="008A6D4A" w:rsidRDefault="008A6D4A" w:rsidP="008A6D4A">
      <w:pPr>
        <w:pStyle w:val="Guidance"/>
      </w:pPr>
    </w:p>
    <w:p w14:paraId="290AB113" w14:textId="40BA8C60" w:rsidR="00662390" w:rsidRDefault="00FA3620" w:rsidP="007A4424">
      <w:pPr>
        <w:pStyle w:val="Heading8"/>
      </w:pPr>
      <w:r>
        <w:br w:type="page"/>
      </w:r>
      <w:bookmarkStart w:id="898" w:name="_Toc191382420"/>
      <w:bookmarkStart w:id="899" w:name="_Toc191627490"/>
      <w:bookmarkStart w:id="900" w:name="_Toc199274633"/>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98"/>
      <w:bookmarkEnd w:id="899"/>
      <w:bookmarkEnd w:id="900"/>
    </w:p>
    <w:p w14:paraId="1A37F315" w14:textId="77777777" w:rsidR="00662390" w:rsidRDefault="00662390" w:rsidP="00482537">
      <w:pPr>
        <w:pStyle w:val="Heading1"/>
      </w:pPr>
      <w:bookmarkStart w:id="901" w:name="_Toc191382421"/>
      <w:bookmarkStart w:id="902" w:name="_Toc191627491"/>
      <w:bookmarkStart w:id="903" w:name="_Toc199274634"/>
      <w:r>
        <w:t>B.1</w:t>
      </w:r>
      <w:r>
        <w:tab/>
        <w:t>General</w:t>
      </w:r>
      <w:bookmarkEnd w:id="901"/>
      <w:bookmarkEnd w:id="902"/>
      <w:bookmarkEnd w:id="90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904" w:name="_Toc191382422"/>
      <w:bookmarkStart w:id="905" w:name="_Toc191627492"/>
      <w:bookmarkStart w:id="906" w:name="_Toc199274635"/>
      <w:r>
        <w:t>B.2</w:t>
      </w:r>
      <w:r>
        <w:tab/>
        <w:t>&lt;Service 1&gt; API</w:t>
      </w:r>
      <w:bookmarkEnd w:id="904"/>
      <w:bookmarkEnd w:id="905"/>
      <w:bookmarkEnd w:id="906"/>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907" w:name="_Toc191382423"/>
      <w:bookmarkStart w:id="908" w:name="_Toc191627493"/>
      <w:bookmarkStart w:id="909" w:name="_Toc199274636"/>
      <w:r>
        <w:t>B.3</w:t>
      </w:r>
      <w:r>
        <w:tab/>
        <w:t>&lt;Service 2&gt; API</w:t>
      </w:r>
      <w:bookmarkEnd w:id="907"/>
      <w:bookmarkEnd w:id="908"/>
      <w:bookmarkEnd w:id="90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910" w:name="historyclause"/>
      <w:r w:rsidRPr="004D3578">
        <w:br w:type="page"/>
      </w:r>
      <w:bookmarkStart w:id="911" w:name="_Toc2086459"/>
      <w:bookmarkStart w:id="912" w:name="_Toc191382424"/>
      <w:bookmarkStart w:id="913" w:name="_Toc191627494"/>
      <w:bookmarkStart w:id="914" w:name="_Toc199274637"/>
      <w:bookmarkEnd w:id="910"/>
      <w:r w:rsidR="003446B6" w:rsidRPr="004D3578">
        <w:t>Annex &lt;X&gt; (informative):</w:t>
      </w:r>
      <w:r w:rsidR="003446B6" w:rsidRPr="004D3578">
        <w:br/>
        <w:t>Change history</w:t>
      </w:r>
      <w:bookmarkEnd w:id="911"/>
      <w:bookmarkEnd w:id="912"/>
      <w:bookmarkEnd w:id="913"/>
      <w:bookmarkEnd w:id="914"/>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c>
          <w:tcPr>
            <w:tcW w:w="800" w:type="dxa"/>
            <w:shd w:val="solid" w:color="FFFFFF" w:fill="auto"/>
          </w:tcPr>
          <w:p w14:paraId="54A4A882" w14:textId="1F62EB31" w:rsidR="00D43012" w:rsidRDefault="00D43012" w:rsidP="00D66618">
            <w:pPr>
              <w:pStyle w:val="TAC"/>
              <w:rPr>
                <w:sz w:val="16"/>
                <w:szCs w:val="16"/>
              </w:rPr>
            </w:pPr>
            <w:r>
              <w:rPr>
                <w:sz w:val="16"/>
                <w:szCs w:val="16"/>
              </w:rPr>
              <w:t>2025-04</w:t>
            </w:r>
          </w:p>
        </w:tc>
        <w:tc>
          <w:tcPr>
            <w:tcW w:w="800" w:type="dxa"/>
            <w:shd w:val="solid" w:color="FFFFFF" w:fill="auto"/>
          </w:tcPr>
          <w:p w14:paraId="4BE178A4" w14:textId="12360CCC" w:rsidR="00D43012" w:rsidRDefault="00D43012" w:rsidP="00D66618">
            <w:pPr>
              <w:pStyle w:val="TAC"/>
              <w:rPr>
                <w:sz w:val="16"/>
                <w:szCs w:val="16"/>
              </w:rPr>
            </w:pPr>
            <w:r>
              <w:rPr>
                <w:sz w:val="16"/>
                <w:szCs w:val="16"/>
              </w:rPr>
              <w:t>CT3#140</w:t>
            </w:r>
          </w:p>
        </w:tc>
        <w:tc>
          <w:tcPr>
            <w:tcW w:w="1094" w:type="dxa"/>
            <w:shd w:val="solid" w:color="FFFFFF" w:fill="auto"/>
          </w:tcPr>
          <w:p w14:paraId="23DDF742" w14:textId="601CD7A5" w:rsidR="00D43012" w:rsidRPr="0016361A" w:rsidRDefault="00D43012" w:rsidP="00D66618">
            <w:pPr>
              <w:pStyle w:val="TAC"/>
              <w:rPr>
                <w:sz w:val="16"/>
                <w:szCs w:val="16"/>
              </w:rPr>
            </w:pPr>
            <w:r>
              <w:rPr>
                <w:sz w:val="16"/>
                <w:szCs w:val="16"/>
              </w:rPr>
              <w:t>C3-251620</w:t>
            </w:r>
          </w:p>
        </w:tc>
        <w:tc>
          <w:tcPr>
            <w:tcW w:w="425" w:type="dxa"/>
            <w:shd w:val="solid" w:color="FFFFFF" w:fill="auto"/>
          </w:tcPr>
          <w:p w14:paraId="156363FD" w14:textId="77777777" w:rsidR="00D43012" w:rsidRPr="0016361A" w:rsidRDefault="00D43012" w:rsidP="00D66618">
            <w:pPr>
              <w:pStyle w:val="TAL"/>
              <w:rPr>
                <w:sz w:val="16"/>
                <w:szCs w:val="16"/>
              </w:rPr>
            </w:pPr>
          </w:p>
        </w:tc>
        <w:tc>
          <w:tcPr>
            <w:tcW w:w="425" w:type="dxa"/>
            <w:shd w:val="solid" w:color="FFFFFF" w:fill="auto"/>
          </w:tcPr>
          <w:p w14:paraId="20FF9F8D" w14:textId="77777777" w:rsidR="00D43012" w:rsidRPr="0016361A" w:rsidRDefault="00D43012" w:rsidP="00D66618">
            <w:pPr>
              <w:pStyle w:val="TAR"/>
              <w:rPr>
                <w:sz w:val="16"/>
                <w:szCs w:val="16"/>
              </w:rPr>
            </w:pPr>
          </w:p>
        </w:tc>
        <w:tc>
          <w:tcPr>
            <w:tcW w:w="425" w:type="dxa"/>
            <w:shd w:val="solid" w:color="FFFFFF" w:fill="auto"/>
          </w:tcPr>
          <w:p w14:paraId="0998B85F" w14:textId="77777777" w:rsidR="00D43012" w:rsidRPr="0016361A" w:rsidRDefault="00D43012" w:rsidP="00D66618">
            <w:pPr>
              <w:pStyle w:val="TAC"/>
              <w:rPr>
                <w:sz w:val="16"/>
                <w:szCs w:val="16"/>
              </w:rPr>
            </w:pPr>
          </w:p>
        </w:tc>
        <w:tc>
          <w:tcPr>
            <w:tcW w:w="4962" w:type="dxa"/>
            <w:shd w:val="solid" w:color="FFFFFF" w:fill="auto"/>
          </w:tcPr>
          <w:p w14:paraId="42E5C750" w14:textId="01916333" w:rsidR="00D43012" w:rsidRDefault="00BA4D05" w:rsidP="00BA4D05">
            <w:pPr>
              <w:pStyle w:val="TAL"/>
              <w:rPr>
                <w:sz w:val="16"/>
                <w:szCs w:val="16"/>
              </w:rPr>
            </w:pPr>
            <w:r>
              <w:rPr>
                <w:sz w:val="16"/>
                <w:szCs w:val="16"/>
              </w:rPr>
              <w:t xml:space="preserve">Incorporates </w:t>
            </w:r>
            <w:r w:rsidR="00D43012">
              <w:rPr>
                <w:sz w:val="16"/>
                <w:szCs w:val="16"/>
              </w:rPr>
              <w:t xml:space="preserve">agreed pCRs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r w:rsidR="00A35B4D">
              <w:rPr>
                <w:sz w:val="16"/>
                <w:szCs w:val="16"/>
              </w:rPr>
              <w:t>.</w:t>
            </w:r>
          </w:p>
        </w:tc>
        <w:tc>
          <w:tcPr>
            <w:tcW w:w="708" w:type="dxa"/>
            <w:shd w:val="solid" w:color="FFFFFF" w:fill="auto"/>
          </w:tcPr>
          <w:p w14:paraId="041C27C0" w14:textId="6086FA02" w:rsidR="00D43012" w:rsidRDefault="00D43012" w:rsidP="00D66618">
            <w:pPr>
              <w:pStyle w:val="TAC"/>
              <w:rPr>
                <w:sz w:val="16"/>
                <w:szCs w:val="16"/>
              </w:rPr>
            </w:pPr>
            <w:r>
              <w:rPr>
                <w:sz w:val="16"/>
                <w:szCs w:val="16"/>
              </w:rPr>
              <w:t>0.2.0</w:t>
            </w:r>
          </w:p>
        </w:tc>
      </w:tr>
      <w:tr w:rsidR="00A35B4D" w:rsidRPr="00B54FF5" w14:paraId="51FB6D4A" w14:textId="77777777" w:rsidTr="003446B6">
        <w:tc>
          <w:tcPr>
            <w:tcW w:w="800" w:type="dxa"/>
            <w:shd w:val="solid" w:color="FFFFFF" w:fill="auto"/>
          </w:tcPr>
          <w:p w14:paraId="67C58B75" w14:textId="01979843" w:rsidR="00A35B4D" w:rsidRDefault="00A35B4D" w:rsidP="00D66618">
            <w:pPr>
              <w:pStyle w:val="TAC"/>
              <w:rPr>
                <w:sz w:val="16"/>
                <w:szCs w:val="16"/>
              </w:rPr>
            </w:pPr>
            <w:r>
              <w:rPr>
                <w:sz w:val="16"/>
                <w:szCs w:val="16"/>
              </w:rPr>
              <w:t>2025-05</w:t>
            </w:r>
          </w:p>
        </w:tc>
        <w:tc>
          <w:tcPr>
            <w:tcW w:w="800" w:type="dxa"/>
            <w:shd w:val="solid" w:color="FFFFFF" w:fill="auto"/>
          </w:tcPr>
          <w:p w14:paraId="2083E936" w14:textId="4C2F32B4" w:rsidR="00A35B4D" w:rsidRDefault="00A35B4D" w:rsidP="00D66618">
            <w:pPr>
              <w:pStyle w:val="TAC"/>
              <w:rPr>
                <w:sz w:val="16"/>
                <w:szCs w:val="16"/>
              </w:rPr>
            </w:pPr>
            <w:r>
              <w:rPr>
                <w:sz w:val="16"/>
                <w:szCs w:val="16"/>
              </w:rPr>
              <w:t>CT3#141</w:t>
            </w:r>
          </w:p>
        </w:tc>
        <w:tc>
          <w:tcPr>
            <w:tcW w:w="1094" w:type="dxa"/>
            <w:shd w:val="solid" w:color="FFFFFF" w:fill="auto"/>
          </w:tcPr>
          <w:p w14:paraId="7F96910F" w14:textId="5EEA95C4" w:rsidR="00A35B4D" w:rsidRDefault="00A35B4D" w:rsidP="00D66618">
            <w:pPr>
              <w:pStyle w:val="TAC"/>
              <w:rPr>
                <w:sz w:val="16"/>
                <w:szCs w:val="16"/>
              </w:rPr>
            </w:pPr>
            <w:r>
              <w:rPr>
                <w:sz w:val="16"/>
                <w:szCs w:val="16"/>
              </w:rPr>
              <w:t>C3-252388</w:t>
            </w:r>
          </w:p>
        </w:tc>
        <w:tc>
          <w:tcPr>
            <w:tcW w:w="425" w:type="dxa"/>
            <w:shd w:val="solid" w:color="FFFFFF" w:fill="auto"/>
          </w:tcPr>
          <w:p w14:paraId="4E47E17D" w14:textId="77777777" w:rsidR="00A35B4D" w:rsidRPr="0016361A" w:rsidRDefault="00A35B4D" w:rsidP="00D66618">
            <w:pPr>
              <w:pStyle w:val="TAL"/>
              <w:rPr>
                <w:sz w:val="16"/>
                <w:szCs w:val="16"/>
              </w:rPr>
            </w:pPr>
          </w:p>
        </w:tc>
        <w:tc>
          <w:tcPr>
            <w:tcW w:w="425" w:type="dxa"/>
            <w:shd w:val="solid" w:color="FFFFFF" w:fill="auto"/>
          </w:tcPr>
          <w:p w14:paraId="36A247C3" w14:textId="77777777" w:rsidR="00A35B4D" w:rsidRPr="0016361A" w:rsidRDefault="00A35B4D" w:rsidP="00D66618">
            <w:pPr>
              <w:pStyle w:val="TAR"/>
              <w:rPr>
                <w:sz w:val="16"/>
                <w:szCs w:val="16"/>
              </w:rPr>
            </w:pPr>
          </w:p>
        </w:tc>
        <w:tc>
          <w:tcPr>
            <w:tcW w:w="425" w:type="dxa"/>
            <w:shd w:val="solid" w:color="FFFFFF" w:fill="auto"/>
          </w:tcPr>
          <w:p w14:paraId="0AA7C508" w14:textId="77777777" w:rsidR="00A35B4D" w:rsidRPr="0016361A" w:rsidRDefault="00A35B4D" w:rsidP="00D66618">
            <w:pPr>
              <w:pStyle w:val="TAC"/>
              <w:rPr>
                <w:sz w:val="16"/>
                <w:szCs w:val="16"/>
              </w:rPr>
            </w:pPr>
          </w:p>
        </w:tc>
        <w:tc>
          <w:tcPr>
            <w:tcW w:w="4962" w:type="dxa"/>
            <w:shd w:val="solid" w:color="FFFFFF" w:fill="auto"/>
          </w:tcPr>
          <w:p w14:paraId="613E786E" w14:textId="68D890E6" w:rsidR="00A35B4D" w:rsidRDefault="00A35B4D" w:rsidP="00BA4D05">
            <w:pPr>
              <w:pStyle w:val="TAL"/>
              <w:rPr>
                <w:sz w:val="16"/>
                <w:szCs w:val="16"/>
              </w:rPr>
            </w:pPr>
            <w:r>
              <w:rPr>
                <w:sz w:val="16"/>
                <w:szCs w:val="16"/>
              </w:rPr>
              <w:t xml:space="preserve">Incorporates agreed pCRs </w:t>
            </w:r>
            <w:r w:rsidRPr="00A35B4D">
              <w:rPr>
                <w:sz w:val="16"/>
                <w:szCs w:val="16"/>
              </w:rPr>
              <w:t>C3-252408, C3-252409, C3-252410, C3-252411, C3-252412, C3-252413</w:t>
            </w:r>
            <w:r>
              <w:rPr>
                <w:sz w:val="16"/>
                <w:szCs w:val="16"/>
              </w:rPr>
              <w:t>.</w:t>
            </w:r>
          </w:p>
        </w:tc>
        <w:tc>
          <w:tcPr>
            <w:tcW w:w="708" w:type="dxa"/>
            <w:shd w:val="solid" w:color="FFFFFF" w:fill="auto"/>
          </w:tcPr>
          <w:p w14:paraId="349EFA77" w14:textId="6BD8DA2E" w:rsidR="00A35B4D" w:rsidRDefault="00A35B4D" w:rsidP="00D66618">
            <w:pPr>
              <w:pStyle w:val="TAC"/>
              <w:rPr>
                <w:sz w:val="16"/>
                <w:szCs w:val="16"/>
              </w:rPr>
            </w:pPr>
            <w:r>
              <w:rPr>
                <w:sz w:val="16"/>
                <w:szCs w:val="16"/>
              </w:rPr>
              <w:t>0.3.0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0" w:author="Rapporteur" w:date="2025-04-14T09:56:00Z" w:initials="Samsung">
    <w:p w14:paraId="397B6152" w14:textId="5836C877" w:rsidR="00E10EB4" w:rsidRDefault="00E10EB4">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7B61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B6152" w16cid:durableId="71A4F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466A" w14:textId="77777777" w:rsidR="006512FD" w:rsidRDefault="006512FD">
      <w:r>
        <w:separator/>
      </w:r>
    </w:p>
  </w:endnote>
  <w:endnote w:type="continuationSeparator" w:id="0">
    <w:p w14:paraId="3973787D" w14:textId="77777777" w:rsidR="006512FD" w:rsidRDefault="0065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F2E7" w14:textId="77777777" w:rsidR="00E10EB4" w:rsidRPr="00384826" w:rsidRDefault="00E10EB4" w:rsidP="0038482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2E21" w14:textId="77777777" w:rsidR="00E10EB4" w:rsidRPr="00384826" w:rsidRDefault="00E10EB4" w:rsidP="0038482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10EB4" w:rsidRPr="00384826" w:rsidRDefault="00E10EB4" w:rsidP="00384826">
    <w:pPr>
      <w:jc w:val="center"/>
      <w:rPr>
        <w:rFonts w:ascii="Arial" w:hAnsi="Arial" w:cs="Arial"/>
        <w:b/>
        <w:i/>
      </w:rPr>
    </w:pPr>
    <w:r w:rsidRPr="0038482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246CA" w14:textId="77777777" w:rsidR="006512FD" w:rsidRDefault="006512FD">
      <w:r>
        <w:separator/>
      </w:r>
    </w:p>
  </w:footnote>
  <w:footnote w:type="continuationSeparator" w:id="0">
    <w:p w14:paraId="67A99229" w14:textId="77777777" w:rsidR="006512FD" w:rsidRDefault="0065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99F5535" w:rsidR="00E10EB4" w:rsidRDefault="00E10EB4">
    <w:pPr>
      <w:framePr w:h="284" w:hRule="exact" w:wrap="around" w:vAnchor="text" w:hAnchor="margin" w:xAlign="right" w:y="1"/>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ZA </w:instrText>
    </w:r>
    <w:r w:rsidRPr="00384826">
      <w:rPr>
        <w:rFonts w:ascii="Arial" w:hAnsi="Arial" w:cs="Arial"/>
        <w:b/>
        <w:szCs w:val="18"/>
      </w:rPr>
      <w:fldChar w:fldCharType="separate"/>
    </w:r>
    <w:r w:rsidR="00CD04D1">
      <w:rPr>
        <w:rFonts w:ascii="Arial" w:hAnsi="Arial" w:cs="Arial"/>
        <w:b/>
        <w:noProof/>
        <w:szCs w:val="18"/>
      </w:rPr>
      <w:t>3GPP TS 29.437 V0.3.0 (2025-05)</w:t>
    </w:r>
    <w:r w:rsidRPr="00384826">
      <w:rPr>
        <w:rFonts w:ascii="Arial" w:hAnsi="Arial" w:cs="Arial"/>
        <w:b/>
        <w:szCs w:val="18"/>
      </w:rPr>
      <w:fldChar w:fldCharType="end"/>
    </w:r>
  </w:p>
  <w:p w14:paraId="0C5EC792" w14:textId="6DCDA963" w:rsidR="00E10EB4" w:rsidRDefault="00E10EB4">
    <w:pPr>
      <w:framePr w:h="284" w:hRule="exact" w:wrap="around" w:vAnchor="text" w:hAnchor="margin" w:xAlign="center"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PAGE </w:instrText>
    </w:r>
    <w:r w:rsidRPr="00384826">
      <w:rPr>
        <w:rFonts w:ascii="Arial" w:hAnsi="Arial" w:cs="Arial"/>
        <w:b/>
        <w:szCs w:val="18"/>
      </w:rPr>
      <w:fldChar w:fldCharType="separate"/>
    </w:r>
    <w:r w:rsidR="008328AD">
      <w:rPr>
        <w:rFonts w:ascii="Arial" w:hAnsi="Arial" w:cs="Arial"/>
        <w:b/>
        <w:noProof/>
        <w:szCs w:val="18"/>
      </w:rPr>
      <w:t>53</w:t>
    </w:r>
    <w:r w:rsidRPr="00384826">
      <w:rPr>
        <w:rFonts w:ascii="Arial" w:hAnsi="Arial" w:cs="Arial"/>
        <w:b/>
        <w:szCs w:val="18"/>
      </w:rPr>
      <w:fldChar w:fldCharType="end"/>
    </w:r>
  </w:p>
  <w:p w14:paraId="2B1AE9B5" w14:textId="2C87CC5B" w:rsidR="00E10EB4" w:rsidRDefault="00E10EB4">
    <w:pPr>
      <w:framePr w:h="284" w:hRule="exact" w:wrap="around" w:vAnchor="text" w:hAnchor="margin"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ZGSM </w:instrText>
    </w:r>
    <w:r w:rsidRPr="00384826">
      <w:rPr>
        <w:rFonts w:ascii="Arial" w:hAnsi="Arial" w:cs="Arial"/>
        <w:b/>
        <w:szCs w:val="18"/>
      </w:rPr>
      <w:fldChar w:fldCharType="separate"/>
    </w:r>
    <w:r w:rsidR="00CD04D1">
      <w:rPr>
        <w:rFonts w:ascii="Arial" w:hAnsi="Arial" w:cs="Arial"/>
        <w:b/>
        <w:noProof/>
        <w:szCs w:val="18"/>
      </w:rPr>
      <w:t>Release</w:t>
    </w:r>
    <w:r w:rsidRPr="00384826">
      <w:rPr>
        <w:rFonts w:ascii="Arial" w:hAnsi="Arial" w:cs="Arial"/>
        <w:b/>
        <w:szCs w:val="18"/>
      </w:rPr>
      <w:fldChar w:fldCharType="end"/>
    </w:r>
  </w:p>
  <w:p w14:paraId="42848B09" w14:textId="77777777" w:rsidR="00E10EB4" w:rsidRDefault="00E10E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9932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88432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5869629">
    <w:abstractNumId w:val="11"/>
  </w:num>
  <w:num w:numId="4" w16cid:durableId="1676029272">
    <w:abstractNumId w:val="14"/>
  </w:num>
  <w:num w:numId="5" w16cid:durableId="1798067873">
    <w:abstractNumId w:val="13"/>
  </w:num>
  <w:num w:numId="6" w16cid:durableId="1396319112">
    <w:abstractNumId w:val="9"/>
  </w:num>
  <w:num w:numId="7" w16cid:durableId="819689509">
    <w:abstractNumId w:val="7"/>
  </w:num>
  <w:num w:numId="8" w16cid:durableId="1783960777">
    <w:abstractNumId w:val="6"/>
  </w:num>
  <w:num w:numId="9" w16cid:durableId="307706684">
    <w:abstractNumId w:val="5"/>
  </w:num>
  <w:num w:numId="10" w16cid:durableId="142696397">
    <w:abstractNumId w:val="4"/>
  </w:num>
  <w:num w:numId="11" w16cid:durableId="1122189668">
    <w:abstractNumId w:val="8"/>
  </w:num>
  <w:num w:numId="12" w16cid:durableId="790442166">
    <w:abstractNumId w:val="3"/>
  </w:num>
  <w:num w:numId="13" w16cid:durableId="174656467">
    <w:abstractNumId w:val="2"/>
  </w:num>
  <w:num w:numId="14" w16cid:durableId="2093745316">
    <w:abstractNumId w:val="1"/>
  </w:num>
  <w:num w:numId="15" w16cid:durableId="1086000177">
    <w:abstractNumId w:val="0"/>
  </w:num>
  <w:num w:numId="16" w16cid:durableId="2019187678">
    <w:abstractNumId w:val="15"/>
  </w:num>
  <w:num w:numId="17" w16cid:durableId="15823244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BD"/>
    <w:rsid w:val="000160E1"/>
    <w:rsid w:val="00033397"/>
    <w:rsid w:val="00037AD7"/>
    <w:rsid w:val="00040095"/>
    <w:rsid w:val="00046ACF"/>
    <w:rsid w:val="00051834"/>
    <w:rsid w:val="00054A22"/>
    <w:rsid w:val="00056908"/>
    <w:rsid w:val="000602BD"/>
    <w:rsid w:val="00062023"/>
    <w:rsid w:val="000655A6"/>
    <w:rsid w:val="00075651"/>
    <w:rsid w:val="00080512"/>
    <w:rsid w:val="000A45BD"/>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26D"/>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8FD"/>
    <w:rsid w:val="00247D2D"/>
    <w:rsid w:val="002529B2"/>
    <w:rsid w:val="00253665"/>
    <w:rsid w:val="00257C56"/>
    <w:rsid w:val="00260E8A"/>
    <w:rsid w:val="002641DF"/>
    <w:rsid w:val="00265AB8"/>
    <w:rsid w:val="002675F0"/>
    <w:rsid w:val="00267EEA"/>
    <w:rsid w:val="002736D4"/>
    <w:rsid w:val="002900A9"/>
    <w:rsid w:val="00297F9E"/>
    <w:rsid w:val="002A2882"/>
    <w:rsid w:val="002A4C5D"/>
    <w:rsid w:val="002B2875"/>
    <w:rsid w:val="002B6339"/>
    <w:rsid w:val="002C555C"/>
    <w:rsid w:val="002D02AF"/>
    <w:rsid w:val="002D3C41"/>
    <w:rsid w:val="002E00EE"/>
    <w:rsid w:val="003034EE"/>
    <w:rsid w:val="00304115"/>
    <w:rsid w:val="003139E0"/>
    <w:rsid w:val="00314FDF"/>
    <w:rsid w:val="003172DC"/>
    <w:rsid w:val="00322CBD"/>
    <w:rsid w:val="00325EE9"/>
    <w:rsid w:val="00331005"/>
    <w:rsid w:val="00332D65"/>
    <w:rsid w:val="00341F0D"/>
    <w:rsid w:val="0034404B"/>
    <w:rsid w:val="003446B6"/>
    <w:rsid w:val="003450EF"/>
    <w:rsid w:val="003522ED"/>
    <w:rsid w:val="00354013"/>
    <w:rsid w:val="0035462D"/>
    <w:rsid w:val="00355B47"/>
    <w:rsid w:val="003671C2"/>
    <w:rsid w:val="0037442B"/>
    <w:rsid w:val="003765B8"/>
    <w:rsid w:val="00382A0A"/>
    <w:rsid w:val="00382E38"/>
    <w:rsid w:val="00384826"/>
    <w:rsid w:val="0038612E"/>
    <w:rsid w:val="00386919"/>
    <w:rsid w:val="003A0C65"/>
    <w:rsid w:val="003A29FF"/>
    <w:rsid w:val="003B6B5E"/>
    <w:rsid w:val="003C3971"/>
    <w:rsid w:val="003C4A89"/>
    <w:rsid w:val="003D1638"/>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52DEF"/>
    <w:rsid w:val="00461EB1"/>
    <w:rsid w:val="00465515"/>
    <w:rsid w:val="004677D3"/>
    <w:rsid w:val="00482537"/>
    <w:rsid w:val="004859EC"/>
    <w:rsid w:val="00490136"/>
    <w:rsid w:val="00497FF1"/>
    <w:rsid w:val="004A1947"/>
    <w:rsid w:val="004C4467"/>
    <w:rsid w:val="004C533C"/>
    <w:rsid w:val="004C6078"/>
    <w:rsid w:val="004C6C11"/>
    <w:rsid w:val="004C6C5F"/>
    <w:rsid w:val="004D3578"/>
    <w:rsid w:val="004D6A55"/>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6B67"/>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17FD3"/>
    <w:rsid w:val="00620E0A"/>
    <w:rsid w:val="00631736"/>
    <w:rsid w:val="00631990"/>
    <w:rsid w:val="0063543D"/>
    <w:rsid w:val="00640232"/>
    <w:rsid w:val="00640FD8"/>
    <w:rsid w:val="0064376F"/>
    <w:rsid w:val="00647114"/>
    <w:rsid w:val="006512FD"/>
    <w:rsid w:val="0065288C"/>
    <w:rsid w:val="00655B36"/>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6BE"/>
    <w:rsid w:val="008049C2"/>
    <w:rsid w:val="0081221C"/>
    <w:rsid w:val="00814305"/>
    <w:rsid w:val="00825FB0"/>
    <w:rsid w:val="0083056C"/>
    <w:rsid w:val="00830747"/>
    <w:rsid w:val="008328AD"/>
    <w:rsid w:val="008524D2"/>
    <w:rsid w:val="00855FDA"/>
    <w:rsid w:val="00860309"/>
    <w:rsid w:val="00865D94"/>
    <w:rsid w:val="008768CA"/>
    <w:rsid w:val="00881B6B"/>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0214D"/>
    <w:rsid w:val="00A10D80"/>
    <w:rsid w:val="00A10F02"/>
    <w:rsid w:val="00A10F26"/>
    <w:rsid w:val="00A164B4"/>
    <w:rsid w:val="00A22900"/>
    <w:rsid w:val="00A26956"/>
    <w:rsid w:val="00A27486"/>
    <w:rsid w:val="00A34846"/>
    <w:rsid w:val="00A35695"/>
    <w:rsid w:val="00A35B4D"/>
    <w:rsid w:val="00A37387"/>
    <w:rsid w:val="00A457FC"/>
    <w:rsid w:val="00A46BA4"/>
    <w:rsid w:val="00A53724"/>
    <w:rsid w:val="00A56066"/>
    <w:rsid w:val="00A56231"/>
    <w:rsid w:val="00A628AF"/>
    <w:rsid w:val="00A65628"/>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26CD"/>
    <w:rsid w:val="00AD7D8D"/>
    <w:rsid w:val="00AE65E2"/>
    <w:rsid w:val="00AF3FA1"/>
    <w:rsid w:val="00B00B60"/>
    <w:rsid w:val="00B06319"/>
    <w:rsid w:val="00B15449"/>
    <w:rsid w:val="00B16913"/>
    <w:rsid w:val="00B24F88"/>
    <w:rsid w:val="00B2555C"/>
    <w:rsid w:val="00B266FB"/>
    <w:rsid w:val="00B46DC8"/>
    <w:rsid w:val="00B5160C"/>
    <w:rsid w:val="00B54FF5"/>
    <w:rsid w:val="00B567D4"/>
    <w:rsid w:val="00B62735"/>
    <w:rsid w:val="00B62FF6"/>
    <w:rsid w:val="00B75D4E"/>
    <w:rsid w:val="00B770CB"/>
    <w:rsid w:val="00B8586C"/>
    <w:rsid w:val="00B93086"/>
    <w:rsid w:val="00B93401"/>
    <w:rsid w:val="00B93EDE"/>
    <w:rsid w:val="00B966D1"/>
    <w:rsid w:val="00BA138F"/>
    <w:rsid w:val="00BA19ED"/>
    <w:rsid w:val="00BA4B8D"/>
    <w:rsid w:val="00BA4D05"/>
    <w:rsid w:val="00BA66A0"/>
    <w:rsid w:val="00BA66E8"/>
    <w:rsid w:val="00BA6F8A"/>
    <w:rsid w:val="00BC0F7D"/>
    <w:rsid w:val="00BC515C"/>
    <w:rsid w:val="00BD0EA6"/>
    <w:rsid w:val="00BD297D"/>
    <w:rsid w:val="00BD6239"/>
    <w:rsid w:val="00BD76AB"/>
    <w:rsid w:val="00BD7D31"/>
    <w:rsid w:val="00BE30D3"/>
    <w:rsid w:val="00BE3255"/>
    <w:rsid w:val="00BF0573"/>
    <w:rsid w:val="00BF128E"/>
    <w:rsid w:val="00BF41C2"/>
    <w:rsid w:val="00BF427A"/>
    <w:rsid w:val="00BF523A"/>
    <w:rsid w:val="00BF7FF2"/>
    <w:rsid w:val="00C0047F"/>
    <w:rsid w:val="00C04735"/>
    <w:rsid w:val="00C074DD"/>
    <w:rsid w:val="00C13872"/>
    <w:rsid w:val="00C1496A"/>
    <w:rsid w:val="00C23E05"/>
    <w:rsid w:val="00C2496B"/>
    <w:rsid w:val="00C25BC2"/>
    <w:rsid w:val="00C324C2"/>
    <w:rsid w:val="00C33079"/>
    <w:rsid w:val="00C360A6"/>
    <w:rsid w:val="00C36308"/>
    <w:rsid w:val="00C36559"/>
    <w:rsid w:val="00C36D97"/>
    <w:rsid w:val="00C45231"/>
    <w:rsid w:val="00C51754"/>
    <w:rsid w:val="00C539FB"/>
    <w:rsid w:val="00C607E3"/>
    <w:rsid w:val="00C66C6E"/>
    <w:rsid w:val="00C72833"/>
    <w:rsid w:val="00C809DA"/>
    <w:rsid w:val="00C80F1D"/>
    <w:rsid w:val="00C835D2"/>
    <w:rsid w:val="00C93F40"/>
    <w:rsid w:val="00C953DC"/>
    <w:rsid w:val="00C96BB8"/>
    <w:rsid w:val="00CA3D0C"/>
    <w:rsid w:val="00CB2AD6"/>
    <w:rsid w:val="00CB4364"/>
    <w:rsid w:val="00CC4850"/>
    <w:rsid w:val="00CD04D1"/>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25C"/>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553C"/>
    <w:rsid w:val="00DA7A03"/>
    <w:rsid w:val="00DB0B49"/>
    <w:rsid w:val="00DB1658"/>
    <w:rsid w:val="00DB1818"/>
    <w:rsid w:val="00DC309B"/>
    <w:rsid w:val="00DC4DA2"/>
    <w:rsid w:val="00DD0EAE"/>
    <w:rsid w:val="00DD4C17"/>
    <w:rsid w:val="00DD74A5"/>
    <w:rsid w:val="00DD7A42"/>
    <w:rsid w:val="00DF1B75"/>
    <w:rsid w:val="00DF201D"/>
    <w:rsid w:val="00DF29CF"/>
    <w:rsid w:val="00DF2B1F"/>
    <w:rsid w:val="00DF62CD"/>
    <w:rsid w:val="00E02AB5"/>
    <w:rsid w:val="00E0356A"/>
    <w:rsid w:val="00E105F0"/>
    <w:rsid w:val="00E10EB4"/>
    <w:rsid w:val="00E115B6"/>
    <w:rsid w:val="00E116CB"/>
    <w:rsid w:val="00E1316F"/>
    <w:rsid w:val="00E16509"/>
    <w:rsid w:val="00E2211C"/>
    <w:rsid w:val="00E2654F"/>
    <w:rsid w:val="00E27121"/>
    <w:rsid w:val="00E31489"/>
    <w:rsid w:val="00E32B12"/>
    <w:rsid w:val="00E32BC9"/>
    <w:rsid w:val="00E32C53"/>
    <w:rsid w:val="00E33DC9"/>
    <w:rsid w:val="00E41FAC"/>
    <w:rsid w:val="00E43488"/>
    <w:rsid w:val="00E43492"/>
    <w:rsid w:val="00E44582"/>
    <w:rsid w:val="00E55350"/>
    <w:rsid w:val="00E5739B"/>
    <w:rsid w:val="00E60061"/>
    <w:rsid w:val="00E70FD3"/>
    <w:rsid w:val="00E714C8"/>
    <w:rsid w:val="00E76ED5"/>
    <w:rsid w:val="00E77645"/>
    <w:rsid w:val="00E822BF"/>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049CA"/>
    <w:rsid w:val="00F05FED"/>
    <w:rsid w:val="00F112E4"/>
    <w:rsid w:val="00F13360"/>
    <w:rsid w:val="00F13778"/>
    <w:rsid w:val="00F2132F"/>
    <w:rsid w:val="00F22EC7"/>
    <w:rsid w:val="00F268DA"/>
    <w:rsid w:val="00F3075A"/>
    <w:rsid w:val="00F325C8"/>
    <w:rsid w:val="00F333F8"/>
    <w:rsid w:val="00F33894"/>
    <w:rsid w:val="00F37983"/>
    <w:rsid w:val="00F45C5B"/>
    <w:rsid w:val="00F463F6"/>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C7E8C"/>
    <w:rsid w:val="00FD0318"/>
    <w:rsid w:val="00FD2248"/>
    <w:rsid w:val="00FD54C0"/>
    <w:rsid w:val="00FE5A2A"/>
    <w:rsid w:val="00FF0335"/>
    <w:rsid w:val="00FF0408"/>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82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848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84826"/>
    <w:pPr>
      <w:pBdr>
        <w:top w:val="none" w:sz="0" w:space="0" w:color="auto"/>
      </w:pBdr>
      <w:spacing w:before="180"/>
      <w:outlineLvl w:val="1"/>
    </w:pPr>
    <w:rPr>
      <w:sz w:val="32"/>
    </w:rPr>
  </w:style>
  <w:style w:type="paragraph" w:styleId="Heading3">
    <w:name w:val="heading 3"/>
    <w:basedOn w:val="Heading2"/>
    <w:next w:val="Normal"/>
    <w:link w:val="Heading3Char"/>
    <w:qFormat/>
    <w:rsid w:val="00384826"/>
    <w:pPr>
      <w:spacing w:before="120"/>
      <w:outlineLvl w:val="2"/>
    </w:pPr>
    <w:rPr>
      <w:sz w:val="28"/>
    </w:rPr>
  </w:style>
  <w:style w:type="paragraph" w:styleId="Heading4">
    <w:name w:val="heading 4"/>
    <w:basedOn w:val="Heading3"/>
    <w:next w:val="Normal"/>
    <w:link w:val="Heading4Char"/>
    <w:qFormat/>
    <w:rsid w:val="00384826"/>
    <w:pPr>
      <w:ind w:left="1418" w:hanging="1418"/>
      <w:outlineLvl w:val="3"/>
    </w:pPr>
    <w:rPr>
      <w:sz w:val="24"/>
    </w:rPr>
  </w:style>
  <w:style w:type="paragraph" w:styleId="Heading5">
    <w:name w:val="heading 5"/>
    <w:basedOn w:val="Heading4"/>
    <w:next w:val="Normal"/>
    <w:link w:val="Heading5Char"/>
    <w:qFormat/>
    <w:rsid w:val="00384826"/>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384826"/>
    <w:pPr>
      <w:ind w:left="0" w:firstLine="0"/>
      <w:outlineLvl w:val="7"/>
    </w:pPr>
  </w:style>
  <w:style w:type="paragraph" w:styleId="Heading9">
    <w:name w:val="heading 9"/>
    <w:basedOn w:val="Heading8"/>
    <w:next w:val="Normal"/>
    <w:qFormat/>
    <w:rsid w:val="003848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8482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384826"/>
    <w:pPr>
      <w:spacing w:before="180"/>
      <w:ind w:left="2693" w:hanging="2693"/>
    </w:pPr>
    <w:rPr>
      <w:b/>
    </w:rPr>
  </w:style>
  <w:style w:type="paragraph" w:styleId="TOC1">
    <w:name w:val="toc 1"/>
    <w:uiPriority w:val="39"/>
    <w:rsid w:val="00384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384826"/>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384826"/>
    <w:pPr>
      <w:ind w:left="1701" w:hanging="1701"/>
    </w:pPr>
  </w:style>
  <w:style w:type="paragraph" w:styleId="TOC4">
    <w:name w:val="toc 4"/>
    <w:basedOn w:val="TOC3"/>
    <w:uiPriority w:val="39"/>
    <w:rsid w:val="00384826"/>
    <w:pPr>
      <w:ind w:left="1418" w:hanging="1418"/>
    </w:pPr>
  </w:style>
  <w:style w:type="paragraph" w:styleId="TOC3">
    <w:name w:val="toc 3"/>
    <w:basedOn w:val="TOC2"/>
    <w:uiPriority w:val="39"/>
    <w:rsid w:val="00384826"/>
    <w:pPr>
      <w:ind w:left="1134" w:hanging="1134"/>
    </w:pPr>
  </w:style>
  <w:style w:type="paragraph" w:styleId="TOC2">
    <w:name w:val="toc 2"/>
    <w:basedOn w:val="TOC1"/>
    <w:uiPriority w:val="39"/>
    <w:rsid w:val="0038482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38482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384826"/>
    <w:pPr>
      <w:keepLines/>
      <w:ind w:left="1135" w:hanging="851"/>
    </w:pPr>
  </w:style>
  <w:style w:type="paragraph" w:customStyle="1" w:styleId="PL">
    <w:name w:val="PL"/>
    <w:link w:val="PLChar"/>
    <w:qFormat/>
    <w:rsid w:val="00384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rsid w:val="00384826"/>
    <w:pPr>
      <w:jc w:val="right"/>
    </w:pPr>
  </w:style>
  <w:style w:type="paragraph" w:customStyle="1" w:styleId="TAL">
    <w:name w:val="TAL"/>
    <w:basedOn w:val="Normal"/>
    <w:link w:val="TALChar"/>
    <w:qFormat/>
    <w:rsid w:val="00384826"/>
    <w:pPr>
      <w:keepNext/>
      <w:keepLines/>
      <w:spacing w:after="0"/>
    </w:pPr>
    <w:rPr>
      <w:rFonts w:ascii="Arial" w:hAnsi="Arial"/>
      <w:sz w:val="18"/>
    </w:rPr>
  </w:style>
  <w:style w:type="paragraph" w:customStyle="1" w:styleId="TAH">
    <w:name w:val="TAH"/>
    <w:basedOn w:val="TAC"/>
    <w:link w:val="TAHChar"/>
    <w:qFormat/>
    <w:rsid w:val="00384826"/>
    <w:rPr>
      <w:b/>
    </w:rPr>
  </w:style>
  <w:style w:type="paragraph" w:customStyle="1" w:styleId="TAC">
    <w:name w:val="TAC"/>
    <w:basedOn w:val="TAL"/>
    <w:link w:val="TACChar"/>
    <w:qFormat/>
    <w:rsid w:val="0038482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384826"/>
    <w:pPr>
      <w:keepLines/>
      <w:ind w:left="1702" w:hanging="1418"/>
    </w:pPr>
  </w:style>
  <w:style w:type="paragraph" w:customStyle="1" w:styleId="FP">
    <w:name w:val="FP"/>
    <w:basedOn w:val="Normal"/>
    <w:qFormat/>
    <w:rsid w:val="0038482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384826"/>
    <w:pPr>
      <w:spacing w:after="0"/>
    </w:pPr>
  </w:style>
  <w:style w:type="paragraph" w:customStyle="1" w:styleId="B1">
    <w:name w:val="B1"/>
    <w:basedOn w:val="List"/>
    <w:link w:val="B1Char"/>
    <w:qFormat/>
    <w:rsid w:val="00384826"/>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384826"/>
    <w:pPr>
      <w:keepNext/>
      <w:keepLines/>
      <w:spacing w:before="60"/>
      <w:jc w:val="center"/>
    </w:pPr>
    <w:rPr>
      <w:rFonts w:ascii="Arial" w:hAnsi="Arial"/>
      <w:b/>
    </w:rPr>
  </w:style>
  <w:style w:type="paragraph" w:customStyle="1" w:styleId="ZA">
    <w:name w:val="ZA"/>
    <w:rsid w:val="00384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84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848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84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384826"/>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384826"/>
    <w:pPr>
      <w:keepNext w:val="0"/>
      <w:spacing w:before="0" w:after="240"/>
    </w:pPr>
  </w:style>
  <w:style w:type="paragraph" w:customStyle="1" w:styleId="B4">
    <w:name w:val="B4"/>
    <w:basedOn w:val="List4"/>
    <w:qFormat/>
    <w:rsid w:val="00384826"/>
    <w:pPr>
      <w:ind w:left="1418" w:hanging="284"/>
      <w:contextualSpacing w:val="0"/>
    </w:pPr>
  </w:style>
  <w:style w:type="paragraph" w:customStyle="1" w:styleId="B2">
    <w:name w:val="B2"/>
    <w:basedOn w:val="List2"/>
    <w:link w:val="B2Char"/>
    <w:qFormat/>
    <w:rsid w:val="00384826"/>
    <w:pPr>
      <w:ind w:left="851" w:hanging="284"/>
      <w:contextualSpacing w:val="0"/>
    </w:pPr>
  </w:style>
  <w:style w:type="paragraph" w:customStyle="1" w:styleId="B3">
    <w:name w:val="B3"/>
    <w:basedOn w:val="List3"/>
    <w:qFormat/>
    <w:rsid w:val="00384826"/>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lang w:eastAsia="ja-JP"/>
    </w:rPr>
  </w:style>
  <w:style w:type="paragraph" w:styleId="List4">
    <w:name w:val="List 4"/>
    <w:basedOn w:val="Normal"/>
    <w:unhideWhenUsed/>
    <w:rsid w:val="007A4424"/>
    <w:pPr>
      <w:ind w:left="1132" w:hanging="283"/>
      <w:contextualSpacing/>
    </w:pPr>
  </w:style>
  <w:style w:type="paragraph" w:customStyle="1" w:styleId="ZV">
    <w:name w:val="ZV"/>
    <w:basedOn w:val="ZU"/>
    <w:rsid w:val="00384826"/>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384826"/>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384826"/>
    <w:pPr>
      <w:keepLines/>
      <w:tabs>
        <w:tab w:val="center" w:pos="4536"/>
        <w:tab w:val="right" w:pos="9072"/>
      </w:tabs>
    </w:pPr>
  </w:style>
  <w:style w:type="paragraph" w:customStyle="1" w:styleId="EditorsNote">
    <w:name w:val="Editor's Note"/>
    <w:basedOn w:val="NO"/>
    <w:qFormat/>
    <w:rsid w:val="00384826"/>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384826"/>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rsid w:val="00384826"/>
    <w:pPr>
      <w:keepNext/>
      <w:spacing w:after="0"/>
    </w:pPr>
    <w:rPr>
      <w:rFonts w:ascii="Arial" w:hAnsi="Arial"/>
      <w:sz w:val="18"/>
    </w:rPr>
  </w:style>
  <w:style w:type="paragraph" w:customStyle="1" w:styleId="NW">
    <w:name w:val="NW"/>
    <w:basedOn w:val="NO"/>
    <w:qFormat/>
    <w:rsid w:val="0038482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lang w:eastAsia="ja-JP"/>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lang w:eastAsia="ja-JP"/>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lang w:eastAsia="ja-JP"/>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lang w:eastAsia="ja-JP"/>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lang w:eastAsia="ja-JP"/>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lang w:eastAsia="ja-JP"/>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lang w:eastAsia="ja-JP"/>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lang w:eastAsia="ja-JP"/>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lang w:eastAsia="ja-JP"/>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384826"/>
    <w:pPr>
      <w:ind w:left="1985" w:hanging="1985"/>
    </w:pPr>
  </w:style>
  <w:style w:type="paragraph" w:styleId="TOC7">
    <w:name w:val="toc 7"/>
    <w:basedOn w:val="TOC6"/>
    <w:next w:val="Normal"/>
    <w:uiPriority w:val="39"/>
    <w:rsid w:val="00384826"/>
    <w:pPr>
      <w:ind w:left="2268" w:hanging="2268"/>
    </w:pPr>
  </w:style>
  <w:style w:type="paragraph" w:styleId="TOC9">
    <w:name w:val="toc 9"/>
    <w:basedOn w:val="TOC8"/>
    <w:uiPriority w:val="39"/>
    <w:rsid w:val="0038482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lang w:eastAsia="ja-JP"/>
    </w:rPr>
  </w:style>
  <w:style w:type="paragraph" w:customStyle="1" w:styleId="ZH">
    <w:name w:val="ZH"/>
    <w:rsid w:val="003848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styleId="FootnoteReference">
    <w:name w:val="footnote reference"/>
    <w:semiHidden/>
    <w:rsid w:val="00331005"/>
    <w:rPr>
      <w:b/>
      <w:position w:val="6"/>
      <w:sz w:val="16"/>
    </w:rPr>
  </w:style>
  <w:style w:type="paragraph" w:customStyle="1" w:styleId="ZD">
    <w:name w:val="ZD"/>
    <w:rsid w:val="003848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848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TD">
    <w:name w:val="ZTD"/>
    <w:basedOn w:val="ZB"/>
    <w:rsid w:val="00384826"/>
    <w:pPr>
      <w:framePr w:hRule="auto" w:wrap="notBeside" w:y="852"/>
    </w:pPr>
    <w:rPr>
      <w:i w:val="0"/>
      <w:sz w:val="40"/>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package" Target="embeddings/Microsoft_Word_Document1.docx"/><Relationship Id="rId26" Type="http://schemas.openxmlformats.org/officeDocument/2006/relationships/oleObject" Target="embeddings/Microsoft_Word_97_-_2003_Document3.doc"/><Relationship Id="rId39" Type="http://schemas.openxmlformats.org/officeDocument/2006/relationships/package" Target="embeddings/Microsoft_Visio_Drawing2.vsdx"/><Relationship Id="rId21" Type="http://schemas.openxmlformats.org/officeDocument/2006/relationships/image" Target="media/image6.emf"/><Relationship Id="rId34" Type="http://schemas.openxmlformats.org/officeDocument/2006/relationships/oleObject" Target="embeddings/Microsoft_Word_97_-_2003_Document7.doc"/><Relationship Id="rId42" Type="http://schemas.microsoft.com/office/2016/09/relationships/commentsIds" Target="commentsIds.xml"/><Relationship Id="rId47" Type="http://schemas.openxmlformats.org/officeDocument/2006/relationships/image" Target="media/image18.emf"/><Relationship Id="rId50" Type="http://schemas.openxmlformats.org/officeDocument/2006/relationships/package" Target="embeddings/Microsoft_Visio_Drawing4.vsdx"/><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oleObject" Target="embeddings/Microsoft_Word_97_-_2003_Document8.doc"/><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Microsoft_Word_97_-_2003_Document.doc"/><Relationship Id="rId29" Type="http://schemas.openxmlformats.org/officeDocument/2006/relationships/image" Target="media/image10.emf"/><Relationship Id="rId41" Type="http://schemas.microsoft.com/office/2011/relationships/commentsExtended" Target="commentsExtended.xm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oleObject" Target="embeddings/Microsoft_Word_97_-_2003_Document6.doc"/><Relationship Id="rId37" Type="http://schemas.openxmlformats.org/officeDocument/2006/relationships/image" Target="media/image14.emf"/><Relationship Id="rId40" Type="http://schemas.openxmlformats.org/officeDocument/2006/relationships/comments" Target="comments.xml"/><Relationship Id="rId45" Type="http://schemas.openxmlformats.org/officeDocument/2006/relationships/image" Target="media/image17.emf"/><Relationship Id="rId53"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4.doc"/><Relationship Id="rId36" Type="http://schemas.openxmlformats.org/officeDocument/2006/relationships/package" Target="embeddings/Microsoft_Visio_Drawing.vsdx"/><Relationship Id="rId49"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3.vsdx"/><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1.doc"/><Relationship Id="rId27" Type="http://schemas.openxmlformats.org/officeDocument/2006/relationships/image" Target="media/image9.emf"/><Relationship Id="rId30" Type="http://schemas.openxmlformats.org/officeDocument/2006/relationships/oleObject" Target="embeddings/Microsoft_Word_97_-_2003_Document5.doc"/><Relationship Id="rId35" Type="http://schemas.openxmlformats.org/officeDocument/2006/relationships/image" Target="media/image13.emf"/><Relationship Id="rId43" Type="http://schemas.openxmlformats.org/officeDocument/2006/relationships/image" Target="media/image16.emf"/><Relationship Id="rId48" Type="http://schemas.openxmlformats.org/officeDocument/2006/relationships/oleObject" Target="embeddings/Microsoft_Visio_2003-2010_Drawing.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9.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2181D-2C4C-4932-85F4-CD3591BC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45</Pages>
  <Words>39491</Words>
  <Characters>225103</Characters>
  <Application>Microsoft Office Word</Application>
  <DocSecurity>0</DocSecurity>
  <Lines>1875</Lines>
  <Paragraphs>528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149</cp:revision>
  <cp:lastPrinted>2019-02-25T14:05:00Z</cp:lastPrinted>
  <dcterms:created xsi:type="dcterms:W3CDTF">2024-11-18T20:23:00Z</dcterms:created>
  <dcterms:modified xsi:type="dcterms:W3CDTF">2025-05-30T14:57:00Z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