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37E9B11C"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61BEF">
              <w:t>19.2.0</w:t>
            </w:r>
            <w:r w:rsidRPr="004D3578">
              <w:t xml:space="preserve"> </w:t>
            </w:r>
            <w:r w:rsidRPr="00133525">
              <w:rPr>
                <w:sz w:val="32"/>
              </w:rPr>
              <w:t>(</w:t>
            </w:r>
            <w:bookmarkStart w:id="1" w:name="issueDate"/>
            <w:r w:rsidR="00E61BEF">
              <w:rPr>
                <w:sz w:val="32"/>
              </w:rPr>
              <w:t>2025-06</w:t>
            </w:r>
            <w:bookmarkEnd w:id="1"/>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917EC23" w:rsidR="00E3130E" w:rsidRDefault="00E3130E" w:rsidP="00E3130E">
            <w:pPr>
              <w:pStyle w:val="ZT"/>
              <w:framePr w:wrap="auto" w:hAnchor="text" w:yAlign="inline"/>
              <w:rPr>
                <w:i/>
                <w:sz w:val="28"/>
              </w:rPr>
            </w:pPr>
            <w:r>
              <w:t>(</w:t>
            </w:r>
            <w:r>
              <w:rPr>
                <w:rStyle w:val="ZGSM"/>
              </w:rPr>
              <w:t>Release 1</w:t>
            </w:r>
            <w:r w:rsidR="00E61C85">
              <w:rPr>
                <w:rStyle w:val="ZGSM"/>
              </w:rPr>
              <w:t>9</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09786002" r:id="rId10"/>
              </w:object>
            </w:r>
          </w:p>
        </w:tc>
        <w:tc>
          <w:tcPr>
            <w:tcW w:w="5540" w:type="dxa"/>
            <w:shd w:val="clear" w:color="auto" w:fill="auto"/>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58F07DDD"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485811">
              <w:rPr>
                <w:noProof/>
                <w:sz w:val="18"/>
              </w:rPr>
              <w:t>5</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lastRenderedPageBreak/>
        <w:t>Contents</w:t>
      </w:r>
    </w:p>
    <w:p w14:paraId="78787EC8" w14:textId="2CF8C8D8" w:rsidR="00E61BEF" w:rsidRDefault="0001345A">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61BEF">
        <w:rPr>
          <w:noProof/>
        </w:rPr>
        <w:t>Foreword</w:t>
      </w:r>
      <w:r w:rsidR="00E61BEF">
        <w:rPr>
          <w:noProof/>
        </w:rPr>
        <w:tab/>
      </w:r>
      <w:r w:rsidR="00E61BEF">
        <w:rPr>
          <w:noProof/>
        </w:rPr>
        <w:fldChar w:fldCharType="begin" w:fldLock="1"/>
      </w:r>
      <w:r w:rsidR="00E61BEF">
        <w:rPr>
          <w:noProof/>
        </w:rPr>
        <w:instrText xml:space="preserve"> PAGEREF _Toc199173077 \h </w:instrText>
      </w:r>
      <w:r w:rsidR="00E61BEF">
        <w:rPr>
          <w:noProof/>
        </w:rPr>
      </w:r>
      <w:r w:rsidR="00E61BEF">
        <w:rPr>
          <w:noProof/>
        </w:rPr>
        <w:fldChar w:fldCharType="separate"/>
      </w:r>
      <w:r w:rsidR="00E61BEF">
        <w:rPr>
          <w:noProof/>
        </w:rPr>
        <w:t>4</w:t>
      </w:r>
      <w:r w:rsidR="00E61BEF">
        <w:rPr>
          <w:noProof/>
        </w:rPr>
        <w:fldChar w:fldCharType="end"/>
      </w:r>
    </w:p>
    <w:p w14:paraId="41A4B844" w14:textId="3DF9E7D2"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_Toc199173078 \h </w:instrText>
      </w:r>
      <w:r>
        <w:rPr>
          <w:noProof/>
        </w:rPr>
      </w:r>
      <w:r>
        <w:rPr>
          <w:noProof/>
        </w:rPr>
        <w:fldChar w:fldCharType="separate"/>
      </w:r>
      <w:r>
        <w:rPr>
          <w:noProof/>
        </w:rPr>
        <w:t>5</w:t>
      </w:r>
      <w:r>
        <w:rPr>
          <w:noProof/>
        </w:rPr>
        <w:fldChar w:fldCharType="end"/>
      </w:r>
    </w:p>
    <w:p w14:paraId="673DDB0C" w14:textId="2B862557"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_Toc199173079 \h </w:instrText>
      </w:r>
      <w:r>
        <w:rPr>
          <w:noProof/>
        </w:rPr>
      </w:r>
      <w:r>
        <w:rPr>
          <w:noProof/>
        </w:rPr>
        <w:fldChar w:fldCharType="separate"/>
      </w:r>
      <w:r>
        <w:rPr>
          <w:noProof/>
        </w:rPr>
        <w:t>5</w:t>
      </w:r>
      <w:r>
        <w:rPr>
          <w:noProof/>
        </w:rPr>
        <w:fldChar w:fldCharType="end"/>
      </w:r>
    </w:p>
    <w:p w14:paraId="4B094D1A" w14:textId="3620A625"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_Toc199173080 \h </w:instrText>
      </w:r>
      <w:r>
        <w:rPr>
          <w:noProof/>
        </w:rPr>
      </w:r>
      <w:r>
        <w:rPr>
          <w:noProof/>
        </w:rPr>
        <w:fldChar w:fldCharType="separate"/>
      </w:r>
      <w:r>
        <w:rPr>
          <w:noProof/>
        </w:rPr>
        <w:t>7</w:t>
      </w:r>
      <w:r>
        <w:rPr>
          <w:noProof/>
        </w:rPr>
        <w:fldChar w:fldCharType="end"/>
      </w:r>
    </w:p>
    <w:p w14:paraId="3EDFADF2" w14:textId="63A44C2F"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_Toc199173081 \h </w:instrText>
      </w:r>
      <w:r>
        <w:rPr>
          <w:noProof/>
        </w:rPr>
      </w:r>
      <w:r>
        <w:rPr>
          <w:noProof/>
        </w:rPr>
        <w:fldChar w:fldCharType="separate"/>
      </w:r>
      <w:r>
        <w:rPr>
          <w:noProof/>
        </w:rPr>
        <w:t>7</w:t>
      </w:r>
      <w:r>
        <w:rPr>
          <w:noProof/>
        </w:rPr>
        <w:fldChar w:fldCharType="end"/>
      </w:r>
    </w:p>
    <w:p w14:paraId="2620EC0A" w14:textId="2D91547A"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_Toc199173082 \h </w:instrText>
      </w:r>
      <w:r>
        <w:rPr>
          <w:noProof/>
        </w:rPr>
      </w:r>
      <w:r>
        <w:rPr>
          <w:noProof/>
        </w:rPr>
        <w:fldChar w:fldCharType="separate"/>
      </w:r>
      <w:r>
        <w:rPr>
          <w:noProof/>
        </w:rPr>
        <w:t>7</w:t>
      </w:r>
      <w:r>
        <w:rPr>
          <w:noProof/>
        </w:rPr>
        <w:fldChar w:fldCharType="end"/>
      </w:r>
    </w:p>
    <w:p w14:paraId="580C0E47" w14:textId="0B54104E"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fldLock="1"/>
      </w:r>
      <w:r>
        <w:rPr>
          <w:noProof/>
        </w:rPr>
        <w:instrText xml:space="preserve"> PAGEREF _Toc199173083 \h </w:instrText>
      </w:r>
      <w:r>
        <w:rPr>
          <w:noProof/>
        </w:rPr>
      </w:r>
      <w:r>
        <w:rPr>
          <w:noProof/>
        </w:rPr>
        <w:fldChar w:fldCharType="separate"/>
      </w:r>
      <w:r>
        <w:rPr>
          <w:noProof/>
        </w:rPr>
        <w:t>7</w:t>
      </w:r>
      <w:r>
        <w:rPr>
          <w:noProof/>
        </w:rPr>
        <w:fldChar w:fldCharType="end"/>
      </w:r>
    </w:p>
    <w:p w14:paraId="618CA10B" w14:textId="0F93B765"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3GPP specific application identifiers</w:t>
      </w:r>
      <w:r>
        <w:rPr>
          <w:noProof/>
        </w:rPr>
        <w:tab/>
      </w:r>
      <w:r>
        <w:rPr>
          <w:noProof/>
        </w:rPr>
        <w:fldChar w:fldCharType="begin" w:fldLock="1"/>
      </w:r>
      <w:r>
        <w:rPr>
          <w:noProof/>
        </w:rPr>
        <w:instrText xml:space="preserve"> PAGEREF _Toc199173084 \h </w:instrText>
      </w:r>
      <w:r>
        <w:rPr>
          <w:noProof/>
        </w:rPr>
      </w:r>
      <w:r>
        <w:rPr>
          <w:noProof/>
        </w:rPr>
        <w:fldChar w:fldCharType="separate"/>
      </w:r>
      <w:r>
        <w:rPr>
          <w:noProof/>
        </w:rPr>
        <w:t>7</w:t>
      </w:r>
      <w:r>
        <w:rPr>
          <w:noProof/>
        </w:rPr>
        <w:fldChar w:fldCharType="end"/>
      </w:r>
    </w:p>
    <w:p w14:paraId="6B0B085F" w14:textId="158B5A65"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fldLock="1"/>
      </w:r>
      <w:r>
        <w:rPr>
          <w:noProof/>
        </w:rPr>
        <w:instrText xml:space="preserve"> PAGEREF _Toc199173085 \h </w:instrText>
      </w:r>
      <w:r>
        <w:rPr>
          <w:noProof/>
        </w:rPr>
      </w:r>
      <w:r>
        <w:rPr>
          <w:noProof/>
        </w:rPr>
        <w:fldChar w:fldCharType="separate"/>
      </w:r>
      <w:r>
        <w:rPr>
          <w:noProof/>
        </w:rPr>
        <w:t>9</w:t>
      </w:r>
      <w:r>
        <w:rPr>
          <w:noProof/>
        </w:rPr>
        <w:fldChar w:fldCharType="end"/>
      </w:r>
    </w:p>
    <w:p w14:paraId="214D1B80" w14:textId="2D7CF356"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Command codes allocated for 3GPP</w:t>
      </w:r>
      <w:r>
        <w:rPr>
          <w:noProof/>
        </w:rPr>
        <w:tab/>
      </w:r>
      <w:r>
        <w:rPr>
          <w:noProof/>
        </w:rPr>
        <w:fldChar w:fldCharType="begin" w:fldLock="1"/>
      </w:r>
      <w:r>
        <w:rPr>
          <w:noProof/>
        </w:rPr>
        <w:instrText xml:space="preserve"> PAGEREF _Toc199173086 \h </w:instrText>
      </w:r>
      <w:r>
        <w:rPr>
          <w:noProof/>
        </w:rPr>
      </w:r>
      <w:r>
        <w:rPr>
          <w:noProof/>
        </w:rPr>
        <w:fldChar w:fldCharType="separate"/>
      </w:r>
      <w:r>
        <w:rPr>
          <w:noProof/>
        </w:rPr>
        <w:t>9</w:t>
      </w:r>
      <w:r>
        <w:rPr>
          <w:noProof/>
        </w:rPr>
        <w:fldChar w:fldCharType="end"/>
      </w:r>
    </w:p>
    <w:p w14:paraId="2624C210" w14:textId="36A0A1D3"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Vendor identifier</w:t>
      </w:r>
      <w:r>
        <w:rPr>
          <w:noProof/>
        </w:rPr>
        <w:tab/>
      </w:r>
      <w:r>
        <w:rPr>
          <w:noProof/>
        </w:rPr>
        <w:fldChar w:fldCharType="begin" w:fldLock="1"/>
      </w:r>
      <w:r>
        <w:rPr>
          <w:noProof/>
        </w:rPr>
        <w:instrText xml:space="preserve"> PAGEREF _Toc199173087 \h </w:instrText>
      </w:r>
      <w:r>
        <w:rPr>
          <w:noProof/>
        </w:rPr>
      </w:r>
      <w:r>
        <w:rPr>
          <w:noProof/>
        </w:rPr>
        <w:fldChar w:fldCharType="separate"/>
      </w:r>
      <w:r>
        <w:rPr>
          <w:noProof/>
        </w:rPr>
        <w:t>12</w:t>
      </w:r>
      <w:r>
        <w:rPr>
          <w:noProof/>
        </w:rPr>
        <w:fldChar w:fldCharType="end"/>
      </w:r>
    </w:p>
    <w:p w14:paraId="6B359B01" w14:textId="12DAA31A"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3GPP's vendor identifier</w:t>
      </w:r>
      <w:r>
        <w:rPr>
          <w:noProof/>
        </w:rPr>
        <w:tab/>
      </w:r>
      <w:r>
        <w:rPr>
          <w:noProof/>
        </w:rPr>
        <w:fldChar w:fldCharType="begin" w:fldLock="1"/>
      </w:r>
      <w:r>
        <w:rPr>
          <w:noProof/>
        </w:rPr>
        <w:instrText xml:space="preserve"> PAGEREF _Toc199173088 \h </w:instrText>
      </w:r>
      <w:r>
        <w:rPr>
          <w:noProof/>
        </w:rPr>
      </w:r>
      <w:r>
        <w:rPr>
          <w:noProof/>
        </w:rPr>
        <w:fldChar w:fldCharType="separate"/>
      </w:r>
      <w:r>
        <w:rPr>
          <w:noProof/>
        </w:rPr>
        <w:t>12</w:t>
      </w:r>
      <w:r>
        <w:rPr>
          <w:noProof/>
        </w:rPr>
        <w:fldChar w:fldCharType="end"/>
      </w:r>
    </w:p>
    <w:p w14:paraId="0288623D" w14:textId="1EC4459F"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Attribute-Value-Pair codes</w:t>
      </w:r>
      <w:r>
        <w:rPr>
          <w:noProof/>
        </w:rPr>
        <w:tab/>
      </w:r>
      <w:r>
        <w:rPr>
          <w:noProof/>
        </w:rPr>
        <w:fldChar w:fldCharType="begin" w:fldLock="1"/>
      </w:r>
      <w:r>
        <w:rPr>
          <w:noProof/>
        </w:rPr>
        <w:instrText xml:space="preserve"> PAGEREF _Toc199173089 \h </w:instrText>
      </w:r>
      <w:r>
        <w:rPr>
          <w:noProof/>
        </w:rPr>
      </w:r>
      <w:r>
        <w:rPr>
          <w:noProof/>
        </w:rPr>
        <w:fldChar w:fldCharType="separate"/>
      </w:r>
      <w:r>
        <w:rPr>
          <w:noProof/>
        </w:rPr>
        <w:t>12</w:t>
      </w:r>
      <w:r>
        <w:rPr>
          <w:noProof/>
        </w:rPr>
        <w:fldChar w:fldCharType="end"/>
      </w:r>
    </w:p>
    <w:p w14:paraId="452D6ECA" w14:textId="67E29EE9"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3GPP specific AVP codes</w:t>
      </w:r>
      <w:r>
        <w:rPr>
          <w:noProof/>
        </w:rPr>
        <w:tab/>
      </w:r>
      <w:r>
        <w:rPr>
          <w:noProof/>
        </w:rPr>
        <w:fldChar w:fldCharType="begin" w:fldLock="1"/>
      </w:r>
      <w:r>
        <w:rPr>
          <w:noProof/>
        </w:rPr>
        <w:instrText xml:space="preserve"> PAGEREF _Toc199173090 \h </w:instrText>
      </w:r>
      <w:r>
        <w:rPr>
          <w:noProof/>
        </w:rPr>
      </w:r>
      <w:r>
        <w:rPr>
          <w:noProof/>
        </w:rPr>
        <w:fldChar w:fldCharType="separate"/>
      </w:r>
      <w:r>
        <w:rPr>
          <w:noProof/>
        </w:rPr>
        <w:t>13</w:t>
      </w:r>
      <w:r>
        <w:rPr>
          <w:noProof/>
        </w:rPr>
        <w:fldChar w:fldCharType="end"/>
      </w:r>
    </w:p>
    <w:p w14:paraId="7B0010CD" w14:textId="5116B0D4"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Experimental result codes</w:t>
      </w:r>
      <w:r>
        <w:rPr>
          <w:noProof/>
        </w:rPr>
        <w:tab/>
      </w:r>
      <w:r>
        <w:rPr>
          <w:noProof/>
        </w:rPr>
        <w:fldChar w:fldCharType="begin" w:fldLock="1"/>
      </w:r>
      <w:r>
        <w:rPr>
          <w:noProof/>
        </w:rPr>
        <w:instrText xml:space="preserve"> PAGEREF _Toc199173091 \h </w:instrText>
      </w:r>
      <w:r>
        <w:rPr>
          <w:noProof/>
        </w:rPr>
      </w:r>
      <w:r>
        <w:rPr>
          <w:noProof/>
        </w:rPr>
        <w:fldChar w:fldCharType="separate"/>
      </w:r>
      <w:r>
        <w:rPr>
          <w:noProof/>
        </w:rPr>
        <w:t>40</w:t>
      </w:r>
      <w:r>
        <w:rPr>
          <w:noProof/>
        </w:rPr>
        <w:fldChar w:fldCharType="end"/>
      </w:r>
    </w:p>
    <w:p w14:paraId="4C917C03" w14:textId="4BEBD6B4"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3GPP specific result codes</w:t>
      </w:r>
      <w:r>
        <w:rPr>
          <w:noProof/>
        </w:rPr>
        <w:tab/>
      </w:r>
      <w:r>
        <w:rPr>
          <w:noProof/>
        </w:rPr>
        <w:fldChar w:fldCharType="begin" w:fldLock="1"/>
      </w:r>
      <w:r>
        <w:rPr>
          <w:noProof/>
        </w:rPr>
        <w:instrText xml:space="preserve"> PAGEREF _Toc199173092 \h </w:instrText>
      </w:r>
      <w:r>
        <w:rPr>
          <w:noProof/>
        </w:rPr>
      </w:r>
      <w:r>
        <w:rPr>
          <w:noProof/>
        </w:rPr>
        <w:fldChar w:fldCharType="separate"/>
      </w:r>
      <w:r>
        <w:rPr>
          <w:noProof/>
        </w:rPr>
        <w:t>40</w:t>
      </w:r>
      <w:r>
        <w:rPr>
          <w:noProof/>
        </w:rPr>
        <w:fldChar w:fldCharType="end"/>
      </w:r>
    </w:p>
    <w:p w14:paraId="044F5C88" w14:textId="2E5921F9" w:rsidR="00E61BEF" w:rsidRDefault="00E61BEF">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Informational</w:t>
      </w:r>
      <w:r>
        <w:rPr>
          <w:noProof/>
        </w:rPr>
        <w:tab/>
      </w:r>
      <w:r>
        <w:rPr>
          <w:noProof/>
        </w:rPr>
        <w:fldChar w:fldCharType="begin" w:fldLock="1"/>
      </w:r>
      <w:r>
        <w:rPr>
          <w:noProof/>
        </w:rPr>
        <w:instrText xml:space="preserve"> PAGEREF _Toc199173093 \h </w:instrText>
      </w:r>
      <w:r>
        <w:rPr>
          <w:noProof/>
        </w:rPr>
      </w:r>
      <w:r>
        <w:rPr>
          <w:noProof/>
        </w:rPr>
        <w:fldChar w:fldCharType="separate"/>
      </w:r>
      <w:r>
        <w:rPr>
          <w:noProof/>
        </w:rPr>
        <w:t>40</w:t>
      </w:r>
      <w:r>
        <w:rPr>
          <w:noProof/>
        </w:rPr>
        <w:fldChar w:fldCharType="end"/>
      </w:r>
    </w:p>
    <w:p w14:paraId="739D6DEC" w14:textId="6ED2D054" w:rsidR="00E61BEF" w:rsidRDefault="00E61BEF">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_Toc199173094 \h </w:instrText>
      </w:r>
      <w:r>
        <w:rPr>
          <w:noProof/>
        </w:rPr>
      </w:r>
      <w:r>
        <w:rPr>
          <w:noProof/>
        </w:rPr>
        <w:fldChar w:fldCharType="separate"/>
      </w:r>
      <w:r>
        <w:rPr>
          <w:noProof/>
        </w:rPr>
        <w:t>40</w:t>
      </w:r>
      <w:r>
        <w:rPr>
          <w:noProof/>
        </w:rPr>
        <w:fldChar w:fldCharType="end"/>
      </w:r>
    </w:p>
    <w:p w14:paraId="798EF07D" w14:textId="2E6C25EF" w:rsidR="00E61BEF" w:rsidRDefault="00E61BEF">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Transient Failures</w:t>
      </w:r>
      <w:r>
        <w:rPr>
          <w:noProof/>
        </w:rPr>
        <w:tab/>
      </w:r>
      <w:r>
        <w:rPr>
          <w:noProof/>
        </w:rPr>
        <w:fldChar w:fldCharType="begin" w:fldLock="1"/>
      </w:r>
      <w:r>
        <w:rPr>
          <w:noProof/>
        </w:rPr>
        <w:instrText xml:space="preserve"> PAGEREF _Toc199173095 \h </w:instrText>
      </w:r>
      <w:r>
        <w:rPr>
          <w:noProof/>
        </w:rPr>
      </w:r>
      <w:r>
        <w:rPr>
          <w:noProof/>
        </w:rPr>
        <w:fldChar w:fldCharType="separate"/>
      </w:r>
      <w:r>
        <w:rPr>
          <w:noProof/>
        </w:rPr>
        <w:t>40</w:t>
      </w:r>
      <w:r>
        <w:rPr>
          <w:noProof/>
        </w:rPr>
        <w:fldChar w:fldCharType="end"/>
      </w:r>
    </w:p>
    <w:p w14:paraId="7BACF20E" w14:textId="5205889D" w:rsidR="00E61BEF" w:rsidRDefault="00E61BEF">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_Toc199173096 \h </w:instrText>
      </w:r>
      <w:r>
        <w:rPr>
          <w:noProof/>
        </w:rPr>
      </w:r>
      <w:r>
        <w:rPr>
          <w:noProof/>
        </w:rPr>
        <w:fldChar w:fldCharType="separate"/>
      </w:r>
      <w:r>
        <w:rPr>
          <w:noProof/>
        </w:rPr>
        <w:t>41</w:t>
      </w:r>
      <w:r>
        <w:rPr>
          <w:noProof/>
        </w:rPr>
        <w:fldChar w:fldCharType="end"/>
      </w:r>
    </w:p>
    <w:p w14:paraId="34CEECA9" w14:textId="3FE71978" w:rsidR="00E61BEF" w:rsidRDefault="00E61BEF" w:rsidP="00E61BE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Assignment of the Diameter codes and identifiers in 3GPP</w:t>
      </w:r>
      <w:r>
        <w:rPr>
          <w:noProof/>
        </w:rPr>
        <w:tab/>
      </w:r>
      <w:r>
        <w:rPr>
          <w:noProof/>
        </w:rPr>
        <w:fldChar w:fldCharType="begin" w:fldLock="1"/>
      </w:r>
      <w:r>
        <w:rPr>
          <w:noProof/>
        </w:rPr>
        <w:instrText xml:space="preserve"> PAGEREF _Toc199173097 \h </w:instrText>
      </w:r>
      <w:r>
        <w:rPr>
          <w:noProof/>
        </w:rPr>
      </w:r>
      <w:r>
        <w:rPr>
          <w:noProof/>
        </w:rPr>
        <w:fldChar w:fldCharType="separate"/>
      </w:r>
      <w:r>
        <w:rPr>
          <w:noProof/>
        </w:rPr>
        <w:t>46</w:t>
      </w:r>
      <w:r>
        <w:rPr>
          <w:noProof/>
        </w:rPr>
        <w:fldChar w:fldCharType="end"/>
      </w:r>
    </w:p>
    <w:p w14:paraId="0159E6B1" w14:textId="544CD9E8"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fldLock="1"/>
      </w:r>
      <w:r>
        <w:rPr>
          <w:noProof/>
        </w:rPr>
        <w:instrText xml:space="preserve"> PAGEREF _Toc199173098 \h </w:instrText>
      </w:r>
      <w:r>
        <w:rPr>
          <w:noProof/>
        </w:rPr>
      </w:r>
      <w:r>
        <w:rPr>
          <w:noProof/>
        </w:rPr>
        <w:fldChar w:fldCharType="separate"/>
      </w:r>
      <w:r>
        <w:rPr>
          <w:noProof/>
        </w:rPr>
        <w:t>46</w:t>
      </w:r>
      <w:r>
        <w:rPr>
          <w:noProof/>
        </w:rPr>
        <w:fldChar w:fldCharType="end"/>
      </w:r>
    </w:p>
    <w:p w14:paraId="70F3B8DD" w14:textId="152DA6F2"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fldLock="1"/>
      </w:r>
      <w:r>
        <w:rPr>
          <w:noProof/>
        </w:rPr>
        <w:instrText xml:space="preserve"> PAGEREF _Toc199173099 \h </w:instrText>
      </w:r>
      <w:r>
        <w:rPr>
          <w:noProof/>
        </w:rPr>
      </w:r>
      <w:r>
        <w:rPr>
          <w:noProof/>
        </w:rPr>
        <w:fldChar w:fldCharType="separate"/>
      </w:r>
      <w:r>
        <w:rPr>
          <w:noProof/>
        </w:rPr>
        <w:t>46</w:t>
      </w:r>
      <w:r>
        <w:rPr>
          <w:noProof/>
        </w:rPr>
        <w:fldChar w:fldCharType="end"/>
      </w:r>
    </w:p>
    <w:p w14:paraId="5107E8B3" w14:textId="0A2151F0"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AVP codes</w:t>
      </w:r>
      <w:r>
        <w:rPr>
          <w:noProof/>
        </w:rPr>
        <w:tab/>
      </w:r>
      <w:r>
        <w:rPr>
          <w:noProof/>
        </w:rPr>
        <w:fldChar w:fldCharType="begin" w:fldLock="1"/>
      </w:r>
      <w:r>
        <w:rPr>
          <w:noProof/>
        </w:rPr>
        <w:instrText xml:space="preserve"> PAGEREF _Toc199173100 \h </w:instrText>
      </w:r>
      <w:r>
        <w:rPr>
          <w:noProof/>
        </w:rPr>
      </w:r>
      <w:r>
        <w:rPr>
          <w:noProof/>
        </w:rPr>
        <w:fldChar w:fldCharType="separate"/>
      </w:r>
      <w:r>
        <w:rPr>
          <w:noProof/>
        </w:rPr>
        <w:t>46</w:t>
      </w:r>
      <w:r>
        <w:rPr>
          <w:noProof/>
        </w:rPr>
        <w:fldChar w:fldCharType="end"/>
      </w:r>
    </w:p>
    <w:p w14:paraId="37770E7E" w14:textId="6C1B9A09"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Result codes</w:t>
      </w:r>
      <w:r>
        <w:rPr>
          <w:noProof/>
        </w:rPr>
        <w:tab/>
      </w:r>
      <w:r>
        <w:rPr>
          <w:noProof/>
        </w:rPr>
        <w:fldChar w:fldCharType="begin" w:fldLock="1"/>
      </w:r>
      <w:r>
        <w:rPr>
          <w:noProof/>
        </w:rPr>
        <w:instrText xml:space="preserve"> PAGEREF _Toc199173101 \h </w:instrText>
      </w:r>
      <w:r>
        <w:rPr>
          <w:noProof/>
        </w:rPr>
      </w:r>
      <w:r>
        <w:rPr>
          <w:noProof/>
        </w:rPr>
        <w:fldChar w:fldCharType="separate"/>
      </w:r>
      <w:r>
        <w:rPr>
          <w:noProof/>
        </w:rPr>
        <w:t>46</w:t>
      </w:r>
      <w:r>
        <w:rPr>
          <w:noProof/>
        </w:rPr>
        <w:fldChar w:fldCharType="end"/>
      </w:r>
    </w:p>
    <w:p w14:paraId="6D73CE17" w14:textId="7A0D1389" w:rsidR="00E61BEF" w:rsidRDefault="00E61BEF" w:rsidP="00E61BE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_Toc199173102 \h </w:instrText>
      </w:r>
      <w:r>
        <w:rPr>
          <w:noProof/>
        </w:rPr>
      </w:r>
      <w:r>
        <w:rPr>
          <w:noProof/>
        </w:rPr>
        <w:fldChar w:fldCharType="separate"/>
      </w:r>
      <w:r>
        <w:rPr>
          <w:noProof/>
        </w:rPr>
        <w:t>48</w:t>
      </w:r>
      <w:r>
        <w:rPr>
          <w:noProof/>
        </w:rPr>
        <w:fldChar w:fldCharType="end"/>
      </w:r>
    </w:p>
    <w:p w14:paraId="29FCDC4F" w14:textId="0EB62BCA"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199173077"/>
      <w:bookmarkEnd w:id="12"/>
      <w:r w:rsidRPr="004D3578">
        <w:lastRenderedPageBreak/>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199173078"/>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199173079"/>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199173080"/>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199173081"/>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199173082"/>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199173083"/>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199173084"/>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199173085"/>
      <w:r>
        <w:lastRenderedPageBreak/>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199173086"/>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lastRenderedPageBreak/>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lastRenderedPageBreak/>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199173087"/>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199173088"/>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199173089"/>
      <w:r>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199173090"/>
      <w:r>
        <w:lastRenderedPageBreak/>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E3130E" w14:paraId="1F725F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lastRenderedPageBreak/>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rsidP="00E61BEF">
            <w:pPr>
              <w:pStyle w:val="TAC"/>
              <w:suppressLineNumbers/>
              <w:suppressAutoHyphens/>
            </w:pPr>
          </w:p>
        </w:tc>
      </w:tr>
      <w:tr w:rsidR="00E3130E" w14:paraId="0C5D67C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rsidP="00E61BEF">
            <w:pPr>
              <w:pStyle w:val="TAC"/>
              <w:suppressLineNumbers/>
              <w:suppressAutoHyphens/>
            </w:pPr>
          </w:p>
        </w:tc>
      </w:tr>
      <w:tr w:rsidR="00E61BEF" w14:paraId="30F5BE03"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0C8599F" w14:textId="0EFB1A4E" w:rsidR="00E61BEF" w:rsidRDefault="00E61BEF" w:rsidP="00E61BEF">
            <w:pPr>
              <w:pStyle w:val="TAC"/>
              <w:suppressLineNumbers/>
              <w:suppressAutoHyphens/>
            </w:pPr>
            <w:r>
              <w:t>110</w:t>
            </w:r>
          </w:p>
        </w:tc>
        <w:tc>
          <w:tcPr>
            <w:tcW w:w="2673" w:type="pct"/>
            <w:tcBorders>
              <w:top w:val="single" w:sz="4" w:space="0" w:color="auto"/>
              <w:left w:val="single" w:sz="4" w:space="0" w:color="auto"/>
              <w:bottom w:val="single" w:sz="4" w:space="0" w:color="auto"/>
              <w:right w:val="single" w:sz="4" w:space="0" w:color="auto"/>
            </w:tcBorders>
          </w:tcPr>
          <w:p w14:paraId="2122E289" w14:textId="522CE612" w:rsidR="00E61BEF" w:rsidRDefault="00E61BEF" w:rsidP="00E61BEF">
            <w:pPr>
              <w:pStyle w:val="TAL"/>
              <w:suppressLineNumbers/>
              <w:suppressAutoHyphens/>
            </w:pPr>
            <w:r>
              <w:rPr>
                <w:noProof/>
              </w:rPr>
              <w:t>3GPP-Notification</w:t>
            </w:r>
          </w:p>
        </w:tc>
        <w:tc>
          <w:tcPr>
            <w:tcW w:w="1620" w:type="pct"/>
            <w:gridSpan w:val="2"/>
            <w:tcBorders>
              <w:top w:val="single" w:sz="4" w:space="0" w:color="auto"/>
              <w:left w:val="single" w:sz="4" w:space="0" w:color="auto"/>
              <w:bottom w:val="single" w:sz="4" w:space="0" w:color="auto"/>
              <w:right w:val="single" w:sz="4" w:space="0" w:color="auto"/>
            </w:tcBorders>
          </w:tcPr>
          <w:p w14:paraId="525956F8" w14:textId="1F83222C" w:rsidR="00E61BEF" w:rsidRDefault="00E61BEF" w:rsidP="00E61BEF">
            <w:pPr>
              <w:pStyle w:val="TAC"/>
              <w:suppressLineNumbers/>
              <w:suppressAutoHyphens/>
            </w:pPr>
            <w:r>
              <w:t>OctetString</w:t>
            </w:r>
          </w:p>
        </w:tc>
        <w:tc>
          <w:tcPr>
            <w:tcW w:w="0" w:type="auto"/>
            <w:vMerge w:val="restart"/>
            <w:tcBorders>
              <w:top w:val="single" w:sz="4" w:space="0" w:color="auto"/>
              <w:left w:val="single" w:sz="4" w:space="0" w:color="auto"/>
              <w:right w:val="single" w:sz="4" w:space="0" w:color="auto"/>
            </w:tcBorders>
            <w:vAlign w:val="center"/>
          </w:tcPr>
          <w:p w14:paraId="486A4C16" w14:textId="4BE2A987" w:rsidR="00E61BEF" w:rsidRDefault="00E61BEF" w:rsidP="00E61BEF">
            <w:pPr>
              <w:pStyle w:val="TAC"/>
              <w:suppressLineNumbers/>
              <w:suppressAutoHyphens/>
            </w:pPr>
            <w:r>
              <w:t>29.561 [42]</w:t>
            </w:r>
          </w:p>
        </w:tc>
      </w:tr>
      <w:tr w:rsidR="00E61BEF" w14:paraId="129F7EF8"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E8740A5" w14:textId="04C2BF77" w:rsidR="00E61BEF" w:rsidRDefault="00E61BEF" w:rsidP="00E61BEF">
            <w:pPr>
              <w:pStyle w:val="TAC"/>
              <w:suppressLineNumbers/>
              <w:suppressAutoHyphens/>
            </w:pPr>
            <w:r>
              <w:t>111</w:t>
            </w:r>
          </w:p>
        </w:tc>
        <w:tc>
          <w:tcPr>
            <w:tcW w:w="2673" w:type="pct"/>
            <w:tcBorders>
              <w:top w:val="single" w:sz="4" w:space="0" w:color="auto"/>
              <w:left w:val="single" w:sz="4" w:space="0" w:color="auto"/>
              <w:bottom w:val="single" w:sz="4" w:space="0" w:color="auto"/>
              <w:right w:val="single" w:sz="4" w:space="0" w:color="auto"/>
            </w:tcBorders>
          </w:tcPr>
          <w:p w14:paraId="05C7E5B1" w14:textId="3E37E4AA" w:rsidR="00E61BEF" w:rsidRDefault="00E61BEF" w:rsidP="00E61BEF">
            <w:pPr>
              <w:pStyle w:val="TAL"/>
              <w:suppressLineNumbers/>
              <w:suppressAutoHyphens/>
            </w:pPr>
            <w:r>
              <w:rPr>
                <w:noProof/>
              </w:rPr>
              <w:t>3GPP-UE-MAC-Address</w:t>
            </w:r>
          </w:p>
        </w:tc>
        <w:tc>
          <w:tcPr>
            <w:tcW w:w="1620" w:type="pct"/>
            <w:gridSpan w:val="2"/>
            <w:tcBorders>
              <w:top w:val="single" w:sz="4" w:space="0" w:color="auto"/>
              <w:left w:val="single" w:sz="4" w:space="0" w:color="auto"/>
              <w:bottom w:val="single" w:sz="4" w:space="0" w:color="auto"/>
              <w:right w:val="single" w:sz="4" w:space="0" w:color="auto"/>
            </w:tcBorders>
          </w:tcPr>
          <w:p w14:paraId="60C3726B" w14:textId="014C1C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50958C6" w14:textId="77777777" w:rsidR="00E61BEF" w:rsidRDefault="00E61BEF" w:rsidP="00E61BEF">
            <w:pPr>
              <w:spacing w:after="0"/>
              <w:rPr>
                <w:rFonts w:ascii="Arial" w:hAnsi="Arial"/>
                <w:sz w:val="18"/>
              </w:rPr>
            </w:pPr>
          </w:p>
        </w:tc>
      </w:tr>
      <w:tr w:rsidR="00E61BEF" w14:paraId="42AA3EE3"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BD6BE2C" w14:textId="5FF15D43" w:rsidR="00E61BEF" w:rsidRDefault="00E61BEF" w:rsidP="00E61BEF">
            <w:pPr>
              <w:pStyle w:val="TAC"/>
              <w:suppressLineNumbers/>
              <w:suppressAutoHyphens/>
            </w:pPr>
            <w:r>
              <w:t>112</w:t>
            </w:r>
          </w:p>
        </w:tc>
        <w:tc>
          <w:tcPr>
            <w:tcW w:w="2673" w:type="pct"/>
            <w:tcBorders>
              <w:top w:val="single" w:sz="4" w:space="0" w:color="auto"/>
              <w:left w:val="single" w:sz="4" w:space="0" w:color="auto"/>
              <w:bottom w:val="single" w:sz="4" w:space="0" w:color="auto"/>
              <w:right w:val="single" w:sz="4" w:space="0" w:color="auto"/>
            </w:tcBorders>
          </w:tcPr>
          <w:p w14:paraId="484A5BCD" w14:textId="4993CB13" w:rsidR="00E61BEF" w:rsidRDefault="00E61BEF" w:rsidP="00E61BEF">
            <w:pPr>
              <w:pStyle w:val="TAL"/>
              <w:suppressLineNumbers/>
              <w:suppressAutoHyphens/>
            </w:pPr>
            <w:r>
              <w:rPr>
                <w:noProof/>
              </w:rPr>
              <w:t>3GPP-Authorization-Reference</w:t>
            </w:r>
          </w:p>
        </w:tc>
        <w:tc>
          <w:tcPr>
            <w:tcW w:w="1620" w:type="pct"/>
            <w:gridSpan w:val="2"/>
            <w:tcBorders>
              <w:top w:val="single" w:sz="4" w:space="0" w:color="auto"/>
              <w:left w:val="single" w:sz="4" w:space="0" w:color="auto"/>
              <w:bottom w:val="single" w:sz="4" w:space="0" w:color="auto"/>
              <w:right w:val="single" w:sz="4" w:space="0" w:color="auto"/>
            </w:tcBorders>
          </w:tcPr>
          <w:p w14:paraId="67B09BB1" w14:textId="45E2873F"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D51B56E" w14:textId="77777777" w:rsidR="00E61BEF" w:rsidRDefault="00E61BEF" w:rsidP="00E61BEF">
            <w:pPr>
              <w:spacing w:after="0"/>
              <w:rPr>
                <w:rFonts w:ascii="Arial" w:hAnsi="Arial"/>
                <w:sz w:val="18"/>
              </w:rPr>
            </w:pPr>
          </w:p>
        </w:tc>
      </w:tr>
      <w:tr w:rsidR="00E61BEF" w14:paraId="033F01CD"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6141D75" w14:textId="1E6B5295" w:rsidR="00E61BEF" w:rsidRDefault="00E61BEF" w:rsidP="00E61BEF">
            <w:pPr>
              <w:pStyle w:val="TAC"/>
              <w:suppressLineNumbers/>
              <w:suppressAutoHyphens/>
            </w:pPr>
            <w:r>
              <w:t>113</w:t>
            </w:r>
          </w:p>
        </w:tc>
        <w:tc>
          <w:tcPr>
            <w:tcW w:w="2673" w:type="pct"/>
            <w:tcBorders>
              <w:top w:val="single" w:sz="4" w:space="0" w:color="auto"/>
              <w:left w:val="single" w:sz="4" w:space="0" w:color="auto"/>
              <w:bottom w:val="single" w:sz="4" w:space="0" w:color="auto"/>
              <w:right w:val="single" w:sz="4" w:space="0" w:color="auto"/>
            </w:tcBorders>
          </w:tcPr>
          <w:p w14:paraId="0CBADE89" w14:textId="164BD7AD" w:rsidR="00E61BEF" w:rsidRDefault="00E61BEF" w:rsidP="00E61BEF">
            <w:pPr>
              <w:pStyle w:val="TAL"/>
              <w:suppressLineNumbers/>
              <w:suppressAutoHyphens/>
            </w:pPr>
            <w:r>
              <w:rPr>
                <w:noProof/>
              </w:rPr>
              <w:t>3GPP-Policy-Reference</w:t>
            </w:r>
          </w:p>
        </w:tc>
        <w:tc>
          <w:tcPr>
            <w:tcW w:w="1620" w:type="pct"/>
            <w:gridSpan w:val="2"/>
            <w:tcBorders>
              <w:top w:val="single" w:sz="4" w:space="0" w:color="auto"/>
              <w:left w:val="single" w:sz="4" w:space="0" w:color="auto"/>
              <w:bottom w:val="single" w:sz="4" w:space="0" w:color="auto"/>
              <w:right w:val="single" w:sz="4" w:space="0" w:color="auto"/>
            </w:tcBorders>
          </w:tcPr>
          <w:p w14:paraId="77F7D6C1" w14:textId="769DCE8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9F691A9" w14:textId="77777777" w:rsidR="00E61BEF" w:rsidRDefault="00E61BEF" w:rsidP="00E61BEF">
            <w:pPr>
              <w:spacing w:after="0"/>
              <w:rPr>
                <w:rFonts w:ascii="Arial" w:hAnsi="Arial"/>
                <w:sz w:val="18"/>
              </w:rPr>
            </w:pPr>
          </w:p>
        </w:tc>
      </w:tr>
      <w:tr w:rsidR="00E61BEF" w14:paraId="2F93E108"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334BD43" w14:textId="1F080FB8" w:rsidR="00E61BEF" w:rsidRDefault="00E61BEF" w:rsidP="00E61BEF">
            <w:pPr>
              <w:pStyle w:val="TAC"/>
              <w:suppressLineNumbers/>
              <w:suppressAutoHyphens/>
            </w:pPr>
            <w:r>
              <w:t>114</w:t>
            </w:r>
          </w:p>
        </w:tc>
        <w:tc>
          <w:tcPr>
            <w:tcW w:w="2673" w:type="pct"/>
            <w:tcBorders>
              <w:top w:val="single" w:sz="4" w:space="0" w:color="auto"/>
              <w:left w:val="single" w:sz="4" w:space="0" w:color="auto"/>
              <w:bottom w:val="single" w:sz="4" w:space="0" w:color="auto"/>
              <w:right w:val="single" w:sz="4" w:space="0" w:color="auto"/>
            </w:tcBorders>
          </w:tcPr>
          <w:p w14:paraId="394D7821" w14:textId="134FCC34" w:rsidR="00E61BEF" w:rsidRDefault="00E61BEF" w:rsidP="00E61BEF">
            <w:pPr>
              <w:pStyle w:val="TAL"/>
              <w:suppressLineNumbers/>
              <w:suppressAutoHyphens/>
            </w:pPr>
            <w:r>
              <w:t>3GPP-Session-AMBR</w:t>
            </w:r>
          </w:p>
        </w:tc>
        <w:tc>
          <w:tcPr>
            <w:tcW w:w="1620" w:type="pct"/>
            <w:gridSpan w:val="2"/>
            <w:tcBorders>
              <w:top w:val="single" w:sz="4" w:space="0" w:color="auto"/>
              <w:left w:val="single" w:sz="4" w:space="0" w:color="auto"/>
              <w:bottom w:val="single" w:sz="4" w:space="0" w:color="auto"/>
              <w:right w:val="single" w:sz="4" w:space="0" w:color="auto"/>
            </w:tcBorders>
          </w:tcPr>
          <w:p w14:paraId="6C064AB9" w14:textId="7759AFDE"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86D9903" w14:textId="77777777" w:rsidR="00E61BEF" w:rsidRDefault="00E61BEF" w:rsidP="00E61BEF">
            <w:pPr>
              <w:spacing w:after="0"/>
              <w:rPr>
                <w:rFonts w:ascii="Arial" w:hAnsi="Arial"/>
                <w:sz w:val="18"/>
              </w:rPr>
            </w:pPr>
          </w:p>
        </w:tc>
      </w:tr>
      <w:tr w:rsidR="00E61BEF" w14:paraId="1C27C377"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72CBAAF" w14:textId="46BCD4B4" w:rsidR="00E61BEF" w:rsidRDefault="00E61BEF" w:rsidP="00E61BEF">
            <w:pPr>
              <w:pStyle w:val="TAC"/>
              <w:suppressLineNumbers/>
              <w:suppressAutoHyphens/>
            </w:pPr>
            <w:r>
              <w:t>115</w:t>
            </w:r>
          </w:p>
        </w:tc>
        <w:tc>
          <w:tcPr>
            <w:tcW w:w="2673" w:type="pct"/>
            <w:tcBorders>
              <w:top w:val="single" w:sz="4" w:space="0" w:color="auto"/>
              <w:left w:val="single" w:sz="4" w:space="0" w:color="auto"/>
              <w:bottom w:val="single" w:sz="4" w:space="0" w:color="auto"/>
              <w:right w:val="single" w:sz="4" w:space="0" w:color="auto"/>
            </w:tcBorders>
          </w:tcPr>
          <w:p w14:paraId="6A02B00D" w14:textId="5538DD5F" w:rsidR="00E61BEF" w:rsidRDefault="00E61BEF" w:rsidP="00E61BEF">
            <w:pPr>
              <w:pStyle w:val="TAL"/>
              <w:suppressLineNumbers/>
              <w:suppressAutoHyphens/>
            </w:pPr>
            <w:r>
              <w:t>3GPP-NAI</w:t>
            </w:r>
          </w:p>
        </w:tc>
        <w:tc>
          <w:tcPr>
            <w:tcW w:w="1620" w:type="pct"/>
            <w:gridSpan w:val="2"/>
            <w:tcBorders>
              <w:top w:val="single" w:sz="4" w:space="0" w:color="auto"/>
              <w:left w:val="single" w:sz="4" w:space="0" w:color="auto"/>
              <w:bottom w:val="single" w:sz="4" w:space="0" w:color="auto"/>
              <w:right w:val="single" w:sz="4" w:space="0" w:color="auto"/>
            </w:tcBorders>
          </w:tcPr>
          <w:p w14:paraId="0428D2D2" w14:textId="0191798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D2C6B93" w14:textId="77777777" w:rsidR="00E61BEF" w:rsidRDefault="00E61BEF" w:rsidP="00E61BEF">
            <w:pPr>
              <w:spacing w:after="0"/>
              <w:rPr>
                <w:rFonts w:ascii="Arial" w:hAnsi="Arial"/>
                <w:sz w:val="18"/>
              </w:rPr>
            </w:pPr>
          </w:p>
        </w:tc>
      </w:tr>
      <w:tr w:rsidR="00E61BEF" w14:paraId="7DA4D934"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6C5CF22" w14:textId="44EF043C" w:rsidR="00E61BEF" w:rsidRDefault="00E61BEF" w:rsidP="00E61BEF">
            <w:pPr>
              <w:pStyle w:val="TAC"/>
              <w:suppressLineNumbers/>
              <w:suppressAutoHyphens/>
            </w:pPr>
            <w:r>
              <w:t>116</w:t>
            </w:r>
          </w:p>
        </w:tc>
        <w:tc>
          <w:tcPr>
            <w:tcW w:w="2673" w:type="pct"/>
            <w:tcBorders>
              <w:top w:val="single" w:sz="4" w:space="0" w:color="auto"/>
              <w:left w:val="single" w:sz="4" w:space="0" w:color="auto"/>
              <w:bottom w:val="single" w:sz="4" w:space="0" w:color="auto"/>
              <w:right w:val="single" w:sz="4" w:space="0" w:color="auto"/>
            </w:tcBorders>
          </w:tcPr>
          <w:p w14:paraId="4DA8470F" w14:textId="20823862" w:rsidR="00E61BEF" w:rsidRDefault="00E61BEF" w:rsidP="00E61BEF">
            <w:pPr>
              <w:pStyle w:val="TAL"/>
              <w:suppressLineNumbers/>
              <w:suppressAutoHyphens/>
            </w:pPr>
            <w:r>
              <w:t>3GPP-Session-AMBR-v2</w:t>
            </w:r>
          </w:p>
        </w:tc>
        <w:tc>
          <w:tcPr>
            <w:tcW w:w="1620" w:type="pct"/>
            <w:gridSpan w:val="2"/>
            <w:tcBorders>
              <w:top w:val="single" w:sz="4" w:space="0" w:color="auto"/>
              <w:left w:val="single" w:sz="4" w:space="0" w:color="auto"/>
              <w:bottom w:val="single" w:sz="4" w:space="0" w:color="auto"/>
              <w:right w:val="single" w:sz="4" w:space="0" w:color="auto"/>
            </w:tcBorders>
          </w:tcPr>
          <w:p w14:paraId="4BBAE004" w14:textId="3EB9CA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B30E3ED" w14:textId="77777777" w:rsidR="00E61BEF" w:rsidRDefault="00E61BEF" w:rsidP="00E61BEF">
            <w:pPr>
              <w:spacing w:after="0"/>
              <w:rPr>
                <w:rFonts w:ascii="Arial" w:hAnsi="Arial"/>
                <w:sz w:val="18"/>
              </w:rPr>
            </w:pPr>
          </w:p>
        </w:tc>
      </w:tr>
      <w:tr w:rsidR="00E61BEF" w14:paraId="08868D11"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82DA57D" w14:textId="789DC52A" w:rsidR="00E61BEF" w:rsidRDefault="00E61BEF" w:rsidP="00E61BEF">
            <w:pPr>
              <w:pStyle w:val="TAC"/>
              <w:suppressLineNumbers/>
              <w:suppressAutoHyphens/>
            </w:pPr>
            <w:r>
              <w:t>118</w:t>
            </w:r>
          </w:p>
        </w:tc>
        <w:tc>
          <w:tcPr>
            <w:tcW w:w="2673" w:type="pct"/>
            <w:tcBorders>
              <w:top w:val="single" w:sz="4" w:space="0" w:color="auto"/>
              <w:left w:val="single" w:sz="4" w:space="0" w:color="auto"/>
              <w:bottom w:val="single" w:sz="4" w:space="0" w:color="auto"/>
              <w:right w:val="single" w:sz="4" w:space="0" w:color="auto"/>
            </w:tcBorders>
          </w:tcPr>
          <w:p w14:paraId="4A328127" w14:textId="57A1D2F1" w:rsidR="00E61BEF" w:rsidRDefault="00E61BEF" w:rsidP="00E61BEF">
            <w:pPr>
              <w:pStyle w:val="TAL"/>
              <w:suppressLineNumbers/>
              <w:suppressAutoHyphens/>
            </w:pPr>
            <w:r>
              <w:t>3GPP-IP-Address-Pool-Info</w:t>
            </w:r>
          </w:p>
        </w:tc>
        <w:tc>
          <w:tcPr>
            <w:tcW w:w="1620" w:type="pct"/>
            <w:gridSpan w:val="2"/>
            <w:tcBorders>
              <w:top w:val="single" w:sz="4" w:space="0" w:color="auto"/>
              <w:left w:val="single" w:sz="4" w:space="0" w:color="auto"/>
              <w:bottom w:val="single" w:sz="4" w:space="0" w:color="auto"/>
              <w:right w:val="single" w:sz="4" w:space="0" w:color="auto"/>
            </w:tcBorders>
          </w:tcPr>
          <w:p w14:paraId="0E919FB8" w14:textId="76265CF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03A91490" w14:textId="77777777" w:rsidR="00E61BEF" w:rsidRDefault="00E61BEF" w:rsidP="00E61BEF">
            <w:pPr>
              <w:spacing w:after="0"/>
              <w:rPr>
                <w:rFonts w:ascii="Arial" w:hAnsi="Arial"/>
                <w:sz w:val="18"/>
              </w:rPr>
            </w:pPr>
          </w:p>
        </w:tc>
      </w:tr>
      <w:tr w:rsidR="00E61BEF" w14:paraId="2CAD084B"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CDE73DC" w14:textId="38C93B69" w:rsidR="00E61BEF" w:rsidRDefault="00E61BEF" w:rsidP="00E61BEF">
            <w:pPr>
              <w:pStyle w:val="TAC"/>
              <w:suppressLineNumbers/>
              <w:suppressAutoHyphens/>
            </w:pPr>
            <w:r>
              <w:t>119</w:t>
            </w:r>
          </w:p>
        </w:tc>
        <w:tc>
          <w:tcPr>
            <w:tcW w:w="2673" w:type="pct"/>
            <w:tcBorders>
              <w:top w:val="single" w:sz="4" w:space="0" w:color="auto"/>
              <w:left w:val="single" w:sz="4" w:space="0" w:color="auto"/>
              <w:bottom w:val="single" w:sz="4" w:space="0" w:color="auto"/>
              <w:right w:val="single" w:sz="4" w:space="0" w:color="auto"/>
            </w:tcBorders>
          </w:tcPr>
          <w:p w14:paraId="6D0F789D" w14:textId="1AF8F04E" w:rsidR="00E61BEF" w:rsidRDefault="00E61BEF" w:rsidP="00E61BEF">
            <w:pPr>
              <w:pStyle w:val="TAL"/>
              <w:suppressLineNumbers/>
              <w:suppressAutoHyphens/>
            </w:pPr>
            <w:r>
              <w:rPr>
                <w:lang w:eastAsia="zh-CN"/>
              </w:rPr>
              <w:t>3GPP-VLAN-Id</w:t>
            </w:r>
          </w:p>
        </w:tc>
        <w:tc>
          <w:tcPr>
            <w:tcW w:w="1620" w:type="pct"/>
            <w:gridSpan w:val="2"/>
            <w:tcBorders>
              <w:top w:val="single" w:sz="4" w:space="0" w:color="auto"/>
              <w:left w:val="single" w:sz="4" w:space="0" w:color="auto"/>
              <w:bottom w:val="single" w:sz="4" w:space="0" w:color="auto"/>
              <w:right w:val="single" w:sz="4" w:space="0" w:color="auto"/>
            </w:tcBorders>
          </w:tcPr>
          <w:p w14:paraId="059319FF" w14:textId="5B27ACE9"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75901F5" w14:textId="77777777" w:rsidR="00E61BEF" w:rsidRDefault="00E61BEF" w:rsidP="00E61BEF">
            <w:pPr>
              <w:spacing w:after="0"/>
              <w:rPr>
                <w:rFonts w:ascii="Arial" w:hAnsi="Arial"/>
                <w:sz w:val="18"/>
              </w:rPr>
            </w:pPr>
          </w:p>
        </w:tc>
      </w:tr>
      <w:tr w:rsidR="00E61BEF" w14:paraId="1493F7E8"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5FE4FDB" w14:textId="1C2158EA" w:rsidR="00E61BEF" w:rsidRDefault="00E61BEF" w:rsidP="00E61BEF">
            <w:pPr>
              <w:pStyle w:val="TAC"/>
              <w:suppressLineNumbers/>
              <w:suppressAutoHyphens/>
            </w:pPr>
            <w:r>
              <w:t>120</w:t>
            </w:r>
          </w:p>
        </w:tc>
        <w:tc>
          <w:tcPr>
            <w:tcW w:w="2673" w:type="pct"/>
            <w:tcBorders>
              <w:top w:val="single" w:sz="4" w:space="0" w:color="auto"/>
              <w:left w:val="single" w:sz="4" w:space="0" w:color="auto"/>
              <w:bottom w:val="single" w:sz="4" w:space="0" w:color="auto"/>
              <w:right w:val="single" w:sz="4" w:space="0" w:color="auto"/>
            </w:tcBorders>
          </w:tcPr>
          <w:p w14:paraId="784A4285" w14:textId="465CBC8F" w:rsidR="00E61BEF" w:rsidRDefault="00E61BEF" w:rsidP="00E61BEF">
            <w:pPr>
              <w:pStyle w:val="TAL"/>
              <w:suppressLineNumbers/>
              <w:suppressAutoHyphens/>
            </w:pPr>
            <w:r>
              <w:t>3GPP-TNAP-Identifier</w:t>
            </w:r>
          </w:p>
        </w:tc>
        <w:tc>
          <w:tcPr>
            <w:tcW w:w="1620" w:type="pct"/>
            <w:gridSpan w:val="2"/>
            <w:tcBorders>
              <w:top w:val="single" w:sz="4" w:space="0" w:color="auto"/>
              <w:left w:val="single" w:sz="4" w:space="0" w:color="auto"/>
              <w:bottom w:val="single" w:sz="4" w:space="0" w:color="auto"/>
              <w:right w:val="single" w:sz="4" w:space="0" w:color="auto"/>
            </w:tcBorders>
          </w:tcPr>
          <w:p w14:paraId="53E6F0D6" w14:textId="6EBA92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DB219C8" w14:textId="77777777" w:rsidR="00E61BEF" w:rsidRDefault="00E61BEF" w:rsidP="00E61BEF">
            <w:pPr>
              <w:spacing w:after="0"/>
              <w:rPr>
                <w:rFonts w:ascii="Arial" w:hAnsi="Arial"/>
                <w:sz w:val="18"/>
              </w:rPr>
            </w:pPr>
          </w:p>
        </w:tc>
      </w:tr>
      <w:tr w:rsidR="00E61BEF" w14:paraId="0F17C618"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B9A487D" w14:textId="06968021" w:rsidR="00E61BEF" w:rsidRDefault="00E61BEF" w:rsidP="00E61BEF">
            <w:pPr>
              <w:pStyle w:val="TAC"/>
              <w:suppressLineNumbers/>
              <w:suppressAutoHyphens/>
            </w:pPr>
            <w:r>
              <w:t>121</w:t>
            </w:r>
          </w:p>
        </w:tc>
        <w:tc>
          <w:tcPr>
            <w:tcW w:w="2673" w:type="pct"/>
            <w:tcBorders>
              <w:top w:val="single" w:sz="4" w:space="0" w:color="auto"/>
              <w:left w:val="single" w:sz="4" w:space="0" w:color="auto"/>
              <w:bottom w:val="single" w:sz="4" w:space="0" w:color="auto"/>
              <w:right w:val="single" w:sz="4" w:space="0" w:color="auto"/>
            </w:tcBorders>
          </w:tcPr>
          <w:p w14:paraId="38DBA8A5" w14:textId="56BE1A60" w:rsidR="00E61BEF" w:rsidRDefault="00E61BEF" w:rsidP="00E61BEF">
            <w:pPr>
              <w:pStyle w:val="TAL"/>
              <w:suppressLineNumbers/>
              <w:suppressAutoHyphens/>
            </w:pPr>
            <w:r>
              <w:t>3GPP-HFC-NodeId</w:t>
            </w:r>
          </w:p>
        </w:tc>
        <w:tc>
          <w:tcPr>
            <w:tcW w:w="1620" w:type="pct"/>
            <w:gridSpan w:val="2"/>
            <w:tcBorders>
              <w:top w:val="single" w:sz="4" w:space="0" w:color="auto"/>
              <w:left w:val="single" w:sz="4" w:space="0" w:color="auto"/>
              <w:bottom w:val="single" w:sz="4" w:space="0" w:color="auto"/>
              <w:right w:val="single" w:sz="4" w:space="0" w:color="auto"/>
            </w:tcBorders>
          </w:tcPr>
          <w:p w14:paraId="5DE1957C" w14:textId="5606AB0B"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3230A431" w14:textId="77777777" w:rsidR="00E61BEF" w:rsidRDefault="00E61BEF" w:rsidP="00E61BEF">
            <w:pPr>
              <w:spacing w:after="0"/>
              <w:rPr>
                <w:rFonts w:ascii="Arial" w:hAnsi="Arial"/>
                <w:sz w:val="18"/>
              </w:rPr>
            </w:pPr>
          </w:p>
        </w:tc>
      </w:tr>
      <w:tr w:rsidR="00E61BEF" w14:paraId="7765AF02"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E17357A" w14:textId="58DC9A7D" w:rsidR="00E61BEF" w:rsidRDefault="00E61BEF" w:rsidP="00E61BEF">
            <w:pPr>
              <w:pStyle w:val="TAC"/>
              <w:suppressLineNumbers/>
              <w:suppressAutoHyphens/>
            </w:pPr>
            <w:r>
              <w:t>122</w:t>
            </w:r>
          </w:p>
        </w:tc>
        <w:tc>
          <w:tcPr>
            <w:tcW w:w="2673" w:type="pct"/>
            <w:tcBorders>
              <w:top w:val="single" w:sz="4" w:space="0" w:color="auto"/>
              <w:left w:val="single" w:sz="4" w:space="0" w:color="auto"/>
              <w:bottom w:val="single" w:sz="4" w:space="0" w:color="auto"/>
              <w:right w:val="single" w:sz="4" w:space="0" w:color="auto"/>
            </w:tcBorders>
          </w:tcPr>
          <w:p w14:paraId="7B6B49FB" w14:textId="221F90EB" w:rsidR="00E61BEF" w:rsidRDefault="00E61BEF" w:rsidP="00E61BEF">
            <w:pPr>
              <w:pStyle w:val="TAL"/>
              <w:suppressLineNumbers/>
              <w:suppressAutoHyphens/>
            </w:pPr>
            <w:r>
              <w:t>3GPP-GLI</w:t>
            </w:r>
          </w:p>
        </w:tc>
        <w:tc>
          <w:tcPr>
            <w:tcW w:w="1620" w:type="pct"/>
            <w:gridSpan w:val="2"/>
            <w:tcBorders>
              <w:top w:val="single" w:sz="4" w:space="0" w:color="auto"/>
              <w:left w:val="single" w:sz="4" w:space="0" w:color="auto"/>
              <w:bottom w:val="single" w:sz="4" w:space="0" w:color="auto"/>
              <w:right w:val="single" w:sz="4" w:space="0" w:color="auto"/>
            </w:tcBorders>
          </w:tcPr>
          <w:p w14:paraId="5E021905" w14:textId="3007433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186B1F5" w14:textId="77777777" w:rsidR="00E61BEF" w:rsidRDefault="00E61BEF" w:rsidP="00E61BEF">
            <w:pPr>
              <w:spacing w:after="0"/>
              <w:rPr>
                <w:rFonts w:ascii="Arial" w:hAnsi="Arial"/>
                <w:sz w:val="18"/>
              </w:rPr>
            </w:pPr>
          </w:p>
        </w:tc>
      </w:tr>
      <w:tr w:rsidR="00E61BEF" w14:paraId="14A2D39B"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01BC249" w14:textId="21AB5A06" w:rsidR="00E61BEF" w:rsidRDefault="00E61BEF" w:rsidP="00E61BEF">
            <w:pPr>
              <w:pStyle w:val="TAC"/>
              <w:suppressLineNumbers/>
              <w:suppressAutoHyphens/>
            </w:pPr>
            <w:r>
              <w:t>123</w:t>
            </w:r>
          </w:p>
        </w:tc>
        <w:tc>
          <w:tcPr>
            <w:tcW w:w="2673" w:type="pct"/>
            <w:tcBorders>
              <w:top w:val="single" w:sz="4" w:space="0" w:color="auto"/>
              <w:left w:val="single" w:sz="4" w:space="0" w:color="auto"/>
              <w:bottom w:val="single" w:sz="4" w:space="0" w:color="auto"/>
              <w:right w:val="single" w:sz="4" w:space="0" w:color="auto"/>
            </w:tcBorders>
          </w:tcPr>
          <w:p w14:paraId="73F970DD" w14:textId="45A94A02" w:rsidR="00E61BEF" w:rsidRDefault="00E61BEF" w:rsidP="00E61BEF">
            <w:pPr>
              <w:pStyle w:val="TAL"/>
              <w:suppressLineNumbers/>
              <w:suppressAutoHyphens/>
            </w:pPr>
            <w:r>
              <w:t>3GPP-Line</w:t>
            </w:r>
            <w:r>
              <w:rPr>
                <w:lang w:eastAsia="zh-CN"/>
              </w:rPr>
              <w:t>-</w:t>
            </w:r>
            <w:r>
              <w:t>Type</w:t>
            </w:r>
          </w:p>
        </w:tc>
        <w:tc>
          <w:tcPr>
            <w:tcW w:w="1620" w:type="pct"/>
            <w:gridSpan w:val="2"/>
            <w:tcBorders>
              <w:top w:val="single" w:sz="4" w:space="0" w:color="auto"/>
              <w:left w:val="single" w:sz="4" w:space="0" w:color="auto"/>
              <w:bottom w:val="single" w:sz="4" w:space="0" w:color="auto"/>
              <w:right w:val="single" w:sz="4" w:space="0" w:color="auto"/>
            </w:tcBorders>
          </w:tcPr>
          <w:p w14:paraId="436BC259" w14:textId="0A89008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80BB81C" w14:textId="77777777" w:rsidR="00E61BEF" w:rsidRDefault="00E61BEF" w:rsidP="00E61BEF">
            <w:pPr>
              <w:spacing w:after="0"/>
              <w:rPr>
                <w:rFonts w:ascii="Arial" w:hAnsi="Arial"/>
                <w:sz w:val="18"/>
              </w:rPr>
            </w:pPr>
          </w:p>
        </w:tc>
      </w:tr>
      <w:tr w:rsidR="00E61BEF" w14:paraId="652A0345"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59C9516" w14:textId="44E6E22F" w:rsidR="00E61BEF" w:rsidRDefault="00E61BEF" w:rsidP="00E61BEF">
            <w:pPr>
              <w:pStyle w:val="TAC"/>
              <w:suppressLineNumbers/>
              <w:suppressAutoHyphens/>
            </w:pPr>
            <w:r>
              <w:t>124</w:t>
            </w:r>
          </w:p>
        </w:tc>
        <w:tc>
          <w:tcPr>
            <w:tcW w:w="2673" w:type="pct"/>
            <w:tcBorders>
              <w:top w:val="single" w:sz="4" w:space="0" w:color="auto"/>
              <w:left w:val="single" w:sz="4" w:space="0" w:color="auto"/>
              <w:bottom w:val="single" w:sz="4" w:space="0" w:color="auto"/>
              <w:right w:val="single" w:sz="4" w:space="0" w:color="auto"/>
            </w:tcBorders>
          </w:tcPr>
          <w:p w14:paraId="2310342D" w14:textId="6880116B" w:rsidR="00E61BEF" w:rsidRDefault="00E61BEF" w:rsidP="00E61BEF">
            <w:pPr>
              <w:pStyle w:val="TAL"/>
              <w:suppressLineNumbers/>
              <w:suppressAutoHyphens/>
            </w:pPr>
            <w:r>
              <w:rPr>
                <w:noProof/>
              </w:rPr>
              <w:t>3GPP-NID</w:t>
            </w:r>
          </w:p>
        </w:tc>
        <w:tc>
          <w:tcPr>
            <w:tcW w:w="1620" w:type="pct"/>
            <w:gridSpan w:val="2"/>
            <w:tcBorders>
              <w:top w:val="single" w:sz="4" w:space="0" w:color="auto"/>
              <w:left w:val="single" w:sz="4" w:space="0" w:color="auto"/>
              <w:bottom w:val="single" w:sz="4" w:space="0" w:color="auto"/>
              <w:right w:val="single" w:sz="4" w:space="0" w:color="auto"/>
            </w:tcBorders>
          </w:tcPr>
          <w:p w14:paraId="3FAE6B41" w14:textId="142928B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1556C57" w14:textId="77777777" w:rsidR="00E61BEF" w:rsidRDefault="00E61BEF" w:rsidP="00E61BEF">
            <w:pPr>
              <w:spacing w:after="0"/>
              <w:rPr>
                <w:rFonts w:ascii="Arial" w:hAnsi="Arial"/>
                <w:sz w:val="18"/>
              </w:rPr>
            </w:pPr>
          </w:p>
        </w:tc>
      </w:tr>
      <w:tr w:rsidR="00E61BEF" w14:paraId="6FBC84B8"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7CC5AB7" w14:textId="0A0C9F99" w:rsidR="00E61BEF" w:rsidRDefault="00E61BEF" w:rsidP="00E61BEF">
            <w:pPr>
              <w:pStyle w:val="TAC"/>
              <w:suppressLineNumbers/>
              <w:suppressAutoHyphens/>
            </w:pPr>
            <w:r>
              <w:t>125</w:t>
            </w:r>
          </w:p>
        </w:tc>
        <w:tc>
          <w:tcPr>
            <w:tcW w:w="2673" w:type="pct"/>
            <w:tcBorders>
              <w:top w:val="single" w:sz="4" w:space="0" w:color="auto"/>
              <w:left w:val="single" w:sz="4" w:space="0" w:color="auto"/>
              <w:bottom w:val="single" w:sz="4" w:space="0" w:color="auto"/>
              <w:right w:val="single" w:sz="4" w:space="0" w:color="auto"/>
            </w:tcBorders>
          </w:tcPr>
          <w:p w14:paraId="15C0E07F" w14:textId="21536842" w:rsidR="00E61BEF" w:rsidRDefault="00E61BEF" w:rsidP="00E61BEF">
            <w:pPr>
              <w:pStyle w:val="TAL"/>
              <w:suppressLineNumbers/>
              <w:suppressAutoHyphens/>
            </w:pPr>
            <w:r>
              <w:rPr>
                <w:noProof/>
              </w:rPr>
              <w:t>3GPP-Session-S-NSSAI</w:t>
            </w:r>
          </w:p>
        </w:tc>
        <w:tc>
          <w:tcPr>
            <w:tcW w:w="1620" w:type="pct"/>
            <w:gridSpan w:val="2"/>
            <w:tcBorders>
              <w:top w:val="single" w:sz="4" w:space="0" w:color="auto"/>
              <w:left w:val="single" w:sz="4" w:space="0" w:color="auto"/>
              <w:bottom w:val="single" w:sz="4" w:space="0" w:color="auto"/>
              <w:right w:val="single" w:sz="4" w:space="0" w:color="auto"/>
            </w:tcBorders>
          </w:tcPr>
          <w:p w14:paraId="23711C97" w14:textId="17D35DE2"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5628607" w14:textId="77777777" w:rsidR="00E61BEF" w:rsidRDefault="00E61BEF" w:rsidP="00E61BEF">
            <w:pPr>
              <w:spacing w:after="0"/>
              <w:rPr>
                <w:rFonts w:ascii="Arial" w:hAnsi="Arial"/>
                <w:sz w:val="18"/>
              </w:rPr>
            </w:pPr>
          </w:p>
        </w:tc>
      </w:tr>
      <w:tr w:rsidR="00E61BEF" w14:paraId="442C082F"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58EBAE2" w14:textId="22C55988" w:rsidR="00E61BEF" w:rsidRDefault="00E61BEF" w:rsidP="00E61BEF">
            <w:pPr>
              <w:pStyle w:val="TAC"/>
              <w:suppressLineNumbers/>
              <w:suppressAutoHyphens/>
            </w:pPr>
            <w:r>
              <w:t>126</w:t>
            </w:r>
          </w:p>
        </w:tc>
        <w:tc>
          <w:tcPr>
            <w:tcW w:w="2673" w:type="pct"/>
            <w:tcBorders>
              <w:top w:val="single" w:sz="4" w:space="0" w:color="auto"/>
              <w:left w:val="single" w:sz="4" w:space="0" w:color="auto"/>
              <w:bottom w:val="single" w:sz="4" w:space="0" w:color="auto"/>
              <w:right w:val="single" w:sz="4" w:space="0" w:color="auto"/>
            </w:tcBorders>
          </w:tcPr>
          <w:p w14:paraId="6FA43F39" w14:textId="08087340" w:rsidR="00E61BEF" w:rsidRDefault="00E61BEF" w:rsidP="00E61BEF">
            <w:pPr>
              <w:pStyle w:val="TAL"/>
              <w:suppressLineNumbers/>
              <w:suppressAutoHyphens/>
            </w:pPr>
            <w:r>
              <w:rPr>
                <w:noProof/>
              </w:rPr>
              <w:t>3GPP-CHF-FQDN</w:t>
            </w:r>
          </w:p>
        </w:tc>
        <w:tc>
          <w:tcPr>
            <w:tcW w:w="1620" w:type="pct"/>
            <w:gridSpan w:val="2"/>
            <w:tcBorders>
              <w:top w:val="single" w:sz="4" w:space="0" w:color="auto"/>
              <w:left w:val="single" w:sz="4" w:space="0" w:color="auto"/>
              <w:bottom w:val="single" w:sz="4" w:space="0" w:color="auto"/>
              <w:right w:val="single" w:sz="4" w:space="0" w:color="auto"/>
            </w:tcBorders>
          </w:tcPr>
          <w:p w14:paraId="0B1A66B8" w14:textId="473A249C"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0EE361CF" w14:textId="77777777" w:rsidR="00E61BEF" w:rsidRDefault="00E61BEF" w:rsidP="00E61BEF">
            <w:pPr>
              <w:spacing w:after="0"/>
              <w:rPr>
                <w:rFonts w:ascii="Arial" w:hAnsi="Arial"/>
                <w:sz w:val="18"/>
              </w:rPr>
            </w:pPr>
          </w:p>
        </w:tc>
      </w:tr>
      <w:tr w:rsidR="00E61BEF" w14:paraId="05BA000F"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842BF93" w14:textId="1C9B3DA8" w:rsidR="00E61BEF" w:rsidRDefault="00E61BEF" w:rsidP="00E61BEF">
            <w:pPr>
              <w:pStyle w:val="TAC"/>
              <w:suppressLineNumbers/>
              <w:suppressAutoHyphens/>
            </w:pPr>
            <w:r>
              <w:t>127</w:t>
            </w:r>
          </w:p>
        </w:tc>
        <w:tc>
          <w:tcPr>
            <w:tcW w:w="2673" w:type="pct"/>
            <w:tcBorders>
              <w:top w:val="single" w:sz="4" w:space="0" w:color="auto"/>
              <w:left w:val="single" w:sz="4" w:space="0" w:color="auto"/>
              <w:bottom w:val="single" w:sz="4" w:space="0" w:color="auto"/>
              <w:right w:val="single" w:sz="4" w:space="0" w:color="auto"/>
            </w:tcBorders>
          </w:tcPr>
          <w:p w14:paraId="63BC55B3" w14:textId="0A99065D" w:rsidR="00E61BEF" w:rsidRDefault="00E61BEF" w:rsidP="00E61BEF">
            <w:pPr>
              <w:pStyle w:val="TAL"/>
              <w:suppressLineNumbers/>
              <w:suppressAutoHyphens/>
            </w:pPr>
            <w:r>
              <w:rPr>
                <w:noProof/>
              </w:rPr>
              <w:t>3GPP-Serving-NF-FQDN</w:t>
            </w:r>
          </w:p>
        </w:tc>
        <w:tc>
          <w:tcPr>
            <w:tcW w:w="1620" w:type="pct"/>
            <w:gridSpan w:val="2"/>
            <w:tcBorders>
              <w:top w:val="single" w:sz="4" w:space="0" w:color="auto"/>
              <w:left w:val="single" w:sz="4" w:space="0" w:color="auto"/>
              <w:bottom w:val="single" w:sz="4" w:space="0" w:color="auto"/>
              <w:right w:val="single" w:sz="4" w:space="0" w:color="auto"/>
            </w:tcBorders>
          </w:tcPr>
          <w:p w14:paraId="4B309210" w14:textId="2B95D755"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1604815" w14:textId="77777777" w:rsidR="00E61BEF" w:rsidRDefault="00E61BEF" w:rsidP="00E61BEF">
            <w:pPr>
              <w:spacing w:after="0"/>
              <w:rPr>
                <w:rFonts w:ascii="Arial" w:hAnsi="Arial"/>
                <w:sz w:val="18"/>
              </w:rPr>
            </w:pPr>
          </w:p>
        </w:tc>
      </w:tr>
      <w:tr w:rsidR="00E61BEF" w14:paraId="6926E60D"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BA0FC4A" w14:textId="2E729E8A" w:rsidR="00E61BEF" w:rsidRDefault="00E61BEF" w:rsidP="00E61BEF">
            <w:pPr>
              <w:pStyle w:val="TAC"/>
              <w:suppressLineNumbers/>
              <w:suppressAutoHyphens/>
            </w:pPr>
            <w:r>
              <w:t>128</w:t>
            </w:r>
          </w:p>
        </w:tc>
        <w:tc>
          <w:tcPr>
            <w:tcW w:w="2673" w:type="pct"/>
            <w:tcBorders>
              <w:top w:val="single" w:sz="4" w:space="0" w:color="auto"/>
              <w:left w:val="single" w:sz="4" w:space="0" w:color="auto"/>
              <w:bottom w:val="single" w:sz="4" w:space="0" w:color="auto"/>
              <w:right w:val="single" w:sz="4" w:space="0" w:color="auto"/>
            </w:tcBorders>
          </w:tcPr>
          <w:p w14:paraId="79FB8F9A" w14:textId="7E38D29F" w:rsidR="00E61BEF" w:rsidRDefault="00E61BEF" w:rsidP="00E61BEF">
            <w:pPr>
              <w:pStyle w:val="TAL"/>
              <w:suppressLineNumbers/>
              <w:suppressAutoHyphens/>
            </w:pPr>
            <w:r>
              <w:rPr>
                <w:noProof/>
              </w:rPr>
              <w:t>3GPP-Session-Id</w:t>
            </w:r>
          </w:p>
        </w:tc>
        <w:tc>
          <w:tcPr>
            <w:tcW w:w="1620" w:type="pct"/>
            <w:gridSpan w:val="2"/>
            <w:tcBorders>
              <w:top w:val="single" w:sz="4" w:space="0" w:color="auto"/>
              <w:left w:val="single" w:sz="4" w:space="0" w:color="auto"/>
              <w:bottom w:val="single" w:sz="4" w:space="0" w:color="auto"/>
              <w:right w:val="single" w:sz="4" w:space="0" w:color="auto"/>
            </w:tcBorders>
          </w:tcPr>
          <w:p w14:paraId="42C0F64A" w14:textId="64F50A55"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FB54BB9" w14:textId="77777777" w:rsidR="00E61BEF" w:rsidRDefault="00E61BEF" w:rsidP="00E61BEF">
            <w:pPr>
              <w:spacing w:after="0"/>
              <w:rPr>
                <w:rFonts w:ascii="Arial" w:hAnsi="Arial"/>
                <w:sz w:val="18"/>
              </w:rPr>
            </w:pPr>
          </w:p>
        </w:tc>
      </w:tr>
      <w:tr w:rsidR="00E61BEF" w14:paraId="698362D7"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6F8FBAA" w14:textId="279A405D" w:rsidR="00E61BEF" w:rsidRDefault="00E61BEF" w:rsidP="00E61BEF">
            <w:pPr>
              <w:pStyle w:val="TAC"/>
              <w:suppressLineNumbers/>
              <w:suppressAutoHyphens/>
            </w:pPr>
            <w:r>
              <w:t>129</w:t>
            </w:r>
          </w:p>
        </w:tc>
        <w:tc>
          <w:tcPr>
            <w:tcW w:w="2673" w:type="pct"/>
            <w:tcBorders>
              <w:top w:val="single" w:sz="4" w:space="0" w:color="auto"/>
              <w:left w:val="single" w:sz="4" w:space="0" w:color="auto"/>
              <w:bottom w:val="single" w:sz="4" w:space="0" w:color="auto"/>
              <w:right w:val="single" w:sz="4" w:space="0" w:color="auto"/>
            </w:tcBorders>
          </w:tcPr>
          <w:p w14:paraId="48DB9F98" w14:textId="63A3EF53" w:rsidR="00E61BEF" w:rsidRDefault="00E61BEF" w:rsidP="00E61BEF">
            <w:pPr>
              <w:pStyle w:val="TAL"/>
              <w:suppressLineNumbers/>
              <w:suppressAutoHyphens/>
            </w:pPr>
            <w:r>
              <w:rPr>
                <w:noProof/>
              </w:rPr>
              <w:t>3GPP-GCI</w:t>
            </w:r>
          </w:p>
        </w:tc>
        <w:tc>
          <w:tcPr>
            <w:tcW w:w="1620" w:type="pct"/>
            <w:gridSpan w:val="2"/>
            <w:tcBorders>
              <w:top w:val="single" w:sz="4" w:space="0" w:color="auto"/>
              <w:left w:val="single" w:sz="4" w:space="0" w:color="auto"/>
              <w:bottom w:val="single" w:sz="4" w:space="0" w:color="auto"/>
              <w:right w:val="single" w:sz="4" w:space="0" w:color="auto"/>
            </w:tcBorders>
          </w:tcPr>
          <w:p w14:paraId="2C86675B" w14:textId="23211E3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3B37DF6E" w14:textId="77777777" w:rsidR="00E61BEF" w:rsidRDefault="00E61BEF" w:rsidP="00E61BEF">
            <w:pPr>
              <w:spacing w:after="0"/>
              <w:rPr>
                <w:rFonts w:ascii="Arial" w:hAnsi="Arial"/>
                <w:sz w:val="18"/>
              </w:rPr>
            </w:pPr>
          </w:p>
        </w:tc>
      </w:tr>
      <w:tr w:rsidR="00E61BEF" w14:paraId="3D4F2625"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073B0D0" w14:textId="48900BE0" w:rsidR="00E61BEF" w:rsidRDefault="00E61BEF" w:rsidP="00E61BEF">
            <w:pPr>
              <w:pStyle w:val="TAC"/>
              <w:suppressLineNumbers/>
              <w:suppressAutoHyphens/>
            </w:pPr>
            <w:r>
              <w:t>130</w:t>
            </w:r>
          </w:p>
        </w:tc>
        <w:tc>
          <w:tcPr>
            <w:tcW w:w="2673" w:type="pct"/>
            <w:tcBorders>
              <w:top w:val="single" w:sz="4" w:space="0" w:color="auto"/>
              <w:left w:val="single" w:sz="4" w:space="0" w:color="auto"/>
              <w:bottom w:val="single" w:sz="4" w:space="0" w:color="auto"/>
              <w:right w:val="single" w:sz="4" w:space="0" w:color="auto"/>
            </w:tcBorders>
          </w:tcPr>
          <w:p w14:paraId="21530C2F" w14:textId="5924748E" w:rsidR="00E61BEF" w:rsidRDefault="00E61BEF" w:rsidP="00E61BEF">
            <w:pPr>
              <w:pStyle w:val="TAL"/>
              <w:suppressLineNumbers/>
              <w:suppressAutoHyphens/>
            </w:pPr>
            <w:r>
              <w:t>3GPP-DNAI</w:t>
            </w:r>
          </w:p>
        </w:tc>
        <w:tc>
          <w:tcPr>
            <w:tcW w:w="1620" w:type="pct"/>
            <w:gridSpan w:val="2"/>
            <w:tcBorders>
              <w:top w:val="single" w:sz="4" w:space="0" w:color="auto"/>
              <w:left w:val="single" w:sz="4" w:space="0" w:color="auto"/>
              <w:bottom w:val="single" w:sz="4" w:space="0" w:color="auto"/>
              <w:right w:val="single" w:sz="4" w:space="0" w:color="auto"/>
            </w:tcBorders>
          </w:tcPr>
          <w:p w14:paraId="0A071ADA" w14:textId="66983FCE"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D9DE460" w14:textId="77777777" w:rsidR="00E61BEF" w:rsidRDefault="00E61BEF" w:rsidP="00E61BEF">
            <w:pPr>
              <w:spacing w:after="0"/>
              <w:rPr>
                <w:rFonts w:ascii="Arial" w:hAnsi="Arial"/>
                <w:sz w:val="18"/>
              </w:rPr>
            </w:pPr>
          </w:p>
        </w:tc>
      </w:tr>
      <w:tr w:rsidR="00E61BEF" w14:paraId="657591AA"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077292B" w14:textId="79D4A1F7" w:rsidR="00E61BEF" w:rsidRDefault="00E61BEF" w:rsidP="00E61BEF">
            <w:pPr>
              <w:pStyle w:val="TAC"/>
              <w:suppressLineNumbers/>
              <w:suppressAutoHyphens/>
            </w:pPr>
            <w:r>
              <w:t>131</w:t>
            </w:r>
          </w:p>
        </w:tc>
        <w:tc>
          <w:tcPr>
            <w:tcW w:w="2673" w:type="pct"/>
            <w:tcBorders>
              <w:top w:val="single" w:sz="4" w:space="0" w:color="auto"/>
              <w:left w:val="single" w:sz="4" w:space="0" w:color="auto"/>
              <w:bottom w:val="single" w:sz="4" w:space="0" w:color="auto"/>
              <w:right w:val="single" w:sz="4" w:space="0" w:color="auto"/>
            </w:tcBorders>
          </w:tcPr>
          <w:p w14:paraId="1673144A" w14:textId="6D5682A7" w:rsidR="00E61BEF" w:rsidRDefault="00E61BEF" w:rsidP="00E61BEF">
            <w:pPr>
              <w:pStyle w:val="TAL"/>
              <w:suppressLineNumbers/>
              <w:suppressAutoHyphens/>
            </w:pPr>
            <w:r>
              <w:rPr>
                <w:noProof/>
              </w:rPr>
              <w:t>3GPP-RSN</w:t>
            </w:r>
          </w:p>
        </w:tc>
        <w:tc>
          <w:tcPr>
            <w:tcW w:w="1620" w:type="pct"/>
            <w:gridSpan w:val="2"/>
            <w:tcBorders>
              <w:top w:val="single" w:sz="4" w:space="0" w:color="auto"/>
              <w:left w:val="single" w:sz="4" w:space="0" w:color="auto"/>
              <w:bottom w:val="single" w:sz="4" w:space="0" w:color="auto"/>
              <w:right w:val="single" w:sz="4" w:space="0" w:color="auto"/>
            </w:tcBorders>
          </w:tcPr>
          <w:p w14:paraId="57DE212A" w14:textId="2ADF3FAC"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FAB30A1" w14:textId="77777777" w:rsidR="00E61BEF" w:rsidRDefault="00E61BEF" w:rsidP="00E61BEF">
            <w:pPr>
              <w:spacing w:after="0"/>
              <w:rPr>
                <w:rFonts w:ascii="Arial" w:hAnsi="Arial"/>
                <w:sz w:val="18"/>
              </w:rPr>
            </w:pPr>
          </w:p>
        </w:tc>
      </w:tr>
      <w:tr w:rsidR="00E61BEF" w14:paraId="3E75B943"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14FEC05" w14:textId="519A7ED4" w:rsidR="00E61BEF" w:rsidRDefault="00E61BEF" w:rsidP="00E61BEF">
            <w:pPr>
              <w:pStyle w:val="TAC"/>
              <w:suppressLineNumbers/>
              <w:suppressAutoHyphens/>
            </w:pPr>
            <w:r>
              <w:t>132</w:t>
            </w:r>
          </w:p>
        </w:tc>
        <w:tc>
          <w:tcPr>
            <w:tcW w:w="2673" w:type="pct"/>
            <w:tcBorders>
              <w:top w:val="single" w:sz="4" w:space="0" w:color="auto"/>
              <w:left w:val="single" w:sz="4" w:space="0" w:color="auto"/>
              <w:bottom w:val="single" w:sz="4" w:space="0" w:color="auto"/>
              <w:right w:val="single" w:sz="4" w:space="0" w:color="auto"/>
            </w:tcBorders>
          </w:tcPr>
          <w:p w14:paraId="021E6552" w14:textId="2F006096" w:rsidR="00E61BEF" w:rsidRDefault="00E61BEF" w:rsidP="00E61BEF">
            <w:pPr>
              <w:pStyle w:val="TAL"/>
              <w:suppressLineNumbers/>
              <w:suppressAutoHyphens/>
            </w:pPr>
            <w:r>
              <w:rPr>
                <w:noProof/>
              </w:rPr>
              <w:t>3GPP-Session-Pair-Id</w:t>
            </w:r>
          </w:p>
        </w:tc>
        <w:tc>
          <w:tcPr>
            <w:tcW w:w="1620" w:type="pct"/>
            <w:gridSpan w:val="2"/>
            <w:tcBorders>
              <w:top w:val="single" w:sz="4" w:space="0" w:color="auto"/>
              <w:left w:val="single" w:sz="4" w:space="0" w:color="auto"/>
              <w:bottom w:val="single" w:sz="4" w:space="0" w:color="auto"/>
              <w:right w:val="single" w:sz="4" w:space="0" w:color="auto"/>
            </w:tcBorders>
          </w:tcPr>
          <w:p w14:paraId="6321A4AC" w14:textId="3C861E9A"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CB748EF" w14:textId="77777777" w:rsidR="00E61BEF" w:rsidRDefault="00E61BEF" w:rsidP="00E61BEF">
            <w:pPr>
              <w:spacing w:after="0"/>
              <w:rPr>
                <w:rFonts w:ascii="Arial" w:hAnsi="Arial"/>
                <w:sz w:val="18"/>
              </w:rPr>
            </w:pPr>
          </w:p>
        </w:tc>
      </w:tr>
      <w:tr w:rsidR="00E61BEF" w14:paraId="31463B1B"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5512145" w14:textId="0050D80F" w:rsidR="00E61BEF" w:rsidRDefault="00E61BEF" w:rsidP="00E61BEF">
            <w:pPr>
              <w:pStyle w:val="TAC"/>
              <w:suppressLineNumbers/>
              <w:suppressAutoHyphens/>
            </w:pPr>
            <w:r>
              <w:t>133</w:t>
            </w:r>
          </w:p>
        </w:tc>
        <w:tc>
          <w:tcPr>
            <w:tcW w:w="2673" w:type="pct"/>
            <w:tcBorders>
              <w:top w:val="single" w:sz="4" w:space="0" w:color="auto"/>
              <w:left w:val="single" w:sz="4" w:space="0" w:color="auto"/>
              <w:bottom w:val="single" w:sz="4" w:space="0" w:color="auto"/>
              <w:right w:val="single" w:sz="4" w:space="0" w:color="auto"/>
            </w:tcBorders>
          </w:tcPr>
          <w:p w14:paraId="54763D6A" w14:textId="387D7052" w:rsidR="00E61BEF" w:rsidRDefault="00E61BEF" w:rsidP="00E61BEF">
            <w:pPr>
              <w:pStyle w:val="TAL"/>
              <w:suppressLineNumbers/>
              <w:suppressAutoHyphens/>
            </w:pPr>
            <w:r w:rsidRPr="00E164CE">
              <w:t>3GPP-Charging-Id-v2</w:t>
            </w:r>
          </w:p>
        </w:tc>
        <w:tc>
          <w:tcPr>
            <w:tcW w:w="1620" w:type="pct"/>
            <w:gridSpan w:val="2"/>
            <w:tcBorders>
              <w:top w:val="single" w:sz="4" w:space="0" w:color="auto"/>
              <w:left w:val="single" w:sz="4" w:space="0" w:color="auto"/>
              <w:bottom w:val="single" w:sz="4" w:space="0" w:color="auto"/>
              <w:right w:val="single" w:sz="4" w:space="0" w:color="auto"/>
            </w:tcBorders>
          </w:tcPr>
          <w:p w14:paraId="571EF42E" w14:textId="3F4ACE7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98A7F65" w14:textId="77777777" w:rsidR="00E61BEF" w:rsidRDefault="00E61BEF" w:rsidP="00E61BEF">
            <w:pPr>
              <w:spacing w:after="0"/>
              <w:rPr>
                <w:rFonts w:ascii="Arial" w:hAnsi="Arial"/>
                <w:sz w:val="18"/>
              </w:rPr>
            </w:pPr>
          </w:p>
        </w:tc>
      </w:tr>
      <w:tr w:rsidR="00E61BEF" w14:paraId="72287D3D" w14:textId="77777777" w:rsidTr="008B6D72">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E56467C" w14:textId="33DF5079" w:rsidR="00E61BEF" w:rsidRDefault="00E61BEF" w:rsidP="00E61BEF">
            <w:pPr>
              <w:pStyle w:val="TAC"/>
              <w:suppressLineNumbers/>
              <w:suppressAutoHyphens/>
            </w:pPr>
            <w:r>
              <w:t>134</w:t>
            </w:r>
          </w:p>
        </w:tc>
        <w:tc>
          <w:tcPr>
            <w:tcW w:w="2673" w:type="pct"/>
            <w:tcBorders>
              <w:top w:val="single" w:sz="4" w:space="0" w:color="auto"/>
              <w:left w:val="single" w:sz="4" w:space="0" w:color="auto"/>
              <w:bottom w:val="single" w:sz="4" w:space="0" w:color="auto"/>
              <w:right w:val="single" w:sz="4" w:space="0" w:color="auto"/>
            </w:tcBorders>
          </w:tcPr>
          <w:p w14:paraId="7EDAEE6A" w14:textId="191EF000" w:rsidR="00E61BEF" w:rsidRDefault="00E61BEF" w:rsidP="00E61BEF">
            <w:pPr>
              <w:pStyle w:val="TAL"/>
              <w:suppressLineNumbers/>
              <w:suppressAutoHyphens/>
            </w:pPr>
            <w:r>
              <w:t>3GPP-VLAN-Handling</w:t>
            </w:r>
          </w:p>
        </w:tc>
        <w:tc>
          <w:tcPr>
            <w:tcW w:w="1620" w:type="pct"/>
            <w:gridSpan w:val="2"/>
            <w:tcBorders>
              <w:top w:val="single" w:sz="4" w:space="0" w:color="auto"/>
              <w:left w:val="single" w:sz="4" w:space="0" w:color="auto"/>
              <w:bottom w:val="single" w:sz="4" w:space="0" w:color="auto"/>
              <w:right w:val="single" w:sz="4" w:space="0" w:color="auto"/>
            </w:tcBorders>
          </w:tcPr>
          <w:p w14:paraId="2FF963F3" w14:textId="52E9F2C3" w:rsidR="00E61BEF" w:rsidRDefault="00E61BEF" w:rsidP="00E61BEF">
            <w:pPr>
              <w:pStyle w:val="TAC"/>
              <w:suppressLineNumbers/>
              <w:suppressAutoHyphens/>
            </w:pPr>
            <w:r>
              <w:t>OctetString</w:t>
            </w:r>
          </w:p>
        </w:tc>
        <w:tc>
          <w:tcPr>
            <w:tcW w:w="0" w:type="auto"/>
            <w:vMerge/>
            <w:tcBorders>
              <w:left w:val="single" w:sz="4" w:space="0" w:color="auto"/>
              <w:bottom w:val="single" w:sz="4" w:space="0" w:color="auto"/>
              <w:right w:val="single" w:sz="4" w:space="0" w:color="auto"/>
            </w:tcBorders>
            <w:vAlign w:val="center"/>
          </w:tcPr>
          <w:p w14:paraId="0D7C3C78" w14:textId="77777777" w:rsidR="00E61BEF" w:rsidRDefault="00E61BEF" w:rsidP="00E61BEF">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61BEF" w14:paraId="2472431B"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EF0FB" w14:textId="77777777" w:rsidR="00E61BEF" w:rsidRDefault="00E61BEF">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7EDF7963" w14:textId="77777777" w:rsidR="00E61BEF" w:rsidRDefault="00E61BEF">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5E40D19C"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right w:val="single" w:sz="4" w:space="0" w:color="auto"/>
            </w:tcBorders>
            <w:vAlign w:val="center"/>
            <w:hideMark/>
          </w:tcPr>
          <w:p w14:paraId="77B6373E" w14:textId="77777777" w:rsidR="00E61BEF" w:rsidRDefault="00E61BEF">
            <w:pPr>
              <w:pStyle w:val="LD"/>
              <w:suppressLineNumbers/>
              <w:suppressAutoHyphens/>
              <w:jc w:val="center"/>
            </w:pPr>
            <w:r>
              <w:rPr>
                <w:rFonts w:ascii="Arial" w:hAnsi="Arial"/>
                <w:sz w:val="18"/>
              </w:rPr>
              <w:t>29.109 [7]</w:t>
            </w:r>
          </w:p>
        </w:tc>
      </w:tr>
      <w:tr w:rsidR="00E61BEF" w14:paraId="3ECBF47A"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526C5" w14:textId="77777777" w:rsidR="00E61BEF" w:rsidRDefault="00E61BEF">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52D23BD" w14:textId="77777777" w:rsidR="00E61BEF" w:rsidRDefault="00E61BEF">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C0F124"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7EF9FA2" w14:textId="77777777" w:rsidR="00E61BEF" w:rsidRDefault="00E61BEF">
            <w:pPr>
              <w:spacing w:after="0"/>
              <w:rPr>
                <w:rFonts w:ascii="Courier New" w:hAnsi="Courier New"/>
                <w:noProof/>
              </w:rPr>
            </w:pPr>
          </w:p>
        </w:tc>
      </w:tr>
      <w:tr w:rsidR="00E61BEF" w14:paraId="4EBFFE26"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B214" w14:textId="77777777" w:rsidR="00E61BEF" w:rsidRDefault="00E61BEF">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7EB28739" w14:textId="77777777" w:rsidR="00E61BEF" w:rsidRDefault="00E61BEF">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FA8D5F"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40E2C23" w14:textId="77777777" w:rsidR="00E61BEF" w:rsidRDefault="00E61BEF">
            <w:pPr>
              <w:spacing w:after="0"/>
              <w:rPr>
                <w:rFonts w:ascii="Courier New" w:hAnsi="Courier New"/>
                <w:noProof/>
              </w:rPr>
            </w:pPr>
          </w:p>
        </w:tc>
      </w:tr>
      <w:tr w:rsidR="00E61BEF" w14:paraId="4B5B1F70"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5E3ED" w14:textId="77777777" w:rsidR="00E61BEF" w:rsidRDefault="00E61BEF">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4985D90F" w14:textId="77777777" w:rsidR="00E61BEF" w:rsidRDefault="00E61BEF">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EE4E5BF"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E4EAD4D" w14:textId="77777777" w:rsidR="00E61BEF" w:rsidRDefault="00E61BEF">
            <w:pPr>
              <w:spacing w:after="0"/>
              <w:rPr>
                <w:rFonts w:ascii="Courier New" w:hAnsi="Courier New"/>
                <w:noProof/>
              </w:rPr>
            </w:pPr>
          </w:p>
        </w:tc>
      </w:tr>
      <w:tr w:rsidR="00E61BEF" w14:paraId="6DBAE668"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1FBEF" w14:textId="77777777" w:rsidR="00E61BEF" w:rsidRDefault="00E61BEF">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6FBAB70B" w14:textId="77777777" w:rsidR="00E61BEF" w:rsidRDefault="00E61BEF">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0D1C2E"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6FEF2F1" w14:textId="77777777" w:rsidR="00E61BEF" w:rsidRDefault="00E61BEF">
            <w:pPr>
              <w:spacing w:after="0"/>
              <w:rPr>
                <w:rFonts w:ascii="Courier New" w:hAnsi="Courier New"/>
                <w:noProof/>
              </w:rPr>
            </w:pPr>
          </w:p>
        </w:tc>
      </w:tr>
      <w:tr w:rsidR="00E61BEF" w14:paraId="3CEBE184"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2256" w14:textId="77777777" w:rsidR="00E61BEF" w:rsidRDefault="00E61BEF">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70000F23" w14:textId="77777777" w:rsidR="00E61BEF" w:rsidRDefault="00E61BEF">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D51A002"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F7454F4" w14:textId="77777777" w:rsidR="00E61BEF" w:rsidRDefault="00E61BEF">
            <w:pPr>
              <w:spacing w:after="0"/>
              <w:rPr>
                <w:rFonts w:ascii="Courier New" w:hAnsi="Courier New"/>
                <w:noProof/>
              </w:rPr>
            </w:pPr>
          </w:p>
        </w:tc>
      </w:tr>
      <w:tr w:rsidR="00E61BEF" w14:paraId="6C68DA35"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76CBB" w14:textId="77777777" w:rsidR="00E61BEF" w:rsidRDefault="00E61BEF">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29530B5D" w14:textId="77777777" w:rsidR="00E61BEF" w:rsidRDefault="00E61BEF">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71E7C8EC"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3F347" w14:textId="77777777" w:rsidR="00E61BEF" w:rsidRDefault="00E61BEF">
            <w:pPr>
              <w:spacing w:after="0"/>
              <w:rPr>
                <w:rFonts w:ascii="Courier New" w:hAnsi="Courier New"/>
                <w:noProof/>
              </w:rPr>
            </w:pPr>
          </w:p>
        </w:tc>
      </w:tr>
      <w:tr w:rsidR="00E61BEF" w14:paraId="6C80DC70"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882748" w14:textId="77777777" w:rsidR="00E61BEF" w:rsidRDefault="00E61BEF">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3B57AABB" w14:textId="77777777" w:rsidR="00E61BEF" w:rsidRDefault="00E61BEF">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D9CE7"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FB92302" w14:textId="77777777" w:rsidR="00E61BEF" w:rsidRDefault="00E61BEF">
            <w:pPr>
              <w:spacing w:after="0"/>
              <w:rPr>
                <w:rFonts w:ascii="Courier New" w:hAnsi="Courier New"/>
                <w:noProof/>
              </w:rPr>
            </w:pPr>
          </w:p>
        </w:tc>
      </w:tr>
      <w:tr w:rsidR="00E61BEF" w14:paraId="223BF4DA"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B74A" w14:textId="77777777" w:rsidR="00E61BEF" w:rsidRDefault="00E61BEF">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8A55C6F" w14:textId="77777777" w:rsidR="00E61BEF" w:rsidRDefault="00E61BEF">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AD80443"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2C28546F" w14:textId="77777777" w:rsidR="00E61BEF" w:rsidRDefault="00E61BEF">
            <w:pPr>
              <w:spacing w:after="0"/>
              <w:rPr>
                <w:rFonts w:ascii="Courier New" w:hAnsi="Courier New"/>
                <w:noProof/>
              </w:rPr>
            </w:pPr>
          </w:p>
        </w:tc>
      </w:tr>
      <w:tr w:rsidR="00E61BEF" w14:paraId="0DCE50CD"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D1075" w14:textId="77777777" w:rsidR="00E61BEF" w:rsidRDefault="00E61BEF">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68DD3A5C" w14:textId="77777777" w:rsidR="00E61BEF" w:rsidRDefault="00E61BEF">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BDF5"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58C80E02" w14:textId="77777777" w:rsidR="00E61BEF" w:rsidRDefault="00E61BEF">
            <w:pPr>
              <w:spacing w:after="0"/>
              <w:rPr>
                <w:rFonts w:ascii="Courier New" w:hAnsi="Courier New"/>
                <w:noProof/>
              </w:rPr>
            </w:pPr>
          </w:p>
        </w:tc>
      </w:tr>
      <w:tr w:rsidR="00E61BEF" w14:paraId="712D140E" w14:textId="77777777" w:rsidTr="00776904">
        <w:trPr>
          <w:cantSplit/>
          <w:jc w:val="center"/>
        </w:trPr>
        <w:tc>
          <w:tcPr>
            <w:tcW w:w="263" w:type="pct"/>
            <w:gridSpan w:val="2"/>
            <w:tcBorders>
              <w:top w:val="single" w:sz="4" w:space="0" w:color="auto"/>
              <w:left w:val="single" w:sz="4" w:space="0" w:color="auto"/>
              <w:bottom w:val="nil"/>
              <w:right w:val="single" w:sz="4" w:space="0" w:color="auto"/>
            </w:tcBorders>
            <w:hideMark/>
          </w:tcPr>
          <w:p w14:paraId="3EFE756E" w14:textId="77777777" w:rsidR="00E61BEF" w:rsidRDefault="00E61BEF">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42EBD633" w14:textId="77777777" w:rsidR="00E61BEF" w:rsidRDefault="00E61BEF">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6C85492D"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0553DB4" w14:textId="77777777" w:rsidR="00E61BEF" w:rsidRDefault="00E61BEF">
            <w:pPr>
              <w:spacing w:after="0"/>
              <w:rPr>
                <w:rFonts w:ascii="Courier New" w:hAnsi="Courier New"/>
                <w:noProof/>
              </w:rPr>
            </w:pPr>
          </w:p>
        </w:tc>
      </w:tr>
      <w:tr w:rsidR="00E61BEF" w14:paraId="075DE7F4" w14:textId="77777777" w:rsidTr="00776904">
        <w:trPr>
          <w:cantSplit/>
          <w:jc w:val="center"/>
        </w:trPr>
        <w:tc>
          <w:tcPr>
            <w:tcW w:w="263" w:type="pct"/>
            <w:gridSpan w:val="2"/>
            <w:tcBorders>
              <w:top w:val="single" w:sz="4" w:space="0" w:color="auto"/>
              <w:left w:val="single" w:sz="4" w:space="0" w:color="auto"/>
              <w:bottom w:val="nil"/>
              <w:right w:val="single" w:sz="4" w:space="0" w:color="auto"/>
            </w:tcBorders>
            <w:hideMark/>
          </w:tcPr>
          <w:p w14:paraId="69674BFA" w14:textId="77777777" w:rsidR="00E61BEF" w:rsidRDefault="00E61BEF">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3ADAAF6E" w14:textId="77777777" w:rsidR="00E61BEF" w:rsidRDefault="00E61BEF">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7288E13B"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8357F36" w14:textId="77777777" w:rsidR="00E61BEF" w:rsidRDefault="00E61BEF">
            <w:pPr>
              <w:spacing w:after="0"/>
              <w:rPr>
                <w:rFonts w:ascii="Courier New" w:hAnsi="Courier New"/>
                <w:noProof/>
              </w:rPr>
            </w:pPr>
          </w:p>
        </w:tc>
      </w:tr>
      <w:tr w:rsidR="00E61BEF" w14:paraId="65B992E5"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82AFF" w14:textId="77777777" w:rsidR="00E61BEF" w:rsidRDefault="00E61BEF">
            <w:pPr>
              <w:pStyle w:val="LD"/>
              <w:suppressLineNumbers/>
              <w:suppressAutoHyphens/>
              <w:jc w:val="center"/>
              <w:rPr>
                <w:rFonts w:ascii="Arial" w:hAnsi="Arial"/>
                <w:sz w:val="18"/>
              </w:rPr>
            </w:pPr>
            <w:r>
              <w:rPr>
                <w:rFonts w:ascii="Arial" w:hAnsi="Arial"/>
                <w:sz w:val="18"/>
              </w:rPr>
              <w:lastRenderedPageBreak/>
              <w:t>412</w:t>
            </w:r>
          </w:p>
        </w:tc>
        <w:tc>
          <w:tcPr>
            <w:tcW w:w="2673" w:type="pct"/>
            <w:tcBorders>
              <w:top w:val="single" w:sz="4" w:space="0" w:color="auto"/>
              <w:left w:val="single" w:sz="4" w:space="0" w:color="auto"/>
              <w:bottom w:val="single" w:sz="4" w:space="0" w:color="auto"/>
              <w:right w:val="single" w:sz="4" w:space="0" w:color="auto"/>
            </w:tcBorders>
            <w:hideMark/>
          </w:tcPr>
          <w:p w14:paraId="40B64AAF" w14:textId="77777777" w:rsidR="00E61BEF" w:rsidRDefault="00E61BEF">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5BF172"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E4A5C08" w14:textId="77777777" w:rsidR="00E61BEF" w:rsidRDefault="00E61BEF">
            <w:pPr>
              <w:spacing w:after="0"/>
              <w:rPr>
                <w:rFonts w:ascii="Courier New" w:hAnsi="Courier New"/>
                <w:noProof/>
              </w:rPr>
            </w:pPr>
          </w:p>
        </w:tc>
      </w:tr>
      <w:tr w:rsidR="00E61BEF" w14:paraId="02F8382E"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53BED" w14:textId="77777777" w:rsidR="00E61BEF" w:rsidRDefault="00E61BEF">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4A18B9AE" w14:textId="77777777" w:rsidR="00E61BEF" w:rsidRDefault="00E61BEF">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31982619"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FA5769" w14:textId="77777777" w:rsidR="00E61BEF" w:rsidRDefault="00E61BEF">
            <w:pPr>
              <w:spacing w:after="0"/>
              <w:rPr>
                <w:rFonts w:ascii="Courier New" w:hAnsi="Courier New"/>
                <w:noProof/>
              </w:rPr>
            </w:pPr>
          </w:p>
        </w:tc>
      </w:tr>
      <w:tr w:rsidR="00E61BEF" w14:paraId="7F629090"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F8CF" w14:textId="77777777" w:rsidR="00E61BEF" w:rsidRDefault="00E61BEF">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948C43D" w14:textId="77777777" w:rsidR="00E61BEF" w:rsidRDefault="00E61BEF">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3AFB"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5EC9025" w14:textId="77777777" w:rsidR="00E61BEF" w:rsidRDefault="00E61BEF">
            <w:pPr>
              <w:spacing w:after="0"/>
              <w:rPr>
                <w:rFonts w:ascii="Courier New" w:hAnsi="Courier New"/>
                <w:noProof/>
              </w:rPr>
            </w:pPr>
          </w:p>
        </w:tc>
      </w:tr>
      <w:tr w:rsidR="00E61BEF" w14:paraId="378510CD"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0DC34" w14:textId="77777777" w:rsidR="00E61BEF" w:rsidRDefault="00E61BEF">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01C5BFB" w14:textId="77777777" w:rsidR="00E61BEF" w:rsidRDefault="00E61BEF">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B0182A7"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3FE22AD" w14:textId="77777777" w:rsidR="00E61BEF" w:rsidRDefault="00E61BEF">
            <w:pPr>
              <w:spacing w:after="0"/>
              <w:rPr>
                <w:rFonts w:ascii="Courier New" w:hAnsi="Courier New"/>
                <w:noProof/>
              </w:rPr>
            </w:pPr>
          </w:p>
        </w:tc>
      </w:tr>
      <w:tr w:rsidR="00E61BEF" w14:paraId="7A8D0FC6"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26D08" w14:textId="77777777" w:rsidR="00E61BEF" w:rsidRDefault="00E61BEF">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377D763E" w14:textId="77777777" w:rsidR="00E61BEF" w:rsidRDefault="00E61BEF">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32DF40D"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74F87428" w14:textId="77777777" w:rsidR="00E61BEF" w:rsidRDefault="00E61BEF">
            <w:pPr>
              <w:spacing w:after="0"/>
              <w:rPr>
                <w:rFonts w:ascii="Courier New" w:hAnsi="Courier New"/>
                <w:noProof/>
              </w:rPr>
            </w:pPr>
          </w:p>
        </w:tc>
      </w:tr>
      <w:tr w:rsidR="00E61BEF" w14:paraId="52CD0CA9"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318D7" w14:textId="77777777" w:rsidR="00E61BEF" w:rsidRDefault="00E61BEF">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5BFCB7F6" w14:textId="77777777" w:rsidR="00E61BEF" w:rsidRDefault="00E61BEF">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92A39A1"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3F18020" w14:textId="77777777" w:rsidR="00E61BEF" w:rsidRDefault="00E61BEF">
            <w:pPr>
              <w:spacing w:after="0"/>
              <w:rPr>
                <w:rFonts w:ascii="Courier New" w:hAnsi="Courier New"/>
                <w:noProof/>
              </w:rPr>
            </w:pPr>
          </w:p>
        </w:tc>
      </w:tr>
      <w:tr w:rsidR="00E61BEF" w14:paraId="3E776616"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BA2B6" w14:textId="77777777" w:rsidR="00E61BEF" w:rsidRDefault="00E61BEF">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F4DE87F" w14:textId="77777777" w:rsidR="00E61BEF" w:rsidRDefault="00E61BEF">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ADD3BCE"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44C4ECA" w14:textId="77777777" w:rsidR="00E61BEF" w:rsidRDefault="00E61BEF">
            <w:pPr>
              <w:spacing w:after="0"/>
              <w:rPr>
                <w:rFonts w:ascii="Courier New" w:hAnsi="Courier New"/>
                <w:noProof/>
              </w:rPr>
            </w:pPr>
          </w:p>
        </w:tc>
      </w:tr>
      <w:tr w:rsidR="00E61BEF" w14:paraId="71168BAC"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943782" w14:textId="77777777" w:rsidR="00E61BEF" w:rsidRDefault="00E61BEF">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22221DB7" w14:textId="77777777" w:rsidR="00E61BEF" w:rsidRDefault="00E61BEF">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DAC4C2"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0BB00B3" w14:textId="77777777" w:rsidR="00E61BEF" w:rsidRDefault="00E61BEF">
            <w:pPr>
              <w:spacing w:after="0"/>
              <w:rPr>
                <w:rFonts w:ascii="Courier New" w:hAnsi="Courier New"/>
                <w:noProof/>
              </w:rPr>
            </w:pPr>
          </w:p>
        </w:tc>
      </w:tr>
      <w:tr w:rsidR="00E61BEF" w14:paraId="4D878F41"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F92B9E" w14:textId="77777777" w:rsidR="00E61BEF" w:rsidRDefault="00E61BEF">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5A0AEFB0" w14:textId="77777777" w:rsidR="00E61BEF" w:rsidRDefault="00E61BEF">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A21FB"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67B5D" w14:textId="77777777" w:rsidR="00E61BEF" w:rsidRDefault="00E61BEF">
            <w:pPr>
              <w:spacing w:after="0"/>
              <w:rPr>
                <w:rFonts w:ascii="Courier New" w:hAnsi="Courier New"/>
                <w:noProof/>
              </w:rPr>
            </w:pPr>
          </w:p>
        </w:tc>
      </w:tr>
      <w:tr w:rsidR="00E61BEF" w14:paraId="66D5F234" w14:textId="77777777" w:rsidTr="00776904">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C625052" w14:textId="7510E7B6" w:rsidR="00E61BEF" w:rsidRDefault="00E61BEF" w:rsidP="00E61BEF">
            <w:pPr>
              <w:pStyle w:val="LD"/>
              <w:suppressLineNumbers/>
              <w:suppressAutoHyphens/>
              <w:jc w:val="center"/>
              <w:rPr>
                <w:rFonts w:ascii="Arial" w:hAnsi="Arial"/>
                <w:sz w:val="18"/>
              </w:rPr>
            </w:pPr>
            <w:r>
              <w:rPr>
                <w:rFonts w:ascii="Arial" w:hAnsi="Arial"/>
                <w:sz w:val="18"/>
              </w:rPr>
              <w:t>421</w:t>
            </w:r>
          </w:p>
        </w:tc>
        <w:tc>
          <w:tcPr>
            <w:tcW w:w="2673" w:type="pct"/>
            <w:tcBorders>
              <w:top w:val="single" w:sz="4" w:space="0" w:color="auto"/>
              <w:left w:val="single" w:sz="4" w:space="0" w:color="auto"/>
              <w:bottom w:val="single" w:sz="4" w:space="0" w:color="auto"/>
              <w:right w:val="single" w:sz="4" w:space="0" w:color="auto"/>
            </w:tcBorders>
          </w:tcPr>
          <w:p w14:paraId="52B014C2" w14:textId="3AF17CE3" w:rsidR="00E61BEF" w:rsidRDefault="00E61BEF" w:rsidP="00E61BEF">
            <w:pPr>
              <w:pStyle w:val="LD"/>
              <w:suppressLineNumbers/>
              <w:suppressAutoHyphens/>
              <w:rPr>
                <w:rFonts w:ascii="Arial" w:hAnsi="Arial"/>
                <w:sz w:val="18"/>
              </w:rPr>
            </w:pPr>
            <w:r w:rsidRPr="003066A8">
              <w:rPr>
                <w:rFonts w:ascii="Arial" w:hAnsi="Arial"/>
                <w:sz w:val="18"/>
              </w:rPr>
              <w:t>SHA-256-Indication</w:t>
            </w:r>
          </w:p>
        </w:tc>
        <w:tc>
          <w:tcPr>
            <w:tcW w:w="1620" w:type="pct"/>
            <w:gridSpan w:val="2"/>
            <w:tcBorders>
              <w:top w:val="single" w:sz="4" w:space="0" w:color="auto"/>
              <w:left w:val="single" w:sz="4" w:space="0" w:color="auto"/>
              <w:bottom w:val="single" w:sz="4" w:space="0" w:color="auto"/>
              <w:right w:val="single" w:sz="4" w:space="0" w:color="auto"/>
            </w:tcBorders>
          </w:tcPr>
          <w:p w14:paraId="48192E71" w14:textId="5D50E49C" w:rsidR="00E61BEF" w:rsidRDefault="00E61BEF" w:rsidP="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bottom w:val="single" w:sz="4" w:space="0" w:color="auto"/>
              <w:right w:val="single" w:sz="4" w:space="0" w:color="auto"/>
            </w:tcBorders>
            <w:vAlign w:val="center"/>
          </w:tcPr>
          <w:p w14:paraId="09178856" w14:textId="77777777" w:rsidR="00E61BEF" w:rsidRDefault="00E61BEF" w:rsidP="00E61BEF">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13C411A7" w:rsidR="00E3130E" w:rsidRDefault="00E3130E">
            <w:pPr>
              <w:pStyle w:val="TAN"/>
            </w:pPr>
            <w:r>
              <w:t>Note: The AVP codes from 42</w:t>
            </w:r>
            <w:r w:rsidR="00E61BEF">
              <w:t>2</w:t>
            </w:r>
            <w:r>
              <w:t xml:space="preserve"> to 499 are reserved for TS 29.109</w:t>
            </w:r>
          </w:p>
        </w:tc>
      </w:tr>
      <w:tr w:rsidR="00E61BEF" w14:paraId="1BC9B6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633F5" w14:textId="77777777" w:rsidR="00E61BEF" w:rsidRDefault="00E61BEF">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23343AE9" w14:textId="77777777" w:rsidR="00E61BEF" w:rsidRDefault="00E61BEF">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5C4CEB1" w14:textId="77777777" w:rsidR="00E61BEF" w:rsidRDefault="00E61BEF">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E61BEF" w:rsidRDefault="00E61BEF">
            <w:pPr>
              <w:pStyle w:val="TAC"/>
              <w:suppressLineNumbers/>
              <w:suppressAutoHyphens/>
            </w:pPr>
            <w:r>
              <w:t>29.209 [8],</w:t>
            </w:r>
            <w:r>
              <w:br/>
              <w:t>29.211 [17] ,</w:t>
            </w:r>
          </w:p>
          <w:p w14:paraId="75A37B9A" w14:textId="77777777" w:rsidR="00E61BEF" w:rsidRDefault="00E61BEF">
            <w:pPr>
              <w:pStyle w:val="TAC"/>
              <w:suppressLineNumbers/>
              <w:suppressAutoHyphens/>
            </w:pPr>
            <w:r>
              <w:t>29.214 [18]</w:t>
            </w:r>
          </w:p>
        </w:tc>
      </w:tr>
      <w:tr w:rsidR="00E61BEF" w14:paraId="732CED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BCF8F" w14:textId="77777777" w:rsidR="00E61BEF" w:rsidRDefault="00E61BEF">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3CD66788" w14:textId="77777777" w:rsidR="00E61BEF" w:rsidRDefault="00E61BEF">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4EAA4C" w14:textId="77777777" w:rsidR="00E61BEF" w:rsidRDefault="00E61BEF">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E61BEF" w:rsidRDefault="00E61BEF">
            <w:pPr>
              <w:spacing w:after="0"/>
              <w:rPr>
                <w:rFonts w:ascii="Arial" w:hAnsi="Arial"/>
                <w:sz w:val="18"/>
              </w:rPr>
            </w:pPr>
          </w:p>
        </w:tc>
      </w:tr>
      <w:tr w:rsidR="00E61BEF" w14:paraId="60185BD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D9DC8" w14:textId="77777777" w:rsidR="00E61BEF" w:rsidRDefault="00E61BEF">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42BACF35" w14:textId="77777777" w:rsidR="00E61BEF" w:rsidRDefault="00E61BEF">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3ABFE05" w14:textId="77777777" w:rsidR="00E61BEF" w:rsidRDefault="00E61BE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E61BEF" w:rsidRDefault="00E61BEF">
            <w:pPr>
              <w:spacing w:after="0"/>
              <w:rPr>
                <w:rFonts w:ascii="Arial" w:hAnsi="Arial"/>
                <w:sz w:val="18"/>
              </w:rPr>
            </w:pPr>
          </w:p>
        </w:tc>
      </w:tr>
      <w:tr w:rsidR="00E61BEF" w14:paraId="2368A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7A1DE" w14:textId="77777777" w:rsidR="00E61BEF" w:rsidRDefault="00E61BEF">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6B5990EC" w14:textId="77777777" w:rsidR="00E61BEF" w:rsidRDefault="00E61BEF">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66198E51"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E61BEF" w:rsidRDefault="00E61BEF">
            <w:pPr>
              <w:spacing w:after="0"/>
              <w:rPr>
                <w:rFonts w:ascii="Arial" w:hAnsi="Arial"/>
                <w:sz w:val="18"/>
              </w:rPr>
            </w:pPr>
          </w:p>
        </w:tc>
      </w:tr>
      <w:tr w:rsidR="00E61BEF" w14:paraId="2A830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B559B" w14:textId="77777777" w:rsidR="00E61BEF" w:rsidRDefault="00E61BEF">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1C702A20" w14:textId="77777777" w:rsidR="00E61BEF" w:rsidRDefault="00E61BEF">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CC932"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E61BEF" w:rsidRDefault="00E61BEF">
            <w:pPr>
              <w:spacing w:after="0"/>
              <w:rPr>
                <w:rFonts w:ascii="Arial" w:hAnsi="Arial"/>
                <w:sz w:val="18"/>
              </w:rPr>
            </w:pPr>
          </w:p>
        </w:tc>
      </w:tr>
      <w:tr w:rsidR="00E61BEF" w14:paraId="687668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92701" w14:textId="77777777" w:rsidR="00E61BEF" w:rsidRDefault="00E61BEF">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2E8A46C7" w14:textId="77777777" w:rsidR="00E61BEF" w:rsidRDefault="00E61BEF">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CA0C0D"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E61BEF" w:rsidRDefault="00E61BEF">
            <w:pPr>
              <w:spacing w:after="0"/>
              <w:rPr>
                <w:rFonts w:ascii="Arial" w:hAnsi="Arial"/>
                <w:sz w:val="18"/>
              </w:rPr>
            </w:pPr>
          </w:p>
        </w:tc>
      </w:tr>
      <w:tr w:rsidR="00E61BEF" w14:paraId="6911D2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56825" w14:textId="77777777" w:rsidR="00E61BEF" w:rsidRDefault="00E61BEF">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15F92916" w14:textId="77777777" w:rsidR="00E61BEF" w:rsidRDefault="00E61BEF">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9FC13"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E61BEF" w:rsidRDefault="00E61BEF">
            <w:pPr>
              <w:spacing w:after="0"/>
              <w:rPr>
                <w:rFonts w:ascii="Arial" w:hAnsi="Arial"/>
                <w:sz w:val="18"/>
              </w:rPr>
            </w:pPr>
          </w:p>
        </w:tc>
      </w:tr>
      <w:tr w:rsidR="00E61BEF" w14:paraId="7C3A6DA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B21D0" w14:textId="77777777" w:rsidR="00E61BEF" w:rsidRDefault="00E61BEF">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6ADD1DE6" w14:textId="77777777" w:rsidR="00E61BEF" w:rsidRDefault="00E61BEF">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D0EBC7" w14:textId="77777777" w:rsidR="00E61BEF" w:rsidRDefault="00E61BEF">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E61BEF" w:rsidRDefault="00E61BEF">
            <w:pPr>
              <w:spacing w:after="0"/>
              <w:rPr>
                <w:rFonts w:ascii="Arial" w:hAnsi="Arial"/>
                <w:sz w:val="18"/>
              </w:rPr>
            </w:pPr>
          </w:p>
        </w:tc>
      </w:tr>
      <w:tr w:rsidR="00E61BEF" w14:paraId="6D8D0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E8081" w14:textId="77777777" w:rsidR="00E61BEF" w:rsidRDefault="00E61BEF">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3DE4BC0A" w14:textId="77777777" w:rsidR="00E61BEF" w:rsidRDefault="00E61BEF">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B0EAA0C" w14:textId="77777777" w:rsidR="00E61BEF" w:rsidRDefault="00E61BE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E61BEF" w:rsidRDefault="00E61BEF">
            <w:pPr>
              <w:spacing w:after="0"/>
              <w:rPr>
                <w:rFonts w:ascii="Arial" w:hAnsi="Arial"/>
                <w:sz w:val="18"/>
              </w:rPr>
            </w:pPr>
          </w:p>
        </w:tc>
      </w:tr>
      <w:tr w:rsidR="00E61BEF" w14:paraId="4ABC9BD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A71B55" w14:textId="77777777" w:rsidR="00E61BEF" w:rsidRDefault="00E61BEF">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63D06711" w14:textId="77777777" w:rsidR="00E61BEF" w:rsidRDefault="00E61BEF">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0ED330"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E61BEF" w:rsidRDefault="00E61BEF">
            <w:pPr>
              <w:spacing w:after="0"/>
              <w:rPr>
                <w:rFonts w:ascii="Arial" w:hAnsi="Arial"/>
                <w:sz w:val="18"/>
              </w:rPr>
            </w:pPr>
          </w:p>
        </w:tc>
      </w:tr>
      <w:tr w:rsidR="00E61BEF" w14:paraId="656E258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3868F" w14:textId="77777777" w:rsidR="00E61BEF" w:rsidRDefault="00E61BEF">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423DF4AA" w14:textId="77777777" w:rsidR="00E61BEF" w:rsidRDefault="00E61BEF">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DDFF9FE" w14:textId="77777777" w:rsidR="00E61BEF" w:rsidRDefault="00E61BE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E61BEF" w:rsidRDefault="00E61BEF">
            <w:pPr>
              <w:spacing w:after="0"/>
              <w:rPr>
                <w:rFonts w:ascii="Arial" w:hAnsi="Arial"/>
                <w:sz w:val="18"/>
              </w:rPr>
            </w:pPr>
          </w:p>
        </w:tc>
      </w:tr>
      <w:tr w:rsidR="00E61BEF" w14:paraId="60CE28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1A027" w14:textId="77777777" w:rsidR="00E61BEF" w:rsidRDefault="00E61BEF">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4C89CD49" w14:textId="77777777" w:rsidR="00E61BEF" w:rsidRDefault="00E61BEF">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5508B" w14:textId="77777777" w:rsidR="00E61BEF" w:rsidRDefault="00E61BE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E61BEF" w:rsidRDefault="00E61BEF">
            <w:pPr>
              <w:spacing w:after="0"/>
              <w:rPr>
                <w:rFonts w:ascii="Arial" w:hAnsi="Arial"/>
                <w:sz w:val="18"/>
              </w:rPr>
            </w:pPr>
          </w:p>
        </w:tc>
      </w:tr>
      <w:tr w:rsidR="00E61BEF" w14:paraId="1BBEFA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29015" w14:textId="77777777" w:rsidR="00E61BEF" w:rsidRDefault="00E61BEF">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5D5E61C0" w14:textId="77777777" w:rsidR="00E61BEF" w:rsidRDefault="00E61BEF">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08D8E0B7" w14:textId="77777777" w:rsidR="00E61BEF" w:rsidRDefault="00E61BE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E61BEF" w:rsidRDefault="00E61BEF">
            <w:pPr>
              <w:spacing w:after="0"/>
              <w:rPr>
                <w:rFonts w:ascii="Arial" w:hAnsi="Arial"/>
                <w:sz w:val="18"/>
              </w:rPr>
            </w:pPr>
          </w:p>
        </w:tc>
      </w:tr>
      <w:tr w:rsidR="00E61BEF" w14:paraId="0F2F33D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9BDB5" w14:textId="77777777" w:rsidR="00E61BEF" w:rsidRDefault="00E61BEF">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0D0F8347" w14:textId="77777777" w:rsidR="00E61BEF" w:rsidRDefault="00E61BEF">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2BE8F3" w14:textId="77777777" w:rsidR="00E61BEF" w:rsidRDefault="00E61BE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E61BEF" w:rsidRDefault="00E61BEF">
            <w:pPr>
              <w:spacing w:after="0"/>
              <w:rPr>
                <w:rFonts w:ascii="Arial" w:hAnsi="Arial"/>
                <w:sz w:val="18"/>
              </w:rPr>
            </w:pPr>
          </w:p>
        </w:tc>
      </w:tr>
      <w:tr w:rsidR="00E61BEF" w14:paraId="7D390E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38C8E" w14:textId="77777777" w:rsidR="00E61BEF" w:rsidRDefault="00E61BEF">
            <w:pPr>
              <w:pStyle w:val="TAC"/>
              <w:suppressLineNumbers/>
              <w:suppressAutoHyphens/>
            </w:pPr>
            <w:r>
              <w:t>514</w:t>
            </w:r>
          </w:p>
        </w:tc>
        <w:tc>
          <w:tcPr>
            <w:tcW w:w="2673" w:type="pct"/>
            <w:tcBorders>
              <w:top w:val="single" w:sz="4" w:space="0" w:color="auto"/>
              <w:left w:val="single" w:sz="4" w:space="0" w:color="auto"/>
              <w:bottom w:val="single" w:sz="4" w:space="0" w:color="auto"/>
              <w:right w:val="single" w:sz="4" w:space="0" w:color="auto"/>
            </w:tcBorders>
            <w:hideMark/>
          </w:tcPr>
          <w:p w14:paraId="5493DCD5" w14:textId="77777777" w:rsidR="00E61BEF" w:rsidRDefault="00E61BEF">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78BA887"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E61BEF" w:rsidRDefault="00E61BEF">
            <w:pPr>
              <w:spacing w:after="0"/>
              <w:rPr>
                <w:rFonts w:ascii="Arial" w:hAnsi="Arial"/>
                <w:sz w:val="18"/>
              </w:rPr>
            </w:pPr>
          </w:p>
        </w:tc>
      </w:tr>
      <w:tr w:rsidR="00E61BEF" w14:paraId="64FBA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F1A2D" w14:textId="77777777" w:rsidR="00E61BEF" w:rsidRDefault="00E61BEF">
            <w:pPr>
              <w:pStyle w:val="TAC"/>
              <w:suppressLineNumbers/>
              <w:suppressAutoHyphens/>
            </w:pPr>
            <w:r>
              <w:t>515</w:t>
            </w:r>
          </w:p>
        </w:tc>
        <w:tc>
          <w:tcPr>
            <w:tcW w:w="2673" w:type="pct"/>
            <w:tcBorders>
              <w:top w:val="single" w:sz="4" w:space="0" w:color="auto"/>
              <w:left w:val="single" w:sz="4" w:space="0" w:color="auto"/>
              <w:bottom w:val="single" w:sz="4" w:space="0" w:color="auto"/>
              <w:right w:val="single" w:sz="4" w:space="0" w:color="auto"/>
            </w:tcBorders>
            <w:hideMark/>
          </w:tcPr>
          <w:p w14:paraId="3FCBEE9D" w14:textId="77777777" w:rsidR="00E61BEF" w:rsidRDefault="00E61BEF">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D8DD4B4"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E61BEF" w:rsidRDefault="00E61BEF">
            <w:pPr>
              <w:spacing w:after="0"/>
              <w:rPr>
                <w:rFonts w:ascii="Arial" w:hAnsi="Arial"/>
                <w:sz w:val="18"/>
              </w:rPr>
            </w:pPr>
          </w:p>
        </w:tc>
      </w:tr>
      <w:tr w:rsidR="00E61BEF" w14:paraId="0B1B57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C5819" w14:textId="77777777" w:rsidR="00E61BEF" w:rsidRDefault="00E61BEF">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4E5C75DF" w14:textId="77777777" w:rsidR="00E61BEF" w:rsidRDefault="00E61BEF">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4C22CE18"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E61BEF" w:rsidRDefault="00E61BEF">
            <w:pPr>
              <w:spacing w:after="0"/>
              <w:rPr>
                <w:rFonts w:ascii="Arial" w:hAnsi="Arial"/>
                <w:sz w:val="18"/>
              </w:rPr>
            </w:pPr>
          </w:p>
        </w:tc>
      </w:tr>
      <w:tr w:rsidR="00E61BEF" w14:paraId="7235D33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5DF3D" w14:textId="77777777" w:rsidR="00E61BEF" w:rsidRDefault="00E61BEF">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37B1F623" w14:textId="77777777" w:rsidR="00E61BEF" w:rsidRDefault="00E61BEF">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3C616D" w14:textId="77777777" w:rsidR="00E61BEF" w:rsidRDefault="00E61BE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E61BEF" w:rsidRDefault="00E61BEF">
            <w:pPr>
              <w:spacing w:after="0"/>
              <w:rPr>
                <w:rFonts w:ascii="Arial" w:hAnsi="Arial"/>
                <w:sz w:val="18"/>
              </w:rPr>
            </w:pPr>
          </w:p>
        </w:tc>
      </w:tr>
      <w:tr w:rsidR="00E61BEF" w14:paraId="38CFDD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F42332" w14:textId="77777777" w:rsidR="00E61BEF" w:rsidRDefault="00E61BEF">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51F6FCB8" w14:textId="77777777" w:rsidR="00E61BEF" w:rsidRDefault="00E61BEF">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4A0A98"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E61BEF" w:rsidRDefault="00E61BEF">
            <w:pPr>
              <w:spacing w:after="0"/>
              <w:rPr>
                <w:rFonts w:ascii="Arial" w:hAnsi="Arial"/>
                <w:sz w:val="18"/>
              </w:rPr>
            </w:pPr>
          </w:p>
        </w:tc>
      </w:tr>
      <w:tr w:rsidR="00E61BEF" w14:paraId="0CE205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63AF7B" w14:textId="77777777" w:rsidR="00E61BEF" w:rsidRDefault="00E61BEF">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204FCFC3" w14:textId="77777777" w:rsidR="00E61BEF" w:rsidRDefault="00E61BEF">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30E229A8" w14:textId="77777777" w:rsidR="00E61BEF" w:rsidRDefault="00E61BE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E61BEF" w:rsidRDefault="00E61BEF">
            <w:pPr>
              <w:spacing w:after="0"/>
              <w:rPr>
                <w:rFonts w:ascii="Arial" w:hAnsi="Arial"/>
                <w:sz w:val="18"/>
              </w:rPr>
            </w:pPr>
          </w:p>
        </w:tc>
      </w:tr>
      <w:tr w:rsidR="00E61BEF" w14:paraId="42BACC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55C3D" w14:textId="77777777" w:rsidR="00E61BEF" w:rsidRDefault="00E61BEF">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40E06F9E" w14:textId="77777777" w:rsidR="00E61BEF" w:rsidRDefault="00E61BEF">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26E9F8" w14:textId="77777777" w:rsidR="00E61BEF" w:rsidRDefault="00E61BE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E61BEF" w:rsidRDefault="00E61BEF">
            <w:pPr>
              <w:spacing w:after="0"/>
              <w:rPr>
                <w:rFonts w:ascii="Arial" w:hAnsi="Arial"/>
                <w:sz w:val="18"/>
              </w:rPr>
            </w:pPr>
          </w:p>
        </w:tc>
      </w:tr>
      <w:tr w:rsidR="00E61BEF" w14:paraId="11D4C15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FF160" w14:textId="77777777" w:rsidR="00E61BEF" w:rsidRDefault="00E61BEF">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7CEBB0FC" w14:textId="77777777" w:rsidR="00E61BEF" w:rsidRDefault="00E61BEF">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8F1ADD4"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E61BEF" w:rsidRDefault="00E61BEF">
            <w:pPr>
              <w:spacing w:after="0"/>
              <w:rPr>
                <w:rFonts w:ascii="Arial" w:hAnsi="Arial"/>
                <w:sz w:val="18"/>
              </w:rPr>
            </w:pPr>
          </w:p>
        </w:tc>
      </w:tr>
      <w:tr w:rsidR="00E61BEF" w14:paraId="1ACC123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DE34" w14:textId="77777777" w:rsidR="00E61BEF" w:rsidRDefault="00E61BEF">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579E4230" w14:textId="77777777" w:rsidR="00E61BEF" w:rsidRDefault="00E61BEF">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D5E0859"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E61BEF" w:rsidRDefault="00E61BEF">
            <w:pPr>
              <w:spacing w:after="0"/>
              <w:rPr>
                <w:rFonts w:ascii="Arial" w:hAnsi="Arial"/>
                <w:sz w:val="18"/>
              </w:rPr>
            </w:pPr>
          </w:p>
        </w:tc>
      </w:tr>
      <w:tr w:rsidR="00E61BEF" w14:paraId="26B079F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3862C" w14:textId="77777777" w:rsidR="00E61BEF" w:rsidRDefault="00E61BEF">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309F16AF" w14:textId="77777777" w:rsidR="00E61BEF" w:rsidRDefault="00E61BEF">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236031A" w14:textId="77777777" w:rsidR="00E61BEF" w:rsidRDefault="00E61BE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E61BEF" w:rsidRDefault="00E61BEF">
            <w:pPr>
              <w:spacing w:after="0"/>
              <w:rPr>
                <w:rFonts w:ascii="Arial" w:hAnsi="Arial"/>
                <w:sz w:val="18"/>
              </w:rPr>
            </w:pPr>
          </w:p>
        </w:tc>
      </w:tr>
      <w:tr w:rsidR="00E61BEF" w14:paraId="46102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48BF1" w14:textId="77777777" w:rsidR="00E61BEF" w:rsidRDefault="00E61BEF">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6FB97CC2" w14:textId="77777777" w:rsidR="00E61BEF" w:rsidRDefault="00E61BEF">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9F40102"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E61BEF" w:rsidRDefault="00E61BEF">
            <w:pPr>
              <w:spacing w:after="0"/>
              <w:rPr>
                <w:rFonts w:ascii="Arial" w:hAnsi="Arial"/>
                <w:sz w:val="18"/>
              </w:rPr>
            </w:pPr>
          </w:p>
        </w:tc>
      </w:tr>
      <w:tr w:rsidR="00E61BEF" w14:paraId="0443A64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E1E97" w14:textId="77777777" w:rsidR="00E61BEF" w:rsidRDefault="00E61BEF">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83886D5" w14:textId="77777777" w:rsidR="00E61BEF" w:rsidRDefault="00E61BEF">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5B997C82"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E61BEF" w:rsidRDefault="00E61BEF">
            <w:pPr>
              <w:spacing w:after="0"/>
              <w:rPr>
                <w:rFonts w:ascii="Arial" w:hAnsi="Arial"/>
                <w:sz w:val="18"/>
              </w:rPr>
            </w:pPr>
          </w:p>
        </w:tc>
      </w:tr>
      <w:tr w:rsidR="00E61BEF" w14:paraId="27ACAB8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14D7" w14:textId="77777777" w:rsidR="00E61BEF" w:rsidRDefault="00E61BEF">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1EDF392D" w14:textId="77777777" w:rsidR="00E61BEF" w:rsidRDefault="00E61BEF">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4A1283F" w14:textId="77777777" w:rsidR="00E61BEF" w:rsidRDefault="00E61BE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E61BEF" w:rsidRDefault="00E61BEF">
            <w:pPr>
              <w:spacing w:after="0"/>
              <w:rPr>
                <w:rFonts w:ascii="Arial" w:hAnsi="Arial"/>
                <w:sz w:val="18"/>
              </w:rPr>
            </w:pPr>
          </w:p>
        </w:tc>
      </w:tr>
      <w:tr w:rsidR="00E61BEF" w14:paraId="353392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DA972" w14:textId="77777777" w:rsidR="00E61BEF" w:rsidRDefault="00E61BEF">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269A4BDD" w14:textId="77777777" w:rsidR="00E61BEF" w:rsidRDefault="00E61BEF">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D21C6" w14:textId="77777777" w:rsidR="00E61BEF" w:rsidRDefault="00E61BE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E61BEF" w:rsidRDefault="00E61BEF">
            <w:pPr>
              <w:spacing w:after="0"/>
              <w:rPr>
                <w:rFonts w:ascii="Arial" w:hAnsi="Arial"/>
                <w:sz w:val="18"/>
              </w:rPr>
            </w:pPr>
          </w:p>
        </w:tc>
      </w:tr>
      <w:tr w:rsidR="00E61BEF" w14:paraId="6D250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0571" w14:textId="77777777" w:rsidR="00E61BEF" w:rsidRDefault="00E61BEF">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088C6BAA" w14:textId="77777777" w:rsidR="00E61BEF" w:rsidRDefault="00E61BEF">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0B014C"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E61BEF" w:rsidRDefault="00E61BEF">
            <w:pPr>
              <w:spacing w:after="0"/>
              <w:rPr>
                <w:rFonts w:ascii="Arial" w:hAnsi="Arial"/>
                <w:sz w:val="18"/>
              </w:rPr>
            </w:pPr>
          </w:p>
        </w:tc>
      </w:tr>
      <w:tr w:rsidR="00E61BEF" w14:paraId="5B46B3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19B2B" w14:textId="77777777" w:rsidR="00E61BEF" w:rsidRDefault="00E61BEF">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070A9BF6" w14:textId="77777777" w:rsidR="00E61BEF" w:rsidRDefault="00E61BEF">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EFF4" w14:textId="77777777" w:rsidR="00E61BEF" w:rsidRDefault="00E61BEF">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E61BEF" w:rsidRDefault="00E61BEF">
            <w:pPr>
              <w:spacing w:after="0"/>
              <w:rPr>
                <w:rFonts w:ascii="Arial" w:hAnsi="Arial"/>
                <w:sz w:val="18"/>
              </w:rPr>
            </w:pPr>
          </w:p>
        </w:tc>
      </w:tr>
      <w:tr w:rsidR="00E61BEF" w14:paraId="32516C9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2B66A" w14:textId="77777777" w:rsidR="00E61BEF" w:rsidRDefault="00E61BEF">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45CCD660" w14:textId="77777777" w:rsidR="00E61BEF" w:rsidRDefault="00E61BEF">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E4900DB" w14:textId="77777777" w:rsidR="00E61BEF" w:rsidRDefault="00E61BEF">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E61BEF" w:rsidRDefault="00E61BEF">
            <w:pPr>
              <w:spacing w:after="0"/>
              <w:rPr>
                <w:rFonts w:ascii="Arial" w:hAnsi="Arial"/>
                <w:sz w:val="18"/>
              </w:rPr>
            </w:pPr>
          </w:p>
        </w:tc>
      </w:tr>
      <w:tr w:rsidR="00E61BEF" w14:paraId="3F19E4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C9CC" w14:textId="77777777" w:rsidR="00E61BEF" w:rsidRDefault="00E61BEF">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0AD9B5B" w14:textId="77777777" w:rsidR="00E61BEF" w:rsidRDefault="00E61BEF">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F2DE2D3"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E61BEF" w:rsidRDefault="00E61BEF">
            <w:pPr>
              <w:spacing w:after="0"/>
              <w:rPr>
                <w:rFonts w:ascii="Arial" w:hAnsi="Arial"/>
                <w:sz w:val="18"/>
              </w:rPr>
            </w:pPr>
          </w:p>
        </w:tc>
      </w:tr>
      <w:tr w:rsidR="00E61BEF" w14:paraId="776F53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E2F07" w14:textId="77777777" w:rsidR="00E61BEF" w:rsidRDefault="00E61BEF">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210F0E97" w14:textId="77777777" w:rsidR="00E61BEF" w:rsidRDefault="00E61BEF">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9AF71AC" w14:textId="77777777" w:rsidR="00E61BEF" w:rsidRDefault="00E61BEF">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E61BEF" w:rsidRDefault="00E61BEF">
            <w:pPr>
              <w:spacing w:after="0"/>
              <w:rPr>
                <w:rFonts w:ascii="Arial" w:hAnsi="Arial"/>
                <w:sz w:val="18"/>
              </w:rPr>
            </w:pPr>
          </w:p>
        </w:tc>
      </w:tr>
      <w:tr w:rsidR="00E61BEF" w14:paraId="613CF4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26B23" w14:textId="77777777" w:rsidR="00E61BEF" w:rsidRDefault="00E61BEF">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304C367" w14:textId="77777777" w:rsidR="00E61BEF" w:rsidRDefault="00E61BEF">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8C92E45" w14:textId="77777777" w:rsidR="00E61BEF" w:rsidRDefault="00E61BEF">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E61BEF" w:rsidRDefault="00E61BEF">
            <w:pPr>
              <w:spacing w:after="0"/>
              <w:rPr>
                <w:rFonts w:ascii="Arial" w:hAnsi="Arial"/>
                <w:sz w:val="18"/>
              </w:rPr>
            </w:pPr>
          </w:p>
        </w:tc>
      </w:tr>
      <w:tr w:rsidR="00E61BEF" w14:paraId="4764553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7302CE" w14:textId="77777777" w:rsidR="00E61BEF" w:rsidRDefault="00E61BEF">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293F8496" w14:textId="77777777" w:rsidR="00E61BEF" w:rsidRDefault="00E61BEF">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4CE29C4"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E61BEF" w:rsidRDefault="00E61BEF">
            <w:pPr>
              <w:spacing w:after="0"/>
              <w:rPr>
                <w:rFonts w:ascii="Arial" w:hAnsi="Arial"/>
                <w:sz w:val="18"/>
              </w:rPr>
            </w:pPr>
          </w:p>
        </w:tc>
      </w:tr>
      <w:tr w:rsidR="00E61BEF" w14:paraId="145396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3A9B" w14:textId="77777777" w:rsidR="00E61BEF" w:rsidRDefault="00E61BEF">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28A3306A" w14:textId="77777777" w:rsidR="00E61BEF" w:rsidRDefault="00E61BEF">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1FC3" w14:textId="77777777" w:rsidR="00E61BEF" w:rsidRDefault="00E61BEF">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E61BEF" w:rsidRDefault="00E61BEF">
            <w:pPr>
              <w:spacing w:after="0"/>
              <w:rPr>
                <w:rFonts w:ascii="Arial" w:hAnsi="Arial"/>
                <w:sz w:val="18"/>
              </w:rPr>
            </w:pPr>
          </w:p>
        </w:tc>
      </w:tr>
      <w:tr w:rsidR="00E61BEF" w14:paraId="0BC2CC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2FF46" w14:textId="77777777" w:rsidR="00E61BEF" w:rsidRDefault="00E61BEF">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1EF7FC5E" w14:textId="77777777" w:rsidR="00E61BEF" w:rsidRDefault="00E61BEF">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771E" w14:textId="77777777" w:rsidR="00E61BEF" w:rsidRDefault="00E61BEF">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E61BEF" w:rsidRDefault="00E61BEF">
            <w:pPr>
              <w:spacing w:after="0"/>
              <w:rPr>
                <w:rFonts w:ascii="Arial" w:hAnsi="Arial"/>
                <w:sz w:val="18"/>
              </w:rPr>
            </w:pPr>
          </w:p>
        </w:tc>
      </w:tr>
      <w:tr w:rsidR="00E61BEF" w14:paraId="2A4F84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30F25D" w14:textId="77777777" w:rsidR="00E61BEF" w:rsidRDefault="00E61BEF">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2FCEA444" w14:textId="77777777" w:rsidR="00E61BEF" w:rsidRDefault="00E61BEF">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08D50" w14:textId="77777777" w:rsidR="00E61BEF" w:rsidRDefault="00E61BEF">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E61BEF" w:rsidRDefault="00E61BEF">
            <w:pPr>
              <w:spacing w:after="0"/>
              <w:rPr>
                <w:rFonts w:ascii="Arial" w:hAnsi="Arial"/>
                <w:sz w:val="18"/>
              </w:rPr>
            </w:pPr>
          </w:p>
        </w:tc>
      </w:tr>
      <w:tr w:rsidR="00E61BEF" w14:paraId="36D4B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DDDAE" w14:textId="77777777" w:rsidR="00E61BEF" w:rsidRDefault="00E61BEF">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287E2C50" w14:textId="77777777" w:rsidR="00E61BEF" w:rsidRDefault="00E61BEF">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6B336" w14:textId="77777777" w:rsidR="00E61BEF" w:rsidRDefault="00E61BEF">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E61BEF" w:rsidRDefault="00E61BEF">
            <w:pPr>
              <w:spacing w:after="0"/>
              <w:rPr>
                <w:rFonts w:ascii="Arial" w:hAnsi="Arial"/>
                <w:sz w:val="18"/>
              </w:rPr>
            </w:pPr>
          </w:p>
        </w:tc>
      </w:tr>
      <w:tr w:rsidR="00E61BEF" w14:paraId="615E08E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04C58" w14:textId="77777777" w:rsidR="00E61BEF" w:rsidRDefault="00E61BEF">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4FCD9134" w14:textId="77777777" w:rsidR="00E61BEF" w:rsidRDefault="00E61BEF">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1C484B70" w14:textId="77777777" w:rsidR="00E61BEF" w:rsidRDefault="00E61BEF">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E61BEF" w:rsidRDefault="00E61BEF">
            <w:pPr>
              <w:spacing w:after="0"/>
              <w:rPr>
                <w:rFonts w:ascii="Arial" w:hAnsi="Arial"/>
                <w:sz w:val="18"/>
              </w:rPr>
            </w:pPr>
          </w:p>
        </w:tc>
      </w:tr>
      <w:tr w:rsidR="00E61BEF" w14:paraId="1AB943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9B38" w14:textId="77777777" w:rsidR="00E61BEF" w:rsidRDefault="00E61BEF">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405A9A5F" w14:textId="77777777" w:rsidR="00E61BEF" w:rsidRDefault="00E61BEF">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6EE0FF0F" w14:textId="77777777" w:rsidR="00E61BEF" w:rsidRDefault="00E61BEF">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E61BEF" w:rsidRDefault="00E61BEF">
            <w:pPr>
              <w:spacing w:after="0"/>
              <w:rPr>
                <w:rFonts w:ascii="Arial" w:hAnsi="Arial"/>
                <w:sz w:val="18"/>
              </w:rPr>
            </w:pPr>
          </w:p>
        </w:tc>
      </w:tr>
      <w:tr w:rsidR="00E61BEF" w14:paraId="302E662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59BF5" w14:textId="77777777" w:rsidR="00E61BEF" w:rsidRDefault="00E61BEF">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7F4CD832" w14:textId="77777777" w:rsidR="00E61BEF" w:rsidRDefault="00E61BEF">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0F0055" w14:textId="77777777" w:rsidR="00E61BEF" w:rsidRDefault="00E61BEF">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E61BEF" w:rsidRDefault="00E61BEF">
            <w:pPr>
              <w:spacing w:after="0"/>
              <w:rPr>
                <w:rFonts w:ascii="Arial" w:hAnsi="Arial"/>
                <w:sz w:val="18"/>
              </w:rPr>
            </w:pPr>
          </w:p>
        </w:tc>
      </w:tr>
      <w:tr w:rsidR="00E61BEF" w14:paraId="1F563C0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12667" w14:textId="77777777" w:rsidR="00E61BEF" w:rsidRDefault="00E61BEF">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4FFB2784" w14:textId="77777777" w:rsidR="00E61BEF" w:rsidRDefault="00E61BEF">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27D495" w14:textId="77777777" w:rsidR="00E61BEF" w:rsidRDefault="00E61BEF">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E61BEF" w:rsidRDefault="00E61BEF">
            <w:pPr>
              <w:spacing w:after="0"/>
              <w:rPr>
                <w:rFonts w:ascii="Arial" w:hAnsi="Arial"/>
                <w:sz w:val="18"/>
              </w:rPr>
            </w:pPr>
          </w:p>
        </w:tc>
      </w:tr>
      <w:tr w:rsidR="00E61BEF" w14:paraId="621164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2865" w14:textId="77777777" w:rsidR="00E61BEF" w:rsidRDefault="00E61BEF">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19FC7F96" w14:textId="77777777" w:rsidR="00E61BEF" w:rsidRDefault="00E61BEF">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6B76F9E" w14:textId="77777777" w:rsidR="00E61BEF" w:rsidRDefault="00E61BEF">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E61BEF" w:rsidRDefault="00E61BEF">
            <w:pPr>
              <w:spacing w:after="0"/>
              <w:rPr>
                <w:rFonts w:ascii="Arial" w:hAnsi="Arial"/>
                <w:sz w:val="18"/>
              </w:rPr>
            </w:pPr>
          </w:p>
        </w:tc>
      </w:tr>
      <w:tr w:rsidR="00E61BEF" w14:paraId="19019F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7B360" w14:textId="77777777" w:rsidR="00E61BEF" w:rsidRDefault="00E61BEF">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4F894716" w14:textId="77777777" w:rsidR="00E61BEF" w:rsidRDefault="00E61BEF">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078EF55" w14:textId="77777777" w:rsidR="00E61BEF" w:rsidRDefault="00E61BEF">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E61BEF" w:rsidRDefault="00E61BEF">
            <w:pPr>
              <w:spacing w:after="0"/>
              <w:rPr>
                <w:rFonts w:ascii="Arial" w:hAnsi="Arial"/>
                <w:sz w:val="18"/>
              </w:rPr>
            </w:pPr>
          </w:p>
        </w:tc>
      </w:tr>
      <w:tr w:rsidR="00E61BEF" w14:paraId="2EBA91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913B4" w14:textId="77777777" w:rsidR="00E61BEF" w:rsidRDefault="00E61BEF">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0485CC37" w14:textId="77777777" w:rsidR="00E61BEF" w:rsidRDefault="00E61BEF">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BF81C25" w14:textId="77777777" w:rsidR="00E61BEF" w:rsidRDefault="00E61BEF">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E61BEF" w:rsidRDefault="00E61BEF">
            <w:pPr>
              <w:spacing w:after="0"/>
              <w:rPr>
                <w:rFonts w:ascii="Arial" w:hAnsi="Arial"/>
                <w:sz w:val="18"/>
              </w:rPr>
            </w:pPr>
          </w:p>
        </w:tc>
      </w:tr>
      <w:tr w:rsidR="00E61BEF" w14:paraId="20F0C7E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54EA1" w14:textId="77777777" w:rsidR="00E61BEF" w:rsidRDefault="00E61BEF">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3786428B" w14:textId="77777777" w:rsidR="00E61BEF" w:rsidRDefault="00E61BEF">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4B38FFC" w14:textId="77777777" w:rsidR="00E61BEF" w:rsidRDefault="00E61BEF">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E61BEF" w:rsidRDefault="00E61BEF">
            <w:pPr>
              <w:spacing w:after="0"/>
              <w:rPr>
                <w:rFonts w:ascii="Arial" w:hAnsi="Arial"/>
                <w:sz w:val="18"/>
              </w:rPr>
            </w:pPr>
          </w:p>
        </w:tc>
      </w:tr>
      <w:tr w:rsidR="00E61BEF" w14:paraId="43B8FE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2E361" w14:textId="77777777" w:rsidR="00E61BEF" w:rsidRDefault="00E61BEF">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4B49EBFC" w14:textId="77777777" w:rsidR="00E61BEF" w:rsidRDefault="00E61BEF">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DEF0407" w14:textId="77777777" w:rsidR="00E61BEF" w:rsidRDefault="00E61BEF">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E61BEF" w:rsidRDefault="00E61BEF">
            <w:pPr>
              <w:spacing w:after="0"/>
              <w:rPr>
                <w:rFonts w:ascii="Arial" w:hAnsi="Arial"/>
                <w:sz w:val="18"/>
              </w:rPr>
            </w:pPr>
          </w:p>
        </w:tc>
      </w:tr>
      <w:tr w:rsidR="00E61BEF" w14:paraId="132C54B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67638" w14:textId="77777777" w:rsidR="00E61BEF" w:rsidRDefault="00E61BEF">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31F20029" w14:textId="77777777" w:rsidR="00E61BEF" w:rsidRDefault="00E61BEF">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BFCF91E"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E61BEF" w:rsidRDefault="00E61BEF">
            <w:pPr>
              <w:spacing w:after="0"/>
              <w:rPr>
                <w:rFonts w:ascii="Arial" w:hAnsi="Arial"/>
                <w:sz w:val="18"/>
              </w:rPr>
            </w:pPr>
          </w:p>
        </w:tc>
      </w:tr>
      <w:tr w:rsidR="00E61BEF" w14:paraId="04B56D9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99611" w14:textId="77777777" w:rsidR="00E61BEF" w:rsidRDefault="00E61BEF">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38BED182" w14:textId="77777777" w:rsidR="00E61BEF" w:rsidRDefault="00E61BEF">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B783F12"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E61BEF" w:rsidRDefault="00E61BEF">
            <w:pPr>
              <w:spacing w:after="0"/>
              <w:rPr>
                <w:rFonts w:ascii="Arial" w:hAnsi="Arial"/>
                <w:sz w:val="18"/>
              </w:rPr>
            </w:pPr>
          </w:p>
        </w:tc>
      </w:tr>
      <w:tr w:rsidR="00E61BEF" w14:paraId="6E3DD2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A45D2" w14:textId="77777777" w:rsidR="00E61BEF" w:rsidRDefault="00E61BEF">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39956ED1" w14:textId="77777777" w:rsidR="00E61BEF" w:rsidRDefault="00E61BEF">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4C9267C" w14:textId="77777777" w:rsidR="00E61BEF" w:rsidRDefault="00E61BEF">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E61BEF" w:rsidRDefault="00E61BEF">
            <w:pPr>
              <w:spacing w:after="0"/>
              <w:rPr>
                <w:rFonts w:ascii="Arial" w:hAnsi="Arial"/>
                <w:sz w:val="18"/>
              </w:rPr>
            </w:pPr>
          </w:p>
        </w:tc>
      </w:tr>
      <w:tr w:rsidR="00E61BEF" w14:paraId="02034CE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CFC134" w14:textId="77777777" w:rsidR="00E61BEF" w:rsidRDefault="00E61BEF">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4133BC09" w14:textId="77777777" w:rsidR="00E61BEF" w:rsidRDefault="00E61BEF">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8C17E6E"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E61BEF" w:rsidRDefault="00E61BEF">
            <w:pPr>
              <w:spacing w:after="0"/>
              <w:rPr>
                <w:rFonts w:ascii="Arial" w:hAnsi="Arial"/>
                <w:sz w:val="18"/>
              </w:rPr>
            </w:pPr>
          </w:p>
        </w:tc>
      </w:tr>
      <w:tr w:rsidR="00E61BEF" w14:paraId="655369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AA531" w14:textId="77777777" w:rsidR="00E61BEF" w:rsidRDefault="00E61BEF">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54903021" w14:textId="77777777" w:rsidR="00E61BEF" w:rsidRDefault="00E61BEF">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933EFA" w14:textId="77777777" w:rsidR="00E61BEF" w:rsidRDefault="00E61BEF">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E61BEF" w:rsidRDefault="00E61BEF">
            <w:pPr>
              <w:spacing w:after="0"/>
              <w:rPr>
                <w:rFonts w:ascii="Arial" w:hAnsi="Arial"/>
                <w:sz w:val="18"/>
              </w:rPr>
            </w:pPr>
          </w:p>
        </w:tc>
      </w:tr>
      <w:tr w:rsidR="00E61BEF" w14:paraId="460CE09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C2F42" w14:textId="77777777" w:rsidR="00E61BEF" w:rsidRDefault="00E61BEF">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A7DC847" w14:textId="77777777" w:rsidR="00E61BEF" w:rsidRDefault="00E61BEF">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790258"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E61BEF" w:rsidRDefault="00E61BEF">
            <w:pPr>
              <w:spacing w:after="0"/>
              <w:rPr>
                <w:rFonts w:ascii="Arial" w:hAnsi="Arial"/>
                <w:sz w:val="18"/>
              </w:rPr>
            </w:pPr>
          </w:p>
        </w:tc>
      </w:tr>
      <w:tr w:rsidR="00E61BEF" w14:paraId="3DA61AE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FF842" w14:textId="77777777" w:rsidR="00E61BEF" w:rsidRDefault="00E61BEF">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3AB3F729" w14:textId="77777777" w:rsidR="00E61BEF" w:rsidRDefault="00E61BEF">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51DAB0D"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E61BEF" w:rsidRDefault="00E61BEF">
            <w:pPr>
              <w:spacing w:after="0"/>
              <w:rPr>
                <w:rFonts w:ascii="Arial" w:hAnsi="Arial"/>
                <w:sz w:val="18"/>
              </w:rPr>
            </w:pPr>
          </w:p>
        </w:tc>
      </w:tr>
      <w:tr w:rsidR="00E61BEF" w14:paraId="1A51E045"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3549B" w14:textId="77777777" w:rsidR="00E61BEF" w:rsidRDefault="00E61BEF">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05B190BC" w14:textId="77777777" w:rsidR="00E61BEF" w:rsidRDefault="00E61BEF">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080A2849"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E61BEF" w:rsidRDefault="00E61BEF">
            <w:pPr>
              <w:spacing w:after="0"/>
              <w:rPr>
                <w:rFonts w:ascii="Arial" w:hAnsi="Arial"/>
                <w:sz w:val="18"/>
              </w:rPr>
            </w:pPr>
          </w:p>
        </w:tc>
      </w:tr>
      <w:tr w:rsidR="00E61BEF" w14:paraId="6E64A65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58631" w14:textId="77777777" w:rsidR="00E61BEF" w:rsidRDefault="00E61BEF">
            <w:pPr>
              <w:pStyle w:val="TAC"/>
              <w:suppressLineNumbers/>
              <w:suppressAutoHyphens/>
            </w:pPr>
            <w:r>
              <w:lastRenderedPageBreak/>
              <w:t>556</w:t>
            </w:r>
          </w:p>
        </w:tc>
        <w:tc>
          <w:tcPr>
            <w:tcW w:w="2673" w:type="pct"/>
            <w:tcBorders>
              <w:top w:val="single" w:sz="4" w:space="0" w:color="auto"/>
              <w:left w:val="single" w:sz="4" w:space="0" w:color="auto"/>
              <w:bottom w:val="single" w:sz="4" w:space="0" w:color="auto"/>
              <w:right w:val="single" w:sz="4" w:space="0" w:color="auto"/>
            </w:tcBorders>
            <w:hideMark/>
          </w:tcPr>
          <w:p w14:paraId="1EC9D873" w14:textId="77777777" w:rsidR="00E61BEF" w:rsidRDefault="00E61BEF">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408174AA"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E61BEF" w:rsidRDefault="00E61BEF">
            <w:pPr>
              <w:spacing w:after="0"/>
              <w:rPr>
                <w:rFonts w:ascii="Arial" w:hAnsi="Arial"/>
                <w:sz w:val="18"/>
              </w:rPr>
            </w:pPr>
          </w:p>
        </w:tc>
      </w:tr>
      <w:tr w:rsidR="00E61BEF" w14:paraId="1C2CEE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E1C2B" w14:textId="77777777" w:rsidR="00E61BEF" w:rsidRDefault="00E61BEF">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1D9B58E4" w14:textId="77777777" w:rsidR="00E61BEF" w:rsidRDefault="00E61BEF">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6BADF04D"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E61BEF" w:rsidRDefault="00E61BEF">
            <w:pPr>
              <w:spacing w:after="0"/>
              <w:rPr>
                <w:rFonts w:ascii="Arial" w:hAnsi="Arial"/>
                <w:sz w:val="18"/>
              </w:rPr>
            </w:pPr>
          </w:p>
        </w:tc>
      </w:tr>
      <w:tr w:rsidR="00E61BEF" w14:paraId="036CF35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F15C" w14:textId="77777777" w:rsidR="00E61BEF" w:rsidRDefault="00E61BEF">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2583FD50" w14:textId="77777777" w:rsidR="00E61BEF" w:rsidRDefault="00E61BEF">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5399A3F4"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E61BEF" w:rsidRDefault="00E61BEF">
            <w:pPr>
              <w:spacing w:after="0"/>
              <w:rPr>
                <w:rFonts w:ascii="Arial" w:hAnsi="Arial"/>
                <w:sz w:val="18"/>
              </w:rPr>
            </w:pPr>
          </w:p>
        </w:tc>
      </w:tr>
      <w:tr w:rsidR="00E61BEF" w14:paraId="5650AF7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F93EB" w14:textId="77777777" w:rsidR="00E61BEF" w:rsidRDefault="00E61BEF">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219A4CE7" w14:textId="77777777" w:rsidR="00E61BEF" w:rsidRDefault="00E61BEF">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0C0A"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E61BEF" w:rsidRDefault="00E61BEF">
            <w:pPr>
              <w:spacing w:after="0"/>
              <w:rPr>
                <w:rFonts w:ascii="Arial" w:hAnsi="Arial"/>
                <w:sz w:val="18"/>
              </w:rPr>
            </w:pPr>
          </w:p>
        </w:tc>
      </w:tr>
      <w:tr w:rsidR="00E61BEF" w14:paraId="38A517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67E980" w14:textId="77777777" w:rsidR="00E61BEF" w:rsidRDefault="00E61BEF">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5D75D713" w14:textId="77777777" w:rsidR="00E61BEF" w:rsidRDefault="00E61BEF">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CC8CC3F"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E61BEF" w:rsidRDefault="00E61BEF">
            <w:pPr>
              <w:spacing w:after="0"/>
              <w:rPr>
                <w:rFonts w:ascii="Arial" w:hAnsi="Arial"/>
                <w:sz w:val="18"/>
              </w:rPr>
            </w:pPr>
          </w:p>
        </w:tc>
      </w:tr>
      <w:tr w:rsidR="00E61BEF" w14:paraId="4DAD2D87"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96C42" w14:textId="77777777" w:rsidR="00E61BEF" w:rsidRDefault="00E61BEF">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3D3AE570" w14:textId="77777777" w:rsidR="00E61BEF" w:rsidRDefault="00E61BEF">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BBC7" w14:textId="77777777" w:rsidR="00E61BEF" w:rsidRDefault="00E61BEF">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E61BEF" w:rsidRDefault="00E61BEF">
            <w:pPr>
              <w:spacing w:after="0"/>
              <w:rPr>
                <w:rFonts w:ascii="Arial" w:hAnsi="Arial"/>
                <w:sz w:val="18"/>
              </w:rPr>
            </w:pPr>
          </w:p>
        </w:tc>
      </w:tr>
      <w:tr w:rsidR="00E61BEF" w14:paraId="78DF0FD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884F7" w14:textId="77777777" w:rsidR="00E61BEF" w:rsidRDefault="00E61BEF">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4CD1A0F1" w14:textId="77777777" w:rsidR="00E61BEF" w:rsidRDefault="00E61BEF">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1813A5" w14:textId="77777777" w:rsidR="00E61BEF" w:rsidRDefault="00E61BEF">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E61BEF" w:rsidRDefault="00E61BEF">
            <w:pPr>
              <w:spacing w:after="0"/>
              <w:rPr>
                <w:rFonts w:ascii="Arial" w:hAnsi="Arial"/>
                <w:sz w:val="18"/>
              </w:rPr>
            </w:pPr>
          </w:p>
        </w:tc>
      </w:tr>
      <w:tr w:rsidR="00E61BEF" w14:paraId="13AACED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070266B" w14:textId="77777777" w:rsidR="00E61BEF" w:rsidRDefault="00E61BEF" w:rsidP="002006CC">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097E930B" w14:textId="77777777" w:rsidR="00E61BEF" w:rsidRDefault="00E61BEF" w:rsidP="002006CC">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57DBBB00" w14:textId="77777777" w:rsidR="00E61BEF" w:rsidRDefault="00E61BEF"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E61BEF" w:rsidRDefault="00E61BEF" w:rsidP="002006CC">
            <w:pPr>
              <w:spacing w:after="0"/>
              <w:rPr>
                <w:rFonts w:ascii="Arial" w:hAnsi="Arial"/>
                <w:sz w:val="18"/>
              </w:rPr>
            </w:pPr>
          </w:p>
        </w:tc>
      </w:tr>
      <w:tr w:rsidR="00E61BEF" w14:paraId="1563FEF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ACEA72A" w14:textId="77777777" w:rsidR="00E61BEF" w:rsidRDefault="00E61BEF" w:rsidP="002006CC">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04EFB68D" w14:textId="77777777" w:rsidR="00E61BEF" w:rsidRDefault="00E61BEF" w:rsidP="002006CC">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7B3AECDA" w14:textId="77777777" w:rsidR="00E61BEF" w:rsidRDefault="00E61BEF"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E61BEF" w:rsidRDefault="00E61BEF" w:rsidP="002006CC">
            <w:pPr>
              <w:spacing w:after="0"/>
              <w:rPr>
                <w:rFonts w:ascii="Arial" w:hAnsi="Arial"/>
                <w:sz w:val="18"/>
              </w:rPr>
            </w:pPr>
          </w:p>
        </w:tc>
      </w:tr>
      <w:tr w:rsidR="00E61BEF" w14:paraId="4C64A31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386148" w14:textId="77777777" w:rsidR="00E61BEF" w:rsidRDefault="00E61BEF" w:rsidP="00D87C66">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65F8D90D" w14:textId="77777777" w:rsidR="00E61BEF" w:rsidRDefault="00E61BEF" w:rsidP="00D87C66">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16ABB605" w14:textId="77777777" w:rsidR="00E61BEF" w:rsidRDefault="00E61BEF"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E61BEF" w:rsidRDefault="00E61BEF" w:rsidP="00D87C66">
            <w:pPr>
              <w:spacing w:after="0"/>
              <w:rPr>
                <w:rFonts w:ascii="Arial" w:hAnsi="Arial"/>
                <w:sz w:val="18"/>
              </w:rPr>
            </w:pPr>
          </w:p>
        </w:tc>
      </w:tr>
      <w:tr w:rsidR="00E61BEF" w14:paraId="1097466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BD16AC4" w14:textId="77777777" w:rsidR="00E61BEF" w:rsidRDefault="00E61BEF" w:rsidP="00D87C66">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3BF9D0FF" w14:textId="77777777" w:rsidR="00E61BEF" w:rsidRDefault="00E61BEF" w:rsidP="00D87C66">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79D3A0C6" w14:textId="77777777" w:rsidR="00E61BEF" w:rsidRDefault="00E61BEF"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E61BEF" w:rsidRDefault="00E61BEF" w:rsidP="00D87C66">
            <w:pPr>
              <w:spacing w:after="0"/>
              <w:rPr>
                <w:rFonts w:ascii="Arial" w:hAnsi="Arial"/>
                <w:sz w:val="18"/>
              </w:rPr>
            </w:pPr>
          </w:p>
        </w:tc>
      </w:tr>
      <w:tr w:rsidR="00E61BEF" w14:paraId="2ADD36E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673AE8A" w14:textId="77777777" w:rsidR="00E61BEF" w:rsidRDefault="00E61BEF" w:rsidP="00D87C66">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6EFB998E" w14:textId="77777777" w:rsidR="00E61BEF" w:rsidRPr="00A04938" w:rsidRDefault="00E61BEF" w:rsidP="00D87C66">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453EC9FB" w14:textId="77777777" w:rsidR="00E61BEF" w:rsidRPr="00A04938" w:rsidRDefault="00E61BEF"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E61BEF" w:rsidRDefault="00E61BEF" w:rsidP="00D87C66">
            <w:pPr>
              <w:spacing w:after="0"/>
              <w:rPr>
                <w:rFonts w:ascii="Arial" w:hAnsi="Arial"/>
                <w:sz w:val="18"/>
              </w:rPr>
            </w:pPr>
          </w:p>
        </w:tc>
      </w:tr>
      <w:tr w:rsidR="00E61BEF" w14:paraId="14DC1448"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90B8A8" w14:textId="77777777" w:rsidR="00E61BEF" w:rsidRDefault="00E61BEF" w:rsidP="00D87C66">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6208ABFE" w14:textId="77777777" w:rsidR="00E61BEF" w:rsidRDefault="00E61BEF" w:rsidP="00D87C66">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01BB1A80" w14:textId="77777777" w:rsidR="00E61BEF" w:rsidRDefault="00E61BEF"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E61BEF" w:rsidRDefault="00E61BEF" w:rsidP="00D87C66">
            <w:pPr>
              <w:spacing w:after="0"/>
              <w:rPr>
                <w:rFonts w:ascii="Arial" w:hAnsi="Arial"/>
                <w:sz w:val="18"/>
              </w:rPr>
            </w:pPr>
          </w:p>
        </w:tc>
      </w:tr>
      <w:tr w:rsidR="00E61BEF" w14:paraId="7EE7F94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A02D735" w14:textId="77777777" w:rsidR="00E61BEF" w:rsidRDefault="00E61BEF" w:rsidP="00D113BD">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3A06E24A" w14:textId="77777777" w:rsidR="00E61BEF" w:rsidRDefault="00E61BEF"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352416F0" w14:textId="77777777" w:rsidR="00E61BEF" w:rsidRDefault="00E61BEF"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E61BEF" w:rsidRDefault="00E61BEF" w:rsidP="00D113BD">
            <w:pPr>
              <w:spacing w:after="0"/>
              <w:rPr>
                <w:rFonts w:ascii="Arial" w:hAnsi="Arial"/>
                <w:sz w:val="18"/>
              </w:rPr>
            </w:pPr>
          </w:p>
        </w:tc>
      </w:tr>
      <w:tr w:rsidR="00E61BEF" w14:paraId="20FB90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4540A44" w14:textId="77777777" w:rsidR="00E61BEF" w:rsidRDefault="00E61BEF" w:rsidP="00D113BD">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471A9FF4" w14:textId="77777777" w:rsidR="00E61BEF" w:rsidRDefault="00E61BEF"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637737E5" w14:textId="77777777" w:rsidR="00E61BEF" w:rsidRDefault="00E61BEF"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E61BEF" w:rsidRDefault="00E61BEF" w:rsidP="00D113BD">
            <w:pPr>
              <w:spacing w:after="0"/>
              <w:rPr>
                <w:rFonts w:ascii="Arial" w:hAnsi="Arial"/>
                <w:sz w:val="18"/>
              </w:rPr>
            </w:pPr>
          </w:p>
        </w:tc>
      </w:tr>
      <w:tr w:rsidR="00E61BEF" w14:paraId="584F95B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DD9C32F" w14:textId="77777777" w:rsidR="00E61BEF" w:rsidRDefault="00E61BEF" w:rsidP="00D113BD">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5621DD68" w14:textId="77777777" w:rsidR="00E61BEF" w:rsidRDefault="00E61BEF"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6C37B805" w14:textId="77777777" w:rsidR="00E61BEF" w:rsidRDefault="00E61BEF"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E61BEF" w:rsidRDefault="00E61BEF" w:rsidP="00D113BD">
            <w:pPr>
              <w:spacing w:after="0"/>
              <w:rPr>
                <w:rFonts w:ascii="Arial" w:hAnsi="Arial"/>
                <w:sz w:val="18"/>
              </w:rPr>
            </w:pPr>
          </w:p>
        </w:tc>
      </w:tr>
      <w:tr w:rsidR="00E61BEF" w14:paraId="6D72690B"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04CD4" w14:textId="77777777" w:rsidR="00E61BEF" w:rsidRDefault="00E61BEF" w:rsidP="00D113BD">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58001A56" w14:textId="77777777" w:rsidR="00E61BEF" w:rsidRDefault="00E61BEF"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16FF2D5D" w14:textId="77777777" w:rsidR="00E61BEF" w:rsidRDefault="00E61BEF"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E61BEF" w:rsidRDefault="00E61BEF" w:rsidP="00D113BD">
            <w:pPr>
              <w:spacing w:after="0"/>
              <w:rPr>
                <w:rFonts w:ascii="Arial" w:hAnsi="Arial"/>
                <w:sz w:val="18"/>
              </w:rPr>
            </w:pPr>
          </w:p>
        </w:tc>
      </w:tr>
      <w:tr w:rsidR="00E61BEF" w14:paraId="785A69C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934C55A" w14:textId="77777777" w:rsidR="00E61BEF" w:rsidRDefault="00E61BEF" w:rsidP="00D113BD">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5883FF5C" w14:textId="77777777" w:rsidR="00E61BEF" w:rsidRDefault="00E61BEF"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5AE85B50" w14:textId="77777777" w:rsidR="00E61BEF" w:rsidRDefault="00E61BEF"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E61BEF" w:rsidRDefault="00E61BEF" w:rsidP="00D113BD">
            <w:pPr>
              <w:spacing w:after="0"/>
              <w:rPr>
                <w:rFonts w:ascii="Arial" w:hAnsi="Arial"/>
                <w:sz w:val="18"/>
              </w:rPr>
            </w:pPr>
          </w:p>
        </w:tc>
      </w:tr>
      <w:tr w:rsidR="00E61BEF" w14:paraId="40ADBD7F"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F97FBE3" w14:textId="77777777" w:rsidR="00E61BEF" w:rsidRDefault="00E61BEF" w:rsidP="00D113BD">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44A70729" w14:textId="77777777" w:rsidR="00E61BEF" w:rsidRDefault="00E61BEF"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56CA859D" w14:textId="77777777" w:rsidR="00E61BEF" w:rsidRDefault="00E61BEF"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E61BEF" w:rsidRDefault="00E61BEF" w:rsidP="00D113BD">
            <w:pPr>
              <w:spacing w:after="0"/>
              <w:rPr>
                <w:rFonts w:ascii="Arial" w:hAnsi="Arial"/>
                <w:sz w:val="18"/>
              </w:rPr>
            </w:pPr>
          </w:p>
        </w:tc>
      </w:tr>
      <w:tr w:rsidR="00E61BEF" w14:paraId="52B0570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44B911E" w14:textId="77777777" w:rsidR="00E61BEF" w:rsidRDefault="00E61BEF" w:rsidP="00D113BD">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420B1FE3" w14:textId="77777777" w:rsidR="00E61BEF" w:rsidRDefault="00E61BEF"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FD32833" w14:textId="77777777" w:rsidR="00E61BEF" w:rsidRDefault="00E61BEF"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E61BEF" w:rsidRDefault="00E61BEF" w:rsidP="00D113BD">
            <w:pPr>
              <w:spacing w:after="0"/>
              <w:rPr>
                <w:rFonts w:ascii="Arial" w:hAnsi="Arial"/>
                <w:sz w:val="18"/>
              </w:rPr>
            </w:pPr>
          </w:p>
        </w:tc>
      </w:tr>
      <w:tr w:rsidR="00E61BEF" w14:paraId="5C2B1FC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208A4C7" w14:textId="77777777" w:rsidR="00E61BEF" w:rsidRDefault="00E61BEF" w:rsidP="00D113BD">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30A64754" w14:textId="77777777" w:rsidR="00E61BEF" w:rsidRDefault="00E61BEF"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760B1D9B" w14:textId="77777777" w:rsidR="00E61BEF" w:rsidRDefault="00E61BEF"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E61BEF" w:rsidRDefault="00E61BEF" w:rsidP="00D113BD">
            <w:pPr>
              <w:spacing w:after="0"/>
              <w:rPr>
                <w:rFonts w:ascii="Arial" w:hAnsi="Arial"/>
                <w:sz w:val="18"/>
              </w:rPr>
            </w:pPr>
          </w:p>
        </w:tc>
      </w:tr>
      <w:tr w:rsidR="00E61BEF" w14:paraId="100AA33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D6FFBBF" w14:textId="77777777" w:rsidR="00E61BEF" w:rsidRDefault="00E61BEF" w:rsidP="00D113BD">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4C19CD64" w14:textId="77777777" w:rsidR="00E61BEF" w:rsidRDefault="00E61BEF"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14E94AAD" w14:textId="77777777" w:rsidR="00E61BEF" w:rsidRDefault="00E61BEF"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E61BEF" w:rsidRDefault="00E61BEF" w:rsidP="00D113BD">
            <w:pPr>
              <w:spacing w:after="0"/>
              <w:rPr>
                <w:rFonts w:ascii="Arial" w:hAnsi="Arial"/>
                <w:sz w:val="18"/>
              </w:rPr>
            </w:pPr>
          </w:p>
        </w:tc>
      </w:tr>
      <w:tr w:rsidR="00E61BEF" w14:paraId="74C785D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239347" w14:textId="77777777" w:rsidR="00E61BEF" w:rsidRDefault="00E61BEF" w:rsidP="00D113BD">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D5C3AB" w14:textId="77777777" w:rsidR="00E61BEF" w:rsidRDefault="00E61BEF"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51C0256E" w14:textId="77777777" w:rsidR="00E61BEF" w:rsidRDefault="00E61BEF"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E61BEF" w:rsidRDefault="00E61BEF" w:rsidP="00D113BD">
            <w:pPr>
              <w:spacing w:after="0"/>
              <w:rPr>
                <w:rFonts w:ascii="Arial" w:hAnsi="Arial"/>
                <w:sz w:val="18"/>
              </w:rPr>
            </w:pPr>
          </w:p>
        </w:tc>
      </w:tr>
      <w:tr w:rsidR="00E61BEF" w14:paraId="441165F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6615D8" w14:textId="77777777" w:rsidR="00E61BEF" w:rsidRDefault="00E61BEF" w:rsidP="00D113BD">
            <w:pPr>
              <w:pStyle w:val="TAC"/>
              <w:suppressLineNumbers/>
              <w:suppressAutoHyphens/>
              <w:rPr>
                <w:lang w:val="fr-FR"/>
              </w:rPr>
            </w:pPr>
            <w:r>
              <w:rPr>
                <w:lang w:val="fr-FR"/>
              </w:rPr>
              <w:t>579</w:t>
            </w:r>
          </w:p>
        </w:tc>
        <w:tc>
          <w:tcPr>
            <w:tcW w:w="2673" w:type="pct"/>
            <w:tcBorders>
              <w:top w:val="single" w:sz="4" w:space="0" w:color="auto"/>
              <w:left w:val="single" w:sz="4" w:space="0" w:color="auto"/>
              <w:bottom w:val="single" w:sz="4" w:space="0" w:color="auto"/>
              <w:right w:val="single" w:sz="4" w:space="0" w:color="auto"/>
            </w:tcBorders>
          </w:tcPr>
          <w:p w14:paraId="5860D4D0" w14:textId="77777777" w:rsidR="00E61BEF" w:rsidRDefault="00E61BEF"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15D10522" w14:textId="77777777" w:rsidR="00E61BEF" w:rsidRDefault="00E61BEF"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E61BEF" w:rsidRDefault="00E61BEF" w:rsidP="00D113BD">
            <w:pPr>
              <w:spacing w:after="0"/>
              <w:rPr>
                <w:rFonts w:ascii="Arial" w:hAnsi="Arial"/>
                <w:sz w:val="18"/>
              </w:rPr>
            </w:pPr>
          </w:p>
        </w:tc>
      </w:tr>
      <w:tr w:rsidR="00E61BEF" w14:paraId="21FF3B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A82070D" w14:textId="77777777" w:rsidR="00E61BEF" w:rsidRDefault="00E61BEF" w:rsidP="00D113BD">
            <w:pPr>
              <w:pStyle w:val="TAC"/>
              <w:suppressLineNumbers/>
              <w:suppressAutoHyphens/>
              <w:rPr>
                <w:lang w:val="fr-FR"/>
              </w:rPr>
            </w:pPr>
            <w:r>
              <w:rPr>
                <w:lang w:val="fr-FR"/>
              </w:rPr>
              <w:t>580</w:t>
            </w:r>
          </w:p>
        </w:tc>
        <w:tc>
          <w:tcPr>
            <w:tcW w:w="2673" w:type="pct"/>
            <w:tcBorders>
              <w:top w:val="single" w:sz="4" w:space="0" w:color="auto"/>
              <w:left w:val="single" w:sz="4" w:space="0" w:color="auto"/>
              <w:bottom w:val="single" w:sz="4" w:space="0" w:color="auto"/>
              <w:right w:val="single" w:sz="4" w:space="0" w:color="auto"/>
            </w:tcBorders>
          </w:tcPr>
          <w:p w14:paraId="195578C2" w14:textId="77777777" w:rsidR="00E61BEF" w:rsidRDefault="00E61BEF"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7F0667B1" w14:textId="77777777" w:rsidR="00E61BEF" w:rsidRDefault="00E61BEF"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E61BEF" w:rsidRDefault="00E61BEF" w:rsidP="00D113BD">
            <w:pPr>
              <w:spacing w:after="0"/>
              <w:rPr>
                <w:rFonts w:ascii="Arial" w:hAnsi="Arial"/>
                <w:sz w:val="18"/>
              </w:rPr>
            </w:pPr>
          </w:p>
        </w:tc>
      </w:tr>
      <w:tr w:rsidR="00E61BEF" w14:paraId="6869FE6C" w14:textId="77777777" w:rsidTr="00782952">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7906BB9" w14:textId="77777777" w:rsidR="00E61BEF" w:rsidRDefault="00E61BEF" w:rsidP="00D113BD">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5A818CDE" w14:textId="77777777" w:rsidR="00E61BEF" w:rsidRDefault="00E61BEF"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370619BC" w14:textId="77777777" w:rsidR="00E61BEF" w:rsidRDefault="00E61BEF"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00160928" w14:textId="77777777" w:rsidR="00E61BEF" w:rsidRDefault="00E61BEF" w:rsidP="00D113BD">
            <w:pPr>
              <w:spacing w:after="0"/>
              <w:rPr>
                <w:rFonts w:ascii="Arial" w:hAnsi="Arial"/>
                <w:sz w:val="18"/>
              </w:rPr>
            </w:pPr>
          </w:p>
        </w:tc>
      </w:tr>
      <w:tr w:rsidR="00E61BEF" w14:paraId="021C0008" w14:textId="77777777" w:rsidTr="00782952">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4BABDC3" w14:textId="198BC4A1" w:rsidR="00E61BEF" w:rsidRDefault="00E61BEF" w:rsidP="00E61BEF">
            <w:pPr>
              <w:pStyle w:val="TAC"/>
              <w:suppressLineNumbers/>
              <w:suppressAutoHyphens/>
              <w:rPr>
                <w:lang w:val="fr-FR"/>
              </w:rPr>
            </w:pPr>
            <w:r>
              <w:rPr>
                <w:lang w:val="fr-FR"/>
              </w:rPr>
              <w:t>582</w:t>
            </w:r>
          </w:p>
        </w:tc>
        <w:tc>
          <w:tcPr>
            <w:tcW w:w="2673" w:type="pct"/>
            <w:tcBorders>
              <w:top w:val="single" w:sz="4" w:space="0" w:color="auto"/>
              <w:left w:val="single" w:sz="4" w:space="0" w:color="auto"/>
              <w:bottom w:val="single" w:sz="4" w:space="0" w:color="auto"/>
              <w:right w:val="single" w:sz="4" w:space="0" w:color="auto"/>
            </w:tcBorders>
          </w:tcPr>
          <w:p w14:paraId="5B0E9BE8" w14:textId="5919F04D" w:rsidR="00E61BEF" w:rsidRPr="00F15B61" w:rsidRDefault="00E61BEF" w:rsidP="00E61BEF">
            <w:pPr>
              <w:pStyle w:val="TAL"/>
              <w:suppressLineNumbers/>
              <w:suppressAutoHyphens/>
              <w:rPr>
                <w:rFonts w:eastAsia="Arial Unicode MS" w:cs="Arial"/>
                <w:lang w:val="fr-FR" w:eastAsia="zh-CN"/>
              </w:rPr>
            </w:pPr>
            <w:r>
              <w:rPr>
                <w:rFonts w:eastAsia="Arial Unicode MS" w:cs="Arial"/>
                <w:lang w:val="fr-FR" w:eastAsia="zh-CN"/>
              </w:rPr>
              <w:t>MPS-Action</w:t>
            </w:r>
          </w:p>
        </w:tc>
        <w:tc>
          <w:tcPr>
            <w:tcW w:w="1620" w:type="pct"/>
            <w:gridSpan w:val="2"/>
            <w:tcBorders>
              <w:top w:val="single" w:sz="4" w:space="0" w:color="auto"/>
              <w:left w:val="single" w:sz="4" w:space="0" w:color="auto"/>
              <w:bottom w:val="single" w:sz="4" w:space="0" w:color="auto"/>
              <w:right w:val="single" w:sz="4" w:space="0" w:color="auto"/>
            </w:tcBorders>
          </w:tcPr>
          <w:p w14:paraId="5A800AB7" w14:textId="5324A545" w:rsidR="00E61BEF" w:rsidRDefault="00E61BEF" w:rsidP="00E61BEF">
            <w:pPr>
              <w:pStyle w:val="TAC"/>
              <w:suppressLineNumbers/>
              <w:suppressAutoHyphens/>
              <w:rPr>
                <w:rFonts w:eastAsia="Arial Unicode MS" w:cs="Arial"/>
              </w:rPr>
            </w:pPr>
            <w:r w:rsidRPr="00FE4016">
              <w:rPr>
                <w:rFonts w:eastAsia="Arial Unicode MS" w:cs="Arial"/>
              </w:rPr>
              <w:t>Enumerated</w:t>
            </w:r>
          </w:p>
        </w:tc>
        <w:tc>
          <w:tcPr>
            <w:tcW w:w="0" w:type="auto"/>
            <w:vMerge/>
            <w:tcBorders>
              <w:left w:val="single" w:sz="4" w:space="0" w:color="auto"/>
              <w:right w:val="single" w:sz="4" w:space="0" w:color="auto"/>
            </w:tcBorders>
            <w:vAlign w:val="center"/>
          </w:tcPr>
          <w:p w14:paraId="7D27FCD9" w14:textId="77777777" w:rsidR="00E61BEF" w:rsidRDefault="00E61BEF" w:rsidP="00E61BEF">
            <w:pPr>
              <w:spacing w:after="0"/>
              <w:rPr>
                <w:rFonts w:ascii="Arial" w:hAnsi="Arial"/>
                <w:sz w:val="18"/>
              </w:rPr>
            </w:pPr>
          </w:p>
        </w:tc>
      </w:tr>
      <w:tr w:rsidR="00E61BEF" w14:paraId="4E65A5C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74CCEF7" w14:textId="4816B9B7" w:rsidR="00E61BEF" w:rsidRDefault="00E61BEF" w:rsidP="00E61BEF">
            <w:pPr>
              <w:pStyle w:val="TAC"/>
              <w:suppressLineNumbers/>
              <w:suppressAutoHyphens/>
              <w:rPr>
                <w:lang w:val="fr-FR"/>
              </w:rPr>
            </w:pPr>
            <w:r>
              <w:rPr>
                <w:lang w:val="fr-FR"/>
              </w:rPr>
              <w:t>583</w:t>
            </w:r>
          </w:p>
        </w:tc>
        <w:tc>
          <w:tcPr>
            <w:tcW w:w="2673" w:type="pct"/>
            <w:tcBorders>
              <w:top w:val="single" w:sz="4" w:space="0" w:color="auto"/>
              <w:left w:val="single" w:sz="4" w:space="0" w:color="auto"/>
              <w:bottom w:val="single" w:sz="4" w:space="0" w:color="auto"/>
              <w:right w:val="single" w:sz="4" w:space="0" w:color="auto"/>
            </w:tcBorders>
          </w:tcPr>
          <w:p w14:paraId="08ACB6A5" w14:textId="3FE5261A" w:rsidR="00E61BEF" w:rsidRPr="00F15B61" w:rsidRDefault="00E61BEF" w:rsidP="00E61BEF">
            <w:pPr>
              <w:pStyle w:val="TAL"/>
              <w:suppressLineNumbers/>
              <w:suppressAutoHyphens/>
              <w:rPr>
                <w:rFonts w:eastAsia="Arial Unicode MS" w:cs="Arial"/>
                <w:lang w:val="fr-FR" w:eastAsia="zh-CN"/>
              </w:rPr>
            </w:pPr>
            <w:r>
              <w:t>Serving-Satellite-Identity</w:t>
            </w:r>
          </w:p>
        </w:tc>
        <w:tc>
          <w:tcPr>
            <w:tcW w:w="1620" w:type="pct"/>
            <w:gridSpan w:val="2"/>
            <w:tcBorders>
              <w:top w:val="single" w:sz="4" w:space="0" w:color="auto"/>
              <w:left w:val="single" w:sz="4" w:space="0" w:color="auto"/>
              <w:bottom w:val="single" w:sz="4" w:space="0" w:color="auto"/>
              <w:right w:val="single" w:sz="4" w:space="0" w:color="auto"/>
            </w:tcBorders>
          </w:tcPr>
          <w:p w14:paraId="64E79468" w14:textId="54F38BB6" w:rsidR="00E61BEF" w:rsidRDefault="00E61BEF" w:rsidP="00E61BEF">
            <w:pPr>
              <w:pStyle w:val="TAC"/>
              <w:suppressLineNumbers/>
              <w:suppressAutoHyphens/>
              <w:rPr>
                <w:rFonts w:eastAsia="Arial Unicode MS" w:cs="Arial"/>
              </w:rPr>
            </w:pPr>
            <w:r>
              <w:t>OctetString</w:t>
            </w:r>
          </w:p>
        </w:tc>
        <w:tc>
          <w:tcPr>
            <w:tcW w:w="0" w:type="auto"/>
            <w:vMerge/>
            <w:tcBorders>
              <w:left w:val="single" w:sz="4" w:space="0" w:color="auto"/>
              <w:bottom w:val="single" w:sz="4" w:space="0" w:color="auto"/>
              <w:right w:val="single" w:sz="4" w:space="0" w:color="auto"/>
            </w:tcBorders>
            <w:vAlign w:val="center"/>
          </w:tcPr>
          <w:p w14:paraId="23354A07" w14:textId="77777777" w:rsidR="00E61BEF" w:rsidRDefault="00E61BEF" w:rsidP="00E61BEF">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2414216" w:rsidR="00E3130E" w:rsidRDefault="00E3130E">
            <w:pPr>
              <w:pStyle w:val="TAN"/>
            </w:pPr>
            <w:r>
              <w:t>Note: The AVP codes from 5</w:t>
            </w:r>
            <w:r w:rsidR="00D113BD">
              <w:t>8</w:t>
            </w:r>
            <w:r w:rsidR="00E61BEF">
              <w:t>4</w:t>
            </w:r>
            <w:r>
              <w:t xml:space="preserve"> to 599 are reserved for TS 29.209, TS 29.211 and TS 29.214</w:t>
            </w:r>
          </w:p>
        </w:tc>
      </w:tr>
      <w:tr w:rsidR="003320C8" w14:paraId="709E7EE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3"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lastRenderedPageBreak/>
              <w:t>636</w:t>
            </w:r>
          </w:p>
        </w:tc>
        <w:tc>
          <w:tcPr>
            <w:tcW w:w="2673"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3"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3"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3"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lastRenderedPageBreak/>
              <w:t>831</w:t>
            </w:r>
          </w:p>
        </w:tc>
        <w:tc>
          <w:tcPr>
            <w:tcW w:w="2673"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3"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3"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3"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lastRenderedPageBreak/>
              <w:t>896</w:t>
            </w:r>
          </w:p>
        </w:tc>
        <w:tc>
          <w:tcPr>
            <w:tcW w:w="2673"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0549B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3"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lastRenderedPageBreak/>
              <w:t>1026</w:t>
            </w:r>
          </w:p>
        </w:tc>
        <w:tc>
          <w:tcPr>
            <w:tcW w:w="2673"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3"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3"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3"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lastRenderedPageBreak/>
              <w:t>1093</w:t>
            </w:r>
          </w:p>
        </w:tc>
        <w:tc>
          <w:tcPr>
            <w:tcW w:w="2673"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0549B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0549B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3"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3"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lastRenderedPageBreak/>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3"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lastRenderedPageBreak/>
              <w:t>1312</w:t>
            </w:r>
          </w:p>
        </w:tc>
        <w:tc>
          <w:tcPr>
            <w:tcW w:w="2673"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lastRenderedPageBreak/>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3"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3"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lastRenderedPageBreak/>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485811" w14:paraId="57E2B7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8CFBC" w14:textId="77777777" w:rsidR="00485811" w:rsidRDefault="00485811">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485811" w:rsidRDefault="00485811">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C140" w14:textId="77777777" w:rsidR="00485811" w:rsidRDefault="00485811">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485811" w:rsidRDefault="00485811">
            <w:pPr>
              <w:pStyle w:val="TAC"/>
              <w:suppressLineNumbers/>
              <w:suppressAutoHyphens/>
            </w:pPr>
            <w:r>
              <w:t>29.272 [21]</w:t>
            </w:r>
          </w:p>
        </w:tc>
      </w:tr>
      <w:tr w:rsidR="00485811" w14:paraId="3041F4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F515" w14:textId="77777777" w:rsidR="00485811" w:rsidRDefault="00485811">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485811" w:rsidRDefault="00485811">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2119C"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485811" w:rsidRDefault="00485811">
            <w:pPr>
              <w:spacing w:after="0"/>
              <w:rPr>
                <w:rFonts w:ascii="Arial" w:hAnsi="Arial"/>
                <w:sz w:val="18"/>
              </w:rPr>
            </w:pPr>
          </w:p>
        </w:tc>
      </w:tr>
      <w:tr w:rsidR="00485811" w14:paraId="1D8D7C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F91FA" w14:textId="77777777" w:rsidR="00485811" w:rsidRDefault="00485811">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485811" w:rsidRDefault="00485811">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4A4A8A4"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485811" w:rsidRDefault="00485811">
            <w:pPr>
              <w:spacing w:after="0"/>
              <w:rPr>
                <w:rFonts w:ascii="Arial" w:hAnsi="Arial"/>
                <w:sz w:val="18"/>
              </w:rPr>
            </w:pPr>
          </w:p>
        </w:tc>
      </w:tr>
      <w:tr w:rsidR="00485811" w14:paraId="038CE2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F1ADE1" w14:textId="77777777" w:rsidR="00485811" w:rsidRDefault="00485811">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485811" w:rsidRDefault="00485811">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910D72"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485811" w:rsidRDefault="00485811">
            <w:pPr>
              <w:spacing w:after="0"/>
              <w:rPr>
                <w:rFonts w:ascii="Arial" w:hAnsi="Arial"/>
                <w:sz w:val="18"/>
              </w:rPr>
            </w:pPr>
          </w:p>
        </w:tc>
      </w:tr>
      <w:tr w:rsidR="00485811" w14:paraId="029DC9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9EFBB" w14:textId="77777777" w:rsidR="00485811" w:rsidRDefault="00485811">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485811" w:rsidRDefault="00485811">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0A3BEFE"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485811" w:rsidRDefault="00485811">
            <w:pPr>
              <w:spacing w:after="0"/>
              <w:rPr>
                <w:rFonts w:ascii="Arial" w:hAnsi="Arial"/>
                <w:sz w:val="18"/>
              </w:rPr>
            </w:pPr>
          </w:p>
        </w:tc>
      </w:tr>
      <w:tr w:rsidR="00485811" w14:paraId="378F85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3A1635" w14:textId="77777777" w:rsidR="00485811" w:rsidRDefault="00485811">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485811" w:rsidRDefault="00485811">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452529"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485811" w:rsidRDefault="00485811">
            <w:pPr>
              <w:spacing w:after="0"/>
              <w:rPr>
                <w:rFonts w:ascii="Arial" w:hAnsi="Arial"/>
                <w:sz w:val="18"/>
              </w:rPr>
            </w:pPr>
          </w:p>
        </w:tc>
      </w:tr>
      <w:tr w:rsidR="00485811" w14:paraId="005CD8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C7B17" w14:textId="77777777" w:rsidR="00485811" w:rsidRDefault="00485811">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485811" w:rsidRDefault="00485811">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3DBB8C6"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485811" w:rsidRDefault="00485811">
            <w:pPr>
              <w:spacing w:after="0"/>
              <w:rPr>
                <w:rFonts w:ascii="Arial" w:hAnsi="Arial"/>
                <w:sz w:val="18"/>
              </w:rPr>
            </w:pPr>
          </w:p>
        </w:tc>
      </w:tr>
      <w:tr w:rsidR="00485811" w14:paraId="6CA6D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39B36" w14:textId="77777777" w:rsidR="00485811" w:rsidRDefault="00485811">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485811" w:rsidRDefault="00485811">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AF7F94D"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485811" w:rsidRDefault="00485811">
            <w:pPr>
              <w:spacing w:after="0"/>
              <w:rPr>
                <w:rFonts w:ascii="Arial" w:hAnsi="Arial"/>
                <w:sz w:val="18"/>
              </w:rPr>
            </w:pPr>
          </w:p>
        </w:tc>
      </w:tr>
      <w:tr w:rsidR="00485811" w14:paraId="306175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E9830" w14:textId="77777777" w:rsidR="00485811" w:rsidRDefault="00485811">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485811" w:rsidRDefault="00485811">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BFD5C7"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485811" w:rsidRDefault="00485811">
            <w:pPr>
              <w:spacing w:after="0"/>
              <w:rPr>
                <w:rFonts w:ascii="Arial" w:hAnsi="Arial"/>
                <w:sz w:val="18"/>
              </w:rPr>
            </w:pPr>
          </w:p>
        </w:tc>
      </w:tr>
      <w:tr w:rsidR="00485811" w14:paraId="2E785A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E13A19" w14:textId="77777777" w:rsidR="00485811" w:rsidRDefault="00485811">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485811" w:rsidRDefault="00485811">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93F0F"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485811" w:rsidRDefault="00485811">
            <w:pPr>
              <w:spacing w:after="0"/>
              <w:rPr>
                <w:rFonts w:ascii="Arial" w:hAnsi="Arial"/>
                <w:sz w:val="18"/>
              </w:rPr>
            </w:pPr>
          </w:p>
        </w:tc>
      </w:tr>
      <w:tr w:rsidR="00485811" w14:paraId="58823B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9D430" w14:textId="77777777" w:rsidR="00485811" w:rsidRDefault="00485811">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485811" w:rsidRDefault="00485811">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56ECA9"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485811" w:rsidRDefault="00485811">
            <w:pPr>
              <w:spacing w:after="0"/>
              <w:rPr>
                <w:rFonts w:ascii="Arial" w:hAnsi="Arial"/>
                <w:sz w:val="18"/>
              </w:rPr>
            </w:pPr>
          </w:p>
        </w:tc>
      </w:tr>
      <w:tr w:rsidR="00485811" w14:paraId="550F06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FA2E4" w14:textId="77777777" w:rsidR="00485811" w:rsidRDefault="00485811">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485811" w:rsidRDefault="00485811">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0D6EC2"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485811" w:rsidRDefault="00485811">
            <w:pPr>
              <w:spacing w:after="0"/>
              <w:rPr>
                <w:rFonts w:ascii="Arial" w:hAnsi="Arial"/>
                <w:sz w:val="18"/>
              </w:rPr>
            </w:pPr>
          </w:p>
        </w:tc>
      </w:tr>
      <w:tr w:rsidR="00485811" w14:paraId="253895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3597B" w14:textId="77777777" w:rsidR="00485811" w:rsidRDefault="00485811">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485811" w:rsidRDefault="00485811">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7C7FB54C"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485811" w:rsidRDefault="00485811">
            <w:pPr>
              <w:spacing w:after="0"/>
              <w:rPr>
                <w:rFonts w:ascii="Arial" w:hAnsi="Arial"/>
                <w:sz w:val="18"/>
              </w:rPr>
            </w:pPr>
          </w:p>
        </w:tc>
      </w:tr>
      <w:tr w:rsidR="00485811" w14:paraId="562DDDE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DDFFFF" w14:textId="77777777" w:rsidR="00485811" w:rsidRDefault="00485811">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485811" w:rsidRDefault="00485811">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B136F"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485811" w:rsidRDefault="00485811">
            <w:pPr>
              <w:spacing w:after="0"/>
              <w:rPr>
                <w:rFonts w:ascii="Arial" w:hAnsi="Arial"/>
                <w:sz w:val="18"/>
              </w:rPr>
            </w:pPr>
          </w:p>
        </w:tc>
      </w:tr>
      <w:tr w:rsidR="00485811" w14:paraId="60C35E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6D164" w14:textId="77777777" w:rsidR="00485811" w:rsidRDefault="00485811">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485811" w:rsidRDefault="00485811">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28DEF2EC"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485811" w:rsidRDefault="00485811">
            <w:pPr>
              <w:spacing w:after="0"/>
              <w:rPr>
                <w:rFonts w:ascii="Arial" w:hAnsi="Arial"/>
                <w:sz w:val="18"/>
              </w:rPr>
            </w:pPr>
          </w:p>
        </w:tc>
      </w:tr>
      <w:tr w:rsidR="00485811" w14:paraId="7983B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B4FBA" w14:textId="77777777" w:rsidR="00485811" w:rsidRDefault="00485811">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485811" w:rsidRDefault="00485811">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52A79F"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485811" w:rsidRDefault="00485811">
            <w:pPr>
              <w:spacing w:after="0"/>
              <w:rPr>
                <w:rFonts w:ascii="Arial" w:hAnsi="Arial"/>
                <w:sz w:val="18"/>
              </w:rPr>
            </w:pPr>
          </w:p>
        </w:tc>
      </w:tr>
      <w:tr w:rsidR="00485811" w14:paraId="4D01CD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75CB1" w14:textId="77777777" w:rsidR="00485811" w:rsidRDefault="00485811">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485811" w:rsidRDefault="00485811">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EFEB11F"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485811" w:rsidRDefault="00485811">
            <w:pPr>
              <w:spacing w:after="0"/>
              <w:rPr>
                <w:rFonts w:ascii="Arial" w:hAnsi="Arial"/>
                <w:sz w:val="18"/>
              </w:rPr>
            </w:pPr>
          </w:p>
        </w:tc>
      </w:tr>
      <w:tr w:rsidR="00485811" w14:paraId="5A282D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60FE6" w14:textId="77777777" w:rsidR="00485811" w:rsidRDefault="00485811">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485811" w:rsidRDefault="00485811">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499AB01F"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485811" w:rsidRDefault="00485811">
            <w:pPr>
              <w:spacing w:after="0"/>
              <w:rPr>
                <w:rFonts w:ascii="Arial" w:hAnsi="Arial"/>
                <w:sz w:val="18"/>
              </w:rPr>
            </w:pPr>
          </w:p>
        </w:tc>
      </w:tr>
      <w:tr w:rsidR="00485811" w14:paraId="4A4EA4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2CE04" w14:textId="77777777" w:rsidR="00485811" w:rsidRDefault="00485811">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485811" w:rsidRDefault="00485811">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F03CD7"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485811" w:rsidRDefault="00485811">
            <w:pPr>
              <w:spacing w:after="0"/>
              <w:rPr>
                <w:rFonts w:ascii="Arial" w:hAnsi="Arial"/>
                <w:sz w:val="18"/>
              </w:rPr>
            </w:pPr>
          </w:p>
        </w:tc>
      </w:tr>
      <w:tr w:rsidR="00485811" w14:paraId="225F34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94578" w14:textId="77777777" w:rsidR="00485811" w:rsidRDefault="00485811">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485811" w:rsidRDefault="00485811">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DC55E9"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485811" w:rsidRDefault="00485811">
            <w:pPr>
              <w:spacing w:after="0"/>
              <w:rPr>
                <w:rFonts w:ascii="Arial" w:hAnsi="Arial"/>
                <w:sz w:val="18"/>
              </w:rPr>
            </w:pPr>
          </w:p>
        </w:tc>
      </w:tr>
      <w:tr w:rsidR="00485811" w14:paraId="2EF2158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726971" w14:textId="77777777" w:rsidR="00485811" w:rsidRDefault="00485811">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485811" w:rsidRDefault="00485811">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FDB64" w14:textId="77777777" w:rsidR="00485811" w:rsidRDefault="0048581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485811" w:rsidRDefault="00485811">
            <w:pPr>
              <w:spacing w:after="0"/>
              <w:rPr>
                <w:rFonts w:ascii="Arial" w:hAnsi="Arial"/>
                <w:sz w:val="18"/>
              </w:rPr>
            </w:pPr>
          </w:p>
        </w:tc>
      </w:tr>
      <w:tr w:rsidR="00485811" w14:paraId="67817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02C9E" w14:textId="77777777" w:rsidR="00485811" w:rsidRDefault="00485811">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485811" w:rsidRDefault="00485811">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0136DA0" w14:textId="77777777" w:rsidR="00485811" w:rsidRDefault="00485811">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485811" w:rsidRDefault="00485811">
            <w:pPr>
              <w:spacing w:after="0"/>
              <w:rPr>
                <w:rFonts w:ascii="Arial" w:hAnsi="Arial"/>
                <w:sz w:val="18"/>
              </w:rPr>
            </w:pPr>
          </w:p>
        </w:tc>
      </w:tr>
      <w:tr w:rsidR="00485811" w14:paraId="477276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382A1" w14:textId="77777777" w:rsidR="00485811" w:rsidRDefault="00485811">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485811" w:rsidRDefault="00485811">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E25BE5"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485811" w:rsidRDefault="00485811">
            <w:pPr>
              <w:spacing w:after="0"/>
              <w:rPr>
                <w:rFonts w:ascii="Arial" w:hAnsi="Arial"/>
                <w:sz w:val="18"/>
              </w:rPr>
            </w:pPr>
          </w:p>
        </w:tc>
      </w:tr>
      <w:tr w:rsidR="00485811" w14:paraId="1B95C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4AC790" w14:textId="77777777" w:rsidR="00485811" w:rsidRDefault="00485811">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485811" w:rsidRDefault="00485811">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CCB04"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485811" w:rsidRDefault="00485811">
            <w:pPr>
              <w:spacing w:after="0"/>
              <w:rPr>
                <w:rFonts w:ascii="Arial" w:hAnsi="Arial"/>
                <w:sz w:val="18"/>
              </w:rPr>
            </w:pPr>
          </w:p>
        </w:tc>
      </w:tr>
      <w:tr w:rsidR="00485811" w14:paraId="39C13E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0A446" w14:textId="77777777" w:rsidR="00485811" w:rsidRDefault="00485811">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485811" w:rsidRDefault="00485811">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61BF9"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485811" w:rsidRDefault="00485811">
            <w:pPr>
              <w:spacing w:after="0"/>
              <w:rPr>
                <w:rFonts w:ascii="Arial" w:hAnsi="Arial"/>
                <w:sz w:val="18"/>
              </w:rPr>
            </w:pPr>
          </w:p>
        </w:tc>
      </w:tr>
      <w:tr w:rsidR="00485811" w14:paraId="1B5E79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83B3AF" w14:textId="77777777" w:rsidR="00485811" w:rsidRDefault="00485811">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485811" w:rsidRDefault="00485811">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15BC9EF"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485811" w:rsidRDefault="00485811">
            <w:pPr>
              <w:spacing w:after="0"/>
              <w:rPr>
                <w:rFonts w:ascii="Arial" w:hAnsi="Arial"/>
                <w:sz w:val="18"/>
              </w:rPr>
            </w:pPr>
          </w:p>
        </w:tc>
      </w:tr>
      <w:tr w:rsidR="00485811" w14:paraId="61E9C8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731F8A" w14:textId="77777777" w:rsidR="00485811" w:rsidRDefault="00485811">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485811" w:rsidRDefault="00485811">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2CF81F"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485811" w:rsidRDefault="00485811">
            <w:pPr>
              <w:spacing w:after="0"/>
              <w:rPr>
                <w:rFonts w:ascii="Arial" w:hAnsi="Arial"/>
                <w:sz w:val="18"/>
              </w:rPr>
            </w:pPr>
          </w:p>
        </w:tc>
      </w:tr>
      <w:tr w:rsidR="00485811" w14:paraId="6529B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CF00A5" w14:textId="77777777" w:rsidR="00485811" w:rsidRDefault="00485811">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485811" w:rsidRDefault="00485811">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645D6C78"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485811" w:rsidRDefault="00485811">
            <w:pPr>
              <w:spacing w:after="0"/>
              <w:rPr>
                <w:rFonts w:ascii="Arial" w:hAnsi="Arial"/>
                <w:sz w:val="18"/>
              </w:rPr>
            </w:pPr>
          </w:p>
        </w:tc>
      </w:tr>
      <w:tr w:rsidR="00485811" w14:paraId="6DB74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21864" w14:textId="77777777" w:rsidR="00485811" w:rsidRDefault="00485811">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485811" w:rsidRDefault="00485811">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110739F"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485811" w:rsidRDefault="00485811">
            <w:pPr>
              <w:spacing w:after="0"/>
              <w:rPr>
                <w:rFonts w:ascii="Arial" w:hAnsi="Arial"/>
                <w:sz w:val="18"/>
              </w:rPr>
            </w:pPr>
          </w:p>
        </w:tc>
      </w:tr>
      <w:tr w:rsidR="00485811" w14:paraId="7FE09E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4163" w14:textId="77777777" w:rsidR="00485811" w:rsidRDefault="00485811">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485811" w:rsidRDefault="00485811">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7A7A54C8"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485811" w:rsidRDefault="00485811">
            <w:pPr>
              <w:spacing w:after="0"/>
              <w:rPr>
                <w:rFonts w:ascii="Arial" w:hAnsi="Arial"/>
                <w:sz w:val="18"/>
              </w:rPr>
            </w:pPr>
          </w:p>
        </w:tc>
      </w:tr>
      <w:tr w:rsidR="00485811" w14:paraId="4432B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35ED21" w14:textId="77777777" w:rsidR="00485811" w:rsidRDefault="00485811">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485811" w:rsidRDefault="00485811">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464B2EAE"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485811" w:rsidRDefault="00485811">
            <w:pPr>
              <w:spacing w:after="0"/>
              <w:rPr>
                <w:rFonts w:ascii="Arial" w:hAnsi="Arial"/>
                <w:sz w:val="18"/>
              </w:rPr>
            </w:pPr>
          </w:p>
        </w:tc>
      </w:tr>
      <w:tr w:rsidR="00485811" w14:paraId="02580F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DCC6FD" w14:textId="77777777" w:rsidR="00485811" w:rsidRDefault="00485811">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485811" w:rsidRDefault="00485811">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C7BE89E"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485811" w:rsidRDefault="00485811">
            <w:pPr>
              <w:spacing w:after="0"/>
              <w:rPr>
                <w:rFonts w:ascii="Arial" w:hAnsi="Arial"/>
                <w:sz w:val="18"/>
              </w:rPr>
            </w:pPr>
          </w:p>
        </w:tc>
      </w:tr>
      <w:tr w:rsidR="00485811" w14:paraId="20EAA7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688CC9" w14:textId="77777777" w:rsidR="00485811" w:rsidRDefault="00485811">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485811" w:rsidRDefault="00485811">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7DC32"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485811" w:rsidRDefault="00485811">
            <w:pPr>
              <w:spacing w:after="0"/>
              <w:rPr>
                <w:rFonts w:ascii="Arial" w:hAnsi="Arial"/>
                <w:sz w:val="18"/>
              </w:rPr>
            </w:pPr>
          </w:p>
        </w:tc>
      </w:tr>
      <w:tr w:rsidR="00485811" w14:paraId="53EBF2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3A1627" w14:textId="77777777" w:rsidR="00485811" w:rsidRDefault="00485811">
            <w:pPr>
              <w:pStyle w:val="TAL"/>
              <w:suppressLineNumbers/>
              <w:suppressAutoHyphens/>
              <w:jc w:val="center"/>
            </w:pPr>
            <w:r>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485811" w:rsidRDefault="00485811">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089F278"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485811" w:rsidRDefault="00485811">
            <w:pPr>
              <w:spacing w:after="0"/>
              <w:rPr>
                <w:rFonts w:ascii="Arial" w:hAnsi="Arial"/>
                <w:sz w:val="18"/>
              </w:rPr>
            </w:pPr>
          </w:p>
        </w:tc>
      </w:tr>
      <w:tr w:rsidR="00485811" w14:paraId="403E4D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3AB38" w14:textId="77777777" w:rsidR="00485811" w:rsidRDefault="00485811">
            <w:pPr>
              <w:pStyle w:val="TAL"/>
              <w:suppressLineNumbers/>
              <w:suppressAutoHyphens/>
              <w:jc w:val="center"/>
            </w:pPr>
            <w:r>
              <w:lastRenderedPageBreak/>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485811" w:rsidRDefault="00485811">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B564970"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485811" w:rsidRDefault="00485811">
            <w:pPr>
              <w:spacing w:after="0"/>
              <w:rPr>
                <w:rFonts w:ascii="Arial" w:hAnsi="Arial"/>
                <w:sz w:val="18"/>
              </w:rPr>
            </w:pPr>
          </w:p>
        </w:tc>
      </w:tr>
      <w:tr w:rsidR="00485811" w14:paraId="44F04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2193A" w14:textId="77777777" w:rsidR="00485811" w:rsidRDefault="00485811">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485811" w:rsidRDefault="00485811">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79A2734"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485811" w:rsidRDefault="00485811">
            <w:pPr>
              <w:spacing w:after="0"/>
              <w:rPr>
                <w:rFonts w:ascii="Arial" w:hAnsi="Arial"/>
                <w:sz w:val="18"/>
              </w:rPr>
            </w:pPr>
          </w:p>
        </w:tc>
      </w:tr>
      <w:tr w:rsidR="00485811" w14:paraId="6EF82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84969" w14:textId="77777777" w:rsidR="00485811" w:rsidRDefault="00485811">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485811" w:rsidRDefault="00485811">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53B92C94"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485811" w:rsidRDefault="00485811">
            <w:pPr>
              <w:spacing w:after="0"/>
              <w:rPr>
                <w:rFonts w:ascii="Arial" w:hAnsi="Arial"/>
                <w:sz w:val="18"/>
              </w:rPr>
            </w:pPr>
          </w:p>
        </w:tc>
      </w:tr>
      <w:tr w:rsidR="00485811" w14:paraId="196675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80873" w14:textId="77777777" w:rsidR="00485811" w:rsidRDefault="00485811">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485811" w:rsidRDefault="00485811">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5D082F9"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485811" w:rsidRDefault="00485811">
            <w:pPr>
              <w:spacing w:after="0"/>
              <w:rPr>
                <w:rFonts w:ascii="Arial" w:hAnsi="Arial"/>
                <w:sz w:val="18"/>
              </w:rPr>
            </w:pPr>
          </w:p>
        </w:tc>
      </w:tr>
      <w:tr w:rsidR="00485811" w14:paraId="7412DE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6F1F1" w14:textId="77777777" w:rsidR="00485811" w:rsidRDefault="00485811">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485811" w:rsidRDefault="00485811">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E0C8D"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485811" w:rsidRDefault="00485811">
            <w:pPr>
              <w:spacing w:after="0"/>
              <w:rPr>
                <w:rFonts w:ascii="Arial" w:hAnsi="Arial"/>
                <w:sz w:val="18"/>
              </w:rPr>
            </w:pPr>
          </w:p>
        </w:tc>
      </w:tr>
      <w:tr w:rsidR="00485811" w14:paraId="22F7B4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BD7F1" w14:textId="77777777" w:rsidR="00485811" w:rsidRDefault="00485811">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485811" w:rsidRDefault="00485811">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B4C02EF" w14:textId="77777777" w:rsidR="00485811" w:rsidRDefault="00485811">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485811" w:rsidRDefault="00485811">
            <w:pPr>
              <w:spacing w:after="0"/>
              <w:rPr>
                <w:rFonts w:ascii="Arial" w:hAnsi="Arial"/>
                <w:sz w:val="18"/>
              </w:rPr>
            </w:pPr>
          </w:p>
        </w:tc>
      </w:tr>
      <w:tr w:rsidR="00485811" w14:paraId="6FE2F3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D1FB5" w14:textId="77777777" w:rsidR="00485811" w:rsidRDefault="00485811">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485811" w:rsidRDefault="00485811">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F530EE" w14:textId="77777777" w:rsidR="00485811" w:rsidRDefault="00485811">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485811" w:rsidRDefault="00485811">
            <w:pPr>
              <w:spacing w:after="0"/>
              <w:rPr>
                <w:rFonts w:ascii="Arial" w:hAnsi="Arial"/>
                <w:sz w:val="18"/>
              </w:rPr>
            </w:pPr>
          </w:p>
        </w:tc>
      </w:tr>
      <w:tr w:rsidR="00485811" w14:paraId="367EDB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121B1" w14:textId="77777777" w:rsidR="00485811" w:rsidRDefault="00485811">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485811" w:rsidRDefault="00485811">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85688C"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485811" w:rsidRDefault="00485811">
            <w:pPr>
              <w:spacing w:after="0"/>
              <w:rPr>
                <w:rFonts w:ascii="Arial" w:hAnsi="Arial"/>
                <w:sz w:val="18"/>
              </w:rPr>
            </w:pPr>
          </w:p>
        </w:tc>
      </w:tr>
      <w:tr w:rsidR="00485811" w14:paraId="4D6D67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9FDC0" w14:textId="77777777" w:rsidR="00485811" w:rsidRDefault="00485811">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485811" w:rsidRDefault="00485811">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0E6A9F" w14:textId="77777777" w:rsidR="00485811" w:rsidRDefault="0048581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485811" w:rsidRDefault="00485811">
            <w:pPr>
              <w:spacing w:after="0"/>
              <w:rPr>
                <w:rFonts w:ascii="Arial" w:hAnsi="Arial"/>
                <w:sz w:val="18"/>
              </w:rPr>
            </w:pPr>
          </w:p>
        </w:tc>
      </w:tr>
      <w:tr w:rsidR="00485811" w14:paraId="404FE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80D5C" w14:textId="77777777" w:rsidR="00485811" w:rsidRDefault="00485811">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485811" w:rsidRDefault="00485811">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504E6210" w14:textId="77777777" w:rsidR="00485811" w:rsidRDefault="00485811">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485811" w:rsidRDefault="00485811">
            <w:pPr>
              <w:spacing w:after="0"/>
              <w:rPr>
                <w:rFonts w:ascii="Arial" w:hAnsi="Arial"/>
                <w:sz w:val="18"/>
              </w:rPr>
            </w:pPr>
          </w:p>
        </w:tc>
      </w:tr>
      <w:tr w:rsidR="00485811" w14:paraId="57DCE8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473D15" w14:textId="77777777" w:rsidR="00485811" w:rsidRDefault="00485811">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485811" w:rsidRDefault="00485811">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96B1C" w14:textId="77777777" w:rsidR="00485811" w:rsidRDefault="00485811">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485811" w:rsidRDefault="00485811">
            <w:pPr>
              <w:spacing w:after="0"/>
              <w:rPr>
                <w:rFonts w:ascii="Arial" w:hAnsi="Arial"/>
                <w:sz w:val="18"/>
              </w:rPr>
            </w:pPr>
          </w:p>
        </w:tc>
      </w:tr>
      <w:tr w:rsidR="00485811" w14:paraId="23AD19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BEE2F5" w14:textId="77777777" w:rsidR="00485811" w:rsidRDefault="00485811">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485811" w:rsidRDefault="00485811">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4B642E51" w14:textId="77777777" w:rsidR="00485811" w:rsidRDefault="00485811">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485811" w:rsidRDefault="00485811">
            <w:pPr>
              <w:spacing w:after="0"/>
              <w:rPr>
                <w:rFonts w:ascii="Arial" w:hAnsi="Arial"/>
                <w:sz w:val="18"/>
              </w:rPr>
            </w:pPr>
          </w:p>
        </w:tc>
      </w:tr>
      <w:tr w:rsidR="00485811" w14:paraId="3373DC0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A41" w14:textId="77777777" w:rsidR="00485811" w:rsidRDefault="00485811">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485811" w:rsidRDefault="00485811">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E6C2220" w14:textId="77777777" w:rsidR="00485811" w:rsidRDefault="00485811">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485811" w:rsidRDefault="00485811">
            <w:pPr>
              <w:spacing w:after="0"/>
              <w:rPr>
                <w:rFonts w:ascii="Arial" w:hAnsi="Arial"/>
                <w:sz w:val="18"/>
              </w:rPr>
            </w:pPr>
          </w:p>
        </w:tc>
      </w:tr>
      <w:tr w:rsidR="00485811" w14:paraId="4FD67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C139C" w14:textId="77777777" w:rsidR="00485811" w:rsidRDefault="00485811">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485811" w:rsidRDefault="00485811">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4CCF831" w14:textId="77777777" w:rsidR="00485811" w:rsidRDefault="00485811">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485811" w:rsidRDefault="00485811">
            <w:pPr>
              <w:spacing w:after="0"/>
              <w:rPr>
                <w:rFonts w:ascii="Arial" w:hAnsi="Arial"/>
                <w:sz w:val="18"/>
              </w:rPr>
            </w:pPr>
          </w:p>
        </w:tc>
      </w:tr>
      <w:tr w:rsidR="00485811" w14:paraId="35DE6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7B3D2" w14:textId="77777777" w:rsidR="00485811" w:rsidRDefault="00485811">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485811" w:rsidRDefault="00485811">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64BE97" w14:textId="77777777" w:rsidR="00485811" w:rsidRDefault="00485811">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485811" w:rsidRDefault="00485811">
            <w:pPr>
              <w:spacing w:after="0"/>
              <w:rPr>
                <w:rFonts w:ascii="Arial" w:hAnsi="Arial"/>
                <w:sz w:val="18"/>
              </w:rPr>
            </w:pPr>
          </w:p>
        </w:tc>
      </w:tr>
      <w:tr w:rsidR="00485811" w14:paraId="13598C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D1665" w14:textId="77777777" w:rsidR="00485811" w:rsidRDefault="00485811">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485811" w:rsidRDefault="00485811">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0FBB5"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485811" w:rsidRDefault="00485811">
            <w:pPr>
              <w:spacing w:after="0"/>
              <w:rPr>
                <w:rFonts w:ascii="Arial" w:hAnsi="Arial"/>
                <w:sz w:val="18"/>
              </w:rPr>
            </w:pPr>
          </w:p>
        </w:tc>
      </w:tr>
      <w:tr w:rsidR="00485811" w14:paraId="4D64E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8015E5" w14:textId="77777777" w:rsidR="00485811" w:rsidRDefault="00485811">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485811" w:rsidRDefault="00485811">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20B44FA"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485811" w:rsidRDefault="00485811">
            <w:pPr>
              <w:spacing w:after="0"/>
              <w:rPr>
                <w:rFonts w:ascii="Arial" w:hAnsi="Arial"/>
                <w:sz w:val="18"/>
              </w:rPr>
            </w:pPr>
          </w:p>
        </w:tc>
      </w:tr>
      <w:tr w:rsidR="00485811" w14:paraId="1B2672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67279" w14:textId="77777777" w:rsidR="00485811" w:rsidRDefault="00485811">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485811" w:rsidRDefault="00485811">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8EC2E0"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485811" w:rsidRDefault="00485811">
            <w:pPr>
              <w:spacing w:after="0"/>
              <w:rPr>
                <w:rFonts w:ascii="Arial" w:hAnsi="Arial"/>
                <w:sz w:val="18"/>
              </w:rPr>
            </w:pPr>
          </w:p>
        </w:tc>
      </w:tr>
      <w:tr w:rsidR="00485811" w14:paraId="108F11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2CB07" w14:textId="77777777" w:rsidR="00485811" w:rsidRDefault="00485811">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485811" w:rsidRDefault="00485811">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6AAE855" w14:textId="77777777" w:rsidR="00485811" w:rsidRDefault="00485811">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485811" w:rsidRDefault="00485811">
            <w:pPr>
              <w:spacing w:after="0"/>
              <w:rPr>
                <w:rFonts w:ascii="Arial" w:hAnsi="Arial"/>
                <w:sz w:val="18"/>
              </w:rPr>
            </w:pPr>
          </w:p>
        </w:tc>
      </w:tr>
      <w:tr w:rsidR="00485811" w14:paraId="03B4F9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9199D" w14:textId="77777777" w:rsidR="00485811" w:rsidRDefault="00485811">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485811" w:rsidRDefault="00485811">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56D2E208" w14:textId="77777777" w:rsidR="00485811" w:rsidRDefault="00485811">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485811" w:rsidRDefault="00485811">
            <w:pPr>
              <w:spacing w:after="0"/>
              <w:rPr>
                <w:rFonts w:ascii="Arial" w:hAnsi="Arial"/>
                <w:sz w:val="18"/>
              </w:rPr>
            </w:pPr>
          </w:p>
        </w:tc>
      </w:tr>
      <w:tr w:rsidR="00485811" w14:paraId="477FF7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EB8D5" w14:textId="77777777" w:rsidR="00485811" w:rsidRDefault="00485811">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485811" w:rsidRDefault="00485811">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9E2C4"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485811" w:rsidRDefault="00485811">
            <w:pPr>
              <w:spacing w:after="0"/>
              <w:rPr>
                <w:rFonts w:ascii="Arial" w:hAnsi="Arial"/>
                <w:sz w:val="18"/>
              </w:rPr>
            </w:pPr>
          </w:p>
        </w:tc>
      </w:tr>
      <w:tr w:rsidR="00485811" w14:paraId="038BDC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52CBB8" w14:textId="77777777" w:rsidR="00485811" w:rsidRDefault="00485811">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485811" w:rsidRDefault="00485811">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353B1E3C"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485811" w:rsidRDefault="00485811">
            <w:pPr>
              <w:spacing w:after="0"/>
              <w:rPr>
                <w:rFonts w:ascii="Arial" w:hAnsi="Arial"/>
                <w:sz w:val="18"/>
              </w:rPr>
            </w:pPr>
          </w:p>
        </w:tc>
      </w:tr>
      <w:tr w:rsidR="00485811" w14:paraId="6718EA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972F3C" w14:textId="77777777" w:rsidR="00485811" w:rsidRDefault="00485811">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485811" w:rsidRDefault="00485811">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71D8BE3E"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485811" w:rsidRDefault="00485811">
            <w:pPr>
              <w:spacing w:after="0"/>
              <w:rPr>
                <w:rFonts w:ascii="Arial" w:hAnsi="Arial"/>
                <w:sz w:val="18"/>
              </w:rPr>
            </w:pPr>
          </w:p>
        </w:tc>
      </w:tr>
      <w:tr w:rsidR="00485811" w14:paraId="20391B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0C3C6" w14:textId="77777777" w:rsidR="00485811" w:rsidRDefault="00485811">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485811" w:rsidRDefault="00485811">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94726AC"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485811" w:rsidRDefault="00485811">
            <w:pPr>
              <w:spacing w:after="0"/>
              <w:rPr>
                <w:rFonts w:ascii="Arial" w:hAnsi="Arial"/>
                <w:sz w:val="18"/>
              </w:rPr>
            </w:pPr>
          </w:p>
        </w:tc>
      </w:tr>
      <w:tr w:rsidR="00485811" w14:paraId="750D5F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FCB6D" w14:textId="77777777" w:rsidR="00485811" w:rsidRDefault="00485811">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485811" w:rsidRDefault="00485811">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3BA7D29"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485811" w:rsidRDefault="00485811">
            <w:pPr>
              <w:spacing w:after="0"/>
              <w:rPr>
                <w:rFonts w:ascii="Arial" w:hAnsi="Arial"/>
                <w:sz w:val="18"/>
              </w:rPr>
            </w:pPr>
          </w:p>
        </w:tc>
      </w:tr>
      <w:tr w:rsidR="00485811" w14:paraId="310D5A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DBE9B" w14:textId="77777777" w:rsidR="00485811" w:rsidRDefault="00485811">
            <w:pPr>
              <w:pStyle w:val="TAL"/>
              <w:suppressLineNumbers/>
              <w:suppressAutoHyphens/>
              <w:jc w:val="center"/>
            </w:pPr>
            <w:r>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485811" w:rsidRDefault="00485811">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4B201E4" w14:textId="77777777" w:rsidR="00485811" w:rsidRDefault="0048581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485811" w:rsidRDefault="00485811">
            <w:pPr>
              <w:spacing w:after="0"/>
              <w:rPr>
                <w:rFonts w:ascii="Arial" w:hAnsi="Arial"/>
                <w:sz w:val="18"/>
              </w:rPr>
            </w:pPr>
          </w:p>
        </w:tc>
      </w:tr>
      <w:tr w:rsidR="00485811" w14:paraId="737119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42E4C" w14:textId="77777777" w:rsidR="00485811" w:rsidRDefault="00485811">
            <w:pPr>
              <w:pStyle w:val="TAL"/>
              <w:suppressLineNumbers/>
              <w:suppressAutoHyphens/>
              <w:jc w:val="center"/>
            </w:pPr>
            <w:r>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485811" w:rsidRDefault="00485811">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C06721" w14:textId="77777777" w:rsidR="00485811" w:rsidRDefault="0048581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485811" w:rsidRDefault="00485811">
            <w:pPr>
              <w:spacing w:after="0"/>
              <w:rPr>
                <w:rFonts w:ascii="Arial" w:hAnsi="Arial"/>
                <w:sz w:val="18"/>
              </w:rPr>
            </w:pPr>
          </w:p>
        </w:tc>
      </w:tr>
      <w:tr w:rsidR="00485811" w14:paraId="7850FD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F4FB97" w14:textId="77777777" w:rsidR="00485811" w:rsidRDefault="00485811">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485811" w:rsidRDefault="00485811">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13A64E21" w14:textId="77777777" w:rsidR="00485811" w:rsidRDefault="00485811">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485811" w:rsidRDefault="00485811">
            <w:pPr>
              <w:spacing w:after="0"/>
              <w:rPr>
                <w:rFonts w:ascii="Arial" w:hAnsi="Arial"/>
                <w:sz w:val="18"/>
              </w:rPr>
            </w:pPr>
          </w:p>
        </w:tc>
      </w:tr>
      <w:tr w:rsidR="00485811" w14:paraId="3D3934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36F88" w14:textId="77777777" w:rsidR="00485811" w:rsidRDefault="00485811">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485811" w:rsidRDefault="00485811">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275033D5" w14:textId="77777777" w:rsidR="00485811" w:rsidRDefault="00485811">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485811" w:rsidRDefault="00485811">
            <w:pPr>
              <w:spacing w:after="0"/>
              <w:rPr>
                <w:rFonts w:ascii="Arial" w:hAnsi="Arial"/>
                <w:sz w:val="18"/>
              </w:rPr>
            </w:pPr>
          </w:p>
        </w:tc>
      </w:tr>
      <w:tr w:rsidR="00485811" w14:paraId="5F4950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CB5ED" w14:textId="77777777" w:rsidR="00485811" w:rsidRDefault="00485811">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485811" w:rsidRDefault="00485811">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CE4843"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485811" w:rsidRDefault="00485811">
            <w:pPr>
              <w:spacing w:after="0"/>
              <w:rPr>
                <w:rFonts w:ascii="Arial" w:hAnsi="Arial"/>
                <w:sz w:val="18"/>
              </w:rPr>
            </w:pPr>
          </w:p>
        </w:tc>
      </w:tr>
      <w:tr w:rsidR="00485811" w14:paraId="4D4758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A70888" w14:textId="77777777" w:rsidR="00485811" w:rsidRDefault="00485811">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485811" w:rsidRDefault="00485811">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7ADBF74" w14:textId="77777777" w:rsidR="00485811" w:rsidRDefault="0048581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485811" w:rsidRDefault="00485811">
            <w:pPr>
              <w:spacing w:after="0"/>
              <w:rPr>
                <w:rFonts w:ascii="Arial" w:hAnsi="Arial"/>
                <w:sz w:val="18"/>
              </w:rPr>
            </w:pPr>
          </w:p>
        </w:tc>
      </w:tr>
      <w:tr w:rsidR="00485811" w14:paraId="6E71E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7EF17" w14:textId="77777777" w:rsidR="00485811" w:rsidRDefault="00485811">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485811" w:rsidRDefault="00485811">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A22609"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485811" w:rsidRDefault="00485811">
            <w:pPr>
              <w:spacing w:after="0"/>
              <w:rPr>
                <w:rFonts w:ascii="Arial" w:hAnsi="Arial"/>
                <w:sz w:val="18"/>
              </w:rPr>
            </w:pPr>
          </w:p>
        </w:tc>
      </w:tr>
      <w:tr w:rsidR="00485811" w14:paraId="291411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A2E0D" w14:textId="77777777" w:rsidR="00485811" w:rsidRDefault="00485811">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485811" w:rsidRDefault="00485811">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310C32A" w14:textId="77777777" w:rsidR="00485811" w:rsidRDefault="00485811">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485811" w:rsidRDefault="00485811">
            <w:pPr>
              <w:spacing w:after="0"/>
              <w:rPr>
                <w:rFonts w:ascii="Arial" w:hAnsi="Arial"/>
                <w:sz w:val="18"/>
              </w:rPr>
            </w:pPr>
          </w:p>
        </w:tc>
      </w:tr>
      <w:tr w:rsidR="00485811" w14:paraId="6DE9B0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701E6" w14:textId="77777777" w:rsidR="00485811" w:rsidRDefault="00485811">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16407DC5" w14:textId="77777777" w:rsidR="00485811" w:rsidRDefault="00485811">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259E4C"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485811" w:rsidRDefault="00485811">
            <w:pPr>
              <w:spacing w:after="0"/>
              <w:rPr>
                <w:rFonts w:ascii="Arial" w:hAnsi="Arial"/>
                <w:sz w:val="18"/>
              </w:rPr>
            </w:pPr>
          </w:p>
        </w:tc>
      </w:tr>
      <w:tr w:rsidR="00485811" w14:paraId="35A6D6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C501C" w14:textId="77777777" w:rsidR="00485811" w:rsidRDefault="00485811">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0E3A248E" w14:textId="77777777" w:rsidR="00485811" w:rsidRDefault="00485811">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7992204"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485811" w:rsidRDefault="00485811">
            <w:pPr>
              <w:spacing w:after="0"/>
              <w:rPr>
                <w:rFonts w:ascii="Arial" w:hAnsi="Arial"/>
                <w:sz w:val="18"/>
              </w:rPr>
            </w:pPr>
          </w:p>
        </w:tc>
      </w:tr>
      <w:tr w:rsidR="00485811" w14:paraId="68E3EE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8A4A5C" w14:textId="77777777" w:rsidR="00485811" w:rsidRDefault="00485811">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4053A2DC" w14:textId="77777777" w:rsidR="00485811" w:rsidRDefault="00485811">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39B99ED"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485811" w:rsidRDefault="00485811">
            <w:pPr>
              <w:spacing w:after="0"/>
              <w:rPr>
                <w:rFonts w:ascii="Arial" w:hAnsi="Arial"/>
                <w:sz w:val="18"/>
              </w:rPr>
            </w:pPr>
          </w:p>
        </w:tc>
      </w:tr>
      <w:tr w:rsidR="00485811" w14:paraId="63A3AD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E5E27" w14:textId="77777777" w:rsidR="00485811" w:rsidRDefault="00485811">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0CDEC414" w14:textId="77777777" w:rsidR="00485811" w:rsidRDefault="00485811">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4F8CC" w14:textId="77777777" w:rsidR="00485811" w:rsidRDefault="00485811">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485811" w:rsidRDefault="00485811">
            <w:pPr>
              <w:spacing w:after="0"/>
              <w:rPr>
                <w:rFonts w:ascii="Arial" w:hAnsi="Arial"/>
                <w:sz w:val="18"/>
              </w:rPr>
            </w:pPr>
          </w:p>
        </w:tc>
      </w:tr>
      <w:tr w:rsidR="00485811" w14:paraId="129D87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BAE2E" w14:textId="77777777" w:rsidR="00485811" w:rsidRDefault="00485811">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0765E1BF" w14:textId="77777777" w:rsidR="00485811" w:rsidRDefault="00485811">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92175A" w14:textId="77777777" w:rsidR="00485811" w:rsidRDefault="00485811">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485811" w:rsidRDefault="00485811">
            <w:pPr>
              <w:spacing w:after="0"/>
              <w:rPr>
                <w:rFonts w:ascii="Arial" w:hAnsi="Arial"/>
                <w:sz w:val="18"/>
              </w:rPr>
            </w:pPr>
          </w:p>
        </w:tc>
      </w:tr>
      <w:tr w:rsidR="00485811" w14:paraId="41D585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28732" w14:textId="77777777" w:rsidR="00485811" w:rsidRDefault="00485811">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1EE95987" w14:textId="77777777" w:rsidR="00485811" w:rsidRDefault="00485811">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91C4F6E"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485811" w:rsidRDefault="00485811">
            <w:pPr>
              <w:spacing w:after="0"/>
              <w:rPr>
                <w:rFonts w:ascii="Arial" w:hAnsi="Arial"/>
                <w:sz w:val="18"/>
              </w:rPr>
            </w:pPr>
          </w:p>
        </w:tc>
      </w:tr>
      <w:tr w:rsidR="00485811" w14:paraId="78BA6B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82254F" w14:textId="77777777" w:rsidR="00485811" w:rsidRDefault="00485811">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6DE1ED8" w14:textId="77777777" w:rsidR="00485811" w:rsidRDefault="00485811">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2520175"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485811" w:rsidRDefault="00485811">
            <w:pPr>
              <w:spacing w:after="0"/>
              <w:rPr>
                <w:rFonts w:ascii="Arial" w:hAnsi="Arial"/>
                <w:sz w:val="18"/>
              </w:rPr>
            </w:pPr>
          </w:p>
        </w:tc>
      </w:tr>
      <w:tr w:rsidR="00485811" w14:paraId="31404B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ED15" w14:textId="77777777" w:rsidR="00485811" w:rsidRDefault="00485811">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510CF134" w14:textId="77777777" w:rsidR="00485811" w:rsidRDefault="00485811">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88E4907" w14:textId="77777777" w:rsidR="00485811" w:rsidRDefault="00485811">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485811" w:rsidRDefault="00485811">
            <w:pPr>
              <w:spacing w:after="0"/>
              <w:rPr>
                <w:rFonts w:ascii="Arial" w:hAnsi="Arial"/>
                <w:sz w:val="18"/>
              </w:rPr>
            </w:pPr>
          </w:p>
        </w:tc>
      </w:tr>
      <w:tr w:rsidR="00485811" w14:paraId="67E44C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9B30" w14:textId="77777777" w:rsidR="00485811" w:rsidRDefault="00485811">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485811" w:rsidRDefault="00485811">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26EB3C"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485811" w:rsidRDefault="00485811">
            <w:pPr>
              <w:spacing w:after="0"/>
              <w:rPr>
                <w:rFonts w:ascii="Arial" w:hAnsi="Arial"/>
                <w:sz w:val="18"/>
              </w:rPr>
            </w:pPr>
          </w:p>
        </w:tc>
      </w:tr>
      <w:tr w:rsidR="00485811" w14:paraId="2691150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60BE4F" w14:textId="77777777" w:rsidR="00485811" w:rsidRDefault="00485811">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485811" w:rsidRDefault="00485811">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F0383F"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485811" w:rsidRDefault="00485811">
            <w:pPr>
              <w:spacing w:after="0"/>
              <w:rPr>
                <w:rFonts w:ascii="Arial" w:hAnsi="Arial"/>
                <w:sz w:val="18"/>
              </w:rPr>
            </w:pPr>
          </w:p>
        </w:tc>
      </w:tr>
      <w:tr w:rsidR="00485811" w14:paraId="11279A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0083B" w14:textId="77777777" w:rsidR="00485811" w:rsidRDefault="00485811">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485811" w:rsidRDefault="00485811">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6C425E" w14:textId="77777777" w:rsidR="00485811" w:rsidRDefault="00485811">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485811" w:rsidRDefault="00485811">
            <w:pPr>
              <w:spacing w:after="0"/>
              <w:rPr>
                <w:rFonts w:ascii="Arial" w:hAnsi="Arial"/>
                <w:sz w:val="18"/>
              </w:rPr>
            </w:pPr>
          </w:p>
        </w:tc>
      </w:tr>
      <w:tr w:rsidR="00485811" w14:paraId="72D50C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FBE81" w14:textId="77777777" w:rsidR="00485811" w:rsidRDefault="00485811">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485811" w:rsidRDefault="00485811">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4393BF1" w14:textId="77777777" w:rsidR="00485811" w:rsidRDefault="00485811">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485811" w:rsidRDefault="00485811">
            <w:pPr>
              <w:spacing w:after="0"/>
              <w:rPr>
                <w:rFonts w:ascii="Arial" w:hAnsi="Arial"/>
                <w:sz w:val="18"/>
              </w:rPr>
            </w:pPr>
          </w:p>
        </w:tc>
      </w:tr>
      <w:tr w:rsidR="00485811" w14:paraId="208FC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23E7F" w14:textId="77777777" w:rsidR="00485811" w:rsidRDefault="00485811">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58348F63" w14:textId="77777777" w:rsidR="00485811" w:rsidRDefault="00485811">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36DAF8A"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485811" w:rsidRDefault="00485811">
            <w:pPr>
              <w:spacing w:after="0"/>
              <w:rPr>
                <w:rFonts w:ascii="Arial" w:hAnsi="Arial"/>
                <w:sz w:val="18"/>
              </w:rPr>
            </w:pPr>
          </w:p>
        </w:tc>
      </w:tr>
      <w:tr w:rsidR="00485811" w14:paraId="6494EF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F99C18" w14:textId="77777777" w:rsidR="00485811" w:rsidRDefault="00485811">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70E61F9B" w14:textId="77777777" w:rsidR="00485811" w:rsidRDefault="00485811">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75763CF"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485811" w:rsidRDefault="00485811">
            <w:pPr>
              <w:spacing w:after="0"/>
              <w:rPr>
                <w:rFonts w:ascii="Arial" w:hAnsi="Arial"/>
                <w:sz w:val="18"/>
              </w:rPr>
            </w:pPr>
          </w:p>
        </w:tc>
      </w:tr>
      <w:tr w:rsidR="00485811" w14:paraId="6B99E4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AA91C3" w14:textId="77777777" w:rsidR="00485811" w:rsidRDefault="00485811">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AA6ABD2" w14:textId="77777777" w:rsidR="00485811" w:rsidRDefault="00485811">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71A8A28" w14:textId="77777777" w:rsidR="00485811" w:rsidRDefault="00485811">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485811" w:rsidRDefault="00485811">
            <w:pPr>
              <w:spacing w:after="0"/>
              <w:rPr>
                <w:rFonts w:ascii="Arial" w:hAnsi="Arial"/>
                <w:sz w:val="18"/>
              </w:rPr>
            </w:pPr>
          </w:p>
        </w:tc>
      </w:tr>
      <w:tr w:rsidR="00485811" w14:paraId="39E568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D6DD0C" w14:textId="77777777" w:rsidR="00485811" w:rsidRDefault="00485811">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12EACED5" w14:textId="77777777" w:rsidR="00485811" w:rsidRDefault="00485811">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550D8111"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485811" w:rsidRDefault="00485811">
            <w:pPr>
              <w:spacing w:after="0"/>
              <w:rPr>
                <w:rFonts w:ascii="Arial" w:hAnsi="Arial"/>
                <w:sz w:val="18"/>
              </w:rPr>
            </w:pPr>
          </w:p>
        </w:tc>
      </w:tr>
      <w:tr w:rsidR="00485811" w14:paraId="3B19A1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ACEF" w14:textId="77777777" w:rsidR="00485811" w:rsidRDefault="00485811">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439E0AA4" w14:textId="77777777" w:rsidR="00485811" w:rsidRDefault="00485811">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0B09CD"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485811" w:rsidRDefault="00485811">
            <w:pPr>
              <w:spacing w:after="0"/>
              <w:rPr>
                <w:rFonts w:ascii="Arial" w:hAnsi="Arial"/>
                <w:sz w:val="18"/>
              </w:rPr>
            </w:pPr>
          </w:p>
        </w:tc>
      </w:tr>
      <w:tr w:rsidR="00485811" w14:paraId="5482CC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45A17B" w14:textId="77777777" w:rsidR="00485811" w:rsidRDefault="00485811">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485811" w:rsidRDefault="00485811">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3516" w14:textId="77777777" w:rsidR="00485811" w:rsidRDefault="00485811">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485811" w:rsidRDefault="00485811">
            <w:pPr>
              <w:spacing w:after="0"/>
              <w:rPr>
                <w:rFonts w:ascii="Arial" w:hAnsi="Arial"/>
                <w:sz w:val="18"/>
              </w:rPr>
            </w:pPr>
          </w:p>
        </w:tc>
      </w:tr>
      <w:tr w:rsidR="00485811" w14:paraId="0C45AD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D6BE2" w14:textId="77777777" w:rsidR="00485811" w:rsidRDefault="00485811">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6D207C44" w14:textId="77777777" w:rsidR="00485811" w:rsidRDefault="00485811">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4C1B44"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485811" w:rsidRDefault="00485811">
            <w:pPr>
              <w:spacing w:after="0"/>
              <w:rPr>
                <w:rFonts w:ascii="Arial" w:hAnsi="Arial"/>
                <w:sz w:val="18"/>
              </w:rPr>
            </w:pPr>
          </w:p>
        </w:tc>
      </w:tr>
      <w:tr w:rsidR="00485811" w14:paraId="4CAADA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BD4DE" w14:textId="77777777" w:rsidR="00485811" w:rsidRDefault="00485811">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749243D4" w14:textId="77777777" w:rsidR="00485811" w:rsidRDefault="00485811">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A410D89"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485811" w:rsidRDefault="00485811">
            <w:pPr>
              <w:spacing w:after="0"/>
              <w:rPr>
                <w:rFonts w:ascii="Arial" w:hAnsi="Arial"/>
                <w:sz w:val="18"/>
              </w:rPr>
            </w:pPr>
          </w:p>
        </w:tc>
      </w:tr>
      <w:tr w:rsidR="00485811" w14:paraId="001121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F8AD7" w14:textId="77777777" w:rsidR="00485811" w:rsidRDefault="00485811">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24FE4C4C" w14:textId="77777777" w:rsidR="00485811" w:rsidRDefault="00485811">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AC1D28E"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485811" w:rsidRDefault="00485811">
            <w:pPr>
              <w:spacing w:after="0"/>
              <w:rPr>
                <w:rFonts w:ascii="Arial" w:hAnsi="Arial"/>
                <w:sz w:val="18"/>
              </w:rPr>
            </w:pPr>
          </w:p>
        </w:tc>
      </w:tr>
      <w:tr w:rsidR="00485811" w14:paraId="5EDEA4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48031" w14:textId="77777777" w:rsidR="00485811" w:rsidRDefault="00485811">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526B4A3" w14:textId="77777777" w:rsidR="00485811" w:rsidRDefault="00485811">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8ECBAB6" w14:textId="77777777" w:rsidR="00485811" w:rsidRDefault="00485811">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485811" w:rsidRDefault="00485811">
            <w:pPr>
              <w:spacing w:after="0"/>
              <w:rPr>
                <w:rFonts w:ascii="Arial" w:hAnsi="Arial"/>
                <w:sz w:val="18"/>
              </w:rPr>
            </w:pPr>
          </w:p>
        </w:tc>
      </w:tr>
      <w:tr w:rsidR="00485811" w14:paraId="0AEFB4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6FD41" w14:textId="77777777" w:rsidR="00485811" w:rsidRDefault="00485811">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46E6B40" w14:textId="77777777" w:rsidR="00485811" w:rsidRDefault="00485811">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15386A" w14:textId="77777777" w:rsidR="00485811" w:rsidRDefault="00485811">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485811" w:rsidRDefault="00485811">
            <w:pPr>
              <w:spacing w:after="0"/>
              <w:rPr>
                <w:rFonts w:ascii="Arial" w:hAnsi="Arial"/>
                <w:sz w:val="18"/>
              </w:rPr>
            </w:pPr>
          </w:p>
        </w:tc>
      </w:tr>
      <w:tr w:rsidR="00485811" w14:paraId="5993245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BC3FA" w14:textId="77777777" w:rsidR="00485811" w:rsidRDefault="00485811">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77CA19DF" w14:textId="77777777" w:rsidR="00485811" w:rsidRDefault="00485811">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4F67DD"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485811" w:rsidRDefault="00485811">
            <w:pPr>
              <w:spacing w:after="0"/>
              <w:rPr>
                <w:rFonts w:ascii="Arial" w:hAnsi="Arial"/>
                <w:sz w:val="18"/>
              </w:rPr>
            </w:pPr>
          </w:p>
        </w:tc>
      </w:tr>
      <w:tr w:rsidR="00485811" w14:paraId="09C9A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E5B68E" w14:textId="77777777" w:rsidR="00485811" w:rsidRDefault="00485811">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13995216" w14:textId="77777777" w:rsidR="00485811" w:rsidRDefault="00485811">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BEECA10" w14:textId="77777777" w:rsidR="00485811" w:rsidRDefault="00485811">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485811" w:rsidRDefault="00485811">
            <w:pPr>
              <w:spacing w:after="0"/>
              <w:rPr>
                <w:rFonts w:ascii="Arial" w:hAnsi="Arial"/>
                <w:sz w:val="18"/>
              </w:rPr>
            </w:pPr>
          </w:p>
        </w:tc>
      </w:tr>
      <w:tr w:rsidR="00485811" w14:paraId="11FCA9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2C4F" w14:textId="77777777" w:rsidR="00485811" w:rsidRDefault="00485811">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1DE9A067" w14:textId="77777777" w:rsidR="00485811" w:rsidRDefault="00485811">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6BB50C2" w14:textId="77777777" w:rsidR="00485811" w:rsidRDefault="00485811">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485811" w:rsidRDefault="00485811">
            <w:pPr>
              <w:spacing w:after="0"/>
              <w:rPr>
                <w:rFonts w:ascii="Arial" w:hAnsi="Arial"/>
                <w:sz w:val="18"/>
              </w:rPr>
            </w:pPr>
          </w:p>
        </w:tc>
      </w:tr>
      <w:tr w:rsidR="00485811" w14:paraId="3C06FA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D67BD" w14:textId="77777777" w:rsidR="00485811" w:rsidRDefault="00485811">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88171AA" w14:textId="77777777" w:rsidR="00485811" w:rsidRDefault="00485811">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08F23C7C" w14:textId="77777777" w:rsidR="00485811" w:rsidRDefault="00485811">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485811" w:rsidRDefault="00485811">
            <w:pPr>
              <w:spacing w:after="0"/>
              <w:rPr>
                <w:rFonts w:ascii="Arial" w:hAnsi="Arial"/>
                <w:sz w:val="18"/>
              </w:rPr>
            </w:pPr>
          </w:p>
        </w:tc>
      </w:tr>
      <w:tr w:rsidR="00485811" w14:paraId="49E425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CA4DA" w14:textId="77777777" w:rsidR="00485811" w:rsidRDefault="00485811">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2FDD3AC1" w14:textId="77777777" w:rsidR="00485811" w:rsidRDefault="00485811">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523C5D2" w14:textId="77777777" w:rsidR="00485811" w:rsidRDefault="00485811">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485811" w:rsidRDefault="00485811">
            <w:pPr>
              <w:spacing w:after="0"/>
              <w:rPr>
                <w:rFonts w:ascii="Arial" w:hAnsi="Arial"/>
                <w:sz w:val="18"/>
              </w:rPr>
            </w:pPr>
          </w:p>
        </w:tc>
      </w:tr>
      <w:tr w:rsidR="00485811" w14:paraId="7EB3B9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8F424C" w14:textId="77777777" w:rsidR="00485811" w:rsidRDefault="00485811">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22EF319B" w14:textId="77777777" w:rsidR="00485811" w:rsidRDefault="00485811">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4ED289" w14:textId="77777777" w:rsidR="00485811" w:rsidRDefault="00485811">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485811" w:rsidRDefault="00485811">
            <w:pPr>
              <w:spacing w:after="0"/>
              <w:rPr>
                <w:rFonts w:ascii="Arial" w:hAnsi="Arial"/>
                <w:sz w:val="18"/>
              </w:rPr>
            </w:pPr>
          </w:p>
        </w:tc>
      </w:tr>
      <w:tr w:rsidR="00485811" w14:paraId="083EF7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E39CD" w14:textId="77777777" w:rsidR="00485811" w:rsidRDefault="00485811">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358C5BD8" w14:textId="77777777" w:rsidR="00485811" w:rsidRDefault="00485811">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AC364C" w14:textId="77777777" w:rsidR="00485811" w:rsidRDefault="00485811">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485811" w:rsidRDefault="00485811">
            <w:pPr>
              <w:spacing w:after="0"/>
              <w:rPr>
                <w:rFonts w:ascii="Arial" w:hAnsi="Arial"/>
                <w:sz w:val="18"/>
              </w:rPr>
            </w:pPr>
          </w:p>
        </w:tc>
      </w:tr>
      <w:tr w:rsidR="00485811" w14:paraId="05AD1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23A1D" w14:textId="77777777" w:rsidR="00485811" w:rsidRDefault="00485811">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3A6C566F" w14:textId="77777777" w:rsidR="00485811" w:rsidRDefault="00485811">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A961" w14:textId="77777777" w:rsidR="00485811" w:rsidRDefault="00485811">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485811" w:rsidRDefault="00485811">
            <w:pPr>
              <w:spacing w:after="0"/>
              <w:rPr>
                <w:rFonts w:ascii="Arial" w:hAnsi="Arial"/>
                <w:sz w:val="18"/>
              </w:rPr>
            </w:pPr>
          </w:p>
        </w:tc>
      </w:tr>
      <w:tr w:rsidR="00485811" w14:paraId="5AACD9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58100" w14:textId="77777777" w:rsidR="00485811" w:rsidRDefault="00485811">
            <w:pPr>
              <w:pStyle w:val="TAL"/>
              <w:suppressLineNumbers/>
              <w:suppressAutoHyphens/>
              <w:jc w:val="center"/>
              <w:rPr>
                <w:lang w:eastAsia="zh-CN"/>
              </w:rPr>
            </w:pPr>
            <w:r>
              <w:rPr>
                <w:lang w:eastAsia="zh-CN"/>
              </w:rPr>
              <w:t>1698</w:t>
            </w:r>
          </w:p>
        </w:tc>
        <w:tc>
          <w:tcPr>
            <w:tcW w:w="2673" w:type="pct"/>
            <w:tcBorders>
              <w:top w:val="single" w:sz="4" w:space="0" w:color="auto"/>
              <w:left w:val="single" w:sz="4" w:space="0" w:color="auto"/>
              <w:bottom w:val="single" w:sz="4" w:space="0" w:color="auto"/>
              <w:right w:val="single" w:sz="4" w:space="0" w:color="auto"/>
            </w:tcBorders>
            <w:hideMark/>
          </w:tcPr>
          <w:p w14:paraId="7752BE54" w14:textId="77777777" w:rsidR="00485811" w:rsidRDefault="00485811">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C5C9AD8" w14:textId="77777777" w:rsidR="00485811" w:rsidRDefault="00485811">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485811" w:rsidRDefault="00485811">
            <w:pPr>
              <w:spacing w:after="0"/>
              <w:rPr>
                <w:rFonts w:ascii="Arial" w:hAnsi="Arial"/>
                <w:sz w:val="18"/>
              </w:rPr>
            </w:pPr>
          </w:p>
        </w:tc>
      </w:tr>
      <w:tr w:rsidR="00485811" w14:paraId="57876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D09E8" w14:textId="77777777" w:rsidR="00485811" w:rsidRDefault="00485811">
            <w:pPr>
              <w:pStyle w:val="TAL"/>
              <w:suppressLineNumbers/>
              <w:suppressAutoHyphens/>
              <w:jc w:val="center"/>
              <w:rPr>
                <w:lang w:eastAsia="ja-JP"/>
              </w:rPr>
            </w:pPr>
            <w:r>
              <w:rPr>
                <w:lang w:eastAsia="ja-JP"/>
              </w:rPr>
              <w:lastRenderedPageBreak/>
              <w:t>1699</w:t>
            </w:r>
          </w:p>
        </w:tc>
        <w:tc>
          <w:tcPr>
            <w:tcW w:w="2673" w:type="pct"/>
            <w:tcBorders>
              <w:top w:val="single" w:sz="4" w:space="0" w:color="auto"/>
              <w:left w:val="single" w:sz="4" w:space="0" w:color="auto"/>
              <w:bottom w:val="single" w:sz="4" w:space="0" w:color="auto"/>
              <w:right w:val="single" w:sz="4" w:space="0" w:color="auto"/>
            </w:tcBorders>
            <w:hideMark/>
          </w:tcPr>
          <w:p w14:paraId="3EE1E119" w14:textId="77777777" w:rsidR="00485811" w:rsidRDefault="00485811">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85516C" w14:textId="77777777" w:rsidR="00485811" w:rsidRDefault="00485811">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485811" w:rsidRDefault="00485811">
            <w:pPr>
              <w:spacing w:after="0"/>
              <w:rPr>
                <w:rFonts w:ascii="Arial" w:hAnsi="Arial"/>
                <w:sz w:val="18"/>
              </w:rPr>
            </w:pPr>
          </w:p>
        </w:tc>
      </w:tr>
      <w:tr w:rsidR="00485811" w14:paraId="493EB8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F3CCA" w14:textId="77777777" w:rsidR="00485811" w:rsidRDefault="00485811">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6F1BC202" w14:textId="77777777" w:rsidR="00485811" w:rsidRDefault="00485811">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16EEC283" w14:textId="77777777" w:rsidR="00485811" w:rsidRDefault="00485811">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485811" w:rsidRDefault="00485811">
            <w:pPr>
              <w:spacing w:after="0"/>
              <w:rPr>
                <w:rFonts w:ascii="Arial" w:hAnsi="Arial"/>
                <w:sz w:val="18"/>
              </w:rPr>
            </w:pPr>
          </w:p>
        </w:tc>
      </w:tr>
      <w:tr w:rsidR="00485811" w14:paraId="3DC8AE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304574" w14:textId="77777777" w:rsidR="00485811" w:rsidRDefault="00485811">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04E51576" w14:textId="77777777" w:rsidR="00485811" w:rsidRDefault="00485811">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63750AAF" w14:textId="77777777" w:rsidR="00485811" w:rsidRDefault="00485811">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485811" w:rsidRDefault="00485811">
            <w:pPr>
              <w:spacing w:after="0"/>
              <w:rPr>
                <w:rFonts w:ascii="Arial" w:hAnsi="Arial"/>
                <w:sz w:val="18"/>
              </w:rPr>
            </w:pPr>
          </w:p>
        </w:tc>
      </w:tr>
      <w:tr w:rsidR="00485811" w14:paraId="1E91CE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1C030" w14:textId="77777777" w:rsidR="00485811" w:rsidRDefault="00485811">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47C6E3B4" w14:textId="77777777" w:rsidR="00485811" w:rsidRDefault="00485811">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41A4A4E" w14:textId="77777777" w:rsidR="00485811" w:rsidRDefault="00485811">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485811" w:rsidRDefault="00485811">
            <w:pPr>
              <w:spacing w:after="0"/>
              <w:rPr>
                <w:rFonts w:ascii="Arial" w:hAnsi="Arial"/>
                <w:sz w:val="18"/>
              </w:rPr>
            </w:pPr>
          </w:p>
        </w:tc>
      </w:tr>
      <w:tr w:rsidR="00485811" w14:paraId="25D1D4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C171B" w14:textId="77777777" w:rsidR="00485811" w:rsidRDefault="00485811">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312F3CFA" w14:textId="77777777" w:rsidR="00485811" w:rsidRDefault="00485811">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C43184F" w14:textId="77777777" w:rsidR="00485811" w:rsidRDefault="00485811">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485811" w:rsidRDefault="00485811">
            <w:pPr>
              <w:spacing w:after="0"/>
              <w:rPr>
                <w:rFonts w:ascii="Arial" w:hAnsi="Arial"/>
                <w:sz w:val="18"/>
              </w:rPr>
            </w:pPr>
          </w:p>
        </w:tc>
      </w:tr>
      <w:tr w:rsidR="00485811" w14:paraId="1382E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1A723" w14:textId="77777777" w:rsidR="00485811" w:rsidRDefault="00485811">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54D5E845" w14:textId="77777777" w:rsidR="00485811" w:rsidRDefault="00485811">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2D3C70F7" w14:textId="77777777" w:rsidR="00485811" w:rsidRDefault="00485811">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485811" w:rsidRDefault="00485811">
            <w:pPr>
              <w:spacing w:after="0"/>
              <w:rPr>
                <w:rFonts w:ascii="Arial" w:hAnsi="Arial"/>
                <w:sz w:val="18"/>
              </w:rPr>
            </w:pPr>
          </w:p>
        </w:tc>
      </w:tr>
      <w:tr w:rsidR="00485811" w14:paraId="353F24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A2A5" w14:textId="77777777" w:rsidR="00485811" w:rsidRDefault="00485811">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75BF45FE" w14:textId="77777777" w:rsidR="00485811" w:rsidRDefault="00485811">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45ED0800" w14:textId="77777777" w:rsidR="00485811" w:rsidRDefault="00485811">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485811" w:rsidRDefault="00485811">
            <w:pPr>
              <w:spacing w:after="0"/>
              <w:rPr>
                <w:rFonts w:ascii="Arial" w:hAnsi="Arial"/>
                <w:sz w:val="18"/>
              </w:rPr>
            </w:pPr>
          </w:p>
        </w:tc>
      </w:tr>
      <w:tr w:rsidR="00485811" w14:paraId="54FBA8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017EF" w14:textId="77777777" w:rsidR="00485811" w:rsidRDefault="00485811">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3153000B" w14:textId="77777777" w:rsidR="00485811" w:rsidRDefault="00485811">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58358621" w14:textId="77777777" w:rsidR="00485811" w:rsidRDefault="00485811">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485811" w:rsidRDefault="00485811">
            <w:pPr>
              <w:spacing w:after="0"/>
              <w:rPr>
                <w:rFonts w:ascii="Arial" w:hAnsi="Arial"/>
                <w:sz w:val="18"/>
              </w:rPr>
            </w:pPr>
          </w:p>
        </w:tc>
      </w:tr>
      <w:tr w:rsidR="00485811" w14:paraId="6AEB71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843BD0" w14:textId="77777777" w:rsidR="00485811" w:rsidRDefault="00485811">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4CF77167" w14:textId="77777777" w:rsidR="00485811" w:rsidRDefault="00485811">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BC66A43" w14:textId="77777777" w:rsidR="00485811" w:rsidRDefault="00485811">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485811" w:rsidRDefault="00485811">
            <w:pPr>
              <w:spacing w:after="0"/>
              <w:rPr>
                <w:rFonts w:ascii="Arial" w:hAnsi="Arial"/>
                <w:sz w:val="18"/>
              </w:rPr>
            </w:pPr>
          </w:p>
        </w:tc>
      </w:tr>
      <w:tr w:rsidR="00485811" w14:paraId="45794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6E2107" w14:textId="77777777" w:rsidR="00485811" w:rsidRDefault="00485811" w:rsidP="0045377A">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4CF5E82D" w14:textId="77777777" w:rsidR="00485811" w:rsidRDefault="00485811" w:rsidP="0045377A">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10D8F000" w14:textId="77777777" w:rsidR="00485811" w:rsidRDefault="00485811"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485811" w:rsidRDefault="00485811" w:rsidP="0045377A">
            <w:pPr>
              <w:spacing w:after="0"/>
              <w:rPr>
                <w:rFonts w:ascii="Arial" w:hAnsi="Arial"/>
                <w:sz w:val="18"/>
              </w:rPr>
            </w:pPr>
          </w:p>
        </w:tc>
      </w:tr>
      <w:tr w:rsidR="00485811" w14:paraId="4ED4E8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053752" w14:textId="77777777" w:rsidR="00485811" w:rsidRDefault="00485811" w:rsidP="00D87C66">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382828BF" w14:textId="77777777" w:rsidR="00485811" w:rsidRDefault="00485811" w:rsidP="00D87C66">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77AFE6B3" w14:textId="77777777" w:rsidR="00485811" w:rsidRDefault="00485811"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485811" w:rsidRDefault="00485811" w:rsidP="00D87C66">
            <w:pPr>
              <w:spacing w:after="0"/>
              <w:rPr>
                <w:rFonts w:ascii="Arial" w:hAnsi="Arial"/>
                <w:sz w:val="18"/>
              </w:rPr>
            </w:pPr>
          </w:p>
        </w:tc>
      </w:tr>
      <w:tr w:rsidR="00485811" w14:paraId="17140E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8D9A9F4" w14:textId="77777777" w:rsidR="00485811" w:rsidRDefault="00485811" w:rsidP="00D87C66">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3159D46D" w14:textId="77777777" w:rsidR="00485811" w:rsidRDefault="00485811" w:rsidP="00D87C66">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5E372AD2" w14:textId="77777777" w:rsidR="00485811" w:rsidRDefault="00485811"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485811" w:rsidRDefault="00485811" w:rsidP="00D87C66">
            <w:pPr>
              <w:spacing w:after="0"/>
              <w:rPr>
                <w:rFonts w:ascii="Arial" w:hAnsi="Arial"/>
                <w:sz w:val="18"/>
              </w:rPr>
            </w:pPr>
          </w:p>
        </w:tc>
      </w:tr>
      <w:tr w:rsidR="00485811" w14:paraId="0D4F27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78B577" w14:textId="77777777" w:rsidR="00485811" w:rsidRDefault="00485811" w:rsidP="003A7526">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6CD69DB3" w14:textId="77777777" w:rsidR="00485811" w:rsidRDefault="00485811" w:rsidP="003A7526">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006CC575" w14:textId="77777777" w:rsidR="00485811" w:rsidRDefault="00485811"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485811" w:rsidRDefault="00485811" w:rsidP="003A7526">
            <w:pPr>
              <w:spacing w:after="0"/>
              <w:rPr>
                <w:rFonts w:ascii="Arial" w:hAnsi="Arial"/>
                <w:sz w:val="18"/>
              </w:rPr>
            </w:pPr>
          </w:p>
        </w:tc>
      </w:tr>
      <w:tr w:rsidR="00485811" w14:paraId="59EC92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0A3D878" w14:textId="77777777" w:rsidR="00485811" w:rsidRDefault="00485811" w:rsidP="003A7526">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18B4341C" w14:textId="77777777" w:rsidR="00485811" w:rsidRDefault="00485811" w:rsidP="003A7526">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543FD8B5" w14:textId="77777777" w:rsidR="00485811" w:rsidRDefault="00485811"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485811" w:rsidRDefault="00485811" w:rsidP="003A7526">
            <w:pPr>
              <w:spacing w:after="0"/>
              <w:rPr>
                <w:rFonts w:ascii="Arial" w:hAnsi="Arial"/>
                <w:sz w:val="18"/>
              </w:rPr>
            </w:pPr>
          </w:p>
        </w:tc>
      </w:tr>
      <w:tr w:rsidR="00485811" w14:paraId="4AB4B7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B2D499" w14:textId="77777777" w:rsidR="00485811" w:rsidRDefault="00485811" w:rsidP="003A7526">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5E92D263" w14:textId="77777777" w:rsidR="00485811" w:rsidRDefault="00485811" w:rsidP="003A7526">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19E13E1"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485811" w:rsidRDefault="00485811" w:rsidP="003A7526">
            <w:pPr>
              <w:spacing w:after="0"/>
              <w:rPr>
                <w:rFonts w:ascii="Arial" w:hAnsi="Arial"/>
                <w:sz w:val="18"/>
              </w:rPr>
            </w:pPr>
          </w:p>
        </w:tc>
      </w:tr>
      <w:tr w:rsidR="00485811" w14:paraId="6A4B4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F31330" w14:textId="77777777" w:rsidR="00485811" w:rsidRDefault="00485811" w:rsidP="003A7526">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3533E64A" w14:textId="77777777" w:rsidR="00485811" w:rsidRDefault="00485811" w:rsidP="003A7526">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23167429" w14:textId="77777777" w:rsidR="00485811" w:rsidRDefault="00485811"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485811" w:rsidRDefault="00485811" w:rsidP="003A7526">
            <w:pPr>
              <w:spacing w:after="0"/>
              <w:rPr>
                <w:rFonts w:ascii="Arial" w:hAnsi="Arial"/>
                <w:sz w:val="18"/>
              </w:rPr>
            </w:pPr>
          </w:p>
        </w:tc>
      </w:tr>
      <w:tr w:rsidR="00485811" w14:paraId="51C16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611109F" w14:textId="77777777" w:rsidR="00485811" w:rsidRDefault="00485811" w:rsidP="003A7526">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37B793B5" w14:textId="77777777" w:rsidR="00485811" w:rsidRDefault="00485811" w:rsidP="003A7526">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18AA4878"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485811" w:rsidRDefault="00485811" w:rsidP="003A7526">
            <w:pPr>
              <w:spacing w:after="0"/>
              <w:rPr>
                <w:rFonts w:ascii="Arial" w:hAnsi="Arial"/>
                <w:sz w:val="18"/>
              </w:rPr>
            </w:pPr>
          </w:p>
        </w:tc>
      </w:tr>
      <w:tr w:rsidR="00485811" w14:paraId="2E018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42FD48" w14:textId="77777777" w:rsidR="00485811" w:rsidRDefault="00485811" w:rsidP="003A7526">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18FB6DFA" w14:textId="77777777" w:rsidR="00485811" w:rsidRDefault="00485811" w:rsidP="003A7526">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00B6D9DB"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485811" w:rsidRDefault="00485811" w:rsidP="003A7526">
            <w:pPr>
              <w:spacing w:after="0"/>
              <w:rPr>
                <w:rFonts w:ascii="Arial" w:hAnsi="Arial"/>
                <w:sz w:val="18"/>
              </w:rPr>
            </w:pPr>
          </w:p>
        </w:tc>
      </w:tr>
      <w:tr w:rsidR="00485811" w14:paraId="678C7D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B0C49F" w14:textId="77777777" w:rsidR="00485811" w:rsidRDefault="00485811" w:rsidP="003A7526">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3A73B2F5" w14:textId="77777777" w:rsidR="00485811" w:rsidRDefault="00485811" w:rsidP="003A7526">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03A54320"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485811" w:rsidRDefault="00485811" w:rsidP="003A7526">
            <w:pPr>
              <w:spacing w:after="0"/>
              <w:rPr>
                <w:rFonts w:ascii="Arial" w:hAnsi="Arial"/>
                <w:sz w:val="18"/>
              </w:rPr>
            </w:pPr>
          </w:p>
        </w:tc>
      </w:tr>
      <w:tr w:rsidR="00485811" w14:paraId="17014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3B58B5B" w14:textId="77777777" w:rsidR="00485811" w:rsidRDefault="00485811" w:rsidP="003A7526">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36AFEF16" w14:textId="77777777" w:rsidR="00485811" w:rsidRDefault="00485811" w:rsidP="003A7526">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673EE58"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485811" w:rsidRDefault="00485811" w:rsidP="003A7526">
            <w:pPr>
              <w:spacing w:after="0"/>
              <w:rPr>
                <w:rFonts w:ascii="Arial" w:hAnsi="Arial"/>
                <w:sz w:val="18"/>
              </w:rPr>
            </w:pPr>
          </w:p>
        </w:tc>
      </w:tr>
      <w:tr w:rsidR="00485811" w14:paraId="1260AD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CCA4AEB" w14:textId="1EC8AEAE" w:rsidR="00485811" w:rsidRDefault="00485811" w:rsidP="0095134A">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07A8F3D0" w14:textId="346D8CC4" w:rsidR="00485811" w:rsidRDefault="00485811" w:rsidP="0095134A">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779E2F40" w14:textId="69BE0A1A" w:rsidR="00485811" w:rsidRPr="00C53B71" w:rsidRDefault="00485811"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485811" w:rsidRDefault="00485811" w:rsidP="0095134A">
            <w:pPr>
              <w:spacing w:after="0"/>
              <w:rPr>
                <w:rFonts w:ascii="Arial" w:hAnsi="Arial"/>
                <w:sz w:val="18"/>
              </w:rPr>
            </w:pPr>
          </w:p>
        </w:tc>
      </w:tr>
      <w:tr w:rsidR="00485811" w14:paraId="33440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DA24B9A" w14:textId="71544117"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663B25D0" w14:textId="485208AA" w:rsidR="00485811" w:rsidRDefault="00485811" w:rsidP="000549B6">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062698B9" w14:textId="0E233E99" w:rsidR="00485811" w:rsidRDefault="00485811" w:rsidP="000549B6">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485811" w:rsidRDefault="00485811" w:rsidP="000549B6">
            <w:pPr>
              <w:spacing w:after="0"/>
              <w:rPr>
                <w:rFonts w:ascii="Arial" w:hAnsi="Arial"/>
                <w:sz w:val="18"/>
              </w:rPr>
            </w:pPr>
          </w:p>
        </w:tc>
      </w:tr>
      <w:tr w:rsidR="00485811" w14:paraId="362D0B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2DA807A" w14:textId="79252914"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237FB8CA" w14:textId="21A5D8A2" w:rsidR="00485811" w:rsidRDefault="00485811" w:rsidP="000549B6">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75E0E982" w14:textId="727475C5" w:rsidR="00485811" w:rsidRDefault="00485811"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485811" w:rsidRDefault="00485811" w:rsidP="000549B6">
            <w:pPr>
              <w:spacing w:after="0"/>
              <w:rPr>
                <w:rFonts w:ascii="Arial" w:hAnsi="Arial"/>
                <w:sz w:val="18"/>
              </w:rPr>
            </w:pPr>
          </w:p>
        </w:tc>
      </w:tr>
      <w:tr w:rsidR="00485811" w14:paraId="3DA9FB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927227A" w14:textId="78D70C3C"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6D628898" w14:textId="6CFD5BCC" w:rsidR="00485811" w:rsidRDefault="00485811" w:rsidP="000549B6">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781F2D2C" w14:textId="4EB780A4" w:rsidR="00485811" w:rsidRDefault="00485811"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485811" w:rsidRDefault="00485811" w:rsidP="000549B6">
            <w:pPr>
              <w:spacing w:after="0"/>
              <w:rPr>
                <w:rFonts w:ascii="Arial" w:hAnsi="Arial"/>
                <w:sz w:val="18"/>
              </w:rPr>
            </w:pPr>
          </w:p>
        </w:tc>
      </w:tr>
      <w:tr w:rsidR="00485811" w14:paraId="4DC624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316C63" w14:textId="70CF0431"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2C17F6E5" w14:textId="50E0CC3A" w:rsidR="00485811" w:rsidRDefault="00485811" w:rsidP="000549B6">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2E677C5E" w14:textId="5B07B3CC" w:rsidR="00485811" w:rsidRDefault="00485811"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485811" w:rsidRDefault="00485811" w:rsidP="000549B6">
            <w:pPr>
              <w:spacing w:after="0"/>
              <w:rPr>
                <w:rFonts w:ascii="Arial" w:hAnsi="Arial"/>
                <w:sz w:val="18"/>
              </w:rPr>
            </w:pPr>
          </w:p>
        </w:tc>
      </w:tr>
      <w:tr w:rsidR="00485811" w14:paraId="5A5EBB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78367D" w14:textId="51897412"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FCF38DF" w14:textId="2136C403" w:rsidR="00485811" w:rsidRDefault="00485811" w:rsidP="000549B6">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3BC58639" w14:textId="4D0A6907" w:rsidR="00485811" w:rsidRDefault="00485811"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485811" w:rsidRDefault="00485811" w:rsidP="000549B6">
            <w:pPr>
              <w:spacing w:after="0"/>
              <w:rPr>
                <w:rFonts w:ascii="Arial" w:hAnsi="Arial"/>
                <w:sz w:val="18"/>
              </w:rPr>
            </w:pPr>
          </w:p>
        </w:tc>
      </w:tr>
      <w:tr w:rsidR="00485811" w14:paraId="7555BC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F3AFE9E" w14:textId="236C0564"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547013E" w14:textId="02178AA0" w:rsidR="00485811" w:rsidRDefault="00485811" w:rsidP="000549B6">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60075527" w14:textId="5C2DBF91" w:rsidR="00485811" w:rsidRDefault="00485811"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485811" w:rsidRDefault="00485811" w:rsidP="000549B6">
            <w:pPr>
              <w:spacing w:after="0"/>
              <w:rPr>
                <w:rFonts w:ascii="Arial" w:hAnsi="Arial"/>
                <w:sz w:val="18"/>
              </w:rPr>
            </w:pPr>
          </w:p>
        </w:tc>
      </w:tr>
      <w:tr w:rsidR="00485811" w14:paraId="15B7FE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52992C8" w14:textId="621AF44B"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56F0FB11" w14:textId="3F1AD130" w:rsidR="00485811" w:rsidRDefault="00485811" w:rsidP="000549B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DC911E" w14:textId="02D80684" w:rsidR="00485811" w:rsidRDefault="00485811" w:rsidP="000549B6">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485811" w:rsidRDefault="00485811" w:rsidP="000549B6">
            <w:pPr>
              <w:spacing w:after="0"/>
              <w:rPr>
                <w:rFonts w:ascii="Arial" w:hAnsi="Arial"/>
                <w:sz w:val="18"/>
              </w:rPr>
            </w:pPr>
          </w:p>
        </w:tc>
      </w:tr>
      <w:tr w:rsidR="00485811" w14:paraId="0EA20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EB8B9E0" w14:textId="347EB4E5"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1FBFA78F" w14:textId="7BEE7ED8" w:rsidR="00485811" w:rsidRDefault="00485811" w:rsidP="000549B6">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168BE2FB" w14:textId="07852A85" w:rsidR="00485811" w:rsidRDefault="00485811" w:rsidP="000549B6">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485811" w:rsidRDefault="00485811" w:rsidP="000549B6">
            <w:pPr>
              <w:spacing w:after="0"/>
              <w:rPr>
                <w:rFonts w:ascii="Arial" w:hAnsi="Arial"/>
                <w:sz w:val="18"/>
              </w:rPr>
            </w:pPr>
          </w:p>
        </w:tc>
      </w:tr>
      <w:tr w:rsidR="00485811" w14:paraId="0156C0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41E3D9A" w14:textId="3767CD0C" w:rsidR="00485811" w:rsidRDefault="00485811" w:rsidP="006A6054">
            <w:pPr>
              <w:pStyle w:val="TAL"/>
              <w:suppressLineNumbers/>
              <w:suppressAutoHyphens/>
              <w:jc w:val="center"/>
              <w:rPr>
                <w:lang w:val="fr-FR" w:eastAsia="zh-CN"/>
              </w:rPr>
            </w:pPr>
            <w:r>
              <w:rPr>
                <w:lang w:val="fr-FR" w:eastAsia="zh-CN"/>
              </w:rPr>
              <w:t>1728</w:t>
            </w:r>
          </w:p>
        </w:tc>
        <w:tc>
          <w:tcPr>
            <w:tcW w:w="2673" w:type="pct"/>
            <w:tcBorders>
              <w:top w:val="single" w:sz="4" w:space="0" w:color="auto"/>
              <w:left w:val="single" w:sz="4" w:space="0" w:color="auto"/>
              <w:bottom w:val="single" w:sz="4" w:space="0" w:color="auto"/>
              <w:right w:val="single" w:sz="4" w:space="0" w:color="auto"/>
            </w:tcBorders>
          </w:tcPr>
          <w:p w14:paraId="572E26D1" w14:textId="5BDA6C4C" w:rsidR="00485811" w:rsidRDefault="00485811" w:rsidP="006A6054">
            <w:pPr>
              <w:pStyle w:val="TAL"/>
            </w:pPr>
            <w:r w:rsidRPr="0070793D">
              <w:t>PLMN-</w:t>
            </w:r>
            <w:r>
              <w:t>RAT-Usage-Control</w:t>
            </w:r>
          </w:p>
        </w:tc>
        <w:tc>
          <w:tcPr>
            <w:tcW w:w="1620" w:type="pct"/>
            <w:gridSpan w:val="2"/>
            <w:tcBorders>
              <w:top w:val="single" w:sz="4" w:space="0" w:color="auto"/>
              <w:left w:val="single" w:sz="4" w:space="0" w:color="auto"/>
              <w:bottom w:val="single" w:sz="4" w:space="0" w:color="auto"/>
              <w:right w:val="single" w:sz="4" w:space="0" w:color="auto"/>
            </w:tcBorders>
          </w:tcPr>
          <w:p w14:paraId="20941305" w14:textId="65799219" w:rsidR="00485811" w:rsidRPr="001C5991" w:rsidRDefault="00485811" w:rsidP="006A6054">
            <w:pPr>
              <w:pStyle w:val="TAL"/>
              <w:jc w:val="center"/>
            </w:pPr>
            <w:r>
              <w:t>Unsigned32</w:t>
            </w:r>
          </w:p>
        </w:tc>
        <w:tc>
          <w:tcPr>
            <w:tcW w:w="0" w:type="auto"/>
            <w:vMerge/>
            <w:tcBorders>
              <w:left w:val="single" w:sz="4" w:space="0" w:color="auto"/>
              <w:right w:val="single" w:sz="4" w:space="0" w:color="auto"/>
            </w:tcBorders>
            <w:vAlign w:val="center"/>
          </w:tcPr>
          <w:p w14:paraId="6BAA5A4A" w14:textId="77777777" w:rsidR="00485811" w:rsidRDefault="00485811" w:rsidP="006A6054">
            <w:pPr>
              <w:spacing w:after="0"/>
              <w:rPr>
                <w:rFonts w:ascii="Arial" w:hAnsi="Arial"/>
                <w:sz w:val="18"/>
              </w:rPr>
            </w:pPr>
          </w:p>
        </w:tc>
      </w:tr>
      <w:tr w:rsidR="00485811" w14:paraId="4ABC5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4097041" w14:textId="7913C367" w:rsidR="00485811" w:rsidRDefault="00485811" w:rsidP="00485811">
            <w:pPr>
              <w:pStyle w:val="TAL"/>
              <w:suppressLineNumbers/>
              <w:suppressAutoHyphens/>
              <w:jc w:val="center"/>
              <w:rPr>
                <w:lang w:val="fr-FR" w:eastAsia="zh-CN"/>
              </w:rPr>
            </w:pPr>
            <w:r>
              <w:rPr>
                <w:lang w:val="fr-FR" w:eastAsia="zh-CN"/>
              </w:rPr>
              <w:t>1729</w:t>
            </w:r>
          </w:p>
        </w:tc>
        <w:tc>
          <w:tcPr>
            <w:tcW w:w="2673" w:type="pct"/>
            <w:tcBorders>
              <w:top w:val="single" w:sz="4" w:space="0" w:color="auto"/>
              <w:left w:val="single" w:sz="4" w:space="0" w:color="auto"/>
              <w:bottom w:val="single" w:sz="4" w:space="0" w:color="auto"/>
              <w:right w:val="single" w:sz="4" w:space="0" w:color="auto"/>
            </w:tcBorders>
          </w:tcPr>
          <w:p w14:paraId="392436F8" w14:textId="40FD994E" w:rsidR="00485811" w:rsidRPr="0070793D" w:rsidRDefault="00485811" w:rsidP="00485811">
            <w:pPr>
              <w:pStyle w:val="TAL"/>
            </w:pPr>
            <w:r>
              <w:t>SF-ULR-Timestamp</w:t>
            </w:r>
          </w:p>
        </w:tc>
        <w:tc>
          <w:tcPr>
            <w:tcW w:w="1620" w:type="pct"/>
            <w:gridSpan w:val="2"/>
            <w:tcBorders>
              <w:top w:val="single" w:sz="4" w:space="0" w:color="auto"/>
              <w:left w:val="single" w:sz="4" w:space="0" w:color="auto"/>
              <w:bottom w:val="single" w:sz="4" w:space="0" w:color="auto"/>
              <w:right w:val="single" w:sz="4" w:space="0" w:color="auto"/>
            </w:tcBorders>
          </w:tcPr>
          <w:p w14:paraId="3D5D9B44" w14:textId="5BEF0C4B" w:rsidR="00485811" w:rsidRDefault="00485811" w:rsidP="00485811">
            <w:pPr>
              <w:pStyle w:val="TAL"/>
              <w:jc w:val="center"/>
            </w:pPr>
            <w:r>
              <w:t>Time</w:t>
            </w:r>
          </w:p>
        </w:tc>
        <w:tc>
          <w:tcPr>
            <w:tcW w:w="0" w:type="auto"/>
            <w:vMerge/>
            <w:tcBorders>
              <w:left w:val="single" w:sz="4" w:space="0" w:color="auto"/>
              <w:right w:val="single" w:sz="4" w:space="0" w:color="auto"/>
            </w:tcBorders>
            <w:vAlign w:val="center"/>
          </w:tcPr>
          <w:p w14:paraId="4B1A4B01" w14:textId="77777777" w:rsidR="00485811" w:rsidRDefault="00485811" w:rsidP="00485811">
            <w:pPr>
              <w:spacing w:after="0"/>
              <w:rPr>
                <w:rFonts w:ascii="Arial" w:hAnsi="Arial"/>
                <w:sz w:val="18"/>
              </w:rPr>
            </w:pPr>
          </w:p>
        </w:tc>
      </w:tr>
      <w:tr w:rsidR="00485811" w14:paraId="6DA418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F93B39" w14:textId="62784F6B" w:rsidR="00485811" w:rsidRDefault="00485811" w:rsidP="00485811">
            <w:pPr>
              <w:pStyle w:val="TAL"/>
              <w:suppressLineNumbers/>
              <w:suppressAutoHyphens/>
              <w:jc w:val="center"/>
              <w:rPr>
                <w:lang w:val="fr-FR" w:eastAsia="zh-CN"/>
              </w:rPr>
            </w:pPr>
            <w:r>
              <w:rPr>
                <w:lang w:val="fr-FR" w:eastAsia="zh-CN"/>
              </w:rPr>
              <w:t>1730</w:t>
            </w:r>
          </w:p>
        </w:tc>
        <w:tc>
          <w:tcPr>
            <w:tcW w:w="2673" w:type="pct"/>
            <w:tcBorders>
              <w:top w:val="single" w:sz="4" w:space="0" w:color="auto"/>
              <w:left w:val="single" w:sz="4" w:space="0" w:color="auto"/>
              <w:bottom w:val="single" w:sz="4" w:space="0" w:color="auto"/>
              <w:right w:val="single" w:sz="4" w:space="0" w:color="auto"/>
            </w:tcBorders>
          </w:tcPr>
          <w:p w14:paraId="3561CBFB" w14:textId="24DB03C3" w:rsidR="00485811" w:rsidRPr="0070793D" w:rsidRDefault="00485811" w:rsidP="00485811">
            <w:pPr>
              <w:pStyle w:val="TAL"/>
            </w:pPr>
            <w:r>
              <w:t>SF-Provisional-Indication</w:t>
            </w:r>
          </w:p>
        </w:tc>
        <w:tc>
          <w:tcPr>
            <w:tcW w:w="1620" w:type="pct"/>
            <w:gridSpan w:val="2"/>
            <w:tcBorders>
              <w:top w:val="single" w:sz="4" w:space="0" w:color="auto"/>
              <w:left w:val="single" w:sz="4" w:space="0" w:color="auto"/>
              <w:bottom w:val="single" w:sz="4" w:space="0" w:color="auto"/>
              <w:right w:val="single" w:sz="4" w:space="0" w:color="auto"/>
            </w:tcBorders>
          </w:tcPr>
          <w:p w14:paraId="03DB2099" w14:textId="012C0C76" w:rsidR="00485811" w:rsidRDefault="00485811" w:rsidP="00485811">
            <w:pPr>
              <w:pStyle w:val="TAL"/>
              <w:jc w:val="center"/>
            </w:pPr>
            <w:r>
              <w:t>Enumerated</w:t>
            </w:r>
          </w:p>
        </w:tc>
        <w:tc>
          <w:tcPr>
            <w:tcW w:w="0" w:type="auto"/>
            <w:vMerge/>
            <w:tcBorders>
              <w:left w:val="single" w:sz="4" w:space="0" w:color="auto"/>
              <w:right w:val="single" w:sz="4" w:space="0" w:color="auto"/>
            </w:tcBorders>
            <w:vAlign w:val="center"/>
          </w:tcPr>
          <w:p w14:paraId="087E3AD8" w14:textId="77777777" w:rsidR="00485811" w:rsidRDefault="00485811" w:rsidP="00485811">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4195234F" w:rsidR="00D87C66" w:rsidRDefault="00D87C66" w:rsidP="00D87C66">
            <w:pPr>
              <w:pStyle w:val="TAC"/>
              <w:suppressLineNumbers/>
              <w:suppressAutoHyphens/>
              <w:jc w:val="left"/>
            </w:pPr>
            <w:r>
              <w:t>Note: The AVP codes from 17</w:t>
            </w:r>
            <w:r w:rsidR="00485811">
              <w:t>31</w:t>
            </w:r>
            <w:r>
              <w:t xml:space="preserve"> to 1799 are reserved for TS 29.272.</w:t>
            </w:r>
          </w:p>
        </w:tc>
      </w:tr>
      <w:tr w:rsidR="00D87C66" w14:paraId="20918A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lastRenderedPageBreak/>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3"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lastRenderedPageBreak/>
              <w:t>2207</w:t>
            </w:r>
          </w:p>
        </w:tc>
        <w:tc>
          <w:tcPr>
            <w:tcW w:w="2673"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3"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lastRenderedPageBreak/>
              <w:t>2524</w:t>
            </w:r>
          </w:p>
        </w:tc>
        <w:tc>
          <w:tcPr>
            <w:tcW w:w="2673"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t>2550</w:t>
            </w:r>
          </w:p>
        </w:tc>
        <w:tc>
          <w:tcPr>
            <w:tcW w:w="2673"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t>2552</w:t>
            </w:r>
          </w:p>
        </w:tc>
        <w:tc>
          <w:tcPr>
            <w:tcW w:w="2673"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2567 to 2599 are reserved for TS 29.172.</w:t>
            </w:r>
          </w:p>
        </w:tc>
      </w:tr>
      <w:tr w:rsidR="001F51B8" w14:paraId="684FC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3"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lastRenderedPageBreak/>
              <w:t>2713</w:t>
            </w:r>
          </w:p>
        </w:tc>
        <w:tc>
          <w:tcPr>
            <w:tcW w:w="2673"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t>2820</w:t>
            </w:r>
          </w:p>
        </w:tc>
        <w:tc>
          <w:tcPr>
            <w:tcW w:w="2673"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t>2822</w:t>
            </w:r>
          </w:p>
        </w:tc>
        <w:tc>
          <w:tcPr>
            <w:tcW w:w="2673"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3"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lastRenderedPageBreak/>
              <w:t>2903</w:t>
            </w:r>
          </w:p>
        </w:tc>
        <w:tc>
          <w:tcPr>
            <w:tcW w:w="2673"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t>3106</w:t>
            </w:r>
          </w:p>
        </w:tc>
        <w:tc>
          <w:tcPr>
            <w:tcW w:w="2673"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t>3108</w:t>
            </w:r>
          </w:p>
        </w:tc>
        <w:tc>
          <w:tcPr>
            <w:tcW w:w="2673"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3"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lastRenderedPageBreak/>
              <w:t>3145</w:t>
            </w:r>
          </w:p>
        </w:tc>
        <w:tc>
          <w:tcPr>
            <w:tcW w:w="2673"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3"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lastRenderedPageBreak/>
              <w:t>3314</w:t>
            </w:r>
          </w:p>
        </w:tc>
        <w:tc>
          <w:tcPr>
            <w:tcW w:w="2673"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t>3340</w:t>
            </w:r>
          </w:p>
        </w:tc>
        <w:tc>
          <w:tcPr>
            <w:tcW w:w="2673"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t>3342</w:t>
            </w:r>
          </w:p>
        </w:tc>
        <w:tc>
          <w:tcPr>
            <w:tcW w:w="2673"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3"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lastRenderedPageBreak/>
              <w:t>3429</w:t>
            </w:r>
          </w:p>
        </w:tc>
        <w:tc>
          <w:tcPr>
            <w:tcW w:w="2673"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t>3455</w:t>
            </w:r>
          </w:p>
        </w:tc>
        <w:tc>
          <w:tcPr>
            <w:tcW w:w="2673"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t>3457</w:t>
            </w:r>
          </w:p>
        </w:tc>
        <w:tc>
          <w:tcPr>
            <w:tcW w:w="2673"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3"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lastRenderedPageBreak/>
              <w:t>3524</w:t>
            </w:r>
          </w:p>
        </w:tc>
        <w:tc>
          <w:tcPr>
            <w:tcW w:w="2673"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3"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lastRenderedPageBreak/>
              <w:t>3831</w:t>
            </w:r>
          </w:p>
        </w:tc>
        <w:tc>
          <w:tcPr>
            <w:tcW w:w="2673"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t>3857</w:t>
            </w:r>
          </w:p>
        </w:tc>
        <w:tc>
          <w:tcPr>
            <w:tcW w:w="2673"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t>3859</w:t>
            </w:r>
          </w:p>
        </w:tc>
        <w:tc>
          <w:tcPr>
            <w:tcW w:w="2673"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3"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lastRenderedPageBreak/>
              <w:t>3926</w:t>
            </w:r>
          </w:p>
        </w:tc>
        <w:tc>
          <w:tcPr>
            <w:tcW w:w="2673"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t>4008</w:t>
            </w:r>
          </w:p>
        </w:tc>
        <w:tc>
          <w:tcPr>
            <w:tcW w:w="2673"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t>4010</w:t>
            </w:r>
          </w:p>
        </w:tc>
        <w:tc>
          <w:tcPr>
            <w:tcW w:w="2673"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485811" w14:paraId="79D9DC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458C5" w14:textId="77777777" w:rsidR="00485811" w:rsidRDefault="00485811" w:rsidP="001F51B8">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0C0E6798" w14:textId="77777777" w:rsidR="00485811" w:rsidRDefault="00485811" w:rsidP="001F51B8">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A8E685" w14:textId="77777777" w:rsidR="00485811" w:rsidRDefault="00485811"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485811" w:rsidRDefault="00485811" w:rsidP="001F51B8">
            <w:pPr>
              <w:pStyle w:val="TAC"/>
            </w:pPr>
            <w:r>
              <w:t>29.128 [36]</w:t>
            </w:r>
          </w:p>
        </w:tc>
      </w:tr>
      <w:tr w:rsidR="00485811" w14:paraId="29AB71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A3A4F" w14:textId="77777777" w:rsidR="00485811" w:rsidRDefault="00485811" w:rsidP="001F51B8">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5CBB426" w14:textId="77777777" w:rsidR="00485811" w:rsidRDefault="00485811" w:rsidP="001F51B8">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B12A3"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485811" w:rsidRDefault="00485811" w:rsidP="001F51B8">
            <w:pPr>
              <w:spacing w:after="0"/>
              <w:rPr>
                <w:rFonts w:ascii="Arial" w:hAnsi="Arial"/>
                <w:sz w:val="18"/>
              </w:rPr>
            </w:pPr>
          </w:p>
        </w:tc>
      </w:tr>
      <w:tr w:rsidR="00485811" w14:paraId="77CBB4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EF44C" w14:textId="77777777" w:rsidR="00485811" w:rsidRDefault="00485811" w:rsidP="001F51B8">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0B8ED923" w14:textId="77777777" w:rsidR="00485811" w:rsidRDefault="00485811" w:rsidP="001F51B8">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B8CF"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485811" w:rsidRDefault="00485811" w:rsidP="001F51B8">
            <w:pPr>
              <w:spacing w:after="0"/>
              <w:rPr>
                <w:rFonts w:ascii="Arial" w:hAnsi="Arial"/>
                <w:sz w:val="18"/>
              </w:rPr>
            </w:pPr>
          </w:p>
        </w:tc>
      </w:tr>
      <w:tr w:rsidR="00485811" w14:paraId="22F0CF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2579E" w14:textId="77777777" w:rsidR="00485811" w:rsidRDefault="00485811" w:rsidP="001F51B8">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0C783A38" w14:textId="77777777" w:rsidR="00485811" w:rsidRDefault="00485811" w:rsidP="001F51B8">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B5E2672"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485811" w:rsidRDefault="00485811" w:rsidP="001F51B8">
            <w:pPr>
              <w:spacing w:after="0"/>
              <w:rPr>
                <w:rFonts w:ascii="Arial" w:hAnsi="Arial"/>
                <w:sz w:val="18"/>
              </w:rPr>
            </w:pPr>
          </w:p>
        </w:tc>
      </w:tr>
      <w:tr w:rsidR="00485811" w14:paraId="293647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E374" w14:textId="77777777" w:rsidR="00485811" w:rsidRDefault="00485811" w:rsidP="001F51B8">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2487F6E" w14:textId="77777777" w:rsidR="00485811" w:rsidRDefault="00485811" w:rsidP="001F51B8">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D71D5"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485811" w:rsidRDefault="00485811" w:rsidP="001F51B8">
            <w:pPr>
              <w:spacing w:after="0"/>
              <w:rPr>
                <w:rFonts w:ascii="Arial" w:hAnsi="Arial"/>
                <w:sz w:val="18"/>
              </w:rPr>
            </w:pPr>
          </w:p>
        </w:tc>
      </w:tr>
      <w:tr w:rsidR="00485811" w14:paraId="296087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E9CC0" w14:textId="77777777" w:rsidR="00485811" w:rsidRDefault="00485811" w:rsidP="001F51B8">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3CE02BBF" w14:textId="77777777" w:rsidR="00485811" w:rsidRDefault="00485811" w:rsidP="001F51B8">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FB087D"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485811" w:rsidRDefault="00485811" w:rsidP="001F51B8">
            <w:pPr>
              <w:spacing w:after="0"/>
              <w:rPr>
                <w:rFonts w:ascii="Arial" w:hAnsi="Arial"/>
                <w:sz w:val="18"/>
              </w:rPr>
            </w:pPr>
          </w:p>
        </w:tc>
      </w:tr>
      <w:tr w:rsidR="00485811" w14:paraId="7857C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63A39" w14:textId="77777777" w:rsidR="00485811" w:rsidRDefault="00485811" w:rsidP="001F51B8">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7664A06E" w14:textId="77777777" w:rsidR="00485811" w:rsidRDefault="00485811" w:rsidP="001F51B8">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6B8264" w14:textId="77777777" w:rsidR="00485811" w:rsidRDefault="00485811"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485811" w:rsidRDefault="00485811" w:rsidP="001F51B8">
            <w:pPr>
              <w:spacing w:after="0"/>
              <w:rPr>
                <w:rFonts w:ascii="Arial" w:hAnsi="Arial"/>
                <w:sz w:val="18"/>
              </w:rPr>
            </w:pPr>
          </w:p>
        </w:tc>
      </w:tr>
      <w:tr w:rsidR="00485811" w14:paraId="268754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A0BCB5" w14:textId="77777777" w:rsidR="00485811" w:rsidRDefault="00485811" w:rsidP="001F51B8">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6745C13" w14:textId="77777777" w:rsidR="00485811" w:rsidRDefault="00485811" w:rsidP="001F51B8">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8FD0318" w14:textId="77777777" w:rsidR="00485811" w:rsidRDefault="00485811"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485811" w:rsidRDefault="00485811" w:rsidP="001F51B8">
            <w:pPr>
              <w:spacing w:after="0"/>
              <w:rPr>
                <w:rFonts w:ascii="Arial" w:hAnsi="Arial"/>
                <w:sz w:val="18"/>
              </w:rPr>
            </w:pPr>
          </w:p>
        </w:tc>
      </w:tr>
      <w:tr w:rsidR="00485811" w14:paraId="3E9AF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DAA7E" w14:textId="77777777" w:rsidR="00485811" w:rsidRDefault="00485811" w:rsidP="001F51B8">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77426AA7" w14:textId="77777777" w:rsidR="00485811" w:rsidRDefault="00485811" w:rsidP="001F51B8">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A02826D"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485811" w:rsidRDefault="00485811" w:rsidP="001F51B8">
            <w:pPr>
              <w:spacing w:after="0"/>
              <w:rPr>
                <w:rFonts w:ascii="Arial" w:hAnsi="Arial"/>
                <w:sz w:val="18"/>
              </w:rPr>
            </w:pPr>
          </w:p>
        </w:tc>
      </w:tr>
      <w:tr w:rsidR="00485811" w14:paraId="1EB2E1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89868" w14:textId="77777777" w:rsidR="00485811" w:rsidRDefault="00485811" w:rsidP="001F51B8">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4E1BBC3A" w14:textId="77777777" w:rsidR="00485811" w:rsidRDefault="00485811" w:rsidP="001F51B8">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10CCDF"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485811" w:rsidRDefault="00485811" w:rsidP="001F51B8">
            <w:pPr>
              <w:spacing w:after="0"/>
              <w:rPr>
                <w:rFonts w:ascii="Arial" w:hAnsi="Arial"/>
                <w:sz w:val="18"/>
              </w:rPr>
            </w:pPr>
          </w:p>
        </w:tc>
      </w:tr>
      <w:tr w:rsidR="00485811" w14:paraId="15EF3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07AFB" w14:textId="77777777" w:rsidR="00485811" w:rsidRDefault="00485811" w:rsidP="001F51B8">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0EFAC67A" w14:textId="77777777" w:rsidR="00485811" w:rsidRDefault="00485811" w:rsidP="001F51B8">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9D0140" w14:textId="77777777" w:rsidR="00485811" w:rsidRDefault="00485811"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485811" w:rsidRDefault="00485811" w:rsidP="001F51B8">
            <w:pPr>
              <w:spacing w:after="0"/>
              <w:rPr>
                <w:rFonts w:ascii="Arial" w:hAnsi="Arial"/>
                <w:sz w:val="18"/>
              </w:rPr>
            </w:pPr>
          </w:p>
        </w:tc>
      </w:tr>
      <w:tr w:rsidR="00485811" w14:paraId="54229B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73C0E" w14:textId="77777777" w:rsidR="00485811" w:rsidRDefault="00485811" w:rsidP="001F51B8">
            <w:pPr>
              <w:pStyle w:val="TAL"/>
              <w:suppressLineNumbers/>
              <w:suppressAutoHyphens/>
              <w:jc w:val="center"/>
            </w:pPr>
            <w:r>
              <w:t>4311</w:t>
            </w:r>
          </w:p>
        </w:tc>
        <w:tc>
          <w:tcPr>
            <w:tcW w:w="2673" w:type="pct"/>
            <w:tcBorders>
              <w:top w:val="single" w:sz="4" w:space="0" w:color="auto"/>
              <w:left w:val="single" w:sz="4" w:space="0" w:color="auto"/>
              <w:bottom w:val="single" w:sz="4" w:space="0" w:color="auto"/>
              <w:right w:val="single" w:sz="4" w:space="0" w:color="auto"/>
            </w:tcBorders>
            <w:hideMark/>
          </w:tcPr>
          <w:p w14:paraId="71A794BD" w14:textId="77777777" w:rsidR="00485811" w:rsidRDefault="00485811" w:rsidP="001F51B8">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45020494" w14:textId="77777777" w:rsidR="00485811" w:rsidRDefault="00485811"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485811" w:rsidRDefault="00485811" w:rsidP="001F51B8">
            <w:pPr>
              <w:spacing w:after="0"/>
              <w:rPr>
                <w:rFonts w:ascii="Arial" w:hAnsi="Arial"/>
                <w:sz w:val="18"/>
              </w:rPr>
            </w:pPr>
          </w:p>
        </w:tc>
      </w:tr>
      <w:tr w:rsidR="00485811" w14:paraId="790FF5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54E7B" w14:textId="77777777" w:rsidR="00485811" w:rsidRDefault="00485811" w:rsidP="001F51B8">
            <w:pPr>
              <w:pStyle w:val="TAL"/>
              <w:suppressLineNumbers/>
              <w:suppressAutoHyphens/>
              <w:jc w:val="center"/>
            </w:pPr>
            <w:r>
              <w:lastRenderedPageBreak/>
              <w:t>4312</w:t>
            </w:r>
          </w:p>
        </w:tc>
        <w:tc>
          <w:tcPr>
            <w:tcW w:w="2673" w:type="pct"/>
            <w:tcBorders>
              <w:top w:val="single" w:sz="4" w:space="0" w:color="auto"/>
              <w:left w:val="single" w:sz="4" w:space="0" w:color="auto"/>
              <w:bottom w:val="single" w:sz="4" w:space="0" w:color="auto"/>
              <w:right w:val="single" w:sz="4" w:space="0" w:color="auto"/>
            </w:tcBorders>
            <w:hideMark/>
          </w:tcPr>
          <w:p w14:paraId="0260AE09" w14:textId="77777777" w:rsidR="00485811" w:rsidRDefault="00485811" w:rsidP="001F51B8">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52015195" w14:textId="77777777"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485811" w:rsidRDefault="00485811" w:rsidP="001F51B8">
            <w:pPr>
              <w:spacing w:after="0"/>
              <w:rPr>
                <w:rFonts w:ascii="Arial" w:hAnsi="Arial"/>
                <w:sz w:val="18"/>
              </w:rPr>
            </w:pPr>
          </w:p>
        </w:tc>
      </w:tr>
      <w:tr w:rsidR="00485811" w14:paraId="40784D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E41C6" w14:textId="77777777" w:rsidR="00485811" w:rsidRDefault="00485811" w:rsidP="001F51B8">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485811" w:rsidRDefault="00485811" w:rsidP="001F51B8">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485811" w:rsidRDefault="00485811"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485811" w:rsidRDefault="00485811" w:rsidP="001F51B8">
            <w:pPr>
              <w:spacing w:after="0"/>
              <w:rPr>
                <w:rFonts w:ascii="Arial" w:hAnsi="Arial"/>
                <w:sz w:val="18"/>
              </w:rPr>
            </w:pPr>
          </w:p>
        </w:tc>
      </w:tr>
      <w:tr w:rsidR="00485811" w14:paraId="397659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73981" w14:textId="77777777" w:rsidR="00485811" w:rsidRDefault="00485811" w:rsidP="001F51B8">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485811" w:rsidRDefault="00485811" w:rsidP="001F51B8">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485811" w:rsidRDefault="00485811"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485811" w:rsidRDefault="00485811" w:rsidP="001F51B8">
            <w:pPr>
              <w:spacing w:after="0"/>
              <w:rPr>
                <w:rFonts w:ascii="Arial" w:hAnsi="Arial"/>
                <w:sz w:val="18"/>
              </w:rPr>
            </w:pPr>
          </w:p>
        </w:tc>
      </w:tr>
      <w:tr w:rsidR="00485811" w14:paraId="09FCA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4A9C5" w14:textId="77777777" w:rsidR="00485811" w:rsidRDefault="00485811" w:rsidP="001F51B8">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485811" w:rsidRDefault="00485811" w:rsidP="001F51B8">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485811" w:rsidRDefault="00485811"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485811" w:rsidRDefault="00485811" w:rsidP="001F51B8">
            <w:pPr>
              <w:spacing w:after="0"/>
              <w:rPr>
                <w:rFonts w:ascii="Arial" w:hAnsi="Arial"/>
                <w:sz w:val="18"/>
              </w:rPr>
            </w:pPr>
          </w:p>
        </w:tc>
      </w:tr>
      <w:tr w:rsidR="00485811" w14:paraId="0D7B45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6D71E" w14:textId="77777777" w:rsidR="00485811" w:rsidRDefault="00485811" w:rsidP="001F51B8">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485811" w:rsidRDefault="00485811" w:rsidP="001F51B8">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485811" w:rsidRDefault="00485811"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485811" w:rsidRDefault="00485811" w:rsidP="001F51B8">
            <w:pPr>
              <w:spacing w:after="0"/>
              <w:rPr>
                <w:rFonts w:ascii="Arial" w:hAnsi="Arial"/>
                <w:sz w:val="18"/>
              </w:rPr>
            </w:pPr>
          </w:p>
        </w:tc>
      </w:tr>
      <w:tr w:rsidR="00485811" w14:paraId="73EB52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5CAEF" w14:textId="77777777" w:rsidR="00485811" w:rsidRDefault="00485811" w:rsidP="001F51B8">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485811" w:rsidRDefault="00485811" w:rsidP="001F51B8">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485811" w:rsidRDefault="00485811"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485811" w:rsidRDefault="00485811" w:rsidP="001F51B8">
            <w:pPr>
              <w:spacing w:after="0"/>
              <w:rPr>
                <w:rFonts w:ascii="Arial" w:hAnsi="Arial"/>
                <w:sz w:val="18"/>
              </w:rPr>
            </w:pPr>
          </w:p>
        </w:tc>
      </w:tr>
      <w:tr w:rsidR="00485811" w14:paraId="3CA706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ECAEC" w14:textId="77777777" w:rsidR="00485811" w:rsidRDefault="00485811" w:rsidP="001F51B8">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237B94C8" w14:textId="77777777" w:rsidR="00485811" w:rsidRDefault="00485811"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07765A" w14:textId="77777777" w:rsidR="00485811" w:rsidRDefault="00485811"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485811" w:rsidRDefault="00485811" w:rsidP="001F51B8">
            <w:pPr>
              <w:spacing w:after="0"/>
              <w:rPr>
                <w:rFonts w:ascii="Arial" w:hAnsi="Arial"/>
                <w:sz w:val="18"/>
              </w:rPr>
            </w:pPr>
          </w:p>
        </w:tc>
      </w:tr>
      <w:tr w:rsidR="00485811" w14:paraId="7EC8C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B0FD17" w14:textId="77777777" w:rsidR="00485811" w:rsidRDefault="00485811" w:rsidP="001F51B8">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16EA5C16" w14:textId="77777777" w:rsidR="00485811" w:rsidRDefault="00485811" w:rsidP="001F51B8">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7DB6DDE" w14:textId="77777777" w:rsidR="00485811" w:rsidRDefault="00485811"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485811" w:rsidRDefault="00485811" w:rsidP="001F51B8">
            <w:pPr>
              <w:spacing w:after="0"/>
              <w:rPr>
                <w:rFonts w:ascii="Arial" w:hAnsi="Arial"/>
                <w:sz w:val="18"/>
              </w:rPr>
            </w:pPr>
          </w:p>
        </w:tc>
      </w:tr>
      <w:tr w:rsidR="00485811" w14:paraId="73433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E1B81" w14:textId="77777777" w:rsidR="00485811" w:rsidRDefault="00485811" w:rsidP="001F51B8">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41D21F6C" w14:textId="77777777" w:rsidR="00485811" w:rsidRDefault="00485811" w:rsidP="001F51B8">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50C39F1" w14:textId="77777777" w:rsidR="00485811" w:rsidRDefault="00485811"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485811" w:rsidRDefault="00485811" w:rsidP="001F51B8">
            <w:pPr>
              <w:spacing w:after="0"/>
              <w:rPr>
                <w:rFonts w:ascii="Arial" w:hAnsi="Arial"/>
                <w:sz w:val="18"/>
              </w:rPr>
            </w:pPr>
          </w:p>
        </w:tc>
      </w:tr>
      <w:tr w:rsidR="00485811" w14:paraId="13FCBA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EBEE6" w14:textId="77777777" w:rsidR="00485811" w:rsidRDefault="00485811" w:rsidP="001F51B8">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71CE780F" w14:textId="77777777" w:rsidR="00485811" w:rsidRDefault="00485811" w:rsidP="001F51B8">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E0D70E" w14:textId="77777777"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485811" w:rsidRDefault="00485811" w:rsidP="001F51B8">
            <w:pPr>
              <w:spacing w:after="0"/>
              <w:rPr>
                <w:rFonts w:ascii="Arial" w:hAnsi="Arial"/>
                <w:sz w:val="18"/>
              </w:rPr>
            </w:pPr>
          </w:p>
        </w:tc>
      </w:tr>
      <w:tr w:rsidR="00485811" w14:paraId="7C05BF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94D221" w14:textId="77777777" w:rsidR="00485811" w:rsidRDefault="00485811" w:rsidP="001F51B8">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254E244A" w14:textId="77777777" w:rsidR="00485811" w:rsidRDefault="00485811" w:rsidP="001F51B8">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D2FEBA" w14:textId="77777777" w:rsidR="00485811" w:rsidRDefault="00485811"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485811" w:rsidRDefault="00485811" w:rsidP="001F51B8">
            <w:pPr>
              <w:spacing w:after="0"/>
              <w:rPr>
                <w:rFonts w:ascii="Arial" w:hAnsi="Arial"/>
                <w:sz w:val="18"/>
              </w:rPr>
            </w:pPr>
          </w:p>
        </w:tc>
      </w:tr>
      <w:tr w:rsidR="00485811" w14:paraId="67545D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ECAFF" w14:textId="77777777" w:rsidR="00485811" w:rsidRDefault="00485811" w:rsidP="001F51B8">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7DDE4B36" w14:textId="77777777" w:rsidR="00485811" w:rsidRDefault="00485811"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3F847C2" w14:textId="77777777" w:rsidR="00485811" w:rsidRDefault="00485811"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485811" w:rsidRDefault="00485811" w:rsidP="001F51B8">
            <w:pPr>
              <w:spacing w:after="0"/>
              <w:rPr>
                <w:rFonts w:ascii="Arial" w:hAnsi="Arial"/>
                <w:sz w:val="18"/>
              </w:rPr>
            </w:pPr>
          </w:p>
        </w:tc>
      </w:tr>
      <w:tr w:rsidR="00485811" w14:paraId="7F3684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2D8E1" w14:textId="77777777" w:rsidR="00485811" w:rsidRDefault="00485811" w:rsidP="001F51B8">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5E96F51F" w14:textId="77777777" w:rsidR="00485811" w:rsidRDefault="00485811" w:rsidP="001F51B8">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87BE" w14:textId="77777777"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485811" w:rsidRDefault="00485811" w:rsidP="001F51B8">
            <w:pPr>
              <w:spacing w:after="0"/>
              <w:rPr>
                <w:rFonts w:ascii="Arial" w:hAnsi="Arial"/>
                <w:sz w:val="18"/>
              </w:rPr>
            </w:pPr>
          </w:p>
        </w:tc>
      </w:tr>
      <w:tr w:rsidR="00485811" w14:paraId="27183C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97800CA" w14:textId="77777777" w:rsidR="00485811" w:rsidRDefault="00485811" w:rsidP="001F51B8">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3BC329B6" w14:textId="77777777" w:rsidR="00485811" w:rsidRDefault="00485811" w:rsidP="001F51B8">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49240D46" w14:textId="77777777"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485811" w:rsidRDefault="00485811" w:rsidP="001F51B8">
            <w:pPr>
              <w:spacing w:after="0"/>
              <w:rPr>
                <w:rFonts w:ascii="Arial" w:hAnsi="Arial"/>
                <w:sz w:val="18"/>
              </w:rPr>
            </w:pPr>
          </w:p>
        </w:tc>
      </w:tr>
      <w:tr w:rsidR="00485811" w14:paraId="2823AA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9F9F30" w14:textId="45D11DFC" w:rsidR="00485811" w:rsidRDefault="00485811" w:rsidP="001F51B8">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53AAB09B" w14:textId="42ACDE7E" w:rsidR="00485811" w:rsidRDefault="00485811" w:rsidP="001F51B8">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5645FEAD" w14:textId="7CE05B9D" w:rsidR="00485811" w:rsidRDefault="00485811"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485811" w:rsidRDefault="00485811" w:rsidP="001F51B8">
            <w:pPr>
              <w:spacing w:after="0"/>
              <w:rPr>
                <w:rFonts w:ascii="Arial" w:hAnsi="Arial"/>
                <w:sz w:val="18"/>
              </w:rPr>
            </w:pPr>
          </w:p>
        </w:tc>
      </w:tr>
      <w:tr w:rsidR="00485811" w14:paraId="270DA2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582189" w14:textId="6DB9E8EA" w:rsidR="00485811" w:rsidRDefault="00485811" w:rsidP="001F51B8">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7F0B91C8" w14:textId="79340309" w:rsidR="00485811" w:rsidRDefault="00485811" w:rsidP="001F51B8">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79E4A029" w14:textId="5B657B2F"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485811" w:rsidRDefault="00485811" w:rsidP="001F51B8">
            <w:pPr>
              <w:spacing w:after="0"/>
              <w:rPr>
                <w:rFonts w:ascii="Arial" w:hAnsi="Arial"/>
                <w:sz w:val="18"/>
              </w:rPr>
            </w:pPr>
          </w:p>
        </w:tc>
      </w:tr>
      <w:tr w:rsidR="00485811" w14:paraId="0DB459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12DD33F" w14:textId="25159335" w:rsidR="00485811" w:rsidRDefault="00485811" w:rsidP="001F51B8">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660E055B" w14:textId="5D2516FC" w:rsidR="00485811" w:rsidRDefault="00485811" w:rsidP="001F51B8">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42F05C5C" w14:textId="72EF96BD"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485811" w:rsidRDefault="00485811" w:rsidP="001F51B8">
            <w:pPr>
              <w:spacing w:after="0"/>
              <w:rPr>
                <w:rFonts w:ascii="Arial" w:hAnsi="Arial"/>
                <w:sz w:val="18"/>
              </w:rPr>
            </w:pPr>
          </w:p>
        </w:tc>
      </w:tr>
      <w:tr w:rsidR="00485811" w14:paraId="5F81E96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AD4E83A" w14:textId="30126291" w:rsidR="00485811" w:rsidRDefault="00485811" w:rsidP="001F51B8">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34DDCFB0" w14:textId="227CFF63" w:rsidR="00485811" w:rsidRDefault="00485811" w:rsidP="001F51B8">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3C756BE1" w14:textId="305E300A"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485811" w:rsidRDefault="00485811" w:rsidP="001F51B8">
            <w:pPr>
              <w:spacing w:after="0"/>
              <w:rPr>
                <w:rFonts w:ascii="Arial" w:hAnsi="Arial"/>
                <w:sz w:val="18"/>
              </w:rPr>
            </w:pPr>
          </w:p>
        </w:tc>
      </w:tr>
      <w:tr w:rsidR="00485811" w14:paraId="50883F05"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51122" w14:textId="0836E963" w:rsidR="00485811" w:rsidRDefault="00485811" w:rsidP="001F51B8">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0FCEF59C" w14:textId="6117B959" w:rsidR="00485811" w:rsidRDefault="00485811" w:rsidP="001F51B8">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11B11440" w14:textId="662E6B8A" w:rsidR="00485811" w:rsidRDefault="00485811" w:rsidP="001F51B8">
            <w:pPr>
              <w:pStyle w:val="TAC"/>
              <w:suppressLineNumbers/>
              <w:suppressAutoHyphens/>
            </w:pPr>
            <w:r>
              <w:t>Unsigned64</w:t>
            </w:r>
          </w:p>
        </w:tc>
        <w:tc>
          <w:tcPr>
            <w:tcW w:w="0" w:type="auto"/>
            <w:vMerge/>
            <w:tcBorders>
              <w:left w:val="single" w:sz="4" w:space="0" w:color="auto"/>
              <w:right w:val="single" w:sz="4" w:space="0" w:color="auto"/>
            </w:tcBorders>
            <w:vAlign w:val="center"/>
          </w:tcPr>
          <w:p w14:paraId="5162A607" w14:textId="77777777" w:rsidR="00485811" w:rsidRDefault="00485811" w:rsidP="001F51B8">
            <w:pPr>
              <w:spacing w:after="0"/>
              <w:rPr>
                <w:rFonts w:ascii="Arial" w:hAnsi="Arial"/>
                <w:sz w:val="18"/>
              </w:rPr>
            </w:pPr>
          </w:p>
        </w:tc>
      </w:tr>
      <w:tr w:rsidR="00485811" w14:paraId="166E0A52"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E9B1C46" w14:textId="4D154BD4" w:rsidR="00485811" w:rsidRDefault="00485811" w:rsidP="00251ACB">
            <w:pPr>
              <w:pStyle w:val="TAL"/>
              <w:suppressLineNumbers/>
              <w:suppressAutoHyphens/>
              <w:jc w:val="center"/>
              <w:rPr>
                <w:lang w:val="en-US"/>
              </w:rPr>
            </w:pPr>
            <w:r>
              <w:rPr>
                <w:lang w:val="en-US"/>
              </w:rPr>
              <w:t>4331</w:t>
            </w:r>
          </w:p>
        </w:tc>
        <w:tc>
          <w:tcPr>
            <w:tcW w:w="2673" w:type="pct"/>
            <w:tcBorders>
              <w:top w:val="single" w:sz="4" w:space="0" w:color="auto"/>
              <w:left w:val="single" w:sz="4" w:space="0" w:color="auto"/>
              <w:bottom w:val="single" w:sz="4" w:space="0" w:color="auto"/>
              <w:right w:val="single" w:sz="4" w:space="0" w:color="auto"/>
            </w:tcBorders>
          </w:tcPr>
          <w:p w14:paraId="5F986F43" w14:textId="00DA1020" w:rsidR="00485811" w:rsidRDefault="00485811" w:rsidP="00251ACB">
            <w:pPr>
              <w:pStyle w:val="TAC"/>
              <w:suppressLineNumbers/>
              <w:tabs>
                <w:tab w:val="center" w:pos="2064"/>
              </w:tabs>
              <w:suppressAutoHyphens/>
              <w:jc w:val="left"/>
              <w:rPr>
                <w:lang w:val="en-US"/>
              </w:rPr>
            </w:pPr>
            <w:r w:rsidRPr="00141D7F">
              <w:rPr>
                <w:rFonts w:cs="Arial"/>
                <w:lang w:eastAsia="fr-FR"/>
              </w:rPr>
              <w:t>SF-Operation-Status</w:t>
            </w:r>
          </w:p>
        </w:tc>
        <w:tc>
          <w:tcPr>
            <w:tcW w:w="1620" w:type="pct"/>
            <w:gridSpan w:val="2"/>
            <w:tcBorders>
              <w:top w:val="single" w:sz="4" w:space="0" w:color="auto"/>
              <w:left w:val="single" w:sz="4" w:space="0" w:color="auto"/>
              <w:bottom w:val="single" w:sz="4" w:space="0" w:color="auto"/>
              <w:right w:val="single" w:sz="4" w:space="0" w:color="auto"/>
            </w:tcBorders>
          </w:tcPr>
          <w:p w14:paraId="75F15945" w14:textId="48A95A0A" w:rsidR="00485811" w:rsidRDefault="00485811" w:rsidP="00251ACB">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6FA968A" w14:textId="77777777" w:rsidR="00485811" w:rsidRDefault="00485811" w:rsidP="00251ACB">
            <w:pPr>
              <w:spacing w:after="0"/>
              <w:rPr>
                <w:rFonts w:ascii="Arial" w:hAnsi="Arial"/>
                <w:sz w:val="18"/>
              </w:rPr>
            </w:pPr>
          </w:p>
        </w:tc>
      </w:tr>
      <w:tr w:rsidR="00485811" w14:paraId="1D0940D7"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8EABA1" w14:textId="14F3B6F3" w:rsidR="00485811" w:rsidRDefault="00485811" w:rsidP="00251ACB">
            <w:pPr>
              <w:pStyle w:val="TAL"/>
              <w:suppressLineNumbers/>
              <w:suppressAutoHyphens/>
              <w:jc w:val="center"/>
              <w:rPr>
                <w:lang w:val="en-US"/>
              </w:rPr>
            </w:pPr>
            <w:r>
              <w:rPr>
                <w:lang w:val="en-US"/>
              </w:rPr>
              <w:t>4332</w:t>
            </w:r>
          </w:p>
        </w:tc>
        <w:tc>
          <w:tcPr>
            <w:tcW w:w="2673" w:type="pct"/>
            <w:tcBorders>
              <w:top w:val="single" w:sz="4" w:space="0" w:color="auto"/>
              <w:left w:val="single" w:sz="4" w:space="0" w:color="auto"/>
              <w:bottom w:val="single" w:sz="4" w:space="0" w:color="auto"/>
              <w:right w:val="single" w:sz="4" w:space="0" w:color="auto"/>
            </w:tcBorders>
          </w:tcPr>
          <w:p w14:paraId="7A5B1008" w14:textId="23F0173D" w:rsidR="00485811" w:rsidRDefault="00485811" w:rsidP="00251ACB">
            <w:pPr>
              <w:pStyle w:val="TAC"/>
              <w:suppressLineNumbers/>
              <w:tabs>
                <w:tab w:val="center" w:pos="2064"/>
              </w:tabs>
              <w:suppressAutoHyphens/>
              <w:jc w:val="left"/>
              <w:rPr>
                <w:lang w:val="en-US"/>
              </w:rPr>
            </w:pPr>
            <w:r w:rsidRPr="00141D7F">
              <w:rPr>
                <w:rFonts w:cs="Arial"/>
                <w:lang w:eastAsia="fr-FR"/>
              </w:rPr>
              <w:t>DL-Estimated-Delivery-Time</w:t>
            </w:r>
          </w:p>
        </w:tc>
        <w:tc>
          <w:tcPr>
            <w:tcW w:w="1620" w:type="pct"/>
            <w:gridSpan w:val="2"/>
            <w:tcBorders>
              <w:top w:val="single" w:sz="4" w:space="0" w:color="auto"/>
              <w:left w:val="single" w:sz="4" w:space="0" w:color="auto"/>
              <w:bottom w:val="single" w:sz="4" w:space="0" w:color="auto"/>
              <w:right w:val="single" w:sz="4" w:space="0" w:color="auto"/>
            </w:tcBorders>
          </w:tcPr>
          <w:p w14:paraId="12830D3A" w14:textId="4CB849CA" w:rsidR="00485811" w:rsidRDefault="00485811" w:rsidP="00251ACB">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89F2989" w14:textId="77777777" w:rsidR="00485811" w:rsidRDefault="00485811" w:rsidP="00251ACB">
            <w:pPr>
              <w:spacing w:after="0"/>
              <w:rPr>
                <w:rFonts w:ascii="Arial" w:hAnsi="Arial"/>
                <w:sz w:val="18"/>
              </w:rPr>
            </w:pPr>
          </w:p>
        </w:tc>
      </w:tr>
      <w:tr w:rsidR="00485811" w14:paraId="6212C3A1" w14:textId="77777777" w:rsidTr="00D87C85">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7094A4E" w14:textId="77430703" w:rsidR="00485811" w:rsidRDefault="00485811" w:rsidP="00251ACB">
            <w:pPr>
              <w:pStyle w:val="TAL"/>
              <w:suppressLineNumbers/>
              <w:suppressAutoHyphens/>
              <w:jc w:val="center"/>
              <w:rPr>
                <w:lang w:val="en-US"/>
              </w:rPr>
            </w:pPr>
            <w:r>
              <w:rPr>
                <w:lang w:val="en-US"/>
              </w:rPr>
              <w:t>4333</w:t>
            </w:r>
          </w:p>
        </w:tc>
        <w:tc>
          <w:tcPr>
            <w:tcW w:w="2673" w:type="pct"/>
            <w:tcBorders>
              <w:top w:val="single" w:sz="4" w:space="0" w:color="auto"/>
              <w:left w:val="single" w:sz="4" w:space="0" w:color="auto"/>
              <w:bottom w:val="single" w:sz="4" w:space="0" w:color="auto"/>
              <w:right w:val="single" w:sz="4" w:space="0" w:color="auto"/>
            </w:tcBorders>
          </w:tcPr>
          <w:p w14:paraId="0A744FC8" w14:textId="54F3A0ED" w:rsidR="00485811" w:rsidRDefault="00485811" w:rsidP="00251ACB">
            <w:pPr>
              <w:pStyle w:val="TAC"/>
              <w:suppressLineNumbers/>
              <w:tabs>
                <w:tab w:val="center" w:pos="2064"/>
              </w:tabs>
              <w:suppressAutoHyphens/>
              <w:jc w:val="left"/>
              <w:rPr>
                <w:lang w:val="en-US"/>
              </w:rPr>
            </w:pPr>
            <w:r w:rsidRPr="00141D7F">
              <w:rPr>
                <w:rFonts w:cs="Arial"/>
                <w:lang w:eastAsia="fr-FR"/>
              </w:rPr>
              <w:t>SAT-SF-Operation-Info</w:t>
            </w:r>
          </w:p>
        </w:tc>
        <w:tc>
          <w:tcPr>
            <w:tcW w:w="1620" w:type="pct"/>
            <w:gridSpan w:val="2"/>
            <w:tcBorders>
              <w:top w:val="single" w:sz="4" w:space="0" w:color="auto"/>
              <w:left w:val="single" w:sz="4" w:space="0" w:color="auto"/>
              <w:bottom w:val="single" w:sz="4" w:space="0" w:color="auto"/>
              <w:right w:val="single" w:sz="4" w:space="0" w:color="auto"/>
            </w:tcBorders>
          </w:tcPr>
          <w:p w14:paraId="2B255D09" w14:textId="21717612" w:rsidR="00485811" w:rsidRDefault="00485811" w:rsidP="00251ACB">
            <w:pPr>
              <w:pStyle w:val="TAC"/>
              <w:suppressLineNumbers/>
              <w:suppressAutoHyphens/>
            </w:pPr>
            <w:r w:rsidRPr="00141D7F">
              <w:rPr>
                <w:rFonts w:cs="Arial"/>
                <w:lang w:eastAsia="fr-FR"/>
              </w:rPr>
              <w:t>Grouped</w:t>
            </w:r>
          </w:p>
        </w:tc>
        <w:tc>
          <w:tcPr>
            <w:tcW w:w="0" w:type="auto"/>
            <w:vMerge/>
            <w:tcBorders>
              <w:left w:val="single" w:sz="4" w:space="0" w:color="auto"/>
              <w:right w:val="single" w:sz="4" w:space="0" w:color="auto"/>
            </w:tcBorders>
            <w:vAlign w:val="center"/>
          </w:tcPr>
          <w:p w14:paraId="536EF0A5" w14:textId="77777777" w:rsidR="00485811" w:rsidRDefault="00485811" w:rsidP="00251ACB">
            <w:pPr>
              <w:spacing w:after="0"/>
              <w:rPr>
                <w:rFonts w:ascii="Arial" w:hAnsi="Arial"/>
                <w:sz w:val="18"/>
              </w:rPr>
            </w:pPr>
          </w:p>
        </w:tc>
      </w:tr>
      <w:tr w:rsidR="00485811" w14:paraId="3F62F979" w14:textId="77777777" w:rsidTr="00D87C85">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30011F" w14:textId="67C089DB" w:rsidR="00485811" w:rsidRDefault="00485811" w:rsidP="00485811">
            <w:pPr>
              <w:pStyle w:val="TAL"/>
              <w:suppressLineNumbers/>
              <w:suppressAutoHyphens/>
              <w:jc w:val="center"/>
              <w:rPr>
                <w:lang w:val="en-US"/>
              </w:rPr>
            </w:pPr>
            <w:r>
              <w:rPr>
                <w:lang w:val="en-US"/>
              </w:rPr>
              <w:t>4334</w:t>
            </w:r>
          </w:p>
        </w:tc>
        <w:tc>
          <w:tcPr>
            <w:tcW w:w="2673" w:type="pct"/>
            <w:tcBorders>
              <w:top w:val="single" w:sz="4" w:space="0" w:color="auto"/>
              <w:left w:val="single" w:sz="4" w:space="0" w:color="auto"/>
              <w:bottom w:val="single" w:sz="4" w:space="0" w:color="auto"/>
              <w:right w:val="single" w:sz="4" w:space="0" w:color="auto"/>
            </w:tcBorders>
          </w:tcPr>
          <w:p w14:paraId="6EA7B343" w14:textId="4C93EDC9" w:rsidR="00485811" w:rsidRPr="00141D7F" w:rsidRDefault="00485811" w:rsidP="00485811">
            <w:pPr>
              <w:pStyle w:val="TAC"/>
              <w:suppressLineNumbers/>
              <w:tabs>
                <w:tab w:val="center" w:pos="2064"/>
              </w:tabs>
              <w:suppressAutoHyphens/>
              <w:jc w:val="left"/>
              <w:rPr>
                <w:rFonts w:cs="Arial"/>
                <w:lang w:eastAsia="fr-FR"/>
              </w:rPr>
            </w:pPr>
            <w:r w:rsidRPr="00A942F5">
              <w:rPr>
                <w:rFonts w:cs="Arial"/>
                <w:lang w:eastAsia="fr-FR"/>
              </w:rPr>
              <w:t>Feeder-Link-Availability-Period</w:t>
            </w:r>
          </w:p>
        </w:tc>
        <w:tc>
          <w:tcPr>
            <w:tcW w:w="1620" w:type="pct"/>
            <w:gridSpan w:val="2"/>
            <w:tcBorders>
              <w:top w:val="single" w:sz="4" w:space="0" w:color="auto"/>
              <w:left w:val="single" w:sz="4" w:space="0" w:color="auto"/>
              <w:bottom w:val="single" w:sz="4" w:space="0" w:color="auto"/>
              <w:right w:val="single" w:sz="4" w:space="0" w:color="auto"/>
            </w:tcBorders>
          </w:tcPr>
          <w:p w14:paraId="3295099A" w14:textId="62161767" w:rsidR="00485811" w:rsidRPr="00141D7F" w:rsidRDefault="00485811" w:rsidP="00485811">
            <w:pPr>
              <w:pStyle w:val="TAC"/>
              <w:suppressLineNumbers/>
              <w:suppressAutoHyphens/>
              <w:rPr>
                <w:rFonts w:cs="Arial"/>
                <w:lang w:eastAsia="fr-FR"/>
              </w:rPr>
            </w:pPr>
            <w:r w:rsidRPr="00141D7F">
              <w:rPr>
                <w:rFonts w:cs="Arial"/>
                <w:lang w:eastAsia="fr-FR"/>
              </w:rPr>
              <w:t>Grouped</w:t>
            </w:r>
          </w:p>
        </w:tc>
        <w:tc>
          <w:tcPr>
            <w:tcW w:w="0" w:type="auto"/>
            <w:vMerge/>
            <w:tcBorders>
              <w:left w:val="single" w:sz="4" w:space="0" w:color="auto"/>
              <w:right w:val="single" w:sz="4" w:space="0" w:color="auto"/>
            </w:tcBorders>
            <w:vAlign w:val="center"/>
          </w:tcPr>
          <w:p w14:paraId="1A9E20F4" w14:textId="77777777" w:rsidR="00485811" w:rsidRDefault="00485811" w:rsidP="00485811">
            <w:pPr>
              <w:spacing w:after="0"/>
              <w:rPr>
                <w:rFonts w:ascii="Arial" w:hAnsi="Arial"/>
                <w:sz w:val="18"/>
              </w:rPr>
            </w:pPr>
          </w:p>
        </w:tc>
      </w:tr>
      <w:tr w:rsidR="00485811" w14:paraId="6FABA91C" w14:textId="77777777" w:rsidTr="00D87C85">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3095FB6" w14:textId="5335B51F" w:rsidR="00485811" w:rsidRDefault="00485811" w:rsidP="00485811">
            <w:pPr>
              <w:pStyle w:val="TAL"/>
              <w:suppressLineNumbers/>
              <w:suppressAutoHyphens/>
              <w:jc w:val="center"/>
              <w:rPr>
                <w:lang w:val="en-US"/>
              </w:rPr>
            </w:pPr>
            <w:r>
              <w:rPr>
                <w:lang w:val="en-US"/>
              </w:rPr>
              <w:t>4335</w:t>
            </w:r>
          </w:p>
        </w:tc>
        <w:tc>
          <w:tcPr>
            <w:tcW w:w="2673" w:type="pct"/>
            <w:tcBorders>
              <w:top w:val="single" w:sz="4" w:space="0" w:color="auto"/>
              <w:left w:val="single" w:sz="4" w:space="0" w:color="auto"/>
              <w:bottom w:val="single" w:sz="4" w:space="0" w:color="auto"/>
              <w:right w:val="single" w:sz="4" w:space="0" w:color="auto"/>
            </w:tcBorders>
          </w:tcPr>
          <w:p w14:paraId="29A9B145" w14:textId="048CAD07" w:rsidR="00485811" w:rsidRPr="00141D7F" w:rsidRDefault="00485811" w:rsidP="00485811">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Start-Time</w:t>
            </w:r>
          </w:p>
        </w:tc>
        <w:tc>
          <w:tcPr>
            <w:tcW w:w="1620" w:type="pct"/>
            <w:gridSpan w:val="2"/>
            <w:tcBorders>
              <w:top w:val="single" w:sz="4" w:space="0" w:color="auto"/>
              <w:left w:val="single" w:sz="4" w:space="0" w:color="auto"/>
              <w:bottom w:val="single" w:sz="4" w:space="0" w:color="auto"/>
              <w:right w:val="single" w:sz="4" w:space="0" w:color="auto"/>
            </w:tcBorders>
          </w:tcPr>
          <w:p w14:paraId="6E0269F9" w14:textId="23D69A85" w:rsidR="00485811" w:rsidRPr="00141D7F" w:rsidRDefault="00485811" w:rsidP="00485811">
            <w:pPr>
              <w:pStyle w:val="TAC"/>
              <w:suppressLineNumbers/>
              <w:suppressAutoHyphens/>
              <w:rPr>
                <w:rFonts w:cs="Arial"/>
                <w:lang w:eastAsia="fr-FR"/>
              </w:rPr>
            </w:pPr>
            <w:r>
              <w:rPr>
                <w:rFonts w:cs="Arial"/>
                <w:lang w:eastAsia="fr-FR"/>
              </w:rPr>
              <w:t>Time</w:t>
            </w:r>
          </w:p>
        </w:tc>
        <w:tc>
          <w:tcPr>
            <w:tcW w:w="0" w:type="auto"/>
            <w:vMerge/>
            <w:tcBorders>
              <w:left w:val="single" w:sz="4" w:space="0" w:color="auto"/>
              <w:right w:val="single" w:sz="4" w:space="0" w:color="auto"/>
            </w:tcBorders>
            <w:vAlign w:val="center"/>
          </w:tcPr>
          <w:p w14:paraId="6DA8615A" w14:textId="77777777" w:rsidR="00485811" w:rsidRDefault="00485811" w:rsidP="00485811">
            <w:pPr>
              <w:spacing w:after="0"/>
              <w:rPr>
                <w:rFonts w:ascii="Arial" w:hAnsi="Arial"/>
                <w:sz w:val="18"/>
              </w:rPr>
            </w:pPr>
          </w:p>
        </w:tc>
      </w:tr>
      <w:tr w:rsidR="00485811" w14:paraId="4CA853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7839B46" w14:textId="59E7F783" w:rsidR="00485811" w:rsidRDefault="00485811" w:rsidP="00485811">
            <w:pPr>
              <w:pStyle w:val="TAL"/>
              <w:suppressLineNumbers/>
              <w:suppressAutoHyphens/>
              <w:jc w:val="center"/>
              <w:rPr>
                <w:lang w:val="en-US"/>
              </w:rPr>
            </w:pPr>
            <w:r>
              <w:rPr>
                <w:lang w:val="en-US"/>
              </w:rPr>
              <w:t>4336</w:t>
            </w:r>
          </w:p>
        </w:tc>
        <w:tc>
          <w:tcPr>
            <w:tcW w:w="2673" w:type="pct"/>
            <w:tcBorders>
              <w:top w:val="single" w:sz="4" w:space="0" w:color="auto"/>
              <w:left w:val="single" w:sz="4" w:space="0" w:color="auto"/>
              <w:bottom w:val="single" w:sz="4" w:space="0" w:color="auto"/>
              <w:right w:val="single" w:sz="4" w:space="0" w:color="auto"/>
            </w:tcBorders>
          </w:tcPr>
          <w:p w14:paraId="7EE888E5" w14:textId="7AF2A3E6" w:rsidR="00485811" w:rsidRPr="00141D7F" w:rsidRDefault="00485811" w:rsidP="00485811">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End-Time</w:t>
            </w:r>
          </w:p>
        </w:tc>
        <w:tc>
          <w:tcPr>
            <w:tcW w:w="1620" w:type="pct"/>
            <w:gridSpan w:val="2"/>
            <w:tcBorders>
              <w:top w:val="single" w:sz="4" w:space="0" w:color="auto"/>
              <w:left w:val="single" w:sz="4" w:space="0" w:color="auto"/>
              <w:bottom w:val="single" w:sz="4" w:space="0" w:color="auto"/>
              <w:right w:val="single" w:sz="4" w:space="0" w:color="auto"/>
            </w:tcBorders>
          </w:tcPr>
          <w:p w14:paraId="39D8A96F" w14:textId="4986A89D" w:rsidR="00485811" w:rsidRPr="00141D7F" w:rsidRDefault="00485811" w:rsidP="00485811">
            <w:pPr>
              <w:pStyle w:val="TAC"/>
              <w:suppressLineNumbers/>
              <w:suppressAutoHyphens/>
              <w:rPr>
                <w:rFonts w:cs="Arial"/>
                <w:lang w:eastAsia="fr-FR"/>
              </w:rPr>
            </w:pPr>
            <w:r>
              <w:rPr>
                <w:rFonts w:cs="Arial"/>
                <w:lang w:eastAsia="fr-FR"/>
              </w:rPr>
              <w:t>Time</w:t>
            </w:r>
          </w:p>
        </w:tc>
        <w:tc>
          <w:tcPr>
            <w:tcW w:w="0" w:type="auto"/>
            <w:vMerge/>
            <w:tcBorders>
              <w:left w:val="single" w:sz="4" w:space="0" w:color="auto"/>
              <w:bottom w:val="single" w:sz="4" w:space="0" w:color="auto"/>
              <w:right w:val="single" w:sz="4" w:space="0" w:color="auto"/>
            </w:tcBorders>
            <w:vAlign w:val="center"/>
          </w:tcPr>
          <w:p w14:paraId="47E8E50F" w14:textId="77777777" w:rsidR="00485811" w:rsidRDefault="00485811" w:rsidP="00485811">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01024EB8" w:rsidR="001F51B8" w:rsidRDefault="001F51B8" w:rsidP="001F51B8">
            <w:pPr>
              <w:pStyle w:val="TAC"/>
              <w:jc w:val="left"/>
            </w:pPr>
            <w:r>
              <w:t>Note: The AVP codes from 433</w:t>
            </w:r>
            <w:r w:rsidR="00485811">
              <w:t>7</w:t>
            </w:r>
            <w:r>
              <w:t xml:space="preserve"> to 4399 are reserved for TS 29.128.</w:t>
            </w:r>
          </w:p>
        </w:tc>
      </w:tr>
      <w:tr w:rsidR="001F51B8" w14:paraId="4F3AE1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t>4400</w:t>
            </w:r>
          </w:p>
        </w:tc>
        <w:tc>
          <w:tcPr>
            <w:tcW w:w="2673"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t>4405</w:t>
            </w:r>
          </w:p>
        </w:tc>
        <w:tc>
          <w:tcPr>
            <w:tcW w:w="2673"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t>4408</w:t>
            </w:r>
          </w:p>
        </w:tc>
        <w:tc>
          <w:tcPr>
            <w:tcW w:w="2673"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3"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lastRenderedPageBreak/>
              <w:t>4702</w:t>
            </w:r>
          </w:p>
        </w:tc>
        <w:tc>
          <w:tcPr>
            <w:tcW w:w="2673"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199173091"/>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199173092"/>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199173093"/>
      <w:r>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199173094"/>
      <w:r>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199173095"/>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9"/>
        <w:gridCol w:w="669"/>
        <w:gridCol w:w="109"/>
        <w:gridCol w:w="1556"/>
        <w:gridCol w:w="671"/>
        <w:gridCol w:w="109"/>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199173096"/>
      <w:r>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lastRenderedPageBreak/>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lastRenderedPageBreak/>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lastRenderedPageBreak/>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199173097"/>
      <w:r>
        <w:lastRenderedPageBreak/>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199173098"/>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199173099"/>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199173100"/>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199173101"/>
      <w:r>
        <w:t>A.4</w:t>
      </w:r>
      <w:r>
        <w:tab/>
        <w:t>Result codes</w:t>
      </w:r>
      <w:bookmarkEnd w:id="160"/>
      <w:bookmarkEnd w:id="161"/>
      <w:bookmarkEnd w:id="162"/>
      <w:bookmarkEnd w:id="163"/>
      <w:bookmarkEnd w:id="164"/>
      <w:bookmarkEnd w:id="165"/>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w:t>
      </w:r>
      <w:r>
        <w:lastRenderedPageBreak/>
        <w:t>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historyclause"/>
      <w:bookmarkStart w:id="172" w:name="_Toc199173102"/>
      <w:r>
        <w:lastRenderedPageBreak/>
        <w:t>Annex B (informative):</w:t>
      </w:r>
      <w:r>
        <w:br/>
        <w:t>Change history</w:t>
      </w:r>
      <w:bookmarkEnd w:id="166"/>
      <w:bookmarkEnd w:id="167"/>
      <w:bookmarkEnd w:id="168"/>
      <w:bookmarkEnd w:id="169"/>
      <w:bookmarkEnd w:id="170"/>
      <w:bookmarkEnd w:id="172"/>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r w:rsidR="002B57D3" w14:paraId="3BA633E1"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1F81EFAA" w14:textId="7EE1D705" w:rsidR="002B57D3" w:rsidRDefault="002B57D3" w:rsidP="002B57D3">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D41DE7" w14:textId="33BDC7FB" w:rsidR="002B57D3" w:rsidRDefault="002B57D3" w:rsidP="002B57D3">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8C1C42" w14:textId="21A92267" w:rsidR="002B57D3" w:rsidRDefault="002B57D3" w:rsidP="002B57D3">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424D4AF" w14:textId="2256A6A4" w:rsidR="002B57D3" w:rsidRDefault="002B57D3" w:rsidP="002B57D3">
            <w:pPr>
              <w:spacing w:after="0"/>
              <w:rPr>
                <w:rFonts w:ascii="Arial" w:hAnsi="Arial"/>
                <w:snapToGrid w:val="0"/>
                <w:color w:val="000000"/>
                <w:sz w:val="16"/>
              </w:rPr>
            </w:pPr>
            <w:r>
              <w:rPr>
                <w:rFonts w:ascii="Arial" w:hAnsi="Arial" w:cs="Arial"/>
                <w:sz w:val="16"/>
                <w:szCs w:val="16"/>
              </w:rPr>
              <w:t>0716</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4002D11" w14:textId="7143B186" w:rsidR="002B57D3" w:rsidRDefault="002B57D3" w:rsidP="002B57D3">
            <w:pPr>
              <w:spacing w:after="0"/>
              <w:rPr>
                <w:rFonts w:ascii="Arial" w:hAnsi="Arial"/>
                <w:snapToGrid w:val="0"/>
                <w:color w:val="000000"/>
                <w:sz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CDC9CE" w14:textId="1F17E32B" w:rsidR="002B57D3" w:rsidRDefault="00861D6E" w:rsidP="002B57D3">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C3BB80" w14:textId="0C6566BA" w:rsidR="002B57D3" w:rsidRPr="000549B6" w:rsidRDefault="002B57D3" w:rsidP="002B57D3">
            <w:pPr>
              <w:spacing w:after="0"/>
              <w:rPr>
                <w:rFonts w:ascii="Arial" w:hAnsi="Arial"/>
                <w:snapToGrid w:val="0"/>
                <w:color w:val="000000"/>
                <w:sz w:val="16"/>
              </w:rPr>
            </w:pPr>
            <w:r>
              <w:rPr>
                <w:rFonts w:ascii="Arial" w:hAnsi="Arial" w:cs="Arial"/>
                <w:sz w:val="16"/>
                <w:szCs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0B45" w14:textId="63D6B31F" w:rsidR="002B57D3" w:rsidRDefault="002B57D3" w:rsidP="002B57D3">
            <w:pPr>
              <w:spacing w:after="0"/>
              <w:rPr>
                <w:rFonts w:ascii="Arial" w:hAnsi="Arial"/>
                <w:snapToGrid w:val="0"/>
                <w:color w:val="000000"/>
                <w:sz w:val="16"/>
              </w:rPr>
            </w:pPr>
            <w:r>
              <w:rPr>
                <w:rFonts w:ascii="Arial" w:hAnsi="Arial"/>
                <w:snapToGrid w:val="0"/>
                <w:color w:val="000000"/>
                <w:sz w:val="16"/>
              </w:rPr>
              <w:t>18.5.0</w:t>
            </w:r>
          </w:p>
        </w:tc>
      </w:tr>
      <w:tr w:rsidR="00861D6E" w14:paraId="66B4EA9F"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70586FAA" w14:textId="33E910A8"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C0B643" w14:textId="0F30C63D"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1CD239" w14:textId="4B460697" w:rsidR="00861D6E" w:rsidRDefault="00861D6E" w:rsidP="00861D6E">
            <w:pPr>
              <w:spacing w:after="0"/>
              <w:rPr>
                <w:rFonts w:ascii="Arial" w:hAnsi="Arial"/>
                <w:snapToGrid w:val="0"/>
                <w:color w:val="000000"/>
                <w:sz w:val="16"/>
              </w:rPr>
            </w:pPr>
            <w:r>
              <w:rPr>
                <w:rFonts w:ascii="Arial" w:hAnsi="Arial"/>
                <w:snapToGrid w:val="0"/>
                <w:color w:val="000000"/>
                <w:sz w:val="16"/>
              </w:rPr>
              <w:t>CP-243053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BB9C327" w14:textId="40058A9F" w:rsidR="00861D6E" w:rsidRDefault="00861D6E" w:rsidP="00861D6E">
            <w:pPr>
              <w:spacing w:after="0"/>
              <w:rPr>
                <w:rFonts w:ascii="Arial" w:hAnsi="Arial" w:cs="Arial"/>
                <w:sz w:val="16"/>
                <w:szCs w:val="16"/>
              </w:rPr>
            </w:pPr>
            <w:r>
              <w:rPr>
                <w:rFonts w:ascii="Arial" w:hAnsi="Arial" w:cs="Arial"/>
                <w:sz w:val="16"/>
                <w:szCs w:val="16"/>
              </w:rPr>
              <w:t>0714</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0807F1E" w14:textId="2FA3C749"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1C997479" w14:textId="392106F9"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615FFE0" w14:textId="1C18668D" w:rsidR="00861D6E" w:rsidRDefault="00861D6E" w:rsidP="00861D6E">
            <w:pPr>
              <w:spacing w:after="0"/>
              <w:rPr>
                <w:rFonts w:ascii="Arial" w:hAnsi="Arial" w:cs="Arial"/>
                <w:sz w:val="16"/>
                <w:szCs w:val="16"/>
              </w:rPr>
            </w:pPr>
            <w:r>
              <w:rPr>
                <w:rFonts w:ascii="Arial" w:hAnsi="Arial" w:cs="Arial"/>
                <w:sz w:val="16"/>
                <w:szCs w:val="16"/>
              </w:rPr>
              <w:t>Add new AVPs for 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61DE0" w14:textId="3543685F"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861D6E" w14:paraId="44D1D60C"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4599C435" w14:textId="5D31D764"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08F50E" w14:textId="5C21113C"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ADDEB8" w14:textId="14ED79EA" w:rsidR="00861D6E" w:rsidRDefault="00861D6E" w:rsidP="00861D6E">
            <w:pPr>
              <w:spacing w:after="0"/>
              <w:rPr>
                <w:rFonts w:ascii="Arial" w:hAnsi="Arial"/>
                <w:snapToGrid w:val="0"/>
                <w:color w:val="000000"/>
                <w:sz w:val="16"/>
              </w:rPr>
            </w:pPr>
            <w:r>
              <w:rPr>
                <w:rFonts w:ascii="Arial" w:hAnsi="Arial"/>
                <w:snapToGrid w:val="0"/>
                <w:color w:val="000000"/>
                <w:sz w:val="16"/>
              </w:rPr>
              <w:t>CP-243058</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246215E" w14:textId="431554ED" w:rsidR="00861D6E" w:rsidRDefault="00861D6E" w:rsidP="00861D6E">
            <w:pPr>
              <w:spacing w:after="0"/>
              <w:rPr>
                <w:rFonts w:ascii="Arial" w:hAnsi="Arial" w:cs="Arial"/>
                <w:sz w:val="16"/>
                <w:szCs w:val="16"/>
              </w:rPr>
            </w:pPr>
            <w:r>
              <w:rPr>
                <w:rFonts w:ascii="Arial" w:hAnsi="Arial" w:cs="Arial"/>
                <w:sz w:val="16"/>
                <w:szCs w:val="16"/>
              </w:rPr>
              <w:t>0717</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177AFBFA" w14:textId="2467D31A"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4215DB7" w14:textId="3E1A5F77"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F1522A6" w14:textId="6F22E17F" w:rsidR="00861D6E" w:rsidRDefault="00861D6E" w:rsidP="00861D6E">
            <w:pPr>
              <w:spacing w:after="0"/>
              <w:rPr>
                <w:rFonts w:ascii="Arial" w:hAnsi="Arial" w:cs="Arial"/>
                <w:sz w:val="16"/>
                <w:szCs w:val="16"/>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F2D19" w14:textId="3460345D"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485811" w14:paraId="389275D9"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503CF14C" w14:textId="65BFD913" w:rsidR="00485811" w:rsidRDefault="00485811" w:rsidP="00861D6E">
            <w:pPr>
              <w:spacing w:after="0"/>
              <w:rPr>
                <w:rFonts w:ascii="Arial" w:hAnsi="Arial"/>
                <w:snapToGrid w:val="0"/>
                <w:color w:val="000000"/>
                <w:sz w:val="16"/>
              </w:rPr>
            </w:pPr>
            <w:r>
              <w:rPr>
                <w:rFonts w:ascii="Arial" w:hAnsi="Arial"/>
                <w:snapToGrid w:val="0"/>
                <w:color w:val="000000"/>
                <w:sz w:val="16"/>
              </w:rP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01DFE1" w14:textId="0BF7A68A" w:rsidR="00485811" w:rsidRDefault="00485811" w:rsidP="00861D6E">
            <w:pPr>
              <w:spacing w:after="0"/>
              <w:rPr>
                <w:rFonts w:ascii="Arial" w:hAnsi="Arial"/>
                <w:snapToGrid w:val="0"/>
                <w:color w:val="000000"/>
                <w:sz w:val="16"/>
              </w:rPr>
            </w:pPr>
            <w:r>
              <w:rPr>
                <w:rFonts w:ascii="Arial" w:hAnsi="Arial"/>
                <w:snapToGrid w:val="0"/>
                <w:color w:val="000000"/>
                <w:sz w:val="16"/>
              </w:rPr>
              <w:t>CT#107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F68A76" w14:textId="576D1212" w:rsidR="00485811" w:rsidRDefault="00485811" w:rsidP="00861D6E">
            <w:pPr>
              <w:spacing w:after="0"/>
              <w:rPr>
                <w:rFonts w:ascii="Arial" w:hAnsi="Arial"/>
                <w:snapToGrid w:val="0"/>
                <w:color w:val="000000"/>
                <w:sz w:val="16"/>
              </w:rPr>
            </w:pPr>
            <w:r>
              <w:rPr>
                <w:rFonts w:ascii="Arial" w:hAnsi="Arial"/>
                <w:snapToGrid w:val="0"/>
                <w:color w:val="000000"/>
                <w:sz w:val="16"/>
              </w:rPr>
              <w:t>CP-250042</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C2AB4E6" w14:textId="36BCC08B" w:rsidR="00485811" w:rsidRDefault="00485811" w:rsidP="00861D6E">
            <w:pPr>
              <w:spacing w:after="0"/>
              <w:rPr>
                <w:rFonts w:ascii="Arial" w:hAnsi="Arial" w:cs="Arial"/>
                <w:sz w:val="16"/>
                <w:szCs w:val="16"/>
              </w:rPr>
            </w:pPr>
            <w:r>
              <w:rPr>
                <w:rFonts w:ascii="Arial" w:hAnsi="Arial" w:cs="Arial"/>
                <w:sz w:val="16"/>
                <w:szCs w:val="16"/>
              </w:rPr>
              <w:t>0718</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2D6AA1D7" w14:textId="0233681F" w:rsidR="00485811" w:rsidRDefault="00485811" w:rsidP="00861D6E">
            <w:pPr>
              <w:spacing w:after="0"/>
              <w:rPr>
                <w:rFonts w:ascii="Arial" w:hAnsi="Arial" w:cs="Arial"/>
                <w:sz w:val="16"/>
                <w:szCs w:val="16"/>
              </w:rPr>
            </w:pPr>
            <w:r>
              <w:rPr>
                <w:rFonts w:ascii="Arial" w:hAnsi="Arial" w:cs="Arial"/>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ECF771D" w14:textId="092E15A7" w:rsidR="00485811" w:rsidRDefault="00485811" w:rsidP="00861D6E">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81994B7" w14:textId="48015779" w:rsidR="00485811" w:rsidRDefault="00485811" w:rsidP="00861D6E">
            <w:pPr>
              <w:spacing w:after="0"/>
              <w:rPr>
                <w:rFonts w:ascii="Arial" w:hAnsi="Arial" w:cs="Arial"/>
                <w:sz w:val="16"/>
                <w:szCs w:val="16"/>
              </w:rPr>
            </w:pPr>
            <w:r>
              <w:rPr>
                <w:rFonts w:ascii="Arial" w:hAnsi="Arial" w:cs="Arial"/>
                <w:sz w:val="16"/>
                <w:szCs w:val="16"/>
              </w:rPr>
              <w:t>AVP Definition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AE9A6" w14:textId="7685A971" w:rsidR="00485811" w:rsidRDefault="00485811" w:rsidP="00861D6E">
            <w:pPr>
              <w:spacing w:after="0"/>
              <w:rPr>
                <w:rFonts w:ascii="Arial" w:hAnsi="Arial"/>
                <w:snapToGrid w:val="0"/>
                <w:color w:val="000000"/>
                <w:sz w:val="16"/>
              </w:rPr>
            </w:pPr>
            <w:r>
              <w:rPr>
                <w:rFonts w:ascii="Arial" w:hAnsi="Arial"/>
                <w:snapToGrid w:val="0"/>
                <w:color w:val="000000"/>
                <w:sz w:val="16"/>
              </w:rPr>
              <w:t>19.1.0</w:t>
            </w:r>
          </w:p>
        </w:tc>
      </w:tr>
      <w:tr w:rsidR="00485811" w14:paraId="153C96CE"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66FA0EBC" w14:textId="50722777" w:rsidR="00485811" w:rsidRDefault="00485811" w:rsidP="00861D6E">
            <w:pPr>
              <w:spacing w:after="0"/>
              <w:rPr>
                <w:rFonts w:ascii="Arial" w:hAnsi="Arial"/>
                <w:snapToGrid w:val="0"/>
                <w:color w:val="000000"/>
                <w:sz w:val="16"/>
              </w:rPr>
            </w:pPr>
            <w:r>
              <w:rPr>
                <w:rFonts w:ascii="Arial" w:hAnsi="Arial"/>
                <w:snapToGrid w:val="0"/>
                <w:color w:val="000000"/>
                <w:sz w:val="16"/>
              </w:rP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1425BB" w14:textId="4660D6C6" w:rsidR="00485811" w:rsidRDefault="00485811" w:rsidP="00861D6E">
            <w:pPr>
              <w:spacing w:after="0"/>
              <w:rPr>
                <w:rFonts w:ascii="Arial" w:hAnsi="Arial"/>
                <w:snapToGrid w:val="0"/>
                <w:color w:val="000000"/>
                <w:sz w:val="16"/>
              </w:rPr>
            </w:pPr>
            <w:r>
              <w:rPr>
                <w:rFonts w:ascii="Arial" w:hAnsi="Arial"/>
                <w:snapToGrid w:val="0"/>
                <w:color w:val="000000"/>
                <w:sz w:val="16"/>
              </w:rPr>
              <w:t>CT#107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9F82BD4" w14:textId="7768979A" w:rsidR="00485811" w:rsidRDefault="00485811" w:rsidP="00861D6E">
            <w:pPr>
              <w:spacing w:after="0"/>
              <w:rPr>
                <w:rFonts w:ascii="Arial" w:hAnsi="Arial"/>
                <w:snapToGrid w:val="0"/>
                <w:color w:val="000000"/>
                <w:sz w:val="16"/>
              </w:rPr>
            </w:pPr>
            <w:r>
              <w:rPr>
                <w:rFonts w:ascii="Arial" w:hAnsi="Arial"/>
                <w:snapToGrid w:val="0"/>
                <w:color w:val="000000"/>
                <w:sz w:val="16"/>
              </w:rPr>
              <w:t>CP-250042</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0B66D5C" w14:textId="0C1C3BE8" w:rsidR="00485811" w:rsidRDefault="00485811" w:rsidP="00861D6E">
            <w:pPr>
              <w:spacing w:after="0"/>
              <w:rPr>
                <w:rFonts w:ascii="Arial" w:hAnsi="Arial" w:cs="Arial"/>
                <w:sz w:val="16"/>
                <w:szCs w:val="16"/>
              </w:rPr>
            </w:pPr>
            <w:r>
              <w:rPr>
                <w:rFonts w:ascii="Arial" w:hAnsi="Arial" w:cs="Arial"/>
                <w:sz w:val="16"/>
                <w:szCs w:val="16"/>
              </w:rPr>
              <w:t>0719</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318E3A50" w14:textId="3232DBD2" w:rsidR="00485811" w:rsidRDefault="00485811"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385FEB60" w14:textId="6427C507" w:rsidR="00485811" w:rsidRDefault="00485811" w:rsidP="00861D6E">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D59352" w14:textId="64BE9128" w:rsidR="00485811" w:rsidRDefault="00485811" w:rsidP="00861D6E">
            <w:pPr>
              <w:spacing w:after="0"/>
              <w:rPr>
                <w:rFonts w:ascii="Arial" w:hAnsi="Arial" w:cs="Arial"/>
                <w:sz w:val="16"/>
                <w:szCs w:val="16"/>
              </w:rPr>
            </w:pPr>
            <w:r>
              <w:rPr>
                <w:rFonts w:ascii="Arial" w:hAnsi="Arial" w:cs="Arial"/>
                <w:sz w:val="16"/>
                <w:szCs w:val="16"/>
              </w:rPr>
              <w:t>Support feeder link availability period parameter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19BA3" w14:textId="7DD38FC8" w:rsidR="00485811" w:rsidRDefault="00485811" w:rsidP="00861D6E">
            <w:pPr>
              <w:spacing w:after="0"/>
              <w:rPr>
                <w:rFonts w:ascii="Arial" w:hAnsi="Arial"/>
                <w:snapToGrid w:val="0"/>
                <w:color w:val="000000"/>
                <w:sz w:val="16"/>
              </w:rPr>
            </w:pPr>
            <w:r>
              <w:rPr>
                <w:rFonts w:ascii="Arial" w:hAnsi="Arial"/>
                <w:snapToGrid w:val="0"/>
                <w:color w:val="000000"/>
                <w:sz w:val="16"/>
              </w:rPr>
              <w:t>19.1.0</w:t>
            </w:r>
          </w:p>
        </w:tc>
      </w:tr>
      <w:tr w:rsidR="00E61BEF" w14:paraId="6FE9AD0C"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28B90307" w14:textId="72A0874A"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CB5D9B7" w14:textId="13730B4F"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6E27D5" w14:textId="0E0B452C" w:rsidR="00E61BEF" w:rsidRDefault="00E61BEF" w:rsidP="00861D6E">
            <w:pPr>
              <w:spacing w:after="0"/>
              <w:rPr>
                <w:rFonts w:ascii="Arial" w:hAnsi="Arial"/>
                <w:snapToGrid w:val="0"/>
                <w:color w:val="000000"/>
                <w:sz w:val="16"/>
              </w:rPr>
            </w:pPr>
            <w:r>
              <w:rPr>
                <w:rFonts w:ascii="Arial" w:hAnsi="Arial"/>
                <w:snapToGrid w:val="0"/>
                <w:color w:val="000000"/>
                <w:sz w:val="16"/>
              </w:rPr>
              <w:t>CP-251043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67FAF4DD" w14:textId="3F859F0E" w:rsidR="00E61BEF" w:rsidRDefault="00E61BEF" w:rsidP="00861D6E">
            <w:pPr>
              <w:spacing w:after="0"/>
              <w:rPr>
                <w:rFonts w:ascii="Arial" w:hAnsi="Arial" w:cs="Arial"/>
                <w:sz w:val="16"/>
                <w:szCs w:val="16"/>
              </w:rPr>
            </w:pPr>
            <w:r>
              <w:rPr>
                <w:rFonts w:ascii="Arial" w:hAnsi="Arial" w:cs="Arial"/>
                <w:sz w:val="16"/>
                <w:szCs w:val="16"/>
              </w:rPr>
              <w:t>0723</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21909E00" w14:textId="0433AF43" w:rsidR="00E61BEF" w:rsidRDefault="00E61BEF"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440A2610" w14:textId="4DD74247" w:rsidR="00E61BEF" w:rsidRDefault="00E61BEF" w:rsidP="00861D6E">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4631944" w14:textId="56168CB0" w:rsidR="00E61BEF" w:rsidRDefault="00E61BEF" w:rsidP="00861D6E">
            <w:pPr>
              <w:spacing w:after="0"/>
              <w:rPr>
                <w:rFonts w:ascii="Arial" w:hAnsi="Arial" w:cs="Arial"/>
                <w:sz w:val="16"/>
                <w:szCs w:val="16"/>
              </w:rPr>
            </w:pPr>
            <w:r>
              <w:rPr>
                <w:rFonts w:ascii="Arial" w:hAnsi="Arial" w:cs="Arial"/>
                <w:sz w:val="16"/>
                <w:szCs w:val="16"/>
              </w:rPr>
              <w:t>Add SHA-256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D1D4B" w14:textId="3A200F2F"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r w:rsidR="00E61BEF" w14:paraId="1F6AC119"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2B271A58" w14:textId="5D7E9780"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62A7A3D" w14:textId="5C86E4E9"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6A02895" w14:textId="028407AE" w:rsidR="00E61BEF" w:rsidRDefault="00E61BEF" w:rsidP="00861D6E">
            <w:pPr>
              <w:spacing w:after="0"/>
              <w:rPr>
                <w:rFonts w:ascii="Arial" w:hAnsi="Arial"/>
                <w:snapToGrid w:val="0"/>
                <w:color w:val="000000"/>
                <w:sz w:val="16"/>
              </w:rPr>
            </w:pPr>
            <w:r>
              <w:rPr>
                <w:rFonts w:ascii="Arial" w:hAnsi="Arial"/>
                <w:snapToGrid w:val="0"/>
                <w:color w:val="000000"/>
                <w:sz w:val="16"/>
              </w:rPr>
              <w:t>CP-2510</w:t>
            </w:r>
            <w:r>
              <w:rPr>
                <w:rFonts w:ascii="Arial" w:hAnsi="Arial"/>
                <w:snapToGrid w:val="0"/>
                <w:color w:val="000000"/>
                <w:sz w:val="16"/>
              </w:rPr>
              <w:t>67</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941E5B2" w14:textId="3E08AF90" w:rsidR="00E61BEF" w:rsidRDefault="00E61BEF" w:rsidP="00861D6E">
            <w:pPr>
              <w:spacing w:after="0"/>
              <w:rPr>
                <w:rFonts w:ascii="Arial" w:hAnsi="Arial" w:cs="Arial"/>
                <w:sz w:val="16"/>
                <w:szCs w:val="16"/>
              </w:rPr>
            </w:pPr>
            <w:r>
              <w:rPr>
                <w:rFonts w:ascii="Arial" w:hAnsi="Arial" w:cs="Arial"/>
                <w:sz w:val="16"/>
                <w:szCs w:val="16"/>
              </w:rPr>
              <w:t>0724</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7015CA62" w14:textId="6E43F6E2" w:rsidR="00E61BEF" w:rsidRDefault="00E61BEF" w:rsidP="00861D6E">
            <w:pPr>
              <w:spacing w:after="0"/>
              <w:rPr>
                <w:rFonts w:ascii="Arial" w:hAnsi="Arial" w:cs="Arial"/>
                <w:sz w:val="16"/>
                <w:szCs w:val="16"/>
              </w:rPr>
            </w:pPr>
            <w:r>
              <w:rPr>
                <w:rFonts w:ascii="Arial" w:hAnsi="Arial" w:cs="Arial"/>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0F020106" w14:textId="4063388F" w:rsidR="00E61BEF" w:rsidRDefault="00E61BEF" w:rsidP="00861D6E">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AEDFA8D" w14:textId="397D948D" w:rsidR="00E61BEF" w:rsidRDefault="00E61BEF" w:rsidP="00861D6E">
            <w:pPr>
              <w:spacing w:after="0"/>
              <w:rPr>
                <w:rFonts w:ascii="Arial" w:hAnsi="Arial" w:cs="Arial"/>
                <w:sz w:val="16"/>
                <w:szCs w:val="16"/>
              </w:rPr>
            </w:pPr>
            <w:r>
              <w:rPr>
                <w:rFonts w:ascii="Arial" w:hAnsi="Arial" w:cs="Arial"/>
                <w:sz w:val="16"/>
                <w:szCs w:val="16"/>
              </w:rPr>
              <w:t xml:space="preserve">Adding AVP Code for MPS-Action and AVP Code for Serving-Satellite-Identity in TS 29.214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1D5FA" w14:textId="21B8AD75"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r w:rsidR="00E61BEF" w14:paraId="4C7B41BD"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79D97877" w14:textId="2F95E05B"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EF6950" w14:textId="23CCBDBB"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9A7F41C" w14:textId="0E354992" w:rsidR="00E61BEF" w:rsidRDefault="00E61BEF" w:rsidP="00861D6E">
            <w:pPr>
              <w:spacing w:after="0"/>
              <w:rPr>
                <w:rFonts w:ascii="Arial" w:hAnsi="Arial"/>
                <w:snapToGrid w:val="0"/>
                <w:color w:val="000000"/>
                <w:sz w:val="16"/>
              </w:rPr>
            </w:pPr>
            <w:r>
              <w:rPr>
                <w:rFonts w:ascii="Arial" w:hAnsi="Arial"/>
                <w:snapToGrid w:val="0"/>
                <w:color w:val="000000"/>
                <w:sz w:val="16"/>
              </w:rPr>
              <w:t>CP-251076</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B4CAC0A" w14:textId="00976B08" w:rsidR="00E61BEF" w:rsidRDefault="00E61BEF" w:rsidP="00861D6E">
            <w:pPr>
              <w:spacing w:after="0"/>
              <w:rPr>
                <w:rFonts w:ascii="Arial" w:hAnsi="Arial" w:cs="Arial"/>
                <w:sz w:val="16"/>
                <w:szCs w:val="16"/>
              </w:rPr>
            </w:pPr>
            <w:r>
              <w:rPr>
                <w:rFonts w:ascii="Arial" w:hAnsi="Arial" w:cs="Arial"/>
                <w:sz w:val="16"/>
                <w:szCs w:val="16"/>
              </w:rPr>
              <w:t>0720</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5770DB9D" w14:textId="4BF1B8F2" w:rsidR="00E61BEF" w:rsidRDefault="00E61BEF" w:rsidP="00861D6E">
            <w:pPr>
              <w:spacing w:after="0"/>
              <w:rPr>
                <w:rFonts w:ascii="Arial" w:hAnsi="Arial" w:cs="Arial"/>
                <w:sz w:val="16"/>
                <w:szCs w:val="16"/>
              </w:rPr>
            </w:pPr>
            <w:r>
              <w:rPr>
                <w:rFonts w:ascii="Arial" w:hAnsi="Arial" w:cs="Arial"/>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1FA60A07" w14:textId="1350E7BF" w:rsidR="00E61BEF" w:rsidRDefault="00E61BEF" w:rsidP="00861D6E">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FDB68EA" w14:textId="21D7426F" w:rsidR="00E61BEF" w:rsidRDefault="00E61BEF" w:rsidP="00861D6E">
            <w:pPr>
              <w:spacing w:after="0"/>
              <w:rPr>
                <w:rFonts w:ascii="Arial" w:hAnsi="Arial" w:cs="Arial"/>
                <w:sz w:val="16"/>
                <w:szCs w:val="16"/>
              </w:rPr>
            </w:pPr>
            <w:r>
              <w:rPr>
                <w:rFonts w:ascii="Arial" w:hAnsi="Arial" w:cs="Arial"/>
                <w:sz w:val="16"/>
                <w:szCs w:val="16"/>
              </w:rPr>
              <w:t>Missing AVPs from 29.561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49F97" w14:textId="5A1C7111"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3DFFD" w14:textId="77777777" w:rsidR="007A09B8" w:rsidRDefault="007A09B8">
      <w:r>
        <w:separator/>
      </w:r>
    </w:p>
  </w:endnote>
  <w:endnote w:type="continuationSeparator" w:id="0">
    <w:p w14:paraId="1E5F74ED" w14:textId="77777777" w:rsidR="007A09B8" w:rsidRDefault="007A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9833" w14:textId="77777777" w:rsidR="007A09B8" w:rsidRDefault="007A09B8">
      <w:r>
        <w:separator/>
      </w:r>
    </w:p>
  </w:footnote>
  <w:footnote w:type="continuationSeparator" w:id="0">
    <w:p w14:paraId="76A6019F" w14:textId="77777777" w:rsidR="007A09B8" w:rsidRDefault="007A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641CCB78"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BEF">
      <w:rPr>
        <w:rFonts w:ascii="Arial" w:hAnsi="Arial" w:cs="Arial"/>
        <w:b/>
        <w:noProof/>
        <w:sz w:val="18"/>
        <w:szCs w:val="18"/>
      </w:rPr>
      <w:t>3GPP TS 29.230 V19.2.0 (2025-06)</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5A5DB883"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BEF">
      <w:rPr>
        <w:rFonts w:ascii="Arial" w:hAnsi="Arial" w:cs="Arial"/>
        <w:b/>
        <w:noProof/>
        <w:sz w:val="18"/>
        <w:szCs w:val="18"/>
      </w:rPr>
      <w:t>Release 19</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33397"/>
    <w:rsid w:val="00040095"/>
    <w:rsid w:val="00045D1F"/>
    <w:rsid w:val="00051834"/>
    <w:rsid w:val="000549B6"/>
    <w:rsid w:val="00054A22"/>
    <w:rsid w:val="00062023"/>
    <w:rsid w:val="000655A6"/>
    <w:rsid w:val="00080512"/>
    <w:rsid w:val="000C47C3"/>
    <w:rsid w:val="000D58AB"/>
    <w:rsid w:val="00133525"/>
    <w:rsid w:val="001463B4"/>
    <w:rsid w:val="001958D2"/>
    <w:rsid w:val="001A4C42"/>
    <w:rsid w:val="001A7420"/>
    <w:rsid w:val="001B033B"/>
    <w:rsid w:val="001B6637"/>
    <w:rsid w:val="001C21C3"/>
    <w:rsid w:val="001D02C2"/>
    <w:rsid w:val="001D3DFA"/>
    <w:rsid w:val="001F0C1D"/>
    <w:rsid w:val="001F1132"/>
    <w:rsid w:val="001F168B"/>
    <w:rsid w:val="001F51B8"/>
    <w:rsid w:val="002006CC"/>
    <w:rsid w:val="002035C3"/>
    <w:rsid w:val="002050F9"/>
    <w:rsid w:val="002347A2"/>
    <w:rsid w:val="00251ACB"/>
    <w:rsid w:val="00262280"/>
    <w:rsid w:val="002675F0"/>
    <w:rsid w:val="002B3806"/>
    <w:rsid w:val="002B43BB"/>
    <w:rsid w:val="002B57D3"/>
    <w:rsid w:val="002B6339"/>
    <w:rsid w:val="002C6ABE"/>
    <w:rsid w:val="002E00EE"/>
    <w:rsid w:val="0031637B"/>
    <w:rsid w:val="003172DC"/>
    <w:rsid w:val="003320C8"/>
    <w:rsid w:val="0035462D"/>
    <w:rsid w:val="00356304"/>
    <w:rsid w:val="0036652C"/>
    <w:rsid w:val="003765B8"/>
    <w:rsid w:val="003A7526"/>
    <w:rsid w:val="003C3971"/>
    <w:rsid w:val="00423334"/>
    <w:rsid w:val="004345EC"/>
    <w:rsid w:val="0044012E"/>
    <w:rsid w:val="0045377A"/>
    <w:rsid w:val="00465515"/>
    <w:rsid w:val="00465FF0"/>
    <w:rsid w:val="00485811"/>
    <w:rsid w:val="004863C6"/>
    <w:rsid w:val="004D3578"/>
    <w:rsid w:val="004E213A"/>
    <w:rsid w:val="004F0988"/>
    <w:rsid w:val="004F3340"/>
    <w:rsid w:val="0053388B"/>
    <w:rsid w:val="00535773"/>
    <w:rsid w:val="00543E6C"/>
    <w:rsid w:val="00565087"/>
    <w:rsid w:val="005802A0"/>
    <w:rsid w:val="00597B11"/>
    <w:rsid w:val="005C70AA"/>
    <w:rsid w:val="005D2E01"/>
    <w:rsid w:val="005D7526"/>
    <w:rsid w:val="005E4BB2"/>
    <w:rsid w:val="00602AEA"/>
    <w:rsid w:val="00614FDF"/>
    <w:rsid w:val="006172FB"/>
    <w:rsid w:val="006225A2"/>
    <w:rsid w:val="00635222"/>
    <w:rsid w:val="0063543D"/>
    <w:rsid w:val="00645F08"/>
    <w:rsid w:val="00647114"/>
    <w:rsid w:val="0068362C"/>
    <w:rsid w:val="006A323F"/>
    <w:rsid w:val="006A6054"/>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A09B8"/>
    <w:rsid w:val="007B600E"/>
    <w:rsid w:val="007F0F4A"/>
    <w:rsid w:val="008028A4"/>
    <w:rsid w:val="00830747"/>
    <w:rsid w:val="00861D6E"/>
    <w:rsid w:val="008768CA"/>
    <w:rsid w:val="008838AB"/>
    <w:rsid w:val="008C384C"/>
    <w:rsid w:val="0090271F"/>
    <w:rsid w:val="00902E23"/>
    <w:rsid w:val="009114D7"/>
    <w:rsid w:val="00912869"/>
    <w:rsid w:val="0091348E"/>
    <w:rsid w:val="00917CCB"/>
    <w:rsid w:val="00942EC2"/>
    <w:rsid w:val="0095134A"/>
    <w:rsid w:val="0096724C"/>
    <w:rsid w:val="009E2489"/>
    <w:rsid w:val="009F37B7"/>
    <w:rsid w:val="00A10F02"/>
    <w:rsid w:val="00A164B4"/>
    <w:rsid w:val="00A22C24"/>
    <w:rsid w:val="00A26956"/>
    <w:rsid w:val="00A27486"/>
    <w:rsid w:val="00A53724"/>
    <w:rsid w:val="00A56066"/>
    <w:rsid w:val="00A73129"/>
    <w:rsid w:val="00A82346"/>
    <w:rsid w:val="00A92BA1"/>
    <w:rsid w:val="00AC2FE0"/>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47ED5"/>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0B1B"/>
    <w:rsid w:val="00DD4C17"/>
    <w:rsid w:val="00DD74A5"/>
    <w:rsid w:val="00DF2B1F"/>
    <w:rsid w:val="00DF62CD"/>
    <w:rsid w:val="00E16509"/>
    <w:rsid w:val="00E3130E"/>
    <w:rsid w:val="00E44582"/>
    <w:rsid w:val="00E61BEF"/>
    <w:rsid w:val="00E61C85"/>
    <w:rsid w:val="00E77645"/>
    <w:rsid w:val="00EA15B0"/>
    <w:rsid w:val="00EA5EA7"/>
    <w:rsid w:val="00EC4A25"/>
    <w:rsid w:val="00EC7970"/>
    <w:rsid w:val="00ED2D84"/>
    <w:rsid w:val="00ED7293"/>
    <w:rsid w:val="00F025A2"/>
    <w:rsid w:val="00F04712"/>
    <w:rsid w:val="00F13360"/>
    <w:rsid w:val="00F22EC7"/>
    <w:rsid w:val="00F248F3"/>
    <w:rsid w:val="00F31EC9"/>
    <w:rsid w:val="00F325C8"/>
    <w:rsid w:val="00F46AF2"/>
    <w:rsid w:val="00F653B8"/>
    <w:rsid w:val="00F9008D"/>
    <w:rsid w:val="00FA1266"/>
    <w:rsid w:val="00FA7A6F"/>
    <w:rsid w:val="00FC1192"/>
    <w:rsid w:val="00FC1F08"/>
    <w:rsid w:val="00FE1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19388</Words>
  <Characters>110516</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29.230_CR0720_(Rel-19)_TEI19_VLANSUB, TEI19</cp:lastModifiedBy>
  <cp:revision>21</cp:revision>
  <cp:lastPrinted>2019-02-25T14:05:00Z</cp:lastPrinted>
  <dcterms:created xsi:type="dcterms:W3CDTF">2024-03-26T13:37:00Z</dcterms:created>
  <dcterms:modified xsi:type="dcterms:W3CDTF">2025-05-26T15:33:00Z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29.230%Rel-16%%29.230%Rel-16%%29.230%Rel-16%%29.230%Rel-16%%29.230%Rel-16%%29.230%Rel-16%%29.230%Rel-16%0690%29.230%Rel-17%0691%29.230%Rel-17%0692%29.230%Rel-17%0694%29.230%Rel-17%0697%29.230%Rel-17%0695%29.230%Rel-19%0718%29.230%Rel-19%0719%29.230%Rel-19</vt:lpwstr>
  </property>
  <property fmtid="{D5CDD505-2E9C-101B-9397-08002B2CF9AE}" pid="25" name="MCCCRsImpl24">
    <vt:lpwstr>%0723%</vt:lpwstr>
  </property>
</Properties>
</file>