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2249C6E8"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w:t>
            </w:r>
            <w:r w:rsidR="00465FF0">
              <w:t>7</w:t>
            </w:r>
            <w:r w:rsidR="00E3130E">
              <w:t>.</w:t>
            </w:r>
            <w:r w:rsidR="00465FF0">
              <w:t>0</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95134A">
              <w:rPr>
                <w:sz w:val="32"/>
              </w:rPr>
              <w:t>1</w:t>
            </w:r>
            <w:r w:rsidR="00E3130E">
              <w:rPr>
                <w:sz w:val="32"/>
              </w:rPr>
              <w:t>-</w:t>
            </w:r>
            <w:r w:rsidR="0095134A">
              <w:rPr>
                <w:sz w:val="32"/>
              </w:rPr>
              <w:t>0</w:t>
            </w:r>
            <w:r w:rsidR="00A22C24">
              <w:rPr>
                <w:sz w:val="32"/>
              </w:rPr>
              <w:t>9</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rPr>
                <w:lang w:eastAsia="en-GB"/>
              </w:rPr>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24CA5983" w:rsidR="00E3130E" w:rsidRDefault="00E3130E" w:rsidP="00E3130E">
            <w:pPr>
              <w:pStyle w:val="ZT"/>
              <w:framePr w:wrap="auto" w:hAnchor="text" w:yAlign="inline"/>
              <w:rPr>
                <w:i/>
                <w:sz w:val="28"/>
              </w:rPr>
            </w:pPr>
            <w:r>
              <w:t>(</w:t>
            </w:r>
            <w:r>
              <w:rPr>
                <w:rStyle w:val="ZGSM"/>
              </w:rPr>
              <w:t>Release 1</w:t>
            </w:r>
            <w:r w:rsidR="00465FF0">
              <w:rPr>
                <w:rStyle w:val="ZGSM"/>
              </w:rPr>
              <w:t>7</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4D91E3" w14:textId="77777777" w:rsidTr="005E4BB2">
        <w:trPr>
          <w:trHeight w:hRule="exact" w:val="1531"/>
        </w:trPr>
        <w:tc>
          <w:tcPr>
            <w:tcW w:w="4883" w:type="dxa"/>
            <w:shd w:val="clear" w:color="auto" w:fill="auto"/>
          </w:tcPr>
          <w:p w14:paraId="73670547" w14:textId="77777777" w:rsidR="00D57972" w:rsidRDefault="002B3806">
            <w:r>
              <w:rPr>
                <w:i/>
              </w:rPr>
              <w:pict w14:anchorId="292CA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1pt;height:64.65pt">
                  <v:imagedata r:id="rId9" o:title="5G-logo_175px"/>
                </v:shape>
              </w:pict>
            </w:r>
          </w:p>
        </w:tc>
        <w:tc>
          <w:tcPr>
            <w:tcW w:w="5540" w:type="dxa"/>
            <w:shd w:val="clear" w:color="auto" w:fill="auto"/>
          </w:tcPr>
          <w:p w14:paraId="52425F44" w14:textId="77777777" w:rsidR="00D57972" w:rsidRDefault="002B3806" w:rsidP="00133525">
            <w:pPr>
              <w:jc w:val="right"/>
            </w:pPr>
            <w:bookmarkStart w:id="3" w:name="logos"/>
            <w:r>
              <w:pict w14:anchorId="30BCB3E2">
                <v:shape id="_x0000_i1026" type="#_x0000_t75" style="width:130.25pt;height:1in">
                  <v:imagedata r:id="rId10" o:title="3GPP-logo_web"/>
                </v:shape>
              </w:pict>
            </w:r>
            <w:bookmarkEnd w:id="3"/>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5"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057834F5" w:rsidR="00E16509" w:rsidRPr="00133525" w:rsidRDefault="00E16509" w:rsidP="00133525">
            <w:pPr>
              <w:pStyle w:val="FP"/>
              <w:jc w:val="center"/>
              <w:rPr>
                <w:noProof/>
                <w:sz w:val="18"/>
              </w:rPr>
            </w:pPr>
            <w:r w:rsidRPr="00133525">
              <w:rPr>
                <w:noProof/>
                <w:sz w:val="18"/>
              </w:rPr>
              <w:t xml:space="preserve">© </w:t>
            </w:r>
            <w:bookmarkStart w:id="8" w:name="copyrightDate"/>
            <w:r w:rsidRPr="00E3130E">
              <w:rPr>
                <w:noProof/>
                <w:sz w:val="18"/>
              </w:rPr>
              <w:t>20</w:t>
            </w:r>
            <w:bookmarkEnd w:id="8"/>
            <w:r w:rsidR="00D87C66">
              <w:rPr>
                <w:noProof/>
                <w:sz w:val="18"/>
              </w:rPr>
              <w:t>2</w:t>
            </w:r>
            <w:r w:rsidR="0095134A">
              <w:rPr>
                <w:noProof/>
                <w:sz w:val="18"/>
              </w:rPr>
              <w:t>1</w:t>
            </w:r>
            <w:r w:rsidRPr="00E3130E">
              <w:rPr>
                <w:noProof/>
                <w:sz w:val="18"/>
              </w:rPr>
              <w:t>,</w:t>
            </w:r>
            <w:r w:rsidRPr="00133525">
              <w:rPr>
                <w:noProof/>
                <w:sz w:val="18"/>
              </w:rPr>
              <w:t xml:space="preserve"> 3GPP Organizational Partners (ARIB, ATIS, CCSA, ETSI, TSDSI, TTA, TTC).</w:t>
            </w:r>
            <w:bookmarkStart w:id="9" w:name="copyrightaddon"/>
            <w:bookmarkEnd w:id="9"/>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314FD0D" w14:textId="77777777" w:rsidR="00E16509" w:rsidRDefault="00E16509" w:rsidP="00133525"/>
        </w:tc>
      </w:tr>
      <w:bookmarkEnd w:id="5"/>
    </w:tbl>
    <w:p w14:paraId="6EA6ABA3" w14:textId="77777777" w:rsidR="00080512" w:rsidRPr="004D3578" w:rsidRDefault="00080512">
      <w:pPr>
        <w:pStyle w:val="TT"/>
      </w:pPr>
      <w:r w:rsidRPr="004D3578">
        <w:br w:type="page"/>
      </w:r>
      <w:bookmarkStart w:id="10" w:name="tableOfContents"/>
      <w:bookmarkEnd w:id="10"/>
      <w:r w:rsidRPr="004D3578">
        <w:lastRenderedPageBreak/>
        <w:t>Contents</w:t>
      </w:r>
    </w:p>
    <w:p w14:paraId="6345F232" w14:textId="51138957" w:rsidR="00AE0C27" w:rsidRPr="004863C6" w:rsidRDefault="0001345A">
      <w:pPr>
        <w:pStyle w:val="TOC1"/>
        <w:rPr>
          <w:rFonts w:ascii="Calibri" w:hAnsi="Calibri"/>
          <w:szCs w:val="22"/>
          <w:lang w:eastAsia="en-GB"/>
        </w:rPr>
      </w:pPr>
      <w:r>
        <w:fldChar w:fldCharType="begin" w:fldLock="1"/>
      </w:r>
      <w:r>
        <w:instrText xml:space="preserve"> TOC \o "1-9" </w:instrText>
      </w:r>
      <w:r>
        <w:fldChar w:fldCharType="separate"/>
      </w:r>
      <w:r w:rsidR="00AE0C27">
        <w:t>Foreword</w:t>
      </w:r>
      <w:r w:rsidR="00AE0C27">
        <w:tab/>
      </w:r>
      <w:r w:rsidR="00AE0C27">
        <w:fldChar w:fldCharType="begin" w:fldLock="1"/>
      </w:r>
      <w:r w:rsidR="00AE0C27">
        <w:instrText xml:space="preserve"> PAGEREF _Toc82528333 \h </w:instrText>
      </w:r>
      <w:r w:rsidR="00AE0C27">
        <w:fldChar w:fldCharType="separate"/>
      </w:r>
      <w:r w:rsidR="00AE0C27">
        <w:t>4</w:t>
      </w:r>
      <w:r w:rsidR="00AE0C27">
        <w:fldChar w:fldCharType="end"/>
      </w:r>
    </w:p>
    <w:p w14:paraId="0D69527E" w14:textId="56099B77" w:rsidR="00AE0C27" w:rsidRPr="004863C6" w:rsidRDefault="00AE0C27">
      <w:pPr>
        <w:pStyle w:val="TOC1"/>
        <w:rPr>
          <w:rFonts w:ascii="Calibri" w:hAnsi="Calibri"/>
          <w:szCs w:val="22"/>
          <w:lang w:eastAsia="en-GB"/>
        </w:rPr>
      </w:pPr>
      <w:r>
        <w:t>1</w:t>
      </w:r>
      <w:r w:rsidRPr="004863C6">
        <w:rPr>
          <w:rFonts w:ascii="Calibri" w:hAnsi="Calibri"/>
          <w:szCs w:val="22"/>
          <w:lang w:eastAsia="en-GB"/>
        </w:rPr>
        <w:tab/>
      </w:r>
      <w:r>
        <w:t>Scope</w:t>
      </w:r>
      <w:r>
        <w:tab/>
      </w:r>
      <w:r>
        <w:fldChar w:fldCharType="begin" w:fldLock="1"/>
      </w:r>
      <w:r>
        <w:instrText xml:space="preserve"> PAGEREF _Toc82528334 \h </w:instrText>
      </w:r>
      <w:r>
        <w:fldChar w:fldCharType="separate"/>
      </w:r>
      <w:r>
        <w:t>5</w:t>
      </w:r>
      <w:r>
        <w:fldChar w:fldCharType="end"/>
      </w:r>
    </w:p>
    <w:p w14:paraId="1C8E6C97" w14:textId="36B61C4E" w:rsidR="00AE0C27" w:rsidRPr="004863C6" w:rsidRDefault="00AE0C27">
      <w:pPr>
        <w:pStyle w:val="TOC1"/>
        <w:rPr>
          <w:rFonts w:ascii="Calibri" w:hAnsi="Calibri"/>
          <w:szCs w:val="22"/>
          <w:lang w:eastAsia="en-GB"/>
        </w:rPr>
      </w:pPr>
      <w:r>
        <w:t>2</w:t>
      </w:r>
      <w:r w:rsidRPr="004863C6">
        <w:rPr>
          <w:rFonts w:ascii="Calibri" w:hAnsi="Calibri"/>
          <w:szCs w:val="22"/>
          <w:lang w:eastAsia="en-GB"/>
        </w:rPr>
        <w:tab/>
      </w:r>
      <w:r>
        <w:t>References</w:t>
      </w:r>
      <w:r>
        <w:tab/>
      </w:r>
      <w:r>
        <w:fldChar w:fldCharType="begin" w:fldLock="1"/>
      </w:r>
      <w:r>
        <w:instrText xml:space="preserve"> PAGEREF _Toc82528335 \h </w:instrText>
      </w:r>
      <w:r>
        <w:fldChar w:fldCharType="separate"/>
      </w:r>
      <w:r>
        <w:t>5</w:t>
      </w:r>
      <w:r>
        <w:fldChar w:fldCharType="end"/>
      </w:r>
    </w:p>
    <w:p w14:paraId="1EE894E7" w14:textId="769EA0A5" w:rsidR="00AE0C27" w:rsidRPr="004863C6" w:rsidRDefault="00AE0C27">
      <w:pPr>
        <w:pStyle w:val="TOC1"/>
        <w:rPr>
          <w:rFonts w:ascii="Calibri" w:hAnsi="Calibri"/>
          <w:szCs w:val="22"/>
          <w:lang w:eastAsia="en-GB"/>
        </w:rPr>
      </w:pPr>
      <w:r>
        <w:t>3</w:t>
      </w:r>
      <w:r w:rsidRPr="004863C6">
        <w:rPr>
          <w:rFonts w:ascii="Calibri" w:hAnsi="Calibri"/>
          <w:szCs w:val="22"/>
          <w:lang w:eastAsia="en-GB"/>
        </w:rPr>
        <w:tab/>
      </w:r>
      <w:r>
        <w:t>Definitions and abbreviations</w:t>
      </w:r>
      <w:r>
        <w:tab/>
      </w:r>
      <w:r>
        <w:fldChar w:fldCharType="begin" w:fldLock="1"/>
      </w:r>
      <w:r>
        <w:instrText xml:space="preserve"> PAGEREF _Toc82528336 \h </w:instrText>
      </w:r>
      <w:r>
        <w:fldChar w:fldCharType="separate"/>
      </w:r>
      <w:r>
        <w:t>7</w:t>
      </w:r>
      <w:r>
        <w:fldChar w:fldCharType="end"/>
      </w:r>
    </w:p>
    <w:p w14:paraId="5BA536A9" w14:textId="22A3570E" w:rsidR="00AE0C27" w:rsidRPr="004863C6" w:rsidRDefault="00AE0C27">
      <w:pPr>
        <w:pStyle w:val="TOC2"/>
        <w:rPr>
          <w:rFonts w:ascii="Calibri" w:hAnsi="Calibri"/>
          <w:sz w:val="22"/>
          <w:szCs w:val="22"/>
          <w:lang w:eastAsia="en-GB"/>
        </w:rPr>
      </w:pPr>
      <w:r>
        <w:t>3.1</w:t>
      </w:r>
      <w:r w:rsidRPr="004863C6">
        <w:rPr>
          <w:rFonts w:ascii="Calibri" w:hAnsi="Calibri"/>
          <w:sz w:val="22"/>
          <w:szCs w:val="22"/>
          <w:lang w:eastAsia="en-GB"/>
        </w:rPr>
        <w:tab/>
      </w:r>
      <w:r>
        <w:t>Definitions</w:t>
      </w:r>
      <w:r>
        <w:tab/>
      </w:r>
      <w:r>
        <w:fldChar w:fldCharType="begin" w:fldLock="1"/>
      </w:r>
      <w:r>
        <w:instrText xml:space="preserve"> PAGEREF _Toc82528337 \h </w:instrText>
      </w:r>
      <w:r>
        <w:fldChar w:fldCharType="separate"/>
      </w:r>
      <w:r>
        <w:t>7</w:t>
      </w:r>
      <w:r>
        <w:fldChar w:fldCharType="end"/>
      </w:r>
    </w:p>
    <w:p w14:paraId="6C2EDBF1" w14:textId="6B062A98" w:rsidR="00AE0C27" w:rsidRPr="004863C6" w:rsidRDefault="00AE0C27">
      <w:pPr>
        <w:pStyle w:val="TOC2"/>
        <w:rPr>
          <w:rFonts w:ascii="Calibri" w:hAnsi="Calibri"/>
          <w:sz w:val="22"/>
          <w:szCs w:val="22"/>
          <w:lang w:eastAsia="en-GB"/>
        </w:rPr>
      </w:pPr>
      <w:r>
        <w:t>3.2</w:t>
      </w:r>
      <w:r w:rsidRPr="004863C6">
        <w:rPr>
          <w:rFonts w:ascii="Calibri" w:hAnsi="Calibri"/>
          <w:sz w:val="22"/>
          <w:szCs w:val="22"/>
          <w:lang w:eastAsia="en-GB"/>
        </w:rPr>
        <w:tab/>
      </w:r>
      <w:r>
        <w:t>Abbreviations</w:t>
      </w:r>
      <w:r>
        <w:tab/>
      </w:r>
      <w:r>
        <w:fldChar w:fldCharType="begin" w:fldLock="1"/>
      </w:r>
      <w:r>
        <w:instrText xml:space="preserve"> PAGEREF _Toc82528338 \h </w:instrText>
      </w:r>
      <w:r>
        <w:fldChar w:fldCharType="separate"/>
      </w:r>
      <w:r>
        <w:t>7</w:t>
      </w:r>
      <w:r>
        <w:fldChar w:fldCharType="end"/>
      </w:r>
    </w:p>
    <w:p w14:paraId="5CB891A1" w14:textId="14FD7DA3" w:rsidR="00AE0C27" w:rsidRPr="004863C6" w:rsidRDefault="00AE0C27">
      <w:pPr>
        <w:pStyle w:val="TOC1"/>
        <w:rPr>
          <w:rFonts w:ascii="Calibri" w:hAnsi="Calibri"/>
          <w:szCs w:val="22"/>
          <w:lang w:eastAsia="en-GB"/>
        </w:rPr>
      </w:pPr>
      <w:r>
        <w:t>4</w:t>
      </w:r>
      <w:r w:rsidRPr="004863C6">
        <w:rPr>
          <w:rFonts w:ascii="Calibri" w:hAnsi="Calibri"/>
          <w:szCs w:val="22"/>
          <w:lang w:eastAsia="en-GB"/>
        </w:rPr>
        <w:tab/>
      </w:r>
      <w:r>
        <w:t>Application identifiers</w:t>
      </w:r>
      <w:r>
        <w:tab/>
      </w:r>
      <w:r>
        <w:fldChar w:fldCharType="begin" w:fldLock="1"/>
      </w:r>
      <w:r>
        <w:instrText xml:space="preserve"> PAGEREF _Toc82528339 \h </w:instrText>
      </w:r>
      <w:r>
        <w:fldChar w:fldCharType="separate"/>
      </w:r>
      <w:r>
        <w:t>7</w:t>
      </w:r>
      <w:r>
        <w:fldChar w:fldCharType="end"/>
      </w:r>
    </w:p>
    <w:p w14:paraId="2FB7A8AD" w14:textId="71BA24FF" w:rsidR="00AE0C27" w:rsidRPr="004863C6" w:rsidRDefault="00AE0C27">
      <w:pPr>
        <w:pStyle w:val="TOC2"/>
        <w:rPr>
          <w:rFonts w:ascii="Calibri" w:hAnsi="Calibri"/>
          <w:sz w:val="22"/>
          <w:szCs w:val="22"/>
          <w:lang w:eastAsia="en-GB"/>
        </w:rPr>
      </w:pPr>
      <w:r>
        <w:t>4.1</w:t>
      </w:r>
      <w:r w:rsidRPr="004863C6">
        <w:rPr>
          <w:rFonts w:ascii="Calibri" w:hAnsi="Calibri"/>
          <w:sz w:val="22"/>
          <w:szCs w:val="22"/>
          <w:lang w:eastAsia="en-GB"/>
        </w:rPr>
        <w:tab/>
      </w:r>
      <w:r>
        <w:t>3GPP specific application identifiers</w:t>
      </w:r>
      <w:r>
        <w:tab/>
      </w:r>
      <w:r>
        <w:fldChar w:fldCharType="begin" w:fldLock="1"/>
      </w:r>
      <w:r>
        <w:instrText xml:space="preserve"> PAGEREF _Toc82528340 \h </w:instrText>
      </w:r>
      <w:r>
        <w:fldChar w:fldCharType="separate"/>
      </w:r>
      <w:r>
        <w:t>7</w:t>
      </w:r>
      <w:r>
        <w:fldChar w:fldCharType="end"/>
      </w:r>
    </w:p>
    <w:p w14:paraId="33CED0DC" w14:textId="06A38128" w:rsidR="00AE0C27" w:rsidRPr="004863C6" w:rsidRDefault="00AE0C27">
      <w:pPr>
        <w:pStyle w:val="TOC1"/>
        <w:rPr>
          <w:rFonts w:ascii="Calibri" w:hAnsi="Calibri"/>
          <w:szCs w:val="22"/>
          <w:lang w:eastAsia="en-GB"/>
        </w:rPr>
      </w:pPr>
      <w:r>
        <w:t>5</w:t>
      </w:r>
      <w:r w:rsidRPr="004863C6">
        <w:rPr>
          <w:rFonts w:ascii="Calibri" w:hAnsi="Calibri"/>
          <w:szCs w:val="22"/>
          <w:lang w:eastAsia="en-GB"/>
        </w:rPr>
        <w:tab/>
      </w:r>
      <w:r>
        <w:t>Command codes</w:t>
      </w:r>
      <w:r>
        <w:tab/>
      </w:r>
      <w:r>
        <w:fldChar w:fldCharType="begin" w:fldLock="1"/>
      </w:r>
      <w:r>
        <w:instrText xml:space="preserve"> PAGEREF _Toc82528341 \h </w:instrText>
      </w:r>
      <w:r>
        <w:fldChar w:fldCharType="separate"/>
      </w:r>
      <w:r>
        <w:t>9</w:t>
      </w:r>
      <w:r>
        <w:fldChar w:fldCharType="end"/>
      </w:r>
    </w:p>
    <w:p w14:paraId="202F63DC" w14:textId="59BED419" w:rsidR="00AE0C27" w:rsidRPr="004863C6" w:rsidRDefault="00AE0C27">
      <w:pPr>
        <w:pStyle w:val="TOC2"/>
        <w:rPr>
          <w:rFonts w:ascii="Calibri" w:hAnsi="Calibri"/>
          <w:sz w:val="22"/>
          <w:szCs w:val="22"/>
          <w:lang w:eastAsia="en-GB"/>
        </w:rPr>
      </w:pPr>
      <w:r>
        <w:t>5.1</w:t>
      </w:r>
      <w:r w:rsidRPr="004863C6">
        <w:rPr>
          <w:rFonts w:ascii="Calibri" w:hAnsi="Calibri"/>
          <w:sz w:val="22"/>
          <w:szCs w:val="22"/>
          <w:lang w:eastAsia="en-GB"/>
        </w:rPr>
        <w:tab/>
      </w:r>
      <w:r>
        <w:t>Command codes allocated for 3GPP</w:t>
      </w:r>
      <w:r>
        <w:tab/>
      </w:r>
      <w:r>
        <w:fldChar w:fldCharType="begin" w:fldLock="1"/>
      </w:r>
      <w:r>
        <w:instrText xml:space="preserve"> PAGEREF _Toc82528342 \h </w:instrText>
      </w:r>
      <w:r>
        <w:fldChar w:fldCharType="separate"/>
      </w:r>
      <w:r>
        <w:t>9</w:t>
      </w:r>
      <w:r>
        <w:fldChar w:fldCharType="end"/>
      </w:r>
    </w:p>
    <w:p w14:paraId="5516C3E4" w14:textId="7922406A" w:rsidR="00AE0C27" w:rsidRPr="004863C6" w:rsidRDefault="00AE0C27">
      <w:pPr>
        <w:pStyle w:val="TOC1"/>
        <w:rPr>
          <w:rFonts w:ascii="Calibri" w:hAnsi="Calibri"/>
          <w:szCs w:val="22"/>
          <w:lang w:eastAsia="en-GB"/>
        </w:rPr>
      </w:pPr>
      <w:r>
        <w:t>6</w:t>
      </w:r>
      <w:r w:rsidRPr="004863C6">
        <w:rPr>
          <w:rFonts w:ascii="Calibri" w:hAnsi="Calibri"/>
          <w:szCs w:val="22"/>
          <w:lang w:eastAsia="en-GB"/>
        </w:rPr>
        <w:tab/>
      </w:r>
      <w:r>
        <w:t>Vendor identifier</w:t>
      </w:r>
      <w:r>
        <w:tab/>
      </w:r>
      <w:r>
        <w:fldChar w:fldCharType="begin" w:fldLock="1"/>
      </w:r>
      <w:r>
        <w:instrText xml:space="preserve"> PAGEREF _Toc82528343 \h </w:instrText>
      </w:r>
      <w:r>
        <w:fldChar w:fldCharType="separate"/>
      </w:r>
      <w:r>
        <w:t>11</w:t>
      </w:r>
      <w:r>
        <w:fldChar w:fldCharType="end"/>
      </w:r>
    </w:p>
    <w:p w14:paraId="6565DAEA" w14:textId="66F3E1C4" w:rsidR="00AE0C27" w:rsidRPr="004863C6" w:rsidRDefault="00AE0C27">
      <w:pPr>
        <w:pStyle w:val="TOC2"/>
        <w:rPr>
          <w:rFonts w:ascii="Calibri" w:hAnsi="Calibri"/>
          <w:sz w:val="22"/>
          <w:szCs w:val="22"/>
          <w:lang w:eastAsia="en-GB"/>
        </w:rPr>
      </w:pPr>
      <w:r>
        <w:t>6.1</w:t>
      </w:r>
      <w:r w:rsidRPr="004863C6">
        <w:rPr>
          <w:rFonts w:ascii="Calibri" w:hAnsi="Calibri"/>
          <w:sz w:val="22"/>
          <w:szCs w:val="22"/>
          <w:lang w:eastAsia="en-GB"/>
        </w:rPr>
        <w:tab/>
      </w:r>
      <w:r>
        <w:t>3GPP's vendor identifier</w:t>
      </w:r>
      <w:r>
        <w:tab/>
      </w:r>
      <w:r>
        <w:fldChar w:fldCharType="begin" w:fldLock="1"/>
      </w:r>
      <w:r>
        <w:instrText xml:space="preserve"> PAGEREF _Toc82528344 \h </w:instrText>
      </w:r>
      <w:r>
        <w:fldChar w:fldCharType="separate"/>
      </w:r>
      <w:r>
        <w:t>11</w:t>
      </w:r>
      <w:r>
        <w:fldChar w:fldCharType="end"/>
      </w:r>
    </w:p>
    <w:p w14:paraId="0F8C4217" w14:textId="13E5F41C" w:rsidR="00AE0C27" w:rsidRPr="004863C6" w:rsidRDefault="00AE0C27">
      <w:pPr>
        <w:pStyle w:val="TOC1"/>
        <w:rPr>
          <w:rFonts w:ascii="Calibri" w:hAnsi="Calibri"/>
          <w:szCs w:val="22"/>
          <w:lang w:eastAsia="en-GB"/>
        </w:rPr>
      </w:pPr>
      <w:r>
        <w:t>7</w:t>
      </w:r>
      <w:r w:rsidRPr="004863C6">
        <w:rPr>
          <w:rFonts w:ascii="Calibri" w:hAnsi="Calibri"/>
          <w:szCs w:val="22"/>
          <w:lang w:eastAsia="en-GB"/>
        </w:rPr>
        <w:tab/>
      </w:r>
      <w:r>
        <w:t>Attribute-Value-Pair codes</w:t>
      </w:r>
      <w:r>
        <w:tab/>
      </w:r>
      <w:r>
        <w:fldChar w:fldCharType="begin" w:fldLock="1"/>
      </w:r>
      <w:r>
        <w:instrText xml:space="preserve"> PAGEREF _Toc82528345 \h </w:instrText>
      </w:r>
      <w:r>
        <w:fldChar w:fldCharType="separate"/>
      </w:r>
      <w:r>
        <w:t>12</w:t>
      </w:r>
      <w:r>
        <w:fldChar w:fldCharType="end"/>
      </w:r>
    </w:p>
    <w:p w14:paraId="12D0223B" w14:textId="5681FB2B" w:rsidR="00AE0C27" w:rsidRPr="004863C6" w:rsidRDefault="00AE0C27">
      <w:pPr>
        <w:pStyle w:val="TOC2"/>
        <w:rPr>
          <w:rFonts w:ascii="Calibri" w:hAnsi="Calibri"/>
          <w:sz w:val="22"/>
          <w:szCs w:val="22"/>
          <w:lang w:eastAsia="en-GB"/>
        </w:rPr>
      </w:pPr>
      <w:r>
        <w:t>7.1</w:t>
      </w:r>
      <w:r w:rsidRPr="004863C6">
        <w:rPr>
          <w:rFonts w:ascii="Calibri" w:hAnsi="Calibri"/>
          <w:sz w:val="22"/>
          <w:szCs w:val="22"/>
          <w:lang w:eastAsia="en-GB"/>
        </w:rPr>
        <w:tab/>
      </w:r>
      <w:r>
        <w:t>3GPP specific AVP codes</w:t>
      </w:r>
      <w:r>
        <w:tab/>
      </w:r>
      <w:r>
        <w:fldChar w:fldCharType="begin" w:fldLock="1"/>
      </w:r>
      <w:r>
        <w:instrText xml:space="preserve"> PAGEREF _Toc82528346 \h </w:instrText>
      </w:r>
      <w:r>
        <w:fldChar w:fldCharType="separate"/>
      </w:r>
      <w:r>
        <w:t>13</w:t>
      </w:r>
      <w:r>
        <w:fldChar w:fldCharType="end"/>
      </w:r>
    </w:p>
    <w:p w14:paraId="55BDFBE9" w14:textId="32346C35" w:rsidR="00AE0C27" w:rsidRPr="004863C6" w:rsidRDefault="00AE0C27">
      <w:pPr>
        <w:pStyle w:val="TOC1"/>
        <w:rPr>
          <w:rFonts w:ascii="Calibri" w:hAnsi="Calibri"/>
          <w:szCs w:val="22"/>
          <w:lang w:eastAsia="en-GB"/>
        </w:rPr>
      </w:pPr>
      <w:r>
        <w:t>8</w:t>
      </w:r>
      <w:r w:rsidRPr="004863C6">
        <w:rPr>
          <w:rFonts w:ascii="Calibri" w:hAnsi="Calibri"/>
          <w:szCs w:val="22"/>
          <w:lang w:eastAsia="en-GB"/>
        </w:rPr>
        <w:tab/>
      </w:r>
      <w:r>
        <w:t>Experimental result codes</w:t>
      </w:r>
      <w:r>
        <w:tab/>
      </w:r>
      <w:r>
        <w:fldChar w:fldCharType="begin" w:fldLock="1"/>
      </w:r>
      <w:r>
        <w:instrText xml:space="preserve"> PAGEREF _Toc82528347 \h </w:instrText>
      </w:r>
      <w:r>
        <w:fldChar w:fldCharType="separate"/>
      </w:r>
      <w:r>
        <w:t>38</w:t>
      </w:r>
      <w:r>
        <w:fldChar w:fldCharType="end"/>
      </w:r>
    </w:p>
    <w:p w14:paraId="7476089C" w14:textId="287F6707" w:rsidR="00AE0C27" w:rsidRPr="004863C6" w:rsidRDefault="00AE0C27">
      <w:pPr>
        <w:pStyle w:val="TOC2"/>
        <w:rPr>
          <w:rFonts w:ascii="Calibri" w:hAnsi="Calibri"/>
          <w:sz w:val="22"/>
          <w:szCs w:val="22"/>
          <w:lang w:eastAsia="en-GB"/>
        </w:rPr>
      </w:pPr>
      <w:r>
        <w:t>8.1</w:t>
      </w:r>
      <w:r w:rsidRPr="004863C6">
        <w:rPr>
          <w:rFonts w:ascii="Calibri" w:hAnsi="Calibri"/>
          <w:sz w:val="22"/>
          <w:szCs w:val="22"/>
          <w:lang w:eastAsia="en-GB"/>
        </w:rPr>
        <w:tab/>
      </w:r>
      <w:r>
        <w:t>3GPP specific result codes</w:t>
      </w:r>
      <w:r>
        <w:tab/>
      </w:r>
      <w:r>
        <w:fldChar w:fldCharType="begin" w:fldLock="1"/>
      </w:r>
      <w:r>
        <w:instrText xml:space="preserve"> PAGEREF _Toc82528348 \h </w:instrText>
      </w:r>
      <w:r>
        <w:fldChar w:fldCharType="separate"/>
      </w:r>
      <w:r>
        <w:t>38</w:t>
      </w:r>
      <w:r>
        <w:fldChar w:fldCharType="end"/>
      </w:r>
    </w:p>
    <w:p w14:paraId="6F35493F" w14:textId="73944955" w:rsidR="00AE0C27" w:rsidRPr="004863C6" w:rsidRDefault="00AE0C27">
      <w:pPr>
        <w:pStyle w:val="TOC3"/>
        <w:rPr>
          <w:rFonts w:ascii="Calibri" w:hAnsi="Calibri"/>
          <w:sz w:val="22"/>
          <w:szCs w:val="22"/>
          <w:lang w:eastAsia="en-GB"/>
        </w:rPr>
      </w:pPr>
      <w:r>
        <w:t>8.1.1</w:t>
      </w:r>
      <w:r w:rsidRPr="004863C6">
        <w:rPr>
          <w:rFonts w:ascii="Calibri" w:hAnsi="Calibri"/>
          <w:sz w:val="22"/>
          <w:szCs w:val="22"/>
          <w:lang w:eastAsia="en-GB"/>
        </w:rPr>
        <w:tab/>
      </w:r>
      <w:r>
        <w:t>Informational</w:t>
      </w:r>
      <w:r>
        <w:tab/>
      </w:r>
      <w:r>
        <w:fldChar w:fldCharType="begin" w:fldLock="1"/>
      </w:r>
      <w:r>
        <w:instrText xml:space="preserve"> PAGEREF _Toc82528349 \h </w:instrText>
      </w:r>
      <w:r>
        <w:fldChar w:fldCharType="separate"/>
      </w:r>
      <w:r>
        <w:t>38</w:t>
      </w:r>
      <w:r>
        <w:fldChar w:fldCharType="end"/>
      </w:r>
    </w:p>
    <w:p w14:paraId="6A47EA66" w14:textId="10FA21C2" w:rsidR="00AE0C27" w:rsidRPr="004863C6" w:rsidRDefault="00AE0C27">
      <w:pPr>
        <w:pStyle w:val="TOC3"/>
        <w:rPr>
          <w:rFonts w:ascii="Calibri" w:hAnsi="Calibri"/>
          <w:sz w:val="22"/>
          <w:szCs w:val="22"/>
          <w:lang w:eastAsia="en-GB"/>
        </w:rPr>
      </w:pPr>
      <w:r>
        <w:t>8.1.2</w:t>
      </w:r>
      <w:r w:rsidRPr="004863C6">
        <w:rPr>
          <w:rFonts w:ascii="Calibri" w:hAnsi="Calibri"/>
          <w:sz w:val="22"/>
          <w:szCs w:val="22"/>
          <w:lang w:eastAsia="en-GB"/>
        </w:rPr>
        <w:tab/>
      </w:r>
      <w:r>
        <w:t>Success</w:t>
      </w:r>
      <w:r>
        <w:tab/>
      </w:r>
      <w:r>
        <w:fldChar w:fldCharType="begin" w:fldLock="1"/>
      </w:r>
      <w:r>
        <w:instrText xml:space="preserve"> PAGEREF _Toc82528350 \h </w:instrText>
      </w:r>
      <w:r>
        <w:fldChar w:fldCharType="separate"/>
      </w:r>
      <w:r>
        <w:t>38</w:t>
      </w:r>
      <w:r>
        <w:fldChar w:fldCharType="end"/>
      </w:r>
    </w:p>
    <w:p w14:paraId="63F83646" w14:textId="10E2D514" w:rsidR="00AE0C27" w:rsidRPr="004863C6" w:rsidRDefault="00AE0C27">
      <w:pPr>
        <w:pStyle w:val="TOC3"/>
        <w:rPr>
          <w:rFonts w:ascii="Calibri" w:hAnsi="Calibri"/>
          <w:sz w:val="22"/>
          <w:szCs w:val="22"/>
          <w:lang w:eastAsia="en-GB"/>
        </w:rPr>
      </w:pPr>
      <w:r>
        <w:t>8.1.3</w:t>
      </w:r>
      <w:r w:rsidRPr="004863C6">
        <w:rPr>
          <w:rFonts w:ascii="Calibri" w:hAnsi="Calibri"/>
          <w:sz w:val="22"/>
          <w:szCs w:val="22"/>
          <w:lang w:eastAsia="en-GB"/>
        </w:rPr>
        <w:tab/>
      </w:r>
      <w:r>
        <w:t>Transient Failures</w:t>
      </w:r>
      <w:r>
        <w:tab/>
      </w:r>
      <w:r>
        <w:fldChar w:fldCharType="begin" w:fldLock="1"/>
      </w:r>
      <w:r>
        <w:instrText xml:space="preserve"> PAGEREF _Toc82528351 \h </w:instrText>
      </w:r>
      <w:r>
        <w:fldChar w:fldCharType="separate"/>
      </w:r>
      <w:r>
        <w:t>39</w:t>
      </w:r>
      <w:r>
        <w:fldChar w:fldCharType="end"/>
      </w:r>
    </w:p>
    <w:p w14:paraId="444718DC" w14:textId="6EE65B23" w:rsidR="00AE0C27" w:rsidRPr="004863C6" w:rsidRDefault="00AE0C27">
      <w:pPr>
        <w:pStyle w:val="TOC3"/>
        <w:rPr>
          <w:rFonts w:ascii="Calibri" w:hAnsi="Calibri"/>
          <w:sz w:val="22"/>
          <w:szCs w:val="22"/>
          <w:lang w:eastAsia="en-GB"/>
        </w:rPr>
      </w:pPr>
      <w:r>
        <w:t>8.1.4</w:t>
      </w:r>
      <w:r w:rsidRPr="004863C6">
        <w:rPr>
          <w:rFonts w:ascii="Calibri" w:hAnsi="Calibri"/>
          <w:sz w:val="22"/>
          <w:szCs w:val="22"/>
          <w:lang w:eastAsia="en-GB"/>
        </w:rPr>
        <w:tab/>
      </w:r>
      <w:r>
        <w:t>Permanent Failures</w:t>
      </w:r>
      <w:r>
        <w:tab/>
      </w:r>
      <w:r>
        <w:fldChar w:fldCharType="begin" w:fldLock="1"/>
      </w:r>
      <w:r>
        <w:instrText xml:space="preserve"> PAGEREF _Toc82528352 \h </w:instrText>
      </w:r>
      <w:r>
        <w:fldChar w:fldCharType="separate"/>
      </w:r>
      <w:r>
        <w:t>39</w:t>
      </w:r>
      <w:r>
        <w:fldChar w:fldCharType="end"/>
      </w:r>
    </w:p>
    <w:p w14:paraId="76918C4E" w14:textId="2CBE6862" w:rsidR="00AE0C27" w:rsidRPr="004863C6" w:rsidRDefault="00AE0C27">
      <w:pPr>
        <w:pStyle w:val="TOC8"/>
        <w:rPr>
          <w:rFonts w:ascii="Calibri" w:hAnsi="Calibri"/>
          <w:b w:val="0"/>
          <w:szCs w:val="22"/>
          <w:lang w:eastAsia="en-GB"/>
        </w:rPr>
      </w:pPr>
      <w:r>
        <w:t>Annex A (informative): Assignment of the Diameter codes and identifiers in 3GPP</w:t>
      </w:r>
      <w:r>
        <w:tab/>
      </w:r>
      <w:r>
        <w:fldChar w:fldCharType="begin" w:fldLock="1"/>
      </w:r>
      <w:r>
        <w:instrText xml:space="preserve"> PAGEREF _Toc82528353 \h </w:instrText>
      </w:r>
      <w:r>
        <w:fldChar w:fldCharType="separate"/>
      </w:r>
      <w:r>
        <w:t>43</w:t>
      </w:r>
      <w:r>
        <w:fldChar w:fldCharType="end"/>
      </w:r>
    </w:p>
    <w:p w14:paraId="48C08B1D" w14:textId="51709A2F" w:rsidR="00AE0C27" w:rsidRPr="004863C6" w:rsidRDefault="00AE0C27">
      <w:pPr>
        <w:pStyle w:val="TOC1"/>
        <w:rPr>
          <w:rFonts w:ascii="Calibri" w:hAnsi="Calibri"/>
          <w:szCs w:val="22"/>
          <w:lang w:eastAsia="en-GB"/>
        </w:rPr>
      </w:pPr>
      <w:r>
        <w:t>A.1</w:t>
      </w:r>
      <w:r w:rsidRPr="004863C6">
        <w:rPr>
          <w:rFonts w:ascii="Calibri" w:hAnsi="Calibri"/>
          <w:szCs w:val="22"/>
          <w:lang w:eastAsia="en-GB"/>
        </w:rPr>
        <w:tab/>
      </w:r>
      <w:r>
        <w:t>Application identifiers</w:t>
      </w:r>
      <w:r>
        <w:tab/>
      </w:r>
      <w:r>
        <w:fldChar w:fldCharType="begin" w:fldLock="1"/>
      </w:r>
      <w:r>
        <w:instrText xml:space="preserve"> PAGEREF _Toc82528354 \h </w:instrText>
      </w:r>
      <w:r>
        <w:fldChar w:fldCharType="separate"/>
      </w:r>
      <w:r>
        <w:t>43</w:t>
      </w:r>
      <w:r>
        <w:fldChar w:fldCharType="end"/>
      </w:r>
    </w:p>
    <w:p w14:paraId="1DA5BE44" w14:textId="51C6E886" w:rsidR="00AE0C27" w:rsidRPr="004863C6" w:rsidRDefault="00AE0C27">
      <w:pPr>
        <w:pStyle w:val="TOC1"/>
        <w:rPr>
          <w:rFonts w:ascii="Calibri" w:hAnsi="Calibri"/>
          <w:szCs w:val="22"/>
          <w:lang w:eastAsia="en-GB"/>
        </w:rPr>
      </w:pPr>
      <w:r>
        <w:t>A.2</w:t>
      </w:r>
      <w:r w:rsidRPr="004863C6">
        <w:rPr>
          <w:rFonts w:ascii="Calibri" w:hAnsi="Calibri"/>
          <w:szCs w:val="22"/>
          <w:lang w:eastAsia="en-GB"/>
        </w:rPr>
        <w:tab/>
      </w:r>
      <w:r>
        <w:t>Command codes</w:t>
      </w:r>
      <w:r>
        <w:tab/>
      </w:r>
      <w:r>
        <w:fldChar w:fldCharType="begin" w:fldLock="1"/>
      </w:r>
      <w:r>
        <w:instrText xml:space="preserve"> PAGEREF _Toc82528355 \h </w:instrText>
      </w:r>
      <w:r>
        <w:fldChar w:fldCharType="separate"/>
      </w:r>
      <w:r>
        <w:t>43</w:t>
      </w:r>
      <w:r>
        <w:fldChar w:fldCharType="end"/>
      </w:r>
    </w:p>
    <w:p w14:paraId="7A80EB4D" w14:textId="5EA4BADC" w:rsidR="00AE0C27" w:rsidRPr="004863C6" w:rsidRDefault="00AE0C27">
      <w:pPr>
        <w:pStyle w:val="TOC1"/>
        <w:rPr>
          <w:rFonts w:ascii="Calibri" w:hAnsi="Calibri"/>
          <w:szCs w:val="22"/>
          <w:lang w:eastAsia="en-GB"/>
        </w:rPr>
      </w:pPr>
      <w:r>
        <w:t>A.3</w:t>
      </w:r>
      <w:r w:rsidRPr="004863C6">
        <w:rPr>
          <w:rFonts w:ascii="Calibri" w:hAnsi="Calibri"/>
          <w:szCs w:val="22"/>
          <w:lang w:eastAsia="en-GB"/>
        </w:rPr>
        <w:tab/>
      </w:r>
      <w:r>
        <w:t>AVP codes</w:t>
      </w:r>
      <w:r>
        <w:tab/>
      </w:r>
      <w:r>
        <w:fldChar w:fldCharType="begin" w:fldLock="1"/>
      </w:r>
      <w:r>
        <w:instrText xml:space="preserve"> PAGEREF _Toc82528356 \h </w:instrText>
      </w:r>
      <w:r>
        <w:fldChar w:fldCharType="separate"/>
      </w:r>
      <w:r>
        <w:t>43</w:t>
      </w:r>
      <w:r>
        <w:fldChar w:fldCharType="end"/>
      </w:r>
    </w:p>
    <w:p w14:paraId="3ECFD671" w14:textId="24A3D5A4" w:rsidR="00AE0C27" w:rsidRPr="004863C6" w:rsidRDefault="00AE0C27">
      <w:pPr>
        <w:pStyle w:val="TOC1"/>
        <w:rPr>
          <w:rFonts w:ascii="Calibri" w:hAnsi="Calibri"/>
          <w:szCs w:val="22"/>
          <w:lang w:eastAsia="en-GB"/>
        </w:rPr>
      </w:pPr>
      <w:r>
        <w:t>A.4</w:t>
      </w:r>
      <w:r w:rsidRPr="004863C6">
        <w:rPr>
          <w:rFonts w:ascii="Calibri" w:hAnsi="Calibri"/>
          <w:szCs w:val="22"/>
          <w:lang w:eastAsia="en-GB"/>
        </w:rPr>
        <w:tab/>
      </w:r>
      <w:r>
        <w:t>Result codes</w:t>
      </w:r>
      <w:r>
        <w:tab/>
      </w:r>
      <w:r>
        <w:fldChar w:fldCharType="begin" w:fldLock="1"/>
      </w:r>
      <w:r>
        <w:instrText xml:space="preserve"> PAGEREF _Toc82528357 \h </w:instrText>
      </w:r>
      <w:r>
        <w:fldChar w:fldCharType="separate"/>
      </w:r>
      <w:r>
        <w:t>43</w:t>
      </w:r>
      <w:r>
        <w:fldChar w:fldCharType="end"/>
      </w:r>
    </w:p>
    <w:p w14:paraId="4662956D" w14:textId="4F0416FF" w:rsidR="00AE0C27" w:rsidRPr="004863C6" w:rsidRDefault="00AE0C27">
      <w:pPr>
        <w:pStyle w:val="TOC8"/>
        <w:rPr>
          <w:rFonts w:ascii="Calibri" w:hAnsi="Calibri"/>
          <w:b w:val="0"/>
          <w:szCs w:val="22"/>
          <w:lang w:eastAsia="en-GB"/>
        </w:rPr>
      </w:pPr>
      <w:r>
        <w:t>Annex B (informative): Change history</w:t>
      </w:r>
      <w:r>
        <w:tab/>
      </w:r>
      <w:r>
        <w:fldChar w:fldCharType="begin" w:fldLock="1"/>
      </w:r>
      <w:r>
        <w:instrText xml:space="preserve"> PAGEREF _Toc82528358 \h </w:instrText>
      </w:r>
      <w:r>
        <w:fldChar w:fldCharType="separate"/>
      </w:r>
      <w:r>
        <w:t>45</w:t>
      </w:r>
      <w:r>
        <w:fldChar w:fldCharType="end"/>
      </w:r>
    </w:p>
    <w:p w14:paraId="29FCDC4F" w14:textId="4F0B5169" w:rsidR="00080512" w:rsidRPr="004D3578" w:rsidRDefault="0001345A">
      <w:r>
        <w:rPr>
          <w:noProof/>
          <w:sz w:val="22"/>
        </w:rPr>
        <w:fldChar w:fldCharType="end"/>
      </w:r>
    </w:p>
    <w:p w14:paraId="649C8875" w14:textId="77777777" w:rsidR="00080512" w:rsidRDefault="00080512" w:rsidP="00E3130E">
      <w:pPr>
        <w:pStyle w:val="Heading1"/>
      </w:pPr>
      <w:r w:rsidRPr="004D3578">
        <w:br w:type="page"/>
      </w:r>
      <w:bookmarkStart w:id="11" w:name="foreword"/>
      <w:bookmarkStart w:id="12" w:name="_Toc27377338"/>
      <w:bookmarkStart w:id="13" w:name="_Toc27379372"/>
      <w:bookmarkStart w:id="14" w:name="_Toc36019219"/>
      <w:bookmarkStart w:id="15" w:name="_Toc44865177"/>
      <w:bookmarkStart w:id="16" w:name="_Toc82528333"/>
      <w:bookmarkEnd w:id="11"/>
      <w:r w:rsidRPr="004D3578">
        <w:lastRenderedPageBreak/>
        <w:t>Foreword</w:t>
      </w:r>
      <w:bookmarkEnd w:id="12"/>
      <w:bookmarkEnd w:id="13"/>
      <w:bookmarkEnd w:id="14"/>
      <w:bookmarkEnd w:id="15"/>
      <w:bookmarkEnd w:id="16"/>
    </w:p>
    <w:p w14:paraId="642BCE76" w14:textId="77777777" w:rsidR="00080512" w:rsidRPr="004D3578" w:rsidRDefault="00080512">
      <w:r w:rsidRPr="004D3578">
        <w:t>This Tech</w:t>
      </w:r>
      <w:r w:rsidRPr="00E3130E">
        <w:t xml:space="preserve">nical </w:t>
      </w:r>
      <w:bookmarkStart w:id="17" w:name="spectype3"/>
      <w:r w:rsidRPr="00E3130E">
        <w:t>Specification</w:t>
      </w:r>
      <w:bookmarkEnd w:id="17"/>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0"/>
      </w:pPr>
      <w:r w:rsidRPr="004D3578">
        <w:t>Version x.y.z</w:t>
      </w:r>
    </w:p>
    <w:p w14:paraId="1D0A2A79" w14:textId="77777777" w:rsidR="00080512" w:rsidRPr="004D3578" w:rsidRDefault="00080512">
      <w:pPr>
        <w:pStyle w:val="B10"/>
      </w:pPr>
      <w:r w:rsidRPr="004D3578">
        <w:t>where:</w:t>
      </w:r>
    </w:p>
    <w:p w14:paraId="2A0C2DD7" w14:textId="77777777" w:rsidR="00080512" w:rsidRPr="004D3578" w:rsidRDefault="00080512">
      <w:pPr>
        <w:pStyle w:val="B20"/>
      </w:pPr>
      <w:r w:rsidRPr="004D3578">
        <w:t>x</w:t>
      </w:r>
      <w:r w:rsidRPr="004D3578">
        <w:tab/>
        <w:t>the first digit:</w:t>
      </w:r>
    </w:p>
    <w:p w14:paraId="30474854" w14:textId="77777777" w:rsidR="00080512" w:rsidRPr="004D3578" w:rsidRDefault="00080512">
      <w:pPr>
        <w:pStyle w:val="B30"/>
      </w:pPr>
      <w:r w:rsidRPr="004D3578">
        <w:t>1</w:t>
      </w:r>
      <w:r w:rsidRPr="004D3578">
        <w:tab/>
        <w:t>presented to TSG for information;</w:t>
      </w:r>
    </w:p>
    <w:p w14:paraId="39AE9356" w14:textId="77777777" w:rsidR="00080512" w:rsidRPr="004D3578" w:rsidRDefault="00080512">
      <w:pPr>
        <w:pStyle w:val="B30"/>
      </w:pPr>
      <w:r w:rsidRPr="004D3578">
        <w:t>2</w:t>
      </w:r>
      <w:r w:rsidRPr="004D3578">
        <w:tab/>
        <w:t>presented to TSG for approval;</w:t>
      </w:r>
    </w:p>
    <w:p w14:paraId="79571564" w14:textId="77777777" w:rsidR="00080512" w:rsidRPr="004D3578" w:rsidRDefault="00080512">
      <w:pPr>
        <w:pStyle w:val="B30"/>
      </w:pPr>
      <w:r w:rsidRPr="004D3578">
        <w:t>3</w:t>
      </w:r>
      <w:r w:rsidRPr="004D3578">
        <w:tab/>
        <w:t>or greater indicates TSG approved document under change control.</w:t>
      </w:r>
    </w:p>
    <w:p w14:paraId="1CDCA4A7"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7A54FF1" w14:textId="77777777" w:rsidR="00080512" w:rsidRDefault="00080512">
      <w:pPr>
        <w:pStyle w:val="B20"/>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E3130E">
      <w:pPr>
        <w:pStyle w:val="Heading1"/>
        <w:rPr>
          <w:lang w:eastAsia="en-GB"/>
        </w:rPr>
      </w:pPr>
      <w:bookmarkStart w:id="18" w:name="introduction"/>
      <w:bookmarkStart w:id="19" w:name="scope"/>
      <w:bookmarkStart w:id="20" w:name="_Toc19718265"/>
      <w:bookmarkStart w:id="21" w:name="_Toc27377340"/>
      <w:bookmarkStart w:id="22" w:name="_Toc27379373"/>
      <w:bookmarkStart w:id="23" w:name="_Toc36019220"/>
      <w:bookmarkStart w:id="24" w:name="_Toc44865178"/>
      <w:bookmarkStart w:id="25" w:name="_Toc82528334"/>
      <w:bookmarkEnd w:id="18"/>
      <w:bookmarkEnd w:id="19"/>
      <w:r>
        <w:t>1</w:t>
      </w:r>
      <w:r>
        <w:tab/>
        <w:t>Scope</w:t>
      </w:r>
      <w:bookmarkEnd w:id="20"/>
      <w:bookmarkEnd w:id="21"/>
      <w:bookmarkEnd w:id="22"/>
      <w:bookmarkEnd w:id="23"/>
      <w:bookmarkEnd w:id="24"/>
      <w:bookmarkEnd w:id="25"/>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E3130E">
      <w:pPr>
        <w:pStyle w:val="Heading1"/>
      </w:pPr>
      <w:bookmarkStart w:id="26" w:name="_Toc19718266"/>
      <w:bookmarkStart w:id="27" w:name="_Toc27377341"/>
      <w:bookmarkStart w:id="28" w:name="_Toc27379374"/>
      <w:bookmarkStart w:id="29" w:name="_Toc36019221"/>
      <w:bookmarkStart w:id="30" w:name="_Toc44865179"/>
      <w:bookmarkStart w:id="31" w:name="_Toc82528335"/>
      <w:r>
        <w:t>2</w:t>
      </w:r>
      <w:r>
        <w:tab/>
        <w:t>References</w:t>
      </w:r>
      <w:bookmarkEnd w:id="26"/>
      <w:bookmarkEnd w:id="27"/>
      <w:bookmarkEnd w:id="28"/>
      <w:bookmarkEnd w:id="29"/>
      <w:bookmarkEnd w:id="30"/>
      <w:bookmarkEnd w:id="31"/>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0"/>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0"/>
      </w:pPr>
      <w:r>
        <w:t>-</w:t>
      </w:r>
      <w:r>
        <w:tab/>
        <w:t>For a specific reference, subsequent revisions do not apply.</w:t>
      </w:r>
    </w:p>
    <w:p w14:paraId="4E2E3A1E" w14:textId="77777777" w:rsidR="00E3130E" w:rsidRDefault="00E3130E" w:rsidP="00E3130E">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rPr>
          <w:lang w:eastAsia="en-GB"/>
        </w:rPr>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rPr>
          <w:lang w:eastAsia="en-GB"/>
        </w:rPr>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45FBC7E8" w14:textId="77777777" w:rsidR="00E3130E" w:rsidRDefault="00E3130E" w:rsidP="00E3130E">
      <w:pPr>
        <w:pStyle w:val="Heading1"/>
      </w:pPr>
      <w:bookmarkStart w:id="32" w:name="_Toc19718267"/>
      <w:bookmarkStart w:id="33" w:name="_Toc27377342"/>
      <w:bookmarkStart w:id="34" w:name="_Toc27379375"/>
      <w:bookmarkStart w:id="35" w:name="_Toc36019222"/>
      <w:bookmarkStart w:id="36" w:name="_Toc44865180"/>
      <w:bookmarkStart w:id="37" w:name="_Toc82528336"/>
      <w:r>
        <w:t>3</w:t>
      </w:r>
      <w:r>
        <w:tab/>
        <w:t>Definitions and abbreviations</w:t>
      </w:r>
      <w:bookmarkEnd w:id="32"/>
      <w:bookmarkEnd w:id="33"/>
      <w:bookmarkEnd w:id="34"/>
      <w:bookmarkEnd w:id="35"/>
      <w:bookmarkEnd w:id="36"/>
      <w:bookmarkEnd w:id="37"/>
    </w:p>
    <w:p w14:paraId="6730EB11" w14:textId="77777777" w:rsidR="00E3130E" w:rsidRDefault="00E3130E" w:rsidP="00E3130E">
      <w:pPr>
        <w:pStyle w:val="Heading2"/>
      </w:pPr>
      <w:bookmarkStart w:id="38" w:name="_Toc19718268"/>
      <w:bookmarkStart w:id="39" w:name="_Toc27377343"/>
      <w:bookmarkStart w:id="40" w:name="_Toc27379376"/>
      <w:bookmarkStart w:id="41" w:name="_Toc36019223"/>
      <w:bookmarkStart w:id="42" w:name="_Toc44865181"/>
      <w:bookmarkStart w:id="43" w:name="_Toc82528337"/>
      <w:r>
        <w:t>3.1</w:t>
      </w:r>
      <w:r>
        <w:tab/>
        <w:t>Definitions</w:t>
      </w:r>
      <w:bookmarkEnd w:id="38"/>
      <w:bookmarkEnd w:id="39"/>
      <w:bookmarkEnd w:id="40"/>
      <w:bookmarkEnd w:id="41"/>
      <w:bookmarkEnd w:id="42"/>
      <w:bookmarkEnd w:id="43"/>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E3130E">
      <w:pPr>
        <w:pStyle w:val="Heading2"/>
      </w:pPr>
      <w:bookmarkStart w:id="44" w:name="_Toc19718269"/>
      <w:bookmarkStart w:id="45" w:name="_Toc27377344"/>
      <w:bookmarkStart w:id="46" w:name="_Toc27379377"/>
      <w:bookmarkStart w:id="47" w:name="_Toc36019224"/>
      <w:bookmarkStart w:id="48" w:name="_Toc44865182"/>
      <w:bookmarkStart w:id="49" w:name="_Toc82528338"/>
      <w:r>
        <w:t>3.2</w:t>
      </w:r>
      <w:r>
        <w:tab/>
        <w:t>Abbreviations</w:t>
      </w:r>
      <w:bookmarkEnd w:id="44"/>
      <w:bookmarkEnd w:id="45"/>
      <w:bookmarkEnd w:id="46"/>
      <w:bookmarkEnd w:id="47"/>
      <w:bookmarkEnd w:id="48"/>
      <w:bookmarkEnd w:id="49"/>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E3130E">
      <w:pPr>
        <w:pStyle w:val="Heading1"/>
      </w:pPr>
      <w:bookmarkStart w:id="50" w:name="_Toc19718270"/>
      <w:bookmarkStart w:id="51" w:name="_Toc27377345"/>
      <w:bookmarkStart w:id="52" w:name="_Toc27379378"/>
      <w:bookmarkStart w:id="53" w:name="_Toc36019225"/>
      <w:bookmarkStart w:id="54" w:name="_Toc44865183"/>
      <w:bookmarkStart w:id="55" w:name="_Toc82528339"/>
      <w:r>
        <w:t>4</w:t>
      </w:r>
      <w:r>
        <w:tab/>
        <w:t>Application identifiers</w:t>
      </w:r>
      <w:bookmarkEnd w:id="50"/>
      <w:bookmarkEnd w:id="51"/>
      <w:bookmarkEnd w:id="52"/>
      <w:bookmarkEnd w:id="53"/>
      <w:bookmarkEnd w:id="54"/>
      <w:bookmarkEnd w:id="55"/>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E3130E">
      <w:pPr>
        <w:pStyle w:val="Heading2"/>
        <w:tabs>
          <w:tab w:val="left" w:pos="1140"/>
        </w:tabs>
        <w:ind w:left="1140" w:hanging="1140"/>
      </w:pPr>
      <w:bookmarkStart w:id="56" w:name="_Toc19718271"/>
      <w:bookmarkStart w:id="57" w:name="_Toc27377346"/>
      <w:bookmarkStart w:id="58" w:name="_Toc27379379"/>
      <w:bookmarkStart w:id="59" w:name="_Toc36019226"/>
      <w:bookmarkStart w:id="60" w:name="_Toc44865184"/>
      <w:bookmarkStart w:id="61" w:name="_Toc82528340"/>
      <w:r>
        <w:t>4.1</w:t>
      </w:r>
      <w:r>
        <w:tab/>
        <w:t>3GPP specific application identifiers</w:t>
      </w:r>
      <w:bookmarkEnd w:id="56"/>
      <w:bookmarkEnd w:id="57"/>
      <w:bookmarkEnd w:id="58"/>
      <w:bookmarkEnd w:id="59"/>
      <w:bookmarkEnd w:id="60"/>
      <w:bookmarkEnd w:id="61"/>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rPr>
                <w:lang w:eastAsia="en-GB"/>
              </w:rPr>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rPr>
                <w:lang w:eastAsia="en-GB"/>
              </w:rPr>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rPr>
                <w:lang w:eastAsia="en-GB"/>
              </w:rPr>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rPr>
                <w:lang w:eastAsia="en-GB"/>
              </w:rPr>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bl>
    <w:p w14:paraId="51DC6E7D" w14:textId="77777777" w:rsidR="00E3130E" w:rsidRDefault="00E3130E" w:rsidP="00E3130E">
      <w:pPr>
        <w:ind w:left="360"/>
        <w:rPr>
          <w:lang w:eastAsia="en-GB"/>
        </w:rPr>
      </w:pPr>
    </w:p>
    <w:p w14:paraId="10878F39" w14:textId="77777777" w:rsidR="00E3130E" w:rsidRDefault="00E3130E" w:rsidP="00E3130E">
      <w:pPr>
        <w:pStyle w:val="Heading1"/>
      </w:pPr>
      <w:bookmarkStart w:id="62" w:name="_Toc19718272"/>
      <w:bookmarkStart w:id="63" w:name="_Toc27377347"/>
      <w:bookmarkStart w:id="64" w:name="_Toc27379380"/>
      <w:bookmarkStart w:id="65" w:name="_Toc36019227"/>
      <w:bookmarkStart w:id="66" w:name="_Toc44865185"/>
      <w:bookmarkStart w:id="67" w:name="_Toc82528341"/>
      <w:r>
        <w:lastRenderedPageBreak/>
        <w:t>5</w:t>
      </w:r>
      <w:r>
        <w:tab/>
        <w:t>Command codes</w:t>
      </w:r>
      <w:bookmarkEnd w:id="62"/>
      <w:bookmarkEnd w:id="63"/>
      <w:bookmarkEnd w:id="64"/>
      <w:bookmarkEnd w:id="65"/>
      <w:bookmarkEnd w:id="66"/>
      <w:bookmarkEnd w:id="67"/>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E3130E">
      <w:pPr>
        <w:pStyle w:val="Heading2"/>
      </w:pPr>
      <w:bookmarkStart w:id="68" w:name="_Toc19718273"/>
      <w:bookmarkStart w:id="69" w:name="_Toc27377348"/>
      <w:bookmarkStart w:id="70" w:name="_Toc27379381"/>
      <w:bookmarkStart w:id="71" w:name="_Toc36019228"/>
      <w:bookmarkStart w:id="72" w:name="_Toc44865186"/>
      <w:bookmarkStart w:id="73" w:name="_Toc82528342"/>
      <w:r>
        <w:t>5.1</w:t>
      </w:r>
      <w:r>
        <w:tab/>
        <w:t>Command codes allocated for 3GPP</w:t>
      </w:r>
      <w:bookmarkEnd w:id="68"/>
      <w:bookmarkEnd w:id="69"/>
      <w:bookmarkEnd w:id="70"/>
      <w:bookmarkEnd w:id="71"/>
      <w:bookmarkEnd w:id="72"/>
      <w:bookmarkEnd w:id="73"/>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rPr>
          <w:lang w:eastAsia="en-GB"/>
        </w:rPr>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rPr>
                <w:lang w:eastAsia="en-GB"/>
              </w:rPr>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rPr>
                <w:lang w:eastAsia="en-GB"/>
              </w:rPr>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rPr>
                <w:lang w:eastAsia="en-GB"/>
              </w:rPr>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rPr>
                <w:lang w:eastAsia="en-GB"/>
              </w:rPr>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rPr>
                <w:lang w:eastAsia="en-GB"/>
              </w:rPr>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rPr>
                <w:lang w:eastAsia="en-GB"/>
              </w:rPr>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rPr>
                <w:lang w:eastAsia="en-GB"/>
              </w:rPr>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rPr>
                <w:lang w:eastAsia="en-GB"/>
              </w:rPr>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rPr>
                <w:lang w:eastAsia="en-GB"/>
              </w:rPr>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Pr>
        <w:rPr>
          <w:lang w:eastAsia="en-GB"/>
        </w:rPr>
      </w:pPr>
    </w:p>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rPr>
                <w:lang w:eastAsia="en-GB"/>
              </w:rPr>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rPr>
                <w:lang w:eastAsia="en-GB"/>
              </w:rPr>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rPr>
                <w:lang w:eastAsia="en-GB"/>
              </w:rPr>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rPr>
                <w:lang w:eastAsia="en-GB"/>
              </w:rPr>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rPr>
                <w:lang w:eastAsia="en-GB"/>
              </w:rPr>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rPr>
                <w:lang w:eastAsia="en-GB"/>
              </w:rPr>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eastAsia="en-GB"/>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rPr>
                <w:lang w:eastAsia="en-GB"/>
              </w:rPr>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rPr>
                <w:lang w:eastAsia="en-GB"/>
              </w:rPr>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eastAsia="en-GB"/>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rPr>
                <w:lang w:eastAsia="en-GB"/>
              </w:rPr>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rPr>
                <w:lang w:eastAsia="en-GB"/>
              </w:rPr>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eastAsia="en-GB"/>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rPr>
                <w:lang w:eastAsia="en-GB"/>
              </w:rPr>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rPr>
                <w:lang w:eastAsia="en-GB"/>
              </w:rPr>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eastAsia="en-GB"/>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eastAsia="en-GB"/>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rPr>
                <w:lang w:eastAsia="en-GB"/>
              </w:rPr>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eastAsia="en-GB"/>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rPr>
                <w:lang w:eastAsia="en-GB"/>
              </w:rPr>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rPr>
                <w:lang w:eastAsia="en-GB"/>
              </w:rPr>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rPr>
                <w:lang w:eastAsia="en-GB"/>
              </w:rPr>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rPr>
                <w:lang w:eastAsia="en-GB"/>
              </w:rPr>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rPr>
                <w:lang w:eastAsia="en-GB"/>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eastAsia="en-GB"/>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eastAsia="en-GB"/>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eastAsia="en-GB"/>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eastAsia="en-GB"/>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eastAsia="en-GB"/>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eastAsia="en-GB"/>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eastAsia="en-GB"/>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eastAsia="en-GB"/>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eastAsia="en-GB"/>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eastAsia="en-GB"/>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eastAsia="en-GB"/>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eastAsia="en-GB"/>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eastAsia="en-GB"/>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eastAsia="en-GB"/>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eastAsia="en-GB"/>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eastAsia="en-GB"/>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eastAsia="en-GB"/>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eastAsia="en-GB"/>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eastAsia="en-GB"/>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eastAsia="en-GB"/>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eastAsia="en-GB"/>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eastAsia="en-GB"/>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eastAsia="en-GB"/>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eastAsia="en-GB"/>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eastAsia="en-GB"/>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eastAsia="en-GB"/>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eastAsia="en-GB"/>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eastAsia="en-GB"/>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eastAsia="en-GB"/>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eastAsia="en-GB"/>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E3130E">
      <w:pPr>
        <w:pStyle w:val="Heading1"/>
      </w:pPr>
      <w:bookmarkStart w:id="74" w:name="_Toc19718274"/>
      <w:bookmarkStart w:id="75" w:name="_Toc27377349"/>
      <w:bookmarkStart w:id="76" w:name="_Toc27379382"/>
      <w:bookmarkStart w:id="77" w:name="_Toc36019229"/>
      <w:bookmarkStart w:id="78" w:name="_Toc44865187"/>
      <w:bookmarkStart w:id="79" w:name="_Toc82528343"/>
      <w:r>
        <w:t>6</w:t>
      </w:r>
      <w:r>
        <w:tab/>
        <w:t>Vendor identifier</w:t>
      </w:r>
      <w:bookmarkEnd w:id="74"/>
      <w:bookmarkEnd w:id="75"/>
      <w:bookmarkEnd w:id="76"/>
      <w:bookmarkEnd w:id="77"/>
      <w:bookmarkEnd w:id="78"/>
      <w:bookmarkEnd w:id="79"/>
    </w:p>
    <w:p w14:paraId="6AC6E717" w14:textId="77777777" w:rsidR="00E3130E" w:rsidRDefault="00E3130E" w:rsidP="00E3130E">
      <w:r>
        <w:t xml:space="preserve">The vendor identifier (also known as </w:t>
      </w:r>
      <w:smartTag w:uri="urn:schemas-microsoft-com:office:smarttags" w:element="place">
        <w:smartTag w:uri="urn:schemas-microsoft-com:office:smarttags" w:element="City">
          <w:r>
            <w:t>Enterprise</w:t>
          </w:r>
        </w:smartTag>
      </w:smartTag>
      <w:r>
        <w:t xml:space="preserv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E3130E">
      <w:pPr>
        <w:pStyle w:val="Heading2"/>
      </w:pPr>
      <w:bookmarkStart w:id="80" w:name="_Toc19718275"/>
      <w:bookmarkStart w:id="81" w:name="_Toc27377350"/>
      <w:bookmarkStart w:id="82" w:name="_Toc27379383"/>
      <w:bookmarkStart w:id="83" w:name="_Toc36019230"/>
      <w:bookmarkStart w:id="84" w:name="_Toc44865188"/>
      <w:bookmarkStart w:id="85" w:name="_Toc82528344"/>
      <w:r>
        <w:t>6.1</w:t>
      </w:r>
      <w:r>
        <w:tab/>
        <w:t>3GPP's vendor identifier</w:t>
      </w:r>
      <w:bookmarkEnd w:id="80"/>
      <w:bookmarkEnd w:id="81"/>
      <w:bookmarkEnd w:id="82"/>
      <w:bookmarkEnd w:id="83"/>
      <w:bookmarkEnd w:id="84"/>
      <w:bookmarkEnd w:id="85"/>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E3130E">
      <w:pPr>
        <w:pStyle w:val="Heading1"/>
      </w:pPr>
      <w:bookmarkStart w:id="86" w:name="_Toc19718276"/>
      <w:bookmarkStart w:id="87" w:name="_Toc27377351"/>
      <w:bookmarkStart w:id="88" w:name="_Toc27379384"/>
      <w:bookmarkStart w:id="89" w:name="_Toc36019231"/>
      <w:bookmarkStart w:id="90" w:name="_Toc44865189"/>
      <w:bookmarkStart w:id="91" w:name="_Toc82528345"/>
      <w:r>
        <w:lastRenderedPageBreak/>
        <w:t>7</w:t>
      </w:r>
      <w:r>
        <w:tab/>
        <w:t>Attribute-Value-Pair codes</w:t>
      </w:r>
      <w:bookmarkEnd w:id="86"/>
      <w:bookmarkEnd w:id="87"/>
      <w:bookmarkEnd w:id="88"/>
      <w:bookmarkEnd w:id="89"/>
      <w:bookmarkEnd w:id="90"/>
      <w:bookmarkEnd w:id="91"/>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E3130E">
      <w:pPr>
        <w:pStyle w:val="Heading2"/>
        <w:suppressLineNumbers/>
        <w:suppressAutoHyphens/>
      </w:pPr>
      <w:bookmarkStart w:id="92" w:name="_Toc19718277"/>
      <w:bookmarkStart w:id="93" w:name="_Toc27377352"/>
      <w:bookmarkStart w:id="94" w:name="_Toc27379385"/>
      <w:bookmarkStart w:id="95" w:name="_Toc36019232"/>
      <w:bookmarkStart w:id="96" w:name="_Toc44865190"/>
      <w:bookmarkStart w:id="97" w:name="_Toc82528346"/>
      <w:r>
        <w:lastRenderedPageBreak/>
        <w:t>7.1</w:t>
      </w:r>
      <w:r>
        <w:tab/>
        <w:t>3GPP specific AVP codes</w:t>
      </w:r>
      <w:bookmarkEnd w:id="92"/>
      <w:bookmarkEnd w:id="93"/>
      <w:bookmarkEnd w:id="94"/>
      <w:bookmarkEnd w:id="95"/>
      <w:bookmarkEnd w:id="96"/>
      <w:bookmarkEnd w:id="97"/>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14:paraId="1F725F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noProof w:val="0"/>
                <w:sz w:val="18"/>
              </w:rPr>
              <w:t>29.234 [6]</w:t>
            </w:r>
          </w:p>
        </w:tc>
      </w:tr>
      <w:tr w:rsidR="00E3130E" w14:paraId="001B4D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400</w:t>
            </w:r>
          </w:p>
        </w:tc>
        <w:tc>
          <w:tcPr>
            <w:tcW w:w="2675"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noProof w:val="0"/>
                <w:sz w:val="18"/>
              </w:rPr>
            </w:pPr>
            <w:r>
              <w:rPr>
                <w:rFonts w:ascii="Arial" w:hAnsi="Arial"/>
                <w:noProof w:val="0"/>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noProof w:val="0"/>
                <w:sz w:val="18"/>
              </w:rPr>
              <w:t>29.109 [7]</w:t>
            </w:r>
          </w:p>
        </w:tc>
      </w:tr>
      <w:tr w:rsidR="00E3130E" w14:paraId="3ECBF4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401</w:t>
            </w:r>
          </w:p>
        </w:tc>
        <w:tc>
          <w:tcPr>
            <w:tcW w:w="2675"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noProof w:val="0"/>
                <w:sz w:val="18"/>
              </w:rPr>
            </w:pPr>
            <w:r>
              <w:rPr>
                <w:rFonts w:ascii="Arial" w:hAnsi="Arial"/>
                <w:noProof w:val="0"/>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402</w:t>
            </w:r>
          </w:p>
        </w:tc>
        <w:tc>
          <w:tcPr>
            <w:tcW w:w="2675"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noProof w:val="0"/>
                <w:sz w:val="18"/>
              </w:rPr>
            </w:pPr>
            <w:r>
              <w:rPr>
                <w:rFonts w:ascii="Arial" w:hAnsi="Arial"/>
                <w:noProof w:val="0"/>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403</w:t>
            </w:r>
          </w:p>
        </w:tc>
        <w:tc>
          <w:tcPr>
            <w:tcW w:w="2675"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noProof w:val="0"/>
                <w:sz w:val="18"/>
              </w:rPr>
            </w:pPr>
            <w:r>
              <w:rPr>
                <w:rFonts w:ascii="Arial" w:hAnsi="Arial"/>
                <w:noProof w:val="0"/>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404</w:t>
            </w:r>
          </w:p>
        </w:tc>
        <w:tc>
          <w:tcPr>
            <w:tcW w:w="2675"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noProof w:val="0"/>
                <w:sz w:val="18"/>
              </w:rPr>
            </w:pPr>
            <w:r>
              <w:rPr>
                <w:rFonts w:ascii="Arial" w:hAnsi="Arial"/>
                <w:noProof w:val="0"/>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405</w:t>
            </w:r>
          </w:p>
        </w:tc>
        <w:tc>
          <w:tcPr>
            <w:tcW w:w="2675"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noProof w:val="0"/>
                <w:sz w:val="18"/>
              </w:rPr>
            </w:pPr>
            <w:r>
              <w:rPr>
                <w:rFonts w:ascii="Arial" w:hAnsi="Arial"/>
                <w:noProof w:val="0"/>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406</w:t>
            </w:r>
          </w:p>
        </w:tc>
        <w:tc>
          <w:tcPr>
            <w:tcW w:w="2675"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noProof w:val="0"/>
                <w:sz w:val="18"/>
              </w:rPr>
            </w:pPr>
            <w:r>
              <w:rPr>
                <w:rFonts w:ascii="Arial" w:hAnsi="Arial"/>
                <w:noProof w:val="0"/>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407</w:t>
            </w:r>
          </w:p>
        </w:tc>
        <w:tc>
          <w:tcPr>
            <w:tcW w:w="2675"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noProof w:val="0"/>
                <w:sz w:val="18"/>
              </w:rPr>
            </w:pPr>
            <w:r>
              <w:rPr>
                <w:rFonts w:ascii="Arial" w:hAnsi="Arial"/>
                <w:noProof w:val="0"/>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408</w:t>
            </w:r>
          </w:p>
        </w:tc>
        <w:tc>
          <w:tcPr>
            <w:tcW w:w="2675"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noProof w:val="0"/>
                <w:sz w:val="18"/>
              </w:rPr>
            </w:pPr>
            <w:r>
              <w:rPr>
                <w:rFonts w:ascii="Arial" w:hAnsi="Arial"/>
                <w:noProof w:val="0"/>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409</w:t>
            </w:r>
          </w:p>
        </w:tc>
        <w:tc>
          <w:tcPr>
            <w:tcW w:w="2675"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noProof w:val="0"/>
                <w:sz w:val="18"/>
              </w:rPr>
            </w:pPr>
            <w:r>
              <w:rPr>
                <w:rFonts w:ascii="Arial" w:hAnsi="Arial"/>
                <w:noProof w:val="0"/>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410</w:t>
            </w:r>
          </w:p>
        </w:tc>
        <w:tc>
          <w:tcPr>
            <w:tcW w:w="2675"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noProof w:val="0"/>
                <w:sz w:val="18"/>
              </w:rPr>
            </w:pPr>
            <w:r>
              <w:rPr>
                <w:rFonts w:ascii="Arial" w:hAnsi="Arial"/>
                <w:noProof w:val="0"/>
                <w:sz w:val="18"/>
              </w:rPr>
              <w:t>GBA-Type</w:t>
            </w:r>
          </w:p>
        </w:tc>
        <w:tc>
          <w:tcPr>
            <w:tcW w:w="1622"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411</w:t>
            </w:r>
          </w:p>
        </w:tc>
        <w:tc>
          <w:tcPr>
            <w:tcW w:w="2675"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noProof w:val="0"/>
                <w:sz w:val="18"/>
              </w:rPr>
            </w:pPr>
            <w:r>
              <w:rPr>
                <w:rFonts w:ascii="Arial" w:hAnsi="Arial"/>
                <w:noProof w:val="0"/>
                <w:sz w:val="18"/>
              </w:rPr>
              <w:t>UE-Id</w:t>
            </w:r>
          </w:p>
        </w:tc>
        <w:tc>
          <w:tcPr>
            <w:tcW w:w="1622"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412</w:t>
            </w:r>
          </w:p>
        </w:tc>
        <w:tc>
          <w:tcPr>
            <w:tcW w:w="2675"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noProof w:val="0"/>
                <w:sz w:val="18"/>
              </w:rPr>
            </w:pPr>
            <w:r>
              <w:rPr>
                <w:rFonts w:ascii="Arial" w:hAnsi="Arial"/>
                <w:noProof w:val="0"/>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413</w:t>
            </w:r>
          </w:p>
        </w:tc>
        <w:tc>
          <w:tcPr>
            <w:tcW w:w="2675"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noProof w:val="0"/>
                <w:sz w:val="18"/>
              </w:rPr>
            </w:pPr>
            <w:r>
              <w:rPr>
                <w:rFonts w:ascii="Arial" w:hAnsi="Arial"/>
                <w:noProof w:val="0"/>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414</w:t>
            </w:r>
          </w:p>
        </w:tc>
        <w:tc>
          <w:tcPr>
            <w:tcW w:w="2675"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noProof w:val="0"/>
                <w:sz w:val="18"/>
              </w:rPr>
            </w:pPr>
            <w:r>
              <w:rPr>
                <w:rFonts w:ascii="Arial" w:hAnsi="Arial"/>
                <w:noProof w:val="0"/>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415</w:t>
            </w:r>
          </w:p>
        </w:tc>
        <w:tc>
          <w:tcPr>
            <w:tcW w:w="2675"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noProof w:val="0"/>
                <w:sz w:val="18"/>
              </w:rPr>
            </w:pPr>
            <w:r>
              <w:rPr>
                <w:rFonts w:ascii="Arial" w:hAnsi="Arial"/>
                <w:noProof w:val="0"/>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416</w:t>
            </w:r>
          </w:p>
        </w:tc>
        <w:tc>
          <w:tcPr>
            <w:tcW w:w="2675"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noProof w:val="0"/>
                <w:sz w:val="18"/>
              </w:rPr>
            </w:pPr>
            <w:r>
              <w:rPr>
                <w:rFonts w:ascii="Arial" w:hAnsi="Arial"/>
                <w:noProof w:val="0"/>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417</w:t>
            </w:r>
          </w:p>
        </w:tc>
        <w:tc>
          <w:tcPr>
            <w:tcW w:w="2675"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noProof w:val="0"/>
                <w:sz w:val="18"/>
              </w:rPr>
            </w:pPr>
            <w:r>
              <w:rPr>
                <w:rFonts w:ascii="Arial" w:hAnsi="Arial"/>
                <w:noProof w:val="0"/>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418</w:t>
            </w:r>
          </w:p>
        </w:tc>
        <w:tc>
          <w:tcPr>
            <w:tcW w:w="2675"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noProof w:val="0"/>
                <w:sz w:val="18"/>
              </w:rPr>
            </w:pPr>
            <w:r>
              <w:rPr>
                <w:rFonts w:ascii="Arial" w:hAnsi="Arial"/>
                <w:noProof w:val="0"/>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419</w:t>
            </w:r>
          </w:p>
        </w:tc>
        <w:tc>
          <w:tcPr>
            <w:tcW w:w="2675"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noProof w:val="0"/>
                <w:sz w:val="18"/>
              </w:rPr>
            </w:pPr>
            <w:r>
              <w:rPr>
                <w:rFonts w:ascii="Arial" w:hAnsi="Arial"/>
                <w:noProof w:val="0"/>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420</w:t>
            </w:r>
          </w:p>
        </w:tc>
        <w:tc>
          <w:tcPr>
            <w:tcW w:w="2675"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noProof w:val="0"/>
                <w:sz w:val="18"/>
              </w:rPr>
            </w:pPr>
            <w:r>
              <w:rPr>
                <w:rFonts w:ascii="Arial" w:hAnsi="Arial"/>
                <w:noProof w:val="0"/>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rPr>
                <w:lang w:eastAsia="en-GB"/>
              </w:rPr>
            </w:pPr>
            <w:r>
              <w:t>548</w:t>
            </w:r>
          </w:p>
        </w:tc>
        <w:tc>
          <w:tcPr>
            <w:tcW w:w="2675"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rPr>
                <w:lang w:eastAsia="en-GB"/>
              </w:rPr>
            </w:pPr>
            <w:r>
              <w:t>549</w:t>
            </w:r>
          </w:p>
        </w:tc>
        <w:tc>
          <w:tcPr>
            <w:tcW w:w="2675"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rPr>
                <w:lang w:eastAsia="en-GB"/>
              </w:rPr>
            </w:pPr>
            <w:r>
              <w:t>550</w:t>
            </w:r>
          </w:p>
        </w:tc>
        <w:tc>
          <w:tcPr>
            <w:tcW w:w="2675"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rPr>
                <w:lang w:eastAsia="en-GB"/>
              </w:rPr>
            </w:pPr>
            <w:r>
              <w:t>551</w:t>
            </w:r>
          </w:p>
        </w:tc>
        <w:tc>
          <w:tcPr>
            <w:tcW w:w="2675"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rPr>
                <w:lang w:eastAsia="en-GB"/>
              </w:rPr>
            </w:pPr>
            <w:r>
              <w:t>552</w:t>
            </w:r>
          </w:p>
        </w:tc>
        <w:tc>
          <w:tcPr>
            <w:tcW w:w="2675"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rPr>
                <w:lang w:eastAsia="en-GB"/>
              </w:rPr>
            </w:pPr>
            <w:r>
              <w:t>553</w:t>
            </w:r>
          </w:p>
        </w:tc>
        <w:tc>
          <w:tcPr>
            <w:tcW w:w="2675"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rPr>
                <w:lang w:eastAsia="en-GB"/>
              </w:rPr>
            </w:pPr>
            <w:r>
              <w:t>554</w:t>
            </w:r>
          </w:p>
        </w:tc>
        <w:tc>
          <w:tcPr>
            <w:tcW w:w="2675"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rPr>
                <w:lang w:eastAsia="en-GB"/>
              </w:rPr>
            </w:pPr>
            <w:r>
              <w:t>555</w:t>
            </w:r>
          </w:p>
        </w:tc>
        <w:tc>
          <w:tcPr>
            <w:tcW w:w="2675"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rPr>
                <w:lang w:eastAsia="en-GB"/>
              </w:rPr>
            </w:pPr>
            <w:r>
              <w:t>556</w:t>
            </w:r>
          </w:p>
        </w:tc>
        <w:tc>
          <w:tcPr>
            <w:tcW w:w="2675"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rPr>
                <w:lang w:eastAsia="en-GB"/>
              </w:rPr>
            </w:pPr>
            <w:r>
              <w:t>557</w:t>
            </w:r>
          </w:p>
        </w:tc>
        <w:tc>
          <w:tcPr>
            <w:tcW w:w="2675"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rPr>
                <w:lang w:eastAsia="en-GB"/>
              </w:rPr>
            </w:pPr>
            <w:r>
              <w:t>558</w:t>
            </w:r>
          </w:p>
        </w:tc>
        <w:tc>
          <w:tcPr>
            <w:tcW w:w="2675"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rPr>
                <w:lang w:eastAsia="en-GB"/>
              </w:rPr>
            </w:pPr>
            <w:r>
              <w:t>559</w:t>
            </w:r>
          </w:p>
        </w:tc>
        <w:tc>
          <w:tcPr>
            <w:tcW w:w="2675"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rPr>
                <w:lang w:eastAsia="en-GB"/>
              </w:rPr>
            </w:pPr>
            <w:r>
              <w:t>560</w:t>
            </w:r>
          </w:p>
        </w:tc>
        <w:tc>
          <w:tcPr>
            <w:tcW w:w="2675"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rPr>
                <w:lang w:eastAsia="en-GB"/>
              </w:rPr>
            </w:pPr>
            <w:r>
              <w:t>561</w:t>
            </w:r>
          </w:p>
        </w:tc>
        <w:tc>
          <w:tcPr>
            <w:tcW w:w="2675"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rPr>
                <w:lang w:eastAsia="en-GB"/>
              </w:rPr>
            </w:pPr>
            <w:r>
              <w:t>562</w:t>
            </w:r>
          </w:p>
        </w:tc>
        <w:tc>
          <w:tcPr>
            <w:tcW w:w="2675"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lastRenderedPageBreak/>
              <w:t>572</w:t>
            </w:r>
          </w:p>
        </w:tc>
        <w:tc>
          <w:tcPr>
            <w:tcW w:w="2675"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rPr>
                <w:lang w:eastAsia="en-GB"/>
              </w:rPr>
            </w:pPr>
            <w:r>
              <w:t>Note: The AVP codes from 5</w:t>
            </w:r>
            <w:r w:rsidR="00D113BD">
              <w:t>82</w:t>
            </w:r>
            <w:r>
              <w:t xml:space="preserve"> to 599 are reserved for TS 29.209, TS 29.211 and TS 29.214</w:t>
            </w:r>
          </w:p>
        </w:tc>
      </w:tr>
      <w:tr w:rsidR="00C73071" w14:paraId="709E7EE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CCB2E" w14:textId="77777777" w:rsidR="00C73071" w:rsidRDefault="00C73071">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08BB56F7" w14:textId="77777777" w:rsidR="00C73071" w:rsidRDefault="00C73071">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3FE80" w14:textId="77777777" w:rsidR="00C73071" w:rsidRDefault="00C73071">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324733E4" w14:textId="77777777" w:rsidR="00C73071" w:rsidRDefault="00C73071">
            <w:pPr>
              <w:pStyle w:val="TAC"/>
              <w:suppressLineNumbers/>
              <w:suppressAutoHyphens/>
            </w:pPr>
            <w:r>
              <w:t>29.229 [2]</w:t>
            </w:r>
          </w:p>
        </w:tc>
      </w:tr>
      <w:tr w:rsidR="00C73071" w14:paraId="540668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846C8" w14:textId="77777777" w:rsidR="00C73071" w:rsidRDefault="00C73071">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04023BA" w14:textId="77777777" w:rsidR="00C73071" w:rsidRDefault="00C73071">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7A74B78"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C73071" w:rsidRDefault="00C73071">
            <w:pPr>
              <w:spacing w:after="0"/>
              <w:rPr>
                <w:rFonts w:ascii="Arial" w:hAnsi="Arial"/>
                <w:sz w:val="18"/>
              </w:rPr>
            </w:pPr>
          </w:p>
        </w:tc>
      </w:tr>
      <w:tr w:rsidR="00C73071" w14:paraId="2EACC9E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D901B1" w14:textId="77777777" w:rsidR="00C73071" w:rsidRDefault="00C73071">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64229281" w14:textId="77777777" w:rsidR="00C73071" w:rsidRDefault="00C73071">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D5B4957"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C73071" w:rsidRDefault="00C73071">
            <w:pPr>
              <w:spacing w:after="0"/>
              <w:rPr>
                <w:rFonts w:ascii="Arial" w:hAnsi="Arial"/>
                <w:sz w:val="18"/>
              </w:rPr>
            </w:pPr>
          </w:p>
        </w:tc>
      </w:tr>
      <w:tr w:rsidR="00C73071" w14:paraId="2E83551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B8421" w14:textId="77777777" w:rsidR="00C73071" w:rsidRDefault="00C73071">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5B98C991" w14:textId="77777777" w:rsidR="00C73071" w:rsidRDefault="00C73071">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79A8E1"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C73071" w:rsidRDefault="00C73071">
            <w:pPr>
              <w:spacing w:after="0"/>
              <w:rPr>
                <w:rFonts w:ascii="Arial" w:hAnsi="Arial"/>
                <w:sz w:val="18"/>
              </w:rPr>
            </w:pPr>
          </w:p>
        </w:tc>
      </w:tr>
      <w:tr w:rsidR="00C73071" w14:paraId="26D6FA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6494BE" w14:textId="77777777" w:rsidR="00C73071" w:rsidRDefault="00C73071">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50AB361B" w14:textId="77777777" w:rsidR="00C73071" w:rsidRDefault="00C73071">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3479807"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C73071" w:rsidRDefault="00C73071">
            <w:pPr>
              <w:spacing w:after="0"/>
              <w:rPr>
                <w:rFonts w:ascii="Arial" w:hAnsi="Arial"/>
                <w:sz w:val="18"/>
              </w:rPr>
            </w:pPr>
          </w:p>
        </w:tc>
      </w:tr>
      <w:tr w:rsidR="00C73071" w14:paraId="70B6C6A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3B512" w14:textId="77777777" w:rsidR="00C73071" w:rsidRDefault="00C73071">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46564775" w14:textId="77777777" w:rsidR="00C73071" w:rsidRDefault="00C73071">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03E20"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C73071" w:rsidRDefault="00C73071">
            <w:pPr>
              <w:spacing w:after="0"/>
              <w:rPr>
                <w:rFonts w:ascii="Arial" w:hAnsi="Arial"/>
                <w:sz w:val="18"/>
              </w:rPr>
            </w:pPr>
          </w:p>
        </w:tc>
      </w:tr>
      <w:tr w:rsidR="00C73071" w14:paraId="340E82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EECB7B" w14:textId="77777777" w:rsidR="00C73071" w:rsidRDefault="00C73071">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1A010221" w14:textId="77777777" w:rsidR="00C73071" w:rsidRDefault="00C73071">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3BB7AAA"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C73071" w:rsidRDefault="00C73071">
            <w:pPr>
              <w:spacing w:after="0"/>
              <w:rPr>
                <w:rFonts w:ascii="Arial" w:hAnsi="Arial"/>
                <w:sz w:val="18"/>
              </w:rPr>
            </w:pPr>
          </w:p>
        </w:tc>
      </w:tr>
      <w:tr w:rsidR="00C73071" w14:paraId="2481CE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5CA88" w14:textId="77777777" w:rsidR="00C73071" w:rsidRDefault="00C73071">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782782CB" w14:textId="77777777" w:rsidR="00C73071" w:rsidRDefault="00C73071">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14:paraId="1ED19937"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C73071" w:rsidRDefault="00C73071">
            <w:pPr>
              <w:spacing w:after="0"/>
              <w:rPr>
                <w:rFonts w:ascii="Arial" w:hAnsi="Arial"/>
                <w:sz w:val="18"/>
              </w:rPr>
            </w:pPr>
          </w:p>
        </w:tc>
      </w:tr>
      <w:tr w:rsidR="00C73071" w14:paraId="1A84B2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78C5" w14:textId="77777777" w:rsidR="00C73071" w:rsidRDefault="00C73071">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3F9EDA8F" w14:textId="77777777" w:rsidR="00C73071" w:rsidRDefault="00C73071">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33743E"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C73071" w:rsidRDefault="00C73071">
            <w:pPr>
              <w:spacing w:after="0"/>
              <w:rPr>
                <w:rFonts w:ascii="Arial" w:hAnsi="Arial"/>
                <w:sz w:val="18"/>
              </w:rPr>
            </w:pPr>
          </w:p>
        </w:tc>
      </w:tr>
      <w:tr w:rsidR="00C73071" w14:paraId="6C642FD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C33D9D" w14:textId="77777777" w:rsidR="00C73071" w:rsidRDefault="00C73071">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301FA12E" w14:textId="77777777" w:rsidR="00C73071" w:rsidRDefault="00C73071">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8771FFA"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C73071" w:rsidRDefault="00C73071">
            <w:pPr>
              <w:spacing w:after="0"/>
              <w:rPr>
                <w:rFonts w:ascii="Arial" w:hAnsi="Arial"/>
                <w:sz w:val="18"/>
              </w:rPr>
            </w:pPr>
          </w:p>
        </w:tc>
      </w:tr>
      <w:tr w:rsidR="00C73071" w14:paraId="0C0FFF4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B42BC" w14:textId="77777777" w:rsidR="00C73071" w:rsidRDefault="00C73071">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2B8C1006" w14:textId="77777777" w:rsidR="00C73071" w:rsidRDefault="00C73071">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4F74F8"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C73071" w:rsidRDefault="00C73071">
            <w:pPr>
              <w:spacing w:after="0"/>
              <w:rPr>
                <w:rFonts w:ascii="Arial" w:hAnsi="Arial"/>
                <w:sz w:val="18"/>
              </w:rPr>
            </w:pPr>
          </w:p>
        </w:tc>
      </w:tr>
      <w:tr w:rsidR="00C73071" w14:paraId="67508F7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0DA7F" w14:textId="77777777" w:rsidR="00C73071" w:rsidRDefault="00C73071">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D8B3192" w14:textId="77777777" w:rsidR="00C73071" w:rsidRDefault="00C73071">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14:paraId="0FF99C69"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C73071" w:rsidRDefault="00C73071">
            <w:pPr>
              <w:spacing w:after="0"/>
              <w:rPr>
                <w:rFonts w:ascii="Arial" w:hAnsi="Arial"/>
                <w:sz w:val="18"/>
              </w:rPr>
            </w:pPr>
          </w:p>
        </w:tc>
      </w:tr>
      <w:tr w:rsidR="00C73071" w14:paraId="75B296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9BEC72" w14:textId="77777777" w:rsidR="00C73071" w:rsidRDefault="00C73071">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30CA97B3" w14:textId="77777777" w:rsidR="00C73071" w:rsidRDefault="00C73071">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72A7009"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C73071" w:rsidRDefault="00C73071">
            <w:pPr>
              <w:spacing w:after="0"/>
              <w:rPr>
                <w:rFonts w:ascii="Arial" w:hAnsi="Arial"/>
                <w:sz w:val="18"/>
              </w:rPr>
            </w:pPr>
          </w:p>
        </w:tc>
      </w:tr>
      <w:tr w:rsidR="00C73071" w14:paraId="368067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55B274" w14:textId="77777777" w:rsidR="00C73071" w:rsidRDefault="00C73071">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75AC05BF" w14:textId="77777777" w:rsidR="00C73071" w:rsidRDefault="00C73071">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656905"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C73071" w:rsidRDefault="00C73071">
            <w:pPr>
              <w:spacing w:after="0"/>
              <w:rPr>
                <w:rFonts w:ascii="Arial" w:hAnsi="Arial"/>
                <w:sz w:val="18"/>
              </w:rPr>
            </w:pPr>
          </w:p>
        </w:tc>
      </w:tr>
      <w:tr w:rsidR="00C73071" w14:paraId="227B49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495D9" w14:textId="77777777" w:rsidR="00C73071" w:rsidRDefault="00C73071">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05F5A31E" w14:textId="77777777" w:rsidR="00C73071" w:rsidRDefault="00C73071">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B7F5DFC"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C73071" w:rsidRDefault="00C73071">
            <w:pPr>
              <w:spacing w:after="0"/>
              <w:rPr>
                <w:rFonts w:ascii="Arial" w:hAnsi="Arial"/>
                <w:sz w:val="18"/>
              </w:rPr>
            </w:pPr>
          </w:p>
        </w:tc>
      </w:tr>
      <w:tr w:rsidR="00C73071" w14:paraId="79E02FD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DABA7" w14:textId="77777777" w:rsidR="00C73071" w:rsidRDefault="00C73071">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33F15FC" w14:textId="77777777" w:rsidR="00C73071" w:rsidRDefault="00C73071">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063B492E"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C73071" w:rsidRDefault="00C73071">
            <w:pPr>
              <w:spacing w:after="0"/>
              <w:rPr>
                <w:rFonts w:ascii="Arial" w:hAnsi="Arial"/>
                <w:sz w:val="18"/>
              </w:rPr>
            </w:pPr>
          </w:p>
        </w:tc>
      </w:tr>
      <w:tr w:rsidR="00C73071" w14:paraId="6A5E1D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98E8BC" w14:textId="77777777" w:rsidR="00C73071" w:rsidRDefault="00C73071">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0D2537A9" w14:textId="77777777" w:rsidR="00C73071" w:rsidRDefault="00C73071">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7D50D2F"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C73071" w:rsidRDefault="00C73071">
            <w:pPr>
              <w:spacing w:after="0"/>
              <w:rPr>
                <w:rFonts w:ascii="Arial" w:hAnsi="Arial"/>
                <w:sz w:val="18"/>
              </w:rPr>
            </w:pPr>
          </w:p>
        </w:tc>
      </w:tr>
      <w:tr w:rsidR="00C73071" w14:paraId="06BC25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CCB93" w14:textId="77777777" w:rsidR="00C73071" w:rsidRDefault="00C73071">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153A977A" w14:textId="77777777" w:rsidR="00C73071" w:rsidRDefault="00C73071">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3D1EB55"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C73071" w:rsidRDefault="00C73071">
            <w:pPr>
              <w:spacing w:after="0"/>
              <w:rPr>
                <w:rFonts w:ascii="Arial" w:hAnsi="Arial"/>
                <w:sz w:val="18"/>
              </w:rPr>
            </w:pPr>
          </w:p>
        </w:tc>
      </w:tr>
      <w:tr w:rsidR="00C73071" w14:paraId="427D3EF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E7A524" w14:textId="77777777" w:rsidR="00C73071" w:rsidRDefault="00C73071">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23B7425A" w14:textId="77777777" w:rsidR="00C73071" w:rsidRDefault="00C73071">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793C4E"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C73071" w:rsidRDefault="00C73071">
            <w:pPr>
              <w:spacing w:after="0"/>
              <w:rPr>
                <w:rFonts w:ascii="Arial" w:hAnsi="Arial"/>
                <w:sz w:val="18"/>
              </w:rPr>
            </w:pPr>
          </w:p>
        </w:tc>
      </w:tr>
      <w:tr w:rsidR="00C73071" w14:paraId="4D5685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E53F9A" w14:textId="77777777" w:rsidR="00C73071" w:rsidRDefault="00C73071">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4AC5E7C9" w14:textId="77777777" w:rsidR="00C73071" w:rsidRDefault="00C73071">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559F8FE"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C73071" w:rsidRDefault="00C73071">
            <w:pPr>
              <w:spacing w:after="0"/>
              <w:rPr>
                <w:rFonts w:ascii="Arial" w:hAnsi="Arial"/>
                <w:sz w:val="18"/>
              </w:rPr>
            </w:pPr>
          </w:p>
        </w:tc>
      </w:tr>
      <w:tr w:rsidR="00C73071" w14:paraId="00E53ED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6E815" w14:textId="77777777" w:rsidR="00C73071" w:rsidRDefault="00C73071">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2012175E" w14:textId="77777777" w:rsidR="00C73071" w:rsidRDefault="00C73071">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1172B4A"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C73071" w:rsidRDefault="00C73071">
            <w:pPr>
              <w:spacing w:after="0"/>
              <w:rPr>
                <w:rFonts w:ascii="Arial" w:hAnsi="Arial"/>
                <w:sz w:val="18"/>
              </w:rPr>
            </w:pPr>
          </w:p>
        </w:tc>
      </w:tr>
      <w:tr w:rsidR="00C73071" w14:paraId="5A9F0C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8B4A4" w14:textId="77777777" w:rsidR="00C73071" w:rsidRDefault="00C73071">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6426DF0E" w14:textId="77777777" w:rsidR="00C73071" w:rsidRDefault="00C73071">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7FB9F"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C73071" w:rsidRDefault="00C73071">
            <w:pPr>
              <w:spacing w:after="0"/>
              <w:rPr>
                <w:rFonts w:ascii="Arial" w:hAnsi="Arial"/>
                <w:sz w:val="18"/>
              </w:rPr>
            </w:pPr>
          </w:p>
        </w:tc>
      </w:tr>
      <w:tr w:rsidR="00C73071" w14:paraId="32E2D3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B500A4" w14:textId="77777777" w:rsidR="00C73071" w:rsidRDefault="00C73071">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14E6603C" w14:textId="77777777" w:rsidR="00C73071" w:rsidRDefault="00C73071">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5068A4D"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C73071" w:rsidRDefault="00C73071">
            <w:pPr>
              <w:spacing w:after="0"/>
              <w:rPr>
                <w:rFonts w:ascii="Arial" w:hAnsi="Arial"/>
                <w:sz w:val="18"/>
              </w:rPr>
            </w:pPr>
          </w:p>
        </w:tc>
      </w:tr>
      <w:tr w:rsidR="00C73071" w14:paraId="3E9CE0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59F1C" w14:textId="77777777" w:rsidR="00C73071" w:rsidRDefault="00C73071">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3275D588" w14:textId="77777777" w:rsidR="00C73071" w:rsidRDefault="00C73071">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8D8C82"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C73071" w:rsidRDefault="00C73071">
            <w:pPr>
              <w:spacing w:after="0"/>
              <w:rPr>
                <w:rFonts w:ascii="Arial" w:hAnsi="Arial"/>
                <w:sz w:val="18"/>
              </w:rPr>
            </w:pPr>
          </w:p>
        </w:tc>
      </w:tr>
      <w:tr w:rsidR="00C73071" w14:paraId="2D6995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55B640" w14:textId="77777777" w:rsidR="00C73071" w:rsidRDefault="00C73071">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A3D8BA5" w14:textId="77777777" w:rsidR="00C73071" w:rsidRDefault="00C73071">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2FCFB"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C73071" w:rsidRDefault="00C73071">
            <w:pPr>
              <w:spacing w:after="0"/>
              <w:rPr>
                <w:rFonts w:ascii="Arial" w:hAnsi="Arial"/>
                <w:sz w:val="18"/>
              </w:rPr>
            </w:pPr>
          </w:p>
        </w:tc>
      </w:tr>
      <w:tr w:rsidR="00C73071" w14:paraId="16CADF3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A1AE80" w14:textId="77777777" w:rsidR="00C73071" w:rsidRDefault="00C73071">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43B04B9A" w14:textId="77777777" w:rsidR="00C73071" w:rsidRDefault="00C73071">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5D512A63"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C73071" w:rsidRDefault="00C73071">
            <w:pPr>
              <w:spacing w:after="0"/>
              <w:rPr>
                <w:rFonts w:ascii="Arial" w:hAnsi="Arial"/>
                <w:sz w:val="18"/>
              </w:rPr>
            </w:pPr>
          </w:p>
        </w:tc>
      </w:tr>
      <w:tr w:rsidR="00C73071" w14:paraId="303E8D1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11D09" w14:textId="77777777" w:rsidR="00C73071" w:rsidRDefault="00C73071">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7A23D1FC" w14:textId="77777777" w:rsidR="00C73071" w:rsidRDefault="00C73071">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4B3BAA28"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C73071" w:rsidRDefault="00C73071">
            <w:pPr>
              <w:spacing w:after="0"/>
              <w:rPr>
                <w:rFonts w:ascii="Arial" w:hAnsi="Arial"/>
                <w:sz w:val="18"/>
              </w:rPr>
            </w:pPr>
          </w:p>
        </w:tc>
      </w:tr>
      <w:tr w:rsidR="00C73071" w14:paraId="3F123C1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88765" w14:textId="77777777" w:rsidR="00C73071" w:rsidRDefault="00C73071">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442F232E" w14:textId="77777777" w:rsidR="00C73071" w:rsidRDefault="00C73071">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56E5B"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C73071" w:rsidRDefault="00C73071">
            <w:pPr>
              <w:spacing w:after="0"/>
              <w:rPr>
                <w:rFonts w:ascii="Arial" w:hAnsi="Arial"/>
                <w:sz w:val="18"/>
              </w:rPr>
            </w:pPr>
          </w:p>
        </w:tc>
      </w:tr>
      <w:tr w:rsidR="00C73071" w14:paraId="32287C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979BE4" w14:textId="77777777" w:rsidR="00C73071" w:rsidRDefault="00C73071">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08443E64" w14:textId="77777777" w:rsidR="00C73071" w:rsidRDefault="00C73071">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3D1A3D8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C73071" w:rsidRDefault="00C73071">
            <w:pPr>
              <w:spacing w:after="0"/>
              <w:rPr>
                <w:rFonts w:ascii="Arial" w:hAnsi="Arial"/>
                <w:sz w:val="18"/>
              </w:rPr>
            </w:pPr>
          </w:p>
        </w:tc>
      </w:tr>
      <w:tr w:rsidR="00C73071" w14:paraId="0BFFBC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77D82" w14:textId="77777777" w:rsidR="00C73071" w:rsidRDefault="00C73071">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9D6C4E3" w14:textId="77777777" w:rsidR="00C73071" w:rsidRDefault="00C73071">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F4BF815"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C73071" w:rsidRDefault="00C73071">
            <w:pPr>
              <w:spacing w:after="0"/>
              <w:rPr>
                <w:rFonts w:ascii="Arial" w:hAnsi="Arial"/>
                <w:sz w:val="18"/>
              </w:rPr>
            </w:pPr>
          </w:p>
        </w:tc>
      </w:tr>
      <w:tr w:rsidR="00C73071" w14:paraId="28ABBE9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EAE027" w14:textId="77777777" w:rsidR="00C73071" w:rsidRDefault="00C73071">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9A62F3C" w14:textId="77777777" w:rsidR="00C73071" w:rsidRDefault="00C73071">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6EB609"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C73071" w:rsidRDefault="00C73071">
            <w:pPr>
              <w:spacing w:after="0"/>
              <w:rPr>
                <w:rFonts w:ascii="Arial" w:hAnsi="Arial"/>
                <w:sz w:val="18"/>
              </w:rPr>
            </w:pPr>
          </w:p>
        </w:tc>
      </w:tr>
      <w:tr w:rsidR="00C73071" w14:paraId="0E96612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BC3A84" w14:textId="77777777" w:rsidR="00C73071" w:rsidRDefault="00C73071">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531DBD9B" w14:textId="77777777" w:rsidR="00C73071" w:rsidRDefault="00C73071">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36FFD37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C73071" w:rsidRDefault="00C73071">
            <w:pPr>
              <w:spacing w:after="0"/>
              <w:rPr>
                <w:rFonts w:ascii="Arial" w:hAnsi="Arial"/>
                <w:sz w:val="18"/>
              </w:rPr>
            </w:pPr>
          </w:p>
        </w:tc>
      </w:tr>
      <w:tr w:rsidR="00C73071" w14:paraId="5188B69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18F9C4" w14:textId="77777777" w:rsidR="00C73071" w:rsidRDefault="00C73071">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6B32B8AE" w14:textId="77777777" w:rsidR="00C73071" w:rsidRDefault="00C73071">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13E3DB4F"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C73071" w:rsidRDefault="00C73071">
            <w:pPr>
              <w:spacing w:after="0"/>
              <w:rPr>
                <w:rFonts w:ascii="Arial" w:hAnsi="Arial"/>
                <w:sz w:val="18"/>
              </w:rPr>
            </w:pPr>
          </w:p>
        </w:tc>
      </w:tr>
      <w:tr w:rsidR="00C73071" w14:paraId="761DF8A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24914" w14:textId="77777777" w:rsidR="00C73071" w:rsidRDefault="00C73071">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124A45E8" w14:textId="77777777" w:rsidR="00C73071" w:rsidRDefault="00C73071">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6688D41"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C73071" w:rsidRDefault="00C73071">
            <w:pPr>
              <w:spacing w:after="0"/>
              <w:rPr>
                <w:rFonts w:ascii="Arial" w:hAnsi="Arial"/>
                <w:sz w:val="18"/>
              </w:rPr>
            </w:pPr>
          </w:p>
        </w:tc>
      </w:tr>
      <w:tr w:rsidR="00C73071" w14:paraId="5BAA34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8438D" w14:textId="77777777" w:rsidR="00C73071" w:rsidRDefault="00C73071">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61A47D38" w14:textId="77777777" w:rsidR="00C73071" w:rsidRDefault="00C73071">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E64B710"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C73071" w:rsidRDefault="00C73071">
            <w:pPr>
              <w:spacing w:after="0"/>
              <w:rPr>
                <w:rFonts w:ascii="Arial" w:hAnsi="Arial"/>
                <w:sz w:val="18"/>
              </w:rPr>
            </w:pPr>
          </w:p>
        </w:tc>
      </w:tr>
      <w:tr w:rsidR="00C73071" w14:paraId="26B1F6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66253" w14:textId="77777777" w:rsidR="00C73071" w:rsidRDefault="00C73071">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EE6C2F4" w14:textId="77777777" w:rsidR="00C73071" w:rsidRDefault="00C73071">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5D1B1F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C73071" w:rsidRDefault="00C73071">
            <w:pPr>
              <w:spacing w:after="0"/>
              <w:rPr>
                <w:rFonts w:ascii="Arial" w:hAnsi="Arial"/>
                <w:sz w:val="18"/>
              </w:rPr>
            </w:pPr>
          </w:p>
        </w:tc>
      </w:tr>
      <w:tr w:rsidR="00C73071" w14:paraId="2AE49A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3CA157" w14:textId="77777777" w:rsidR="00C73071" w:rsidRDefault="00C73071">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75064D69" w14:textId="77777777" w:rsidR="00C73071" w:rsidRDefault="00C73071">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14:paraId="0DD4A7F0" w14:textId="77777777" w:rsidR="00C73071" w:rsidRDefault="00C73071">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C73071" w:rsidRDefault="00C73071">
            <w:pPr>
              <w:spacing w:after="0"/>
              <w:rPr>
                <w:rFonts w:ascii="Arial" w:hAnsi="Arial"/>
                <w:sz w:val="18"/>
              </w:rPr>
            </w:pPr>
          </w:p>
        </w:tc>
      </w:tr>
      <w:tr w:rsidR="00C73071" w14:paraId="11E39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13A0C" w14:textId="77777777" w:rsidR="00C73071" w:rsidRDefault="00C73071">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0D1C9450" w14:textId="77777777" w:rsidR="00C73071" w:rsidRDefault="00C73071">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C726C26"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C73071" w:rsidRDefault="00C73071">
            <w:pPr>
              <w:spacing w:after="0"/>
              <w:rPr>
                <w:rFonts w:ascii="Arial" w:hAnsi="Arial"/>
                <w:sz w:val="18"/>
              </w:rPr>
            </w:pPr>
          </w:p>
        </w:tc>
      </w:tr>
      <w:tr w:rsidR="00C73071" w14:paraId="100F82B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D03BA9" w14:textId="77777777" w:rsidR="00C73071" w:rsidRDefault="00C73071">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468D9FE8" w14:textId="77777777" w:rsidR="00C73071" w:rsidRDefault="00C73071">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C5522" w14:textId="77777777" w:rsidR="00C73071" w:rsidRDefault="00C73071">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C73071" w:rsidRDefault="00C73071">
            <w:pPr>
              <w:spacing w:after="0"/>
              <w:rPr>
                <w:rFonts w:ascii="Arial" w:hAnsi="Arial"/>
                <w:sz w:val="18"/>
              </w:rPr>
            </w:pPr>
          </w:p>
        </w:tc>
      </w:tr>
      <w:tr w:rsidR="00C73071" w14:paraId="079661F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1638C3" w14:textId="77777777" w:rsidR="00C73071" w:rsidRDefault="00C73071">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758C76F7" w14:textId="77777777" w:rsidR="00C73071" w:rsidRDefault="00C73071">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8BCD1AD"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C73071" w:rsidRDefault="00C73071">
            <w:pPr>
              <w:spacing w:after="0"/>
              <w:rPr>
                <w:rFonts w:ascii="Arial" w:hAnsi="Arial"/>
                <w:sz w:val="18"/>
              </w:rPr>
            </w:pPr>
          </w:p>
        </w:tc>
      </w:tr>
      <w:tr w:rsidR="00C73071" w14:paraId="1CC911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3A3533" w14:textId="77777777" w:rsidR="00C73071" w:rsidRDefault="00C73071">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717BCE4" w14:textId="77777777" w:rsidR="00C73071" w:rsidRDefault="00C73071">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14:paraId="14B66F17"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C73071" w:rsidRDefault="00C73071">
            <w:pPr>
              <w:spacing w:after="0"/>
              <w:rPr>
                <w:rFonts w:ascii="Arial" w:hAnsi="Arial"/>
                <w:sz w:val="18"/>
              </w:rPr>
            </w:pPr>
          </w:p>
        </w:tc>
      </w:tr>
      <w:tr w:rsidR="00C73071" w14:paraId="1325CF4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BA9943" w14:textId="77777777" w:rsidR="00C73071" w:rsidRDefault="00C73071">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5996871D" w14:textId="77777777" w:rsidR="00C73071" w:rsidRDefault="00C73071">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14:paraId="7ECA5353"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C73071" w:rsidRDefault="00C73071">
            <w:pPr>
              <w:spacing w:after="0"/>
              <w:rPr>
                <w:rFonts w:ascii="Arial" w:hAnsi="Arial"/>
                <w:sz w:val="18"/>
              </w:rPr>
            </w:pPr>
          </w:p>
        </w:tc>
      </w:tr>
      <w:tr w:rsidR="00C73071" w14:paraId="6ACF03A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E19C2" w14:textId="77777777" w:rsidR="00C73071" w:rsidRDefault="00C73071">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627EF314" w14:textId="77777777" w:rsidR="00C73071" w:rsidRDefault="00C73071">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402AAC"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C73071" w:rsidRDefault="00C73071">
            <w:pPr>
              <w:spacing w:after="0"/>
              <w:rPr>
                <w:rFonts w:ascii="Arial" w:hAnsi="Arial"/>
                <w:sz w:val="18"/>
              </w:rPr>
            </w:pPr>
          </w:p>
        </w:tc>
      </w:tr>
      <w:tr w:rsidR="00C73071" w14:paraId="3B89B2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C20B8" w14:textId="77777777" w:rsidR="00C73071" w:rsidRDefault="00C73071">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0C1000D9" w14:textId="77777777" w:rsidR="00C73071" w:rsidRDefault="00C73071">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CFD3BAE"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C73071" w:rsidRDefault="00C73071">
            <w:pPr>
              <w:spacing w:after="0"/>
              <w:rPr>
                <w:rFonts w:ascii="Arial" w:hAnsi="Arial"/>
                <w:sz w:val="18"/>
              </w:rPr>
            </w:pPr>
          </w:p>
        </w:tc>
      </w:tr>
      <w:tr w:rsidR="00C73071" w14:paraId="2C9941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A4266B" w14:textId="77777777" w:rsidR="00C73071" w:rsidRDefault="00C73071">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3062AB8B" w14:textId="77777777" w:rsidR="00C73071" w:rsidRDefault="00C73071">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45BB0B6"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C73071" w:rsidRDefault="00C73071">
            <w:pPr>
              <w:spacing w:after="0"/>
              <w:rPr>
                <w:rFonts w:ascii="Arial" w:hAnsi="Arial"/>
                <w:sz w:val="18"/>
              </w:rPr>
            </w:pPr>
          </w:p>
        </w:tc>
      </w:tr>
      <w:tr w:rsidR="00C73071" w14:paraId="097186D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65C0D4" w14:textId="77777777" w:rsidR="00C73071" w:rsidRDefault="00C73071">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70A32CF3" w14:textId="77777777" w:rsidR="00C73071" w:rsidRDefault="00C73071">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3F005F5D"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C73071" w:rsidRDefault="00C73071">
            <w:pPr>
              <w:spacing w:after="0"/>
              <w:rPr>
                <w:rFonts w:ascii="Arial" w:hAnsi="Arial"/>
                <w:sz w:val="18"/>
              </w:rPr>
            </w:pPr>
          </w:p>
        </w:tc>
      </w:tr>
      <w:tr w:rsidR="00C73071" w14:paraId="3A475E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E90BD" w14:textId="77777777" w:rsidR="00C73071" w:rsidRDefault="00C73071">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58138A0F" w14:textId="77777777" w:rsidR="00C73071" w:rsidRDefault="00C73071">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14:paraId="00A454C5"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C73071" w:rsidRDefault="00C73071">
            <w:pPr>
              <w:spacing w:after="0"/>
              <w:rPr>
                <w:rFonts w:ascii="Arial" w:hAnsi="Arial"/>
                <w:sz w:val="18"/>
              </w:rPr>
            </w:pPr>
          </w:p>
        </w:tc>
      </w:tr>
      <w:tr w:rsidR="00C73071" w14:paraId="3BA741C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CC473" w14:textId="77777777" w:rsidR="00C73071" w:rsidRDefault="00C73071">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7D951CA" w14:textId="77777777" w:rsidR="00C73071" w:rsidRDefault="00C73071">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55F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C73071" w:rsidRDefault="00C73071">
            <w:pPr>
              <w:spacing w:after="0"/>
              <w:rPr>
                <w:rFonts w:ascii="Arial" w:hAnsi="Arial"/>
                <w:sz w:val="18"/>
              </w:rPr>
            </w:pPr>
          </w:p>
        </w:tc>
      </w:tr>
      <w:tr w:rsidR="00C73071" w14:paraId="4D4B38C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93ADEA" w14:textId="77777777" w:rsidR="00C73071" w:rsidRDefault="00C73071">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2E83A115" w14:textId="77777777" w:rsidR="00C73071" w:rsidRDefault="00C73071">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C76984"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C73071" w:rsidRDefault="00C73071">
            <w:pPr>
              <w:spacing w:after="0"/>
              <w:rPr>
                <w:rFonts w:ascii="Arial" w:hAnsi="Arial"/>
                <w:sz w:val="18"/>
              </w:rPr>
            </w:pPr>
          </w:p>
        </w:tc>
      </w:tr>
      <w:tr w:rsidR="00C73071" w14:paraId="113885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D26A5" w14:textId="77777777" w:rsidR="00C73071" w:rsidRDefault="00C73071">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2E505C50" w14:textId="77777777" w:rsidR="00C73071" w:rsidRDefault="00C73071">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BF230C4" w14:textId="77777777" w:rsidR="00C73071" w:rsidRDefault="00C73071">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7545C8E2" w14:textId="77777777" w:rsidR="00C73071" w:rsidRDefault="00C73071">
            <w:pPr>
              <w:spacing w:after="0"/>
              <w:rPr>
                <w:rFonts w:ascii="Arial" w:hAnsi="Arial"/>
                <w:sz w:val="18"/>
              </w:rPr>
            </w:pPr>
          </w:p>
        </w:tc>
      </w:tr>
      <w:tr w:rsidR="00C73071" w14:paraId="2BC4535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E311E" w14:textId="77777777" w:rsidR="00C73071" w:rsidRDefault="00C73071">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5E5F26DC" w14:textId="77777777" w:rsidR="00C73071" w:rsidRDefault="00C73071">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362B365" w14:textId="77777777" w:rsidR="00C73071" w:rsidRDefault="00C73071">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7C88EBA0" w14:textId="77777777" w:rsidR="00C73071" w:rsidRDefault="00C73071">
            <w:pPr>
              <w:spacing w:after="0"/>
              <w:rPr>
                <w:rFonts w:ascii="Arial" w:hAnsi="Arial"/>
                <w:sz w:val="18"/>
              </w:rPr>
            </w:pPr>
          </w:p>
        </w:tc>
      </w:tr>
      <w:tr w:rsidR="00C73071" w14:paraId="0583268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DC79C" w14:textId="77777777" w:rsidR="00C73071" w:rsidRDefault="00C73071">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7C9F7C71" w14:textId="77777777" w:rsidR="00C73071" w:rsidRDefault="00C73071">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75F3E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C73071" w:rsidRDefault="00C73071">
            <w:pPr>
              <w:spacing w:after="0"/>
              <w:rPr>
                <w:rFonts w:ascii="Arial" w:hAnsi="Arial"/>
                <w:sz w:val="18"/>
              </w:rPr>
            </w:pPr>
          </w:p>
        </w:tc>
      </w:tr>
      <w:tr w:rsidR="00C73071" w14:paraId="7EADD7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68A1E5" w14:textId="77777777" w:rsidR="00C73071" w:rsidRDefault="00C73071">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0177F4E" w14:textId="77777777" w:rsidR="00C73071" w:rsidRDefault="00C73071">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94E2"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C73071" w:rsidRDefault="00C73071">
            <w:pPr>
              <w:spacing w:after="0"/>
              <w:rPr>
                <w:rFonts w:ascii="Arial" w:hAnsi="Arial"/>
                <w:sz w:val="18"/>
              </w:rPr>
            </w:pPr>
          </w:p>
        </w:tc>
      </w:tr>
      <w:tr w:rsidR="00C73071" w14:paraId="550517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2CA5A" w14:textId="77777777" w:rsidR="00C73071" w:rsidRDefault="00C73071">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47B9D5E8" w14:textId="77777777" w:rsidR="00C73071" w:rsidRDefault="00C73071">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4FFED2"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C73071" w:rsidRDefault="00C73071">
            <w:pPr>
              <w:spacing w:after="0"/>
              <w:rPr>
                <w:rFonts w:ascii="Arial" w:hAnsi="Arial"/>
                <w:sz w:val="18"/>
              </w:rPr>
            </w:pPr>
          </w:p>
        </w:tc>
      </w:tr>
      <w:tr w:rsidR="00C73071" w14:paraId="1C1CCF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692E78" w14:textId="77777777" w:rsidR="00C73071" w:rsidRDefault="00C73071">
            <w:pPr>
              <w:pStyle w:val="TAC"/>
              <w:suppressLineNumbers/>
              <w:suppressAutoHyphens/>
            </w:pPr>
            <w:r>
              <w:lastRenderedPageBreak/>
              <w:t>654</w:t>
            </w:r>
          </w:p>
        </w:tc>
        <w:tc>
          <w:tcPr>
            <w:tcW w:w="2675" w:type="pct"/>
            <w:tcBorders>
              <w:top w:val="single" w:sz="4" w:space="0" w:color="auto"/>
              <w:left w:val="single" w:sz="4" w:space="0" w:color="auto"/>
              <w:bottom w:val="single" w:sz="4" w:space="0" w:color="auto"/>
              <w:right w:val="single" w:sz="4" w:space="0" w:color="auto"/>
            </w:tcBorders>
            <w:hideMark/>
          </w:tcPr>
          <w:p w14:paraId="41289267" w14:textId="77777777" w:rsidR="00C73071" w:rsidRDefault="00C73071">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C8546F8"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C73071" w:rsidRDefault="00C73071">
            <w:pPr>
              <w:spacing w:after="0"/>
              <w:rPr>
                <w:rFonts w:ascii="Arial" w:hAnsi="Arial"/>
                <w:sz w:val="18"/>
              </w:rPr>
            </w:pPr>
          </w:p>
        </w:tc>
      </w:tr>
      <w:tr w:rsidR="00C73071" w14:paraId="628698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560AA3" w14:textId="77777777" w:rsidR="00C73071" w:rsidRDefault="00C73071">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37E2DD11" w14:textId="77777777" w:rsidR="00C73071" w:rsidRDefault="00C73071">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547A474"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C73071" w:rsidRDefault="00C73071">
            <w:pPr>
              <w:spacing w:after="0"/>
              <w:rPr>
                <w:rFonts w:ascii="Arial" w:hAnsi="Arial"/>
                <w:sz w:val="18"/>
              </w:rPr>
            </w:pPr>
          </w:p>
        </w:tc>
      </w:tr>
      <w:tr w:rsidR="00C73071" w14:paraId="0634667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29A16" w14:textId="77777777" w:rsidR="00C73071" w:rsidRDefault="00C73071">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732E2DEF" w14:textId="77777777" w:rsidR="00C73071" w:rsidRDefault="00C73071">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A511E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C73071" w:rsidRDefault="00C73071">
            <w:pPr>
              <w:spacing w:after="0"/>
              <w:rPr>
                <w:rFonts w:ascii="Arial" w:hAnsi="Arial"/>
                <w:sz w:val="18"/>
              </w:rPr>
            </w:pPr>
          </w:p>
        </w:tc>
      </w:tr>
      <w:tr w:rsidR="00C73071" w14:paraId="645207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4B0E57" w14:textId="77777777" w:rsidR="00C73071" w:rsidRDefault="00C73071">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1171DACD" w14:textId="77777777" w:rsidR="00C73071" w:rsidRDefault="00C73071">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7E3B0FB"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C73071" w:rsidRDefault="00C73071">
            <w:pPr>
              <w:spacing w:after="0"/>
              <w:rPr>
                <w:rFonts w:ascii="Arial" w:hAnsi="Arial"/>
                <w:sz w:val="18"/>
              </w:rPr>
            </w:pPr>
          </w:p>
        </w:tc>
      </w:tr>
      <w:tr w:rsidR="00C73071" w14:paraId="2B67B1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5BCD9" w14:textId="77777777" w:rsidR="00C73071" w:rsidRDefault="00C73071">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92AB6D0" w14:textId="77777777" w:rsidR="00C73071" w:rsidRDefault="00C73071">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40535"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C73071" w:rsidRDefault="00C73071">
            <w:pPr>
              <w:spacing w:after="0"/>
              <w:rPr>
                <w:rFonts w:ascii="Arial" w:hAnsi="Arial"/>
                <w:sz w:val="18"/>
              </w:rPr>
            </w:pPr>
          </w:p>
        </w:tc>
      </w:tr>
      <w:tr w:rsidR="00C73071" w14:paraId="3AFAD41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D22E6" w14:textId="77777777" w:rsidR="00C73071" w:rsidRDefault="00C73071">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2CD0B416" w14:textId="77777777" w:rsidR="00C73071" w:rsidRDefault="00C73071">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9845C"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C73071" w:rsidRDefault="00C73071">
            <w:pPr>
              <w:spacing w:after="0"/>
              <w:rPr>
                <w:rFonts w:ascii="Arial" w:hAnsi="Arial"/>
                <w:sz w:val="18"/>
              </w:rPr>
            </w:pPr>
          </w:p>
        </w:tc>
      </w:tr>
      <w:tr w:rsidR="00C73071" w14:paraId="0918E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775F5" w14:textId="77777777" w:rsidR="00C73071" w:rsidRDefault="00C73071">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A651EA9" w14:textId="77777777" w:rsidR="00C73071" w:rsidRDefault="00C73071">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55E70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C73071" w:rsidRDefault="00C73071">
            <w:pPr>
              <w:spacing w:after="0"/>
              <w:rPr>
                <w:rFonts w:ascii="Arial" w:hAnsi="Arial"/>
                <w:sz w:val="18"/>
              </w:rPr>
            </w:pPr>
          </w:p>
        </w:tc>
      </w:tr>
      <w:tr w:rsidR="00C73071" w14:paraId="60CEBCB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B75A424" w14:textId="77777777" w:rsidR="00C73071" w:rsidRDefault="00C73071" w:rsidP="00C73071">
            <w:pPr>
              <w:pStyle w:val="TAC"/>
              <w:suppressLineNumbers/>
              <w:suppressAutoHyphens/>
              <w:rPr>
                <w:lang w:eastAsia="en-GB"/>
              </w:rPr>
            </w:pPr>
            <w:r>
              <w:t>661</w:t>
            </w:r>
          </w:p>
        </w:tc>
        <w:tc>
          <w:tcPr>
            <w:tcW w:w="2675" w:type="pct"/>
            <w:tcBorders>
              <w:top w:val="single" w:sz="4" w:space="0" w:color="auto"/>
              <w:left w:val="single" w:sz="4" w:space="0" w:color="auto"/>
              <w:bottom w:val="single" w:sz="4" w:space="0" w:color="auto"/>
              <w:right w:val="single" w:sz="4" w:space="0" w:color="auto"/>
            </w:tcBorders>
          </w:tcPr>
          <w:p w14:paraId="0B26CAFA" w14:textId="77777777" w:rsidR="00C73071" w:rsidRDefault="00C73071"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14:paraId="6A45A0C0" w14:textId="77777777" w:rsidR="00C73071" w:rsidRDefault="00C73071" w:rsidP="00C73071">
            <w:pPr>
              <w:pStyle w:val="TAC"/>
              <w:suppressLineNumbers/>
              <w:suppressAutoHyphens/>
            </w:pPr>
            <w:r>
              <w:t>Time</w:t>
            </w:r>
          </w:p>
        </w:tc>
        <w:tc>
          <w:tcPr>
            <w:tcW w:w="0" w:type="auto"/>
            <w:vMerge/>
            <w:tcBorders>
              <w:left w:val="single" w:sz="4" w:space="0" w:color="auto"/>
              <w:bottom w:val="single" w:sz="4" w:space="0" w:color="auto"/>
              <w:right w:val="single" w:sz="4" w:space="0" w:color="auto"/>
            </w:tcBorders>
            <w:vAlign w:val="center"/>
          </w:tcPr>
          <w:p w14:paraId="0C34CDFB" w14:textId="77777777" w:rsidR="00C73071" w:rsidRDefault="00C73071" w:rsidP="00C73071">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77777777" w:rsidR="00E3130E" w:rsidRDefault="00E3130E">
            <w:pPr>
              <w:pStyle w:val="TAL"/>
              <w:suppressLineNumbers/>
              <w:suppressAutoHyphens/>
              <w:rPr>
                <w:lang w:val="en-US" w:eastAsia="zh-CN"/>
              </w:rPr>
            </w:pPr>
            <w:r>
              <w:rPr>
                <w:lang w:val="en-US" w:eastAsia="zh-CN"/>
              </w:rPr>
              <w:t>Note: The AVP codes from 66</w:t>
            </w:r>
            <w:r w:rsidR="00FC1F08">
              <w:rPr>
                <w:lang w:val="en-US" w:eastAsia="zh-CN"/>
              </w:rPr>
              <w:t>2</w:t>
            </w:r>
            <w:r>
              <w:rPr>
                <w:lang w:val="en-US" w:eastAsia="zh-CN"/>
              </w:rPr>
              <w:t xml:space="preserve"> to 699 are reserved for TS 29.229.</w:t>
            </w:r>
          </w:p>
        </w:tc>
      </w:tr>
      <w:tr w:rsidR="00E3130E" w14:paraId="470A03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rPr>
                <w:lang w:eastAsia="en-GB"/>
              </w:rPr>
            </w:pPr>
            <w:r>
              <w:t>700</w:t>
            </w:r>
          </w:p>
        </w:tc>
        <w:tc>
          <w:tcPr>
            <w:tcW w:w="2675"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5"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lastRenderedPageBreak/>
              <w:t>854</w:t>
            </w:r>
          </w:p>
        </w:tc>
        <w:tc>
          <w:tcPr>
            <w:tcW w:w="2675"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5"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lastRenderedPageBreak/>
              <w:t>918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lang w:eastAsia="en-GB"/>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lang w:eastAsia="en-GB"/>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lang w:eastAsia="en-GB"/>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lang w:eastAsia="en-GB"/>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lang w:eastAsia="en-GB"/>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lang w:eastAsia="en-GB"/>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lang w:eastAsia="en-GB"/>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eastAsia="en-GB"/>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5"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lang w:eastAsia="en-GB"/>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lastRenderedPageBreak/>
              <w:t>1049</w:t>
            </w:r>
          </w:p>
        </w:tc>
        <w:tc>
          <w:tcPr>
            <w:tcW w:w="2675"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5"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lastRenderedPageBreak/>
              <w:t>1115</w:t>
            </w:r>
          </w:p>
        </w:tc>
        <w:tc>
          <w:tcPr>
            <w:tcW w:w="2675"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5"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lastRenderedPageBreak/>
              <w:t>1260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rPr>
                <w:lang w:eastAsia="en-GB"/>
              </w:rPr>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rPr>
                <w:lang w:eastAsia="en-GB"/>
              </w:rPr>
            </w:pPr>
            <w:r>
              <w:t>IMEI</w:t>
            </w:r>
          </w:p>
        </w:tc>
        <w:tc>
          <w:tcPr>
            <w:tcW w:w="886"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rPr>
                <w:lang w:eastAsia="en-GB"/>
              </w:rPr>
            </w:pPr>
            <w:r>
              <w:t>Software-Version</w:t>
            </w:r>
          </w:p>
        </w:tc>
        <w:tc>
          <w:tcPr>
            <w:tcW w:w="886"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rPr>
                <w:lang w:eastAsia="en-GB"/>
              </w:rPr>
            </w:pPr>
            <w:r>
              <w:t>ULA-Flags</w:t>
            </w:r>
          </w:p>
        </w:tc>
        <w:tc>
          <w:tcPr>
            <w:tcW w:w="886"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rPr>
                <w:lang w:eastAsia="en-GB"/>
              </w:rPr>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lastRenderedPageBreak/>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rPr>
                <w:lang w:eastAsia="en-GB"/>
              </w:rPr>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rPr>
                <w:lang w:eastAsia="en-GB"/>
              </w:rPr>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rPr>
                <w:lang w:eastAsia="en-GB"/>
              </w:rPr>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rPr>
                <w:lang w:eastAsia="en-GB"/>
              </w:rPr>
            </w:pPr>
            <w:r>
              <w:t>E-UTRAN-Vector</w:t>
            </w:r>
          </w:p>
        </w:tc>
        <w:tc>
          <w:tcPr>
            <w:tcW w:w="886"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rPr>
                <w:lang w:eastAsia="en-GB"/>
              </w:rPr>
            </w:pPr>
            <w:r>
              <w:t>UTRAN-Vector</w:t>
            </w:r>
          </w:p>
        </w:tc>
        <w:tc>
          <w:tcPr>
            <w:tcW w:w="886"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rPr>
                <w:lang w:eastAsia="en-GB"/>
              </w:rPr>
            </w:pPr>
            <w:r>
              <w:t>GERAN-Vector</w:t>
            </w:r>
          </w:p>
        </w:tc>
        <w:tc>
          <w:tcPr>
            <w:tcW w:w="886"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rPr>
                <w:lang w:eastAsia="en-GB"/>
              </w:rPr>
            </w:pPr>
            <w:r>
              <w:t>Network-Access-Mode</w:t>
            </w:r>
          </w:p>
        </w:tc>
        <w:tc>
          <w:tcPr>
            <w:tcW w:w="886"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rPr>
                <w:lang w:eastAsia="en-GB"/>
              </w:rPr>
            </w:pPr>
            <w:r>
              <w:t>HPLMN-ODB</w:t>
            </w:r>
          </w:p>
        </w:tc>
        <w:tc>
          <w:tcPr>
            <w:tcW w:w="886"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rPr>
                <w:lang w:eastAsia="en-GB"/>
              </w:rPr>
            </w:pPr>
            <w:r>
              <w:t>Item-Number</w:t>
            </w:r>
          </w:p>
        </w:tc>
        <w:tc>
          <w:tcPr>
            <w:tcW w:w="886"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rPr>
                <w:lang w:eastAsia="en-GB"/>
              </w:rPr>
            </w:pPr>
            <w:r>
              <w:t>Cancellation-Type</w:t>
            </w:r>
          </w:p>
        </w:tc>
        <w:tc>
          <w:tcPr>
            <w:tcW w:w="886"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rPr>
                <w:lang w:eastAsia="en-GB"/>
              </w:rPr>
            </w:pPr>
            <w:r>
              <w:t>DSR-Flags</w:t>
            </w:r>
          </w:p>
        </w:tc>
        <w:tc>
          <w:tcPr>
            <w:tcW w:w="886"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rPr>
                <w:lang w:eastAsia="en-GB"/>
              </w:rPr>
            </w:pPr>
            <w:r>
              <w:t>DSA-Flags</w:t>
            </w:r>
          </w:p>
        </w:tc>
        <w:tc>
          <w:tcPr>
            <w:tcW w:w="886"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rPr>
                <w:lang w:eastAsia="en-GB"/>
              </w:rPr>
            </w:pPr>
            <w:r>
              <w:t>Context-Identifier</w:t>
            </w:r>
          </w:p>
        </w:tc>
        <w:tc>
          <w:tcPr>
            <w:tcW w:w="886"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rPr>
                <w:lang w:eastAsia="en-GB"/>
              </w:rPr>
            </w:pPr>
            <w:r>
              <w:t>Subscriber-Status</w:t>
            </w:r>
          </w:p>
        </w:tc>
        <w:tc>
          <w:tcPr>
            <w:tcW w:w="886"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rPr>
                <w:lang w:eastAsia="en-GB"/>
              </w:rPr>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rPr>
                <w:lang w:eastAsia="en-GB"/>
              </w:rPr>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rPr>
                <w:lang w:eastAsia="en-GB"/>
              </w:rPr>
            </w:pPr>
            <w:r>
              <w:t>APN-OI-Replacement</w:t>
            </w:r>
          </w:p>
        </w:tc>
        <w:tc>
          <w:tcPr>
            <w:tcW w:w="886"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rPr>
                <w:lang w:eastAsia="en-GB"/>
              </w:rPr>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rPr>
                <w:lang w:eastAsia="en-GB"/>
              </w:rPr>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rPr>
                <w:lang w:eastAsia="en-GB"/>
              </w:rPr>
            </w:pPr>
            <w:r>
              <w:t>APN-Configuration</w:t>
            </w:r>
          </w:p>
        </w:tc>
        <w:tc>
          <w:tcPr>
            <w:tcW w:w="886"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rPr>
                <w:lang w:eastAsia="en-GB"/>
              </w:rPr>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rPr>
                <w:lang w:eastAsia="en-GB"/>
              </w:rPr>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rPr>
                <w:lang w:eastAsia="en-GB"/>
              </w:rPr>
            </w:pPr>
            <w:r>
              <w:t>STN-SR</w:t>
            </w:r>
          </w:p>
        </w:tc>
        <w:tc>
          <w:tcPr>
            <w:tcW w:w="886"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rPr>
                <w:lang w:eastAsia="en-GB"/>
              </w:rPr>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rPr>
                <w:lang w:eastAsia="en-GB"/>
              </w:rPr>
            </w:pPr>
            <w:r>
              <w:t>AMBR</w:t>
            </w:r>
          </w:p>
        </w:tc>
        <w:tc>
          <w:tcPr>
            <w:tcW w:w="886"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rPr>
                <w:lang w:eastAsia="en-GB"/>
              </w:rPr>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rPr>
                <w:lang w:eastAsia="en-GB"/>
              </w:rPr>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rPr>
                <w:lang w:eastAsia="en-GB"/>
              </w:rPr>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rPr>
                <w:lang w:eastAsia="en-GB"/>
              </w:rPr>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rPr>
                <w:lang w:eastAsia="en-GB"/>
              </w:rPr>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rPr>
                <w:lang w:eastAsia="en-GB"/>
              </w:rPr>
            </w:pPr>
            <w:r>
              <w:t>IDA-Flags</w:t>
            </w:r>
          </w:p>
        </w:tc>
        <w:tc>
          <w:tcPr>
            <w:tcW w:w="886"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rPr>
                <w:lang w:eastAsia="en-GB"/>
              </w:rPr>
            </w:pPr>
            <w:r>
              <w:t>PUA-Flags</w:t>
            </w:r>
          </w:p>
        </w:tc>
        <w:tc>
          <w:tcPr>
            <w:tcW w:w="886"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rPr>
                <w:lang w:eastAsia="en-GB"/>
              </w:rPr>
            </w:pPr>
            <w:r>
              <w:t>NOR-Flags</w:t>
            </w:r>
          </w:p>
        </w:tc>
        <w:tc>
          <w:tcPr>
            <w:tcW w:w="886"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rPr>
                <w:lang w:eastAsia="en-GB"/>
              </w:rPr>
            </w:pPr>
            <w:r>
              <w:t>User-Id</w:t>
            </w:r>
          </w:p>
        </w:tc>
        <w:tc>
          <w:tcPr>
            <w:tcW w:w="886"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rPr>
                <w:lang w:eastAsia="en-GB"/>
              </w:rPr>
            </w:pPr>
            <w:r>
              <w:t>Equipment-Status</w:t>
            </w:r>
          </w:p>
        </w:tc>
        <w:tc>
          <w:tcPr>
            <w:tcW w:w="886"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rPr>
                <w:lang w:eastAsia="en-GB"/>
              </w:rPr>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rPr>
                <w:lang w:eastAsia="en-GB"/>
              </w:rPr>
            </w:pPr>
            <w:smartTag w:uri="urn:schemas-microsoft-com:office:smarttags" w:element="place">
              <w:r>
                <w:t>RAND</w:t>
              </w:r>
            </w:smartTag>
          </w:p>
        </w:tc>
        <w:tc>
          <w:tcPr>
            <w:tcW w:w="886"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rPr>
                <w:lang w:eastAsia="en-GB"/>
              </w:rPr>
            </w:pPr>
            <w:r>
              <w:t>XRES</w:t>
            </w:r>
          </w:p>
        </w:tc>
        <w:tc>
          <w:tcPr>
            <w:tcW w:w="886"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rPr>
                <w:lang w:eastAsia="en-GB"/>
              </w:rPr>
            </w:pPr>
            <w:r>
              <w:t>AUTN</w:t>
            </w:r>
          </w:p>
        </w:tc>
        <w:tc>
          <w:tcPr>
            <w:tcW w:w="886"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rPr>
                <w:lang w:eastAsia="en-GB"/>
              </w:rPr>
            </w:pPr>
            <w:r>
              <w:t>KASME</w:t>
            </w:r>
          </w:p>
        </w:tc>
        <w:tc>
          <w:tcPr>
            <w:tcW w:w="886"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rPr>
                <w:lang w:eastAsia="en-GB"/>
              </w:rPr>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rPr>
                <w:lang w:eastAsia="en-GB"/>
              </w:rPr>
            </w:pPr>
            <w:r>
              <w:t>Kc</w:t>
            </w:r>
          </w:p>
        </w:tc>
        <w:tc>
          <w:tcPr>
            <w:tcW w:w="886"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rPr>
                <w:lang w:eastAsia="en-GB"/>
              </w:rPr>
            </w:pPr>
            <w:r>
              <w:t>SRES</w:t>
            </w:r>
          </w:p>
        </w:tc>
        <w:tc>
          <w:tcPr>
            <w:tcW w:w="886"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rPr>
                <w:lang w:eastAsia="en-GB"/>
              </w:rPr>
            </w:pPr>
            <w:r>
              <w:t>PDN-Type</w:t>
            </w:r>
          </w:p>
        </w:tc>
        <w:tc>
          <w:tcPr>
            <w:tcW w:w="886"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lastRenderedPageBreak/>
              <w:t>1475</w:t>
            </w:r>
          </w:p>
        </w:tc>
        <w:tc>
          <w:tcPr>
            <w:tcW w:w="2675"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eastAsia="en-GB"/>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rPr>
                <w:lang w:eastAsia="en-GB"/>
              </w:rPr>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rPr>
                <w:lang w:eastAsia="en-GB"/>
              </w:rPr>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eastAsia="en-GB"/>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eastAsia="en-GB"/>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eastAsia="en-GB"/>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eastAsia="en-GB"/>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eastAsia="en-GB"/>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eastAsia="en-GB"/>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E3130E" w14:paraId="13C4B0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4C77D2" w14:textId="77777777"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14:paraId="0F6BA9F8" w14:textId="77777777" w:rsidR="00E3130E" w:rsidRDefault="00E3130E">
            <w:pPr>
              <w:pStyle w:val="TAC"/>
              <w:suppressLineNumbers/>
              <w:suppressAutoHyphens/>
              <w:rPr>
                <w:lang w:eastAsia="en-GB"/>
              </w:rPr>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14:paraId="306452AE" w14:textId="77777777" w:rsidR="00E3130E" w:rsidRDefault="00E3130E">
            <w:pPr>
              <w:pStyle w:val="TAC"/>
              <w:suppressLineNumbers/>
              <w:suppressAutoHyphens/>
            </w:pPr>
          </w:p>
        </w:tc>
      </w:tr>
      <w:tr w:rsidR="00E3130E" w14:paraId="1641F3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389FF" w14:textId="77777777"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54C464D" w14:textId="77777777" w:rsidR="00E3130E" w:rsidRDefault="00E3130E">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DEEC" w14:textId="77777777" w:rsidR="00E3130E" w:rsidRDefault="00E3130E">
            <w:pPr>
              <w:spacing w:after="0"/>
              <w:rPr>
                <w:rFonts w:ascii="Arial" w:hAnsi="Arial"/>
                <w:sz w:val="18"/>
              </w:rPr>
            </w:pPr>
          </w:p>
        </w:tc>
      </w:tr>
      <w:tr w:rsidR="00E3130E" w14:paraId="57AF4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2B3C0D" w14:textId="77777777"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E832A" w14:textId="77777777"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8F11" w14:textId="77777777" w:rsidR="00E3130E" w:rsidRDefault="00E3130E">
            <w:pPr>
              <w:spacing w:after="0"/>
              <w:rPr>
                <w:rFonts w:ascii="Arial" w:hAnsi="Arial"/>
                <w:sz w:val="18"/>
              </w:rPr>
            </w:pPr>
          </w:p>
        </w:tc>
      </w:tr>
      <w:tr w:rsidR="00E3130E" w14:paraId="65900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C91936" w14:textId="77777777"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9C516B"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140" w14:textId="77777777" w:rsidR="00E3130E" w:rsidRDefault="00E3130E">
            <w:pPr>
              <w:spacing w:after="0"/>
              <w:rPr>
                <w:rFonts w:ascii="Arial" w:hAnsi="Arial"/>
                <w:sz w:val="18"/>
              </w:rPr>
            </w:pPr>
          </w:p>
        </w:tc>
      </w:tr>
      <w:tr w:rsidR="00E3130E" w14:paraId="119992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ECABDF" w14:textId="77777777" w:rsidR="00E3130E" w:rsidRDefault="00E3130E">
            <w:pPr>
              <w:pStyle w:val="TAL"/>
              <w:suppressLineNumbers/>
              <w:suppressAutoHyphens/>
              <w:jc w:val="center"/>
              <w:rPr>
                <w:lang w:eastAsia="zh-CN"/>
              </w:rPr>
            </w:pPr>
            <w:r>
              <w:rPr>
                <w:lang w:eastAsia="zh-CN"/>
              </w:rPr>
              <w:t>1534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46D13E11"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F7B4" w14:textId="77777777" w:rsidR="00E3130E" w:rsidRDefault="00E3130E">
            <w:pPr>
              <w:spacing w:after="0"/>
              <w:rPr>
                <w:rFonts w:ascii="Arial" w:hAnsi="Arial"/>
                <w:sz w:val="18"/>
              </w:rPr>
            </w:pPr>
          </w:p>
        </w:tc>
      </w:tr>
      <w:tr w:rsidR="00E3130E" w14:paraId="653F4C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A756F5" w14:textId="77777777"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14:paraId="73B3D786" w14:textId="77777777" w:rsidR="00E3130E" w:rsidRDefault="00E3130E">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2A30" w14:textId="77777777" w:rsidR="00E3130E" w:rsidRDefault="00E3130E">
            <w:pPr>
              <w:spacing w:after="0"/>
              <w:rPr>
                <w:rFonts w:ascii="Arial" w:hAnsi="Arial"/>
                <w:sz w:val="18"/>
              </w:rPr>
            </w:pPr>
          </w:p>
        </w:tc>
      </w:tr>
      <w:tr w:rsidR="00E3130E" w14:paraId="5FC68C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6D6F80" w14:textId="77777777"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14:paraId="295B557F" w14:textId="77777777"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FEBB45E" w14:textId="77777777" w:rsidR="00E3130E" w:rsidRDefault="00E3130E">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3BB7" w14:textId="77777777" w:rsidR="00E3130E" w:rsidRDefault="00E3130E">
            <w:pPr>
              <w:spacing w:after="0"/>
              <w:rPr>
                <w:rFonts w:ascii="Arial" w:hAnsi="Arial"/>
                <w:sz w:val="18"/>
              </w:rPr>
            </w:pPr>
          </w:p>
        </w:tc>
      </w:tr>
      <w:tr w:rsidR="00E3130E" w14:paraId="5C1D88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842F1" w14:textId="77777777"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98DE3E8" w14:textId="77777777" w:rsidR="00E3130E" w:rsidRDefault="00E3130E">
            <w:pPr>
              <w:pStyle w:val="TAC"/>
              <w:suppressLineNumbers/>
              <w:suppressAutoHyphens/>
              <w:rPr>
                <w:lang w:eastAsia="en-GB"/>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1DD1" w14:textId="77777777" w:rsidR="00E3130E" w:rsidRDefault="00E3130E">
            <w:pPr>
              <w:spacing w:after="0"/>
              <w:rPr>
                <w:rFonts w:ascii="Arial" w:hAnsi="Arial"/>
                <w:sz w:val="18"/>
              </w:rPr>
            </w:pPr>
          </w:p>
        </w:tc>
      </w:tr>
      <w:tr w:rsidR="00E3130E" w14:paraId="25255A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1B0087" w14:textId="77777777"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239CCE" w14:textId="77777777" w:rsidR="00E3130E" w:rsidRDefault="00E3130E">
            <w:pPr>
              <w:pStyle w:val="TAC"/>
              <w:suppressLineNumbers/>
              <w:suppressAutoHyphens/>
              <w:rPr>
                <w:lang w:eastAsia="en-GB"/>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97D9" w14:textId="77777777" w:rsidR="00E3130E" w:rsidRDefault="00E3130E">
            <w:pPr>
              <w:spacing w:after="0"/>
              <w:rPr>
                <w:rFonts w:ascii="Arial" w:hAnsi="Arial"/>
                <w:sz w:val="18"/>
              </w:rPr>
            </w:pPr>
          </w:p>
        </w:tc>
      </w:tr>
      <w:tr w:rsidR="00E3130E" w14:paraId="4ADF73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794D9" w14:textId="77777777" w:rsidR="00E3130E" w:rsidRDefault="00E3130E">
            <w:pPr>
              <w:pStyle w:val="TAL"/>
              <w:suppressLineNumbers/>
              <w:suppressAutoHyphens/>
              <w:jc w:val="center"/>
              <w:rPr>
                <w:lang w:eastAsia="zh-CN"/>
              </w:rPr>
            </w:pPr>
            <w:r>
              <w:rPr>
                <w:lang w:eastAsia="zh-CN"/>
              </w:rPr>
              <w:lastRenderedPageBreak/>
              <w:t>1538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14:paraId="49F8BE42"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B534" w14:textId="77777777" w:rsidR="00E3130E" w:rsidRDefault="00E3130E">
            <w:pPr>
              <w:spacing w:after="0"/>
              <w:rPr>
                <w:rFonts w:ascii="Arial" w:hAnsi="Arial"/>
                <w:sz w:val="18"/>
              </w:rPr>
            </w:pPr>
          </w:p>
        </w:tc>
      </w:tr>
      <w:tr w:rsidR="00E3130E" w14:paraId="765C03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6AF04A" w14:textId="77777777"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303672"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A29C" w14:textId="77777777" w:rsidR="00E3130E" w:rsidRDefault="00E3130E">
            <w:pPr>
              <w:spacing w:after="0"/>
              <w:rPr>
                <w:rFonts w:ascii="Arial" w:hAnsi="Arial"/>
                <w:sz w:val="18"/>
              </w:rPr>
            </w:pPr>
          </w:p>
        </w:tc>
      </w:tr>
      <w:tr w:rsidR="00E3130E" w14:paraId="4F3A30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C54C0" w14:textId="77777777"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2074BAC"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C64C" w14:textId="77777777" w:rsidR="00E3130E" w:rsidRDefault="00E3130E">
            <w:pPr>
              <w:spacing w:after="0"/>
              <w:rPr>
                <w:rFonts w:ascii="Arial" w:hAnsi="Arial"/>
                <w:sz w:val="18"/>
              </w:rPr>
            </w:pPr>
          </w:p>
        </w:tc>
      </w:tr>
      <w:tr w:rsidR="00E3130E" w14:paraId="69A973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10490" w14:textId="77777777"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3A0937"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5E2B" w14:textId="77777777" w:rsidR="00E3130E" w:rsidRDefault="00E3130E">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77777777" w:rsidR="00E3130E" w:rsidRDefault="00E3130E">
            <w:pPr>
              <w:pStyle w:val="TAC"/>
              <w:suppressLineNumbers/>
              <w:suppressAutoHyphens/>
              <w:jc w:val="left"/>
            </w:pPr>
            <w:r>
              <w:t>Note 1: The AVP codes from 1542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95134A" w14:paraId="57E2B7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8CFBC" w14:textId="77777777" w:rsidR="0095134A" w:rsidRDefault="0095134A">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95134A" w:rsidRDefault="0095134A">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36C140" w14:textId="77777777" w:rsidR="0095134A" w:rsidRDefault="0095134A">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14:paraId="70A07CDA" w14:textId="77777777" w:rsidR="0095134A" w:rsidRDefault="0095134A">
            <w:pPr>
              <w:pStyle w:val="TAC"/>
              <w:suppressLineNumbers/>
              <w:suppressAutoHyphens/>
            </w:pPr>
            <w:r>
              <w:t>29.272 [21]</w:t>
            </w:r>
          </w:p>
        </w:tc>
      </w:tr>
      <w:tr w:rsidR="0095134A" w14:paraId="3041F4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0F515" w14:textId="77777777" w:rsidR="0095134A" w:rsidRDefault="0095134A">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95134A" w:rsidRDefault="0095134A">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2119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95134A" w:rsidRDefault="0095134A">
            <w:pPr>
              <w:spacing w:after="0"/>
              <w:rPr>
                <w:rFonts w:ascii="Arial" w:hAnsi="Arial"/>
                <w:sz w:val="18"/>
              </w:rPr>
            </w:pPr>
          </w:p>
        </w:tc>
      </w:tr>
      <w:tr w:rsidR="0095134A" w14:paraId="1D8D7C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F91FA" w14:textId="77777777" w:rsidR="0095134A" w:rsidRDefault="0095134A">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95134A" w:rsidRDefault="0095134A">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4A4A8A4"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95134A" w:rsidRDefault="0095134A">
            <w:pPr>
              <w:spacing w:after="0"/>
              <w:rPr>
                <w:rFonts w:ascii="Arial" w:hAnsi="Arial"/>
                <w:sz w:val="18"/>
              </w:rPr>
            </w:pPr>
          </w:p>
        </w:tc>
      </w:tr>
      <w:tr w:rsidR="0095134A" w14:paraId="038CE2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F1ADE1" w14:textId="77777777" w:rsidR="0095134A" w:rsidRDefault="0095134A">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95134A" w:rsidRDefault="0095134A">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910D72"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95134A" w:rsidRDefault="0095134A">
            <w:pPr>
              <w:spacing w:after="0"/>
              <w:rPr>
                <w:rFonts w:ascii="Arial" w:hAnsi="Arial"/>
                <w:sz w:val="18"/>
              </w:rPr>
            </w:pPr>
          </w:p>
        </w:tc>
      </w:tr>
      <w:tr w:rsidR="0095134A" w14:paraId="029DC9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9EFBB" w14:textId="77777777" w:rsidR="0095134A" w:rsidRDefault="0095134A">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95134A" w:rsidRDefault="0095134A">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0A3BEFE"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95134A" w:rsidRDefault="0095134A">
            <w:pPr>
              <w:spacing w:after="0"/>
              <w:rPr>
                <w:rFonts w:ascii="Arial" w:hAnsi="Arial"/>
                <w:sz w:val="18"/>
              </w:rPr>
            </w:pPr>
          </w:p>
        </w:tc>
      </w:tr>
      <w:tr w:rsidR="0095134A" w14:paraId="378F85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3A1635" w14:textId="77777777" w:rsidR="0095134A" w:rsidRDefault="0095134A">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95134A" w:rsidRDefault="0095134A">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1452529"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95134A" w:rsidRDefault="0095134A">
            <w:pPr>
              <w:spacing w:after="0"/>
              <w:rPr>
                <w:rFonts w:ascii="Arial" w:hAnsi="Arial"/>
                <w:sz w:val="18"/>
              </w:rPr>
            </w:pPr>
          </w:p>
        </w:tc>
      </w:tr>
      <w:tr w:rsidR="0095134A" w14:paraId="005CD8B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C7B17" w14:textId="77777777" w:rsidR="0095134A" w:rsidRDefault="0095134A">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95134A" w:rsidRDefault="0095134A">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3DBB8C6"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95134A" w:rsidRDefault="0095134A">
            <w:pPr>
              <w:spacing w:after="0"/>
              <w:rPr>
                <w:rFonts w:ascii="Arial" w:hAnsi="Arial"/>
                <w:sz w:val="18"/>
              </w:rPr>
            </w:pPr>
          </w:p>
        </w:tc>
      </w:tr>
      <w:tr w:rsidR="0095134A" w14:paraId="6CA6D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39B36" w14:textId="77777777" w:rsidR="0095134A" w:rsidRDefault="0095134A">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95134A" w:rsidRDefault="0095134A">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AF7F94D"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95134A" w:rsidRDefault="0095134A">
            <w:pPr>
              <w:spacing w:after="0"/>
              <w:rPr>
                <w:rFonts w:ascii="Arial" w:hAnsi="Arial"/>
                <w:sz w:val="18"/>
              </w:rPr>
            </w:pPr>
          </w:p>
        </w:tc>
      </w:tr>
      <w:tr w:rsidR="0095134A" w14:paraId="306175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EE9830" w14:textId="77777777" w:rsidR="0095134A" w:rsidRDefault="0095134A">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95134A" w:rsidRDefault="0095134A">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BFD5C7"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95134A" w:rsidRDefault="0095134A">
            <w:pPr>
              <w:spacing w:after="0"/>
              <w:rPr>
                <w:rFonts w:ascii="Arial" w:hAnsi="Arial"/>
                <w:sz w:val="18"/>
              </w:rPr>
            </w:pPr>
          </w:p>
        </w:tc>
      </w:tr>
      <w:tr w:rsidR="0095134A" w14:paraId="2E785A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E13A19" w14:textId="77777777" w:rsidR="0095134A" w:rsidRDefault="0095134A">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95134A" w:rsidRDefault="0095134A">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93F0F"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95134A" w:rsidRDefault="0095134A">
            <w:pPr>
              <w:spacing w:after="0"/>
              <w:rPr>
                <w:rFonts w:ascii="Arial" w:hAnsi="Arial"/>
                <w:sz w:val="18"/>
              </w:rPr>
            </w:pPr>
          </w:p>
        </w:tc>
      </w:tr>
      <w:tr w:rsidR="0095134A" w14:paraId="58823B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9D430" w14:textId="77777777" w:rsidR="0095134A" w:rsidRDefault="0095134A">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95134A" w:rsidRDefault="0095134A">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256ECA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95134A" w:rsidRDefault="0095134A">
            <w:pPr>
              <w:spacing w:after="0"/>
              <w:rPr>
                <w:rFonts w:ascii="Arial" w:hAnsi="Arial"/>
                <w:sz w:val="18"/>
              </w:rPr>
            </w:pPr>
          </w:p>
        </w:tc>
      </w:tr>
      <w:tr w:rsidR="0095134A" w14:paraId="550F06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FA2E4" w14:textId="77777777" w:rsidR="0095134A" w:rsidRDefault="0095134A">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95134A" w:rsidRDefault="0095134A">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0D6EC2"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95134A" w:rsidRDefault="0095134A">
            <w:pPr>
              <w:spacing w:after="0"/>
              <w:rPr>
                <w:rFonts w:ascii="Arial" w:hAnsi="Arial"/>
                <w:sz w:val="18"/>
              </w:rPr>
            </w:pPr>
          </w:p>
        </w:tc>
      </w:tr>
      <w:tr w:rsidR="0095134A" w14:paraId="253895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83597B" w14:textId="77777777" w:rsidR="0095134A" w:rsidRDefault="0095134A">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95134A" w:rsidRDefault="0095134A">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7C7FB54C" w14:textId="77777777" w:rsidR="0095134A" w:rsidRDefault="0095134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4A5B221D" w14:textId="77777777" w:rsidR="0095134A" w:rsidRDefault="0095134A">
            <w:pPr>
              <w:spacing w:after="0"/>
              <w:rPr>
                <w:rFonts w:ascii="Arial" w:hAnsi="Arial"/>
                <w:sz w:val="18"/>
              </w:rPr>
            </w:pPr>
          </w:p>
        </w:tc>
      </w:tr>
      <w:tr w:rsidR="0095134A" w14:paraId="562DDDE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DDFFFF" w14:textId="77777777" w:rsidR="0095134A" w:rsidRDefault="0095134A">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95134A" w:rsidRDefault="0095134A">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3B136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95134A" w:rsidRDefault="0095134A">
            <w:pPr>
              <w:spacing w:after="0"/>
              <w:rPr>
                <w:rFonts w:ascii="Arial" w:hAnsi="Arial"/>
                <w:sz w:val="18"/>
              </w:rPr>
            </w:pPr>
          </w:p>
        </w:tc>
      </w:tr>
      <w:tr w:rsidR="0095134A" w14:paraId="60C35E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6D164" w14:textId="77777777" w:rsidR="0095134A" w:rsidRDefault="0095134A">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95134A" w:rsidRDefault="0095134A">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28DEF2E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95134A" w:rsidRDefault="0095134A">
            <w:pPr>
              <w:spacing w:after="0"/>
              <w:rPr>
                <w:rFonts w:ascii="Arial" w:hAnsi="Arial"/>
                <w:sz w:val="18"/>
              </w:rPr>
            </w:pPr>
          </w:p>
        </w:tc>
      </w:tr>
      <w:tr w:rsidR="0095134A" w14:paraId="7983B5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1B4FBA" w14:textId="77777777" w:rsidR="0095134A" w:rsidRDefault="0095134A">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95134A" w:rsidRDefault="0095134A">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52A7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95134A" w:rsidRDefault="0095134A">
            <w:pPr>
              <w:spacing w:after="0"/>
              <w:rPr>
                <w:rFonts w:ascii="Arial" w:hAnsi="Arial"/>
                <w:sz w:val="18"/>
              </w:rPr>
            </w:pPr>
          </w:p>
        </w:tc>
      </w:tr>
      <w:tr w:rsidR="0095134A" w14:paraId="4D01CD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C75CB1" w14:textId="77777777" w:rsidR="0095134A" w:rsidRDefault="0095134A">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95134A" w:rsidRDefault="0095134A">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EFEB1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95134A" w:rsidRDefault="0095134A">
            <w:pPr>
              <w:spacing w:after="0"/>
              <w:rPr>
                <w:rFonts w:ascii="Arial" w:hAnsi="Arial"/>
                <w:sz w:val="18"/>
              </w:rPr>
            </w:pPr>
          </w:p>
        </w:tc>
      </w:tr>
      <w:tr w:rsidR="0095134A" w14:paraId="5A282D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60FE6" w14:textId="77777777" w:rsidR="0095134A" w:rsidRDefault="0095134A">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95134A" w:rsidRDefault="0095134A">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499AB01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95134A" w:rsidRDefault="0095134A">
            <w:pPr>
              <w:spacing w:after="0"/>
              <w:rPr>
                <w:rFonts w:ascii="Arial" w:hAnsi="Arial"/>
                <w:sz w:val="18"/>
              </w:rPr>
            </w:pPr>
          </w:p>
        </w:tc>
      </w:tr>
      <w:tr w:rsidR="0095134A" w14:paraId="4A4EA4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62CE04" w14:textId="77777777" w:rsidR="0095134A" w:rsidRDefault="0095134A">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95134A" w:rsidRDefault="0095134A">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0F03CD7"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95134A" w:rsidRDefault="0095134A">
            <w:pPr>
              <w:spacing w:after="0"/>
              <w:rPr>
                <w:rFonts w:ascii="Arial" w:hAnsi="Arial"/>
                <w:sz w:val="18"/>
              </w:rPr>
            </w:pPr>
          </w:p>
        </w:tc>
      </w:tr>
      <w:tr w:rsidR="0095134A" w14:paraId="225F34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F94578" w14:textId="77777777" w:rsidR="0095134A" w:rsidRDefault="0095134A">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95134A" w:rsidRDefault="0095134A">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7ADC55E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95134A" w:rsidRDefault="0095134A">
            <w:pPr>
              <w:spacing w:after="0"/>
              <w:rPr>
                <w:rFonts w:ascii="Arial" w:hAnsi="Arial"/>
                <w:sz w:val="18"/>
              </w:rPr>
            </w:pPr>
          </w:p>
        </w:tc>
      </w:tr>
      <w:tr w:rsidR="0095134A" w14:paraId="2EF2158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726971" w14:textId="77777777" w:rsidR="0095134A" w:rsidRDefault="0095134A">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95134A" w:rsidRDefault="0095134A">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FDB6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95134A" w:rsidRDefault="0095134A">
            <w:pPr>
              <w:spacing w:after="0"/>
              <w:rPr>
                <w:rFonts w:ascii="Arial" w:hAnsi="Arial"/>
                <w:sz w:val="18"/>
              </w:rPr>
            </w:pPr>
          </w:p>
        </w:tc>
      </w:tr>
      <w:tr w:rsidR="0095134A" w14:paraId="67817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02C9E" w14:textId="77777777" w:rsidR="0095134A" w:rsidRDefault="0095134A">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95134A" w:rsidRDefault="0095134A">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0136DA0" w14:textId="77777777" w:rsidR="0095134A" w:rsidRDefault="0095134A">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95134A" w:rsidRDefault="0095134A">
            <w:pPr>
              <w:spacing w:after="0"/>
              <w:rPr>
                <w:rFonts w:ascii="Arial" w:hAnsi="Arial"/>
                <w:sz w:val="18"/>
              </w:rPr>
            </w:pPr>
          </w:p>
        </w:tc>
      </w:tr>
      <w:tr w:rsidR="0095134A" w14:paraId="477276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382A1" w14:textId="77777777" w:rsidR="0095134A" w:rsidRDefault="0095134A">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95134A" w:rsidRDefault="0095134A">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E25BE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95134A" w:rsidRDefault="0095134A">
            <w:pPr>
              <w:spacing w:after="0"/>
              <w:rPr>
                <w:rFonts w:ascii="Arial" w:hAnsi="Arial"/>
                <w:sz w:val="18"/>
              </w:rPr>
            </w:pPr>
          </w:p>
        </w:tc>
      </w:tr>
      <w:tr w:rsidR="0095134A" w14:paraId="1B95C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4AC790" w14:textId="77777777" w:rsidR="0095134A" w:rsidRDefault="0095134A">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95134A" w:rsidRDefault="0095134A">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9ECCB0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95134A" w:rsidRDefault="0095134A">
            <w:pPr>
              <w:spacing w:after="0"/>
              <w:rPr>
                <w:rFonts w:ascii="Arial" w:hAnsi="Arial"/>
                <w:sz w:val="18"/>
              </w:rPr>
            </w:pPr>
          </w:p>
        </w:tc>
      </w:tr>
      <w:tr w:rsidR="0095134A" w14:paraId="39C13E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0A446" w14:textId="77777777" w:rsidR="0095134A" w:rsidRDefault="0095134A">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95134A" w:rsidRDefault="0095134A">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04061B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95134A" w:rsidRDefault="0095134A">
            <w:pPr>
              <w:spacing w:after="0"/>
              <w:rPr>
                <w:rFonts w:ascii="Arial" w:hAnsi="Arial"/>
                <w:sz w:val="18"/>
              </w:rPr>
            </w:pPr>
          </w:p>
        </w:tc>
      </w:tr>
      <w:tr w:rsidR="0095134A" w14:paraId="1B5E79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83B3AF" w14:textId="77777777" w:rsidR="0095134A" w:rsidRDefault="0095134A">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95134A" w:rsidRDefault="0095134A">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215BC9E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95134A" w:rsidRDefault="0095134A">
            <w:pPr>
              <w:spacing w:after="0"/>
              <w:rPr>
                <w:rFonts w:ascii="Arial" w:hAnsi="Arial"/>
                <w:sz w:val="18"/>
              </w:rPr>
            </w:pPr>
          </w:p>
        </w:tc>
      </w:tr>
      <w:tr w:rsidR="0095134A" w14:paraId="61E9C8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731F8A" w14:textId="77777777" w:rsidR="0095134A" w:rsidRDefault="0095134A">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95134A" w:rsidRDefault="0095134A">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2CF8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95134A" w:rsidRDefault="0095134A">
            <w:pPr>
              <w:spacing w:after="0"/>
              <w:rPr>
                <w:rFonts w:ascii="Arial" w:hAnsi="Arial"/>
                <w:sz w:val="18"/>
              </w:rPr>
            </w:pPr>
          </w:p>
        </w:tc>
      </w:tr>
      <w:tr w:rsidR="0095134A" w14:paraId="6529B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CF00A5" w14:textId="77777777" w:rsidR="0095134A" w:rsidRDefault="0095134A">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95134A" w:rsidRDefault="0095134A">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645D6C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95134A" w:rsidRDefault="0095134A">
            <w:pPr>
              <w:spacing w:after="0"/>
              <w:rPr>
                <w:rFonts w:ascii="Arial" w:hAnsi="Arial"/>
                <w:sz w:val="18"/>
              </w:rPr>
            </w:pPr>
          </w:p>
        </w:tc>
      </w:tr>
      <w:tr w:rsidR="0095134A" w14:paraId="6DB74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21864" w14:textId="77777777" w:rsidR="0095134A" w:rsidRDefault="0095134A">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95134A" w:rsidRDefault="0095134A">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11073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95134A" w:rsidRDefault="0095134A">
            <w:pPr>
              <w:spacing w:after="0"/>
              <w:rPr>
                <w:rFonts w:ascii="Arial" w:hAnsi="Arial"/>
                <w:sz w:val="18"/>
              </w:rPr>
            </w:pPr>
          </w:p>
        </w:tc>
      </w:tr>
      <w:tr w:rsidR="0095134A" w14:paraId="7FE09E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E4163" w14:textId="77777777" w:rsidR="0095134A" w:rsidRDefault="0095134A">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95134A" w:rsidRDefault="0095134A">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14:paraId="7A7A54C8"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95134A" w:rsidRDefault="0095134A">
            <w:pPr>
              <w:spacing w:after="0"/>
              <w:rPr>
                <w:rFonts w:ascii="Arial" w:hAnsi="Arial"/>
                <w:sz w:val="18"/>
              </w:rPr>
            </w:pPr>
          </w:p>
        </w:tc>
      </w:tr>
      <w:tr w:rsidR="0095134A" w14:paraId="4432B1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35ED21" w14:textId="77777777" w:rsidR="0095134A" w:rsidRDefault="0095134A">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95134A" w:rsidRDefault="0095134A">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14:paraId="464B2EAE"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95134A" w:rsidRDefault="0095134A">
            <w:pPr>
              <w:spacing w:after="0"/>
              <w:rPr>
                <w:rFonts w:ascii="Arial" w:hAnsi="Arial"/>
                <w:sz w:val="18"/>
              </w:rPr>
            </w:pPr>
          </w:p>
        </w:tc>
      </w:tr>
      <w:tr w:rsidR="0095134A" w14:paraId="02580F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DCC6FD" w14:textId="77777777" w:rsidR="0095134A" w:rsidRDefault="0095134A">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95134A" w:rsidRDefault="0095134A">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C7BE89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95134A" w:rsidRDefault="0095134A">
            <w:pPr>
              <w:spacing w:after="0"/>
              <w:rPr>
                <w:rFonts w:ascii="Arial" w:hAnsi="Arial"/>
                <w:sz w:val="18"/>
              </w:rPr>
            </w:pPr>
          </w:p>
        </w:tc>
      </w:tr>
      <w:tr w:rsidR="0095134A" w14:paraId="20EAA7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688CC9" w14:textId="77777777" w:rsidR="0095134A" w:rsidRDefault="0095134A">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95134A" w:rsidRDefault="0095134A">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7DC32"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95134A" w:rsidRDefault="0095134A">
            <w:pPr>
              <w:spacing w:after="0"/>
              <w:rPr>
                <w:rFonts w:ascii="Arial" w:hAnsi="Arial"/>
                <w:sz w:val="18"/>
              </w:rPr>
            </w:pPr>
          </w:p>
        </w:tc>
      </w:tr>
      <w:tr w:rsidR="0095134A" w14:paraId="53EBF2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3A1627" w14:textId="77777777" w:rsidR="0095134A" w:rsidRDefault="0095134A">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95134A" w:rsidRDefault="0095134A">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0089F2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95134A" w:rsidRDefault="0095134A">
            <w:pPr>
              <w:spacing w:after="0"/>
              <w:rPr>
                <w:rFonts w:ascii="Arial" w:hAnsi="Arial"/>
                <w:sz w:val="18"/>
              </w:rPr>
            </w:pPr>
          </w:p>
        </w:tc>
      </w:tr>
      <w:tr w:rsidR="0095134A" w14:paraId="403E4D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D3AB38" w14:textId="77777777" w:rsidR="0095134A" w:rsidRDefault="0095134A">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95134A" w:rsidRDefault="0095134A">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B564970"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95134A" w:rsidRDefault="0095134A">
            <w:pPr>
              <w:spacing w:after="0"/>
              <w:rPr>
                <w:rFonts w:ascii="Arial" w:hAnsi="Arial"/>
                <w:sz w:val="18"/>
              </w:rPr>
            </w:pPr>
          </w:p>
        </w:tc>
      </w:tr>
      <w:tr w:rsidR="0095134A" w14:paraId="44F04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2193A" w14:textId="77777777" w:rsidR="0095134A" w:rsidRDefault="0095134A">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95134A" w:rsidRDefault="0095134A">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79A273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95134A" w:rsidRDefault="0095134A">
            <w:pPr>
              <w:spacing w:after="0"/>
              <w:rPr>
                <w:rFonts w:ascii="Arial" w:hAnsi="Arial"/>
                <w:sz w:val="18"/>
              </w:rPr>
            </w:pPr>
          </w:p>
        </w:tc>
      </w:tr>
      <w:tr w:rsidR="0095134A" w14:paraId="6EF82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84969" w14:textId="77777777" w:rsidR="0095134A" w:rsidRDefault="0095134A">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95134A" w:rsidRDefault="0095134A">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14:paraId="53B92C9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95134A" w:rsidRDefault="0095134A">
            <w:pPr>
              <w:spacing w:after="0"/>
              <w:rPr>
                <w:rFonts w:ascii="Arial" w:hAnsi="Arial"/>
                <w:sz w:val="18"/>
              </w:rPr>
            </w:pPr>
          </w:p>
        </w:tc>
      </w:tr>
      <w:tr w:rsidR="0095134A" w14:paraId="196675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80873" w14:textId="77777777" w:rsidR="0095134A" w:rsidRDefault="0095134A">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95134A" w:rsidRDefault="0095134A">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5D082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95134A" w:rsidRDefault="0095134A">
            <w:pPr>
              <w:spacing w:after="0"/>
              <w:rPr>
                <w:rFonts w:ascii="Arial" w:hAnsi="Arial"/>
                <w:sz w:val="18"/>
              </w:rPr>
            </w:pPr>
          </w:p>
        </w:tc>
      </w:tr>
      <w:tr w:rsidR="0095134A" w14:paraId="7412DE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6F1F1" w14:textId="77777777" w:rsidR="0095134A" w:rsidRDefault="0095134A">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95134A" w:rsidRDefault="0095134A">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056E0C8D" w14:textId="77777777" w:rsidR="0095134A" w:rsidRDefault="0095134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69E43D5C" w14:textId="77777777" w:rsidR="0095134A" w:rsidRDefault="0095134A">
            <w:pPr>
              <w:spacing w:after="0"/>
              <w:rPr>
                <w:rFonts w:ascii="Arial" w:hAnsi="Arial"/>
                <w:sz w:val="18"/>
              </w:rPr>
            </w:pPr>
          </w:p>
        </w:tc>
      </w:tr>
      <w:tr w:rsidR="0095134A" w14:paraId="22F7B45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FBD7F1" w14:textId="77777777" w:rsidR="0095134A" w:rsidRDefault="0095134A">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95134A" w:rsidRDefault="0095134A">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B4C02EF" w14:textId="77777777" w:rsidR="0095134A" w:rsidRDefault="0095134A">
            <w:pPr>
              <w:pStyle w:val="TAC"/>
              <w:suppressLineNumbers/>
              <w:suppressAutoHyphens/>
              <w:rPr>
                <w:lang w:eastAsia="en-GB"/>
              </w:rPr>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95134A" w:rsidRDefault="0095134A">
            <w:pPr>
              <w:spacing w:after="0"/>
              <w:rPr>
                <w:rFonts w:ascii="Arial" w:hAnsi="Arial"/>
                <w:sz w:val="18"/>
              </w:rPr>
            </w:pPr>
          </w:p>
        </w:tc>
      </w:tr>
      <w:tr w:rsidR="0095134A" w14:paraId="6FE2F3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D1FB5" w14:textId="77777777" w:rsidR="0095134A" w:rsidRDefault="0095134A">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95134A" w:rsidRDefault="0095134A">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F530EE" w14:textId="77777777" w:rsidR="0095134A" w:rsidRDefault="0095134A">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95134A" w:rsidRDefault="0095134A">
            <w:pPr>
              <w:spacing w:after="0"/>
              <w:rPr>
                <w:rFonts w:ascii="Arial" w:hAnsi="Arial"/>
                <w:sz w:val="18"/>
              </w:rPr>
            </w:pPr>
          </w:p>
        </w:tc>
      </w:tr>
      <w:tr w:rsidR="0095134A" w14:paraId="367EDB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121B1" w14:textId="77777777" w:rsidR="0095134A" w:rsidRDefault="0095134A">
            <w:pPr>
              <w:pStyle w:val="TAL"/>
              <w:suppressLineNumbers/>
              <w:suppressAutoHyphens/>
              <w:jc w:val="center"/>
              <w:rPr>
                <w:lang w:eastAsia="en-GB"/>
              </w:rP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95134A" w:rsidRDefault="0095134A">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85688C" w14:textId="77777777" w:rsidR="0095134A" w:rsidRDefault="0095134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7A089667" w14:textId="77777777" w:rsidR="0095134A" w:rsidRDefault="0095134A">
            <w:pPr>
              <w:spacing w:after="0"/>
              <w:rPr>
                <w:rFonts w:ascii="Arial" w:hAnsi="Arial"/>
                <w:sz w:val="18"/>
              </w:rPr>
            </w:pPr>
          </w:p>
        </w:tc>
      </w:tr>
      <w:tr w:rsidR="0095134A" w14:paraId="4D6D67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9FDC0" w14:textId="77777777" w:rsidR="0095134A" w:rsidRDefault="0095134A">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95134A" w:rsidRDefault="0095134A">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200E6A9F" w14:textId="77777777" w:rsidR="0095134A" w:rsidRDefault="0095134A">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14:paraId="641D26FB" w14:textId="77777777" w:rsidR="0095134A" w:rsidRDefault="0095134A">
            <w:pPr>
              <w:spacing w:after="0"/>
              <w:rPr>
                <w:rFonts w:ascii="Arial" w:hAnsi="Arial"/>
                <w:sz w:val="18"/>
              </w:rPr>
            </w:pPr>
          </w:p>
        </w:tc>
      </w:tr>
      <w:tr w:rsidR="0095134A" w14:paraId="404FE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80D5C" w14:textId="77777777" w:rsidR="0095134A" w:rsidRDefault="0095134A">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95134A" w:rsidRDefault="0095134A">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504E6210" w14:textId="77777777" w:rsidR="0095134A" w:rsidRDefault="0095134A">
            <w:pPr>
              <w:pStyle w:val="TAC"/>
              <w:suppressLineNumbers/>
              <w:suppressAutoHyphens/>
              <w:rPr>
                <w:lang w:eastAsia="en-GB"/>
              </w:rPr>
            </w:pPr>
            <w:r>
              <w:rPr>
                <w:noProof/>
              </w:rPr>
              <w:t>OctetString</w:t>
            </w:r>
          </w:p>
        </w:tc>
        <w:tc>
          <w:tcPr>
            <w:tcW w:w="0" w:type="auto"/>
            <w:vMerge/>
            <w:tcBorders>
              <w:left w:val="single" w:sz="4" w:space="0" w:color="auto"/>
              <w:right w:val="single" w:sz="4" w:space="0" w:color="auto"/>
            </w:tcBorders>
            <w:vAlign w:val="center"/>
            <w:hideMark/>
          </w:tcPr>
          <w:p w14:paraId="6A14F034" w14:textId="77777777" w:rsidR="0095134A" w:rsidRDefault="0095134A">
            <w:pPr>
              <w:spacing w:after="0"/>
              <w:rPr>
                <w:rFonts w:ascii="Arial" w:hAnsi="Arial"/>
                <w:sz w:val="18"/>
              </w:rPr>
            </w:pPr>
          </w:p>
        </w:tc>
      </w:tr>
      <w:tr w:rsidR="0095134A" w14:paraId="57DCE8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473D15" w14:textId="77777777" w:rsidR="0095134A" w:rsidRDefault="0095134A">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A696B1C" w14:textId="77777777" w:rsidR="0095134A" w:rsidRDefault="0095134A">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14:paraId="593EC373" w14:textId="77777777" w:rsidR="0095134A" w:rsidRDefault="0095134A">
            <w:pPr>
              <w:spacing w:after="0"/>
              <w:rPr>
                <w:rFonts w:ascii="Arial" w:hAnsi="Arial"/>
                <w:sz w:val="18"/>
              </w:rPr>
            </w:pPr>
          </w:p>
        </w:tc>
      </w:tr>
      <w:tr w:rsidR="0095134A" w14:paraId="23AD19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BEE2F5" w14:textId="77777777" w:rsidR="0095134A" w:rsidRDefault="0095134A">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95134A" w:rsidRDefault="0095134A">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14:paraId="4B642E51" w14:textId="77777777" w:rsidR="0095134A" w:rsidRDefault="0095134A">
            <w:pPr>
              <w:pStyle w:val="TAC"/>
              <w:suppressLineNumbers/>
              <w:suppressAutoHyphens/>
              <w:rPr>
                <w:noProof/>
                <w:lang w:eastAsia="en-GB"/>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95134A" w:rsidRDefault="0095134A">
            <w:pPr>
              <w:spacing w:after="0"/>
              <w:rPr>
                <w:rFonts w:ascii="Arial" w:hAnsi="Arial"/>
                <w:sz w:val="18"/>
              </w:rPr>
            </w:pPr>
          </w:p>
        </w:tc>
      </w:tr>
      <w:tr w:rsidR="0095134A" w14:paraId="3373DC0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ABA41" w14:textId="77777777" w:rsidR="0095134A" w:rsidRDefault="0095134A">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E6C2220" w14:textId="77777777" w:rsidR="0095134A" w:rsidRDefault="0095134A">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14:paraId="0565F4FA" w14:textId="77777777" w:rsidR="0095134A" w:rsidRDefault="0095134A">
            <w:pPr>
              <w:spacing w:after="0"/>
              <w:rPr>
                <w:rFonts w:ascii="Arial" w:hAnsi="Arial"/>
                <w:sz w:val="18"/>
              </w:rPr>
            </w:pPr>
          </w:p>
        </w:tc>
      </w:tr>
      <w:tr w:rsidR="0095134A" w14:paraId="4FD67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C139C" w14:textId="77777777" w:rsidR="0095134A" w:rsidRDefault="0095134A">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4CCF831" w14:textId="77777777" w:rsidR="0095134A" w:rsidRDefault="0095134A">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14:paraId="065A435A" w14:textId="77777777" w:rsidR="0095134A" w:rsidRDefault="0095134A">
            <w:pPr>
              <w:spacing w:after="0"/>
              <w:rPr>
                <w:rFonts w:ascii="Arial" w:hAnsi="Arial"/>
                <w:sz w:val="18"/>
              </w:rPr>
            </w:pPr>
          </w:p>
        </w:tc>
      </w:tr>
      <w:tr w:rsidR="0095134A" w14:paraId="35DE6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7B3D2" w14:textId="77777777" w:rsidR="0095134A" w:rsidRDefault="0095134A">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95134A" w:rsidRDefault="0095134A">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64BE97" w14:textId="77777777" w:rsidR="0095134A" w:rsidRDefault="0095134A">
            <w:pPr>
              <w:pStyle w:val="TAC"/>
              <w:suppressLineNumbers/>
              <w:suppressAutoHyphens/>
              <w:rPr>
                <w:noProof/>
                <w:lang w:eastAsia="en-GB"/>
              </w:rPr>
            </w:pPr>
            <w:r>
              <w:t>Enumerated</w:t>
            </w:r>
          </w:p>
        </w:tc>
        <w:tc>
          <w:tcPr>
            <w:tcW w:w="0" w:type="auto"/>
            <w:vMerge/>
            <w:tcBorders>
              <w:left w:val="single" w:sz="4" w:space="0" w:color="auto"/>
              <w:right w:val="single" w:sz="4" w:space="0" w:color="auto"/>
            </w:tcBorders>
            <w:vAlign w:val="center"/>
            <w:hideMark/>
          </w:tcPr>
          <w:p w14:paraId="7CF09DB0" w14:textId="77777777" w:rsidR="0095134A" w:rsidRDefault="0095134A">
            <w:pPr>
              <w:spacing w:after="0"/>
              <w:rPr>
                <w:rFonts w:ascii="Arial" w:hAnsi="Arial"/>
                <w:sz w:val="18"/>
              </w:rPr>
            </w:pPr>
          </w:p>
        </w:tc>
      </w:tr>
      <w:tr w:rsidR="0095134A" w14:paraId="13598C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D1665" w14:textId="77777777" w:rsidR="0095134A" w:rsidRDefault="0095134A">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95134A" w:rsidRDefault="0095134A">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7720FBB5" w14:textId="77777777" w:rsidR="0095134A" w:rsidRDefault="0095134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476546CA" w14:textId="77777777" w:rsidR="0095134A" w:rsidRDefault="0095134A">
            <w:pPr>
              <w:spacing w:after="0"/>
              <w:rPr>
                <w:rFonts w:ascii="Arial" w:hAnsi="Arial"/>
                <w:sz w:val="18"/>
              </w:rPr>
            </w:pPr>
          </w:p>
        </w:tc>
      </w:tr>
      <w:tr w:rsidR="0095134A" w14:paraId="4D64E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8015E5" w14:textId="77777777" w:rsidR="0095134A" w:rsidRDefault="0095134A">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95134A" w:rsidRDefault="0095134A">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20B44FA"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75620BA0" w14:textId="77777777" w:rsidR="0095134A" w:rsidRDefault="0095134A">
            <w:pPr>
              <w:spacing w:after="0"/>
              <w:rPr>
                <w:rFonts w:ascii="Arial" w:hAnsi="Arial"/>
                <w:sz w:val="18"/>
              </w:rPr>
            </w:pPr>
          </w:p>
        </w:tc>
      </w:tr>
      <w:tr w:rsidR="0095134A" w14:paraId="1B2672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E67279" w14:textId="77777777" w:rsidR="0095134A" w:rsidRDefault="0095134A">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95134A" w:rsidRDefault="0095134A">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8EC2E0" w14:textId="77777777" w:rsidR="0095134A" w:rsidRDefault="0095134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68D6FFF6" w14:textId="77777777" w:rsidR="0095134A" w:rsidRDefault="0095134A">
            <w:pPr>
              <w:spacing w:after="0"/>
              <w:rPr>
                <w:rFonts w:ascii="Arial" w:hAnsi="Arial"/>
                <w:sz w:val="18"/>
              </w:rPr>
            </w:pPr>
          </w:p>
        </w:tc>
      </w:tr>
      <w:tr w:rsidR="0095134A" w14:paraId="108F11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02CB07" w14:textId="77777777" w:rsidR="0095134A" w:rsidRDefault="0095134A">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95134A" w:rsidRDefault="0095134A">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6AAE855" w14:textId="77777777" w:rsidR="0095134A" w:rsidRDefault="0095134A">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14:paraId="759FDA85" w14:textId="77777777" w:rsidR="0095134A" w:rsidRDefault="0095134A">
            <w:pPr>
              <w:spacing w:after="0"/>
              <w:rPr>
                <w:rFonts w:ascii="Arial" w:hAnsi="Arial"/>
                <w:sz w:val="18"/>
              </w:rPr>
            </w:pPr>
          </w:p>
        </w:tc>
      </w:tr>
      <w:tr w:rsidR="0095134A" w14:paraId="03B4F9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9199D" w14:textId="77777777" w:rsidR="0095134A" w:rsidRDefault="0095134A">
            <w:pPr>
              <w:pStyle w:val="TAL"/>
              <w:suppressLineNumbers/>
              <w:suppressAutoHyphens/>
              <w:jc w:val="center"/>
            </w:pPr>
            <w:r>
              <w:t>1653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95134A" w:rsidRDefault="0095134A">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56D2E208" w14:textId="77777777" w:rsidR="0095134A" w:rsidRDefault="0095134A">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14:paraId="733642FE" w14:textId="77777777" w:rsidR="0095134A" w:rsidRDefault="0095134A">
            <w:pPr>
              <w:spacing w:after="0"/>
              <w:rPr>
                <w:rFonts w:ascii="Arial" w:hAnsi="Arial"/>
                <w:sz w:val="18"/>
              </w:rPr>
            </w:pPr>
          </w:p>
        </w:tc>
      </w:tr>
      <w:tr w:rsidR="0095134A" w14:paraId="477FF7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EB8D5" w14:textId="77777777" w:rsidR="0095134A" w:rsidRDefault="0095134A">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95134A" w:rsidRDefault="0095134A">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9E2C4" w14:textId="77777777" w:rsidR="0095134A" w:rsidRDefault="0095134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347D5704" w14:textId="77777777" w:rsidR="0095134A" w:rsidRDefault="0095134A">
            <w:pPr>
              <w:spacing w:after="0"/>
              <w:rPr>
                <w:rFonts w:ascii="Arial" w:hAnsi="Arial"/>
                <w:sz w:val="18"/>
              </w:rPr>
            </w:pPr>
          </w:p>
        </w:tc>
      </w:tr>
      <w:tr w:rsidR="0095134A" w14:paraId="038BDC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52CBB8" w14:textId="77777777" w:rsidR="0095134A" w:rsidRDefault="0095134A">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95134A" w:rsidRDefault="0095134A">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14:paraId="353B1E3C"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3803C43B" w14:textId="77777777" w:rsidR="0095134A" w:rsidRDefault="0095134A">
            <w:pPr>
              <w:spacing w:after="0"/>
              <w:rPr>
                <w:rFonts w:ascii="Arial" w:hAnsi="Arial"/>
                <w:sz w:val="18"/>
              </w:rPr>
            </w:pPr>
          </w:p>
        </w:tc>
      </w:tr>
      <w:tr w:rsidR="0095134A" w14:paraId="6718EA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972F3C" w14:textId="77777777" w:rsidR="0095134A" w:rsidRDefault="0095134A">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95134A" w:rsidRDefault="0095134A">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71D8BE3E"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230738C0" w14:textId="77777777" w:rsidR="0095134A" w:rsidRDefault="0095134A">
            <w:pPr>
              <w:spacing w:after="0"/>
              <w:rPr>
                <w:rFonts w:ascii="Arial" w:hAnsi="Arial"/>
                <w:sz w:val="18"/>
              </w:rPr>
            </w:pPr>
          </w:p>
        </w:tc>
      </w:tr>
      <w:tr w:rsidR="0095134A" w14:paraId="20391B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0C3C6" w14:textId="77777777" w:rsidR="0095134A" w:rsidRDefault="0095134A">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95134A" w:rsidRDefault="0095134A">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14:paraId="494726AC"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49A37E82" w14:textId="77777777" w:rsidR="0095134A" w:rsidRDefault="0095134A">
            <w:pPr>
              <w:spacing w:after="0"/>
              <w:rPr>
                <w:rFonts w:ascii="Arial" w:hAnsi="Arial"/>
                <w:sz w:val="18"/>
              </w:rPr>
            </w:pPr>
          </w:p>
        </w:tc>
      </w:tr>
      <w:tr w:rsidR="0095134A" w14:paraId="750D5F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FCB6D" w14:textId="77777777" w:rsidR="0095134A" w:rsidRDefault="0095134A">
            <w:pPr>
              <w:pStyle w:val="TAL"/>
              <w:suppressLineNumbers/>
              <w:suppressAutoHyphens/>
              <w:jc w:val="center"/>
            </w:pPr>
            <w:r>
              <w:lastRenderedPageBreak/>
              <w:t>1658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95134A" w:rsidRDefault="0095134A">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53BA7D29"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34607FA3" w14:textId="77777777" w:rsidR="0095134A" w:rsidRDefault="0095134A">
            <w:pPr>
              <w:spacing w:after="0"/>
              <w:rPr>
                <w:rFonts w:ascii="Arial" w:hAnsi="Arial"/>
                <w:sz w:val="18"/>
              </w:rPr>
            </w:pPr>
          </w:p>
        </w:tc>
      </w:tr>
      <w:tr w:rsidR="0095134A" w14:paraId="310D5A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1DBE9B" w14:textId="77777777" w:rsidR="0095134A" w:rsidRDefault="0095134A">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95134A" w:rsidRDefault="0095134A">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64B201E4" w14:textId="77777777" w:rsidR="0095134A" w:rsidRDefault="0095134A">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14:paraId="1BFF6D35" w14:textId="77777777" w:rsidR="0095134A" w:rsidRDefault="0095134A">
            <w:pPr>
              <w:spacing w:after="0"/>
              <w:rPr>
                <w:rFonts w:ascii="Arial" w:hAnsi="Arial"/>
                <w:sz w:val="18"/>
              </w:rPr>
            </w:pPr>
          </w:p>
        </w:tc>
      </w:tr>
      <w:tr w:rsidR="0095134A" w14:paraId="737119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642E4C" w14:textId="77777777" w:rsidR="0095134A" w:rsidRDefault="0095134A">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95134A" w:rsidRDefault="0095134A">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BC06721" w14:textId="77777777" w:rsidR="0095134A" w:rsidRDefault="0095134A">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14:paraId="2F4133E8" w14:textId="77777777" w:rsidR="0095134A" w:rsidRDefault="0095134A">
            <w:pPr>
              <w:spacing w:after="0"/>
              <w:rPr>
                <w:rFonts w:ascii="Arial" w:hAnsi="Arial"/>
                <w:sz w:val="18"/>
              </w:rPr>
            </w:pPr>
          </w:p>
        </w:tc>
      </w:tr>
      <w:tr w:rsidR="0095134A" w14:paraId="7850FD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F4FB97" w14:textId="77777777" w:rsidR="0095134A" w:rsidRDefault="0095134A">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95134A" w:rsidRDefault="0095134A">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14:paraId="13A64E21" w14:textId="77777777" w:rsidR="0095134A" w:rsidRDefault="0095134A">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14:paraId="6E1009B3" w14:textId="77777777" w:rsidR="0095134A" w:rsidRDefault="0095134A">
            <w:pPr>
              <w:spacing w:after="0"/>
              <w:rPr>
                <w:rFonts w:ascii="Arial" w:hAnsi="Arial"/>
                <w:sz w:val="18"/>
              </w:rPr>
            </w:pPr>
          </w:p>
        </w:tc>
      </w:tr>
      <w:tr w:rsidR="0095134A" w14:paraId="3D3934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36F88" w14:textId="77777777" w:rsidR="0095134A" w:rsidRDefault="0095134A">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95134A" w:rsidRDefault="0095134A">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14:paraId="275033D5" w14:textId="77777777" w:rsidR="0095134A" w:rsidRDefault="0095134A">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14:paraId="4AE13849" w14:textId="77777777" w:rsidR="0095134A" w:rsidRDefault="0095134A">
            <w:pPr>
              <w:spacing w:after="0"/>
              <w:rPr>
                <w:rFonts w:ascii="Arial" w:hAnsi="Arial"/>
                <w:sz w:val="18"/>
              </w:rPr>
            </w:pPr>
          </w:p>
        </w:tc>
      </w:tr>
      <w:tr w:rsidR="0095134A" w14:paraId="5F4950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CB5ED" w14:textId="77777777" w:rsidR="0095134A" w:rsidRDefault="0095134A">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95134A" w:rsidRDefault="0095134A">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7CE4843" w14:textId="77777777" w:rsidR="0095134A" w:rsidRDefault="0095134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6FB71FBC" w14:textId="77777777" w:rsidR="0095134A" w:rsidRDefault="0095134A">
            <w:pPr>
              <w:spacing w:after="0"/>
              <w:rPr>
                <w:rFonts w:ascii="Arial" w:hAnsi="Arial"/>
                <w:sz w:val="18"/>
              </w:rPr>
            </w:pPr>
          </w:p>
        </w:tc>
      </w:tr>
      <w:tr w:rsidR="0095134A" w14:paraId="4D4758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A70888" w14:textId="77777777" w:rsidR="0095134A" w:rsidRDefault="0095134A">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95134A" w:rsidRDefault="0095134A">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7ADBF74" w14:textId="77777777" w:rsidR="0095134A" w:rsidRDefault="0095134A">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14:paraId="7F968A5F" w14:textId="77777777" w:rsidR="0095134A" w:rsidRDefault="0095134A">
            <w:pPr>
              <w:spacing w:after="0"/>
              <w:rPr>
                <w:rFonts w:ascii="Arial" w:hAnsi="Arial"/>
                <w:sz w:val="18"/>
              </w:rPr>
            </w:pPr>
          </w:p>
        </w:tc>
      </w:tr>
      <w:tr w:rsidR="0095134A" w14:paraId="6E71E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17EF17" w14:textId="77777777" w:rsidR="0095134A" w:rsidRDefault="0095134A">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95134A" w:rsidRDefault="0095134A">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A22609" w14:textId="77777777" w:rsidR="0095134A" w:rsidRDefault="0095134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1F99E84F" w14:textId="77777777" w:rsidR="0095134A" w:rsidRDefault="0095134A">
            <w:pPr>
              <w:spacing w:after="0"/>
              <w:rPr>
                <w:rFonts w:ascii="Arial" w:hAnsi="Arial"/>
                <w:sz w:val="18"/>
              </w:rPr>
            </w:pPr>
          </w:p>
        </w:tc>
      </w:tr>
      <w:tr w:rsidR="0095134A" w14:paraId="291411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A2E0D" w14:textId="77777777" w:rsidR="0095134A" w:rsidRDefault="0095134A">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95134A" w:rsidRDefault="0095134A">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310C32A"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95134A" w:rsidRDefault="0095134A">
            <w:pPr>
              <w:spacing w:after="0"/>
              <w:rPr>
                <w:rFonts w:ascii="Arial" w:hAnsi="Arial"/>
                <w:sz w:val="18"/>
              </w:rPr>
            </w:pPr>
          </w:p>
        </w:tc>
      </w:tr>
      <w:tr w:rsidR="0095134A" w14:paraId="6DE9B0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E701E6" w14:textId="77777777" w:rsidR="0095134A" w:rsidRDefault="0095134A">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14:paraId="16407DC5" w14:textId="77777777" w:rsidR="0095134A" w:rsidRDefault="0095134A">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3259E4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95134A" w:rsidRDefault="0095134A">
            <w:pPr>
              <w:spacing w:after="0"/>
              <w:rPr>
                <w:rFonts w:ascii="Arial" w:hAnsi="Arial"/>
                <w:sz w:val="18"/>
              </w:rPr>
            </w:pPr>
          </w:p>
        </w:tc>
      </w:tr>
      <w:tr w:rsidR="0095134A" w14:paraId="35A6D6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C501C" w14:textId="77777777" w:rsidR="0095134A" w:rsidRDefault="0095134A">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14:paraId="0E3A248E" w14:textId="77777777" w:rsidR="0095134A" w:rsidRDefault="0095134A">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7992204"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78BAE9C3" w14:textId="77777777" w:rsidR="0095134A" w:rsidRDefault="0095134A">
            <w:pPr>
              <w:spacing w:after="0"/>
              <w:rPr>
                <w:rFonts w:ascii="Arial" w:hAnsi="Arial"/>
                <w:sz w:val="18"/>
              </w:rPr>
            </w:pPr>
          </w:p>
        </w:tc>
      </w:tr>
      <w:tr w:rsidR="0095134A" w14:paraId="68E3EE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8A4A5C" w14:textId="77777777" w:rsidR="0095134A" w:rsidRDefault="0095134A">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14:paraId="4053A2DC" w14:textId="77777777" w:rsidR="0095134A" w:rsidRDefault="0095134A">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39B99ED"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636D084A" w14:textId="77777777" w:rsidR="0095134A" w:rsidRDefault="0095134A">
            <w:pPr>
              <w:spacing w:after="0"/>
              <w:rPr>
                <w:rFonts w:ascii="Arial" w:hAnsi="Arial"/>
                <w:sz w:val="18"/>
              </w:rPr>
            </w:pPr>
          </w:p>
        </w:tc>
      </w:tr>
      <w:tr w:rsidR="0095134A" w14:paraId="63A3AD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2E5E27" w14:textId="77777777" w:rsidR="0095134A" w:rsidRDefault="0095134A">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14:paraId="0CDEC414" w14:textId="77777777" w:rsidR="0095134A" w:rsidRDefault="0095134A">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4F8CC" w14:textId="77777777" w:rsidR="0095134A" w:rsidRDefault="0095134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14999988" w14:textId="77777777" w:rsidR="0095134A" w:rsidRDefault="0095134A">
            <w:pPr>
              <w:spacing w:after="0"/>
              <w:rPr>
                <w:rFonts w:ascii="Arial" w:hAnsi="Arial"/>
                <w:sz w:val="18"/>
              </w:rPr>
            </w:pPr>
          </w:p>
        </w:tc>
      </w:tr>
      <w:tr w:rsidR="0095134A" w14:paraId="129D87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BAE2E" w14:textId="77777777" w:rsidR="0095134A" w:rsidRDefault="0095134A">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14:paraId="0765E1BF" w14:textId="77777777" w:rsidR="0095134A" w:rsidRDefault="0095134A">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92175A" w14:textId="77777777" w:rsidR="0095134A" w:rsidRDefault="0095134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0196D607" w14:textId="77777777" w:rsidR="0095134A" w:rsidRDefault="0095134A">
            <w:pPr>
              <w:spacing w:after="0"/>
              <w:rPr>
                <w:rFonts w:ascii="Arial" w:hAnsi="Arial"/>
                <w:sz w:val="18"/>
              </w:rPr>
            </w:pPr>
          </w:p>
        </w:tc>
      </w:tr>
      <w:tr w:rsidR="0095134A" w14:paraId="41D585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28732" w14:textId="77777777" w:rsidR="0095134A" w:rsidRDefault="0095134A">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14:paraId="1EE95987" w14:textId="77777777" w:rsidR="0095134A" w:rsidRDefault="0095134A">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14:paraId="791C4F6E" w14:textId="77777777" w:rsidR="0095134A" w:rsidRDefault="0095134A">
            <w:pPr>
              <w:pStyle w:val="TAL"/>
              <w:jc w:val="center"/>
              <w:rPr>
                <w:lang w:eastAsia="en-GB"/>
              </w:rPr>
            </w:pPr>
            <w:r>
              <w:t>Grouped</w:t>
            </w:r>
          </w:p>
        </w:tc>
        <w:tc>
          <w:tcPr>
            <w:tcW w:w="0" w:type="auto"/>
            <w:vMerge/>
            <w:tcBorders>
              <w:left w:val="single" w:sz="4" w:space="0" w:color="auto"/>
              <w:right w:val="single" w:sz="4" w:space="0" w:color="auto"/>
            </w:tcBorders>
            <w:vAlign w:val="center"/>
            <w:hideMark/>
          </w:tcPr>
          <w:p w14:paraId="4E20226D" w14:textId="77777777" w:rsidR="0095134A" w:rsidRDefault="0095134A">
            <w:pPr>
              <w:spacing w:after="0"/>
              <w:rPr>
                <w:rFonts w:ascii="Arial" w:hAnsi="Arial"/>
                <w:sz w:val="18"/>
              </w:rPr>
            </w:pPr>
          </w:p>
        </w:tc>
      </w:tr>
      <w:tr w:rsidR="0095134A" w14:paraId="78BA6B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82254F" w14:textId="77777777" w:rsidR="0095134A" w:rsidRDefault="0095134A">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14:paraId="16DE1ED8" w14:textId="77777777" w:rsidR="0095134A" w:rsidRDefault="0095134A">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2520175" w14:textId="77777777" w:rsidR="0095134A" w:rsidRDefault="0095134A">
            <w:pPr>
              <w:pStyle w:val="TAL"/>
              <w:jc w:val="center"/>
              <w:rPr>
                <w:lang w:eastAsia="en-GB"/>
              </w:rPr>
            </w:pPr>
            <w:r>
              <w:t>Grouped</w:t>
            </w:r>
          </w:p>
        </w:tc>
        <w:tc>
          <w:tcPr>
            <w:tcW w:w="0" w:type="auto"/>
            <w:vMerge/>
            <w:tcBorders>
              <w:left w:val="single" w:sz="4" w:space="0" w:color="auto"/>
              <w:right w:val="single" w:sz="4" w:space="0" w:color="auto"/>
            </w:tcBorders>
            <w:vAlign w:val="center"/>
            <w:hideMark/>
          </w:tcPr>
          <w:p w14:paraId="7F0EE028" w14:textId="77777777" w:rsidR="0095134A" w:rsidRDefault="0095134A">
            <w:pPr>
              <w:spacing w:after="0"/>
              <w:rPr>
                <w:rFonts w:ascii="Arial" w:hAnsi="Arial"/>
                <w:sz w:val="18"/>
              </w:rPr>
            </w:pPr>
          </w:p>
        </w:tc>
      </w:tr>
      <w:tr w:rsidR="0095134A" w14:paraId="31404B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ED15" w14:textId="77777777" w:rsidR="0095134A" w:rsidRDefault="0095134A">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14:paraId="510CF134" w14:textId="77777777" w:rsidR="0095134A" w:rsidRDefault="0095134A">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788E4907" w14:textId="77777777" w:rsidR="0095134A" w:rsidRDefault="0095134A">
            <w:pPr>
              <w:pStyle w:val="TAL"/>
              <w:jc w:val="center"/>
              <w:rPr>
                <w:lang w:eastAsia="en-GB"/>
              </w:rPr>
            </w:pPr>
            <w:r>
              <w:t>Integer32</w:t>
            </w:r>
          </w:p>
        </w:tc>
        <w:tc>
          <w:tcPr>
            <w:tcW w:w="0" w:type="auto"/>
            <w:vMerge/>
            <w:tcBorders>
              <w:left w:val="single" w:sz="4" w:space="0" w:color="auto"/>
              <w:right w:val="single" w:sz="4" w:space="0" w:color="auto"/>
            </w:tcBorders>
            <w:vAlign w:val="center"/>
            <w:hideMark/>
          </w:tcPr>
          <w:p w14:paraId="05949C64" w14:textId="77777777" w:rsidR="0095134A" w:rsidRDefault="0095134A">
            <w:pPr>
              <w:spacing w:after="0"/>
              <w:rPr>
                <w:rFonts w:ascii="Arial" w:hAnsi="Arial"/>
                <w:sz w:val="18"/>
              </w:rPr>
            </w:pPr>
          </w:p>
        </w:tc>
      </w:tr>
      <w:tr w:rsidR="0095134A" w14:paraId="67E44C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A79B30" w14:textId="77777777" w:rsidR="0095134A" w:rsidRDefault="0095134A">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95134A" w:rsidRDefault="0095134A">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26EB3C" w14:textId="77777777" w:rsidR="0095134A" w:rsidRDefault="0095134A">
            <w:pPr>
              <w:pStyle w:val="TAL"/>
              <w:jc w:val="center"/>
              <w:rPr>
                <w:lang w:eastAsia="en-GB"/>
              </w:rPr>
            </w:pPr>
            <w:r>
              <w:t>Grouped</w:t>
            </w:r>
          </w:p>
        </w:tc>
        <w:tc>
          <w:tcPr>
            <w:tcW w:w="0" w:type="auto"/>
            <w:vMerge/>
            <w:tcBorders>
              <w:left w:val="single" w:sz="4" w:space="0" w:color="auto"/>
              <w:right w:val="single" w:sz="4" w:space="0" w:color="auto"/>
            </w:tcBorders>
            <w:vAlign w:val="center"/>
            <w:hideMark/>
          </w:tcPr>
          <w:p w14:paraId="611B1AE9" w14:textId="77777777" w:rsidR="0095134A" w:rsidRDefault="0095134A">
            <w:pPr>
              <w:spacing w:after="0"/>
              <w:rPr>
                <w:rFonts w:ascii="Arial" w:hAnsi="Arial"/>
                <w:sz w:val="18"/>
              </w:rPr>
            </w:pPr>
          </w:p>
        </w:tc>
      </w:tr>
      <w:tr w:rsidR="0095134A" w14:paraId="2691150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60BE4F" w14:textId="77777777" w:rsidR="0095134A" w:rsidRDefault="0095134A">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95134A" w:rsidRDefault="0095134A">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F0383F"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21AA8A87" w14:textId="77777777" w:rsidR="0095134A" w:rsidRDefault="0095134A">
            <w:pPr>
              <w:spacing w:after="0"/>
              <w:rPr>
                <w:rFonts w:ascii="Arial" w:hAnsi="Arial"/>
                <w:sz w:val="18"/>
              </w:rPr>
            </w:pPr>
          </w:p>
        </w:tc>
      </w:tr>
      <w:tr w:rsidR="0095134A" w14:paraId="11279A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0083B" w14:textId="77777777" w:rsidR="0095134A" w:rsidRDefault="0095134A">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95134A" w:rsidRDefault="0095134A">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6C425E" w14:textId="77777777" w:rsidR="0095134A" w:rsidRDefault="0095134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533AC86B" w14:textId="77777777" w:rsidR="0095134A" w:rsidRDefault="0095134A">
            <w:pPr>
              <w:spacing w:after="0"/>
              <w:rPr>
                <w:rFonts w:ascii="Arial" w:hAnsi="Arial"/>
                <w:sz w:val="18"/>
              </w:rPr>
            </w:pPr>
          </w:p>
        </w:tc>
      </w:tr>
      <w:tr w:rsidR="0095134A" w14:paraId="72D50C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5FBE81" w14:textId="77777777" w:rsidR="0095134A" w:rsidRDefault="0095134A">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95134A" w:rsidRDefault="0095134A">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4393BF1" w14:textId="77777777" w:rsidR="0095134A" w:rsidRDefault="0095134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42BD4A38" w14:textId="77777777" w:rsidR="0095134A" w:rsidRDefault="0095134A">
            <w:pPr>
              <w:spacing w:after="0"/>
              <w:rPr>
                <w:rFonts w:ascii="Arial" w:hAnsi="Arial"/>
                <w:sz w:val="18"/>
              </w:rPr>
            </w:pPr>
          </w:p>
        </w:tc>
      </w:tr>
      <w:tr w:rsidR="0095134A" w14:paraId="208FC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523E7F" w14:textId="77777777" w:rsidR="0095134A" w:rsidRDefault="0095134A">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14:paraId="58348F63" w14:textId="77777777" w:rsidR="0095134A" w:rsidRDefault="0095134A">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36DAF8A"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51F43486" w14:textId="77777777" w:rsidR="0095134A" w:rsidRDefault="0095134A">
            <w:pPr>
              <w:spacing w:after="0"/>
              <w:rPr>
                <w:rFonts w:ascii="Arial" w:hAnsi="Arial"/>
                <w:sz w:val="18"/>
              </w:rPr>
            </w:pPr>
          </w:p>
        </w:tc>
      </w:tr>
      <w:tr w:rsidR="0095134A" w14:paraId="6494EF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F99C18" w14:textId="77777777" w:rsidR="0095134A" w:rsidRDefault="0095134A">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14:paraId="70E61F9B" w14:textId="77777777" w:rsidR="0095134A" w:rsidRDefault="0095134A">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75763CF"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7E9CE89E" w14:textId="77777777" w:rsidR="0095134A" w:rsidRDefault="0095134A">
            <w:pPr>
              <w:spacing w:after="0"/>
              <w:rPr>
                <w:rFonts w:ascii="Arial" w:hAnsi="Arial"/>
                <w:sz w:val="18"/>
              </w:rPr>
            </w:pPr>
          </w:p>
        </w:tc>
      </w:tr>
      <w:tr w:rsidR="0095134A" w14:paraId="6B99E4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AA91C3" w14:textId="77777777" w:rsidR="0095134A" w:rsidRDefault="0095134A">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14:paraId="6AA6ABD2" w14:textId="77777777" w:rsidR="0095134A" w:rsidRDefault="0095134A">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71A8A28" w14:textId="77777777" w:rsidR="0095134A" w:rsidRDefault="0095134A">
            <w:pPr>
              <w:pStyle w:val="TAL"/>
              <w:jc w:val="center"/>
              <w:rPr>
                <w:lang w:eastAsia="en-GB"/>
              </w:rPr>
            </w:pPr>
            <w:r>
              <w:t>Enumerated</w:t>
            </w:r>
          </w:p>
        </w:tc>
        <w:tc>
          <w:tcPr>
            <w:tcW w:w="0" w:type="auto"/>
            <w:vMerge/>
            <w:tcBorders>
              <w:left w:val="single" w:sz="4" w:space="0" w:color="auto"/>
              <w:right w:val="single" w:sz="4" w:space="0" w:color="auto"/>
            </w:tcBorders>
            <w:vAlign w:val="center"/>
            <w:hideMark/>
          </w:tcPr>
          <w:p w14:paraId="7032E576" w14:textId="77777777" w:rsidR="0095134A" w:rsidRDefault="0095134A">
            <w:pPr>
              <w:spacing w:after="0"/>
              <w:rPr>
                <w:rFonts w:ascii="Arial" w:hAnsi="Arial"/>
                <w:sz w:val="18"/>
              </w:rPr>
            </w:pPr>
          </w:p>
        </w:tc>
      </w:tr>
      <w:tr w:rsidR="0095134A" w14:paraId="39E568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D6DD0C" w14:textId="77777777" w:rsidR="0095134A" w:rsidRDefault="0095134A">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14:paraId="12EACED5" w14:textId="77777777" w:rsidR="0095134A" w:rsidRDefault="0095134A">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14:paraId="550D8111"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021D5228" w14:textId="77777777" w:rsidR="0095134A" w:rsidRDefault="0095134A">
            <w:pPr>
              <w:spacing w:after="0"/>
              <w:rPr>
                <w:rFonts w:ascii="Arial" w:hAnsi="Arial"/>
                <w:sz w:val="18"/>
              </w:rPr>
            </w:pPr>
          </w:p>
        </w:tc>
      </w:tr>
      <w:tr w:rsidR="0095134A" w14:paraId="3B19A1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ACEF" w14:textId="77777777" w:rsidR="0095134A" w:rsidRDefault="0095134A">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14:paraId="439E0AA4" w14:textId="77777777" w:rsidR="0095134A" w:rsidRDefault="0095134A">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0B09CD"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3F83B73E" w14:textId="77777777" w:rsidR="0095134A" w:rsidRDefault="0095134A">
            <w:pPr>
              <w:spacing w:after="0"/>
              <w:rPr>
                <w:rFonts w:ascii="Arial" w:hAnsi="Arial"/>
                <w:sz w:val="18"/>
              </w:rPr>
            </w:pPr>
          </w:p>
        </w:tc>
      </w:tr>
      <w:tr w:rsidR="0095134A" w14:paraId="5482CC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45A17B" w14:textId="77777777" w:rsidR="0095134A" w:rsidRDefault="0095134A">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95134A" w:rsidRDefault="0095134A">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3B03516" w14:textId="77777777" w:rsidR="0095134A" w:rsidRDefault="0095134A">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95134A" w:rsidRDefault="0095134A">
            <w:pPr>
              <w:spacing w:after="0"/>
              <w:rPr>
                <w:rFonts w:ascii="Arial" w:hAnsi="Arial"/>
                <w:sz w:val="18"/>
              </w:rPr>
            </w:pPr>
          </w:p>
        </w:tc>
      </w:tr>
      <w:tr w:rsidR="0095134A" w14:paraId="0C45AD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FD6BE2" w14:textId="77777777" w:rsidR="0095134A" w:rsidRDefault="0095134A">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14:paraId="6D207C44" w14:textId="77777777" w:rsidR="0095134A" w:rsidRDefault="0095134A">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4C1B44"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95134A" w:rsidRDefault="0095134A">
            <w:pPr>
              <w:spacing w:after="0"/>
              <w:rPr>
                <w:rFonts w:ascii="Arial" w:hAnsi="Arial"/>
                <w:sz w:val="18"/>
              </w:rPr>
            </w:pPr>
          </w:p>
        </w:tc>
      </w:tr>
      <w:tr w:rsidR="0095134A" w14:paraId="4CAADA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BD4DE" w14:textId="77777777" w:rsidR="0095134A" w:rsidRDefault="0095134A">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14:paraId="749243D4" w14:textId="77777777" w:rsidR="0095134A" w:rsidRDefault="0095134A">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A410D89"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95134A" w:rsidRDefault="0095134A">
            <w:pPr>
              <w:spacing w:after="0"/>
              <w:rPr>
                <w:rFonts w:ascii="Arial" w:hAnsi="Arial"/>
                <w:sz w:val="18"/>
              </w:rPr>
            </w:pPr>
          </w:p>
        </w:tc>
      </w:tr>
      <w:tr w:rsidR="0095134A" w14:paraId="001121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7F8AD7" w14:textId="77777777" w:rsidR="0095134A" w:rsidRDefault="0095134A">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14:paraId="24FE4C4C" w14:textId="77777777" w:rsidR="0095134A" w:rsidRDefault="0095134A">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AC1D28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95134A" w:rsidRDefault="0095134A">
            <w:pPr>
              <w:spacing w:after="0"/>
              <w:rPr>
                <w:rFonts w:ascii="Arial" w:hAnsi="Arial"/>
                <w:sz w:val="18"/>
              </w:rPr>
            </w:pPr>
          </w:p>
        </w:tc>
      </w:tr>
      <w:tr w:rsidR="0095134A" w14:paraId="5EDEA4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48031" w14:textId="77777777" w:rsidR="0095134A" w:rsidRDefault="0095134A">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14:paraId="7526B4A3" w14:textId="77777777" w:rsidR="0095134A" w:rsidRDefault="0095134A">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8ECBAB6"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95134A" w:rsidRDefault="0095134A">
            <w:pPr>
              <w:spacing w:after="0"/>
              <w:rPr>
                <w:rFonts w:ascii="Arial" w:hAnsi="Arial"/>
                <w:sz w:val="18"/>
              </w:rPr>
            </w:pPr>
          </w:p>
        </w:tc>
      </w:tr>
      <w:tr w:rsidR="0095134A" w14:paraId="0AEFB4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46FD41" w14:textId="77777777" w:rsidR="0095134A" w:rsidRDefault="0095134A">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14:paraId="246E6B40" w14:textId="77777777" w:rsidR="0095134A" w:rsidRDefault="0095134A">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15386A"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95134A" w:rsidRDefault="0095134A">
            <w:pPr>
              <w:spacing w:after="0"/>
              <w:rPr>
                <w:rFonts w:ascii="Arial" w:hAnsi="Arial"/>
                <w:sz w:val="18"/>
              </w:rPr>
            </w:pPr>
          </w:p>
        </w:tc>
      </w:tr>
      <w:tr w:rsidR="0095134A" w14:paraId="5993245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EBC3FA" w14:textId="77777777" w:rsidR="0095134A" w:rsidRDefault="0095134A">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14:paraId="77CA19DF" w14:textId="77777777" w:rsidR="0095134A" w:rsidRDefault="0095134A">
            <w:pPr>
              <w:pStyle w:val="TAL"/>
              <w:rPr>
                <w:lang w:eastAsia="en-GB"/>
              </w:rPr>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F4F67D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95134A" w:rsidRDefault="0095134A">
            <w:pPr>
              <w:spacing w:after="0"/>
              <w:rPr>
                <w:rFonts w:ascii="Arial" w:hAnsi="Arial"/>
                <w:sz w:val="18"/>
              </w:rPr>
            </w:pPr>
          </w:p>
        </w:tc>
      </w:tr>
      <w:tr w:rsidR="0095134A" w14:paraId="09C9A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E5B68E" w14:textId="77777777" w:rsidR="0095134A" w:rsidRDefault="0095134A">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14:paraId="13995216" w14:textId="77777777" w:rsidR="0095134A" w:rsidRDefault="0095134A">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BEECA10"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95134A" w:rsidRDefault="0095134A">
            <w:pPr>
              <w:spacing w:after="0"/>
              <w:rPr>
                <w:rFonts w:ascii="Arial" w:hAnsi="Arial"/>
                <w:sz w:val="18"/>
              </w:rPr>
            </w:pPr>
          </w:p>
        </w:tc>
      </w:tr>
      <w:tr w:rsidR="0095134A" w14:paraId="11FCA9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8D2C4F" w14:textId="77777777" w:rsidR="0095134A" w:rsidRDefault="0095134A">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14:paraId="1DE9A067" w14:textId="77777777" w:rsidR="0095134A" w:rsidRDefault="0095134A">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26BB50C2" w14:textId="77777777" w:rsidR="0095134A" w:rsidRDefault="0095134A">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95134A" w:rsidRDefault="0095134A">
            <w:pPr>
              <w:spacing w:after="0"/>
              <w:rPr>
                <w:rFonts w:ascii="Arial" w:hAnsi="Arial"/>
                <w:sz w:val="18"/>
              </w:rPr>
            </w:pPr>
          </w:p>
        </w:tc>
      </w:tr>
      <w:tr w:rsidR="0095134A" w14:paraId="3C06FA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FD67BD" w14:textId="77777777" w:rsidR="0095134A" w:rsidRDefault="0095134A">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14:paraId="288171AA" w14:textId="77777777" w:rsidR="0095134A" w:rsidRDefault="0095134A">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14:paraId="08F23C7C"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95134A" w:rsidRDefault="0095134A">
            <w:pPr>
              <w:spacing w:after="0"/>
              <w:rPr>
                <w:rFonts w:ascii="Arial" w:hAnsi="Arial"/>
                <w:sz w:val="18"/>
              </w:rPr>
            </w:pPr>
          </w:p>
        </w:tc>
      </w:tr>
      <w:tr w:rsidR="0095134A" w14:paraId="49E425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CCA4DA" w14:textId="77777777" w:rsidR="0095134A" w:rsidRDefault="0095134A">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14:paraId="2FDD3AC1" w14:textId="77777777" w:rsidR="0095134A" w:rsidRDefault="0095134A">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523C5D2" w14:textId="77777777" w:rsidR="0095134A" w:rsidRDefault="0095134A">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95134A" w:rsidRDefault="0095134A">
            <w:pPr>
              <w:spacing w:after="0"/>
              <w:rPr>
                <w:rFonts w:ascii="Arial" w:hAnsi="Arial"/>
                <w:sz w:val="18"/>
              </w:rPr>
            </w:pPr>
          </w:p>
        </w:tc>
      </w:tr>
      <w:tr w:rsidR="0095134A" w14:paraId="7EB3B9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8F424C" w14:textId="77777777" w:rsidR="0095134A" w:rsidRDefault="0095134A">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14:paraId="22EF319B" w14:textId="77777777" w:rsidR="0095134A" w:rsidRDefault="0095134A">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4ED289"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95134A" w:rsidRDefault="0095134A">
            <w:pPr>
              <w:spacing w:after="0"/>
              <w:rPr>
                <w:rFonts w:ascii="Arial" w:hAnsi="Arial"/>
                <w:sz w:val="18"/>
              </w:rPr>
            </w:pPr>
          </w:p>
        </w:tc>
      </w:tr>
      <w:tr w:rsidR="0095134A" w14:paraId="083EF7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CE39CD" w14:textId="77777777" w:rsidR="0095134A" w:rsidRDefault="0095134A">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14:paraId="358C5BD8" w14:textId="77777777" w:rsidR="0095134A" w:rsidRDefault="0095134A">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AC364C"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95134A" w:rsidRDefault="0095134A">
            <w:pPr>
              <w:spacing w:after="0"/>
              <w:rPr>
                <w:rFonts w:ascii="Arial" w:hAnsi="Arial"/>
                <w:sz w:val="18"/>
              </w:rPr>
            </w:pPr>
          </w:p>
        </w:tc>
      </w:tr>
      <w:tr w:rsidR="0095134A" w14:paraId="05AD1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23A1D" w14:textId="77777777" w:rsidR="0095134A" w:rsidRDefault="0095134A">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14:paraId="3A6C566F" w14:textId="77777777" w:rsidR="0095134A" w:rsidRDefault="0095134A">
            <w:pPr>
              <w:pStyle w:val="TAL"/>
              <w:rPr>
                <w:lang w:val="en-US" w:eastAsia="en-GB"/>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93CA961"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95134A" w:rsidRDefault="0095134A">
            <w:pPr>
              <w:spacing w:after="0"/>
              <w:rPr>
                <w:rFonts w:ascii="Arial" w:hAnsi="Arial"/>
                <w:sz w:val="18"/>
              </w:rPr>
            </w:pPr>
          </w:p>
        </w:tc>
      </w:tr>
      <w:tr w:rsidR="0095134A" w14:paraId="5AACD9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58100" w14:textId="77777777" w:rsidR="0095134A" w:rsidRDefault="0095134A">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14:paraId="7752BE54" w14:textId="77777777" w:rsidR="0095134A" w:rsidRDefault="0095134A">
            <w:pPr>
              <w:pStyle w:val="TAL"/>
              <w:rPr>
                <w:lang w:val="en-US" w:eastAsia="en-GB"/>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C5C9AD8"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95134A" w:rsidRDefault="0095134A">
            <w:pPr>
              <w:spacing w:after="0"/>
              <w:rPr>
                <w:rFonts w:ascii="Arial" w:hAnsi="Arial"/>
                <w:sz w:val="18"/>
              </w:rPr>
            </w:pPr>
          </w:p>
        </w:tc>
      </w:tr>
      <w:tr w:rsidR="0095134A" w14:paraId="57876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D09E8" w14:textId="77777777" w:rsidR="0095134A" w:rsidRDefault="0095134A">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14:paraId="3EE1E119" w14:textId="77777777" w:rsidR="0095134A" w:rsidRDefault="0095134A">
            <w:pPr>
              <w:pStyle w:val="TAL"/>
              <w:rPr>
                <w:lang w:val="en-US" w:eastAsia="en-GB"/>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85516C"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95134A" w:rsidRDefault="0095134A">
            <w:pPr>
              <w:spacing w:after="0"/>
              <w:rPr>
                <w:rFonts w:ascii="Arial" w:hAnsi="Arial"/>
                <w:sz w:val="18"/>
              </w:rPr>
            </w:pPr>
          </w:p>
        </w:tc>
      </w:tr>
      <w:tr w:rsidR="0095134A" w14:paraId="493EB8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8F3CCA" w14:textId="77777777" w:rsidR="0095134A" w:rsidRDefault="0095134A">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14:paraId="6F1BC202" w14:textId="77777777" w:rsidR="0095134A" w:rsidRDefault="0095134A">
            <w:pPr>
              <w:pStyle w:val="TAL"/>
              <w:rPr>
                <w:lang w:val="en-US" w:eastAsia="en-GB"/>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14:paraId="16EEC283" w14:textId="77777777" w:rsidR="0095134A" w:rsidRDefault="0095134A">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95134A" w:rsidRDefault="0095134A">
            <w:pPr>
              <w:spacing w:after="0"/>
              <w:rPr>
                <w:rFonts w:ascii="Arial" w:hAnsi="Arial"/>
                <w:sz w:val="18"/>
              </w:rPr>
            </w:pPr>
          </w:p>
        </w:tc>
      </w:tr>
      <w:tr w:rsidR="0095134A" w14:paraId="3DC8AE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304574" w14:textId="77777777" w:rsidR="0095134A" w:rsidRDefault="0095134A">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14:paraId="04E51576" w14:textId="77777777" w:rsidR="0095134A" w:rsidRDefault="0095134A">
            <w:pPr>
              <w:pStyle w:val="TAL"/>
              <w:rPr>
                <w:lang w:val="en-US" w:eastAsia="en-GB"/>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63750AAF" w14:textId="77777777" w:rsidR="0095134A" w:rsidRDefault="0095134A">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95134A" w:rsidRDefault="0095134A">
            <w:pPr>
              <w:spacing w:after="0"/>
              <w:rPr>
                <w:rFonts w:ascii="Arial" w:hAnsi="Arial"/>
                <w:sz w:val="18"/>
              </w:rPr>
            </w:pPr>
          </w:p>
        </w:tc>
      </w:tr>
      <w:tr w:rsidR="0095134A" w14:paraId="1E91CE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1C030" w14:textId="77777777" w:rsidR="0095134A" w:rsidRDefault="0095134A">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14:paraId="47C6E3B4" w14:textId="77777777" w:rsidR="0095134A" w:rsidRDefault="0095134A">
            <w:pPr>
              <w:pStyle w:val="TAL"/>
              <w:rPr>
                <w:lang w:val="en-US" w:eastAsia="en-GB"/>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341A4A4E" w14:textId="77777777" w:rsidR="0095134A" w:rsidRDefault="0095134A">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95134A" w:rsidRDefault="0095134A">
            <w:pPr>
              <w:spacing w:after="0"/>
              <w:rPr>
                <w:rFonts w:ascii="Arial" w:hAnsi="Arial"/>
                <w:sz w:val="18"/>
              </w:rPr>
            </w:pPr>
          </w:p>
        </w:tc>
      </w:tr>
      <w:tr w:rsidR="0095134A" w14:paraId="25D1D4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C171B" w14:textId="77777777" w:rsidR="0095134A" w:rsidRDefault="0095134A">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14:paraId="312F3CFA" w14:textId="77777777" w:rsidR="0095134A" w:rsidRDefault="0095134A">
            <w:pPr>
              <w:pStyle w:val="TAL"/>
              <w:rPr>
                <w:lang w:val="en-US" w:eastAsia="en-GB"/>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C43184F" w14:textId="77777777" w:rsidR="0095134A" w:rsidRDefault="0095134A">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95134A" w:rsidRDefault="0095134A">
            <w:pPr>
              <w:spacing w:after="0"/>
              <w:rPr>
                <w:rFonts w:ascii="Arial" w:hAnsi="Arial"/>
                <w:sz w:val="18"/>
              </w:rPr>
            </w:pPr>
          </w:p>
        </w:tc>
      </w:tr>
      <w:tr w:rsidR="0095134A" w14:paraId="1382E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E1A723" w14:textId="77777777" w:rsidR="0095134A" w:rsidRDefault="0095134A">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14:paraId="54D5E845" w14:textId="77777777" w:rsidR="0095134A" w:rsidRDefault="0095134A">
            <w:pPr>
              <w:pStyle w:val="TAL"/>
              <w:rPr>
                <w:lang w:val="en-US" w:eastAsia="en-GB"/>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2D3C70F7"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95134A" w:rsidRDefault="0095134A">
            <w:pPr>
              <w:spacing w:after="0"/>
              <w:rPr>
                <w:rFonts w:ascii="Arial" w:hAnsi="Arial"/>
                <w:sz w:val="18"/>
              </w:rPr>
            </w:pPr>
          </w:p>
        </w:tc>
      </w:tr>
      <w:tr w:rsidR="0095134A" w14:paraId="353F24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FA2A5" w14:textId="77777777" w:rsidR="0095134A" w:rsidRDefault="0095134A">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14:paraId="75BF45FE" w14:textId="77777777" w:rsidR="0095134A" w:rsidRDefault="0095134A">
            <w:pPr>
              <w:pStyle w:val="TAL"/>
              <w:rPr>
                <w:lang w:val="en-US" w:eastAsia="en-GB"/>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14:paraId="45ED0800" w14:textId="77777777" w:rsidR="0095134A" w:rsidRDefault="0095134A">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95134A" w:rsidRDefault="0095134A">
            <w:pPr>
              <w:spacing w:after="0"/>
              <w:rPr>
                <w:rFonts w:ascii="Arial" w:hAnsi="Arial"/>
                <w:sz w:val="18"/>
              </w:rPr>
            </w:pPr>
          </w:p>
        </w:tc>
      </w:tr>
      <w:tr w:rsidR="0095134A" w14:paraId="54FBA8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017EF" w14:textId="77777777" w:rsidR="0095134A" w:rsidRDefault="0095134A">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14:paraId="3153000B" w14:textId="77777777" w:rsidR="0095134A" w:rsidRDefault="0095134A">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58358621" w14:textId="77777777" w:rsidR="0095134A" w:rsidRDefault="0095134A">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95134A" w:rsidRDefault="0095134A">
            <w:pPr>
              <w:spacing w:after="0"/>
              <w:rPr>
                <w:rFonts w:ascii="Arial" w:hAnsi="Arial"/>
                <w:sz w:val="18"/>
              </w:rPr>
            </w:pPr>
          </w:p>
        </w:tc>
      </w:tr>
      <w:tr w:rsidR="0095134A" w14:paraId="6AEB71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843BD0" w14:textId="77777777" w:rsidR="0095134A" w:rsidRDefault="0095134A">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14:paraId="4CF77167" w14:textId="77777777" w:rsidR="0095134A" w:rsidRDefault="0095134A">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BC66A43" w14:textId="77777777" w:rsidR="0095134A" w:rsidRDefault="0095134A">
            <w:pPr>
              <w:pStyle w:val="TAL"/>
              <w:jc w:val="center"/>
              <w:rPr>
                <w:lang w:val="en-US" w:eastAsia="en-GB"/>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95134A" w:rsidRDefault="0095134A">
            <w:pPr>
              <w:spacing w:after="0"/>
              <w:rPr>
                <w:rFonts w:ascii="Arial" w:hAnsi="Arial"/>
                <w:sz w:val="18"/>
              </w:rPr>
            </w:pPr>
          </w:p>
        </w:tc>
      </w:tr>
      <w:tr w:rsidR="0095134A" w14:paraId="45794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6E2107" w14:textId="77777777" w:rsidR="0095134A" w:rsidRDefault="0095134A"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14:paraId="4CF5E82D" w14:textId="77777777" w:rsidR="0095134A" w:rsidRDefault="0095134A"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14:paraId="10D8F000" w14:textId="77777777" w:rsidR="0095134A" w:rsidRDefault="0095134A"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95134A" w:rsidRDefault="0095134A" w:rsidP="0045377A">
            <w:pPr>
              <w:spacing w:after="0"/>
              <w:rPr>
                <w:rFonts w:ascii="Arial" w:hAnsi="Arial"/>
                <w:sz w:val="18"/>
              </w:rPr>
            </w:pPr>
          </w:p>
        </w:tc>
      </w:tr>
      <w:tr w:rsidR="0095134A" w14:paraId="4ED4E81E" w14:textId="77777777"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9053752" w14:textId="77777777" w:rsidR="0095134A" w:rsidRDefault="0095134A"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14:paraId="382828BF" w14:textId="77777777" w:rsidR="0095134A" w:rsidRDefault="0095134A"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14:paraId="77AFE6B3" w14:textId="77777777" w:rsidR="0095134A" w:rsidRDefault="0095134A"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95134A" w:rsidRDefault="0095134A" w:rsidP="00D87C66">
            <w:pPr>
              <w:spacing w:after="0"/>
              <w:rPr>
                <w:rFonts w:ascii="Arial" w:hAnsi="Arial"/>
                <w:sz w:val="18"/>
              </w:rPr>
            </w:pPr>
          </w:p>
        </w:tc>
      </w:tr>
      <w:tr w:rsidR="0095134A" w14:paraId="17140E6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8D9A9F4" w14:textId="77777777" w:rsidR="0095134A" w:rsidRDefault="0095134A"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14:paraId="3159D46D" w14:textId="77777777" w:rsidR="0095134A" w:rsidRDefault="0095134A"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14:paraId="5E372AD2" w14:textId="77777777" w:rsidR="0095134A" w:rsidRDefault="0095134A"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95134A" w:rsidRDefault="0095134A" w:rsidP="00D87C66">
            <w:pPr>
              <w:spacing w:after="0"/>
              <w:rPr>
                <w:rFonts w:ascii="Arial" w:hAnsi="Arial"/>
                <w:sz w:val="18"/>
              </w:rPr>
            </w:pPr>
          </w:p>
        </w:tc>
      </w:tr>
      <w:tr w:rsidR="0095134A" w14:paraId="0D4F2750"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778B577" w14:textId="77777777" w:rsidR="0095134A" w:rsidRDefault="0095134A"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14:paraId="6CD69DB3" w14:textId="77777777" w:rsidR="0095134A" w:rsidRDefault="0095134A"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14:paraId="006CC57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95134A" w:rsidRDefault="0095134A" w:rsidP="003A7526">
            <w:pPr>
              <w:spacing w:after="0"/>
              <w:rPr>
                <w:rFonts w:ascii="Arial" w:hAnsi="Arial"/>
                <w:sz w:val="18"/>
              </w:rPr>
            </w:pPr>
          </w:p>
        </w:tc>
      </w:tr>
      <w:tr w:rsidR="0095134A" w14:paraId="59EC923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0A3D878" w14:textId="77777777" w:rsidR="0095134A" w:rsidRDefault="0095134A"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14:paraId="18B4341C" w14:textId="77777777" w:rsidR="0095134A" w:rsidRDefault="0095134A"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14:paraId="543FD8B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95134A" w:rsidRDefault="0095134A" w:rsidP="003A7526">
            <w:pPr>
              <w:spacing w:after="0"/>
              <w:rPr>
                <w:rFonts w:ascii="Arial" w:hAnsi="Arial"/>
                <w:sz w:val="18"/>
              </w:rPr>
            </w:pPr>
          </w:p>
        </w:tc>
      </w:tr>
      <w:tr w:rsidR="0095134A" w14:paraId="4AB4B791"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3B2D499" w14:textId="77777777" w:rsidR="0095134A" w:rsidRDefault="0095134A"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14:paraId="5E92D263" w14:textId="77777777" w:rsidR="0095134A" w:rsidRDefault="0095134A"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14:paraId="419E13E1"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95134A" w:rsidRDefault="0095134A" w:rsidP="003A7526">
            <w:pPr>
              <w:spacing w:after="0"/>
              <w:rPr>
                <w:rFonts w:ascii="Arial" w:hAnsi="Arial"/>
                <w:sz w:val="18"/>
              </w:rPr>
            </w:pPr>
          </w:p>
        </w:tc>
      </w:tr>
      <w:tr w:rsidR="0095134A" w14:paraId="6A4B4E8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1F31330" w14:textId="77777777" w:rsidR="0095134A" w:rsidRDefault="0095134A"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14:paraId="3533E64A" w14:textId="77777777" w:rsidR="0095134A" w:rsidRDefault="0095134A"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14:paraId="23167429"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95134A" w:rsidRDefault="0095134A" w:rsidP="003A7526">
            <w:pPr>
              <w:spacing w:after="0"/>
              <w:rPr>
                <w:rFonts w:ascii="Arial" w:hAnsi="Arial"/>
                <w:sz w:val="18"/>
              </w:rPr>
            </w:pPr>
          </w:p>
        </w:tc>
      </w:tr>
      <w:tr w:rsidR="0095134A" w14:paraId="51C16B6C"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611109F" w14:textId="77777777" w:rsidR="0095134A" w:rsidRDefault="0095134A"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14:paraId="37B793B5" w14:textId="77777777" w:rsidR="0095134A" w:rsidRDefault="0095134A"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14:paraId="18AA487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95134A" w:rsidRDefault="0095134A" w:rsidP="003A7526">
            <w:pPr>
              <w:spacing w:after="0"/>
              <w:rPr>
                <w:rFonts w:ascii="Arial" w:hAnsi="Arial"/>
                <w:sz w:val="18"/>
              </w:rPr>
            </w:pPr>
          </w:p>
        </w:tc>
      </w:tr>
      <w:tr w:rsidR="0095134A" w14:paraId="2E0180A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42FD48" w14:textId="77777777" w:rsidR="0095134A" w:rsidRDefault="0095134A"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14:paraId="18FB6DFA" w14:textId="77777777" w:rsidR="0095134A" w:rsidRDefault="0095134A"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14:paraId="00B6D9DB"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95134A" w:rsidRDefault="0095134A" w:rsidP="003A7526">
            <w:pPr>
              <w:spacing w:after="0"/>
              <w:rPr>
                <w:rFonts w:ascii="Arial" w:hAnsi="Arial"/>
                <w:sz w:val="18"/>
              </w:rPr>
            </w:pPr>
          </w:p>
        </w:tc>
      </w:tr>
      <w:tr w:rsidR="0095134A" w14:paraId="678C7D7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AB0C49F" w14:textId="77777777" w:rsidR="0095134A" w:rsidRDefault="0095134A"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14:paraId="3A73B2F5" w14:textId="77777777" w:rsidR="0095134A" w:rsidRDefault="0095134A"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14:paraId="03A54320"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95134A" w:rsidRDefault="0095134A" w:rsidP="003A7526">
            <w:pPr>
              <w:spacing w:after="0"/>
              <w:rPr>
                <w:rFonts w:ascii="Arial" w:hAnsi="Arial"/>
                <w:sz w:val="18"/>
              </w:rPr>
            </w:pPr>
          </w:p>
        </w:tc>
      </w:tr>
      <w:tr w:rsidR="0095134A" w14:paraId="1701446C" w14:textId="77777777" w:rsidTr="0093739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3B58B5B" w14:textId="77777777" w:rsidR="0095134A" w:rsidRDefault="0095134A" w:rsidP="003A7526">
            <w:pPr>
              <w:pStyle w:val="TAL"/>
              <w:suppressLineNumbers/>
              <w:suppressAutoHyphens/>
              <w:jc w:val="center"/>
              <w:rPr>
                <w:lang w:val="fr-FR" w:eastAsia="zh-CN"/>
              </w:rPr>
            </w:pPr>
            <w:r>
              <w:rPr>
                <w:lang w:val="fr-FR" w:eastAsia="zh-CN"/>
              </w:rPr>
              <w:t>1718</w:t>
            </w:r>
          </w:p>
        </w:tc>
        <w:tc>
          <w:tcPr>
            <w:tcW w:w="2675" w:type="pct"/>
            <w:tcBorders>
              <w:top w:val="single" w:sz="4" w:space="0" w:color="auto"/>
              <w:left w:val="single" w:sz="4" w:space="0" w:color="auto"/>
              <w:bottom w:val="single" w:sz="4" w:space="0" w:color="auto"/>
              <w:right w:val="single" w:sz="4" w:space="0" w:color="auto"/>
            </w:tcBorders>
          </w:tcPr>
          <w:p w14:paraId="36AFEF16" w14:textId="77777777" w:rsidR="0095134A" w:rsidRDefault="0095134A"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14:paraId="1673EE5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95134A" w:rsidRDefault="0095134A" w:rsidP="003A7526">
            <w:pPr>
              <w:spacing w:after="0"/>
              <w:rPr>
                <w:rFonts w:ascii="Arial" w:hAnsi="Arial"/>
                <w:sz w:val="18"/>
              </w:rPr>
            </w:pPr>
          </w:p>
        </w:tc>
      </w:tr>
      <w:tr w:rsidR="0095134A" w14:paraId="1260AD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CCA4AEB" w14:textId="1EC8AEAE" w:rsidR="0095134A" w:rsidRDefault="0095134A" w:rsidP="0095134A">
            <w:pPr>
              <w:pStyle w:val="TAL"/>
              <w:suppressLineNumbers/>
              <w:suppressAutoHyphens/>
              <w:jc w:val="center"/>
              <w:rPr>
                <w:lang w:val="fr-FR" w:eastAsia="zh-CN"/>
              </w:rPr>
            </w:pPr>
            <w:r>
              <w:rPr>
                <w:lang w:val="fr-FR" w:eastAsia="zh-CN"/>
              </w:rPr>
              <w:t>1719</w:t>
            </w:r>
          </w:p>
        </w:tc>
        <w:tc>
          <w:tcPr>
            <w:tcW w:w="2675" w:type="pct"/>
            <w:tcBorders>
              <w:top w:val="single" w:sz="4" w:space="0" w:color="auto"/>
              <w:left w:val="single" w:sz="4" w:space="0" w:color="auto"/>
              <w:bottom w:val="single" w:sz="4" w:space="0" w:color="auto"/>
              <w:right w:val="single" w:sz="4" w:space="0" w:color="auto"/>
            </w:tcBorders>
          </w:tcPr>
          <w:p w14:paraId="07A8F3D0" w14:textId="346D8CC4" w:rsidR="0095134A" w:rsidRDefault="0095134A" w:rsidP="0095134A">
            <w:pPr>
              <w:pStyle w:val="TAL"/>
              <w:rPr>
                <w:lang w:eastAsia="zh-CN"/>
              </w:rPr>
            </w:pPr>
            <w:r>
              <w:rPr>
                <w:lang w:eastAsia="zh-CN"/>
              </w:rPr>
              <w:t>Third-Context-ID</w:t>
            </w:r>
          </w:p>
        </w:tc>
        <w:tc>
          <w:tcPr>
            <w:tcW w:w="1622" w:type="pct"/>
            <w:gridSpan w:val="2"/>
            <w:tcBorders>
              <w:top w:val="single" w:sz="4" w:space="0" w:color="auto"/>
              <w:left w:val="single" w:sz="4" w:space="0" w:color="auto"/>
              <w:bottom w:val="single" w:sz="4" w:space="0" w:color="auto"/>
              <w:right w:val="single" w:sz="4" w:space="0" w:color="auto"/>
            </w:tcBorders>
          </w:tcPr>
          <w:p w14:paraId="779E2F40" w14:textId="69BE0A1A" w:rsidR="0095134A" w:rsidRPr="00C53B71" w:rsidRDefault="0095134A" w:rsidP="0095134A">
            <w:pPr>
              <w:pStyle w:val="TAL"/>
              <w:jc w:val="center"/>
              <w:rPr>
                <w:lang w:eastAsia="zh-CN"/>
              </w:rPr>
            </w:pPr>
            <w:r>
              <w:rPr>
                <w:lang w:eastAsia="zh-CN"/>
              </w:rPr>
              <w:t>Unsigned32</w:t>
            </w:r>
          </w:p>
        </w:tc>
        <w:tc>
          <w:tcPr>
            <w:tcW w:w="0" w:type="auto"/>
            <w:vMerge/>
            <w:tcBorders>
              <w:left w:val="single" w:sz="4" w:space="0" w:color="auto"/>
              <w:bottom w:val="single" w:sz="4" w:space="0" w:color="auto"/>
              <w:right w:val="single" w:sz="4" w:space="0" w:color="auto"/>
            </w:tcBorders>
            <w:vAlign w:val="center"/>
          </w:tcPr>
          <w:p w14:paraId="0A87AF67" w14:textId="77777777" w:rsidR="0095134A" w:rsidRDefault="0095134A" w:rsidP="0095134A">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6FFEC806" w:rsidR="00D87C66" w:rsidRDefault="00D87C66" w:rsidP="00D87C66">
            <w:pPr>
              <w:pStyle w:val="TAC"/>
              <w:suppressLineNumbers/>
              <w:suppressAutoHyphens/>
              <w:jc w:val="left"/>
            </w:pPr>
            <w:r>
              <w:t>Note: The AVP codes from 17</w:t>
            </w:r>
            <w:r w:rsidR="0095134A">
              <w:t>20</w:t>
            </w:r>
            <w:r>
              <w:t xml:space="preserve"> to 1799 are reserved for TS 29.272.</w:t>
            </w:r>
          </w:p>
        </w:tc>
      </w:tr>
      <w:tr w:rsidR="00D87C66" w14:paraId="20918A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lastRenderedPageBreak/>
              <w:t>2002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lastRenderedPageBreak/>
              <w:t>2067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lastRenderedPageBreak/>
              <w:t>2407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rPr>
                <w:lang w:eastAsia="en-GB"/>
              </w:rPr>
            </w:pPr>
            <w:r>
              <w:t>Note: The AVP codes from 2412 to 2499 are reserved for TS 29.173.</w:t>
            </w:r>
          </w:p>
        </w:tc>
      </w:tr>
      <w:tr w:rsidR="00D87C66" w14:paraId="71E69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0F4147" w14:textId="77777777"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14:paraId="2F482AF8" w14:textId="77777777"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2E54"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1EF3C3C" w14:textId="77777777" w:rsidR="00D87C66" w:rsidRDefault="00D87C66" w:rsidP="00D87C66">
            <w:pPr>
              <w:pStyle w:val="TAC"/>
              <w:suppressLineNumbers/>
              <w:suppressAutoHyphens/>
            </w:pPr>
            <w:r>
              <w:t>29.172 [24]</w:t>
            </w:r>
          </w:p>
        </w:tc>
      </w:tr>
      <w:tr w:rsidR="00D87C66" w14:paraId="6F48C7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238145" w14:textId="77777777"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14:paraId="6822F8A0" w14:textId="77777777"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0A8F3A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4716" w14:textId="77777777" w:rsidR="00D87C66" w:rsidRDefault="00D87C66" w:rsidP="00D87C66">
            <w:pPr>
              <w:spacing w:after="0"/>
              <w:rPr>
                <w:rFonts w:ascii="Arial" w:hAnsi="Arial"/>
                <w:sz w:val="18"/>
              </w:rPr>
            </w:pPr>
          </w:p>
        </w:tc>
      </w:tr>
      <w:tr w:rsidR="00D87C66" w14:paraId="69B7A4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C144F" w14:textId="77777777"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14:paraId="0E43FB6F" w14:textId="77777777"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11197E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7D2A" w14:textId="77777777" w:rsidR="00D87C66" w:rsidRDefault="00D87C66" w:rsidP="00D87C66">
            <w:pPr>
              <w:spacing w:after="0"/>
              <w:rPr>
                <w:rFonts w:ascii="Arial" w:hAnsi="Arial"/>
                <w:sz w:val="18"/>
              </w:rPr>
            </w:pPr>
          </w:p>
        </w:tc>
      </w:tr>
      <w:tr w:rsidR="00D87C66" w14:paraId="387894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3FDF4F" w14:textId="77777777"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14:paraId="3E66BC28" w14:textId="77777777"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4D17F0"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F7A7" w14:textId="77777777" w:rsidR="00D87C66" w:rsidRDefault="00D87C66" w:rsidP="00D87C66">
            <w:pPr>
              <w:spacing w:after="0"/>
              <w:rPr>
                <w:rFonts w:ascii="Arial" w:hAnsi="Arial"/>
                <w:sz w:val="18"/>
              </w:rPr>
            </w:pPr>
          </w:p>
        </w:tc>
      </w:tr>
      <w:tr w:rsidR="00D87C66" w14:paraId="66D358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EA27CD" w14:textId="77777777"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14:paraId="26059201" w14:textId="77777777"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14:paraId="3EBF027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2BE2" w14:textId="77777777" w:rsidR="00D87C66" w:rsidRDefault="00D87C66" w:rsidP="00D87C66">
            <w:pPr>
              <w:spacing w:after="0"/>
              <w:rPr>
                <w:rFonts w:ascii="Arial" w:hAnsi="Arial"/>
                <w:sz w:val="18"/>
              </w:rPr>
            </w:pPr>
          </w:p>
        </w:tc>
      </w:tr>
      <w:tr w:rsidR="00D87C66" w14:paraId="2E737C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8C9BB" w14:textId="77777777"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14:paraId="4D2FE825" w14:textId="77777777"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41E9ABC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F76A" w14:textId="77777777" w:rsidR="00D87C66" w:rsidRDefault="00D87C66" w:rsidP="00D87C66">
            <w:pPr>
              <w:spacing w:after="0"/>
              <w:rPr>
                <w:rFonts w:ascii="Arial" w:hAnsi="Arial"/>
                <w:sz w:val="18"/>
              </w:rPr>
            </w:pPr>
          </w:p>
        </w:tc>
      </w:tr>
      <w:tr w:rsidR="00D87C66" w14:paraId="2D60D9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F99F4" w14:textId="77777777"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14:paraId="7D41EB19" w14:textId="77777777"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068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7156" w14:textId="77777777" w:rsidR="00D87C66" w:rsidRDefault="00D87C66" w:rsidP="00D87C66">
            <w:pPr>
              <w:spacing w:after="0"/>
              <w:rPr>
                <w:rFonts w:ascii="Arial" w:hAnsi="Arial"/>
                <w:sz w:val="18"/>
              </w:rPr>
            </w:pPr>
          </w:p>
        </w:tc>
      </w:tr>
      <w:tr w:rsidR="00D87C66" w14:paraId="2E5490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885E87" w14:textId="77777777"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14:paraId="459F57BB" w14:textId="77777777"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0CF56FFD"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E23A" w14:textId="77777777" w:rsidR="00D87C66" w:rsidRDefault="00D87C66" w:rsidP="00D87C66">
            <w:pPr>
              <w:spacing w:after="0"/>
              <w:rPr>
                <w:rFonts w:ascii="Arial" w:hAnsi="Arial"/>
                <w:sz w:val="18"/>
              </w:rPr>
            </w:pPr>
          </w:p>
        </w:tc>
      </w:tr>
      <w:tr w:rsidR="00D87C66" w14:paraId="796B7E9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283444" w14:textId="77777777" w:rsidR="00D87C66" w:rsidRDefault="00D87C66"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14:paraId="0A6A0F37" w14:textId="77777777"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21D663D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AF36" w14:textId="77777777" w:rsidR="00D87C66" w:rsidRDefault="00D87C66" w:rsidP="00D87C66">
            <w:pPr>
              <w:spacing w:after="0"/>
              <w:rPr>
                <w:rFonts w:ascii="Arial" w:hAnsi="Arial"/>
                <w:sz w:val="18"/>
              </w:rPr>
            </w:pPr>
          </w:p>
        </w:tc>
      </w:tr>
      <w:tr w:rsidR="00D87C66" w14:paraId="68891E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E51844" w14:textId="77777777"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14:paraId="0EE0AA45" w14:textId="77777777"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BF0CA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E670" w14:textId="77777777" w:rsidR="00D87C66" w:rsidRDefault="00D87C66" w:rsidP="00D87C66">
            <w:pPr>
              <w:spacing w:after="0"/>
              <w:rPr>
                <w:rFonts w:ascii="Arial" w:hAnsi="Arial"/>
                <w:sz w:val="18"/>
              </w:rPr>
            </w:pPr>
          </w:p>
        </w:tc>
      </w:tr>
      <w:tr w:rsidR="00D87C66" w14:paraId="6BD763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687B9F" w14:textId="77777777"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14:paraId="165B7601" w14:textId="77777777"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CAC5ED"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EC76" w14:textId="77777777" w:rsidR="00D87C66" w:rsidRDefault="00D87C66" w:rsidP="00D87C66">
            <w:pPr>
              <w:spacing w:after="0"/>
              <w:rPr>
                <w:rFonts w:ascii="Arial" w:hAnsi="Arial"/>
                <w:sz w:val="18"/>
              </w:rPr>
            </w:pPr>
          </w:p>
        </w:tc>
      </w:tr>
      <w:tr w:rsidR="00D87C66" w14:paraId="4E3CC0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02B0FF" w14:textId="77777777"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14:paraId="1F4CEF8B" w14:textId="77777777"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7738"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8360" w14:textId="77777777" w:rsidR="00D87C66" w:rsidRDefault="00D87C66" w:rsidP="00D87C66">
            <w:pPr>
              <w:spacing w:after="0"/>
              <w:rPr>
                <w:rFonts w:ascii="Arial" w:hAnsi="Arial"/>
                <w:sz w:val="18"/>
              </w:rPr>
            </w:pPr>
          </w:p>
        </w:tc>
      </w:tr>
      <w:tr w:rsidR="00D87C66" w14:paraId="044622D8"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A4A6E9" w14:textId="77777777"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14:paraId="46A3ED18" w14:textId="77777777"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14:paraId="19CB914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34CB" w14:textId="77777777" w:rsidR="00D87C66" w:rsidRDefault="00D87C66" w:rsidP="00D87C66">
            <w:pPr>
              <w:spacing w:after="0"/>
              <w:rPr>
                <w:rFonts w:ascii="Arial" w:hAnsi="Arial"/>
                <w:sz w:val="18"/>
              </w:rPr>
            </w:pPr>
          </w:p>
        </w:tc>
      </w:tr>
      <w:tr w:rsidR="00D87C66" w14:paraId="3EDB17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B37CCE" w14:textId="77777777"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14:paraId="2DC7B77D" w14:textId="77777777"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1D7094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E4F4" w14:textId="77777777" w:rsidR="00D87C66" w:rsidRDefault="00D87C66" w:rsidP="00D87C66">
            <w:pPr>
              <w:spacing w:after="0"/>
              <w:rPr>
                <w:rFonts w:ascii="Arial" w:hAnsi="Arial"/>
                <w:sz w:val="18"/>
              </w:rPr>
            </w:pPr>
          </w:p>
        </w:tc>
      </w:tr>
      <w:tr w:rsidR="00D87C66" w14:paraId="367344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1969FD" w14:textId="77777777"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14:paraId="480415A2" w14:textId="77777777"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FBEB21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8FE0" w14:textId="77777777" w:rsidR="00D87C66" w:rsidRDefault="00D87C66" w:rsidP="00D87C66">
            <w:pPr>
              <w:spacing w:after="0"/>
              <w:rPr>
                <w:rFonts w:ascii="Arial" w:hAnsi="Arial"/>
                <w:sz w:val="18"/>
              </w:rPr>
            </w:pPr>
          </w:p>
        </w:tc>
      </w:tr>
      <w:tr w:rsidR="00D87C66" w14:paraId="35659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B21E1" w14:textId="77777777"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14:paraId="4EEFAA73" w14:textId="77777777"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B6AE567"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8247" w14:textId="77777777" w:rsidR="00D87C66" w:rsidRDefault="00D87C66" w:rsidP="00D87C66">
            <w:pPr>
              <w:spacing w:after="0"/>
              <w:rPr>
                <w:rFonts w:ascii="Arial" w:hAnsi="Arial"/>
                <w:sz w:val="18"/>
              </w:rPr>
            </w:pPr>
          </w:p>
        </w:tc>
      </w:tr>
      <w:tr w:rsidR="00D87C66" w14:paraId="6281E9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CA86FF" w14:textId="77777777"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14:paraId="15A9B497" w14:textId="77777777"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A81B111"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9318" w14:textId="77777777" w:rsidR="00D87C66" w:rsidRDefault="00D87C66" w:rsidP="00D87C66">
            <w:pPr>
              <w:spacing w:after="0"/>
              <w:rPr>
                <w:rFonts w:ascii="Arial" w:hAnsi="Arial"/>
                <w:sz w:val="18"/>
              </w:rPr>
            </w:pPr>
          </w:p>
        </w:tc>
      </w:tr>
      <w:tr w:rsidR="00D87C66" w14:paraId="350601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DCD998" w14:textId="77777777"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14:paraId="2F94644D" w14:textId="77777777"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14:paraId="6AD8ADC5"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4991" w14:textId="77777777" w:rsidR="00D87C66" w:rsidRDefault="00D87C66" w:rsidP="00D87C66">
            <w:pPr>
              <w:spacing w:after="0"/>
              <w:rPr>
                <w:rFonts w:ascii="Arial" w:hAnsi="Arial"/>
                <w:sz w:val="18"/>
              </w:rPr>
            </w:pPr>
          </w:p>
        </w:tc>
      </w:tr>
      <w:tr w:rsidR="00D87C66" w14:paraId="6C3BED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577E" w14:textId="77777777"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14:paraId="77065410" w14:textId="77777777"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48D3DB1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66DD" w14:textId="77777777" w:rsidR="00D87C66" w:rsidRDefault="00D87C66" w:rsidP="00D87C66">
            <w:pPr>
              <w:spacing w:after="0"/>
              <w:rPr>
                <w:rFonts w:ascii="Arial" w:hAnsi="Arial"/>
                <w:sz w:val="18"/>
              </w:rPr>
            </w:pPr>
          </w:p>
        </w:tc>
      </w:tr>
      <w:tr w:rsidR="00D87C66" w14:paraId="79DE5E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D9554" w14:textId="77777777"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14:paraId="53F6A489" w14:textId="77777777"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00A0"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C055" w14:textId="77777777" w:rsidR="00D87C66" w:rsidRDefault="00D87C66" w:rsidP="00D87C66">
            <w:pPr>
              <w:spacing w:after="0"/>
              <w:rPr>
                <w:rFonts w:ascii="Arial" w:hAnsi="Arial"/>
                <w:sz w:val="18"/>
              </w:rPr>
            </w:pPr>
          </w:p>
        </w:tc>
      </w:tr>
      <w:tr w:rsidR="00D87C66" w14:paraId="349BD2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D3F574" w14:textId="77777777"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14:paraId="787C425F" w14:textId="77777777"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0B318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853B" w14:textId="77777777" w:rsidR="00D87C66" w:rsidRDefault="00D87C66" w:rsidP="00D87C66">
            <w:pPr>
              <w:spacing w:after="0"/>
              <w:rPr>
                <w:rFonts w:ascii="Arial" w:hAnsi="Arial"/>
                <w:sz w:val="18"/>
              </w:rPr>
            </w:pPr>
          </w:p>
        </w:tc>
      </w:tr>
      <w:tr w:rsidR="00D87C66" w14:paraId="702E0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F47AF7" w14:textId="77777777"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14:paraId="361E2F0C" w14:textId="77777777"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3EFFA69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CB45" w14:textId="77777777" w:rsidR="00D87C66" w:rsidRDefault="00D87C66" w:rsidP="00D87C66">
            <w:pPr>
              <w:spacing w:after="0"/>
              <w:rPr>
                <w:rFonts w:ascii="Arial" w:hAnsi="Arial"/>
                <w:sz w:val="18"/>
              </w:rPr>
            </w:pPr>
          </w:p>
        </w:tc>
      </w:tr>
      <w:tr w:rsidR="00D87C66" w14:paraId="064EBE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6FF63" w14:textId="77777777"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14:paraId="0EB042C6" w14:textId="77777777"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1AFE563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2204" w14:textId="77777777" w:rsidR="00D87C66" w:rsidRDefault="00D87C66" w:rsidP="00D87C66">
            <w:pPr>
              <w:spacing w:after="0"/>
              <w:rPr>
                <w:rFonts w:ascii="Arial" w:hAnsi="Arial"/>
                <w:sz w:val="18"/>
              </w:rPr>
            </w:pPr>
          </w:p>
        </w:tc>
      </w:tr>
      <w:tr w:rsidR="00D87C66" w14:paraId="4EC28F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E4C1EA" w14:textId="77777777"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14:paraId="03EFF7BE" w14:textId="77777777"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FFDD5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FCC3" w14:textId="77777777" w:rsidR="00D87C66" w:rsidRDefault="00D87C66" w:rsidP="00D87C66">
            <w:pPr>
              <w:spacing w:after="0"/>
              <w:rPr>
                <w:rFonts w:ascii="Arial" w:hAnsi="Arial"/>
                <w:sz w:val="18"/>
              </w:rPr>
            </w:pPr>
          </w:p>
        </w:tc>
      </w:tr>
      <w:tr w:rsidR="00D87C66" w14:paraId="7A0ACD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FE2587" w14:textId="77777777"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14:paraId="68F26403"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5F3BB3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8EBD" w14:textId="77777777" w:rsidR="00D87C66" w:rsidRDefault="00D87C66" w:rsidP="00D87C66">
            <w:pPr>
              <w:spacing w:after="0"/>
              <w:rPr>
                <w:rFonts w:ascii="Arial" w:hAnsi="Arial"/>
                <w:sz w:val="18"/>
              </w:rPr>
            </w:pPr>
          </w:p>
        </w:tc>
      </w:tr>
      <w:tr w:rsidR="00D87C66" w14:paraId="78603B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5476C" w14:textId="77777777"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14:paraId="2D41BD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E13555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FF97" w14:textId="77777777" w:rsidR="00D87C66" w:rsidRDefault="00D87C66" w:rsidP="00D87C66">
            <w:pPr>
              <w:spacing w:after="0"/>
              <w:rPr>
                <w:rFonts w:ascii="Arial" w:hAnsi="Arial"/>
                <w:sz w:val="18"/>
              </w:rPr>
            </w:pPr>
          </w:p>
        </w:tc>
      </w:tr>
      <w:tr w:rsidR="00D87C66" w14:paraId="6D6B31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9B483" w14:textId="77777777"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14:paraId="3B1ED6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920DFA3"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34EC" w14:textId="77777777" w:rsidR="00D87C66" w:rsidRDefault="00D87C66" w:rsidP="00D87C66">
            <w:pPr>
              <w:spacing w:after="0"/>
              <w:rPr>
                <w:rFonts w:ascii="Arial" w:hAnsi="Arial"/>
                <w:sz w:val="18"/>
              </w:rPr>
            </w:pPr>
          </w:p>
        </w:tc>
      </w:tr>
      <w:tr w:rsidR="00D87C66" w14:paraId="216C48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C62B3" w14:textId="77777777"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14:paraId="417344C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E2207F0"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823D" w14:textId="77777777" w:rsidR="00D87C66" w:rsidRDefault="00D87C66" w:rsidP="00D87C66">
            <w:pPr>
              <w:spacing w:after="0"/>
              <w:rPr>
                <w:rFonts w:ascii="Arial" w:hAnsi="Arial"/>
                <w:sz w:val="18"/>
              </w:rPr>
            </w:pPr>
          </w:p>
        </w:tc>
      </w:tr>
      <w:tr w:rsidR="00D87C66" w14:paraId="05619E2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FCD8E" w14:textId="77777777"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14:paraId="291D90E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E4D09B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BD58" w14:textId="77777777" w:rsidR="00D87C66" w:rsidRDefault="00D87C66" w:rsidP="00D87C66">
            <w:pPr>
              <w:spacing w:after="0"/>
              <w:rPr>
                <w:rFonts w:ascii="Arial" w:hAnsi="Arial"/>
                <w:sz w:val="18"/>
              </w:rPr>
            </w:pPr>
          </w:p>
        </w:tc>
      </w:tr>
      <w:tr w:rsidR="00D87C66" w14:paraId="219060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FC2492" w14:textId="77777777"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14:paraId="40139A9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B1DF9AE"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60DA" w14:textId="77777777" w:rsidR="00D87C66" w:rsidRDefault="00D87C66" w:rsidP="00D87C66">
            <w:pPr>
              <w:spacing w:after="0"/>
              <w:rPr>
                <w:rFonts w:ascii="Arial" w:hAnsi="Arial"/>
                <w:sz w:val="18"/>
              </w:rPr>
            </w:pPr>
          </w:p>
        </w:tc>
      </w:tr>
      <w:tr w:rsidR="00D87C66" w14:paraId="2EFC29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D183D5" w14:textId="77777777"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14:paraId="12BB4A9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A206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88A" w14:textId="77777777" w:rsidR="00D87C66" w:rsidRDefault="00D87C66" w:rsidP="00D87C66">
            <w:pPr>
              <w:spacing w:after="0"/>
              <w:rPr>
                <w:rFonts w:ascii="Arial" w:hAnsi="Arial"/>
                <w:sz w:val="18"/>
              </w:rPr>
            </w:pPr>
          </w:p>
        </w:tc>
      </w:tr>
      <w:tr w:rsidR="00D87C66" w14:paraId="45E0112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BF6CB5" w14:textId="77777777"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14:paraId="3CBA09D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818256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4912" w14:textId="77777777" w:rsidR="00D87C66" w:rsidRDefault="00D87C66" w:rsidP="00D87C66">
            <w:pPr>
              <w:spacing w:after="0"/>
              <w:rPr>
                <w:rFonts w:ascii="Arial" w:hAnsi="Arial"/>
                <w:sz w:val="18"/>
              </w:rPr>
            </w:pPr>
          </w:p>
        </w:tc>
      </w:tr>
      <w:tr w:rsidR="00D87C66" w14:paraId="324A7F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FEE84C" w14:textId="77777777"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14:paraId="3122915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F69E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FFC9" w14:textId="77777777" w:rsidR="00D87C66" w:rsidRDefault="00D87C66" w:rsidP="00D87C66">
            <w:pPr>
              <w:spacing w:after="0"/>
              <w:rPr>
                <w:rFonts w:ascii="Arial" w:hAnsi="Arial"/>
                <w:sz w:val="18"/>
              </w:rPr>
            </w:pPr>
          </w:p>
        </w:tc>
      </w:tr>
      <w:tr w:rsidR="00D87C66" w14:paraId="574DDD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FA4A41" w14:textId="77777777"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14:paraId="12FF82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F41D91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E37C" w14:textId="77777777" w:rsidR="00D87C66" w:rsidRDefault="00D87C66" w:rsidP="00D87C66">
            <w:pPr>
              <w:spacing w:after="0"/>
              <w:rPr>
                <w:rFonts w:ascii="Arial" w:hAnsi="Arial"/>
                <w:sz w:val="18"/>
              </w:rPr>
            </w:pPr>
          </w:p>
        </w:tc>
      </w:tr>
      <w:tr w:rsidR="00D87C66" w14:paraId="1BD936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7159F" w14:textId="77777777"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14:paraId="19454F5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01FA5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18B2" w14:textId="77777777" w:rsidR="00D87C66" w:rsidRDefault="00D87C66" w:rsidP="00D87C66">
            <w:pPr>
              <w:spacing w:after="0"/>
              <w:rPr>
                <w:rFonts w:ascii="Arial" w:hAnsi="Arial"/>
                <w:sz w:val="18"/>
              </w:rPr>
            </w:pPr>
          </w:p>
        </w:tc>
      </w:tr>
      <w:tr w:rsidR="00D87C66" w14:paraId="3A1E344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11DA1C" w14:textId="77777777"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14:paraId="02E96EA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04656D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E746" w14:textId="77777777" w:rsidR="00D87C66" w:rsidRDefault="00D87C66" w:rsidP="00D87C66">
            <w:pPr>
              <w:spacing w:after="0"/>
              <w:rPr>
                <w:rFonts w:ascii="Arial" w:hAnsi="Arial"/>
                <w:sz w:val="18"/>
              </w:rPr>
            </w:pPr>
          </w:p>
        </w:tc>
      </w:tr>
      <w:tr w:rsidR="00D87C66" w14:paraId="113D1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C79AEC" w14:textId="77777777"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14:paraId="0B8F2C8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AAD90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DA07" w14:textId="77777777" w:rsidR="00D87C66" w:rsidRDefault="00D87C66" w:rsidP="00D87C66">
            <w:pPr>
              <w:spacing w:after="0"/>
              <w:rPr>
                <w:rFonts w:ascii="Arial" w:hAnsi="Arial"/>
                <w:sz w:val="18"/>
              </w:rPr>
            </w:pPr>
          </w:p>
        </w:tc>
      </w:tr>
      <w:tr w:rsidR="00D87C66" w14:paraId="63B05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03419" w14:textId="77777777"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14:paraId="4FEB977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1DCDB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2B56" w14:textId="77777777" w:rsidR="00D87C66" w:rsidRDefault="00D87C66" w:rsidP="00D87C66">
            <w:pPr>
              <w:spacing w:after="0"/>
              <w:rPr>
                <w:rFonts w:ascii="Arial" w:hAnsi="Arial"/>
                <w:sz w:val="18"/>
              </w:rPr>
            </w:pPr>
          </w:p>
        </w:tc>
      </w:tr>
      <w:tr w:rsidR="00D87C66" w14:paraId="62280E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0E6033" w14:textId="77777777"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14:paraId="428D47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105F4E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D56" w14:textId="77777777" w:rsidR="00D87C66" w:rsidRDefault="00D87C66" w:rsidP="00D87C66">
            <w:pPr>
              <w:spacing w:after="0"/>
              <w:rPr>
                <w:rFonts w:ascii="Arial" w:hAnsi="Arial"/>
                <w:sz w:val="18"/>
              </w:rPr>
            </w:pPr>
          </w:p>
        </w:tc>
      </w:tr>
      <w:tr w:rsidR="00D87C66" w14:paraId="0469F2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7621B" w14:textId="77777777"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14:paraId="3D0B713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B020DE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7F51" w14:textId="77777777" w:rsidR="00D87C66" w:rsidRDefault="00D87C66" w:rsidP="00D87C66">
            <w:pPr>
              <w:spacing w:after="0"/>
              <w:rPr>
                <w:rFonts w:ascii="Arial" w:hAnsi="Arial"/>
                <w:sz w:val="18"/>
              </w:rPr>
            </w:pPr>
          </w:p>
        </w:tc>
      </w:tr>
      <w:tr w:rsidR="00D87C66" w14:paraId="10ED46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90F101" w14:textId="77777777"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14:paraId="267A98BE"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4281B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61BC" w14:textId="77777777" w:rsidR="00D87C66" w:rsidRDefault="00D87C66" w:rsidP="00D87C66">
            <w:pPr>
              <w:spacing w:after="0"/>
              <w:rPr>
                <w:rFonts w:ascii="Arial" w:hAnsi="Arial"/>
                <w:sz w:val="18"/>
              </w:rPr>
            </w:pPr>
          </w:p>
        </w:tc>
      </w:tr>
      <w:tr w:rsidR="00D87C66" w14:paraId="4C8DC5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F612D" w14:textId="77777777"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14:paraId="3DFFF51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1F6AED1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4DA" w14:textId="77777777" w:rsidR="00D87C66" w:rsidRDefault="00D87C66" w:rsidP="00D87C66">
            <w:pPr>
              <w:spacing w:after="0"/>
              <w:rPr>
                <w:rFonts w:ascii="Arial" w:hAnsi="Arial"/>
                <w:sz w:val="18"/>
              </w:rPr>
            </w:pPr>
          </w:p>
        </w:tc>
      </w:tr>
      <w:tr w:rsidR="00D87C66" w14:paraId="796CD4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EA5E47" w14:textId="77777777"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14:paraId="3B2FBFF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31E3DEB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DB9D" w14:textId="77777777" w:rsidR="00D87C66" w:rsidRDefault="00D87C66" w:rsidP="00D87C66">
            <w:pPr>
              <w:spacing w:after="0"/>
              <w:rPr>
                <w:rFonts w:ascii="Arial" w:hAnsi="Arial"/>
                <w:sz w:val="18"/>
              </w:rPr>
            </w:pPr>
          </w:p>
        </w:tc>
      </w:tr>
      <w:tr w:rsidR="00D87C66" w14:paraId="253CB9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1965A3" w14:textId="77777777"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14:paraId="6C5D0C2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8A7601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80B6" w14:textId="77777777" w:rsidR="00D87C66" w:rsidRDefault="00D87C66" w:rsidP="00D87C66">
            <w:pPr>
              <w:spacing w:after="0"/>
              <w:rPr>
                <w:rFonts w:ascii="Arial" w:hAnsi="Arial"/>
                <w:sz w:val="18"/>
              </w:rPr>
            </w:pPr>
          </w:p>
        </w:tc>
      </w:tr>
      <w:tr w:rsidR="00D87C66" w14:paraId="6C1987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6BECD" w14:textId="77777777"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14:paraId="6EC28D4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8B379B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5D5" w14:textId="77777777" w:rsidR="00D87C66" w:rsidRDefault="00D87C66" w:rsidP="00D87C66">
            <w:pPr>
              <w:spacing w:after="0"/>
              <w:rPr>
                <w:rFonts w:ascii="Arial" w:hAnsi="Arial"/>
                <w:sz w:val="18"/>
              </w:rPr>
            </w:pPr>
          </w:p>
        </w:tc>
      </w:tr>
      <w:tr w:rsidR="00D87C66" w14:paraId="6BC92A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596A9" w14:textId="77777777"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14:paraId="16519C1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DE489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BD13" w14:textId="77777777" w:rsidR="00D87C66" w:rsidRDefault="00D87C66" w:rsidP="00D87C66">
            <w:pPr>
              <w:spacing w:after="0"/>
              <w:rPr>
                <w:rFonts w:ascii="Arial" w:hAnsi="Arial"/>
                <w:sz w:val="18"/>
              </w:rPr>
            </w:pPr>
          </w:p>
        </w:tc>
      </w:tr>
      <w:tr w:rsidR="00D87C66" w14:paraId="75BD1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C4E26" w14:textId="77777777"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14:paraId="7ECEC0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CBCC1C6"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B4C0" w14:textId="77777777" w:rsidR="00D87C66" w:rsidRDefault="00D87C66" w:rsidP="00D87C66">
            <w:pPr>
              <w:spacing w:after="0"/>
              <w:rPr>
                <w:rFonts w:ascii="Arial" w:hAnsi="Arial"/>
                <w:sz w:val="18"/>
              </w:rPr>
            </w:pPr>
          </w:p>
        </w:tc>
      </w:tr>
      <w:tr w:rsidR="00D87C66" w14:paraId="0B17BC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0104E" w14:textId="77777777"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14:paraId="732E822F"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A453D0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54C4" w14:textId="77777777" w:rsidR="00D87C66" w:rsidRDefault="00D87C66" w:rsidP="00D87C66">
            <w:pPr>
              <w:spacing w:after="0"/>
              <w:rPr>
                <w:rFonts w:ascii="Arial" w:hAnsi="Arial"/>
                <w:sz w:val="18"/>
              </w:rPr>
            </w:pPr>
          </w:p>
        </w:tc>
      </w:tr>
      <w:tr w:rsidR="00D87C66" w14:paraId="5ED837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A80193" w14:textId="77777777"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14:paraId="5051344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F5365"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2E19" w14:textId="77777777" w:rsidR="00D87C66" w:rsidRDefault="00D87C66" w:rsidP="00D87C66">
            <w:pPr>
              <w:spacing w:after="0"/>
              <w:rPr>
                <w:rFonts w:ascii="Arial" w:hAnsi="Arial"/>
                <w:sz w:val="18"/>
              </w:rPr>
            </w:pPr>
          </w:p>
        </w:tc>
      </w:tr>
      <w:tr w:rsidR="00D87C66" w14:paraId="7AF1D6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E32D3E" w14:textId="77777777"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14:paraId="514B59D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C2A7C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93B9" w14:textId="77777777" w:rsidR="00D87C66" w:rsidRDefault="00D87C66" w:rsidP="00D87C66">
            <w:pPr>
              <w:spacing w:after="0"/>
              <w:rPr>
                <w:rFonts w:ascii="Arial" w:hAnsi="Arial"/>
                <w:sz w:val="18"/>
              </w:rPr>
            </w:pPr>
          </w:p>
        </w:tc>
      </w:tr>
      <w:tr w:rsidR="00D87C66" w14:paraId="7FEAE7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B74DB9" w14:textId="77777777"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14:paraId="552D6E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F5ECFC"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6560" w14:textId="77777777" w:rsidR="00D87C66" w:rsidRDefault="00D87C66" w:rsidP="00D87C66">
            <w:pPr>
              <w:spacing w:after="0"/>
              <w:rPr>
                <w:rFonts w:ascii="Arial" w:hAnsi="Arial"/>
                <w:sz w:val="18"/>
              </w:rPr>
            </w:pPr>
          </w:p>
        </w:tc>
      </w:tr>
      <w:tr w:rsidR="00D87C66" w14:paraId="04A1E5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D1011C" w14:textId="77777777"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14:paraId="7A24730C"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35E988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8486" w14:textId="77777777" w:rsidR="00D87C66" w:rsidRDefault="00D87C66" w:rsidP="00D87C66">
            <w:pPr>
              <w:spacing w:after="0"/>
              <w:rPr>
                <w:rFonts w:ascii="Arial" w:hAnsi="Arial"/>
                <w:sz w:val="18"/>
              </w:rPr>
            </w:pPr>
          </w:p>
        </w:tc>
      </w:tr>
      <w:tr w:rsidR="00D87C66" w14:paraId="5D5B0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1B4AF" w14:textId="77777777"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14:paraId="40AD8DD1"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D26688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3E69" w14:textId="77777777" w:rsidR="00D87C66" w:rsidRDefault="00D87C66" w:rsidP="00D87C66">
            <w:pPr>
              <w:spacing w:after="0"/>
              <w:rPr>
                <w:rFonts w:ascii="Arial" w:hAnsi="Arial"/>
                <w:sz w:val="18"/>
              </w:rPr>
            </w:pPr>
          </w:p>
        </w:tc>
      </w:tr>
      <w:tr w:rsidR="00D87C66" w14:paraId="463EB3A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9FD92" w14:textId="77777777"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14:paraId="45217F2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31183FC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A71D" w14:textId="77777777" w:rsidR="00D87C66" w:rsidRDefault="00D87C66" w:rsidP="00D87C66">
            <w:pPr>
              <w:spacing w:after="0"/>
              <w:rPr>
                <w:rFonts w:ascii="Arial" w:hAnsi="Arial"/>
                <w:sz w:val="18"/>
              </w:rPr>
            </w:pPr>
          </w:p>
        </w:tc>
      </w:tr>
      <w:tr w:rsidR="00D87C66" w14:paraId="60E1EA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7E6594" w14:textId="77777777" w:rsidR="00D87C66" w:rsidRDefault="00D87C66"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14:paraId="020BD827"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0D8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118C" w14:textId="77777777" w:rsidR="00D87C66" w:rsidRDefault="00D87C66" w:rsidP="00D87C66">
            <w:pPr>
              <w:spacing w:after="0"/>
              <w:rPr>
                <w:rFonts w:ascii="Arial" w:hAnsi="Arial"/>
                <w:sz w:val="18"/>
              </w:rPr>
            </w:pPr>
          </w:p>
        </w:tc>
      </w:tr>
      <w:tr w:rsidR="00D87C66" w14:paraId="7177D6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108E2" w14:textId="77777777"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14:paraId="00BEB48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F212EA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CE08" w14:textId="77777777" w:rsidR="00D87C66" w:rsidRDefault="00D87C66" w:rsidP="00D87C66">
            <w:pPr>
              <w:spacing w:after="0"/>
              <w:rPr>
                <w:rFonts w:ascii="Arial" w:hAnsi="Arial"/>
                <w:sz w:val="18"/>
              </w:rPr>
            </w:pPr>
          </w:p>
        </w:tc>
      </w:tr>
      <w:tr w:rsidR="00D87C66" w14:paraId="5D6BD3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6F7014" w14:textId="77777777"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14:paraId="572B60A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7685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C51E" w14:textId="77777777" w:rsidR="00D87C66" w:rsidRDefault="00D87C66" w:rsidP="00D87C66">
            <w:pPr>
              <w:spacing w:after="0"/>
              <w:rPr>
                <w:rFonts w:ascii="Arial" w:hAnsi="Arial"/>
                <w:sz w:val="18"/>
              </w:rPr>
            </w:pPr>
          </w:p>
        </w:tc>
      </w:tr>
      <w:tr w:rsidR="00D87C66" w14:paraId="07890B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A2CF7D" w14:textId="77777777"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14:paraId="5CFE958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14:paraId="2DBB087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FF24" w14:textId="77777777" w:rsidR="00D87C66" w:rsidRDefault="00D87C66" w:rsidP="00D87C66">
            <w:pPr>
              <w:spacing w:after="0"/>
              <w:rPr>
                <w:rFonts w:ascii="Arial" w:hAnsi="Arial"/>
                <w:sz w:val="18"/>
              </w:rPr>
            </w:pPr>
          </w:p>
        </w:tc>
      </w:tr>
      <w:tr w:rsidR="00D87C66" w14:paraId="5A74B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8DFE37" w14:textId="77777777"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14:paraId="755E487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D0ED7D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5DFD" w14:textId="77777777" w:rsidR="00D87C66" w:rsidRDefault="00D87C66" w:rsidP="00D87C66">
            <w:pPr>
              <w:spacing w:after="0"/>
              <w:rPr>
                <w:rFonts w:ascii="Arial" w:hAnsi="Arial"/>
                <w:sz w:val="18"/>
              </w:rPr>
            </w:pPr>
          </w:p>
        </w:tc>
      </w:tr>
      <w:tr w:rsidR="00D87C66" w14:paraId="4537E14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950ADF" w14:textId="77777777" w:rsidR="00D87C66" w:rsidRDefault="00D87C66" w:rsidP="00D87C66">
            <w:pPr>
              <w:pStyle w:val="TAL"/>
              <w:suppressLineNumbers/>
              <w:suppressAutoHyphens/>
              <w:jc w:val="center"/>
            </w:pPr>
            <w:r>
              <w:lastRenderedPageBreak/>
              <w:t>2559</w:t>
            </w:r>
          </w:p>
        </w:tc>
        <w:tc>
          <w:tcPr>
            <w:tcW w:w="2675" w:type="pct"/>
            <w:tcBorders>
              <w:top w:val="single" w:sz="4" w:space="0" w:color="auto"/>
              <w:left w:val="single" w:sz="4" w:space="0" w:color="auto"/>
              <w:bottom w:val="single" w:sz="4" w:space="0" w:color="auto"/>
              <w:right w:val="single" w:sz="4" w:space="0" w:color="auto"/>
            </w:tcBorders>
            <w:hideMark/>
          </w:tcPr>
          <w:p w14:paraId="52CEDC4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BD1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6D74" w14:textId="77777777" w:rsidR="00D87C66" w:rsidRDefault="00D87C66" w:rsidP="00D87C66">
            <w:pPr>
              <w:spacing w:after="0"/>
              <w:rPr>
                <w:rFonts w:ascii="Arial" w:hAnsi="Arial"/>
                <w:sz w:val="18"/>
              </w:rPr>
            </w:pPr>
          </w:p>
        </w:tc>
      </w:tr>
      <w:tr w:rsidR="00D87C66" w14:paraId="519152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9DDA6" w14:textId="77777777"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14:paraId="5A48EB04"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A6CDDC2"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521" w14:textId="77777777" w:rsidR="00D87C66" w:rsidRDefault="00D87C66" w:rsidP="00D87C66">
            <w:pPr>
              <w:spacing w:after="0"/>
              <w:rPr>
                <w:rFonts w:ascii="Arial" w:hAnsi="Arial"/>
                <w:sz w:val="18"/>
              </w:rPr>
            </w:pPr>
          </w:p>
        </w:tc>
      </w:tr>
      <w:tr w:rsidR="00D87C66" w14:paraId="4BE29A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04DE3D" w14:textId="77777777"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14:paraId="08CEA221"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7A2E88E7"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F99B" w14:textId="77777777" w:rsidR="00D87C66" w:rsidRDefault="00D87C66" w:rsidP="00D87C66">
            <w:pPr>
              <w:spacing w:after="0"/>
              <w:rPr>
                <w:rFonts w:ascii="Arial" w:hAnsi="Arial"/>
                <w:sz w:val="18"/>
              </w:rPr>
            </w:pPr>
          </w:p>
        </w:tc>
      </w:tr>
      <w:tr w:rsidR="00D87C66" w14:paraId="754D7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F2A79" w14:textId="77777777"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14:paraId="2B1D4058"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1C3A4863"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BE55" w14:textId="77777777" w:rsidR="00D87C66" w:rsidRDefault="00D87C66" w:rsidP="00D87C66">
            <w:pPr>
              <w:spacing w:after="0"/>
              <w:rPr>
                <w:rFonts w:ascii="Arial" w:hAnsi="Arial"/>
                <w:sz w:val="18"/>
              </w:rPr>
            </w:pPr>
          </w:p>
        </w:tc>
      </w:tr>
      <w:tr w:rsidR="00D87C66" w14:paraId="185975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D70CB" w14:textId="77777777"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14:paraId="2B0CF4B0"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B13CEB8"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26F6" w14:textId="77777777" w:rsidR="00D87C66" w:rsidRDefault="00D87C66" w:rsidP="00D87C66">
            <w:pPr>
              <w:spacing w:after="0"/>
              <w:rPr>
                <w:rFonts w:ascii="Arial" w:hAnsi="Arial"/>
                <w:sz w:val="18"/>
              </w:rPr>
            </w:pPr>
          </w:p>
        </w:tc>
      </w:tr>
      <w:tr w:rsidR="00D87C66" w14:paraId="57330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E0FBB" w14:textId="77777777"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14:paraId="59DE55FE"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195E20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81A2" w14:textId="77777777" w:rsidR="00D87C66" w:rsidRDefault="00D87C66" w:rsidP="00D87C66">
            <w:pPr>
              <w:spacing w:after="0"/>
              <w:rPr>
                <w:rFonts w:ascii="Arial" w:hAnsi="Arial"/>
                <w:sz w:val="18"/>
              </w:rPr>
            </w:pPr>
          </w:p>
        </w:tc>
      </w:tr>
      <w:tr w:rsidR="00D87C66" w14:paraId="61247C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7B936" w14:textId="77777777"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14:paraId="06B93B4A"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0B24443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1D58" w14:textId="77777777" w:rsidR="00D87C66" w:rsidRDefault="00D87C66" w:rsidP="00D87C66">
            <w:pPr>
              <w:spacing w:after="0"/>
              <w:rPr>
                <w:rFonts w:ascii="Arial" w:hAnsi="Arial"/>
                <w:sz w:val="18"/>
              </w:rPr>
            </w:pPr>
          </w:p>
        </w:tc>
      </w:tr>
      <w:tr w:rsidR="00D87C66"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77777777" w:rsidR="00D87C66" w:rsidRDefault="00D87C66" w:rsidP="00D87C66">
            <w:pPr>
              <w:pStyle w:val="TAC"/>
              <w:suppressLineNumbers/>
              <w:suppressAutoHyphens/>
              <w:jc w:val="left"/>
            </w:pPr>
            <w:r>
              <w:t>Note: The AVP codes from 2566 to 2599 are reserved for TS 29.172.</w:t>
            </w:r>
          </w:p>
        </w:tc>
      </w:tr>
      <w:tr w:rsidR="00D87C66" w14:paraId="684FC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78849D" w14:textId="77777777"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14:paraId="048438A1"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F7D37C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D87C66" w:rsidRDefault="00D87C66" w:rsidP="00D87C66">
            <w:pPr>
              <w:pStyle w:val="TAC"/>
              <w:suppressLineNumbers/>
              <w:suppressAutoHyphens/>
            </w:pPr>
            <w:r>
              <w:t>32.299 [5]</w:t>
            </w:r>
          </w:p>
        </w:tc>
      </w:tr>
      <w:tr w:rsidR="00D87C66" w14:paraId="2DF2BB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A68F76" w14:textId="77777777"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14:paraId="2BDA80A7" w14:textId="77777777"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8657E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D87C66" w:rsidRDefault="00D87C66" w:rsidP="00D87C66">
            <w:pPr>
              <w:spacing w:after="0"/>
              <w:rPr>
                <w:rFonts w:ascii="Arial" w:hAnsi="Arial"/>
                <w:sz w:val="18"/>
              </w:rPr>
            </w:pPr>
          </w:p>
        </w:tc>
      </w:tr>
      <w:tr w:rsidR="00D87C66" w14:paraId="5819CA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1386B1" w14:textId="77777777"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14:paraId="0C23114A" w14:textId="77777777"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5B075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D87C66" w:rsidRDefault="00D87C66" w:rsidP="00D87C66">
            <w:pPr>
              <w:spacing w:after="0"/>
              <w:rPr>
                <w:rFonts w:ascii="Arial" w:hAnsi="Arial"/>
                <w:sz w:val="18"/>
              </w:rPr>
            </w:pPr>
          </w:p>
        </w:tc>
      </w:tr>
      <w:tr w:rsidR="00D87C66" w14:paraId="69C99C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86AB95" w14:textId="77777777"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14:paraId="79717666" w14:textId="77777777"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0D830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D87C66" w:rsidRDefault="00D87C66" w:rsidP="00D87C66">
            <w:pPr>
              <w:spacing w:after="0"/>
              <w:rPr>
                <w:rFonts w:ascii="Arial" w:hAnsi="Arial"/>
                <w:sz w:val="18"/>
              </w:rPr>
            </w:pPr>
          </w:p>
        </w:tc>
      </w:tr>
      <w:tr w:rsidR="00D87C66" w14:paraId="4D3692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83921C" w14:textId="77777777"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14:paraId="30892E10" w14:textId="77777777"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B8F9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D87C66" w:rsidRDefault="00D87C66" w:rsidP="00D87C66">
            <w:pPr>
              <w:spacing w:after="0"/>
              <w:rPr>
                <w:rFonts w:ascii="Arial" w:hAnsi="Arial"/>
                <w:sz w:val="18"/>
              </w:rPr>
            </w:pPr>
          </w:p>
        </w:tc>
      </w:tr>
      <w:tr w:rsidR="00D87C66" w14:paraId="2F6109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88998" w14:textId="77777777"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14:paraId="79B36EBF" w14:textId="77777777"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3AC901E"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D87C66" w:rsidRDefault="00D87C66" w:rsidP="00D87C66">
            <w:pPr>
              <w:spacing w:after="0"/>
              <w:rPr>
                <w:rFonts w:ascii="Arial" w:hAnsi="Arial"/>
                <w:sz w:val="18"/>
              </w:rPr>
            </w:pPr>
          </w:p>
        </w:tc>
      </w:tr>
      <w:tr w:rsidR="00D87C66" w14:paraId="6AD97F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BF466" w14:textId="77777777" w:rsidR="00D87C66" w:rsidRDefault="00D87C66" w:rsidP="00D87C66">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14:paraId="37CBD056" w14:textId="77777777"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21044092"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D87C66" w:rsidRDefault="00D87C66" w:rsidP="00D87C66">
            <w:pPr>
              <w:spacing w:after="0"/>
              <w:rPr>
                <w:rFonts w:ascii="Arial" w:hAnsi="Arial"/>
                <w:sz w:val="18"/>
              </w:rPr>
            </w:pPr>
          </w:p>
        </w:tc>
      </w:tr>
      <w:tr w:rsidR="00D87C66"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D87C66" w:rsidRDefault="00D87C66" w:rsidP="00D87C66">
            <w:pPr>
              <w:pStyle w:val="TAC"/>
              <w:suppressLineNumbers/>
              <w:suppressAutoHyphens/>
              <w:jc w:val="left"/>
            </w:pPr>
            <w:r>
              <w:t>Note: The AVP codes from 2607 to 2699 are reserved for TS 32.299.</w:t>
            </w:r>
          </w:p>
        </w:tc>
      </w:tr>
      <w:tr w:rsidR="00D87C66" w14:paraId="0BA74F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5F7F2" w14:textId="77777777"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14:paraId="4F85AF64"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6A67D2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D87C66" w:rsidRDefault="00D87C66" w:rsidP="00D87C66">
            <w:pPr>
              <w:pStyle w:val="TAC"/>
              <w:suppressLineNumbers/>
              <w:suppressAutoHyphens/>
            </w:pPr>
            <w:r>
              <w:t>32.299 [5]</w:t>
            </w:r>
          </w:p>
        </w:tc>
      </w:tr>
      <w:tr w:rsidR="00D87C66" w14:paraId="11E74D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8795" w14:textId="77777777"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14:paraId="7F211752"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388ADD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D87C66" w:rsidRDefault="00D87C66" w:rsidP="00D87C66">
            <w:pPr>
              <w:spacing w:after="0"/>
              <w:rPr>
                <w:rFonts w:ascii="Arial" w:hAnsi="Arial"/>
                <w:sz w:val="18"/>
              </w:rPr>
            </w:pPr>
          </w:p>
        </w:tc>
      </w:tr>
      <w:tr w:rsidR="00D87C66" w14:paraId="5CEB61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8C4660" w14:textId="77777777"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14:paraId="2D74C9D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746EEAA1"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D87C66" w:rsidRDefault="00D87C66" w:rsidP="00D87C66">
            <w:pPr>
              <w:spacing w:after="0"/>
              <w:rPr>
                <w:rFonts w:ascii="Arial" w:hAnsi="Arial"/>
                <w:sz w:val="18"/>
              </w:rPr>
            </w:pPr>
          </w:p>
        </w:tc>
      </w:tr>
      <w:tr w:rsidR="00D87C66" w14:paraId="1C97EF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FED161" w14:textId="77777777"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14:paraId="66B35D1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080A70"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D87C66" w:rsidRDefault="00D87C66" w:rsidP="00D87C66">
            <w:pPr>
              <w:spacing w:after="0"/>
              <w:rPr>
                <w:rFonts w:ascii="Arial" w:hAnsi="Arial"/>
                <w:sz w:val="18"/>
              </w:rPr>
            </w:pPr>
          </w:p>
        </w:tc>
      </w:tr>
      <w:tr w:rsidR="00D87C66" w14:paraId="2FBAE0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31D62" w14:textId="77777777"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14:paraId="574B00F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37188DA"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D87C66" w:rsidRDefault="00D87C66" w:rsidP="00D87C66">
            <w:pPr>
              <w:spacing w:after="0"/>
              <w:rPr>
                <w:rFonts w:ascii="Arial" w:hAnsi="Arial"/>
                <w:sz w:val="18"/>
              </w:rPr>
            </w:pPr>
          </w:p>
        </w:tc>
      </w:tr>
      <w:tr w:rsidR="00D87C66" w14:paraId="178C8E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45CEFA" w14:textId="77777777"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14:paraId="24221E6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F5C14B"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D87C66" w:rsidRDefault="00D87C66" w:rsidP="00D87C66">
            <w:pPr>
              <w:spacing w:after="0"/>
              <w:rPr>
                <w:rFonts w:ascii="Arial" w:hAnsi="Arial"/>
                <w:sz w:val="18"/>
              </w:rPr>
            </w:pPr>
          </w:p>
        </w:tc>
      </w:tr>
      <w:tr w:rsidR="00D87C66" w14:paraId="67FCCE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75316" w14:textId="77777777"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14:paraId="794B1BC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1748DC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D87C66" w:rsidRDefault="00D87C66" w:rsidP="00D87C66">
            <w:pPr>
              <w:spacing w:after="0"/>
              <w:rPr>
                <w:rFonts w:ascii="Arial" w:hAnsi="Arial"/>
                <w:sz w:val="18"/>
              </w:rPr>
            </w:pPr>
          </w:p>
        </w:tc>
      </w:tr>
      <w:tr w:rsidR="00D87C66" w14:paraId="72ED47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971AF0" w14:textId="77777777"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14:paraId="07F1626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599F07"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D87C66" w:rsidRDefault="00D87C66" w:rsidP="00D87C66">
            <w:pPr>
              <w:spacing w:after="0"/>
              <w:rPr>
                <w:rFonts w:ascii="Arial" w:hAnsi="Arial"/>
                <w:sz w:val="18"/>
              </w:rPr>
            </w:pPr>
          </w:p>
        </w:tc>
      </w:tr>
      <w:tr w:rsidR="00D87C66" w14:paraId="0A6791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E45806" w14:textId="77777777"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14:paraId="3A11A86F"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77846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D87C66" w:rsidRDefault="00D87C66" w:rsidP="00D87C66">
            <w:pPr>
              <w:spacing w:after="0"/>
              <w:rPr>
                <w:rFonts w:ascii="Arial" w:hAnsi="Arial"/>
                <w:sz w:val="18"/>
              </w:rPr>
            </w:pPr>
          </w:p>
        </w:tc>
      </w:tr>
      <w:tr w:rsidR="00D87C66" w14:paraId="2FB601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469107" w14:textId="77777777"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14:paraId="2836A118"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CEF09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D87C66" w:rsidRDefault="00D87C66" w:rsidP="00D87C66">
            <w:pPr>
              <w:spacing w:after="0"/>
              <w:rPr>
                <w:rFonts w:ascii="Arial" w:hAnsi="Arial"/>
                <w:sz w:val="18"/>
              </w:rPr>
            </w:pPr>
          </w:p>
        </w:tc>
      </w:tr>
      <w:tr w:rsidR="00D87C66" w14:paraId="387BB3D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69043B" w14:textId="77777777"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14:paraId="7BD4329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A6692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D87C66" w:rsidRDefault="00D87C66" w:rsidP="00D87C66">
            <w:pPr>
              <w:spacing w:after="0"/>
              <w:rPr>
                <w:rFonts w:ascii="Arial" w:hAnsi="Arial"/>
                <w:sz w:val="18"/>
              </w:rPr>
            </w:pPr>
          </w:p>
        </w:tc>
      </w:tr>
      <w:tr w:rsidR="00D87C66" w14:paraId="50884E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AE609E" w14:textId="77777777"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14:paraId="48BD8BBA"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AA64200" w14:textId="77777777"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D87C66" w:rsidRDefault="00D87C66" w:rsidP="00D87C66">
            <w:pPr>
              <w:spacing w:after="0"/>
              <w:rPr>
                <w:rFonts w:ascii="Arial" w:hAnsi="Arial"/>
                <w:sz w:val="18"/>
              </w:rPr>
            </w:pPr>
          </w:p>
        </w:tc>
      </w:tr>
      <w:tr w:rsidR="00D87C66" w14:paraId="3251AB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1779C" w14:textId="77777777"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14:paraId="3CC64AA7"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E2ABE3D" w14:textId="77777777" w:rsidR="00D87C66" w:rsidRDefault="00D87C66" w:rsidP="00D87C6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D87C66" w:rsidRDefault="00D87C66" w:rsidP="00D87C66">
            <w:pPr>
              <w:spacing w:after="0"/>
              <w:rPr>
                <w:rFonts w:ascii="Arial" w:hAnsi="Arial"/>
                <w:sz w:val="18"/>
              </w:rPr>
            </w:pPr>
          </w:p>
        </w:tc>
      </w:tr>
      <w:tr w:rsidR="00D87C66" w14:paraId="656D37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20BC96" w14:textId="77777777"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14:paraId="3CEF74CC"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96099B1" w14:textId="77777777"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D87C66" w:rsidRDefault="00D87C66" w:rsidP="00D87C66">
            <w:pPr>
              <w:spacing w:after="0"/>
              <w:rPr>
                <w:rFonts w:ascii="Arial" w:hAnsi="Arial"/>
                <w:sz w:val="18"/>
              </w:rPr>
            </w:pPr>
          </w:p>
        </w:tc>
      </w:tr>
      <w:tr w:rsidR="00D87C66" w14:paraId="47A318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09A24" w14:textId="77777777"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14:paraId="7426254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71ED16" w14:textId="77777777"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D87C66" w:rsidRDefault="00D87C66" w:rsidP="00D87C66">
            <w:pPr>
              <w:spacing w:after="0"/>
              <w:rPr>
                <w:rFonts w:ascii="Arial" w:hAnsi="Arial"/>
                <w:sz w:val="18"/>
              </w:rPr>
            </w:pPr>
          </w:p>
        </w:tc>
      </w:tr>
      <w:tr w:rsidR="00D87C66" w14:paraId="2D44B0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F7AF1F" w14:textId="77777777"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14:paraId="77060A28"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DC08ED3" w14:textId="77777777" w:rsidR="00D87C66" w:rsidRDefault="00D87C66" w:rsidP="00D87C66">
            <w:pPr>
              <w:pStyle w:val="TAC"/>
              <w:suppressLineNumbers/>
              <w:suppressAutoHyphens/>
              <w:rPr>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D87C66" w:rsidRDefault="00D87C66" w:rsidP="00D87C66">
            <w:pPr>
              <w:spacing w:after="0"/>
              <w:rPr>
                <w:rFonts w:ascii="Arial" w:hAnsi="Arial"/>
                <w:sz w:val="18"/>
              </w:rPr>
            </w:pPr>
          </w:p>
        </w:tc>
      </w:tr>
      <w:tr w:rsidR="00D87C66" w14:paraId="42B7D0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85ED0" w14:textId="77777777"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14:paraId="709A1AF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630A5C69" w14:textId="77777777"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D87C66" w:rsidRDefault="00D87C66" w:rsidP="00D87C66">
            <w:pPr>
              <w:spacing w:after="0"/>
              <w:rPr>
                <w:rFonts w:ascii="Arial" w:hAnsi="Arial"/>
                <w:sz w:val="18"/>
              </w:rPr>
            </w:pPr>
          </w:p>
        </w:tc>
      </w:tr>
      <w:tr w:rsidR="00D87C66" w14:paraId="070A22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B65ADF" w14:textId="77777777"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14:paraId="0EC8DB0E"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A886AD9"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D87C66" w:rsidRDefault="00D87C66" w:rsidP="00D87C66">
            <w:pPr>
              <w:spacing w:after="0"/>
              <w:rPr>
                <w:rFonts w:ascii="Arial" w:hAnsi="Arial"/>
                <w:sz w:val="18"/>
              </w:rPr>
            </w:pPr>
          </w:p>
        </w:tc>
      </w:tr>
      <w:tr w:rsidR="00D87C66"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D87C66" w:rsidRDefault="00D87C66" w:rsidP="00D87C66">
            <w:pPr>
              <w:pStyle w:val="TAC"/>
              <w:suppressLineNumbers/>
              <w:suppressAutoHyphens/>
              <w:jc w:val="left"/>
            </w:pPr>
            <w:r>
              <w:t>Note: The AVP codes from 2718 to 2799 are reserved for TS 32.299.</w:t>
            </w:r>
          </w:p>
        </w:tc>
      </w:tr>
      <w:tr w:rsidR="00D87C66" w14:paraId="1F090E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7A341F" w14:textId="77777777"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14:paraId="272E6906"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7FC40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D87C66" w:rsidRDefault="00D87C66" w:rsidP="00D87C66">
            <w:pPr>
              <w:pStyle w:val="TAC"/>
              <w:suppressLineNumbers/>
              <w:suppressAutoHyphens/>
            </w:pPr>
            <w:r>
              <w:t>29.212 [19]</w:t>
            </w:r>
          </w:p>
        </w:tc>
      </w:tr>
      <w:tr w:rsidR="00D87C66" w14:paraId="6AA94B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8DC37B" w14:textId="77777777"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14:paraId="0E91206D" w14:textId="77777777"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5A7C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D87C66" w:rsidRDefault="00D87C66" w:rsidP="00D87C66">
            <w:pPr>
              <w:spacing w:after="0"/>
              <w:rPr>
                <w:rFonts w:ascii="Arial" w:hAnsi="Arial"/>
                <w:sz w:val="18"/>
              </w:rPr>
            </w:pPr>
          </w:p>
        </w:tc>
      </w:tr>
      <w:tr w:rsidR="00D87C66" w14:paraId="14861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AED64" w14:textId="77777777"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14:paraId="330218D4" w14:textId="77777777"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27F4E7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D87C66" w:rsidRDefault="00D87C66" w:rsidP="00D87C66">
            <w:pPr>
              <w:spacing w:after="0"/>
              <w:rPr>
                <w:rFonts w:ascii="Arial" w:hAnsi="Arial"/>
                <w:sz w:val="18"/>
              </w:rPr>
            </w:pPr>
          </w:p>
        </w:tc>
      </w:tr>
      <w:tr w:rsidR="00D87C66" w14:paraId="32E72A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8AEE8" w14:textId="77777777"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14:paraId="1D4AEEF2" w14:textId="77777777" w:rsidR="00D87C66" w:rsidRDefault="00D87C66" w:rsidP="00D87C66">
            <w:pPr>
              <w:pStyle w:val="TAC"/>
              <w:suppressLineNumbers/>
              <w:tabs>
                <w:tab w:val="center" w:pos="2064"/>
              </w:tabs>
              <w:suppressAutoHyphens/>
              <w:jc w:val="left"/>
              <w:rPr>
                <w:lang w:eastAsia="en-GB"/>
              </w:rPr>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14:paraId="5EBD8CB5" w14:textId="77777777"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D87C66" w:rsidRDefault="00D87C66" w:rsidP="00D87C66">
            <w:pPr>
              <w:spacing w:after="0"/>
              <w:rPr>
                <w:rFonts w:ascii="Arial" w:hAnsi="Arial"/>
                <w:sz w:val="18"/>
              </w:rPr>
            </w:pPr>
          </w:p>
        </w:tc>
      </w:tr>
      <w:tr w:rsidR="00D87C66" w14:paraId="59D45C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5D734F" w14:textId="77777777"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14:paraId="411D8194" w14:textId="77777777" w:rsidR="00D87C66" w:rsidRDefault="00D87C66" w:rsidP="00D87C66">
            <w:pPr>
              <w:pStyle w:val="TAC"/>
              <w:suppressLineNumbers/>
              <w:tabs>
                <w:tab w:val="center" w:pos="2064"/>
              </w:tabs>
              <w:suppressAutoHyphens/>
              <w:jc w:val="left"/>
              <w:rPr>
                <w:lang w:eastAsia="en-GB"/>
              </w:rPr>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00E97A"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D87C66" w:rsidRDefault="00D87C66" w:rsidP="00D87C66">
            <w:pPr>
              <w:spacing w:after="0"/>
              <w:rPr>
                <w:rFonts w:ascii="Arial" w:hAnsi="Arial"/>
                <w:sz w:val="18"/>
              </w:rPr>
            </w:pPr>
          </w:p>
        </w:tc>
      </w:tr>
      <w:tr w:rsidR="00D87C66" w14:paraId="440C8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C27CF" w14:textId="77777777"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14:paraId="78BFFD39" w14:textId="77777777" w:rsidR="00D87C66" w:rsidRDefault="00D87C66" w:rsidP="00D87C66">
            <w:pPr>
              <w:pStyle w:val="TAC"/>
              <w:suppressLineNumbers/>
              <w:tabs>
                <w:tab w:val="center" w:pos="2064"/>
              </w:tabs>
              <w:suppressAutoHyphens/>
              <w:jc w:val="left"/>
              <w:rPr>
                <w:lang w:eastAsia="en-GB"/>
              </w:rPr>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862696B"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D87C66" w:rsidRDefault="00D87C66" w:rsidP="00D87C66">
            <w:pPr>
              <w:spacing w:after="0"/>
              <w:rPr>
                <w:rFonts w:ascii="Arial" w:hAnsi="Arial"/>
                <w:sz w:val="18"/>
              </w:rPr>
            </w:pPr>
          </w:p>
        </w:tc>
      </w:tr>
      <w:tr w:rsidR="00D87C66" w14:paraId="1ED1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3FF49A" w14:textId="77777777"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14:paraId="2097813A" w14:textId="77777777" w:rsidR="00D87C66" w:rsidRDefault="00D87C66" w:rsidP="00D87C66">
            <w:pPr>
              <w:pStyle w:val="TAC"/>
              <w:suppressLineNumbers/>
              <w:tabs>
                <w:tab w:val="center" w:pos="2064"/>
              </w:tabs>
              <w:suppressAutoHyphens/>
              <w:jc w:val="left"/>
              <w:rPr>
                <w:lang w:eastAsia="en-GB"/>
              </w:rPr>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F455A45"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D87C66" w:rsidRDefault="00D87C66" w:rsidP="00D87C66">
            <w:pPr>
              <w:spacing w:after="0"/>
              <w:rPr>
                <w:rFonts w:ascii="Arial" w:hAnsi="Arial"/>
                <w:sz w:val="18"/>
              </w:rPr>
            </w:pPr>
          </w:p>
        </w:tc>
      </w:tr>
      <w:tr w:rsidR="00D87C66" w14:paraId="3C56F4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80463F" w14:textId="77777777"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14:paraId="7813C5C3" w14:textId="77777777" w:rsidR="00D87C66" w:rsidRDefault="00D87C66" w:rsidP="00D87C66">
            <w:pPr>
              <w:pStyle w:val="TAC"/>
              <w:suppressLineNumbers/>
              <w:tabs>
                <w:tab w:val="center" w:pos="2064"/>
              </w:tabs>
              <w:suppressAutoHyphens/>
              <w:jc w:val="left"/>
              <w:rPr>
                <w:lang w:val="fr-FR" w:eastAsia="en-GB"/>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996B2D1" w14:textId="77777777"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D87C66" w:rsidRDefault="00D87C66" w:rsidP="00D87C66">
            <w:pPr>
              <w:spacing w:after="0"/>
              <w:rPr>
                <w:rFonts w:ascii="Arial" w:hAnsi="Arial"/>
                <w:sz w:val="18"/>
              </w:rPr>
            </w:pPr>
          </w:p>
        </w:tc>
      </w:tr>
      <w:tr w:rsidR="00D87C66" w14:paraId="06CE53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10D8" w14:textId="77777777"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14:paraId="0B21327F" w14:textId="77777777" w:rsidR="00D87C66" w:rsidRDefault="00D87C66" w:rsidP="00D87C66">
            <w:pPr>
              <w:pStyle w:val="TAC"/>
              <w:suppressLineNumbers/>
              <w:tabs>
                <w:tab w:val="center" w:pos="2064"/>
              </w:tabs>
              <w:suppressAutoHyphens/>
              <w:jc w:val="left"/>
              <w:rPr>
                <w:lang w:eastAsia="en-GB"/>
              </w:rPr>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9AE7B7"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D87C66" w:rsidRDefault="00D87C66" w:rsidP="00D87C66">
            <w:pPr>
              <w:spacing w:after="0"/>
              <w:rPr>
                <w:rFonts w:ascii="Arial" w:hAnsi="Arial"/>
                <w:sz w:val="18"/>
              </w:rPr>
            </w:pPr>
          </w:p>
        </w:tc>
      </w:tr>
      <w:tr w:rsidR="00D87C66" w14:paraId="6BB760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562558" w14:textId="77777777"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14:paraId="67E37D34" w14:textId="77777777" w:rsidR="00D87C66" w:rsidRDefault="00D87C66" w:rsidP="00D87C66">
            <w:pPr>
              <w:pStyle w:val="TAC"/>
              <w:suppressLineNumbers/>
              <w:tabs>
                <w:tab w:val="center" w:pos="2064"/>
              </w:tabs>
              <w:suppressAutoHyphens/>
              <w:jc w:val="left"/>
              <w:rPr>
                <w:lang w:eastAsia="en-GB"/>
              </w:rPr>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D4724BC"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D87C66" w:rsidRDefault="00D87C66" w:rsidP="00D87C66">
            <w:pPr>
              <w:spacing w:after="0"/>
              <w:rPr>
                <w:rFonts w:ascii="Arial" w:hAnsi="Arial"/>
                <w:sz w:val="18"/>
              </w:rPr>
            </w:pPr>
          </w:p>
        </w:tc>
      </w:tr>
      <w:tr w:rsidR="00D87C66" w14:paraId="73E01C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FC680" w14:textId="77777777"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14:paraId="2D9F07B9" w14:textId="77777777" w:rsidR="00D87C66" w:rsidRDefault="00D87C66" w:rsidP="00D87C66">
            <w:pPr>
              <w:pStyle w:val="TAC"/>
              <w:suppressLineNumbers/>
              <w:tabs>
                <w:tab w:val="center" w:pos="2064"/>
              </w:tabs>
              <w:suppressAutoHyphens/>
              <w:jc w:val="left"/>
              <w:rPr>
                <w:lang w:eastAsia="en-GB"/>
              </w:rPr>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8F81B59"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D87C66" w:rsidRDefault="00D87C66" w:rsidP="00D87C66">
            <w:pPr>
              <w:spacing w:after="0"/>
              <w:rPr>
                <w:rFonts w:ascii="Arial" w:hAnsi="Arial"/>
                <w:sz w:val="18"/>
              </w:rPr>
            </w:pPr>
          </w:p>
        </w:tc>
      </w:tr>
      <w:tr w:rsidR="00D87C66" w14:paraId="439278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7EA9B" w14:textId="77777777"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14:paraId="7FE04127" w14:textId="77777777" w:rsidR="00D87C66" w:rsidRDefault="00D87C66" w:rsidP="00D87C66">
            <w:pPr>
              <w:pStyle w:val="TAC"/>
              <w:suppressLineNumbers/>
              <w:tabs>
                <w:tab w:val="center" w:pos="2064"/>
              </w:tabs>
              <w:suppressAutoHyphens/>
              <w:jc w:val="left"/>
              <w:rPr>
                <w:lang w:eastAsia="en-GB"/>
              </w:rPr>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9307751" w14:textId="77777777"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D87C66" w:rsidRDefault="00D87C66" w:rsidP="00D87C66">
            <w:pPr>
              <w:spacing w:after="0"/>
              <w:rPr>
                <w:rFonts w:ascii="Arial" w:hAnsi="Arial"/>
                <w:sz w:val="18"/>
              </w:rPr>
            </w:pPr>
          </w:p>
        </w:tc>
      </w:tr>
      <w:tr w:rsidR="00D87C66" w14:paraId="204E6F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254D9E" w14:textId="77777777"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14:paraId="631F8A0D" w14:textId="77777777" w:rsidR="00D87C66" w:rsidRDefault="00D87C66" w:rsidP="00D87C66">
            <w:pPr>
              <w:pStyle w:val="TAC"/>
              <w:suppressLineNumbers/>
              <w:tabs>
                <w:tab w:val="center" w:pos="2064"/>
              </w:tabs>
              <w:suppressAutoHyphens/>
              <w:jc w:val="left"/>
              <w:rPr>
                <w:lang w:eastAsia="en-GB"/>
              </w:rPr>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0004E4" w14:textId="77777777"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D87C66" w:rsidRDefault="00D87C66" w:rsidP="00D87C66">
            <w:pPr>
              <w:spacing w:after="0"/>
              <w:rPr>
                <w:rFonts w:ascii="Arial" w:hAnsi="Arial"/>
                <w:sz w:val="18"/>
              </w:rPr>
            </w:pPr>
          </w:p>
        </w:tc>
      </w:tr>
      <w:tr w:rsidR="00D87C66" w14:paraId="3715C4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12C0D5" w14:textId="77777777"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14:paraId="767CB638" w14:textId="77777777" w:rsidR="00D87C66" w:rsidRDefault="00D87C66" w:rsidP="00D87C66">
            <w:pPr>
              <w:pStyle w:val="TAC"/>
              <w:suppressLineNumbers/>
              <w:tabs>
                <w:tab w:val="center" w:pos="2064"/>
              </w:tabs>
              <w:suppressAutoHyphens/>
              <w:jc w:val="left"/>
              <w:rPr>
                <w:lang w:eastAsia="en-GB"/>
              </w:rPr>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9677283" w14:textId="77777777"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D87C66" w:rsidRDefault="00D87C66" w:rsidP="00D87C66">
            <w:pPr>
              <w:spacing w:after="0"/>
              <w:rPr>
                <w:rFonts w:ascii="Arial" w:hAnsi="Arial"/>
                <w:sz w:val="18"/>
              </w:rPr>
            </w:pPr>
          </w:p>
        </w:tc>
      </w:tr>
      <w:tr w:rsidR="00D87C66" w14:paraId="174D38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0F86D5" w14:textId="77777777"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14:paraId="43B489B2" w14:textId="77777777" w:rsidR="00D87C66" w:rsidRDefault="00D87C66" w:rsidP="00D87C66">
            <w:pPr>
              <w:pStyle w:val="TAC"/>
              <w:suppressLineNumbers/>
              <w:tabs>
                <w:tab w:val="center" w:pos="2064"/>
              </w:tabs>
              <w:suppressAutoHyphens/>
              <w:jc w:val="left"/>
              <w:rPr>
                <w:lang w:val="fr-FR" w:eastAsia="en-GB"/>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0135639"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D87C66" w:rsidRDefault="00D87C66" w:rsidP="00D87C66">
            <w:pPr>
              <w:spacing w:after="0"/>
              <w:rPr>
                <w:rFonts w:ascii="Arial" w:hAnsi="Arial"/>
                <w:sz w:val="18"/>
              </w:rPr>
            </w:pPr>
          </w:p>
        </w:tc>
      </w:tr>
      <w:tr w:rsidR="00D87C66" w14:paraId="64D69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7E57C6" w14:textId="77777777"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14:paraId="71F9FCB5" w14:textId="77777777" w:rsidR="00D87C66" w:rsidRDefault="00D87C66" w:rsidP="00D87C66">
            <w:pPr>
              <w:pStyle w:val="TAC"/>
              <w:suppressLineNumbers/>
              <w:tabs>
                <w:tab w:val="center" w:pos="2064"/>
              </w:tabs>
              <w:suppressAutoHyphens/>
              <w:jc w:val="left"/>
              <w:rPr>
                <w:lang w:eastAsia="en-GB"/>
              </w:rPr>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E609D7B"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D87C66" w:rsidRDefault="00D87C66" w:rsidP="00D87C66">
            <w:pPr>
              <w:spacing w:after="0"/>
              <w:rPr>
                <w:rFonts w:ascii="Arial" w:hAnsi="Arial"/>
                <w:sz w:val="18"/>
              </w:rPr>
            </w:pPr>
          </w:p>
        </w:tc>
      </w:tr>
      <w:tr w:rsidR="00D87C66" w14:paraId="01F539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378B7" w14:textId="77777777"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14:paraId="26CAD4A8" w14:textId="77777777" w:rsidR="00D87C66" w:rsidRDefault="00D87C66" w:rsidP="00D87C66">
            <w:pPr>
              <w:pStyle w:val="TAC"/>
              <w:suppressLineNumbers/>
              <w:tabs>
                <w:tab w:val="center" w:pos="2064"/>
              </w:tabs>
              <w:suppressAutoHyphens/>
              <w:jc w:val="left"/>
              <w:rPr>
                <w:rFonts w:eastAsia="SimSun"/>
                <w:lang w:val="fr-FR" w:eastAsia="en-GB"/>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4CF225" w14:textId="77777777"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D87C66" w:rsidRDefault="00D87C66" w:rsidP="00D87C66">
            <w:pPr>
              <w:spacing w:after="0"/>
              <w:rPr>
                <w:rFonts w:ascii="Arial" w:hAnsi="Arial"/>
                <w:sz w:val="18"/>
              </w:rPr>
            </w:pPr>
          </w:p>
        </w:tc>
      </w:tr>
      <w:tr w:rsidR="00D87C66" w14:paraId="35F9C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A471E" w14:textId="77777777"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14:paraId="34A727DD" w14:textId="77777777" w:rsidR="00D87C66" w:rsidRDefault="00D87C66" w:rsidP="00D87C66">
            <w:pPr>
              <w:pStyle w:val="TAC"/>
              <w:suppressLineNumbers/>
              <w:tabs>
                <w:tab w:val="center" w:pos="2064"/>
              </w:tabs>
              <w:suppressAutoHyphens/>
              <w:jc w:val="left"/>
              <w:rPr>
                <w:rFonts w:eastAsia="SimSun"/>
                <w:lang w:val="fr-FR" w:eastAsia="en-GB"/>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0BB10B3A" w14:textId="77777777"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D87C66" w:rsidRDefault="00D87C66" w:rsidP="00D87C66">
            <w:pPr>
              <w:spacing w:after="0"/>
              <w:rPr>
                <w:rFonts w:ascii="Arial" w:hAnsi="Arial"/>
                <w:sz w:val="18"/>
              </w:rPr>
            </w:pPr>
          </w:p>
        </w:tc>
      </w:tr>
      <w:tr w:rsidR="00D87C66" w14:paraId="20C674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5BFA8B" w14:textId="77777777"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14:paraId="22A77D1E" w14:textId="77777777" w:rsidR="00D87C66" w:rsidRDefault="00D87C66" w:rsidP="00D87C66">
            <w:pPr>
              <w:pStyle w:val="TAC"/>
              <w:suppressLineNumbers/>
              <w:tabs>
                <w:tab w:val="center" w:pos="2064"/>
              </w:tabs>
              <w:suppressAutoHyphens/>
              <w:jc w:val="left"/>
              <w:rPr>
                <w:rFonts w:eastAsia="SimSun"/>
                <w:lang w:val="fr-FR" w:eastAsia="en-GB"/>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0E779A7A"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D87C66" w:rsidRDefault="00D87C66" w:rsidP="00D87C66">
            <w:pPr>
              <w:spacing w:after="0"/>
              <w:rPr>
                <w:rFonts w:ascii="Arial" w:hAnsi="Arial"/>
                <w:sz w:val="18"/>
              </w:rPr>
            </w:pPr>
          </w:p>
        </w:tc>
      </w:tr>
      <w:tr w:rsidR="00D87C66" w14:paraId="6C3CDB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820A" w14:textId="77777777"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14:paraId="5BF3AFA5" w14:textId="77777777" w:rsidR="00D87C66" w:rsidRDefault="00D87C66" w:rsidP="00D87C66">
            <w:pPr>
              <w:pStyle w:val="TAC"/>
              <w:suppressLineNumbers/>
              <w:tabs>
                <w:tab w:val="center" w:pos="2064"/>
              </w:tabs>
              <w:suppressAutoHyphens/>
              <w:jc w:val="left"/>
              <w:rPr>
                <w:rFonts w:eastAsia="SimSun"/>
                <w:lang w:val="fr-FR" w:eastAsia="en-GB"/>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EA62A14"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D87C66" w:rsidRDefault="00D87C66" w:rsidP="00D87C66">
            <w:pPr>
              <w:spacing w:after="0"/>
              <w:rPr>
                <w:rFonts w:ascii="Arial" w:hAnsi="Arial"/>
                <w:sz w:val="18"/>
              </w:rPr>
            </w:pPr>
          </w:p>
        </w:tc>
      </w:tr>
      <w:tr w:rsidR="00D87C66" w14:paraId="348136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E066D" w14:textId="77777777"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14:paraId="30397437" w14:textId="77777777" w:rsidR="00D87C66" w:rsidRDefault="00D87C66" w:rsidP="00D87C66">
            <w:pPr>
              <w:pStyle w:val="TAC"/>
              <w:suppressLineNumbers/>
              <w:tabs>
                <w:tab w:val="center" w:pos="2064"/>
              </w:tabs>
              <w:suppressAutoHyphens/>
              <w:jc w:val="left"/>
              <w:rPr>
                <w:rFonts w:eastAsia="SimSun"/>
                <w:lang w:eastAsia="en-GB"/>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272C3C1F" w14:textId="77777777"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D87C66" w:rsidRDefault="00D87C66" w:rsidP="00D87C66">
            <w:pPr>
              <w:spacing w:after="0"/>
              <w:rPr>
                <w:rFonts w:ascii="Arial" w:hAnsi="Arial"/>
                <w:sz w:val="18"/>
              </w:rPr>
            </w:pPr>
          </w:p>
        </w:tc>
      </w:tr>
      <w:tr w:rsidR="00D87C66" w14:paraId="6E4597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DB783" w14:textId="77777777"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14:paraId="1546009F" w14:textId="77777777"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9929A0C"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D87C66" w:rsidRDefault="00D87C66" w:rsidP="00D87C66">
            <w:pPr>
              <w:spacing w:after="0"/>
              <w:rPr>
                <w:rFonts w:ascii="Arial" w:hAnsi="Arial"/>
                <w:sz w:val="18"/>
              </w:rPr>
            </w:pPr>
          </w:p>
        </w:tc>
      </w:tr>
      <w:tr w:rsidR="00D87C66" w14:paraId="38225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B2AAF" w14:textId="77777777"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14:paraId="53316C31" w14:textId="77777777"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A106DF1"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D87C66" w:rsidRDefault="00D87C66" w:rsidP="00D87C66">
            <w:pPr>
              <w:spacing w:after="0"/>
              <w:rPr>
                <w:rFonts w:ascii="Arial" w:hAnsi="Arial"/>
                <w:sz w:val="18"/>
              </w:rPr>
            </w:pPr>
          </w:p>
        </w:tc>
      </w:tr>
      <w:tr w:rsidR="00D87C66" w14:paraId="215D7B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4C09E" w14:textId="77777777"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14:paraId="14DE2B11" w14:textId="77777777"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6F176" w14:textId="77777777"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D87C66" w:rsidRDefault="00D87C66" w:rsidP="00D87C66">
            <w:pPr>
              <w:spacing w:after="0"/>
              <w:rPr>
                <w:rFonts w:ascii="Arial" w:hAnsi="Arial"/>
                <w:sz w:val="18"/>
              </w:rPr>
            </w:pPr>
          </w:p>
        </w:tc>
      </w:tr>
      <w:tr w:rsidR="00D87C66" w14:paraId="78B765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59AFC2" w14:textId="77777777"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14:paraId="7DB86FA7" w14:textId="77777777" w:rsidR="00D87C66" w:rsidRDefault="00D87C66" w:rsidP="00D87C66">
            <w:pPr>
              <w:pStyle w:val="TAC"/>
              <w:suppressLineNumbers/>
              <w:tabs>
                <w:tab w:val="center" w:pos="2064"/>
              </w:tabs>
              <w:suppressAutoHyphens/>
              <w:jc w:val="left"/>
              <w:rPr>
                <w:rFonts w:eastAsia="SimSun"/>
                <w:lang w:val="fr-FR" w:eastAsia="en-GB"/>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7A05321" w14:textId="77777777"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D87C66" w:rsidRDefault="00D87C66" w:rsidP="00D87C66">
            <w:pPr>
              <w:spacing w:after="0"/>
              <w:rPr>
                <w:rFonts w:ascii="Arial" w:hAnsi="Arial"/>
                <w:sz w:val="18"/>
              </w:rPr>
            </w:pPr>
          </w:p>
        </w:tc>
      </w:tr>
      <w:tr w:rsidR="00D87C66" w14:paraId="5731A2F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C46C99" w14:textId="77777777" w:rsidR="00D87C66" w:rsidRDefault="00D87C66" w:rsidP="00D87C66">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14:paraId="4086FFD3" w14:textId="77777777" w:rsidR="00D87C66" w:rsidRDefault="00D87C66" w:rsidP="00D87C66">
            <w:pPr>
              <w:pStyle w:val="TAC"/>
              <w:suppressLineNumbers/>
              <w:tabs>
                <w:tab w:val="center" w:pos="2064"/>
              </w:tabs>
              <w:suppressAutoHyphens/>
              <w:jc w:val="left"/>
              <w:rPr>
                <w:rFonts w:eastAsia="SimSun"/>
                <w:lang w:val="fr-FR" w:eastAsia="en-GB"/>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111E1E"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D87C66" w:rsidRDefault="00D87C66" w:rsidP="00D87C66">
            <w:pPr>
              <w:spacing w:after="0"/>
              <w:rPr>
                <w:rFonts w:ascii="Arial" w:hAnsi="Arial"/>
                <w:sz w:val="18"/>
              </w:rPr>
            </w:pPr>
          </w:p>
        </w:tc>
      </w:tr>
      <w:tr w:rsidR="00D87C66" w14:paraId="20FAD5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62C29" w14:textId="77777777"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14:paraId="6D18E47A" w14:textId="77777777" w:rsidR="00D87C66" w:rsidRDefault="00D87C66" w:rsidP="00D87C66">
            <w:pPr>
              <w:pStyle w:val="TAC"/>
              <w:suppressLineNumbers/>
              <w:tabs>
                <w:tab w:val="center" w:pos="2064"/>
              </w:tabs>
              <w:suppressAutoHyphens/>
              <w:jc w:val="left"/>
              <w:rPr>
                <w:lang w:eastAsia="en-GB"/>
              </w:rPr>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F021660" w14:textId="77777777"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D87C66" w:rsidRDefault="00D87C66" w:rsidP="00D87C66">
            <w:pPr>
              <w:spacing w:after="0"/>
              <w:rPr>
                <w:rFonts w:ascii="Arial" w:hAnsi="Arial"/>
                <w:sz w:val="18"/>
              </w:rPr>
            </w:pPr>
          </w:p>
        </w:tc>
      </w:tr>
      <w:tr w:rsidR="00D87C66" w14:paraId="0D5F7D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CA135A" w14:textId="77777777"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14:paraId="50553FEE" w14:textId="77777777" w:rsidR="00D87C66" w:rsidRDefault="00D87C66" w:rsidP="00D87C66">
            <w:pPr>
              <w:pStyle w:val="TAC"/>
              <w:suppressLineNumbers/>
              <w:tabs>
                <w:tab w:val="center" w:pos="2064"/>
              </w:tabs>
              <w:suppressAutoHyphens/>
              <w:jc w:val="left"/>
              <w:rPr>
                <w:lang w:eastAsia="en-GB"/>
              </w:rPr>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827E4D" w14:textId="77777777"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D87C66" w:rsidRDefault="00D87C66" w:rsidP="00D87C66">
            <w:pPr>
              <w:spacing w:after="0"/>
              <w:rPr>
                <w:rFonts w:ascii="Arial" w:hAnsi="Arial"/>
                <w:sz w:val="18"/>
              </w:rPr>
            </w:pPr>
          </w:p>
        </w:tc>
      </w:tr>
      <w:tr w:rsidR="00D87C66" w14:paraId="2F3BCB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B763A" w14:textId="77777777"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14:paraId="6CA34FBB" w14:textId="77777777" w:rsidR="00D87C66" w:rsidRDefault="00D87C66" w:rsidP="00D87C66">
            <w:pPr>
              <w:pStyle w:val="TAC"/>
              <w:suppressLineNumbers/>
              <w:tabs>
                <w:tab w:val="center" w:pos="2064"/>
              </w:tabs>
              <w:suppressAutoHyphens/>
              <w:jc w:val="left"/>
              <w:rPr>
                <w:lang w:eastAsia="en-GB"/>
              </w:rPr>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036AFC5"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D87C66" w:rsidRDefault="00D87C66" w:rsidP="00D87C66">
            <w:pPr>
              <w:spacing w:after="0"/>
              <w:rPr>
                <w:rFonts w:ascii="Arial" w:hAnsi="Arial"/>
                <w:sz w:val="18"/>
              </w:rPr>
            </w:pPr>
          </w:p>
        </w:tc>
      </w:tr>
      <w:tr w:rsidR="00D87C66" w14:paraId="4D913B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04DBB9" w14:textId="77777777"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14:paraId="696E008D" w14:textId="77777777" w:rsidR="00D87C66" w:rsidRDefault="00D87C66" w:rsidP="00D87C66">
            <w:pPr>
              <w:pStyle w:val="TAC"/>
              <w:suppressLineNumbers/>
              <w:tabs>
                <w:tab w:val="center" w:pos="2064"/>
              </w:tabs>
              <w:suppressAutoHyphens/>
              <w:jc w:val="left"/>
              <w:rPr>
                <w:lang w:eastAsia="en-GB"/>
              </w:rPr>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C1811D7"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D87C66" w:rsidRDefault="00D87C66" w:rsidP="00D87C66">
            <w:pPr>
              <w:spacing w:after="0"/>
              <w:rPr>
                <w:rFonts w:ascii="Arial" w:hAnsi="Arial"/>
                <w:sz w:val="18"/>
              </w:rPr>
            </w:pPr>
          </w:p>
        </w:tc>
      </w:tr>
      <w:tr w:rsidR="00D87C66" w14:paraId="5D833C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98E08E" w14:textId="77777777" w:rsidR="00D87C66" w:rsidRDefault="00D87C66" w:rsidP="00D87C66">
            <w:pPr>
              <w:pStyle w:val="TAL"/>
              <w:suppressLineNumbers/>
              <w:suppressAutoHyphens/>
              <w:jc w:val="center"/>
              <w:rPr>
                <w:lang w:eastAsia="zh-CN"/>
              </w:rPr>
            </w:pPr>
            <w:r>
              <w:rPr>
                <w:lang w:eastAsia="zh-CN"/>
              </w:rPr>
              <w:lastRenderedPageBreak/>
              <w:t>2830</w:t>
            </w:r>
          </w:p>
        </w:tc>
        <w:tc>
          <w:tcPr>
            <w:tcW w:w="2675" w:type="pct"/>
            <w:tcBorders>
              <w:top w:val="single" w:sz="4" w:space="0" w:color="auto"/>
              <w:left w:val="single" w:sz="4" w:space="0" w:color="auto"/>
              <w:bottom w:val="single" w:sz="4" w:space="0" w:color="auto"/>
              <w:right w:val="single" w:sz="4" w:space="0" w:color="auto"/>
            </w:tcBorders>
            <w:hideMark/>
          </w:tcPr>
          <w:p w14:paraId="1EEB8DF1" w14:textId="77777777" w:rsidR="00D87C66" w:rsidRDefault="00D87C66" w:rsidP="00D87C66">
            <w:pPr>
              <w:pStyle w:val="TAC"/>
              <w:suppressLineNumbers/>
              <w:tabs>
                <w:tab w:val="center" w:pos="2064"/>
              </w:tabs>
              <w:suppressAutoHyphens/>
              <w:jc w:val="left"/>
              <w:rPr>
                <w:lang w:eastAsia="en-GB"/>
              </w:rPr>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DB10EAC"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D87C66" w:rsidRDefault="00D87C66" w:rsidP="00D87C66">
            <w:pPr>
              <w:spacing w:after="0"/>
              <w:rPr>
                <w:rFonts w:ascii="Arial" w:hAnsi="Arial"/>
                <w:sz w:val="18"/>
              </w:rPr>
            </w:pPr>
          </w:p>
        </w:tc>
      </w:tr>
      <w:tr w:rsidR="00D87C66" w14:paraId="2BDA0A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85250" w14:textId="77777777"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14:paraId="503A784A" w14:textId="77777777" w:rsidR="00D87C66" w:rsidRDefault="00D87C66" w:rsidP="00D87C66">
            <w:pPr>
              <w:pStyle w:val="TAC"/>
              <w:suppressLineNumbers/>
              <w:tabs>
                <w:tab w:val="center" w:pos="2064"/>
              </w:tabs>
              <w:suppressAutoHyphens/>
              <w:jc w:val="left"/>
              <w:rPr>
                <w:lang w:eastAsia="en-GB"/>
              </w:rPr>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E2595AF"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D87C66" w:rsidRDefault="00D87C66" w:rsidP="00D87C66">
            <w:pPr>
              <w:spacing w:after="0"/>
              <w:rPr>
                <w:rFonts w:ascii="Arial" w:hAnsi="Arial"/>
                <w:sz w:val="18"/>
              </w:rPr>
            </w:pPr>
          </w:p>
        </w:tc>
      </w:tr>
      <w:tr w:rsidR="00D87C66" w14:paraId="77B39A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C98229" w14:textId="77777777"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14:paraId="5B935175" w14:textId="77777777" w:rsidR="00D87C66" w:rsidRDefault="00D87C66" w:rsidP="00D87C66">
            <w:pPr>
              <w:pStyle w:val="TAC"/>
              <w:suppressLineNumbers/>
              <w:tabs>
                <w:tab w:val="center" w:pos="2064"/>
              </w:tabs>
              <w:suppressAutoHyphens/>
              <w:jc w:val="left"/>
              <w:rPr>
                <w:lang w:eastAsia="en-GB"/>
              </w:rPr>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DA8EB4B"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D87C66" w:rsidRDefault="00D87C66" w:rsidP="00D87C66">
            <w:pPr>
              <w:spacing w:after="0"/>
              <w:rPr>
                <w:rFonts w:ascii="Arial" w:hAnsi="Arial"/>
                <w:sz w:val="18"/>
              </w:rPr>
            </w:pPr>
          </w:p>
        </w:tc>
      </w:tr>
      <w:tr w:rsidR="00D87C66" w14:paraId="25E89C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2EE3F3" w14:textId="77777777"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14:paraId="61EBCA40" w14:textId="77777777" w:rsidR="00D87C66" w:rsidRDefault="00D87C66" w:rsidP="00D87C66">
            <w:pPr>
              <w:pStyle w:val="TAC"/>
              <w:suppressLineNumbers/>
              <w:tabs>
                <w:tab w:val="center" w:pos="2064"/>
              </w:tabs>
              <w:suppressAutoHyphens/>
              <w:jc w:val="left"/>
              <w:rPr>
                <w:lang w:eastAsia="en-GB"/>
              </w:rPr>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BAE573"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D87C66" w:rsidRDefault="00D87C66" w:rsidP="00D87C66">
            <w:pPr>
              <w:spacing w:after="0"/>
              <w:rPr>
                <w:rFonts w:ascii="Arial" w:hAnsi="Arial"/>
                <w:sz w:val="18"/>
              </w:rPr>
            </w:pPr>
          </w:p>
        </w:tc>
      </w:tr>
      <w:tr w:rsidR="00D87C66" w14:paraId="5F29C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B14E0" w14:textId="77777777"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14:paraId="0F1CC2A0" w14:textId="77777777" w:rsidR="00D87C66" w:rsidRDefault="00D87C66" w:rsidP="00D87C66">
            <w:pPr>
              <w:pStyle w:val="TAC"/>
              <w:suppressLineNumbers/>
              <w:tabs>
                <w:tab w:val="center" w:pos="2064"/>
              </w:tabs>
              <w:suppressAutoHyphens/>
              <w:jc w:val="left"/>
              <w:rPr>
                <w:lang w:eastAsia="en-GB"/>
              </w:rPr>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D632128"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D87C66" w:rsidRDefault="00D87C66" w:rsidP="00D87C66">
            <w:pPr>
              <w:spacing w:after="0"/>
              <w:rPr>
                <w:rFonts w:ascii="Arial" w:hAnsi="Arial"/>
                <w:sz w:val="18"/>
              </w:rPr>
            </w:pPr>
          </w:p>
        </w:tc>
      </w:tr>
      <w:tr w:rsidR="00D87C66" w14:paraId="5C06D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58602B" w14:textId="77777777"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14:paraId="396E3FB1" w14:textId="77777777" w:rsidR="00D87C66" w:rsidRDefault="00D87C66" w:rsidP="00D87C66">
            <w:pPr>
              <w:pStyle w:val="TAC"/>
              <w:suppressLineNumbers/>
              <w:tabs>
                <w:tab w:val="center" w:pos="2064"/>
              </w:tabs>
              <w:suppressAutoHyphens/>
              <w:jc w:val="left"/>
              <w:rPr>
                <w:lang w:eastAsia="en-GB"/>
              </w:rPr>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E3C9F" w14:textId="77777777"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D87C66" w:rsidRDefault="00D87C66" w:rsidP="00D87C66">
            <w:pPr>
              <w:spacing w:after="0"/>
              <w:rPr>
                <w:rFonts w:ascii="Arial" w:hAnsi="Arial"/>
                <w:sz w:val="18"/>
              </w:rPr>
            </w:pPr>
          </w:p>
        </w:tc>
      </w:tr>
      <w:tr w:rsidR="00D87C66" w14:paraId="190007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2569AA" w14:textId="77777777"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14:paraId="4C5369FC" w14:textId="77777777" w:rsidR="00D87C66" w:rsidRDefault="00D87C66" w:rsidP="00D87C66">
            <w:pPr>
              <w:pStyle w:val="TAC"/>
              <w:suppressLineNumbers/>
              <w:tabs>
                <w:tab w:val="center" w:pos="2064"/>
              </w:tabs>
              <w:suppressAutoHyphens/>
              <w:jc w:val="left"/>
              <w:rPr>
                <w:lang w:eastAsia="en-GB"/>
              </w:rPr>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14:paraId="3715D079"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D87C66" w:rsidRDefault="00D87C66" w:rsidP="00D87C66">
            <w:pPr>
              <w:spacing w:after="0"/>
              <w:rPr>
                <w:rFonts w:ascii="Arial" w:hAnsi="Arial"/>
                <w:sz w:val="18"/>
              </w:rPr>
            </w:pPr>
          </w:p>
        </w:tc>
      </w:tr>
      <w:tr w:rsidR="00D87C66" w14:paraId="41BE6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B45A8" w14:textId="77777777"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14:paraId="7E4BFFE4" w14:textId="77777777" w:rsidR="00D87C66" w:rsidRDefault="00D87C66" w:rsidP="00D87C66">
            <w:pPr>
              <w:pStyle w:val="TAC"/>
              <w:suppressLineNumbers/>
              <w:tabs>
                <w:tab w:val="center" w:pos="2064"/>
              </w:tabs>
              <w:suppressAutoHyphens/>
              <w:jc w:val="left"/>
              <w:rPr>
                <w:lang w:eastAsia="en-GB"/>
              </w:rPr>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14:paraId="44A4C111"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D87C66" w:rsidRDefault="00D87C66" w:rsidP="00D87C66">
            <w:pPr>
              <w:spacing w:after="0"/>
              <w:rPr>
                <w:rFonts w:ascii="Arial" w:hAnsi="Arial"/>
                <w:sz w:val="18"/>
              </w:rPr>
            </w:pPr>
          </w:p>
        </w:tc>
      </w:tr>
      <w:tr w:rsidR="00D87C66" w14:paraId="6CDCDF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E229C" w14:textId="77777777"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14:paraId="0AB2908B" w14:textId="77777777" w:rsidR="00D87C66" w:rsidRDefault="00D87C66" w:rsidP="00D87C66">
            <w:pPr>
              <w:pStyle w:val="TAC"/>
              <w:suppressLineNumbers/>
              <w:tabs>
                <w:tab w:val="center" w:pos="2064"/>
              </w:tabs>
              <w:suppressAutoHyphens/>
              <w:jc w:val="left"/>
              <w:rPr>
                <w:lang w:eastAsia="en-GB"/>
              </w:rPr>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F5FDE1D"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D87C66" w:rsidRDefault="00D87C66" w:rsidP="00D87C66">
            <w:pPr>
              <w:spacing w:after="0"/>
              <w:rPr>
                <w:rFonts w:ascii="Arial" w:hAnsi="Arial"/>
                <w:sz w:val="18"/>
              </w:rPr>
            </w:pPr>
          </w:p>
        </w:tc>
      </w:tr>
      <w:tr w:rsidR="00D87C66" w14:paraId="3DD729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AC16" w14:textId="77777777"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14:paraId="209DCC65" w14:textId="77777777" w:rsidR="00D87C66" w:rsidRDefault="00D87C66" w:rsidP="00D87C66">
            <w:pPr>
              <w:pStyle w:val="TAC"/>
              <w:suppressLineNumbers/>
              <w:tabs>
                <w:tab w:val="center" w:pos="2064"/>
              </w:tabs>
              <w:suppressAutoHyphens/>
              <w:jc w:val="left"/>
              <w:rPr>
                <w:lang w:eastAsia="en-GB"/>
              </w:rPr>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B6F0AB" w14:textId="77777777"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D87C66" w:rsidRDefault="00D87C66" w:rsidP="00D87C66">
            <w:pPr>
              <w:spacing w:after="0"/>
              <w:rPr>
                <w:rFonts w:ascii="Arial" w:hAnsi="Arial"/>
                <w:sz w:val="18"/>
              </w:rPr>
            </w:pPr>
          </w:p>
        </w:tc>
      </w:tr>
      <w:tr w:rsidR="00D87C66" w14:paraId="5C6645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6C4A64" w14:textId="77777777"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14:paraId="0F6E7D6D" w14:textId="77777777" w:rsidR="00D87C66" w:rsidRDefault="00D87C66" w:rsidP="00D87C66">
            <w:pPr>
              <w:pStyle w:val="TAC"/>
              <w:suppressLineNumbers/>
              <w:tabs>
                <w:tab w:val="center" w:pos="2064"/>
              </w:tabs>
              <w:suppressAutoHyphens/>
              <w:jc w:val="left"/>
              <w:rPr>
                <w:lang w:eastAsia="en-GB"/>
              </w:rPr>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CE80B0" w14:textId="77777777"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D87C66" w:rsidRDefault="00D87C66" w:rsidP="00D87C66">
            <w:pPr>
              <w:spacing w:after="0"/>
              <w:rPr>
                <w:rFonts w:ascii="Arial" w:hAnsi="Arial"/>
                <w:sz w:val="18"/>
              </w:rPr>
            </w:pPr>
          </w:p>
        </w:tc>
      </w:tr>
      <w:tr w:rsidR="00D87C66" w14:paraId="47668D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F61F1" w14:textId="77777777"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14:paraId="49AD506A" w14:textId="77777777" w:rsidR="00D87C66" w:rsidRDefault="00D87C66" w:rsidP="00D87C66">
            <w:pPr>
              <w:pStyle w:val="TAC"/>
              <w:suppressLineNumbers/>
              <w:tabs>
                <w:tab w:val="center" w:pos="2064"/>
              </w:tabs>
              <w:suppressAutoHyphens/>
              <w:jc w:val="left"/>
              <w:rPr>
                <w:lang w:eastAsia="en-GB"/>
              </w:rPr>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F2C1A3"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D87C66" w:rsidRDefault="00D87C66" w:rsidP="00D87C66">
            <w:pPr>
              <w:spacing w:after="0"/>
              <w:rPr>
                <w:rFonts w:ascii="Arial" w:hAnsi="Arial"/>
                <w:sz w:val="18"/>
              </w:rPr>
            </w:pPr>
          </w:p>
        </w:tc>
      </w:tr>
      <w:tr w:rsidR="00D87C66" w14:paraId="52A8CF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AF458" w14:textId="77777777"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14:paraId="0A8CA498" w14:textId="77777777" w:rsidR="00D87C66" w:rsidRDefault="00D87C66" w:rsidP="00D87C66">
            <w:pPr>
              <w:pStyle w:val="TAC"/>
              <w:suppressLineNumbers/>
              <w:tabs>
                <w:tab w:val="center" w:pos="2064"/>
              </w:tabs>
              <w:suppressAutoHyphens/>
              <w:jc w:val="left"/>
              <w:rPr>
                <w:lang w:eastAsia="en-GB"/>
              </w:rPr>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0931FC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D87C66" w:rsidRDefault="00D87C66" w:rsidP="00D87C66">
            <w:pPr>
              <w:spacing w:after="0"/>
              <w:rPr>
                <w:rFonts w:ascii="Arial" w:hAnsi="Arial"/>
                <w:sz w:val="18"/>
              </w:rPr>
            </w:pPr>
          </w:p>
        </w:tc>
      </w:tr>
      <w:tr w:rsidR="00D87C66" w14:paraId="0C7F5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5034F" w14:textId="77777777"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14:paraId="59CCBC26" w14:textId="77777777"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E5ADE77" w14:textId="77777777" w:rsidR="00D87C66" w:rsidRDefault="00D87C66" w:rsidP="00D87C6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D87C66" w:rsidRDefault="00D87C66" w:rsidP="00D87C66">
            <w:pPr>
              <w:spacing w:after="0"/>
              <w:rPr>
                <w:rFonts w:ascii="Arial" w:hAnsi="Arial"/>
                <w:sz w:val="18"/>
              </w:rPr>
            </w:pPr>
          </w:p>
        </w:tc>
      </w:tr>
      <w:tr w:rsidR="00D87C66" w14:paraId="4E0240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8BDC47" w14:textId="77777777" w:rsidR="00D87C66" w:rsidRDefault="00D87C66" w:rsidP="00D87C66">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14:paraId="0F8E4DFD" w14:textId="77777777"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1528D3E"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D87C66" w:rsidRDefault="00D87C66" w:rsidP="00D87C66">
            <w:pPr>
              <w:spacing w:after="0"/>
              <w:rPr>
                <w:rFonts w:ascii="Arial" w:hAnsi="Arial"/>
                <w:sz w:val="18"/>
              </w:rPr>
            </w:pPr>
          </w:p>
        </w:tc>
      </w:tr>
      <w:tr w:rsidR="00D87C66" w14:paraId="1926A7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24ACC" w14:textId="77777777"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14:paraId="6C7C4781" w14:textId="77777777"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14:paraId="76D00011" w14:textId="77777777"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D87C66" w:rsidRDefault="00D87C66" w:rsidP="00D87C66">
            <w:pPr>
              <w:spacing w:after="0"/>
              <w:rPr>
                <w:rFonts w:ascii="Arial" w:hAnsi="Arial"/>
                <w:sz w:val="18"/>
              </w:rPr>
            </w:pPr>
          </w:p>
        </w:tc>
      </w:tr>
      <w:tr w:rsidR="00D87C66" w14:paraId="17EF4C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073D38" w14:textId="77777777"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14:paraId="5FC482E8" w14:textId="77777777"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14:paraId="10DED7F9" w14:textId="77777777"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D87C66" w:rsidRDefault="00D87C66" w:rsidP="00D87C66">
            <w:pPr>
              <w:spacing w:after="0"/>
              <w:rPr>
                <w:rFonts w:ascii="Arial" w:hAnsi="Arial"/>
                <w:sz w:val="18"/>
              </w:rPr>
            </w:pPr>
          </w:p>
        </w:tc>
      </w:tr>
      <w:tr w:rsidR="00D87C66" w14:paraId="714A1F1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540BCD" w14:textId="77777777"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14:paraId="7D558A44" w14:textId="77777777"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5A647E4"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D87C66" w:rsidRDefault="00D87C66" w:rsidP="00D87C66">
            <w:pPr>
              <w:spacing w:after="0"/>
              <w:rPr>
                <w:rFonts w:ascii="Arial" w:hAnsi="Arial"/>
                <w:sz w:val="18"/>
              </w:rPr>
            </w:pPr>
          </w:p>
        </w:tc>
      </w:tr>
      <w:tr w:rsidR="00D87C66" w14:paraId="39769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980C53" w14:textId="77777777"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14:paraId="3B1DAAF0" w14:textId="77777777"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C338A6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D87C66" w:rsidRDefault="00D87C66" w:rsidP="00D87C66">
            <w:pPr>
              <w:spacing w:after="0"/>
              <w:rPr>
                <w:rFonts w:ascii="Arial" w:hAnsi="Arial"/>
                <w:sz w:val="18"/>
              </w:rPr>
            </w:pPr>
          </w:p>
        </w:tc>
      </w:tr>
      <w:tr w:rsidR="00D87C66" w14:paraId="2765FA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C6B4B" w14:textId="77777777"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14:paraId="46FCD2DE" w14:textId="77777777"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6C32787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D87C66" w:rsidRDefault="00D87C66" w:rsidP="00D87C66">
            <w:pPr>
              <w:spacing w:after="0"/>
              <w:rPr>
                <w:rFonts w:ascii="Arial" w:hAnsi="Arial"/>
                <w:sz w:val="18"/>
              </w:rPr>
            </w:pPr>
          </w:p>
        </w:tc>
      </w:tr>
      <w:tr w:rsidR="00D87C66" w14:paraId="484276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53891B" w14:textId="77777777"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14:paraId="35BF833C" w14:textId="77777777"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0F1A780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D87C66" w:rsidRDefault="00D87C66" w:rsidP="00D87C66">
            <w:pPr>
              <w:spacing w:after="0"/>
              <w:rPr>
                <w:rFonts w:ascii="Arial" w:hAnsi="Arial"/>
                <w:sz w:val="18"/>
              </w:rPr>
            </w:pPr>
          </w:p>
        </w:tc>
      </w:tr>
      <w:tr w:rsidR="00D87C66" w14:paraId="5266FD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CE621" w14:textId="77777777"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14:paraId="41D55FE6" w14:textId="77777777"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31CCC13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D87C66" w:rsidRDefault="00D87C66" w:rsidP="00D87C66">
            <w:pPr>
              <w:spacing w:after="0"/>
              <w:rPr>
                <w:rFonts w:ascii="Arial" w:hAnsi="Arial"/>
                <w:sz w:val="18"/>
              </w:rPr>
            </w:pPr>
          </w:p>
        </w:tc>
      </w:tr>
      <w:tr w:rsidR="00D87C66" w14:paraId="751BD8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0B15AA" w14:textId="77777777"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14:paraId="484AF9B1" w14:textId="77777777"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F59DA75"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D87C66" w:rsidRDefault="00D87C66" w:rsidP="00D87C66">
            <w:pPr>
              <w:spacing w:after="0"/>
              <w:rPr>
                <w:rFonts w:ascii="Arial" w:hAnsi="Arial"/>
                <w:sz w:val="18"/>
              </w:rPr>
            </w:pPr>
          </w:p>
        </w:tc>
      </w:tr>
      <w:tr w:rsidR="00D87C66" w14:paraId="74D3FD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4BA392" w14:textId="77777777"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14:paraId="18CEF22E" w14:textId="77777777"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14:paraId="562D95E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D87C66" w:rsidRDefault="00D87C66" w:rsidP="00D87C66">
            <w:pPr>
              <w:spacing w:after="0"/>
              <w:rPr>
                <w:rFonts w:ascii="Arial" w:hAnsi="Arial"/>
                <w:sz w:val="18"/>
              </w:rPr>
            </w:pPr>
          </w:p>
        </w:tc>
      </w:tr>
      <w:tr w:rsidR="00D87C66" w14:paraId="5F4562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CABDF" w14:textId="77777777"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14:paraId="781A2A01" w14:textId="77777777" w:rsidR="00D87C66" w:rsidRDefault="00D87C66" w:rsidP="00D87C66">
            <w:pPr>
              <w:pStyle w:val="TAC"/>
              <w:suppressLineNumbers/>
              <w:tabs>
                <w:tab w:val="center" w:pos="2064"/>
              </w:tabs>
              <w:suppressAutoHyphens/>
              <w:jc w:val="left"/>
              <w:rPr>
                <w:lang w:eastAsia="en-GB"/>
              </w:rPr>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ECA57B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D87C66" w:rsidRDefault="00D87C66" w:rsidP="00D87C66">
            <w:pPr>
              <w:spacing w:after="0"/>
              <w:rPr>
                <w:rFonts w:ascii="Arial" w:hAnsi="Arial"/>
                <w:sz w:val="18"/>
              </w:rPr>
            </w:pPr>
          </w:p>
        </w:tc>
      </w:tr>
      <w:tr w:rsidR="00D87C66"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D87C66" w:rsidRDefault="00D87C66" w:rsidP="00D87C66">
            <w:pPr>
              <w:pStyle w:val="TAC"/>
              <w:suppressLineNumbers/>
              <w:suppressAutoHyphens/>
              <w:jc w:val="left"/>
            </w:pPr>
            <w:r>
              <w:t>Note: The AVP codes from 2855 to 2899 are reserved for TS 29.212.</w:t>
            </w:r>
          </w:p>
        </w:tc>
      </w:tr>
      <w:tr w:rsidR="00D87C66" w14:paraId="458F90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82008" w14:textId="77777777"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14:paraId="6571B177"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204E9"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D87C66" w:rsidRDefault="00D87C66" w:rsidP="00D87C66">
            <w:pPr>
              <w:pStyle w:val="TAC"/>
              <w:suppressLineNumbers/>
              <w:suppressAutoHyphens/>
            </w:pPr>
            <w:r>
              <w:t>29.219 [26]</w:t>
            </w:r>
          </w:p>
        </w:tc>
      </w:tr>
      <w:tr w:rsidR="00D87C66" w14:paraId="528D1D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2FE1" w14:textId="77777777"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14:paraId="7C719CEE" w14:textId="77777777"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9E60A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D87C66" w:rsidRDefault="00D87C66" w:rsidP="00D87C66">
            <w:pPr>
              <w:spacing w:after="0"/>
              <w:rPr>
                <w:rFonts w:ascii="Arial" w:hAnsi="Arial"/>
                <w:sz w:val="18"/>
              </w:rPr>
            </w:pPr>
          </w:p>
        </w:tc>
      </w:tr>
      <w:tr w:rsidR="00D87C66" w14:paraId="02D09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D67E4" w14:textId="77777777"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14:paraId="1F475991" w14:textId="77777777"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F43CAF3" w14:textId="77777777"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D87C66" w:rsidRDefault="00D87C66" w:rsidP="00D87C66">
            <w:pPr>
              <w:spacing w:after="0"/>
              <w:rPr>
                <w:rFonts w:ascii="Arial" w:hAnsi="Arial"/>
                <w:sz w:val="18"/>
              </w:rPr>
            </w:pPr>
          </w:p>
        </w:tc>
      </w:tr>
      <w:tr w:rsidR="00D87C66" w14:paraId="130775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1C1874" w14:textId="77777777"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14:paraId="2BE2D0EB" w14:textId="77777777"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775896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D87C66" w:rsidRDefault="00D87C66" w:rsidP="00D87C66">
            <w:pPr>
              <w:spacing w:after="0"/>
              <w:rPr>
                <w:rFonts w:ascii="Arial" w:hAnsi="Arial"/>
                <w:sz w:val="18"/>
              </w:rPr>
            </w:pPr>
          </w:p>
        </w:tc>
      </w:tr>
      <w:tr w:rsidR="00D87C66" w14:paraId="36DD4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1F12D" w14:textId="77777777"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14:paraId="512E1E71" w14:textId="77777777"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52BFBF"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D87C66" w:rsidRDefault="00D87C66" w:rsidP="00D87C66">
            <w:pPr>
              <w:spacing w:after="0"/>
              <w:rPr>
                <w:rFonts w:ascii="Arial" w:hAnsi="Arial"/>
                <w:sz w:val="18"/>
              </w:rPr>
            </w:pPr>
          </w:p>
        </w:tc>
      </w:tr>
      <w:tr w:rsidR="00D87C66" w14:paraId="60DE20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6E238B" w14:textId="77777777"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14:paraId="595686C0" w14:textId="77777777"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77C6C3C"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D87C66" w:rsidRDefault="00D87C66" w:rsidP="00D87C66">
            <w:pPr>
              <w:spacing w:after="0"/>
              <w:rPr>
                <w:rFonts w:ascii="Arial" w:hAnsi="Arial"/>
                <w:sz w:val="18"/>
              </w:rPr>
            </w:pPr>
          </w:p>
        </w:tc>
      </w:tr>
      <w:tr w:rsidR="00D87C66" w14:paraId="199F69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99DA7B" w14:textId="77777777"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14:paraId="5D5F7DE5" w14:textId="77777777"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6D9288"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D87C66" w:rsidRDefault="00D87C66" w:rsidP="00D87C66">
            <w:pPr>
              <w:spacing w:after="0"/>
              <w:rPr>
                <w:rFonts w:ascii="Arial" w:hAnsi="Arial"/>
                <w:sz w:val="18"/>
              </w:rPr>
            </w:pPr>
          </w:p>
        </w:tc>
      </w:tr>
      <w:tr w:rsidR="00D87C66" w14:paraId="516807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991BB4" w14:textId="77777777"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14:paraId="73C88DD9" w14:textId="77777777"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F6A64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D87C66" w:rsidRDefault="00D87C66" w:rsidP="00D87C66">
            <w:pPr>
              <w:spacing w:after="0"/>
              <w:rPr>
                <w:rFonts w:ascii="Arial" w:hAnsi="Arial"/>
                <w:sz w:val="18"/>
              </w:rPr>
            </w:pPr>
          </w:p>
        </w:tc>
      </w:tr>
      <w:tr w:rsidR="00D87C66"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D87C66" w:rsidRDefault="00D87C66" w:rsidP="00D87C66">
            <w:pPr>
              <w:pStyle w:val="TAC"/>
              <w:suppressLineNumbers/>
              <w:suppressAutoHyphens/>
              <w:jc w:val="left"/>
            </w:pPr>
            <w:r>
              <w:t>Note: The AVP codes from 2908 to 2999 are reserved for TS 29.219.</w:t>
            </w:r>
          </w:p>
        </w:tc>
      </w:tr>
      <w:tr w:rsidR="00D87C66" w14:paraId="212EB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3A4F0" w14:textId="77777777"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14:paraId="2ABB5358"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F792DB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D87C66" w:rsidRDefault="00D87C66" w:rsidP="00D87C66">
            <w:pPr>
              <w:pStyle w:val="TAC"/>
              <w:suppressLineNumbers/>
              <w:suppressAutoHyphens/>
            </w:pPr>
            <w:r>
              <w:t>29.368 [27]</w:t>
            </w:r>
          </w:p>
        </w:tc>
      </w:tr>
      <w:tr w:rsidR="00D87C66" w14:paraId="3654A0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3EF34" w14:textId="77777777"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14:paraId="2CCC5C75" w14:textId="77777777"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03C1AE"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D87C66" w:rsidRDefault="00D87C66" w:rsidP="00D87C66">
            <w:pPr>
              <w:spacing w:after="0"/>
              <w:rPr>
                <w:rFonts w:ascii="Arial" w:hAnsi="Arial"/>
                <w:sz w:val="18"/>
              </w:rPr>
            </w:pPr>
          </w:p>
        </w:tc>
      </w:tr>
      <w:tr w:rsidR="00D87C66" w14:paraId="40941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9C110D" w14:textId="77777777"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14:paraId="6946FF2E" w14:textId="77777777"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B87148"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D87C66" w:rsidRDefault="00D87C66" w:rsidP="00D87C66">
            <w:pPr>
              <w:spacing w:after="0"/>
              <w:rPr>
                <w:rFonts w:ascii="Arial" w:hAnsi="Arial"/>
                <w:sz w:val="18"/>
              </w:rPr>
            </w:pPr>
          </w:p>
        </w:tc>
      </w:tr>
      <w:tr w:rsidR="00D87C66" w14:paraId="5C868A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E15F0" w14:textId="77777777"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14:paraId="592C594D" w14:textId="77777777"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56AB2E5"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D87C66" w:rsidRDefault="00D87C66" w:rsidP="00D87C66">
            <w:pPr>
              <w:spacing w:after="0"/>
              <w:rPr>
                <w:rFonts w:ascii="Arial" w:hAnsi="Arial"/>
                <w:sz w:val="18"/>
              </w:rPr>
            </w:pPr>
          </w:p>
        </w:tc>
      </w:tr>
      <w:tr w:rsidR="00D87C66" w14:paraId="18E340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8897A5" w14:textId="77777777"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14:paraId="032E6A5D" w14:textId="77777777"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14:paraId="26B327F6" w14:textId="77777777"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D87C66" w:rsidRDefault="00D87C66" w:rsidP="00D87C66">
            <w:pPr>
              <w:spacing w:after="0"/>
              <w:rPr>
                <w:rFonts w:ascii="Arial" w:hAnsi="Arial"/>
                <w:sz w:val="18"/>
              </w:rPr>
            </w:pPr>
          </w:p>
        </w:tc>
      </w:tr>
      <w:tr w:rsidR="00D87C66" w14:paraId="0C787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00D81" w14:textId="77777777"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14:paraId="0B82F51E" w14:textId="77777777"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023EE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D87C66" w:rsidRDefault="00D87C66" w:rsidP="00D87C66">
            <w:pPr>
              <w:spacing w:after="0"/>
              <w:rPr>
                <w:rFonts w:ascii="Arial" w:hAnsi="Arial"/>
                <w:sz w:val="18"/>
              </w:rPr>
            </w:pPr>
          </w:p>
        </w:tc>
      </w:tr>
      <w:tr w:rsidR="00D87C66" w14:paraId="25820A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637BB5" w14:textId="77777777"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14:paraId="778D85E4" w14:textId="77777777"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B5660C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D87C66" w:rsidRDefault="00D87C66" w:rsidP="00D87C66">
            <w:pPr>
              <w:spacing w:after="0"/>
              <w:rPr>
                <w:rFonts w:ascii="Arial" w:hAnsi="Arial"/>
                <w:sz w:val="18"/>
              </w:rPr>
            </w:pPr>
          </w:p>
        </w:tc>
      </w:tr>
      <w:tr w:rsidR="00D87C66" w14:paraId="45904A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F4944" w14:textId="77777777"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14:paraId="790A69B3" w14:textId="77777777"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85FA7B" w14:textId="77777777"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D87C66" w:rsidRDefault="00D87C66" w:rsidP="00D87C66">
            <w:pPr>
              <w:spacing w:after="0"/>
              <w:rPr>
                <w:rFonts w:ascii="Arial" w:hAnsi="Arial"/>
                <w:sz w:val="18"/>
              </w:rPr>
            </w:pPr>
          </w:p>
        </w:tc>
      </w:tr>
      <w:tr w:rsidR="00D87C66" w14:paraId="1EF2C3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91FCBA" w14:textId="77777777"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14:paraId="3A994124" w14:textId="77777777"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464C63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D87C66" w:rsidRDefault="00D87C66" w:rsidP="00D87C66">
            <w:pPr>
              <w:spacing w:after="0"/>
              <w:rPr>
                <w:rFonts w:ascii="Arial" w:hAnsi="Arial"/>
                <w:sz w:val="18"/>
              </w:rPr>
            </w:pPr>
          </w:p>
        </w:tc>
      </w:tr>
      <w:tr w:rsidR="00D87C66" w14:paraId="06D1D8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34463" w14:textId="77777777"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14:paraId="63D36D8B" w14:textId="77777777"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11E56B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D87C66" w:rsidRDefault="00D87C66" w:rsidP="00D87C66">
            <w:pPr>
              <w:spacing w:after="0"/>
              <w:rPr>
                <w:rFonts w:ascii="Arial" w:hAnsi="Arial"/>
                <w:sz w:val="18"/>
              </w:rPr>
            </w:pPr>
          </w:p>
        </w:tc>
      </w:tr>
      <w:tr w:rsidR="00D87C66" w14:paraId="15FFEA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E09D9" w14:textId="77777777"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14:paraId="6D4C9C8D" w14:textId="77777777"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BB72"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D87C66" w:rsidRDefault="00D87C66" w:rsidP="00D87C66">
            <w:pPr>
              <w:spacing w:after="0"/>
              <w:rPr>
                <w:rFonts w:ascii="Arial" w:hAnsi="Arial"/>
                <w:sz w:val="18"/>
              </w:rPr>
            </w:pPr>
          </w:p>
        </w:tc>
      </w:tr>
      <w:tr w:rsidR="00D87C66" w14:paraId="00BE4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69FF5" w14:textId="77777777"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14:paraId="65C34754" w14:textId="77777777"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944CBE"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D87C66" w:rsidRDefault="00D87C66" w:rsidP="00D87C66">
            <w:pPr>
              <w:spacing w:after="0"/>
              <w:rPr>
                <w:rFonts w:ascii="Arial" w:hAnsi="Arial"/>
                <w:sz w:val="18"/>
              </w:rPr>
            </w:pPr>
          </w:p>
        </w:tc>
      </w:tr>
      <w:tr w:rsidR="00D87C66" w14:paraId="455755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9B2B6C" w14:textId="77777777" w:rsidR="00D87C66" w:rsidRDefault="00D87C66" w:rsidP="00D87C66">
            <w:pPr>
              <w:pStyle w:val="TAL"/>
              <w:suppressLineNumbers/>
              <w:suppressAutoHyphens/>
              <w:jc w:val="center"/>
              <w:rPr>
                <w:lang w:eastAsia="en-GB"/>
              </w:rPr>
            </w:pPr>
            <w:r>
              <w:t>3012</w:t>
            </w:r>
          </w:p>
        </w:tc>
        <w:tc>
          <w:tcPr>
            <w:tcW w:w="2675" w:type="pct"/>
            <w:tcBorders>
              <w:top w:val="single" w:sz="4" w:space="0" w:color="auto"/>
              <w:left w:val="single" w:sz="4" w:space="0" w:color="auto"/>
              <w:bottom w:val="single" w:sz="4" w:space="0" w:color="auto"/>
              <w:right w:val="single" w:sz="4" w:space="0" w:color="auto"/>
            </w:tcBorders>
            <w:hideMark/>
          </w:tcPr>
          <w:p w14:paraId="1EDD8E9A" w14:textId="77777777"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34B46A0C"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D87C66" w:rsidRDefault="00D87C66" w:rsidP="00D87C66">
            <w:pPr>
              <w:spacing w:after="0"/>
              <w:rPr>
                <w:rFonts w:ascii="Arial" w:hAnsi="Arial"/>
                <w:sz w:val="18"/>
              </w:rPr>
            </w:pPr>
          </w:p>
        </w:tc>
      </w:tr>
      <w:tr w:rsidR="00D87C66"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D87C66" w:rsidRDefault="00D87C66" w:rsidP="00D87C66">
            <w:pPr>
              <w:pStyle w:val="TAC"/>
              <w:suppressLineNumbers/>
              <w:suppressAutoHyphens/>
              <w:jc w:val="left"/>
              <w:rPr>
                <w:lang w:eastAsia="en-GB"/>
              </w:rPr>
            </w:pPr>
            <w:r>
              <w:t>Note: The AVP codes from 3013 to 3099 are reserved for TS 29.368.</w:t>
            </w:r>
          </w:p>
        </w:tc>
      </w:tr>
      <w:tr w:rsidR="00465FF0" w14:paraId="20AB49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AA3BA9" w14:textId="77777777" w:rsidR="00465FF0" w:rsidRDefault="00465FF0"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14:paraId="30BF96C4" w14:textId="77777777" w:rsidR="00465FF0" w:rsidRDefault="00465FF0"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07A4E9" w14:textId="77777777" w:rsidR="00465FF0" w:rsidRDefault="00465FF0"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14:paraId="5D4E51F7" w14:textId="77777777" w:rsidR="00465FF0" w:rsidRDefault="00465FF0" w:rsidP="00D87C66">
            <w:pPr>
              <w:pStyle w:val="TAC"/>
              <w:suppressLineNumbers/>
              <w:suppressAutoHyphens/>
            </w:pPr>
            <w:r>
              <w:t>29.336 [28]</w:t>
            </w:r>
          </w:p>
        </w:tc>
      </w:tr>
      <w:tr w:rsidR="00465FF0" w14:paraId="64BD1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4195BE" w14:textId="77777777" w:rsidR="00465FF0" w:rsidRDefault="00465FF0"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D1A9461" w14:textId="77777777" w:rsidR="00465FF0" w:rsidRDefault="00465FF0"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3ED3" w14:textId="77777777" w:rsidR="00465FF0" w:rsidRDefault="00465FF0"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465FF0" w:rsidRDefault="00465FF0" w:rsidP="00D87C66">
            <w:pPr>
              <w:spacing w:after="0"/>
              <w:rPr>
                <w:rFonts w:ascii="Arial" w:hAnsi="Arial"/>
                <w:sz w:val="18"/>
              </w:rPr>
            </w:pPr>
          </w:p>
        </w:tc>
      </w:tr>
      <w:tr w:rsidR="00465FF0" w14:paraId="0E28F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5ACF23" w14:textId="77777777" w:rsidR="00465FF0" w:rsidRDefault="00465FF0"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24C95BE4" w14:textId="77777777" w:rsidR="00465FF0" w:rsidRDefault="00465FF0"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BD6FC10" w14:textId="77777777" w:rsidR="00465FF0" w:rsidRDefault="00465FF0"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465FF0" w:rsidRDefault="00465FF0" w:rsidP="00D87C66">
            <w:pPr>
              <w:spacing w:after="0"/>
              <w:rPr>
                <w:rFonts w:ascii="Arial" w:hAnsi="Arial"/>
                <w:sz w:val="18"/>
              </w:rPr>
            </w:pPr>
          </w:p>
        </w:tc>
      </w:tr>
      <w:tr w:rsidR="00465FF0" w14:paraId="1DDCC8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88611" w14:textId="77777777" w:rsidR="00465FF0" w:rsidRDefault="00465FF0"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ECC2912" w14:textId="77777777" w:rsidR="00465FF0" w:rsidRDefault="00465FF0"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506ACA" w14:textId="77777777" w:rsidR="00465FF0" w:rsidRDefault="00465FF0"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465FF0" w:rsidRDefault="00465FF0" w:rsidP="00D87C66">
            <w:pPr>
              <w:spacing w:after="0"/>
              <w:rPr>
                <w:rFonts w:ascii="Arial" w:hAnsi="Arial"/>
                <w:sz w:val="18"/>
              </w:rPr>
            </w:pPr>
          </w:p>
        </w:tc>
      </w:tr>
      <w:tr w:rsidR="00465FF0" w14:paraId="6343CF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AA8BA" w14:textId="77777777" w:rsidR="00465FF0" w:rsidRDefault="00465FF0"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45F7BD4A" w14:textId="77777777" w:rsidR="00465FF0" w:rsidRDefault="00465FF0"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2591EE" w14:textId="77777777" w:rsidR="00465FF0" w:rsidRDefault="00465FF0"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465FF0" w:rsidRDefault="00465FF0" w:rsidP="00D87C66">
            <w:pPr>
              <w:spacing w:after="0"/>
              <w:rPr>
                <w:rFonts w:ascii="Arial" w:hAnsi="Arial"/>
                <w:sz w:val="18"/>
              </w:rPr>
            </w:pPr>
          </w:p>
        </w:tc>
      </w:tr>
      <w:tr w:rsidR="00465FF0" w14:paraId="3297A0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C2F20" w14:textId="77777777" w:rsidR="00465FF0" w:rsidRDefault="00465FF0"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2628BF5C" w14:textId="77777777" w:rsidR="00465FF0" w:rsidRDefault="00465FF0"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0441F302" w14:textId="77777777" w:rsidR="00465FF0" w:rsidRDefault="00465FF0"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465FF0" w:rsidRDefault="00465FF0" w:rsidP="00D87C66">
            <w:pPr>
              <w:spacing w:after="0"/>
              <w:rPr>
                <w:rFonts w:ascii="Arial" w:hAnsi="Arial"/>
                <w:sz w:val="18"/>
              </w:rPr>
            </w:pPr>
          </w:p>
        </w:tc>
      </w:tr>
      <w:tr w:rsidR="00465FF0" w14:paraId="719998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F82ECB" w14:textId="77777777" w:rsidR="00465FF0" w:rsidRDefault="00465FF0"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35282A91" w14:textId="77777777" w:rsidR="00465FF0" w:rsidRDefault="00465FF0"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60F5CA3A" w14:textId="77777777" w:rsidR="00465FF0" w:rsidRDefault="00465FF0"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465FF0" w:rsidRDefault="00465FF0" w:rsidP="00D87C66">
            <w:pPr>
              <w:spacing w:after="0"/>
              <w:rPr>
                <w:rFonts w:ascii="Arial" w:hAnsi="Arial"/>
                <w:sz w:val="18"/>
              </w:rPr>
            </w:pPr>
          </w:p>
        </w:tc>
      </w:tr>
      <w:tr w:rsidR="00465FF0" w14:paraId="7B42BA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7A2AED" w14:textId="77777777" w:rsidR="00465FF0" w:rsidRDefault="00465FF0"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65CD93F2" w14:textId="77777777" w:rsidR="00465FF0" w:rsidRDefault="00465FF0"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AB1A08E" w14:textId="77777777" w:rsidR="00465FF0" w:rsidRDefault="00465FF0"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465FF0" w:rsidRDefault="00465FF0" w:rsidP="00D87C66">
            <w:pPr>
              <w:spacing w:after="0"/>
              <w:rPr>
                <w:rFonts w:ascii="Arial" w:hAnsi="Arial"/>
                <w:sz w:val="18"/>
              </w:rPr>
            </w:pPr>
          </w:p>
        </w:tc>
      </w:tr>
      <w:tr w:rsidR="00465FF0" w14:paraId="66FB8A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06D699" w14:textId="77777777" w:rsidR="00465FF0" w:rsidRDefault="00465FF0"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0363753E" w14:textId="77777777" w:rsidR="00465FF0" w:rsidRDefault="00465FF0"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9956DD8" w14:textId="77777777" w:rsidR="00465FF0" w:rsidRDefault="00465FF0"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465FF0" w:rsidRDefault="00465FF0" w:rsidP="00D87C66">
            <w:pPr>
              <w:spacing w:after="0"/>
              <w:rPr>
                <w:rFonts w:ascii="Arial" w:hAnsi="Arial"/>
                <w:sz w:val="18"/>
              </w:rPr>
            </w:pPr>
          </w:p>
        </w:tc>
      </w:tr>
      <w:tr w:rsidR="00465FF0" w14:paraId="705EE9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0CF82A" w14:textId="77777777" w:rsidR="00465FF0" w:rsidRDefault="00465FF0"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1B995633" w14:textId="77777777" w:rsidR="00465FF0" w:rsidRDefault="00465FF0"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48CAE6E" w14:textId="77777777" w:rsidR="00465FF0" w:rsidRDefault="00465FF0"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465FF0" w:rsidRDefault="00465FF0" w:rsidP="00D87C66">
            <w:pPr>
              <w:spacing w:after="0"/>
              <w:rPr>
                <w:rFonts w:ascii="Arial" w:hAnsi="Arial"/>
                <w:sz w:val="18"/>
              </w:rPr>
            </w:pPr>
          </w:p>
        </w:tc>
      </w:tr>
      <w:tr w:rsidR="00465FF0" w14:paraId="41D19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1E13BA" w14:textId="77777777" w:rsidR="00465FF0" w:rsidRDefault="00465FF0"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10E76EF6" w14:textId="77777777" w:rsidR="00465FF0" w:rsidRDefault="00465FF0"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98832D" w14:textId="77777777" w:rsidR="00465FF0" w:rsidRDefault="00465FF0"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465FF0" w:rsidRDefault="00465FF0" w:rsidP="00D87C66">
            <w:pPr>
              <w:spacing w:after="0"/>
              <w:rPr>
                <w:rFonts w:ascii="Arial" w:hAnsi="Arial"/>
                <w:sz w:val="18"/>
              </w:rPr>
            </w:pPr>
          </w:p>
        </w:tc>
      </w:tr>
      <w:tr w:rsidR="00465FF0" w14:paraId="2B0FCB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D43E3" w14:textId="77777777" w:rsidR="00465FF0" w:rsidRDefault="00465FF0" w:rsidP="00D87C66">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14:paraId="265213F6" w14:textId="77777777" w:rsidR="00465FF0" w:rsidRDefault="00465FF0"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D49C8F" w14:textId="77777777" w:rsidR="00465FF0" w:rsidRDefault="00465FF0"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465FF0" w:rsidRDefault="00465FF0" w:rsidP="00D87C66">
            <w:pPr>
              <w:spacing w:after="0"/>
              <w:rPr>
                <w:rFonts w:ascii="Arial" w:hAnsi="Arial"/>
                <w:sz w:val="18"/>
              </w:rPr>
            </w:pPr>
          </w:p>
        </w:tc>
      </w:tr>
      <w:tr w:rsidR="00465FF0" w14:paraId="055AA6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DD62D" w14:textId="77777777" w:rsidR="00465FF0" w:rsidRDefault="00465FF0"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65DE48D9" w14:textId="77777777" w:rsidR="00465FF0" w:rsidRDefault="00465FF0"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1B9D9822" w14:textId="77777777" w:rsidR="00465FF0" w:rsidRDefault="00465FF0"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465FF0" w:rsidRDefault="00465FF0" w:rsidP="00D87C66">
            <w:pPr>
              <w:spacing w:after="0"/>
              <w:rPr>
                <w:rFonts w:ascii="Arial" w:hAnsi="Arial"/>
                <w:sz w:val="18"/>
              </w:rPr>
            </w:pPr>
          </w:p>
        </w:tc>
      </w:tr>
      <w:tr w:rsidR="00465FF0" w14:paraId="712228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03C35" w14:textId="77777777" w:rsidR="00465FF0" w:rsidRDefault="00465FF0"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465FF0" w:rsidRDefault="00465FF0"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14:paraId="3712D771" w14:textId="77777777" w:rsidR="00465FF0" w:rsidRDefault="00465FF0"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465FF0" w:rsidRDefault="00465FF0" w:rsidP="00D87C66">
            <w:pPr>
              <w:spacing w:after="0"/>
              <w:rPr>
                <w:rFonts w:ascii="Arial" w:hAnsi="Arial"/>
                <w:sz w:val="18"/>
              </w:rPr>
            </w:pPr>
          </w:p>
        </w:tc>
      </w:tr>
      <w:tr w:rsidR="00465FF0" w14:paraId="583F66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87B9EC" w14:textId="77777777" w:rsidR="00465FF0" w:rsidRDefault="00465FF0"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465FF0" w:rsidRDefault="00465FF0"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14:paraId="41D5F3F8" w14:textId="77777777" w:rsidR="00465FF0" w:rsidRDefault="00465FF0"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465FF0" w:rsidRDefault="00465FF0" w:rsidP="00D87C66">
            <w:pPr>
              <w:spacing w:after="0"/>
              <w:rPr>
                <w:rFonts w:ascii="Arial" w:hAnsi="Arial"/>
                <w:sz w:val="18"/>
              </w:rPr>
            </w:pPr>
          </w:p>
        </w:tc>
      </w:tr>
      <w:tr w:rsidR="00465FF0" w14:paraId="6B5FE1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7762D" w14:textId="77777777" w:rsidR="00465FF0" w:rsidRDefault="00465FF0"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465FF0" w:rsidRDefault="00465FF0"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083A24" w14:textId="77777777" w:rsidR="00465FF0" w:rsidRDefault="00465FF0"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465FF0" w:rsidRDefault="00465FF0" w:rsidP="00D87C66">
            <w:pPr>
              <w:spacing w:after="0"/>
              <w:rPr>
                <w:rFonts w:ascii="Arial" w:hAnsi="Arial"/>
                <w:sz w:val="18"/>
              </w:rPr>
            </w:pPr>
          </w:p>
        </w:tc>
      </w:tr>
      <w:tr w:rsidR="00465FF0" w14:paraId="2F011BE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4C1A28" w14:textId="77777777" w:rsidR="00465FF0" w:rsidRDefault="00465FF0" w:rsidP="00D87C66">
            <w:pPr>
              <w:pStyle w:val="TAL"/>
              <w:suppressLineNumbers/>
              <w:suppressAutoHyphens/>
              <w:jc w:val="center"/>
            </w:pPr>
            <w:r>
              <w:rPr>
                <w:noProof/>
              </w:rPr>
              <w:lastRenderedPageBreak/>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465FF0" w:rsidRDefault="00465FF0"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8E14E90" w14:textId="77777777" w:rsidR="00465FF0" w:rsidRDefault="00465FF0"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465FF0" w:rsidRDefault="00465FF0" w:rsidP="00D87C66">
            <w:pPr>
              <w:spacing w:after="0"/>
              <w:rPr>
                <w:rFonts w:ascii="Arial" w:hAnsi="Arial"/>
                <w:sz w:val="18"/>
              </w:rPr>
            </w:pPr>
          </w:p>
        </w:tc>
      </w:tr>
      <w:tr w:rsidR="00465FF0" w14:paraId="349A75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98CEFA" w14:textId="77777777" w:rsidR="00465FF0" w:rsidRDefault="00465FF0"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465FF0" w:rsidRDefault="00465FF0"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66B526C" w14:textId="77777777" w:rsidR="00465FF0" w:rsidRDefault="00465FF0"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465FF0" w:rsidRDefault="00465FF0" w:rsidP="00D87C66">
            <w:pPr>
              <w:spacing w:after="0"/>
              <w:rPr>
                <w:rFonts w:ascii="Arial" w:hAnsi="Arial"/>
                <w:sz w:val="18"/>
              </w:rPr>
            </w:pPr>
          </w:p>
        </w:tc>
      </w:tr>
      <w:tr w:rsidR="00465FF0" w14:paraId="4A53C9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A57C68" w14:textId="77777777" w:rsidR="00465FF0" w:rsidRDefault="00465FF0"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465FF0" w:rsidRDefault="00465FF0"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336B6E5" w14:textId="77777777" w:rsidR="00465FF0" w:rsidRDefault="00465FF0"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465FF0" w:rsidRDefault="00465FF0" w:rsidP="00D87C66">
            <w:pPr>
              <w:spacing w:after="0"/>
              <w:rPr>
                <w:rFonts w:ascii="Arial" w:hAnsi="Arial"/>
                <w:sz w:val="18"/>
              </w:rPr>
            </w:pPr>
          </w:p>
        </w:tc>
      </w:tr>
      <w:tr w:rsidR="00465FF0" w14:paraId="2EFF5D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EA264" w14:textId="77777777" w:rsidR="00465FF0" w:rsidRDefault="00465FF0"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465FF0" w:rsidRDefault="00465FF0"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4D3DF36" w14:textId="77777777" w:rsidR="00465FF0" w:rsidRDefault="00465FF0"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465FF0" w:rsidRDefault="00465FF0" w:rsidP="00D87C66">
            <w:pPr>
              <w:spacing w:after="0"/>
              <w:rPr>
                <w:rFonts w:ascii="Arial" w:hAnsi="Arial"/>
                <w:sz w:val="18"/>
              </w:rPr>
            </w:pPr>
          </w:p>
        </w:tc>
      </w:tr>
      <w:tr w:rsidR="00465FF0" w14:paraId="7F65EC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AF9935" w14:textId="77777777" w:rsidR="00465FF0" w:rsidRDefault="00465FF0"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C9536BC" w14:textId="77777777" w:rsidR="00465FF0" w:rsidRDefault="00465FF0"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36191C7" w14:textId="77777777" w:rsidR="00465FF0" w:rsidRDefault="00465FF0"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465FF0" w:rsidRDefault="00465FF0" w:rsidP="00D87C66">
            <w:pPr>
              <w:spacing w:after="0"/>
              <w:rPr>
                <w:rFonts w:ascii="Arial" w:hAnsi="Arial"/>
                <w:sz w:val="18"/>
              </w:rPr>
            </w:pPr>
          </w:p>
        </w:tc>
      </w:tr>
      <w:tr w:rsidR="00465FF0" w14:paraId="2C655A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1069C" w14:textId="77777777" w:rsidR="00465FF0" w:rsidRDefault="00465FF0"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020746F2" w14:textId="77777777" w:rsidR="00465FF0" w:rsidRDefault="00465FF0"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6C397533" w14:textId="77777777" w:rsidR="00465FF0" w:rsidRDefault="00465FF0"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465FF0" w:rsidRDefault="00465FF0" w:rsidP="00D87C66">
            <w:pPr>
              <w:spacing w:after="0"/>
              <w:rPr>
                <w:rFonts w:ascii="Arial" w:hAnsi="Arial"/>
                <w:sz w:val="18"/>
              </w:rPr>
            </w:pPr>
          </w:p>
        </w:tc>
      </w:tr>
      <w:tr w:rsidR="00465FF0" w14:paraId="5E1DF5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6E9B5" w14:textId="77777777" w:rsidR="00465FF0" w:rsidRDefault="00465FF0"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0680B081" w14:textId="77777777" w:rsidR="00465FF0" w:rsidRDefault="00465FF0"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FFFFFC"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250C2617" w14:textId="77777777" w:rsidR="00465FF0" w:rsidRDefault="00465FF0" w:rsidP="00D87C66">
            <w:pPr>
              <w:spacing w:after="0"/>
              <w:rPr>
                <w:rFonts w:ascii="Arial" w:hAnsi="Arial"/>
                <w:sz w:val="18"/>
              </w:rPr>
            </w:pPr>
          </w:p>
        </w:tc>
      </w:tr>
      <w:tr w:rsidR="00465FF0" w14:paraId="54514B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4E01FB" w14:textId="77777777" w:rsidR="00465FF0" w:rsidRDefault="00465FF0"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51AEDE5D" w14:textId="77777777" w:rsidR="00465FF0" w:rsidRDefault="00465FF0"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C956A01"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4B10887F" w14:textId="77777777" w:rsidR="00465FF0" w:rsidRDefault="00465FF0" w:rsidP="00D87C66">
            <w:pPr>
              <w:spacing w:after="0"/>
              <w:rPr>
                <w:rFonts w:ascii="Arial" w:hAnsi="Arial"/>
                <w:sz w:val="18"/>
              </w:rPr>
            </w:pPr>
          </w:p>
        </w:tc>
      </w:tr>
      <w:tr w:rsidR="00465FF0" w14:paraId="620D0C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1EA84" w14:textId="77777777" w:rsidR="00465FF0" w:rsidRDefault="00465FF0"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091EB7A7" w14:textId="77777777" w:rsidR="00465FF0" w:rsidRDefault="00465FF0"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A783225"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7028A349" w14:textId="77777777" w:rsidR="00465FF0" w:rsidRDefault="00465FF0" w:rsidP="00D87C66">
            <w:pPr>
              <w:spacing w:after="0"/>
              <w:rPr>
                <w:rFonts w:ascii="Arial" w:hAnsi="Arial"/>
                <w:sz w:val="18"/>
              </w:rPr>
            </w:pPr>
          </w:p>
        </w:tc>
      </w:tr>
      <w:tr w:rsidR="00465FF0" w14:paraId="5AB02C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A36508" w14:textId="77777777" w:rsidR="00465FF0" w:rsidRDefault="00465FF0"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7C67A1CB" w14:textId="77777777" w:rsidR="00465FF0" w:rsidRDefault="00465FF0"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14:paraId="2EB6EA4C" w14:textId="77777777" w:rsidR="00465FF0" w:rsidRDefault="00465FF0" w:rsidP="00D87C66">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465FF0" w:rsidRDefault="00465FF0" w:rsidP="00D87C66">
            <w:pPr>
              <w:spacing w:after="0"/>
              <w:rPr>
                <w:rFonts w:ascii="Arial" w:hAnsi="Arial"/>
                <w:sz w:val="18"/>
              </w:rPr>
            </w:pPr>
          </w:p>
        </w:tc>
      </w:tr>
      <w:tr w:rsidR="00465FF0" w14:paraId="47832F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AAADE3" w14:textId="77777777" w:rsidR="00465FF0" w:rsidRDefault="00465FF0"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35DDB6EE" w14:textId="77777777" w:rsidR="00465FF0" w:rsidRDefault="00465FF0"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BF9DA8"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730FFDA9" w14:textId="77777777" w:rsidR="00465FF0" w:rsidRDefault="00465FF0" w:rsidP="00D87C66">
            <w:pPr>
              <w:spacing w:after="0"/>
              <w:rPr>
                <w:rFonts w:ascii="Arial" w:hAnsi="Arial"/>
                <w:sz w:val="18"/>
              </w:rPr>
            </w:pPr>
          </w:p>
        </w:tc>
      </w:tr>
      <w:tr w:rsidR="00465FF0" w14:paraId="1A1336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3229C" w14:textId="77777777" w:rsidR="00465FF0" w:rsidRDefault="00465FF0"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0943818F" w14:textId="77777777" w:rsidR="00465FF0" w:rsidRDefault="00465FF0"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CDF7FA"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61AF3864" w14:textId="77777777" w:rsidR="00465FF0" w:rsidRDefault="00465FF0" w:rsidP="00D87C66">
            <w:pPr>
              <w:spacing w:after="0"/>
              <w:rPr>
                <w:rFonts w:ascii="Arial" w:hAnsi="Arial"/>
                <w:sz w:val="18"/>
              </w:rPr>
            </w:pPr>
          </w:p>
        </w:tc>
      </w:tr>
      <w:tr w:rsidR="00465FF0" w14:paraId="1FDC01D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C6A4A" w14:textId="77777777" w:rsidR="00465FF0" w:rsidRDefault="00465FF0"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38F686F4" w14:textId="77777777" w:rsidR="00465FF0" w:rsidRDefault="00465FF0"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64A41209"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0554C37B" w14:textId="77777777" w:rsidR="00465FF0" w:rsidRDefault="00465FF0" w:rsidP="00D87C66">
            <w:pPr>
              <w:spacing w:after="0"/>
              <w:rPr>
                <w:rFonts w:ascii="Arial" w:hAnsi="Arial"/>
                <w:sz w:val="18"/>
              </w:rPr>
            </w:pPr>
          </w:p>
        </w:tc>
      </w:tr>
      <w:tr w:rsidR="00465FF0" w14:paraId="78300D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FDC90" w14:textId="77777777" w:rsidR="00465FF0" w:rsidRDefault="00465FF0"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AFD6E61" w14:textId="77777777" w:rsidR="00465FF0" w:rsidRDefault="00465FF0"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78ED"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36ABCEFA" w14:textId="77777777" w:rsidR="00465FF0" w:rsidRDefault="00465FF0" w:rsidP="00D87C66">
            <w:pPr>
              <w:spacing w:after="0"/>
              <w:rPr>
                <w:rFonts w:ascii="Arial" w:hAnsi="Arial"/>
                <w:sz w:val="18"/>
              </w:rPr>
            </w:pPr>
          </w:p>
        </w:tc>
      </w:tr>
      <w:tr w:rsidR="00465FF0" w14:paraId="414718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3BF2A" w14:textId="77777777" w:rsidR="00465FF0" w:rsidRDefault="00465FF0" w:rsidP="00D87C66">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01799FEE" w14:textId="77777777" w:rsidR="00465FF0" w:rsidRDefault="00465FF0"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F90FA1" w14:textId="77777777" w:rsidR="00465FF0" w:rsidRDefault="00465FF0" w:rsidP="00D87C66">
            <w:pPr>
              <w:pStyle w:val="TAC"/>
            </w:pPr>
            <w:r>
              <w:t>Time</w:t>
            </w:r>
          </w:p>
        </w:tc>
        <w:tc>
          <w:tcPr>
            <w:tcW w:w="0" w:type="auto"/>
            <w:vMerge/>
            <w:tcBorders>
              <w:left w:val="single" w:sz="4" w:space="0" w:color="auto"/>
              <w:right w:val="single" w:sz="4" w:space="0" w:color="auto"/>
            </w:tcBorders>
            <w:vAlign w:val="center"/>
            <w:hideMark/>
          </w:tcPr>
          <w:p w14:paraId="3AD966BC" w14:textId="77777777" w:rsidR="00465FF0" w:rsidRDefault="00465FF0" w:rsidP="00D87C66">
            <w:pPr>
              <w:spacing w:after="0"/>
              <w:rPr>
                <w:rFonts w:ascii="Arial" w:hAnsi="Arial"/>
                <w:sz w:val="18"/>
              </w:rPr>
            </w:pPr>
          </w:p>
        </w:tc>
      </w:tr>
      <w:tr w:rsidR="00465FF0" w14:paraId="67659A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733D8F" w14:textId="77777777" w:rsidR="00465FF0" w:rsidRDefault="00465FF0"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30D7AAD" w14:textId="77777777" w:rsidR="00465FF0" w:rsidRDefault="00465FF0"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72835FD"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7CABD70A" w14:textId="77777777" w:rsidR="00465FF0" w:rsidRDefault="00465FF0" w:rsidP="00D87C66">
            <w:pPr>
              <w:spacing w:after="0"/>
              <w:rPr>
                <w:rFonts w:ascii="Arial" w:hAnsi="Arial"/>
                <w:sz w:val="18"/>
              </w:rPr>
            </w:pPr>
          </w:p>
        </w:tc>
      </w:tr>
      <w:tr w:rsidR="00465FF0" w14:paraId="4CC9A0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DDB652" w14:textId="77777777" w:rsidR="00465FF0" w:rsidRDefault="00465FF0"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37A837AA" w14:textId="77777777" w:rsidR="00465FF0" w:rsidRDefault="00465FF0"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B6C405C"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12EDEDD4" w14:textId="77777777" w:rsidR="00465FF0" w:rsidRDefault="00465FF0" w:rsidP="00D87C66">
            <w:pPr>
              <w:spacing w:after="0"/>
              <w:rPr>
                <w:rFonts w:ascii="Arial" w:hAnsi="Arial"/>
                <w:sz w:val="18"/>
              </w:rPr>
            </w:pPr>
          </w:p>
        </w:tc>
      </w:tr>
      <w:tr w:rsidR="00465FF0" w14:paraId="7C37E9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9C60F" w14:textId="77777777" w:rsidR="00465FF0" w:rsidRDefault="00465FF0"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53A0307F" w14:textId="77777777" w:rsidR="00465FF0" w:rsidRDefault="00465FF0"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43716C80"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715C47B5" w14:textId="77777777" w:rsidR="00465FF0" w:rsidRDefault="00465FF0" w:rsidP="00D87C66">
            <w:pPr>
              <w:spacing w:after="0"/>
              <w:rPr>
                <w:rFonts w:ascii="Arial" w:hAnsi="Arial"/>
                <w:sz w:val="18"/>
              </w:rPr>
            </w:pPr>
          </w:p>
        </w:tc>
      </w:tr>
      <w:tr w:rsidR="00465FF0" w14:paraId="372253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040D57" w14:textId="77777777" w:rsidR="00465FF0" w:rsidRDefault="00465FF0"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1E80825F" w14:textId="77777777" w:rsidR="00465FF0" w:rsidRDefault="00465FF0"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3164017"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47A59A6E" w14:textId="77777777" w:rsidR="00465FF0" w:rsidRDefault="00465FF0" w:rsidP="00D87C66">
            <w:pPr>
              <w:spacing w:after="0"/>
              <w:rPr>
                <w:rFonts w:ascii="Arial" w:hAnsi="Arial"/>
                <w:sz w:val="18"/>
              </w:rPr>
            </w:pPr>
          </w:p>
        </w:tc>
      </w:tr>
      <w:tr w:rsidR="00465FF0" w14:paraId="3446F6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1215C" w14:textId="77777777" w:rsidR="00465FF0" w:rsidRDefault="00465FF0"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69C98F1A" w14:textId="77777777" w:rsidR="00465FF0" w:rsidRDefault="00465FF0"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83B9A0"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7C751F84" w14:textId="77777777" w:rsidR="00465FF0" w:rsidRDefault="00465FF0" w:rsidP="00D87C66">
            <w:pPr>
              <w:spacing w:after="0"/>
              <w:rPr>
                <w:rFonts w:ascii="Arial" w:hAnsi="Arial"/>
                <w:sz w:val="18"/>
              </w:rPr>
            </w:pPr>
          </w:p>
        </w:tc>
      </w:tr>
      <w:tr w:rsidR="00465FF0" w14:paraId="24E35E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A72F9" w14:textId="77777777" w:rsidR="00465FF0" w:rsidRDefault="00465FF0"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0BC98D55" w14:textId="77777777" w:rsidR="00465FF0" w:rsidRDefault="00465FF0"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E3FA54F"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7AB5A0B6" w14:textId="77777777" w:rsidR="00465FF0" w:rsidRDefault="00465FF0" w:rsidP="00D87C66">
            <w:pPr>
              <w:spacing w:after="0"/>
              <w:rPr>
                <w:rFonts w:ascii="Arial" w:hAnsi="Arial"/>
                <w:sz w:val="18"/>
              </w:rPr>
            </w:pPr>
          </w:p>
        </w:tc>
      </w:tr>
      <w:tr w:rsidR="00465FF0" w14:paraId="5C3E84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2B781" w14:textId="77777777" w:rsidR="00465FF0" w:rsidRDefault="00465FF0"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A66A0F0" w14:textId="77777777" w:rsidR="00465FF0" w:rsidRDefault="00465FF0"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E38DF31"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16D749FF" w14:textId="77777777" w:rsidR="00465FF0" w:rsidRDefault="00465FF0" w:rsidP="00D87C66">
            <w:pPr>
              <w:spacing w:after="0"/>
              <w:rPr>
                <w:rFonts w:ascii="Arial" w:hAnsi="Arial"/>
                <w:sz w:val="18"/>
              </w:rPr>
            </w:pPr>
          </w:p>
        </w:tc>
      </w:tr>
      <w:tr w:rsidR="00465FF0" w14:paraId="50EA58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9D87A" w14:textId="77777777" w:rsidR="00465FF0" w:rsidRDefault="00465FF0"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28A2AC98" w14:textId="77777777" w:rsidR="00465FF0" w:rsidRDefault="00465FF0"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C408C2"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12909D2C" w14:textId="77777777" w:rsidR="00465FF0" w:rsidRDefault="00465FF0" w:rsidP="00D87C66">
            <w:pPr>
              <w:spacing w:after="0"/>
              <w:rPr>
                <w:rFonts w:ascii="Arial" w:hAnsi="Arial"/>
                <w:sz w:val="18"/>
              </w:rPr>
            </w:pPr>
          </w:p>
        </w:tc>
      </w:tr>
      <w:tr w:rsidR="00465FF0" w14:paraId="26E62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499DF1" w14:textId="77777777" w:rsidR="00465FF0" w:rsidRDefault="00465FF0"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283D13F3" w14:textId="77777777" w:rsidR="00465FF0" w:rsidRDefault="00465FF0"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30C3F"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2369A4DB" w14:textId="77777777" w:rsidR="00465FF0" w:rsidRDefault="00465FF0" w:rsidP="00D87C66">
            <w:pPr>
              <w:spacing w:after="0"/>
              <w:rPr>
                <w:rFonts w:ascii="Arial" w:hAnsi="Arial"/>
                <w:sz w:val="18"/>
              </w:rPr>
            </w:pPr>
          </w:p>
        </w:tc>
      </w:tr>
      <w:tr w:rsidR="00465FF0" w14:paraId="4A36AC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C56FA5" w14:textId="77777777" w:rsidR="00465FF0" w:rsidRDefault="00465FF0"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6258F829" w14:textId="77777777" w:rsidR="00465FF0" w:rsidRDefault="00465FF0"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353A54"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370B5E8A" w14:textId="77777777" w:rsidR="00465FF0" w:rsidRDefault="00465FF0" w:rsidP="00D87C66">
            <w:pPr>
              <w:spacing w:after="0"/>
              <w:rPr>
                <w:rFonts w:ascii="Arial" w:hAnsi="Arial"/>
                <w:sz w:val="18"/>
              </w:rPr>
            </w:pPr>
          </w:p>
        </w:tc>
      </w:tr>
      <w:tr w:rsidR="00465FF0" w14:paraId="5267C9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865D96" w14:textId="77777777" w:rsidR="00465FF0" w:rsidRDefault="00465FF0"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73C11E74" w14:textId="77777777" w:rsidR="00465FF0" w:rsidRDefault="00465FF0"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52BA359C"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4CA78A0C" w14:textId="77777777" w:rsidR="00465FF0" w:rsidRDefault="00465FF0" w:rsidP="00D87C66">
            <w:pPr>
              <w:spacing w:after="0"/>
              <w:rPr>
                <w:rFonts w:ascii="Arial" w:hAnsi="Arial"/>
                <w:sz w:val="18"/>
              </w:rPr>
            </w:pPr>
          </w:p>
        </w:tc>
      </w:tr>
      <w:tr w:rsidR="00465FF0" w14:paraId="6DDDF9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D7C84" w14:textId="77777777" w:rsidR="00465FF0" w:rsidRDefault="00465FF0"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1EBEC47F" w14:textId="77777777" w:rsidR="00465FF0" w:rsidRDefault="00465FF0"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0F63"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66ABF4DF" w14:textId="77777777" w:rsidR="00465FF0" w:rsidRDefault="00465FF0" w:rsidP="00D87C66">
            <w:pPr>
              <w:spacing w:after="0"/>
              <w:rPr>
                <w:rFonts w:ascii="Arial" w:hAnsi="Arial"/>
                <w:sz w:val="18"/>
              </w:rPr>
            </w:pPr>
          </w:p>
        </w:tc>
      </w:tr>
      <w:tr w:rsidR="00465FF0" w14:paraId="018619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467A3" w14:textId="77777777" w:rsidR="00465FF0" w:rsidRDefault="00465FF0"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4C8CD54" w14:textId="77777777" w:rsidR="00465FF0" w:rsidRDefault="00465FF0"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679E5C2"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6D701FF0" w14:textId="77777777" w:rsidR="00465FF0" w:rsidRDefault="00465FF0" w:rsidP="00D87C66">
            <w:pPr>
              <w:spacing w:after="0"/>
              <w:rPr>
                <w:rFonts w:ascii="Arial" w:hAnsi="Arial"/>
                <w:sz w:val="18"/>
              </w:rPr>
            </w:pPr>
          </w:p>
        </w:tc>
      </w:tr>
      <w:tr w:rsidR="00465FF0" w14:paraId="34609F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8FD8B9" w14:textId="77777777" w:rsidR="00465FF0" w:rsidRDefault="00465FF0"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7979ED26" w14:textId="77777777" w:rsidR="00465FF0" w:rsidRDefault="00465FF0"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BBC22" w14:textId="77777777" w:rsidR="00465FF0" w:rsidRDefault="00465FF0" w:rsidP="00D87C66">
            <w:pPr>
              <w:pStyle w:val="TAC"/>
            </w:pPr>
            <w:r>
              <w:t>Unsigned64</w:t>
            </w:r>
          </w:p>
        </w:tc>
        <w:tc>
          <w:tcPr>
            <w:tcW w:w="0" w:type="auto"/>
            <w:vMerge/>
            <w:tcBorders>
              <w:left w:val="single" w:sz="4" w:space="0" w:color="auto"/>
              <w:right w:val="single" w:sz="4" w:space="0" w:color="auto"/>
            </w:tcBorders>
            <w:vAlign w:val="center"/>
            <w:hideMark/>
          </w:tcPr>
          <w:p w14:paraId="6CBD472E" w14:textId="77777777" w:rsidR="00465FF0" w:rsidRDefault="00465FF0" w:rsidP="00D87C66">
            <w:pPr>
              <w:spacing w:after="0"/>
              <w:rPr>
                <w:rFonts w:ascii="Arial" w:hAnsi="Arial"/>
                <w:sz w:val="18"/>
              </w:rPr>
            </w:pPr>
          </w:p>
        </w:tc>
      </w:tr>
      <w:tr w:rsidR="00465FF0" w14:paraId="03D380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5315F" w14:textId="77777777" w:rsidR="00465FF0" w:rsidRDefault="00465FF0"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68A412A1" w14:textId="77777777" w:rsidR="00465FF0" w:rsidRDefault="00465FF0"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96B93E9"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2F16414A" w14:textId="77777777" w:rsidR="00465FF0" w:rsidRDefault="00465FF0" w:rsidP="00D87C66">
            <w:pPr>
              <w:spacing w:after="0"/>
              <w:rPr>
                <w:rFonts w:ascii="Arial" w:hAnsi="Arial"/>
                <w:sz w:val="18"/>
              </w:rPr>
            </w:pPr>
          </w:p>
        </w:tc>
      </w:tr>
      <w:tr w:rsidR="00465FF0" w14:paraId="2920FA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EB5B28" w14:textId="77777777" w:rsidR="00465FF0" w:rsidRDefault="00465FF0"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5714F3CF" w14:textId="77777777" w:rsidR="00465FF0" w:rsidRDefault="00465FF0"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9DA23B7"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20990351" w14:textId="77777777" w:rsidR="00465FF0" w:rsidRDefault="00465FF0" w:rsidP="00D87C66">
            <w:pPr>
              <w:spacing w:after="0"/>
              <w:rPr>
                <w:rFonts w:ascii="Arial" w:hAnsi="Arial"/>
                <w:sz w:val="18"/>
              </w:rPr>
            </w:pPr>
          </w:p>
        </w:tc>
      </w:tr>
      <w:tr w:rsidR="00465FF0" w14:paraId="12AC71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81382" w14:textId="77777777" w:rsidR="00465FF0" w:rsidRDefault="00465FF0"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29814E6D" w14:textId="77777777" w:rsidR="00465FF0" w:rsidRDefault="00465FF0"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0AA6A29"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04B79A70" w14:textId="77777777" w:rsidR="00465FF0" w:rsidRDefault="00465FF0" w:rsidP="00D87C66">
            <w:pPr>
              <w:spacing w:after="0"/>
              <w:rPr>
                <w:rFonts w:ascii="Arial" w:hAnsi="Arial"/>
                <w:sz w:val="18"/>
              </w:rPr>
            </w:pPr>
          </w:p>
        </w:tc>
      </w:tr>
      <w:tr w:rsidR="00465FF0" w14:paraId="431739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8F4CFA" w14:textId="77777777" w:rsidR="00465FF0" w:rsidRDefault="00465FF0"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208914D3" w14:textId="77777777" w:rsidR="00465FF0" w:rsidRDefault="00465FF0"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5F09BD3" w14:textId="77777777" w:rsidR="00465FF0" w:rsidRDefault="00465FF0" w:rsidP="00D87C66">
            <w:pPr>
              <w:pStyle w:val="TAC"/>
            </w:pPr>
            <w:r>
              <w:t>Time</w:t>
            </w:r>
          </w:p>
        </w:tc>
        <w:tc>
          <w:tcPr>
            <w:tcW w:w="0" w:type="auto"/>
            <w:vMerge/>
            <w:tcBorders>
              <w:left w:val="single" w:sz="4" w:space="0" w:color="auto"/>
              <w:right w:val="single" w:sz="4" w:space="0" w:color="auto"/>
            </w:tcBorders>
            <w:vAlign w:val="center"/>
            <w:hideMark/>
          </w:tcPr>
          <w:p w14:paraId="3A96B7D5" w14:textId="77777777" w:rsidR="00465FF0" w:rsidRDefault="00465FF0" w:rsidP="00D87C66">
            <w:pPr>
              <w:spacing w:after="0"/>
              <w:rPr>
                <w:rFonts w:ascii="Arial" w:hAnsi="Arial"/>
                <w:sz w:val="18"/>
              </w:rPr>
            </w:pPr>
          </w:p>
        </w:tc>
      </w:tr>
      <w:tr w:rsidR="00465FF0" w14:paraId="656E6D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4C1A7" w14:textId="77777777" w:rsidR="00465FF0" w:rsidRDefault="00465FF0"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A8616AE" w14:textId="77777777" w:rsidR="00465FF0" w:rsidRDefault="00465FF0"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14:paraId="35210A85" w14:textId="77777777" w:rsidR="00465FF0" w:rsidRDefault="00465FF0" w:rsidP="00D87C66">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465FF0" w:rsidRDefault="00465FF0" w:rsidP="00D87C66">
            <w:pPr>
              <w:spacing w:after="0"/>
              <w:rPr>
                <w:rFonts w:ascii="Arial" w:hAnsi="Arial"/>
                <w:sz w:val="18"/>
              </w:rPr>
            </w:pPr>
          </w:p>
        </w:tc>
      </w:tr>
      <w:tr w:rsidR="00465FF0" w14:paraId="1F642C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E9004" w14:textId="77777777" w:rsidR="00465FF0" w:rsidRDefault="00465FF0"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465FF0" w:rsidRDefault="00465FF0"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0EE0C0" w14:textId="77777777" w:rsidR="00465FF0" w:rsidRDefault="00465FF0"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465FF0" w:rsidRDefault="00465FF0" w:rsidP="00D87C66">
            <w:pPr>
              <w:spacing w:after="0"/>
              <w:rPr>
                <w:rFonts w:ascii="Arial" w:hAnsi="Arial"/>
                <w:sz w:val="18"/>
              </w:rPr>
            </w:pPr>
          </w:p>
        </w:tc>
      </w:tr>
      <w:tr w:rsidR="00465FF0" w14:paraId="338EF4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F92B0" w14:textId="77777777" w:rsidR="00465FF0" w:rsidRDefault="00465FF0"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465FF0" w:rsidRDefault="00465FF0"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14A9890C" w14:textId="77777777" w:rsidR="00465FF0" w:rsidRDefault="00465FF0"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465FF0" w:rsidRDefault="00465FF0" w:rsidP="00D87C66">
            <w:pPr>
              <w:spacing w:after="0"/>
              <w:rPr>
                <w:rFonts w:ascii="Arial" w:hAnsi="Arial"/>
                <w:sz w:val="18"/>
              </w:rPr>
            </w:pPr>
          </w:p>
        </w:tc>
      </w:tr>
      <w:tr w:rsidR="00465FF0" w14:paraId="6731CA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465FF0" w:rsidRDefault="00465FF0"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465FF0" w:rsidRDefault="00465FF0"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24B124D" w14:textId="77777777" w:rsidR="00465FF0" w:rsidRDefault="00465FF0" w:rsidP="00D87C66">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465FF0" w:rsidRDefault="00465FF0" w:rsidP="00D87C66">
            <w:pPr>
              <w:spacing w:after="0"/>
              <w:rPr>
                <w:rFonts w:ascii="Arial" w:hAnsi="Arial"/>
                <w:sz w:val="18"/>
              </w:rPr>
            </w:pPr>
          </w:p>
        </w:tc>
      </w:tr>
      <w:tr w:rsidR="00465FF0" w14:paraId="7AA3B3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465FF0" w:rsidRDefault="00465FF0"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465FF0" w:rsidRDefault="00465FF0"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D7A10A7" w14:textId="77777777" w:rsidR="00465FF0" w:rsidRDefault="00465FF0" w:rsidP="00D87C66">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465FF0" w:rsidRDefault="00465FF0" w:rsidP="00D87C66">
            <w:pPr>
              <w:spacing w:after="0"/>
              <w:rPr>
                <w:rFonts w:ascii="Arial" w:hAnsi="Arial"/>
                <w:sz w:val="18"/>
              </w:rPr>
            </w:pPr>
          </w:p>
        </w:tc>
      </w:tr>
      <w:tr w:rsidR="00465FF0" w14:paraId="562B8A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465FF0" w:rsidRDefault="00465FF0"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465FF0" w:rsidRDefault="00465FF0"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3E5886D2"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6538FC14" w14:textId="77777777" w:rsidR="00465FF0" w:rsidRDefault="00465FF0" w:rsidP="00D87C66">
            <w:pPr>
              <w:spacing w:after="0"/>
              <w:rPr>
                <w:rFonts w:ascii="Arial" w:hAnsi="Arial"/>
                <w:sz w:val="18"/>
              </w:rPr>
            </w:pPr>
          </w:p>
        </w:tc>
      </w:tr>
      <w:tr w:rsidR="00465FF0" w14:paraId="454353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465FF0" w:rsidRDefault="00465FF0"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465FF0" w:rsidRDefault="00465FF0"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D42B6"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2115329C" w14:textId="77777777" w:rsidR="00465FF0" w:rsidRDefault="00465FF0" w:rsidP="00D87C66">
            <w:pPr>
              <w:spacing w:after="0"/>
              <w:rPr>
                <w:rFonts w:ascii="Arial" w:hAnsi="Arial"/>
                <w:sz w:val="18"/>
              </w:rPr>
            </w:pPr>
          </w:p>
        </w:tc>
      </w:tr>
      <w:tr w:rsidR="00465FF0" w14:paraId="71ED93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465FF0" w:rsidRDefault="00465FF0"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465FF0" w:rsidRDefault="00465FF0"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D4DB1E"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61E6E50A" w14:textId="77777777" w:rsidR="00465FF0" w:rsidRDefault="00465FF0" w:rsidP="00D87C66">
            <w:pPr>
              <w:spacing w:after="0"/>
              <w:rPr>
                <w:rFonts w:ascii="Arial" w:hAnsi="Arial"/>
                <w:sz w:val="18"/>
              </w:rPr>
            </w:pPr>
          </w:p>
        </w:tc>
      </w:tr>
      <w:tr w:rsidR="00465FF0" w14:paraId="0D3B84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465FF0" w:rsidRDefault="00465FF0"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465FF0" w:rsidRDefault="00465FF0"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4992197"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51AA4C3C" w14:textId="77777777" w:rsidR="00465FF0" w:rsidRDefault="00465FF0" w:rsidP="00D87C66">
            <w:pPr>
              <w:spacing w:after="0"/>
              <w:rPr>
                <w:rFonts w:ascii="Arial" w:hAnsi="Arial"/>
                <w:sz w:val="18"/>
              </w:rPr>
            </w:pPr>
          </w:p>
        </w:tc>
      </w:tr>
      <w:tr w:rsidR="00465FF0" w14:paraId="532FFF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465FF0" w:rsidRDefault="00465FF0"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465FF0" w:rsidRDefault="00465FF0"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80B300"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2D5FE70F" w14:textId="77777777" w:rsidR="00465FF0" w:rsidRDefault="00465FF0" w:rsidP="00D87C66">
            <w:pPr>
              <w:spacing w:after="0"/>
              <w:rPr>
                <w:rFonts w:ascii="Arial" w:hAnsi="Arial"/>
                <w:sz w:val="18"/>
              </w:rPr>
            </w:pPr>
          </w:p>
        </w:tc>
      </w:tr>
      <w:tr w:rsidR="00465FF0" w14:paraId="7A9263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465FF0" w:rsidRDefault="00465FF0"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465FF0" w:rsidRDefault="00465FF0"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39732EE" w14:textId="77777777" w:rsidR="00465FF0" w:rsidRDefault="00465FF0" w:rsidP="00D87C66">
            <w:pPr>
              <w:pStyle w:val="TAC"/>
            </w:pPr>
            <w:r>
              <w:t>Time</w:t>
            </w:r>
          </w:p>
        </w:tc>
        <w:tc>
          <w:tcPr>
            <w:tcW w:w="0" w:type="auto"/>
            <w:vMerge/>
            <w:tcBorders>
              <w:left w:val="single" w:sz="4" w:space="0" w:color="auto"/>
              <w:right w:val="single" w:sz="4" w:space="0" w:color="auto"/>
            </w:tcBorders>
            <w:vAlign w:val="center"/>
            <w:hideMark/>
          </w:tcPr>
          <w:p w14:paraId="2A899128" w14:textId="77777777" w:rsidR="00465FF0" w:rsidRDefault="00465FF0" w:rsidP="00D87C66">
            <w:pPr>
              <w:spacing w:after="0"/>
              <w:rPr>
                <w:rFonts w:ascii="Arial" w:hAnsi="Arial"/>
                <w:sz w:val="18"/>
              </w:rPr>
            </w:pPr>
          </w:p>
        </w:tc>
      </w:tr>
      <w:tr w:rsidR="00465FF0" w14:paraId="146261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465FF0" w:rsidRDefault="00465FF0"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465FF0" w:rsidRDefault="00465FF0"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5955405" w14:textId="77777777" w:rsidR="00465FF0" w:rsidRDefault="00465FF0" w:rsidP="00D87C66">
            <w:pPr>
              <w:pStyle w:val="TAC"/>
            </w:pPr>
            <w:r>
              <w:t>Time</w:t>
            </w:r>
          </w:p>
        </w:tc>
        <w:tc>
          <w:tcPr>
            <w:tcW w:w="0" w:type="auto"/>
            <w:vMerge/>
            <w:tcBorders>
              <w:left w:val="single" w:sz="4" w:space="0" w:color="auto"/>
              <w:right w:val="single" w:sz="4" w:space="0" w:color="auto"/>
            </w:tcBorders>
            <w:vAlign w:val="center"/>
            <w:hideMark/>
          </w:tcPr>
          <w:p w14:paraId="5CC533D5" w14:textId="77777777" w:rsidR="00465FF0" w:rsidRDefault="00465FF0" w:rsidP="00D87C66">
            <w:pPr>
              <w:spacing w:after="0"/>
              <w:rPr>
                <w:rFonts w:ascii="Arial" w:hAnsi="Arial"/>
                <w:sz w:val="18"/>
              </w:rPr>
            </w:pPr>
          </w:p>
        </w:tc>
      </w:tr>
      <w:tr w:rsidR="00465FF0" w14:paraId="7B719B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465FF0" w:rsidRDefault="00465FF0"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465FF0" w:rsidRDefault="00465FF0"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14:paraId="1F292214"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080D25D9" w14:textId="77777777" w:rsidR="00465FF0" w:rsidRDefault="00465FF0" w:rsidP="00D87C66">
            <w:pPr>
              <w:spacing w:after="0"/>
              <w:rPr>
                <w:rFonts w:ascii="Arial" w:hAnsi="Arial"/>
                <w:sz w:val="18"/>
              </w:rPr>
            </w:pPr>
          </w:p>
        </w:tc>
      </w:tr>
      <w:tr w:rsidR="00465FF0" w14:paraId="26511A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465FF0" w:rsidRDefault="00465FF0"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465FF0" w:rsidRDefault="00465FF0"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6655FC6D"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0BC1D690" w14:textId="77777777" w:rsidR="00465FF0" w:rsidRDefault="00465FF0" w:rsidP="00D87C66">
            <w:pPr>
              <w:spacing w:after="0"/>
              <w:rPr>
                <w:rFonts w:ascii="Arial" w:hAnsi="Arial"/>
                <w:sz w:val="18"/>
              </w:rPr>
            </w:pPr>
          </w:p>
        </w:tc>
      </w:tr>
      <w:tr w:rsidR="00465FF0" w14:paraId="66910E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465FF0" w:rsidRDefault="00465FF0"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465FF0" w:rsidRDefault="00465FF0"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58F0B7"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3C1757D3" w14:textId="77777777" w:rsidR="00465FF0" w:rsidRDefault="00465FF0" w:rsidP="00D87C66">
            <w:pPr>
              <w:spacing w:after="0"/>
              <w:rPr>
                <w:rFonts w:ascii="Arial" w:hAnsi="Arial"/>
                <w:sz w:val="18"/>
              </w:rPr>
            </w:pPr>
          </w:p>
        </w:tc>
      </w:tr>
      <w:tr w:rsidR="00465FF0" w14:paraId="3CDCB7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465FF0" w:rsidRDefault="00465FF0"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465FF0" w:rsidRDefault="00465FF0"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9A07E76"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5D2057FF" w14:textId="77777777" w:rsidR="00465FF0" w:rsidRDefault="00465FF0" w:rsidP="00D87C66">
            <w:pPr>
              <w:spacing w:after="0"/>
              <w:rPr>
                <w:rFonts w:ascii="Arial" w:hAnsi="Arial"/>
                <w:sz w:val="18"/>
              </w:rPr>
            </w:pPr>
          </w:p>
        </w:tc>
      </w:tr>
      <w:tr w:rsidR="00465FF0" w14:paraId="4203D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465FF0" w:rsidRDefault="00465FF0"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465FF0" w:rsidRDefault="00465FF0" w:rsidP="00D87C66">
            <w:pPr>
              <w:pStyle w:val="TAC"/>
              <w:jc w:val="left"/>
              <w:rPr>
                <w:lang w:eastAsia="en-GB"/>
              </w:rPr>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0667B53A"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53A026F8" w14:textId="77777777" w:rsidR="00465FF0" w:rsidRDefault="00465FF0" w:rsidP="00D87C66">
            <w:pPr>
              <w:spacing w:after="0"/>
              <w:rPr>
                <w:rFonts w:ascii="Arial" w:hAnsi="Arial"/>
                <w:sz w:val="18"/>
              </w:rPr>
            </w:pPr>
          </w:p>
        </w:tc>
      </w:tr>
      <w:tr w:rsidR="00465FF0" w14:paraId="293EB5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465FF0" w:rsidRDefault="00465FF0"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465FF0" w:rsidRDefault="00465FF0" w:rsidP="00D87C66">
            <w:pPr>
              <w:pStyle w:val="TAC"/>
              <w:jc w:val="left"/>
              <w:rPr>
                <w:lang w:eastAsia="en-GB"/>
              </w:rPr>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A9E4601"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54F07ED6" w14:textId="77777777" w:rsidR="00465FF0" w:rsidRDefault="00465FF0" w:rsidP="00D87C66">
            <w:pPr>
              <w:spacing w:after="0"/>
              <w:rPr>
                <w:rFonts w:ascii="Arial" w:hAnsi="Arial"/>
                <w:sz w:val="18"/>
              </w:rPr>
            </w:pPr>
          </w:p>
        </w:tc>
      </w:tr>
      <w:tr w:rsidR="00465FF0" w14:paraId="3DDD8D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465FF0" w:rsidRDefault="00465FF0"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465FF0" w:rsidRDefault="00465FF0" w:rsidP="00D87C66">
            <w:pPr>
              <w:pStyle w:val="TAC"/>
              <w:jc w:val="left"/>
              <w:rPr>
                <w:lang w:eastAsia="en-GB"/>
              </w:rPr>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4EFF712"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74E63072" w14:textId="77777777" w:rsidR="00465FF0" w:rsidRDefault="00465FF0" w:rsidP="00D87C66">
            <w:pPr>
              <w:spacing w:after="0"/>
              <w:rPr>
                <w:rFonts w:ascii="Arial" w:hAnsi="Arial"/>
                <w:sz w:val="18"/>
              </w:rPr>
            </w:pPr>
          </w:p>
        </w:tc>
      </w:tr>
      <w:tr w:rsidR="00465FF0" w14:paraId="4F75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465FF0" w:rsidRDefault="00465FF0"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465FF0" w:rsidRDefault="00465FF0"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6B2D1F" w14:textId="77777777" w:rsidR="00465FF0" w:rsidRDefault="00465FF0"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465FF0" w:rsidRDefault="00465FF0" w:rsidP="00D87C66">
            <w:pPr>
              <w:spacing w:after="0"/>
              <w:rPr>
                <w:rFonts w:ascii="Arial" w:hAnsi="Arial"/>
                <w:sz w:val="18"/>
              </w:rPr>
            </w:pPr>
          </w:p>
        </w:tc>
      </w:tr>
      <w:tr w:rsidR="00465FF0" w14:paraId="26145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465FF0" w:rsidRDefault="00465FF0"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465FF0" w:rsidRDefault="00465FF0" w:rsidP="00D87C66">
            <w:pPr>
              <w:pStyle w:val="TAC"/>
              <w:jc w:val="left"/>
              <w:rPr>
                <w:lang w:eastAsia="en-GB"/>
              </w:rPr>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DDB0B05"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0742BB33" w14:textId="77777777" w:rsidR="00465FF0" w:rsidRDefault="00465FF0" w:rsidP="00D87C66">
            <w:pPr>
              <w:spacing w:after="0"/>
              <w:rPr>
                <w:rFonts w:ascii="Arial" w:hAnsi="Arial"/>
                <w:sz w:val="18"/>
              </w:rPr>
            </w:pPr>
          </w:p>
        </w:tc>
      </w:tr>
      <w:tr w:rsidR="00465FF0" w14:paraId="3F48E1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465FF0" w:rsidRDefault="00465FF0"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465FF0" w:rsidRDefault="00465FF0" w:rsidP="00D87C66">
            <w:pPr>
              <w:pStyle w:val="TAC"/>
              <w:jc w:val="left"/>
              <w:rPr>
                <w:lang w:eastAsia="en-GB"/>
              </w:rPr>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C25D09"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48780447" w14:textId="77777777" w:rsidR="00465FF0" w:rsidRDefault="00465FF0" w:rsidP="00D87C66">
            <w:pPr>
              <w:spacing w:after="0"/>
              <w:rPr>
                <w:rFonts w:ascii="Arial" w:hAnsi="Arial"/>
                <w:sz w:val="18"/>
              </w:rPr>
            </w:pPr>
          </w:p>
        </w:tc>
      </w:tr>
      <w:tr w:rsidR="00465FF0" w14:paraId="6EC345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465FF0" w:rsidRDefault="00465FF0"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465FF0" w:rsidRDefault="00465FF0" w:rsidP="00D87C66">
            <w:pPr>
              <w:pStyle w:val="TAC"/>
              <w:jc w:val="left"/>
              <w:rPr>
                <w:lang w:eastAsia="en-GB"/>
              </w:rPr>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4B418C8"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5C2767BB" w14:textId="77777777" w:rsidR="00465FF0" w:rsidRDefault="00465FF0" w:rsidP="00D87C66">
            <w:pPr>
              <w:spacing w:after="0"/>
              <w:rPr>
                <w:rFonts w:ascii="Arial" w:hAnsi="Arial"/>
                <w:sz w:val="18"/>
              </w:rPr>
            </w:pPr>
          </w:p>
        </w:tc>
      </w:tr>
      <w:tr w:rsidR="00465FF0" w14:paraId="6E5303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465FF0" w:rsidRDefault="00465FF0"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465FF0" w:rsidRDefault="00465FF0" w:rsidP="00D87C66">
            <w:pPr>
              <w:pStyle w:val="TAC"/>
              <w:jc w:val="left"/>
              <w:rPr>
                <w:lang w:eastAsia="en-GB"/>
              </w:rPr>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16B75C65" w14:textId="77777777" w:rsidR="00465FF0" w:rsidRDefault="00465FF0" w:rsidP="00D87C66">
            <w:pPr>
              <w:pStyle w:val="TAC"/>
            </w:pPr>
            <w:r>
              <w:t>Enumerated</w:t>
            </w:r>
          </w:p>
        </w:tc>
        <w:tc>
          <w:tcPr>
            <w:tcW w:w="0" w:type="auto"/>
            <w:vMerge/>
            <w:tcBorders>
              <w:left w:val="single" w:sz="4" w:space="0" w:color="auto"/>
              <w:right w:val="single" w:sz="4" w:space="0" w:color="auto"/>
            </w:tcBorders>
            <w:vAlign w:val="center"/>
            <w:hideMark/>
          </w:tcPr>
          <w:p w14:paraId="13603EB9" w14:textId="77777777" w:rsidR="00465FF0" w:rsidRDefault="00465FF0" w:rsidP="00D87C66">
            <w:pPr>
              <w:spacing w:after="0"/>
              <w:rPr>
                <w:rFonts w:ascii="Arial" w:hAnsi="Arial"/>
                <w:sz w:val="18"/>
              </w:rPr>
            </w:pPr>
          </w:p>
        </w:tc>
      </w:tr>
      <w:tr w:rsidR="00465FF0" w14:paraId="5357AF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465FF0" w:rsidRDefault="00465FF0"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465FF0" w:rsidRDefault="00465FF0" w:rsidP="00D87C66">
            <w:pPr>
              <w:pStyle w:val="TAC"/>
              <w:jc w:val="left"/>
              <w:rPr>
                <w:lang w:eastAsia="en-GB"/>
              </w:rPr>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14:paraId="5E85CDB3"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4E314603" w14:textId="77777777" w:rsidR="00465FF0" w:rsidRDefault="00465FF0" w:rsidP="00D87C66">
            <w:pPr>
              <w:spacing w:after="0"/>
              <w:rPr>
                <w:rFonts w:ascii="Arial" w:hAnsi="Arial"/>
                <w:sz w:val="18"/>
              </w:rPr>
            </w:pPr>
          </w:p>
        </w:tc>
      </w:tr>
      <w:tr w:rsidR="00465FF0" w14:paraId="13801D3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465FF0" w:rsidRDefault="00465FF0"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465FF0" w:rsidRDefault="00465FF0" w:rsidP="00D87C66">
            <w:pPr>
              <w:pStyle w:val="TAC"/>
              <w:jc w:val="left"/>
              <w:rPr>
                <w:lang w:eastAsia="en-GB"/>
              </w:rPr>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F9743D"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46ED2A64" w14:textId="77777777" w:rsidR="00465FF0" w:rsidRDefault="00465FF0" w:rsidP="00D87C66">
            <w:pPr>
              <w:spacing w:after="0"/>
              <w:rPr>
                <w:rFonts w:ascii="Arial" w:hAnsi="Arial"/>
                <w:sz w:val="18"/>
              </w:rPr>
            </w:pPr>
          </w:p>
        </w:tc>
      </w:tr>
      <w:tr w:rsidR="00465FF0" w14:paraId="47B24B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465FF0" w:rsidRDefault="00465FF0"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465FF0" w:rsidRDefault="00465FF0" w:rsidP="00D87C66">
            <w:pPr>
              <w:pStyle w:val="TAC"/>
              <w:jc w:val="left"/>
              <w:rPr>
                <w:lang w:eastAsia="en-GB"/>
              </w:rPr>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6F94A07" w14:textId="77777777" w:rsidR="00465FF0" w:rsidRDefault="00465FF0" w:rsidP="00D87C66">
            <w:pPr>
              <w:pStyle w:val="TAC"/>
            </w:pPr>
            <w:r>
              <w:t>Time</w:t>
            </w:r>
          </w:p>
        </w:tc>
        <w:tc>
          <w:tcPr>
            <w:tcW w:w="0" w:type="auto"/>
            <w:vMerge/>
            <w:tcBorders>
              <w:left w:val="single" w:sz="4" w:space="0" w:color="auto"/>
              <w:right w:val="single" w:sz="4" w:space="0" w:color="auto"/>
            </w:tcBorders>
            <w:vAlign w:val="center"/>
            <w:hideMark/>
          </w:tcPr>
          <w:p w14:paraId="7499B499" w14:textId="77777777" w:rsidR="00465FF0" w:rsidRDefault="00465FF0" w:rsidP="00D87C66">
            <w:pPr>
              <w:spacing w:after="0"/>
              <w:rPr>
                <w:rFonts w:ascii="Arial" w:hAnsi="Arial"/>
                <w:sz w:val="18"/>
              </w:rPr>
            </w:pPr>
          </w:p>
        </w:tc>
      </w:tr>
      <w:tr w:rsidR="00465FF0" w14:paraId="546CBF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465FF0" w:rsidRDefault="00465FF0" w:rsidP="00D87C66">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465FF0" w:rsidRDefault="00465FF0" w:rsidP="00D87C66">
            <w:pPr>
              <w:pStyle w:val="TAC"/>
              <w:jc w:val="left"/>
              <w:rPr>
                <w:lang w:eastAsia="en-GB"/>
              </w:rPr>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56F0F13"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30A210D6" w14:textId="77777777" w:rsidR="00465FF0" w:rsidRDefault="00465FF0" w:rsidP="00D87C66">
            <w:pPr>
              <w:spacing w:after="0"/>
              <w:rPr>
                <w:rFonts w:ascii="Arial" w:hAnsi="Arial"/>
                <w:sz w:val="18"/>
              </w:rPr>
            </w:pPr>
          </w:p>
        </w:tc>
      </w:tr>
      <w:tr w:rsidR="00465FF0" w14:paraId="78B216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465FF0" w:rsidRDefault="00465FF0"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465FF0" w:rsidRDefault="00465FF0" w:rsidP="00D87C66">
            <w:pPr>
              <w:pStyle w:val="TAC"/>
              <w:jc w:val="left"/>
              <w:rPr>
                <w:lang w:eastAsia="en-GB"/>
              </w:rPr>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59D8F1" w14:textId="77777777" w:rsidR="00465FF0" w:rsidRDefault="00465FF0" w:rsidP="00D87C66">
            <w:pPr>
              <w:pStyle w:val="TAC"/>
            </w:pPr>
            <w:r>
              <w:t>Unsigned32</w:t>
            </w:r>
          </w:p>
        </w:tc>
        <w:tc>
          <w:tcPr>
            <w:tcW w:w="0" w:type="auto"/>
            <w:vMerge/>
            <w:tcBorders>
              <w:left w:val="single" w:sz="4" w:space="0" w:color="auto"/>
              <w:right w:val="single" w:sz="4" w:space="0" w:color="auto"/>
            </w:tcBorders>
            <w:vAlign w:val="center"/>
            <w:hideMark/>
          </w:tcPr>
          <w:p w14:paraId="74E462E0" w14:textId="77777777" w:rsidR="00465FF0" w:rsidRDefault="00465FF0" w:rsidP="00D87C66">
            <w:pPr>
              <w:spacing w:after="0"/>
              <w:rPr>
                <w:rFonts w:ascii="Arial" w:hAnsi="Arial"/>
                <w:sz w:val="18"/>
              </w:rPr>
            </w:pPr>
          </w:p>
        </w:tc>
      </w:tr>
      <w:tr w:rsidR="00465FF0" w14:paraId="7F00B6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465FF0" w:rsidRDefault="00465FF0"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465FF0" w:rsidRDefault="00465FF0" w:rsidP="00D87C66">
            <w:pPr>
              <w:pStyle w:val="TAC"/>
              <w:jc w:val="left"/>
              <w:rPr>
                <w:lang w:eastAsia="en-GB"/>
              </w:rPr>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181467B" w14:textId="77777777" w:rsidR="00465FF0" w:rsidRDefault="00465FF0" w:rsidP="00D87C66">
            <w:pPr>
              <w:pStyle w:val="TAC"/>
            </w:pPr>
            <w:r>
              <w:t>Grouped</w:t>
            </w:r>
          </w:p>
        </w:tc>
        <w:tc>
          <w:tcPr>
            <w:tcW w:w="0" w:type="auto"/>
            <w:vMerge/>
            <w:tcBorders>
              <w:left w:val="single" w:sz="4" w:space="0" w:color="auto"/>
              <w:right w:val="single" w:sz="4" w:space="0" w:color="auto"/>
            </w:tcBorders>
            <w:vAlign w:val="center"/>
            <w:hideMark/>
          </w:tcPr>
          <w:p w14:paraId="27799974" w14:textId="77777777" w:rsidR="00465FF0" w:rsidRDefault="00465FF0" w:rsidP="00D87C66">
            <w:pPr>
              <w:spacing w:after="0"/>
              <w:rPr>
                <w:rFonts w:ascii="Arial" w:hAnsi="Arial"/>
                <w:sz w:val="18"/>
              </w:rPr>
            </w:pPr>
          </w:p>
        </w:tc>
      </w:tr>
      <w:tr w:rsidR="00465FF0" w14:paraId="7E79CF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465FF0" w:rsidRDefault="00465FF0"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465FF0" w:rsidRDefault="00465FF0" w:rsidP="00D87C66">
            <w:pPr>
              <w:pStyle w:val="TAC"/>
              <w:jc w:val="left"/>
              <w:rPr>
                <w:lang w:eastAsia="en-GB"/>
              </w:rPr>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B0CB" w14:textId="77777777" w:rsidR="00465FF0" w:rsidRDefault="00465FF0" w:rsidP="00D87C66">
            <w:pPr>
              <w:pStyle w:val="TAC"/>
            </w:pPr>
            <w:r>
              <w:t>UTF8String</w:t>
            </w:r>
          </w:p>
        </w:tc>
        <w:tc>
          <w:tcPr>
            <w:tcW w:w="0" w:type="auto"/>
            <w:vMerge/>
            <w:tcBorders>
              <w:left w:val="single" w:sz="4" w:space="0" w:color="auto"/>
              <w:right w:val="single" w:sz="4" w:space="0" w:color="auto"/>
            </w:tcBorders>
            <w:vAlign w:val="center"/>
            <w:hideMark/>
          </w:tcPr>
          <w:p w14:paraId="13715941" w14:textId="77777777" w:rsidR="00465FF0" w:rsidRDefault="00465FF0" w:rsidP="00D87C66">
            <w:pPr>
              <w:spacing w:after="0"/>
              <w:rPr>
                <w:rFonts w:ascii="Arial" w:hAnsi="Arial"/>
                <w:sz w:val="18"/>
              </w:rPr>
            </w:pPr>
          </w:p>
        </w:tc>
      </w:tr>
      <w:tr w:rsidR="00465FF0" w14:paraId="15F310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465FF0" w:rsidRDefault="00465FF0"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465FF0" w:rsidRDefault="00465FF0"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072EBBE" w14:textId="77777777" w:rsidR="00465FF0" w:rsidRDefault="00465FF0"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465FF0" w:rsidRDefault="00465FF0" w:rsidP="00D87C66">
            <w:pPr>
              <w:spacing w:after="0"/>
              <w:rPr>
                <w:rFonts w:ascii="Arial" w:hAnsi="Arial"/>
                <w:sz w:val="18"/>
              </w:rPr>
            </w:pPr>
          </w:p>
        </w:tc>
      </w:tr>
      <w:tr w:rsidR="00465FF0" w14:paraId="6B3B6E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465FF0" w:rsidRDefault="00465FF0" w:rsidP="00D87C66">
            <w:pPr>
              <w:pStyle w:val="TAL"/>
              <w:suppressLineNumbers/>
              <w:suppressAutoHyphens/>
              <w:jc w:val="center"/>
              <w:rPr>
                <w:noProof/>
                <w:lang w:val="fr-FR" w:eastAsia="zh-CN"/>
              </w:rPr>
            </w:pPr>
            <w:r>
              <w:rPr>
                <w:noProof/>
                <w:lang w:val="fr-FR" w:eastAsia="zh-CN"/>
              </w:rPr>
              <w:lastRenderedPageBreak/>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465FF0" w:rsidRDefault="00465FF0"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3ED2644" w14:textId="77777777" w:rsidR="00465FF0" w:rsidRDefault="00465FF0"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465FF0" w:rsidRDefault="00465FF0" w:rsidP="00D87C66">
            <w:pPr>
              <w:spacing w:after="0"/>
              <w:rPr>
                <w:rFonts w:ascii="Arial" w:hAnsi="Arial"/>
                <w:sz w:val="18"/>
              </w:rPr>
            </w:pPr>
          </w:p>
        </w:tc>
      </w:tr>
      <w:tr w:rsidR="00465FF0" w14:paraId="19C10D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465FF0" w:rsidRDefault="00465FF0"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465FF0" w:rsidRDefault="00465FF0"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8ABEECB" w14:textId="77777777" w:rsidR="00465FF0" w:rsidRDefault="00465FF0"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465FF0" w:rsidRDefault="00465FF0" w:rsidP="00D87C66">
            <w:pPr>
              <w:spacing w:after="0"/>
              <w:rPr>
                <w:rFonts w:ascii="Arial" w:hAnsi="Arial"/>
                <w:sz w:val="18"/>
              </w:rPr>
            </w:pPr>
          </w:p>
        </w:tc>
      </w:tr>
      <w:tr w:rsidR="00465FF0" w14:paraId="0B9C50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465FF0" w:rsidRDefault="00465FF0"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465FF0" w:rsidRDefault="00465FF0"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5082F00B" w14:textId="77777777" w:rsidR="00465FF0" w:rsidRDefault="00465FF0"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465FF0" w:rsidRDefault="00465FF0" w:rsidP="00D87C66">
            <w:pPr>
              <w:spacing w:after="0"/>
              <w:rPr>
                <w:rFonts w:ascii="Arial" w:hAnsi="Arial"/>
                <w:sz w:val="18"/>
              </w:rPr>
            </w:pPr>
          </w:p>
        </w:tc>
      </w:tr>
      <w:tr w:rsidR="00465FF0" w14:paraId="5D1542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465FF0" w:rsidRDefault="00465FF0"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14:paraId="506996CC" w14:textId="77777777" w:rsidR="00465FF0" w:rsidRDefault="00465FF0"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14:paraId="7DCAFBA1" w14:textId="77777777" w:rsidR="00465FF0" w:rsidRDefault="00465FF0"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465FF0" w:rsidRDefault="00465FF0" w:rsidP="00D87C66">
            <w:pPr>
              <w:spacing w:after="0"/>
              <w:rPr>
                <w:rFonts w:ascii="Arial" w:hAnsi="Arial"/>
                <w:sz w:val="18"/>
              </w:rPr>
            </w:pPr>
          </w:p>
        </w:tc>
      </w:tr>
      <w:tr w:rsidR="00465FF0" w14:paraId="782B023E"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465FF0" w:rsidRDefault="00465FF0"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14:paraId="6FD451D1" w14:textId="77777777" w:rsidR="00465FF0" w:rsidRDefault="00465FF0"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14:paraId="3F53B730" w14:textId="77777777" w:rsidR="00465FF0" w:rsidRDefault="00465FF0"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465FF0" w:rsidRDefault="00465FF0" w:rsidP="00D87C66">
            <w:pPr>
              <w:spacing w:after="0"/>
              <w:rPr>
                <w:rFonts w:ascii="Arial" w:hAnsi="Arial"/>
                <w:sz w:val="18"/>
              </w:rPr>
            </w:pPr>
          </w:p>
        </w:tc>
      </w:tr>
      <w:tr w:rsidR="00465FF0" w14:paraId="272D809F"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465FF0" w:rsidRDefault="00465FF0" w:rsidP="0001345A">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tcPr>
          <w:p w14:paraId="56ECC2CD" w14:textId="77777777" w:rsidR="00465FF0" w:rsidRDefault="00465FF0" w:rsidP="0001345A">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14:paraId="53FA25B6" w14:textId="77777777" w:rsidR="00465FF0" w:rsidRDefault="00465FF0"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465FF0" w:rsidRDefault="00465FF0" w:rsidP="0001345A">
            <w:pPr>
              <w:spacing w:after="0"/>
              <w:rPr>
                <w:rFonts w:ascii="Arial" w:hAnsi="Arial"/>
                <w:sz w:val="18"/>
              </w:rPr>
            </w:pPr>
          </w:p>
        </w:tc>
      </w:tr>
      <w:tr w:rsidR="00465FF0" w14:paraId="4501DCE6" w14:textId="77777777" w:rsidTr="00DC74C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465FF0" w:rsidRDefault="00465FF0" w:rsidP="0001345A">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tcPr>
          <w:p w14:paraId="4369BE1A" w14:textId="77777777" w:rsidR="00465FF0" w:rsidRDefault="00465FF0" w:rsidP="0001345A">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14:paraId="4AAEB45A" w14:textId="77777777" w:rsidR="00465FF0" w:rsidRDefault="00465FF0"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465FF0" w:rsidRDefault="00465FF0" w:rsidP="0001345A">
            <w:pPr>
              <w:spacing w:after="0"/>
              <w:rPr>
                <w:rFonts w:ascii="Arial" w:hAnsi="Arial"/>
                <w:sz w:val="18"/>
              </w:rPr>
            </w:pPr>
          </w:p>
        </w:tc>
      </w:tr>
      <w:tr w:rsidR="00465FF0" w14:paraId="7FDA4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465FF0" w:rsidRDefault="00465FF0" w:rsidP="00465FF0">
            <w:pPr>
              <w:pStyle w:val="TAL"/>
              <w:suppressLineNumbers/>
              <w:suppressAutoHyphens/>
              <w:jc w:val="center"/>
              <w:rPr>
                <w:noProof/>
                <w:lang w:val="fr-FR" w:eastAsia="zh-CN"/>
              </w:rPr>
            </w:pPr>
            <w:r>
              <w:rPr>
                <w:noProof/>
                <w:lang w:val="fr-FR" w:eastAsia="zh-CN"/>
              </w:rPr>
              <w:t>3188</w:t>
            </w:r>
          </w:p>
        </w:tc>
        <w:tc>
          <w:tcPr>
            <w:tcW w:w="2675" w:type="pct"/>
            <w:tcBorders>
              <w:top w:val="single" w:sz="4" w:space="0" w:color="auto"/>
              <w:left w:val="single" w:sz="4" w:space="0" w:color="auto"/>
              <w:bottom w:val="single" w:sz="4" w:space="0" w:color="auto"/>
              <w:right w:val="single" w:sz="4" w:space="0" w:color="auto"/>
            </w:tcBorders>
            <w:vAlign w:val="bottom"/>
          </w:tcPr>
          <w:p w14:paraId="312CA115" w14:textId="75AEA24B" w:rsidR="00465FF0" w:rsidRDefault="00465FF0" w:rsidP="00465FF0">
            <w:pPr>
              <w:pStyle w:val="TAC"/>
              <w:jc w:val="left"/>
              <w:rPr>
                <w:lang w:val="fr-FR"/>
              </w:rPr>
            </w:pPr>
            <w:r>
              <w:rPr>
                <w:lang w:val="en-US"/>
              </w:rPr>
              <w:t>Exclude-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182C74C1" w14:textId="479517BF" w:rsidR="00465FF0" w:rsidRDefault="00465FF0" w:rsidP="00465FF0">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7C87C695" w14:textId="77777777" w:rsidR="00465FF0" w:rsidRDefault="00465FF0" w:rsidP="00465FF0">
            <w:pPr>
              <w:spacing w:after="0"/>
              <w:rPr>
                <w:rFonts w:ascii="Arial" w:hAnsi="Arial"/>
                <w:sz w:val="18"/>
              </w:rPr>
            </w:pPr>
          </w:p>
        </w:tc>
      </w:tr>
      <w:tr w:rsidR="00D87C66"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2729ADDA" w:rsidR="00D87C66" w:rsidRDefault="00D87C66" w:rsidP="00D87C66">
            <w:pPr>
              <w:pStyle w:val="TAC"/>
              <w:suppressLineNumbers/>
              <w:suppressAutoHyphens/>
              <w:jc w:val="left"/>
            </w:pPr>
            <w:r>
              <w:t>Note: The AVP codes from 318</w:t>
            </w:r>
            <w:r w:rsidR="00465FF0">
              <w:t>9</w:t>
            </w:r>
            <w:r>
              <w:t xml:space="preserve"> to 3199 are reserved for TS 29.336.</w:t>
            </w:r>
          </w:p>
        </w:tc>
      </w:tr>
      <w:tr w:rsidR="00D87C66" w14:paraId="7B143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124CF" w14:textId="77777777"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14:paraId="79CDD956" w14:textId="77777777"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14:paraId="6917A4A9"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D87C66" w:rsidRDefault="00D87C66" w:rsidP="00D87C66">
            <w:pPr>
              <w:pStyle w:val="TAC"/>
              <w:suppressLineNumbers/>
              <w:suppressAutoHyphens/>
            </w:pPr>
            <w:r>
              <w:t>29.337 [29]</w:t>
            </w:r>
          </w:p>
        </w:tc>
      </w:tr>
      <w:tr w:rsidR="00D87C66" w14:paraId="5C0439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469A30" w14:textId="77777777"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14:paraId="1C95F8A2" w14:textId="77777777"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14:paraId="4070267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D87C66" w:rsidRDefault="00D87C66" w:rsidP="00D87C66">
            <w:pPr>
              <w:spacing w:after="0"/>
              <w:rPr>
                <w:rFonts w:ascii="Arial" w:hAnsi="Arial"/>
                <w:sz w:val="18"/>
              </w:rPr>
            </w:pPr>
          </w:p>
        </w:tc>
      </w:tr>
      <w:tr w:rsidR="00D87C66" w14:paraId="36424E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B7DC9" w14:textId="77777777"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14:paraId="1EB55F8A" w14:textId="77777777"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EA9B" w14:textId="77777777"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D87C66" w:rsidRDefault="00D87C66" w:rsidP="00D87C66">
            <w:pPr>
              <w:spacing w:after="0"/>
              <w:rPr>
                <w:rFonts w:ascii="Arial" w:hAnsi="Arial"/>
                <w:sz w:val="18"/>
              </w:rPr>
            </w:pPr>
          </w:p>
        </w:tc>
      </w:tr>
      <w:tr w:rsidR="00D87C66" w14:paraId="7EEB1C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CEA2DF" w14:textId="77777777"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14:paraId="1A4B0394" w14:textId="77777777"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4AD511F1" w14:textId="77777777"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D87C66" w:rsidRDefault="00D87C66" w:rsidP="00D87C66">
            <w:pPr>
              <w:spacing w:after="0"/>
              <w:rPr>
                <w:rFonts w:ascii="Arial" w:hAnsi="Arial"/>
                <w:sz w:val="18"/>
              </w:rPr>
            </w:pPr>
          </w:p>
        </w:tc>
      </w:tr>
      <w:tr w:rsidR="00D87C66"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770352" w14:paraId="268F94E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DD330" w14:textId="77777777" w:rsidR="00770352" w:rsidRDefault="00770352"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14:paraId="3B9B852C" w14:textId="77777777" w:rsidR="00770352" w:rsidRDefault="00770352"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50AD51" w14:textId="77777777" w:rsidR="00770352" w:rsidRDefault="00770352"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A15EF71" w14:textId="77777777" w:rsidR="00770352" w:rsidRDefault="00770352" w:rsidP="00D87C66">
            <w:pPr>
              <w:pStyle w:val="TAC"/>
              <w:suppressLineNumbers/>
              <w:suppressAutoHyphens/>
            </w:pPr>
            <w:r>
              <w:t>29.338 [30]</w:t>
            </w:r>
          </w:p>
        </w:tc>
      </w:tr>
      <w:tr w:rsidR="00770352" w14:paraId="129C68C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0F786" w14:textId="77777777" w:rsidR="00770352" w:rsidRDefault="00770352"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14:paraId="5634CF0F" w14:textId="77777777" w:rsidR="00770352" w:rsidRDefault="00770352"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14:paraId="42F84432"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770352" w:rsidRDefault="00770352" w:rsidP="00D87C66">
            <w:pPr>
              <w:spacing w:after="0"/>
              <w:rPr>
                <w:rFonts w:ascii="Arial" w:hAnsi="Arial"/>
                <w:sz w:val="18"/>
              </w:rPr>
            </w:pPr>
          </w:p>
        </w:tc>
      </w:tr>
      <w:tr w:rsidR="00770352" w14:paraId="4C3C51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CB326" w14:textId="77777777" w:rsidR="00770352" w:rsidRDefault="00770352"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14:paraId="06218144" w14:textId="77777777" w:rsidR="00770352" w:rsidRDefault="00770352"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E68B39E"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770352" w:rsidRDefault="00770352" w:rsidP="00D87C66">
            <w:pPr>
              <w:spacing w:after="0"/>
              <w:rPr>
                <w:rFonts w:ascii="Arial" w:hAnsi="Arial"/>
                <w:sz w:val="18"/>
              </w:rPr>
            </w:pPr>
          </w:p>
        </w:tc>
      </w:tr>
      <w:tr w:rsidR="00770352" w14:paraId="7F0FF51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A3CCC" w14:textId="77777777" w:rsidR="00770352" w:rsidRDefault="00770352" w:rsidP="00D87C66">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14:paraId="269B4177" w14:textId="77777777" w:rsidR="00770352" w:rsidRDefault="00770352"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D2B4687"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770352" w:rsidRDefault="00770352" w:rsidP="00D87C66">
            <w:pPr>
              <w:spacing w:after="0"/>
              <w:rPr>
                <w:rFonts w:ascii="Arial" w:hAnsi="Arial"/>
                <w:sz w:val="18"/>
              </w:rPr>
            </w:pPr>
          </w:p>
        </w:tc>
      </w:tr>
      <w:tr w:rsidR="00770352" w14:paraId="2D5C242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3A9906" w14:textId="77777777" w:rsidR="00770352" w:rsidRDefault="00770352"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14:paraId="3D0D4609" w14:textId="77777777" w:rsidR="00770352" w:rsidRDefault="00770352"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1448C5B"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770352" w:rsidRDefault="00770352" w:rsidP="00D87C66">
            <w:pPr>
              <w:spacing w:after="0"/>
              <w:rPr>
                <w:rFonts w:ascii="Arial" w:hAnsi="Arial"/>
                <w:sz w:val="18"/>
              </w:rPr>
            </w:pPr>
          </w:p>
        </w:tc>
      </w:tr>
      <w:tr w:rsidR="00770352" w14:paraId="3452ED0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378FB" w14:textId="77777777" w:rsidR="00770352" w:rsidRDefault="00770352"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14:paraId="2BA51159" w14:textId="77777777" w:rsidR="00770352" w:rsidRDefault="00770352"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9746D7"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770352" w:rsidRDefault="00770352" w:rsidP="00D87C66">
            <w:pPr>
              <w:spacing w:after="0"/>
              <w:rPr>
                <w:rFonts w:ascii="Arial" w:hAnsi="Arial"/>
                <w:sz w:val="18"/>
              </w:rPr>
            </w:pPr>
          </w:p>
        </w:tc>
      </w:tr>
      <w:tr w:rsidR="00770352" w14:paraId="7A2564B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5B1108" w14:textId="77777777" w:rsidR="00770352" w:rsidRDefault="00770352"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14:paraId="7CA95FA8" w14:textId="77777777" w:rsidR="00770352" w:rsidRDefault="00770352"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8C7A4B3"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770352" w:rsidRDefault="00770352" w:rsidP="00D87C66">
            <w:pPr>
              <w:spacing w:after="0"/>
              <w:rPr>
                <w:rFonts w:ascii="Arial" w:hAnsi="Arial"/>
                <w:sz w:val="18"/>
              </w:rPr>
            </w:pPr>
          </w:p>
        </w:tc>
      </w:tr>
      <w:tr w:rsidR="00770352" w14:paraId="42ACF04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94B771" w14:textId="77777777" w:rsidR="00770352" w:rsidRDefault="00770352"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14:paraId="6F4E1522" w14:textId="77777777" w:rsidR="00770352" w:rsidRDefault="00770352"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8DA434" w14:textId="77777777" w:rsidR="00770352" w:rsidRDefault="00770352"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770352" w:rsidRDefault="00770352" w:rsidP="00D87C66">
            <w:pPr>
              <w:spacing w:after="0"/>
              <w:rPr>
                <w:rFonts w:ascii="Arial" w:hAnsi="Arial"/>
                <w:sz w:val="18"/>
              </w:rPr>
            </w:pPr>
          </w:p>
        </w:tc>
      </w:tr>
      <w:tr w:rsidR="00770352" w14:paraId="418C152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8A555D" w14:textId="77777777" w:rsidR="00770352" w:rsidRDefault="00770352"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14:paraId="78F9C9DE" w14:textId="77777777" w:rsidR="00770352" w:rsidRDefault="00770352"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37DF"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770352" w:rsidRDefault="00770352" w:rsidP="00D87C66">
            <w:pPr>
              <w:spacing w:after="0"/>
              <w:rPr>
                <w:rFonts w:ascii="Arial" w:hAnsi="Arial"/>
                <w:sz w:val="18"/>
              </w:rPr>
            </w:pPr>
          </w:p>
        </w:tc>
      </w:tr>
      <w:tr w:rsidR="00770352" w14:paraId="070D250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43616" w14:textId="77777777" w:rsidR="00770352" w:rsidRDefault="00770352"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14:paraId="406BB752" w14:textId="77777777" w:rsidR="00770352" w:rsidRDefault="00770352"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14:paraId="7F6489A5"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770352" w:rsidRDefault="00770352" w:rsidP="00D87C66">
            <w:pPr>
              <w:spacing w:after="0"/>
              <w:rPr>
                <w:rFonts w:ascii="Arial" w:hAnsi="Arial"/>
                <w:sz w:val="18"/>
              </w:rPr>
            </w:pPr>
          </w:p>
        </w:tc>
      </w:tr>
      <w:tr w:rsidR="00770352" w14:paraId="6B4C42F4"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5323B7" w14:textId="77777777" w:rsidR="00770352" w:rsidRDefault="00770352"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14:paraId="768DDB99" w14:textId="77777777" w:rsidR="00770352" w:rsidRDefault="00770352"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2E7EA8"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770352" w:rsidRDefault="00770352" w:rsidP="00D87C66">
            <w:pPr>
              <w:spacing w:after="0"/>
              <w:rPr>
                <w:rFonts w:ascii="Arial" w:hAnsi="Arial"/>
                <w:sz w:val="18"/>
              </w:rPr>
            </w:pPr>
          </w:p>
        </w:tc>
      </w:tr>
      <w:tr w:rsidR="00770352" w14:paraId="6BCE823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18898" w14:textId="77777777" w:rsidR="00770352" w:rsidRDefault="00770352"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14:paraId="20D22D07" w14:textId="77777777" w:rsidR="00770352" w:rsidRDefault="00770352"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16180C"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770352" w:rsidRDefault="00770352" w:rsidP="00D87C66">
            <w:pPr>
              <w:spacing w:after="0"/>
              <w:rPr>
                <w:rFonts w:ascii="Arial" w:hAnsi="Arial"/>
                <w:sz w:val="18"/>
              </w:rPr>
            </w:pPr>
          </w:p>
        </w:tc>
      </w:tr>
      <w:tr w:rsidR="00770352" w14:paraId="60BFB80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68E0F" w14:textId="77777777" w:rsidR="00770352" w:rsidRDefault="00770352"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14:paraId="3564CF0F" w14:textId="77777777" w:rsidR="00770352" w:rsidRDefault="00770352"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76844CB"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770352" w:rsidRDefault="00770352" w:rsidP="00D87C66">
            <w:pPr>
              <w:spacing w:after="0"/>
              <w:rPr>
                <w:rFonts w:ascii="Arial" w:hAnsi="Arial"/>
                <w:sz w:val="18"/>
              </w:rPr>
            </w:pPr>
          </w:p>
        </w:tc>
      </w:tr>
      <w:tr w:rsidR="00770352" w14:paraId="1959F63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04F496" w14:textId="77777777" w:rsidR="00770352" w:rsidRDefault="00770352"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14:paraId="7727EFDC" w14:textId="77777777" w:rsidR="00770352" w:rsidRDefault="00770352"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5229D52A"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9E38B0B" w14:textId="77777777" w:rsidR="00770352" w:rsidRDefault="00770352" w:rsidP="00D87C66">
            <w:pPr>
              <w:spacing w:after="0"/>
              <w:rPr>
                <w:rFonts w:ascii="Arial" w:hAnsi="Arial"/>
                <w:sz w:val="18"/>
              </w:rPr>
            </w:pPr>
          </w:p>
        </w:tc>
      </w:tr>
      <w:tr w:rsidR="00770352" w14:paraId="7258DAC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47984A" w14:textId="77777777" w:rsidR="00770352" w:rsidRDefault="00770352"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14:paraId="74AA0F78" w14:textId="77777777" w:rsidR="00770352" w:rsidRDefault="00770352"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5E7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63D4B60C" w14:textId="77777777" w:rsidR="00770352" w:rsidRDefault="00770352" w:rsidP="00D87C66">
            <w:pPr>
              <w:spacing w:after="0"/>
              <w:rPr>
                <w:rFonts w:ascii="Arial" w:hAnsi="Arial"/>
                <w:sz w:val="18"/>
              </w:rPr>
            </w:pPr>
          </w:p>
        </w:tc>
      </w:tr>
      <w:tr w:rsidR="00770352" w14:paraId="5AD20742"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CCE345" w14:textId="77777777" w:rsidR="00770352" w:rsidRDefault="00770352"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14:paraId="3037C115" w14:textId="77777777" w:rsidR="00770352" w:rsidRDefault="00770352"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14:paraId="65F7157F"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5300A54B" w14:textId="77777777" w:rsidR="00770352" w:rsidRDefault="00770352" w:rsidP="00D87C66">
            <w:pPr>
              <w:spacing w:after="0"/>
              <w:rPr>
                <w:rFonts w:ascii="Arial" w:hAnsi="Arial"/>
                <w:sz w:val="18"/>
              </w:rPr>
            </w:pPr>
          </w:p>
        </w:tc>
      </w:tr>
      <w:tr w:rsidR="00770352" w14:paraId="284F994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D6716" w14:textId="77777777" w:rsidR="00770352" w:rsidRDefault="00770352"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14:paraId="6E189759" w14:textId="77777777" w:rsidR="00770352" w:rsidRDefault="00770352"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321CD"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770352" w:rsidRDefault="00770352" w:rsidP="00D87C66">
            <w:pPr>
              <w:spacing w:after="0"/>
              <w:rPr>
                <w:rFonts w:ascii="Arial" w:hAnsi="Arial"/>
                <w:sz w:val="18"/>
              </w:rPr>
            </w:pPr>
          </w:p>
        </w:tc>
      </w:tr>
      <w:tr w:rsidR="00770352" w14:paraId="4D684AD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B7DA97" w14:textId="77777777" w:rsidR="00770352" w:rsidRDefault="00770352"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14:paraId="78498342" w14:textId="77777777" w:rsidR="00770352" w:rsidRDefault="00770352"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3D61DB"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770352" w:rsidRDefault="00770352" w:rsidP="00D87C66">
            <w:pPr>
              <w:spacing w:after="0"/>
              <w:rPr>
                <w:rFonts w:ascii="Arial" w:hAnsi="Arial"/>
                <w:sz w:val="18"/>
              </w:rPr>
            </w:pPr>
          </w:p>
        </w:tc>
      </w:tr>
      <w:tr w:rsidR="00770352" w14:paraId="3060EA5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0B18DB" w14:textId="77777777" w:rsidR="00770352" w:rsidRDefault="00770352"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14:paraId="05C556BD" w14:textId="77777777" w:rsidR="00770352" w:rsidRDefault="00770352"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7E9D4794"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770352" w:rsidRDefault="00770352" w:rsidP="00D87C66">
            <w:pPr>
              <w:spacing w:after="0"/>
              <w:rPr>
                <w:rFonts w:ascii="Arial" w:hAnsi="Arial"/>
                <w:sz w:val="18"/>
              </w:rPr>
            </w:pPr>
          </w:p>
        </w:tc>
      </w:tr>
      <w:tr w:rsidR="00770352" w14:paraId="74CF7B1B"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A51B0" w14:textId="77777777" w:rsidR="00770352" w:rsidRDefault="00770352"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14:paraId="53EC971E" w14:textId="77777777" w:rsidR="00770352" w:rsidRDefault="00770352"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6E2CFF"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770352" w:rsidRDefault="00770352" w:rsidP="00D87C66">
            <w:pPr>
              <w:spacing w:after="0"/>
              <w:rPr>
                <w:rFonts w:ascii="Arial" w:hAnsi="Arial"/>
                <w:sz w:val="18"/>
              </w:rPr>
            </w:pPr>
          </w:p>
        </w:tc>
      </w:tr>
      <w:tr w:rsidR="00770352" w14:paraId="1987943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B2B40B" w14:textId="77777777" w:rsidR="00770352" w:rsidRDefault="00770352"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14:paraId="20B1DFF1" w14:textId="77777777" w:rsidR="00770352" w:rsidRDefault="00770352"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62E8E123"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770352" w:rsidRDefault="00770352" w:rsidP="00D87C66">
            <w:pPr>
              <w:spacing w:after="0"/>
              <w:rPr>
                <w:rFonts w:ascii="Arial" w:hAnsi="Arial"/>
                <w:sz w:val="18"/>
              </w:rPr>
            </w:pPr>
          </w:p>
        </w:tc>
      </w:tr>
      <w:tr w:rsidR="00770352" w14:paraId="4466BCB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EAB3A" w14:textId="77777777" w:rsidR="00770352" w:rsidRDefault="00770352"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14:paraId="420B72FD" w14:textId="77777777" w:rsidR="00770352" w:rsidRDefault="00770352"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C47201D"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770352" w:rsidRDefault="00770352" w:rsidP="00D87C66">
            <w:pPr>
              <w:spacing w:after="0"/>
              <w:rPr>
                <w:rFonts w:ascii="Arial" w:hAnsi="Arial"/>
                <w:sz w:val="18"/>
              </w:rPr>
            </w:pPr>
          </w:p>
        </w:tc>
      </w:tr>
      <w:tr w:rsidR="00770352" w14:paraId="652715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364B8" w14:textId="77777777" w:rsidR="00770352" w:rsidRDefault="00770352"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14:paraId="641BBA50" w14:textId="77777777" w:rsidR="00770352" w:rsidRDefault="00770352"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16C7763E"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7D0FE091" w14:textId="77777777" w:rsidR="00770352" w:rsidRDefault="00770352" w:rsidP="00D87C66">
            <w:pPr>
              <w:spacing w:after="0"/>
              <w:rPr>
                <w:rFonts w:ascii="Arial" w:hAnsi="Arial"/>
                <w:sz w:val="18"/>
              </w:rPr>
            </w:pPr>
          </w:p>
        </w:tc>
      </w:tr>
      <w:tr w:rsidR="00770352" w14:paraId="6BB2250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7B8448" w14:textId="77777777" w:rsidR="00770352" w:rsidRDefault="00770352"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488E83D7" w14:textId="77777777" w:rsidR="00770352" w:rsidRDefault="00770352" w:rsidP="00D87C66">
            <w:pPr>
              <w:pStyle w:val="TAC"/>
              <w:suppressLineNumbers/>
              <w:tabs>
                <w:tab w:val="center" w:pos="2064"/>
              </w:tabs>
              <w:suppressAutoHyphens/>
              <w:jc w:val="left"/>
              <w:rPr>
                <w:lang w:eastAsia="en-GB"/>
              </w:rPr>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E64A619"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1644E281" w14:textId="77777777" w:rsidR="00770352" w:rsidRDefault="00770352" w:rsidP="00D87C66">
            <w:pPr>
              <w:spacing w:after="0"/>
              <w:rPr>
                <w:rFonts w:ascii="Arial" w:hAnsi="Arial"/>
                <w:sz w:val="18"/>
              </w:rPr>
            </w:pPr>
          </w:p>
        </w:tc>
      </w:tr>
      <w:tr w:rsidR="00770352" w14:paraId="0599ACA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3B0A0" w14:textId="77777777" w:rsidR="00770352" w:rsidRDefault="00770352"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14:paraId="3BDBA266" w14:textId="77777777" w:rsidR="00770352" w:rsidRDefault="00770352"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3F1E656" w14:textId="77777777" w:rsidR="00770352" w:rsidRDefault="00770352" w:rsidP="00D87C66">
            <w:pPr>
              <w:pStyle w:val="TAC"/>
              <w:rPr>
                <w:lang w:eastAsia="en-GB"/>
              </w:rPr>
            </w:pPr>
            <w:r>
              <w:t>Unsigned32</w:t>
            </w:r>
          </w:p>
        </w:tc>
        <w:tc>
          <w:tcPr>
            <w:tcW w:w="0" w:type="auto"/>
            <w:vMerge/>
            <w:tcBorders>
              <w:left w:val="single" w:sz="4" w:space="0" w:color="auto"/>
              <w:right w:val="single" w:sz="4" w:space="0" w:color="auto"/>
            </w:tcBorders>
            <w:vAlign w:val="center"/>
            <w:hideMark/>
          </w:tcPr>
          <w:p w14:paraId="221E75CB" w14:textId="77777777" w:rsidR="00770352" w:rsidRDefault="00770352" w:rsidP="00D87C66">
            <w:pPr>
              <w:spacing w:after="0"/>
              <w:rPr>
                <w:rFonts w:ascii="Arial" w:hAnsi="Arial"/>
                <w:sz w:val="18"/>
              </w:rPr>
            </w:pPr>
          </w:p>
        </w:tc>
      </w:tr>
      <w:tr w:rsidR="00770352" w14:paraId="1E92F22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1A6E8" w14:textId="77777777" w:rsidR="00770352" w:rsidRDefault="00770352"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14:paraId="4FED187A" w14:textId="77777777" w:rsidR="00770352" w:rsidRDefault="00770352"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D0E672"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4A25935B" w14:textId="77777777" w:rsidR="00770352" w:rsidRDefault="00770352" w:rsidP="00D87C66">
            <w:pPr>
              <w:spacing w:after="0"/>
              <w:rPr>
                <w:rFonts w:ascii="Arial" w:hAnsi="Arial"/>
                <w:sz w:val="18"/>
              </w:rPr>
            </w:pPr>
          </w:p>
        </w:tc>
      </w:tr>
      <w:tr w:rsidR="00770352" w14:paraId="12EF812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FE7A9" w14:textId="77777777" w:rsidR="00770352" w:rsidRDefault="00770352"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14:paraId="2846E1B0" w14:textId="77777777" w:rsidR="00770352" w:rsidRDefault="00770352"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4CE59E"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1B11BF95" w14:textId="77777777" w:rsidR="00770352" w:rsidRDefault="00770352" w:rsidP="00D87C66">
            <w:pPr>
              <w:spacing w:after="0"/>
              <w:rPr>
                <w:rFonts w:ascii="Arial" w:hAnsi="Arial"/>
                <w:sz w:val="18"/>
              </w:rPr>
            </w:pPr>
          </w:p>
        </w:tc>
      </w:tr>
      <w:tr w:rsidR="00770352" w14:paraId="27E2255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3AC70F" w14:textId="77777777" w:rsidR="00770352" w:rsidRDefault="00770352"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14:paraId="2EF330AA" w14:textId="77777777" w:rsidR="00770352" w:rsidRDefault="00770352"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9EB5A9"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5DABEE4F" w14:textId="77777777" w:rsidR="00770352" w:rsidRDefault="00770352" w:rsidP="00D87C66">
            <w:pPr>
              <w:spacing w:after="0"/>
              <w:rPr>
                <w:rFonts w:ascii="Arial" w:hAnsi="Arial"/>
                <w:sz w:val="18"/>
              </w:rPr>
            </w:pPr>
          </w:p>
        </w:tc>
      </w:tr>
      <w:tr w:rsidR="00770352" w14:paraId="136ECC4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F4FE0" w14:textId="77777777" w:rsidR="00770352" w:rsidRDefault="00770352"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14:paraId="2B6812FA" w14:textId="77777777" w:rsidR="00770352" w:rsidRDefault="00770352"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ACC90D"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49A9D575" w14:textId="77777777" w:rsidR="00770352" w:rsidRDefault="00770352" w:rsidP="00D87C66">
            <w:pPr>
              <w:spacing w:after="0"/>
              <w:rPr>
                <w:rFonts w:ascii="Arial" w:hAnsi="Arial"/>
                <w:sz w:val="18"/>
              </w:rPr>
            </w:pPr>
          </w:p>
        </w:tc>
      </w:tr>
      <w:tr w:rsidR="00770352" w14:paraId="77B4875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EE941" w14:textId="77777777" w:rsidR="00770352" w:rsidRDefault="00770352" w:rsidP="00D87C66">
            <w:pPr>
              <w:pStyle w:val="TAL"/>
              <w:rPr>
                <w:lang w:eastAsia="en-GB"/>
              </w:rPr>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770352" w:rsidRDefault="00770352"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F51472"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770352" w:rsidRDefault="00770352" w:rsidP="00D87C66">
            <w:pPr>
              <w:spacing w:after="0"/>
              <w:rPr>
                <w:rFonts w:ascii="Arial" w:hAnsi="Arial"/>
                <w:sz w:val="18"/>
              </w:rPr>
            </w:pPr>
          </w:p>
        </w:tc>
      </w:tr>
      <w:tr w:rsidR="00770352" w14:paraId="1F8979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B8EE4B" w14:textId="77777777" w:rsidR="00770352" w:rsidRDefault="00770352"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770352" w:rsidRDefault="00770352"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E95FA78"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770352" w:rsidRDefault="00770352" w:rsidP="00D87C66">
            <w:pPr>
              <w:spacing w:after="0"/>
              <w:rPr>
                <w:rFonts w:ascii="Arial" w:hAnsi="Arial"/>
                <w:sz w:val="18"/>
              </w:rPr>
            </w:pPr>
          </w:p>
        </w:tc>
      </w:tr>
      <w:tr w:rsidR="00770352" w14:paraId="2AB66BF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FF9DF8" w14:textId="77777777" w:rsidR="00770352" w:rsidRDefault="00770352"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770352" w:rsidRDefault="00770352"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F2A157"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770352" w:rsidRDefault="00770352" w:rsidP="00D87C66">
            <w:pPr>
              <w:spacing w:after="0"/>
              <w:rPr>
                <w:rFonts w:ascii="Arial" w:hAnsi="Arial"/>
                <w:sz w:val="18"/>
              </w:rPr>
            </w:pPr>
          </w:p>
        </w:tc>
      </w:tr>
      <w:tr w:rsidR="00770352" w14:paraId="2886483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9786B" w14:textId="77777777" w:rsidR="00770352" w:rsidRDefault="00770352"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770352" w:rsidRDefault="00770352"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3A7D9B3" w14:textId="77777777" w:rsidR="00770352" w:rsidRDefault="00770352" w:rsidP="00D87C66">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770352" w:rsidRDefault="00770352" w:rsidP="00D87C66">
            <w:pPr>
              <w:spacing w:after="0"/>
              <w:rPr>
                <w:rFonts w:ascii="Arial" w:hAnsi="Arial"/>
                <w:sz w:val="18"/>
              </w:rPr>
            </w:pPr>
          </w:p>
        </w:tc>
      </w:tr>
      <w:tr w:rsidR="00770352" w14:paraId="61B2EF1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D3CF9" w14:textId="77777777" w:rsidR="00770352" w:rsidRDefault="00770352"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770352" w:rsidRDefault="00770352"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FAEA" w14:textId="77777777" w:rsidR="00770352" w:rsidRDefault="00770352" w:rsidP="00D87C66">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770352" w:rsidRDefault="00770352" w:rsidP="00D87C66">
            <w:pPr>
              <w:spacing w:after="0"/>
              <w:rPr>
                <w:rFonts w:ascii="Arial" w:hAnsi="Arial"/>
                <w:sz w:val="18"/>
              </w:rPr>
            </w:pPr>
          </w:p>
        </w:tc>
      </w:tr>
      <w:tr w:rsidR="00770352" w14:paraId="1C81AB8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88C540D" w14:textId="77777777" w:rsidR="00770352" w:rsidRDefault="00770352"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14:paraId="2A813DC2" w14:textId="77777777" w:rsidR="00770352" w:rsidRDefault="00770352"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B2AF672"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770352" w:rsidRDefault="00770352" w:rsidP="00770352">
            <w:pPr>
              <w:spacing w:after="0"/>
              <w:rPr>
                <w:rFonts w:ascii="Arial" w:hAnsi="Arial"/>
                <w:sz w:val="18"/>
              </w:rPr>
            </w:pPr>
          </w:p>
        </w:tc>
      </w:tr>
      <w:tr w:rsidR="00770352" w14:paraId="5AF3771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59DDAB8" w14:textId="77777777" w:rsidR="00770352" w:rsidRDefault="00770352"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14:paraId="03DC90AD" w14:textId="77777777" w:rsidR="00770352" w:rsidRDefault="00770352"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FA6E96E"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770352" w:rsidRDefault="00770352" w:rsidP="00770352">
            <w:pPr>
              <w:spacing w:after="0"/>
              <w:rPr>
                <w:rFonts w:ascii="Arial" w:hAnsi="Arial"/>
                <w:sz w:val="18"/>
              </w:rPr>
            </w:pPr>
          </w:p>
        </w:tc>
      </w:tr>
      <w:tr w:rsidR="00770352" w14:paraId="0A454B5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92CF291" w14:textId="77777777" w:rsidR="00770352" w:rsidRDefault="00770352"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14:paraId="5C628CF9" w14:textId="77777777" w:rsidR="00770352" w:rsidRDefault="00770352"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4BC726AA"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770352" w:rsidRDefault="00770352" w:rsidP="00770352">
            <w:pPr>
              <w:spacing w:after="0"/>
              <w:rPr>
                <w:rFonts w:ascii="Arial" w:hAnsi="Arial"/>
                <w:sz w:val="18"/>
              </w:rPr>
            </w:pPr>
          </w:p>
        </w:tc>
      </w:tr>
      <w:tr w:rsidR="00770352" w14:paraId="78A8F47E"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6712AF" w14:textId="77777777" w:rsidR="00770352" w:rsidRDefault="00770352" w:rsidP="00770352">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14:paraId="50447626" w14:textId="77777777" w:rsidR="00770352" w:rsidRDefault="00770352"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6D7580F2"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770352" w:rsidRDefault="00770352" w:rsidP="00770352">
            <w:pPr>
              <w:spacing w:after="0"/>
              <w:rPr>
                <w:rFonts w:ascii="Arial" w:hAnsi="Arial"/>
                <w:sz w:val="18"/>
              </w:rPr>
            </w:pPr>
          </w:p>
        </w:tc>
      </w:tr>
      <w:tr w:rsidR="00770352" w14:paraId="481D18E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B882C2" w14:textId="77777777" w:rsidR="00770352" w:rsidRDefault="00770352"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14:paraId="357CFF0E" w14:textId="77777777" w:rsidR="00770352" w:rsidRDefault="00770352"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14:paraId="175186DE"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770352" w:rsidRDefault="00770352" w:rsidP="00770352">
            <w:pPr>
              <w:spacing w:after="0"/>
              <w:rPr>
                <w:rFonts w:ascii="Arial" w:hAnsi="Arial"/>
                <w:sz w:val="18"/>
              </w:rPr>
            </w:pPr>
          </w:p>
        </w:tc>
      </w:tr>
      <w:tr w:rsidR="00770352" w14:paraId="6D16D74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52587A" w14:textId="77777777" w:rsidR="00770352" w:rsidRDefault="00770352"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14:paraId="3518F705" w14:textId="77777777" w:rsidR="00770352" w:rsidRDefault="00770352"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14:paraId="19C94539"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770352" w:rsidRDefault="00770352" w:rsidP="00770352">
            <w:pPr>
              <w:spacing w:after="0"/>
              <w:rPr>
                <w:rFonts w:ascii="Arial" w:hAnsi="Arial"/>
                <w:sz w:val="18"/>
              </w:rPr>
            </w:pPr>
          </w:p>
        </w:tc>
      </w:tr>
      <w:tr w:rsidR="00770352" w14:paraId="748F88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04E991D" w14:textId="77777777" w:rsidR="00770352" w:rsidRDefault="00770352"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14:paraId="0254B5FF" w14:textId="77777777" w:rsidR="00770352" w:rsidRDefault="00770352"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14:paraId="06D69D8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770352" w:rsidRDefault="00770352" w:rsidP="00770352">
            <w:pPr>
              <w:spacing w:after="0"/>
              <w:rPr>
                <w:rFonts w:ascii="Arial" w:hAnsi="Arial"/>
                <w:sz w:val="18"/>
              </w:rPr>
            </w:pPr>
          </w:p>
        </w:tc>
      </w:tr>
      <w:tr w:rsidR="00770352" w14:paraId="5ACB31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171A2D3" w14:textId="77777777" w:rsidR="00770352" w:rsidRDefault="00770352"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14:paraId="3F8061C7" w14:textId="77777777" w:rsidR="00770352" w:rsidRDefault="00770352"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14:paraId="3B33E310"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770352" w:rsidRDefault="00770352" w:rsidP="00770352">
            <w:pPr>
              <w:spacing w:after="0"/>
              <w:rPr>
                <w:rFonts w:ascii="Arial" w:hAnsi="Arial"/>
                <w:sz w:val="18"/>
              </w:rPr>
            </w:pPr>
          </w:p>
        </w:tc>
      </w:tr>
      <w:tr w:rsidR="00770352" w14:paraId="7D2E146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33F8D7" w14:textId="77777777" w:rsidR="00770352" w:rsidRDefault="00770352"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14:paraId="24DE2C92" w14:textId="77777777" w:rsidR="00770352" w:rsidRDefault="00770352"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14:paraId="7A60960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770352" w:rsidRDefault="00770352" w:rsidP="00770352">
            <w:pPr>
              <w:spacing w:after="0"/>
              <w:rPr>
                <w:rFonts w:ascii="Arial" w:hAnsi="Arial"/>
                <w:sz w:val="18"/>
              </w:rPr>
            </w:pPr>
          </w:p>
        </w:tc>
      </w:tr>
      <w:tr w:rsidR="00770352" w14:paraId="3DDBD93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BD25D2E" w14:textId="77777777" w:rsidR="00770352" w:rsidRDefault="00770352"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14:paraId="004DA7EC" w14:textId="77777777" w:rsidR="00770352" w:rsidRDefault="00770352"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14:paraId="3E2FC61A"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770352" w:rsidRDefault="00770352" w:rsidP="00770352">
            <w:pPr>
              <w:spacing w:after="0"/>
              <w:rPr>
                <w:rFonts w:ascii="Arial" w:hAnsi="Arial"/>
                <w:sz w:val="18"/>
              </w:rPr>
            </w:pPr>
          </w:p>
        </w:tc>
      </w:tr>
      <w:tr w:rsidR="00770352" w14:paraId="70BC5F8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95A97" w14:textId="77777777" w:rsidR="00770352" w:rsidRDefault="00770352"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14:paraId="6B85287F" w14:textId="77777777" w:rsidR="00770352" w:rsidRDefault="00770352"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14:paraId="6E6F8193"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770352" w:rsidRDefault="00770352" w:rsidP="00770352">
            <w:pPr>
              <w:spacing w:after="0"/>
              <w:rPr>
                <w:rFonts w:ascii="Arial" w:hAnsi="Arial"/>
                <w:sz w:val="18"/>
              </w:rPr>
            </w:pPr>
          </w:p>
        </w:tc>
      </w:tr>
      <w:tr w:rsidR="00770352" w14:paraId="733A2F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5AA0103" w14:textId="77777777" w:rsidR="00770352" w:rsidRDefault="00770352" w:rsidP="00770352">
            <w:pPr>
              <w:pStyle w:val="TAC"/>
              <w:suppressLineNumbers/>
              <w:tabs>
                <w:tab w:val="center" w:pos="2064"/>
              </w:tabs>
              <w:suppressAutoHyphens/>
              <w:jc w:val="left"/>
            </w:pPr>
            <w:r>
              <w:t>3345</w:t>
            </w:r>
          </w:p>
        </w:tc>
        <w:tc>
          <w:tcPr>
            <w:tcW w:w="2675" w:type="pct"/>
            <w:tcBorders>
              <w:top w:val="single" w:sz="4" w:space="0" w:color="auto"/>
              <w:left w:val="single" w:sz="4" w:space="0" w:color="auto"/>
              <w:bottom w:val="single" w:sz="4" w:space="0" w:color="auto"/>
              <w:right w:val="single" w:sz="4" w:space="0" w:color="auto"/>
            </w:tcBorders>
            <w:vAlign w:val="bottom"/>
          </w:tcPr>
          <w:p w14:paraId="65F5757A" w14:textId="77777777" w:rsidR="00770352" w:rsidRDefault="00770352"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14:paraId="14A8BBAA" w14:textId="77777777" w:rsidR="00770352" w:rsidRDefault="00770352" w:rsidP="00770352">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14:paraId="28342347" w14:textId="77777777" w:rsidR="00770352" w:rsidRDefault="00770352" w:rsidP="00770352">
            <w:pPr>
              <w:spacing w:after="0"/>
              <w:rPr>
                <w:rFonts w:ascii="Arial" w:hAnsi="Arial"/>
                <w:sz w:val="18"/>
              </w:rPr>
            </w:pPr>
          </w:p>
        </w:tc>
      </w:tr>
      <w:tr w:rsidR="00D87C66"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77777777" w:rsidR="00D87C66" w:rsidRDefault="00D87C66" w:rsidP="00D87C66">
            <w:pPr>
              <w:pStyle w:val="TAC"/>
              <w:suppressLineNumbers/>
              <w:suppressAutoHyphens/>
              <w:jc w:val="left"/>
            </w:pPr>
            <w:r>
              <w:t>Note: The AVP codes from 33</w:t>
            </w:r>
            <w:r w:rsidR="00770352">
              <w:t>46</w:t>
            </w:r>
            <w:r>
              <w:t xml:space="preserve"> to 3399 are reserved for TS 29.338.</w:t>
            </w:r>
          </w:p>
        </w:tc>
      </w:tr>
      <w:tr w:rsidR="00D87C66" w14:paraId="7E01C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D743E" w14:textId="77777777"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14:paraId="4AF123A6"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FF168D4" w14:textId="77777777"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D87C66" w:rsidRDefault="00D87C66" w:rsidP="00D87C66">
            <w:pPr>
              <w:pStyle w:val="TAC"/>
              <w:suppressLineNumbers/>
              <w:tabs>
                <w:tab w:val="center" w:pos="2064"/>
              </w:tabs>
              <w:suppressAutoHyphens/>
            </w:pPr>
            <w:r>
              <w:t>32.299 [5]</w:t>
            </w:r>
          </w:p>
        </w:tc>
      </w:tr>
      <w:tr w:rsidR="00D87C66" w14:paraId="71A936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192D1" w14:textId="77777777"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14:paraId="285A2F06" w14:textId="77777777" w:rsidR="00D87C66" w:rsidRDefault="00D87C66" w:rsidP="00D87C66">
            <w:pPr>
              <w:pStyle w:val="TAC"/>
              <w:suppressLineNumbers/>
              <w:tabs>
                <w:tab w:val="center" w:pos="2064"/>
              </w:tabs>
              <w:suppressAutoHyphens/>
              <w:jc w:val="left"/>
              <w:rPr>
                <w:lang w:eastAsia="en-GB"/>
              </w:rPr>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CABD8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D87C66" w:rsidRDefault="00D87C66" w:rsidP="00D87C66">
            <w:pPr>
              <w:spacing w:after="0"/>
              <w:rPr>
                <w:rFonts w:ascii="Arial" w:hAnsi="Arial"/>
                <w:sz w:val="18"/>
              </w:rPr>
            </w:pPr>
          </w:p>
        </w:tc>
      </w:tr>
      <w:tr w:rsidR="00D87C66" w14:paraId="4BEB7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05882" w14:textId="77777777"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14:paraId="53A025F4" w14:textId="77777777" w:rsidR="00D87C66" w:rsidRDefault="00D87C66" w:rsidP="00D87C66">
            <w:pPr>
              <w:pStyle w:val="TAC"/>
              <w:suppressLineNumbers/>
              <w:tabs>
                <w:tab w:val="center" w:pos="2064"/>
              </w:tabs>
              <w:suppressAutoHyphens/>
              <w:jc w:val="left"/>
              <w:rPr>
                <w:lang w:eastAsia="en-GB"/>
              </w:rPr>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DCDA5B"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D87C66" w:rsidRDefault="00D87C66" w:rsidP="00D87C66">
            <w:pPr>
              <w:spacing w:after="0"/>
              <w:rPr>
                <w:rFonts w:ascii="Arial" w:hAnsi="Arial"/>
                <w:sz w:val="18"/>
              </w:rPr>
            </w:pPr>
          </w:p>
        </w:tc>
      </w:tr>
      <w:tr w:rsidR="00D87C66" w14:paraId="735E01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DDE9F7" w14:textId="77777777"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14:paraId="13655C95" w14:textId="77777777" w:rsidR="00D87C66" w:rsidRDefault="00D87C66" w:rsidP="00D87C66">
            <w:pPr>
              <w:pStyle w:val="TAC"/>
              <w:suppressLineNumbers/>
              <w:tabs>
                <w:tab w:val="center" w:pos="2064"/>
              </w:tabs>
              <w:suppressAutoHyphens/>
              <w:jc w:val="left"/>
              <w:rPr>
                <w:lang w:eastAsia="en-GB"/>
              </w:rPr>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29D8E48"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D87C66" w:rsidRDefault="00D87C66" w:rsidP="00D87C66">
            <w:pPr>
              <w:spacing w:after="0"/>
              <w:rPr>
                <w:rFonts w:ascii="Arial" w:hAnsi="Arial"/>
                <w:sz w:val="18"/>
              </w:rPr>
            </w:pPr>
          </w:p>
        </w:tc>
      </w:tr>
      <w:tr w:rsidR="00D87C66" w14:paraId="081A6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1DCF" w14:textId="77777777" w:rsidR="00D87C66" w:rsidRDefault="00D87C66" w:rsidP="00D87C66">
            <w:pPr>
              <w:pStyle w:val="TAC"/>
              <w:suppressLineNumbers/>
              <w:tabs>
                <w:tab w:val="center" w:pos="2064"/>
              </w:tabs>
              <w:suppressAutoHyphens/>
              <w:jc w:val="left"/>
              <w:rPr>
                <w:lang w:eastAsia="zh-CN"/>
              </w:rPr>
            </w:pPr>
            <w:r>
              <w:rPr>
                <w:lang w:eastAsia="zh-CN"/>
              </w:rPr>
              <w:lastRenderedPageBreak/>
              <w:t>3404</w:t>
            </w:r>
          </w:p>
        </w:tc>
        <w:tc>
          <w:tcPr>
            <w:tcW w:w="2675" w:type="pct"/>
            <w:tcBorders>
              <w:top w:val="single" w:sz="4" w:space="0" w:color="auto"/>
              <w:left w:val="single" w:sz="4" w:space="0" w:color="auto"/>
              <w:bottom w:val="single" w:sz="4" w:space="0" w:color="auto"/>
              <w:right w:val="single" w:sz="4" w:space="0" w:color="auto"/>
            </w:tcBorders>
            <w:hideMark/>
          </w:tcPr>
          <w:p w14:paraId="4CEE8C9A" w14:textId="77777777" w:rsidR="00D87C66" w:rsidRDefault="00D87C66" w:rsidP="00D87C66">
            <w:pPr>
              <w:pStyle w:val="TAC"/>
              <w:suppressLineNumbers/>
              <w:tabs>
                <w:tab w:val="center" w:pos="2064"/>
              </w:tabs>
              <w:suppressAutoHyphens/>
              <w:jc w:val="left"/>
              <w:rPr>
                <w:lang w:eastAsia="en-GB"/>
              </w:rPr>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14:paraId="7694DA4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D87C66" w:rsidRDefault="00D87C66" w:rsidP="00D87C66">
            <w:pPr>
              <w:spacing w:after="0"/>
              <w:rPr>
                <w:rFonts w:ascii="Arial" w:hAnsi="Arial"/>
                <w:sz w:val="18"/>
              </w:rPr>
            </w:pPr>
          </w:p>
        </w:tc>
      </w:tr>
      <w:tr w:rsidR="00D87C66" w14:paraId="14754C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FFE0DF" w14:textId="77777777"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14:paraId="5162D3C1" w14:textId="77777777" w:rsidR="00D87C66" w:rsidRDefault="00D87C66" w:rsidP="00D87C66">
            <w:pPr>
              <w:pStyle w:val="TAC"/>
              <w:suppressLineNumbers/>
              <w:tabs>
                <w:tab w:val="center" w:pos="2064"/>
              </w:tabs>
              <w:suppressAutoHyphens/>
              <w:jc w:val="left"/>
              <w:rPr>
                <w:lang w:eastAsia="en-GB"/>
              </w:rPr>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627FF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D87C66" w:rsidRDefault="00D87C66" w:rsidP="00D87C66">
            <w:pPr>
              <w:spacing w:after="0"/>
              <w:rPr>
                <w:rFonts w:ascii="Arial" w:hAnsi="Arial"/>
                <w:sz w:val="18"/>
              </w:rPr>
            </w:pPr>
          </w:p>
        </w:tc>
      </w:tr>
      <w:tr w:rsidR="00D87C66" w14:paraId="4F5DA7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0B8FF1" w14:textId="77777777"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14:paraId="1D9DFD80" w14:textId="77777777" w:rsidR="00D87C66" w:rsidRDefault="00D87C66" w:rsidP="00D87C66">
            <w:pPr>
              <w:pStyle w:val="TAC"/>
              <w:suppressLineNumbers/>
              <w:tabs>
                <w:tab w:val="center" w:pos="2064"/>
              </w:tabs>
              <w:suppressAutoHyphens/>
              <w:jc w:val="left"/>
              <w:rPr>
                <w:lang w:eastAsia="en-GB"/>
              </w:rPr>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112CF2C"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D87C66" w:rsidRDefault="00D87C66" w:rsidP="00D87C66">
            <w:pPr>
              <w:spacing w:after="0"/>
              <w:rPr>
                <w:rFonts w:ascii="Arial" w:hAnsi="Arial"/>
                <w:sz w:val="18"/>
              </w:rPr>
            </w:pPr>
          </w:p>
        </w:tc>
      </w:tr>
      <w:tr w:rsidR="00D87C66" w14:paraId="3F8BCD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E0DD6" w14:textId="77777777"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14:paraId="1FC5B777" w14:textId="77777777" w:rsidR="00D87C66" w:rsidRDefault="00D87C66" w:rsidP="00D87C66">
            <w:pPr>
              <w:pStyle w:val="TAC"/>
              <w:suppressLineNumbers/>
              <w:tabs>
                <w:tab w:val="center" w:pos="2064"/>
              </w:tabs>
              <w:suppressAutoHyphens/>
              <w:jc w:val="left"/>
              <w:rPr>
                <w:lang w:eastAsia="en-GB"/>
              </w:rPr>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F1C193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D87C66" w:rsidRDefault="00D87C66" w:rsidP="00D87C66">
            <w:pPr>
              <w:spacing w:after="0"/>
              <w:rPr>
                <w:rFonts w:ascii="Arial" w:hAnsi="Arial"/>
                <w:sz w:val="18"/>
              </w:rPr>
            </w:pPr>
          </w:p>
        </w:tc>
      </w:tr>
      <w:tr w:rsidR="00D87C66" w14:paraId="397B4D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E8046" w14:textId="77777777"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14:paraId="516BE521" w14:textId="77777777" w:rsidR="00D87C66" w:rsidRDefault="00D87C66" w:rsidP="00D87C66">
            <w:pPr>
              <w:pStyle w:val="TAC"/>
              <w:suppressLineNumbers/>
              <w:tabs>
                <w:tab w:val="center" w:pos="2064"/>
              </w:tabs>
              <w:suppressAutoHyphens/>
              <w:jc w:val="left"/>
              <w:rPr>
                <w:lang w:eastAsia="en-GB"/>
              </w:rPr>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420B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D87C66" w:rsidRDefault="00D87C66" w:rsidP="00D87C66">
            <w:pPr>
              <w:spacing w:after="0"/>
              <w:rPr>
                <w:rFonts w:ascii="Arial" w:hAnsi="Arial"/>
                <w:sz w:val="18"/>
              </w:rPr>
            </w:pPr>
          </w:p>
        </w:tc>
      </w:tr>
      <w:tr w:rsidR="00D87C66" w14:paraId="6D9E6F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57744B" w14:textId="77777777"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14:paraId="18154594" w14:textId="77777777" w:rsidR="00D87C66" w:rsidRDefault="00D87C66" w:rsidP="00D87C66">
            <w:pPr>
              <w:pStyle w:val="TAC"/>
              <w:suppressLineNumbers/>
              <w:tabs>
                <w:tab w:val="center" w:pos="2064"/>
              </w:tabs>
              <w:suppressAutoHyphens/>
              <w:jc w:val="left"/>
              <w:rPr>
                <w:lang w:eastAsia="en-GB"/>
              </w:rPr>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31AFA9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D87C66" w:rsidRDefault="00D87C66" w:rsidP="00D87C66">
            <w:pPr>
              <w:spacing w:after="0"/>
              <w:rPr>
                <w:rFonts w:ascii="Arial" w:hAnsi="Arial"/>
                <w:sz w:val="18"/>
              </w:rPr>
            </w:pPr>
          </w:p>
        </w:tc>
      </w:tr>
      <w:tr w:rsidR="00D87C66" w14:paraId="6C7479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54452" w14:textId="77777777"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14:paraId="1ABADFB9" w14:textId="77777777" w:rsidR="00D87C66" w:rsidRDefault="00D87C66" w:rsidP="00D87C66">
            <w:pPr>
              <w:pStyle w:val="TAC"/>
              <w:suppressLineNumbers/>
              <w:tabs>
                <w:tab w:val="center" w:pos="2064"/>
              </w:tabs>
              <w:suppressAutoHyphens/>
              <w:jc w:val="left"/>
              <w:rPr>
                <w:lang w:eastAsia="en-GB"/>
              </w:rPr>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257F45"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D87C66" w:rsidRDefault="00D87C66" w:rsidP="00D87C66">
            <w:pPr>
              <w:spacing w:after="0"/>
              <w:rPr>
                <w:rFonts w:ascii="Arial" w:hAnsi="Arial"/>
                <w:sz w:val="18"/>
              </w:rPr>
            </w:pPr>
          </w:p>
        </w:tc>
      </w:tr>
      <w:tr w:rsidR="00D87C66" w14:paraId="6BB5D7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674C31" w14:textId="77777777"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14:paraId="54E2E252" w14:textId="77777777" w:rsidR="00D87C66" w:rsidRDefault="00D87C66" w:rsidP="00D87C66">
            <w:pPr>
              <w:pStyle w:val="TAC"/>
              <w:suppressLineNumbers/>
              <w:tabs>
                <w:tab w:val="center" w:pos="2064"/>
              </w:tabs>
              <w:suppressAutoHyphens/>
              <w:jc w:val="left"/>
              <w:rPr>
                <w:lang w:eastAsia="en-GB"/>
              </w:rPr>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F113A8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D87C66" w:rsidRDefault="00D87C66" w:rsidP="00D87C66">
            <w:pPr>
              <w:spacing w:after="0"/>
              <w:rPr>
                <w:rFonts w:ascii="Arial" w:hAnsi="Arial"/>
                <w:sz w:val="18"/>
              </w:rPr>
            </w:pPr>
          </w:p>
        </w:tc>
      </w:tr>
      <w:tr w:rsidR="00D87C66" w14:paraId="4FAE48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235F6F" w14:textId="77777777"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14:paraId="7A10E815" w14:textId="77777777" w:rsidR="00D87C66" w:rsidRDefault="00D87C66" w:rsidP="00D87C66">
            <w:pPr>
              <w:pStyle w:val="TAC"/>
              <w:suppressLineNumbers/>
              <w:tabs>
                <w:tab w:val="center" w:pos="2064"/>
              </w:tabs>
              <w:suppressAutoHyphens/>
              <w:jc w:val="left"/>
              <w:rPr>
                <w:lang w:eastAsia="en-GB"/>
              </w:rPr>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A467C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D87C66" w:rsidRDefault="00D87C66" w:rsidP="00D87C66">
            <w:pPr>
              <w:spacing w:after="0"/>
              <w:rPr>
                <w:rFonts w:ascii="Arial" w:hAnsi="Arial"/>
                <w:sz w:val="18"/>
              </w:rPr>
            </w:pPr>
          </w:p>
        </w:tc>
      </w:tr>
      <w:tr w:rsidR="00D87C66" w14:paraId="32B261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2B1BFC" w14:textId="77777777"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14:paraId="4CDD9200" w14:textId="77777777" w:rsidR="00D87C66" w:rsidRDefault="00D87C66" w:rsidP="00D87C66">
            <w:pPr>
              <w:pStyle w:val="TAC"/>
              <w:suppressLineNumbers/>
              <w:tabs>
                <w:tab w:val="center" w:pos="2064"/>
              </w:tabs>
              <w:suppressAutoHyphens/>
              <w:jc w:val="left"/>
              <w:rPr>
                <w:lang w:eastAsia="en-GB"/>
              </w:rPr>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B36E2C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D87C66" w:rsidRDefault="00D87C66" w:rsidP="00D87C66">
            <w:pPr>
              <w:spacing w:after="0"/>
              <w:rPr>
                <w:rFonts w:ascii="Arial" w:hAnsi="Arial"/>
                <w:sz w:val="18"/>
              </w:rPr>
            </w:pPr>
          </w:p>
        </w:tc>
      </w:tr>
      <w:tr w:rsidR="00D87C66" w14:paraId="578CA9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43F7" w14:textId="77777777"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14:paraId="6F640B0F" w14:textId="77777777" w:rsidR="00D87C66" w:rsidRDefault="00D87C66" w:rsidP="00D87C66">
            <w:pPr>
              <w:pStyle w:val="TAC"/>
              <w:suppressLineNumbers/>
              <w:tabs>
                <w:tab w:val="center" w:pos="2064"/>
              </w:tabs>
              <w:suppressAutoHyphens/>
              <w:jc w:val="left"/>
              <w:rPr>
                <w:lang w:eastAsia="en-GB"/>
              </w:rPr>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C091E5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D87C66" w:rsidRDefault="00D87C66" w:rsidP="00D87C66">
            <w:pPr>
              <w:spacing w:after="0"/>
              <w:rPr>
                <w:rFonts w:ascii="Arial" w:hAnsi="Arial"/>
                <w:sz w:val="18"/>
              </w:rPr>
            </w:pPr>
          </w:p>
        </w:tc>
      </w:tr>
      <w:tr w:rsidR="00D87C66" w14:paraId="5C1A18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3059" w14:textId="77777777"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14:paraId="1B2D9ED3" w14:textId="77777777" w:rsidR="00D87C66" w:rsidRDefault="00D87C66" w:rsidP="00D87C66">
            <w:pPr>
              <w:pStyle w:val="TAC"/>
              <w:suppressLineNumbers/>
              <w:tabs>
                <w:tab w:val="center" w:pos="2064"/>
              </w:tabs>
              <w:suppressAutoHyphens/>
              <w:jc w:val="left"/>
              <w:rPr>
                <w:lang w:eastAsia="en-GB"/>
              </w:rPr>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4032CBFC"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D87C66" w:rsidRDefault="00D87C66" w:rsidP="00D87C66">
            <w:pPr>
              <w:spacing w:after="0"/>
              <w:rPr>
                <w:rFonts w:ascii="Arial" w:hAnsi="Arial"/>
                <w:sz w:val="18"/>
              </w:rPr>
            </w:pPr>
          </w:p>
        </w:tc>
      </w:tr>
      <w:tr w:rsidR="00D87C66" w14:paraId="3B76DA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6A220" w14:textId="77777777"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14:paraId="7AF69929" w14:textId="77777777" w:rsidR="00D87C66" w:rsidRDefault="00D87C66" w:rsidP="00D87C66">
            <w:pPr>
              <w:pStyle w:val="TAC"/>
              <w:suppressLineNumbers/>
              <w:tabs>
                <w:tab w:val="center" w:pos="2064"/>
              </w:tabs>
              <w:suppressAutoHyphens/>
              <w:jc w:val="left"/>
              <w:rPr>
                <w:lang w:eastAsia="en-GB"/>
              </w:rPr>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15EBDB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D87C66" w:rsidRDefault="00D87C66" w:rsidP="00D87C66">
            <w:pPr>
              <w:spacing w:after="0"/>
              <w:rPr>
                <w:rFonts w:ascii="Arial" w:hAnsi="Arial"/>
                <w:sz w:val="18"/>
              </w:rPr>
            </w:pPr>
          </w:p>
        </w:tc>
      </w:tr>
      <w:tr w:rsidR="00D87C66" w14:paraId="2DA854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D9B6" w14:textId="77777777"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14:paraId="249EFE06" w14:textId="77777777" w:rsidR="00D87C66" w:rsidRDefault="00D87C66" w:rsidP="00D87C66">
            <w:pPr>
              <w:pStyle w:val="TAC"/>
              <w:suppressLineNumbers/>
              <w:tabs>
                <w:tab w:val="center" w:pos="2064"/>
              </w:tabs>
              <w:suppressAutoHyphens/>
              <w:jc w:val="left"/>
              <w:rPr>
                <w:lang w:eastAsia="en-GB"/>
              </w:rPr>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283FD08"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D87C66" w:rsidRDefault="00D87C66" w:rsidP="00D87C66">
            <w:pPr>
              <w:spacing w:after="0"/>
              <w:rPr>
                <w:rFonts w:ascii="Arial" w:hAnsi="Arial"/>
                <w:sz w:val="18"/>
              </w:rPr>
            </w:pPr>
          </w:p>
        </w:tc>
      </w:tr>
      <w:tr w:rsidR="00D87C66" w14:paraId="5FAC4E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CEC05F" w14:textId="77777777"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14:paraId="6FB6BFCB" w14:textId="77777777" w:rsidR="00D87C66" w:rsidRDefault="00D87C66" w:rsidP="00D87C66">
            <w:pPr>
              <w:pStyle w:val="TAC"/>
              <w:suppressLineNumbers/>
              <w:tabs>
                <w:tab w:val="center" w:pos="2064"/>
              </w:tabs>
              <w:suppressAutoHyphens/>
              <w:jc w:val="left"/>
              <w:rPr>
                <w:lang w:eastAsia="en-GB"/>
              </w:rPr>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0E8D34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D87C66" w:rsidRDefault="00D87C66" w:rsidP="00D87C66">
            <w:pPr>
              <w:spacing w:after="0"/>
              <w:rPr>
                <w:rFonts w:ascii="Arial" w:hAnsi="Arial"/>
                <w:sz w:val="18"/>
              </w:rPr>
            </w:pPr>
          </w:p>
        </w:tc>
      </w:tr>
      <w:tr w:rsidR="00D87C66" w14:paraId="1297C5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0B3FF" w14:textId="77777777"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14:paraId="7D4623B0" w14:textId="77777777" w:rsidR="00D87C66" w:rsidRDefault="00D87C66" w:rsidP="00D87C66">
            <w:pPr>
              <w:pStyle w:val="TAC"/>
              <w:suppressLineNumbers/>
              <w:tabs>
                <w:tab w:val="center" w:pos="2064"/>
              </w:tabs>
              <w:suppressAutoHyphens/>
              <w:jc w:val="left"/>
              <w:rPr>
                <w:lang w:eastAsia="en-GB"/>
              </w:rPr>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6D40011"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D87C66" w:rsidRDefault="00D87C66" w:rsidP="00D87C66">
            <w:pPr>
              <w:spacing w:after="0"/>
              <w:rPr>
                <w:rFonts w:ascii="Arial" w:hAnsi="Arial"/>
                <w:sz w:val="18"/>
              </w:rPr>
            </w:pPr>
          </w:p>
        </w:tc>
      </w:tr>
      <w:tr w:rsidR="00D87C66" w14:paraId="5EB2E3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7BABD" w14:textId="77777777"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14:paraId="6913E1A3" w14:textId="77777777" w:rsidR="00D87C66" w:rsidRDefault="00D87C66" w:rsidP="00D87C66">
            <w:pPr>
              <w:pStyle w:val="TAC"/>
              <w:suppressLineNumbers/>
              <w:tabs>
                <w:tab w:val="center" w:pos="2064"/>
              </w:tabs>
              <w:suppressAutoHyphens/>
              <w:jc w:val="left"/>
              <w:rPr>
                <w:lang w:eastAsia="en-GB"/>
              </w:rPr>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AC4298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D87C66" w:rsidRDefault="00D87C66" w:rsidP="00D87C66">
            <w:pPr>
              <w:spacing w:after="0"/>
              <w:rPr>
                <w:rFonts w:ascii="Arial" w:hAnsi="Arial"/>
                <w:sz w:val="18"/>
              </w:rPr>
            </w:pPr>
          </w:p>
        </w:tc>
      </w:tr>
      <w:tr w:rsidR="00D87C66" w14:paraId="08E29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E543" w14:textId="77777777" w:rsidR="00D87C66" w:rsidRDefault="00D87C66" w:rsidP="00D87C66">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14:paraId="42E1E4A0" w14:textId="77777777" w:rsidR="00D87C66" w:rsidRDefault="00D87C66" w:rsidP="00D87C66">
            <w:pPr>
              <w:pStyle w:val="TAC"/>
              <w:suppressLineNumbers/>
              <w:tabs>
                <w:tab w:val="center" w:pos="2064"/>
              </w:tabs>
              <w:suppressAutoHyphens/>
              <w:jc w:val="left"/>
              <w:rPr>
                <w:lang w:eastAsia="en-GB"/>
              </w:rPr>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F0CAB2F"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D87C66" w:rsidRDefault="00D87C66" w:rsidP="00D87C66">
            <w:pPr>
              <w:spacing w:after="0"/>
              <w:rPr>
                <w:rFonts w:ascii="Arial" w:hAnsi="Arial"/>
                <w:sz w:val="18"/>
              </w:rPr>
            </w:pPr>
          </w:p>
        </w:tc>
      </w:tr>
      <w:tr w:rsidR="00D87C66" w14:paraId="3A9DE62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ED403" w14:textId="77777777"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14:paraId="0EE8671C" w14:textId="77777777" w:rsidR="00D87C66" w:rsidRDefault="00D87C66" w:rsidP="00D87C66">
            <w:pPr>
              <w:pStyle w:val="TAC"/>
              <w:suppressLineNumbers/>
              <w:tabs>
                <w:tab w:val="center" w:pos="2064"/>
              </w:tabs>
              <w:suppressAutoHyphens/>
              <w:jc w:val="left"/>
              <w:rPr>
                <w:lang w:eastAsia="en-GB"/>
              </w:rPr>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04C865EE"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D87C66" w:rsidRDefault="00D87C66" w:rsidP="00D87C66">
            <w:pPr>
              <w:spacing w:after="0"/>
              <w:rPr>
                <w:rFonts w:ascii="Arial" w:hAnsi="Arial"/>
                <w:sz w:val="18"/>
              </w:rPr>
            </w:pPr>
          </w:p>
        </w:tc>
      </w:tr>
      <w:tr w:rsidR="00D87C66" w14:paraId="3DAB9A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3786D" w14:textId="77777777"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14:paraId="727FDD03" w14:textId="77777777" w:rsidR="00D87C66" w:rsidRDefault="00D87C66" w:rsidP="00D87C66">
            <w:pPr>
              <w:pStyle w:val="TAC"/>
              <w:suppressLineNumbers/>
              <w:tabs>
                <w:tab w:val="center" w:pos="2064"/>
              </w:tabs>
              <w:suppressAutoHyphens/>
              <w:jc w:val="left"/>
              <w:rPr>
                <w:lang w:eastAsia="en-GB"/>
              </w:rPr>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4EC01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D87C66" w:rsidRDefault="00D87C66" w:rsidP="00D87C66">
            <w:pPr>
              <w:spacing w:after="0"/>
              <w:rPr>
                <w:rFonts w:ascii="Arial" w:hAnsi="Arial"/>
                <w:sz w:val="18"/>
              </w:rPr>
            </w:pPr>
          </w:p>
        </w:tc>
      </w:tr>
      <w:tr w:rsidR="00D87C66" w14:paraId="0549B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634F2F" w14:textId="77777777"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14:paraId="2BE1BD27" w14:textId="77777777" w:rsidR="00D87C66" w:rsidRDefault="00D87C66" w:rsidP="00D87C66">
            <w:pPr>
              <w:pStyle w:val="TAC"/>
              <w:suppressLineNumbers/>
              <w:tabs>
                <w:tab w:val="center" w:pos="2064"/>
              </w:tabs>
              <w:suppressAutoHyphens/>
              <w:jc w:val="left"/>
              <w:rPr>
                <w:lang w:eastAsia="en-GB"/>
              </w:rPr>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0E225D6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D87C66" w:rsidRDefault="00D87C66" w:rsidP="00D87C66">
            <w:pPr>
              <w:spacing w:after="0"/>
              <w:rPr>
                <w:rFonts w:ascii="Arial" w:hAnsi="Arial"/>
                <w:sz w:val="18"/>
              </w:rPr>
            </w:pPr>
          </w:p>
        </w:tc>
      </w:tr>
      <w:tr w:rsidR="00D87C66" w14:paraId="40134A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229920" w14:textId="77777777"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14:paraId="62595523" w14:textId="77777777" w:rsidR="00D87C66" w:rsidRDefault="00D87C66" w:rsidP="00D87C66">
            <w:pPr>
              <w:pStyle w:val="TAC"/>
              <w:suppressLineNumbers/>
              <w:tabs>
                <w:tab w:val="center" w:pos="2064"/>
              </w:tabs>
              <w:suppressAutoHyphens/>
              <w:jc w:val="left"/>
              <w:rPr>
                <w:lang w:eastAsia="en-GB"/>
              </w:rPr>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8240AF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D87C66" w:rsidRDefault="00D87C66" w:rsidP="00D87C66">
            <w:pPr>
              <w:spacing w:after="0"/>
              <w:rPr>
                <w:rFonts w:ascii="Arial" w:hAnsi="Arial"/>
                <w:sz w:val="18"/>
              </w:rPr>
            </w:pPr>
          </w:p>
        </w:tc>
      </w:tr>
      <w:tr w:rsidR="00D87C66" w14:paraId="7A1B2E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ABA6A" w14:textId="77777777"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14:paraId="199E5B3D" w14:textId="77777777" w:rsidR="00D87C66" w:rsidRDefault="00D87C66" w:rsidP="00D87C66">
            <w:pPr>
              <w:pStyle w:val="TAC"/>
              <w:suppressLineNumbers/>
              <w:tabs>
                <w:tab w:val="center" w:pos="2064"/>
              </w:tabs>
              <w:suppressAutoHyphens/>
              <w:jc w:val="left"/>
              <w:rPr>
                <w:lang w:eastAsia="en-GB"/>
              </w:rPr>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E7C2"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D87C66" w:rsidRDefault="00D87C66" w:rsidP="00D87C66">
            <w:pPr>
              <w:spacing w:after="0"/>
              <w:rPr>
                <w:rFonts w:ascii="Arial" w:hAnsi="Arial"/>
                <w:sz w:val="18"/>
              </w:rPr>
            </w:pPr>
          </w:p>
        </w:tc>
      </w:tr>
      <w:tr w:rsidR="00D87C66" w14:paraId="35BD34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CBA7B1" w14:textId="77777777"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14:paraId="42ED3733" w14:textId="77777777"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6B69C9"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D87C66" w:rsidRDefault="00D87C66" w:rsidP="00D87C66">
            <w:pPr>
              <w:spacing w:after="0"/>
              <w:rPr>
                <w:rFonts w:ascii="Arial" w:hAnsi="Arial"/>
                <w:sz w:val="18"/>
              </w:rPr>
            </w:pPr>
          </w:p>
        </w:tc>
      </w:tr>
      <w:tr w:rsidR="00D87C66" w14:paraId="027E63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90E043" w14:textId="77777777"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14:paraId="6EF839B0" w14:textId="77777777"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43C9FC7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D87C66" w:rsidRDefault="00D87C66" w:rsidP="00D87C66">
            <w:pPr>
              <w:spacing w:after="0"/>
              <w:rPr>
                <w:rFonts w:ascii="Arial" w:hAnsi="Arial"/>
                <w:sz w:val="18"/>
              </w:rPr>
            </w:pPr>
          </w:p>
        </w:tc>
      </w:tr>
      <w:tr w:rsidR="00D87C66" w14:paraId="597F46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98660" w14:textId="77777777"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14:paraId="5F34E518" w14:textId="77777777"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45C0D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D87C66" w:rsidRDefault="00D87C66" w:rsidP="00D87C66">
            <w:pPr>
              <w:spacing w:after="0"/>
              <w:rPr>
                <w:rFonts w:ascii="Arial" w:hAnsi="Arial"/>
                <w:sz w:val="18"/>
              </w:rPr>
            </w:pPr>
          </w:p>
        </w:tc>
      </w:tr>
      <w:tr w:rsidR="00D87C66" w14:paraId="1B034E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A4AE" w14:textId="77777777"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14:paraId="1A0650B9" w14:textId="77777777"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5394C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D87C66" w:rsidRDefault="00D87C66" w:rsidP="00D87C66">
            <w:pPr>
              <w:spacing w:after="0"/>
              <w:rPr>
                <w:rFonts w:ascii="Arial" w:hAnsi="Arial"/>
                <w:sz w:val="18"/>
              </w:rPr>
            </w:pPr>
          </w:p>
        </w:tc>
      </w:tr>
      <w:tr w:rsidR="00D87C66" w14:paraId="39C39C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E5209C" w14:textId="77777777"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14:paraId="3920FF87" w14:textId="77777777"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F7A560"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D87C66" w:rsidRDefault="00D87C66" w:rsidP="00D87C66">
            <w:pPr>
              <w:spacing w:after="0"/>
              <w:rPr>
                <w:rFonts w:ascii="Arial" w:hAnsi="Arial"/>
                <w:sz w:val="18"/>
              </w:rPr>
            </w:pPr>
          </w:p>
        </w:tc>
      </w:tr>
      <w:tr w:rsidR="00D87C66" w14:paraId="6BE12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00EF" w14:textId="77777777"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14:paraId="5E9D9010" w14:textId="77777777"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DAC9B57"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D87C66" w:rsidRDefault="00D87C66" w:rsidP="00D87C66">
            <w:pPr>
              <w:spacing w:after="0"/>
              <w:rPr>
                <w:rFonts w:ascii="Arial" w:hAnsi="Arial"/>
                <w:sz w:val="18"/>
              </w:rPr>
            </w:pPr>
          </w:p>
        </w:tc>
      </w:tr>
      <w:tr w:rsidR="00D87C66" w14:paraId="1979F6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C617F" w14:textId="77777777"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14:paraId="0265049B" w14:textId="77777777"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6E5C03"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D87C66" w:rsidRDefault="00D87C66" w:rsidP="00D87C66">
            <w:pPr>
              <w:spacing w:after="0"/>
              <w:rPr>
                <w:rFonts w:ascii="Arial" w:hAnsi="Arial"/>
                <w:sz w:val="18"/>
              </w:rPr>
            </w:pPr>
          </w:p>
        </w:tc>
      </w:tr>
      <w:tr w:rsidR="00D87C66" w14:paraId="0DDCDC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E38535" w14:textId="77777777"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14:paraId="117A37D2" w14:textId="77777777"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BC269E"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D87C66" w:rsidRDefault="00D87C66" w:rsidP="00D87C66">
            <w:pPr>
              <w:spacing w:after="0"/>
              <w:rPr>
                <w:rFonts w:ascii="Arial" w:hAnsi="Arial"/>
                <w:sz w:val="18"/>
              </w:rPr>
            </w:pPr>
          </w:p>
        </w:tc>
      </w:tr>
      <w:tr w:rsidR="00D87C66" w14:paraId="0F7CE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67D05" w14:textId="77777777"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14:paraId="12C721FB" w14:textId="77777777"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C6F42B7"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D87C66" w:rsidRDefault="00D87C66" w:rsidP="00D87C66">
            <w:pPr>
              <w:spacing w:after="0"/>
              <w:rPr>
                <w:rFonts w:ascii="Arial" w:hAnsi="Arial"/>
                <w:sz w:val="18"/>
              </w:rPr>
            </w:pPr>
          </w:p>
        </w:tc>
      </w:tr>
      <w:tr w:rsidR="00D87C66" w14:paraId="7E9814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B0A4C" w14:textId="77777777"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14:paraId="1956E0CD" w14:textId="77777777"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4FACE1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D87C66" w:rsidRDefault="00D87C66" w:rsidP="00D87C66">
            <w:pPr>
              <w:spacing w:after="0"/>
              <w:rPr>
                <w:rFonts w:ascii="Arial" w:hAnsi="Arial"/>
                <w:sz w:val="18"/>
              </w:rPr>
            </w:pPr>
          </w:p>
        </w:tc>
      </w:tr>
      <w:tr w:rsidR="00D87C66" w14:paraId="0005CC5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57253A" w14:textId="77777777"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14:paraId="493BFADC" w14:textId="77777777"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13AD21"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D87C66" w:rsidRDefault="00D87C66" w:rsidP="00D87C66">
            <w:pPr>
              <w:spacing w:after="0"/>
              <w:rPr>
                <w:rFonts w:ascii="Arial" w:hAnsi="Arial"/>
                <w:sz w:val="18"/>
              </w:rPr>
            </w:pPr>
          </w:p>
        </w:tc>
      </w:tr>
      <w:tr w:rsidR="00D87C66" w14:paraId="2E6628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7BEFC0" w14:textId="77777777"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14:paraId="22A99F06" w14:textId="77777777"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7DC6"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D87C66" w:rsidRDefault="00D87C66" w:rsidP="00D87C66">
            <w:pPr>
              <w:spacing w:after="0"/>
              <w:rPr>
                <w:rFonts w:ascii="Arial" w:hAnsi="Arial"/>
                <w:sz w:val="18"/>
              </w:rPr>
            </w:pPr>
          </w:p>
        </w:tc>
      </w:tr>
      <w:tr w:rsidR="00D87C66" w14:paraId="4B5E2F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AC482" w14:textId="77777777"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14:paraId="23C164F4" w14:textId="77777777"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4AA12F"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D87C66" w:rsidRDefault="00D87C66" w:rsidP="00D87C66">
            <w:pPr>
              <w:spacing w:after="0"/>
              <w:rPr>
                <w:rFonts w:ascii="Arial" w:hAnsi="Arial"/>
                <w:sz w:val="18"/>
              </w:rPr>
            </w:pPr>
          </w:p>
        </w:tc>
      </w:tr>
      <w:tr w:rsidR="00D87C66" w14:paraId="0D68A5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458CB8" w14:textId="77777777"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14:paraId="42345CD7" w14:textId="77777777"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DDA707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D87C66" w:rsidRDefault="00D87C66" w:rsidP="00D87C66">
            <w:pPr>
              <w:spacing w:after="0"/>
              <w:rPr>
                <w:rFonts w:ascii="Arial" w:hAnsi="Arial"/>
                <w:sz w:val="18"/>
              </w:rPr>
            </w:pPr>
          </w:p>
        </w:tc>
      </w:tr>
      <w:tr w:rsidR="00D87C66" w14:paraId="58946F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AA1CA6" w14:textId="77777777"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14:paraId="5319C480" w14:textId="77777777"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E94452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D87C66" w:rsidRDefault="00D87C66" w:rsidP="00D87C66">
            <w:pPr>
              <w:spacing w:after="0"/>
              <w:rPr>
                <w:rFonts w:ascii="Arial" w:hAnsi="Arial"/>
                <w:sz w:val="18"/>
              </w:rPr>
            </w:pPr>
          </w:p>
        </w:tc>
      </w:tr>
      <w:tr w:rsidR="00D87C66" w14:paraId="68541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8955A9" w14:textId="77777777"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14:paraId="1CA80685" w14:textId="77777777"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14:paraId="750ED2C9"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D87C66" w:rsidRDefault="00D87C66" w:rsidP="00D87C66">
            <w:pPr>
              <w:spacing w:after="0"/>
              <w:rPr>
                <w:rFonts w:ascii="Arial" w:hAnsi="Arial"/>
                <w:sz w:val="18"/>
              </w:rPr>
            </w:pPr>
          </w:p>
        </w:tc>
      </w:tr>
      <w:tr w:rsidR="00D87C66" w14:paraId="284FB2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112A6A" w14:textId="77777777"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14:paraId="73951AF7" w14:textId="77777777"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387CA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D87C66" w:rsidRDefault="00D87C66" w:rsidP="00D87C66">
            <w:pPr>
              <w:spacing w:after="0"/>
              <w:rPr>
                <w:rFonts w:ascii="Arial" w:hAnsi="Arial"/>
                <w:sz w:val="18"/>
              </w:rPr>
            </w:pPr>
          </w:p>
        </w:tc>
      </w:tr>
      <w:tr w:rsidR="00D87C66" w14:paraId="2A0E2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1DD69" w14:textId="77777777"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14:paraId="5517C73B" w14:textId="77777777"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C430438"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D87C66" w:rsidRDefault="00D87C66" w:rsidP="00D87C66">
            <w:pPr>
              <w:spacing w:after="0"/>
              <w:rPr>
                <w:rFonts w:ascii="Arial" w:hAnsi="Arial"/>
                <w:sz w:val="18"/>
              </w:rPr>
            </w:pPr>
          </w:p>
        </w:tc>
      </w:tr>
      <w:tr w:rsidR="00D87C66" w14:paraId="694A41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E0E76" w14:textId="77777777"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14:paraId="10DDB1F7" w14:textId="77777777"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4011631"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D87C66" w:rsidRDefault="00D87C66" w:rsidP="00D87C66">
            <w:pPr>
              <w:spacing w:after="0"/>
              <w:rPr>
                <w:rFonts w:ascii="Arial" w:hAnsi="Arial"/>
                <w:sz w:val="18"/>
              </w:rPr>
            </w:pPr>
          </w:p>
        </w:tc>
      </w:tr>
      <w:tr w:rsidR="00D87C66" w14:paraId="1483FE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5E94C" w14:textId="77777777"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14:paraId="3DC3F987" w14:textId="77777777"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22487F9E"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D87C66" w:rsidRDefault="00D87C66" w:rsidP="00D87C66">
            <w:pPr>
              <w:spacing w:after="0"/>
              <w:rPr>
                <w:rFonts w:ascii="Arial" w:hAnsi="Arial"/>
                <w:sz w:val="18"/>
              </w:rPr>
            </w:pPr>
          </w:p>
        </w:tc>
      </w:tr>
      <w:tr w:rsidR="00D87C66" w14:paraId="040CB0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F913D" w14:textId="77777777"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14:paraId="1E338CA8" w14:textId="77777777"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A7C50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D87C66" w:rsidRDefault="00D87C66" w:rsidP="00D87C66">
            <w:pPr>
              <w:spacing w:after="0"/>
              <w:rPr>
                <w:rFonts w:ascii="Arial" w:hAnsi="Arial"/>
                <w:sz w:val="18"/>
              </w:rPr>
            </w:pPr>
          </w:p>
        </w:tc>
      </w:tr>
      <w:tr w:rsidR="00D87C66" w14:paraId="5B230D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DB3140" w14:textId="77777777"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14:paraId="74FD6AE5" w14:textId="77777777"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38FABCC4"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D87C66" w:rsidRDefault="00D87C66" w:rsidP="00D87C66">
            <w:pPr>
              <w:spacing w:after="0"/>
              <w:rPr>
                <w:rFonts w:ascii="Arial" w:hAnsi="Arial"/>
                <w:sz w:val="18"/>
              </w:rPr>
            </w:pPr>
          </w:p>
        </w:tc>
      </w:tr>
      <w:tr w:rsidR="00D87C66" w14:paraId="3BD671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9113A" w14:textId="77777777"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14:paraId="58D6C5EB" w14:textId="77777777"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73BF22"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D87C66" w:rsidRDefault="00D87C66" w:rsidP="00D87C66">
            <w:pPr>
              <w:spacing w:after="0"/>
              <w:rPr>
                <w:rFonts w:ascii="Arial" w:hAnsi="Arial"/>
                <w:sz w:val="18"/>
              </w:rPr>
            </w:pPr>
          </w:p>
        </w:tc>
      </w:tr>
      <w:tr w:rsidR="00D87C66" w14:paraId="71BEB9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BC8500" w14:textId="77777777"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14:paraId="57471316" w14:textId="77777777"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CB414C6"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D87C66" w:rsidRDefault="00D87C66" w:rsidP="00D87C66">
            <w:pPr>
              <w:spacing w:after="0"/>
              <w:rPr>
                <w:rFonts w:ascii="Arial" w:hAnsi="Arial"/>
                <w:sz w:val="18"/>
              </w:rPr>
            </w:pPr>
          </w:p>
        </w:tc>
      </w:tr>
      <w:tr w:rsidR="00D87C66" w14:paraId="2746EF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E01941" w14:textId="77777777"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14:paraId="7C35A8DA" w14:textId="77777777"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14:paraId="319BB60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D87C66" w:rsidRDefault="00D87C66" w:rsidP="00D87C66">
            <w:pPr>
              <w:spacing w:after="0"/>
              <w:rPr>
                <w:rFonts w:ascii="Arial" w:hAnsi="Arial"/>
                <w:sz w:val="18"/>
              </w:rPr>
            </w:pPr>
          </w:p>
        </w:tc>
      </w:tr>
      <w:tr w:rsidR="00D87C66" w14:paraId="3A60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6D3778" w14:textId="77777777"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14:paraId="63F5E14A" w14:textId="77777777"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AD0C6E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D87C66" w:rsidRDefault="00D87C66" w:rsidP="00D87C66">
            <w:pPr>
              <w:spacing w:after="0"/>
              <w:rPr>
                <w:rFonts w:ascii="Arial" w:hAnsi="Arial"/>
                <w:sz w:val="18"/>
              </w:rPr>
            </w:pPr>
          </w:p>
        </w:tc>
      </w:tr>
      <w:tr w:rsidR="00D87C66" w14:paraId="158A00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A32C16" w14:textId="77777777"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14:paraId="45DF117F" w14:textId="77777777"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19AF163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D87C66" w:rsidRDefault="00D87C66" w:rsidP="00D87C66">
            <w:pPr>
              <w:spacing w:after="0"/>
              <w:rPr>
                <w:rFonts w:ascii="Arial" w:hAnsi="Arial"/>
                <w:sz w:val="18"/>
              </w:rPr>
            </w:pPr>
          </w:p>
        </w:tc>
      </w:tr>
      <w:tr w:rsidR="00D87C66" w14:paraId="001DC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43A4D" w14:textId="77777777"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14:paraId="567D7955" w14:textId="77777777"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A49828"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D87C66" w:rsidRDefault="00D87C66" w:rsidP="00D87C66">
            <w:pPr>
              <w:spacing w:after="0"/>
              <w:rPr>
                <w:rFonts w:ascii="Arial" w:hAnsi="Arial"/>
                <w:sz w:val="18"/>
              </w:rPr>
            </w:pPr>
          </w:p>
        </w:tc>
      </w:tr>
      <w:tr w:rsidR="00D87C66" w14:paraId="65F61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FB7DB" w14:textId="77777777"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14:paraId="402D0F2C" w14:textId="77777777"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BABDF3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D87C66" w:rsidRDefault="00D87C66" w:rsidP="00D87C66">
            <w:pPr>
              <w:spacing w:after="0"/>
              <w:rPr>
                <w:rFonts w:ascii="Arial" w:hAnsi="Arial"/>
                <w:sz w:val="18"/>
              </w:rPr>
            </w:pPr>
          </w:p>
        </w:tc>
      </w:tr>
      <w:tr w:rsidR="00D87C66" w14:paraId="0D90AB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992F0" w14:textId="77777777"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14:paraId="1AA6C97F" w14:textId="77777777"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B8CCB7B"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D87C66" w:rsidRDefault="00D87C66" w:rsidP="00D87C66">
            <w:pPr>
              <w:spacing w:after="0"/>
              <w:rPr>
                <w:rFonts w:ascii="Arial" w:hAnsi="Arial"/>
                <w:sz w:val="18"/>
              </w:rPr>
            </w:pPr>
          </w:p>
        </w:tc>
      </w:tr>
      <w:tr w:rsidR="00D87C66" w14:paraId="36BF7B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081412" w14:textId="77777777"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14:paraId="0AF6B662" w14:textId="77777777"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BF77CA"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D87C66" w:rsidRDefault="00D87C66" w:rsidP="00D87C66">
            <w:pPr>
              <w:spacing w:after="0"/>
              <w:rPr>
                <w:rFonts w:ascii="Arial" w:hAnsi="Arial"/>
                <w:sz w:val="18"/>
              </w:rPr>
            </w:pPr>
          </w:p>
        </w:tc>
      </w:tr>
      <w:tr w:rsidR="00D87C66" w14:paraId="69C97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EEA317" w14:textId="77777777"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14:paraId="5FF3A6C9" w14:textId="77777777"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152498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D87C66" w:rsidRDefault="00D87C66" w:rsidP="00D87C66">
            <w:pPr>
              <w:spacing w:after="0"/>
              <w:rPr>
                <w:rFonts w:ascii="Arial" w:hAnsi="Arial"/>
                <w:sz w:val="18"/>
              </w:rPr>
            </w:pPr>
          </w:p>
        </w:tc>
      </w:tr>
      <w:tr w:rsidR="00D87C66" w14:paraId="38630A0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33C545" w14:textId="77777777"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14:paraId="4723D576" w14:textId="77777777"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4C0F13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D87C66" w:rsidRDefault="00D87C66" w:rsidP="00D87C66">
            <w:pPr>
              <w:spacing w:after="0"/>
              <w:rPr>
                <w:rFonts w:ascii="Arial" w:hAnsi="Arial"/>
                <w:sz w:val="18"/>
              </w:rPr>
            </w:pPr>
          </w:p>
        </w:tc>
      </w:tr>
      <w:tr w:rsidR="00D87C66" w14:paraId="2F8780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858869" w14:textId="77777777"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14:paraId="7FCF0F5D" w14:textId="77777777"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58D6037"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D87C66" w:rsidRDefault="00D87C66" w:rsidP="00D87C66">
            <w:pPr>
              <w:spacing w:after="0"/>
              <w:rPr>
                <w:rFonts w:ascii="Arial" w:hAnsi="Arial"/>
                <w:sz w:val="18"/>
              </w:rPr>
            </w:pPr>
          </w:p>
        </w:tc>
      </w:tr>
      <w:tr w:rsidR="00D87C66" w14:paraId="507DC1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20ED1" w14:textId="77777777"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14:paraId="730F6A00" w14:textId="77777777"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62686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D87C66" w:rsidRDefault="00D87C66" w:rsidP="00D87C66">
            <w:pPr>
              <w:spacing w:after="0"/>
              <w:rPr>
                <w:rFonts w:ascii="Arial" w:hAnsi="Arial"/>
                <w:sz w:val="18"/>
              </w:rPr>
            </w:pPr>
          </w:p>
        </w:tc>
      </w:tr>
      <w:tr w:rsidR="00D87C66" w14:paraId="593A2A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690AC2" w14:textId="77777777"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14:paraId="6FCE706B" w14:textId="77777777"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5DBB9EB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D87C66" w:rsidRDefault="00D87C66" w:rsidP="00D87C66">
            <w:pPr>
              <w:spacing w:after="0"/>
              <w:rPr>
                <w:rFonts w:ascii="Arial" w:hAnsi="Arial"/>
                <w:sz w:val="18"/>
              </w:rPr>
            </w:pPr>
          </w:p>
        </w:tc>
      </w:tr>
      <w:tr w:rsidR="00D87C66" w14:paraId="46FE627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6FD37E" w14:textId="77777777" w:rsidR="00D87C66" w:rsidRDefault="00D87C66" w:rsidP="00D87C66">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14:paraId="08115188" w14:textId="77777777"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71903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D87C66" w:rsidRDefault="00D87C66" w:rsidP="00D87C66">
            <w:pPr>
              <w:spacing w:after="0"/>
              <w:rPr>
                <w:rFonts w:ascii="Arial" w:hAnsi="Arial"/>
                <w:sz w:val="18"/>
              </w:rPr>
            </w:pPr>
          </w:p>
        </w:tc>
      </w:tr>
      <w:tr w:rsidR="00D87C66" w14:paraId="4506AE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132BBF" w14:textId="77777777"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14:paraId="0281F5B0" w14:textId="77777777"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14:paraId="4EBB165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D87C66" w:rsidRDefault="00D87C66" w:rsidP="00D87C66">
            <w:pPr>
              <w:spacing w:after="0"/>
              <w:rPr>
                <w:rFonts w:ascii="Arial" w:hAnsi="Arial"/>
                <w:sz w:val="18"/>
              </w:rPr>
            </w:pPr>
          </w:p>
        </w:tc>
      </w:tr>
      <w:tr w:rsidR="00D87C66" w14:paraId="39110B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80F64" w14:textId="77777777"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14:paraId="49533B01" w14:textId="77777777"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0B80BD"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D87C66" w:rsidRDefault="00D87C66" w:rsidP="00D87C66">
            <w:pPr>
              <w:spacing w:after="0"/>
              <w:rPr>
                <w:rFonts w:ascii="Arial" w:hAnsi="Arial"/>
                <w:sz w:val="18"/>
              </w:rPr>
            </w:pPr>
          </w:p>
        </w:tc>
      </w:tr>
      <w:tr w:rsidR="00D87C66" w14:paraId="798568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E45710" w14:textId="77777777"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14:paraId="1BECE080" w14:textId="77777777"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96D404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D87C66" w:rsidRDefault="00D87C66" w:rsidP="00D87C66">
            <w:pPr>
              <w:spacing w:after="0"/>
              <w:rPr>
                <w:rFonts w:ascii="Arial" w:hAnsi="Arial"/>
                <w:sz w:val="18"/>
              </w:rPr>
            </w:pPr>
          </w:p>
        </w:tc>
      </w:tr>
      <w:tr w:rsidR="00D87C66" w14:paraId="032683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DA0D3" w14:textId="77777777"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14:paraId="3BDF6863" w14:textId="77777777"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4B47E7A"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D87C66" w:rsidRDefault="00D87C66" w:rsidP="00D87C66">
            <w:pPr>
              <w:spacing w:after="0"/>
              <w:rPr>
                <w:rFonts w:ascii="Arial" w:hAnsi="Arial"/>
                <w:sz w:val="18"/>
              </w:rPr>
            </w:pPr>
          </w:p>
        </w:tc>
      </w:tr>
      <w:tr w:rsidR="00D87C66" w14:paraId="17E117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9E64AB" w14:textId="77777777"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14:paraId="1288DFB9" w14:textId="77777777"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7FB807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D87C66" w:rsidRDefault="00D87C66" w:rsidP="00D87C66">
            <w:pPr>
              <w:spacing w:after="0"/>
              <w:rPr>
                <w:rFonts w:ascii="Arial" w:hAnsi="Arial"/>
                <w:sz w:val="18"/>
              </w:rPr>
            </w:pPr>
          </w:p>
        </w:tc>
      </w:tr>
      <w:tr w:rsidR="00D87C66"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D87C66" w:rsidRDefault="00D87C66" w:rsidP="00D87C66">
            <w:pPr>
              <w:pStyle w:val="TAC"/>
              <w:suppressLineNumbers/>
              <w:tabs>
                <w:tab w:val="center" w:pos="2064"/>
              </w:tabs>
              <w:suppressAutoHyphens/>
              <w:jc w:val="left"/>
            </w:pPr>
            <w:r>
              <w:lastRenderedPageBreak/>
              <w:t>Note: The AVP codes from 3469 to 3499 are reserved for TS 32.299.</w:t>
            </w:r>
          </w:p>
        </w:tc>
      </w:tr>
      <w:tr w:rsidR="00D87C66" w14:paraId="63ACBF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D9D2F4" w14:textId="77777777" w:rsidR="00D87C66" w:rsidRDefault="00D87C66"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14:paraId="0D7E9337" w14:textId="77777777" w:rsidR="00D87C66" w:rsidRDefault="00D87C66"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E25DC7" w14:textId="77777777" w:rsidR="00D87C66" w:rsidRDefault="00D87C66"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63468FE" w14:textId="77777777" w:rsidR="00D87C66" w:rsidRDefault="00D87C66" w:rsidP="00D87C66">
            <w:pPr>
              <w:pStyle w:val="TAC"/>
              <w:suppressLineNumbers/>
              <w:tabs>
                <w:tab w:val="center" w:pos="2064"/>
              </w:tabs>
              <w:suppressAutoHyphens/>
            </w:pPr>
            <w:r>
              <w:t>29.468 [31]</w:t>
            </w:r>
          </w:p>
        </w:tc>
      </w:tr>
      <w:tr w:rsidR="00D87C66" w14:paraId="123353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D9C47" w14:textId="77777777" w:rsidR="00D87C66" w:rsidRDefault="00D87C66"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14:paraId="3D71546B" w14:textId="77777777" w:rsidR="00D87C66" w:rsidRDefault="00D87C66"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FC053D4"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C661" w14:textId="77777777" w:rsidR="00D87C66" w:rsidRDefault="00D87C66" w:rsidP="00D87C66">
            <w:pPr>
              <w:spacing w:after="0"/>
              <w:rPr>
                <w:rFonts w:ascii="Arial" w:hAnsi="Arial"/>
                <w:sz w:val="18"/>
              </w:rPr>
            </w:pPr>
          </w:p>
        </w:tc>
      </w:tr>
      <w:tr w:rsidR="00D87C66" w14:paraId="11FC8B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07A0F" w14:textId="77777777" w:rsidR="00D87C66" w:rsidRDefault="00D87C66"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14:paraId="5127624C" w14:textId="77777777" w:rsidR="00D87C66" w:rsidRDefault="00D87C66"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6EF2D71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C918" w14:textId="77777777" w:rsidR="00D87C66" w:rsidRDefault="00D87C66" w:rsidP="00D87C66">
            <w:pPr>
              <w:spacing w:after="0"/>
              <w:rPr>
                <w:rFonts w:ascii="Arial" w:hAnsi="Arial"/>
                <w:sz w:val="18"/>
              </w:rPr>
            </w:pPr>
          </w:p>
        </w:tc>
      </w:tr>
      <w:tr w:rsidR="00D87C66" w14:paraId="609110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B97C8" w14:textId="77777777" w:rsidR="00D87C66" w:rsidRDefault="00D87C66"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14:paraId="264A8D81" w14:textId="77777777" w:rsidR="00D87C66" w:rsidRDefault="00D87C66"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234A09"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E948" w14:textId="77777777" w:rsidR="00D87C66" w:rsidRDefault="00D87C66" w:rsidP="00D87C66">
            <w:pPr>
              <w:spacing w:after="0"/>
              <w:rPr>
                <w:rFonts w:ascii="Arial" w:hAnsi="Arial"/>
                <w:sz w:val="18"/>
              </w:rPr>
            </w:pPr>
          </w:p>
        </w:tc>
      </w:tr>
      <w:tr w:rsidR="00D87C66" w14:paraId="1498BD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32D1D2" w14:textId="77777777" w:rsidR="00D87C66" w:rsidRDefault="00D87C66"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14:paraId="10A83E88" w14:textId="77777777" w:rsidR="00D87C66" w:rsidRDefault="00D87C66"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173A7B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2BA8" w14:textId="77777777" w:rsidR="00D87C66" w:rsidRDefault="00D87C66" w:rsidP="00D87C66">
            <w:pPr>
              <w:spacing w:after="0"/>
              <w:rPr>
                <w:rFonts w:ascii="Arial" w:hAnsi="Arial"/>
                <w:sz w:val="18"/>
              </w:rPr>
            </w:pPr>
          </w:p>
        </w:tc>
      </w:tr>
      <w:tr w:rsidR="00D87C66" w14:paraId="0BB021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AF64B0" w14:textId="77777777" w:rsidR="00D87C66" w:rsidRDefault="00D87C66"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14:paraId="5DB68B4D" w14:textId="77777777" w:rsidR="00D87C66" w:rsidRDefault="00D87C66"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013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22BB" w14:textId="77777777" w:rsidR="00D87C66" w:rsidRDefault="00D87C66" w:rsidP="00D87C66">
            <w:pPr>
              <w:spacing w:after="0"/>
              <w:rPr>
                <w:rFonts w:ascii="Arial" w:hAnsi="Arial"/>
                <w:sz w:val="18"/>
              </w:rPr>
            </w:pPr>
          </w:p>
        </w:tc>
      </w:tr>
      <w:tr w:rsidR="00D87C66" w14:paraId="12F5A1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D5BFB" w14:textId="77777777" w:rsidR="00D87C66" w:rsidRDefault="00D87C66"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14:paraId="3E8EBA53" w14:textId="77777777" w:rsidR="00D87C66" w:rsidRDefault="00D87C66"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48ECBA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CD23" w14:textId="77777777" w:rsidR="00D87C66" w:rsidRDefault="00D87C66" w:rsidP="00D87C66">
            <w:pPr>
              <w:spacing w:after="0"/>
              <w:rPr>
                <w:rFonts w:ascii="Arial" w:hAnsi="Arial"/>
                <w:sz w:val="18"/>
              </w:rPr>
            </w:pPr>
          </w:p>
        </w:tc>
      </w:tr>
      <w:tr w:rsidR="00D87C66" w14:paraId="7462E5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3AB6E" w14:textId="77777777" w:rsidR="00D87C66" w:rsidRDefault="00D87C66"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14:paraId="7D44947E" w14:textId="77777777" w:rsidR="00D87C66" w:rsidRDefault="00D87C66"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B019797"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5267" w14:textId="77777777" w:rsidR="00D87C66" w:rsidRDefault="00D87C66" w:rsidP="00D87C66">
            <w:pPr>
              <w:spacing w:after="0"/>
              <w:rPr>
                <w:rFonts w:ascii="Arial" w:hAnsi="Arial"/>
                <w:sz w:val="18"/>
              </w:rPr>
            </w:pPr>
          </w:p>
        </w:tc>
      </w:tr>
      <w:tr w:rsidR="00D87C66" w14:paraId="3CEA50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F90C72" w14:textId="77777777" w:rsidR="00D87C66" w:rsidRDefault="00D87C66"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14:paraId="3D5F2F3B" w14:textId="77777777" w:rsidR="00D87C66" w:rsidRDefault="00D87C66"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07A3BEA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ECCD" w14:textId="77777777" w:rsidR="00D87C66" w:rsidRDefault="00D87C66" w:rsidP="00D87C66">
            <w:pPr>
              <w:spacing w:after="0"/>
              <w:rPr>
                <w:rFonts w:ascii="Arial" w:hAnsi="Arial"/>
                <w:sz w:val="18"/>
              </w:rPr>
            </w:pPr>
          </w:p>
        </w:tc>
      </w:tr>
      <w:tr w:rsidR="00D87C66" w14:paraId="5F5937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0D41C4" w14:textId="77777777" w:rsidR="00D87C66" w:rsidRDefault="00D87C66"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14:paraId="0BA09D2D" w14:textId="77777777" w:rsidR="00D87C66" w:rsidRDefault="00D87C66"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BBA77D4"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C780" w14:textId="77777777" w:rsidR="00D87C66" w:rsidRDefault="00D87C66" w:rsidP="00D87C66">
            <w:pPr>
              <w:spacing w:after="0"/>
              <w:rPr>
                <w:rFonts w:ascii="Arial" w:hAnsi="Arial"/>
                <w:sz w:val="18"/>
              </w:rPr>
            </w:pPr>
          </w:p>
        </w:tc>
      </w:tr>
      <w:tr w:rsidR="00D87C66" w14:paraId="6476C2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C2F19B" w14:textId="77777777" w:rsidR="00D87C66" w:rsidRDefault="00D87C66"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14:paraId="5DBBD333" w14:textId="77777777" w:rsidR="00D87C66" w:rsidRDefault="00D87C66"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09A22A2A"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508B" w14:textId="77777777" w:rsidR="00D87C66" w:rsidRDefault="00D87C66" w:rsidP="00D87C66">
            <w:pPr>
              <w:spacing w:after="0"/>
              <w:rPr>
                <w:rFonts w:ascii="Arial" w:hAnsi="Arial"/>
                <w:sz w:val="18"/>
              </w:rPr>
            </w:pPr>
          </w:p>
        </w:tc>
      </w:tr>
      <w:tr w:rsidR="00D87C66" w14:paraId="2EB07B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7736A" w14:textId="77777777" w:rsidR="00D87C66" w:rsidRDefault="00D87C66"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14:paraId="0DB37A0F" w14:textId="77777777" w:rsidR="00D87C66" w:rsidRDefault="00D87C66"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95E4F0A"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184F" w14:textId="77777777" w:rsidR="00D87C66" w:rsidRDefault="00D87C66" w:rsidP="00D87C66">
            <w:pPr>
              <w:spacing w:after="0"/>
              <w:rPr>
                <w:rFonts w:ascii="Arial" w:hAnsi="Arial"/>
                <w:sz w:val="18"/>
              </w:rPr>
            </w:pPr>
          </w:p>
        </w:tc>
      </w:tr>
      <w:tr w:rsidR="00D87C66" w14:paraId="26B528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73079A" w14:textId="77777777" w:rsidR="00D87C66" w:rsidRDefault="00D87C66"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14:paraId="2EF78200" w14:textId="77777777" w:rsidR="00D87C66" w:rsidRDefault="00D87C66"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84318C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AA83D" w14:textId="77777777" w:rsidR="00D87C66" w:rsidRDefault="00D87C66" w:rsidP="00D87C66">
            <w:pPr>
              <w:spacing w:after="0"/>
              <w:rPr>
                <w:rFonts w:ascii="Arial" w:hAnsi="Arial"/>
                <w:sz w:val="18"/>
              </w:rPr>
            </w:pPr>
          </w:p>
        </w:tc>
      </w:tr>
      <w:tr w:rsidR="00D87C66" w14:paraId="55BE733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DE4443" w14:textId="77777777" w:rsidR="00D87C66" w:rsidRDefault="00D87C66"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14:paraId="7FED6872" w14:textId="77777777" w:rsidR="00D87C66" w:rsidRDefault="00D87C66"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51CCE0C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82B7" w14:textId="77777777" w:rsidR="00D87C66" w:rsidRDefault="00D87C66" w:rsidP="00D87C66">
            <w:pPr>
              <w:spacing w:after="0"/>
              <w:rPr>
                <w:rFonts w:ascii="Arial" w:hAnsi="Arial"/>
                <w:sz w:val="18"/>
              </w:rPr>
            </w:pPr>
          </w:p>
        </w:tc>
      </w:tr>
      <w:tr w:rsidR="00D87C66" w14:paraId="30C93C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69219" w14:textId="77777777" w:rsidR="00D87C66" w:rsidRDefault="00D87C66"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14:paraId="422F7464" w14:textId="77777777" w:rsidR="00D87C66" w:rsidRDefault="00D87C66"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F9B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D612" w14:textId="77777777" w:rsidR="00D87C66" w:rsidRDefault="00D87C66" w:rsidP="00D87C66">
            <w:pPr>
              <w:spacing w:after="0"/>
              <w:rPr>
                <w:rFonts w:ascii="Arial" w:hAnsi="Arial"/>
                <w:sz w:val="18"/>
              </w:rPr>
            </w:pPr>
          </w:p>
        </w:tc>
      </w:tr>
      <w:tr w:rsidR="00D87C66" w14:paraId="5E29EA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1AD539" w14:textId="77777777" w:rsidR="00D87C66" w:rsidRDefault="00D87C66"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14:paraId="2772CC97" w14:textId="77777777" w:rsidR="00D87C66" w:rsidRDefault="00D87C66"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14:paraId="7A1F915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E585" w14:textId="77777777" w:rsidR="00D87C66" w:rsidRDefault="00D87C66" w:rsidP="00D87C66">
            <w:pPr>
              <w:spacing w:after="0"/>
              <w:rPr>
                <w:rFonts w:ascii="Arial" w:hAnsi="Arial"/>
                <w:sz w:val="18"/>
              </w:rPr>
            </w:pPr>
          </w:p>
        </w:tc>
      </w:tr>
      <w:tr w:rsidR="00D87C66" w14:paraId="7015D0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4DE8E" w14:textId="77777777" w:rsidR="00D87C66" w:rsidRDefault="00D87C66" w:rsidP="00D87C66">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14:paraId="00AAA2B7" w14:textId="77777777" w:rsidR="00D87C66" w:rsidRDefault="00D87C66"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0F1A4"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2EC08" w14:textId="77777777" w:rsidR="00D87C66" w:rsidRDefault="00D87C66" w:rsidP="00D87C66">
            <w:pPr>
              <w:spacing w:after="0"/>
              <w:rPr>
                <w:rFonts w:ascii="Arial" w:hAnsi="Arial"/>
                <w:sz w:val="18"/>
              </w:rPr>
            </w:pPr>
          </w:p>
        </w:tc>
      </w:tr>
      <w:tr w:rsidR="00D87C66" w14:paraId="3DCC01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FAFAFE" w14:textId="77777777" w:rsidR="00D87C66" w:rsidRDefault="00D87C66"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14:paraId="2A7B9F0B" w14:textId="77777777" w:rsidR="00D87C66" w:rsidRDefault="00D87C66"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391286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2B11" w14:textId="77777777" w:rsidR="00D87C66" w:rsidRDefault="00D87C66" w:rsidP="00D87C66">
            <w:pPr>
              <w:spacing w:after="0"/>
              <w:rPr>
                <w:rFonts w:ascii="Arial" w:hAnsi="Arial"/>
                <w:sz w:val="18"/>
              </w:rPr>
            </w:pPr>
          </w:p>
        </w:tc>
      </w:tr>
      <w:tr w:rsidR="00D87C66" w14:paraId="08DD4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22234" w14:textId="77777777" w:rsidR="00D87C66" w:rsidRDefault="00D87C66"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14:paraId="0DC70028" w14:textId="77777777" w:rsidR="00D87C66" w:rsidRDefault="00D87C66"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5DBB26" w14:textId="77777777"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789E" w14:textId="77777777" w:rsidR="00D87C66" w:rsidRDefault="00D87C66" w:rsidP="00D87C66">
            <w:pPr>
              <w:spacing w:after="0"/>
              <w:rPr>
                <w:rFonts w:ascii="Arial" w:hAnsi="Arial"/>
                <w:sz w:val="18"/>
              </w:rPr>
            </w:pPr>
          </w:p>
        </w:tc>
      </w:tr>
      <w:tr w:rsidR="00D87C66" w14:paraId="08A7A5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177E74" w14:textId="77777777" w:rsidR="00D87C66" w:rsidRDefault="00D87C66"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14:paraId="3F5AF338" w14:textId="77777777" w:rsidR="00D87C66" w:rsidRDefault="00D87C66"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8556" w14:textId="77777777"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ED7D" w14:textId="77777777" w:rsidR="00D87C66" w:rsidRDefault="00D87C66" w:rsidP="00D87C66">
            <w:pPr>
              <w:spacing w:after="0"/>
              <w:rPr>
                <w:rFonts w:ascii="Arial" w:hAnsi="Arial"/>
                <w:sz w:val="18"/>
              </w:rPr>
            </w:pPr>
          </w:p>
        </w:tc>
      </w:tr>
      <w:tr w:rsidR="00D87C66" w14:paraId="65B8F5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872DED" w14:textId="77777777" w:rsidR="00D87C66" w:rsidRDefault="00D87C66"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14:paraId="36F9A1CF" w14:textId="77777777" w:rsidR="00D87C66" w:rsidRDefault="00D87C66"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1C14B5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BA26" w14:textId="77777777" w:rsidR="00D87C66" w:rsidRDefault="00D87C66" w:rsidP="00D87C66">
            <w:pPr>
              <w:spacing w:after="0"/>
              <w:rPr>
                <w:rFonts w:ascii="Arial" w:hAnsi="Arial"/>
                <w:sz w:val="18"/>
              </w:rPr>
            </w:pPr>
          </w:p>
        </w:tc>
      </w:tr>
      <w:tr w:rsidR="00D87C66" w14:paraId="068C2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FFA95" w14:textId="77777777" w:rsidR="00D87C66" w:rsidRDefault="00D87C66"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14:paraId="2B5CDD94" w14:textId="77777777" w:rsidR="00D87C66" w:rsidRDefault="00D87C66"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AD3A2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C2C8" w14:textId="77777777" w:rsidR="00D87C66" w:rsidRDefault="00D87C66" w:rsidP="00D87C66">
            <w:pPr>
              <w:spacing w:after="0"/>
              <w:rPr>
                <w:rFonts w:ascii="Arial" w:hAnsi="Arial"/>
                <w:sz w:val="18"/>
              </w:rPr>
            </w:pPr>
          </w:p>
        </w:tc>
      </w:tr>
      <w:tr w:rsidR="00D87C66" w14:paraId="022EB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BE9CC" w14:textId="77777777" w:rsidR="00D87C66" w:rsidRDefault="00D87C66"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14:paraId="71A5178A" w14:textId="77777777" w:rsidR="00D87C66" w:rsidRDefault="00D87C66"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585009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A932" w14:textId="77777777" w:rsidR="00D87C66" w:rsidRDefault="00D87C66" w:rsidP="00D87C66">
            <w:pPr>
              <w:spacing w:after="0"/>
              <w:rPr>
                <w:rFonts w:ascii="Arial" w:hAnsi="Arial"/>
                <w:sz w:val="18"/>
              </w:rPr>
            </w:pPr>
          </w:p>
        </w:tc>
      </w:tr>
      <w:tr w:rsidR="00D87C66" w14:paraId="1331AFF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9FC656" w14:textId="77777777" w:rsidR="00D87C66" w:rsidRDefault="00D87C66"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14:paraId="6D88BA24" w14:textId="77777777" w:rsidR="00D87C66" w:rsidRDefault="00D87C66"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159F34F"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FDD5" w14:textId="77777777" w:rsidR="00D87C66" w:rsidRDefault="00D87C66" w:rsidP="00D87C66">
            <w:pPr>
              <w:spacing w:after="0"/>
              <w:rPr>
                <w:rFonts w:ascii="Arial" w:hAnsi="Arial"/>
                <w:sz w:val="18"/>
              </w:rPr>
            </w:pPr>
          </w:p>
        </w:tc>
      </w:tr>
      <w:tr w:rsidR="00D87C66" w14:paraId="418B61B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7890A" w14:textId="77777777" w:rsidR="00D87C66" w:rsidRDefault="00D87C66"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14:paraId="11913255" w14:textId="77777777" w:rsidR="00D87C66" w:rsidRDefault="00D87C66"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44975C" w14:textId="77777777" w:rsidR="00D87C66" w:rsidRDefault="00D87C66" w:rsidP="00D87C66">
            <w:pPr>
              <w:pStyle w:val="TAC"/>
              <w:suppressLineNumbers/>
              <w:tabs>
                <w:tab w:val="center" w:pos="2064"/>
              </w:tabs>
              <w:suppressAutoHyphens/>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6BE8" w14:textId="77777777" w:rsidR="00D87C66" w:rsidRDefault="00D87C66" w:rsidP="00D87C66">
            <w:pPr>
              <w:spacing w:after="0"/>
              <w:rPr>
                <w:rFonts w:ascii="Arial" w:hAnsi="Arial"/>
                <w:sz w:val="18"/>
              </w:rPr>
            </w:pPr>
          </w:p>
        </w:tc>
      </w:tr>
      <w:tr w:rsidR="00D87C66" w14:paraId="633FE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FCF45" w14:textId="77777777" w:rsidR="00D87C66" w:rsidRDefault="00D87C66"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14:paraId="142F493C" w14:textId="77777777" w:rsidR="00D87C66" w:rsidRDefault="00D87C66"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75193AFD"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04F4" w14:textId="77777777" w:rsidR="00D87C66" w:rsidRDefault="00D87C66" w:rsidP="00D87C66">
            <w:pPr>
              <w:spacing w:after="0"/>
              <w:rPr>
                <w:rFonts w:ascii="Arial" w:hAnsi="Arial"/>
                <w:sz w:val="18"/>
              </w:rPr>
            </w:pPr>
          </w:p>
        </w:tc>
      </w:tr>
      <w:tr w:rsidR="00D87C66" w14:paraId="57030C3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E979D" w14:textId="77777777" w:rsidR="00D87C66" w:rsidRDefault="00D87C66"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14:paraId="6A5B31FB" w14:textId="77777777" w:rsidR="00D87C66" w:rsidRDefault="00D87C66"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99631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C562E" w14:textId="77777777" w:rsidR="00D87C66" w:rsidRDefault="00D87C66" w:rsidP="00D87C66">
            <w:pPr>
              <w:spacing w:after="0"/>
              <w:rPr>
                <w:rFonts w:ascii="Arial" w:hAnsi="Arial"/>
                <w:sz w:val="18"/>
              </w:rPr>
            </w:pPr>
          </w:p>
        </w:tc>
      </w:tr>
      <w:tr w:rsidR="00D87C66" w14:paraId="2CE9E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F843DE" w14:textId="77777777" w:rsidR="00D87C66" w:rsidRDefault="00D87C66"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14:paraId="115063BC" w14:textId="77777777" w:rsidR="00D87C66" w:rsidRDefault="00D87C66"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40ECCBB" w14:textId="77777777" w:rsidR="00D87C66" w:rsidRDefault="00D87C66" w:rsidP="00D87C66">
            <w:pPr>
              <w:pStyle w:val="TAC"/>
              <w:suppressLineNumbers/>
              <w:tabs>
                <w:tab w:val="center" w:pos="2064"/>
              </w:tabs>
              <w:suppressAutoHyphens/>
            </w:pPr>
            <w:r>
              <w:t>Float32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0CEE" w14:textId="77777777" w:rsidR="00D87C66" w:rsidRDefault="00D87C66" w:rsidP="00D87C66">
            <w:pPr>
              <w:spacing w:after="0"/>
              <w:rPr>
                <w:rFonts w:ascii="Arial" w:hAnsi="Arial"/>
                <w:sz w:val="18"/>
              </w:rPr>
            </w:pPr>
          </w:p>
        </w:tc>
      </w:tr>
      <w:tr w:rsidR="00D87C66" w14:paraId="223A6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2224C" w14:textId="77777777" w:rsidR="00D87C66" w:rsidRDefault="00D87C66"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14:paraId="0C6A94E8" w14:textId="77777777" w:rsidR="00D87C66" w:rsidRDefault="00D87C66"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6FDF2CD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4CE2" w14:textId="77777777" w:rsidR="00D87C66" w:rsidRDefault="00D87C66" w:rsidP="00D87C66">
            <w:pPr>
              <w:spacing w:after="0"/>
              <w:rPr>
                <w:rFonts w:ascii="Arial" w:hAnsi="Arial"/>
                <w:sz w:val="18"/>
              </w:rPr>
            </w:pPr>
          </w:p>
        </w:tc>
      </w:tr>
      <w:tr w:rsidR="00D87C66" w14:paraId="4CE7C9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CF7DE9" w14:textId="77777777" w:rsidR="00D87C66" w:rsidRDefault="00D87C66"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14:paraId="171E258B" w14:textId="77777777" w:rsidR="00D87C66" w:rsidRDefault="00D87C66"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7A930D6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F6D2" w14:textId="77777777" w:rsidR="00D87C66" w:rsidRDefault="00D87C66" w:rsidP="00D87C66">
            <w:pPr>
              <w:spacing w:after="0"/>
              <w:rPr>
                <w:rFonts w:ascii="Arial" w:hAnsi="Arial"/>
                <w:sz w:val="18"/>
              </w:rPr>
            </w:pPr>
          </w:p>
        </w:tc>
      </w:tr>
      <w:tr w:rsidR="00D87C66" w14:paraId="579EC6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2E07C3" w14:textId="77777777" w:rsidR="00D87C66" w:rsidRDefault="00D87C66"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14:paraId="47ECB67B" w14:textId="77777777" w:rsidR="00D87C66" w:rsidRDefault="00D87C66"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F21633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87A0B" w14:textId="77777777" w:rsidR="00D87C66" w:rsidRDefault="00D87C66" w:rsidP="00D87C66">
            <w:pPr>
              <w:spacing w:after="0"/>
              <w:rPr>
                <w:rFonts w:ascii="Arial" w:hAnsi="Arial"/>
                <w:sz w:val="18"/>
              </w:rPr>
            </w:pPr>
          </w:p>
        </w:tc>
      </w:tr>
      <w:tr w:rsidR="00D87C66" w14:paraId="4A570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1234D" w14:textId="77777777" w:rsidR="00D87C66" w:rsidRDefault="00D87C66"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14:paraId="3AF3E7DC" w14:textId="77777777" w:rsidR="00D87C66" w:rsidRDefault="00D87C66"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A12C72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EFFF" w14:textId="77777777" w:rsidR="00D87C66" w:rsidRDefault="00D87C66" w:rsidP="00D87C66">
            <w:pPr>
              <w:spacing w:after="0"/>
              <w:rPr>
                <w:rFonts w:ascii="Arial" w:hAnsi="Arial"/>
                <w:sz w:val="18"/>
              </w:rPr>
            </w:pPr>
          </w:p>
        </w:tc>
      </w:tr>
      <w:tr w:rsidR="00D87C66" w14:paraId="59C469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4118F2" w14:textId="77777777" w:rsidR="00D87C66" w:rsidRDefault="00D87C66"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14:paraId="67669E14" w14:textId="77777777" w:rsidR="00D87C66" w:rsidRDefault="00D87C66"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14:paraId="66CB5EDF" w14:textId="77777777" w:rsidR="00D87C66" w:rsidRDefault="00D87C66" w:rsidP="00D87C6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89A6" w14:textId="77777777" w:rsidR="00D87C66" w:rsidRDefault="00D87C66" w:rsidP="00D87C66">
            <w:pPr>
              <w:spacing w:after="0"/>
              <w:rPr>
                <w:rFonts w:ascii="Arial" w:hAnsi="Arial"/>
                <w:sz w:val="18"/>
              </w:rPr>
            </w:pPr>
          </w:p>
        </w:tc>
      </w:tr>
      <w:tr w:rsidR="00D87C66"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77777777" w:rsidR="00D87C66" w:rsidRDefault="00D87C66" w:rsidP="00D87C66">
            <w:pPr>
              <w:pStyle w:val="TAC"/>
              <w:suppressLineNumbers/>
              <w:tabs>
                <w:tab w:val="center" w:pos="2064"/>
              </w:tabs>
              <w:suppressAutoHyphens/>
              <w:jc w:val="left"/>
            </w:pPr>
            <w:r>
              <w:t>Note: The AVP codes from 3533 to 3599 are reserved for TS 29.468.</w:t>
            </w:r>
          </w:p>
        </w:tc>
      </w:tr>
      <w:tr w:rsidR="00D87C66" w14:paraId="6C8E4E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60554" w14:textId="77777777"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14:paraId="00576360" w14:textId="77777777"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8C1718" w14:textId="77777777"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D87C66" w:rsidRDefault="00D87C66" w:rsidP="00D87C66">
            <w:pPr>
              <w:pStyle w:val="TAC"/>
              <w:suppressLineNumbers/>
              <w:tabs>
                <w:tab w:val="center" w:pos="2064"/>
              </w:tabs>
              <w:suppressAutoHyphens/>
            </w:pPr>
            <w:r>
              <w:t>29.343 [32]</w:t>
            </w:r>
          </w:p>
        </w:tc>
      </w:tr>
      <w:tr w:rsidR="00D87C66" w14:paraId="54CCAA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E6FE4" w14:textId="77777777"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14:paraId="69C7344C" w14:textId="77777777"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1A2E49D6"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D87C66" w:rsidRDefault="00D87C66" w:rsidP="00D87C66">
            <w:pPr>
              <w:spacing w:after="0"/>
              <w:rPr>
                <w:rFonts w:ascii="Arial" w:hAnsi="Arial"/>
                <w:sz w:val="18"/>
              </w:rPr>
            </w:pPr>
          </w:p>
        </w:tc>
      </w:tr>
      <w:tr w:rsidR="00D87C66" w14:paraId="6A8C7E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AB9823" w14:textId="77777777"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14:paraId="33F85679" w14:textId="77777777"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A3F0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D87C66" w:rsidRDefault="00D87C66" w:rsidP="00D87C66">
            <w:pPr>
              <w:spacing w:after="0"/>
              <w:rPr>
                <w:rFonts w:ascii="Arial" w:hAnsi="Arial"/>
                <w:sz w:val="18"/>
              </w:rPr>
            </w:pPr>
          </w:p>
        </w:tc>
      </w:tr>
      <w:tr w:rsidR="00D87C66" w14:paraId="593627D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D9AAC8" w14:textId="77777777"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14:paraId="7B797612" w14:textId="77777777"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B39250" w14:textId="77777777"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D87C66" w:rsidRDefault="00D87C66" w:rsidP="00D87C66">
            <w:pPr>
              <w:spacing w:after="0"/>
              <w:rPr>
                <w:rFonts w:ascii="Arial" w:hAnsi="Arial"/>
                <w:sz w:val="18"/>
              </w:rPr>
            </w:pPr>
          </w:p>
        </w:tc>
      </w:tr>
      <w:tr w:rsidR="00D87C66" w14:paraId="57A5F8A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2F385" w14:textId="77777777"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14:paraId="3F64E053" w14:textId="77777777"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FEB409"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D87C66" w:rsidRDefault="00D87C66" w:rsidP="00D87C66">
            <w:pPr>
              <w:spacing w:after="0"/>
              <w:rPr>
                <w:rFonts w:ascii="Arial" w:hAnsi="Arial"/>
                <w:sz w:val="18"/>
              </w:rPr>
            </w:pPr>
          </w:p>
        </w:tc>
      </w:tr>
      <w:tr w:rsidR="00D87C66" w14:paraId="337E0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40F8BC" w14:textId="77777777"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14:paraId="78930482" w14:textId="77777777"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E29E" w14:textId="77777777"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D87C66" w:rsidRDefault="00D87C66" w:rsidP="00D87C66">
            <w:pPr>
              <w:spacing w:after="0"/>
              <w:rPr>
                <w:rFonts w:ascii="Arial" w:hAnsi="Arial"/>
                <w:sz w:val="18"/>
              </w:rPr>
            </w:pPr>
          </w:p>
        </w:tc>
      </w:tr>
      <w:tr w:rsidR="00D87C66" w14:paraId="1C4FF0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90463B" w14:textId="77777777"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14:paraId="2DE2ED26" w14:textId="77777777"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B0889E"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D87C66" w:rsidRDefault="00D87C66" w:rsidP="00D87C66">
            <w:pPr>
              <w:spacing w:after="0"/>
              <w:rPr>
                <w:rFonts w:ascii="Arial" w:hAnsi="Arial"/>
                <w:sz w:val="18"/>
              </w:rPr>
            </w:pPr>
          </w:p>
        </w:tc>
      </w:tr>
      <w:tr w:rsidR="00D87C66" w14:paraId="1AD5F8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32EFD" w14:textId="77777777"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14:paraId="77EE7866" w14:textId="77777777"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128DCEC1"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D87C66" w:rsidRDefault="00D87C66" w:rsidP="00D87C66">
            <w:pPr>
              <w:spacing w:after="0"/>
              <w:rPr>
                <w:rFonts w:ascii="Arial" w:hAnsi="Arial"/>
                <w:sz w:val="18"/>
              </w:rPr>
            </w:pPr>
          </w:p>
        </w:tc>
      </w:tr>
      <w:tr w:rsidR="00D87C66" w14:paraId="6EFA0D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B2CFCF" w14:textId="77777777"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14:paraId="6FDAF770" w14:textId="77777777"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536937"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D87C66" w:rsidRDefault="00D87C66" w:rsidP="00D87C66">
            <w:pPr>
              <w:spacing w:after="0"/>
              <w:rPr>
                <w:rFonts w:ascii="Arial" w:hAnsi="Arial"/>
                <w:sz w:val="18"/>
              </w:rPr>
            </w:pPr>
          </w:p>
        </w:tc>
      </w:tr>
      <w:tr w:rsidR="00D87C66" w14:paraId="4F11F2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BD0C3" w14:textId="77777777"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14:paraId="36B488C1" w14:textId="77777777"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6EF2BA1"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D87C66" w:rsidRDefault="00D87C66" w:rsidP="00D87C66">
            <w:pPr>
              <w:spacing w:after="0"/>
              <w:rPr>
                <w:rFonts w:ascii="Arial" w:hAnsi="Arial"/>
                <w:sz w:val="18"/>
              </w:rPr>
            </w:pPr>
          </w:p>
        </w:tc>
      </w:tr>
      <w:tr w:rsidR="00D87C66" w14:paraId="71D74D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E0B14" w14:textId="77777777"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14:paraId="101BEA77" w14:textId="77777777"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19FE95CC"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D87C66" w:rsidRDefault="00D87C66" w:rsidP="00D87C66">
            <w:pPr>
              <w:spacing w:after="0"/>
              <w:rPr>
                <w:rFonts w:ascii="Arial" w:hAnsi="Arial"/>
                <w:sz w:val="18"/>
              </w:rPr>
            </w:pPr>
          </w:p>
        </w:tc>
      </w:tr>
      <w:tr w:rsidR="00D87C66" w14:paraId="3375CB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D0B724" w14:textId="77777777"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14:paraId="410EE214" w14:textId="77777777"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7303F8CC" w14:textId="77777777"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D87C66" w:rsidRDefault="00D87C66" w:rsidP="00D87C66">
            <w:pPr>
              <w:spacing w:after="0"/>
              <w:rPr>
                <w:rFonts w:ascii="Arial" w:hAnsi="Arial"/>
                <w:sz w:val="18"/>
              </w:rPr>
            </w:pPr>
          </w:p>
        </w:tc>
      </w:tr>
      <w:tr w:rsidR="00D87C66" w14:paraId="41DD2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1CA25B" w14:textId="77777777"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14:paraId="6A8D486F" w14:textId="77777777"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920C030"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D87C66" w:rsidRDefault="00D87C66" w:rsidP="00D87C66">
            <w:pPr>
              <w:spacing w:after="0"/>
              <w:rPr>
                <w:rFonts w:ascii="Arial" w:hAnsi="Arial"/>
                <w:sz w:val="18"/>
              </w:rPr>
            </w:pPr>
          </w:p>
        </w:tc>
      </w:tr>
      <w:tr w:rsidR="00D87C66"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D87C66" w:rsidRDefault="00D87C66" w:rsidP="00D87C66">
            <w:pPr>
              <w:pStyle w:val="TAC"/>
              <w:suppressLineNumbers/>
              <w:tabs>
                <w:tab w:val="center" w:pos="2064"/>
              </w:tabs>
              <w:suppressAutoHyphens/>
              <w:jc w:val="left"/>
              <w:rPr>
                <w:lang w:eastAsia="en-GB"/>
              </w:rPr>
            </w:pPr>
            <w:r>
              <w:t>Note: The AVP codes from 3613 to 3699 are reserved for TS 29.343.</w:t>
            </w:r>
          </w:p>
        </w:tc>
      </w:tr>
      <w:tr w:rsidR="00D87C66" w14:paraId="2EF226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1486E6" w14:textId="77777777"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14:paraId="6787EA1D" w14:textId="77777777"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42D3C17"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D87C66" w:rsidRDefault="00D87C66" w:rsidP="00D87C66">
            <w:pPr>
              <w:pStyle w:val="TAC"/>
              <w:suppressLineNumbers/>
              <w:tabs>
                <w:tab w:val="center" w:pos="2064"/>
              </w:tabs>
              <w:suppressAutoHyphens/>
              <w:rPr>
                <w:lang w:eastAsia="en-GB"/>
              </w:rPr>
            </w:pPr>
            <w:r>
              <w:t>29.344 [33]</w:t>
            </w:r>
          </w:p>
        </w:tc>
      </w:tr>
      <w:tr w:rsidR="00D87C66" w14:paraId="481DB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CE865D" w14:textId="77777777"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14:paraId="00055815" w14:textId="77777777"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810DD3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D87C66" w:rsidRDefault="00D87C66" w:rsidP="00D87C66">
            <w:pPr>
              <w:spacing w:after="0"/>
              <w:rPr>
                <w:rFonts w:ascii="Arial" w:hAnsi="Arial"/>
                <w:sz w:val="18"/>
              </w:rPr>
            </w:pPr>
          </w:p>
        </w:tc>
      </w:tr>
      <w:tr w:rsidR="00D87C66" w14:paraId="462D50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7DF20D" w14:textId="77777777"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14:paraId="75BBB24A" w14:textId="77777777"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14:paraId="3CB3AB5B"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D87C66" w:rsidRDefault="00D87C66" w:rsidP="00D87C66">
            <w:pPr>
              <w:spacing w:after="0"/>
              <w:rPr>
                <w:rFonts w:ascii="Arial" w:hAnsi="Arial"/>
                <w:sz w:val="18"/>
              </w:rPr>
            </w:pPr>
          </w:p>
        </w:tc>
      </w:tr>
      <w:tr w:rsidR="00D87C66" w14:paraId="5197AAA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EC01E" w14:textId="77777777" w:rsidR="00D87C66" w:rsidRDefault="00D87C66" w:rsidP="00D87C66">
            <w:pPr>
              <w:pStyle w:val="TAC"/>
              <w:suppressLineNumbers/>
              <w:tabs>
                <w:tab w:val="center" w:pos="2064"/>
              </w:tabs>
              <w:suppressAutoHyphens/>
              <w:jc w:val="left"/>
              <w:rPr>
                <w:lang w:eastAsia="en-GB"/>
              </w:rPr>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14:paraId="409D22DA" w14:textId="77777777"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674EEADF"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D87C66" w:rsidRDefault="00D87C66" w:rsidP="00D87C66">
            <w:pPr>
              <w:spacing w:after="0"/>
              <w:rPr>
                <w:rFonts w:ascii="Arial" w:hAnsi="Arial"/>
                <w:sz w:val="18"/>
              </w:rPr>
            </w:pPr>
          </w:p>
        </w:tc>
      </w:tr>
      <w:tr w:rsidR="00D87C66" w14:paraId="7368FA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B1ED0" w14:textId="77777777"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14:paraId="0859F05A" w14:textId="77777777" w:rsidR="00D87C66" w:rsidRDefault="00D87C66" w:rsidP="00D87C66">
            <w:pPr>
              <w:pStyle w:val="TAC"/>
              <w:suppressLineNumbers/>
              <w:tabs>
                <w:tab w:val="center" w:pos="2064"/>
              </w:tabs>
              <w:suppressAutoHyphens/>
              <w:jc w:val="left"/>
              <w:rPr>
                <w:lang w:eastAsia="en-GB"/>
              </w:rPr>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66578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D87C66" w:rsidRDefault="00D87C66" w:rsidP="00D87C66">
            <w:pPr>
              <w:spacing w:after="0"/>
              <w:rPr>
                <w:rFonts w:ascii="Arial" w:hAnsi="Arial"/>
                <w:sz w:val="18"/>
              </w:rPr>
            </w:pPr>
          </w:p>
        </w:tc>
      </w:tr>
      <w:tr w:rsidR="00D87C66" w14:paraId="73F7DA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E5504" w14:textId="77777777"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14:paraId="61203139" w14:textId="77777777" w:rsidR="00D87C66" w:rsidRDefault="00D87C66" w:rsidP="00D87C66">
            <w:pPr>
              <w:pStyle w:val="TAC"/>
              <w:suppressLineNumbers/>
              <w:tabs>
                <w:tab w:val="center" w:pos="2064"/>
              </w:tabs>
              <w:suppressAutoHyphens/>
              <w:jc w:val="left"/>
              <w:rPr>
                <w:lang w:eastAsia="en-GB"/>
              </w:rPr>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B0D4F7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D87C66" w:rsidRDefault="00D87C66" w:rsidP="00D87C66">
            <w:pPr>
              <w:spacing w:after="0"/>
              <w:rPr>
                <w:rFonts w:ascii="Arial" w:hAnsi="Arial"/>
                <w:sz w:val="18"/>
              </w:rPr>
            </w:pPr>
          </w:p>
        </w:tc>
      </w:tr>
      <w:tr w:rsidR="00D87C66" w14:paraId="270A5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79943E" w14:textId="77777777"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14:paraId="0138C24E" w14:textId="77777777" w:rsidR="00D87C66" w:rsidRDefault="00D87C66" w:rsidP="00D87C66">
            <w:pPr>
              <w:pStyle w:val="TAC"/>
              <w:suppressLineNumbers/>
              <w:tabs>
                <w:tab w:val="center" w:pos="2064"/>
              </w:tabs>
              <w:suppressAutoHyphens/>
              <w:jc w:val="left"/>
              <w:rPr>
                <w:lang w:eastAsia="en-GB"/>
              </w:rPr>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82CB27" w14:textId="77777777"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D87C66" w:rsidRDefault="00D87C66" w:rsidP="00D87C66">
            <w:pPr>
              <w:spacing w:after="0"/>
              <w:rPr>
                <w:rFonts w:ascii="Arial" w:hAnsi="Arial"/>
                <w:sz w:val="18"/>
              </w:rPr>
            </w:pPr>
          </w:p>
        </w:tc>
      </w:tr>
      <w:tr w:rsidR="00D87C66" w14:paraId="3FCAE0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99A21" w14:textId="77777777"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14:paraId="6F9AB7AE" w14:textId="77777777"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D858A4B" w14:textId="77777777"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D87C66" w:rsidRDefault="00D87C66" w:rsidP="00D87C66">
            <w:pPr>
              <w:spacing w:after="0"/>
              <w:rPr>
                <w:rFonts w:ascii="Arial" w:hAnsi="Arial"/>
                <w:sz w:val="18"/>
              </w:rPr>
            </w:pPr>
          </w:p>
        </w:tc>
      </w:tr>
      <w:tr w:rsidR="00D87C66"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D87C66" w:rsidRDefault="00D87C66" w:rsidP="00D87C66">
            <w:pPr>
              <w:pStyle w:val="TAC"/>
              <w:suppressLineNumbers/>
              <w:tabs>
                <w:tab w:val="center" w:pos="2064"/>
              </w:tabs>
              <w:suppressAutoHyphens/>
              <w:jc w:val="left"/>
              <w:rPr>
                <w:lang w:eastAsia="en-GB"/>
              </w:rPr>
            </w:pPr>
            <w:r>
              <w:t>Note: The AVP codes from 3709 to 3799 are reserved for TS 29.344.</w:t>
            </w:r>
          </w:p>
        </w:tc>
      </w:tr>
      <w:tr w:rsidR="00D87C66" w14:paraId="2A4B9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AA4548" w14:textId="77777777" w:rsidR="00D87C66" w:rsidRDefault="00D87C66" w:rsidP="00D87C66">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14:paraId="1530C82E" w14:textId="77777777"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14:paraId="0B7C4B48" w14:textId="77777777"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D87C66" w:rsidRDefault="00D87C66" w:rsidP="00D87C66">
            <w:pPr>
              <w:pStyle w:val="TAC"/>
              <w:suppressLineNumbers/>
              <w:tabs>
                <w:tab w:val="center" w:pos="2064"/>
              </w:tabs>
              <w:suppressAutoHyphens/>
            </w:pPr>
            <w:r>
              <w:t>29.345 [34]</w:t>
            </w:r>
          </w:p>
        </w:tc>
      </w:tr>
      <w:tr w:rsidR="00D87C66" w14:paraId="5005F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5A8C" w14:textId="77777777"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14:paraId="7194887E" w14:textId="77777777"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454F9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D87C66" w:rsidRDefault="00D87C66" w:rsidP="00D87C66">
            <w:pPr>
              <w:spacing w:after="0"/>
              <w:rPr>
                <w:rFonts w:ascii="Arial" w:hAnsi="Arial"/>
                <w:sz w:val="18"/>
              </w:rPr>
            </w:pPr>
          </w:p>
        </w:tc>
      </w:tr>
      <w:tr w:rsidR="00D87C66" w14:paraId="467593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49507A" w14:textId="77777777"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14:paraId="67A11084" w14:textId="77777777"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9037AA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D87C66" w:rsidRDefault="00D87C66" w:rsidP="00D87C66">
            <w:pPr>
              <w:spacing w:after="0"/>
              <w:rPr>
                <w:rFonts w:ascii="Arial" w:hAnsi="Arial"/>
                <w:sz w:val="18"/>
              </w:rPr>
            </w:pPr>
          </w:p>
        </w:tc>
      </w:tr>
      <w:tr w:rsidR="00D87C66" w14:paraId="490FD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3047E" w14:textId="77777777"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14:paraId="33F027F9" w14:textId="77777777"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3A38E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D87C66" w:rsidRDefault="00D87C66" w:rsidP="00D87C66">
            <w:pPr>
              <w:spacing w:after="0"/>
              <w:rPr>
                <w:rFonts w:ascii="Arial" w:hAnsi="Arial"/>
                <w:sz w:val="18"/>
              </w:rPr>
            </w:pPr>
          </w:p>
        </w:tc>
      </w:tr>
      <w:tr w:rsidR="00D87C66" w14:paraId="1D8E6B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9D893E" w14:textId="77777777"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14:paraId="36A6ACE5" w14:textId="77777777"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343AED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D87C66" w:rsidRDefault="00D87C66" w:rsidP="00D87C66">
            <w:pPr>
              <w:spacing w:after="0"/>
              <w:rPr>
                <w:rFonts w:ascii="Arial" w:hAnsi="Arial"/>
                <w:sz w:val="18"/>
              </w:rPr>
            </w:pPr>
          </w:p>
        </w:tc>
      </w:tr>
      <w:tr w:rsidR="00D87C66" w14:paraId="48CD87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AB9D1D" w14:textId="77777777"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14:paraId="01B751A2" w14:textId="77777777"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0C35D22"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D87C66" w:rsidRDefault="00D87C66" w:rsidP="00D87C66">
            <w:pPr>
              <w:spacing w:after="0"/>
              <w:rPr>
                <w:rFonts w:ascii="Arial" w:hAnsi="Arial"/>
                <w:sz w:val="18"/>
              </w:rPr>
            </w:pPr>
          </w:p>
        </w:tc>
      </w:tr>
      <w:tr w:rsidR="00D87C66" w14:paraId="3F8F3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DE9CD6" w14:textId="77777777"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14:paraId="6A33726A" w14:textId="77777777"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B940F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D87C66" w:rsidRDefault="00D87C66" w:rsidP="00D87C66">
            <w:pPr>
              <w:spacing w:after="0"/>
              <w:rPr>
                <w:rFonts w:ascii="Arial" w:hAnsi="Arial"/>
                <w:sz w:val="18"/>
              </w:rPr>
            </w:pPr>
          </w:p>
        </w:tc>
      </w:tr>
      <w:tr w:rsidR="00D87C66" w14:paraId="26BF69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EEBB51" w14:textId="77777777" w:rsidR="00D87C66" w:rsidRDefault="00D87C66" w:rsidP="00D87C66">
            <w:pPr>
              <w:pStyle w:val="TAC"/>
              <w:suppressLineNumbers/>
              <w:suppressAutoHyphens/>
            </w:pPr>
            <w:r>
              <w:lastRenderedPageBreak/>
              <w:t>3807</w:t>
            </w:r>
          </w:p>
        </w:tc>
        <w:tc>
          <w:tcPr>
            <w:tcW w:w="2675" w:type="pct"/>
            <w:tcBorders>
              <w:top w:val="single" w:sz="4" w:space="0" w:color="auto"/>
              <w:left w:val="single" w:sz="4" w:space="0" w:color="auto"/>
              <w:bottom w:val="single" w:sz="4" w:space="0" w:color="auto"/>
              <w:right w:val="single" w:sz="4" w:space="0" w:color="auto"/>
            </w:tcBorders>
            <w:hideMark/>
          </w:tcPr>
          <w:p w14:paraId="2895145A" w14:textId="77777777"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A3A9955"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D87C66" w:rsidRDefault="00D87C66" w:rsidP="00D87C66">
            <w:pPr>
              <w:spacing w:after="0"/>
              <w:rPr>
                <w:rFonts w:ascii="Arial" w:hAnsi="Arial"/>
                <w:sz w:val="18"/>
              </w:rPr>
            </w:pPr>
          </w:p>
        </w:tc>
      </w:tr>
      <w:tr w:rsidR="00D87C66" w14:paraId="0BC0D8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904C7" w14:textId="77777777"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14:paraId="5E78F56C" w14:textId="77777777"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14:paraId="616C13BD"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D87C66" w:rsidRDefault="00D87C66" w:rsidP="00D87C66">
            <w:pPr>
              <w:spacing w:after="0"/>
              <w:rPr>
                <w:rFonts w:ascii="Arial" w:hAnsi="Arial"/>
                <w:sz w:val="18"/>
              </w:rPr>
            </w:pPr>
          </w:p>
        </w:tc>
      </w:tr>
      <w:tr w:rsidR="00D87C66" w14:paraId="18768C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5B022" w14:textId="77777777"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14:paraId="0C82B3D0" w14:textId="77777777"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D38F38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D87C66" w:rsidRDefault="00D87C66" w:rsidP="00D87C66">
            <w:pPr>
              <w:spacing w:after="0"/>
              <w:rPr>
                <w:rFonts w:ascii="Arial" w:hAnsi="Arial"/>
                <w:sz w:val="18"/>
              </w:rPr>
            </w:pPr>
          </w:p>
        </w:tc>
      </w:tr>
      <w:tr w:rsidR="00D87C66" w14:paraId="459F5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E8C14" w14:textId="77777777"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14:paraId="58808A2B" w14:textId="77777777"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1889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D87C66" w:rsidRDefault="00D87C66" w:rsidP="00D87C66">
            <w:pPr>
              <w:spacing w:after="0"/>
              <w:rPr>
                <w:rFonts w:ascii="Arial" w:hAnsi="Arial"/>
                <w:sz w:val="18"/>
              </w:rPr>
            </w:pPr>
          </w:p>
        </w:tc>
      </w:tr>
      <w:tr w:rsidR="00D87C66" w14:paraId="634018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23F84F" w14:textId="77777777"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14:paraId="37F9B19C" w14:textId="77777777"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11F8F6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D87C66" w:rsidRDefault="00D87C66" w:rsidP="00D87C66">
            <w:pPr>
              <w:spacing w:after="0"/>
              <w:rPr>
                <w:rFonts w:ascii="Arial" w:hAnsi="Arial"/>
                <w:sz w:val="18"/>
              </w:rPr>
            </w:pPr>
          </w:p>
        </w:tc>
      </w:tr>
      <w:tr w:rsidR="00D87C66" w14:paraId="6D5FD0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EF29F4" w14:textId="77777777"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14:paraId="6E293793" w14:textId="77777777"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45FC9C"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D87C66" w:rsidRDefault="00D87C66" w:rsidP="00D87C66">
            <w:pPr>
              <w:spacing w:after="0"/>
              <w:rPr>
                <w:rFonts w:ascii="Arial" w:hAnsi="Arial"/>
                <w:sz w:val="18"/>
              </w:rPr>
            </w:pPr>
          </w:p>
        </w:tc>
      </w:tr>
      <w:tr w:rsidR="00D87C66" w14:paraId="3A773F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BA4D" w14:textId="77777777"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14:paraId="3C71CF00" w14:textId="77777777"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1F013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D87C66" w:rsidRDefault="00D87C66" w:rsidP="00D87C66">
            <w:pPr>
              <w:spacing w:after="0"/>
              <w:rPr>
                <w:rFonts w:ascii="Arial" w:hAnsi="Arial"/>
                <w:sz w:val="18"/>
              </w:rPr>
            </w:pPr>
          </w:p>
        </w:tc>
      </w:tr>
      <w:tr w:rsidR="00D87C66" w14:paraId="3ADB23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D3C43F" w14:textId="77777777"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14:paraId="561C4EEC" w14:textId="77777777"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70C89C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D87C66" w:rsidRDefault="00D87C66" w:rsidP="00D87C66">
            <w:pPr>
              <w:spacing w:after="0"/>
              <w:rPr>
                <w:rFonts w:ascii="Arial" w:hAnsi="Arial"/>
                <w:sz w:val="18"/>
              </w:rPr>
            </w:pPr>
          </w:p>
        </w:tc>
      </w:tr>
      <w:tr w:rsidR="00D87C66" w14:paraId="7E0B9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BDD22" w14:textId="77777777"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14:paraId="705F20E3" w14:textId="77777777"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C7DA5D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D87C66" w:rsidRDefault="00D87C66" w:rsidP="00D87C66">
            <w:pPr>
              <w:spacing w:after="0"/>
              <w:rPr>
                <w:rFonts w:ascii="Arial" w:hAnsi="Arial"/>
                <w:sz w:val="18"/>
              </w:rPr>
            </w:pPr>
          </w:p>
        </w:tc>
      </w:tr>
      <w:tr w:rsidR="00D87C66" w14:paraId="0DEB53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37814" w14:textId="77777777"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14:paraId="4062517C" w14:textId="77777777"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E10F"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D87C66" w:rsidRDefault="00D87C66" w:rsidP="00D87C66">
            <w:pPr>
              <w:spacing w:after="0"/>
              <w:rPr>
                <w:rFonts w:ascii="Arial" w:hAnsi="Arial"/>
                <w:sz w:val="18"/>
              </w:rPr>
            </w:pPr>
          </w:p>
        </w:tc>
      </w:tr>
      <w:tr w:rsidR="00D87C66" w14:paraId="69A2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F17D07" w14:textId="77777777"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14:paraId="2656347C" w14:textId="77777777"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542842B3"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D87C66" w:rsidRDefault="00D87C66" w:rsidP="00D87C66">
            <w:pPr>
              <w:spacing w:after="0"/>
              <w:rPr>
                <w:rFonts w:ascii="Arial" w:hAnsi="Arial"/>
                <w:sz w:val="18"/>
              </w:rPr>
            </w:pPr>
          </w:p>
        </w:tc>
      </w:tr>
      <w:tr w:rsidR="00D87C66" w14:paraId="2A191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D863D" w14:textId="77777777"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14:paraId="0CC39753" w14:textId="77777777"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4690F15E"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D87C66" w:rsidRDefault="00D87C66" w:rsidP="00D87C66">
            <w:pPr>
              <w:spacing w:after="0"/>
              <w:rPr>
                <w:rFonts w:ascii="Arial" w:hAnsi="Arial"/>
                <w:sz w:val="18"/>
              </w:rPr>
            </w:pPr>
          </w:p>
        </w:tc>
      </w:tr>
      <w:tr w:rsidR="00D87C66" w14:paraId="161230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F88DB" w14:textId="77777777"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14:paraId="3A920ED4" w14:textId="77777777"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04FA99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D87C66" w:rsidRDefault="00D87C66" w:rsidP="00D87C66">
            <w:pPr>
              <w:spacing w:after="0"/>
              <w:rPr>
                <w:rFonts w:ascii="Arial" w:hAnsi="Arial"/>
                <w:sz w:val="18"/>
              </w:rPr>
            </w:pPr>
          </w:p>
        </w:tc>
      </w:tr>
      <w:tr w:rsidR="00D87C66" w14:paraId="4E9A45E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D0DD76" w14:textId="77777777"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14:paraId="31CCE125" w14:textId="77777777"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E603C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D87C66" w:rsidRDefault="00D87C66" w:rsidP="00D87C66">
            <w:pPr>
              <w:spacing w:after="0"/>
              <w:rPr>
                <w:rFonts w:ascii="Arial" w:hAnsi="Arial"/>
                <w:sz w:val="18"/>
              </w:rPr>
            </w:pPr>
          </w:p>
        </w:tc>
      </w:tr>
      <w:tr w:rsidR="00D87C66" w14:paraId="7E7949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8A47C" w14:textId="77777777"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14:paraId="224ADC4D" w14:textId="77777777"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CF232B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D87C66" w:rsidRDefault="00D87C66" w:rsidP="00D87C66">
            <w:pPr>
              <w:spacing w:after="0"/>
              <w:rPr>
                <w:rFonts w:ascii="Arial" w:hAnsi="Arial"/>
                <w:sz w:val="18"/>
              </w:rPr>
            </w:pPr>
          </w:p>
        </w:tc>
      </w:tr>
      <w:tr w:rsidR="00D87C66" w14:paraId="44AFD3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9BBFE" w14:textId="77777777"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14:paraId="267DBC58" w14:textId="77777777"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0AF30D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D87C66" w:rsidRDefault="00D87C66" w:rsidP="00D87C66">
            <w:pPr>
              <w:spacing w:after="0"/>
              <w:rPr>
                <w:rFonts w:ascii="Arial" w:hAnsi="Arial"/>
                <w:sz w:val="18"/>
              </w:rPr>
            </w:pPr>
          </w:p>
        </w:tc>
      </w:tr>
      <w:tr w:rsidR="00D87C66" w14:paraId="451D15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4A2CAE" w14:textId="77777777"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14:paraId="40A0E4C8" w14:textId="77777777"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77590C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D87C66" w:rsidRDefault="00D87C66" w:rsidP="00D87C66">
            <w:pPr>
              <w:spacing w:after="0"/>
              <w:rPr>
                <w:rFonts w:ascii="Arial" w:hAnsi="Arial"/>
                <w:sz w:val="18"/>
              </w:rPr>
            </w:pPr>
          </w:p>
        </w:tc>
      </w:tr>
      <w:tr w:rsidR="00D87C66" w14:paraId="0A59DA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C6D95B" w14:textId="77777777" w:rsidR="00D87C66" w:rsidRDefault="00D87C66" w:rsidP="00D87C66">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14:paraId="728D3C3E" w14:textId="77777777"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F4CFB9A"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D87C66" w:rsidRDefault="00D87C66" w:rsidP="00D87C66">
            <w:pPr>
              <w:spacing w:after="0"/>
              <w:rPr>
                <w:rFonts w:ascii="Arial" w:hAnsi="Arial"/>
                <w:sz w:val="18"/>
              </w:rPr>
            </w:pPr>
          </w:p>
        </w:tc>
      </w:tr>
      <w:tr w:rsidR="00D87C66" w14:paraId="0330AA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1AFDB9" w14:textId="77777777"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14:paraId="0A84772E" w14:textId="77777777"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D27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D87C66" w:rsidRDefault="00D87C66" w:rsidP="00D87C66">
            <w:pPr>
              <w:spacing w:after="0"/>
              <w:rPr>
                <w:rFonts w:ascii="Arial" w:hAnsi="Arial"/>
                <w:sz w:val="18"/>
              </w:rPr>
            </w:pPr>
          </w:p>
        </w:tc>
      </w:tr>
      <w:tr w:rsidR="00D87C66" w14:paraId="770D8B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0FB982" w14:textId="77777777"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14:paraId="5F4C9F32" w14:textId="77777777"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1984326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D87C66" w:rsidRDefault="00D87C66" w:rsidP="00D87C66">
            <w:pPr>
              <w:spacing w:after="0"/>
              <w:rPr>
                <w:rFonts w:ascii="Arial" w:hAnsi="Arial"/>
                <w:sz w:val="18"/>
              </w:rPr>
            </w:pPr>
          </w:p>
        </w:tc>
      </w:tr>
      <w:tr w:rsidR="00D87C66" w14:paraId="64A39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AF49F5" w14:textId="77777777"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14:paraId="28B51C97" w14:textId="77777777"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16858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D87C66" w:rsidRDefault="00D87C66" w:rsidP="00D87C66">
            <w:pPr>
              <w:spacing w:after="0"/>
              <w:rPr>
                <w:rFonts w:ascii="Arial" w:hAnsi="Arial"/>
                <w:sz w:val="18"/>
              </w:rPr>
            </w:pPr>
          </w:p>
        </w:tc>
      </w:tr>
      <w:tr w:rsidR="00D87C66" w14:paraId="231C8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0C340" w14:textId="77777777"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14:paraId="2DCF538E" w14:textId="77777777"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5C5383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D87C66" w:rsidRDefault="00D87C66" w:rsidP="00D87C66">
            <w:pPr>
              <w:spacing w:after="0"/>
              <w:rPr>
                <w:rFonts w:ascii="Arial" w:hAnsi="Arial"/>
                <w:sz w:val="18"/>
              </w:rPr>
            </w:pPr>
          </w:p>
        </w:tc>
      </w:tr>
      <w:tr w:rsidR="00D87C66" w14:paraId="115FB1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02202" w14:textId="77777777"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14:paraId="1AF572DB" w14:textId="77777777"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44040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D87C66" w:rsidRDefault="00D87C66" w:rsidP="00D87C66">
            <w:pPr>
              <w:spacing w:after="0"/>
              <w:rPr>
                <w:rFonts w:ascii="Arial" w:hAnsi="Arial"/>
                <w:sz w:val="18"/>
              </w:rPr>
            </w:pPr>
          </w:p>
        </w:tc>
      </w:tr>
      <w:tr w:rsidR="00D87C66" w14:paraId="5DEBB2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22A78E" w14:textId="77777777"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14:paraId="0F82A35E" w14:textId="77777777"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0A2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D87C66" w:rsidRDefault="00D87C66" w:rsidP="00D87C66">
            <w:pPr>
              <w:spacing w:after="0"/>
              <w:rPr>
                <w:rFonts w:ascii="Arial" w:hAnsi="Arial"/>
                <w:sz w:val="18"/>
              </w:rPr>
            </w:pPr>
          </w:p>
        </w:tc>
      </w:tr>
      <w:tr w:rsidR="00D87C66" w14:paraId="29D543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30087A" w14:textId="77777777"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14:paraId="6BC2092F" w14:textId="77777777"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0DE73A4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D87C66" w:rsidRDefault="00D87C66" w:rsidP="00D87C66">
            <w:pPr>
              <w:spacing w:after="0"/>
              <w:rPr>
                <w:rFonts w:ascii="Arial" w:hAnsi="Arial"/>
                <w:sz w:val="18"/>
              </w:rPr>
            </w:pPr>
          </w:p>
        </w:tc>
      </w:tr>
      <w:tr w:rsidR="00D87C66" w14:paraId="05D0A8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909343" w14:textId="77777777"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14:paraId="466E6361" w14:textId="77777777"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14:paraId="13E76BC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D87C66" w:rsidRDefault="00D87C66" w:rsidP="00D87C66">
            <w:pPr>
              <w:spacing w:after="0"/>
              <w:rPr>
                <w:rFonts w:ascii="Arial" w:hAnsi="Arial"/>
                <w:sz w:val="18"/>
              </w:rPr>
            </w:pPr>
          </w:p>
        </w:tc>
      </w:tr>
      <w:tr w:rsidR="00D87C66" w14:paraId="512A26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78DD8" w14:textId="77777777"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14:paraId="3E39701C" w14:textId="77777777"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C8EB77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D87C66" w:rsidRDefault="00D87C66" w:rsidP="00D87C66">
            <w:pPr>
              <w:spacing w:after="0"/>
              <w:rPr>
                <w:rFonts w:ascii="Arial" w:hAnsi="Arial"/>
                <w:sz w:val="18"/>
              </w:rPr>
            </w:pPr>
          </w:p>
        </w:tc>
      </w:tr>
      <w:tr w:rsidR="00D87C66" w14:paraId="776E52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3234A" w14:textId="77777777"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14:paraId="340DB0A4" w14:textId="77777777"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3E467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D87C66" w:rsidRDefault="00D87C66" w:rsidP="00D87C66">
            <w:pPr>
              <w:spacing w:after="0"/>
              <w:rPr>
                <w:rFonts w:ascii="Arial" w:hAnsi="Arial"/>
                <w:sz w:val="18"/>
              </w:rPr>
            </w:pPr>
          </w:p>
        </w:tc>
      </w:tr>
      <w:tr w:rsidR="00D87C66" w14:paraId="403DCA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9C8A4" w14:textId="77777777"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14:paraId="3573314B" w14:textId="77777777"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F36CB70"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D87C66" w:rsidRDefault="00D87C66" w:rsidP="00D87C66">
            <w:pPr>
              <w:spacing w:after="0"/>
              <w:rPr>
                <w:rFonts w:ascii="Arial" w:hAnsi="Arial"/>
                <w:sz w:val="18"/>
              </w:rPr>
            </w:pPr>
          </w:p>
        </w:tc>
      </w:tr>
      <w:tr w:rsidR="00D87C66" w14:paraId="73AE71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7FCD52" w14:textId="77777777"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14:paraId="4AF49642" w14:textId="77777777"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14:paraId="2435492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D87C66" w:rsidRDefault="00D87C66" w:rsidP="00D87C66">
            <w:pPr>
              <w:spacing w:after="0"/>
              <w:rPr>
                <w:rFonts w:ascii="Arial" w:hAnsi="Arial"/>
                <w:sz w:val="18"/>
              </w:rPr>
            </w:pPr>
          </w:p>
        </w:tc>
      </w:tr>
      <w:tr w:rsidR="00D87C66" w14:paraId="58C271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572C7" w14:textId="77777777"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14:paraId="3150FB29" w14:textId="77777777"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C0169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D87C66" w:rsidRDefault="00D87C66" w:rsidP="00D87C66">
            <w:pPr>
              <w:spacing w:after="0"/>
              <w:rPr>
                <w:rFonts w:ascii="Arial" w:hAnsi="Arial"/>
                <w:sz w:val="18"/>
              </w:rPr>
            </w:pPr>
          </w:p>
        </w:tc>
      </w:tr>
      <w:tr w:rsidR="00D87C66" w14:paraId="69E818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0319E" w14:textId="77777777"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14:paraId="6EFC5429" w14:textId="77777777"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613599F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D87C66" w:rsidRDefault="00D87C66" w:rsidP="00D87C66">
            <w:pPr>
              <w:spacing w:after="0"/>
              <w:rPr>
                <w:rFonts w:ascii="Arial" w:hAnsi="Arial"/>
                <w:sz w:val="18"/>
              </w:rPr>
            </w:pPr>
          </w:p>
        </w:tc>
      </w:tr>
      <w:tr w:rsidR="00D87C66" w14:paraId="30BC11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FF3206" w14:textId="77777777"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14:paraId="642ECAC6" w14:textId="77777777"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7225E96A"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D87C66" w:rsidRDefault="00D87C66" w:rsidP="00D87C66">
            <w:pPr>
              <w:spacing w:after="0"/>
              <w:rPr>
                <w:rFonts w:ascii="Arial" w:hAnsi="Arial"/>
                <w:sz w:val="18"/>
              </w:rPr>
            </w:pPr>
          </w:p>
        </w:tc>
      </w:tr>
      <w:tr w:rsidR="00D87C66" w14:paraId="4C6AD7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A8EE9" w14:textId="77777777"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14:paraId="76794BA5" w14:textId="77777777"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57F254" w14:textId="77777777"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D87C66" w:rsidRDefault="00D87C66" w:rsidP="00D87C66">
            <w:pPr>
              <w:spacing w:after="0"/>
              <w:rPr>
                <w:rFonts w:ascii="Arial" w:hAnsi="Arial"/>
                <w:sz w:val="18"/>
              </w:rPr>
            </w:pPr>
          </w:p>
        </w:tc>
      </w:tr>
      <w:tr w:rsidR="00D87C66" w14:paraId="75F790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87EDF" w14:textId="77777777"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14:paraId="27580A54" w14:textId="77777777"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14:paraId="7790FFC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D87C66" w:rsidRDefault="00D87C66" w:rsidP="00D87C66">
            <w:pPr>
              <w:spacing w:after="0"/>
              <w:rPr>
                <w:rFonts w:ascii="Arial" w:hAnsi="Arial"/>
                <w:sz w:val="18"/>
              </w:rPr>
            </w:pPr>
          </w:p>
        </w:tc>
      </w:tr>
      <w:tr w:rsidR="00D87C66" w14:paraId="0E3665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72BCD5" w14:textId="77777777"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14:paraId="0DC3186A" w14:textId="77777777"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108C569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D87C66" w:rsidRDefault="00D87C66" w:rsidP="00D87C66">
            <w:pPr>
              <w:spacing w:after="0"/>
              <w:rPr>
                <w:rFonts w:ascii="Arial" w:hAnsi="Arial"/>
                <w:sz w:val="18"/>
              </w:rPr>
            </w:pPr>
          </w:p>
        </w:tc>
      </w:tr>
      <w:tr w:rsidR="00D87C66" w14:paraId="1390E5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D3A8D7" w14:textId="77777777"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14:paraId="6E011CDD" w14:textId="77777777"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BD458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D87C66" w:rsidRDefault="00D87C66" w:rsidP="00D87C66">
            <w:pPr>
              <w:spacing w:after="0"/>
              <w:rPr>
                <w:rFonts w:ascii="Arial" w:hAnsi="Arial"/>
                <w:sz w:val="18"/>
              </w:rPr>
            </w:pPr>
          </w:p>
        </w:tc>
      </w:tr>
      <w:tr w:rsidR="00D87C66" w14:paraId="0EFE07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2148D" w14:textId="77777777"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14:paraId="22CB339A" w14:textId="77777777"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68874E4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D87C66" w:rsidRDefault="00D87C66" w:rsidP="00D87C66">
            <w:pPr>
              <w:spacing w:after="0"/>
              <w:rPr>
                <w:rFonts w:ascii="Arial" w:hAnsi="Arial"/>
                <w:sz w:val="18"/>
              </w:rPr>
            </w:pPr>
          </w:p>
        </w:tc>
      </w:tr>
      <w:tr w:rsidR="00D87C66" w14:paraId="1A1D96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834E" w14:textId="77777777"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14:paraId="7D971A21" w14:textId="77777777"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28D2592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D87C66" w:rsidRDefault="00D87C66" w:rsidP="00D87C66">
            <w:pPr>
              <w:spacing w:after="0"/>
              <w:rPr>
                <w:rFonts w:ascii="Arial" w:hAnsi="Arial"/>
                <w:sz w:val="18"/>
              </w:rPr>
            </w:pPr>
          </w:p>
        </w:tc>
      </w:tr>
      <w:tr w:rsidR="00D87C66" w14:paraId="779D4F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06ABF" w14:textId="77777777"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14:paraId="02AC2677" w14:textId="77777777"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14C4720"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D87C66" w:rsidRDefault="00D87C66" w:rsidP="00D87C66">
            <w:pPr>
              <w:spacing w:after="0"/>
              <w:rPr>
                <w:rFonts w:ascii="Arial" w:hAnsi="Arial"/>
                <w:sz w:val="18"/>
              </w:rPr>
            </w:pPr>
          </w:p>
        </w:tc>
      </w:tr>
      <w:tr w:rsidR="00D87C66" w14:paraId="54A731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08A341" w14:textId="77777777"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14:paraId="0B6BEB3A" w14:textId="77777777"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62BD827"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D87C66" w:rsidRDefault="00D87C66" w:rsidP="00D87C66">
            <w:pPr>
              <w:spacing w:after="0"/>
              <w:rPr>
                <w:rFonts w:ascii="Arial" w:hAnsi="Arial"/>
                <w:sz w:val="18"/>
              </w:rPr>
            </w:pPr>
          </w:p>
        </w:tc>
      </w:tr>
      <w:tr w:rsidR="00D87C66" w14:paraId="70B90D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2B9519" w14:textId="77777777"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14:paraId="7C03A277" w14:textId="77777777"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7CACE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D87C66" w:rsidRDefault="00D87C66" w:rsidP="00D87C66">
            <w:pPr>
              <w:spacing w:after="0"/>
              <w:rPr>
                <w:rFonts w:ascii="Arial" w:hAnsi="Arial"/>
                <w:sz w:val="18"/>
              </w:rPr>
            </w:pPr>
          </w:p>
        </w:tc>
      </w:tr>
      <w:tr w:rsidR="00D87C66" w14:paraId="7D19EB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C23C5" w14:textId="77777777"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14:paraId="3204E70D" w14:textId="77777777"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0120B73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D87C66" w:rsidRDefault="00D87C66" w:rsidP="00D87C66">
            <w:pPr>
              <w:spacing w:after="0"/>
              <w:rPr>
                <w:rFonts w:ascii="Arial" w:hAnsi="Arial"/>
                <w:sz w:val="18"/>
              </w:rPr>
            </w:pPr>
          </w:p>
        </w:tc>
      </w:tr>
      <w:tr w:rsidR="00D87C66" w14:paraId="611703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6BCBDC" w14:textId="77777777"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14:paraId="5078B2A1" w14:textId="77777777"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69A00E" w14:textId="77777777"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D87C66" w:rsidRDefault="00D87C66" w:rsidP="00D87C66">
            <w:pPr>
              <w:spacing w:after="0"/>
              <w:rPr>
                <w:rFonts w:ascii="Arial" w:hAnsi="Arial"/>
                <w:sz w:val="18"/>
              </w:rPr>
            </w:pPr>
          </w:p>
        </w:tc>
      </w:tr>
      <w:tr w:rsidR="00D87C66" w14:paraId="38D313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D35AF" w14:textId="77777777"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14:paraId="23614F3F" w14:textId="77777777"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729E11A" w14:textId="77777777"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D87C66" w:rsidRDefault="00D87C66" w:rsidP="00D87C66">
            <w:pPr>
              <w:spacing w:after="0"/>
              <w:rPr>
                <w:rFonts w:ascii="Arial" w:hAnsi="Arial"/>
                <w:sz w:val="18"/>
              </w:rPr>
            </w:pPr>
          </w:p>
        </w:tc>
      </w:tr>
      <w:tr w:rsidR="00D87C66" w14:paraId="6B4A5B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A6D2C7" w14:textId="77777777"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14:paraId="5EF0EA97" w14:textId="77777777"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B649BF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D87C66" w:rsidRDefault="00D87C66" w:rsidP="00D87C66">
            <w:pPr>
              <w:spacing w:after="0"/>
              <w:rPr>
                <w:rFonts w:ascii="Arial" w:hAnsi="Arial"/>
                <w:sz w:val="18"/>
              </w:rPr>
            </w:pPr>
          </w:p>
        </w:tc>
      </w:tr>
      <w:tr w:rsidR="00D87C66" w14:paraId="7E7E53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935FA2" w14:textId="77777777"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14:paraId="16C88AF8" w14:textId="77777777"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687F9A7"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D87C66" w:rsidRDefault="00D87C66" w:rsidP="00D87C66">
            <w:pPr>
              <w:spacing w:after="0"/>
              <w:rPr>
                <w:rFonts w:ascii="Arial" w:hAnsi="Arial"/>
                <w:sz w:val="18"/>
              </w:rPr>
            </w:pPr>
          </w:p>
        </w:tc>
      </w:tr>
      <w:tr w:rsidR="00D87C66" w14:paraId="7F6C25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8896F" w14:textId="77777777"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14:paraId="2CCD3CD2" w14:textId="77777777"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8A3016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D87C66" w:rsidRDefault="00D87C66" w:rsidP="00D87C66">
            <w:pPr>
              <w:spacing w:after="0"/>
              <w:rPr>
                <w:rFonts w:ascii="Arial" w:hAnsi="Arial"/>
                <w:sz w:val="18"/>
              </w:rPr>
            </w:pPr>
          </w:p>
        </w:tc>
      </w:tr>
      <w:tr w:rsidR="00D87C66" w14:paraId="702518E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D9C95" w14:textId="77777777"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14:paraId="209D03EE" w14:textId="77777777"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AC886B"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D87C66" w:rsidRDefault="00D87C66" w:rsidP="00D87C66">
            <w:pPr>
              <w:spacing w:after="0"/>
              <w:rPr>
                <w:rFonts w:ascii="Arial" w:hAnsi="Arial"/>
                <w:sz w:val="18"/>
              </w:rPr>
            </w:pPr>
          </w:p>
        </w:tc>
      </w:tr>
      <w:tr w:rsidR="00D87C66" w14:paraId="38049C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87915" w14:textId="77777777"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14:paraId="4389F285" w14:textId="77777777"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E29B4A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D87C66" w:rsidRDefault="00D87C66" w:rsidP="00D87C66">
            <w:pPr>
              <w:spacing w:after="0"/>
              <w:rPr>
                <w:rFonts w:ascii="Arial" w:hAnsi="Arial"/>
                <w:sz w:val="18"/>
              </w:rPr>
            </w:pPr>
          </w:p>
        </w:tc>
      </w:tr>
      <w:tr w:rsidR="00D87C66" w14:paraId="5A5E4D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FB4D13" w14:textId="77777777"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14:paraId="7AC89C87" w14:textId="77777777"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29E3F2"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D87C66" w:rsidRDefault="00D87C66" w:rsidP="00D87C66">
            <w:pPr>
              <w:spacing w:after="0"/>
              <w:rPr>
                <w:rFonts w:ascii="Arial" w:hAnsi="Arial"/>
                <w:sz w:val="18"/>
              </w:rPr>
            </w:pPr>
          </w:p>
        </w:tc>
      </w:tr>
      <w:tr w:rsidR="00D87C66" w14:paraId="0E4C4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078AB" w14:textId="77777777"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14:paraId="68E227FD" w14:textId="77777777"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24F61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D87C66" w:rsidRDefault="00D87C66" w:rsidP="00D87C66">
            <w:pPr>
              <w:spacing w:after="0"/>
              <w:rPr>
                <w:rFonts w:ascii="Arial" w:hAnsi="Arial"/>
                <w:sz w:val="18"/>
              </w:rPr>
            </w:pPr>
          </w:p>
        </w:tc>
      </w:tr>
      <w:tr w:rsidR="00D87C66" w14:paraId="78460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E2994C" w14:textId="77777777"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14:paraId="531FCB7B" w14:textId="77777777"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05CE037B"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D87C66" w:rsidRDefault="00D87C66" w:rsidP="00D87C66">
            <w:pPr>
              <w:spacing w:after="0"/>
              <w:rPr>
                <w:rFonts w:ascii="Arial" w:hAnsi="Arial"/>
                <w:sz w:val="18"/>
              </w:rPr>
            </w:pPr>
          </w:p>
        </w:tc>
      </w:tr>
      <w:tr w:rsidR="00D87C66" w14:paraId="52734B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D2645" w14:textId="77777777"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14:paraId="2061EF53" w14:textId="77777777"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6826F6D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D87C66" w:rsidRDefault="00D87C66" w:rsidP="00D87C66">
            <w:pPr>
              <w:spacing w:after="0"/>
              <w:rPr>
                <w:rFonts w:ascii="Arial" w:hAnsi="Arial"/>
                <w:sz w:val="18"/>
              </w:rPr>
            </w:pPr>
          </w:p>
        </w:tc>
      </w:tr>
      <w:tr w:rsidR="00D87C66" w14:paraId="65ED1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5C55B" w14:textId="77777777"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14:paraId="25E0F540" w14:textId="77777777"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2D4CC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D87C66" w:rsidRDefault="00D87C66" w:rsidP="00D87C66">
            <w:pPr>
              <w:spacing w:after="0"/>
              <w:rPr>
                <w:rFonts w:ascii="Arial" w:hAnsi="Arial"/>
                <w:sz w:val="18"/>
              </w:rPr>
            </w:pPr>
          </w:p>
        </w:tc>
      </w:tr>
      <w:tr w:rsidR="00D87C66" w14:paraId="03E155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B36912" w14:textId="77777777"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14:paraId="01D2BEB8" w14:textId="77777777"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14:paraId="0CEB50E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D87C66" w:rsidRDefault="00D87C66" w:rsidP="00D87C66">
            <w:pPr>
              <w:spacing w:after="0"/>
              <w:rPr>
                <w:rFonts w:ascii="Arial" w:hAnsi="Arial"/>
                <w:sz w:val="18"/>
              </w:rPr>
            </w:pPr>
          </w:p>
        </w:tc>
      </w:tr>
      <w:tr w:rsidR="00D87C66" w14:paraId="28E68D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9D01DA" w14:textId="77777777"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14:paraId="005D0867" w14:textId="77777777"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14:paraId="0C1802C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D87C66" w:rsidRDefault="00D87C66" w:rsidP="00D87C66">
            <w:pPr>
              <w:spacing w:after="0"/>
              <w:rPr>
                <w:rFonts w:ascii="Arial" w:hAnsi="Arial"/>
                <w:sz w:val="18"/>
              </w:rPr>
            </w:pPr>
          </w:p>
        </w:tc>
      </w:tr>
      <w:tr w:rsidR="00D87C66" w14:paraId="3CA3BA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DD0F5F" w14:textId="77777777"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14:paraId="4EA3748F" w14:textId="77777777"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14:paraId="6FBB674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D87C66" w:rsidRDefault="00D87C66" w:rsidP="00D87C66">
            <w:pPr>
              <w:spacing w:after="0"/>
              <w:rPr>
                <w:rFonts w:ascii="Arial" w:hAnsi="Arial"/>
                <w:sz w:val="18"/>
              </w:rPr>
            </w:pPr>
          </w:p>
        </w:tc>
      </w:tr>
      <w:tr w:rsidR="00D87C66" w14:paraId="482FC7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246739" w14:textId="77777777" w:rsidR="00D87C66" w:rsidRDefault="00D87C66" w:rsidP="00D87C66">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14:paraId="3F98D6E4" w14:textId="77777777"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578B2E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D87C66" w:rsidRDefault="00D87C66" w:rsidP="00D87C66">
            <w:pPr>
              <w:spacing w:after="0"/>
              <w:rPr>
                <w:rFonts w:ascii="Arial" w:hAnsi="Arial"/>
                <w:sz w:val="18"/>
              </w:rPr>
            </w:pPr>
          </w:p>
        </w:tc>
      </w:tr>
      <w:tr w:rsidR="00D87C66" w14:paraId="04D57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F5D65B" w14:textId="77777777"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14:paraId="512D5DD0" w14:textId="77777777"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5474DF09"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D87C66" w:rsidRDefault="00D87C66" w:rsidP="00D87C66">
            <w:pPr>
              <w:spacing w:after="0"/>
              <w:rPr>
                <w:rFonts w:ascii="Arial" w:hAnsi="Arial"/>
                <w:sz w:val="18"/>
              </w:rPr>
            </w:pPr>
          </w:p>
        </w:tc>
      </w:tr>
      <w:tr w:rsidR="00D87C66" w14:paraId="1D4ED9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848A1" w14:textId="77777777"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14:paraId="7A9705B4" w14:textId="77777777"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2B39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D87C66" w:rsidRDefault="00D87C66" w:rsidP="00D87C66">
            <w:pPr>
              <w:spacing w:after="0"/>
              <w:rPr>
                <w:rFonts w:ascii="Arial" w:hAnsi="Arial"/>
                <w:sz w:val="18"/>
              </w:rPr>
            </w:pPr>
          </w:p>
        </w:tc>
      </w:tr>
      <w:tr w:rsidR="00D87C66" w14:paraId="4CA63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05C251" w14:textId="77777777"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14:paraId="78FC9682" w14:textId="77777777"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14:paraId="0D26E77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D87C66" w:rsidRDefault="00D87C66" w:rsidP="00D87C66">
            <w:pPr>
              <w:spacing w:after="0"/>
              <w:rPr>
                <w:rFonts w:ascii="Arial" w:hAnsi="Arial"/>
                <w:sz w:val="18"/>
              </w:rPr>
            </w:pPr>
          </w:p>
        </w:tc>
      </w:tr>
      <w:tr w:rsidR="00D87C66"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D87C66" w:rsidRDefault="00D87C66" w:rsidP="00D87C66">
            <w:pPr>
              <w:pStyle w:val="TAL"/>
            </w:pPr>
            <w:r>
              <w:t>Note: The AVP codes from 3869 to 3899 are reserved for TS 29.345.</w:t>
            </w:r>
          </w:p>
        </w:tc>
      </w:tr>
      <w:tr w:rsidR="00D87C66" w14:paraId="00C6A3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23C5AA" w14:textId="77777777"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14:paraId="4262E1D3" w14:textId="77777777"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14:paraId="667E3809" w14:textId="77777777"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D87C66" w:rsidRDefault="00D87C66" w:rsidP="00D87C66">
            <w:pPr>
              <w:pStyle w:val="TAC"/>
              <w:suppressLineNumbers/>
              <w:tabs>
                <w:tab w:val="center" w:pos="2064"/>
              </w:tabs>
              <w:suppressAutoHyphens/>
            </w:pPr>
            <w:r>
              <w:t>32.299 [5]</w:t>
            </w:r>
          </w:p>
        </w:tc>
      </w:tr>
      <w:tr w:rsidR="00D87C66" w14:paraId="01F6B36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B5DF4" w14:textId="77777777"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14:paraId="3500471D" w14:textId="77777777"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D87C66" w:rsidRDefault="00D87C66" w:rsidP="00D87C66">
            <w:pPr>
              <w:spacing w:after="0"/>
              <w:rPr>
                <w:rFonts w:ascii="Arial" w:hAnsi="Arial"/>
                <w:sz w:val="18"/>
              </w:rPr>
            </w:pPr>
          </w:p>
        </w:tc>
      </w:tr>
      <w:tr w:rsidR="00D87C66" w14:paraId="434071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D2CD0" w14:textId="77777777" w:rsidR="00D87C66" w:rsidRDefault="00D87C66" w:rsidP="00D87C66">
            <w:pPr>
              <w:pStyle w:val="TAL"/>
              <w:suppressLineNumbers/>
              <w:suppressAutoHyphens/>
              <w:jc w:val="center"/>
            </w:pPr>
            <w:r>
              <w:lastRenderedPageBreak/>
              <w:t>3902</w:t>
            </w:r>
          </w:p>
        </w:tc>
        <w:tc>
          <w:tcPr>
            <w:tcW w:w="2675" w:type="pct"/>
            <w:tcBorders>
              <w:top w:val="single" w:sz="4" w:space="0" w:color="auto"/>
              <w:left w:val="single" w:sz="4" w:space="0" w:color="auto"/>
              <w:bottom w:val="single" w:sz="4" w:space="0" w:color="auto"/>
              <w:right w:val="single" w:sz="4" w:space="0" w:color="auto"/>
            </w:tcBorders>
            <w:hideMark/>
          </w:tcPr>
          <w:p w14:paraId="5BBD22D2" w14:textId="77777777"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D87C66" w:rsidRDefault="00D87C66" w:rsidP="00D87C66">
            <w:pPr>
              <w:spacing w:after="0"/>
              <w:rPr>
                <w:rFonts w:ascii="Arial" w:hAnsi="Arial"/>
                <w:sz w:val="18"/>
              </w:rPr>
            </w:pPr>
          </w:p>
        </w:tc>
      </w:tr>
      <w:tr w:rsidR="00D87C66" w14:paraId="776D8D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E609D" w14:textId="77777777"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14:paraId="4BDD3436" w14:textId="77777777"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D87C66" w:rsidRDefault="00D87C66" w:rsidP="00D87C66">
            <w:pPr>
              <w:spacing w:after="0"/>
              <w:rPr>
                <w:rFonts w:ascii="Arial" w:hAnsi="Arial"/>
                <w:sz w:val="18"/>
              </w:rPr>
            </w:pPr>
          </w:p>
        </w:tc>
      </w:tr>
      <w:tr w:rsidR="00D87C66" w14:paraId="6AB404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24699" w14:textId="77777777"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14:paraId="43BB4083" w14:textId="77777777"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1A6AEC5"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D87C66" w:rsidRDefault="00D87C66" w:rsidP="00D87C66">
            <w:pPr>
              <w:spacing w:after="0"/>
              <w:rPr>
                <w:rFonts w:ascii="Arial" w:hAnsi="Arial"/>
                <w:sz w:val="18"/>
              </w:rPr>
            </w:pPr>
          </w:p>
        </w:tc>
      </w:tr>
      <w:tr w:rsidR="00D87C66" w14:paraId="34DCE6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5EE06" w14:textId="77777777"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14:paraId="2529143A" w14:textId="77777777"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9C9D1"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D87C66" w:rsidRDefault="00D87C66" w:rsidP="00D87C66">
            <w:pPr>
              <w:spacing w:after="0"/>
              <w:rPr>
                <w:rFonts w:ascii="Arial" w:hAnsi="Arial"/>
                <w:sz w:val="18"/>
              </w:rPr>
            </w:pPr>
          </w:p>
        </w:tc>
      </w:tr>
      <w:tr w:rsidR="00D87C66" w14:paraId="09A3DE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7A005E" w14:textId="77777777"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14:paraId="786CC4D3" w14:textId="77777777"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D87C66" w:rsidRDefault="00D87C66" w:rsidP="00D87C66">
            <w:pPr>
              <w:spacing w:after="0"/>
              <w:rPr>
                <w:rFonts w:ascii="Arial" w:hAnsi="Arial"/>
                <w:sz w:val="18"/>
              </w:rPr>
            </w:pPr>
          </w:p>
        </w:tc>
      </w:tr>
      <w:tr w:rsidR="00D87C66" w14:paraId="02D14C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E265B" w14:textId="77777777"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D87C66" w:rsidRDefault="00D87C66" w:rsidP="00D87C66">
            <w:pPr>
              <w:spacing w:after="0"/>
              <w:rPr>
                <w:rFonts w:ascii="Arial" w:hAnsi="Arial"/>
                <w:sz w:val="18"/>
              </w:rPr>
            </w:pPr>
          </w:p>
        </w:tc>
      </w:tr>
      <w:tr w:rsidR="00D87C66" w14:paraId="4A5614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11394" w14:textId="77777777"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D87C66" w:rsidRDefault="00D87C66" w:rsidP="00D87C66">
            <w:pPr>
              <w:spacing w:after="0"/>
              <w:rPr>
                <w:rFonts w:ascii="Arial" w:hAnsi="Arial"/>
                <w:sz w:val="18"/>
              </w:rPr>
            </w:pPr>
          </w:p>
        </w:tc>
      </w:tr>
      <w:tr w:rsidR="00D87C66" w14:paraId="30DF3B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61245F" w14:textId="77777777"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D87C66" w:rsidRDefault="00D87C66" w:rsidP="00D87C66">
            <w:pPr>
              <w:spacing w:after="0"/>
              <w:rPr>
                <w:rFonts w:ascii="Arial" w:hAnsi="Arial"/>
                <w:sz w:val="18"/>
              </w:rPr>
            </w:pPr>
          </w:p>
        </w:tc>
      </w:tr>
      <w:tr w:rsidR="00D87C66" w14:paraId="6F62D6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3DFD5" w14:textId="77777777"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D87C66" w:rsidRDefault="00D87C66" w:rsidP="00D87C66">
            <w:pPr>
              <w:spacing w:after="0"/>
              <w:rPr>
                <w:rFonts w:ascii="Arial" w:hAnsi="Arial"/>
                <w:sz w:val="18"/>
              </w:rPr>
            </w:pPr>
          </w:p>
        </w:tc>
      </w:tr>
      <w:tr w:rsidR="00D87C66" w14:paraId="7ADD0D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CBE596" w14:textId="77777777"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D87C66" w:rsidRDefault="00D87C66" w:rsidP="00D87C66">
            <w:pPr>
              <w:spacing w:after="0"/>
              <w:rPr>
                <w:rFonts w:ascii="Arial" w:hAnsi="Arial"/>
                <w:sz w:val="18"/>
              </w:rPr>
            </w:pPr>
          </w:p>
        </w:tc>
      </w:tr>
      <w:tr w:rsidR="00D87C66" w14:paraId="6AB337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5F7389" w14:textId="77777777"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D87C66" w:rsidRDefault="00D87C66" w:rsidP="00D87C66">
            <w:pPr>
              <w:spacing w:after="0"/>
              <w:rPr>
                <w:rFonts w:ascii="Arial" w:hAnsi="Arial"/>
                <w:sz w:val="18"/>
              </w:rPr>
            </w:pPr>
          </w:p>
        </w:tc>
      </w:tr>
      <w:tr w:rsidR="00D87C66" w14:paraId="28E361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90C72" w14:textId="77777777"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D87C66" w:rsidRDefault="00D87C66" w:rsidP="00D87C66">
            <w:pPr>
              <w:spacing w:after="0"/>
              <w:rPr>
                <w:rFonts w:ascii="Arial" w:hAnsi="Arial"/>
                <w:sz w:val="18"/>
              </w:rPr>
            </w:pPr>
          </w:p>
        </w:tc>
      </w:tr>
      <w:tr w:rsidR="00D87C66" w14:paraId="223CE6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364B8" w14:textId="77777777"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D87C66" w:rsidRDefault="00D87C66" w:rsidP="00D87C66">
            <w:pPr>
              <w:spacing w:after="0"/>
              <w:rPr>
                <w:rFonts w:ascii="Arial" w:hAnsi="Arial"/>
                <w:sz w:val="18"/>
              </w:rPr>
            </w:pPr>
          </w:p>
        </w:tc>
      </w:tr>
      <w:tr w:rsidR="00D87C66" w14:paraId="4E3835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5147E1" w14:textId="77777777"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D87C66" w:rsidRDefault="00D87C66" w:rsidP="00D87C66">
            <w:pPr>
              <w:spacing w:after="0"/>
              <w:rPr>
                <w:rFonts w:ascii="Arial" w:hAnsi="Arial"/>
                <w:sz w:val="18"/>
              </w:rPr>
            </w:pPr>
          </w:p>
        </w:tc>
      </w:tr>
      <w:tr w:rsidR="00D87C66" w14:paraId="131B7A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73B396" w14:textId="77777777"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D87C66" w:rsidRDefault="00D87C66" w:rsidP="00D87C66">
            <w:pPr>
              <w:spacing w:after="0"/>
              <w:rPr>
                <w:rFonts w:ascii="Arial" w:hAnsi="Arial"/>
                <w:sz w:val="18"/>
              </w:rPr>
            </w:pPr>
          </w:p>
        </w:tc>
      </w:tr>
      <w:tr w:rsidR="00D87C66" w14:paraId="2D15E1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6BD56" w14:textId="77777777"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D87C66" w:rsidRDefault="00D87C66" w:rsidP="00D87C66">
            <w:pPr>
              <w:spacing w:after="0"/>
              <w:rPr>
                <w:rFonts w:ascii="Arial" w:hAnsi="Arial"/>
                <w:sz w:val="18"/>
              </w:rPr>
            </w:pPr>
          </w:p>
        </w:tc>
      </w:tr>
      <w:tr w:rsidR="00D87C66" w14:paraId="2CABF3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6BCF37" w14:textId="77777777"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D87C66" w:rsidRDefault="00D87C66" w:rsidP="00D87C66">
            <w:pPr>
              <w:spacing w:after="0"/>
              <w:rPr>
                <w:rFonts w:ascii="Arial" w:hAnsi="Arial"/>
                <w:sz w:val="18"/>
              </w:rPr>
            </w:pPr>
          </w:p>
        </w:tc>
      </w:tr>
      <w:tr w:rsidR="00D87C66" w14:paraId="4E804B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9AC5BA" w14:textId="77777777" w:rsidR="00D87C66" w:rsidRDefault="00D87C66" w:rsidP="00D87C66">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D87C66" w:rsidRDefault="00D87C66" w:rsidP="00D87C66">
            <w:pPr>
              <w:spacing w:after="0"/>
              <w:rPr>
                <w:rFonts w:ascii="Arial" w:hAnsi="Arial"/>
                <w:sz w:val="18"/>
              </w:rPr>
            </w:pPr>
          </w:p>
        </w:tc>
      </w:tr>
      <w:tr w:rsidR="00D87C66" w14:paraId="08E52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CD24B2" w14:textId="77777777"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D87C66" w:rsidRDefault="00D87C66" w:rsidP="00D87C66">
            <w:pPr>
              <w:spacing w:after="0"/>
              <w:rPr>
                <w:rFonts w:ascii="Arial" w:hAnsi="Arial"/>
                <w:sz w:val="18"/>
              </w:rPr>
            </w:pPr>
          </w:p>
        </w:tc>
      </w:tr>
      <w:tr w:rsidR="00D87C66" w14:paraId="033A51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650248" w14:textId="77777777"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D87C66" w:rsidRDefault="00D87C66" w:rsidP="00D87C66">
            <w:pPr>
              <w:spacing w:after="0"/>
              <w:rPr>
                <w:rFonts w:ascii="Arial" w:hAnsi="Arial"/>
                <w:sz w:val="18"/>
              </w:rPr>
            </w:pPr>
          </w:p>
        </w:tc>
      </w:tr>
      <w:tr w:rsidR="00D87C66" w14:paraId="03022C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5E37F1" w14:textId="77777777"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D87C66" w:rsidRDefault="00D87C66" w:rsidP="00D87C66">
            <w:pPr>
              <w:spacing w:after="0"/>
              <w:rPr>
                <w:rFonts w:ascii="Arial" w:hAnsi="Arial"/>
                <w:sz w:val="18"/>
              </w:rPr>
            </w:pPr>
          </w:p>
        </w:tc>
      </w:tr>
      <w:tr w:rsidR="00D87C66" w14:paraId="1295EC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6246C6" w14:textId="77777777"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D87C66" w:rsidRDefault="00D87C66" w:rsidP="00D87C66">
            <w:pPr>
              <w:spacing w:after="0"/>
              <w:rPr>
                <w:rFonts w:ascii="Arial" w:hAnsi="Arial"/>
                <w:sz w:val="18"/>
              </w:rPr>
            </w:pPr>
          </w:p>
        </w:tc>
      </w:tr>
      <w:tr w:rsidR="00D87C66" w14:paraId="604F3B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76D78" w14:textId="77777777"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14:paraId="5E1F5C86" w14:textId="77777777"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2D68E7" w14:textId="77777777"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D87C66" w:rsidRDefault="00D87C66" w:rsidP="00D87C66">
            <w:pPr>
              <w:spacing w:after="0"/>
              <w:rPr>
                <w:rFonts w:ascii="Arial" w:hAnsi="Arial"/>
                <w:sz w:val="18"/>
              </w:rPr>
            </w:pPr>
          </w:p>
        </w:tc>
      </w:tr>
      <w:tr w:rsidR="00D87C66" w14:paraId="4CA5DC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A8CEDE" w14:textId="77777777" w:rsidR="00D87C66" w:rsidRDefault="00D87C66" w:rsidP="00D87C66">
            <w:pPr>
              <w:pStyle w:val="TAL"/>
              <w:suppressLineNumbers/>
              <w:suppressAutoHyphens/>
              <w:jc w:val="center"/>
              <w:rPr>
                <w:lang w:eastAsia="en-GB"/>
              </w:rPr>
            </w:pPr>
            <w:r>
              <w:t>3925</w:t>
            </w:r>
          </w:p>
        </w:tc>
        <w:tc>
          <w:tcPr>
            <w:tcW w:w="2675" w:type="pct"/>
            <w:tcBorders>
              <w:top w:val="single" w:sz="4" w:space="0" w:color="auto"/>
              <w:left w:val="single" w:sz="4" w:space="0" w:color="auto"/>
              <w:bottom w:val="single" w:sz="4" w:space="0" w:color="auto"/>
              <w:right w:val="single" w:sz="4" w:space="0" w:color="auto"/>
            </w:tcBorders>
            <w:hideMark/>
          </w:tcPr>
          <w:p w14:paraId="191512E9" w14:textId="77777777"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833C93"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D87C66" w:rsidRDefault="00D87C66" w:rsidP="00D87C66">
            <w:pPr>
              <w:spacing w:after="0"/>
              <w:rPr>
                <w:rFonts w:ascii="Arial" w:hAnsi="Arial"/>
                <w:sz w:val="18"/>
              </w:rPr>
            </w:pPr>
          </w:p>
        </w:tc>
      </w:tr>
      <w:tr w:rsidR="00D87C66" w14:paraId="284B7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3C390" w14:textId="77777777" w:rsidR="00D87C66" w:rsidRDefault="00D87C66" w:rsidP="00D87C66">
            <w:pPr>
              <w:pStyle w:val="TAL"/>
              <w:suppressLineNumbers/>
              <w:suppressAutoHyphens/>
              <w:jc w:val="center"/>
              <w:rPr>
                <w:lang w:eastAsia="en-GB"/>
              </w:rPr>
            </w:pPr>
            <w:r>
              <w:t>3926</w:t>
            </w:r>
          </w:p>
        </w:tc>
        <w:tc>
          <w:tcPr>
            <w:tcW w:w="2675" w:type="pct"/>
            <w:tcBorders>
              <w:top w:val="single" w:sz="4" w:space="0" w:color="auto"/>
              <w:left w:val="single" w:sz="4" w:space="0" w:color="auto"/>
              <w:bottom w:val="single" w:sz="4" w:space="0" w:color="auto"/>
              <w:right w:val="single" w:sz="4" w:space="0" w:color="auto"/>
            </w:tcBorders>
            <w:hideMark/>
          </w:tcPr>
          <w:p w14:paraId="357234BE" w14:textId="77777777"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95E3729"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D87C66" w:rsidRDefault="00D87C66" w:rsidP="00D87C66">
            <w:pPr>
              <w:spacing w:after="0"/>
              <w:rPr>
                <w:rFonts w:ascii="Arial" w:hAnsi="Arial"/>
                <w:sz w:val="18"/>
              </w:rPr>
            </w:pPr>
          </w:p>
        </w:tc>
      </w:tr>
      <w:tr w:rsidR="00D87C66" w14:paraId="606A83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3EF677" w14:textId="77777777" w:rsidR="00D87C66" w:rsidRDefault="00D87C66" w:rsidP="00D87C66">
            <w:pPr>
              <w:pStyle w:val="TAL"/>
              <w:suppressLineNumbers/>
              <w:suppressAutoHyphens/>
              <w:jc w:val="center"/>
              <w:rPr>
                <w:lang w:eastAsia="en-GB"/>
              </w:rPr>
            </w:pPr>
            <w:r>
              <w:t>3927</w:t>
            </w:r>
          </w:p>
        </w:tc>
        <w:tc>
          <w:tcPr>
            <w:tcW w:w="2675" w:type="pct"/>
            <w:tcBorders>
              <w:top w:val="single" w:sz="4" w:space="0" w:color="auto"/>
              <w:left w:val="single" w:sz="4" w:space="0" w:color="auto"/>
              <w:bottom w:val="single" w:sz="4" w:space="0" w:color="auto"/>
              <w:right w:val="single" w:sz="4" w:space="0" w:color="auto"/>
            </w:tcBorders>
            <w:hideMark/>
          </w:tcPr>
          <w:p w14:paraId="17823562" w14:textId="77777777"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46B7B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D87C66" w:rsidRDefault="00D87C66" w:rsidP="00D87C66">
            <w:pPr>
              <w:spacing w:after="0"/>
              <w:rPr>
                <w:rFonts w:ascii="Arial" w:hAnsi="Arial"/>
                <w:sz w:val="18"/>
              </w:rPr>
            </w:pPr>
          </w:p>
        </w:tc>
      </w:tr>
      <w:tr w:rsidR="00D87C66" w14:paraId="17AF32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4251D" w14:textId="77777777" w:rsidR="00D87C66" w:rsidRDefault="00D87C66" w:rsidP="00D87C66">
            <w:pPr>
              <w:pStyle w:val="TAL"/>
              <w:suppressLineNumbers/>
              <w:suppressAutoHyphens/>
              <w:jc w:val="center"/>
              <w:rPr>
                <w:lang w:eastAsia="en-GB"/>
              </w:rPr>
            </w:pPr>
            <w:r>
              <w:t>3928</w:t>
            </w:r>
          </w:p>
        </w:tc>
        <w:tc>
          <w:tcPr>
            <w:tcW w:w="2675" w:type="pct"/>
            <w:tcBorders>
              <w:top w:val="single" w:sz="4" w:space="0" w:color="auto"/>
              <w:left w:val="single" w:sz="4" w:space="0" w:color="auto"/>
              <w:bottom w:val="single" w:sz="4" w:space="0" w:color="auto"/>
              <w:right w:val="single" w:sz="4" w:space="0" w:color="auto"/>
            </w:tcBorders>
            <w:hideMark/>
          </w:tcPr>
          <w:p w14:paraId="4420B9B4" w14:textId="77777777"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681051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D87C66" w:rsidRDefault="00D87C66" w:rsidP="00D87C66">
            <w:pPr>
              <w:spacing w:after="0"/>
              <w:rPr>
                <w:rFonts w:ascii="Arial" w:hAnsi="Arial"/>
                <w:sz w:val="18"/>
              </w:rPr>
            </w:pPr>
          </w:p>
        </w:tc>
      </w:tr>
      <w:tr w:rsidR="00D87C66" w14:paraId="63FDB0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C543D" w14:textId="77777777" w:rsidR="00D87C66" w:rsidRDefault="00D87C66" w:rsidP="00D87C66">
            <w:pPr>
              <w:pStyle w:val="TAL"/>
              <w:suppressLineNumbers/>
              <w:suppressAutoHyphens/>
              <w:jc w:val="center"/>
              <w:rPr>
                <w:lang w:eastAsia="en-GB"/>
              </w:rPr>
            </w:pPr>
            <w:r>
              <w:t>3929</w:t>
            </w:r>
          </w:p>
        </w:tc>
        <w:tc>
          <w:tcPr>
            <w:tcW w:w="2675" w:type="pct"/>
            <w:tcBorders>
              <w:top w:val="single" w:sz="4" w:space="0" w:color="auto"/>
              <w:left w:val="single" w:sz="4" w:space="0" w:color="auto"/>
              <w:bottom w:val="single" w:sz="4" w:space="0" w:color="auto"/>
              <w:right w:val="single" w:sz="4" w:space="0" w:color="auto"/>
            </w:tcBorders>
            <w:hideMark/>
          </w:tcPr>
          <w:p w14:paraId="20786E5F" w14:textId="77777777"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2EED8E" w14:textId="77777777"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D87C66" w:rsidRDefault="00D87C66" w:rsidP="00D87C66">
            <w:pPr>
              <w:spacing w:after="0"/>
              <w:rPr>
                <w:rFonts w:ascii="Arial" w:hAnsi="Arial"/>
                <w:sz w:val="18"/>
              </w:rPr>
            </w:pPr>
          </w:p>
        </w:tc>
      </w:tr>
      <w:tr w:rsidR="00D87C66" w14:paraId="57B30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68062C" w14:textId="77777777" w:rsidR="00D87C66" w:rsidRDefault="00D87C66" w:rsidP="00D87C66">
            <w:pPr>
              <w:pStyle w:val="TAL"/>
              <w:suppressLineNumbers/>
              <w:suppressAutoHyphens/>
              <w:jc w:val="center"/>
              <w:rPr>
                <w:lang w:eastAsia="en-GB"/>
              </w:rPr>
            </w:pPr>
            <w:r>
              <w:t>3930</w:t>
            </w:r>
          </w:p>
        </w:tc>
        <w:tc>
          <w:tcPr>
            <w:tcW w:w="2675" w:type="pct"/>
            <w:tcBorders>
              <w:top w:val="single" w:sz="4" w:space="0" w:color="auto"/>
              <w:left w:val="single" w:sz="4" w:space="0" w:color="auto"/>
              <w:bottom w:val="single" w:sz="4" w:space="0" w:color="auto"/>
              <w:right w:val="single" w:sz="4" w:space="0" w:color="auto"/>
            </w:tcBorders>
            <w:hideMark/>
          </w:tcPr>
          <w:p w14:paraId="2FC19543" w14:textId="77777777"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087E58F"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D87C66" w:rsidRDefault="00D87C66" w:rsidP="00D87C66">
            <w:pPr>
              <w:spacing w:after="0"/>
              <w:rPr>
                <w:rFonts w:ascii="Arial" w:hAnsi="Arial"/>
                <w:sz w:val="18"/>
              </w:rPr>
            </w:pPr>
          </w:p>
        </w:tc>
      </w:tr>
      <w:tr w:rsidR="00D87C66" w14:paraId="07DABE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FF0FEF" w14:textId="77777777" w:rsidR="00D87C66" w:rsidRDefault="00D87C66" w:rsidP="00D87C66">
            <w:pPr>
              <w:pStyle w:val="TAL"/>
              <w:suppressLineNumbers/>
              <w:suppressAutoHyphens/>
              <w:jc w:val="center"/>
              <w:rPr>
                <w:lang w:eastAsia="en-GB"/>
              </w:rPr>
            </w:pPr>
            <w:r>
              <w:t>3931</w:t>
            </w:r>
          </w:p>
        </w:tc>
        <w:tc>
          <w:tcPr>
            <w:tcW w:w="2675" w:type="pct"/>
            <w:tcBorders>
              <w:top w:val="single" w:sz="4" w:space="0" w:color="auto"/>
              <w:left w:val="single" w:sz="4" w:space="0" w:color="auto"/>
              <w:bottom w:val="single" w:sz="4" w:space="0" w:color="auto"/>
              <w:right w:val="single" w:sz="4" w:space="0" w:color="auto"/>
            </w:tcBorders>
            <w:hideMark/>
          </w:tcPr>
          <w:p w14:paraId="1913058A" w14:textId="77777777"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09C83E14"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D87C66" w:rsidRDefault="00D87C66" w:rsidP="00D87C66">
            <w:pPr>
              <w:spacing w:after="0"/>
              <w:rPr>
                <w:rFonts w:ascii="Arial" w:hAnsi="Arial"/>
                <w:sz w:val="18"/>
              </w:rPr>
            </w:pPr>
          </w:p>
        </w:tc>
      </w:tr>
      <w:tr w:rsidR="00D87C66" w14:paraId="1558D1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007AB" w14:textId="77777777" w:rsidR="00D87C66" w:rsidRDefault="00D87C66" w:rsidP="00D87C66">
            <w:pPr>
              <w:pStyle w:val="TAL"/>
              <w:suppressLineNumbers/>
              <w:suppressAutoHyphens/>
              <w:jc w:val="center"/>
              <w:rPr>
                <w:lang w:eastAsia="en-GB"/>
              </w:rPr>
            </w:pPr>
            <w:r>
              <w:t>3932</w:t>
            </w:r>
          </w:p>
        </w:tc>
        <w:tc>
          <w:tcPr>
            <w:tcW w:w="2675" w:type="pct"/>
            <w:tcBorders>
              <w:top w:val="single" w:sz="4" w:space="0" w:color="auto"/>
              <w:left w:val="single" w:sz="4" w:space="0" w:color="auto"/>
              <w:bottom w:val="single" w:sz="4" w:space="0" w:color="auto"/>
              <w:right w:val="single" w:sz="4" w:space="0" w:color="auto"/>
            </w:tcBorders>
            <w:hideMark/>
          </w:tcPr>
          <w:p w14:paraId="60C31B83" w14:textId="77777777"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8035C1D"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D87C66" w:rsidRDefault="00D87C66" w:rsidP="00D87C66">
            <w:pPr>
              <w:spacing w:after="0"/>
              <w:rPr>
                <w:rFonts w:ascii="Arial" w:hAnsi="Arial"/>
                <w:sz w:val="18"/>
              </w:rPr>
            </w:pPr>
          </w:p>
        </w:tc>
      </w:tr>
      <w:tr w:rsidR="00D87C66" w14:paraId="04417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78FAE" w14:textId="77777777" w:rsidR="00D87C66" w:rsidRDefault="00D87C66" w:rsidP="00D87C66">
            <w:pPr>
              <w:pStyle w:val="TAL"/>
              <w:suppressLineNumbers/>
              <w:suppressAutoHyphens/>
              <w:jc w:val="center"/>
              <w:rPr>
                <w:lang w:eastAsia="en-GB"/>
              </w:rPr>
            </w:pPr>
            <w:r>
              <w:t>3933</w:t>
            </w:r>
          </w:p>
        </w:tc>
        <w:tc>
          <w:tcPr>
            <w:tcW w:w="2675" w:type="pct"/>
            <w:tcBorders>
              <w:top w:val="single" w:sz="4" w:space="0" w:color="auto"/>
              <w:left w:val="single" w:sz="4" w:space="0" w:color="auto"/>
              <w:bottom w:val="single" w:sz="4" w:space="0" w:color="auto"/>
              <w:right w:val="single" w:sz="4" w:space="0" w:color="auto"/>
            </w:tcBorders>
            <w:hideMark/>
          </w:tcPr>
          <w:p w14:paraId="1EFFBF75" w14:textId="77777777"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5460BCA6"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D87C66" w:rsidRDefault="00D87C66" w:rsidP="00D87C66">
            <w:pPr>
              <w:spacing w:after="0"/>
              <w:rPr>
                <w:rFonts w:ascii="Arial" w:hAnsi="Arial"/>
                <w:sz w:val="18"/>
              </w:rPr>
            </w:pPr>
          </w:p>
        </w:tc>
      </w:tr>
      <w:tr w:rsidR="00D87C66" w14:paraId="63AC2A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317ECC" w14:textId="77777777" w:rsidR="00D87C66" w:rsidRDefault="00D87C66" w:rsidP="00D87C66">
            <w:pPr>
              <w:pStyle w:val="TAL"/>
              <w:suppressLineNumbers/>
              <w:suppressAutoHyphens/>
              <w:jc w:val="center"/>
              <w:rPr>
                <w:lang w:eastAsia="en-GB"/>
              </w:rPr>
            </w:pPr>
            <w:r>
              <w:t>3934</w:t>
            </w:r>
          </w:p>
        </w:tc>
        <w:tc>
          <w:tcPr>
            <w:tcW w:w="2675" w:type="pct"/>
            <w:tcBorders>
              <w:top w:val="single" w:sz="4" w:space="0" w:color="auto"/>
              <w:left w:val="single" w:sz="4" w:space="0" w:color="auto"/>
              <w:bottom w:val="single" w:sz="4" w:space="0" w:color="auto"/>
              <w:right w:val="single" w:sz="4" w:space="0" w:color="auto"/>
            </w:tcBorders>
            <w:hideMark/>
          </w:tcPr>
          <w:p w14:paraId="08DA3CBE" w14:textId="77777777"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3758F654"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D87C66" w:rsidRDefault="00D87C66" w:rsidP="00D87C66">
            <w:pPr>
              <w:spacing w:after="0"/>
              <w:rPr>
                <w:rFonts w:ascii="Arial" w:hAnsi="Arial"/>
                <w:sz w:val="18"/>
              </w:rPr>
            </w:pPr>
          </w:p>
        </w:tc>
      </w:tr>
      <w:tr w:rsidR="00D87C66" w14:paraId="182579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E90038" w14:textId="77777777" w:rsidR="00D87C66" w:rsidRDefault="00D87C66" w:rsidP="00D87C66">
            <w:pPr>
              <w:pStyle w:val="TAL"/>
              <w:suppressLineNumbers/>
              <w:suppressAutoHyphens/>
              <w:jc w:val="center"/>
              <w:rPr>
                <w:lang w:eastAsia="en-GB"/>
              </w:rPr>
            </w:pPr>
            <w:r>
              <w:t>3935</w:t>
            </w:r>
          </w:p>
        </w:tc>
        <w:tc>
          <w:tcPr>
            <w:tcW w:w="2675" w:type="pct"/>
            <w:tcBorders>
              <w:top w:val="single" w:sz="4" w:space="0" w:color="auto"/>
              <w:left w:val="single" w:sz="4" w:space="0" w:color="auto"/>
              <w:bottom w:val="single" w:sz="4" w:space="0" w:color="auto"/>
              <w:right w:val="single" w:sz="4" w:space="0" w:color="auto"/>
            </w:tcBorders>
            <w:hideMark/>
          </w:tcPr>
          <w:p w14:paraId="2BBA4980" w14:textId="77777777"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24A26F38"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D87C66" w:rsidRDefault="00D87C66" w:rsidP="00D87C66">
            <w:pPr>
              <w:spacing w:after="0"/>
              <w:rPr>
                <w:rFonts w:ascii="Arial" w:hAnsi="Arial"/>
                <w:sz w:val="18"/>
              </w:rPr>
            </w:pPr>
          </w:p>
        </w:tc>
      </w:tr>
      <w:tr w:rsidR="00D87C66" w14:paraId="2F0C7D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504C9" w14:textId="77777777" w:rsidR="00D87C66" w:rsidRDefault="00D87C66" w:rsidP="00D87C66">
            <w:pPr>
              <w:pStyle w:val="TAL"/>
              <w:suppressLineNumbers/>
              <w:suppressAutoHyphens/>
              <w:jc w:val="center"/>
              <w:rPr>
                <w:lang w:eastAsia="en-GB"/>
              </w:rPr>
            </w:pPr>
            <w:r>
              <w:t>3936</w:t>
            </w:r>
          </w:p>
        </w:tc>
        <w:tc>
          <w:tcPr>
            <w:tcW w:w="2675" w:type="pct"/>
            <w:tcBorders>
              <w:top w:val="single" w:sz="4" w:space="0" w:color="auto"/>
              <w:left w:val="single" w:sz="4" w:space="0" w:color="auto"/>
              <w:bottom w:val="single" w:sz="4" w:space="0" w:color="auto"/>
              <w:right w:val="single" w:sz="4" w:space="0" w:color="auto"/>
            </w:tcBorders>
            <w:hideMark/>
          </w:tcPr>
          <w:p w14:paraId="05B58165" w14:textId="77777777"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A23C"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D87C66" w:rsidRDefault="00D87C66" w:rsidP="00D87C66">
            <w:pPr>
              <w:spacing w:after="0"/>
              <w:rPr>
                <w:rFonts w:ascii="Arial" w:hAnsi="Arial"/>
                <w:sz w:val="18"/>
              </w:rPr>
            </w:pPr>
          </w:p>
        </w:tc>
      </w:tr>
      <w:tr w:rsidR="00D87C66" w14:paraId="73F77C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1859E" w14:textId="77777777" w:rsidR="00D87C66" w:rsidRDefault="00D87C66" w:rsidP="00D87C66">
            <w:pPr>
              <w:pStyle w:val="TAL"/>
              <w:suppressLineNumbers/>
              <w:suppressAutoHyphens/>
              <w:jc w:val="center"/>
              <w:rPr>
                <w:lang w:eastAsia="en-GB"/>
              </w:rP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14:paraId="05E556F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D87C66" w:rsidRDefault="00D87C66" w:rsidP="00D87C66">
            <w:pPr>
              <w:spacing w:after="0"/>
              <w:rPr>
                <w:rFonts w:ascii="Arial" w:hAnsi="Arial"/>
                <w:sz w:val="18"/>
              </w:rPr>
            </w:pPr>
          </w:p>
        </w:tc>
      </w:tr>
      <w:tr w:rsidR="00D87C66" w14:paraId="36A781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8DC28" w14:textId="77777777" w:rsidR="00D87C66" w:rsidRDefault="00D87C66" w:rsidP="00D87C66">
            <w:pPr>
              <w:pStyle w:val="TAL"/>
              <w:suppressLineNumbers/>
              <w:suppressAutoHyphens/>
              <w:jc w:val="center"/>
              <w:rPr>
                <w:lang w:eastAsia="en-GB"/>
              </w:rP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84DE508"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D87C66" w:rsidRDefault="00D87C66" w:rsidP="00D87C66">
            <w:pPr>
              <w:spacing w:after="0"/>
              <w:rPr>
                <w:rFonts w:ascii="Arial" w:hAnsi="Arial"/>
                <w:sz w:val="18"/>
              </w:rPr>
            </w:pPr>
          </w:p>
        </w:tc>
      </w:tr>
      <w:tr w:rsidR="00D87C66" w14:paraId="6461F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34ADA" w14:textId="77777777" w:rsidR="00D87C66" w:rsidRDefault="00D87C66" w:rsidP="00D87C66">
            <w:pPr>
              <w:pStyle w:val="TAL"/>
              <w:suppressLineNumbers/>
              <w:suppressAutoHyphens/>
              <w:jc w:val="center"/>
              <w:rPr>
                <w:lang w:eastAsia="en-GB"/>
              </w:rP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14:paraId="6B084B5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D87C66" w:rsidRDefault="00D87C66" w:rsidP="00D87C66">
            <w:pPr>
              <w:spacing w:after="0"/>
              <w:rPr>
                <w:rFonts w:ascii="Arial" w:hAnsi="Arial"/>
                <w:sz w:val="18"/>
              </w:rPr>
            </w:pPr>
          </w:p>
        </w:tc>
      </w:tr>
      <w:tr w:rsidR="00D87C66" w14:paraId="0D8F07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FE82D" w14:textId="77777777" w:rsidR="00D87C66" w:rsidRDefault="00D87C66" w:rsidP="00D87C66">
            <w:pPr>
              <w:pStyle w:val="TAL"/>
              <w:suppressLineNumbers/>
              <w:suppressAutoHyphens/>
              <w:jc w:val="center"/>
              <w:rPr>
                <w:lang w:eastAsia="en-GB"/>
              </w:rP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D6644FE" w14:textId="77777777"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D87C66" w:rsidRDefault="00D87C66" w:rsidP="00D87C66">
            <w:pPr>
              <w:spacing w:after="0"/>
              <w:rPr>
                <w:rFonts w:ascii="Arial" w:hAnsi="Arial"/>
                <w:sz w:val="18"/>
              </w:rPr>
            </w:pPr>
          </w:p>
        </w:tc>
      </w:tr>
      <w:tr w:rsidR="00D87C66" w14:paraId="08F713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C3B35" w14:textId="77777777"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78D4478" w14:textId="77777777"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D87C66" w:rsidRDefault="00D87C66" w:rsidP="00D87C66">
            <w:pPr>
              <w:spacing w:after="0"/>
              <w:rPr>
                <w:rFonts w:ascii="Arial" w:hAnsi="Arial"/>
                <w:sz w:val="18"/>
              </w:rPr>
            </w:pPr>
          </w:p>
        </w:tc>
      </w:tr>
      <w:tr w:rsidR="00D87C66" w14:paraId="70C59E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B7078F" w14:textId="77777777"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2DB112B" w14:textId="77777777"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D87C66" w:rsidRDefault="00D87C66" w:rsidP="00D87C66">
            <w:pPr>
              <w:spacing w:after="0"/>
              <w:rPr>
                <w:rFonts w:ascii="Arial" w:hAnsi="Arial"/>
                <w:sz w:val="18"/>
              </w:rPr>
            </w:pPr>
          </w:p>
        </w:tc>
      </w:tr>
      <w:tr w:rsidR="00D87C66"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D87C66" w:rsidRDefault="00D87C66" w:rsidP="00D87C66">
            <w:pPr>
              <w:pStyle w:val="TAL"/>
            </w:pPr>
            <w:r>
              <w:t>Note: The AVP codes from 3943 to 3999 are reserved for TS 32.299.</w:t>
            </w:r>
          </w:p>
        </w:tc>
      </w:tr>
      <w:tr w:rsidR="00D87C66" w14:paraId="2C621C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EE40B1" w14:textId="77777777"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14:paraId="1E34889D" w14:textId="77777777"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069BF5B" w14:textId="77777777"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D87C66" w:rsidRDefault="00D87C66" w:rsidP="00D87C66">
            <w:pPr>
              <w:pStyle w:val="TAC"/>
              <w:suppressLineNumbers/>
              <w:tabs>
                <w:tab w:val="center" w:pos="2064"/>
              </w:tabs>
              <w:suppressAutoHyphens/>
            </w:pPr>
            <w:r>
              <w:t>29.217 [35]</w:t>
            </w:r>
          </w:p>
        </w:tc>
      </w:tr>
      <w:tr w:rsidR="00D87C66" w14:paraId="7AD3FE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F15E39" w14:textId="77777777"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14:paraId="28B895B6" w14:textId="77777777"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C543B4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D87C66" w:rsidRDefault="00D87C66" w:rsidP="00D87C66">
            <w:pPr>
              <w:spacing w:after="0"/>
              <w:rPr>
                <w:rFonts w:ascii="Arial" w:hAnsi="Arial"/>
                <w:sz w:val="18"/>
              </w:rPr>
            </w:pPr>
          </w:p>
        </w:tc>
      </w:tr>
      <w:tr w:rsidR="00D87C66" w14:paraId="0BC386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D918FA" w14:textId="77777777"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14:paraId="709FF9AC" w14:textId="77777777"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43A26E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D87C66" w:rsidRDefault="00D87C66" w:rsidP="00D87C66">
            <w:pPr>
              <w:spacing w:after="0"/>
              <w:rPr>
                <w:rFonts w:ascii="Arial" w:hAnsi="Arial"/>
                <w:sz w:val="18"/>
              </w:rPr>
            </w:pPr>
          </w:p>
        </w:tc>
      </w:tr>
      <w:tr w:rsidR="00D87C66" w14:paraId="3155C7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FBF1A7" w14:textId="77777777"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14:paraId="6A727094" w14:textId="77777777"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355C09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D87C66" w:rsidRDefault="00D87C66" w:rsidP="00D87C66">
            <w:pPr>
              <w:spacing w:after="0"/>
              <w:rPr>
                <w:rFonts w:ascii="Arial" w:hAnsi="Arial"/>
                <w:sz w:val="18"/>
              </w:rPr>
            </w:pPr>
          </w:p>
        </w:tc>
      </w:tr>
      <w:tr w:rsidR="00D87C66" w14:paraId="237FE0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D181F6" w14:textId="77777777"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14:paraId="7A738584" w14:textId="77777777"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D62046"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D87C66" w:rsidRDefault="00D87C66" w:rsidP="00D87C66">
            <w:pPr>
              <w:spacing w:after="0"/>
              <w:rPr>
                <w:rFonts w:ascii="Arial" w:hAnsi="Arial"/>
                <w:sz w:val="18"/>
              </w:rPr>
            </w:pPr>
          </w:p>
        </w:tc>
      </w:tr>
      <w:tr w:rsidR="00D87C66" w14:paraId="200CC4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99092" w14:textId="77777777"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14:paraId="648C3C8E" w14:textId="77777777"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72FBF5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D87C66" w:rsidRDefault="00D87C66" w:rsidP="00D87C66">
            <w:pPr>
              <w:spacing w:after="0"/>
              <w:rPr>
                <w:rFonts w:ascii="Arial" w:hAnsi="Arial"/>
                <w:sz w:val="18"/>
              </w:rPr>
            </w:pPr>
          </w:p>
        </w:tc>
      </w:tr>
      <w:tr w:rsidR="00D87C66" w14:paraId="1A0777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D5DD2F" w14:textId="77777777"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14:paraId="3B930CCC" w14:textId="77777777"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35EB4D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D87C66" w:rsidRDefault="00D87C66" w:rsidP="00D87C66">
            <w:pPr>
              <w:spacing w:after="0"/>
              <w:rPr>
                <w:rFonts w:ascii="Arial" w:hAnsi="Arial"/>
                <w:sz w:val="18"/>
              </w:rPr>
            </w:pPr>
          </w:p>
        </w:tc>
      </w:tr>
      <w:tr w:rsidR="00D87C66" w14:paraId="504D51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8217A4" w14:textId="77777777"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14:paraId="38D1C9FE" w14:textId="77777777"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3EDFD3"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D87C66" w:rsidRDefault="00D87C66" w:rsidP="00D87C66">
            <w:pPr>
              <w:spacing w:after="0"/>
              <w:rPr>
                <w:rFonts w:ascii="Arial" w:hAnsi="Arial"/>
                <w:sz w:val="18"/>
              </w:rPr>
            </w:pPr>
          </w:p>
        </w:tc>
      </w:tr>
      <w:tr w:rsidR="00D87C66" w14:paraId="5386C8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4DA5E1" w14:textId="77777777"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14:paraId="5AE170F8" w14:textId="77777777"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15B7B7D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D87C66" w:rsidRDefault="00D87C66" w:rsidP="00D87C66">
            <w:pPr>
              <w:spacing w:after="0"/>
              <w:rPr>
                <w:rFonts w:ascii="Arial" w:hAnsi="Arial"/>
                <w:sz w:val="18"/>
              </w:rPr>
            </w:pPr>
          </w:p>
        </w:tc>
      </w:tr>
      <w:tr w:rsidR="00D87C66" w14:paraId="3E811A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D3C1CF" w14:textId="77777777"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14:paraId="7ABF1D01" w14:textId="77777777"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0C8A47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D87C66" w:rsidRDefault="00D87C66" w:rsidP="00D87C66">
            <w:pPr>
              <w:spacing w:after="0"/>
              <w:rPr>
                <w:rFonts w:ascii="Arial" w:hAnsi="Arial"/>
                <w:sz w:val="18"/>
              </w:rPr>
            </w:pPr>
          </w:p>
        </w:tc>
      </w:tr>
      <w:tr w:rsidR="00D87C66" w14:paraId="29E79D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CFD76" w14:textId="77777777"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14:paraId="13C4886A" w14:textId="77777777"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14:paraId="75B1F763" w14:textId="77777777"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D87C66" w:rsidRDefault="00D87C66" w:rsidP="00D87C66">
            <w:pPr>
              <w:spacing w:after="0"/>
              <w:rPr>
                <w:rFonts w:ascii="Arial" w:hAnsi="Arial"/>
                <w:sz w:val="18"/>
              </w:rPr>
            </w:pPr>
          </w:p>
        </w:tc>
      </w:tr>
      <w:tr w:rsidR="00D87C66" w14:paraId="0C53DB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923F6C" w14:textId="77777777"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14:paraId="4697D8BE" w14:textId="77777777"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62C7F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D87C66" w:rsidRDefault="00D87C66" w:rsidP="00D87C66">
            <w:pPr>
              <w:spacing w:after="0"/>
              <w:rPr>
                <w:rFonts w:ascii="Arial" w:hAnsi="Arial"/>
                <w:sz w:val="18"/>
              </w:rPr>
            </w:pPr>
          </w:p>
        </w:tc>
      </w:tr>
      <w:tr w:rsidR="00D87C66" w14:paraId="54C1AC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EA203" w14:textId="77777777"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14:paraId="1A3A08BC" w14:textId="77777777"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6DDE4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D87C66" w:rsidRDefault="00D87C66" w:rsidP="00D87C66">
            <w:pPr>
              <w:spacing w:after="0"/>
              <w:rPr>
                <w:rFonts w:ascii="Arial" w:hAnsi="Arial"/>
                <w:sz w:val="18"/>
              </w:rPr>
            </w:pPr>
          </w:p>
        </w:tc>
      </w:tr>
      <w:tr w:rsidR="00D87C66" w14:paraId="049726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4CF60" w14:textId="77777777"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14:paraId="449453EA" w14:textId="77777777"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642123"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D87C66" w:rsidRDefault="00D87C66" w:rsidP="00D87C66">
            <w:pPr>
              <w:spacing w:after="0"/>
              <w:rPr>
                <w:rFonts w:ascii="Arial" w:hAnsi="Arial"/>
                <w:sz w:val="18"/>
              </w:rPr>
            </w:pPr>
          </w:p>
        </w:tc>
      </w:tr>
      <w:tr w:rsidR="00D87C66"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D87C66" w:rsidRDefault="00D87C66" w:rsidP="00D87C66">
            <w:pPr>
              <w:pStyle w:val="TAL"/>
            </w:pPr>
            <w:r>
              <w:t>Note: The AVP codes from 4014 to 4099 are reserved for TS 29.217.</w:t>
            </w:r>
          </w:p>
        </w:tc>
      </w:tr>
      <w:tr w:rsidR="00D87C66" w14:paraId="28143E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727CF" w14:textId="77777777"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2B5F35F3" w14:textId="77777777"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6797" w14:textId="77777777"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D87C66" w:rsidRDefault="00D87C66" w:rsidP="00D87C66">
            <w:pPr>
              <w:pStyle w:val="TAC"/>
            </w:pPr>
            <w:r>
              <w:t>29.153 [37]</w:t>
            </w:r>
          </w:p>
        </w:tc>
      </w:tr>
      <w:tr w:rsidR="00D87C66" w14:paraId="287837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AED54C" w14:textId="77777777" w:rsidR="00D87C66" w:rsidRDefault="00D87C66" w:rsidP="00D87C66">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14:paraId="6D3996CE" w14:textId="77777777"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5B40A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D87C66" w:rsidRDefault="00D87C66" w:rsidP="00D87C66">
            <w:pPr>
              <w:spacing w:after="0"/>
              <w:rPr>
                <w:rFonts w:ascii="Arial" w:hAnsi="Arial"/>
                <w:sz w:val="18"/>
              </w:rPr>
            </w:pPr>
          </w:p>
        </w:tc>
      </w:tr>
      <w:tr w:rsidR="00D87C66"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D87C66" w:rsidRDefault="00D87C66" w:rsidP="00D87C66">
            <w:pPr>
              <w:pStyle w:val="TAL"/>
            </w:pPr>
            <w:r>
              <w:t>Note: The AVP codes from 4103 to 4199 are reserved for TS 29.153.</w:t>
            </w:r>
          </w:p>
        </w:tc>
      </w:tr>
      <w:tr w:rsidR="00D87C66" w14:paraId="057EF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AB61B9" w14:textId="77777777"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53D0C3AF" w14:textId="77777777"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0AEFE360" w14:textId="77777777"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D87C66" w:rsidRDefault="00D87C66" w:rsidP="00D87C66">
            <w:pPr>
              <w:pStyle w:val="TAC"/>
            </w:pPr>
            <w:r>
              <w:t>29.154 [38]</w:t>
            </w:r>
          </w:p>
        </w:tc>
      </w:tr>
      <w:tr w:rsidR="00D87C66" w14:paraId="567A093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582C9C" w14:textId="77777777"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14:paraId="18B4408E" w14:textId="77777777"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61D4002" w14:textId="77777777"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D87C66" w:rsidRDefault="00D87C66" w:rsidP="00D87C66">
            <w:pPr>
              <w:spacing w:after="0"/>
              <w:rPr>
                <w:rFonts w:ascii="Arial" w:hAnsi="Arial"/>
                <w:sz w:val="18"/>
              </w:rPr>
            </w:pPr>
          </w:p>
        </w:tc>
      </w:tr>
      <w:tr w:rsidR="00D87C66" w14:paraId="619A8A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0904C" w14:textId="77777777"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14:paraId="506C7D1D" w14:textId="77777777"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08A2A4"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D87C66" w:rsidRDefault="00D87C66" w:rsidP="00D87C66">
            <w:pPr>
              <w:spacing w:after="0"/>
              <w:rPr>
                <w:rFonts w:ascii="Arial" w:hAnsi="Arial"/>
                <w:sz w:val="18"/>
              </w:rPr>
            </w:pPr>
          </w:p>
        </w:tc>
      </w:tr>
      <w:tr w:rsidR="00D87C66" w14:paraId="454868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C88818" w14:textId="77777777"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14:paraId="2819ACA1" w14:textId="77777777"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7C0060E5"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D87C66" w:rsidRDefault="00D87C66" w:rsidP="00D87C66">
            <w:pPr>
              <w:spacing w:after="0"/>
              <w:rPr>
                <w:rFonts w:ascii="Arial" w:hAnsi="Arial"/>
                <w:sz w:val="18"/>
              </w:rPr>
            </w:pPr>
          </w:p>
        </w:tc>
      </w:tr>
      <w:tr w:rsidR="00D87C66" w14:paraId="5E1EF7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D57F68" w14:textId="77777777"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14:paraId="6A8565D0" w14:textId="77777777"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A9FBCC6"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D87C66" w:rsidRDefault="00D87C66" w:rsidP="00D87C66">
            <w:pPr>
              <w:spacing w:after="0"/>
              <w:rPr>
                <w:rFonts w:ascii="Arial" w:hAnsi="Arial"/>
                <w:sz w:val="18"/>
              </w:rPr>
            </w:pPr>
          </w:p>
        </w:tc>
      </w:tr>
      <w:tr w:rsidR="00D87C66" w14:paraId="7E4CE5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07E4FF" w14:textId="77777777" w:rsidR="00D87C66" w:rsidRDefault="00D87C66" w:rsidP="00D87C66">
            <w:pPr>
              <w:pStyle w:val="TAL"/>
              <w:rPr>
                <w:lang w:eastAsia="zh-CN"/>
              </w:rPr>
            </w:pPr>
            <w:r>
              <w:rPr>
                <w:lang w:eastAsia="zh-CN"/>
              </w:rPr>
              <w:lastRenderedPageBreak/>
              <w:t>4206</w:t>
            </w:r>
          </w:p>
        </w:tc>
        <w:tc>
          <w:tcPr>
            <w:tcW w:w="2675" w:type="pct"/>
            <w:tcBorders>
              <w:top w:val="single" w:sz="4" w:space="0" w:color="auto"/>
              <w:left w:val="single" w:sz="4" w:space="0" w:color="auto"/>
              <w:bottom w:val="single" w:sz="4" w:space="0" w:color="auto"/>
              <w:right w:val="single" w:sz="4" w:space="0" w:color="auto"/>
            </w:tcBorders>
            <w:hideMark/>
          </w:tcPr>
          <w:p w14:paraId="7AE8EBE4" w14:textId="77777777"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4AE8130"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D87C66" w:rsidRDefault="00D87C66" w:rsidP="00D87C66">
            <w:pPr>
              <w:spacing w:after="0"/>
              <w:rPr>
                <w:rFonts w:ascii="Arial" w:hAnsi="Arial"/>
                <w:sz w:val="18"/>
              </w:rPr>
            </w:pPr>
          </w:p>
        </w:tc>
      </w:tr>
      <w:tr w:rsidR="00D87C66" w14:paraId="5A0713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1D9FB8" w14:textId="77777777"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14:paraId="768541F6" w14:textId="77777777"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71407EB0"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D87C66" w:rsidRDefault="00D87C66" w:rsidP="00D87C66">
            <w:pPr>
              <w:spacing w:after="0"/>
              <w:rPr>
                <w:rFonts w:ascii="Arial" w:hAnsi="Arial"/>
                <w:sz w:val="18"/>
              </w:rPr>
            </w:pPr>
          </w:p>
        </w:tc>
      </w:tr>
      <w:tr w:rsidR="00D87C66" w14:paraId="13FB3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C9F41" w14:textId="77777777"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14:paraId="33F66D7C" w14:textId="77777777"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14:paraId="0FD304F8"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D87C66" w:rsidRDefault="00D87C66" w:rsidP="00D87C66">
            <w:pPr>
              <w:spacing w:after="0"/>
              <w:rPr>
                <w:rFonts w:ascii="Arial" w:hAnsi="Arial"/>
                <w:sz w:val="18"/>
              </w:rPr>
            </w:pPr>
          </w:p>
        </w:tc>
      </w:tr>
      <w:tr w:rsidR="00D87C66" w14:paraId="22CB88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E8321" w14:textId="77777777"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14:paraId="272944A2" w14:textId="77777777"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14:paraId="753AC4CE"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D87C66" w:rsidRDefault="00D87C66" w:rsidP="00D87C66">
            <w:pPr>
              <w:spacing w:after="0"/>
              <w:rPr>
                <w:rFonts w:ascii="Arial" w:hAnsi="Arial"/>
                <w:sz w:val="18"/>
              </w:rPr>
            </w:pPr>
          </w:p>
        </w:tc>
      </w:tr>
      <w:tr w:rsidR="00D87C66" w14:paraId="26FDFA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33FFCF"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14:paraId="66E9A3C1" w14:textId="77777777"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C3C112F"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D87C66" w:rsidRDefault="00D87C66" w:rsidP="00D87C66">
            <w:pPr>
              <w:spacing w:after="0"/>
              <w:rPr>
                <w:rFonts w:ascii="Arial" w:hAnsi="Arial"/>
                <w:sz w:val="18"/>
              </w:rPr>
            </w:pPr>
          </w:p>
        </w:tc>
      </w:tr>
      <w:tr w:rsidR="00D87C66" w14:paraId="24BA04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90631C"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14:paraId="56372387"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5AE3B6"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D87C66" w:rsidRDefault="00D87C66" w:rsidP="00D87C66">
            <w:pPr>
              <w:spacing w:after="0"/>
              <w:rPr>
                <w:rFonts w:ascii="Arial" w:hAnsi="Arial"/>
                <w:sz w:val="18"/>
              </w:rPr>
            </w:pPr>
          </w:p>
        </w:tc>
      </w:tr>
      <w:tr w:rsidR="00D87C66" w14:paraId="12C672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4D677F"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14:paraId="2788378C"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14:paraId="2FC7C97B"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D87C66" w:rsidRDefault="00D87C66" w:rsidP="00D87C66">
            <w:pPr>
              <w:spacing w:after="0"/>
              <w:rPr>
                <w:rFonts w:ascii="Arial" w:hAnsi="Arial"/>
                <w:sz w:val="18"/>
              </w:rPr>
            </w:pPr>
          </w:p>
        </w:tc>
      </w:tr>
      <w:tr w:rsidR="00D87C66" w14:paraId="1CDA43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232144"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14:paraId="78C01134"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B61007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D87C66" w:rsidRDefault="00D87C66" w:rsidP="00D87C66">
            <w:pPr>
              <w:spacing w:after="0"/>
              <w:rPr>
                <w:rFonts w:ascii="Arial" w:hAnsi="Arial"/>
                <w:sz w:val="18"/>
              </w:rPr>
            </w:pPr>
          </w:p>
        </w:tc>
      </w:tr>
      <w:tr w:rsidR="00D87C66" w14:paraId="521103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93489"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14:paraId="054175B7" w14:textId="77777777"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14:paraId="3B4DB064"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D87C66" w:rsidRDefault="00D87C66" w:rsidP="00D87C66">
            <w:pPr>
              <w:spacing w:after="0"/>
              <w:rPr>
                <w:rFonts w:ascii="Arial" w:hAnsi="Arial"/>
                <w:sz w:val="18"/>
              </w:rPr>
            </w:pPr>
          </w:p>
        </w:tc>
      </w:tr>
      <w:tr w:rsidR="00D87C66" w14:paraId="385D8C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C85227"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14:paraId="2D0497BB" w14:textId="77777777"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43DBAA0"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D87C66" w:rsidRDefault="00D87C66" w:rsidP="00D87C66">
            <w:pPr>
              <w:spacing w:after="0"/>
              <w:rPr>
                <w:rFonts w:ascii="Arial" w:hAnsi="Arial"/>
                <w:sz w:val="18"/>
              </w:rPr>
            </w:pPr>
          </w:p>
        </w:tc>
      </w:tr>
      <w:tr w:rsidR="00D87C66" w14:paraId="45B1EA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E5F122"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14:paraId="4B60A57B" w14:textId="77777777"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92A89" w14:textId="77777777"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D87C66" w:rsidRDefault="00D87C66" w:rsidP="00D87C66">
            <w:pPr>
              <w:spacing w:after="0"/>
              <w:rPr>
                <w:rFonts w:ascii="Arial" w:hAnsi="Arial"/>
                <w:sz w:val="18"/>
              </w:rPr>
            </w:pPr>
          </w:p>
        </w:tc>
      </w:tr>
      <w:tr w:rsidR="00D87C66"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D87C66" w:rsidRDefault="00D87C66" w:rsidP="00D87C66">
            <w:pPr>
              <w:pStyle w:val="TAC"/>
              <w:jc w:val="left"/>
              <w:rPr>
                <w:lang w:eastAsia="en-GB"/>
              </w:rPr>
            </w:pPr>
            <w:r>
              <w:t>Note: The AVP codes from 4217 to 4299 are reserved for TS 29.154.</w:t>
            </w:r>
          </w:p>
        </w:tc>
      </w:tr>
      <w:tr w:rsidR="00A22C24" w14:paraId="79D9DC6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458C5" w14:textId="77777777" w:rsidR="00A22C24" w:rsidRDefault="00A22C24"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14:paraId="0C0E6798" w14:textId="77777777" w:rsidR="00A22C24" w:rsidRDefault="00A22C24"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A8E685" w14:textId="77777777" w:rsidR="00A22C24" w:rsidRDefault="00A22C24"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A22C24" w:rsidRDefault="00A22C24" w:rsidP="00D87C66">
            <w:pPr>
              <w:pStyle w:val="TAC"/>
            </w:pPr>
            <w:r>
              <w:t>29.128 [36]</w:t>
            </w:r>
          </w:p>
        </w:tc>
      </w:tr>
      <w:tr w:rsidR="00A22C24" w14:paraId="29AB71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EA3A4F" w14:textId="77777777" w:rsidR="00A22C24" w:rsidRDefault="00A22C24"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14:paraId="75CBB426" w14:textId="77777777" w:rsidR="00A22C24" w:rsidRDefault="00A22C24"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B12A3"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A22C24" w:rsidRDefault="00A22C24" w:rsidP="00D87C66">
            <w:pPr>
              <w:spacing w:after="0"/>
              <w:rPr>
                <w:rFonts w:ascii="Arial" w:hAnsi="Arial"/>
                <w:sz w:val="18"/>
              </w:rPr>
            </w:pPr>
          </w:p>
        </w:tc>
      </w:tr>
      <w:tr w:rsidR="00A22C24" w14:paraId="77CBB45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EF44C" w14:textId="77777777" w:rsidR="00A22C24" w:rsidRDefault="00A22C24"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14:paraId="0B8ED923" w14:textId="77777777" w:rsidR="00A22C24" w:rsidRDefault="00A22C24"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22CB8C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A22C24" w:rsidRDefault="00A22C24" w:rsidP="00D87C66">
            <w:pPr>
              <w:spacing w:after="0"/>
              <w:rPr>
                <w:rFonts w:ascii="Arial" w:hAnsi="Arial"/>
                <w:sz w:val="18"/>
              </w:rPr>
            </w:pPr>
          </w:p>
        </w:tc>
      </w:tr>
      <w:tr w:rsidR="00A22C24" w14:paraId="22F0CFC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D2579E" w14:textId="77777777" w:rsidR="00A22C24" w:rsidRDefault="00A22C24"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14:paraId="0C783A38" w14:textId="77777777" w:rsidR="00A22C24" w:rsidRDefault="00A22C24"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B5E2672"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A22C24" w:rsidRDefault="00A22C24" w:rsidP="00D87C66">
            <w:pPr>
              <w:spacing w:after="0"/>
              <w:rPr>
                <w:rFonts w:ascii="Arial" w:hAnsi="Arial"/>
                <w:sz w:val="18"/>
              </w:rPr>
            </w:pPr>
          </w:p>
        </w:tc>
      </w:tr>
      <w:tr w:rsidR="00A22C24" w14:paraId="2936470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E374" w14:textId="77777777" w:rsidR="00A22C24" w:rsidRDefault="00A22C24"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14:paraId="52487F6E" w14:textId="77777777" w:rsidR="00A22C24" w:rsidRDefault="00A22C24"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D71D5"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A22C24" w:rsidRDefault="00A22C24" w:rsidP="00D87C66">
            <w:pPr>
              <w:spacing w:after="0"/>
              <w:rPr>
                <w:rFonts w:ascii="Arial" w:hAnsi="Arial"/>
                <w:sz w:val="18"/>
              </w:rPr>
            </w:pPr>
          </w:p>
        </w:tc>
      </w:tr>
      <w:tr w:rsidR="00A22C24" w14:paraId="2960876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4E9CC0" w14:textId="77777777" w:rsidR="00A22C24" w:rsidRDefault="00A22C24" w:rsidP="00D87C66">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14:paraId="3CE02BBF" w14:textId="77777777" w:rsidR="00A22C24" w:rsidRDefault="00A22C24"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EFB087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A22C24" w:rsidRDefault="00A22C24" w:rsidP="00D87C66">
            <w:pPr>
              <w:spacing w:after="0"/>
              <w:rPr>
                <w:rFonts w:ascii="Arial" w:hAnsi="Arial"/>
                <w:sz w:val="18"/>
              </w:rPr>
            </w:pPr>
          </w:p>
        </w:tc>
      </w:tr>
      <w:tr w:rsidR="00A22C24" w14:paraId="7857C15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363A39" w14:textId="77777777" w:rsidR="00A22C24" w:rsidRDefault="00A22C24"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14:paraId="7664A06E" w14:textId="77777777" w:rsidR="00A22C24" w:rsidRDefault="00A22C24"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6B8264"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A22C24" w:rsidRDefault="00A22C24" w:rsidP="00D87C66">
            <w:pPr>
              <w:spacing w:after="0"/>
              <w:rPr>
                <w:rFonts w:ascii="Arial" w:hAnsi="Arial"/>
                <w:sz w:val="18"/>
              </w:rPr>
            </w:pPr>
          </w:p>
        </w:tc>
      </w:tr>
      <w:tr w:rsidR="00A22C24" w14:paraId="2687546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A0BCB5" w14:textId="77777777" w:rsidR="00A22C24" w:rsidRDefault="00A22C24"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14:paraId="06745C13" w14:textId="77777777" w:rsidR="00A22C24" w:rsidRDefault="00A22C24"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8FD0318" w14:textId="77777777" w:rsidR="00A22C24" w:rsidRDefault="00A22C24" w:rsidP="00D87C66">
            <w:pPr>
              <w:pStyle w:val="TAC"/>
              <w:suppressLineNumbers/>
              <w:suppressAutoHyphens/>
              <w:rPr>
                <w:noProof/>
                <w:lang w:eastAsia="en-GB"/>
              </w:rPr>
            </w:pPr>
            <w:r>
              <w:rPr>
                <w:noProof/>
              </w:rPr>
              <w:t>Grouped</w:t>
            </w:r>
          </w:p>
        </w:tc>
        <w:tc>
          <w:tcPr>
            <w:tcW w:w="0" w:type="auto"/>
            <w:vMerge/>
            <w:tcBorders>
              <w:left w:val="single" w:sz="4" w:space="0" w:color="auto"/>
              <w:right w:val="single" w:sz="4" w:space="0" w:color="auto"/>
            </w:tcBorders>
            <w:vAlign w:val="center"/>
            <w:hideMark/>
          </w:tcPr>
          <w:p w14:paraId="5D6C806A" w14:textId="77777777" w:rsidR="00A22C24" w:rsidRDefault="00A22C24" w:rsidP="00D87C66">
            <w:pPr>
              <w:spacing w:after="0"/>
              <w:rPr>
                <w:rFonts w:ascii="Arial" w:hAnsi="Arial"/>
                <w:sz w:val="18"/>
              </w:rPr>
            </w:pPr>
          </w:p>
        </w:tc>
      </w:tr>
      <w:tr w:rsidR="00A22C24" w14:paraId="3E9AF43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DAA7E" w14:textId="77777777" w:rsidR="00A22C24" w:rsidRDefault="00A22C24"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14:paraId="77426AA7" w14:textId="77777777" w:rsidR="00A22C24" w:rsidRDefault="00A22C24"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A02826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A22C24" w:rsidRDefault="00A22C24" w:rsidP="00D87C66">
            <w:pPr>
              <w:spacing w:after="0"/>
              <w:rPr>
                <w:rFonts w:ascii="Arial" w:hAnsi="Arial"/>
                <w:sz w:val="18"/>
              </w:rPr>
            </w:pPr>
          </w:p>
        </w:tc>
      </w:tr>
      <w:tr w:rsidR="00A22C24" w14:paraId="1EB2E17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89868" w14:textId="77777777" w:rsidR="00A22C24" w:rsidRDefault="00A22C24"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14:paraId="4E1BBC3A" w14:textId="77777777" w:rsidR="00A22C24" w:rsidRDefault="00A22C24"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910CCD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A22C24" w:rsidRDefault="00A22C24" w:rsidP="00D87C66">
            <w:pPr>
              <w:spacing w:after="0"/>
              <w:rPr>
                <w:rFonts w:ascii="Arial" w:hAnsi="Arial"/>
                <w:sz w:val="18"/>
              </w:rPr>
            </w:pPr>
          </w:p>
        </w:tc>
      </w:tr>
      <w:tr w:rsidR="00A22C24" w14:paraId="15EF31D3"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807AFB" w14:textId="77777777" w:rsidR="00A22C24" w:rsidRDefault="00A22C24"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14:paraId="0EFAC67A" w14:textId="77777777" w:rsidR="00A22C24" w:rsidRDefault="00A22C24"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459D0140"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A22C24" w:rsidRDefault="00A22C24" w:rsidP="00D87C66">
            <w:pPr>
              <w:spacing w:after="0"/>
              <w:rPr>
                <w:rFonts w:ascii="Arial" w:hAnsi="Arial"/>
                <w:sz w:val="18"/>
              </w:rPr>
            </w:pPr>
          </w:p>
        </w:tc>
      </w:tr>
      <w:tr w:rsidR="00A22C24" w14:paraId="54229BF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573C0E" w14:textId="77777777" w:rsidR="00A22C24" w:rsidRDefault="00A22C24"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14:paraId="71A794BD" w14:textId="77777777" w:rsidR="00A22C24" w:rsidRDefault="00A22C24"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45020494" w14:textId="77777777" w:rsidR="00A22C24" w:rsidRDefault="00A22C24"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A22C24" w:rsidRDefault="00A22C24" w:rsidP="00D87C66">
            <w:pPr>
              <w:spacing w:after="0"/>
              <w:rPr>
                <w:rFonts w:ascii="Arial" w:hAnsi="Arial"/>
                <w:sz w:val="18"/>
              </w:rPr>
            </w:pPr>
          </w:p>
        </w:tc>
      </w:tr>
      <w:tr w:rsidR="00A22C24" w14:paraId="790FF53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54E7B" w14:textId="77777777" w:rsidR="00A22C24" w:rsidRDefault="00A22C24"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14:paraId="0260AE09" w14:textId="77777777" w:rsidR="00A22C24" w:rsidRDefault="00A22C24"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52015195"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A22C24" w:rsidRDefault="00A22C24" w:rsidP="00D87C66">
            <w:pPr>
              <w:spacing w:after="0"/>
              <w:rPr>
                <w:rFonts w:ascii="Arial" w:hAnsi="Arial"/>
                <w:sz w:val="18"/>
              </w:rPr>
            </w:pPr>
          </w:p>
        </w:tc>
      </w:tr>
      <w:tr w:rsidR="00A22C24" w14:paraId="40784D3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E41C6" w14:textId="77777777" w:rsidR="00A22C24" w:rsidRDefault="00A22C24"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A22C24" w:rsidRDefault="00A22C24"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A22C24" w:rsidRDefault="00A22C24" w:rsidP="00D87C66">
            <w:pPr>
              <w:spacing w:after="0"/>
              <w:rPr>
                <w:rFonts w:ascii="Arial" w:hAnsi="Arial"/>
                <w:sz w:val="18"/>
              </w:rPr>
            </w:pPr>
          </w:p>
        </w:tc>
      </w:tr>
      <w:tr w:rsidR="00A22C24" w14:paraId="3976598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73981" w14:textId="77777777" w:rsidR="00A22C24" w:rsidRDefault="00A22C24" w:rsidP="00D87C66">
            <w:pPr>
              <w:pStyle w:val="TAL"/>
              <w:suppressLineNumbers/>
              <w:suppressAutoHyphens/>
              <w:jc w:val="center"/>
              <w:rPr>
                <w:lang w:eastAsia="en-GB"/>
              </w:rP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A22C24" w:rsidRDefault="00A22C24"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A22C24" w:rsidRDefault="00A22C24" w:rsidP="00D87C66">
            <w:pPr>
              <w:spacing w:after="0"/>
              <w:rPr>
                <w:rFonts w:ascii="Arial" w:hAnsi="Arial"/>
                <w:sz w:val="18"/>
              </w:rPr>
            </w:pPr>
          </w:p>
        </w:tc>
      </w:tr>
      <w:tr w:rsidR="00A22C24" w14:paraId="09FCA0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4A9C5" w14:textId="77777777" w:rsidR="00A22C24" w:rsidRDefault="00A22C24" w:rsidP="00D87C66">
            <w:pPr>
              <w:pStyle w:val="TAL"/>
              <w:suppressLineNumbers/>
              <w:suppressAutoHyphens/>
              <w:jc w:val="center"/>
              <w:rPr>
                <w:lang w:eastAsia="en-GB"/>
              </w:rP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A22C24" w:rsidRDefault="00A22C24"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A22C24" w:rsidRDefault="00A22C24" w:rsidP="00D87C66">
            <w:pPr>
              <w:spacing w:after="0"/>
              <w:rPr>
                <w:rFonts w:ascii="Arial" w:hAnsi="Arial"/>
                <w:sz w:val="18"/>
              </w:rPr>
            </w:pPr>
          </w:p>
        </w:tc>
      </w:tr>
      <w:tr w:rsidR="00A22C24" w14:paraId="0D7B451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6D71E" w14:textId="77777777" w:rsidR="00A22C24" w:rsidRDefault="00A22C24" w:rsidP="00D87C66">
            <w:pPr>
              <w:pStyle w:val="TAL"/>
              <w:suppressLineNumbers/>
              <w:suppressAutoHyphens/>
              <w:jc w:val="center"/>
              <w:rPr>
                <w:lang w:eastAsia="en-GB"/>
              </w:rP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A22C24" w:rsidRDefault="00A22C24"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A22C24" w:rsidRDefault="00A22C24"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A22C24" w:rsidRDefault="00A22C24" w:rsidP="00D87C66">
            <w:pPr>
              <w:spacing w:after="0"/>
              <w:rPr>
                <w:rFonts w:ascii="Arial" w:hAnsi="Arial"/>
                <w:sz w:val="18"/>
              </w:rPr>
            </w:pPr>
          </w:p>
        </w:tc>
      </w:tr>
      <w:tr w:rsidR="00A22C24" w14:paraId="73EB523C"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15CAEF" w14:textId="77777777" w:rsidR="00A22C24" w:rsidRDefault="00A22C24" w:rsidP="00D87C66">
            <w:pPr>
              <w:pStyle w:val="TAL"/>
              <w:suppressLineNumbers/>
              <w:suppressAutoHyphens/>
              <w:jc w:val="center"/>
              <w:rPr>
                <w:lang w:eastAsia="en-GB"/>
              </w:rP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A22C24" w:rsidRDefault="00A22C24"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A22C24" w:rsidRDefault="00A22C24" w:rsidP="00D87C66">
            <w:pPr>
              <w:spacing w:after="0"/>
              <w:rPr>
                <w:rFonts w:ascii="Arial" w:hAnsi="Arial"/>
                <w:sz w:val="18"/>
              </w:rPr>
            </w:pPr>
          </w:p>
        </w:tc>
      </w:tr>
      <w:tr w:rsidR="00A22C24" w14:paraId="3CA7067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ECAEC" w14:textId="77777777" w:rsidR="00A22C24" w:rsidRDefault="00A22C24"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14:paraId="237B94C8" w14:textId="77777777" w:rsidR="00A22C24" w:rsidRDefault="00A22C24"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5707765A" w14:textId="77777777" w:rsidR="00A22C24" w:rsidRDefault="00A22C24"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A22C24" w:rsidRDefault="00A22C24" w:rsidP="00D87C66">
            <w:pPr>
              <w:spacing w:after="0"/>
              <w:rPr>
                <w:rFonts w:ascii="Arial" w:hAnsi="Arial"/>
                <w:sz w:val="18"/>
              </w:rPr>
            </w:pPr>
          </w:p>
        </w:tc>
      </w:tr>
      <w:tr w:rsidR="00A22C24" w14:paraId="7EC8C29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B0FD17" w14:textId="77777777" w:rsidR="00A22C24" w:rsidRDefault="00A22C24"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14:paraId="16EA5C16" w14:textId="77777777" w:rsidR="00A22C24" w:rsidRDefault="00A22C24"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37DB6DDE"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A22C24" w:rsidRDefault="00A22C24" w:rsidP="00D87C66">
            <w:pPr>
              <w:spacing w:after="0"/>
              <w:rPr>
                <w:rFonts w:ascii="Arial" w:hAnsi="Arial"/>
                <w:sz w:val="18"/>
              </w:rPr>
            </w:pPr>
          </w:p>
        </w:tc>
      </w:tr>
      <w:tr w:rsidR="00A22C24" w14:paraId="7343354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E1B81" w14:textId="77777777" w:rsidR="00A22C24" w:rsidRDefault="00A22C24"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14:paraId="41D21F6C" w14:textId="77777777" w:rsidR="00A22C24" w:rsidRDefault="00A22C24"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50C39F1" w14:textId="77777777" w:rsidR="00A22C24" w:rsidRDefault="00A22C24"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A22C24" w:rsidRDefault="00A22C24" w:rsidP="00D87C66">
            <w:pPr>
              <w:spacing w:after="0"/>
              <w:rPr>
                <w:rFonts w:ascii="Arial" w:hAnsi="Arial"/>
                <w:sz w:val="18"/>
              </w:rPr>
            </w:pPr>
          </w:p>
        </w:tc>
      </w:tr>
      <w:tr w:rsidR="00A22C24" w14:paraId="13FCBABE"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EBEE6" w14:textId="77777777" w:rsidR="00A22C24" w:rsidRDefault="00A22C24" w:rsidP="00D87C66">
            <w:pPr>
              <w:pStyle w:val="TAL"/>
              <w:suppressLineNumbers/>
              <w:suppressAutoHyphens/>
              <w:jc w:val="center"/>
              <w:rPr>
                <w:lang w:val="en-US" w:eastAsia="en-GB"/>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14:paraId="71CE780F" w14:textId="77777777" w:rsidR="00A22C24" w:rsidRDefault="00A22C24"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8E0D70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A22C24" w:rsidRDefault="00A22C24" w:rsidP="00D87C66">
            <w:pPr>
              <w:spacing w:after="0"/>
              <w:rPr>
                <w:rFonts w:ascii="Arial" w:hAnsi="Arial"/>
                <w:sz w:val="18"/>
              </w:rPr>
            </w:pPr>
          </w:p>
        </w:tc>
      </w:tr>
      <w:tr w:rsidR="00A22C24" w14:paraId="7C05BFD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94D221" w14:textId="77777777" w:rsidR="00A22C24" w:rsidRDefault="00A22C24"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14:paraId="254E244A" w14:textId="77777777" w:rsidR="00A22C24" w:rsidRDefault="00A22C24"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D2FEBA"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A22C24" w:rsidRDefault="00A22C24" w:rsidP="00D87C66">
            <w:pPr>
              <w:spacing w:after="0"/>
              <w:rPr>
                <w:rFonts w:ascii="Arial" w:hAnsi="Arial"/>
                <w:sz w:val="18"/>
              </w:rPr>
            </w:pPr>
          </w:p>
        </w:tc>
      </w:tr>
      <w:tr w:rsidR="00A22C24" w14:paraId="67545D79"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ECAFF" w14:textId="77777777" w:rsidR="00A22C24" w:rsidRDefault="00A22C24"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14:paraId="7DDE4B36" w14:textId="77777777" w:rsidR="00A22C24" w:rsidRDefault="00A22C24"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3F847C2" w14:textId="77777777" w:rsidR="00A22C24" w:rsidRDefault="00A22C24"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A22C24" w:rsidRDefault="00A22C24" w:rsidP="00D87C66">
            <w:pPr>
              <w:spacing w:after="0"/>
              <w:rPr>
                <w:rFonts w:ascii="Arial" w:hAnsi="Arial"/>
                <w:sz w:val="18"/>
              </w:rPr>
            </w:pPr>
          </w:p>
        </w:tc>
      </w:tr>
      <w:tr w:rsidR="00A22C24" w14:paraId="7F36842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92D8E1" w14:textId="77777777" w:rsidR="00A22C24" w:rsidRDefault="00A22C24"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14:paraId="5E96F51F" w14:textId="77777777" w:rsidR="00A22C24" w:rsidRDefault="00A22C24"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87B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A22C24" w:rsidRDefault="00A22C24" w:rsidP="00D87C66">
            <w:pPr>
              <w:spacing w:after="0"/>
              <w:rPr>
                <w:rFonts w:ascii="Arial" w:hAnsi="Arial"/>
                <w:sz w:val="18"/>
              </w:rPr>
            </w:pPr>
          </w:p>
        </w:tc>
      </w:tr>
      <w:tr w:rsidR="00A22C24" w14:paraId="27183C1A"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97800CA" w14:textId="77777777" w:rsidR="00A22C24" w:rsidRDefault="00A22C24"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14:paraId="3BC329B6" w14:textId="77777777" w:rsidR="00A22C24" w:rsidRDefault="00A22C24"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14:paraId="49240D46"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A22C24" w:rsidRDefault="00A22C24" w:rsidP="00D87C66">
            <w:pPr>
              <w:spacing w:after="0"/>
              <w:rPr>
                <w:rFonts w:ascii="Arial" w:hAnsi="Arial"/>
                <w:sz w:val="18"/>
              </w:rPr>
            </w:pPr>
          </w:p>
        </w:tc>
      </w:tr>
      <w:tr w:rsidR="00A22C24" w14:paraId="2823AAB1"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F9F30" w14:textId="45D11DFC" w:rsidR="00A22C24" w:rsidRDefault="00A22C24" w:rsidP="00A22C24">
            <w:pPr>
              <w:pStyle w:val="TAL"/>
              <w:suppressLineNumbers/>
              <w:suppressAutoHyphens/>
              <w:jc w:val="center"/>
              <w:rPr>
                <w:lang w:val="en-US"/>
              </w:rPr>
            </w:pPr>
            <w:r>
              <w:rPr>
                <w:lang w:val="en-US"/>
              </w:rPr>
              <w:t>4326</w:t>
            </w:r>
          </w:p>
        </w:tc>
        <w:tc>
          <w:tcPr>
            <w:tcW w:w="2675" w:type="pct"/>
            <w:tcBorders>
              <w:top w:val="single" w:sz="4" w:space="0" w:color="auto"/>
              <w:left w:val="single" w:sz="4" w:space="0" w:color="auto"/>
              <w:bottom w:val="single" w:sz="4" w:space="0" w:color="auto"/>
              <w:right w:val="single" w:sz="4" w:space="0" w:color="auto"/>
            </w:tcBorders>
          </w:tcPr>
          <w:p w14:paraId="53AAB09B" w14:textId="42ACDE7E" w:rsidR="00A22C24" w:rsidRDefault="00A22C24" w:rsidP="00A22C24">
            <w:pPr>
              <w:pStyle w:val="TAC"/>
              <w:suppressLineNumbers/>
              <w:tabs>
                <w:tab w:val="center" w:pos="2064"/>
              </w:tabs>
              <w:suppressAutoHyphens/>
              <w:jc w:val="left"/>
              <w:rPr>
                <w:lang w:val="en-US"/>
              </w:rPr>
            </w:pPr>
            <w:r>
              <w:rPr>
                <w:lang w:val="en-US"/>
              </w:rPr>
              <w:t>APN-Rate-Control-Status</w:t>
            </w:r>
          </w:p>
        </w:tc>
        <w:tc>
          <w:tcPr>
            <w:tcW w:w="1622" w:type="pct"/>
            <w:gridSpan w:val="2"/>
            <w:tcBorders>
              <w:top w:val="single" w:sz="4" w:space="0" w:color="auto"/>
              <w:left w:val="single" w:sz="4" w:space="0" w:color="auto"/>
              <w:bottom w:val="single" w:sz="4" w:space="0" w:color="auto"/>
              <w:right w:val="single" w:sz="4" w:space="0" w:color="auto"/>
            </w:tcBorders>
          </w:tcPr>
          <w:p w14:paraId="5645FEAD" w14:textId="7CE05B9D" w:rsidR="00A22C24" w:rsidRDefault="00A22C24" w:rsidP="00A22C24">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A22C24" w:rsidRDefault="00A22C24" w:rsidP="00A22C24">
            <w:pPr>
              <w:spacing w:after="0"/>
              <w:rPr>
                <w:rFonts w:ascii="Arial" w:hAnsi="Arial"/>
                <w:sz w:val="18"/>
              </w:rPr>
            </w:pPr>
          </w:p>
        </w:tc>
      </w:tr>
      <w:tr w:rsidR="00A22C24" w14:paraId="270DA2D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B582189" w14:textId="6DB9E8EA" w:rsidR="00A22C24" w:rsidRDefault="00A22C24" w:rsidP="00A22C24">
            <w:pPr>
              <w:pStyle w:val="TAL"/>
              <w:suppressLineNumbers/>
              <w:suppressAutoHyphens/>
              <w:jc w:val="center"/>
              <w:rPr>
                <w:lang w:val="en-US"/>
              </w:rPr>
            </w:pPr>
            <w:r>
              <w:rPr>
                <w:lang w:val="en-US"/>
              </w:rPr>
              <w:t>4327</w:t>
            </w:r>
          </w:p>
        </w:tc>
        <w:tc>
          <w:tcPr>
            <w:tcW w:w="2675" w:type="pct"/>
            <w:tcBorders>
              <w:top w:val="single" w:sz="4" w:space="0" w:color="auto"/>
              <w:left w:val="single" w:sz="4" w:space="0" w:color="auto"/>
              <w:bottom w:val="single" w:sz="4" w:space="0" w:color="auto"/>
              <w:right w:val="single" w:sz="4" w:space="0" w:color="auto"/>
            </w:tcBorders>
          </w:tcPr>
          <w:p w14:paraId="7F0B91C8" w14:textId="79340309" w:rsidR="00A22C24" w:rsidRDefault="00A22C24" w:rsidP="00A22C24">
            <w:pPr>
              <w:pStyle w:val="TAC"/>
              <w:suppressLineNumbers/>
              <w:tabs>
                <w:tab w:val="center" w:pos="2064"/>
              </w:tabs>
              <w:suppressAutoHyphens/>
              <w:jc w:val="left"/>
              <w:rPr>
                <w:lang w:val="en-US"/>
              </w:rPr>
            </w:pPr>
            <w:r>
              <w:rPr>
                <w:lang w:val="en-US"/>
              </w:rPr>
              <w:t>Uplink-Number-Of-Packets-Allowed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79E4A029" w14:textId="5B657B2F"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A22C24" w:rsidRDefault="00A22C24" w:rsidP="00A22C24">
            <w:pPr>
              <w:spacing w:after="0"/>
              <w:rPr>
                <w:rFonts w:ascii="Arial" w:hAnsi="Arial"/>
                <w:sz w:val="18"/>
              </w:rPr>
            </w:pPr>
          </w:p>
        </w:tc>
      </w:tr>
      <w:tr w:rsidR="00A22C24" w14:paraId="0DB4595C"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12DD33F" w14:textId="25159335" w:rsidR="00A22C24" w:rsidRDefault="00A22C24" w:rsidP="00A22C24">
            <w:pPr>
              <w:pStyle w:val="TAL"/>
              <w:suppressLineNumbers/>
              <w:suppressAutoHyphens/>
              <w:jc w:val="center"/>
              <w:rPr>
                <w:lang w:val="en-US"/>
              </w:rPr>
            </w:pPr>
            <w:r>
              <w:rPr>
                <w:lang w:val="en-US"/>
              </w:rPr>
              <w:t>4328</w:t>
            </w:r>
          </w:p>
        </w:tc>
        <w:tc>
          <w:tcPr>
            <w:tcW w:w="2675" w:type="pct"/>
            <w:tcBorders>
              <w:top w:val="single" w:sz="4" w:space="0" w:color="auto"/>
              <w:left w:val="single" w:sz="4" w:space="0" w:color="auto"/>
              <w:bottom w:val="single" w:sz="4" w:space="0" w:color="auto"/>
              <w:right w:val="single" w:sz="4" w:space="0" w:color="auto"/>
            </w:tcBorders>
          </w:tcPr>
          <w:p w14:paraId="660E055B" w14:textId="5D2516FC" w:rsidR="00A22C24" w:rsidRDefault="00A22C24" w:rsidP="00A22C24">
            <w:pPr>
              <w:pStyle w:val="TAC"/>
              <w:suppressLineNumbers/>
              <w:tabs>
                <w:tab w:val="center" w:pos="2064"/>
              </w:tabs>
              <w:suppressAutoHyphens/>
              <w:jc w:val="left"/>
              <w:rPr>
                <w:lang w:val="en-US"/>
              </w:rPr>
            </w:pPr>
            <w:r>
              <w:rPr>
                <w:lang w:val="en-US"/>
              </w:rPr>
              <w:t>Number-Of-Additional-Exception-Reports</w:t>
            </w:r>
          </w:p>
        </w:tc>
        <w:tc>
          <w:tcPr>
            <w:tcW w:w="1622" w:type="pct"/>
            <w:gridSpan w:val="2"/>
            <w:tcBorders>
              <w:top w:val="single" w:sz="4" w:space="0" w:color="auto"/>
              <w:left w:val="single" w:sz="4" w:space="0" w:color="auto"/>
              <w:bottom w:val="single" w:sz="4" w:space="0" w:color="auto"/>
              <w:right w:val="single" w:sz="4" w:space="0" w:color="auto"/>
            </w:tcBorders>
          </w:tcPr>
          <w:p w14:paraId="42F05C5C" w14:textId="72EF96BD"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A22C24" w:rsidRDefault="00A22C24" w:rsidP="00A22C24">
            <w:pPr>
              <w:spacing w:after="0"/>
              <w:rPr>
                <w:rFonts w:ascii="Arial" w:hAnsi="Arial"/>
                <w:sz w:val="18"/>
              </w:rPr>
            </w:pPr>
          </w:p>
        </w:tc>
      </w:tr>
      <w:tr w:rsidR="00A22C24" w14:paraId="5F81E96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AD4E83A" w14:textId="30126291" w:rsidR="00A22C24" w:rsidRDefault="00A22C24" w:rsidP="00A22C24">
            <w:pPr>
              <w:pStyle w:val="TAL"/>
              <w:suppressLineNumbers/>
              <w:suppressAutoHyphens/>
              <w:jc w:val="center"/>
              <w:rPr>
                <w:lang w:val="en-US"/>
              </w:rPr>
            </w:pPr>
            <w:r>
              <w:rPr>
                <w:lang w:val="en-US"/>
              </w:rPr>
              <w:t>4329</w:t>
            </w:r>
          </w:p>
        </w:tc>
        <w:tc>
          <w:tcPr>
            <w:tcW w:w="2675" w:type="pct"/>
            <w:tcBorders>
              <w:top w:val="single" w:sz="4" w:space="0" w:color="auto"/>
              <w:left w:val="single" w:sz="4" w:space="0" w:color="auto"/>
              <w:bottom w:val="single" w:sz="4" w:space="0" w:color="auto"/>
              <w:right w:val="single" w:sz="4" w:space="0" w:color="auto"/>
            </w:tcBorders>
          </w:tcPr>
          <w:p w14:paraId="34DDCFB0" w14:textId="227CFF63" w:rsidR="00A22C24" w:rsidRDefault="00A22C24" w:rsidP="00A22C24">
            <w:pPr>
              <w:pStyle w:val="TAC"/>
              <w:suppressLineNumbers/>
              <w:tabs>
                <w:tab w:val="center" w:pos="2064"/>
              </w:tabs>
              <w:suppressAutoHyphens/>
              <w:jc w:val="left"/>
              <w:rPr>
                <w:lang w:val="en-US"/>
              </w:rPr>
            </w:pPr>
            <w:r>
              <w:rPr>
                <w:lang w:val="en-US"/>
              </w:rPr>
              <w:t>Downlink-Number-Of-Packets-Allowed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3C756BE1" w14:textId="305E300A"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A22C24" w:rsidRDefault="00A22C24" w:rsidP="00A22C24">
            <w:pPr>
              <w:spacing w:after="0"/>
              <w:rPr>
                <w:rFonts w:ascii="Arial" w:hAnsi="Arial"/>
                <w:sz w:val="18"/>
              </w:rPr>
            </w:pPr>
          </w:p>
        </w:tc>
      </w:tr>
      <w:tr w:rsidR="00A22C24" w14:paraId="50883F05"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51122" w14:textId="0836E963" w:rsidR="00A22C24" w:rsidRDefault="00A22C24" w:rsidP="00A22C24">
            <w:pPr>
              <w:pStyle w:val="TAL"/>
              <w:suppressLineNumbers/>
              <w:suppressAutoHyphens/>
              <w:jc w:val="center"/>
              <w:rPr>
                <w:lang w:val="en-US"/>
              </w:rPr>
            </w:pPr>
            <w:r>
              <w:rPr>
                <w:lang w:val="en-US"/>
              </w:rPr>
              <w:t>4330</w:t>
            </w:r>
          </w:p>
        </w:tc>
        <w:tc>
          <w:tcPr>
            <w:tcW w:w="2675" w:type="pct"/>
            <w:tcBorders>
              <w:top w:val="single" w:sz="4" w:space="0" w:color="auto"/>
              <w:left w:val="single" w:sz="4" w:space="0" w:color="auto"/>
              <w:bottom w:val="single" w:sz="4" w:space="0" w:color="auto"/>
              <w:right w:val="single" w:sz="4" w:space="0" w:color="auto"/>
            </w:tcBorders>
          </w:tcPr>
          <w:p w14:paraId="0FCEF59C" w14:textId="6117B959" w:rsidR="00A22C24" w:rsidRDefault="00A22C24" w:rsidP="00A22C24">
            <w:pPr>
              <w:pStyle w:val="TAC"/>
              <w:suppressLineNumbers/>
              <w:tabs>
                <w:tab w:val="center" w:pos="2064"/>
              </w:tabs>
              <w:suppressAutoHyphens/>
              <w:jc w:val="left"/>
              <w:rPr>
                <w:lang w:val="en-US"/>
              </w:rPr>
            </w:pPr>
            <w:r>
              <w:rPr>
                <w:lang w:val="en-US"/>
              </w:rPr>
              <w:t>APN-Rate-Control-Status-Validity-Time</w:t>
            </w:r>
          </w:p>
        </w:tc>
        <w:tc>
          <w:tcPr>
            <w:tcW w:w="1622" w:type="pct"/>
            <w:gridSpan w:val="2"/>
            <w:tcBorders>
              <w:top w:val="single" w:sz="4" w:space="0" w:color="auto"/>
              <w:left w:val="single" w:sz="4" w:space="0" w:color="auto"/>
              <w:bottom w:val="single" w:sz="4" w:space="0" w:color="auto"/>
              <w:right w:val="single" w:sz="4" w:space="0" w:color="auto"/>
            </w:tcBorders>
          </w:tcPr>
          <w:p w14:paraId="11B11440" w14:textId="662E6B8A" w:rsidR="00A22C24" w:rsidRDefault="00A22C24" w:rsidP="00A22C24">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A22C24" w:rsidRDefault="00A22C24" w:rsidP="00A22C24">
            <w:pPr>
              <w:spacing w:after="0"/>
              <w:rPr>
                <w:rFonts w:ascii="Arial" w:hAnsi="Arial"/>
                <w:sz w:val="18"/>
              </w:rPr>
            </w:pPr>
          </w:p>
        </w:tc>
      </w:tr>
      <w:tr w:rsidR="00D87C66"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D87C66" w:rsidRDefault="00D87C66" w:rsidP="00D87C66">
            <w:pPr>
              <w:pStyle w:val="TAC"/>
              <w:jc w:val="left"/>
            </w:pPr>
            <w:r>
              <w:t>Note: The AVP codes from 43</w:t>
            </w:r>
            <w:r w:rsidR="00A22C24">
              <w:t>31</w:t>
            </w:r>
            <w:r>
              <w:t xml:space="preserve"> to 4399 are reserved for TS 29.128.</w:t>
            </w:r>
          </w:p>
        </w:tc>
      </w:tr>
      <w:tr w:rsidR="00D87C66" w14:paraId="4F3AE1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357A6F" w14:textId="77777777"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14:paraId="41A6E551" w14:textId="77777777"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AB82AF8" w14:textId="77777777"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D87C66" w:rsidRDefault="00D87C66" w:rsidP="00D87C66">
            <w:pPr>
              <w:pStyle w:val="TAC"/>
            </w:pPr>
            <w:r>
              <w:t>32.299 [5]</w:t>
            </w:r>
          </w:p>
        </w:tc>
      </w:tr>
      <w:tr w:rsidR="00D87C66" w14:paraId="20A13C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97A02" w14:textId="77777777"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14:paraId="522A6BF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D3A13"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D87C66" w:rsidRDefault="00D87C66" w:rsidP="00D87C66">
            <w:pPr>
              <w:spacing w:after="0"/>
              <w:rPr>
                <w:rFonts w:ascii="Arial" w:hAnsi="Arial"/>
                <w:sz w:val="18"/>
              </w:rPr>
            </w:pPr>
          </w:p>
        </w:tc>
      </w:tr>
      <w:tr w:rsidR="00D87C66" w14:paraId="6CED2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5BE15" w14:textId="77777777"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14:paraId="5FAA26F6"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A5847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D87C66" w:rsidRDefault="00D87C66" w:rsidP="00D87C66">
            <w:pPr>
              <w:spacing w:after="0"/>
              <w:rPr>
                <w:rFonts w:ascii="Arial" w:hAnsi="Arial"/>
                <w:sz w:val="18"/>
              </w:rPr>
            </w:pPr>
          </w:p>
        </w:tc>
      </w:tr>
      <w:tr w:rsidR="00D87C66" w14:paraId="0F6FDC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2E1BAE" w14:textId="77777777"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14:paraId="63E8D839"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6BBDFC4"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D87C66" w:rsidRDefault="00D87C66" w:rsidP="00D87C66">
            <w:pPr>
              <w:spacing w:after="0"/>
              <w:rPr>
                <w:rFonts w:ascii="Arial" w:hAnsi="Arial"/>
                <w:sz w:val="18"/>
              </w:rPr>
            </w:pPr>
          </w:p>
        </w:tc>
      </w:tr>
      <w:tr w:rsidR="00D87C66" w14:paraId="2670C7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5E42EC" w14:textId="77777777"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14:paraId="283A47C1"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EDF7FCB"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D87C66" w:rsidRDefault="00D87C66" w:rsidP="00D87C66">
            <w:pPr>
              <w:spacing w:after="0"/>
              <w:rPr>
                <w:rFonts w:ascii="Arial" w:hAnsi="Arial"/>
                <w:sz w:val="18"/>
              </w:rPr>
            </w:pPr>
          </w:p>
        </w:tc>
      </w:tr>
      <w:tr w:rsidR="00D87C66" w14:paraId="08FCA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A1F1EE" w14:textId="77777777"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14:paraId="12CB2A67"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267D5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D87C66" w:rsidRDefault="00D87C66" w:rsidP="00D87C66">
            <w:pPr>
              <w:spacing w:after="0"/>
              <w:rPr>
                <w:rFonts w:ascii="Arial" w:hAnsi="Arial"/>
                <w:sz w:val="18"/>
              </w:rPr>
            </w:pPr>
          </w:p>
        </w:tc>
      </w:tr>
      <w:tr w:rsidR="00D87C66" w14:paraId="4EAF54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AD3E2C" w14:textId="77777777"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14:paraId="713712F2"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68DEBC8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D87C66" w:rsidRDefault="00D87C66" w:rsidP="00D87C66">
            <w:pPr>
              <w:spacing w:after="0"/>
              <w:rPr>
                <w:rFonts w:ascii="Arial" w:hAnsi="Arial"/>
                <w:sz w:val="18"/>
              </w:rPr>
            </w:pPr>
          </w:p>
        </w:tc>
      </w:tr>
      <w:tr w:rsidR="00D87C66" w14:paraId="2B717A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B1289" w14:textId="77777777"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14:paraId="7042F379"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538363C3" w14:textId="77777777"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D87C66" w:rsidRDefault="00D87C66" w:rsidP="00D87C66">
            <w:pPr>
              <w:spacing w:after="0"/>
              <w:rPr>
                <w:rFonts w:ascii="Arial" w:hAnsi="Arial"/>
                <w:sz w:val="18"/>
              </w:rPr>
            </w:pPr>
          </w:p>
        </w:tc>
      </w:tr>
      <w:tr w:rsidR="00D87C66" w14:paraId="529941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812CD8" w14:textId="77777777"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14:paraId="65A2258C"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88745DA"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D87C66" w:rsidRDefault="00D87C66" w:rsidP="00D87C66">
            <w:pPr>
              <w:spacing w:after="0"/>
              <w:rPr>
                <w:rFonts w:ascii="Arial" w:hAnsi="Arial"/>
                <w:sz w:val="18"/>
              </w:rPr>
            </w:pPr>
          </w:p>
        </w:tc>
      </w:tr>
      <w:tr w:rsidR="00D87C66" w14:paraId="362A7B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671080" w14:textId="77777777"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14:paraId="78F0E992"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3D7588"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D87C66" w:rsidRDefault="00D87C66" w:rsidP="00D87C66">
            <w:pPr>
              <w:spacing w:after="0"/>
              <w:rPr>
                <w:rFonts w:ascii="Arial" w:hAnsi="Arial"/>
                <w:sz w:val="18"/>
              </w:rPr>
            </w:pPr>
          </w:p>
        </w:tc>
      </w:tr>
      <w:tr w:rsidR="00D87C66" w14:paraId="56C1B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16D99" w14:textId="77777777"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14:paraId="61363E0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F67C43"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D87C66" w:rsidRDefault="00D87C66" w:rsidP="00D87C66">
            <w:pPr>
              <w:spacing w:after="0"/>
              <w:rPr>
                <w:rFonts w:ascii="Arial" w:hAnsi="Arial"/>
                <w:sz w:val="18"/>
              </w:rPr>
            </w:pPr>
          </w:p>
        </w:tc>
      </w:tr>
      <w:tr w:rsidR="00D87C66" w14:paraId="6E6108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A8143E" w14:textId="77777777"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14:paraId="4E1D66B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FA4C4D"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D87C66" w:rsidRDefault="00D87C66" w:rsidP="00D87C66">
            <w:pPr>
              <w:spacing w:after="0"/>
              <w:rPr>
                <w:rFonts w:ascii="Arial" w:hAnsi="Arial"/>
                <w:sz w:val="18"/>
              </w:rPr>
            </w:pPr>
          </w:p>
        </w:tc>
      </w:tr>
      <w:tr w:rsidR="00D87C66" w14:paraId="553D6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A16B82" w14:textId="77777777"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14:paraId="1AA61F3D"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20925CC"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D87C66" w:rsidRDefault="00D87C66" w:rsidP="00D87C66">
            <w:pPr>
              <w:spacing w:after="0"/>
              <w:rPr>
                <w:rFonts w:ascii="Arial" w:hAnsi="Arial"/>
                <w:sz w:val="18"/>
              </w:rPr>
            </w:pPr>
          </w:p>
        </w:tc>
      </w:tr>
      <w:tr w:rsidR="00D87C66" w14:paraId="68ED92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0A6DE" w14:textId="77777777"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14:paraId="1B3E66A5"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3F4932B"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D87C66" w:rsidRDefault="00D87C66" w:rsidP="00D87C66">
            <w:pPr>
              <w:spacing w:after="0"/>
              <w:rPr>
                <w:rFonts w:ascii="Arial" w:hAnsi="Arial"/>
                <w:sz w:val="18"/>
              </w:rPr>
            </w:pPr>
          </w:p>
        </w:tc>
      </w:tr>
      <w:tr w:rsidR="00D87C66"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D87C66" w:rsidRDefault="00D87C66" w:rsidP="00D87C66">
            <w:pPr>
              <w:pStyle w:val="TAL"/>
            </w:pPr>
            <w:r>
              <w:t>Note: The AVP codes from 4414 to 4499 are reserved for TS 32.299</w:t>
            </w:r>
          </w:p>
        </w:tc>
      </w:tr>
      <w:tr w:rsidR="00D87C66" w14:paraId="1DCB52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FA46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14:paraId="3E42F6A8" w14:textId="77777777"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9FD72CF" w14:textId="77777777"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D87C66" w:rsidRDefault="00D87C66" w:rsidP="00D87C66">
            <w:pPr>
              <w:pStyle w:val="TAC"/>
            </w:pPr>
            <w:r>
              <w:t>29.283 [39]</w:t>
            </w:r>
          </w:p>
        </w:tc>
      </w:tr>
      <w:tr w:rsidR="00D87C66" w14:paraId="345EBF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2DB1BF"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14:paraId="2008BC43" w14:textId="77777777"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2B21F2"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D87C66" w:rsidRDefault="00D87C66" w:rsidP="00D87C66">
            <w:pPr>
              <w:spacing w:after="0"/>
              <w:rPr>
                <w:rFonts w:ascii="Arial" w:hAnsi="Arial"/>
                <w:sz w:val="18"/>
              </w:rPr>
            </w:pPr>
          </w:p>
        </w:tc>
      </w:tr>
      <w:tr w:rsidR="00D87C66" w14:paraId="42B6FB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EF95F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14:paraId="4F594E25" w14:textId="77777777"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017AF5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D87C66" w:rsidRDefault="00D87C66" w:rsidP="00D87C66">
            <w:pPr>
              <w:spacing w:after="0"/>
              <w:rPr>
                <w:rFonts w:ascii="Arial" w:hAnsi="Arial"/>
                <w:sz w:val="18"/>
              </w:rPr>
            </w:pPr>
          </w:p>
        </w:tc>
      </w:tr>
      <w:tr w:rsidR="00D87C66" w14:paraId="2DAA97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653C5"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14:paraId="1F2868D0" w14:textId="77777777"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C49A889" w14:textId="77777777"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D87C66" w:rsidRDefault="00D87C66" w:rsidP="00D87C66">
            <w:pPr>
              <w:spacing w:after="0"/>
              <w:rPr>
                <w:rFonts w:ascii="Arial" w:hAnsi="Arial"/>
                <w:sz w:val="18"/>
              </w:rPr>
            </w:pPr>
          </w:p>
        </w:tc>
      </w:tr>
      <w:tr w:rsidR="00D87C66" w14:paraId="63EA92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8B810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14:paraId="76E0D34F" w14:textId="77777777"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1776A3"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D87C66" w:rsidRDefault="00D87C66" w:rsidP="00D87C66">
            <w:pPr>
              <w:spacing w:after="0"/>
              <w:rPr>
                <w:rFonts w:ascii="Arial" w:hAnsi="Arial"/>
                <w:sz w:val="18"/>
              </w:rPr>
            </w:pPr>
          </w:p>
        </w:tc>
      </w:tr>
      <w:tr w:rsidR="00D87C66" w14:paraId="0570C5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06993A"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14:paraId="4D310EE6" w14:textId="77777777"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E157CAC"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D87C66" w:rsidRDefault="00D87C66" w:rsidP="00D87C66">
            <w:pPr>
              <w:spacing w:after="0"/>
              <w:rPr>
                <w:rFonts w:ascii="Arial" w:hAnsi="Arial"/>
                <w:sz w:val="18"/>
              </w:rPr>
            </w:pPr>
          </w:p>
        </w:tc>
      </w:tr>
      <w:tr w:rsidR="00D87C66" w14:paraId="324A2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4CE1E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lastRenderedPageBreak/>
              <w:t>4506</w:t>
            </w:r>
          </w:p>
        </w:tc>
        <w:tc>
          <w:tcPr>
            <w:tcW w:w="2675" w:type="pct"/>
            <w:tcBorders>
              <w:top w:val="single" w:sz="4" w:space="0" w:color="auto"/>
              <w:left w:val="single" w:sz="4" w:space="0" w:color="auto"/>
              <w:bottom w:val="single" w:sz="4" w:space="0" w:color="auto"/>
              <w:right w:val="single" w:sz="4" w:space="0" w:color="auto"/>
            </w:tcBorders>
            <w:hideMark/>
          </w:tcPr>
          <w:p w14:paraId="6A831BBB" w14:textId="77777777"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2CBB358"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D87C66" w:rsidRDefault="00D87C66" w:rsidP="00D87C66">
            <w:pPr>
              <w:spacing w:after="0"/>
              <w:rPr>
                <w:rFonts w:ascii="Arial" w:hAnsi="Arial"/>
                <w:sz w:val="18"/>
              </w:rPr>
            </w:pPr>
          </w:p>
        </w:tc>
      </w:tr>
      <w:tr w:rsidR="00D87C66" w14:paraId="2B53B1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1371D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14:paraId="7C02F9DA" w14:textId="77777777"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381B9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D87C66" w:rsidRDefault="00D87C66" w:rsidP="00D87C66">
            <w:pPr>
              <w:spacing w:after="0"/>
              <w:rPr>
                <w:rFonts w:ascii="Arial" w:hAnsi="Arial"/>
                <w:sz w:val="18"/>
              </w:rPr>
            </w:pPr>
          </w:p>
        </w:tc>
      </w:tr>
      <w:tr w:rsidR="00D87C66" w14:paraId="7DB6B4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D9EA8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14:paraId="7706448E" w14:textId="77777777"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680F8C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D87C66" w:rsidRDefault="00D87C66" w:rsidP="00D87C66">
            <w:pPr>
              <w:spacing w:after="0"/>
              <w:rPr>
                <w:rFonts w:ascii="Arial" w:hAnsi="Arial"/>
                <w:sz w:val="18"/>
              </w:rPr>
            </w:pPr>
          </w:p>
        </w:tc>
      </w:tr>
      <w:tr w:rsidR="00D87C66" w14:paraId="732636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3FD853"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14:paraId="5D5ACE21" w14:textId="77777777"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14:paraId="7FA2A9F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D87C66" w:rsidRDefault="00D87C66" w:rsidP="00D87C66">
            <w:pPr>
              <w:spacing w:after="0"/>
              <w:rPr>
                <w:rFonts w:ascii="Arial" w:hAnsi="Arial"/>
                <w:sz w:val="18"/>
              </w:rPr>
            </w:pPr>
          </w:p>
        </w:tc>
      </w:tr>
      <w:tr w:rsidR="00D87C66" w14:paraId="24E363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C050AB7"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14:paraId="0878D60A" w14:textId="77777777"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14:paraId="1EB80305"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D87C66" w:rsidRDefault="00D87C66" w:rsidP="00D87C66">
            <w:pPr>
              <w:spacing w:after="0"/>
              <w:rPr>
                <w:rFonts w:ascii="Arial" w:hAnsi="Arial"/>
                <w:sz w:val="18"/>
              </w:rPr>
            </w:pPr>
          </w:p>
        </w:tc>
      </w:tr>
      <w:tr w:rsidR="00D87C66" w14:paraId="401109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275B19C"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14:paraId="382B7BBF" w14:textId="77777777"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14:paraId="77373290"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D87C66" w:rsidRDefault="00D87C66" w:rsidP="00D87C66">
            <w:pPr>
              <w:spacing w:after="0"/>
              <w:rPr>
                <w:rFonts w:ascii="Arial" w:hAnsi="Arial"/>
                <w:sz w:val="18"/>
              </w:rPr>
            </w:pPr>
          </w:p>
        </w:tc>
      </w:tr>
      <w:tr w:rsidR="00D87C66" w14:paraId="045397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9F90B6"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14:paraId="4C7F94F8" w14:textId="77777777"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14:paraId="5582DBCA"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D87C66" w:rsidRDefault="00D87C66" w:rsidP="00D87C66">
            <w:pPr>
              <w:spacing w:after="0"/>
              <w:rPr>
                <w:rFonts w:ascii="Arial" w:hAnsi="Arial"/>
                <w:sz w:val="18"/>
              </w:rPr>
            </w:pPr>
          </w:p>
        </w:tc>
      </w:tr>
      <w:tr w:rsidR="00D87C66" w14:paraId="2B1755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9E101"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14:paraId="4869A29A" w14:textId="77777777"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14:paraId="178FD37A"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D87C66" w:rsidRDefault="00D87C66" w:rsidP="00D87C66">
            <w:pPr>
              <w:spacing w:after="0"/>
              <w:rPr>
                <w:rFonts w:ascii="Arial" w:hAnsi="Arial"/>
                <w:sz w:val="18"/>
              </w:rPr>
            </w:pPr>
          </w:p>
        </w:tc>
      </w:tr>
      <w:tr w:rsidR="00D87C66" w14:paraId="7A75B7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3D0A29"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14:paraId="75BB865B" w14:textId="77777777"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14:paraId="361E4B7E"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D87C66" w:rsidRDefault="00D87C66" w:rsidP="00D87C66">
            <w:pPr>
              <w:spacing w:after="0"/>
              <w:rPr>
                <w:rFonts w:ascii="Arial" w:hAnsi="Arial"/>
                <w:sz w:val="18"/>
              </w:rPr>
            </w:pPr>
          </w:p>
        </w:tc>
      </w:tr>
      <w:tr w:rsidR="00D87C66"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D87C66" w:rsidRDefault="00D87C66" w:rsidP="00D87C66">
            <w:pPr>
              <w:pStyle w:val="TAC"/>
              <w:suppressLineNumbers/>
              <w:tabs>
                <w:tab w:val="center" w:pos="2064"/>
              </w:tabs>
              <w:suppressAutoHyphens/>
              <w:jc w:val="left"/>
            </w:pPr>
            <w:r>
              <w:t>Note: The AVP codes from 4515 to 4599 are reserved for TS 29.283.</w:t>
            </w:r>
          </w:p>
        </w:tc>
      </w:tr>
      <w:tr w:rsidR="003A7526" w14:paraId="265058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26D2D8"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14:paraId="2C738B9A" w14:textId="77777777"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14:paraId="67BF5255" w14:textId="77777777"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3A7526" w:rsidRDefault="003A7526" w:rsidP="00D87C66">
            <w:pPr>
              <w:pStyle w:val="TAC"/>
              <w:rPr>
                <w:lang w:eastAsia="en-GB"/>
              </w:rPr>
            </w:pPr>
            <w:r>
              <w:t>29.</w:t>
            </w:r>
            <w:r>
              <w:rPr>
                <w:lang w:eastAsia="zh-CN"/>
              </w:rPr>
              <w:t>388</w:t>
            </w:r>
            <w:r>
              <w:t xml:space="preserve"> [40]</w:t>
            </w:r>
          </w:p>
        </w:tc>
      </w:tr>
      <w:tr w:rsidR="003A7526" w14:paraId="60A582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357CBF2"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14:paraId="0A38048B" w14:textId="77777777"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14:paraId="22130544" w14:textId="77777777"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14:paraId="4EBDC118" w14:textId="77777777" w:rsidR="003A7526" w:rsidRDefault="003A7526" w:rsidP="00D87C66">
            <w:pPr>
              <w:spacing w:after="0"/>
              <w:rPr>
                <w:rFonts w:ascii="Arial" w:hAnsi="Arial"/>
                <w:sz w:val="18"/>
              </w:rPr>
            </w:pPr>
          </w:p>
        </w:tc>
      </w:tr>
      <w:tr w:rsidR="003A7526" w14:paraId="3A5872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98889B"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14:paraId="1EBD85BE" w14:textId="77777777"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14:paraId="67C07EEC" w14:textId="77777777"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14:paraId="5ED206B7" w14:textId="77777777" w:rsidR="003A7526" w:rsidRDefault="003A7526" w:rsidP="00D87C66">
            <w:pPr>
              <w:spacing w:after="0"/>
              <w:rPr>
                <w:rFonts w:ascii="Arial" w:hAnsi="Arial"/>
                <w:sz w:val="18"/>
              </w:rPr>
            </w:pPr>
          </w:p>
        </w:tc>
      </w:tr>
      <w:tr w:rsidR="003A7526" w14:paraId="722BA26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E25A2F3"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14:paraId="34E94036" w14:textId="77777777"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14:paraId="73511BE0" w14:textId="77777777"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3A7526" w:rsidRDefault="003A7526" w:rsidP="003A7526">
            <w:pPr>
              <w:spacing w:after="0"/>
              <w:rPr>
                <w:rFonts w:ascii="Arial" w:hAnsi="Arial"/>
                <w:sz w:val="18"/>
              </w:rPr>
            </w:pPr>
          </w:p>
        </w:tc>
      </w:tr>
      <w:tr w:rsidR="003A7526" w14:paraId="7B1EF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01203C"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14:paraId="393E4BE1" w14:textId="77777777"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14:paraId="25F1C56A" w14:textId="77777777"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3A7526" w:rsidRDefault="003A7526" w:rsidP="003A7526">
            <w:pPr>
              <w:spacing w:after="0"/>
              <w:rPr>
                <w:rFonts w:ascii="Arial" w:hAnsi="Arial"/>
                <w:sz w:val="18"/>
              </w:rPr>
            </w:pPr>
          </w:p>
        </w:tc>
      </w:tr>
      <w:tr w:rsidR="00D87C66"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14:paraId="12810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7CACE8"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14:paraId="72021971" w14:textId="77777777"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14:paraId="55970A19" w14:textId="77777777"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D87C66" w:rsidRDefault="00D87C66" w:rsidP="00D87C66">
            <w:pPr>
              <w:pStyle w:val="TAC"/>
            </w:pPr>
            <w:r>
              <w:t>29.</w:t>
            </w:r>
            <w:r>
              <w:rPr>
                <w:lang w:eastAsia="zh-CN"/>
              </w:rPr>
              <w:t>389</w:t>
            </w:r>
            <w:r>
              <w:t xml:space="preserve"> [41]</w:t>
            </w:r>
          </w:p>
        </w:tc>
      </w:tr>
      <w:tr w:rsidR="00D87C66" w14:paraId="398BD9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8CF293"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14:paraId="0C42DDC1" w14:textId="77777777"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14:paraId="7C41DB66" w14:textId="77777777"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D87C66" w:rsidRDefault="00D87C66" w:rsidP="00D87C66">
            <w:pPr>
              <w:spacing w:after="0"/>
              <w:rPr>
                <w:rFonts w:ascii="Arial" w:hAnsi="Arial"/>
                <w:sz w:val="18"/>
              </w:rPr>
            </w:pPr>
          </w:p>
        </w:tc>
      </w:tr>
      <w:tr w:rsidR="00D87C66" w14:paraId="52A47E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5305A9B" w14:textId="77777777" w:rsidR="00D87C66" w:rsidRDefault="00D87C66" w:rsidP="00D87C66">
            <w:pPr>
              <w:pStyle w:val="ZG"/>
              <w:keepNext/>
              <w:keepLines/>
              <w:framePr w:wrap="auto" w:vAnchor="margin" w:hAnchor="text" w:xAlign="left" w:yAlign="inline"/>
              <w:widowControl/>
              <w:suppressLineNumbers/>
              <w:suppressAutoHyphens/>
              <w:jc w:val="center"/>
              <w:rPr>
                <w:sz w:val="18"/>
                <w:lang w:eastAsia="en-GB"/>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14:paraId="6B10B5D0" w14:textId="77777777"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14:paraId="7B1BCDA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D87C66" w:rsidRDefault="00D87C66" w:rsidP="00D87C66">
            <w:pPr>
              <w:spacing w:after="0"/>
              <w:rPr>
                <w:rFonts w:ascii="Arial" w:hAnsi="Arial"/>
                <w:sz w:val="18"/>
              </w:rPr>
            </w:pPr>
          </w:p>
        </w:tc>
      </w:tr>
      <w:tr w:rsidR="00D87C66"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14:paraId="679544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D1A5A61" w14:textId="77777777"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14:paraId="170A0EDC" w14:textId="77777777"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14:paraId="77E8DCAB" w14:textId="77777777"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D87C66" w:rsidRDefault="00D87C66" w:rsidP="00D87C66">
            <w:pPr>
              <w:pStyle w:val="TAC"/>
            </w:pPr>
            <w:r>
              <w:t>29.561 [42]</w:t>
            </w:r>
          </w:p>
        </w:tc>
      </w:tr>
      <w:tr w:rsidR="00D87C66"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D87C66" w:rsidRDefault="00D87C66" w:rsidP="00D87C6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8" w:name="_Toc19718278"/>
      <w:bookmarkStart w:id="99" w:name="_Toc27377353"/>
      <w:bookmarkStart w:id="100" w:name="_Toc27379386"/>
    </w:p>
    <w:p w14:paraId="4F71B22B" w14:textId="77777777" w:rsidR="00E3130E" w:rsidRDefault="00E3130E" w:rsidP="00E3130E">
      <w:pPr>
        <w:pStyle w:val="Heading1"/>
      </w:pPr>
      <w:bookmarkStart w:id="101" w:name="_Toc36019233"/>
      <w:bookmarkStart w:id="102" w:name="_Toc44865191"/>
      <w:bookmarkStart w:id="103" w:name="_Toc82528347"/>
      <w:r>
        <w:t>8</w:t>
      </w:r>
      <w:r>
        <w:tab/>
        <w:t>Experimental result codes</w:t>
      </w:r>
      <w:bookmarkEnd w:id="98"/>
      <w:bookmarkEnd w:id="99"/>
      <w:bookmarkEnd w:id="100"/>
      <w:bookmarkEnd w:id="101"/>
      <w:bookmarkEnd w:id="102"/>
      <w:bookmarkEnd w:id="103"/>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E3130E">
      <w:pPr>
        <w:pStyle w:val="Heading2"/>
      </w:pPr>
      <w:bookmarkStart w:id="104" w:name="_Toc19718279"/>
      <w:bookmarkStart w:id="105" w:name="_Toc27377354"/>
      <w:bookmarkStart w:id="106" w:name="_Toc27379387"/>
      <w:bookmarkStart w:id="107" w:name="_Toc36019234"/>
      <w:bookmarkStart w:id="108" w:name="_Toc44865192"/>
      <w:bookmarkStart w:id="109" w:name="_Toc82528348"/>
      <w:r>
        <w:t>8.1</w:t>
      </w:r>
      <w:r>
        <w:tab/>
        <w:t>3GPP specific result codes</w:t>
      </w:r>
      <w:bookmarkEnd w:id="104"/>
      <w:bookmarkEnd w:id="105"/>
      <w:bookmarkEnd w:id="106"/>
      <w:bookmarkEnd w:id="107"/>
      <w:bookmarkEnd w:id="108"/>
      <w:bookmarkEnd w:id="109"/>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0"/>
        <w:ind w:left="284" w:firstLine="0"/>
        <w:rPr>
          <w:lang w:val="fr-FR"/>
        </w:rPr>
      </w:pPr>
      <w:r>
        <w:rPr>
          <w:lang w:val="fr-FR"/>
        </w:rPr>
        <w:t>-</w:t>
      </w:r>
      <w:r>
        <w:rPr>
          <w:lang w:val="fr-FR"/>
        </w:rPr>
        <w:tab/>
        <w:t>1xxx (Informational)</w:t>
      </w:r>
    </w:p>
    <w:p w14:paraId="7E113187" w14:textId="77777777" w:rsidR="00E3130E" w:rsidRDefault="00E3130E" w:rsidP="00E3130E">
      <w:pPr>
        <w:pStyle w:val="B10"/>
        <w:ind w:left="284" w:firstLine="0"/>
        <w:rPr>
          <w:lang w:val="fr-FR"/>
        </w:rPr>
      </w:pPr>
      <w:r>
        <w:rPr>
          <w:lang w:val="fr-FR"/>
        </w:rPr>
        <w:t>-</w:t>
      </w:r>
      <w:r>
        <w:rPr>
          <w:lang w:val="fr-FR"/>
        </w:rPr>
        <w:tab/>
        <w:t>2xxx (Success)</w:t>
      </w:r>
    </w:p>
    <w:p w14:paraId="74A5F5CF" w14:textId="77777777" w:rsidR="00E3130E" w:rsidRDefault="00E3130E" w:rsidP="00E3130E">
      <w:pPr>
        <w:pStyle w:val="B10"/>
        <w:ind w:left="284" w:firstLine="0"/>
        <w:rPr>
          <w:lang w:val="fr-FR"/>
        </w:rPr>
      </w:pPr>
      <w:r>
        <w:rPr>
          <w:lang w:val="fr-FR"/>
        </w:rPr>
        <w:t>-</w:t>
      </w:r>
      <w:r>
        <w:rPr>
          <w:lang w:val="fr-FR"/>
        </w:rPr>
        <w:tab/>
        <w:t>4xxx (Transient Failures)</w:t>
      </w:r>
    </w:p>
    <w:p w14:paraId="1DD40A73" w14:textId="77777777" w:rsidR="00E3130E" w:rsidRDefault="00E3130E" w:rsidP="00E3130E">
      <w:pPr>
        <w:pStyle w:val="B10"/>
        <w:ind w:left="284" w:firstLine="0"/>
      </w:pPr>
      <w:r>
        <w:t>-</w:t>
      </w:r>
      <w:r>
        <w:tab/>
        <w:t>5xxx (Permanent Failures)</w:t>
      </w:r>
    </w:p>
    <w:p w14:paraId="6AA1A82E" w14:textId="77777777" w:rsidR="00E3130E" w:rsidRDefault="00E3130E" w:rsidP="00E3130E">
      <w:pPr>
        <w:pStyle w:val="Heading3"/>
      </w:pPr>
      <w:bookmarkStart w:id="110" w:name="_Toc19718280"/>
      <w:bookmarkStart w:id="111" w:name="_Toc27377355"/>
      <w:bookmarkStart w:id="112" w:name="_Toc27379388"/>
      <w:bookmarkStart w:id="113" w:name="_Toc36019235"/>
      <w:bookmarkStart w:id="114" w:name="_Toc44865193"/>
      <w:bookmarkStart w:id="115" w:name="_Toc82528349"/>
      <w:r>
        <w:t>8.1.1</w:t>
      </w:r>
      <w:r>
        <w:tab/>
        <w:t>Informational</w:t>
      </w:r>
      <w:bookmarkEnd w:id="110"/>
      <w:bookmarkEnd w:id="111"/>
      <w:bookmarkEnd w:id="112"/>
      <w:bookmarkEnd w:id="113"/>
      <w:bookmarkEnd w:id="114"/>
      <w:bookmarkEnd w:id="115"/>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E3130E">
      <w:pPr>
        <w:pStyle w:val="Heading3"/>
      </w:pPr>
      <w:bookmarkStart w:id="116" w:name="_Toc19718281"/>
      <w:bookmarkStart w:id="117" w:name="_Toc27377356"/>
      <w:bookmarkStart w:id="118" w:name="_Toc27379389"/>
      <w:bookmarkStart w:id="119" w:name="_Toc36019236"/>
      <w:bookmarkStart w:id="120" w:name="_Toc44865194"/>
      <w:bookmarkStart w:id="121" w:name="_Toc82528350"/>
      <w:r>
        <w:t>8.1.2</w:t>
      </w:r>
      <w:r>
        <w:tab/>
        <w:t>Success</w:t>
      </w:r>
      <w:bookmarkEnd w:id="116"/>
      <w:bookmarkEnd w:id="117"/>
      <w:bookmarkEnd w:id="118"/>
      <w:bookmarkEnd w:id="119"/>
      <w:bookmarkEnd w:id="120"/>
      <w:bookmarkEnd w:id="121"/>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lastRenderedPageBreak/>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E3130E">
      <w:pPr>
        <w:pStyle w:val="Heading3"/>
      </w:pPr>
      <w:bookmarkStart w:id="122" w:name="_Toc19718282"/>
      <w:bookmarkStart w:id="123" w:name="_Toc27377357"/>
      <w:bookmarkStart w:id="124" w:name="_Toc27379390"/>
      <w:bookmarkStart w:id="125" w:name="_Toc36019237"/>
      <w:bookmarkStart w:id="126" w:name="_Toc44865195"/>
      <w:bookmarkStart w:id="127" w:name="_Toc82528351"/>
      <w:r>
        <w:t>8.1.3</w:t>
      </w:r>
      <w:r>
        <w:tab/>
        <w:t>Transient Failures</w:t>
      </w:r>
      <w:bookmarkEnd w:id="122"/>
      <w:bookmarkEnd w:id="123"/>
      <w:bookmarkEnd w:id="124"/>
      <w:bookmarkEnd w:id="125"/>
      <w:bookmarkEnd w:id="126"/>
      <w:bookmarkEnd w:id="127"/>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E3130E">
      <w:pPr>
        <w:pStyle w:val="Heading3"/>
      </w:pPr>
      <w:bookmarkStart w:id="128" w:name="_Toc19718283"/>
      <w:bookmarkStart w:id="129" w:name="_Toc27377358"/>
      <w:bookmarkStart w:id="130" w:name="_Toc27379391"/>
      <w:bookmarkStart w:id="131" w:name="_Toc36019238"/>
      <w:bookmarkStart w:id="132" w:name="_Toc44865196"/>
      <w:bookmarkStart w:id="133" w:name="_Toc82528352"/>
      <w:r>
        <w:t>8.1.4</w:t>
      </w:r>
      <w:r>
        <w:tab/>
        <w:t>Permanent Failures</w:t>
      </w:r>
      <w:bookmarkEnd w:id="128"/>
      <w:bookmarkEnd w:id="129"/>
      <w:bookmarkEnd w:id="130"/>
      <w:bookmarkEnd w:id="131"/>
      <w:bookmarkEnd w:id="132"/>
      <w:bookmarkEnd w:id="133"/>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4" w:name="_Hlt7774576"/>
            <w:bookmarkEnd w:id="134"/>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lastRenderedPageBreak/>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rPr>
                <w:lang w:eastAsia="en-GB"/>
              </w:rPr>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rPr>
                <w:lang w:eastAsia="en-GB"/>
              </w:rPr>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rPr>
                <w:lang w:eastAsia="en-GB"/>
              </w:rPr>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rPr>
                <w:lang w:eastAsia="en-GB"/>
              </w:rPr>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E3130E" w14:paraId="7AFD4EF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06D4504" w14:textId="77777777" w:rsidR="00E3130E" w:rsidRDefault="00E3130E">
            <w:pPr>
              <w:pStyle w:val="TAC"/>
            </w:pPr>
            <w:r>
              <w:t>29.273 [20]</w:t>
            </w:r>
          </w:p>
        </w:tc>
      </w:tr>
      <w:tr w:rsidR="00E3130E" w14:paraId="276C3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C804C8" w14:textId="77777777" w:rsidR="00E3130E" w:rsidRDefault="00E3130E">
            <w:pPr>
              <w:spacing w:after="0"/>
              <w:rPr>
                <w:rFonts w:ascii="Arial" w:hAnsi="Arial"/>
                <w:sz w:val="18"/>
              </w:rPr>
            </w:pPr>
          </w:p>
        </w:tc>
      </w:tr>
      <w:tr w:rsidR="00E3130E" w14:paraId="0A4C973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EFA7AFA" w14:textId="77777777" w:rsidR="00E3130E" w:rsidRDefault="00E3130E">
            <w:pPr>
              <w:spacing w:after="0"/>
              <w:rPr>
                <w:rFonts w:ascii="Arial" w:hAnsi="Arial"/>
                <w:sz w:val="18"/>
              </w:rPr>
            </w:pPr>
          </w:p>
        </w:tc>
      </w:tr>
      <w:tr w:rsidR="00E3130E" w14:paraId="69D6623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F81E0" w14:textId="77777777" w:rsidR="00E3130E" w:rsidRDefault="00E3130E">
            <w:pPr>
              <w:spacing w:after="0"/>
              <w:rPr>
                <w:rFonts w:ascii="Arial" w:hAnsi="Arial"/>
                <w:sz w:val="18"/>
              </w:rPr>
            </w:pPr>
          </w:p>
        </w:tc>
      </w:tr>
      <w:tr w:rsidR="00E3130E" w14:paraId="0C4FF20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E1A26D1" w14:textId="77777777" w:rsidR="00E3130E" w:rsidRDefault="00E3130E">
            <w:pPr>
              <w:spacing w:after="0"/>
              <w:rPr>
                <w:rFonts w:ascii="Arial" w:hAnsi="Arial"/>
                <w:sz w:val="18"/>
              </w:rPr>
            </w:pPr>
          </w:p>
        </w:tc>
      </w:tr>
      <w:tr w:rsidR="00E3130E"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E3130E" w:rsidRDefault="00E3130E">
            <w:pPr>
              <w:pStyle w:val="TAN"/>
            </w:pPr>
            <w:r>
              <w:t>Note: The Experimental Result Codes from 5455 to 5469 are reserved for the TS 29.273.</w:t>
            </w:r>
          </w:p>
        </w:tc>
      </w:tr>
      <w:tr w:rsidR="00E3130E"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E3130E" w:rsidRDefault="00E3130E">
            <w:pPr>
              <w:pStyle w:val="TAC"/>
            </w:pPr>
            <w:r>
              <w:t>29.215 [22]</w:t>
            </w:r>
          </w:p>
        </w:tc>
      </w:tr>
      <w:tr w:rsidR="00E3130E"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E3130E" w:rsidRDefault="00E3130E">
            <w:pPr>
              <w:spacing w:after="0"/>
              <w:rPr>
                <w:rFonts w:ascii="Arial" w:hAnsi="Arial"/>
                <w:sz w:val="18"/>
              </w:rPr>
            </w:pPr>
          </w:p>
        </w:tc>
      </w:tr>
      <w:tr w:rsidR="00E3130E"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E3130E" w:rsidRDefault="00E3130E">
            <w:pPr>
              <w:pStyle w:val="TAC"/>
              <w:jc w:val="left"/>
            </w:pPr>
            <w:r>
              <w:t>Note: The Experimental Result Codes from 5472 to 5489 are reserved for the TS 29.215.</w:t>
            </w:r>
          </w:p>
        </w:tc>
      </w:tr>
      <w:tr w:rsidR="00E3130E"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E3130E" w:rsidRDefault="00E3130E">
            <w:pPr>
              <w:pStyle w:val="TAC"/>
            </w:pPr>
            <w:r>
              <w:t>29.173 [25]</w:t>
            </w:r>
          </w:p>
        </w:tc>
      </w:tr>
      <w:tr w:rsidR="00E3130E"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E3130E" w:rsidRDefault="00E3130E">
            <w:pPr>
              <w:pStyle w:val="TAN"/>
            </w:pPr>
            <w:r>
              <w:t>Note: The Experimental Result Codes from 5491 to 5509 are reserved for the TS 29.173.</w:t>
            </w:r>
          </w:p>
        </w:tc>
      </w:tr>
      <w:tr w:rsidR="00262280"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262280" w:rsidRDefault="00262280">
            <w:pPr>
              <w:pStyle w:val="TAC"/>
            </w:pPr>
            <w:r>
              <w:t>29.336 [28]</w:t>
            </w:r>
          </w:p>
        </w:tc>
      </w:tr>
      <w:tr w:rsidR="00262280"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262280" w:rsidRDefault="00262280">
            <w:pPr>
              <w:spacing w:after="0"/>
              <w:rPr>
                <w:rFonts w:ascii="Arial" w:hAnsi="Arial"/>
                <w:sz w:val="18"/>
              </w:rPr>
            </w:pPr>
          </w:p>
        </w:tc>
      </w:tr>
      <w:tr w:rsidR="00262280"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262280" w:rsidRDefault="00262280">
            <w:pPr>
              <w:spacing w:after="0"/>
              <w:rPr>
                <w:rFonts w:ascii="Arial" w:hAnsi="Arial"/>
                <w:sz w:val="18"/>
              </w:rPr>
            </w:pPr>
          </w:p>
        </w:tc>
      </w:tr>
      <w:tr w:rsidR="00262280"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262280" w:rsidRDefault="00262280">
            <w:pPr>
              <w:spacing w:after="0"/>
              <w:rPr>
                <w:rFonts w:ascii="Arial" w:hAnsi="Arial"/>
                <w:sz w:val="18"/>
              </w:rPr>
            </w:pPr>
          </w:p>
        </w:tc>
      </w:tr>
      <w:tr w:rsidR="00262280"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262280" w:rsidRDefault="00262280">
            <w:pPr>
              <w:spacing w:after="0"/>
              <w:rPr>
                <w:rFonts w:ascii="Arial" w:hAnsi="Arial"/>
                <w:sz w:val="18"/>
              </w:rPr>
            </w:pPr>
          </w:p>
        </w:tc>
      </w:tr>
      <w:tr w:rsidR="00262280"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262280" w:rsidRDefault="00262280">
            <w:pPr>
              <w:spacing w:after="0"/>
              <w:rPr>
                <w:rFonts w:ascii="Arial" w:hAnsi="Arial"/>
                <w:sz w:val="18"/>
              </w:rPr>
            </w:pPr>
          </w:p>
        </w:tc>
      </w:tr>
      <w:tr w:rsidR="00262280"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262280" w:rsidRDefault="00262280" w:rsidP="00262280">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262280" w:rsidRDefault="00262280" w:rsidP="00262280">
            <w:pPr>
              <w:spacing w:after="0"/>
              <w:rPr>
                <w:rFonts w:ascii="Arial" w:hAnsi="Arial"/>
                <w:sz w:val="18"/>
              </w:rPr>
            </w:pPr>
          </w:p>
        </w:tc>
      </w:tr>
      <w:tr w:rsidR="00E3130E"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E3130E" w:rsidRDefault="00E3130E">
            <w:pPr>
              <w:pStyle w:val="TAC"/>
            </w:pPr>
            <w:r>
              <w:t>29.337 [29]</w:t>
            </w:r>
          </w:p>
        </w:tc>
      </w:tr>
      <w:tr w:rsidR="00E3130E"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E3130E" w:rsidRDefault="00E3130E">
            <w:pPr>
              <w:spacing w:after="0"/>
              <w:rPr>
                <w:rFonts w:ascii="Arial" w:hAnsi="Arial"/>
                <w:sz w:val="18"/>
              </w:rPr>
            </w:pPr>
          </w:p>
        </w:tc>
      </w:tr>
      <w:tr w:rsidR="00E3130E"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E3130E" w:rsidRDefault="00E3130E">
            <w:pPr>
              <w:spacing w:after="0"/>
              <w:rPr>
                <w:rFonts w:ascii="Arial" w:hAnsi="Arial"/>
                <w:sz w:val="18"/>
              </w:rPr>
            </w:pPr>
          </w:p>
        </w:tc>
      </w:tr>
      <w:tr w:rsidR="00E3130E"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E3130E" w:rsidRDefault="00E3130E">
            <w:pPr>
              <w:spacing w:after="0"/>
              <w:rPr>
                <w:rFonts w:ascii="Arial" w:hAnsi="Arial"/>
                <w:sz w:val="18"/>
              </w:rPr>
            </w:pPr>
          </w:p>
        </w:tc>
      </w:tr>
      <w:tr w:rsidR="00E3130E"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E3130E" w:rsidRDefault="00E3130E">
            <w:pPr>
              <w:spacing w:after="0"/>
              <w:rPr>
                <w:rFonts w:ascii="Arial" w:hAnsi="Arial"/>
                <w:sz w:val="18"/>
              </w:rPr>
            </w:pPr>
          </w:p>
        </w:tc>
      </w:tr>
      <w:tr w:rsidR="00E3130E"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E3130E" w:rsidRDefault="00E3130E">
            <w:pPr>
              <w:spacing w:after="0"/>
              <w:rPr>
                <w:rFonts w:ascii="Arial" w:hAnsi="Arial"/>
                <w:sz w:val="18"/>
              </w:rPr>
            </w:pPr>
          </w:p>
        </w:tc>
      </w:tr>
      <w:tr w:rsidR="00E3130E"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E3130E" w:rsidRDefault="00E3130E">
            <w:pPr>
              <w:pStyle w:val="TAN"/>
            </w:pPr>
            <w:r>
              <w:t>Note: The Experimental Result Codes from 5536 to 5549 are reserved for the TS 29.337.</w:t>
            </w:r>
          </w:p>
        </w:tc>
      </w:tr>
      <w:tr w:rsidR="00E3130E"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E3130E" w:rsidRDefault="00E3130E">
            <w:pPr>
              <w:pStyle w:val="TAC"/>
            </w:pPr>
            <w:r>
              <w:t>29.338 [30]</w:t>
            </w:r>
          </w:p>
        </w:tc>
      </w:tr>
      <w:tr w:rsidR="00E3130E"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E3130E" w:rsidRDefault="00E3130E">
            <w:pPr>
              <w:spacing w:after="0"/>
              <w:rPr>
                <w:rFonts w:ascii="Arial" w:hAnsi="Arial"/>
                <w:sz w:val="18"/>
              </w:rPr>
            </w:pPr>
          </w:p>
        </w:tc>
      </w:tr>
      <w:tr w:rsidR="00E3130E"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E3130E" w:rsidRDefault="00E3130E">
            <w:pPr>
              <w:spacing w:after="0"/>
              <w:rPr>
                <w:rFonts w:ascii="Arial" w:hAnsi="Arial"/>
                <w:sz w:val="18"/>
              </w:rPr>
            </w:pPr>
          </w:p>
        </w:tc>
      </w:tr>
      <w:tr w:rsidR="00E3130E"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E3130E" w:rsidRDefault="00E3130E">
            <w:pPr>
              <w:spacing w:after="0"/>
              <w:rPr>
                <w:rFonts w:ascii="Arial" w:hAnsi="Arial"/>
                <w:sz w:val="18"/>
              </w:rPr>
            </w:pPr>
          </w:p>
        </w:tc>
      </w:tr>
      <w:tr w:rsidR="00E3130E"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E3130E" w:rsidRDefault="00E3130E">
            <w:pPr>
              <w:spacing w:after="0"/>
              <w:rPr>
                <w:rFonts w:ascii="Arial" w:hAnsi="Arial"/>
                <w:sz w:val="18"/>
              </w:rPr>
            </w:pPr>
          </w:p>
        </w:tc>
      </w:tr>
      <w:tr w:rsidR="00E3130E"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E3130E" w:rsidRDefault="00E3130E">
            <w:pPr>
              <w:spacing w:after="0"/>
              <w:rPr>
                <w:rFonts w:ascii="Arial" w:hAnsi="Arial"/>
                <w:sz w:val="18"/>
              </w:rPr>
            </w:pPr>
          </w:p>
        </w:tc>
      </w:tr>
      <w:tr w:rsidR="00E3130E"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E3130E" w:rsidRDefault="00E3130E">
            <w:pPr>
              <w:spacing w:after="0"/>
              <w:rPr>
                <w:rFonts w:ascii="Arial" w:hAnsi="Arial"/>
                <w:sz w:val="18"/>
              </w:rPr>
            </w:pPr>
          </w:p>
        </w:tc>
      </w:tr>
      <w:tr w:rsidR="00E3130E"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E3130E" w:rsidRDefault="00E3130E">
            <w:pPr>
              <w:spacing w:after="0"/>
              <w:rPr>
                <w:rFonts w:ascii="Arial" w:hAnsi="Arial"/>
                <w:sz w:val="18"/>
              </w:rPr>
            </w:pPr>
          </w:p>
        </w:tc>
      </w:tr>
      <w:tr w:rsidR="00E3130E"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E3130E" w:rsidRDefault="00E3130E">
            <w:pPr>
              <w:spacing w:after="0"/>
              <w:rPr>
                <w:rFonts w:ascii="Arial" w:hAnsi="Arial"/>
                <w:sz w:val="18"/>
              </w:rPr>
            </w:pPr>
          </w:p>
        </w:tc>
      </w:tr>
      <w:tr w:rsidR="00E3130E"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E3130E" w:rsidRDefault="00E3130E">
            <w:pPr>
              <w:pStyle w:val="TAN"/>
            </w:pPr>
            <w:r>
              <w:t>Note: The Experimental Result Codes from 5559 to 5569 are reserved for the TS 29.338.</w:t>
            </w:r>
          </w:p>
        </w:tc>
      </w:tr>
      <w:tr w:rsidR="00E3130E"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E3130E" w:rsidRDefault="00E3130E">
            <w:pPr>
              <w:pStyle w:val="TAC"/>
            </w:pPr>
            <w:r>
              <w:t>29.219 [26]</w:t>
            </w:r>
          </w:p>
        </w:tc>
      </w:tr>
      <w:tr w:rsidR="00E3130E"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E3130E" w:rsidRDefault="00E3130E">
            <w:pPr>
              <w:pStyle w:val="TAC"/>
            </w:pPr>
            <w:r>
              <w:t>Note: The Experimental Result Codes from 5571 to 5589 are reserved for the TS 29.219.</w:t>
            </w:r>
          </w:p>
        </w:tc>
      </w:tr>
      <w:tr w:rsidR="00E3130E"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E3130E" w:rsidRDefault="00E3130E">
            <w:pPr>
              <w:pStyle w:val="TAC"/>
              <w:jc w:val="left"/>
              <w:rPr>
                <w:lang w:eastAsia="en-GB"/>
              </w:rPr>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E3130E" w:rsidRDefault="00E3130E">
            <w:pPr>
              <w:pStyle w:val="TAC"/>
            </w:pPr>
            <w:r>
              <w:t>29.343 [32]</w:t>
            </w:r>
          </w:p>
        </w:tc>
      </w:tr>
      <w:tr w:rsidR="00E3130E"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E3130E" w:rsidRDefault="00E3130E">
            <w:pPr>
              <w:pStyle w:val="TAC"/>
              <w:jc w:val="left"/>
              <w:rPr>
                <w:lang w:eastAsia="en-GB"/>
              </w:rPr>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E3130E" w:rsidRDefault="00E3130E">
            <w:pPr>
              <w:spacing w:after="0"/>
              <w:rPr>
                <w:rFonts w:ascii="Arial" w:hAnsi="Arial"/>
                <w:sz w:val="18"/>
              </w:rPr>
            </w:pPr>
          </w:p>
        </w:tc>
      </w:tr>
      <w:tr w:rsidR="00E3130E"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E3130E" w:rsidRDefault="00E3130E" w:rsidP="00E3130E">
            <w:pPr>
              <w:pStyle w:val="TAC"/>
              <w:rPr>
                <w:lang w:eastAsia="en-GB"/>
              </w:rPr>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E3130E" w:rsidRDefault="00E3130E">
            <w:pPr>
              <w:spacing w:after="0"/>
              <w:rPr>
                <w:rFonts w:ascii="Arial" w:hAnsi="Arial"/>
                <w:sz w:val="18"/>
              </w:rPr>
            </w:pPr>
          </w:p>
        </w:tc>
      </w:tr>
      <w:tr w:rsidR="00E3130E"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E3130E" w:rsidRDefault="00E3130E" w:rsidP="00E3130E">
            <w:pPr>
              <w:pStyle w:val="TAC"/>
              <w:rPr>
                <w:lang w:eastAsia="en-GB"/>
              </w:rPr>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E3130E" w:rsidRDefault="00E3130E">
            <w:pPr>
              <w:spacing w:after="0"/>
              <w:rPr>
                <w:rFonts w:ascii="Arial" w:hAnsi="Arial"/>
                <w:sz w:val="18"/>
              </w:rPr>
            </w:pPr>
          </w:p>
        </w:tc>
      </w:tr>
      <w:tr w:rsidR="00E3130E"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E3130E" w:rsidRDefault="00E3130E">
            <w:pPr>
              <w:spacing w:after="0"/>
              <w:rPr>
                <w:rFonts w:ascii="Arial" w:hAnsi="Arial"/>
                <w:sz w:val="18"/>
              </w:rPr>
            </w:pPr>
          </w:p>
        </w:tc>
      </w:tr>
      <w:tr w:rsidR="00E3130E"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E3130E" w:rsidRDefault="00E3130E">
            <w:pPr>
              <w:spacing w:after="0"/>
              <w:rPr>
                <w:rFonts w:ascii="Arial" w:hAnsi="Arial"/>
                <w:sz w:val="18"/>
              </w:rPr>
            </w:pPr>
          </w:p>
        </w:tc>
      </w:tr>
      <w:tr w:rsidR="00E3130E"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E3130E" w:rsidRDefault="00E3130E">
            <w:pPr>
              <w:spacing w:after="0"/>
              <w:rPr>
                <w:rFonts w:ascii="Arial" w:hAnsi="Arial"/>
                <w:sz w:val="18"/>
              </w:rPr>
            </w:pPr>
          </w:p>
        </w:tc>
      </w:tr>
      <w:tr w:rsidR="00E3130E"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E3130E" w:rsidRDefault="00E3130E">
            <w:pPr>
              <w:pStyle w:val="TAC"/>
              <w:rPr>
                <w:lang w:eastAsia="zh-CN"/>
              </w:rPr>
            </w:pPr>
            <w:r>
              <w:rPr>
                <w:rFonts w:eastAsia="Batang"/>
                <w:lang w:eastAsia="ko-KR"/>
              </w:rPr>
              <w:lastRenderedPageBreak/>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E3130E" w:rsidRDefault="00E3130E">
            <w:pPr>
              <w:spacing w:after="0"/>
              <w:rPr>
                <w:rFonts w:ascii="Arial" w:hAnsi="Arial"/>
                <w:sz w:val="18"/>
              </w:rPr>
            </w:pPr>
          </w:p>
        </w:tc>
      </w:tr>
      <w:tr w:rsidR="00E3130E"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E3130E" w:rsidRDefault="00E3130E">
            <w:pPr>
              <w:spacing w:after="0"/>
              <w:rPr>
                <w:rFonts w:ascii="Arial" w:hAnsi="Arial"/>
                <w:sz w:val="18"/>
              </w:rPr>
            </w:pPr>
          </w:p>
        </w:tc>
      </w:tr>
      <w:tr w:rsidR="00E3130E"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E3130E" w:rsidRDefault="00E3130E">
            <w:pPr>
              <w:spacing w:after="0"/>
              <w:rPr>
                <w:rFonts w:ascii="Arial" w:hAnsi="Arial"/>
                <w:sz w:val="18"/>
              </w:rPr>
            </w:pPr>
          </w:p>
        </w:tc>
      </w:tr>
      <w:tr w:rsidR="00E3130E"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E3130E" w:rsidRDefault="00E3130E">
            <w:pPr>
              <w:spacing w:after="0"/>
              <w:rPr>
                <w:rFonts w:ascii="Arial" w:hAnsi="Arial"/>
                <w:sz w:val="18"/>
              </w:rPr>
            </w:pPr>
          </w:p>
        </w:tc>
      </w:tr>
      <w:tr w:rsidR="00E3130E"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E3130E" w:rsidRDefault="00E3130E">
            <w:pPr>
              <w:spacing w:after="0"/>
              <w:rPr>
                <w:rFonts w:ascii="Arial" w:hAnsi="Arial"/>
                <w:sz w:val="18"/>
              </w:rPr>
            </w:pPr>
          </w:p>
        </w:tc>
      </w:tr>
      <w:tr w:rsidR="00E3130E"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E3130E" w:rsidRDefault="00E3130E">
            <w:pPr>
              <w:spacing w:after="0"/>
              <w:rPr>
                <w:rFonts w:ascii="Arial" w:hAnsi="Arial"/>
                <w:sz w:val="18"/>
              </w:rPr>
            </w:pPr>
          </w:p>
        </w:tc>
      </w:tr>
      <w:tr w:rsidR="00E3130E"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E3130E" w:rsidRDefault="00E3130E">
            <w:pPr>
              <w:pStyle w:val="TAC"/>
              <w:jc w:val="left"/>
            </w:pPr>
            <w:r>
              <w:t>Note: The Experimental Result Codes from 5</w:t>
            </w:r>
            <w:r>
              <w:rPr>
                <w:lang w:eastAsia="zh-CN"/>
              </w:rPr>
              <w:t>603</w:t>
            </w:r>
            <w:r>
              <w:t xml:space="preserve"> to 5609 are reserved for the TS 29.343.</w:t>
            </w:r>
          </w:p>
        </w:tc>
      </w:tr>
      <w:tr w:rsidR="00E3130E"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E3130E" w:rsidRDefault="00E3130E">
            <w:pPr>
              <w:pStyle w:val="TAC"/>
              <w:jc w:val="left"/>
              <w:rPr>
                <w:lang w:eastAsia="en-GB"/>
              </w:rPr>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E3130E" w:rsidRDefault="00E3130E">
            <w:pPr>
              <w:pStyle w:val="TAC"/>
            </w:pPr>
            <w:r>
              <w:t>29.344 [33]</w:t>
            </w:r>
          </w:p>
        </w:tc>
      </w:tr>
      <w:tr w:rsidR="00E3130E"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E3130E" w:rsidRDefault="00E3130E">
            <w:pPr>
              <w:pStyle w:val="TAC"/>
              <w:jc w:val="left"/>
              <w:rPr>
                <w:lang w:eastAsia="en-GB"/>
              </w:rPr>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E3130E" w:rsidRDefault="00E3130E">
            <w:pPr>
              <w:spacing w:after="0"/>
              <w:rPr>
                <w:rFonts w:ascii="Arial" w:hAnsi="Arial"/>
                <w:sz w:val="18"/>
              </w:rPr>
            </w:pPr>
          </w:p>
        </w:tc>
      </w:tr>
      <w:tr w:rsidR="00E3130E"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E3130E" w:rsidRDefault="00E3130E" w:rsidP="00E3130E">
            <w:pPr>
              <w:pStyle w:val="TAC"/>
              <w:rPr>
                <w:lang w:eastAsia="en-GB"/>
              </w:rPr>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E3130E" w:rsidRDefault="00E3130E">
            <w:pPr>
              <w:spacing w:after="0"/>
              <w:rPr>
                <w:rFonts w:ascii="Arial" w:hAnsi="Arial"/>
                <w:sz w:val="18"/>
              </w:rPr>
            </w:pPr>
          </w:p>
        </w:tc>
      </w:tr>
      <w:tr w:rsidR="00E3130E"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E3130E" w:rsidRDefault="00E3130E">
            <w:pPr>
              <w:pStyle w:val="TAC"/>
              <w:jc w:val="left"/>
            </w:pPr>
            <w:r>
              <w:t>Note: The Experimental Result Codes from 5613 to 5629 are reserved for the TS 29.344.</w:t>
            </w:r>
          </w:p>
        </w:tc>
      </w:tr>
      <w:tr w:rsidR="00E3130E"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E3130E" w:rsidRDefault="00E3130E">
            <w:pPr>
              <w:pStyle w:val="TAC"/>
            </w:pPr>
            <w:r>
              <w:t>29.345 [34]</w:t>
            </w:r>
          </w:p>
        </w:tc>
      </w:tr>
      <w:tr w:rsidR="00E3130E"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E3130E" w:rsidRDefault="00E3130E">
            <w:pPr>
              <w:spacing w:after="0"/>
              <w:rPr>
                <w:rFonts w:ascii="Arial" w:hAnsi="Arial"/>
                <w:sz w:val="18"/>
              </w:rPr>
            </w:pPr>
          </w:p>
        </w:tc>
      </w:tr>
      <w:tr w:rsidR="00E3130E"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E3130E" w:rsidRDefault="00E3130E">
            <w:pPr>
              <w:spacing w:after="0"/>
              <w:rPr>
                <w:rFonts w:ascii="Arial" w:hAnsi="Arial"/>
                <w:sz w:val="18"/>
              </w:rPr>
            </w:pPr>
          </w:p>
        </w:tc>
      </w:tr>
      <w:tr w:rsidR="00E3130E"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E3130E" w:rsidRDefault="00E3130E">
            <w:pPr>
              <w:spacing w:after="0"/>
              <w:rPr>
                <w:rFonts w:ascii="Arial" w:hAnsi="Arial"/>
                <w:sz w:val="18"/>
              </w:rPr>
            </w:pPr>
          </w:p>
        </w:tc>
      </w:tr>
      <w:tr w:rsidR="00E3130E"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E3130E" w:rsidRDefault="00E3130E">
            <w:pPr>
              <w:spacing w:after="0"/>
              <w:rPr>
                <w:rFonts w:ascii="Arial" w:hAnsi="Arial"/>
                <w:sz w:val="18"/>
              </w:rPr>
            </w:pPr>
          </w:p>
        </w:tc>
      </w:tr>
      <w:tr w:rsidR="00E3130E"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E3130E" w:rsidRDefault="00E3130E">
            <w:pPr>
              <w:spacing w:after="0"/>
              <w:rPr>
                <w:rFonts w:ascii="Arial" w:hAnsi="Arial"/>
                <w:sz w:val="18"/>
              </w:rPr>
            </w:pPr>
          </w:p>
        </w:tc>
      </w:tr>
      <w:tr w:rsidR="00E3130E"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E3130E" w:rsidRDefault="00E3130E">
            <w:pPr>
              <w:spacing w:after="0"/>
              <w:rPr>
                <w:rFonts w:ascii="Arial" w:hAnsi="Arial"/>
                <w:sz w:val="18"/>
              </w:rPr>
            </w:pPr>
          </w:p>
        </w:tc>
      </w:tr>
      <w:tr w:rsidR="00E3130E"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E3130E" w:rsidRDefault="00E3130E">
            <w:pPr>
              <w:spacing w:after="0"/>
              <w:rPr>
                <w:rFonts w:ascii="Arial" w:hAnsi="Arial"/>
                <w:sz w:val="18"/>
              </w:rPr>
            </w:pPr>
          </w:p>
        </w:tc>
      </w:tr>
      <w:tr w:rsidR="00E3130E"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E3130E" w:rsidRDefault="00E3130E">
            <w:pPr>
              <w:spacing w:after="0"/>
              <w:rPr>
                <w:rFonts w:ascii="Arial" w:hAnsi="Arial"/>
                <w:sz w:val="18"/>
              </w:rPr>
            </w:pPr>
          </w:p>
        </w:tc>
      </w:tr>
      <w:tr w:rsidR="00E3130E"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E3130E" w:rsidRDefault="00E3130E">
            <w:pPr>
              <w:spacing w:after="0"/>
              <w:rPr>
                <w:rFonts w:ascii="Arial" w:hAnsi="Arial"/>
                <w:sz w:val="18"/>
              </w:rPr>
            </w:pPr>
          </w:p>
        </w:tc>
      </w:tr>
      <w:tr w:rsidR="00E3130E"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E3130E" w:rsidRDefault="00E3130E">
            <w:pPr>
              <w:spacing w:after="0"/>
              <w:rPr>
                <w:rFonts w:ascii="Arial" w:hAnsi="Arial"/>
                <w:sz w:val="18"/>
              </w:rPr>
            </w:pPr>
          </w:p>
        </w:tc>
      </w:tr>
      <w:tr w:rsidR="00E3130E"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E3130E" w:rsidRDefault="00E3130E">
            <w:pPr>
              <w:spacing w:after="0"/>
              <w:rPr>
                <w:rFonts w:ascii="Arial" w:hAnsi="Arial"/>
                <w:sz w:val="18"/>
              </w:rPr>
            </w:pPr>
          </w:p>
        </w:tc>
      </w:tr>
      <w:tr w:rsidR="00E3130E"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E3130E" w:rsidRDefault="00E3130E">
            <w:pPr>
              <w:pStyle w:val="TAL"/>
            </w:pPr>
            <w:r>
              <w:t>Note: The Experimental Result Codes from 5642 to 5649 are reserved for the TS 29.345.</w:t>
            </w:r>
          </w:p>
        </w:tc>
      </w:tr>
      <w:tr w:rsidR="00E3130E"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E3130E" w:rsidRDefault="00E3130E">
            <w:pPr>
              <w:pStyle w:val="TAC"/>
            </w:pPr>
            <w:r>
              <w:t>29.128 [36]</w:t>
            </w:r>
          </w:p>
        </w:tc>
      </w:tr>
      <w:tr w:rsidR="00E3130E"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E3130E" w:rsidRDefault="00E3130E">
            <w:pPr>
              <w:pStyle w:val="TAL"/>
              <w:rPr>
                <w:lang w:val="en-US" w:eastAsia="en-GB"/>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E3130E" w:rsidRDefault="00E3130E">
            <w:pPr>
              <w:spacing w:after="0"/>
              <w:rPr>
                <w:rFonts w:ascii="Arial" w:hAnsi="Arial"/>
                <w:sz w:val="18"/>
              </w:rPr>
            </w:pPr>
          </w:p>
        </w:tc>
      </w:tr>
      <w:tr w:rsidR="00E3130E"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E3130E" w:rsidRDefault="00E3130E">
            <w:pPr>
              <w:spacing w:after="0"/>
              <w:rPr>
                <w:rFonts w:ascii="Arial" w:hAnsi="Arial"/>
                <w:sz w:val="18"/>
              </w:rPr>
            </w:pPr>
          </w:p>
        </w:tc>
      </w:tr>
      <w:tr w:rsidR="00E3130E"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E3130E" w:rsidRDefault="00E3130E">
            <w:pPr>
              <w:spacing w:after="0"/>
              <w:rPr>
                <w:rFonts w:ascii="Arial" w:hAnsi="Arial"/>
                <w:sz w:val="18"/>
              </w:rPr>
            </w:pPr>
          </w:p>
        </w:tc>
      </w:tr>
      <w:tr w:rsidR="00E3130E"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E3130E" w:rsidRDefault="00E3130E">
            <w:pPr>
              <w:pStyle w:val="TAL"/>
            </w:pPr>
            <w:r>
              <w:t>Note: The Experimental Result Codes from 5654 to 5669 are reserved for the TS 29.128.</w:t>
            </w:r>
          </w:p>
        </w:tc>
      </w:tr>
      <w:tr w:rsidR="00E3130E"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E3130E" w:rsidRDefault="00E3130E">
            <w:pPr>
              <w:pStyle w:val="TAC"/>
            </w:pPr>
            <w:r>
              <w:t>29.283 [39]</w:t>
            </w:r>
          </w:p>
        </w:tc>
      </w:tr>
      <w:tr w:rsidR="00E3130E"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E3130E" w:rsidRDefault="00E3130E">
            <w:pPr>
              <w:spacing w:after="0"/>
              <w:rPr>
                <w:rFonts w:ascii="Arial" w:hAnsi="Arial"/>
                <w:sz w:val="18"/>
              </w:rPr>
            </w:pPr>
          </w:p>
        </w:tc>
      </w:tr>
      <w:tr w:rsidR="00E3130E"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E3130E" w:rsidRDefault="00E3130E">
            <w:pPr>
              <w:pStyle w:val="TAN"/>
            </w:pPr>
            <w:r>
              <w:t>Note: The Experimental Result Codes from 5672 to 5689 are reserved for the TS 29.128.</w:t>
            </w:r>
          </w:p>
        </w:tc>
      </w:tr>
      <w:tr w:rsidR="00E3130E"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E3130E" w:rsidRDefault="00E3130E">
            <w:pPr>
              <w:pStyle w:val="TAC"/>
            </w:pPr>
            <w:r>
              <w:rPr>
                <w:lang w:eastAsia="zh-CN"/>
              </w:rPr>
              <w:t>29.388 [40]</w:t>
            </w:r>
          </w:p>
        </w:tc>
      </w:tr>
      <w:tr w:rsidR="00E3130E"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E3130E" w:rsidRDefault="00E3130E">
            <w:pPr>
              <w:spacing w:after="0"/>
              <w:rPr>
                <w:rFonts w:ascii="Arial" w:hAnsi="Arial"/>
                <w:sz w:val="18"/>
              </w:rPr>
            </w:pPr>
          </w:p>
        </w:tc>
      </w:tr>
      <w:tr w:rsidR="00E3130E"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E3130E">
      <w:pPr>
        <w:pStyle w:val="Heading8"/>
      </w:pPr>
      <w:r>
        <w:br w:type="page"/>
      </w:r>
      <w:bookmarkStart w:id="135" w:name="_Toc19718284"/>
      <w:bookmarkStart w:id="136" w:name="_Toc27377359"/>
      <w:bookmarkStart w:id="137" w:name="_Toc27379392"/>
      <w:bookmarkStart w:id="138" w:name="_Toc36019239"/>
      <w:bookmarkStart w:id="139" w:name="_Toc44865197"/>
      <w:bookmarkStart w:id="140" w:name="_Toc82528353"/>
      <w:r>
        <w:lastRenderedPageBreak/>
        <w:t>Annex A (informative):</w:t>
      </w:r>
      <w:r>
        <w:br/>
        <w:t>Assignment of the Diameter codes and identifiers in 3GPP</w:t>
      </w:r>
      <w:bookmarkEnd w:id="135"/>
      <w:bookmarkEnd w:id="136"/>
      <w:bookmarkEnd w:id="137"/>
      <w:bookmarkEnd w:id="138"/>
      <w:bookmarkEnd w:id="139"/>
      <w:bookmarkEnd w:id="140"/>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E3130E">
      <w:pPr>
        <w:pStyle w:val="Heading1"/>
      </w:pPr>
      <w:bookmarkStart w:id="141" w:name="_Toc19718285"/>
      <w:bookmarkStart w:id="142" w:name="_Toc27377360"/>
      <w:bookmarkStart w:id="143" w:name="_Toc27379393"/>
      <w:bookmarkStart w:id="144" w:name="_Toc36019240"/>
      <w:bookmarkStart w:id="145" w:name="_Toc44865198"/>
      <w:bookmarkStart w:id="146" w:name="_Toc82528354"/>
      <w:r>
        <w:t>A.1</w:t>
      </w:r>
      <w:r>
        <w:tab/>
        <w:t>Application identifiers</w:t>
      </w:r>
      <w:bookmarkEnd w:id="141"/>
      <w:bookmarkEnd w:id="142"/>
      <w:bookmarkEnd w:id="143"/>
      <w:bookmarkEnd w:id="144"/>
      <w:bookmarkEnd w:id="145"/>
      <w:bookmarkEnd w:id="146"/>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E3130E">
      <w:pPr>
        <w:pStyle w:val="Heading1"/>
      </w:pPr>
      <w:bookmarkStart w:id="147" w:name="_Toc19718286"/>
      <w:bookmarkStart w:id="148" w:name="_Toc27377361"/>
      <w:bookmarkStart w:id="149" w:name="_Toc27379394"/>
      <w:bookmarkStart w:id="150" w:name="_Toc36019241"/>
      <w:bookmarkStart w:id="151" w:name="_Toc44865199"/>
      <w:bookmarkStart w:id="152" w:name="_Toc82528355"/>
      <w:r>
        <w:t>A.2</w:t>
      </w:r>
      <w:r>
        <w:tab/>
        <w:t>Command codes</w:t>
      </w:r>
      <w:bookmarkEnd w:id="147"/>
      <w:bookmarkEnd w:id="148"/>
      <w:bookmarkEnd w:id="149"/>
      <w:bookmarkEnd w:id="150"/>
      <w:bookmarkEnd w:id="151"/>
      <w:bookmarkEnd w:id="152"/>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E3130E">
      <w:pPr>
        <w:pStyle w:val="Heading1"/>
      </w:pPr>
      <w:bookmarkStart w:id="153" w:name="_Toc19718287"/>
      <w:bookmarkStart w:id="154" w:name="_Toc27377362"/>
      <w:bookmarkStart w:id="155" w:name="_Toc27379395"/>
      <w:bookmarkStart w:id="156" w:name="_Toc36019242"/>
      <w:bookmarkStart w:id="157" w:name="_Toc44865200"/>
      <w:bookmarkStart w:id="158" w:name="_Toc82528356"/>
      <w:r>
        <w:t>A.3</w:t>
      </w:r>
      <w:r>
        <w:tab/>
        <w:t>AVP codes</w:t>
      </w:r>
      <w:bookmarkEnd w:id="153"/>
      <w:bookmarkEnd w:id="154"/>
      <w:bookmarkEnd w:id="155"/>
      <w:bookmarkEnd w:id="156"/>
      <w:bookmarkEnd w:id="157"/>
      <w:bookmarkEnd w:id="158"/>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E3130E">
      <w:pPr>
        <w:pStyle w:val="Heading1"/>
      </w:pPr>
      <w:bookmarkStart w:id="159" w:name="_Toc19718288"/>
      <w:bookmarkStart w:id="160" w:name="_Toc27377363"/>
      <w:bookmarkStart w:id="161" w:name="_Toc27379396"/>
      <w:bookmarkStart w:id="162" w:name="_Toc36019243"/>
      <w:bookmarkStart w:id="163" w:name="_Toc44865201"/>
      <w:bookmarkStart w:id="164" w:name="_Toc82528357"/>
      <w:r>
        <w:t>A.4</w:t>
      </w:r>
      <w:r>
        <w:tab/>
        <w:t>Result codes</w:t>
      </w:r>
      <w:bookmarkEnd w:id="159"/>
      <w:bookmarkEnd w:id="160"/>
      <w:bookmarkEnd w:id="161"/>
      <w:bookmarkEnd w:id="162"/>
      <w:bookmarkEnd w:id="163"/>
      <w:bookmarkEnd w:id="164"/>
    </w:p>
    <w:p w14:paraId="7A914F6B" w14:textId="77777777"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E3130E">
      <w:pPr>
        <w:pStyle w:val="Heading8"/>
      </w:pPr>
      <w:r>
        <w:br w:type="page"/>
      </w:r>
      <w:bookmarkStart w:id="165" w:name="_Toc19718289"/>
      <w:bookmarkStart w:id="166" w:name="_Toc27377364"/>
      <w:bookmarkStart w:id="167" w:name="_Toc27379397"/>
      <w:bookmarkStart w:id="168" w:name="_Toc36019244"/>
      <w:bookmarkStart w:id="169" w:name="_Toc44865202"/>
      <w:bookmarkStart w:id="170" w:name="_Toc82528358"/>
      <w:bookmarkStart w:id="171" w:name="historyclause"/>
      <w:r>
        <w:lastRenderedPageBreak/>
        <w:t>Annex B (informative):</w:t>
      </w:r>
      <w:r>
        <w:br/>
        <w:t>Change history</w:t>
      </w:r>
      <w:bookmarkEnd w:id="165"/>
      <w:bookmarkEnd w:id="166"/>
      <w:bookmarkEnd w:id="167"/>
      <w:bookmarkEnd w:id="168"/>
      <w:bookmarkEnd w:id="169"/>
      <w:bookmarkEnd w:id="170"/>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1"/>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 xml:space="preserve">Allocation of </w:t>
            </w:r>
            <w:smartTag w:uri="urn:schemas-microsoft-com:office:smarttags" w:element="place">
              <w:smartTag w:uri="urn:schemas-microsoft-com:office:smarttags" w:element="PlaceName">
                <w:r>
                  <w:rPr>
                    <w:rFonts w:ascii="Arial" w:hAnsi="Arial"/>
                    <w:snapToGrid w:val="0"/>
                    <w:color w:val="000000"/>
                    <w:sz w:val="16"/>
                  </w:rPr>
                  <w:t>Success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Result</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Code</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Range</w:t>
                </w:r>
              </w:smartTag>
            </w:smartTag>
            <w:r>
              <w:rPr>
                <w:rFonts w:ascii="Arial" w:hAnsi="Arial"/>
                <w:snapToGrid w:val="0"/>
                <w:color w:val="000000"/>
                <w:sz w:val="16"/>
              </w:rPr>
              <w:t xml:space="preserv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EPS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Subcsriber</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State</w:t>
                </w:r>
              </w:smartTag>
            </w:smartTag>
            <w:r>
              <w:rPr>
                <w:rFonts w:ascii="Arial" w:hAnsi="Arial"/>
                <w:snapToGrid w:val="0"/>
                <w:color w:val="000000"/>
                <w:sz w:val="16"/>
              </w:rPr>
              <w:t xml:space="preserv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Application</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Port</w:t>
                </w:r>
              </w:smartTag>
            </w:smartTag>
            <w:r>
              <w:rPr>
                <w:rFonts w:ascii="Arial" w:hAnsi="Arial"/>
                <w:snapToGrid w:val="0"/>
                <w:color w:val="000000"/>
                <w:sz w:val="16"/>
              </w:rPr>
              <w:t xml:space="preserve">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 xml:space="preserve">Protocol enhancements for the support of device replace </w:t>
            </w:r>
            <w:r>
              <w:rPr>
                <w:rFonts w:ascii="Arial" w:hAnsi="Arial"/>
                <w:snapToGrid w:val="0"/>
                <w:color w:val="000000"/>
                <w:sz w:val="16"/>
              </w:rPr>
              <w:lastRenderedPageBreak/>
              <w:t>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lastRenderedPageBreak/>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bl>
    <w:p w14:paraId="6700EA62" w14:textId="77777777"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8ED57" w14:textId="77777777" w:rsidR="002B3806" w:rsidRDefault="002B3806">
      <w:r>
        <w:separator/>
      </w:r>
    </w:p>
  </w:endnote>
  <w:endnote w:type="continuationSeparator" w:id="0">
    <w:p w14:paraId="783D8097" w14:textId="77777777" w:rsidR="002B3806" w:rsidRDefault="002B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E0700" w14:textId="77777777" w:rsidR="0045377A" w:rsidRDefault="004537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C7077" w14:textId="77777777" w:rsidR="002B3806" w:rsidRDefault="002B3806">
      <w:r>
        <w:separator/>
      </w:r>
    </w:p>
  </w:footnote>
  <w:footnote w:type="continuationSeparator" w:id="0">
    <w:p w14:paraId="0C17F7E2" w14:textId="77777777" w:rsidR="002B3806" w:rsidRDefault="002B3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B9C45" w14:textId="160FDACB"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FF0">
      <w:rPr>
        <w:rFonts w:ascii="Arial" w:hAnsi="Arial" w:cs="Arial"/>
        <w:b/>
        <w:noProof/>
        <w:sz w:val="18"/>
        <w:szCs w:val="18"/>
      </w:rPr>
      <w:t>3GPP TS 29.230 V17.0.0 (2021-09)</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0FB46DC0"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FF0">
      <w:rPr>
        <w:rFonts w:ascii="Arial" w:hAnsi="Arial" w:cs="Arial"/>
        <w:b/>
        <w:noProof/>
        <w:sz w:val="18"/>
        <w:szCs w:val="18"/>
      </w:rPr>
      <w:t>Release 17</w:t>
    </w:r>
    <w:r>
      <w:rPr>
        <w:rFonts w:ascii="Arial" w:hAnsi="Arial" w:cs="Arial"/>
        <w:b/>
        <w:sz w:val="18"/>
        <w:szCs w:val="18"/>
      </w:rPr>
      <w:fldChar w:fldCharType="end"/>
    </w:r>
  </w:p>
  <w:p w14:paraId="25FAEEDA" w14:textId="77777777" w:rsidR="0045377A" w:rsidRDefault="00453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2"/>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5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06CC"/>
    <w:rsid w:val="002347A2"/>
    <w:rsid w:val="00262280"/>
    <w:rsid w:val="002675F0"/>
    <w:rsid w:val="002B3806"/>
    <w:rsid w:val="002B43BB"/>
    <w:rsid w:val="002B6339"/>
    <w:rsid w:val="002E00EE"/>
    <w:rsid w:val="0031637B"/>
    <w:rsid w:val="003172DC"/>
    <w:rsid w:val="0035462D"/>
    <w:rsid w:val="0036652C"/>
    <w:rsid w:val="003765B8"/>
    <w:rsid w:val="003A7526"/>
    <w:rsid w:val="003C3971"/>
    <w:rsid w:val="00423334"/>
    <w:rsid w:val="004345EC"/>
    <w:rsid w:val="0044012E"/>
    <w:rsid w:val="0045377A"/>
    <w:rsid w:val="00465515"/>
    <w:rsid w:val="00465FF0"/>
    <w:rsid w:val="004863C6"/>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43D"/>
    <w:rsid w:val="00645F08"/>
    <w:rsid w:val="00647114"/>
    <w:rsid w:val="0068362C"/>
    <w:rsid w:val="006A323F"/>
    <w:rsid w:val="006B30D0"/>
    <w:rsid w:val="006C3D95"/>
    <w:rsid w:val="006E5C86"/>
    <w:rsid w:val="00701116"/>
    <w:rsid w:val="00713C44"/>
    <w:rsid w:val="00734A5B"/>
    <w:rsid w:val="0074026F"/>
    <w:rsid w:val="007429F6"/>
    <w:rsid w:val="00744E76"/>
    <w:rsid w:val="00770352"/>
    <w:rsid w:val="00774DA4"/>
    <w:rsid w:val="00781F0F"/>
    <w:rsid w:val="007B600E"/>
    <w:rsid w:val="007F0F4A"/>
    <w:rsid w:val="008028A4"/>
    <w:rsid w:val="00830747"/>
    <w:rsid w:val="008768CA"/>
    <w:rsid w:val="008838AB"/>
    <w:rsid w:val="008C384C"/>
    <w:rsid w:val="0090271F"/>
    <w:rsid w:val="00902E23"/>
    <w:rsid w:val="009114D7"/>
    <w:rsid w:val="0091348E"/>
    <w:rsid w:val="00917CCB"/>
    <w:rsid w:val="00942EC2"/>
    <w:rsid w:val="0095134A"/>
    <w:rsid w:val="009E2489"/>
    <w:rsid w:val="009F37B7"/>
    <w:rsid w:val="00A10F02"/>
    <w:rsid w:val="00A164B4"/>
    <w:rsid w:val="00A22C24"/>
    <w:rsid w:val="00A26956"/>
    <w:rsid w:val="00A27486"/>
    <w:rsid w:val="00A53724"/>
    <w:rsid w:val="00A56066"/>
    <w:rsid w:val="00A73129"/>
    <w:rsid w:val="00A82346"/>
    <w:rsid w:val="00A92BA1"/>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D113BD"/>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E3130E"/>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E3130E"/>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E3130E"/>
    <w:rPr>
      <w:rFonts w:ascii="Arial" w:hAnsi="Arial"/>
      <w:sz w:val="28"/>
      <w:lang w:eastAsia="en-US"/>
    </w:rPr>
  </w:style>
  <w:style w:type="character" w:customStyle="1" w:styleId="Heading4Char">
    <w:name w:val="Heading 4 Char"/>
    <w:aliases w:val="h4 Char1,H4 Char1,4 Char1,H4-Heading 4 Char1,a. Char1,Heading4 Char1"/>
    <w:link w:val="Heading4"/>
    <w:rsid w:val="00E3130E"/>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E3130E"/>
    <w:rPr>
      <w:rFonts w:ascii="Arial" w:hAnsi="Arial"/>
      <w:sz w:val="22"/>
      <w:lang w:eastAsia="en-US"/>
    </w:rPr>
  </w:style>
  <w:style w:type="character" w:customStyle="1" w:styleId="Heading6Char">
    <w:name w:val="Heading 6 Char"/>
    <w:link w:val="Heading6"/>
    <w:rsid w:val="00E3130E"/>
    <w:rPr>
      <w:rFonts w:ascii="Arial" w:hAnsi="Arial"/>
      <w:lang w:eastAsia="en-US"/>
    </w:rPr>
  </w:style>
  <w:style w:type="character" w:customStyle="1" w:styleId="Heading7Char">
    <w:name w:val="Heading 7 Char"/>
    <w:link w:val="Heading7"/>
    <w:rsid w:val="00E3130E"/>
    <w:rPr>
      <w:rFonts w:ascii="Arial" w:hAnsi="Arial"/>
      <w:lang w:eastAsia="en-US"/>
    </w:rPr>
  </w:style>
  <w:style w:type="character" w:customStyle="1" w:styleId="Heading8Char">
    <w:name w:val="Heading 8 Char"/>
    <w:aliases w:val="Annex Char1"/>
    <w:link w:val="Heading8"/>
    <w:rsid w:val="00E3130E"/>
    <w:rPr>
      <w:rFonts w:ascii="Arial" w:hAnsi="Arial"/>
      <w:sz w:val="36"/>
      <w:lang w:eastAsia="en-US"/>
    </w:rPr>
  </w:style>
  <w:style w:type="character" w:customStyle="1" w:styleId="Heading9Char">
    <w:name w:val="Heading 9 Char"/>
    <w:link w:val="Heading9"/>
    <w:rsid w:val="00E3130E"/>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E3130E"/>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E3130E"/>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E3130E"/>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E3130E"/>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E3130E"/>
    <w:rPr>
      <w:rFonts w:ascii="Calibri Light" w:eastAsia="Times New Roman" w:hAnsi="Calibri Light" w:cs="Times New Roman"/>
      <w:color w:val="2F5496"/>
    </w:rPr>
  </w:style>
  <w:style w:type="paragraph" w:customStyle="1" w:styleId="msonormal0">
    <w:name w:val="msonormal"/>
    <w:basedOn w:val="Normal"/>
    <w:rsid w:val="00E3130E"/>
    <w:pPr>
      <w:spacing w:before="100" w:beforeAutospacing="1" w:after="100" w:afterAutospacing="1"/>
    </w:pPr>
    <w:rPr>
      <w:sz w:val="24"/>
      <w:szCs w:val="24"/>
      <w:lang w:eastAsia="en-GB"/>
    </w:rPr>
  </w:style>
  <w:style w:type="character" w:customStyle="1" w:styleId="Heading8Char1">
    <w:name w:val="Heading 8 Char1"/>
    <w:aliases w:val="Annex Char"/>
    <w:semiHidden/>
    <w:rsid w:val="00E3130E"/>
    <w:rPr>
      <w:rFonts w:ascii="Calibri Light" w:eastAsia="Times New Roman" w:hAnsi="Calibri Light" w:cs="Times New Roman"/>
      <w:color w:val="272727"/>
      <w:sz w:val="21"/>
      <w:szCs w:val="21"/>
    </w:rPr>
  </w:style>
  <w:style w:type="paragraph" w:styleId="Index1">
    <w:name w:val="index 1"/>
    <w:basedOn w:val="Normal"/>
    <w:autoRedefine/>
    <w:unhideWhenUsed/>
    <w:rsid w:val="00E3130E"/>
    <w:pPr>
      <w:keepLines/>
      <w:overflowPunct w:val="0"/>
      <w:autoSpaceDE w:val="0"/>
      <w:autoSpaceDN w:val="0"/>
      <w:adjustRightInd w:val="0"/>
      <w:spacing w:after="0"/>
    </w:pPr>
    <w:rPr>
      <w:lang w:eastAsia="en-GB"/>
    </w:rPr>
  </w:style>
  <w:style w:type="paragraph" w:styleId="Index2">
    <w:name w:val="index 2"/>
    <w:basedOn w:val="Index1"/>
    <w:autoRedefine/>
    <w:unhideWhenUsed/>
    <w:rsid w:val="00E3130E"/>
    <w:pPr>
      <w:ind w:left="284"/>
    </w:pPr>
  </w:style>
  <w:style w:type="character" w:customStyle="1" w:styleId="FootnoteTextChar">
    <w:name w:val="Footnote Text Char"/>
    <w:aliases w:val="ftx Char1,ft Char1"/>
    <w:link w:val="FootnoteText"/>
    <w:locked/>
    <w:rsid w:val="00E3130E"/>
    <w:rPr>
      <w:sz w:val="16"/>
    </w:rPr>
  </w:style>
  <w:style w:type="paragraph" w:styleId="FootnoteText">
    <w:name w:val="footnote text"/>
    <w:aliases w:val="ftx,ft"/>
    <w:basedOn w:val="Normal"/>
    <w:link w:val="FootnoteTextChar"/>
    <w:unhideWhenUsed/>
    <w:rsid w:val="00E3130E"/>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E3130E"/>
    <w:rPr>
      <w:lang w:eastAsia="en-US"/>
    </w:rPr>
  </w:style>
  <w:style w:type="paragraph" w:styleId="CommentText">
    <w:name w:val="annotation text"/>
    <w:basedOn w:val="Normal"/>
    <w:link w:val="CommentTextChar"/>
    <w:unhideWhenUsed/>
    <w:rsid w:val="00E3130E"/>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3130E"/>
  </w:style>
  <w:style w:type="character" w:customStyle="1" w:styleId="HeaderChar">
    <w:name w:val="Header Char"/>
    <w:link w:val="Header"/>
    <w:rsid w:val="00E3130E"/>
    <w:rPr>
      <w:rFonts w:ascii="Arial" w:hAnsi="Arial"/>
      <w:b/>
      <w:noProof/>
      <w:sz w:val="18"/>
      <w:lang w:eastAsia="ja-JP"/>
    </w:rPr>
  </w:style>
  <w:style w:type="character" w:customStyle="1" w:styleId="FooterChar">
    <w:name w:val="Footer Char"/>
    <w:link w:val="Footer"/>
    <w:rsid w:val="00E3130E"/>
    <w:rPr>
      <w:rFonts w:ascii="Arial" w:hAnsi="Arial"/>
      <w:b/>
      <w:i/>
      <w:noProof/>
      <w:sz w:val="18"/>
      <w:lang w:eastAsia="ja-JP"/>
    </w:rPr>
  </w:style>
  <w:style w:type="paragraph" w:styleId="IndexHeading">
    <w:name w:val="index heading"/>
    <w:basedOn w:val="Normal"/>
    <w:next w:val="Normal"/>
    <w:unhideWhenUsed/>
    <w:rsid w:val="00E3130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3130E"/>
    <w:pPr>
      <w:overflowPunct w:val="0"/>
      <w:autoSpaceDE w:val="0"/>
      <w:autoSpaceDN w:val="0"/>
      <w:adjustRightInd w:val="0"/>
      <w:spacing w:before="120" w:after="120"/>
    </w:pPr>
    <w:rPr>
      <w:b/>
      <w:lang w:eastAsia="en-GB"/>
    </w:rPr>
  </w:style>
  <w:style w:type="paragraph" w:styleId="List">
    <w:name w:val="List"/>
    <w:basedOn w:val="Normal"/>
    <w:unhideWhenUsed/>
    <w:rsid w:val="00E3130E"/>
    <w:pPr>
      <w:overflowPunct w:val="0"/>
      <w:autoSpaceDE w:val="0"/>
      <w:autoSpaceDN w:val="0"/>
      <w:adjustRightInd w:val="0"/>
      <w:ind w:left="568" w:hanging="284"/>
    </w:pPr>
    <w:rPr>
      <w:lang w:eastAsia="en-GB"/>
    </w:rPr>
  </w:style>
  <w:style w:type="paragraph" w:styleId="ListBullet">
    <w:name w:val="List Bullet"/>
    <w:basedOn w:val="List"/>
    <w:unhideWhenUsed/>
    <w:rsid w:val="00E3130E"/>
  </w:style>
  <w:style w:type="paragraph" w:styleId="ListNumber">
    <w:name w:val="List Number"/>
    <w:basedOn w:val="List"/>
    <w:unhideWhenUsed/>
    <w:rsid w:val="00E3130E"/>
  </w:style>
  <w:style w:type="paragraph" w:styleId="List2">
    <w:name w:val="List 2"/>
    <w:basedOn w:val="List"/>
    <w:unhideWhenUsed/>
    <w:rsid w:val="00E3130E"/>
    <w:pPr>
      <w:ind w:left="851"/>
    </w:pPr>
  </w:style>
  <w:style w:type="paragraph" w:styleId="List3">
    <w:name w:val="List 3"/>
    <w:basedOn w:val="List2"/>
    <w:unhideWhenUsed/>
    <w:rsid w:val="00E3130E"/>
    <w:pPr>
      <w:ind w:left="1135"/>
    </w:pPr>
  </w:style>
  <w:style w:type="paragraph" w:styleId="List4">
    <w:name w:val="List 4"/>
    <w:basedOn w:val="List3"/>
    <w:unhideWhenUsed/>
    <w:rsid w:val="00E3130E"/>
    <w:pPr>
      <w:ind w:left="1418"/>
    </w:pPr>
  </w:style>
  <w:style w:type="paragraph" w:styleId="List5">
    <w:name w:val="List 5"/>
    <w:basedOn w:val="List4"/>
    <w:unhideWhenUsed/>
    <w:rsid w:val="00E3130E"/>
    <w:pPr>
      <w:ind w:left="1702"/>
    </w:pPr>
  </w:style>
  <w:style w:type="paragraph" w:styleId="ListBullet2">
    <w:name w:val="List Bullet 2"/>
    <w:basedOn w:val="ListBullet"/>
    <w:unhideWhenUsed/>
    <w:rsid w:val="00E3130E"/>
    <w:pPr>
      <w:ind w:left="851"/>
    </w:pPr>
  </w:style>
  <w:style w:type="paragraph" w:styleId="ListBullet3">
    <w:name w:val="List Bullet 3"/>
    <w:basedOn w:val="ListBullet2"/>
    <w:unhideWhenUsed/>
    <w:rsid w:val="00E3130E"/>
    <w:pPr>
      <w:ind w:left="1135"/>
    </w:pPr>
  </w:style>
  <w:style w:type="paragraph" w:styleId="ListBullet4">
    <w:name w:val="List Bullet 4"/>
    <w:basedOn w:val="ListBullet3"/>
    <w:unhideWhenUsed/>
    <w:rsid w:val="00E3130E"/>
    <w:pPr>
      <w:ind w:left="1418"/>
    </w:pPr>
  </w:style>
  <w:style w:type="paragraph" w:styleId="ListBullet5">
    <w:name w:val="List Bullet 5"/>
    <w:basedOn w:val="ListBullet4"/>
    <w:unhideWhenUsed/>
    <w:rsid w:val="00E3130E"/>
    <w:pPr>
      <w:ind w:left="1702"/>
    </w:pPr>
  </w:style>
  <w:style w:type="paragraph" w:styleId="ListNumber2">
    <w:name w:val="List Number 2"/>
    <w:basedOn w:val="ListNumber"/>
    <w:unhideWhenUsed/>
    <w:rsid w:val="00E3130E"/>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E3130E"/>
  </w:style>
  <w:style w:type="paragraph" w:styleId="BodyText">
    <w:name w:val="Body Text"/>
    <w:aliases w:val="AvtalBrödtext,ändrad,Bodytext,AvtalBrodtext,andrad,- TF,Body3,EHPT,Body Text2,Requirements,Body Text level 1,Response"/>
    <w:basedOn w:val="Normal"/>
    <w:link w:val="BodyTextChar"/>
    <w:unhideWhenUsed/>
    <w:rsid w:val="00E3130E"/>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E3130E"/>
    <w:rPr>
      <w:lang w:eastAsia="en-US"/>
    </w:rPr>
  </w:style>
  <w:style w:type="paragraph" w:styleId="DocumentMap">
    <w:name w:val="Document Map"/>
    <w:basedOn w:val="Normal"/>
    <w:link w:val="DocumentMapChar"/>
    <w:unhideWhenUsed/>
    <w:rsid w:val="00E3130E"/>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3130E"/>
    <w:rPr>
      <w:rFonts w:ascii="Tahoma" w:hAnsi="Tahoma"/>
      <w:shd w:val="clear" w:color="auto" w:fill="000080"/>
    </w:rPr>
  </w:style>
  <w:style w:type="paragraph" w:styleId="PlainText">
    <w:name w:val="Plain Text"/>
    <w:basedOn w:val="Normal"/>
    <w:link w:val="PlainTextChar"/>
    <w:unhideWhenUsed/>
    <w:rsid w:val="00E3130E"/>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E3130E"/>
    <w:rPr>
      <w:rFonts w:ascii="Courier New" w:hAnsi="Courier New"/>
      <w:lang w:val="nb-NO"/>
    </w:rPr>
  </w:style>
  <w:style w:type="character" w:customStyle="1" w:styleId="NOChar">
    <w:name w:val="NO Char"/>
    <w:link w:val="NO"/>
    <w:locked/>
    <w:rsid w:val="00E3130E"/>
    <w:rPr>
      <w:lang w:eastAsia="en-US"/>
    </w:rPr>
  </w:style>
  <w:style w:type="character" w:customStyle="1" w:styleId="TALChar1">
    <w:name w:val="TAL Char1"/>
    <w:link w:val="TAL"/>
    <w:locked/>
    <w:rsid w:val="00E3130E"/>
    <w:rPr>
      <w:rFonts w:ascii="Arial" w:hAnsi="Arial"/>
      <w:sz w:val="18"/>
      <w:lang w:eastAsia="en-US"/>
    </w:rPr>
  </w:style>
  <w:style w:type="character" w:customStyle="1" w:styleId="TACChar">
    <w:name w:val="TAC Char"/>
    <w:link w:val="TAC"/>
    <w:locked/>
    <w:rsid w:val="00E3130E"/>
    <w:rPr>
      <w:rFonts w:ascii="Arial" w:hAnsi="Arial"/>
      <w:sz w:val="18"/>
      <w:lang w:eastAsia="en-US"/>
    </w:rPr>
  </w:style>
  <w:style w:type="character" w:customStyle="1" w:styleId="EXCar">
    <w:name w:val="EX Car"/>
    <w:link w:val="EX"/>
    <w:locked/>
    <w:rsid w:val="00E3130E"/>
    <w:rPr>
      <w:lang w:eastAsia="en-US"/>
    </w:rPr>
  </w:style>
  <w:style w:type="character" w:customStyle="1" w:styleId="THChar">
    <w:name w:val="TH Char"/>
    <w:link w:val="TH"/>
    <w:locked/>
    <w:rsid w:val="00E3130E"/>
    <w:rPr>
      <w:rFonts w:ascii="Arial" w:hAnsi="Arial"/>
      <w:b/>
      <w:lang w:eastAsia="en-US"/>
    </w:rPr>
  </w:style>
  <w:style w:type="character" w:customStyle="1" w:styleId="TFChar">
    <w:name w:val="TF Char"/>
    <w:link w:val="TF"/>
    <w:locked/>
    <w:rsid w:val="00E3130E"/>
    <w:rPr>
      <w:rFonts w:ascii="Arial" w:hAnsi="Arial"/>
      <w:b/>
      <w:lang w:eastAsia="en-US"/>
    </w:rPr>
  </w:style>
  <w:style w:type="paragraph" w:customStyle="1" w:styleId="INDENT1">
    <w:name w:val="INDENT1"/>
    <w:basedOn w:val="Normal"/>
    <w:rsid w:val="00E3130E"/>
    <w:pPr>
      <w:overflowPunct w:val="0"/>
      <w:autoSpaceDE w:val="0"/>
      <w:autoSpaceDN w:val="0"/>
      <w:adjustRightInd w:val="0"/>
      <w:ind w:left="851"/>
    </w:pPr>
    <w:rPr>
      <w:lang w:eastAsia="en-GB"/>
    </w:rPr>
  </w:style>
  <w:style w:type="paragraph" w:customStyle="1" w:styleId="INDENT2">
    <w:name w:val="INDENT2"/>
    <w:basedOn w:val="Normal"/>
    <w:rsid w:val="00E3130E"/>
    <w:pPr>
      <w:overflowPunct w:val="0"/>
      <w:autoSpaceDE w:val="0"/>
      <w:autoSpaceDN w:val="0"/>
      <w:adjustRightInd w:val="0"/>
      <w:ind w:left="1135" w:hanging="284"/>
    </w:pPr>
    <w:rPr>
      <w:lang w:eastAsia="en-GB"/>
    </w:rPr>
  </w:style>
  <w:style w:type="paragraph" w:customStyle="1" w:styleId="INDENT3">
    <w:name w:val="INDENT3"/>
    <w:basedOn w:val="Normal"/>
    <w:rsid w:val="00E3130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3130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3130E"/>
    <w:pPr>
      <w:keepNext/>
      <w:keepLines/>
      <w:overflowPunct w:val="0"/>
      <w:autoSpaceDE w:val="0"/>
      <w:autoSpaceDN w:val="0"/>
      <w:adjustRightInd w:val="0"/>
    </w:pPr>
    <w:rPr>
      <w:b/>
      <w:lang w:eastAsia="en-GB"/>
    </w:rPr>
  </w:style>
  <w:style w:type="paragraph" w:customStyle="1" w:styleId="enumlev2">
    <w:name w:val="enumlev2"/>
    <w:basedOn w:val="Normal"/>
    <w:rsid w:val="00E3130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3130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AppendixHeading">
    <w:name w:val="Appendix Heading"/>
    <w:basedOn w:val="Heading1"/>
    <w:next w:val="Normal"/>
    <w:rsid w:val="00E3130E"/>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val="en-US" w:eastAsia="en-GB"/>
    </w:rPr>
  </w:style>
  <w:style w:type="paragraph" w:customStyle="1" w:styleId="AppendixHeading2">
    <w:name w:val="Appendix Heading 2"/>
    <w:basedOn w:val="Heading2"/>
    <w:next w:val="Normal"/>
    <w:rsid w:val="00E3130E"/>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Reference">
    <w:name w:val="Reference"/>
    <w:basedOn w:val="Normal"/>
    <w:rsid w:val="00E3130E"/>
    <w:pPr>
      <w:keepNext/>
      <w:numPr>
        <w:numId w:val="7"/>
      </w:numPr>
      <w:overflowPunct w:val="0"/>
      <w:autoSpaceDE w:val="0"/>
      <w:autoSpaceDN w:val="0"/>
      <w:adjustRightInd w:val="0"/>
      <w:spacing w:before="240" w:after="120"/>
      <w:jc w:val="both"/>
      <w:outlineLvl w:val="0"/>
    </w:pPr>
    <w:rPr>
      <w:kern w:val="28"/>
      <w:lang w:val="en-US" w:eastAsia="en-GB"/>
    </w:rPr>
  </w:style>
  <w:style w:type="paragraph" w:customStyle="1" w:styleId="B3">
    <w:name w:val="B3+"/>
    <w:basedOn w:val="Normal"/>
    <w:rsid w:val="00E3130E"/>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E3130E"/>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E3130E"/>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E3130E"/>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E3130E"/>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E3130E"/>
    <w:pPr>
      <w:spacing w:after="120"/>
    </w:pPr>
    <w:rPr>
      <w:rFonts w:ascii="Arial" w:hAnsi="Arial"/>
      <w:lang w:eastAsia="en-US"/>
    </w:rPr>
  </w:style>
  <w:style w:type="character" w:styleId="FootnoteReference">
    <w:name w:val="footnote reference"/>
    <w:aliases w:val="ft#,fr"/>
    <w:unhideWhenUsed/>
    <w:rsid w:val="00E3130E"/>
    <w:rPr>
      <w:b/>
      <w:bCs w:val="0"/>
      <w:position w:val="6"/>
      <w:sz w:val="16"/>
    </w:rPr>
  </w:style>
  <w:style w:type="character" w:styleId="CommentReference">
    <w:name w:val="annotation reference"/>
    <w:unhideWhenUsed/>
    <w:rsid w:val="00E3130E"/>
    <w:rPr>
      <w:sz w:val="16"/>
    </w:rPr>
  </w:style>
  <w:style w:type="character" w:customStyle="1" w:styleId="TALChar">
    <w:name w:val="TAL Char"/>
    <w:qFormat/>
    <w:rsid w:val="00E3130E"/>
    <w:rPr>
      <w:rFonts w:ascii="Arial" w:eastAsia="SimSun"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Pages>
  <Words>18810</Words>
  <Characters>107218</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29.230_CR0691R1_(Rel-17)_TEI17_GEM</cp:lastModifiedBy>
  <cp:revision>25</cp:revision>
  <cp:lastPrinted>2019-02-25T14:05:00Z</cp:lastPrinted>
  <dcterms:created xsi:type="dcterms:W3CDTF">2019-12-16T07:31:00Z</dcterms:created>
  <dcterms:modified xsi:type="dcterms:W3CDTF">2021-09-14T14:17:00Z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vt:lpwstr>
  </property>
</Properties>
</file>