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  <w:rPr>
          <w:noProof w:val="0"/>
        </w:rPr>
      </w:pPr>
    </w:p>
    <w:p w14:paraId="2D60008E" w14:textId="77777777" w:rsidR="007A16E2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BEGINS&gt;</w:t>
      </w:r>
    </w:p>
    <w:p w14:paraId="4BF16DF9" w14:textId="3EA725C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_3gpp-nr-nrm-beam {</w:t>
      </w:r>
    </w:p>
    <w:p w14:paraId="0814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FA92B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"beam3gpp";</w:t>
      </w:r>
    </w:p>
    <w:p w14:paraId="55E29D81" w14:textId="77777777" w:rsidR="008A35FC" w:rsidRDefault="008A35FC" w:rsidP="008A35FC">
      <w:pPr>
        <w:pStyle w:val="PL"/>
        <w:rPr>
          <w:noProof w:val="0"/>
        </w:rPr>
      </w:pPr>
    </w:p>
    <w:p w14:paraId="71C13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  <w:rPr>
          <w:noProof w:val="0"/>
        </w:rPr>
      </w:pPr>
    </w:p>
    <w:p w14:paraId="4E122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A66EF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  <w:rPr>
          <w:noProof w:val="0"/>
        </w:rPr>
      </w:pPr>
    </w:p>
    <w:p w14:paraId="0A60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57AF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8B1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7950F3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1A18174" w14:textId="77777777" w:rsidR="008A35FC" w:rsidRDefault="008A35FC" w:rsidP="008A35FC">
      <w:pPr>
        <w:pStyle w:val="PL"/>
        <w:rPr>
          <w:noProof w:val="0"/>
        </w:rPr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  <w:rPr>
          <w:noProof w:val="0"/>
        </w:rPr>
      </w:pPr>
    </w:p>
    <w:p w14:paraId="28FA48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BeamGrp</w:t>
      </w:r>
      <w:proofErr w:type="spellEnd"/>
      <w:r>
        <w:rPr>
          <w:noProof w:val="0"/>
        </w:rPr>
        <w:t xml:space="preserve"> {</w:t>
      </w:r>
    </w:p>
    <w:p w14:paraId="24C39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4EC99A6" w14:textId="77777777" w:rsidR="008A35FC" w:rsidRDefault="008A35FC" w:rsidP="008A35FC">
      <w:pPr>
        <w:pStyle w:val="PL"/>
        <w:rPr>
          <w:noProof w:val="0"/>
        </w:rPr>
      </w:pPr>
    </w:p>
    <w:p w14:paraId="03CF2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beamIndex</w:t>
      </w:r>
      <w:proofErr w:type="spellEnd"/>
      <w:r>
        <w:rPr>
          <w:noProof w:val="0"/>
        </w:rPr>
        <w:t xml:space="preserve"> {</w:t>
      </w:r>
    </w:p>
    <w:p w14:paraId="3D4273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"Index of the beam. ";</w:t>
      </w:r>
    </w:p>
    <w:p w14:paraId="39558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3E75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17357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A6F3C00" w14:textId="77777777" w:rsidR="008A35FC" w:rsidRDefault="008A35FC" w:rsidP="008A35FC">
      <w:pPr>
        <w:pStyle w:val="PL"/>
        <w:rPr>
          <w:noProof w:val="0"/>
        </w:rPr>
      </w:pPr>
    </w:p>
    <w:p w14:paraId="185DC2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beamType</w:t>
      </w:r>
      <w:proofErr w:type="spellEnd"/>
      <w:r>
        <w:rPr>
          <w:noProof w:val="0"/>
        </w:rPr>
        <w:t xml:space="preserve"> {</w:t>
      </w:r>
    </w:p>
    <w:p w14:paraId="5FF729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659CE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2BF467" w14:textId="77777777" w:rsidR="008A35FC" w:rsidRDefault="008A35FC" w:rsidP="008A35FC">
      <w:pPr>
        <w:pStyle w:val="PL"/>
        <w:rPr>
          <w:noProof w:val="0"/>
        </w:rPr>
      </w:pPr>
    </w:p>
    <w:p w14:paraId="4E4BE5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beamAzimuth</w:t>
      </w:r>
      <w:proofErr w:type="spellEnd"/>
      <w:r>
        <w:rPr>
          <w:noProof w:val="0"/>
        </w:rPr>
        <w:t xml:space="preserve"> {</w:t>
      </w:r>
    </w:p>
    <w:p w14:paraId="50A07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rPr>
          <w:noProof w:val="0"/>
        </w:rPr>
        <w:t xml:space="preserve"> degree </w:t>
      </w:r>
      <w:r>
        <w:rPr>
          <w:noProof w:val="0"/>
          <w:lang w:eastAsia="en-IN"/>
        </w:rPr>
        <w:t>resolution</w:t>
      </w:r>
      <w:r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3F8ADC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4D349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7CC2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4234FB" w14:textId="77777777" w:rsidR="008A35FC" w:rsidRDefault="008A35FC" w:rsidP="008A35FC">
      <w:pPr>
        <w:pStyle w:val="PL"/>
        <w:rPr>
          <w:noProof w:val="0"/>
        </w:rPr>
      </w:pPr>
    </w:p>
    <w:p w14:paraId="5CF7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beamTilt</w:t>
      </w:r>
      <w:proofErr w:type="spellEnd"/>
      <w:r>
        <w:rPr>
          <w:noProof w:val="0"/>
        </w:rPr>
        <w:t xml:space="preserve"> {</w:t>
      </w:r>
    </w:p>
    <w:p w14:paraId="1C14DC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>
        <w:rPr>
          <w:rFonts w:ascii="Courier New" w:hAnsi="Courier New"/>
          <w:sz w:val="16"/>
        </w:rPr>
        <w:t>downtilt</w:t>
      </w:r>
      <w:proofErr w:type="spellEnd"/>
      <w:r>
        <w:rPr>
          <w:rFonts w:ascii="Courier New" w:hAnsi="Courier New"/>
          <w:sz w:val="16"/>
        </w:rPr>
        <w:t>.</w:t>
      </w:r>
      <w:r>
        <w:t>";</w:t>
      </w:r>
    </w:p>
    <w:p w14:paraId="673ED4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B80D5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087A7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5E47B3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CAB549" w14:textId="77777777" w:rsidR="008A35FC" w:rsidRDefault="008A35FC" w:rsidP="008A35FC">
      <w:pPr>
        <w:pStyle w:val="PL"/>
        <w:rPr>
          <w:noProof w:val="0"/>
        </w:rPr>
      </w:pPr>
    </w:p>
    <w:p w14:paraId="1E99B997" w14:textId="77777777" w:rsidR="008A35FC" w:rsidRDefault="008A35FC" w:rsidP="008A35FC">
      <w:pPr>
        <w:pStyle w:val="PL"/>
        <w:rPr>
          <w:noProof w:val="0"/>
        </w:rPr>
      </w:pPr>
    </w:p>
    <w:p w14:paraId="0A71AA4E" w14:textId="77777777" w:rsidR="008A35FC" w:rsidRDefault="008A35FC" w:rsidP="008A35FC">
      <w:pPr>
        <w:pStyle w:val="PL"/>
        <w:rPr>
          <w:noProof w:val="0"/>
        </w:rPr>
      </w:pPr>
    </w:p>
    <w:p w14:paraId="459F1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beamHorizWidth</w:t>
      </w:r>
      <w:proofErr w:type="spellEnd"/>
      <w:r>
        <w:rPr>
          <w:noProof w:val="0"/>
        </w:rPr>
        <w:t xml:space="preserve"> {</w:t>
      </w:r>
    </w:p>
    <w:p w14:paraId="03CE21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Horizontal </w:t>
      </w:r>
      <w:proofErr w:type="spellStart"/>
      <w:r>
        <w:rPr>
          <w:noProof w:val="0"/>
        </w:rPr>
        <w:t>beamWidth</w:t>
      </w:r>
      <w:proofErr w:type="spellEnd"/>
      <w:r>
        <w:rPr>
          <w:noProof w:val="0"/>
        </w:rPr>
        <w:t xml:space="preserve">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5DB8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"0..3599"; }</w:t>
      </w:r>
    </w:p>
    <w:p w14:paraId="1151C5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912E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89D1ED" w14:textId="77777777" w:rsidR="008A35FC" w:rsidRDefault="008A35FC" w:rsidP="008A35FC">
      <w:pPr>
        <w:pStyle w:val="PL"/>
        <w:rPr>
          <w:noProof w:val="0"/>
        </w:rPr>
      </w:pPr>
    </w:p>
    <w:p w14:paraId="26474C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beamVertWidth</w:t>
      </w:r>
      <w:proofErr w:type="spellEnd"/>
      <w:r>
        <w:rPr>
          <w:noProof w:val="0"/>
        </w:rPr>
        <w:t xml:space="preserve"> {</w:t>
      </w:r>
    </w:p>
    <w:p w14:paraId="184948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Vertical </w:t>
      </w:r>
      <w:proofErr w:type="spellStart"/>
      <w:r>
        <w:rPr>
          <w:noProof w:val="0"/>
        </w:rPr>
        <w:t>beamWidth</w:t>
      </w:r>
      <w:proofErr w:type="spellEnd"/>
      <w:r>
        <w:rPr>
          <w:noProof w:val="0"/>
        </w:rPr>
        <w:t xml:space="preserve">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639F08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"0..1800"; }</w:t>
      </w:r>
    </w:p>
    <w:p w14:paraId="671B8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26E69C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1338A1" w14:textId="77777777" w:rsidR="008A35FC" w:rsidRDefault="008A35FC" w:rsidP="008A35FC">
      <w:pPr>
        <w:pStyle w:val="PL"/>
        <w:rPr>
          <w:noProof w:val="0"/>
        </w:rPr>
      </w:pPr>
    </w:p>
    <w:p w14:paraId="1470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390C99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33583222" w14:textId="77777777" w:rsidR="008A35FC" w:rsidRDefault="008A35FC" w:rsidP="008A35FC">
      <w:pPr>
        <w:pStyle w:val="PL"/>
        <w:rPr>
          <w:noProof w:val="0"/>
        </w:rPr>
      </w:pPr>
    </w:p>
    <w:p w14:paraId="598814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  <w:rPr>
          <w:noProof w:val="0"/>
        </w:rPr>
      </w:pPr>
    </w:p>
    <w:p w14:paraId="651D53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Beam {</w:t>
      </w:r>
    </w:p>
    <w:p w14:paraId="31085C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: Phi φ-axis) and vertical/tilt (</w:t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: Theta θ-axis) beam pointing direction and beam width attributes.";</w:t>
      </w:r>
    </w:p>
    <w:p w14:paraId="28D89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83A6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4890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84D69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CE6D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BeamGrp</w:t>
      </w:r>
      <w:proofErr w:type="spellEnd"/>
      <w:r>
        <w:rPr>
          <w:noProof w:val="0"/>
        </w:rPr>
        <w:t>;</w:t>
      </w:r>
    </w:p>
    <w:p w14:paraId="4007E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A94B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BBD8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6760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900AC83" w14:textId="2CE028BF" w:rsidR="008A35FC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ENDS&gt;</w:t>
      </w:r>
    </w:p>
    <w:p w14:paraId="59E71F4A" w14:textId="77777777" w:rsidR="008A35FC" w:rsidRDefault="008A35FC" w:rsidP="008A35FC">
      <w:pPr>
        <w:pStyle w:val="PL"/>
        <w:rPr>
          <w:noProof w:val="0"/>
        </w:rPr>
      </w:pPr>
    </w:p>
    <w:p w14:paraId="12A843D6" w14:textId="77777777" w:rsidR="008A35FC" w:rsidRDefault="008A35FC" w:rsidP="008A35FC">
      <w:pPr>
        <w:pStyle w:val="PL"/>
        <w:rPr>
          <w:noProof w:val="0"/>
        </w:rPr>
      </w:pPr>
    </w:p>
    <w:p w14:paraId="5C3F1613" w14:textId="77777777" w:rsidR="008A35FC" w:rsidRDefault="008A35FC" w:rsidP="008A35FC">
      <w:pPr>
        <w:pStyle w:val="PL"/>
        <w:rPr>
          <w:noProof w:val="0"/>
        </w:rPr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_3gpp-nr-nrm-bwp {</w:t>
      </w:r>
    </w:p>
    <w:p w14:paraId="17B2C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01730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"bwp3gpp";</w:t>
      </w:r>
    </w:p>
    <w:p w14:paraId="746E39AC" w14:textId="77777777" w:rsidR="008A35FC" w:rsidRDefault="008A35FC" w:rsidP="008A35FC">
      <w:pPr>
        <w:pStyle w:val="PL"/>
        <w:rPr>
          <w:noProof w:val="0"/>
        </w:rPr>
      </w:pPr>
    </w:p>
    <w:p w14:paraId="43A76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  <w:rPr>
          <w:noProof w:val="0"/>
        </w:rPr>
      </w:pPr>
    </w:p>
    <w:p w14:paraId="4CD8A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  <w:rPr>
          <w:noProof w:val="0"/>
        </w:rPr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 </w:t>
      </w:r>
      <w:r>
        <w:rPr>
          <w:noProof w:val="0"/>
        </w:rPr>
        <w:t>"Initial revision";</w:t>
      </w:r>
      <w:r>
        <w:t xml:space="preserve"> </w:t>
      </w:r>
      <w:r>
        <w:rPr>
          <w:noProof w:val="0"/>
        </w:rPr>
        <w:t>}</w:t>
      </w:r>
    </w:p>
    <w:p w14:paraId="03C154A0" w14:textId="77777777" w:rsidR="008A35FC" w:rsidRDefault="008A35FC" w:rsidP="008A35FC">
      <w:pPr>
        <w:pStyle w:val="PL"/>
        <w:rPr>
          <w:noProof w:val="0"/>
        </w:rPr>
      </w:pPr>
    </w:p>
    <w:p w14:paraId="2AD82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</w:t>
      </w:r>
      <w:proofErr w:type="spellStart"/>
      <w:r>
        <w:rPr>
          <w:noProof w:val="0"/>
        </w:rPr>
        <w:t>CyclicPrefix</w:t>
      </w:r>
      <w:proofErr w:type="spellEnd"/>
      <w:r>
        <w:rPr>
          <w:noProof w:val="0"/>
        </w:rPr>
        <w:t xml:space="preserve"> {</w:t>
      </w:r>
    </w:p>
    <w:p w14:paraId="41C19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39CD23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NORMAL;</w:t>
      </w:r>
    </w:p>
    <w:p w14:paraId="0DD52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EXTENDED;</w:t>
      </w:r>
    </w:p>
    <w:p w14:paraId="45219A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335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DC337F1" w14:textId="77777777" w:rsidR="008A35FC" w:rsidRDefault="008A35FC" w:rsidP="008A35FC">
      <w:pPr>
        <w:pStyle w:val="PL"/>
        <w:rPr>
          <w:noProof w:val="0"/>
        </w:rPr>
      </w:pPr>
    </w:p>
    <w:p w14:paraId="1545C0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</w:t>
      </w:r>
      <w:proofErr w:type="spellStart"/>
      <w:r>
        <w:rPr>
          <w:noProof w:val="0"/>
        </w:rPr>
        <w:t>BwpContext</w:t>
      </w:r>
      <w:proofErr w:type="spellEnd"/>
      <w:r>
        <w:rPr>
          <w:noProof w:val="0"/>
        </w:rPr>
        <w:t xml:space="preserve"> {</w:t>
      </w:r>
    </w:p>
    <w:p w14:paraId="2FF36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28D9CC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DL;</w:t>
      </w:r>
    </w:p>
    <w:p w14:paraId="46802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UL;</w:t>
      </w:r>
    </w:p>
    <w:p w14:paraId="3C644B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SUL;</w:t>
      </w:r>
    </w:p>
    <w:p w14:paraId="6EA678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37C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A260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</w:t>
      </w:r>
      <w:proofErr w:type="spellStart"/>
      <w:r>
        <w:rPr>
          <w:noProof w:val="0"/>
        </w:rPr>
        <w:t>IsInitialBwp</w:t>
      </w:r>
      <w:proofErr w:type="spellEnd"/>
      <w:r>
        <w:rPr>
          <w:noProof w:val="0"/>
        </w:rPr>
        <w:t xml:space="preserve"> {</w:t>
      </w:r>
    </w:p>
    <w:p w14:paraId="3A4B9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015C2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INITIAL;</w:t>
      </w:r>
    </w:p>
    <w:p w14:paraId="46985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OTHER;</w:t>
      </w:r>
    </w:p>
    <w:p w14:paraId="5DEE17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18B0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8452ED3" w14:textId="77777777" w:rsidR="008A35FC" w:rsidRDefault="008A35FC" w:rsidP="008A35FC">
      <w:pPr>
        <w:pStyle w:val="PL"/>
        <w:rPr>
          <w:noProof w:val="0"/>
        </w:rPr>
      </w:pPr>
    </w:p>
    <w:p w14:paraId="712245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BWPGrp</w:t>
      </w:r>
      <w:proofErr w:type="spellEnd"/>
      <w:r>
        <w:rPr>
          <w:noProof w:val="0"/>
        </w:rPr>
        <w:t xml:space="preserve"> {</w:t>
      </w:r>
    </w:p>
    <w:p w14:paraId="4AC282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BWP IOC.";</w:t>
      </w:r>
    </w:p>
    <w:p w14:paraId="2310FE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E0B3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6F0700" w14:textId="77777777" w:rsidR="008A35FC" w:rsidRDefault="008A35FC" w:rsidP="008A35FC">
      <w:pPr>
        <w:pStyle w:val="PL"/>
        <w:rPr>
          <w:noProof w:val="0"/>
        </w:rPr>
      </w:pPr>
    </w:p>
    <w:p w14:paraId="346C75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bwpContext</w:t>
      </w:r>
      <w:proofErr w:type="spellEnd"/>
      <w:r>
        <w:rPr>
          <w:noProof w:val="0"/>
        </w:rPr>
        <w:t xml:space="preserve"> {</w:t>
      </w:r>
    </w:p>
    <w:p w14:paraId="3FE0A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or supplementary uplink.";</w:t>
      </w:r>
    </w:p>
    <w:p w14:paraId="152968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9F0F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BwpContext</w:t>
      </w:r>
      <w:proofErr w:type="spellEnd"/>
      <w:r>
        <w:rPr>
          <w:noProof w:val="0"/>
        </w:rPr>
        <w:t>;</w:t>
      </w:r>
    </w:p>
    <w:p w14:paraId="212CF6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F47373" w14:textId="77777777" w:rsidR="008A35FC" w:rsidRDefault="008A35FC" w:rsidP="008A35FC">
      <w:pPr>
        <w:pStyle w:val="PL"/>
        <w:rPr>
          <w:noProof w:val="0"/>
        </w:rPr>
      </w:pPr>
    </w:p>
    <w:p w14:paraId="40FDF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isInitialBwp</w:t>
      </w:r>
      <w:proofErr w:type="spellEnd"/>
      <w:r>
        <w:rPr>
          <w:noProof w:val="0"/>
        </w:rPr>
        <w:t xml:space="preserve"> {</w:t>
      </w:r>
    </w:p>
    <w:p w14:paraId="69836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BWP.";</w:t>
      </w:r>
    </w:p>
    <w:p w14:paraId="2F6D69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37E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IsInitialBwp</w:t>
      </w:r>
      <w:proofErr w:type="spellEnd"/>
      <w:r>
        <w:rPr>
          <w:noProof w:val="0"/>
        </w:rPr>
        <w:t>;</w:t>
      </w:r>
    </w:p>
    <w:p w14:paraId="7C076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6FCD9A" w14:textId="77777777" w:rsidR="008A35FC" w:rsidRDefault="008A35FC" w:rsidP="008A35FC">
      <w:pPr>
        <w:pStyle w:val="PL"/>
        <w:rPr>
          <w:noProof w:val="0"/>
        </w:rPr>
      </w:pPr>
    </w:p>
    <w:p w14:paraId="562F6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subCarrierSpacing</w:t>
      </w:r>
      <w:proofErr w:type="spellEnd"/>
      <w:r>
        <w:rPr>
          <w:noProof w:val="0"/>
        </w:rPr>
        <w:t xml:space="preserve"> {</w:t>
      </w:r>
    </w:p>
    <w:p w14:paraId="7444B6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ABEF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A7C7E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6B0A3C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70F31" w14:textId="77777777" w:rsidR="008A35FC" w:rsidRDefault="008A35FC" w:rsidP="008A35FC">
      <w:pPr>
        <w:pStyle w:val="PL"/>
        <w:rPr>
          <w:noProof w:val="0"/>
        </w:rPr>
      </w:pPr>
    </w:p>
    <w:p w14:paraId="43CE82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cyclicPrefix</w:t>
      </w:r>
      <w:proofErr w:type="spellEnd"/>
      <w:r>
        <w:rPr>
          <w:noProof w:val="0"/>
        </w:rPr>
        <w:t xml:space="preserve"> {</w:t>
      </w:r>
    </w:p>
    <w:p w14:paraId="647034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20862E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B810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CyclicPrefix</w:t>
      </w:r>
      <w:proofErr w:type="spellEnd"/>
      <w:r>
        <w:rPr>
          <w:noProof w:val="0"/>
        </w:rPr>
        <w:t>;</w:t>
      </w:r>
    </w:p>
    <w:p w14:paraId="6E67D1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E65C1D" w14:textId="77777777" w:rsidR="008A35FC" w:rsidRDefault="008A35FC" w:rsidP="008A35FC">
      <w:pPr>
        <w:pStyle w:val="PL"/>
        <w:rPr>
          <w:noProof w:val="0"/>
        </w:rPr>
      </w:pPr>
    </w:p>
    <w:p w14:paraId="636882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startRB</w:t>
      </w:r>
      <w:proofErr w:type="spellEnd"/>
      <w:r>
        <w:rPr>
          <w:noProof w:val="0"/>
        </w:rPr>
        <w:t xml:space="preserve"> {</w:t>
      </w:r>
    </w:p>
    <w:p w14:paraId="3B57C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N_BWP_start</w:t>
      </w:r>
      <w:proofErr w:type="spellEnd"/>
      <w:r>
        <w:rPr>
          <w:noProof w:val="0"/>
        </w:rPr>
        <w:t xml:space="preserve"> in 3GPP TS 38.211";</w:t>
      </w:r>
    </w:p>
    <w:p w14:paraId="2039E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892CF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31E4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5ED032" w14:textId="77777777" w:rsidR="008A35FC" w:rsidRDefault="008A35FC" w:rsidP="008A35FC">
      <w:pPr>
        <w:pStyle w:val="PL"/>
        <w:rPr>
          <w:noProof w:val="0"/>
        </w:rPr>
      </w:pPr>
    </w:p>
    <w:p w14:paraId="1F65DA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numberOfRBs</w:t>
      </w:r>
      <w:proofErr w:type="spellEnd"/>
      <w:r>
        <w:rPr>
          <w:noProof w:val="0"/>
        </w:rPr>
        <w:t xml:space="preserve"> {</w:t>
      </w:r>
    </w:p>
    <w:p w14:paraId="21885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N_BWP_size</w:t>
      </w:r>
      <w:proofErr w:type="spellEnd"/>
      <w:r>
        <w:rPr>
          <w:noProof w:val="0"/>
        </w:rPr>
        <w:t xml:space="preserve"> in 3GPP TS 38.211";</w:t>
      </w:r>
    </w:p>
    <w:p w14:paraId="10C76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CEB0D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70747A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886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9DA218" w14:textId="77777777" w:rsidR="008A35FC" w:rsidRDefault="008A35FC" w:rsidP="008A35FC">
      <w:pPr>
        <w:pStyle w:val="PL"/>
        <w:rPr>
          <w:noProof w:val="0"/>
        </w:rPr>
      </w:pPr>
    </w:p>
    <w:p w14:paraId="306068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  <w:rPr>
          <w:noProof w:val="0"/>
        </w:rPr>
      </w:pPr>
    </w:p>
    <w:p w14:paraId="003F85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BWP {</w:t>
      </w:r>
    </w:p>
    <w:p w14:paraId="1FEC4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07A37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B633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7DEA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BWPGrp</w:t>
      </w:r>
      <w:proofErr w:type="spellEnd"/>
      <w:r>
        <w:rPr>
          <w:noProof w:val="0"/>
        </w:rPr>
        <w:t>;</w:t>
      </w:r>
    </w:p>
    <w:p w14:paraId="134E11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50992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D83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B8D8D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  <w:rPr>
          <w:noProof w:val="0"/>
        </w:rPr>
      </w:pPr>
    </w:p>
    <w:p w14:paraId="20759CD0" w14:textId="77777777" w:rsidR="008A35FC" w:rsidRDefault="008A35FC" w:rsidP="008A35FC">
      <w:pPr>
        <w:pStyle w:val="PL"/>
        <w:rPr>
          <w:noProof w:val="0"/>
        </w:rPr>
      </w:pPr>
    </w:p>
    <w:p w14:paraId="5B0D8D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_3gpp-nr-nrm-commonbeamformingfunction {</w:t>
      </w:r>
    </w:p>
    <w:p w14:paraId="31F4EC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C19E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"combeamformfunc3gpp";</w:t>
      </w:r>
    </w:p>
    <w:p w14:paraId="0D0DEC4E" w14:textId="77777777" w:rsidR="008A35FC" w:rsidRDefault="008A35FC" w:rsidP="008A35FC">
      <w:pPr>
        <w:pStyle w:val="PL"/>
        <w:rPr>
          <w:noProof w:val="0"/>
        </w:rPr>
      </w:pPr>
    </w:p>
    <w:p w14:paraId="6A2F1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  <w:rPr>
          <w:noProof w:val="0"/>
        </w:rPr>
      </w:pPr>
    </w:p>
    <w:p w14:paraId="38D9A2A2" w14:textId="77777777" w:rsidR="008A35FC" w:rsidRDefault="008A35FC" w:rsidP="008A35FC">
      <w:pPr>
        <w:pStyle w:val="PL"/>
        <w:rPr>
          <w:noProof w:val="0"/>
        </w:rPr>
      </w:pPr>
    </w:p>
    <w:p w14:paraId="1040F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76108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CommonBeamformingFuntion</w:t>
      </w:r>
      <w:proofErr w:type="spellEnd"/>
      <w:r>
        <w:rPr>
          <w:noProof w:val="0"/>
        </w:rPr>
        <w:t xml:space="preserve"> Information</w:t>
      </w:r>
    </w:p>
    <w:p w14:paraId="50950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  <w:rPr>
          <w:noProof w:val="0"/>
        </w:rPr>
      </w:pPr>
    </w:p>
    <w:p w14:paraId="39F9CD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F5AA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2C75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03B89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369C51" w14:textId="77777777" w:rsidR="008A35FC" w:rsidRDefault="008A35FC" w:rsidP="008A35FC">
      <w:pPr>
        <w:pStyle w:val="PL"/>
        <w:rPr>
          <w:noProof w:val="0"/>
        </w:rPr>
      </w:pPr>
    </w:p>
    <w:p w14:paraId="3617B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CommonBeamformingFunctionGrp</w:t>
      </w:r>
      <w:proofErr w:type="spellEnd"/>
      <w:r>
        <w:rPr>
          <w:noProof w:val="0"/>
        </w:rPr>
        <w:t xml:space="preserve"> {</w:t>
      </w:r>
    </w:p>
    <w:p w14:paraId="46F30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CommonBeamformingFunction</w:t>
      </w:r>
      <w:proofErr w:type="spellEnd"/>
      <w:r>
        <w:rPr>
          <w:noProof w:val="0"/>
        </w:rPr>
        <w:t xml:space="preserve"> IOC.";</w:t>
      </w:r>
    </w:p>
    <w:p w14:paraId="7577E6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13C17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7F2310F2" w14:textId="77777777" w:rsidR="008A35FC" w:rsidRDefault="008A35FC" w:rsidP="008A35FC">
      <w:pPr>
        <w:pStyle w:val="PL"/>
        <w:rPr>
          <w:noProof w:val="0"/>
        </w:rPr>
      </w:pPr>
    </w:p>
    <w:p w14:paraId="7F4E0C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coverageShape</w:t>
      </w:r>
      <w:proofErr w:type="spellEnd"/>
      <w:r>
        <w:rPr>
          <w:noProof w:val="0"/>
        </w:rPr>
        <w:t xml:space="preserve"> {</w:t>
      </w:r>
    </w:p>
    <w:p w14:paraId="704441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E991F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"0..65535"; }</w:t>
      </w:r>
    </w:p>
    <w:p w14:paraId="3357BF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84AA00F" w14:textId="77777777" w:rsidR="008A35FC" w:rsidRDefault="008A35FC" w:rsidP="008A35FC">
      <w:pPr>
        <w:pStyle w:val="PL"/>
        <w:rPr>
          <w:noProof w:val="0"/>
        </w:rPr>
      </w:pPr>
    </w:p>
    <w:p w14:paraId="71EB3C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digitalAzimuth</w:t>
      </w:r>
      <w:proofErr w:type="spellEnd"/>
      <w:r>
        <w:rPr>
          <w:noProof w:val="0"/>
        </w:rPr>
        <w:t xml:space="preserve"> {</w:t>
      </w:r>
    </w:p>
    <w:p w14:paraId="688E7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>
        <w:rPr>
          <w:noProof w:val="0"/>
        </w:rPr>
        <w:t>coverageShape</w:t>
      </w:r>
      <w:proofErr w:type="spellEnd"/>
      <w:r>
        <w:rPr>
          <w:noProof w:val="0"/>
        </w:rP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  <w:rPr>
          <w:noProof w:val="0"/>
        </w:rPr>
      </w:pPr>
    </w:p>
    <w:p w14:paraId="262363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2B5D7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3B635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50129D" w14:textId="77777777" w:rsidR="008A35FC" w:rsidRDefault="008A35FC" w:rsidP="008A35FC">
      <w:pPr>
        <w:pStyle w:val="PL"/>
        <w:rPr>
          <w:noProof w:val="0"/>
        </w:rPr>
      </w:pPr>
    </w:p>
    <w:p w14:paraId="10E6F8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digitalTilt</w:t>
      </w:r>
      <w:proofErr w:type="spellEnd"/>
      <w:r>
        <w:rPr>
          <w:noProof w:val="0"/>
        </w:rPr>
        <w:t xml:space="preserve"> {</w:t>
      </w:r>
    </w:p>
    <w:p w14:paraId="07CD0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rPr>
          <w:noProof w:val="0"/>
        </w:rPr>
        <w:t>coverageShape</w:t>
      </w:r>
      <w:proofErr w:type="spellEnd"/>
      <w:r>
        <w:rPr>
          <w:noProof w:val="0"/>
        </w:rP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407C3F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99B43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5469D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7B578E3F" w14:textId="77777777" w:rsidR="008A35FC" w:rsidRDefault="008A35FC" w:rsidP="008A35FC">
      <w:pPr>
        <w:pStyle w:val="PL"/>
        <w:rPr>
          <w:noProof w:val="0"/>
        </w:rPr>
      </w:pPr>
    </w:p>
    <w:p w14:paraId="68F8F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  <w:rPr>
          <w:noProof w:val="0"/>
        </w:rPr>
      </w:pPr>
    </w:p>
    <w:p w14:paraId="76E1B0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CommonBeamformingFunction</w:t>
      </w:r>
      <w:proofErr w:type="spellEnd"/>
      <w:r>
        <w:rPr>
          <w:noProof w:val="0"/>
        </w:rPr>
        <w:t xml:space="preserve"> {</w:t>
      </w:r>
    </w:p>
    <w:p w14:paraId="4B2A9C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common beamforming functionality (</w:t>
      </w:r>
      <w:proofErr w:type="spellStart"/>
      <w:r>
        <w:rPr>
          <w:noProof w:val="0"/>
        </w:rPr>
        <w:t>eg</w:t>
      </w:r>
      <w:proofErr w:type="spellEnd"/>
      <w:r>
        <w:rPr>
          <w:noProof w:val="0"/>
        </w:rPr>
        <w:t xml:space="preserve">: SSB beams) for the </w:t>
      </w:r>
      <w:proofErr w:type="spellStart"/>
      <w:r>
        <w:rPr>
          <w:noProof w:val="0"/>
        </w:rPr>
        <w:t>NRSectorCarrier</w:t>
      </w:r>
      <w:proofErr w:type="spellEnd"/>
      <w:r>
        <w:rPr>
          <w:noProof w:val="0"/>
        </w:rPr>
        <w:t>.";</w:t>
      </w:r>
    </w:p>
    <w:p w14:paraId="3CD562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12D4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346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5D6A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66B50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CommonBeamformingFunctionGrp</w:t>
      </w:r>
      <w:proofErr w:type="spellEnd"/>
      <w:r>
        <w:rPr>
          <w:noProof w:val="0"/>
        </w:rPr>
        <w:t>;</w:t>
      </w:r>
    </w:p>
    <w:p w14:paraId="4A6AE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C956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85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B8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B1BCFCF" w14:textId="77777777" w:rsidR="008A35FC" w:rsidRDefault="008A35FC" w:rsidP="008A35FC">
      <w:pPr>
        <w:pStyle w:val="PL"/>
        <w:rPr>
          <w:noProof w:val="0"/>
        </w:rPr>
      </w:pPr>
    </w:p>
    <w:p w14:paraId="44FFF5DD" w14:textId="77777777" w:rsidR="008A35FC" w:rsidRDefault="008A35FC" w:rsidP="008A35FC">
      <w:pPr>
        <w:pStyle w:val="PL"/>
        <w:rPr>
          <w:noProof w:val="0"/>
        </w:rPr>
      </w:pPr>
    </w:p>
    <w:p w14:paraId="2A880BEF" w14:textId="77777777" w:rsidR="008A35FC" w:rsidRDefault="008A35FC" w:rsidP="008A35FC">
      <w:pPr>
        <w:pStyle w:val="PL"/>
        <w:rPr>
          <w:noProof w:val="0"/>
        </w:rPr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F6DC85D" w14:textId="77777777" w:rsidR="009C081D" w:rsidRDefault="009C081D" w:rsidP="009C081D">
      <w:pPr>
        <w:pStyle w:val="PL"/>
      </w:pPr>
      <w:r>
        <w:t xml:space="preserve">  revision 2021-04-30 { reference CR-0490; }</w:t>
      </w:r>
    </w:p>
    <w:p w14:paraId="13FB697C" w14:textId="40A83108" w:rsidR="008A35FC" w:rsidRDefault="008A35FC" w:rsidP="009C081D">
      <w:pPr>
        <w:pStyle w:val="PL"/>
        <w:rPr>
          <w:noProof w:val="0"/>
        </w:rPr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(NG-U) interface between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_3gpp-nr-nrm-eutrancellrelation {</w:t>
      </w:r>
    </w:p>
    <w:p w14:paraId="4BD638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44E12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"eutrancellrel3gpp";</w:t>
      </w:r>
    </w:p>
    <w:p w14:paraId="3CEF8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</w:p>
    <w:p w14:paraId="4C610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  <w:rPr>
          <w:noProof w:val="0"/>
        </w:rPr>
      </w:pPr>
    </w:p>
    <w:p w14:paraId="3051B8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A229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EUtranCellRelation</w:t>
      </w:r>
      <w:proofErr w:type="spellEnd"/>
      <w:r>
        <w:rPr>
          <w:noProof w:val="0"/>
        </w:rPr>
        <w:t xml:space="preserve"> Information</w:t>
      </w:r>
    </w:p>
    <w:p w14:paraId="2C63A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  <w:rPr>
          <w:noProof w:val="0"/>
        </w:rPr>
      </w:pPr>
    </w:p>
    <w:p w14:paraId="34EFF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C7D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5ED6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082146A" w14:textId="77777777" w:rsidR="008A35FC" w:rsidRDefault="008A35FC" w:rsidP="008A35FC">
      <w:pPr>
        <w:pStyle w:val="PL"/>
        <w:rPr>
          <w:noProof w:val="0"/>
        </w:rPr>
      </w:pPr>
    </w:p>
    <w:p w14:paraId="295601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</w:t>
      </w:r>
      <w:proofErr w:type="spellStart"/>
      <w:r>
        <w:rPr>
          <w:noProof w:val="0"/>
        </w:rPr>
        <w:t>ActionAllowed</w:t>
      </w:r>
      <w:proofErr w:type="spellEnd"/>
      <w:r>
        <w:rPr>
          <w:noProof w:val="0"/>
        </w:rPr>
        <w:t xml:space="preserve"> {</w:t>
      </w:r>
    </w:p>
    <w:p w14:paraId="638EC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73D63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YES;</w:t>
      </w:r>
    </w:p>
    <w:p w14:paraId="0925B9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NO;                            </w:t>
      </w:r>
    </w:p>
    <w:p w14:paraId="073E62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37A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08F0D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B0FD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</w:t>
      </w:r>
      <w:proofErr w:type="spellStart"/>
      <w:r>
        <w:rPr>
          <w:noProof w:val="0"/>
        </w:rPr>
        <w:t>EnergySavingCoverage</w:t>
      </w:r>
      <w:proofErr w:type="spellEnd"/>
      <w:r>
        <w:rPr>
          <w:noProof w:val="0"/>
        </w:rPr>
        <w:t xml:space="preserve"> {</w:t>
      </w:r>
    </w:p>
    <w:p w14:paraId="38E5D9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64E131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YES;</w:t>
      </w:r>
    </w:p>
    <w:p w14:paraId="2E469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NO; </w:t>
      </w:r>
    </w:p>
    <w:p w14:paraId="64EE38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PARTIAL;                       </w:t>
      </w:r>
    </w:p>
    <w:p w14:paraId="21FBAF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F93D8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5DD44AE" w14:textId="77777777" w:rsidR="008A35FC" w:rsidRDefault="008A35FC" w:rsidP="008A35FC">
      <w:pPr>
        <w:pStyle w:val="PL"/>
        <w:rPr>
          <w:noProof w:val="0"/>
        </w:rPr>
      </w:pPr>
    </w:p>
    <w:p w14:paraId="44A0B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EUtranCellRelationGrp</w:t>
      </w:r>
      <w:proofErr w:type="spellEnd"/>
      <w:r>
        <w:rPr>
          <w:noProof w:val="0"/>
        </w:rPr>
        <w:t xml:space="preserve"> {</w:t>
      </w:r>
    </w:p>
    <w:p w14:paraId="63B665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EUtranCellRelation</w:t>
      </w:r>
      <w:proofErr w:type="spellEnd"/>
      <w:r>
        <w:rPr>
          <w:noProof w:val="0"/>
        </w:rPr>
        <w:t xml:space="preserve"> IOC.";</w:t>
      </w:r>
    </w:p>
    <w:p w14:paraId="676BF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28.541, </w:t>
      </w:r>
      <w:proofErr w:type="spellStart"/>
      <w:r>
        <w:rPr>
          <w:noProof w:val="0"/>
        </w:rPr>
        <w:t>EUtranRelation</w:t>
      </w:r>
      <w:proofErr w:type="spellEnd"/>
      <w:r>
        <w:rPr>
          <w:noProof w:val="0"/>
        </w:rPr>
        <w:t xml:space="preserve"> in 3GPP TS 28.658";</w:t>
      </w:r>
    </w:p>
    <w:p w14:paraId="34EAFE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6245E7B" w14:textId="77777777" w:rsidR="008A35FC" w:rsidRDefault="008A35FC" w:rsidP="008A35FC">
      <w:pPr>
        <w:pStyle w:val="PL"/>
        <w:rPr>
          <w:noProof w:val="0"/>
        </w:rPr>
      </w:pPr>
    </w:p>
    <w:p w14:paraId="2C495F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tCI</w:t>
      </w:r>
      <w:proofErr w:type="spellEnd"/>
      <w:r>
        <w:rPr>
          <w:noProof w:val="0"/>
        </w:rPr>
        <w:t xml:space="preserve"> {</w:t>
      </w:r>
    </w:p>
    <w:p w14:paraId="15DD36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instance.";</w:t>
      </w:r>
    </w:p>
    <w:p w14:paraId="4EE4E3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E0A1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</w:t>
      </w:r>
    </w:p>
    <w:p w14:paraId="23B325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AC3038A" w14:textId="77777777" w:rsidR="008A35FC" w:rsidRDefault="008A35FC" w:rsidP="008A35FC">
      <w:pPr>
        <w:pStyle w:val="PL"/>
        <w:rPr>
          <w:noProof w:val="0"/>
        </w:rPr>
      </w:pPr>
    </w:p>
    <w:p w14:paraId="166B8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isRemoveAllowed</w:t>
      </w:r>
      <w:proofErr w:type="spellEnd"/>
      <w:r>
        <w:rPr>
          <w:noProof w:val="0"/>
        </w:rPr>
        <w:t xml:space="preserve"> {</w:t>
      </w:r>
    </w:p>
    <w:p w14:paraId="35B69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subject </w:t>
      </w:r>
      <w:proofErr w:type="spellStart"/>
      <w:r>
        <w:rPr>
          <w:noProof w:val="0"/>
        </w:rPr>
        <w:t>EUtranCellRelation</w:t>
      </w:r>
      <w:proofErr w:type="spellEnd"/>
      <w:r>
        <w:rPr>
          <w:noProof w:val="0"/>
        </w:rPr>
        <w:t xml:space="preserve"> can be removed</w:t>
      </w:r>
    </w:p>
    <w:p w14:paraId="38BAB4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(deleted) or not. If YES, the subject </w:t>
      </w:r>
      <w:proofErr w:type="spellStart"/>
      <w:r>
        <w:rPr>
          <w:noProof w:val="0"/>
        </w:rPr>
        <w:t>EUtranCellRelation</w:t>
      </w:r>
      <w:proofErr w:type="spellEnd"/>
      <w:r>
        <w:rPr>
          <w:noProof w:val="0"/>
        </w:rPr>
        <w:t xml:space="preserve"> instance can</w:t>
      </w:r>
    </w:p>
    <w:p w14:paraId="6DB0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be removed (deleted). If NO, the subject </w:t>
      </w:r>
      <w:proofErr w:type="spellStart"/>
      <w:r>
        <w:rPr>
          <w:noProof w:val="0"/>
        </w:rPr>
        <w:t>EUtranCellRelation</w:t>
      </w:r>
      <w:proofErr w:type="spellEnd"/>
      <w:r>
        <w:rPr>
          <w:noProof w:val="0"/>
        </w:rPr>
        <w:t xml:space="preserve"> instance</w:t>
      </w:r>
    </w:p>
    <w:p w14:paraId="233941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removed (deleted) by any entity but an </w:t>
      </w:r>
      <w:proofErr w:type="spellStart"/>
      <w:r>
        <w:rPr>
          <w:noProof w:val="0"/>
        </w:rPr>
        <w:t>IRPManager</w:t>
      </w:r>
      <w:proofErr w:type="spellEnd"/>
      <w:r>
        <w:rPr>
          <w:noProof w:val="0"/>
        </w:rPr>
        <w:t>.";</w:t>
      </w:r>
    </w:p>
    <w:p w14:paraId="66932A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C3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ActionAllowed</w:t>
      </w:r>
      <w:proofErr w:type="spellEnd"/>
      <w:r>
        <w:rPr>
          <w:noProof w:val="0"/>
        </w:rPr>
        <w:t>;</w:t>
      </w:r>
    </w:p>
    <w:p w14:paraId="01578F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26959B" w14:textId="77777777" w:rsidR="008A35FC" w:rsidRDefault="008A35FC" w:rsidP="008A35FC">
      <w:pPr>
        <w:pStyle w:val="PL"/>
        <w:rPr>
          <w:noProof w:val="0"/>
        </w:rPr>
      </w:pPr>
    </w:p>
    <w:p w14:paraId="3E460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isHOAllowed</w:t>
      </w:r>
      <w:proofErr w:type="spellEnd"/>
      <w:r>
        <w:rPr>
          <w:noProof w:val="0"/>
        </w:rPr>
        <w:t xml:space="preserve"> {</w:t>
      </w:r>
    </w:p>
    <w:p w14:paraId="208414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referenced by this </w:t>
      </w:r>
      <w:proofErr w:type="spellStart"/>
      <w:r>
        <w:rPr>
          <w:noProof w:val="0"/>
        </w:rPr>
        <w:t>EUtranCellRelation</w:t>
      </w:r>
      <w:proofErr w:type="spellEnd"/>
      <w:r>
        <w:rPr>
          <w:noProof w:val="0"/>
        </w:rPr>
        <w:t xml:space="preserve"> instance. If NO, handover</w:t>
      </w:r>
    </w:p>
    <w:p w14:paraId="3E180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allowed.";</w:t>
      </w:r>
    </w:p>
    <w:p w14:paraId="3BCF79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182B2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ActionAllowed</w:t>
      </w:r>
      <w:proofErr w:type="spellEnd"/>
      <w:r>
        <w:rPr>
          <w:noProof w:val="0"/>
        </w:rPr>
        <w:t>;</w:t>
      </w:r>
    </w:p>
    <w:p w14:paraId="2E021B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D10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isENDCAllowed</w:t>
      </w:r>
      <w:proofErr w:type="spellEnd"/>
      <w:r>
        <w:rPr>
          <w:noProof w:val="0"/>
        </w:rPr>
        <w:t xml:space="preserve"> {</w:t>
      </w:r>
    </w:p>
    <w:p w14:paraId="1EA73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target cell is allowed </w:t>
      </w:r>
      <w:r>
        <w:rPr>
          <w:noProof w:val="0"/>
          <w:lang w:eastAsia="zh-CN"/>
        </w:rPr>
        <w:t>to be used for EN-DC</w:t>
      </w:r>
      <w:r>
        <w:rPr>
          <w:noProof w:val="0"/>
        </w:rPr>
        <w:t>. The target cell is</w:t>
      </w:r>
    </w:p>
    <w:p w14:paraId="1C4814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referenced by the </w:t>
      </w:r>
      <w:proofErr w:type="spellStart"/>
      <w:r>
        <w:rPr>
          <w:rFonts w:cs="Courier New"/>
          <w:noProof w:val="0"/>
        </w:rPr>
        <w:t>NRCellRelation</w:t>
      </w:r>
      <w:proofErr w:type="spellEnd"/>
      <w:r>
        <w:rPr>
          <w:noProof w:val="0"/>
        </w:rPr>
        <w:t xml:space="preserve"> that contains this </w:t>
      </w:r>
      <w:proofErr w:type="spellStart"/>
      <w:r>
        <w:rPr>
          <w:rFonts w:cs="Courier New"/>
          <w:noProof w:val="0"/>
        </w:rPr>
        <w:t>isENDCAllowed</w:t>
      </w:r>
      <w:proofErr w:type="spellEnd"/>
      <w:r>
        <w:rPr>
          <w:noProof w:val="0"/>
        </w:rPr>
        <w:t>.</w:t>
      </w:r>
    </w:p>
    <w:p w14:paraId="1459B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D1524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ActionAllowed</w:t>
      </w:r>
      <w:proofErr w:type="spellEnd"/>
      <w:r>
        <w:rPr>
          <w:noProof w:val="0"/>
        </w:rPr>
        <w:t>;</w:t>
      </w:r>
    </w:p>
    <w:p w14:paraId="1F14E8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2B5827" w14:textId="77777777" w:rsidR="008A35FC" w:rsidRDefault="008A35FC" w:rsidP="008A35FC">
      <w:pPr>
        <w:pStyle w:val="PL"/>
        <w:rPr>
          <w:noProof w:val="0"/>
        </w:rPr>
      </w:pPr>
    </w:p>
    <w:p w14:paraId="19E1703D" w14:textId="77777777" w:rsidR="008A35FC" w:rsidRDefault="008A35FC" w:rsidP="008A35FC">
      <w:pPr>
        <w:pStyle w:val="PL"/>
        <w:rPr>
          <w:noProof w:val="0"/>
        </w:rPr>
      </w:pPr>
    </w:p>
    <w:p w14:paraId="789BA4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isICICInformationSendAllowed</w:t>
      </w:r>
      <w:proofErr w:type="spellEnd"/>
      <w:r>
        <w:rPr>
          <w:noProof w:val="0"/>
        </w:rPr>
        <w:t xml:space="preserve"> {</w:t>
      </w:r>
    </w:p>
    <w:p w14:paraId="05F3A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 is the adjacent cell referenced by this </w:t>
      </w:r>
      <w:proofErr w:type="spellStart"/>
      <w:r>
        <w:rPr>
          <w:noProof w:val="0"/>
        </w:rPr>
        <w:t>EUtranCellRelation</w:t>
      </w:r>
      <w:proofErr w:type="spellEnd"/>
    </w:p>
    <w:p w14:paraId="7F2270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allowed.";</w:t>
      </w:r>
    </w:p>
    <w:p w14:paraId="6D82E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36.423"; </w:t>
      </w:r>
    </w:p>
    <w:p w14:paraId="52F07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E7C4E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ActionAllowed</w:t>
      </w:r>
      <w:proofErr w:type="spellEnd"/>
      <w:r>
        <w:rPr>
          <w:noProof w:val="0"/>
        </w:rPr>
        <w:t>;</w:t>
      </w:r>
    </w:p>
    <w:p w14:paraId="31D8F5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5A836D" w14:textId="77777777" w:rsidR="008A35FC" w:rsidRDefault="008A35FC" w:rsidP="008A35FC">
      <w:pPr>
        <w:pStyle w:val="PL"/>
        <w:rPr>
          <w:noProof w:val="0"/>
        </w:rPr>
      </w:pPr>
    </w:p>
    <w:p w14:paraId="0A70D1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isLBAllowed</w:t>
      </w:r>
      <w:proofErr w:type="spellEnd"/>
      <w:r>
        <w:rPr>
          <w:noProof w:val="0"/>
        </w:rPr>
        <w:t xml:space="preserve"> {</w:t>
      </w:r>
    </w:p>
    <w:p w14:paraId="2514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EUtranCellRelation</w:t>
      </w:r>
      <w:proofErr w:type="spellEnd"/>
      <w:r>
        <w:rPr>
          <w:noProof w:val="0"/>
        </w:rP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from source cell to target cell.";</w:t>
      </w:r>
    </w:p>
    <w:p w14:paraId="0E581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59C7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ActionAllowed</w:t>
      </w:r>
      <w:proofErr w:type="spellEnd"/>
      <w:r>
        <w:rPr>
          <w:noProof w:val="0"/>
        </w:rPr>
        <w:t>;</w:t>
      </w:r>
    </w:p>
    <w:p w14:paraId="40559C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6DB97F" w14:textId="77777777" w:rsidR="008A35FC" w:rsidRDefault="008A35FC" w:rsidP="008A35FC">
      <w:pPr>
        <w:pStyle w:val="PL"/>
        <w:rPr>
          <w:noProof w:val="0"/>
        </w:rPr>
      </w:pPr>
    </w:p>
    <w:p w14:paraId="1F7200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isESCoveredBy</w:t>
      </w:r>
      <w:proofErr w:type="spellEnd"/>
      <w:r>
        <w:rPr>
          <w:noProof w:val="0"/>
        </w:rPr>
        <w:t xml:space="preserve"> {</w:t>
      </w:r>
    </w:p>
    <w:p w14:paraId="737B8D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341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EnergySavingCoverage</w:t>
      </w:r>
      <w:proofErr w:type="spellEnd"/>
      <w:r>
        <w:rPr>
          <w:noProof w:val="0"/>
        </w:rPr>
        <w:t>;</w:t>
      </w:r>
    </w:p>
    <w:p w14:paraId="38E79C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85EF0DE" w14:textId="77777777" w:rsidR="008A35FC" w:rsidRDefault="008A35FC" w:rsidP="008A35FC">
      <w:pPr>
        <w:pStyle w:val="PL"/>
        <w:rPr>
          <w:noProof w:val="0"/>
        </w:rPr>
      </w:pPr>
    </w:p>
    <w:p w14:paraId="5D4B46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qOffset</w:t>
      </w:r>
      <w:proofErr w:type="spellEnd"/>
      <w:r>
        <w:rPr>
          <w:noProof w:val="0"/>
        </w:rPr>
        <w:t xml:space="preserve"> {</w:t>
      </w:r>
    </w:p>
    <w:p w14:paraId="2BEC9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parameter q-</w:t>
      </w:r>
      <w:proofErr w:type="spellStart"/>
      <w:r>
        <w:rPr>
          <w:noProof w:val="0"/>
        </w:rPr>
        <w:t>OffsetCell</w:t>
      </w:r>
      <w:proofErr w:type="spellEnd"/>
      <w:r>
        <w:rPr>
          <w:noProof w:val="0"/>
        </w:rP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Optimization.";</w:t>
      </w:r>
    </w:p>
    <w:p w14:paraId="4BB47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4A6F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46E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5EE53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9FD0590" w14:textId="77777777" w:rsidR="008A35FC" w:rsidRDefault="008A35FC" w:rsidP="008A35FC">
      <w:pPr>
        <w:pStyle w:val="PL"/>
        <w:rPr>
          <w:noProof w:val="0"/>
        </w:rPr>
      </w:pPr>
    </w:p>
    <w:p w14:paraId="1ACB2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cellIndividualOffset</w:t>
      </w:r>
      <w:proofErr w:type="spellEnd"/>
      <w:r>
        <w:rPr>
          <w:noProof w:val="0"/>
        </w:rPr>
        <w:t xml:space="preserve"> {</w:t>
      </w:r>
    </w:p>
    <w:p w14:paraId="7F938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the </w:t>
      </w:r>
      <w:proofErr w:type="spellStart"/>
      <w:r>
        <w:rPr>
          <w:noProof w:val="0"/>
        </w:rPr>
        <w:t>HandOver</w:t>
      </w:r>
      <w:proofErr w:type="spellEnd"/>
      <w:r>
        <w:rPr>
          <w:noProof w:val="0"/>
        </w:rP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E7DD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DC576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4B600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027C17" w14:textId="77777777" w:rsidR="008A35FC" w:rsidRDefault="008A35FC" w:rsidP="008A35FC">
      <w:pPr>
        <w:pStyle w:val="PL"/>
        <w:rPr>
          <w:noProof w:val="0"/>
        </w:rPr>
      </w:pPr>
    </w:p>
    <w:p w14:paraId="235F4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adjacentCell</w:t>
      </w:r>
      <w:proofErr w:type="spellEnd"/>
      <w:r>
        <w:rPr>
          <w:noProof w:val="0"/>
        </w:rPr>
        <w:t xml:space="preserve"> {</w:t>
      </w:r>
    </w:p>
    <w:p w14:paraId="1951C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</w:t>
      </w:r>
      <w:proofErr w:type="spellStart"/>
      <w:r>
        <w:rPr>
          <w:noProof w:val="0"/>
        </w:rPr>
        <w:t>EUtranCellFDD</w:t>
      </w:r>
      <w:proofErr w:type="spellEnd"/>
      <w:r>
        <w:rPr>
          <w:noProof w:val="0"/>
        </w:rPr>
        <w:t>/TDD or</w:t>
      </w:r>
    </w:p>
    <w:p w14:paraId="70DF2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ExternalEUtranCellFDD</w:t>
      </w:r>
      <w:proofErr w:type="spellEnd"/>
      <w:r>
        <w:rPr>
          <w:noProof w:val="0"/>
        </w:rPr>
        <w:t>/TDD instance.";</w:t>
      </w:r>
    </w:p>
    <w:p w14:paraId="3ADE68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14F2F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5E8F6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54B4D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DD4504" w14:textId="77777777" w:rsidR="008A35FC" w:rsidRDefault="008A35FC" w:rsidP="008A35FC">
      <w:pPr>
        <w:pStyle w:val="PL"/>
        <w:rPr>
          <w:noProof w:val="0"/>
        </w:rPr>
      </w:pPr>
    </w:p>
    <w:p w14:paraId="07AD79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  <w:rPr>
          <w:noProof w:val="0"/>
        </w:rPr>
      </w:pPr>
    </w:p>
    <w:p w14:paraId="65E97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EUtranCellRelation</w:t>
      </w:r>
      <w:proofErr w:type="spellEnd"/>
      <w:r>
        <w:rPr>
          <w:noProof w:val="0"/>
        </w:rPr>
        <w:t xml:space="preserve"> {</w:t>
      </w:r>
    </w:p>
    <w:p w14:paraId="48B43C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  <w:r>
        <w:rPr>
          <w:noProof w:val="0"/>
        </w:rPr>
        <w:tab/>
      </w:r>
    </w:p>
    <w:p w14:paraId="7BCDA8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CB0D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7DCE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1B2A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EUtranCellRelationGrp</w:t>
      </w:r>
      <w:proofErr w:type="spellEnd"/>
      <w:r>
        <w:rPr>
          <w:noProof w:val="0"/>
        </w:rPr>
        <w:t>;</w:t>
      </w:r>
    </w:p>
    <w:p w14:paraId="4ECDD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9A1B8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9955A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ADA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lastRenderedPageBreak/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_3gpp-nr-nrm-eutranetwork {</w:t>
      </w:r>
    </w:p>
    <w:p w14:paraId="51AD2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BACFF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"eutranet3gpp";</w:t>
      </w:r>
    </w:p>
    <w:p w14:paraId="1C3F403D" w14:textId="77777777" w:rsidR="008A35FC" w:rsidRDefault="008A35FC" w:rsidP="008A35FC">
      <w:pPr>
        <w:pStyle w:val="PL"/>
        <w:rPr>
          <w:noProof w:val="0"/>
        </w:rPr>
      </w:pPr>
    </w:p>
    <w:p w14:paraId="41902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  <w:rPr>
          <w:noProof w:val="0"/>
        </w:rPr>
      </w:pPr>
    </w:p>
    <w:p w14:paraId="584751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31E4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Information Object</w:t>
      </w:r>
    </w:p>
    <w:p w14:paraId="7C70A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  <w:rPr>
          <w:noProof w:val="0"/>
        </w:rPr>
      </w:pPr>
    </w:p>
    <w:p w14:paraId="0574FB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3EFB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DD32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95BD006" w14:textId="77777777" w:rsidR="008A35FC" w:rsidRDefault="008A35FC" w:rsidP="008A35FC">
      <w:pPr>
        <w:pStyle w:val="PL"/>
        <w:rPr>
          <w:noProof w:val="0"/>
        </w:rPr>
      </w:pPr>
    </w:p>
    <w:p w14:paraId="124857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ExternalsUnderEUtraNetwork</w:t>
      </w:r>
      <w:proofErr w:type="spellEnd"/>
      <w:r>
        <w:rPr>
          <w:noProof w:val="0"/>
        </w:rPr>
        <w:t xml:space="preserve"> {</w:t>
      </w:r>
    </w:p>
    <w:p w14:paraId="7C43B5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</w:t>
      </w:r>
      <w:proofErr w:type="spellStart"/>
      <w:r>
        <w:rPr>
          <w:noProof w:val="0"/>
        </w:rPr>
        <w:t>EUtranFrequency</w:t>
      </w:r>
      <w:proofErr w:type="spellEnd"/>
      <w:r>
        <w:rPr>
          <w:noProof w:val="0"/>
        </w:rPr>
        <w:t xml:space="preserve">, </w:t>
      </w:r>
    </w:p>
    <w:p w14:paraId="4C8B5D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ExternalENBFunction</w:t>
      </w:r>
      <w:proofErr w:type="spellEnd"/>
      <w:r>
        <w:rPr>
          <w:noProof w:val="0"/>
        </w:rPr>
        <w:t xml:space="preserve"> are contained under a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list/class.";</w:t>
      </w:r>
    </w:p>
    <w:p w14:paraId="198B76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65F91D6" w14:textId="77777777" w:rsidR="008A35FC" w:rsidRDefault="008A35FC" w:rsidP="008A35FC">
      <w:pPr>
        <w:pStyle w:val="PL"/>
        <w:rPr>
          <w:noProof w:val="0"/>
        </w:rPr>
      </w:pPr>
    </w:p>
    <w:p w14:paraId="6B6A89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EUtraNetworkGrp</w:t>
      </w:r>
      <w:proofErr w:type="spellEnd"/>
      <w:r>
        <w:rPr>
          <w:noProof w:val="0"/>
        </w:rPr>
        <w:t xml:space="preserve"> {</w:t>
      </w:r>
    </w:p>
    <w:p w14:paraId="713337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IOC.";</w:t>
      </w:r>
    </w:p>
    <w:p w14:paraId="54E17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83F9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6A7B2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8D4D5D" w14:textId="77777777" w:rsidR="008A35FC" w:rsidRDefault="008A35FC" w:rsidP="008A35FC">
      <w:pPr>
        <w:pStyle w:val="PL"/>
        <w:rPr>
          <w:noProof w:val="0"/>
        </w:rPr>
      </w:pPr>
    </w:p>
    <w:p w14:paraId="17DD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{</w:t>
      </w:r>
    </w:p>
    <w:p w14:paraId="2EC5C5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external E-UTRAN entities.";</w:t>
      </w:r>
    </w:p>
    <w:p w14:paraId="742BF9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55FEE7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2F022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00480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65510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EUtraNetworkGrp</w:t>
      </w:r>
      <w:proofErr w:type="spellEnd"/>
      <w:r>
        <w:rPr>
          <w:noProof w:val="0"/>
        </w:rPr>
        <w:t>;</w:t>
      </w:r>
    </w:p>
    <w:p w14:paraId="719B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parents {</w:t>
      </w:r>
    </w:p>
    <w:p w14:paraId="7CCBEF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</w:t>
      </w:r>
      <w:proofErr w:type="spellStart"/>
      <w:r>
        <w:rPr>
          <w:noProof w:val="0"/>
        </w:rPr>
        <w:t>containg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instances </w:t>
      </w:r>
    </w:p>
    <w:p w14:paraId="36C06F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in strict order from the root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down to the immediate </w:t>
      </w:r>
    </w:p>
    <w:p w14:paraId="0F7F8D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parent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>.</w:t>
      </w:r>
    </w:p>
    <w:p w14:paraId="2B5401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</w:t>
      </w:r>
      <w:proofErr w:type="spellStart"/>
      <w:r>
        <w:rPr>
          <w:noProof w:val="0"/>
        </w:rPr>
        <w:t>EUtraNetworks</w:t>
      </w:r>
      <w:proofErr w:type="spellEnd"/>
      <w:r>
        <w:rPr>
          <w:noProof w:val="0"/>
        </w:rPr>
        <w:t xml:space="preserve"> form a containment hierarchy this is </w:t>
      </w:r>
    </w:p>
    <w:p w14:paraId="50DD6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modeled</w:t>
      </w:r>
      <w:proofErr w:type="spellEnd"/>
      <w:r>
        <w:rPr>
          <w:noProof w:val="0"/>
        </w:rPr>
        <w:t xml:space="preserve"> using references between the child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and the parent </w:t>
      </w:r>
    </w:p>
    <w:p w14:paraId="5836C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EUtraNetworks</w:t>
      </w:r>
      <w:proofErr w:type="spellEnd"/>
      <w:r>
        <w:rPr>
          <w:noProof w:val="0"/>
        </w:rPr>
        <w:t xml:space="preserve">. </w:t>
      </w:r>
    </w:p>
    <w:p w14:paraId="48205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This reference MUST NOT be present for the top level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and </w:t>
      </w:r>
    </w:p>
    <w:p w14:paraId="1B0B13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MUST be present for other </w:t>
      </w:r>
      <w:proofErr w:type="spellStart"/>
      <w:r>
        <w:rPr>
          <w:noProof w:val="0"/>
        </w:rPr>
        <w:t>EUtraNetworks</w:t>
      </w:r>
      <w:proofErr w:type="spellEnd"/>
      <w:r>
        <w:rPr>
          <w:noProof w:val="0"/>
        </w:rPr>
        <w:t>.";</w:t>
      </w:r>
    </w:p>
    <w:p w14:paraId="12F45B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</w:t>
      </w:r>
      <w:proofErr w:type="spellStart"/>
      <w:r>
        <w:rPr>
          <w:noProof w:val="0"/>
        </w:rPr>
        <w:t>leafref</w:t>
      </w:r>
      <w:proofErr w:type="spellEnd"/>
      <w:r>
        <w:rPr>
          <w:noProof w:val="0"/>
        </w:rPr>
        <w:t xml:space="preserve"> {</w:t>
      </w:r>
    </w:p>
    <w:p w14:paraId="43585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/id";  </w:t>
      </w:r>
    </w:p>
    <w:p w14:paraId="2FC1C4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378EF0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BB79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03698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</w:t>
      </w:r>
      <w:proofErr w:type="spellStart"/>
      <w:r>
        <w:rPr>
          <w:noProof w:val="0"/>
        </w:rPr>
        <w:t>containedChildren</w:t>
      </w:r>
      <w:proofErr w:type="spellEnd"/>
      <w:r>
        <w:rPr>
          <w:noProof w:val="0"/>
        </w:rPr>
        <w:t>{</w:t>
      </w:r>
    </w:p>
    <w:p w14:paraId="1988B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directly contained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instances.</w:t>
      </w:r>
    </w:p>
    <w:p w14:paraId="2CE2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</w:t>
      </w:r>
      <w:proofErr w:type="spellStart"/>
      <w:r>
        <w:rPr>
          <w:noProof w:val="0"/>
        </w:rPr>
        <w:t>EUtraNetworks</w:t>
      </w:r>
      <w:proofErr w:type="spellEnd"/>
      <w:r>
        <w:rPr>
          <w:noProof w:val="0"/>
        </w:rPr>
        <w:t xml:space="preserve"> form a containment hierarchy this is </w:t>
      </w:r>
    </w:p>
    <w:p w14:paraId="1A4ABA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modeled</w:t>
      </w:r>
      <w:proofErr w:type="spellEnd"/>
      <w:r>
        <w:rPr>
          <w:noProof w:val="0"/>
        </w:rPr>
        <w:t xml:space="preserve"> using references between the child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 and the parent </w:t>
      </w:r>
    </w:p>
    <w:p w14:paraId="3FE4F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>.";</w:t>
      </w:r>
    </w:p>
    <w:p w14:paraId="4D08C9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</w:t>
      </w:r>
      <w:proofErr w:type="spellStart"/>
      <w:r>
        <w:rPr>
          <w:noProof w:val="0"/>
        </w:rPr>
        <w:t>leafref</w:t>
      </w:r>
      <w:proofErr w:type="spellEnd"/>
      <w:r>
        <w:rPr>
          <w:noProof w:val="0"/>
        </w:rPr>
        <w:t xml:space="preserve"> {</w:t>
      </w:r>
    </w:p>
    <w:p w14:paraId="652D8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</w:t>
      </w:r>
      <w:proofErr w:type="spellStart"/>
      <w:r>
        <w:rPr>
          <w:noProof w:val="0"/>
        </w:rPr>
        <w:t>EUtraNetwork</w:t>
      </w:r>
      <w:proofErr w:type="spellEnd"/>
      <w:r>
        <w:rPr>
          <w:noProof w:val="0"/>
        </w:rPr>
        <w:t xml:space="preserve">/id";  </w:t>
      </w:r>
    </w:p>
    <w:p w14:paraId="1F2CE0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17BB6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83C6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C512D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3BEC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_3gpp-nr-nrm-eutranfreqrelation {</w:t>
      </w:r>
    </w:p>
    <w:p w14:paraId="157609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6C52B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"eutranfreqrel3gpp";</w:t>
      </w:r>
    </w:p>
    <w:p w14:paraId="58D91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C7F44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  <w:rPr>
          <w:noProof w:val="0"/>
        </w:rPr>
      </w:pPr>
    </w:p>
    <w:p w14:paraId="259407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AF60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EUtranFreqRelation</w:t>
      </w:r>
      <w:proofErr w:type="spellEnd"/>
      <w:r>
        <w:rPr>
          <w:noProof w:val="0"/>
        </w:rPr>
        <w:t xml:space="preserve"> Information</w:t>
      </w:r>
    </w:p>
    <w:p w14:paraId="0C1C51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  <w:rPr>
          <w:noProof w:val="0"/>
        </w:rPr>
      </w:pPr>
    </w:p>
    <w:p w14:paraId="0B4B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3B36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3B4C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FB7CC5" w14:textId="77777777" w:rsidR="008A35FC" w:rsidRDefault="008A35FC" w:rsidP="008A35FC">
      <w:pPr>
        <w:pStyle w:val="PL"/>
        <w:rPr>
          <w:noProof w:val="0"/>
        </w:rPr>
      </w:pPr>
    </w:p>
    <w:p w14:paraId="1FEE7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EUtranFreqRelationGrp</w:t>
      </w:r>
      <w:proofErr w:type="spellEnd"/>
      <w:r>
        <w:rPr>
          <w:noProof w:val="0"/>
        </w:rPr>
        <w:t xml:space="preserve"> {</w:t>
      </w:r>
    </w:p>
    <w:p w14:paraId="19675D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EUtranFreqRelation</w:t>
      </w:r>
      <w:proofErr w:type="spellEnd"/>
      <w:r>
        <w:rPr>
          <w:noProof w:val="0"/>
        </w:rPr>
        <w:t xml:space="preserve"> IOC.";</w:t>
      </w:r>
    </w:p>
    <w:p w14:paraId="2D7207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AA0D3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6CC91CD" w14:textId="77777777" w:rsidR="008A35FC" w:rsidRDefault="008A35FC" w:rsidP="008A35FC">
      <w:pPr>
        <w:pStyle w:val="PL"/>
        <w:rPr>
          <w:noProof w:val="0"/>
        </w:rPr>
      </w:pPr>
    </w:p>
    <w:p w14:paraId="010252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cellIndividualOffset</w:t>
      </w:r>
      <w:proofErr w:type="spellEnd"/>
      <w:r>
        <w:rPr>
          <w:noProof w:val="0"/>
        </w:rPr>
        <w:t xml:space="preserve"> {</w:t>
      </w:r>
    </w:p>
    <w:p w14:paraId="51295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the </w:t>
      </w:r>
      <w:proofErr w:type="spellStart"/>
      <w:r>
        <w:rPr>
          <w:noProof w:val="0"/>
        </w:rPr>
        <w:t>HandOver</w:t>
      </w:r>
      <w:proofErr w:type="spellEnd"/>
      <w:r>
        <w:rPr>
          <w:noProof w:val="0"/>
        </w:rPr>
        <w:t xml:space="preserve"> parameter Optimization (HOO) function or</w:t>
      </w:r>
    </w:p>
    <w:p w14:paraId="1C7408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cellIndividualOffset</w:t>
      </w:r>
      <w:proofErr w:type="spellEnd"/>
      <w:r>
        <w:rPr>
          <w:noProof w:val="0"/>
        </w:rPr>
        <w:t xml:space="preserve"> in </w:t>
      </w:r>
      <w:proofErr w:type="spellStart"/>
      <w:r>
        <w:rPr>
          <w:noProof w:val="0"/>
        </w:rPr>
        <w:t>MeasObjectEUTRA</w:t>
      </w:r>
      <w:proofErr w:type="spellEnd"/>
      <w:r>
        <w:rPr>
          <w:noProof w:val="0"/>
        </w:rPr>
        <w:t xml:space="preserve"> in 3GPP TS 38.331";</w:t>
      </w:r>
    </w:p>
    <w:p w14:paraId="4091CD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4960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7B6DAA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29A907" w14:textId="77777777" w:rsidR="008A35FC" w:rsidRDefault="008A35FC" w:rsidP="008A35FC">
      <w:pPr>
        <w:pStyle w:val="PL"/>
        <w:rPr>
          <w:noProof w:val="0"/>
        </w:rPr>
      </w:pPr>
    </w:p>
    <w:p w14:paraId="0E463F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blackListEntry</w:t>
      </w:r>
      <w:proofErr w:type="spellEnd"/>
      <w:r>
        <w:rPr>
          <w:noProof w:val="0"/>
        </w:rPr>
        <w:t xml:space="preserve"> {</w:t>
      </w:r>
    </w:p>
    <w:p w14:paraId="38009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46075B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234A6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790B6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4AE098" w14:textId="77777777" w:rsidR="008A35FC" w:rsidRDefault="008A35FC" w:rsidP="008A35FC">
      <w:pPr>
        <w:pStyle w:val="PL"/>
        <w:rPr>
          <w:noProof w:val="0"/>
        </w:rPr>
      </w:pPr>
    </w:p>
    <w:p w14:paraId="419709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blackListEntryIdleMode</w:t>
      </w:r>
      <w:proofErr w:type="spellEnd"/>
      <w:r>
        <w:rPr>
          <w:noProof w:val="0"/>
        </w:rPr>
        <w:t xml:space="preserve"> {</w:t>
      </w:r>
    </w:p>
    <w:p w14:paraId="5A46E0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0E82CE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4B4410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D452D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1FA6365" w14:textId="77777777" w:rsidR="008A35FC" w:rsidRDefault="008A35FC" w:rsidP="008A35FC">
      <w:pPr>
        <w:pStyle w:val="PL"/>
        <w:rPr>
          <w:noProof w:val="0"/>
        </w:rPr>
      </w:pPr>
    </w:p>
    <w:p w14:paraId="6DC3D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cellReselectionPriority</w:t>
      </w:r>
      <w:proofErr w:type="spellEnd"/>
      <w:r>
        <w:rPr>
          <w:noProof w:val="0"/>
        </w:rPr>
        <w:t xml:space="preserve"> {</w:t>
      </w:r>
    </w:p>
    <w:p w14:paraId="0D4F0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CellReselectionPriority</w:t>
      </w:r>
      <w:proofErr w:type="spellEnd"/>
      <w:r>
        <w:rPr>
          <w:noProof w:val="0"/>
        </w:rPr>
        <w:t xml:space="preserve"> in 3GPP TS 38.331, priority in</w:t>
      </w:r>
    </w:p>
    <w:p w14:paraId="269C99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0B0E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D4571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6C26A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476CC0" w14:textId="77777777" w:rsidR="008A35FC" w:rsidRDefault="008A35FC" w:rsidP="008A35FC">
      <w:pPr>
        <w:pStyle w:val="PL"/>
        <w:rPr>
          <w:noProof w:val="0"/>
        </w:rPr>
      </w:pPr>
    </w:p>
    <w:p w14:paraId="4C23B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cellReselectionSubPriority</w:t>
      </w:r>
      <w:proofErr w:type="spellEnd"/>
      <w:r>
        <w:rPr>
          <w:noProof w:val="0"/>
        </w:rPr>
        <w:t xml:space="preserve"> {</w:t>
      </w:r>
    </w:p>
    <w:p w14:paraId="10E684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cellReselectionPriority</w:t>
      </w:r>
      <w:proofErr w:type="spellEnd"/>
      <w:r>
        <w:rPr>
          <w:noProof w:val="0"/>
        </w:rPr>
        <w:t xml:space="preserve"> to obtain the absolute priority of the</w:t>
      </w:r>
    </w:p>
    <w:p w14:paraId="48AA75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6A268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4437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51A910B" w14:textId="77777777" w:rsidR="008A35FC" w:rsidRDefault="008A35FC" w:rsidP="008A35FC">
      <w:pPr>
        <w:pStyle w:val="PL"/>
        <w:rPr>
          <w:noProof w:val="0"/>
        </w:rPr>
      </w:pPr>
    </w:p>
    <w:p w14:paraId="773B2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pMax</w:t>
      </w:r>
      <w:proofErr w:type="spellEnd"/>
      <w:r>
        <w:rPr>
          <w:noProof w:val="0"/>
        </w:rPr>
        <w:t xml:space="preserve"> {</w:t>
      </w:r>
    </w:p>
    <w:p w14:paraId="34845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</w:t>
      </w:r>
      <w:proofErr w:type="spellStart"/>
      <w:r>
        <w:rPr>
          <w:noProof w:val="0"/>
        </w:rPr>
        <w:t>Pcompensation</w:t>
      </w:r>
      <w:proofErr w:type="spellEnd"/>
      <w:r>
        <w:rPr>
          <w:noProof w:val="0"/>
        </w:rPr>
        <w:t xml:space="preserve"> </w:t>
      </w:r>
    </w:p>
    <w:p w14:paraId="54C253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4D90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3BBCFC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5C2454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D20987" w14:textId="77777777" w:rsidR="008A35FC" w:rsidRDefault="008A35FC" w:rsidP="008A35FC">
      <w:pPr>
        <w:pStyle w:val="PL"/>
        <w:rPr>
          <w:noProof w:val="0"/>
        </w:rPr>
      </w:pPr>
    </w:p>
    <w:p w14:paraId="2CC46A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qOffsetFreq</w:t>
      </w:r>
      <w:proofErr w:type="spellEnd"/>
      <w:r>
        <w:rPr>
          <w:noProof w:val="0"/>
        </w:rPr>
        <w:t xml:space="preserve"> {</w:t>
      </w:r>
    </w:p>
    <w:p w14:paraId="062BA8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06C443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324F54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76F4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68353E4" w14:textId="77777777" w:rsidR="008A35FC" w:rsidRDefault="008A35FC" w:rsidP="008A35FC">
      <w:pPr>
        <w:pStyle w:val="PL"/>
        <w:rPr>
          <w:noProof w:val="0"/>
        </w:rPr>
      </w:pPr>
    </w:p>
    <w:p w14:paraId="27364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qQualMin</w:t>
      </w:r>
      <w:proofErr w:type="spellEnd"/>
      <w:r>
        <w:rPr>
          <w:noProof w:val="0"/>
        </w:rPr>
        <w:t xml:space="preserve"> {</w:t>
      </w:r>
    </w:p>
    <w:p w14:paraId="691B58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</w:t>
      </w:r>
      <w:proofErr w:type="spellStart"/>
      <w:r>
        <w:rPr>
          <w:noProof w:val="0"/>
        </w:rPr>
        <w:t>Qqualmin</w:t>
      </w:r>
      <w:proofErr w:type="spellEnd"/>
      <w:r>
        <w:rPr>
          <w:noProof w:val="0"/>
        </w:rPr>
        <w:t>. Sent in SIB3 or</w:t>
      </w:r>
    </w:p>
    <w:p w14:paraId="0F3AD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6098C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qQualMin</w:t>
      </w:r>
      <w:proofErr w:type="spellEnd"/>
      <w:r>
        <w:rPr>
          <w:noProof w:val="0"/>
        </w:rPr>
        <w:t xml:space="preserve"> in TS 38.304";</w:t>
      </w:r>
    </w:p>
    <w:p w14:paraId="5F2CC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322CA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78AE8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5BCD54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25E833" w14:textId="77777777" w:rsidR="008A35FC" w:rsidRDefault="008A35FC" w:rsidP="008A35FC">
      <w:pPr>
        <w:pStyle w:val="PL"/>
        <w:rPr>
          <w:noProof w:val="0"/>
        </w:rPr>
      </w:pPr>
    </w:p>
    <w:p w14:paraId="1C49DB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qRxLevMin</w:t>
      </w:r>
      <w:proofErr w:type="spellEnd"/>
      <w:r>
        <w:rPr>
          <w:noProof w:val="0"/>
        </w:rPr>
        <w:t xml:space="preserve"> {</w:t>
      </w:r>
    </w:p>
    <w:p w14:paraId="586DD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Qrxlevmin</w:t>
      </w:r>
      <w:proofErr w:type="spellEnd"/>
      <w:r>
        <w:rPr>
          <w:noProof w:val="0"/>
        </w:rPr>
        <w:t xml:space="preserve"> in 3GPP TS 38.304";</w:t>
      </w:r>
    </w:p>
    <w:p w14:paraId="0B73B8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1764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62220A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4F07F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2324B" w14:textId="77777777" w:rsidR="008A35FC" w:rsidRDefault="008A35FC" w:rsidP="008A35FC">
      <w:pPr>
        <w:pStyle w:val="PL"/>
        <w:rPr>
          <w:noProof w:val="0"/>
        </w:rPr>
      </w:pPr>
    </w:p>
    <w:p w14:paraId="0F6057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threshXHighP</w:t>
      </w:r>
      <w:proofErr w:type="spellEnd"/>
      <w:r>
        <w:rPr>
          <w:noProof w:val="0"/>
        </w:rPr>
        <w:t xml:space="preserve"> {</w:t>
      </w:r>
    </w:p>
    <w:p w14:paraId="7E0094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</w:t>
      </w:r>
      <w:proofErr w:type="spellStart"/>
      <w:r>
        <w:rPr>
          <w:noProof w:val="0"/>
        </w:rPr>
        <w:t>Srxlev</w:t>
      </w:r>
      <w:proofErr w:type="spellEnd"/>
      <w:r>
        <w:rPr>
          <w:noProof w:val="0"/>
        </w:rPr>
        <w:t xml:space="preserve"> threshold used by the UE when</w:t>
      </w:r>
    </w:p>
    <w:p w14:paraId="774C3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ThreshX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HighP</w:t>
      </w:r>
      <w:proofErr w:type="spellEnd"/>
      <w:r>
        <w:rPr>
          <w:noProof w:val="0"/>
        </w:rPr>
        <w:t xml:space="preserve"> in 3GPP TS 38.304";</w:t>
      </w:r>
    </w:p>
    <w:p w14:paraId="46CCBE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ADFE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290B0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264642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64AF27" w14:textId="77777777" w:rsidR="008A35FC" w:rsidRDefault="008A35FC" w:rsidP="008A35FC">
      <w:pPr>
        <w:pStyle w:val="PL"/>
        <w:rPr>
          <w:noProof w:val="0"/>
        </w:rPr>
      </w:pPr>
    </w:p>
    <w:p w14:paraId="61A054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threshXHighQ</w:t>
      </w:r>
      <w:proofErr w:type="spellEnd"/>
      <w:r>
        <w:rPr>
          <w:noProof w:val="0"/>
        </w:rPr>
        <w:t xml:space="preserve"> {</w:t>
      </w:r>
    </w:p>
    <w:p w14:paraId="5EE87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</w:t>
      </w:r>
      <w:proofErr w:type="spellStart"/>
      <w:r>
        <w:rPr>
          <w:noProof w:val="0"/>
        </w:rPr>
        <w:t>Squal</w:t>
      </w:r>
      <w:proofErr w:type="spellEnd"/>
      <w:r>
        <w:rPr>
          <w:noProof w:val="0"/>
        </w:rPr>
        <w:t xml:space="preserve"> threshold used by the UE when</w:t>
      </w:r>
    </w:p>
    <w:p w14:paraId="16B15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7DAF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ThreshX</w:t>
      </w:r>
      <w:proofErr w:type="spellEnd"/>
      <w:r>
        <w:rPr>
          <w:noProof w:val="0"/>
        </w:rPr>
        <w:t>, HighQ in 3GPP TS 38.304";</w:t>
      </w:r>
    </w:p>
    <w:p w14:paraId="46D946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86C55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0..31; }</w:t>
      </w:r>
    </w:p>
    <w:p w14:paraId="0F0D0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02D05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C98CF8" w14:textId="77777777" w:rsidR="008A35FC" w:rsidRDefault="008A35FC" w:rsidP="008A35FC">
      <w:pPr>
        <w:pStyle w:val="PL"/>
        <w:rPr>
          <w:noProof w:val="0"/>
        </w:rPr>
      </w:pPr>
    </w:p>
    <w:p w14:paraId="0831BB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threshXLowP</w:t>
      </w:r>
      <w:proofErr w:type="spellEnd"/>
      <w:r>
        <w:rPr>
          <w:noProof w:val="0"/>
        </w:rPr>
        <w:t xml:space="preserve"> {</w:t>
      </w:r>
    </w:p>
    <w:p w14:paraId="76E83B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</w:t>
      </w:r>
      <w:proofErr w:type="spellStart"/>
      <w:r>
        <w:rPr>
          <w:noProof w:val="0"/>
        </w:rPr>
        <w:t>Srxlev</w:t>
      </w:r>
      <w:proofErr w:type="spellEnd"/>
      <w:r>
        <w:rPr>
          <w:noProof w:val="0"/>
        </w:rPr>
        <w:t xml:space="preserve"> threshold used by the UE when</w:t>
      </w:r>
    </w:p>
    <w:p w14:paraId="464D9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ThreshX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LowP</w:t>
      </w:r>
      <w:proofErr w:type="spellEnd"/>
      <w:r>
        <w:rPr>
          <w:noProof w:val="0"/>
        </w:rPr>
        <w:t xml:space="preserve"> in 3GPP TS 38.304";</w:t>
      </w:r>
    </w:p>
    <w:p w14:paraId="0D522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C56E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683A4E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CF47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DFD33A6" w14:textId="77777777" w:rsidR="008A35FC" w:rsidRDefault="008A35FC" w:rsidP="008A35FC">
      <w:pPr>
        <w:pStyle w:val="PL"/>
        <w:rPr>
          <w:noProof w:val="0"/>
        </w:rPr>
      </w:pPr>
    </w:p>
    <w:p w14:paraId="25B3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threshXLowQ</w:t>
      </w:r>
      <w:proofErr w:type="spellEnd"/>
      <w:r>
        <w:rPr>
          <w:noProof w:val="0"/>
        </w:rPr>
        <w:t xml:space="preserve"> {</w:t>
      </w:r>
    </w:p>
    <w:p w14:paraId="6D99C3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</w:t>
      </w:r>
      <w:proofErr w:type="spellStart"/>
      <w:r>
        <w:rPr>
          <w:noProof w:val="0"/>
        </w:rPr>
        <w:t>Squal</w:t>
      </w:r>
      <w:proofErr w:type="spellEnd"/>
      <w:r>
        <w:rPr>
          <w:noProof w:val="0"/>
        </w:rPr>
        <w:t xml:space="preserve"> threshold used by the UE when</w:t>
      </w:r>
    </w:p>
    <w:p w14:paraId="3EE845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60D8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ThreshX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LowQ</w:t>
      </w:r>
      <w:proofErr w:type="spellEnd"/>
      <w:r>
        <w:rPr>
          <w:noProof w:val="0"/>
        </w:rPr>
        <w:t xml:space="preserve"> in 3GPP TS 38.304";</w:t>
      </w:r>
    </w:p>
    <w:p w14:paraId="7CDE5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79189A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3FEC6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A7FBA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138283" w14:textId="77777777" w:rsidR="008A35FC" w:rsidRDefault="008A35FC" w:rsidP="008A35FC">
      <w:pPr>
        <w:pStyle w:val="PL"/>
        <w:rPr>
          <w:noProof w:val="0"/>
        </w:rPr>
      </w:pPr>
    </w:p>
    <w:p w14:paraId="2482BA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tReselectionEutra</w:t>
      </w:r>
      <w:proofErr w:type="spellEnd"/>
      <w:r>
        <w:rPr>
          <w:noProof w:val="0"/>
        </w:rPr>
        <w:t xml:space="preserve"> {</w:t>
      </w:r>
    </w:p>
    <w:p w14:paraId="462F06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"t-</w:t>
      </w:r>
      <w:proofErr w:type="spellStart"/>
      <w:r>
        <w:rPr>
          <w:noProof w:val="0"/>
        </w:rPr>
        <w:t>ReselectionEUTRA</w:t>
      </w:r>
      <w:proofErr w:type="spellEnd"/>
      <w:r>
        <w:rPr>
          <w:noProof w:val="0"/>
        </w:rPr>
        <w:t xml:space="preserve"> in 3GPP TS 36.331 and in 3GPP TS 23.207";</w:t>
      </w:r>
    </w:p>
    <w:p w14:paraId="62FF87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EF6D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"0..7"; }</w:t>
      </w:r>
    </w:p>
    <w:p w14:paraId="1F5629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</w:t>
      </w:r>
    </w:p>
    <w:p w14:paraId="47913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9CE018A" w14:textId="77777777" w:rsidR="008A35FC" w:rsidRDefault="008A35FC" w:rsidP="008A35FC">
      <w:pPr>
        <w:pStyle w:val="PL"/>
        <w:rPr>
          <w:noProof w:val="0"/>
        </w:rPr>
      </w:pPr>
    </w:p>
    <w:p w14:paraId="5F1DC3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tReselectionEutraSfHigh</w:t>
      </w:r>
      <w:proofErr w:type="spellEnd"/>
      <w:r>
        <w:rPr>
          <w:noProof w:val="0"/>
        </w:rPr>
        <w:t xml:space="preserve"> {</w:t>
      </w:r>
    </w:p>
    <w:p w14:paraId="13E9AF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</w:t>
      </w:r>
      <w:proofErr w:type="spellStart"/>
      <w:r>
        <w:rPr>
          <w:noProof w:val="0"/>
        </w:rPr>
        <w:t>tReselectionEutra</w:t>
      </w:r>
      <w:proofErr w:type="spellEnd"/>
      <w:r>
        <w:rPr>
          <w:noProof w:val="0"/>
        </w:rPr>
        <w:t xml:space="preserve"> (parameter </w:t>
      </w:r>
      <w:proofErr w:type="spellStart"/>
      <w:r>
        <w:rPr>
          <w:noProof w:val="0"/>
        </w:rPr>
        <w:t>TreselectionEUTRA</w:t>
      </w:r>
      <w:proofErr w:type="spellEnd"/>
    </w:p>
    <w:p w14:paraId="070081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high mobility state.";</w:t>
      </w:r>
    </w:p>
    <w:p w14:paraId="4386E5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</w:t>
      </w:r>
      <w:proofErr w:type="spellStart"/>
      <w:r>
        <w:rPr>
          <w:noProof w:val="0"/>
        </w:rPr>
        <w:t>ScalingFactor</w:t>
      </w:r>
      <w:proofErr w:type="spellEnd"/>
      <w:r>
        <w:rPr>
          <w:noProof w:val="0"/>
        </w:rPr>
        <w:t xml:space="preserve"> for </w:t>
      </w:r>
      <w:proofErr w:type="spellStart"/>
      <w:r>
        <w:rPr>
          <w:noProof w:val="0"/>
        </w:rPr>
        <w:t>TreselectionEUTRA</w:t>
      </w:r>
      <w:proofErr w:type="spellEnd"/>
      <w:r>
        <w:rPr>
          <w:noProof w:val="0"/>
        </w:rPr>
        <w:t xml:space="preserve"> for high</w:t>
      </w:r>
    </w:p>
    <w:p w14:paraId="2911C1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29286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CE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E75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083164" w14:textId="77777777" w:rsidR="008A35FC" w:rsidRDefault="008A35FC" w:rsidP="008A35FC">
      <w:pPr>
        <w:pStyle w:val="PL"/>
        <w:rPr>
          <w:noProof w:val="0"/>
        </w:rPr>
      </w:pPr>
    </w:p>
    <w:p w14:paraId="735B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tReselectionEutraSfMedium</w:t>
      </w:r>
      <w:proofErr w:type="spellEnd"/>
      <w:r>
        <w:rPr>
          <w:noProof w:val="0"/>
        </w:rPr>
        <w:t xml:space="preserve"> {</w:t>
      </w:r>
    </w:p>
    <w:p w14:paraId="1A4540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</w:t>
      </w:r>
      <w:proofErr w:type="spellStart"/>
      <w:r>
        <w:rPr>
          <w:noProof w:val="0"/>
        </w:rPr>
        <w:t>tReselectionEutra</w:t>
      </w:r>
      <w:proofErr w:type="spellEnd"/>
      <w:r>
        <w:rPr>
          <w:noProof w:val="0"/>
        </w:rPr>
        <w:t xml:space="preserve"> (parameter </w:t>
      </w:r>
      <w:proofErr w:type="spellStart"/>
      <w:r>
        <w:rPr>
          <w:noProof w:val="0"/>
        </w:rPr>
        <w:t>TreselectionEUTRA</w:t>
      </w:r>
      <w:proofErr w:type="spellEnd"/>
    </w:p>
    <w:p w14:paraId="6DBC36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07DAB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</w:t>
      </w:r>
      <w:proofErr w:type="spellStart"/>
      <w:r>
        <w:rPr>
          <w:noProof w:val="0"/>
        </w:rPr>
        <w:t>ScalingFactor</w:t>
      </w:r>
      <w:proofErr w:type="spellEnd"/>
      <w:r>
        <w:rPr>
          <w:noProof w:val="0"/>
        </w:rPr>
        <w:t xml:space="preserve"> for </w:t>
      </w:r>
      <w:proofErr w:type="spellStart"/>
      <w:r>
        <w:rPr>
          <w:noProof w:val="0"/>
        </w:rPr>
        <w:t>TreselectionEUTRA</w:t>
      </w:r>
      <w:proofErr w:type="spellEnd"/>
      <w:r>
        <w:rPr>
          <w:noProof w:val="0"/>
        </w:rPr>
        <w:t xml:space="preserve"> for medium</w:t>
      </w:r>
    </w:p>
    <w:p w14:paraId="6D815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1590D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C42D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0F9C98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5875FAE" w14:textId="77777777" w:rsidR="008A35FC" w:rsidRDefault="008A35FC" w:rsidP="008A35FC">
      <w:pPr>
        <w:pStyle w:val="PL"/>
        <w:rPr>
          <w:noProof w:val="0"/>
        </w:rPr>
      </w:pPr>
    </w:p>
    <w:p w14:paraId="356E3B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eUtranFrequencyRef</w:t>
      </w:r>
      <w:proofErr w:type="spellEnd"/>
      <w:r>
        <w:rPr>
          <w:noProof w:val="0"/>
        </w:rPr>
        <w:t xml:space="preserve"> {</w:t>
      </w:r>
    </w:p>
    <w:p w14:paraId="60EB8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</w:t>
      </w:r>
      <w:proofErr w:type="spellStart"/>
      <w:r>
        <w:rPr>
          <w:noProof w:val="0"/>
        </w:rPr>
        <w:t>EUtranFrequency</w:t>
      </w:r>
      <w:proofErr w:type="spellEnd"/>
      <w:r>
        <w:rPr>
          <w:noProof w:val="0"/>
        </w:rPr>
        <w:t xml:space="preserve"> instance.";</w:t>
      </w:r>
    </w:p>
    <w:p w14:paraId="47E0C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mandatory true;</w:t>
      </w:r>
    </w:p>
    <w:p w14:paraId="1452A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types3gpp:DistinguishedName;</w:t>
      </w:r>
    </w:p>
    <w:p w14:paraId="41A46F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C4DC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809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173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  <w:rPr>
          <w:noProof w:val="0"/>
        </w:rPr>
      </w:pPr>
    </w:p>
    <w:p w14:paraId="42270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EUtranFreqRelation</w:t>
      </w:r>
      <w:proofErr w:type="spellEnd"/>
      <w:r>
        <w:rPr>
          <w:noProof w:val="0"/>
        </w:rPr>
        <w:t xml:space="preserve"> {</w:t>
      </w:r>
    </w:p>
    <w:p w14:paraId="6F3584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E-UTRAN cell.";</w:t>
      </w:r>
    </w:p>
    <w:p w14:paraId="13F7E2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7A8B0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D7F17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FC265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FC09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EUtranFreqRelationGrp</w:t>
      </w:r>
      <w:proofErr w:type="spellEnd"/>
      <w:r>
        <w:rPr>
          <w:noProof w:val="0"/>
        </w:rPr>
        <w:t>;</w:t>
      </w:r>
    </w:p>
    <w:p w14:paraId="5B8437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A55B8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B2EC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1F9C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_3gpp-nr-nrm-eutranfrequency {</w:t>
      </w:r>
    </w:p>
    <w:p w14:paraId="731FC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539E0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"eutraneteutranfreq3gpp";</w:t>
      </w:r>
    </w:p>
    <w:p w14:paraId="36F0D51B" w14:textId="77777777" w:rsidR="008A35FC" w:rsidRDefault="008A35FC" w:rsidP="008A35FC">
      <w:pPr>
        <w:pStyle w:val="PL"/>
        <w:rPr>
          <w:noProof w:val="0"/>
        </w:rPr>
      </w:pPr>
    </w:p>
    <w:p w14:paraId="502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  <w:rPr>
          <w:noProof w:val="0"/>
        </w:rPr>
      </w:pPr>
    </w:p>
    <w:p w14:paraId="17961C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4D60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EUtranFrequency</w:t>
      </w:r>
      <w:proofErr w:type="spellEnd"/>
      <w:r>
        <w:rPr>
          <w:noProof w:val="0"/>
        </w:rPr>
        <w:t xml:space="preserve"> Information</w:t>
      </w:r>
    </w:p>
    <w:p w14:paraId="52518C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  <w:rPr>
          <w:noProof w:val="0"/>
        </w:rPr>
      </w:pPr>
    </w:p>
    <w:p w14:paraId="79FB37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1DBA4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22401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DDF43B" w14:textId="77777777" w:rsidR="008A35FC" w:rsidRDefault="008A35FC" w:rsidP="008A35FC">
      <w:pPr>
        <w:pStyle w:val="PL"/>
        <w:rPr>
          <w:noProof w:val="0"/>
        </w:rPr>
      </w:pPr>
    </w:p>
    <w:p w14:paraId="2DEF4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EUtranFrequencyGrp</w:t>
      </w:r>
      <w:proofErr w:type="spellEnd"/>
      <w:r>
        <w:rPr>
          <w:noProof w:val="0"/>
        </w:rPr>
        <w:t xml:space="preserve"> {</w:t>
      </w:r>
    </w:p>
    <w:p w14:paraId="4E9C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EUtranFrequency</w:t>
      </w:r>
      <w:proofErr w:type="spellEnd"/>
      <w:r>
        <w:rPr>
          <w:noProof w:val="0"/>
        </w:rPr>
        <w:t xml:space="preserve"> IOC.";</w:t>
      </w:r>
    </w:p>
    <w:p w14:paraId="59631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961AF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38419D9" w14:textId="77777777" w:rsidR="008A35FC" w:rsidRDefault="008A35FC" w:rsidP="008A35FC">
      <w:pPr>
        <w:pStyle w:val="PL"/>
        <w:rPr>
          <w:noProof w:val="0"/>
        </w:rPr>
      </w:pPr>
    </w:p>
    <w:p w14:paraId="3DE07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earfcnDL</w:t>
      </w:r>
      <w:proofErr w:type="spellEnd"/>
      <w:r>
        <w:rPr>
          <w:noProof w:val="0"/>
        </w:rPr>
        <w:t xml:space="preserve"> {</w:t>
      </w:r>
    </w:p>
    <w:p w14:paraId="67E1D2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168132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7113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"0..262143"; }</w:t>
      </w:r>
    </w:p>
    <w:p w14:paraId="0DF37D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3123A3" w14:textId="77777777" w:rsidR="008A35FC" w:rsidRDefault="008A35FC" w:rsidP="008A35FC">
      <w:pPr>
        <w:pStyle w:val="PL"/>
        <w:rPr>
          <w:noProof w:val="0"/>
        </w:rPr>
      </w:pPr>
    </w:p>
    <w:p w14:paraId="65310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multiBandInfoListEutra</w:t>
      </w:r>
      <w:proofErr w:type="spellEnd"/>
      <w:r>
        <w:rPr>
          <w:noProof w:val="0"/>
        </w:rPr>
        <w:t xml:space="preserve"> {</w:t>
      </w:r>
    </w:p>
    <w:p w14:paraId="256F3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4AEF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5F37D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7C8315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BD69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9524B7" w14:textId="77777777" w:rsidR="008A35FC" w:rsidRDefault="008A35FC" w:rsidP="008A35FC">
      <w:pPr>
        <w:pStyle w:val="PL"/>
        <w:rPr>
          <w:noProof w:val="0"/>
        </w:rPr>
      </w:pPr>
    </w:p>
    <w:p w14:paraId="51AE43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EUtranFrequencyWrapper</w:t>
      </w:r>
      <w:proofErr w:type="spellEnd"/>
      <w:r>
        <w:rPr>
          <w:noProof w:val="0"/>
        </w:rPr>
        <w:t xml:space="preserve"> {</w:t>
      </w:r>
    </w:p>
    <w:p w14:paraId="255F14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EUtranFrequency</w:t>
      </w:r>
      <w:proofErr w:type="spellEnd"/>
      <w:r>
        <w:rPr>
          <w:noProof w:val="0"/>
        </w:rPr>
        <w:t xml:space="preserve"> {</w:t>
      </w:r>
    </w:p>
    <w:p w14:paraId="4BB1E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1BB7BB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29C0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63E59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100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EUtranFrequencyGrp</w:t>
      </w:r>
      <w:proofErr w:type="spellEnd"/>
      <w:r>
        <w:rPr>
          <w:noProof w:val="0"/>
        </w:rPr>
        <w:t>;</w:t>
      </w:r>
    </w:p>
    <w:p w14:paraId="0492C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EEB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7F3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B123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4A471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139952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EUtranFrequencyWrapper</w:t>
      </w:r>
      <w:proofErr w:type="spellEnd"/>
      <w:r>
        <w:rPr>
          <w:noProof w:val="0"/>
        </w:rPr>
        <w:t xml:space="preserve"> ;</w:t>
      </w:r>
    </w:p>
    <w:p w14:paraId="285709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0A44CD" w14:textId="77777777" w:rsidR="008A35FC" w:rsidRDefault="008A35FC" w:rsidP="008A35FC">
      <w:pPr>
        <w:pStyle w:val="PL"/>
        <w:rPr>
          <w:noProof w:val="0"/>
        </w:rPr>
      </w:pPr>
    </w:p>
    <w:p w14:paraId="5AFE25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62F415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EUtranFrequencyWrapper</w:t>
      </w:r>
      <w:proofErr w:type="spellEnd"/>
      <w:r>
        <w:rPr>
          <w:noProof w:val="0"/>
        </w:rPr>
        <w:t xml:space="preserve"> ;</w:t>
      </w:r>
    </w:p>
    <w:p w14:paraId="56BE32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A64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_3gpp-nr-nrm-externalamffunction {</w:t>
      </w:r>
    </w:p>
    <w:p w14:paraId="1EBC72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E843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"extamf3gpp";</w:t>
      </w:r>
    </w:p>
    <w:p w14:paraId="10852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E74DD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  <w:rPr>
          <w:noProof w:val="0"/>
        </w:rPr>
      </w:pPr>
    </w:p>
    <w:p w14:paraId="0B9AE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076C4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ExternalAMFFunction</w:t>
      </w:r>
      <w:proofErr w:type="spellEnd"/>
      <w:r>
        <w:rPr>
          <w:noProof w:val="0"/>
        </w:rPr>
        <w:t xml:space="preserve"> Information</w:t>
      </w:r>
    </w:p>
    <w:p w14:paraId="775B54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  <w:rPr>
          <w:noProof w:val="0"/>
        </w:rPr>
      </w:pPr>
    </w:p>
    <w:p w14:paraId="03B94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5F0F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8A924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F094A2" w14:textId="77777777" w:rsidR="008A35FC" w:rsidRDefault="008A35FC" w:rsidP="008A35FC">
      <w:pPr>
        <w:pStyle w:val="PL"/>
        <w:rPr>
          <w:noProof w:val="0"/>
        </w:rPr>
      </w:pPr>
    </w:p>
    <w:p w14:paraId="7782BC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ExternalAMFFunctionGrp</w:t>
      </w:r>
      <w:proofErr w:type="spellEnd"/>
      <w:r>
        <w:rPr>
          <w:noProof w:val="0"/>
        </w:rPr>
        <w:t xml:space="preserve"> {</w:t>
      </w:r>
    </w:p>
    <w:p w14:paraId="6D877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ExternalAMFFunction</w:t>
      </w:r>
      <w:proofErr w:type="spellEnd"/>
      <w:r>
        <w:rPr>
          <w:noProof w:val="0"/>
        </w:rPr>
        <w:t xml:space="preserve"> IOC.";</w:t>
      </w:r>
    </w:p>
    <w:p w14:paraId="0012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086C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EA10012" w14:textId="77777777" w:rsidR="008A35FC" w:rsidRDefault="008A35FC" w:rsidP="008A35FC">
      <w:pPr>
        <w:pStyle w:val="PL"/>
        <w:rPr>
          <w:noProof w:val="0"/>
        </w:rPr>
      </w:pPr>
    </w:p>
    <w:p w14:paraId="618CAA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{</w:t>
      </w:r>
    </w:p>
    <w:p w14:paraId="6C8702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one (the primary PLMN Id).</w:t>
      </w:r>
    </w:p>
    <w:p w14:paraId="0D2A9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>
        <w:rPr>
          <w:noProof w:val="0"/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min-</w:t>
      </w:r>
      <w:proofErr w:type="spellStart"/>
      <w:r>
        <w:rPr>
          <w:noProof w:val="0"/>
          <w:lang w:val="fr-FR"/>
        </w:rPr>
        <w:t>elements</w:t>
      </w:r>
      <w:proofErr w:type="spellEnd"/>
      <w:r>
        <w:rPr>
          <w:noProof w:val="0"/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</w:t>
      </w:r>
      <w:r>
        <w:rPr>
          <w:noProof w:val="0"/>
        </w:rPr>
        <w:t>max-elements 6;</w:t>
      </w:r>
    </w:p>
    <w:p w14:paraId="1AE610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070E65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E661A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0679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95EBF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</w:t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 xml:space="preserve"> {</w:t>
      </w:r>
    </w:p>
    <w:p w14:paraId="62E9C6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presence true;</w:t>
      </w:r>
    </w:p>
    <w:p w14:paraId="3D6B1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types3gpp:AmfIdentifier;</w:t>
      </w:r>
    </w:p>
    <w:p w14:paraId="443B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B81B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0D6B4A" w14:textId="77777777" w:rsidR="008A35FC" w:rsidRDefault="008A35FC" w:rsidP="008A35FC">
      <w:pPr>
        <w:pStyle w:val="PL"/>
        <w:rPr>
          <w:noProof w:val="0"/>
        </w:rPr>
      </w:pPr>
    </w:p>
    <w:p w14:paraId="64D9E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ExternalAMFFunctionWrapper</w:t>
      </w:r>
      <w:proofErr w:type="spellEnd"/>
      <w:r>
        <w:rPr>
          <w:noProof w:val="0"/>
        </w:rPr>
        <w:t xml:space="preserve"> {</w:t>
      </w:r>
    </w:p>
    <w:p w14:paraId="1794A9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ExternalAMFFunction</w:t>
      </w:r>
      <w:proofErr w:type="spellEnd"/>
      <w:r>
        <w:rPr>
          <w:noProof w:val="0"/>
        </w:rPr>
        <w:t xml:space="preserve"> {</w:t>
      </w:r>
    </w:p>
    <w:p w14:paraId="3D3353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</w:t>
      </w:r>
      <w:proofErr w:type="spellStart"/>
      <w:r>
        <w:rPr>
          <w:noProof w:val="0"/>
        </w:rPr>
        <w:t>AMFFunction</w:t>
      </w:r>
      <w:proofErr w:type="spellEnd"/>
      <w:r>
        <w:rPr>
          <w:noProof w:val="0"/>
        </w:rPr>
        <w:t xml:space="preserve"> managed by another management</w:t>
      </w:r>
    </w:p>
    <w:p w14:paraId="54A95B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0212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3C5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7DBA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26C3F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DD4AA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ExternalAMFFunctionGrp</w:t>
      </w:r>
      <w:proofErr w:type="spellEnd"/>
      <w:r>
        <w:rPr>
          <w:noProof w:val="0"/>
        </w:rPr>
        <w:t>;</w:t>
      </w:r>
    </w:p>
    <w:p w14:paraId="4296BB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BAA6B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490E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0B26F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86C6B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262EE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ExternalAMFFunctionWrapper</w:t>
      </w:r>
      <w:proofErr w:type="spellEnd"/>
      <w:r>
        <w:rPr>
          <w:noProof w:val="0"/>
        </w:rPr>
        <w:t>;</w:t>
      </w:r>
    </w:p>
    <w:p w14:paraId="297357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8FFC20F" w14:textId="77777777" w:rsidR="008A35FC" w:rsidRDefault="008A35FC" w:rsidP="008A35FC">
      <w:pPr>
        <w:pStyle w:val="PL"/>
        <w:rPr>
          <w:noProof w:val="0"/>
        </w:rPr>
      </w:pPr>
    </w:p>
    <w:p w14:paraId="16C499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0F3F0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ExternalAMFFunctionWrapper</w:t>
      </w:r>
      <w:proofErr w:type="spellEnd"/>
      <w:r>
        <w:rPr>
          <w:noProof w:val="0"/>
        </w:rPr>
        <w:t>;</w:t>
      </w:r>
    </w:p>
    <w:p w14:paraId="47859C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BD85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_3gpp-nr-nrm-externalenbfunction {</w:t>
      </w:r>
    </w:p>
    <w:p w14:paraId="7227DC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E3BF3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"extenb3gpp";</w:t>
      </w:r>
    </w:p>
    <w:p w14:paraId="36E383AF" w14:textId="77777777" w:rsidR="008A35FC" w:rsidRDefault="008A35FC" w:rsidP="008A35FC">
      <w:pPr>
        <w:pStyle w:val="PL"/>
        <w:rPr>
          <w:noProof w:val="0"/>
        </w:rPr>
      </w:pPr>
    </w:p>
    <w:p w14:paraId="513FB0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  <w:rPr>
          <w:noProof w:val="0"/>
        </w:rPr>
      </w:pPr>
    </w:p>
    <w:p w14:paraId="7CD9B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2399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ExternalENBFunction</w:t>
      </w:r>
      <w:proofErr w:type="spellEnd"/>
    </w:p>
    <w:p w14:paraId="18B595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88A0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  <w:rPr>
          <w:noProof w:val="0"/>
        </w:rPr>
      </w:pPr>
    </w:p>
    <w:p w14:paraId="12E067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1F37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4536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FA99644" w14:textId="77777777" w:rsidR="008A35FC" w:rsidRDefault="008A35FC" w:rsidP="008A35FC">
      <w:pPr>
        <w:pStyle w:val="PL"/>
        <w:rPr>
          <w:noProof w:val="0"/>
        </w:rPr>
      </w:pPr>
    </w:p>
    <w:p w14:paraId="67F692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ExternalENBFunctionGrp</w:t>
      </w:r>
      <w:proofErr w:type="spellEnd"/>
      <w:r>
        <w:rPr>
          <w:noProof w:val="0"/>
        </w:rPr>
        <w:t xml:space="preserve"> {</w:t>
      </w:r>
    </w:p>
    <w:p w14:paraId="7956B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Represets</w:t>
      </w:r>
      <w:proofErr w:type="spellEnd"/>
      <w:r>
        <w:rPr>
          <w:noProof w:val="0"/>
        </w:rPr>
        <w:t xml:space="preserve"> the </w:t>
      </w:r>
      <w:proofErr w:type="spellStart"/>
      <w:r>
        <w:rPr>
          <w:noProof w:val="0"/>
        </w:rPr>
        <w:t>ExternalENBFunction</w:t>
      </w:r>
      <w:proofErr w:type="spellEnd"/>
      <w:r>
        <w:rPr>
          <w:noProof w:val="0"/>
        </w:rPr>
        <w:t xml:space="preserve"> IOC.";</w:t>
      </w:r>
    </w:p>
    <w:p w14:paraId="0FAB2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33FC3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19F304" w14:textId="77777777" w:rsidR="008A35FC" w:rsidRDefault="008A35FC" w:rsidP="008A35FC">
      <w:pPr>
        <w:pStyle w:val="PL"/>
        <w:rPr>
          <w:noProof w:val="0"/>
        </w:rPr>
      </w:pPr>
    </w:p>
    <w:p w14:paraId="748CD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{</w:t>
      </w:r>
    </w:p>
    <w:p w14:paraId="59E432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</w:t>
      </w:r>
      <w:proofErr w:type="spellStart"/>
      <w:r>
        <w:rPr>
          <w:noProof w:val="0"/>
        </w:rPr>
        <w:t>eNodeB</w:t>
      </w:r>
      <w:proofErr w:type="spellEnd"/>
      <w:r>
        <w:rPr>
          <w:noProof w:val="0"/>
        </w:rPr>
        <w:t xml:space="preserve"> within a PLMN.";</w:t>
      </w:r>
    </w:p>
    <w:p w14:paraId="2265CD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0FD8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 xml:space="preserve"> ID.</w:t>
      </w:r>
    </w:p>
    <w:p w14:paraId="30F544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 xml:space="preserve"> IDs also</w:t>
      </w:r>
    </w:p>
    <w:p w14:paraId="4C43FB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4F95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268A1E" w14:textId="77777777" w:rsidR="008A35FC" w:rsidRDefault="008A35FC" w:rsidP="008A35FC">
      <w:pPr>
        <w:pStyle w:val="PL"/>
        <w:rPr>
          <w:noProof w:val="0"/>
        </w:rPr>
      </w:pPr>
    </w:p>
    <w:p w14:paraId="238D73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ExternalENBFunctionWrapper</w:t>
      </w:r>
      <w:proofErr w:type="spellEnd"/>
      <w:r>
        <w:rPr>
          <w:noProof w:val="0"/>
        </w:rPr>
        <w:t xml:space="preserve"> {</w:t>
      </w:r>
    </w:p>
    <w:p w14:paraId="048543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ExternalENBFunction</w:t>
      </w:r>
      <w:proofErr w:type="spellEnd"/>
      <w:r>
        <w:rPr>
          <w:noProof w:val="0"/>
        </w:rPr>
        <w:t xml:space="preserve"> {</w:t>
      </w:r>
    </w:p>
    <w:p w14:paraId="077C4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an external 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 xml:space="preserve"> functionality.";</w:t>
      </w:r>
    </w:p>
    <w:p w14:paraId="45335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5D41B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key id;</w:t>
      </w:r>
    </w:p>
    <w:p w14:paraId="3E30B9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E4A04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8ACAB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ExternalENBFunctionGrp</w:t>
      </w:r>
      <w:proofErr w:type="spellEnd"/>
      <w:r>
        <w:rPr>
          <w:noProof w:val="0"/>
        </w:rPr>
        <w:t>;</w:t>
      </w:r>
    </w:p>
    <w:p w14:paraId="0345DE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A64C2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1898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5A77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4BF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1C90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ExternalENBFunctionWrapper</w:t>
      </w:r>
      <w:proofErr w:type="spellEnd"/>
      <w:r>
        <w:rPr>
          <w:noProof w:val="0"/>
        </w:rPr>
        <w:t>;</w:t>
      </w:r>
    </w:p>
    <w:p w14:paraId="362E70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980DC6" w14:textId="77777777" w:rsidR="008A35FC" w:rsidRDefault="008A35FC" w:rsidP="008A35FC">
      <w:pPr>
        <w:pStyle w:val="PL"/>
        <w:rPr>
          <w:noProof w:val="0"/>
        </w:rPr>
      </w:pPr>
    </w:p>
    <w:p w14:paraId="1A553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51D78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F914D8">
        <w:rPr>
          <w:noProof w:val="0"/>
        </w:rPr>
        <w:t xml:space="preserve">uses </w:t>
      </w:r>
      <w:proofErr w:type="spellStart"/>
      <w:r w:rsidRPr="00F914D8">
        <w:rPr>
          <w:noProof w:val="0"/>
        </w:rPr>
        <w:t>ExternalENBFunctionWrapper</w:t>
      </w:r>
      <w:proofErr w:type="spellEnd"/>
      <w:r w:rsidRPr="00F914D8">
        <w:rPr>
          <w:noProof w:val="0"/>
        </w:rPr>
        <w:t>;</w:t>
      </w:r>
    </w:p>
    <w:p w14:paraId="349AB27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}</w:t>
      </w:r>
    </w:p>
    <w:p w14:paraId="2DBDEC7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noProof w:val="0"/>
          <w:lang w:eastAsia="zh-CN"/>
        </w:rPr>
      </w:pPr>
    </w:p>
    <w:p w14:paraId="41A847C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module _3gpp-nr-nrm-externaleutrancell {</w:t>
      </w:r>
    </w:p>
    <w:p w14:paraId="6FD7133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yang-version 1.1;</w:t>
      </w:r>
    </w:p>
    <w:p w14:paraId="2908B7A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  <w:rPr>
          <w:noProof w:val="0"/>
        </w:rPr>
      </w:pPr>
    </w:p>
    <w:p w14:paraId="3A990EF7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</w:t>
      </w:r>
      <w:r>
        <w:rPr>
          <w:noProof w:val="0"/>
        </w:rPr>
        <w:t>import _3gpp-common-managed-function { prefix mf3gpp; }</w:t>
      </w:r>
    </w:p>
    <w:p w14:paraId="55B2A3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  <w:rPr>
          <w:noProof w:val="0"/>
        </w:rPr>
      </w:pPr>
    </w:p>
    <w:p w14:paraId="513A6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4F0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ExternalEUtranCellFDD</w:t>
      </w:r>
      <w:proofErr w:type="spellEnd"/>
      <w:r>
        <w:rPr>
          <w:noProof w:val="0"/>
        </w:rPr>
        <w:t xml:space="preserve"> and</w:t>
      </w:r>
    </w:p>
    <w:p w14:paraId="1ACFA5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ExternalEUtranCellTDD</w:t>
      </w:r>
      <w:proofErr w:type="spellEnd"/>
      <w:r>
        <w:rPr>
          <w:noProof w:val="0"/>
        </w:rP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  <w:rPr>
          <w:noProof w:val="0"/>
        </w:rPr>
      </w:pPr>
    </w:p>
    <w:p w14:paraId="255A93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98DB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CAA8F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65856FF" w14:textId="77777777" w:rsidR="008A35FC" w:rsidRDefault="008A35FC" w:rsidP="008A35FC">
      <w:pPr>
        <w:pStyle w:val="PL"/>
        <w:rPr>
          <w:noProof w:val="0"/>
        </w:rPr>
      </w:pPr>
    </w:p>
    <w:p w14:paraId="060E1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ExternalEUtranGenericCellGrp</w:t>
      </w:r>
      <w:proofErr w:type="spellEnd"/>
      <w:r>
        <w:rPr>
          <w:noProof w:val="0"/>
        </w:rPr>
        <w:t xml:space="preserve"> {</w:t>
      </w:r>
    </w:p>
    <w:p w14:paraId="6684E4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ExternalEUtranGenericCell</w:t>
      </w:r>
      <w:proofErr w:type="spellEnd"/>
      <w:r>
        <w:rPr>
          <w:noProof w:val="0"/>
        </w:rPr>
        <w:t xml:space="preserve"> IOC."; </w:t>
      </w:r>
    </w:p>
    <w:p w14:paraId="13507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1178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D0CBCDE" w14:textId="77777777" w:rsidR="008A35FC" w:rsidRDefault="008A35FC" w:rsidP="008A35FC">
      <w:pPr>
        <w:pStyle w:val="PL"/>
        <w:rPr>
          <w:noProof w:val="0"/>
        </w:rPr>
      </w:pPr>
    </w:p>
    <w:p w14:paraId="7CB67E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pci</w:t>
      </w:r>
      <w:proofErr w:type="spellEnd"/>
      <w:r>
        <w:rPr>
          <w:noProof w:val="0"/>
        </w:rPr>
        <w:t xml:space="preserve"> {</w:t>
      </w:r>
    </w:p>
    <w:p w14:paraId="001CA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22CFC3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7791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"0..503"; }</w:t>
      </w:r>
    </w:p>
    <w:p w14:paraId="1AC951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3A821C" w14:textId="77777777" w:rsidR="008A35FC" w:rsidRDefault="008A35FC" w:rsidP="008A35FC">
      <w:pPr>
        <w:pStyle w:val="PL"/>
        <w:rPr>
          <w:noProof w:val="0"/>
        </w:rPr>
      </w:pPr>
    </w:p>
    <w:p w14:paraId="379E3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{</w:t>
      </w:r>
    </w:p>
    <w:p w14:paraId="4AAC38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Identity (</w:t>
      </w:r>
      <w:proofErr w:type="spellStart"/>
      <w:r>
        <w:rPr>
          <w:noProof w:val="0"/>
        </w:rPr>
        <w:t>cellLocalId</w:t>
      </w:r>
      <w:proofErr w:type="spellEnd"/>
      <w:r>
        <w:rPr>
          <w:noProof w:val="0"/>
        </w:rPr>
        <w:t>) for sharing the radio access network</w:t>
      </w:r>
    </w:p>
    <w:p w14:paraId="0E22E1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resources. One member of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is the primary PLMN ID. A PLMN ID</w:t>
      </w:r>
    </w:p>
    <w:p w14:paraId="6B3548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this list cannot be included in the </w:t>
      </w:r>
      <w:proofErr w:type="spellStart"/>
      <w:r>
        <w:rPr>
          <w:noProof w:val="0"/>
        </w:rPr>
        <w:t>cellAccessInfoList</w:t>
      </w:r>
      <w:proofErr w:type="spellEnd"/>
      <w:r>
        <w:rPr>
          <w:noProof w:val="0"/>
        </w:rPr>
        <w:t>.</w:t>
      </w:r>
    </w:p>
    <w:p w14:paraId="76191D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Network Code (MNC).";</w:t>
      </w:r>
    </w:p>
    <w:p w14:paraId="106CA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54DEA0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BB80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5E77C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3E4E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95F640" w14:textId="77777777" w:rsidR="008A35FC" w:rsidRDefault="008A35FC" w:rsidP="008A35FC">
      <w:pPr>
        <w:pStyle w:val="PL"/>
        <w:rPr>
          <w:noProof w:val="0"/>
        </w:rPr>
      </w:pPr>
    </w:p>
    <w:p w14:paraId="4414FA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cellLocalId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73EDEB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 cell within an </w:t>
      </w:r>
      <w:proofErr w:type="spellStart"/>
      <w:r>
        <w:rPr>
          <w:noProof w:val="0"/>
        </w:rPr>
        <w:t>eNodeB</w:t>
      </w:r>
      <w:proofErr w:type="spellEnd"/>
      <w:r>
        <w:rPr>
          <w:noProof w:val="0"/>
        </w:rPr>
        <w:t>.";</w:t>
      </w:r>
    </w:p>
    <w:p w14:paraId="09696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"0..255"; }     </w:t>
      </w:r>
      <w:r>
        <w:rPr>
          <w:noProof w:val="0"/>
        </w:rPr>
        <w:tab/>
      </w:r>
    </w:p>
    <w:p w14:paraId="5A7CE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0C8FD8" w14:textId="77777777" w:rsidR="008A35FC" w:rsidRDefault="008A35FC" w:rsidP="008A35FC">
      <w:pPr>
        <w:pStyle w:val="PL"/>
        <w:rPr>
          <w:noProof w:val="0"/>
        </w:rPr>
      </w:pPr>
    </w:p>
    <w:p w14:paraId="2AF70E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{</w:t>
      </w:r>
    </w:p>
    <w:p w14:paraId="6303D8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</w:t>
      </w:r>
      <w:proofErr w:type="spellStart"/>
      <w:r>
        <w:rPr>
          <w:noProof w:val="0"/>
        </w:rPr>
        <w:t>eNodeB</w:t>
      </w:r>
      <w:proofErr w:type="spellEnd"/>
      <w:r>
        <w:rPr>
          <w:noProof w:val="0"/>
        </w:rPr>
        <w:t xml:space="preserve"> within a PLMN.";</w:t>
      </w:r>
    </w:p>
    <w:p w14:paraId="25911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CC9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 xml:space="preserve"> ID.</w:t>
      </w:r>
    </w:p>
    <w:p w14:paraId="774A03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 xml:space="preserve"> IDs also</w:t>
      </w:r>
    </w:p>
    <w:p w14:paraId="6D78F8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FC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F525D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5E25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ExternalEUtranCellFDDGrp</w:t>
      </w:r>
      <w:proofErr w:type="spellEnd"/>
      <w:r>
        <w:rPr>
          <w:noProof w:val="0"/>
        </w:rPr>
        <w:t xml:space="preserve"> {</w:t>
      </w:r>
    </w:p>
    <w:p w14:paraId="462BDE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ExternalEUtranCellFDD</w:t>
      </w:r>
      <w:proofErr w:type="spellEnd"/>
      <w:r>
        <w:rPr>
          <w:noProof w:val="0"/>
        </w:rPr>
        <w:t xml:space="preserve"> IOC."; </w:t>
      </w:r>
    </w:p>
    <w:p w14:paraId="1C02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204CE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ExternalEUtranGenericCellGrp</w:t>
      </w:r>
      <w:proofErr w:type="spellEnd"/>
      <w:r>
        <w:rPr>
          <w:noProof w:val="0"/>
        </w:rPr>
        <w:t>;</w:t>
      </w:r>
    </w:p>
    <w:p w14:paraId="41655C32" w14:textId="77777777" w:rsidR="008A35FC" w:rsidRDefault="008A35FC" w:rsidP="008A35FC">
      <w:pPr>
        <w:pStyle w:val="PL"/>
        <w:rPr>
          <w:noProof w:val="0"/>
        </w:rPr>
      </w:pPr>
    </w:p>
    <w:p w14:paraId="688EB0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earfcnDL</w:t>
      </w:r>
      <w:proofErr w:type="spellEnd"/>
      <w:r>
        <w:rPr>
          <w:noProof w:val="0"/>
        </w:rPr>
        <w:t xml:space="preserve"> {</w:t>
      </w:r>
    </w:p>
    <w:p w14:paraId="45252D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9E6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C2833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7DE9508" w14:textId="77777777" w:rsidR="008A35FC" w:rsidRDefault="008A35FC" w:rsidP="008A35FC">
      <w:pPr>
        <w:pStyle w:val="PL"/>
        <w:rPr>
          <w:noProof w:val="0"/>
        </w:rPr>
      </w:pPr>
    </w:p>
    <w:p w14:paraId="610830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earfcnUL</w:t>
      </w:r>
      <w:proofErr w:type="spellEnd"/>
      <w:r>
        <w:rPr>
          <w:noProof w:val="0"/>
        </w:rPr>
        <w:t xml:space="preserve"> {</w:t>
      </w:r>
    </w:p>
    <w:p w14:paraId="124B6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ECDA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388AF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3B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6E0219" w14:textId="77777777" w:rsidR="008A35FC" w:rsidRDefault="008A35FC" w:rsidP="008A35FC">
      <w:pPr>
        <w:pStyle w:val="PL"/>
        <w:rPr>
          <w:noProof w:val="0"/>
        </w:rPr>
      </w:pPr>
    </w:p>
    <w:p w14:paraId="74531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ExternalEUtranCellTDDGrp</w:t>
      </w:r>
      <w:proofErr w:type="spellEnd"/>
      <w:r>
        <w:rPr>
          <w:noProof w:val="0"/>
        </w:rPr>
        <w:t xml:space="preserve"> {</w:t>
      </w:r>
    </w:p>
    <w:p w14:paraId="32D35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ExternalEUtranCellTDD</w:t>
      </w:r>
      <w:proofErr w:type="spellEnd"/>
      <w:r>
        <w:rPr>
          <w:noProof w:val="0"/>
        </w:rPr>
        <w:t xml:space="preserve"> IOC."; </w:t>
      </w:r>
    </w:p>
    <w:p w14:paraId="71E8A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051F47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ExternalEUtranGenericCellGrp</w:t>
      </w:r>
      <w:proofErr w:type="spellEnd"/>
      <w:r>
        <w:rPr>
          <w:noProof w:val="0"/>
        </w:rPr>
        <w:t>;</w:t>
      </w:r>
    </w:p>
    <w:p w14:paraId="1C001764" w14:textId="77777777" w:rsidR="008A35FC" w:rsidRDefault="008A35FC" w:rsidP="008A35FC">
      <w:pPr>
        <w:pStyle w:val="PL"/>
        <w:rPr>
          <w:noProof w:val="0"/>
        </w:rPr>
      </w:pPr>
    </w:p>
    <w:p w14:paraId="4A8E2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earfcn</w:t>
      </w:r>
      <w:proofErr w:type="spellEnd"/>
      <w:r>
        <w:rPr>
          <w:noProof w:val="0"/>
        </w:rPr>
        <w:t xml:space="preserve"> {</w:t>
      </w:r>
    </w:p>
    <w:p w14:paraId="49B3CA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36.104";</w:t>
      </w:r>
    </w:p>
    <w:p w14:paraId="47B28F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4649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61E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5B901B3" w14:textId="77777777" w:rsidR="008A35FC" w:rsidRDefault="008A35FC" w:rsidP="008A35FC">
      <w:pPr>
        <w:pStyle w:val="PL"/>
        <w:rPr>
          <w:noProof w:val="0"/>
        </w:rPr>
      </w:pPr>
    </w:p>
    <w:p w14:paraId="1582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ExternalEUtranCellFDDWrapper</w:t>
      </w:r>
      <w:proofErr w:type="spellEnd"/>
      <w:r>
        <w:rPr>
          <w:noProof w:val="0"/>
        </w:rPr>
        <w:t xml:space="preserve"> {</w:t>
      </w:r>
    </w:p>
    <w:p w14:paraId="5BD421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ExternalEUtranCellFDD</w:t>
      </w:r>
      <w:proofErr w:type="spellEnd"/>
      <w:r>
        <w:rPr>
          <w:noProof w:val="0"/>
        </w:rPr>
        <w:t xml:space="preserve"> {</w:t>
      </w:r>
    </w:p>
    <w:p w14:paraId="740B00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provided by 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 xml:space="preserve"> or NG-RAN FDD cell provided by ng-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>.";</w:t>
      </w:r>
    </w:p>
    <w:p w14:paraId="4DF12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38C76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7FD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516E4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A431D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ExternalEUtranCellFDDGrp</w:t>
      </w:r>
      <w:proofErr w:type="spellEnd"/>
      <w:r>
        <w:rPr>
          <w:noProof w:val="0"/>
        </w:rPr>
        <w:t>;</w:t>
      </w:r>
    </w:p>
    <w:p w14:paraId="7BD531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CDFF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6627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30F0860" w14:textId="77777777" w:rsidR="008A35FC" w:rsidRDefault="008A35FC" w:rsidP="008A35FC">
      <w:pPr>
        <w:pStyle w:val="PL"/>
        <w:rPr>
          <w:noProof w:val="0"/>
        </w:rPr>
      </w:pPr>
    </w:p>
    <w:p w14:paraId="52C123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ExternalEUtranCellTDDWrapper</w:t>
      </w:r>
      <w:proofErr w:type="spellEnd"/>
      <w:r>
        <w:rPr>
          <w:noProof w:val="0"/>
        </w:rPr>
        <w:t xml:space="preserve"> {</w:t>
      </w:r>
    </w:p>
    <w:p w14:paraId="5684F3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ExternalEUtranCellTDD</w:t>
      </w:r>
      <w:proofErr w:type="spellEnd"/>
      <w:r>
        <w:rPr>
          <w:noProof w:val="0"/>
        </w:rPr>
        <w:t xml:space="preserve"> {</w:t>
      </w:r>
    </w:p>
    <w:p w14:paraId="458B1A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TDD provided by 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 xml:space="preserve"> or NG-RAN TDD cell provided by ng-</w:t>
      </w:r>
      <w:proofErr w:type="spellStart"/>
      <w:r>
        <w:rPr>
          <w:noProof w:val="0"/>
        </w:rPr>
        <w:t>eNB</w:t>
      </w:r>
      <w:proofErr w:type="spellEnd"/>
      <w:r>
        <w:rPr>
          <w:noProof w:val="0"/>
        </w:rPr>
        <w:t>.";</w:t>
      </w:r>
    </w:p>
    <w:p w14:paraId="29FDF9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0F51F0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898C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8D0E1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06498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ExternalEUtranCellTDDGrp</w:t>
      </w:r>
      <w:proofErr w:type="spellEnd"/>
      <w:r>
        <w:rPr>
          <w:noProof w:val="0"/>
        </w:rPr>
        <w:t>;</w:t>
      </w:r>
    </w:p>
    <w:p w14:paraId="4E2D87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C189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07F4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291318" w14:textId="77777777" w:rsidR="008A35FC" w:rsidRDefault="008A35FC" w:rsidP="008A35FC">
      <w:pPr>
        <w:pStyle w:val="PL"/>
        <w:rPr>
          <w:noProof w:val="0"/>
        </w:rPr>
      </w:pPr>
    </w:p>
    <w:p w14:paraId="09CE71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ExternalEUtranCellFDDWrapper</w:t>
      </w:r>
      <w:proofErr w:type="spellEnd"/>
      <w:r>
        <w:rPr>
          <w:noProof w:val="0"/>
        </w:rPr>
        <w:t>;</w:t>
      </w:r>
    </w:p>
    <w:p w14:paraId="2D7D3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7B59715" w14:textId="77777777" w:rsidR="008A35FC" w:rsidRDefault="008A35FC" w:rsidP="008A35FC">
      <w:pPr>
        <w:pStyle w:val="PL"/>
        <w:rPr>
          <w:noProof w:val="0"/>
        </w:rPr>
      </w:pPr>
    </w:p>
    <w:p w14:paraId="4C71E4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ExternalEUtranCellFDDWrapper</w:t>
      </w:r>
      <w:proofErr w:type="spellEnd"/>
      <w:r>
        <w:rPr>
          <w:noProof w:val="0"/>
        </w:rPr>
        <w:t>;</w:t>
      </w:r>
    </w:p>
    <w:p w14:paraId="3886DB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A05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16E1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ExternalEUtranCellTDDWrapper</w:t>
      </w:r>
      <w:proofErr w:type="spellEnd"/>
      <w:r>
        <w:rPr>
          <w:noProof w:val="0"/>
        </w:rPr>
        <w:t>;</w:t>
      </w:r>
    </w:p>
    <w:p w14:paraId="7F0C7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D59E1EE" w14:textId="77777777" w:rsidR="008A35FC" w:rsidRDefault="008A35FC" w:rsidP="008A35FC">
      <w:pPr>
        <w:pStyle w:val="PL"/>
        <w:rPr>
          <w:noProof w:val="0"/>
        </w:rPr>
      </w:pPr>
    </w:p>
    <w:p w14:paraId="1C3D1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ExternalEUtranCellTDDWrapper</w:t>
      </w:r>
      <w:proofErr w:type="spellEnd"/>
      <w:r>
        <w:rPr>
          <w:noProof w:val="0"/>
        </w:rPr>
        <w:t>;</w:t>
      </w:r>
    </w:p>
    <w:p w14:paraId="68B9F7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64F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_3gpp-nr-nrm-externalgnbcucpfunction {</w:t>
      </w:r>
    </w:p>
    <w:p w14:paraId="1DCA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AC6B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"extgnbcucp3gpp";</w:t>
      </w:r>
    </w:p>
    <w:p w14:paraId="1A84BC91" w14:textId="77777777" w:rsidR="008A35FC" w:rsidRDefault="008A35FC" w:rsidP="008A35FC">
      <w:pPr>
        <w:pStyle w:val="PL"/>
        <w:rPr>
          <w:noProof w:val="0"/>
        </w:rPr>
      </w:pPr>
    </w:p>
    <w:p w14:paraId="7142C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  <w:rPr>
          <w:noProof w:val="0"/>
        </w:rPr>
      </w:pPr>
    </w:p>
    <w:p w14:paraId="03DB0B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5543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ExternalGNBCUCPFunction</w:t>
      </w:r>
      <w:proofErr w:type="spellEnd"/>
    </w:p>
    <w:p w14:paraId="0ABC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77A33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  <w:rPr>
          <w:noProof w:val="0"/>
        </w:rPr>
      </w:pPr>
    </w:p>
    <w:p w14:paraId="21522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952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83BE2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7EC42B" w14:textId="77777777" w:rsidR="008A35FC" w:rsidRDefault="008A35FC" w:rsidP="008A35FC">
      <w:pPr>
        <w:pStyle w:val="PL"/>
        <w:rPr>
          <w:noProof w:val="0"/>
        </w:rPr>
      </w:pPr>
    </w:p>
    <w:p w14:paraId="06388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ExternalGNBCUCPFunctionGrp</w:t>
      </w:r>
      <w:proofErr w:type="spellEnd"/>
      <w:r>
        <w:rPr>
          <w:noProof w:val="0"/>
        </w:rPr>
        <w:t xml:space="preserve"> {</w:t>
      </w:r>
    </w:p>
    <w:p w14:paraId="4189F7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Represets</w:t>
      </w:r>
      <w:proofErr w:type="spellEnd"/>
      <w:r>
        <w:rPr>
          <w:noProof w:val="0"/>
        </w:rPr>
        <w:t xml:space="preserve"> the </w:t>
      </w:r>
      <w:proofErr w:type="spellStart"/>
      <w:r>
        <w:rPr>
          <w:noProof w:val="0"/>
        </w:rPr>
        <w:t>ExternalGNBCUCPFunction</w:t>
      </w:r>
      <w:proofErr w:type="spellEnd"/>
      <w:r>
        <w:rPr>
          <w:noProof w:val="0"/>
        </w:rPr>
        <w:t xml:space="preserve"> IOC.";</w:t>
      </w:r>
    </w:p>
    <w:p w14:paraId="64E9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1D70B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1EB155A" w14:textId="77777777" w:rsidR="008A35FC" w:rsidRDefault="008A35FC" w:rsidP="008A35FC">
      <w:pPr>
        <w:pStyle w:val="PL"/>
        <w:rPr>
          <w:noProof w:val="0"/>
        </w:rPr>
      </w:pPr>
    </w:p>
    <w:p w14:paraId="029EEB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25BF29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PLMN.";</w:t>
      </w:r>
    </w:p>
    <w:p w14:paraId="3199DD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</w:t>
      </w:r>
    </w:p>
    <w:p w14:paraId="76E40F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26406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EF4E6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A80C903" w14:textId="77777777" w:rsidR="008A35FC" w:rsidRDefault="008A35FC" w:rsidP="008A35FC">
      <w:pPr>
        <w:pStyle w:val="PL"/>
        <w:rPr>
          <w:noProof w:val="0"/>
        </w:rPr>
      </w:pPr>
    </w:p>
    <w:p w14:paraId="79AC4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611DD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51A72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13B65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2155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ACD6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41E889" w14:textId="77777777" w:rsidR="008A35FC" w:rsidRDefault="008A35FC" w:rsidP="008A35FC">
      <w:pPr>
        <w:pStyle w:val="PL"/>
        <w:rPr>
          <w:noProof w:val="0"/>
        </w:rPr>
      </w:pPr>
    </w:p>
    <w:p w14:paraId="19829B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42952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19C585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49A061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28D06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333B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E7C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564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CE99C8C" w14:textId="77777777" w:rsidR="008A35FC" w:rsidRDefault="008A35FC" w:rsidP="008A35FC">
      <w:pPr>
        <w:pStyle w:val="PL"/>
        <w:rPr>
          <w:noProof w:val="0"/>
        </w:rPr>
      </w:pPr>
    </w:p>
    <w:p w14:paraId="492772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ExternalGNBCUCPFunctionWrapper</w:t>
      </w:r>
      <w:proofErr w:type="spellEnd"/>
      <w:r>
        <w:rPr>
          <w:noProof w:val="0"/>
        </w:rPr>
        <w:t xml:space="preserve"> {</w:t>
      </w:r>
    </w:p>
    <w:p w14:paraId="0961DD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ExternalGNBCUCPFunction</w:t>
      </w:r>
      <w:proofErr w:type="spellEnd"/>
      <w:r>
        <w:rPr>
          <w:noProof w:val="0"/>
        </w:rPr>
        <w:t xml:space="preserve"> {</w:t>
      </w:r>
    </w:p>
    <w:p w14:paraId="0A6D93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managed by another management function.";</w:t>
      </w:r>
    </w:p>
    <w:p w14:paraId="117D65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29C2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BED2C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4D24E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31F15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ExternalGNBCUCPFunctionGrp</w:t>
      </w:r>
      <w:proofErr w:type="spellEnd"/>
      <w:r>
        <w:rPr>
          <w:noProof w:val="0"/>
        </w:rPr>
        <w:t>;</w:t>
      </w:r>
    </w:p>
    <w:p w14:paraId="4A7D7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6047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CFEE9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A42C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FD5E6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FBBB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ExternalGNBCUCPFunctionWrapper</w:t>
      </w:r>
      <w:proofErr w:type="spellEnd"/>
      <w:r>
        <w:rPr>
          <w:noProof w:val="0"/>
        </w:rPr>
        <w:t>;</w:t>
      </w:r>
    </w:p>
    <w:p w14:paraId="1E4C1A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8A2F134" w14:textId="77777777" w:rsidR="008A35FC" w:rsidRDefault="008A35FC" w:rsidP="008A35FC">
      <w:pPr>
        <w:pStyle w:val="PL"/>
        <w:rPr>
          <w:noProof w:val="0"/>
        </w:rPr>
      </w:pPr>
    </w:p>
    <w:p w14:paraId="4E0C4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7F041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ExternalGNBCUCPFunctionWrapper</w:t>
      </w:r>
      <w:proofErr w:type="spellEnd"/>
      <w:r>
        <w:rPr>
          <w:noProof w:val="0"/>
        </w:rPr>
        <w:t>;</w:t>
      </w:r>
    </w:p>
    <w:p w14:paraId="2C1323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  <w:r>
        <w:rPr>
          <w:noProof w:val="0"/>
        </w:rPr>
        <w:tab/>
      </w:r>
    </w:p>
    <w:p w14:paraId="7551A8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_3gpp-nr-nrm-externalgnbcuupfunction {</w:t>
      </w:r>
    </w:p>
    <w:p w14:paraId="2B900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1CC7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"extgnbcuup3gpp";</w:t>
      </w:r>
    </w:p>
    <w:p w14:paraId="1BD57539" w14:textId="77777777" w:rsidR="008A35FC" w:rsidRDefault="008A35FC" w:rsidP="008A35FC">
      <w:pPr>
        <w:pStyle w:val="PL"/>
        <w:rPr>
          <w:noProof w:val="0"/>
        </w:rPr>
      </w:pPr>
    </w:p>
    <w:p w14:paraId="66FEBD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  <w:rPr>
          <w:noProof w:val="0"/>
        </w:rPr>
      </w:pPr>
    </w:p>
    <w:p w14:paraId="62F531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382E0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ExternalGNBCUUPFunction</w:t>
      </w:r>
      <w:proofErr w:type="spellEnd"/>
    </w:p>
    <w:p w14:paraId="7EE2E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Resource Model (NRM).";</w:t>
      </w:r>
    </w:p>
    <w:p w14:paraId="754DCB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  <w:rPr>
          <w:noProof w:val="0"/>
        </w:rPr>
      </w:pPr>
    </w:p>
    <w:p w14:paraId="581DF2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82AD1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DA1D2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23092E" w14:textId="77777777" w:rsidR="008A35FC" w:rsidRDefault="008A35FC" w:rsidP="008A35FC">
      <w:pPr>
        <w:pStyle w:val="PL"/>
        <w:rPr>
          <w:noProof w:val="0"/>
        </w:rPr>
      </w:pPr>
    </w:p>
    <w:p w14:paraId="6F23F9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ExternalGNBCUUPFunctionGrp</w:t>
      </w:r>
      <w:proofErr w:type="spellEnd"/>
      <w:r>
        <w:rPr>
          <w:noProof w:val="0"/>
        </w:rPr>
        <w:t xml:space="preserve"> {</w:t>
      </w:r>
    </w:p>
    <w:p w14:paraId="522ABB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Represets</w:t>
      </w:r>
      <w:proofErr w:type="spellEnd"/>
      <w:r>
        <w:rPr>
          <w:noProof w:val="0"/>
        </w:rPr>
        <w:t xml:space="preserve"> the </w:t>
      </w:r>
      <w:proofErr w:type="spellStart"/>
      <w:r>
        <w:rPr>
          <w:noProof w:val="0"/>
        </w:rPr>
        <w:t>ExternalGNBCUUPFunction</w:t>
      </w:r>
      <w:proofErr w:type="spellEnd"/>
      <w:r>
        <w:rPr>
          <w:noProof w:val="0"/>
        </w:rPr>
        <w:t xml:space="preserve"> IOC.";</w:t>
      </w:r>
    </w:p>
    <w:p w14:paraId="4C58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773BAA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6FF75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515058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1256D3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PLMN.";</w:t>
      </w:r>
    </w:p>
    <w:p w14:paraId="2804D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</w:t>
      </w:r>
    </w:p>
    <w:p w14:paraId="5BD2A5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B1E11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B958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0F11749" w14:textId="77777777" w:rsidR="008A35FC" w:rsidRDefault="008A35FC" w:rsidP="008A35FC">
      <w:pPr>
        <w:pStyle w:val="PL"/>
        <w:rPr>
          <w:noProof w:val="0"/>
        </w:rPr>
      </w:pPr>
    </w:p>
    <w:p w14:paraId="7C171A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1D6EA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396FB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0D012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AE64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0418B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A22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1982B41" w14:textId="77777777" w:rsidR="008A35FC" w:rsidRDefault="008A35FC" w:rsidP="008A35FC">
      <w:pPr>
        <w:pStyle w:val="PL"/>
        <w:rPr>
          <w:noProof w:val="0"/>
        </w:rPr>
      </w:pPr>
    </w:p>
    <w:p w14:paraId="25C050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ExternalGNBCUUPFunctionWrapper</w:t>
      </w:r>
      <w:proofErr w:type="spellEnd"/>
      <w:r>
        <w:rPr>
          <w:noProof w:val="0"/>
        </w:rPr>
        <w:t xml:space="preserve"> {</w:t>
      </w:r>
    </w:p>
    <w:p w14:paraId="5DEF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ExternalGNBCUUPFunction</w:t>
      </w:r>
      <w:proofErr w:type="spellEnd"/>
      <w:r>
        <w:rPr>
          <w:noProof w:val="0"/>
        </w:rPr>
        <w:t xml:space="preserve"> {</w:t>
      </w:r>
    </w:p>
    <w:p w14:paraId="43DD5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 managed by another management function.";</w:t>
      </w:r>
    </w:p>
    <w:p w14:paraId="5B1340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8C1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key id;</w:t>
      </w:r>
    </w:p>
    <w:p w14:paraId="74CC5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D2F8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4A8A7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ExternalGNBCUUPFunctionGrp</w:t>
      </w:r>
      <w:proofErr w:type="spellEnd"/>
      <w:r>
        <w:rPr>
          <w:noProof w:val="0"/>
        </w:rPr>
        <w:t>;</w:t>
      </w:r>
    </w:p>
    <w:p w14:paraId="55404B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E97A4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EC0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14E73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5461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6CB7C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ExternalGNBCUUPFunctionWrapper</w:t>
      </w:r>
      <w:proofErr w:type="spellEnd"/>
      <w:r>
        <w:rPr>
          <w:noProof w:val="0"/>
        </w:rPr>
        <w:t>;</w:t>
      </w:r>
    </w:p>
    <w:p w14:paraId="67247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09036C" w14:textId="77777777" w:rsidR="008A35FC" w:rsidRDefault="008A35FC" w:rsidP="008A35FC">
      <w:pPr>
        <w:pStyle w:val="PL"/>
        <w:rPr>
          <w:noProof w:val="0"/>
        </w:rPr>
      </w:pPr>
    </w:p>
    <w:p w14:paraId="5DD540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591BD2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ExternalGNBCUUPFunctionWrapper</w:t>
      </w:r>
      <w:proofErr w:type="spellEnd"/>
      <w:r>
        <w:rPr>
          <w:noProof w:val="0"/>
        </w:rPr>
        <w:t>;</w:t>
      </w:r>
    </w:p>
    <w:p w14:paraId="05B51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</w:p>
    <w:p w14:paraId="0F14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_3gpp-nr-nrm-externalgnbdufunction {</w:t>
      </w:r>
    </w:p>
    <w:p w14:paraId="217994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4C39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"extgnbdu3gpp";</w:t>
      </w:r>
    </w:p>
    <w:p w14:paraId="5FB02CC5" w14:textId="77777777" w:rsidR="008A35FC" w:rsidRDefault="008A35FC" w:rsidP="008A35FC">
      <w:pPr>
        <w:pStyle w:val="PL"/>
        <w:rPr>
          <w:noProof w:val="0"/>
        </w:rPr>
      </w:pPr>
    </w:p>
    <w:p w14:paraId="04B26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  <w:rPr>
          <w:noProof w:val="0"/>
        </w:rPr>
      </w:pPr>
    </w:p>
    <w:p w14:paraId="41A166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7E8E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ExternalGNBDUFunction</w:t>
      </w:r>
      <w:proofErr w:type="spellEnd"/>
    </w:p>
    <w:p w14:paraId="6C7A0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7B6CB9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  <w:rPr>
          <w:noProof w:val="0"/>
        </w:rPr>
      </w:pPr>
    </w:p>
    <w:p w14:paraId="6B65A9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4321A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1371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32219F" w14:textId="77777777" w:rsidR="008A35FC" w:rsidRDefault="008A35FC" w:rsidP="008A35FC">
      <w:pPr>
        <w:pStyle w:val="PL"/>
        <w:rPr>
          <w:noProof w:val="0"/>
        </w:rPr>
      </w:pPr>
    </w:p>
    <w:p w14:paraId="0040B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ExternalGNBDUFunctionGrp</w:t>
      </w:r>
      <w:proofErr w:type="spellEnd"/>
      <w:r>
        <w:rPr>
          <w:noProof w:val="0"/>
        </w:rPr>
        <w:t xml:space="preserve"> {</w:t>
      </w:r>
    </w:p>
    <w:p w14:paraId="4E1F6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Represets</w:t>
      </w:r>
      <w:proofErr w:type="spellEnd"/>
      <w:r>
        <w:rPr>
          <w:noProof w:val="0"/>
        </w:rPr>
        <w:t xml:space="preserve"> the </w:t>
      </w:r>
      <w:proofErr w:type="spellStart"/>
      <w:r>
        <w:rPr>
          <w:noProof w:val="0"/>
        </w:rPr>
        <w:t>ExternalGNBDUFunction</w:t>
      </w:r>
      <w:proofErr w:type="spellEnd"/>
      <w:r>
        <w:rPr>
          <w:noProof w:val="0"/>
        </w:rPr>
        <w:t xml:space="preserve"> IOC.";</w:t>
      </w:r>
    </w:p>
    <w:p w14:paraId="26BD5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4891E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20748C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248F0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3349D7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PLMN.";</w:t>
      </w:r>
    </w:p>
    <w:p w14:paraId="32D3FE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</w:t>
      </w:r>
    </w:p>
    <w:p w14:paraId="09D49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C3EBB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D9C05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4A5D86" w14:textId="77777777" w:rsidR="008A35FC" w:rsidRDefault="008A35FC" w:rsidP="008A35FC">
      <w:pPr>
        <w:pStyle w:val="PL"/>
        <w:rPr>
          <w:noProof w:val="0"/>
        </w:rPr>
      </w:pPr>
    </w:p>
    <w:p w14:paraId="4DF2D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77768C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1A0A1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100941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210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3B6FB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DE38B6B" w14:textId="77777777" w:rsidR="008A35FC" w:rsidRDefault="008A35FC" w:rsidP="008A35FC">
      <w:pPr>
        <w:pStyle w:val="PL"/>
        <w:rPr>
          <w:noProof w:val="0"/>
        </w:rPr>
      </w:pPr>
    </w:p>
    <w:p w14:paraId="1D6896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505B3A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0019A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73F73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D8062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143B0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CC65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8E2C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5A54F2" w14:textId="77777777" w:rsidR="008A35FC" w:rsidRDefault="008A35FC" w:rsidP="008A35FC">
      <w:pPr>
        <w:pStyle w:val="PL"/>
        <w:rPr>
          <w:noProof w:val="0"/>
        </w:rPr>
      </w:pPr>
    </w:p>
    <w:p w14:paraId="7079AE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ExternalGNBDUFunctionWrapper</w:t>
      </w:r>
      <w:proofErr w:type="spellEnd"/>
      <w:r>
        <w:rPr>
          <w:noProof w:val="0"/>
        </w:rPr>
        <w:t xml:space="preserve"> {</w:t>
      </w:r>
    </w:p>
    <w:p w14:paraId="0716A5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list </w:t>
      </w:r>
      <w:proofErr w:type="spellStart"/>
      <w:r>
        <w:rPr>
          <w:noProof w:val="0"/>
        </w:rPr>
        <w:t>ExternalGNBDUFunction</w:t>
      </w:r>
      <w:proofErr w:type="spellEnd"/>
      <w:r>
        <w:rPr>
          <w:noProof w:val="0"/>
        </w:rPr>
        <w:t xml:space="preserve"> {</w:t>
      </w:r>
    </w:p>
    <w:p w14:paraId="0ADAE0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managed by another management function.";</w:t>
      </w:r>
    </w:p>
    <w:p w14:paraId="2FECD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09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6F26C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0D2C4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7CA0D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ExternalGNBDUFunctionGrp</w:t>
      </w:r>
      <w:proofErr w:type="spellEnd"/>
      <w:r>
        <w:rPr>
          <w:noProof w:val="0"/>
        </w:rPr>
        <w:t>;</w:t>
      </w:r>
    </w:p>
    <w:p w14:paraId="1D863F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247A6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472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2ADAE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CBA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3F3669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ExternalGNBDUFunctionWrapper</w:t>
      </w:r>
      <w:proofErr w:type="spellEnd"/>
      <w:r>
        <w:rPr>
          <w:noProof w:val="0"/>
        </w:rPr>
        <w:t>;</w:t>
      </w:r>
    </w:p>
    <w:p w14:paraId="48E846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1E7CEF8" w14:textId="77777777" w:rsidR="008A35FC" w:rsidRDefault="008A35FC" w:rsidP="008A35FC">
      <w:pPr>
        <w:pStyle w:val="PL"/>
        <w:rPr>
          <w:noProof w:val="0"/>
        </w:rPr>
      </w:pPr>
    </w:p>
    <w:p w14:paraId="04FBAC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6196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ExternalGNBDUFunctionWrapper</w:t>
      </w:r>
      <w:proofErr w:type="spellEnd"/>
      <w:r>
        <w:rPr>
          <w:noProof w:val="0"/>
        </w:rPr>
        <w:t>;</w:t>
      </w:r>
    </w:p>
    <w:p w14:paraId="39FEAA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E369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  <w:rPr>
          <w:noProof w:val="0"/>
        </w:rPr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rPr>
          <w:noProof w:val="0"/>
        </w:rPr>
        <w:t>module _3gpp-nr-nrm-externalnrcellcu {</w:t>
      </w:r>
    </w:p>
    <w:p w14:paraId="55510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022D1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"extnrcellcu3gpp";</w:t>
      </w:r>
    </w:p>
    <w:p w14:paraId="18FD0985" w14:textId="77777777" w:rsidR="008A35FC" w:rsidRDefault="008A35FC" w:rsidP="008A35FC">
      <w:pPr>
        <w:pStyle w:val="PL"/>
        <w:rPr>
          <w:noProof w:val="0"/>
        </w:rPr>
      </w:pPr>
    </w:p>
    <w:p w14:paraId="3E62F5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  <w:rPr>
          <w:noProof w:val="0"/>
        </w:rPr>
      </w:pPr>
    </w:p>
    <w:p w14:paraId="65360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4C3F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ExternalNRCellCU</w:t>
      </w:r>
      <w:proofErr w:type="spellEnd"/>
      <w:r>
        <w:rPr>
          <w:noProof w:val="0"/>
        </w:rPr>
        <w:t xml:space="preserve"> Information</w:t>
      </w:r>
    </w:p>
    <w:p w14:paraId="4CD6AC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  <w:rPr>
          <w:noProof w:val="0"/>
        </w:rPr>
      </w:pPr>
    </w:p>
    <w:p w14:paraId="372049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4477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529A5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9CD0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8A6393" w14:textId="77777777" w:rsidR="008A35FC" w:rsidRDefault="008A35FC" w:rsidP="008A35FC">
      <w:pPr>
        <w:pStyle w:val="PL"/>
        <w:rPr>
          <w:noProof w:val="0"/>
        </w:rPr>
      </w:pPr>
    </w:p>
    <w:p w14:paraId="3A1AD4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ExternalNRCellCUGrp</w:t>
      </w:r>
      <w:proofErr w:type="spellEnd"/>
      <w:r>
        <w:rPr>
          <w:noProof w:val="0"/>
        </w:rPr>
        <w:t xml:space="preserve"> {</w:t>
      </w:r>
    </w:p>
    <w:p w14:paraId="32459B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ExternalNRCellCU</w:t>
      </w:r>
      <w:proofErr w:type="spellEnd"/>
      <w:r>
        <w:rPr>
          <w:noProof w:val="0"/>
        </w:rPr>
        <w:t xml:space="preserve"> IOC."; </w:t>
      </w:r>
    </w:p>
    <w:p w14:paraId="3368F1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0C5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0D0AE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0C90B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cellLocalId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7BD07D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 Together with corresponding</w:t>
      </w:r>
    </w:p>
    <w:p w14:paraId="087138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6CB4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07D5E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"0..16383"; }     </w:t>
      </w:r>
      <w:r>
        <w:rPr>
          <w:noProof w:val="0"/>
        </w:rPr>
        <w:tab/>
      </w:r>
    </w:p>
    <w:p w14:paraId="748EC4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FE5E0" w14:textId="77777777" w:rsidR="008A35FC" w:rsidRDefault="008A35FC" w:rsidP="008A35FC">
      <w:pPr>
        <w:pStyle w:val="PL"/>
        <w:rPr>
          <w:noProof w:val="0"/>
        </w:rPr>
      </w:pPr>
    </w:p>
    <w:p w14:paraId="10F27D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nRPCI</w:t>
      </w:r>
      <w:proofErr w:type="spellEnd"/>
      <w:r>
        <w:rPr>
          <w:noProof w:val="0"/>
        </w:rPr>
        <w:t xml:space="preserve"> {</w:t>
      </w:r>
    </w:p>
    <w:p w14:paraId="41D66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55DBAE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17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1BAF61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44BB38" w14:textId="77777777" w:rsidR="008A35FC" w:rsidRDefault="008A35FC" w:rsidP="008A35FC">
      <w:pPr>
        <w:pStyle w:val="PL"/>
        <w:rPr>
          <w:noProof w:val="0"/>
        </w:rPr>
      </w:pPr>
    </w:p>
    <w:p w14:paraId="11CF11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{</w:t>
      </w:r>
    </w:p>
    <w:p w14:paraId="4FF1C4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in another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CU-CP. This list is either updated by the</w:t>
      </w:r>
    </w:p>
    <w:p w14:paraId="4F0D1B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managed element itself (e.g. due to ANR, signalling over </w:t>
      </w:r>
      <w:proofErr w:type="spellStart"/>
      <w:r>
        <w:rPr>
          <w:noProof w:val="0"/>
        </w:rPr>
        <w:t>Xn</w:t>
      </w:r>
      <w:proofErr w:type="spellEnd"/>
      <w:r>
        <w:rPr>
          <w:noProof w:val="0"/>
        </w:rPr>
        <w:t>, etc.) or</w:t>
      </w:r>
    </w:p>
    <w:p w14:paraId="44F4B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24C3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E2630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12;</w:t>
      </w:r>
    </w:p>
    <w:p w14:paraId="4A18B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uses types3gpp:PLMNId;</w:t>
      </w:r>
    </w:p>
    <w:p w14:paraId="32422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379B08" w14:textId="77777777" w:rsidR="008A35FC" w:rsidRDefault="008A35FC" w:rsidP="008A35FC">
      <w:pPr>
        <w:pStyle w:val="PL"/>
        <w:rPr>
          <w:noProof w:val="0"/>
        </w:rPr>
      </w:pPr>
    </w:p>
    <w:p w14:paraId="60435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nRFrequencyRef</w:t>
      </w:r>
      <w:proofErr w:type="spellEnd"/>
      <w:r>
        <w:rPr>
          <w:noProof w:val="0"/>
        </w:rPr>
        <w:t xml:space="preserve"> {</w:t>
      </w:r>
    </w:p>
    <w:p w14:paraId="1340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instance.";</w:t>
      </w:r>
    </w:p>
    <w:p w14:paraId="22B4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9360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2E47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8C5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FCAF70" w14:textId="77777777" w:rsidR="008A35FC" w:rsidRDefault="008A35FC" w:rsidP="008A35FC">
      <w:pPr>
        <w:pStyle w:val="PL"/>
        <w:rPr>
          <w:noProof w:val="0"/>
        </w:rPr>
      </w:pPr>
    </w:p>
    <w:p w14:paraId="6DE366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ExternalNRCellCUWrapper</w:t>
      </w:r>
      <w:proofErr w:type="spellEnd"/>
      <w:r>
        <w:rPr>
          <w:noProof w:val="0"/>
        </w:rPr>
        <w:t xml:space="preserve"> {</w:t>
      </w:r>
    </w:p>
    <w:p w14:paraId="47D899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ExternalNRCellCU</w:t>
      </w:r>
      <w:proofErr w:type="spellEnd"/>
      <w:r>
        <w:rPr>
          <w:noProof w:val="0"/>
        </w:rPr>
        <w:t xml:space="preserve"> {</w:t>
      </w:r>
    </w:p>
    <w:p w14:paraId="5B8C4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 of an </w:t>
      </w:r>
      <w:proofErr w:type="spellStart"/>
      <w:r>
        <w:rPr>
          <w:noProof w:val="0"/>
        </w:rPr>
        <w:t>NRCellCU</w:t>
      </w:r>
      <w:proofErr w:type="spellEnd"/>
      <w:r>
        <w:rPr>
          <w:noProof w:val="0"/>
        </w:rPr>
        <w:t xml:space="preserve"> controlled by</w:t>
      </w:r>
    </w:p>
    <w:p w14:paraId="2F5366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495FCA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AD5F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D04BA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978C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ExternalNRCellCUGrp</w:t>
      </w:r>
      <w:proofErr w:type="spellEnd"/>
      <w:r>
        <w:rPr>
          <w:noProof w:val="0"/>
        </w:rPr>
        <w:t>;</w:t>
      </w:r>
    </w:p>
    <w:p w14:paraId="6AA4D1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002ED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C0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7747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AA1C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ExternalNRCellCUWrapper</w:t>
      </w:r>
      <w:proofErr w:type="spellEnd"/>
      <w:r>
        <w:rPr>
          <w:noProof w:val="0"/>
        </w:rPr>
        <w:t>;</w:t>
      </w:r>
    </w:p>
    <w:p w14:paraId="233FB9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EB9BF9F" w14:textId="77777777" w:rsidR="008A35FC" w:rsidRDefault="008A35FC" w:rsidP="008A35FC">
      <w:pPr>
        <w:pStyle w:val="PL"/>
        <w:rPr>
          <w:noProof w:val="0"/>
        </w:rPr>
      </w:pPr>
    </w:p>
    <w:p w14:paraId="16F93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ExternalNRCellCUWrapper</w:t>
      </w:r>
      <w:proofErr w:type="spellEnd"/>
      <w:r>
        <w:rPr>
          <w:noProof w:val="0"/>
        </w:rPr>
        <w:t>;</w:t>
      </w:r>
    </w:p>
    <w:p w14:paraId="55B836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7072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_3gpp-nr-nrm-externalservinggwfunction {</w:t>
      </w:r>
    </w:p>
    <w:p w14:paraId="4092B6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76430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"extservgw3gpp";</w:t>
      </w:r>
    </w:p>
    <w:p w14:paraId="16B327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2022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  <w:rPr>
          <w:noProof w:val="0"/>
        </w:rPr>
      </w:pPr>
    </w:p>
    <w:p w14:paraId="76380B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F1A24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ExternalServingGWFunction</w:t>
      </w:r>
      <w:proofErr w:type="spellEnd"/>
    </w:p>
    <w:p w14:paraId="08E95C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9219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  <w:rPr>
          <w:noProof w:val="0"/>
        </w:rPr>
      </w:pPr>
    </w:p>
    <w:p w14:paraId="4AB710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2141F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A43B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1CF876" w14:textId="77777777" w:rsidR="008A35FC" w:rsidRDefault="008A35FC" w:rsidP="008A35FC">
      <w:pPr>
        <w:pStyle w:val="PL"/>
        <w:rPr>
          <w:noProof w:val="0"/>
        </w:rPr>
      </w:pPr>
    </w:p>
    <w:p w14:paraId="36748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ExternalServingGWFunctionGrp</w:t>
      </w:r>
      <w:proofErr w:type="spellEnd"/>
      <w:r>
        <w:rPr>
          <w:noProof w:val="0"/>
        </w:rPr>
        <w:t xml:space="preserve"> {</w:t>
      </w:r>
    </w:p>
    <w:p w14:paraId="302135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ExternalServingGWFunction</w:t>
      </w:r>
      <w:proofErr w:type="spellEnd"/>
      <w:r>
        <w:rPr>
          <w:noProof w:val="0"/>
        </w:rPr>
        <w:t xml:space="preserve"> IOC.";</w:t>
      </w:r>
    </w:p>
    <w:p w14:paraId="05138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9B90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68C6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867AC4" w14:textId="77777777" w:rsidR="008A35FC" w:rsidRDefault="008A35FC" w:rsidP="008A35FC">
      <w:pPr>
        <w:pStyle w:val="PL"/>
        <w:rPr>
          <w:noProof w:val="0"/>
        </w:rPr>
      </w:pPr>
    </w:p>
    <w:p w14:paraId="5B209E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ExternalServingGWFunctionWrapper</w:t>
      </w:r>
      <w:proofErr w:type="spellEnd"/>
      <w:r>
        <w:rPr>
          <w:noProof w:val="0"/>
        </w:rPr>
        <w:t xml:space="preserve"> {</w:t>
      </w:r>
    </w:p>
    <w:p w14:paraId="0D7414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ExternalServingGWFunction</w:t>
      </w:r>
      <w:proofErr w:type="spellEnd"/>
      <w:r>
        <w:rPr>
          <w:noProof w:val="0"/>
        </w:rPr>
        <w:t xml:space="preserve"> {</w:t>
      </w:r>
    </w:p>
    <w:p w14:paraId="395116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</w:t>
      </w:r>
      <w:proofErr w:type="spellStart"/>
      <w:r>
        <w:rPr>
          <w:noProof w:val="0"/>
        </w:rPr>
        <w:t>ServingGWFunction</w:t>
      </w:r>
      <w:proofErr w:type="spellEnd"/>
      <w:r>
        <w:rPr>
          <w:noProof w:val="0"/>
        </w:rPr>
        <w:t xml:space="preserve"> managed by another management</w:t>
      </w:r>
    </w:p>
    <w:p w14:paraId="589FF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C5C13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43593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0B0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F61FA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CDB9A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ExternalServingGWFunctionGrp</w:t>
      </w:r>
      <w:proofErr w:type="spellEnd"/>
      <w:r>
        <w:rPr>
          <w:noProof w:val="0"/>
        </w:rPr>
        <w:t>;</w:t>
      </w:r>
    </w:p>
    <w:p w14:paraId="5FB52D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4959F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046E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0069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72E0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B67B7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ExternalServingGWFunctionWrapper</w:t>
      </w:r>
      <w:proofErr w:type="spellEnd"/>
      <w:r>
        <w:rPr>
          <w:noProof w:val="0"/>
        </w:rPr>
        <w:t>;</w:t>
      </w:r>
    </w:p>
    <w:p w14:paraId="55D45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DCB7578" w14:textId="77777777" w:rsidR="008A35FC" w:rsidRDefault="008A35FC" w:rsidP="008A35FC">
      <w:pPr>
        <w:pStyle w:val="PL"/>
        <w:rPr>
          <w:noProof w:val="0"/>
        </w:rPr>
      </w:pPr>
    </w:p>
    <w:p w14:paraId="116667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209295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ExternalServingGWFunctionWrapper</w:t>
      </w:r>
      <w:proofErr w:type="spellEnd"/>
      <w:r>
        <w:rPr>
          <w:noProof w:val="0"/>
        </w:rPr>
        <w:t>;</w:t>
      </w:r>
    </w:p>
    <w:p w14:paraId="74F6D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BC3FA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_3gpp-nr-nrm-externalupffunction {</w:t>
      </w:r>
    </w:p>
    <w:p w14:paraId="767F3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A812B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"extupf3gpp";</w:t>
      </w:r>
    </w:p>
    <w:p w14:paraId="63E43F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66A85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  <w:rPr>
          <w:noProof w:val="0"/>
        </w:rPr>
      </w:pPr>
    </w:p>
    <w:p w14:paraId="2E74F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7FC1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ExternalUPFFunction</w:t>
      </w:r>
      <w:proofErr w:type="spellEnd"/>
      <w:r>
        <w:rPr>
          <w:noProof w:val="0"/>
        </w:rPr>
        <w:t xml:space="preserve"> Information</w:t>
      </w:r>
    </w:p>
    <w:p w14:paraId="7C143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  <w:rPr>
          <w:noProof w:val="0"/>
        </w:rPr>
      </w:pPr>
    </w:p>
    <w:p w14:paraId="689A1E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A2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3B477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A601CD" w14:textId="77777777" w:rsidR="008A35FC" w:rsidRDefault="008A35FC" w:rsidP="008A35FC">
      <w:pPr>
        <w:pStyle w:val="PL"/>
        <w:rPr>
          <w:noProof w:val="0"/>
        </w:rPr>
      </w:pPr>
    </w:p>
    <w:p w14:paraId="019FDE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ExternalUPFFunctionGrp</w:t>
      </w:r>
      <w:proofErr w:type="spellEnd"/>
      <w:r>
        <w:rPr>
          <w:noProof w:val="0"/>
        </w:rPr>
        <w:t xml:space="preserve"> {</w:t>
      </w:r>
    </w:p>
    <w:p w14:paraId="6D25DE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ExternalUPFFunction</w:t>
      </w:r>
      <w:proofErr w:type="spellEnd"/>
      <w:r>
        <w:rPr>
          <w:noProof w:val="0"/>
        </w:rPr>
        <w:t xml:space="preserve"> IOC.";</w:t>
      </w:r>
    </w:p>
    <w:p w14:paraId="60E27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A20F6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D8D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F062747" w14:textId="77777777" w:rsidR="008A35FC" w:rsidRDefault="008A35FC" w:rsidP="008A35FC">
      <w:pPr>
        <w:pStyle w:val="PL"/>
        <w:rPr>
          <w:noProof w:val="0"/>
        </w:rPr>
      </w:pPr>
    </w:p>
    <w:p w14:paraId="2A1DC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ExternalUPFFunctionWrapper</w:t>
      </w:r>
      <w:proofErr w:type="spellEnd"/>
      <w:r>
        <w:rPr>
          <w:noProof w:val="0"/>
        </w:rPr>
        <w:t xml:space="preserve"> {</w:t>
      </w:r>
    </w:p>
    <w:p w14:paraId="52E312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ExternalUPFFunction</w:t>
      </w:r>
      <w:proofErr w:type="spellEnd"/>
      <w:r>
        <w:rPr>
          <w:noProof w:val="0"/>
        </w:rPr>
        <w:t xml:space="preserve"> {</w:t>
      </w:r>
    </w:p>
    <w:p w14:paraId="6C3FC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</w:t>
      </w:r>
      <w:proofErr w:type="spellStart"/>
      <w:r>
        <w:rPr>
          <w:noProof w:val="0"/>
        </w:rPr>
        <w:t>UPFFunction</w:t>
      </w:r>
      <w:proofErr w:type="spellEnd"/>
      <w:r>
        <w:rPr>
          <w:noProof w:val="0"/>
        </w:rPr>
        <w:t xml:space="preserve"> managed by another management</w:t>
      </w:r>
    </w:p>
    <w:p w14:paraId="58CACE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77706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F1287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DA5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655D4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5D212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ExternalUPFFunctionGrp</w:t>
      </w:r>
      <w:proofErr w:type="spellEnd"/>
      <w:r>
        <w:rPr>
          <w:noProof w:val="0"/>
        </w:rPr>
        <w:t>;</w:t>
      </w:r>
    </w:p>
    <w:p w14:paraId="772F7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2BFC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B4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310A4C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732204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0AF1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ExternalUPFFunctionWrapper</w:t>
      </w:r>
      <w:proofErr w:type="spellEnd"/>
      <w:r>
        <w:rPr>
          <w:noProof w:val="0"/>
        </w:rPr>
        <w:t>;</w:t>
      </w:r>
    </w:p>
    <w:p w14:paraId="73C1F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9D324A" w14:textId="77777777" w:rsidR="008A35FC" w:rsidRDefault="008A35FC" w:rsidP="008A35FC">
      <w:pPr>
        <w:pStyle w:val="PL"/>
        <w:rPr>
          <w:noProof w:val="0"/>
        </w:rPr>
      </w:pPr>
    </w:p>
    <w:p w14:paraId="709F28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24D665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ExternalUPFFunctionWrapper</w:t>
      </w:r>
      <w:proofErr w:type="spellEnd"/>
      <w:r>
        <w:rPr>
          <w:noProof w:val="0"/>
        </w:rPr>
        <w:t>;</w:t>
      </w:r>
    </w:p>
    <w:p w14:paraId="4895F7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43B7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18CE2A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383D0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96DAB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prefix "gnbcucp3gpp";</w:t>
      </w:r>
    </w:p>
    <w:p w14:paraId="7D6E23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545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  <w:rPr>
          <w:noProof w:val="0"/>
        </w:rPr>
      </w:pPr>
    </w:p>
    <w:p w14:paraId="6EE51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5775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2F664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Information </w:t>
      </w:r>
    </w:p>
    <w:p w14:paraId="01EB21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  <w:rPr>
          <w:noProof w:val="0"/>
        </w:rPr>
      </w:pPr>
    </w:p>
    <w:p w14:paraId="5BA07511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91AF0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7C74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690BB70" w14:textId="77777777" w:rsidR="008A35FC" w:rsidRDefault="008A35FC" w:rsidP="008A35FC">
      <w:pPr>
        <w:pStyle w:val="PL"/>
        <w:rPr>
          <w:noProof w:val="0"/>
        </w:rPr>
      </w:pPr>
    </w:p>
    <w:p w14:paraId="39738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DESManagementFunction</w:t>
      </w:r>
      <w:proofErr w:type="spellEnd"/>
      <w:r>
        <w:rPr>
          <w:noProof w:val="0"/>
        </w:rPr>
        <w:t xml:space="preserve"> {</w:t>
      </w:r>
    </w:p>
    <w:p w14:paraId="20E50241" w14:textId="164CE29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C942E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B8DDDB" w14:textId="77777777" w:rsidR="008A35FC" w:rsidRDefault="008A35FC" w:rsidP="008A35FC">
      <w:pPr>
        <w:pStyle w:val="PL"/>
        <w:rPr>
          <w:noProof w:val="0"/>
        </w:rPr>
      </w:pPr>
    </w:p>
    <w:p w14:paraId="6E23E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DANRManagementFunction</w:t>
      </w:r>
      <w:proofErr w:type="spellEnd"/>
      <w:r>
        <w:rPr>
          <w:noProof w:val="0"/>
        </w:rPr>
        <w:t xml:space="preserve"> {</w:t>
      </w:r>
    </w:p>
    <w:p w14:paraId="729D9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222364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2C931A1" w14:textId="77777777" w:rsidR="008A35FC" w:rsidRDefault="008A35FC" w:rsidP="008A35FC">
      <w:pPr>
        <w:pStyle w:val="PL"/>
        <w:rPr>
          <w:noProof w:val="0"/>
        </w:rPr>
      </w:pPr>
    </w:p>
    <w:p w14:paraId="3B81D38B" w14:textId="77777777" w:rsidR="008A35FC" w:rsidRDefault="008A35FC" w:rsidP="008A35FC">
      <w:pPr>
        <w:pStyle w:val="PL"/>
        <w:rPr>
          <w:noProof w:val="0"/>
        </w:rPr>
      </w:pPr>
    </w:p>
    <w:p w14:paraId="7E9D3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DMROFunction</w:t>
      </w:r>
      <w:proofErr w:type="spellEnd"/>
      <w:r>
        <w:rPr>
          <w:noProof w:val="0"/>
        </w:rPr>
        <w:t xml:space="preserve"> {</w:t>
      </w:r>
    </w:p>
    <w:p w14:paraId="71647E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63F7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B1AA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 xml:space="preserve"> {</w:t>
      </w:r>
    </w:p>
    <w:p w14:paraId="389482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IOC.";</w:t>
      </w:r>
    </w:p>
    <w:p w14:paraId="345FDD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D328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CBF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4BB93472" w14:textId="77777777" w:rsidR="008A35FC" w:rsidRDefault="008A35FC" w:rsidP="008A35FC">
      <w:pPr>
        <w:pStyle w:val="PL"/>
        <w:rPr>
          <w:noProof w:val="0"/>
        </w:rPr>
      </w:pPr>
    </w:p>
    <w:p w14:paraId="1B1D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621318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</w:t>
      </w:r>
    </w:p>
    <w:p w14:paraId="1195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cells.";</w:t>
      </w:r>
    </w:p>
    <w:p w14:paraId="23E770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00E04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84C58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7A5A" w14:textId="77777777" w:rsidR="008A35FC" w:rsidRDefault="008A35FC" w:rsidP="008A35FC">
      <w:pPr>
        <w:pStyle w:val="PL"/>
        <w:rPr>
          <w:noProof w:val="0"/>
        </w:rPr>
      </w:pPr>
    </w:p>
    <w:p w14:paraId="0AEAC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6CDC6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5D9A3B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00E1B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02EE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5E728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4AE872" w14:textId="77777777" w:rsidR="008A35FC" w:rsidRDefault="008A35FC" w:rsidP="008A35FC">
      <w:pPr>
        <w:pStyle w:val="PL"/>
        <w:rPr>
          <w:noProof w:val="0"/>
        </w:rPr>
      </w:pPr>
    </w:p>
    <w:p w14:paraId="33C443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gNBCUName</w:t>
      </w:r>
      <w:proofErr w:type="spellEnd"/>
      <w:r>
        <w:rPr>
          <w:noProof w:val="0"/>
        </w:rPr>
        <w:t xml:space="preserve"> {</w:t>
      </w:r>
    </w:p>
    <w:p w14:paraId="0B6894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4622B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3E153D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E5B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9BC2C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FC1D34" w14:textId="77777777" w:rsidR="008A35FC" w:rsidRDefault="008A35FC" w:rsidP="008A35FC">
      <w:pPr>
        <w:pStyle w:val="PL"/>
        <w:rPr>
          <w:noProof w:val="0"/>
        </w:rPr>
      </w:pPr>
    </w:p>
    <w:p w14:paraId="1CF913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1A629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7BD1C8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3A100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4D648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BA7FF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76F2C0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59C5FA17" w14:textId="77777777" w:rsidR="008A35FC" w:rsidRDefault="008A35FC" w:rsidP="008A35FC">
      <w:pPr>
        <w:pStyle w:val="PL"/>
        <w:rPr>
          <w:noProof w:val="0"/>
        </w:rPr>
      </w:pPr>
    </w:p>
    <w:p w14:paraId="1B1830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09F75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D39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F34D7E" w14:textId="77777777" w:rsidR="008A35FC" w:rsidRDefault="008A35FC" w:rsidP="008A35FC">
      <w:pPr>
        <w:pStyle w:val="PL"/>
        <w:rPr>
          <w:noProof w:val="0"/>
        </w:rPr>
      </w:pPr>
    </w:p>
    <w:p w14:paraId="2FF09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B881F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20B5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DE093D" w14:textId="77777777" w:rsidR="008A35FC" w:rsidRDefault="008A35FC" w:rsidP="008A35FC">
      <w:pPr>
        <w:pStyle w:val="PL"/>
        <w:rPr>
          <w:noProof w:val="0"/>
        </w:rPr>
      </w:pPr>
    </w:p>
    <w:p w14:paraId="341551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xnBlackList</w:t>
      </w:r>
      <w:proofErr w:type="spellEnd"/>
      <w:r>
        <w:rPr>
          <w:noProof w:val="0"/>
        </w:rPr>
        <w:t xml:space="preserve"> {</w:t>
      </w:r>
    </w:p>
    <w:p w14:paraId="30DD30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08BE8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</w:t>
      </w:r>
      <w:proofErr w:type="spellStart"/>
      <w:r>
        <w:rPr>
          <w:noProof w:val="0"/>
        </w:rPr>
        <w:t>Xn</w:t>
      </w:r>
      <w:proofErr w:type="spellEnd"/>
      <w:r>
        <w:rPr>
          <w:noProof w:val="0"/>
        </w:rPr>
        <w:t xml:space="preserve"> connections are prohibited.";</w:t>
      </w:r>
    </w:p>
    <w:p w14:paraId="026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C3E5196" w14:textId="77777777" w:rsidR="008A35FC" w:rsidRDefault="008A35FC" w:rsidP="008A35FC">
      <w:pPr>
        <w:pStyle w:val="PL"/>
        <w:rPr>
          <w:noProof w:val="0"/>
        </w:rPr>
      </w:pPr>
    </w:p>
    <w:p w14:paraId="4DCC95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xnWhiteList</w:t>
      </w:r>
      <w:proofErr w:type="spellEnd"/>
      <w:r>
        <w:rPr>
          <w:noProof w:val="0"/>
        </w:rPr>
        <w:t xml:space="preserve"> {</w:t>
      </w:r>
    </w:p>
    <w:p w14:paraId="3C9E8D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9A94D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BFA297" w14:textId="77777777" w:rsidR="008A35FC" w:rsidRDefault="008A35FC" w:rsidP="008A35FC">
      <w:pPr>
        <w:pStyle w:val="PL"/>
        <w:rPr>
          <w:noProof w:val="0"/>
        </w:rPr>
      </w:pPr>
    </w:p>
    <w:p w14:paraId="57CD5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xnHOBlackList</w:t>
      </w:r>
      <w:proofErr w:type="spellEnd"/>
      <w:r>
        <w:rPr>
          <w:noProof w:val="0"/>
        </w:rPr>
        <w:t xml:space="preserve"> {</w:t>
      </w:r>
    </w:p>
    <w:p w14:paraId="7B25C3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2BAF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</w:t>
      </w:r>
      <w:proofErr w:type="spellStart"/>
      <w:r>
        <w:rPr>
          <w:noProof w:val="0"/>
        </w:rPr>
        <w:t>Xn</w:t>
      </w:r>
      <w:proofErr w:type="spellEnd"/>
      <w:r>
        <w:rPr>
          <w:noProof w:val="0"/>
        </w:rPr>
        <w:t xml:space="preserve"> are prohibited.";</w:t>
      </w:r>
    </w:p>
    <w:p w14:paraId="0A4711F0" w14:textId="77777777" w:rsidR="008A35FC" w:rsidRDefault="008A35FC" w:rsidP="00C16188">
      <w:pPr>
        <w:pStyle w:val="PL"/>
      </w:pPr>
      <w:r>
        <w:t xml:space="preserve">    }</w:t>
      </w:r>
    </w:p>
    <w:p w14:paraId="6387E5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6F85C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supports (is associated to).";</w:t>
      </w:r>
    </w:p>
    <w:p w14:paraId="0D7A2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61CFCE" w14:textId="77777777" w:rsidR="008A35FC" w:rsidRDefault="008A35FC" w:rsidP="008A35FC">
      <w:pPr>
        <w:pStyle w:val="PL"/>
        <w:rPr>
          <w:noProof w:val="0"/>
        </w:rPr>
      </w:pPr>
    </w:p>
    <w:p w14:paraId="1D6DE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1B730E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81279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67CAB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32BF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43DAE7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supports (is associated to).";</w:t>
      </w:r>
    </w:p>
    <w:p w14:paraId="25EAB4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2DC5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EFF4BF8" w14:textId="77777777" w:rsidR="008A35FC" w:rsidRDefault="008A35FC" w:rsidP="008A35FC">
      <w:pPr>
        <w:pStyle w:val="PL"/>
        <w:rPr>
          <w:noProof w:val="0"/>
        </w:rPr>
      </w:pPr>
    </w:p>
    <w:p w14:paraId="33123B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D934886" w14:textId="77777777" w:rsidR="008A35FC" w:rsidRDefault="008A35FC" w:rsidP="008A35FC">
      <w:pPr>
        <w:pStyle w:val="PL"/>
        <w:rPr>
          <w:noProof w:val="0"/>
        </w:rPr>
      </w:pPr>
    </w:p>
    <w:p w14:paraId="76521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{</w:t>
      </w:r>
    </w:p>
    <w:p w14:paraId="46171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en-gNB</w:t>
      </w:r>
      <w:proofErr w:type="spellEnd"/>
      <w:r>
        <w:rPr>
          <w:noProof w:val="0"/>
        </w:rPr>
        <w:t>.";</w:t>
      </w:r>
    </w:p>
    <w:p w14:paraId="001CDF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EBA01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E55D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A31F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A23A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>;</w:t>
      </w:r>
    </w:p>
    <w:p w14:paraId="24F19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CDE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8821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7752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_3gpp-nr-nrm-gnbcuupfunction {</w:t>
      </w:r>
    </w:p>
    <w:p w14:paraId="035F2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36A5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"gnbcuup3gpp";</w:t>
      </w:r>
    </w:p>
    <w:p w14:paraId="7FC52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A69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  <w:rPr>
          <w:noProof w:val="0"/>
        </w:rPr>
      </w:pPr>
    </w:p>
    <w:p w14:paraId="0DE579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76BA3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3769F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 Information</w:t>
      </w:r>
    </w:p>
    <w:p w14:paraId="76D2D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  <w:rPr>
          <w:noProof w:val="0"/>
        </w:rPr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27A7777F" w14:textId="77777777" w:rsidR="008A35FC" w:rsidRDefault="008A35FC" w:rsidP="008A35FC">
      <w:pPr>
        <w:pStyle w:val="PL"/>
        <w:rPr>
          <w:noProof w:val="0"/>
        </w:rPr>
      </w:pPr>
    </w:p>
    <w:p w14:paraId="5EA01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TAIGrp</w:t>
      </w:r>
      <w:proofErr w:type="spellEnd"/>
      <w:r>
        <w:rPr>
          <w:noProof w:val="0"/>
        </w:rPr>
        <w:t xml:space="preserve"> {</w:t>
      </w:r>
    </w:p>
    <w:p w14:paraId="3D98E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"Tracking Area Identity";</w:t>
      </w:r>
    </w:p>
    <w:p w14:paraId="2E6D2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C0589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6B84B0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98E11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52D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739A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nRTAC</w:t>
      </w:r>
      <w:proofErr w:type="spellEnd"/>
      <w:r>
        <w:rPr>
          <w:noProof w:val="0"/>
        </w:rPr>
        <w:t xml:space="preserve"> {</w:t>
      </w:r>
    </w:p>
    <w:p w14:paraId="6994DE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0F302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>:</w:t>
      </w:r>
    </w:p>
    <w:p w14:paraId="346006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a)</w:t>
      </w:r>
      <w:r>
        <w:t xml:space="preserve"> </w:t>
      </w:r>
      <w:r>
        <w:rPr>
          <w:noProof w:val="0"/>
        </w:rPr>
        <w:t xml:space="preserve">It is the TAC or Extended-TAC. </w:t>
      </w:r>
    </w:p>
    <w:p w14:paraId="62F2B8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b)</w:t>
      </w:r>
      <w:r>
        <w:t xml:space="preserve"> </w:t>
      </w:r>
      <w:r>
        <w:rPr>
          <w:noProof w:val="0"/>
        </w:rPr>
        <w:t xml:space="preserve">A cell can only broadcast one TAC or Extended-TAC. </w:t>
      </w:r>
    </w:p>
    <w:p w14:paraId="14A76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c)</w:t>
      </w:r>
      <w:r>
        <w:t xml:space="preserve"> </w:t>
      </w:r>
      <w:r>
        <w:rPr>
          <w:noProof w:val="0"/>
        </w:rPr>
        <w:t xml:space="preserve">TAC is defined in subclause 19.4.2.3 of 3GPP TS 23.003 and </w:t>
      </w:r>
    </w:p>
    <w:p w14:paraId="1D935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08D0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298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178D0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BackhaulAddressGrp</w:t>
      </w:r>
      <w:proofErr w:type="spellEnd"/>
      <w:r>
        <w:rPr>
          <w:noProof w:val="0"/>
        </w:rPr>
        <w:t xml:space="preserve"> {</w:t>
      </w:r>
    </w:p>
    <w:p w14:paraId="52DD5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"Indicates the </w:t>
      </w:r>
      <w:proofErr w:type="spellStart"/>
      <w:r>
        <w:rPr>
          <w:noProof w:val="0"/>
        </w:rPr>
        <w:t>backhauladdress</w:t>
      </w:r>
      <w:proofErr w:type="spellEnd"/>
      <w:r>
        <w:rPr>
          <w:noProof w:val="0"/>
        </w:rPr>
        <w:t xml:space="preserve">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0FF40405" w14:textId="77777777" w:rsidR="008A35FC" w:rsidRDefault="008A35FC" w:rsidP="008A35FC">
      <w:pPr>
        <w:pStyle w:val="PL"/>
        <w:rPr>
          <w:noProof w:val="0"/>
        </w:rPr>
      </w:pPr>
    </w:p>
    <w:p w14:paraId="1F4AD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1658E8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6BD39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"0..4294967295";</w:t>
      </w:r>
    </w:p>
    <w:p w14:paraId="3010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6ACE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"It 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is part of </w:t>
      </w:r>
    </w:p>
    <w:p w14:paraId="333506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cells.";</w:t>
      </w:r>
    </w:p>
    <w:p w14:paraId="144EA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 of subclause 8.2 of TS 38.300. </w:t>
      </w:r>
    </w:p>
    <w:p w14:paraId="2875A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subclause 9.3.1.6 of TS 38.413";</w:t>
      </w:r>
    </w:p>
    <w:p w14:paraId="43B9B6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976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94182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tAI</w:t>
      </w:r>
      <w:proofErr w:type="spellEnd"/>
      <w:r>
        <w:rPr>
          <w:noProof w:val="0"/>
        </w:rPr>
        <w:t xml:space="preserve"> {</w:t>
      </w:r>
    </w:p>
    <w:p w14:paraId="2127CC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nRTAC</w:t>
      </w:r>
      <w:proofErr w:type="spellEnd"/>
      <w:r>
        <w:rPr>
          <w:noProof w:val="0"/>
        </w:rPr>
        <w:t>;</w:t>
      </w:r>
    </w:p>
    <w:p w14:paraId="0EEC5D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CD1E8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BD22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TAIGrp</w:t>
      </w:r>
      <w:proofErr w:type="spellEnd"/>
      <w:r>
        <w:rPr>
          <w:noProof w:val="0"/>
        </w:rPr>
        <w:t>;</w:t>
      </w:r>
    </w:p>
    <w:p w14:paraId="6A5685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43F2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BB7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3F14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MappingSetIDBackhaulAddressGrp</w:t>
      </w:r>
      <w:proofErr w:type="spellEnd"/>
      <w:r>
        <w:rPr>
          <w:noProof w:val="0"/>
        </w:rPr>
        <w:t xml:space="preserve"> {</w:t>
      </w:r>
    </w:p>
    <w:p w14:paraId="2A4CFB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"Mapping relationship between </w:t>
      </w:r>
      <w:proofErr w:type="spellStart"/>
      <w:r>
        <w:rPr>
          <w:noProof w:val="0"/>
        </w:rPr>
        <w:t>setID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backhaulAddress</w:t>
      </w:r>
      <w:proofErr w:type="spellEnd"/>
      <w:r>
        <w:rPr>
          <w:noProof w:val="0"/>
        </w:rPr>
        <w:t xml:space="preserve">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";</w:t>
      </w:r>
    </w:p>
    <w:p w14:paraId="664C04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D679D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idx</w:t>
      </w:r>
      <w:proofErr w:type="spellEnd"/>
      <w:r>
        <w:rPr>
          <w:noProof w:val="0"/>
        </w:rPr>
        <w:t xml:space="preserve"> { </w:t>
      </w:r>
    </w:p>
    <w:p w14:paraId="5B0B3C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592E91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 value";</w:t>
      </w:r>
    </w:p>
    <w:p w14:paraId="6AA2A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F22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4FFE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setID</w:t>
      </w:r>
      <w:proofErr w:type="spellEnd"/>
      <w:r>
        <w:rPr>
          <w:noProof w:val="0"/>
        </w:rPr>
        <w:t xml:space="preserve"> {</w:t>
      </w:r>
    </w:p>
    <w:p w14:paraId="38FD7B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F80B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C030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</w:t>
      </w:r>
      <w:proofErr w:type="spellStart"/>
      <w:r>
        <w:rPr>
          <w:noProof w:val="0"/>
        </w:rPr>
        <w:t>setID</w:t>
      </w:r>
      <w:proofErr w:type="spellEnd"/>
      <w:r>
        <w:rPr>
          <w:noProof w:val="0"/>
        </w:rPr>
        <w:t xml:space="preserve">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631AA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93E401" w14:textId="77777777" w:rsidR="008A35FC" w:rsidRDefault="008A35FC" w:rsidP="008A35FC">
      <w:pPr>
        <w:pStyle w:val="PL"/>
        <w:rPr>
          <w:noProof w:val="0"/>
        </w:rPr>
      </w:pPr>
    </w:p>
    <w:p w14:paraId="0A9E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backhaulAddress</w:t>
      </w:r>
      <w:proofErr w:type="spellEnd"/>
      <w:r>
        <w:rPr>
          <w:noProof w:val="0"/>
        </w:rPr>
        <w:t xml:space="preserve"> {</w:t>
      </w:r>
    </w:p>
    <w:p w14:paraId="0FC8C0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>;</w:t>
      </w:r>
    </w:p>
    <w:p w14:paraId="23997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1E27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79F3A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</w:t>
      </w:r>
      <w:proofErr w:type="spellStart"/>
      <w:r>
        <w:rPr>
          <w:noProof w:val="0"/>
        </w:rPr>
        <w:t>backhauladdress</w:t>
      </w:r>
      <w:proofErr w:type="spellEnd"/>
      <w:r>
        <w:rPr>
          <w:noProof w:val="0"/>
        </w:rPr>
        <w:t xml:space="preserve">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328372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BackhaulAddressGrp</w:t>
      </w:r>
      <w:proofErr w:type="spellEnd"/>
      <w:r>
        <w:rPr>
          <w:noProof w:val="0"/>
        </w:rPr>
        <w:t>;</w:t>
      </w:r>
    </w:p>
    <w:p w14:paraId="77BA0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A684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3B0D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GNBCUUPFunctionGrp</w:t>
      </w:r>
      <w:proofErr w:type="spellEnd"/>
      <w:r>
        <w:rPr>
          <w:noProof w:val="0"/>
        </w:rPr>
        <w:t xml:space="preserve"> {</w:t>
      </w:r>
    </w:p>
    <w:p w14:paraId="1681A8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 IOC.";</w:t>
      </w:r>
    </w:p>
    <w:p w14:paraId="0725C3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EC3D7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A32A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uses nrrrmpolicy3gpp:RRMPolicy_Grp;</w:t>
      </w:r>
    </w:p>
    <w:p w14:paraId="143501DA" w14:textId="77777777" w:rsidR="008A35FC" w:rsidRDefault="008A35FC" w:rsidP="008A35FC">
      <w:pPr>
        <w:pStyle w:val="PL"/>
        <w:rPr>
          <w:noProof w:val="0"/>
        </w:rPr>
      </w:pPr>
    </w:p>
    <w:p w14:paraId="5094CE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gNBCUUPId</w:t>
      </w:r>
      <w:proofErr w:type="spellEnd"/>
      <w:r>
        <w:rPr>
          <w:noProof w:val="0"/>
        </w:rPr>
        <w:t xml:space="preserve"> {</w:t>
      </w:r>
    </w:p>
    <w:p w14:paraId="77CAA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 {</w:t>
      </w:r>
    </w:p>
    <w:p w14:paraId="345AF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"0..68719476735" ;</w:t>
      </w:r>
    </w:p>
    <w:p w14:paraId="202ED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C49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84C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51413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-CU-UP at least within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-CU-CP";</w:t>
      </w:r>
    </w:p>
    <w:p w14:paraId="3E3C10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"'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 ID' in subclause 9.3.1.15 of 3GPP TS 38.463";</w:t>
      </w:r>
    </w:p>
    <w:p w14:paraId="214C2F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9B893" w14:textId="77777777" w:rsidR="008A35FC" w:rsidRDefault="008A35FC" w:rsidP="008A35FC">
      <w:pPr>
        <w:pStyle w:val="PL"/>
        <w:rPr>
          <w:noProof w:val="0"/>
        </w:rPr>
      </w:pPr>
    </w:p>
    <w:p w14:paraId="29EA8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24F80B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5AE1B9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A8C4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is part of the </w:t>
      </w:r>
    </w:p>
    <w:p w14:paraId="058269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 ";</w:t>
      </w:r>
    </w:p>
    <w:p w14:paraId="77227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 of subclause 8.2 of TS 38.300.</w:t>
      </w:r>
    </w:p>
    <w:p w14:paraId="00B11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subclause 9.3.1.6 of TS 38.413";</w:t>
      </w:r>
    </w:p>
    <w:p w14:paraId="253094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C16F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ECD1C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5DC838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248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45360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45079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4F067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5C648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2DA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{</w:t>
      </w:r>
    </w:p>
    <w:p w14:paraId="03DF70A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is a list of </w:t>
      </w:r>
      <w:proofErr w:type="spellStart"/>
      <w:r>
        <w:rPr>
          <w:noProof w:val="0"/>
        </w:rPr>
        <w:t>PLMNInfo</w:t>
      </w:r>
      <w:proofErr w:type="spellEnd"/>
      <w:r>
        <w:rPr>
          <w:noProof w:val="0"/>
        </w:rP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S-NSSAIs can be supported by the</w:t>
      </w:r>
      <w:r>
        <w:t xml:space="preserve">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 for </w:t>
      </w:r>
    </w:p>
    <w:p w14:paraId="0C0A0BE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corresponding PLMN in case of network slicing feature is supported";</w:t>
      </w:r>
    </w:p>
    <w:p w14:paraId="78772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t xml:space="preserve"> sd sst</w:t>
      </w:r>
      <w:r>
        <w:rPr>
          <w:noProof w:val="0"/>
        </w:rPr>
        <w:t>";</w:t>
      </w:r>
    </w:p>
    <w:p w14:paraId="0D2FD6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7F492A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FE34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2B5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mappingSetIDBackhaulAddressList</w:t>
      </w:r>
      <w:proofErr w:type="spellEnd"/>
      <w:r>
        <w:rPr>
          <w:noProof w:val="0"/>
        </w:rPr>
        <w:t xml:space="preserve"> {</w:t>
      </w:r>
    </w:p>
    <w:p w14:paraId="7511B6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idx</w:t>
      </w:r>
      <w:proofErr w:type="spellEnd"/>
      <w:r>
        <w:rPr>
          <w:noProof w:val="0"/>
        </w:rPr>
        <w:t>;</w:t>
      </w:r>
    </w:p>
    <w:p w14:paraId="438612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a list of </w:t>
      </w:r>
      <w:proofErr w:type="spellStart"/>
      <w:r>
        <w:rPr>
          <w:noProof w:val="0"/>
        </w:rPr>
        <w:t>mappingSetIDBackhaulAddress</w:t>
      </w:r>
      <w:proofErr w:type="spellEnd"/>
      <w:r>
        <w:rPr>
          <w:noProof w:val="0"/>
        </w:rPr>
        <w:t xml:space="preserve"> used to </w:t>
      </w:r>
    </w:p>
    <w:p w14:paraId="097C7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rPr>
          <w:noProof w:val="0"/>
        </w:rP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supported.";</w:t>
      </w:r>
    </w:p>
    <w:p w14:paraId="3C799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MappingSetIDBackhaulAddressGrp</w:t>
      </w:r>
      <w:proofErr w:type="spellEnd"/>
      <w:r>
        <w:rPr>
          <w:noProof w:val="0"/>
        </w:rPr>
        <w:t>;</w:t>
      </w:r>
    </w:p>
    <w:p w14:paraId="20E765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274432" w14:textId="77777777" w:rsidR="008A35FC" w:rsidRDefault="008A35FC" w:rsidP="008A35FC">
      <w:pPr>
        <w:pStyle w:val="PL"/>
        <w:rPr>
          <w:noProof w:val="0"/>
        </w:rPr>
      </w:pPr>
    </w:p>
    <w:p w14:paraId="457015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77F9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Configurable5QISet that the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 </w:t>
      </w:r>
    </w:p>
    <w:p w14:paraId="51B959A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4EB11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9FDA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13B66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Dynamic5QISet that the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 </w:t>
      </w:r>
    </w:p>
    <w:p w14:paraId="65DB11D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20479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E9F8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E9CFA5" w14:textId="77777777" w:rsidR="008A35FC" w:rsidRDefault="008A35FC" w:rsidP="008A35FC">
      <w:pPr>
        <w:pStyle w:val="PL"/>
        <w:rPr>
          <w:noProof w:val="0"/>
        </w:rPr>
      </w:pPr>
    </w:p>
    <w:p w14:paraId="43CFA7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10696D9D" w14:textId="77777777" w:rsidR="008A35FC" w:rsidRDefault="008A35FC" w:rsidP="008A35FC">
      <w:pPr>
        <w:pStyle w:val="PL"/>
        <w:rPr>
          <w:noProof w:val="0"/>
        </w:rPr>
      </w:pPr>
    </w:p>
    <w:p w14:paraId="379EDC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 {</w:t>
      </w:r>
    </w:p>
    <w:p w14:paraId="648F4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8157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CU-UP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en-gNB</w:t>
      </w:r>
      <w:proofErr w:type="spellEnd"/>
      <w:r>
        <w:rPr>
          <w:noProof w:val="0"/>
        </w:rPr>
        <w:t>.";</w:t>
      </w:r>
    </w:p>
    <w:p w14:paraId="1A0E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D22B2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718E7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0175B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GNBCUUPFunctionGrp</w:t>
      </w:r>
      <w:proofErr w:type="spellEnd"/>
      <w:r>
        <w:rPr>
          <w:noProof w:val="0"/>
        </w:rPr>
        <w:t>;</w:t>
      </w:r>
    </w:p>
    <w:p w14:paraId="1B7410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EA86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546F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482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60D755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_3gpp-nr-nrm-gnbdufunction {</w:t>
      </w:r>
    </w:p>
    <w:p w14:paraId="3FE6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4FB19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"gnbdu3gpp";</w:t>
      </w:r>
    </w:p>
    <w:p w14:paraId="67AA6F64" w14:textId="77777777" w:rsidR="008A35FC" w:rsidRDefault="008A35FC" w:rsidP="008A35FC">
      <w:pPr>
        <w:pStyle w:val="PL"/>
        <w:rPr>
          <w:noProof w:val="0"/>
        </w:rPr>
      </w:pPr>
    </w:p>
    <w:p w14:paraId="10803E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F95984" w14:textId="77777777" w:rsidR="008A35FC" w:rsidRDefault="008A35FC" w:rsidP="008A35FC">
      <w:pPr>
        <w:pStyle w:val="PL"/>
        <w:rPr>
          <w:noProof w:val="0"/>
        </w:rPr>
      </w:pPr>
    </w:p>
    <w:p w14:paraId="63EC0D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1D73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Information</w:t>
      </w:r>
    </w:p>
    <w:p w14:paraId="67ECC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  <w:rPr>
          <w:noProof w:val="0"/>
        </w:rPr>
      </w:pPr>
    </w:p>
    <w:p w14:paraId="7CF87DFD" w14:textId="77777777" w:rsidR="009C081D" w:rsidRDefault="009C081D" w:rsidP="009C081D">
      <w:pPr>
        <w:pStyle w:val="PL"/>
        <w:rPr>
          <w:rFonts w:cs="Courier New"/>
          <w:noProof w:val="0"/>
          <w:szCs w:val="16"/>
          <w:lang w:eastAsia="zh-CN"/>
        </w:rPr>
      </w:pPr>
      <w:r w:rsidRPr="009C081D">
        <w:rPr>
          <w:rFonts w:cs="Courier New"/>
          <w:noProof w:val="0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94276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</w:p>
    <w:p w14:paraId="15C6FD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revision.";</w:t>
      </w:r>
    </w:p>
    <w:p w14:paraId="0DF275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9893FB7" w14:textId="77777777" w:rsidR="008A35FC" w:rsidRDefault="008A35FC" w:rsidP="008A35FC">
      <w:pPr>
        <w:pStyle w:val="PL"/>
        <w:rPr>
          <w:noProof w:val="0"/>
        </w:rPr>
      </w:pPr>
    </w:p>
    <w:p w14:paraId="115E28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643322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RACH optimization </w:t>
      </w:r>
    </w:p>
    <w:p w14:paraId="18C580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feature";</w:t>
      </w:r>
    </w:p>
    <w:p w14:paraId="6BD0C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365BB5F" w14:textId="77777777" w:rsidR="008A35FC" w:rsidRDefault="008A35FC" w:rsidP="008A35FC">
      <w:pPr>
        <w:pStyle w:val="PL"/>
        <w:rPr>
          <w:noProof w:val="0"/>
        </w:rPr>
      </w:pPr>
    </w:p>
    <w:p w14:paraId="30D1F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GNBDUFunctionGrp</w:t>
      </w:r>
      <w:proofErr w:type="spellEnd"/>
      <w:r>
        <w:rPr>
          <w:noProof w:val="0"/>
        </w:rPr>
        <w:t xml:space="preserve"> {</w:t>
      </w:r>
    </w:p>
    <w:p w14:paraId="02D6AE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IOC.";</w:t>
      </w:r>
    </w:p>
    <w:p w14:paraId="00EC37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10F4E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35063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E00EEFC" w14:textId="77777777" w:rsidR="008A35FC" w:rsidRDefault="008A35FC" w:rsidP="008A35FC">
      <w:pPr>
        <w:pStyle w:val="PL"/>
        <w:rPr>
          <w:noProof w:val="0"/>
        </w:rPr>
      </w:pPr>
    </w:p>
    <w:p w14:paraId="04DD2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32B31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AED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</w:t>
      </w:r>
    </w:p>
    <w:p w14:paraId="054A86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cells.";</w:t>
      </w:r>
    </w:p>
    <w:p w14:paraId="172644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3220BF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D726D42" w14:textId="77777777" w:rsidR="008A35FC" w:rsidRDefault="008A35FC" w:rsidP="008A35FC">
      <w:pPr>
        <w:pStyle w:val="PL"/>
        <w:rPr>
          <w:noProof w:val="0"/>
        </w:rPr>
      </w:pPr>
    </w:p>
    <w:p w14:paraId="19D64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4D23F4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770CC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D54D7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7AE2C3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687B22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E13BF2" w14:textId="77777777" w:rsidR="008A35FC" w:rsidRDefault="008A35FC" w:rsidP="008A35FC">
      <w:pPr>
        <w:pStyle w:val="PL"/>
        <w:rPr>
          <w:noProof w:val="0"/>
        </w:rPr>
      </w:pPr>
    </w:p>
    <w:p w14:paraId="19C592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gNBDUId</w:t>
      </w:r>
      <w:proofErr w:type="spellEnd"/>
      <w:r>
        <w:rPr>
          <w:noProof w:val="0"/>
        </w:rPr>
        <w:t xml:space="preserve"> {</w:t>
      </w:r>
    </w:p>
    <w:p w14:paraId="4B98AF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09F83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"Uniquely identifies the DU at least within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42805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059A5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26E3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0EAA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gNBDUName</w:t>
      </w:r>
      <w:proofErr w:type="spellEnd"/>
      <w:r>
        <w:rPr>
          <w:noProof w:val="0"/>
        </w:rPr>
        <w:t xml:space="preserve"> {</w:t>
      </w:r>
    </w:p>
    <w:p w14:paraId="24CF0B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605C0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76404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1AD62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2491F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aggressorSetID</w:t>
      </w:r>
      <w:proofErr w:type="spellEnd"/>
      <w:r>
        <w:rPr>
          <w:noProof w:val="0"/>
        </w:rPr>
        <w:t xml:space="preserve"> {</w:t>
      </w:r>
    </w:p>
    <w:p w14:paraId="0EE86B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"0..4194304"; }</w:t>
      </w:r>
    </w:p>
    <w:p w14:paraId="0567FD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017F68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associated aggressor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Set ID of the cell</w:t>
      </w:r>
    </w:p>
    <w:p w14:paraId="0FCF38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Valid when Remote Interference Management function is supported.";</w:t>
      </w:r>
    </w:p>
    <w:p w14:paraId="1BB6FA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 subclause 7.4.1.6";</w:t>
      </w:r>
    </w:p>
    <w:p w14:paraId="55A417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1F0B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victimSetID</w:t>
      </w:r>
      <w:proofErr w:type="spellEnd"/>
      <w:r>
        <w:rPr>
          <w:noProof w:val="0"/>
        </w:rPr>
        <w:t xml:space="preserve"> {</w:t>
      </w:r>
    </w:p>
    <w:p w14:paraId="290BEE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"0..4194304"; }</w:t>
      </w:r>
    </w:p>
    <w:p w14:paraId="49D143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7C0D38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associated victim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Set ID of the cell</w:t>
      </w:r>
    </w:p>
    <w:p w14:paraId="223B83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Valid when Remote Interference Management function is supported.";</w:t>
      </w:r>
    </w:p>
    <w:p w14:paraId="6041B1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 subclause 7.4.1.6";</w:t>
      </w:r>
    </w:p>
    <w:p w14:paraId="53476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4F96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3A62DB" w14:textId="77777777" w:rsidR="008A35FC" w:rsidRDefault="008A35FC" w:rsidP="008A35FC">
      <w:pPr>
        <w:pStyle w:val="PL"/>
        <w:rPr>
          <w:noProof w:val="0"/>
        </w:rPr>
      </w:pPr>
    </w:p>
    <w:p w14:paraId="1FEF3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365ACD5A" w14:textId="77777777" w:rsidR="008A35FC" w:rsidRDefault="008A35FC" w:rsidP="008A35FC">
      <w:pPr>
        <w:pStyle w:val="PL"/>
        <w:rPr>
          <w:noProof w:val="0"/>
        </w:rPr>
      </w:pPr>
    </w:p>
    <w:p w14:paraId="5484CC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{</w:t>
      </w:r>
    </w:p>
    <w:p w14:paraId="05A1D1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key id;</w:t>
      </w:r>
    </w:p>
    <w:p w14:paraId="2BFD45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DU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en-gNB</w:t>
      </w:r>
      <w:proofErr w:type="spellEnd"/>
      <w:r>
        <w:rPr>
          <w:noProof w:val="0"/>
        </w:rPr>
        <w:t>.";</w:t>
      </w:r>
    </w:p>
    <w:p w14:paraId="2E4E28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77E87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C0F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23016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GNBDUFunctionGrp</w:t>
      </w:r>
      <w:proofErr w:type="spellEnd"/>
      <w:r>
        <w:rPr>
          <w:noProof w:val="0"/>
        </w:rPr>
        <w:t>;</w:t>
      </w:r>
    </w:p>
    <w:p w14:paraId="29CE1B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102E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06D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C0395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  <w:rPr>
          <w:noProof w:val="0"/>
        </w:rPr>
      </w:pPr>
      <w:bookmarkStart w:id="135" w:name="_Hlk66235055"/>
      <w:r>
        <w:rPr>
          <w:noProof w:val="0"/>
        </w:rPr>
        <w:t>module _3gpp-nr-nrm-nrcellcu {</w:t>
      </w:r>
    </w:p>
    <w:p w14:paraId="49FE2A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6B241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"nrcellcu3gpp";</w:t>
      </w:r>
    </w:p>
    <w:p w14:paraId="54934023" w14:textId="77777777" w:rsidR="008A35FC" w:rsidRDefault="008A35FC" w:rsidP="008A35FC">
      <w:pPr>
        <w:pStyle w:val="PL"/>
        <w:rPr>
          <w:noProof w:val="0"/>
        </w:rPr>
      </w:pPr>
    </w:p>
    <w:p w14:paraId="301053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  <w:rPr>
          <w:noProof w:val="0"/>
        </w:rPr>
      </w:pPr>
    </w:p>
    <w:p w14:paraId="491FC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34EBE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5EF16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NRCellCU</w:t>
      </w:r>
      <w:proofErr w:type="spellEnd"/>
      <w:r>
        <w:rPr>
          <w:noProof w:val="0"/>
        </w:rPr>
        <w:t xml:space="preserve"> Information Object</w:t>
      </w:r>
    </w:p>
    <w:p w14:paraId="6D69CB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  <w:rPr>
          <w:noProof w:val="0"/>
        </w:rPr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</w:t>
      </w:r>
      <w:r>
        <w:rPr>
          <w:noProof w:val="0"/>
        </w:rPr>
        <w:t xml:space="preserve"> "Initial revision"; }</w:t>
      </w:r>
    </w:p>
    <w:p w14:paraId="123CF90D" w14:textId="77777777" w:rsidR="008A35FC" w:rsidRDefault="008A35FC" w:rsidP="008A35FC">
      <w:pPr>
        <w:pStyle w:val="PL"/>
        <w:rPr>
          <w:noProof w:val="0"/>
        </w:rPr>
      </w:pPr>
    </w:p>
    <w:p w14:paraId="482B3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DPCIConfigurationFunction</w:t>
      </w:r>
      <w:proofErr w:type="spellEnd"/>
      <w:r>
        <w:rPr>
          <w:noProof w:val="0"/>
        </w:rPr>
        <w:t xml:space="preserve"> {</w:t>
      </w:r>
    </w:p>
    <w:p w14:paraId="3C17DEA9" w14:textId="6604598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function of PCI configuration feature";</w:t>
      </w:r>
    </w:p>
    <w:p w14:paraId="1222F8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291BC71" w14:textId="77777777" w:rsidR="008A35FC" w:rsidRDefault="008A35FC" w:rsidP="008A35FC">
      <w:pPr>
        <w:pStyle w:val="PL"/>
        <w:rPr>
          <w:noProof w:val="0"/>
        </w:rPr>
      </w:pPr>
    </w:p>
    <w:p w14:paraId="0BF73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DESManagementFunction</w:t>
      </w:r>
      <w:proofErr w:type="spellEnd"/>
      <w:r>
        <w:rPr>
          <w:noProof w:val="0"/>
        </w:rP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rPr>
          <w:noProof w:val="0"/>
        </w:rP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  <w:rPr>
          <w:noProof w:val="0"/>
        </w:rPr>
      </w:pPr>
      <w:r>
        <w:rPr>
          <w:lang w:eastAsia="zh-CN"/>
        </w:rPr>
        <w:t xml:space="preserve">      </w:t>
      </w:r>
      <w:r>
        <w:rPr>
          <w:noProof w:val="0"/>
        </w:rPr>
        <w:t>Energy Saving feature";</w:t>
      </w:r>
    </w:p>
    <w:p w14:paraId="3B3A1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6A7010" w14:textId="77777777" w:rsidR="008A35FC" w:rsidRDefault="008A35FC" w:rsidP="008A35FC">
      <w:pPr>
        <w:pStyle w:val="PL"/>
        <w:rPr>
          <w:noProof w:val="0"/>
        </w:rPr>
      </w:pPr>
    </w:p>
    <w:p w14:paraId="1459F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DMROFunction</w:t>
      </w:r>
      <w:proofErr w:type="spellEnd"/>
      <w:r>
        <w:rPr>
          <w:noProof w:val="0"/>
        </w:rPr>
        <w:t xml:space="preserve"> {</w:t>
      </w:r>
    </w:p>
    <w:p w14:paraId="5A87DD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98D82B" w14:textId="77777777" w:rsidR="008A35FC" w:rsidRDefault="008A35FC" w:rsidP="008A35FC">
      <w:pPr>
        <w:pStyle w:val="PL"/>
        <w:rPr>
          <w:noProof w:val="0"/>
        </w:rPr>
      </w:pPr>
    </w:p>
    <w:p w14:paraId="36A9B1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CESManagementFunction</w:t>
      </w:r>
      <w:proofErr w:type="spellEnd"/>
      <w:r>
        <w:rPr>
          <w:noProof w:val="0"/>
        </w:rPr>
        <w:t xml:space="preserve"> {</w:t>
      </w:r>
    </w:p>
    <w:p w14:paraId="27103652" w14:textId="48FA4187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 xml:space="preserve">Centralized </w:t>
      </w:r>
      <w:r>
        <w:rPr>
          <w:noProof w:val="0"/>
        </w:rPr>
        <w:t xml:space="preserve">SON Energy Saving </w:t>
      </w:r>
    </w:p>
    <w:p w14:paraId="3400B08C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feature";</w:t>
      </w:r>
    </w:p>
    <w:p w14:paraId="1981AC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EC92237" w14:textId="77777777" w:rsidR="008A35FC" w:rsidRDefault="008A35FC" w:rsidP="008A35FC">
      <w:pPr>
        <w:pStyle w:val="PL"/>
        <w:rPr>
          <w:noProof w:val="0"/>
        </w:rPr>
      </w:pPr>
    </w:p>
    <w:p w14:paraId="25325D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NRCellCUGrp</w:t>
      </w:r>
      <w:proofErr w:type="spellEnd"/>
      <w:r>
        <w:rPr>
          <w:noProof w:val="0"/>
        </w:rPr>
        <w:t xml:space="preserve"> {</w:t>
      </w:r>
    </w:p>
    <w:p w14:paraId="183A5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NRCellCU</w:t>
      </w:r>
      <w:proofErr w:type="spellEnd"/>
      <w:r>
        <w:rPr>
          <w:noProof w:val="0"/>
        </w:rPr>
        <w:t xml:space="preserve"> IOC.";</w:t>
      </w:r>
    </w:p>
    <w:p w14:paraId="119BD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3629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4ABC26" w14:textId="77777777" w:rsidR="008A35FC" w:rsidRDefault="008A35FC" w:rsidP="008A35FC">
      <w:pPr>
        <w:pStyle w:val="PL"/>
        <w:rPr>
          <w:noProof w:val="0"/>
        </w:rPr>
      </w:pPr>
    </w:p>
    <w:p w14:paraId="6320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cellLocalId</w:t>
      </w:r>
      <w:proofErr w:type="spellEnd"/>
      <w:r>
        <w:rPr>
          <w:noProof w:val="0"/>
        </w:rPr>
        <w:t xml:space="preserve"> {</w:t>
      </w:r>
    </w:p>
    <w:p w14:paraId="795D5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 Together with corresponding</w:t>
      </w:r>
    </w:p>
    <w:p w14:paraId="0D9B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3003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21F98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DE37EC" w14:textId="77777777" w:rsidR="008A35FC" w:rsidRDefault="008A35FC" w:rsidP="008A35FC">
      <w:pPr>
        <w:pStyle w:val="PL"/>
        <w:rPr>
          <w:noProof w:val="0"/>
        </w:rPr>
      </w:pPr>
    </w:p>
    <w:p w14:paraId="171453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{</w:t>
      </w:r>
    </w:p>
    <w:p w14:paraId="01E7097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is a list of </w:t>
      </w:r>
      <w:proofErr w:type="spellStart"/>
      <w:r>
        <w:rPr>
          <w:noProof w:val="0"/>
        </w:rPr>
        <w:t>PLMNInfo</w:t>
      </w:r>
      <w:proofErr w:type="spellEnd"/>
      <w:r>
        <w:rPr>
          <w:noProof w:val="0"/>
        </w:rP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lastRenderedPageBreak/>
        <w:t xml:space="preserve">        </w:t>
      </w:r>
      <w:r>
        <w:rPr>
          <w:noProof w:val="0"/>
        </w:rPr>
        <w:t>which PLMNs</w:t>
      </w:r>
      <w:r>
        <w:t xml:space="preserve"> </w:t>
      </w:r>
      <w:r>
        <w:rPr>
          <w:noProof w:val="0"/>
        </w:rPr>
        <w:t xml:space="preserve">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can be supported by the</w:t>
      </w:r>
      <w:r>
        <w:t xml:space="preserve"> </w:t>
      </w:r>
      <w:r>
        <w:rPr>
          <w:noProof w:val="0"/>
        </w:rPr>
        <w:t xml:space="preserve">NR cell for corresponding PLMN in case of </w:t>
      </w:r>
    </w:p>
    <w:p w14:paraId="0B8E5B7E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network slicing feature is supported.";</w:t>
      </w:r>
    </w:p>
    <w:p w14:paraId="6F589B08" w14:textId="77777777" w:rsidR="008A35FC" w:rsidRDefault="008A35FC" w:rsidP="008A35FC">
      <w:pPr>
        <w:pStyle w:val="PL"/>
      </w:pPr>
      <w:r>
        <w:rPr>
          <w:noProof w:val="0"/>
        </w:rPr>
        <w:t xml:space="preserve">      // Note: Whether the attribute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in the </w:t>
      </w:r>
      <w:proofErr w:type="spellStart"/>
      <w:r>
        <w:rPr>
          <w:noProof w:val="0"/>
        </w:rPr>
        <w:t>pLMNInfo</w:t>
      </w:r>
      <w:proofErr w:type="spellEnd"/>
      <w:r>
        <w:rPr>
          <w:noProof w:val="0"/>
        </w:rPr>
        <w:t xml:space="preserve"> can be writable </w:t>
      </w:r>
    </w:p>
    <w:p w14:paraId="35406CD4" w14:textId="77777777" w:rsidR="008A35FC" w:rsidRDefault="008A35FC" w:rsidP="008A35FC">
      <w:pPr>
        <w:pStyle w:val="PL"/>
        <w:rPr>
          <w:noProof w:val="0"/>
        </w:rPr>
      </w:pPr>
      <w:r>
        <w:t xml:space="preserve">      // </w:t>
      </w:r>
      <w:r>
        <w:rPr>
          <w:noProof w:val="0"/>
        </w:rPr>
        <w:t>depends on the implementation.</w:t>
      </w:r>
    </w:p>
    <w:p w14:paraId="039B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t xml:space="preserve"> sd sst</w:t>
      </w:r>
      <w:r>
        <w:rPr>
          <w:noProof w:val="0"/>
        </w:rPr>
        <w:t>";</w:t>
      </w:r>
    </w:p>
    <w:p w14:paraId="0E52C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C71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8B52E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D796DE" w14:textId="77777777" w:rsidR="008A35FC" w:rsidRDefault="008A35FC" w:rsidP="008A35FC">
      <w:pPr>
        <w:pStyle w:val="PL"/>
        <w:rPr>
          <w:noProof w:val="0"/>
        </w:rPr>
      </w:pPr>
    </w:p>
    <w:p w14:paraId="6EC394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nRFrequencyRef</w:t>
      </w:r>
      <w:proofErr w:type="spellEnd"/>
      <w:r>
        <w:rPr>
          <w:noProof w:val="0"/>
        </w:rPr>
        <w:t xml:space="preserve"> {</w:t>
      </w:r>
    </w:p>
    <w:p w14:paraId="601267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instance.";</w:t>
      </w:r>
    </w:p>
    <w:p w14:paraId="3D20F6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349B6B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64B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7E6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77BE65F" w14:textId="77777777" w:rsidR="008A35FC" w:rsidRDefault="008A35FC" w:rsidP="008A35FC">
      <w:pPr>
        <w:pStyle w:val="PL"/>
        <w:rPr>
          <w:noProof w:val="0"/>
        </w:rPr>
      </w:pPr>
    </w:p>
    <w:p w14:paraId="374185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  <w:rPr>
          <w:noProof w:val="0"/>
        </w:rPr>
      </w:pPr>
    </w:p>
    <w:p w14:paraId="4BB5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NRCellCU</w:t>
      </w:r>
      <w:proofErr w:type="spellEnd"/>
      <w:r>
        <w:rPr>
          <w:noProof w:val="0"/>
        </w:rPr>
        <w:t xml:space="preserve"> {</w:t>
      </w:r>
    </w:p>
    <w:p w14:paraId="0853BD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relations via ANR.";</w:t>
      </w:r>
    </w:p>
    <w:p w14:paraId="7AE3B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A11B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B64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5E3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9A2E2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NRCellCUGrp</w:t>
      </w:r>
      <w:proofErr w:type="spellEnd"/>
      <w:r>
        <w:rPr>
          <w:noProof w:val="0"/>
        </w:rPr>
        <w:t>;</w:t>
      </w:r>
    </w:p>
    <w:p w14:paraId="68D80E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B63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8879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BC1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  <w:rPr>
          <w:noProof w:val="0"/>
        </w:rPr>
      </w:pPr>
      <w:bookmarkStart w:id="141" w:name="_Hlk66235087"/>
      <w:r>
        <w:rPr>
          <w:noProof w:val="0"/>
        </w:rPr>
        <w:t>module _3gpp-nr-nrm-nrcelldu {</w:t>
      </w:r>
    </w:p>
    <w:p w14:paraId="7A85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B6A5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"nrcelldu3gpp";</w:t>
      </w:r>
    </w:p>
    <w:p w14:paraId="5A8AF87F" w14:textId="77777777" w:rsidR="008A35FC" w:rsidRDefault="008A35FC" w:rsidP="008A35FC">
      <w:pPr>
        <w:pStyle w:val="PL"/>
        <w:rPr>
          <w:noProof w:val="0"/>
        </w:rPr>
      </w:pPr>
    </w:p>
    <w:p w14:paraId="206BF8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193A50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77777777" w:rsidR="008A35FC" w:rsidRDefault="008A35FC" w:rsidP="008A35FC">
      <w:pPr>
        <w:pStyle w:val="PL"/>
        <w:rPr>
          <w:noProof w:val="0"/>
        </w:rPr>
      </w:pPr>
    </w:p>
    <w:p w14:paraId="45B359A2" w14:textId="77777777" w:rsidR="008A35FC" w:rsidRDefault="008A35FC" w:rsidP="008A35FC">
      <w:pPr>
        <w:pStyle w:val="PL"/>
        <w:rPr>
          <w:noProof w:val="0"/>
        </w:rPr>
      </w:pPr>
    </w:p>
    <w:p w14:paraId="0C8264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16316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51529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Information Object</w:t>
      </w:r>
    </w:p>
    <w:p w14:paraId="677C52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  <w:rPr>
          <w:noProof w:val="0"/>
        </w:rPr>
      </w:pPr>
    </w:p>
    <w:p w14:paraId="4FFDBD0C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</w:t>
      </w:r>
      <w:r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2019-09-03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15A41DC7" w14:textId="77777777" w:rsidR="008A35FC" w:rsidRDefault="008A35FC" w:rsidP="008A35FC">
      <w:pPr>
        <w:pStyle w:val="PL"/>
        <w:rPr>
          <w:noProof w:val="0"/>
        </w:rPr>
      </w:pPr>
    </w:p>
    <w:p w14:paraId="54172A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17C5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feature";</w:t>
      </w:r>
    </w:p>
    <w:p w14:paraId="2AD558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AFE70F" w14:textId="77777777" w:rsidR="008A35FC" w:rsidRDefault="008A35FC" w:rsidP="008A35FC">
      <w:pPr>
        <w:pStyle w:val="PL"/>
        <w:rPr>
          <w:noProof w:val="0"/>
        </w:rPr>
      </w:pPr>
    </w:p>
    <w:p w14:paraId="584000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A6A4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CPCIConfigurationFunction</w:t>
      </w:r>
      <w:proofErr w:type="spellEnd"/>
      <w:r>
        <w:rPr>
          <w:noProof w:val="0"/>
        </w:rPr>
        <w:t xml:space="preserve"> {</w:t>
      </w:r>
    </w:p>
    <w:p w14:paraId="498B1C1D" w14:textId="1D2F4904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>Centralized</w:t>
      </w:r>
      <w:r>
        <w:rPr>
          <w:noProof w:val="0"/>
        </w:rPr>
        <w:t xml:space="preserve"> SON function of </w:t>
      </w:r>
    </w:p>
    <w:p w14:paraId="78C26783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PCI configuration feature";</w:t>
      </w:r>
    </w:p>
    <w:p w14:paraId="550A0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BFCE8" w14:textId="77777777" w:rsidR="008A35FC" w:rsidRDefault="008A35FC" w:rsidP="008A35FC">
      <w:pPr>
        <w:pStyle w:val="PL"/>
        <w:rPr>
          <w:noProof w:val="0"/>
        </w:rPr>
      </w:pPr>
    </w:p>
    <w:p w14:paraId="67324C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NRCellDUGrp</w:t>
      </w:r>
      <w:proofErr w:type="spellEnd"/>
      <w:r>
        <w:rPr>
          <w:noProof w:val="0"/>
        </w:rPr>
        <w:t xml:space="preserve"> {</w:t>
      </w:r>
    </w:p>
    <w:p w14:paraId="0FA29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IOC.";</w:t>
      </w:r>
    </w:p>
    <w:p w14:paraId="6C9D76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FCCA6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1294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8D330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904AB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cellLocalId</w:t>
      </w:r>
      <w:proofErr w:type="spellEnd"/>
      <w:r>
        <w:rPr>
          <w:noProof w:val="0"/>
        </w:rPr>
        <w:t xml:space="preserve"> {</w:t>
      </w:r>
    </w:p>
    <w:p w14:paraId="2325C5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 Together with the</w:t>
      </w:r>
    </w:p>
    <w:p w14:paraId="7B1159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corresponding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310FCC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6228D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368DC7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3C39EB" w14:textId="77777777" w:rsidR="008A35FC" w:rsidRDefault="008A35FC" w:rsidP="008A35FC">
      <w:pPr>
        <w:pStyle w:val="PL"/>
        <w:rPr>
          <w:noProof w:val="0"/>
        </w:rPr>
      </w:pPr>
    </w:p>
    <w:p w14:paraId="3986F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 xml:space="preserve">  {</w:t>
      </w:r>
    </w:p>
    <w:p w14:paraId="09AF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"Operational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instance. Indicates</w:t>
      </w:r>
    </w:p>
    <w:p w14:paraId="36F820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(DISABLED).";</w:t>
      </w:r>
    </w:p>
    <w:p w14:paraId="4012C9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BD96A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types3gpp:OperationalState;</w:t>
      </w:r>
    </w:p>
    <w:p w14:paraId="4ECC4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57B32C" w14:textId="77777777" w:rsidR="008A35FC" w:rsidRDefault="008A35FC" w:rsidP="008A35FC">
      <w:pPr>
        <w:pStyle w:val="PL"/>
        <w:rPr>
          <w:noProof w:val="0"/>
        </w:rPr>
      </w:pPr>
    </w:p>
    <w:p w14:paraId="78815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 xml:space="preserve">  {</w:t>
      </w:r>
    </w:p>
    <w:p w14:paraId="14CF44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>. Indicates the</w:t>
      </w:r>
    </w:p>
    <w:p w14:paraId="6E7D4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through the OAM services.";</w:t>
      </w:r>
    </w:p>
    <w:p w14:paraId="3E8B50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types3gpp:AdministrativeState;</w:t>
      </w:r>
    </w:p>
    <w:p w14:paraId="01A2D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LOCKED;</w:t>
      </w:r>
    </w:p>
    <w:p w14:paraId="60747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53ED9D" w14:textId="77777777" w:rsidR="008A35FC" w:rsidRDefault="008A35FC" w:rsidP="008A35FC">
      <w:pPr>
        <w:pStyle w:val="PL"/>
        <w:rPr>
          <w:noProof w:val="0"/>
        </w:rPr>
      </w:pPr>
    </w:p>
    <w:p w14:paraId="5ECF8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cellState</w:t>
      </w:r>
      <w:proofErr w:type="spellEnd"/>
      <w:r>
        <w:rPr>
          <w:noProof w:val="0"/>
        </w:rPr>
        <w:t xml:space="preserve">  {</w:t>
      </w:r>
    </w:p>
    <w:p w14:paraId="59A5AA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instance. Indicates whether the</w:t>
      </w:r>
    </w:p>
    <w:p w14:paraId="439D6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1ABB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types3gpp:CellState;</w:t>
      </w:r>
    </w:p>
    <w:p w14:paraId="14C08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E213E1" w14:textId="77777777" w:rsidR="008A35FC" w:rsidRDefault="008A35FC" w:rsidP="008A35FC">
      <w:pPr>
        <w:pStyle w:val="PL"/>
        <w:rPr>
          <w:noProof w:val="0"/>
        </w:rPr>
      </w:pPr>
    </w:p>
    <w:p w14:paraId="542183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{</w:t>
      </w:r>
    </w:p>
    <w:p w14:paraId="24AE0555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is a list of </w:t>
      </w:r>
      <w:proofErr w:type="spellStart"/>
      <w:r>
        <w:rPr>
          <w:noProof w:val="0"/>
        </w:rPr>
        <w:t>PLMNInfo</w:t>
      </w:r>
      <w:proofErr w:type="spellEnd"/>
      <w:r>
        <w:rPr>
          <w:noProof w:val="0"/>
        </w:rP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S-NSSAIs that can be supported by the NR cell for</w:t>
      </w:r>
      <w:r>
        <w:t xml:space="preserve"> </w:t>
      </w:r>
      <w:r>
        <w:rPr>
          <w:noProof w:val="0"/>
        </w:rPr>
        <w:t xml:space="preserve">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in case of network slicing feature is supported. 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first entry of the list is 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used to construct the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for </w:t>
      </w:r>
    </w:p>
    <w:p w14:paraId="794D245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NR cell.";</w:t>
      </w:r>
    </w:p>
    <w:p w14:paraId="1F774E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t xml:space="preserve"> sd sst</w:t>
      </w:r>
      <w:r>
        <w:rPr>
          <w:noProof w:val="0"/>
        </w:rPr>
        <w:t>";</w:t>
      </w:r>
    </w:p>
    <w:p w14:paraId="3F190525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3DE73143" w14:textId="77777777" w:rsidR="008A35FC" w:rsidRDefault="008A35FC" w:rsidP="008A35FC">
      <w:pPr>
        <w:pStyle w:val="PL"/>
        <w:rPr>
          <w:noProof w:val="0"/>
        </w:rPr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EBB9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788D6B" w14:textId="77777777" w:rsidR="008A35FC" w:rsidRDefault="008A35FC" w:rsidP="008A35FC">
      <w:pPr>
        <w:pStyle w:val="PL"/>
        <w:rPr>
          <w:noProof w:val="0"/>
        </w:rPr>
      </w:pPr>
    </w:p>
    <w:p w14:paraId="21D639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nRPCI</w:t>
      </w:r>
      <w:proofErr w:type="spellEnd"/>
      <w:r>
        <w:rPr>
          <w:noProof w:val="0"/>
        </w:rPr>
        <w:t xml:space="preserve"> {</w:t>
      </w:r>
    </w:p>
    <w:p w14:paraId="3272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4E8D97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F883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60D2F1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9504DA" w14:textId="77777777" w:rsidR="008A35FC" w:rsidRDefault="008A35FC" w:rsidP="008A35FC">
      <w:pPr>
        <w:pStyle w:val="PL"/>
        <w:rPr>
          <w:noProof w:val="0"/>
        </w:rPr>
      </w:pPr>
    </w:p>
    <w:p w14:paraId="4AE7CB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nRTAC</w:t>
      </w:r>
      <w:proofErr w:type="spellEnd"/>
      <w:r>
        <w:rPr>
          <w:noProof w:val="0"/>
        </w:rPr>
        <w:t xml:space="preserve"> {</w:t>
      </w:r>
    </w:p>
    <w:p w14:paraId="397E8E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706C4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471FFF2" w14:textId="77777777" w:rsidR="008A35FC" w:rsidRDefault="008A35FC" w:rsidP="008A35FC">
      <w:pPr>
        <w:pStyle w:val="PL"/>
        <w:rPr>
          <w:noProof w:val="0"/>
        </w:rPr>
      </w:pPr>
    </w:p>
    <w:p w14:paraId="24748C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arfcnDL</w:t>
      </w:r>
      <w:proofErr w:type="spellEnd"/>
      <w:r>
        <w:rPr>
          <w:noProof w:val="0"/>
        </w:rPr>
        <w:t xml:space="preserve"> {</w:t>
      </w:r>
    </w:p>
    <w:p w14:paraId="264897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downlink.";</w:t>
      </w:r>
    </w:p>
    <w:p w14:paraId="3D3D5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5CB79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9F4C2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DDAB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C00C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45CDE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{</w:t>
      </w:r>
    </w:p>
    <w:p w14:paraId="69C1B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uplink.";</w:t>
      </w:r>
    </w:p>
    <w:p w14:paraId="4E2700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reference "3GPP TS 38.104";</w:t>
      </w:r>
    </w:p>
    <w:p w14:paraId="493A3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86415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984416" w14:textId="77777777" w:rsidR="008A35FC" w:rsidRDefault="008A35FC" w:rsidP="008A35FC">
      <w:pPr>
        <w:pStyle w:val="PL"/>
        <w:rPr>
          <w:noProof w:val="0"/>
        </w:rPr>
      </w:pPr>
    </w:p>
    <w:p w14:paraId="7678A8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arfcnSUL</w:t>
      </w:r>
      <w:proofErr w:type="spellEnd"/>
      <w:r>
        <w:rPr>
          <w:noProof w:val="0"/>
        </w:rPr>
        <w:t xml:space="preserve"> {</w:t>
      </w:r>
    </w:p>
    <w:p w14:paraId="0DF48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supplementary uplink.";</w:t>
      </w:r>
    </w:p>
    <w:p w14:paraId="2DA130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BC3E6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56FB1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F9108D" w14:textId="77777777" w:rsidR="008A35FC" w:rsidRDefault="008A35FC" w:rsidP="008A35FC">
      <w:pPr>
        <w:pStyle w:val="PL"/>
        <w:rPr>
          <w:noProof w:val="0"/>
        </w:rPr>
      </w:pPr>
    </w:p>
    <w:p w14:paraId="35FCF3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 xml:space="preserve"> {</w:t>
      </w:r>
    </w:p>
    <w:p w14:paraId="44031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5ED4AE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049E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4F4CFF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803EF22" w14:textId="77777777" w:rsidR="008A35FC" w:rsidRDefault="008A35FC" w:rsidP="008A35FC">
      <w:pPr>
        <w:pStyle w:val="PL"/>
        <w:rPr>
          <w:noProof w:val="0"/>
        </w:rPr>
      </w:pPr>
    </w:p>
    <w:p w14:paraId="29F9CD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bSChannelBwUL</w:t>
      </w:r>
      <w:proofErr w:type="spellEnd"/>
      <w:r>
        <w:rPr>
          <w:noProof w:val="0"/>
        </w:rPr>
        <w:t xml:space="preserve"> {</w:t>
      </w:r>
    </w:p>
    <w:p w14:paraId="6F566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uplink.";</w:t>
      </w:r>
    </w:p>
    <w:p w14:paraId="616FB4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57B14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DD7CA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4A85B4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6DFBD8" w14:textId="77777777" w:rsidR="008A35FC" w:rsidRDefault="008A35FC" w:rsidP="008A35FC">
      <w:pPr>
        <w:pStyle w:val="PL"/>
        <w:rPr>
          <w:noProof w:val="0"/>
        </w:rPr>
      </w:pPr>
    </w:p>
    <w:p w14:paraId="446352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bSChannelBwSUL</w:t>
      </w:r>
      <w:proofErr w:type="spellEnd"/>
      <w:r>
        <w:rPr>
          <w:noProof w:val="0"/>
        </w:rPr>
        <w:t xml:space="preserve"> {</w:t>
      </w:r>
    </w:p>
    <w:p w14:paraId="314EB8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supplementary uplink.";</w:t>
      </w:r>
    </w:p>
    <w:p w14:paraId="33F983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647FE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12FD82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228063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7E2319" w14:textId="77777777" w:rsidR="008A35FC" w:rsidRDefault="008A35FC" w:rsidP="008A35FC">
      <w:pPr>
        <w:pStyle w:val="PL"/>
        <w:rPr>
          <w:noProof w:val="0"/>
        </w:rPr>
      </w:pPr>
    </w:p>
    <w:p w14:paraId="2C1531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ssbFrequency</w:t>
      </w:r>
      <w:proofErr w:type="spellEnd"/>
      <w:r>
        <w:rPr>
          <w:noProof w:val="0"/>
        </w:rPr>
        <w:t xml:space="preserve"> {</w:t>
      </w:r>
    </w:p>
    <w:p w14:paraId="442176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38.101-1, and within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>.";</w:t>
      </w:r>
    </w:p>
    <w:p w14:paraId="23AC57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5AF6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551B9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      </w:t>
      </w:r>
    </w:p>
    <w:p w14:paraId="1E88F929" w14:textId="77777777" w:rsidR="008A35FC" w:rsidRDefault="008A35FC" w:rsidP="008A35FC">
      <w:pPr>
        <w:pStyle w:val="PL"/>
        <w:rPr>
          <w:noProof w:val="0"/>
        </w:rPr>
      </w:pPr>
    </w:p>
    <w:p w14:paraId="07CB61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ssbPeriodicity</w:t>
      </w:r>
      <w:proofErr w:type="spellEnd"/>
      <w:r>
        <w:rPr>
          <w:noProof w:val="0"/>
        </w:rPr>
        <w:t xml:space="preserve"> {</w:t>
      </w:r>
    </w:p>
    <w:p w14:paraId="206C24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72D8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305544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1ED8EB" w14:textId="77777777" w:rsidR="008A35FC" w:rsidRDefault="008A35FC" w:rsidP="008A35FC">
      <w:pPr>
        <w:pStyle w:val="PL"/>
        <w:rPr>
          <w:noProof w:val="0"/>
        </w:rPr>
      </w:pPr>
    </w:p>
    <w:p w14:paraId="04748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ssbSubCarrierSpacing</w:t>
      </w:r>
      <w:proofErr w:type="spellEnd"/>
      <w:r>
        <w:rPr>
          <w:noProof w:val="0"/>
        </w:rPr>
        <w:t xml:space="preserve"> {</w:t>
      </w:r>
    </w:p>
    <w:p w14:paraId="048D1C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333309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7F8A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0F49D2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E0C9305" w14:textId="77777777" w:rsidR="008A35FC" w:rsidRDefault="008A35FC" w:rsidP="008A35FC">
      <w:pPr>
        <w:pStyle w:val="PL"/>
        <w:rPr>
          <w:noProof w:val="0"/>
        </w:rPr>
      </w:pPr>
    </w:p>
    <w:p w14:paraId="6370ED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ssbOffset</w:t>
      </w:r>
      <w:proofErr w:type="spellEnd"/>
      <w:r>
        <w:rPr>
          <w:noProof w:val="0"/>
        </w:rPr>
        <w:t xml:space="preserve"> {</w:t>
      </w:r>
    </w:p>
    <w:p w14:paraId="7E47A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blocks, where allowed values depend on the </w:t>
      </w:r>
      <w:proofErr w:type="spellStart"/>
      <w:r>
        <w:rPr>
          <w:noProof w:val="0"/>
        </w:rPr>
        <w:t>ssbPeriodicity</w:t>
      </w:r>
      <w:proofErr w:type="spellEnd"/>
    </w:p>
    <w:p w14:paraId="348193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</w:t>
      </w:r>
      <w:proofErr w:type="spellStart"/>
      <w:r>
        <w:rPr>
          <w:noProof w:val="0"/>
        </w:rPr>
        <w:t>ssbOffset</w:t>
      </w:r>
      <w:proofErr w:type="spellEnd"/>
      <w:r>
        <w:rPr>
          <w:noProof w:val="0"/>
        </w:rPr>
        <w:t xml:space="preserve"> &lt; </w:t>
      </w:r>
      <w:proofErr w:type="spellStart"/>
      <w:r>
        <w:rPr>
          <w:noProof w:val="0"/>
        </w:rPr>
        <w:t>ssbPeriodicity</w:t>
      </w:r>
      <w:proofErr w:type="spellEnd"/>
      <w:r>
        <w:rPr>
          <w:noProof w:val="0"/>
        </w:rPr>
        <w:t>).";</w:t>
      </w:r>
    </w:p>
    <w:p w14:paraId="6A0F6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BE5C0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"0..159"; }</w:t>
      </w:r>
    </w:p>
    <w:p w14:paraId="681E4A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6D1EC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C35B20" w14:textId="77777777" w:rsidR="008A35FC" w:rsidRDefault="008A35FC" w:rsidP="008A35FC">
      <w:pPr>
        <w:pStyle w:val="PL"/>
        <w:rPr>
          <w:noProof w:val="0"/>
        </w:rPr>
      </w:pPr>
    </w:p>
    <w:p w14:paraId="4E8BB8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ssbDuration</w:t>
      </w:r>
      <w:proofErr w:type="spellEnd"/>
      <w:r>
        <w:rPr>
          <w:noProof w:val="0"/>
        </w:rPr>
        <w:t xml:space="preserve"> {</w:t>
      </w:r>
    </w:p>
    <w:p w14:paraId="61438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SS/PBCH blocks.";</w:t>
      </w:r>
    </w:p>
    <w:p w14:paraId="1BDC86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38.213";</w:t>
      </w:r>
    </w:p>
    <w:p w14:paraId="7610FE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5131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"1..5"; }</w:t>
      </w:r>
    </w:p>
    <w:p w14:paraId="48C86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4A48F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CDD5AEA" w14:textId="77777777" w:rsidR="008A35FC" w:rsidRDefault="008A35FC" w:rsidP="008A35FC">
      <w:pPr>
        <w:pStyle w:val="PL"/>
        <w:rPr>
          <w:noProof w:val="0"/>
        </w:rPr>
      </w:pPr>
    </w:p>
    <w:p w14:paraId="02F5A7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nRSectorCarrierRef</w:t>
      </w:r>
      <w:proofErr w:type="spellEnd"/>
      <w:r>
        <w:rPr>
          <w:noProof w:val="0"/>
        </w:rPr>
        <w:t xml:space="preserve"> {</w:t>
      </w:r>
    </w:p>
    <w:p w14:paraId="252FCF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NRSectorCarrier</w:t>
      </w:r>
      <w:proofErr w:type="spellEnd"/>
      <w:r>
        <w:rPr>
          <w:noProof w:val="0"/>
        </w:rPr>
        <w:t xml:space="preserve"> instance.";</w:t>
      </w:r>
    </w:p>
    <w:p w14:paraId="3641E2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9758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01211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C867C4" w14:textId="77777777" w:rsidR="008A35FC" w:rsidRDefault="008A35FC" w:rsidP="008A35FC">
      <w:pPr>
        <w:pStyle w:val="PL"/>
        <w:rPr>
          <w:noProof w:val="0"/>
        </w:rPr>
      </w:pPr>
    </w:p>
    <w:p w14:paraId="1941A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bWPRef</w:t>
      </w:r>
      <w:proofErr w:type="spellEnd"/>
      <w:r>
        <w:rPr>
          <w:noProof w:val="0"/>
        </w:rPr>
        <w:t xml:space="preserve"> {</w:t>
      </w:r>
    </w:p>
    <w:p w14:paraId="07C045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44320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30F3A1" w14:textId="77777777" w:rsidR="008A35FC" w:rsidRDefault="008A35FC" w:rsidP="008A35FC">
      <w:pPr>
        <w:pStyle w:val="PL"/>
        <w:rPr>
          <w:noProof w:val="0"/>
        </w:rPr>
      </w:pPr>
    </w:p>
    <w:p w14:paraId="26FF32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nRFrequencyRef</w:t>
      </w:r>
      <w:proofErr w:type="spellEnd"/>
      <w:r>
        <w:rPr>
          <w:noProof w:val="0"/>
        </w:rPr>
        <w:t xml:space="preserve"> {</w:t>
      </w:r>
    </w:p>
    <w:p w14:paraId="27497E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instance.";</w:t>
      </w:r>
    </w:p>
    <w:p w14:paraId="4983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0D82905" w14:textId="77777777" w:rsidR="008A35FC" w:rsidRDefault="008A35FC" w:rsidP="008A35FC">
      <w:pPr>
        <w:pStyle w:val="PL"/>
        <w:rPr>
          <w:noProof w:val="0"/>
        </w:rPr>
      </w:pPr>
    </w:p>
    <w:p w14:paraId="7FAA4B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  <w:rPr>
          <w:noProof w:val="0"/>
        </w:rPr>
      </w:pPr>
    </w:p>
    <w:p w14:paraId="2722B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{</w:t>
      </w:r>
    </w:p>
    <w:p w14:paraId="7A77E5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information of a cell known by DU.";</w:t>
      </w:r>
    </w:p>
    <w:p w14:paraId="64BD23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46FA1F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4890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741A1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4BD3F0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NRCellDUGrp</w:t>
      </w:r>
      <w:proofErr w:type="spellEnd"/>
      <w:r>
        <w:rPr>
          <w:noProof w:val="0"/>
        </w:rPr>
        <w:t>;</w:t>
      </w:r>
    </w:p>
    <w:p w14:paraId="1CC65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FCAF2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826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0849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_3gpp-nr-nrm-nrcellrelation {</w:t>
      </w:r>
    </w:p>
    <w:p w14:paraId="47549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285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"nrcellrel3gpp";</w:t>
      </w:r>
    </w:p>
    <w:p w14:paraId="5CC89FE3" w14:textId="77777777" w:rsidR="008A35FC" w:rsidRDefault="008A35FC" w:rsidP="008A35FC">
      <w:pPr>
        <w:pStyle w:val="PL"/>
        <w:rPr>
          <w:noProof w:val="0"/>
        </w:rPr>
      </w:pPr>
    </w:p>
    <w:p w14:paraId="17AABE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  <w:rPr>
          <w:noProof w:val="0"/>
        </w:rPr>
      </w:pPr>
    </w:p>
    <w:p w14:paraId="3CA797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47501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NRCellRelation</w:t>
      </w:r>
      <w:proofErr w:type="spellEnd"/>
      <w:r>
        <w:rPr>
          <w:noProof w:val="0"/>
        </w:rPr>
        <w:t xml:space="preserve"> Information</w:t>
      </w:r>
    </w:p>
    <w:p w14:paraId="17C4B5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  <w:rPr>
          <w:noProof w:val="0"/>
        </w:rPr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2019-08-30 {</w:t>
      </w:r>
    </w:p>
    <w:p w14:paraId="43FEB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D9E8F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6EB1E22" w14:textId="77777777" w:rsidR="008A35FC" w:rsidRDefault="008A35FC" w:rsidP="008A35FC">
      <w:pPr>
        <w:pStyle w:val="PL"/>
        <w:rPr>
          <w:noProof w:val="0"/>
        </w:rPr>
      </w:pPr>
    </w:p>
    <w:p w14:paraId="64EFF6E9" w14:textId="77777777" w:rsidR="008A35FC" w:rsidRDefault="008A35FC" w:rsidP="008A35FC">
      <w:pPr>
        <w:pStyle w:val="PL"/>
        <w:rPr>
          <w:noProof w:val="0"/>
        </w:rPr>
      </w:pPr>
    </w:p>
    <w:p w14:paraId="64E02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</w:t>
      </w:r>
      <w:proofErr w:type="spellStart"/>
      <w:r>
        <w:rPr>
          <w:noProof w:val="0"/>
        </w:rPr>
        <w:t>EnergySavingCoverage</w:t>
      </w:r>
      <w:proofErr w:type="spellEnd"/>
      <w:r>
        <w:rPr>
          <w:noProof w:val="0"/>
        </w:rPr>
        <w:t xml:space="preserve"> {</w:t>
      </w:r>
    </w:p>
    <w:p w14:paraId="07160F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45E2F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FULL;</w:t>
      </w:r>
    </w:p>
    <w:p w14:paraId="5C587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NO; </w:t>
      </w:r>
    </w:p>
    <w:p w14:paraId="48403E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PARTIAL;                       </w:t>
      </w:r>
    </w:p>
    <w:p w14:paraId="639A94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3564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7686C8D" w14:textId="77777777" w:rsidR="008A35FC" w:rsidRDefault="008A35FC" w:rsidP="008A35FC">
      <w:pPr>
        <w:pStyle w:val="PL"/>
        <w:rPr>
          <w:noProof w:val="0"/>
        </w:rPr>
      </w:pPr>
    </w:p>
    <w:p w14:paraId="2C194E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NRCellRelationGrp</w:t>
      </w:r>
      <w:proofErr w:type="spellEnd"/>
      <w:r>
        <w:rPr>
          <w:noProof w:val="0"/>
        </w:rPr>
        <w:t xml:space="preserve"> {</w:t>
      </w:r>
    </w:p>
    <w:p w14:paraId="61F449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NRCellRelation</w:t>
      </w:r>
      <w:proofErr w:type="spellEnd"/>
      <w:r>
        <w:rPr>
          <w:noProof w:val="0"/>
        </w:rPr>
        <w:t xml:space="preserve"> IOC.";</w:t>
      </w:r>
    </w:p>
    <w:p w14:paraId="73AF2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0AB6F65" w14:textId="77777777" w:rsidR="008A35FC" w:rsidRDefault="008A35FC" w:rsidP="008A35FC">
      <w:pPr>
        <w:pStyle w:val="PL"/>
        <w:rPr>
          <w:noProof w:val="0"/>
        </w:rPr>
      </w:pPr>
    </w:p>
    <w:p w14:paraId="6BDD3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nRTCI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21108A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</w:t>
      </w:r>
      <w:proofErr w:type="spellStart"/>
      <w:r>
        <w:rPr>
          <w:noProof w:val="0"/>
        </w:rPr>
        <w:t>nRPCI</w:t>
      </w:r>
      <w:proofErr w:type="spellEnd"/>
      <w:r>
        <w:rPr>
          <w:noProof w:val="0"/>
        </w:rPr>
        <w:t>).";</w:t>
      </w:r>
    </w:p>
    <w:p w14:paraId="321FD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    </w:t>
      </w:r>
      <w:r>
        <w:rPr>
          <w:noProof w:val="0"/>
        </w:rPr>
        <w:tab/>
      </w:r>
    </w:p>
    <w:p w14:paraId="0B3CDC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F2CF66" w14:textId="77777777" w:rsidR="008A35FC" w:rsidRDefault="008A35FC" w:rsidP="008A35FC">
      <w:pPr>
        <w:pStyle w:val="PL"/>
        <w:rPr>
          <w:noProof w:val="0"/>
        </w:rPr>
      </w:pPr>
    </w:p>
    <w:p w14:paraId="560B5B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</w:t>
      </w:r>
      <w:proofErr w:type="spellStart"/>
      <w:r>
        <w:rPr>
          <w:noProof w:val="0"/>
        </w:rPr>
        <w:t>cellIndividualOffset</w:t>
      </w:r>
      <w:proofErr w:type="spellEnd"/>
      <w:r>
        <w:rPr>
          <w:noProof w:val="0"/>
        </w:rPr>
        <w:t xml:space="preserve"> {</w:t>
      </w:r>
    </w:p>
    <w:p w14:paraId="0CB71A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UE is in connected mode. Defined for </w:t>
      </w:r>
      <w:proofErr w:type="spellStart"/>
      <w:r>
        <w:rPr>
          <w:noProof w:val="0"/>
        </w:rPr>
        <w:t>rsrpOffsetSSB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rsrqOffsetSSB</w:t>
      </w:r>
      <w:proofErr w:type="spellEnd"/>
      <w:r>
        <w:rPr>
          <w:noProof w:val="0"/>
        </w:rPr>
        <w:t xml:space="preserve">, </w:t>
      </w:r>
    </w:p>
    <w:p w14:paraId="516A0F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sinrOffsetSSB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rsrpOffsetCSI</w:t>
      </w:r>
      <w:proofErr w:type="spellEnd"/>
      <w:r>
        <w:rPr>
          <w:noProof w:val="0"/>
        </w:rPr>
        <w:t xml:space="preserve">-RS, </w:t>
      </w:r>
      <w:proofErr w:type="spellStart"/>
      <w:r>
        <w:rPr>
          <w:noProof w:val="0"/>
        </w:rPr>
        <w:t>rsrqOffsetCSI</w:t>
      </w:r>
      <w:proofErr w:type="spellEnd"/>
      <w:r>
        <w:rPr>
          <w:noProof w:val="0"/>
        </w:rPr>
        <w:t>-RS and</w:t>
      </w:r>
    </w:p>
    <w:p w14:paraId="6CE04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sinrOffsetCSI</w:t>
      </w:r>
      <w:proofErr w:type="spellEnd"/>
      <w:r>
        <w:rPr>
          <w:noProof w:val="0"/>
        </w:rPr>
        <w:t>-RS.";</w:t>
      </w:r>
    </w:p>
    <w:p w14:paraId="73F13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cellIndividualOffset</w:t>
      </w:r>
      <w:proofErr w:type="spellEnd"/>
      <w:r>
        <w:rPr>
          <w:noProof w:val="0"/>
        </w:rPr>
        <w:t xml:space="preserve"> in </w:t>
      </w:r>
      <w:proofErr w:type="spellStart"/>
      <w:r>
        <w:rPr>
          <w:noProof w:val="0"/>
        </w:rPr>
        <w:t>MeasObjectNR</w:t>
      </w:r>
      <w:proofErr w:type="spellEnd"/>
      <w:r>
        <w:rPr>
          <w:noProof w:val="0"/>
        </w:rPr>
        <w:t xml:space="preserve"> in 3GPP TS 38.331";</w:t>
      </w:r>
    </w:p>
    <w:p w14:paraId="0772C6A7" w14:textId="77777777" w:rsidR="008A35FC" w:rsidRDefault="008A35FC" w:rsidP="008A35FC">
      <w:pPr>
        <w:pStyle w:val="PL"/>
        <w:rPr>
          <w:noProof w:val="0"/>
        </w:rPr>
      </w:pPr>
    </w:p>
    <w:p w14:paraId="593BB9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rsrpOffsetSsb</w:t>
      </w:r>
      <w:proofErr w:type="spell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634F06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rsrpOffsetSSB</w:t>
      </w:r>
      <w:proofErr w:type="spellEnd"/>
      <w:r>
        <w:rPr>
          <w:noProof w:val="0"/>
        </w:rPr>
        <w:t>.";</w:t>
      </w:r>
    </w:p>
    <w:p w14:paraId="69C6A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F4BB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8D454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4B0F35E" w14:textId="77777777" w:rsidR="008A35FC" w:rsidRDefault="008A35FC" w:rsidP="008A35FC">
      <w:pPr>
        <w:pStyle w:val="PL"/>
        <w:rPr>
          <w:noProof w:val="0"/>
        </w:rPr>
      </w:pPr>
    </w:p>
    <w:p w14:paraId="337528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rsrqOffsetSsb</w:t>
      </w:r>
      <w:proofErr w:type="spellEnd"/>
      <w:r>
        <w:rPr>
          <w:noProof w:val="0"/>
        </w:rPr>
        <w:t>{</w:t>
      </w:r>
      <w:r>
        <w:rPr>
          <w:noProof w:val="0"/>
        </w:rPr>
        <w:tab/>
      </w:r>
    </w:p>
    <w:p w14:paraId="308C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rsrqOffsetSSB</w:t>
      </w:r>
      <w:proofErr w:type="spellEnd"/>
      <w:r>
        <w:rPr>
          <w:noProof w:val="0"/>
        </w:rPr>
        <w:t>.";</w:t>
      </w:r>
    </w:p>
    <w:p w14:paraId="1735C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554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349DBC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25363F1" w14:textId="77777777" w:rsidR="008A35FC" w:rsidRDefault="008A35FC" w:rsidP="008A35FC">
      <w:pPr>
        <w:pStyle w:val="PL"/>
        <w:rPr>
          <w:noProof w:val="0"/>
        </w:rPr>
      </w:pPr>
    </w:p>
    <w:p w14:paraId="742DD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sinrOffsetSsb</w:t>
      </w:r>
      <w:proofErr w:type="spell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1DC6AA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sinrOffsetSSB</w:t>
      </w:r>
      <w:proofErr w:type="spellEnd"/>
      <w:r>
        <w:rPr>
          <w:noProof w:val="0"/>
        </w:rPr>
        <w:t>.";</w:t>
      </w:r>
    </w:p>
    <w:p w14:paraId="698949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2E7A7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C037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E13577" w14:textId="77777777" w:rsidR="008A35FC" w:rsidRDefault="008A35FC" w:rsidP="008A35FC">
      <w:pPr>
        <w:pStyle w:val="PL"/>
        <w:rPr>
          <w:noProof w:val="0"/>
        </w:rPr>
      </w:pPr>
    </w:p>
    <w:p w14:paraId="19CCE1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rsrpOffsetCsiRs</w:t>
      </w:r>
      <w:proofErr w:type="spellEnd"/>
      <w:r>
        <w:rPr>
          <w:noProof w:val="0"/>
        </w:rPr>
        <w:t>{</w:t>
      </w:r>
      <w:r>
        <w:rPr>
          <w:noProof w:val="0"/>
        </w:rPr>
        <w:tab/>
      </w:r>
    </w:p>
    <w:p w14:paraId="64064C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rsrpOffsetCSI</w:t>
      </w:r>
      <w:proofErr w:type="spellEnd"/>
      <w:r>
        <w:rPr>
          <w:noProof w:val="0"/>
        </w:rPr>
        <w:t>-RS.";</w:t>
      </w:r>
    </w:p>
    <w:p w14:paraId="60B2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D8715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25D62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3864B42" w14:textId="77777777" w:rsidR="008A35FC" w:rsidRDefault="008A35FC" w:rsidP="008A35FC">
      <w:pPr>
        <w:pStyle w:val="PL"/>
        <w:rPr>
          <w:noProof w:val="0"/>
        </w:rPr>
      </w:pPr>
    </w:p>
    <w:p w14:paraId="6201FC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rsrqOffsetCsiRs</w:t>
      </w:r>
      <w:proofErr w:type="spell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015286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rsrqOffsetCSI</w:t>
      </w:r>
      <w:proofErr w:type="spellEnd"/>
      <w:r>
        <w:rPr>
          <w:noProof w:val="0"/>
        </w:rPr>
        <w:t>-RS.";</w:t>
      </w:r>
    </w:p>
    <w:p w14:paraId="55F8A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F0710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D11B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5116CC" w14:textId="77777777" w:rsidR="008A35FC" w:rsidRDefault="008A35FC" w:rsidP="008A35FC">
      <w:pPr>
        <w:pStyle w:val="PL"/>
        <w:rPr>
          <w:noProof w:val="0"/>
        </w:rPr>
      </w:pPr>
    </w:p>
    <w:p w14:paraId="70E48E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sinrOffsetCsiRs</w:t>
      </w:r>
      <w:proofErr w:type="spell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0B3C2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sinrOffsetCSI</w:t>
      </w:r>
      <w:proofErr w:type="spellEnd"/>
      <w:r>
        <w:rPr>
          <w:noProof w:val="0"/>
        </w:rPr>
        <w:t>-RS.";</w:t>
      </w:r>
    </w:p>
    <w:p w14:paraId="1CEDD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6C7452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457CD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1A730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0E167F" w14:textId="77777777" w:rsidR="008A35FC" w:rsidRDefault="008A35FC" w:rsidP="008A35FC">
      <w:pPr>
        <w:pStyle w:val="PL"/>
        <w:rPr>
          <w:noProof w:val="0"/>
        </w:rPr>
      </w:pPr>
    </w:p>
    <w:p w14:paraId="4581E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nRFreqRelationRef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241838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</w:t>
      </w:r>
      <w:proofErr w:type="spellStart"/>
      <w:r>
        <w:rPr>
          <w:noProof w:val="0"/>
        </w:rPr>
        <w:t>NRFreqRelation</w:t>
      </w:r>
      <w:proofErr w:type="spellEnd"/>
      <w:r>
        <w:rPr>
          <w:noProof w:val="0"/>
        </w:rPr>
        <w:t xml:space="preserve"> instance.";</w:t>
      </w:r>
    </w:p>
    <w:p w14:paraId="504A8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AD08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732E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8589FB" w14:textId="77777777" w:rsidR="008A35FC" w:rsidRDefault="008A35FC" w:rsidP="008A35FC">
      <w:pPr>
        <w:pStyle w:val="PL"/>
        <w:rPr>
          <w:noProof w:val="0"/>
        </w:rPr>
      </w:pPr>
    </w:p>
    <w:p w14:paraId="4C0B1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adjacentNRCellRef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6186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adjacent NR cell (</w:t>
      </w:r>
      <w:proofErr w:type="spellStart"/>
      <w:r>
        <w:rPr>
          <w:noProof w:val="0"/>
        </w:rPr>
        <w:t>NRCellCU</w:t>
      </w:r>
      <w:proofErr w:type="spellEnd"/>
      <w:r>
        <w:rPr>
          <w:noProof w:val="0"/>
        </w:rPr>
        <w:t xml:space="preserve"> or</w:t>
      </w:r>
    </w:p>
    <w:p w14:paraId="11DED3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ExternalNRCellCU</w:t>
      </w:r>
      <w:proofErr w:type="spellEnd"/>
      <w:r>
        <w:rPr>
          <w:noProof w:val="0"/>
        </w:rPr>
        <w:t>).";</w:t>
      </w:r>
    </w:p>
    <w:p w14:paraId="2C6626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D487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2555D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3906BD" w14:textId="77777777" w:rsidR="008A35FC" w:rsidRDefault="008A35FC" w:rsidP="008A35FC">
      <w:pPr>
        <w:pStyle w:val="PL"/>
        <w:rPr>
          <w:noProof w:val="0"/>
        </w:rPr>
      </w:pPr>
    </w:p>
    <w:p w14:paraId="28C468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 w:rsidRPr="00C16188">
        <w:t>isRemoveAllowed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11F5B9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boolean</w:t>
      </w:r>
      <w:proofErr w:type="spellEnd"/>
      <w:r>
        <w:rPr>
          <w:noProof w:val="0"/>
        </w:rPr>
        <w:t>;</w:t>
      </w:r>
      <w:r>
        <w:rPr>
          <w:noProof w:val="0"/>
        </w:rPr>
        <w:tab/>
        <w:t xml:space="preserve">    </w:t>
      </w:r>
    </w:p>
    <w:p w14:paraId="1AD91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1626D6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E5A8A2" w14:textId="77777777" w:rsidR="008A35FC" w:rsidRDefault="008A35FC" w:rsidP="008A35FC">
      <w:pPr>
        <w:pStyle w:val="PL"/>
        <w:rPr>
          <w:noProof w:val="0"/>
        </w:rPr>
      </w:pPr>
    </w:p>
    <w:p w14:paraId="09833C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rFonts w:cs="Courier New"/>
          <w:noProof w:val="0"/>
        </w:rPr>
        <w:t>isHOAllowed</w:t>
      </w:r>
      <w:proofErr w:type="spell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0AADFE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boolean</w:t>
      </w:r>
      <w:proofErr w:type="spellEnd"/>
      <w:r>
        <w:rPr>
          <w:noProof w:val="0"/>
        </w:rPr>
        <w:t>;</w:t>
      </w:r>
      <w:r>
        <w:rPr>
          <w:noProof w:val="0"/>
        </w:rPr>
        <w:tab/>
        <w:t xml:space="preserve">    </w:t>
      </w:r>
    </w:p>
    <w:p w14:paraId="4FF98C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338464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A1165B" w14:textId="77777777" w:rsidR="008A35FC" w:rsidRDefault="008A35FC" w:rsidP="008A35FC">
      <w:pPr>
        <w:pStyle w:val="PL"/>
        <w:rPr>
          <w:noProof w:val="0"/>
        </w:rPr>
      </w:pPr>
    </w:p>
    <w:p w14:paraId="51E3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isESCoveredBy</w:t>
      </w:r>
      <w:proofErr w:type="spellEnd"/>
      <w:r>
        <w:rPr>
          <w:noProof w:val="0"/>
        </w:rPr>
        <w:t xml:space="preserve"> {</w:t>
      </w:r>
    </w:p>
    <w:p w14:paraId="1ECC1C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changed to energy saving state.";</w:t>
      </w:r>
    </w:p>
    <w:p w14:paraId="6CC0D9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EnergySavingCoverage</w:t>
      </w:r>
      <w:proofErr w:type="spellEnd"/>
      <w:r>
        <w:rPr>
          <w:noProof w:val="0"/>
        </w:rPr>
        <w:t>;</w:t>
      </w:r>
    </w:p>
    <w:p w14:paraId="3D5578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079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5051152" w14:textId="77777777" w:rsidR="008A35FC" w:rsidRDefault="008A35FC" w:rsidP="008A35FC">
      <w:pPr>
        <w:pStyle w:val="PL"/>
        <w:rPr>
          <w:noProof w:val="0"/>
        </w:rPr>
      </w:pPr>
    </w:p>
    <w:p w14:paraId="4E76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  <w:rPr>
          <w:noProof w:val="0"/>
        </w:rPr>
      </w:pPr>
    </w:p>
    <w:p w14:paraId="067FED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NRCellRelation</w:t>
      </w:r>
      <w:proofErr w:type="spellEnd"/>
      <w:r>
        <w:rPr>
          <w:noProof w:val="0"/>
        </w:rPr>
        <w:t xml:space="preserve"> {</w:t>
      </w:r>
    </w:p>
    <w:p w14:paraId="74D75A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a target cell, where the target cell is an </w:t>
      </w:r>
      <w:proofErr w:type="spellStart"/>
      <w:r>
        <w:rPr>
          <w:noProof w:val="0"/>
        </w:rPr>
        <w:t>NRCellCU</w:t>
      </w:r>
      <w:proofErr w:type="spellEnd"/>
      <w:r>
        <w:rPr>
          <w:noProof w:val="0"/>
        </w:rPr>
        <w:t xml:space="preserve"> or</w:t>
      </w:r>
    </w:p>
    <w:p w14:paraId="2D2E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ExternalNRCellCU</w:t>
      </w:r>
      <w:proofErr w:type="spellEnd"/>
      <w:r>
        <w:rPr>
          <w:noProof w:val="0"/>
        </w:rPr>
        <w:t xml:space="preserve"> instance.";</w:t>
      </w:r>
    </w:p>
    <w:p w14:paraId="5FBED1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680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011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54282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3A19A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NRCellRelationGrp</w:t>
      </w:r>
      <w:proofErr w:type="spellEnd"/>
      <w:r>
        <w:rPr>
          <w:noProof w:val="0"/>
        </w:rPr>
        <w:t>;</w:t>
      </w:r>
    </w:p>
    <w:p w14:paraId="39A047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4EABF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761C7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2E5F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_3gpp-nr-nrm-nrfreqrelation {</w:t>
      </w:r>
    </w:p>
    <w:p w14:paraId="4C6DCF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BAB8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"nrfreqrel3gpp";</w:t>
      </w:r>
    </w:p>
    <w:p w14:paraId="6AC9D8C3" w14:textId="77777777" w:rsidR="008A35FC" w:rsidRDefault="008A35FC" w:rsidP="008A35FC">
      <w:pPr>
        <w:pStyle w:val="PL"/>
        <w:rPr>
          <w:noProof w:val="0"/>
        </w:rPr>
      </w:pPr>
    </w:p>
    <w:p w14:paraId="5C8DA4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  <w:rPr>
          <w:noProof w:val="0"/>
        </w:rPr>
      </w:pPr>
    </w:p>
    <w:p w14:paraId="00418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D4715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NRFreqRelation</w:t>
      </w:r>
      <w:proofErr w:type="spellEnd"/>
      <w:r>
        <w:rPr>
          <w:noProof w:val="0"/>
        </w:rPr>
        <w:t xml:space="preserve"> Information</w:t>
      </w:r>
    </w:p>
    <w:p w14:paraId="5B212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  <w:rPr>
          <w:noProof w:val="0"/>
        </w:rPr>
      </w:pPr>
    </w:p>
    <w:p w14:paraId="39311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EE126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E93E0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A16A68C" w14:textId="77777777" w:rsidR="008A35FC" w:rsidRDefault="008A35FC" w:rsidP="008A35FC">
      <w:pPr>
        <w:pStyle w:val="PL"/>
        <w:rPr>
          <w:noProof w:val="0"/>
        </w:rPr>
      </w:pPr>
    </w:p>
    <w:p w14:paraId="12000B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NRFreqRelationGrp</w:t>
      </w:r>
      <w:proofErr w:type="spellEnd"/>
      <w:r>
        <w:rPr>
          <w:noProof w:val="0"/>
        </w:rPr>
        <w:t xml:space="preserve"> {</w:t>
      </w:r>
    </w:p>
    <w:p w14:paraId="26CAA6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NRFreqRelation</w:t>
      </w:r>
      <w:proofErr w:type="spellEnd"/>
      <w:r>
        <w:rPr>
          <w:noProof w:val="0"/>
        </w:rPr>
        <w:t xml:space="preserve"> IOC.";</w:t>
      </w:r>
    </w:p>
    <w:p w14:paraId="47638C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10242A5" w14:textId="77777777" w:rsidR="008A35FC" w:rsidRDefault="008A35FC" w:rsidP="008A35FC">
      <w:pPr>
        <w:pStyle w:val="PL"/>
        <w:rPr>
          <w:noProof w:val="0"/>
        </w:rPr>
      </w:pPr>
    </w:p>
    <w:p w14:paraId="5EC38A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</w:t>
      </w:r>
      <w:proofErr w:type="spellStart"/>
      <w:r>
        <w:rPr>
          <w:noProof w:val="0"/>
        </w:rPr>
        <w:t>offsetMO</w:t>
      </w:r>
      <w:proofErr w:type="spellEnd"/>
      <w:r>
        <w:rPr>
          <w:noProof w:val="0"/>
        </w:rPr>
        <w:t xml:space="preserve"> {</w:t>
      </w:r>
    </w:p>
    <w:p w14:paraId="0E990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with reference signal(s) indicated in corresponding </w:t>
      </w:r>
      <w:proofErr w:type="spellStart"/>
      <w:r>
        <w:rPr>
          <w:noProof w:val="0"/>
        </w:rPr>
        <w:t>MeasObjectNR</w:t>
      </w:r>
      <w:proofErr w:type="spellEnd"/>
      <w:r>
        <w:rPr>
          <w:noProof w:val="0"/>
        </w:rPr>
        <w:t>. It</w:t>
      </w:r>
    </w:p>
    <w:p w14:paraId="144C3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defined for </w:t>
      </w:r>
      <w:proofErr w:type="spellStart"/>
      <w:r>
        <w:rPr>
          <w:noProof w:val="0"/>
        </w:rPr>
        <w:t>rsrpOffsetSSB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rsrqOffsetSSB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sinrOffsetSSB</w:t>
      </w:r>
      <w:proofErr w:type="spellEnd"/>
      <w:r>
        <w:rPr>
          <w:noProof w:val="0"/>
        </w:rPr>
        <w:t>,</w:t>
      </w:r>
    </w:p>
    <w:p w14:paraId="51CB1A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rsrpOffsetCSI</w:t>
      </w:r>
      <w:proofErr w:type="spellEnd"/>
      <w:r>
        <w:rPr>
          <w:noProof w:val="0"/>
        </w:rPr>
        <w:t xml:space="preserve">-RS, </w:t>
      </w:r>
      <w:proofErr w:type="spellStart"/>
      <w:r>
        <w:rPr>
          <w:noProof w:val="0"/>
        </w:rPr>
        <w:t>rsrqOffsetCSI</w:t>
      </w:r>
      <w:proofErr w:type="spellEnd"/>
      <w:r>
        <w:rPr>
          <w:noProof w:val="0"/>
        </w:rPr>
        <w:t xml:space="preserve">-RS and </w:t>
      </w:r>
      <w:proofErr w:type="spellStart"/>
      <w:r>
        <w:rPr>
          <w:noProof w:val="0"/>
        </w:rPr>
        <w:t>sinrOffsetCSI</w:t>
      </w:r>
      <w:proofErr w:type="spellEnd"/>
      <w:r>
        <w:rPr>
          <w:noProof w:val="0"/>
        </w:rPr>
        <w:t>-RS.";</w:t>
      </w:r>
    </w:p>
    <w:p w14:paraId="77C49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offsetMO</w:t>
      </w:r>
      <w:proofErr w:type="spellEnd"/>
      <w:r>
        <w:rPr>
          <w:noProof w:val="0"/>
        </w:rPr>
        <w:t xml:space="preserve"> in </w:t>
      </w:r>
      <w:proofErr w:type="spellStart"/>
      <w:r>
        <w:rPr>
          <w:noProof w:val="0"/>
        </w:rPr>
        <w:t>MeasObjectNR</w:t>
      </w:r>
      <w:proofErr w:type="spellEnd"/>
      <w:r>
        <w:rPr>
          <w:noProof w:val="0"/>
        </w:rPr>
        <w:t xml:space="preserve"> in 3GPP TS 38.331";</w:t>
      </w:r>
    </w:p>
    <w:p w14:paraId="4C2AF883" w14:textId="77777777" w:rsidR="008A35FC" w:rsidRDefault="008A35FC" w:rsidP="008A35FC">
      <w:pPr>
        <w:pStyle w:val="PL"/>
        <w:rPr>
          <w:noProof w:val="0"/>
        </w:rPr>
      </w:pPr>
    </w:p>
    <w:p w14:paraId="278C9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rsrpOffsetSsb</w:t>
      </w:r>
      <w:proofErr w:type="spellEnd"/>
      <w:r>
        <w:rPr>
          <w:noProof w:val="0"/>
        </w:rPr>
        <w:t xml:space="preserve"> {                     </w:t>
      </w:r>
    </w:p>
    <w:p w14:paraId="57F2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rsrpOffsetSSB</w:t>
      </w:r>
      <w:proofErr w:type="spellEnd"/>
      <w:r>
        <w:rPr>
          <w:noProof w:val="0"/>
        </w:rPr>
        <w:t>.";</w:t>
      </w:r>
    </w:p>
    <w:p w14:paraId="00394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2FCE5D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1AF09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B173C5F" w14:textId="77777777" w:rsidR="008A35FC" w:rsidRDefault="008A35FC" w:rsidP="008A35FC">
      <w:pPr>
        <w:pStyle w:val="PL"/>
        <w:rPr>
          <w:noProof w:val="0"/>
        </w:rPr>
      </w:pPr>
    </w:p>
    <w:p w14:paraId="6573C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rsrqOffsetSsb</w:t>
      </w:r>
      <w:proofErr w:type="spellEnd"/>
      <w:r>
        <w:rPr>
          <w:noProof w:val="0"/>
        </w:rPr>
        <w:t xml:space="preserve"> {                     </w:t>
      </w:r>
    </w:p>
    <w:p w14:paraId="24EB5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rsrqOffsetSSB</w:t>
      </w:r>
      <w:proofErr w:type="spellEnd"/>
      <w:r>
        <w:rPr>
          <w:noProof w:val="0"/>
        </w:rPr>
        <w:t>.";</w:t>
      </w:r>
    </w:p>
    <w:p w14:paraId="74CDDA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8464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A188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}</w:t>
      </w:r>
    </w:p>
    <w:p w14:paraId="7B4BF84B" w14:textId="77777777" w:rsidR="008A35FC" w:rsidRDefault="008A35FC" w:rsidP="008A35FC">
      <w:pPr>
        <w:pStyle w:val="PL"/>
        <w:rPr>
          <w:noProof w:val="0"/>
        </w:rPr>
      </w:pPr>
    </w:p>
    <w:p w14:paraId="2C815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sinrOffsetSsb</w:t>
      </w:r>
      <w:proofErr w:type="spellEnd"/>
      <w:r>
        <w:rPr>
          <w:noProof w:val="0"/>
        </w:rPr>
        <w:t xml:space="preserve"> {                     </w:t>
      </w:r>
    </w:p>
    <w:p w14:paraId="788FB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sinrOffsetSSB</w:t>
      </w:r>
      <w:proofErr w:type="spellEnd"/>
      <w:r>
        <w:rPr>
          <w:noProof w:val="0"/>
        </w:rPr>
        <w:t>.";</w:t>
      </w:r>
    </w:p>
    <w:p w14:paraId="3B6CA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158C5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5ACDF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40BB325" w14:textId="77777777" w:rsidR="008A35FC" w:rsidRDefault="008A35FC" w:rsidP="008A35FC">
      <w:pPr>
        <w:pStyle w:val="PL"/>
        <w:rPr>
          <w:noProof w:val="0"/>
        </w:rPr>
      </w:pPr>
    </w:p>
    <w:p w14:paraId="2FE49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rsrpOffsetCsiRs</w:t>
      </w:r>
      <w:proofErr w:type="spellEnd"/>
      <w:r>
        <w:rPr>
          <w:noProof w:val="0"/>
        </w:rPr>
        <w:t xml:space="preserve"> {                     </w:t>
      </w:r>
    </w:p>
    <w:p w14:paraId="6EA3F8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rsrpOffsetCSI</w:t>
      </w:r>
      <w:proofErr w:type="spellEnd"/>
      <w:r>
        <w:rPr>
          <w:noProof w:val="0"/>
        </w:rPr>
        <w:t>-RS.";</w:t>
      </w:r>
    </w:p>
    <w:p w14:paraId="2370A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38A0D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2262E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DC4C052" w14:textId="77777777" w:rsidR="008A35FC" w:rsidRDefault="008A35FC" w:rsidP="008A35FC">
      <w:pPr>
        <w:pStyle w:val="PL"/>
        <w:rPr>
          <w:noProof w:val="0"/>
        </w:rPr>
      </w:pPr>
    </w:p>
    <w:p w14:paraId="2012C7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rsrqOffsetCsiRs</w:t>
      </w:r>
      <w:proofErr w:type="spellEnd"/>
      <w:r>
        <w:rPr>
          <w:noProof w:val="0"/>
        </w:rPr>
        <w:t xml:space="preserve"> {                     </w:t>
      </w:r>
    </w:p>
    <w:p w14:paraId="0B88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rsrqOffsetCSI</w:t>
      </w:r>
      <w:proofErr w:type="spellEnd"/>
      <w:r>
        <w:rPr>
          <w:noProof w:val="0"/>
        </w:rPr>
        <w:t>-RS.";</w:t>
      </w:r>
    </w:p>
    <w:p w14:paraId="20CAAD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A7C3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2ADDC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A3DF6C5" w14:textId="77777777" w:rsidR="008A35FC" w:rsidRDefault="008A35FC" w:rsidP="008A35FC">
      <w:pPr>
        <w:pStyle w:val="PL"/>
        <w:rPr>
          <w:noProof w:val="0"/>
        </w:rPr>
      </w:pPr>
    </w:p>
    <w:p w14:paraId="56309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sinrOffsetCsiRs</w:t>
      </w:r>
      <w:proofErr w:type="spellEnd"/>
      <w:r>
        <w:rPr>
          <w:noProof w:val="0"/>
        </w:rPr>
        <w:t xml:space="preserve"> {                     </w:t>
      </w:r>
    </w:p>
    <w:p w14:paraId="2183EE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</w:t>
      </w:r>
      <w:proofErr w:type="spellStart"/>
      <w:r>
        <w:rPr>
          <w:noProof w:val="0"/>
        </w:rPr>
        <w:t>sinrOffsetCSI</w:t>
      </w:r>
      <w:proofErr w:type="spellEnd"/>
      <w:r>
        <w:rPr>
          <w:noProof w:val="0"/>
        </w:rPr>
        <w:t>-RS.";</w:t>
      </w:r>
    </w:p>
    <w:p w14:paraId="5D53B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70A0BD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61A27D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B90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DDBD78" w14:textId="77777777" w:rsidR="008A35FC" w:rsidRDefault="008A35FC" w:rsidP="008A35FC">
      <w:pPr>
        <w:pStyle w:val="PL"/>
        <w:rPr>
          <w:noProof w:val="0"/>
        </w:rPr>
      </w:pPr>
    </w:p>
    <w:p w14:paraId="52BA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blackListEntry</w:t>
      </w:r>
      <w:proofErr w:type="spellEnd"/>
      <w:r>
        <w:rPr>
          <w:noProof w:val="0"/>
        </w:rPr>
        <w:t xml:space="preserve"> {</w:t>
      </w:r>
    </w:p>
    <w:p w14:paraId="552A1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NR measurements.";</w:t>
      </w:r>
    </w:p>
    <w:p w14:paraId="4E4A6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166027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01D297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715F0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A63FF8" w14:textId="77777777" w:rsidR="008A35FC" w:rsidRDefault="008A35FC" w:rsidP="008A35FC">
      <w:pPr>
        <w:pStyle w:val="PL"/>
        <w:rPr>
          <w:noProof w:val="0"/>
        </w:rPr>
      </w:pPr>
    </w:p>
    <w:p w14:paraId="57F0EE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blackListEntryIdleMode</w:t>
      </w:r>
      <w:proofErr w:type="spellEnd"/>
      <w:r>
        <w:rPr>
          <w:noProof w:val="0"/>
        </w:rPr>
        <w:t xml:space="preserve"> {</w:t>
      </w:r>
    </w:p>
    <w:p w14:paraId="50FA2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7D2DFC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6847E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287C3F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9FE9A1" w14:textId="77777777" w:rsidR="008A35FC" w:rsidRDefault="008A35FC" w:rsidP="008A35FC">
      <w:pPr>
        <w:pStyle w:val="PL"/>
        <w:rPr>
          <w:noProof w:val="0"/>
        </w:rPr>
      </w:pPr>
    </w:p>
    <w:p w14:paraId="2ED2A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cellReselectionPriority</w:t>
      </w:r>
      <w:proofErr w:type="spellEnd"/>
      <w:r>
        <w:rPr>
          <w:noProof w:val="0"/>
        </w:rPr>
        <w:t xml:space="preserve"> {</w:t>
      </w:r>
    </w:p>
    <w:p w14:paraId="63A9C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CellReselectionPriority</w:t>
      </w:r>
      <w:proofErr w:type="spellEnd"/>
      <w:r>
        <w:rPr>
          <w:noProof w:val="0"/>
        </w:rPr>
        <w:t xml:space="preserve"> in 3GPP TS 38.331, priority in</w:t>
      </w:r>
    </w:p>
    <w:p w14:paraId="39BB6C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63F8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2E582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05DD2B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0DF95A9" w14:textId="77777777" w:rsidR="008A35FC" w:rsidRDefault="008A35FC" w:rsidP="008A35FC">
      <w:pPr>
        <w:pStyle w:val="PL"/>
        <w:rPr>
          <w:noProof w:val="0"/>
        </w:rPr>
      </w:pPr>
    </w:p>
    <w:p w14:paraId="6C7D2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cellReselectionSubPriority</w:t>
      </w:r>
      <w:proofErr w:type="spellEnd"/>
      <w:r>
        <w:rPr>
          <w:noProof w:val="0"/>
        </w:rPr>
        <w:t xml:space="preserve"> {</w:t>
      </w:r>
    </w:p>
    <w:p w14:paraId="17C8AF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cellReselectionPriority</w:t>
      </w:r>
      <w:proofErr w:type="spellEnd"/>
      <w:r>
        <w:rPr>
          <w:noProof w:val="0"/>
        </w:rPr>
        <w:t xml:space="preserve"> to obtain the absolute priority of the</w:t>
      </w:r>
    </w:p>
    <w:p w14:paraId="4D480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07E879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47516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DFEF8C" w14:textId="77777777" w:rsidR="008A35FC" w:rsidRDefault="008A35FC" w:rsidP="008A35FC">
      <w:pPr>
        <w:pStyle w:val="PL"/>
        <w:rPr>
          <w:noProof w:val="0"/>
        </w:rPr>
      </w:pPr>
    </w:p>
    <w:p w14:paraId="1BF5A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pMax</w:t>
      </w:r>
      <w:proofErr w:type="spellEnd"/>
      <w:r>
        <w:rPr>
          <w:noProof w:val="0"/>
        </w:rPr>
        <w:t xml:space="preserve"> {</w:t>
      </w:r>
    </w:p>
    <w:p w14:paraId="3923F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</w:t>
      </w:r>
      <w:proofErr w:type="spellStart"/>
      <w:r>
        <w:rPr>
          <w:noProof w:val="0"/>
        </w:rPr>
        <w:t>Pcompensation</w:t>
      </w:r>
      <w:proofErr w:type="spellEnd"/>
      <w:r>
        <w:rPr>
          <w:noProof w:val="0"/>
        </w:rPr>
        <w:t xml:space="preserve"> </w:t>
      </w:r>
    </w:p>
    <w:p w14:paraId="347CE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8735B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0C870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3A83A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CA32B1" w14:textId="77777777" w:rsidR="008A35FC" w:rsidRDefault="008A35FC" w:rsidP="008A35FC">
      <w:pPr>
        <w:pStyle w:val="PL"/>
        <w:rPr>
          <w:noProof w:val="0"/>
        </w:rPr>
      </w:pPr>
    </w:p>
    <w:p w14:paraId="03078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qOffsetFreq</w:t>
      </w:r>
      <w:proofErr w:type="spellEnd"/>
      <w:r>
        <w:rPr>
          <w:noProof w:val="0"/>
        </w:rPr>
        <w:t xml:space="preserve"> {</w:t>
      </w:r>
    </w:p>
    <w:p w14:paraId="52D57E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4DB2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C408C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63518D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4AB22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}</w:t>
      </w:r>
    </w:p>
    <w:p w14:paraId="308F32CB" w14:textId="77777777" w:rsidR="008A35FC" w:rsidRDefault="008A35FC" w:rsidP="008A35FC">
      <w:pPr>
        <w:pStyle w:val="PL"/>
        <w:rPr>
          <w:noProof w:val="0"/>
        </w:rPr>
      </w:pPr>
    </w:p>
    <w:p w14:paraId="009C7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qQualMin</w:t>
      </w:r>
      <w:proofErr w:type="spellEnd"/>
      <w:r>
        <w:rPr>
          <w:noProof w:val="0"/>
        </w:rPr>
        <w:t xml:space="preserve"> {</w:t>
      </w:r>
    </w:p>
    <w:p w14:paraId="0D0CD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</w:t>
      </w:r>
      <w:proofErr w:type="spellStart"/>
      <w:r>
        <w:rPr>
          <w:noProof w:val="0"/>
        </w:rPr>
        <w:t>Qqualmin</w:t>
      </w:r>
      <w:proofErr w:type="spellEnd"/>
      <w:r>
        <w:rPr>
          <w:noProof w:val="0"/>
        </w:rPr>
        <w:t>. Sent in SIB3 or</w:t>
      </w:r>
    </w:p>
    <w:p w14:paraId="4657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22DE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5031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0B4E1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4D52A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77CF18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EF9074F" w14:textId="77777777" w:rsidR="008A35FC" w:rsidRDefault="008A35FC" w:rsidP="008A35FC">
      <w:pPr>
        <w:pStyle w:val="PL"/>
        <w:rPr>
          <w:noProof w:val="0"/>
        </w:rPr>
      </w:pPr>
    </w:p>
    <w:p w14:paraId="129A50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qRxLevMin</w:t>
      </w:r>
      <w:proofErr w:type="spellEnd"/>
      <w:r>
        <w:rPr>
          <w:noProof w:val="0"/>
        </w:rPr>
        <w:t xml:space="preserve"> {</w:t>
      </w:r>
    </w:p>
    <w:p w14:paraId="451B4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3EFA24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D5A7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334F94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0F0C2E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150722E" w14:textId="77777777" w:rsidR="008A35FC" w:rsidRDefault="008A35FC" w:rsidP="008A35FC">
      <w:pPr>
        <w:pStyle w:val="PL"/>
        <w:rPr>
          <w:noProof w:val="0"/>
        </w:rPr>
      </w:pPr>
    </w:p>
    <w:p w14:paraId="66394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threshXHighP</w:t>
      </w:r>
      <w:proofErr w:type="spellEnd"/>
      <w:r>
        <w:rPr>
          <w:noProof w:val="0"/>
        </w:rPr>
        <w:t xml:space="preserve"> {</w:t>
      </w:r>
    </w:p>
    <w:p w14:paraId="3DB52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</w:t>
      </w:r>
      <w:proofErr w:type="spellStart"/>
      <w:r>
        <w:rPr>
          <w:noProof w:val="0"/>
        </w:rPr>
        <w:t>Srxlev</w:t>
      </w:r>
      <w:proofErr w:type="spellEnd"/>
      <w:r>
        <w:rPr>
          <w:noProof w:val="0"/>
        </w:rPr>
        <w:t xml:space="preserve"> threshold used by the UE when</w:t>
      </w:r>
    </w:p>
    <w:p w14:paraId="6ABD30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ThreshX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HighP</w:t>
      </w:r>
      <w:proofErr w:type="spellEnd"/>
      <w:r>
        <w:rPr>
          <w:noProof w:val="0"/>
        </w:rPr>
        <w:t xml:space="preserve"> in 3GPP TS 38.304";</w:t>
      </w:r>
    </w:p>
    <w:p w14:paraId="649283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3C40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736AED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8206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7DB6DD" w14:textId="77777777" w:rsidR="008A35FC" w:rsidRDefault="008A35FC" w:rsidP="008A35FC">
      <w:pPr>
        <w:pStyle w:val="PL"/>
        <w:rPr>
          <w:noProof w:val="0"/>
        </w:rPr>
      </w:pPr>
    </w:p>
    <w:p w14:paraId="77DD0D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threshXHighQ</w:t>
      </w:r>
      <w:proofErr w:type="spellEnd"/>
      <w:r>
        <w:rPr>
          <w:noProof w:val="0"/>
        </w:rPr>
        <w:t xml:space="preserve"> {</w:t>
      </w:r>
    </w:p>
    <w:p w14:paraId="764ACA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</w:t>
      </w:r>
      <w:proofErr w:type="spellStart"/>
      <w:r>
        <w:rPr>
          <w:noProof w:val="0"/>
        </w:rPr>
        <w:t>Squal</w:t>
      </w:r>
      <w:proofErr w:type="spellEnd"/>
      <w:r>
        <w:rPr>
          <w:noProof w:val="0"/>
        </w:rPr>
        <w:t xml:space="preserve"> threshold used by the UE when</w:t>
      </w:r>
    </w:p>
    <w:p w14:paraId="2E587F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4460B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ThreshX</w:t>
      </w:r>
      <w:proofErr w:type="spellEnd"/>
      <w:r>
        <w:rPr>
          <w:noProof w:val="0"/>
        </w:rPr>
        <w:t>, HighQ in 3GPP TS 38.304";</w:t>
      </w:r>
    </w:p>
    <w:p w14:paraId="5E2286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853C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2B731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78D5E9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793EF1" w14:textId="77777777" w:rsidR="008A35FC" w:rsidRDefault="008A35FC" w:rsidP="008A35FC">
      <w:pPr>
        <w:pStyle w:val="PL"/>
        <w:rPr>
          <w:noProof w:val="0"/>
        </w:rPr>
      </w:pPr>
    </w:p>
    <w:p w14:paraId="637069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threshXLowP</w:t>
      </w:r>
      <w:proofErr w:type="spellEnd"/>
      <w:r>
        <w:rPr>
          <w:noProof w:val="0"/>
        </w:rPr>
        <w:t xml:space="preserve"> {</w:t>
      </w:r>
    </w:p>
    <w:p w14:paraId="6A795A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</w:t>
      </w:r>
      <w:proofErr w:type="spellStart"/>
      <w:r>
        <w:rPr>
          <w:noProof w:val="0"/>
        </w:rPr>
        <w:t>Srxlev</w:t>
      </w:r>
      <w:proofErr w:type="spellEnd"/>
      <w:r>
        <w:rPr>
          <w:noProof w:val="0"/>
        </w:rPr>
        <w:t xml:space="preserve"> threshold used by the UE when</w:t>
      </w:r>
    </w:p>
    <w:p w14:paraId="4C855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ThreshX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LowP</w:t>
      </w:r>
      <w:proofErr w:type="spellEnd"/>
      <w:r>
        <w:rPr>
          <w:noProof w:val="0"/>
        </w:rPr>
        <w:t xml:space="preserve"> in 3GPP TS 38.304";</w:t>
      </w:r>
    </w:p>
    <w:p w14:paraId="56985C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3497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32A5D7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41AD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9E132F" w14:textId="77777777" w:rsidR="008A35FC" w:rsidRDefault="008A35FC" w:rsidP="008A35FC">
      <w:pPr>
        <w:pStyle w:val="PL"/>
        <w:rPr>
          <w:noProof w:val="0"/>
        </w:rPr>
      </w:pPr>
    </w:p>
    <w:p w14:paraId="0C52B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threshXLowQ</w:t>
      </w:r>
      <w:proofErr w:type="spellEnd"/>
      <w:r>
        <w:rPr>
          <w:noProof w:val="0"/>
        </w:rPr>
        <w:t xml:space="preserve"> {</w:t>
      </w:r>
    </w:p>
    <w:p w14:paraId="5C7D23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</w:t>
      </w:r>
      <w:proofErr w:type="spellStart"/>
      <w:r>
        <w:rPr>
          <w:noProof w:val="0"/>
        </w:rPr>
        <w:t>Squal</w:t>
      </w:r>
      <w:proofErr w:type="spellEnd"/>
      <w:r>
        <w:rPr>
          <w:noProof w:val="0"/>
        </w:rPr>
        <w:t xml:space="preserve"> threshold used by the UE when</w:t>
      </w:r>
    </w:p>
    <w:p w14:paraId="47BB4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5758E3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ThreshX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LowQ</w:t>
      </w:r>
      <w:proofErr w:type="spellEnd"/>
      <w:r>
        <w:rPr>
          <w:noProof w:val="0"/>
        </w:rPr>
        <w:t xml:space="preserve"> in 3GPP TS 38.304";</w:t>
      </w:r>
    </w:p>
    <w:p w14:paraId="082AAA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2A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1E87F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0CCF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24FF39" w14:textId="77777777" w:rsidR="008A35FC" w:rsidRDefault="008A35FC" w:rsidP="008A35FC">
      <w:pPr>
        <w:pStyle w:val="PL"/>
        <w:rPr>
          <w:noProof w:val="0"/>
        </w:rPr>
      </w:pPr>
    </w:p>
    <w:p w14:paraId="506004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tReselectionNR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0EAC9B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TreselectionRAT</w:t>
      </w:r>
      <w:proofErr w:type="spellEnd"/>
      <w:r>
        <w:rPr>
          <w:noProof w:val="0"/>
        </w:rPr>
        <w:t xml:space="preserve"> for NR in 3GPP TS 38.331";</w:t>
      </w:r>
    </w:p>
    <w:p w14:paraId="46341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7E73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5B60D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     </w:t>
      </w:r>
      <w:r>
        <w:rPr>
          <w:noProof w:val="0"/>
        </w:rPr>
        <w:tab/>
      </w:r>
    </w:p>
    <w:p w14:paraId="2E4FF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100881" w14:textId="77777777" w:rsidR="008A35FC" w:rsidRDefault="008A35FC" w:rsidP="008A35FC">
      <w:pPr>
        <w:pStyle w:val="PL"/>
        <w:rPr>
          <w:noProof w:val="0"/>
        </w:rPr>
      </w:pPr>
    </w:p>
    <w:p w14:paraId="58231E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tReselectionNRSfHigh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564FFB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</w:t>
      </w:r>
      <w:proofErr w:type="spellStart"/>
      <w:r>
        <w:rPr>
          <w:noProof w:val="0"/>
        </w:rPr>
        <w:t>tReselectionNr</w:t>
      </w:r>
      <w:proofErr w:type="spellEnd"/>
      <w:r>
        <w:rPr>
          <w:noProof w:val="0"/>
        </w:rPr>
        <w:t xml:space="preserve"> (parameter </w:t>
      </w:r>
      <w:proofErr w:type="spellStart"/>
      <w:r>
        <w:rPr>
          <w:noProof w:val="0"/>
        </w:rPr>
        <w:t>TreselectionNR</w:t>
      </w:r>
      <w:proofErr w:type="spellEnd"/>
      <w:r>
        <w:rPr>
          <w:noProof w:val="0"/>
        </w:rPr>
        <w:t xml:space="preserve"> in</w:t>
      </w:r>
    </w:p>
    <w:p w14:paraId="557E75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high mobility state.";</w:t>
      </w:r>
    </w:p>
    <w:p w14:paraId="67B21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</w:t>
      </w:r>
      <w:proofErr w:type="spellStart"/>
      <w:r>
        <w:rPr>
          <w:noProof w:val="0"/>
        </w:rPr>
        <w:t>ScalingFactor</w:t>
      </w:r>
      <w:proofErr w:type="spellEnd"/>
      <w:r>
        <w:rPr>
          <w:noProof w:val="0"/>
        </w:rPr>
        <w:t xml:space="preserve"> for </w:t>
      </w:r>
      <w:proofErr w:type="spellStart"/>
      <w:r>
        <w:rPr>
          <w:noProof w:val="0"/>
        </w:rPr>
        <w:t>TreselectionNR</w:t>
      </w:r>
      <w:proofErr w:type="spellEnd"/>
      <w:r>
        <w:rPr>
          <w:noProof w:val="0"/>
        </w:rPr>
        <w:t xml:space="preserve"> for high</w:t>
      </w:r>
    </w:p>
    <w:p w14:paraId="359AD2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F7D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57E6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71AB9A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55EFF0" w14:textId="77777777" w:rsidR="008A35FC" w:rsidRDefault="008A35FC" w:rsidP="008A35FC">
      <w:pPr>
        <w:pStyle w:val="PL"/>
        <w:rPr>
          <w:noProof w:val="0"/>
        </w:rPr>
      </w:pPr>
    </w:p>
    <w:p w14:paraId="7EE2B1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tReselectionNRSfMedium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59CC5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</w:t>
      </w:r>
      <w:proofErr w:type="spellStart"/>
      <w:r>
        <w:rPr>
          <w:noProof w:val="0"/>
        </w:rPr>
        <w:t>tReselectionNr</w:t>
      </w:r>
      <w:proofErr w:type="spellEnd"/>
      <w:r>
        <w:rPr>
          <w:noProof w:val="0"/>
        </w:rPr>
        <w:t xml:space="preserve"> (parameter </w:t>
      </w:r>
      <w:proofErr w:type="spellStart"/>
      <w:r>
        <w:rPr>
          <w:noProof w:val="0"/>
        </w:rPr>
        <w:t>TreselectionNR</w:t>
      </w:r>
      <w:proofErr w:type="spellEnd"/>
      <w:r>
        <w:rPr>
          <w:noProof w:val="0"/>
        </w:rPr>
        <w:t xml:space="preserve"> in</w:t>
      </w:r>
    </w:p>
    <w:p w14:paraId="0FB59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33E2A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</w:t>
      </w:r>
      <w:proofErr w:type="spellStart"/>
      <w:r>
        <w:rPr>
          <w:noProof w:val="0"/>
        </w:rPr>
        <w:t>ScalingFactor</w:t>
      </w:r>
      <w:proofErr w:type="spellEnd"/>
      <w:r>
        <w:rPr>
          <w:noProof w:val="0"/>
        </w:rPr>
        <w:t xml:space="preserve"> for </w:t>
      </w:r>
      <w:proofErr w:type="spellStart"/>
      <w:r>
        <w:rPr>
          <w:noProof w:val="0"/>
        </w:rPr>
        <w:t>TreselectionNR</w:t>
      </w:r>
      <w:proofErr w:type="spellEnd"/>
      <w:r>
        <w:rPr>
          <w:noProof w:val="0"/>
        </w:rPr>
        <w:t xml:space="preserve"> for medium</w:t>
      </w:r>
    </w:p>
    <w:p w14:paraId="197DA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50988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B69A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D3E5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14FB6F" w14:textId="77777777" w:rsidR="008A35FC" w:rsidRDefault="008A35FC" w:rsidP="008A35FC">
      <w:pPr>
        <w:pStyle w:val="PL"/>
        <w:rPr>
          <w:noProof w:val="0"/>
        </w:rPr>
      </w:pPr>
    </w:p>
    <w:p w14:paraId="5BFEA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nRFrequencyRef</w:t>
      </w:r>
      <w:proofErr w:type="spellEnd"/>
      <w:r>
        <w:rPr>
          <w:noProof w:val="0"/>
        </w:rPr>
        <w:t xml:space="preserve"> {       </w:t>
      </w:r>
      <w:r>
        <w:rPr>
          <w:noProof w:val="0"/>
        </w:rPr>
        <w:tab/>
      </w:r>
    </w:p>
    <w:p w14:paraId="539A60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instance.";</w:t>
      </w:r>
    </w:p>
    <w:p w14:paraId="64694C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A70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1A02E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30A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E91A41" w14:textId="77777777" w:rsidR="008A35FC" w:rsidRDefault="008A35FC" w:rsidP="008A35FC">
      <w:pPr>
        <w:pStyle w:val="PL"/>
        <w:rPr>
          <w:noProof w:val="0"/>
        </w:rPr>
      </w:pPr>
    </w:p>
    <w:p w14:paraId="1EA0E3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  <w:rPr>
          <w:noProof w:val="0"/>
        </w:rPr>
      </w:pPr>
    </w:p>
    <w:p w14:paraId="44117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NRFreqRelation</w:t>
      </w:r>
      <w:proofErr w:type="spellEnd"/>
      <w:r>
        <w:rPr>
          <w:noProof w:val="0"/>
        </w:rPr>
        <w:t xml:space="preserve"> {</w:t>
      </w:r>
    </w:p>
    <w:p w14:paraId="6DE1E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"Together with the target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>, it represents the</w:t>
      </w:r>
    </w:p>
    <w:p w14:paraId="0DEF52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properties applicable to the referencing </w:t>
      </w:r>
      <w:proofErr w:type="spellStart"/>
      <w:r>
        <w:rPr>
          <w:noProof w:val="0"/>
        </w:rPr>
        <w:t>NRFreqRelation</w:t>
      </w:r>
      <w:proofErr w:type="spellEnd"/>
      <w:r>
        <w:rPr>
          <w:noProof w:val="0"/>
        </w:rPr>
        <w:t>.";</w:t>
      </w:r>
    </w:p>
    <w:p w14:paraId="314E2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D54C5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83C04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193E5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1CFE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NRFreqRelationGrp</w:t>
      </w:r>
      <w:proofErr w:type="spellEnd"/>
      <w:r>
        <w:rPr>
          <w:noProof w:val="0"/>
        </w:rPr>
        <w:t>;</w:t>
      </w:r>
    </w:p>
    <w:p w14:paraId="500AEB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DEDF0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77FE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C5CF1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_3gpp-nr-nrm-nrfrequency {</w:t>
      </w:r>
    </w:p>
    <w:p w14:paraId="1E2D2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6319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"nrfreq3gpp";</w:t>
      </w:r>
    </w:p>
    <w:p w14:paraId="3A9A8361" w14:textId="77777777" w:rsidR="008A35FC" w:rsidRDefault="008A35FC" w:rsidP="008A35FC">
      <w:pPr>
        <w:pStyle w:val="PL"/>
        <w:rPr>
          <w:noProof w:val="0"/>
        </w:rPr>
      </w:pPr>
    </w:p>
    <w:p w14:paraId="54AEE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  <w:rPr>
          <w:noProof w:val="0"/>
        </w:rPr>
      </w:pPr>
    </w:p>
    <w:p w14:paraId="10AE58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B859B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Information Object</w:t>
      </w:r>
    </w:p>
    <w:p w14:paraId="1FAA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  <w:rPr>
          <w:noProof w:val="0"/>
        </w:rPr>
      </w:pPr>
    </w:p>
    <w:p w14:paraId="779138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6D54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EBC3B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37A9C8" w14:textId="77777777" w:rsidR="008A35FC" w:rsidRDefault="008A35FC" w:rsidP="008A35FC">
      <w:pPr>
        <w:pStyle w:val="PL"/>
        <w:rPr>
          <w:noProof w:val="0"/>
        </w:rPr>
      </w:pPr>
    </w:p>
    <w:p w14:paraId="107935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NRFrequencyGrp</w:t>
      </w:r>
      <w:proofErr w:type="spellEnd"/>
      <w:r>
        <w:rPr>
          <w:noProof w:val="0"/>
        </w:rPr>
        <w:t xml:space="preserve"> {</w:t>
      </w:r>
    </w:p>
    <w:p w14:paraId="150538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IOC.";</w:t>
      </w:r>
    </w:p>
    <w:p w14:paraId="044DB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3487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D07FF6B" w14:textId="77777777" w:rsidR="008A35FC" w:rsidRDefault="008A35FC" w:rsidP="008A35FC">
      <w:pPr>
        <w:pStyle w:val="PL"/>
        <w:rPr>
          <w:noProof w:val="0"/>
        </w:rPr>
      </w:pPr>
    </w:p>
    <w:p w14:paraId="76DE8B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absoluteFrequencySSB</w:t>
      </w:r>
      <w:proofErr w:type="spellEnd"/>
      <w:r>
        <w:rPr>
          <w:noProof w:val="0"/>
        </w:rPr>
        <w:t xml:space="preserve"> {</w:t>
      </w:r>
    </w:p>
    <w:p w14:paraId="528B5F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518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 3279165"; }</w:t>
      </w:r>
    </w:p>
    <w:p w14:paraId="4E9ED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D7B0E1" w14:textId="77777777" w:rsidR="008A35FC" w:rsidRDefault="008A35FC" w:rsidP="008A35FC">
      <w:pPr>
        <w:pStyle w:val="PL"/>
        <w:rPr>
          <w:noProof w:val="0"/>
        </w:rPr>
      </w:pPr>
    </w:p>
    <w:p w14:paraId="73A977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 </w:t>
      </w:r>
      <w:proofErr w:type="spellStart"/>
      <w:r>
        <w:rPr>
          <w:noProof w:val="0"/>
        </w:rPr>
        <w:t>sSBSubCarrierSpacing</w:t>
      </w:r>
      <w:proofErr w:type="spellEnd"/>
      <w:r>
        <w:rPr>
          <w:noProof w:val="0"/>
        </w:rPr>
        <w:t xml:space="preserve"> {</w:t>
      </w:r>
    </w:p>
    <w:p w14:paraId="475E8D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1198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"kHz";</w:t>
      </w:r>
    </w:p>
    <w:p w14:paraId="79352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765F287" w14:textId="77777777" w:rsidR="008A35FC" w:rsidRDefault="008A35FC" w:rsidP="008A35FC">
      <w:pPr>
        <w:pStyle w:val="PL"/>
        <w:rPr>
          <w:noProof w:val="0"/>
        </w:rPr>
      </w:pPr>
    </w:p>
    <w:p w14:paraId="6D15E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multiFrequencyBandListNR</w:t>
      </w:r>
      <w:proofErr w:type="spellEnd"/>
      <w:r>
        <w:rPr>
          <w:noProof w:val="0"/>
        </w:rPr>
        <w:t xml:space="preserve"> {</w:t>
      </w:r>
    </w:p>
    <w:p w14:paraId="7C425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list is automatically set by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2D04E4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CA4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7F2926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68AD2A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4F2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0DF890" w14:textId="77777777" w:rsidR="008A35FC" w:rsidRDefault="008A35FC" w:rsidP="008A35FC">
      <w:pPr>
        <w:pStyle w:val="PL"/>
        <w:rPr>
          <w:noProof w:val="0"/>
        </w:rPr>
      </w:pPr>
    </w:p>
    <w:p w14:paraId="5105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NRFrequencyWrapper</w:t>
      </w:r>
      <w:proofErr w:type="spellEnd"/>
      <w:r>
        <w:rPr>
          <w:noProof w:val="0"/>
        </w:rPr>
        <w:t xml:space="preserve"> {</w:t>
      </w:r>
    </w:p>
    <w:p w14:paraId="5C431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{</w:t>
      </w:r>
    </w:p>
    <w:p w14:paraId="14756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866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DE29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8BE35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42831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NRFrequencyGrp</w:t>
      </w:r>
      <w:proofErr w:type="spellEnd"/>
      <w:r>
        <w:rPr>
          <w:noProof w:val="0"/>
        </w:rPr>
        <w:t>;</w:t>
      </w:r>
    </w:p>
    <w:p w14:paraId="64FFB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89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8D2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43398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210B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7019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NRFrequencyWrapper</w:t>
      </w:r>
      <w:proofErr w:type="spellEnd"/>
      <w:r>
        <w:rPr>
          <w:noProof w:val="0"/>
        </w:rPr>
        <w:t>;</w:t>
      </w:r>
    </w:p>
    <w:p w14:paraId="67A10B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314A51" w14:textId="77777777" w:rsidR="008A35FC" w:rsidRDefault="008A35FC" w:rsidP="008A35FC">
      <w:pPr>
        <w:pStyle w:val="PL"/>
        <w:rPr>
          <w:noProof w:val="0"/>
        </w:rPr>
      </w:pPr>
    </w:p>
    <w:p w14:paraId="05FCBB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BA1A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NRFrequencyWrapper</w:t>
      </w:r>
      <w:proofErr w:type="spellEnd"/>
      <w:r>
        <w:rPr>
          <w:noProof w:val="0"/>
        </w:rPr>
        <w:t>;</w:t>
      </w:r>
    </w:p>
    <w:p w14:paraId="7E9B6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A499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_3gpp-nr-nrm-nrnetwork {</w:t>
      </w:r>
    </w:p>
    <w:p w14:paraId="48013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1D2F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"nrnet3gpp";</w:t>
      </w:r>
    </w:p>
    <w:p w14:paraId="0FC77BD7" w14:textId="77777777" w:rsidR="008A35FC" w:rsidRDefault="008A35FC" w:rsidP="008A35FC">
      <w:pPr>
        <w:pStyle w:val="PL"/>
        <w:rPr>
          <w:noProof w:val="0"/>
        </w:rPr>
      </w:pPr>
    </w:p>
    <w:p w14:paraId="72E697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  <w:rPr>
          <w:noProof w:val="0"/>
        </w:rPr>
      </w:pPr>
    </w:p>
    <w:p w14:paraId="283CF0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4F1BE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NRNetwork</w:t>
      </w:r>
      <w:proofErr w:type="spellEnd"/>
      <w:r>
        <w:rPr>
          <w:noProof w:val="0"/>
        </w:rPr>
        <w:t xml:space="preserve"> Information Object</w:t>
      </w:r>
    </w:p>
    <w:p w14:paraId="092921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  <w:rPr>
          <w:noProof w:val="0"/>
        </w:rPr>
      </w:pPr>
    </w:p>
    <w:p w14:paraId="01F43D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1F266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B5D2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00ECCA0" w14:textId="77777777" w:rsidR="008A35FC" w:rsidRDefault="008A35FC" w:rsidP="008A35FC">
      <w:pPr>
        <w:pStyle w:val="PL"/>
        <w:rPr>
          <w:noProof w:val="0"/>
        </w:rPr>
      </w:pPr>
    </w:p>
    <w:p w14:paraId="32CCF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ExternalsUnderNRNetwork</w:t>
      </w:r>
      <w:proofErr w:type="spellEnd"/>
      <w:r>
        <w:rPr>
          <w:noProof w:val="0"/>
        </w:rPr>
        <w:t xml:space="preserve"> {</w:t>
      </w:r>
    </w:p>
    <w:p w14:paraId="7B8EC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, </w:t>
      </w:r>
    </w:p>
    <w:p w14:paraId="2EE972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ExternalGNBCUCPFunction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ExternalGNBDUFunction</w:t>
      </w:r>
      <w:proofErr w:type="spellEnd"/>
      <w:r>
        <w:rPr>
          <w:noProof w:val="0"/>
        </w:rPr>
        <w:t xml:space="preserve"> </w:t>
      </w:r>
    </w:p>
    <w:p w14:paraId="4CDC1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are contained under a </w:t>
      </w:r>
      <w:proofErr w:type="spellStart"/>
      <w:r>
        <w:rPr>
          <w:noProof w:val="0"/>
        </w:rPr>
        <w:t>NRNetwork</w:t>
      </w:r>
      <w:proofErr w:type="spellEnd"/>
      <w:r>
        <w:rPr>
          <w:noProof w:val="0"/>
        </w:rPr>
        <w:t xml:space="preserve"> list/class.";</w:t>
      </w:r>
    </w:p>
    <w:p w14:paraId="331167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DC5B206" w14:textId="77777777" w:rsidR="008A35FC" w:rsidRDefault="008A35FC" w:rsidP="008A35FC">
      <w:pPr>
        <w:pStyle w:val="PL"/>
        <w:rPr>
          <w:noProof w:val="0"/>
        </w:rPr>
      </w:pPr>
    </w:p>
    <w:p w14:paraId="644B6D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NRNetworkGrp</w:t>
      </w:r>
      <w:proofErr w:type="spellEnd"/>
      <w:r>
        <w:rPr>
          <w:noProof w:val="0"/>
        </w:rPr>
        <w:t xml:space="preserve"> {</w:t>
      </w:r>
    </w:p>
    <w:p w14:paraId="3CB06D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NRNetwork</w:t>
      </w:r>
      <w:proofErr w:type="spellEnd"/>
      <w:r>
        <w:rPr>
          <w:noProof w:val="0"/>
        </w:rPr>
        <w:t xml:space="preserve"> IOC.";</w:t>
      </w:r>
    </w:p>
    <w:p w14:paraId="576C18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9034E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3EF3BB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7688A6D" w14:textId="77777777" w:rsidR="008A35FC" w:rsidRDefault="008A35FC" w:rsidP="008A35FC">
      <w:pPr>
        <w:pStyle w:val="PL"/>
        <w:rPr>
          <w:noProof w:val="0"/>
        </w:rPr>
      </w:pPr>
    </w:p>
    <w:p w14:paraId="709339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</w:t>
      </w:r>
      <w:proofErr w:type="spellStart"/>
      <w:r>
        <w:rPr>
          <w:noProof w:val="0"/>
        </w:rPr>
        <w:t>NRNetwork</w:t>
      </w:r>
      <w:proofErr w:type="spellEnd"/>
      <w:r>
        <w:rPr>
          <w:noProof w:val="0"/>
        </w:rPr>
        <w:t xml:space="preserve"> {</w:t>
      </w:r>
    </w:p>
    <w:p w14:paraId="5B18D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external NR entities.";</w:t>
      </w:r>
    </w:p>
    <w:p w14:paraId="61FE0E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A80E2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6D7995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6C581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097FE2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uses </w:t>
      </w:r>
      <w:proofErr w:type="spellStart"/>
      <w:r>
        <w:rPr>
          <w:noProof w:val="0"/>
        </w:rPr>
        <w:t>NRNetworkGrp</w:t>
      </w:r>
      <w:proofErr w:type="spellEnd"/>
      <w:r>
        <w:rPr>
          <w:noProof w:val="0"/>
        </w:rPr>
        <w:t>;</w:t>
      </w:r>
    </w:p>
    <w:p w14:paraId="0A2A4D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F36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FA1C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_3gpp-nr-nrm-nrsectorcarrier {</w:t>
      </w:r>
    </w:p>
    <w:p w14:paraId="639E5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B83F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"nrsectcarr3gpp";</w:t>
      </w:r>
    </w:p>
    <w:p w14:paraId="00001B4D" w14:textId="77777777" w:rsidR="008A35FC" w:rsidRDefault="008A35FC" w:rsidP="008A35FC">
      <w:pPr>
        <w:pStyle w:val="PL"/>
        <w:rPr>
          <w:noProof w:val="0"/>
        </w:rPr>
      </w:pPr>
    </w:p>
    <w:p w14:paraId="1F240F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  <w:rPr>
          <w:noProof w:val="0"/>
        </w:rPr>
      </w:pPr>
    </w:p>
    <w:p w14:paraId="29CF4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F00C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2B89F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NRSectorCarrier</w:t>
      </w:r>
      <w:proofErr w:type="spellEnd"/>
      <w:r>
        <w:rPr>
          <w:noProof w:val="0"/>
        </w:rPr>
        <w:t xml:space="preserve"> Information</w:t>
      </w:r>
    </w:p>
    <w:p w14:paraId="665688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  <w:rPr>
          <w:noProof w:val="0"/>
        </w:rPr>
      </w:pPr>
    </w:p>
    <w:p w14:paraId="2C4D8B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2655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565B3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9954D3C" w14:textId="77777777" w:rsidR="008A35FC" w:rsidRDefault="008A35FC" w:rsidP="008A35FC">
      <w:pPr>
        <w:pStyle w:val="PL"/>
        <w:rPr>
          <w:noProof w:val="0"/>
        </w:rPr>
      </w:pPr>
    </w:p>
    <w:p w14:paraId="5FC0B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NRSectorCarrierGrp</w:t>
      </w:r>
      <w:proofErr w:type="spellEnd"/>
      <w:r>
        <w:rPr>
          <w:noProof w:val="0"/>
        </w:rPr>
        <w:t xml:space="preserve"> {</w:t>
      </w:r>
    </w:p>
    <w:p w14:paraId="00503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NRSectorCarrier</w:t>
      </w:r>
      <w:proofErr w:type="spellEnd"/>
      <w:r>
        <w:rPr>
          <w:noProof w:val="0"/>
        </w:rPr>
        <w:t xml:space="preserve"> IOC.";</w:t>
      </w:r>
    </w:p>
    <w:p w14:paraId="1FB1EB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79EB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F1463E9" w14:textId="77777777" w:rsidR="008A35FC" w:rsidRDefault="008A35FC" w:rsidP="008A35FC">
      <w:pPr>
        <w:pStyle w:val="PL"/>
        <w:rPr>
          <w:noProof w:val="0"/>
        </w:rPr>
      </w:pPr>
    </w:p>
    <w:p w14:paraId="7C49D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txDirection</w:t>
      </w:r>
      <w:proofErr w:type="spellEnd"/>
      <w:r>
        <w:rPr>
          <w:noProof w:val="0"/>
        </w:rPr>
        <w:t xml:space="preserve"> {</w:t>
      </w:r>
    </w:p>
    <w:p w14:paraId="382822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D588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types3gpp:TxDirection;</w:t>
      </w:r>
    </w:p>
    <w:p w14:paraId="275108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C74331" w14:textId="77777777" w:rsidR="008A35FC" w:rsidRDefault="008A35FC" w:rsidP="008A35FC">
      <w:pPr>
        <w:pStyle w:val="PL"/>
        <w:rPr>
          <w:noProof w:val="0"/>
        </w:rPr>
      </w:pPr>
    </w:p>
    <w:p w14:paraId="7969A7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configuredMaxTxPower</w:t>
      </w:r>
      <w:proofErr w:type="spellEnd"/>
      <w:r>
        <w:rPr>
          <w:noProof w:val="0"/>
        </w:rPr>
        <w:t xml:space="preserve"> {</w:t>
      </w:r>
    </w:p>
    <w:p w14:paraId="654378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"Maximum </w:t>
      </w:r>
      <w:proofErr w:type="spellStart"/>
      <w:r>
        <w:rPr>
          <w:noProof w:val="0"/>
        </w:rPr>
        <w:t>transmisssion</w:t>
      </w:r>
      <w:proofErr w:type="spellEnd"/>
      <w:r>
        <w:rPr>
          <w:noProof w:val="0"/>
        </w:rPr>
        <w:t xml:space="preserve"> power at the antenna port for all </w:t>
      </w:r>
    </w:p>
    <w:p w14:paraId="686D16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E2276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B34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spellStart"/>
      <w:r>
        <w:rPr>
          <w:noProof w:val="0"/>
        </w:rPr>
        <w:t>mW</w:t>
      </w:r>
      <w:proofErr w:type="spellEnd"/>
      <w:r>
        <w:rPr>
          <w:noProof w:val="0"/>
        </w:rPr>
        <w:t>;</w:t>
      </w:r>
    </w:p>
    <w:p w14:paraId="1AF58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AEE52C" w14:textId="77777777" w:rsidR="008A35FC" w:rsidRDefault="008A35FC" w:rsidP="008A35FC">
      <w:pPr>
        <w:pStyle w:val="PL"/>
        <w:rPr>
          <w:noProof w:val="0"/>
        </w:rPr>
      </w:pPr>
    </w:p>
    <w:p w14:paraId="6B9AA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configuredMaxTxEIRP</w:t>
      </w:r>
      <w:proofErr w:type="spellEnd"/>
      <w:r>
        <w:rPr>
          <w:noProof w:val="0"/>
        </w:rPr>
        <w:t xml:space="preserve"> {</w:t>
      </w:r>
    </w:p>
    <w:p w14:paraId="2798DC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2E4F6D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838A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769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maximum emitted </w:t>
      </w:r>
      <w:proofErr w:type="spellStart"/>
      <w:r>
        <w:rPr>
          <w:noProof w:val="0"/>
        </w:rPr>
        <w:t>isotroptic</w:t>
      </w:r>
      <w:proofErr w:type="spellEnd"/>
      <w:r>
        <w:rPr>
          <w:noProof w:val="0"/>
        </w:rPr>
        <w:t xml:space="preserve"> radiated power (EIRP) in dBm </w:t>
      </w:r>
    </w:p>
    <w:p w14:paraId="0F8BE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24E1E6" w14:textId="77777777" w:rsidR="008A35FC" w:rsidRDefault="008A35FC" w:rsidP="008A35FC">
      <w:pPr>
        <w:pStyle w:val="PL"/>
        <w:rPr>
          <w:noProof w:val="0"/>
        </w:rPr>
      </w:pPr>
    </w:p>
    <w:p w14:paraId="51FB24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arfcnDL</w:t>
      </w:r>
      <w:proofErr w:type="spellEnd"/>
      <w:r>
        <w:rPr>
          <w:noProof w:val="0"/>
        </w:rPr>
        <w:t xml:space="preserve"> {</w:t>
      </w:r>
    </w:p>
    <w:p w14:paraId="2AB6E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downlink. </w:t>
      </w:r>
    </w:p>
    <w:p w14:paraId="6B1591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</w:t>
      </w:r>
      <w:proofErr w:type="spellStart"/>
      <w:r>
        <w:rPr>
          <w:noProof w:val="0"/>
        </w:rPr>
        <w:t>arfcnDL</w:t>
      </w:r>
      <w:proofErr w:type="spellEnd"/>
      <w:r>
        <w:rPr>
          <w:noProof w:val="0"/>
        </w:rPr>
        <w:t>.";</w:t>
      </w:r>
    </w:p>
    <w:p w14:paraId="4BDEA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37E6F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1AE38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03AA6B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D8A683" w14:textId="77777777" w:rsidR="008A35FC" w:rsidRDefault="008A35FC" w:rsidP="008A35FC">
      <w:pPr>
        <w:pStyle w:val="PL"/>
        <w:rPr>
          <w:noProof w:val="0"/>
        </w:rPr>
      </w:pPr>
    </w:p>
    <w:p w14:paraId="0178C7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{</w:t>
      </w:r>
    </w:p>
    <w:p w14:paraId="118C7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uplink. </w:t>
      </w:r>
    </w:p>
    <w:p w14:paraId="161D5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>.";</w:t>
      </w:r>
    </w:p>
    <w:p w14:paraId="521C9D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reference "3GPP TS 38.104";</w:t>
      </w:r>
    </w:p>
    <w:p w14:paraId="2ECC9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A93E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1809C5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E5B0F1" w14:textId="77777777" w:rsidR="008A35FC" w:rsidRDefault="008A35FC" w:rsidP="008A35FC">
      <w:pPr>
        <w:pStyle w:val="PL"/>
        <w:rPr>
          <w:noProof w:val="0"/>
        </w:rPr>
      </w:pPr>
    </w:p>
    <w:p w14:paraId="0BC1E8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 xml:space="preserve"> {</w:t>
      </w:r>
    </w:p>
    <w:p w14:paraId="290D56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</w:t>
      </w:r>
      <w:proofErr w:type="spellStart"/>
      <w:r>
        <w:rPr>
          <w:noProof w:val="0"/>
        </w:rPr>
        <w:t>bandwitdth</w:t>
      </w:r>
      <w:proofErr w:type="spellEnd"/>
      <w:r>
        <w:rPr>
          <w:noProof w:val="0"/>
        </w:rPr>
        <w:t xml:space="preserve"> for downlink. </w:t>
      </w:r>
    </w:p>
    <w:p w14:paraId="7FBDEA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>.";</w:t>
      </w:r>
    </w:p>
    <w:p w14:paraId="3A2B6F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F5E73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888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5183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F322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65A00" w14:textId="77777777" w:rsidR="008A35FC" w:rsidRDefault="008A35FC" w:rsidP="008A35FC">
      <w:pPr>
        <w:pStyle w:val="PL"/>
        <w:rPr>
          <w:noProof w:val="0"/>
        </w:rPr>
      </w:pPr>
    </w:p>
    <w:p w14:paraId="518750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bSChannelBwUL</w:t>
      </w:r>
      <w:proofErr w:type="spellEnd"/>
      <w:r>
        <w:rPr>
          <w:noProof w:val="0"/>
        </w:rPr>
        <w:t xml:space="preserve"> {</w:t>
      </w:r>
    </w:p>
    <w:p w14:paraId="4F2DA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</w:t>
      </w:r>
      <w:proofErr w:type="spellStart"/>
      <w:r>
        <w:rPr>
          <w:noProof w:val="0"/>
        </w:rPr>
        <w:t>bandwitdth</w:t>
      </w:r>
      <w:proofErr w:type="spellEnd"/>
      <w:r>
        <w:rPr>
          <w:noProof w:val="0"/>
        </w:rPr>
        <w:t xml:space="preserve"> for uplink.";</w:t>
      </w:r>
    </w:p>
    <w:p w14:paraId="269D5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D803A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B5D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627EDD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8012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0587265" w14:textId="77777777" w:rsidR="008A35FC" w:rsidRDefault="008A35FC" w:rsidP="008A35FC">
      <w:pPr>
        <w:pStyle w:val="PL"/>
        <w:rPr>
          <w:noProof w:val="0"/>
        </w:rPr>
      </w:pPr>
    </w:p>
    <w:p w14:paraId="7C294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sectorEquipmentFunctionRef</w:t>
      </w:r>
      <w:proofErr w:type="spellEnd"/>
      <w:r>
        <w:rPr>
          <w:noProof w:val="0"/>
        </w:rPr>
        <w:t xml:space="preserve"> {</w:t>
      </w:r>
    </w:p>
    <w:p w14:paraId="577DED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SectorEquipmentFunction</w:t>
      </w:r>
      <w:proofErr w:type="spellEnd"/>
    </w:p>
    <w:p w14:paraId="14FBD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instance.";</w:t>
      </w:r>
    </w:p>
    <w:p w14:paraId="1BD9B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23.622";</w:t>
      </w:r>
    </w:p>
    <w:p w14:paraId="0A508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3385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      </w:t>
      </w:r>
      <w:r>
        <w:rPr>
          <w:noProof w:val="0"/>
        </w:rPr>
        <w:tab/>
      </w:r>
    </w:p>
    <w:p w14:paraId="298705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  <w:r>
        <w:rPr>
          <w:noProof w:val="0"/>
        </w:rPr>
        <w:tab/>
      </w:r>
    </w:p>
    <w:p w14:paraId="3BF46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2AA74D01" w14:textId="77777777" w:rsidR="008A35FC" w:rsidRDefault="008A35FC" w:rsidP="008A35FC">
      <w:pPr>
        <w:pStyle w:val="PL"/>
        <w:rPr>
          <w:noProof w:val="0"/>
        </w:rPr>
      </w:pPr>
    </w:p>
    <w:p w14:paraId="6F41E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  <w:rPr>
          <w:noProof w:val="0"/>
        </w:rPr>
      </w:pPr>
    </w:p>
    <w:p w14:paraId="59ACD6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NRSectorCarrier</w:t>
      </w:r>
      <w:proofErr w:type="spellEnd"/>
      <w:r>
        <w:rPr>
          <w:noProof w:val="0"/>
        </w:rPr>
        <w:t xml:space="preserve"> {</w:t>
      </w:r>
    </w:p>
    <w:p w14:paraId="56A0C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the cell.";</w:t>
      </w:r>
    </w:p>
    <w:p w14:paraId="71929C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0801D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DEA86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94544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159FA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NRSectorCarrierGrp</w:t>
      </w:r>
      <w:proofErr w:type="spellEnd"/>
      <w:r>
        <w:rPr>
          <w:noProof w:val="0"/>
        </w:rPr>
        <w:t>;</w:t>
      </w:r>
    </w:p>
    <w:p w14:paraId="03E98A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83A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2CA6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0A4D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44DE3D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_3gpp-nr-nrm-rrmpolicy {</w:t>
      </w:r>
    </w:p>
    <w:p w14:paraId="1CE7A4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"nrrrmpolicy3gpp";</w:t>
      </w:r>
    </w:p>
    <w:p w14:paraId="62441426" w14:textId="77777777" w:rsidR="008A35FC" w:rsidRDefault="008A35FC" w:rsidP="008A35FC">
      <w:pPr>
        <w:pStyle w:val="PL"/>
        <w:rPr>
          <w:noProof w:val="0"/>
        </w:rPr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47DA8AC" w14:textId="77777777" w:rsidR="008A35FC" w:rsidRDefault="008A35FC" w:rsidP="008A35FC">
      <w:pPr>
        <w:pStyle w:val="PL"/>
        <w:rPr>
          <w:noProof w:val="0"/>
        </w:rPr>
      </w:pPr>
    </w:p>
    <w:p w14:paraId="03BCA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RRMPolicy</w:t>
      </w:r>
      <w:proofErr w:type="spellEnd"/>
      <w:r>
        <w:rPr>
          <w:noProof w:val="0"/>
        </w:rPr>
        <w:t xml:space="preserve"> abstract class that </w:t>
      </w:r>
    </w:p>
    <w:p w14:paraId="3414D1F1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is part of the NR Network Resource Model (NRM).";</w:t>
      </w:r>
    </w:p>
    <w:p w14:paraId="1DC6E2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  <w:rPr>
          <w:noProof w:val="0"/>
        </w:rPr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</w:t>
      </w:r>
      <w:r>
        <w:t xml:space="preserve"> </w:t>
      </w:r>
      <w:r>
        <w:rPr>
          <w:noProof w:val="0"/>
        </w:rPr>
        <w:t>reference "CR0285";</w:t>
      </w:r>
      <w:r>
        <w:t xml:space="preserve"> </w:t>
      </w:r>
      <w:r>
        <w:rPr>
          <w:noProof w:val="0"/>
        </w:rPr>
        <w:t>}</w:t>
      </w:r>
    </w:p>
    <w:p w14:paraId="7BAB66AA" w14:textId="77777777" w:rsidR="008A35FC" w:rsidRDefault="008A35FC" w:rsidP="008A35FC">
      <w:pPr>
        <w:pStyle w:val="PL"/>
        <w:rPr>
          <w:noProof w:val="0"/>
        </w:rPr>
      </w:pPr>
      <w:r>
        <w:t xml:space="preserve">  </w:t>
      </w:r>
      <w:r>
        <w:rPr>
          <w:noProof w:val="0"/>
        </w:rPr>
        <w:t>revision 2020-02-14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798E8675" w14:textId="77777777" w:rsidR="008A35FC" w:rsidRDefault="008A35FC" w:rsidP="008A35FC">
      <w:pPr>
        <w:pStyle w:val="PL"/>
        <w:rPr>
          <w:noProof w:val="0"/>
        </w:rPr>
      </w:pPr>
    </w:p>
    <w:p w14:paraId="6BC93C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rRMPolicyMemberGrp</w:t>
      </w:r>
      <w:proofErr w:type="spellEnd"/>
      <w:r>
        <w:rPr>
          <w:noProof w:val="0"/>
        </w:rPr>
        <w:t xml:space="preserve"> {</w:t>
      </w:r>
    </w:p>
    <w:p w14:paraId="222A8528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part of a</w:t>
      </w:r>
      <w:r>
        <w:t xml:space="preserve"> </w:t>
      </w:r>
      <w:proofErr w:type="spellStart"/>
      <w:r>
        <w:rPr>
          <w:noProof w:val="0"/>
        </w:rPr>
        <w:t>rRMPolicyMemberList</w:t>
      </w:r>
      <w:proofErr w:type="spellEnd"/>
      <w:r>
        <w:rPr>
          <w:noProof w:val="0"/>
        </w:rPr>
        <w:t xml:space="preserve">. A </w:t>
      </w:r>
      <w:proofErr w:type="spellStart"/>
      <w:r>
        <w:rPr>
          <w:noProof w:val="0"/>
        </w:rPr>
        <w:t>RRMPolicyMember</w:t>
      </w:r>
      <w:proofErr w:type="spellEnd"/>
      <w:r>
        <w:rPr>
          <w:noProof w:val="0"/>
        </w:rPr>
        <w:t xml:space="preserve"> is defined by its </w:t>
      </w:r>
    </w:p>
    <w:p w14:paraId="2D2A0F1F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rPr>
          <w:noProof w:val="0"/>
        </w:rPr>
        <w:t xml:space="preserve">      The members in a </w:t>
      </w:r>
      <w:proofErr w:type="spellStart"/>
      <w:r>
        <w:rPr>
          <w:noProof w:val="0"/>
        </w:rPr>
        <w:t>rRMPolicyMemberList</w:t>
      </w:r>
      <w:proofErr w:type="spellEnd"/>
      <w:r>
        <w:rPr>
          <w:noProof w:val="0"/>
        </w:rP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lastRenderedPageBreak/>
        <w:t xml:space="preserve">      </w:t>
      </w:r>
      <w:r>
        <w:rPr>
          <w:noProof w:val="0"/>
        </w:rPr>
        <w:t>RRM resources</w:t>
      </w:r>
      <w:r>
        <w:t xml:space="preserve"> </w:t>
      </w:r>
      <w:r>
        <w:rPr>
          <w:noProof w:val="0"/>
        </w:rPr>
        <w:t xml:space="preserve">based on settings in </w:t>
      </w:r>
      <w:proofErr w:type="spellStart"/>
      <w:r>
        <w:rPr>
          <w:noProof w:val="0"/>
        </w:rPr>
        <w:t>RRMPolicy</w:t>
      </w:r>
      <w:proofErr w:type="spellEnd"/>
      <w:r>
        <w:rPr>
          <w:noProof w:val="0"/>
        </w:rPr>
        <w:t>.";</w:t>
      </w:r>
    </w:p>
    <w:p w14:paraId="1C78968E" w14:textId="77777777" w:rsidR="008A35FC" w:rsidRDefault="008A35FC" w:rsidP="008A35FC">
      <w:pPr>
        <w:pStyle w:val="PL"/>
        <w:rPr>
          <w:noProof w:val="0"/>
        </w:rPr>
      </w:pPr>
    </w:p>
    <w:p w14:paraId="59349229" w14:textId="77777777" w:rsidR="008A35FC" w:rsidRDefault="008A35FC" w:rsidP="008A35FC">
      <w:pPr>
        <w:pStyle w:val="PL"/>
        <w:rPr>
          <w:noProof w:val="0"/>
        </w:rPr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E7CFBD0" w14:textId="77777777" w:rsidR="008A35FC" w:rsidRDefault="008A35FC" w:rsidP="008A35FC">
      <w:pPr>
        <w:pStyle w:val="PL"/>
        <w:rPr>
          <w:noProof w:val="0"/>
        </w:rPr>
      </w:pPr>
    </w:p>
    <w:p w14:paraId="6BD50C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</w:t>
      </w:r>
      <w:proofErr w:type="spellStart"/>
      <w:r>
        <w:rPr>
          <w:noProof w:val="0"/>
        </w:rPr>
        <w:t>CyclicPrefix</w:t>
      </w:r>
      <w:proofErr w:type="spellEnd"/>
      <w:r>
        <w:rPr>
          <w:noProof w:val="0"/>
        </w:rPr>
        <w:t xml:space="preserve"> {</w:t>
      </w:r>
    </w:p>
    <w:p w14:paraId="675A6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128956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NORMAL;</w:t>
      </w:r>
    </w:p>
    <w:p w14:paraId="39CD0E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EXTENDED; </w:t>
      </w:r>
    </w:p>
    <w:p w14:paraId="0AAA28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E9BE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31337C" w14:textId="77777777" w:rsidR="008A35FC" w:rsidRDefault="008A35FC" w:rsidP="008A35FC">
      <w:pPr>
        <w:pStyle w:val="PL"/>
        <w:rPr>
          <w:noProof w:val="0"/>
        </w:rPr>
      </w:pPr>
    </w:p>
    <w:p w14:paraId="709121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RRMPolicy_Grp</w:t>
      </w:r>
      <w:proofErr w:type="spellEnd"/>
      <w:r>
        <w:rPr>
          <w:noProof w:val="0"/>
        </w:rPr>
        <w:t xml:space="preserve"> {</w:t>
      </w:r>
    </w:p>
    <w:p w14:paraId="0AB62C69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IOC represents the properties of an abstract </w:t>
      </w:r>
      <w:proofErr w:type="spellStart"/>
      <w:r>
        <w:rPr>
          <w:noProof w:val="0"/>
        </w:rP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 xml:space="preserve">. The </w:t>
      </w:r>
      <w:proofErr w:type="spellStart"/>
      <w:r>
        <w:rPr>
          <w:noProof w:val="0"/>
        </w:rPr>
        <w:t>RRMPolicy</w:t>
      </w:r>
      <w:proofErr w:type="spellEnd"/>
      <w:r>
        <w:rPr>
          <w:noProof w:val="0"/>
        </w:rPr>
        <w:t>_ IOC</w:t>
      </w:r>
      <w:r>
        <w:t xml:space="preserve"> </w:t>
      </w:r>
      <w:r>
        <w:rPr>
          <w:noProof w:val="0"/>
        </w:rPr>
        <w:t xml:space="preserve">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It defines two attributes apart from those</w:t>
      </w:r>
      <w:r>
        <w:t xml:space="preserve"> </w:t>
      </w:r>
      <w:r>
        <w:rPr>
          <w:noProof w:val="0"/>
        </w:rPr>
        <w:t xml:space="preserve">inherited from Top IOC, the </w:t>
      </w:r>
    </w:p>
    <w:p w14:paraId="422186F8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proofErr w:type="spellStart"/>
      <w:r>
        <w:rPr>
          <w:noProof w:val="0"/>
        </w:rPr>
        <w:t>resourceType</w:t>
      </w:r>
      <w:proofErr w:type="spellEnd"/>
      <w:r>
        <w:rPr>
          <w:noProof w:val="0"/>
        </w:rP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rPr>
          <w:noProof w:val="0"/>
        </w:rPr>
        <w:t xml:space="preserve">      connected users, DRB usage etc.) and the </w:t>
      </w:r>
      <w:proofErr w:type="spellStart"/>
      <w:r>
        <w:rPr>
          <w:noProof w:val="0"/>
        </w:rPr>
        <w:t>rRMPolicyMemberList</w:t>
      </w:r>
      <w:proofErr w:type="spellEnd"/>
      <w:r>
        <w:rPr>
          <w:noProof w:val="0"/>
        </w:rP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defines the</w:t>
      </w:r>
      <w:r>
        <w:t xml:space="preserve"> </w:t>
      </w:r>
      <w:proofErr w:type="spellStart"/>
      <w:r>
        <w:rPr>
          <w:noProof w:val="0"/>
        </w:rPr>
        <w:t>RRMPolicyMember</w:t>
      </w:r>
      <w:proofErr w:type="spellEnd"/>
      <w:r>
        <w:rPr>
          <w:noProof w:val="0"/>
        </w:rPr>
        <w:t xml:space="preserve">(s)that are subject to this policy. </w:t>
      </w:r>
    </w:p>
    <w:p w14:paraId="213943B9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An RRM resource (defined in </w:t>
      </w:r>
      <w:proofErr w:type="spellStart"/>
      <w:r>
        <w:rPr>
          <w:noProof w:val="0"/>
        </w:rP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rPr>
          <w:noProof w:val="0"/>
        </w:rPr>
        <w:t xml:space="preserve">      attribute) is located in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NRCellCU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or in</w:t>
      </w:r>
      <w:r>
        <w:t xml:space="preserve"> </w:t>
      </w:r>
      <w:proofErr w:type="spellStart"/>
      <w:r>
        <w:rPr>
          <w:noProof w:val="0"/>
        </w:rPr>
        <w:t>GNBCUUPFunction</w:t>
      </w:r>
      <w:proofErr w:type="spellEnd"/>
      <w:r>
        <w:rPr>
          <w:noProof w:val="0"/>
        </w:rPr>
        <w:t xml:space="preserve">. The </w:t>
      </w:r>
      <w:proofErr w:type="spellStart"/>
      <w:r>
        <w:rPr>
          <w:noProof w:val="0"/>
        </w:rPr>
        <w:t>RRMPolicyRatio</w:t>
      </w:r>
      <w:proofErr w:type="spellEnd"/>
      <w:r>
        <w:rPr>
          <w:noProof w:val="0"/>
        </w:rP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 xml:space="preserve">realization of a </w:t>
      </w:r>
      <w:proofErr w:type="spellStart"/>
      <w:r>
        <w:rPr>
          <w:noProof w:val="0"/>
        </w:rPr>
        <w:t>RRMPolicy</w:t>
      </w:r>
      <w:proofErr w:type="spellEnd"/>
      <w:r>
        <w:rPr>
          <w:noProof w:val="0"/>
        </w:rPr>
        <w:t>_ IOC</w:t>
      </w:r>
      <w:r>
        <w:t xml:space="preserve">. </w:t>
      </w:r>
      <w:r>
        <w:rPr>
          <w:noProof w:val="0"/>
        </w:rPr>
        <w:t xml:space="preserve">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policies,</w:t>
      </w:r>
      <w:r>
        <w:t xml:space="preserve"> </w:t>
      </w:r>
      <w:r>
        <w:rPr>
          <w:noProof w:val="0"/>
        </w:rPr>
        <w:t xml:space="preserve">both standardized (like </w:t>
      </w:r>
      <w:proofErr w:type="spellStart"/>
      <w:r>
        <w:rPr>
          <w:noProof w:val="0"/>
        </w:rPr>
        <w:t>RRMPolicyRatio</w:t>
      </w:r>
      <w:proofErr w:type="spellEnd"/>
      <w:r>
        <w:rPr>
          <w:noProof w:val="0"/>
        </w:rP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by inheriting from the</w:t>
      </w:r>
      <w:r>
        <w:t xml:space="preserve"> </w:t>
      </w:r>
      <w:r>
        <w:rPr>
          <w:noProof w:val="0"/>
        </w:rPr>
        <w:t xml:space="preserve">abstract </w:t>
      </w:r>
      <w:proofErr w:type="spellStart"/>
      <w:r>
        <w:rPr>
          <w:noProof w:val="0"/>
        </w:rPr>
        <w:t>RRMPolicy</w:t>
      </w:r>
      <w:proofErr w:type="spellEnd"/>
      <w:r>
        <w:rPr>
          <w:noProof w:val="0"/>
        </w:rPr>
        <w:t>_ IOC.";</w:t>
      </w:r>
    </w:p>
    <w:p w14:paraId="15F86775" w14:textId="77777777" w:rsidR="008A35FC" w:rsidRDefault="008A35FC" w:rsidP="008A35FC">
      <w:pPr>
        <w:pStyle w:val="PL"/>
        <w:rPr>
          <w:noProof w:val="0"/>
        </w:rPr>
      </w:pPr>
    </w:p>
    <w:p w14:paraId="75A5A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resourceType</w:t>
      </w:r>
      <w:proofErr w:type="spellEnd"/>
      <w:r>
        <w:rPr>
          <w:noProof w:val="0"/>
        </w:rPr>
        <w:t xml:space="preserve"> {</w:t>
      </w:r>
    </w:p>
    <w:p w14:paraId="7045AE5E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resourceType</w:t>
      </w:r>
      <w:proofErr w:type="spellEnd"/>
      <w:r>
        <w:rPr>
          <w:noProof w:val="0"/>
        </w:rP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RRC connected users,</w:t>
      </w:r>
      <w:r>
        <w:t xml:space="preserve"> </w:t>
      </w:r>
      <w:r>
        <w:rPr>
          <w:noProof w:val="0"/>
        </w:rPr>
        <w:t xml:space="preserve">DRB usage etc.) that is subject to policy. </w:t>
      </w:r>
    </w:p>
    <w:p w14:paraId="63276D07" w14:textId="56130ED5" w:rsidR="008A35FC" w:rsidRDefault="008A35FC" w:rsidP="008A35FC">
      <w:pPr>
        <w:pStyle w:val="PL"/>
        <w:rPr>
          <w:noProof w:val="0"/>
        </w:rPr>
      </w:pPr>
      <w:r>
        <w:t xml:space="preserve">       </w:t>
      </w:r>
      <w:r>
        <w:rPr>
          <w:noProof w:val="0"/>
        </w:rPr>
        <w:t xml:space="preserve">Valid values are 'PRB', </w:t>
      </w:r>
      <w:r w:rsidR="00E40BC0" w:rsidRPr="00E40BC0">
        <w:rPr>
          <w:noProof w:val="0"/>
        </w:rPr>
        <w:t>'PRB_UL' , 'PRB_DL',</w:t>
      </w:r>
      <w:r>
        <w:rPr>
          <w:noProof w:val="0"/>
        </w:rPr>
        <w:t>'RRC' or 'DRB'";</w:t>
      </w:r>
    </w:p>
    <w:p w14:paraId="7A8E8B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6081925" w14:textId="4D58F313" w:rsidR="00E40BC0" w:rsidRDefault="008A35FC" w:rsidP="00E40BC0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FB9557E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24118D54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proofErr w:type="spellStart"/>
      <w:r w:rsidRPr="003B4353">
        <w:rPr>
          <w:noProof w:val="0"/>
          <w:lang w:val="fr-FR"/>
        </w:rPr>
        <w:t>enum</w:t>
      </w:r>
      <w:proofErr w:type="spellEnd"/>
      <w:r w:rsidRPr="003B4353">
        <w:rPr>
          <w:noProof w:val="0"/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 w:rsidRPr="003B4353">
        <w:rPr>
          <w:noProof w:val="0"/>
          <w:lang w:val="fr-FR"/>
        </w:rPr>
        <w:t xml:space="preserve">        </w:t>
      </w:r>
      <w:proofErr w:type="spellStart"/>
      <w:r w:rsidRPr="003B4353">
        <w:rPr>
          <w:noProof w:val="0"/>
          <w:lang w:val="fr-FR"/>
        </w:rPr>
        <w:t>enum</w:t>
      </w:r>
      <w:proofErr w:type="spellEnd"/>
      <w:r w:rsidRPr="003B4353">
        <w:rPr>
          <w:noProof w:val="0"/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  <w:rPr>
          <w:noProof w:val="0"/>
        </w:rPr>
      </w:pPr>
      <w:r w:rsidRPr="003B4353">
        <w:rPr>
          <w:noProof w:val="0"/>
          <w:lang w:val="fr-FR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RRC;</w:t>
      </w:r>
    </w:p>
    <w:p w14:paraId="7AACB698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DRB;</w:t>
      </w:r>
    </w:p>
    <w:p w14:paraId="498E2F31" w14:textId="4EE5ED70" w:rsidR="008A35FC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EB55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DA3970" w14:textId="77777777" w:rsidR="008A35FC" w:rsidRDefault="008A35FC" w:rsidP="008A35FC">
      <w:pPr>
        <w:pStyle w:val="PL"/>
        <w:rPr>
          <w:noProof w:val="0"/>
        </w:rPr>
      </w:pPr>
    </w:p>
    <w:p w14:paraId="77DA46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rRMPolicyMemberList</w:t>
      </w:r>
      <w:proofErr w:type="spellEnd"/>
      <w:r>
        <w:rPr>
          <w:noProof w:val="0"/>
        </w:rPr>
        <w:t>{</w:t>
      </w:r>
    </w:p>
    <w:p w14:paraId="0BD8C4B0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"It represents the list of </w:t>
      </w:r>
      <w:proofErr w:type="spellStart"/>
      <w:r>
        <w:rPr>
          <w:noProof w:val="0"/>
        </w:rPr>
        <w:t>RRMPolicyMember</w:t>
      </w:r>
      <w:proofErr w:type="spellEnd"/>
      <w:r>
        <w:rPr>
          <w:noProof w:val="0"/>
        </w:rP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managed object</w:t>
      </w:r>
      <w:r>
        <w:t xml:space="preserve"> </w:t>
      </w:r>
      <w:r>
        <w:rPr>
          <w:noProof w:val="0"/>
        </w:rPr>
        <w:t xml:space="preserve">is supporting. A </w:t>
      </w:r>
      <w:proofErr w:type="spellStart"/>
      <w:r>
        <w:rPr>
          <w:noProof w:val="0"/>
        </w:rPr>
        <w:t>RRMPolicyMember</w:t>
      </w:r>
      <w:proofErr w:type="spellEnd"/>
      <w:r>
        <w:rPr>
          <w:noProof w:val="0"/>
        </w:rPr>
        <w:t xml:space="preserve"> &lt;&lt;</w:t>
      </w:r>
      <w:proofErr w:type="spellStart"/>
      <w:r>
        <w:rPr>
          <w:noProof w:val="0"/>
        </w:rPr>
        <w:t>dataType</w:t>
      </w:r>
      <w:proofErr w:type="spellEnd"/>
      <w:r>
        <w:rPr>
          <w:noProof w:val="0"/>
        </w:rPr>
        <w:t xml:space="preserve">&gt;&gt; include </w:t>
      </w:r>
    </w:p>
    <w:p w14:paraId="5756FB8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&lt;&lt;</w:t>
      </w:r>
      <w:proofErr w:type="spellStart"/>
      <w:r>
        <w:rPr>
          <w:noProof w:val="0"/>
        </w:rPr>
        <w:t>dataType</w:t>
      </w:r>
      <w:proofErr w:type="spellEnd"/>
      <w:r>
        <w:rPr>
          <w:noProof w:val="0"/>
        </w:rPr>
        <w:t>&gt;&gt; and S-NSSAI &lt;&lt;</w:t>
      </w:r>
      <w:proofErr w:type="spellStart"/>
      <w:r>
        <w:rPr>
          <w:noProof w:val="0"/>
        </w:rPr>
        <w:t>dataType</w:t>
      </w:r>
      <w:proofErr w:type="spellEnd"/>
      <w:r>
        <w:rPr>
          <w:noProof w:val="0"/>
        </w:rPr>
        <w:t>&gt;&gt;." ;</w:t>
      </w:r>
    </w:p>
    <w:p w14:paraId="3EFD760A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1CA6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      key </w:t>
      </w:r>
      <w:r>
        <w:t>"mcc mnc sd sst";</w:t>
      </w:r>
    </w:p>
    <w:p w14:paraId="2F7FD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rRMPolicyMemberGrp</w:t>
      </w:r>
      <w:proofErr w:type="spellEnd"/>
      <w:r>
        <w:rPr>
          <w:noProof w:val="0"/>
        </w:rPr>
        <w:t>;</w:t>
      </w:r>
    </w:p>
    <w:p w14:paraId="55713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40525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// grouping</w:t>
      </w:r>
    </w:p>
    <w:p w14:paraId="048CA8F4" w14:textId="77777777" w:rsidR="008A35FC" w:rsidRDefault="008A35FC" w:rsidP="008A35FC">
      <w:pPr>
        <w:pStyle w:val="PL"/>
        <w:rPr>
          <w:noProof w:val="0"/>
        </w:rPr>
      </w:pPr>
    </w:p>
    <w:p w14:paraId="233A406E" w14:textId="77777777" w:rsidR="008A35FC" w:rsidRDefault="008A35FC" w:rsidP="008A35FC">
      <w:pPr>
        <w:pStyle w:val="PL"/>
        <w:rPr>
          <w:noProof w:val="0"/>
        </w:rPr>
      </w:pPr>
    </w:p>
    <w:p w14:paraId="0CC680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RRMPolicyRatioGrp</w:t>
      </w:r>
      <w:proofErr w:type="spellEnd"/>
      <w:r>
        <w:rPr>
          <w:noProof w:val="0"/>
        </w:rPr>
        <w:t xml:space="preserve"> {</w:t>
      </w:r>
    </w:p>
    <w:p w14:paraId="3645EF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RRMPolicyRatio</w:t>
      </w:r>
      <w:proofErr w:type="spellEnd"/>
      <w:r>
        <w:rPr>
          <w:noProof w:val="0"/>
        </w:rPr>
        <w:t xml:space="preserve"> concrete IOC.";</w:t>
      </w:r>
    </w:p>
    <w:p w14:paraId="3401488E" w14:textId="77777777" w:rsidR="008A35FC" w:rsidRDefault="008A35FC" w:rsidP="008A35FC">
      <w:pPr>
        <w:pStyle w:val="PL"/>
        <w:rPr>
          <w:noProof w:val="0"/>
        </w:rPr>
      </w:pPr>
    </w:p>
    <w:p w14:paraId="30494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</w:t>
      </w:r>
      <w:proofErr w:type="spellStart"/>
      <w:r>
        <w:rPr>
          <w:noProof w:val="0"/>
        </w:rPr>
        <w:t>RRMPolicy_Grp</w:t>
      </w:r>
      <w:proofErr w:type="spellEnd"/>
      <w:r>
        <w:rPr>
          <w:noProof w:val="0"/>
        </w:rPr>
        <w:t xml:space="preserve">;    // Inherits </w:t>
      </w:r>
      <w:proofErr w:type="spellStart"/>
      <w:r>
        <w:rPr>
          <w:noProof w:val="0"/>
        </w:rPr>
        <w:t>RRMPolicy</w:t>
      </w:r>
      <w:proofErr w:type="spellEnd"/>
      <w:r>
        <w:rPr>
          <w:noProof w:val="0"/>
        </w:rPr>
        <w:t>_</w:t>
      </w:r>
    </w:p>
    <w:p w14:paraId="064DAF61" w14:textId="77777777" w:rsidR="008A35FC" w:rsidRDefault="008A35FC" w:rsidP="008A35FC">
      <w:pPr>
        <w:pStyle w:val="PL"/>
        <w:rPr>
          <w:noProof w:val="0"/>
        </w:rPr>
      </w:pPr>
    </w:p>
    <w:p w14:paraId="6D4DBF14" w14:textId="77777777" w:rsidR="008A35FC" w:rsidRDefault="008A35FC" w:rsidP="008A35FC">
      <w:pPr>
        <w:pStyle w:val="PL"/>
        <w:rPr>
          <w:noProof w:val="0"/>
        </w:rPr>
      </w:pPr>
    </w:p>
    <w:p w14:paraId="5AA84D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rRMPolicyMaxRatio</w:t>
      </w:r>
      <w:proofErr w:type="spellEnd"/>
      <w:r>
        <w:rPr>
          <w:noProof w:val="0"/>
        </w:rPr>
        <w:t xml:space="preserve"> {</w:t>
      </w:r>
    </w:p>
    <w:p w14:paraId="05BFEA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default 100;</w:t>
      </w:r>
    </w:p>
    <w:p w14:paraId="1CF31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34D90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0442F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8655C73" w14:textId="77777777" w:rsidR="008A35FC" w:rsidRDefault="008A35FC" w:rsidP="008A35FC">
      <w:pPr>
        <w:pStyle w:val="PL"/>
        <w:rPr>
          <w:noProof w:val="0"/>
        </w:rPr>
      </w:pPr>
    </w:p>
    <w:p w14:paraId="03985E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rRMPolicyMinRatio</w:t>
      </w:r>
      <w:proofErr w:type="spellEnd"/>
      <w:r>
        <w:rPr>
          <w:noProof w:val="0"/>
        </w:rP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D54CE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 uint8 { range "0..100"; }</w:t>
      </w:r>
    </w:p>
    <w:p w14:paraId="79703A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6190A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400CE8" w14:textId="77777777" w:rsidR="008A35FC" w:rsidRDefault="008A35FC" w:rsidP="008A35FC">
      <w:pPr>
        <w:pStyle w:val="PL"/>
        <w:rPr>
          <w:noProof w:val="0"/>
        </w:rPr>
      </w:pPr>
    </w:p>
    <w:p w14:paraId="623BDA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rRMPolicyDedicatedRatio</w:t>
      </w:r>
      <w:proofErr w:type="spellEnd"/>
      <w:r>
        <w:rPr>
          <w:noProof w:val="0"/>
        </w:rPr>
        <w:t xml:space="preserve"> {</w:t>
      </w:r>
    </w:p>
    <w:p w14:paraId="2D489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that dedicatedly used by the associated </w:t>
      </w:r>
      <w:proofErr w:type="spellStart"/>
      <w:r>
        <w:rPr>
          <w:noProof w:val="0"/>
        </w:rPr>
        <w:t>rRMPolicyMemberList</w:t>
      </w:r>
      <w:proofErr w:type="spellEnd"/>
      <w:r>
        <w:rPr>
          <w:noProof w:val="0"/>
        </w:rPr>
        <w:t>. The sum of</w:t>
      </w:r>
    </w:p>
    <w:p w14:paraId="58FFB1A7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the </w:t>
      </w:r>
      <w:proofErr w:type="spellStart"/>
      <w:r>
        <w:rPr>
          <w:noProof w:val="0"/>
        </w:rPr>
        <w:t>rRMPolicyDeidctaedRatio</w:t>
      </w:r>
      <w:proofErr w:type="spellEnd"/>
      <w:r>
        <w:rPr>
          <w:noProof w:val="0"/>
        </w:rPr>
        <w:t xml:space="preserve"> values assigned to all </w:t>
      </w:r>
      <w:proofErr w:type="spellStart"/>
      <w:r>
        <w:rPr>
          <w:noProof w:val="0"/>
        </w:rPr>
        <w:t>RRMPolicyRatio</w:t>
      </w:r>
      <w:proofErr w:type="spellEnd"/>
      <w:r>
        <w:rPr>
          <w:noProof w:val="0"/>
        </w:rPr>
        <w:t>(s)</w:t>
      </w:r>
    </w:p>
    <w:p w14:paraId="644F2A2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name-contained by same </w:t>
      </w:r>
      <w:proofErr w:type="spellStart"/>
      <w:r>
        <w:rPr>
          <w:noProof w:val="0"/>
        </w:rPr>
        <w:t>ManagedEntity</w:t>
      </w:r>
      <w:proofErr w:type="spellEnd"/>
      <w:r>
        <w:rPr>
          <w:noProof w:val="0"/>
        </w:rPr>
        <w:t xml:space="preserve"> shall be less or equal 100. ";</w:t>
      </w:r>
    </w:p>
    <w:p w14:paraId="4C104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35A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2D02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5741E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676CB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6C52FD" w14:textId="77777777" w:rsidR="008A35FC" w:rsidRDefault="008A35FC" w:rsidP="008A35FC">
      <w:pPr>
        <w:pStyle w:val="PL"/>
        <w:rPr>
          <w:noProof w:val="0"/>
        </w:rPr>
      </w:pPr>
    </w:p>
    <w:p w14:paraId="64B8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</w:t>
      </w:r>
      <w:proofErr w:type="spellStart"/>
      <w:r>
        <w:rPr>
          <w:noProof w:val="0"/>
        </w:rPr>
        <w:t>RRMPolicyRatio</w:t>
      </w:r>
      <w:proofErr w:type="spellEnd"/>
      <w:r>
        <w:rPr>
          <w:noProof w:val="0"/>
        </w:rPr>
        <w:t xml:space="preserve"> {</w:t>
      </w:r>
    </w:p>
    <w:p w14:paraId="1A19AE48" w14:textId="77777777" w:rsidR="008A35FC" w:rsidRDefault="008A35FC" w:rsidP="008A35FC">
      <w:pPr>
        <w:pStyle w:val="PL"/>
      </w:pPr>
      <w:r>
        <w:t xml:space="preserve">    description " The RRMPolicyRatio IOC is one realization of a RRMPolicy_ IOC, </w:t>
      </w:r>
    </w:p>
    <w:p w14:paraId="663FCBC2" w14:textId="77777777" w:rsidR="008A35FC" w:rsidRDefault="008A35FC" w:rsidP="008A35FC">
      <w:pPr>
        <w:pStyle w:val="PL"/>
      </w:pPr>
      <w:r>
        <w:t xml:space="preserve">      see the inheritance in Figure 4.2.1.2-1. This RRM framework allows </w:t>
      </w:r>
    </w:p>
    <w:p w14:paraId="3878B5E2" w14:textId="77777777" w:rsidR="008A35FC" w:rsidRDefault="008A35FC" w:rsidP="008A35FC">
      <w:pPr>
        <w:pStyle w:val="PL"/>
      </w:pPr>
      <w:r>
        <w:t xml:space="preserve">      adding new policies, both standardized (like RRMPolicyRatio) or as </w:t>
      </w:r>
    </w:p>
    <w:p w14:paraId="09E661DE" w14:textId="77777777" w:rsidR="008A35FC" w:rsidRDefault="008A35FC" w:rsidP="008A35FC">
      <w:pPr>
        <w:pStyle w:val="PL"/>
      </w:pPr>
      <w:r>
        <w:t xml:space="preserve">      vendor specific, by inheriting from the </w:t>
      </w:r>
    </w:p>
    <w:p w14:paraId="66452F0E" w14:textId="77777777" w:rsidR="008A35FC" w:rsidRDefault="008A35FC" w:rsidP="008A35FC">
      <w:pPr>
        <w:pStyle w:val="PL"/>
      </w:pPr>
      <w:r>
        <w:t xml:space="preserve">      abstract RRMPolicy_ IOC. For details see subclause 4.3.36.";</w:t>
      </w:r>
    </w:p>
    <w:p w14:paraId="072B08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18FC61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2542E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125068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RRMPolicyRatioGrp</w:t>
      </w:r>
      <w:proofErr w:type="spellEnd"/>
      <w:r>
        <w:rPr>
          <w:noProof w:val="0"/>
        </w:rPr>
        <w:t>;</w:t>
      </w:r>
    </w:p>
    <w:p w14:paraId="31D678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BCE6B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0CB2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71F77ED" w14:textId="77777777" w:rsidR="008A35FC" w:rsidRDefault="008A35FC" w:rsidP="008A35FC">
      <w:pPr>
        <w:pStyle w:val="PL"/>
        <w:rPr>
          <w:noProof w:val="0"/>
        </w:rPr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noProof w:val="0"/>
          <w:szCs w:val="16"/>
          <w:lang w:eastAsia="zh-CN"/>
        </w:rPr>
        <w:t>officials.htm?Itemid</w:t>
      </w:r>
      <w:proofErr w:type="spellEnd"/>
      <w:r>
        <w:rPr>
          <w:rFonts w:cs="Courier New"/>
          <w:noProof w:val="0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noProof w:val="0"/>
          <w:szCs w:val="16"/>
          <w:lang w:eastAsia="zh-CN"/>
        </w:rPr>
        <w:t>DANRManagementFunction</w:t>
      </w:r>
      <w:proofErr w:type="spellEnd"/>
      <w:r>
        <w:rPr>
          <w:rFonts w:cs="Courier New"/>
          <w:noProof w:val="0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grouping </w:t>
      </w:r>
      <w:proofErr w:type="spellStart"/>
      <w:r>
        <w:rPr>
          <w:rFonts w:cs="Courier New"/>
          <w:noProof w:val="0"/>
          <w:szCs w:val="16"/>
          <w:lang w:eastAsia="zh-CN"/>
        </w:rPr>
        <w:t>DANRManagementFunctionGrp</w:t>
      </w:r>
      <w:proofErr w:type="spellEnd"/>
      <w:r>
        <w:rPr>
          <w:rFonts w:cs="Courier New"/>
          <w:noProof w:val="0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noProof w:val="0"/>
          <w:szCs w:val="16"/>
          <w:lang w:eastAsia="zh-CN"/>
        </w:rPr>
        <w:t>DANRManagementFunction</w:t>
      </w:r>
      <w:proofErr w:type="spellEnd"/>
      <w:r>
        <w:rPr>
          <w:rFonts w:cs="Courier New"/>
          <w:noProof w:val="0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>
        <w:rPr>
          <w:rFonts w:cs="Courier New"/>
          <w:noProof w:val="0"/>
          <w:szCs w:val="16"/>
          <w:lang w:eastAsia="zh-CN"/>
        </w:rPr>
        <w:t>intrasystemANRManagementSwitch</w:t>
      </w:r>
      <w:proofErr w:type="spellEnd"/>
      <w:r>
        <w:rPr>
          <w:rFonts w:cs="Courier New"/>
          <w:noProof w:val="0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noProof w:val="0"/>
          <w:szCs w:val="16"/>
          <w:lang w:eastAsia="zh-CN"/>
        </w:rPr>
        <w:t>boolean</w:t>
      </w:r>
      <w:proofErr w:type="spellEnd"/>
      <w:r>
        <w:rPr>
          <w:rFonts w:cs="Courier New"/>
          <w:noProof w:val="0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>
        <w:rPr>
          <w:rFonts w:cs="Courier New"/>
          <w:noProof w:val="0"/>
          <w:szCs w:val="16"/>
          <w:lang w:eastAsia="zh-CN"/>
        </w:rPr>
        <w:t>intersystemANRManagementSwitch</w:t>
      </w:r>
      <w:proofErr w:type="spellEnd"/>
      <w:r>
        <w:rPr>
          <w:rFonts w:cs="Courier New"/>
          <w:noProof w:val="0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noProof w:val="0"/>
          <w:szCs w:val="16"/>
          <w:lang w:eastAsia="zh-CN"/>
        </w:rPr>
        <w:t>boolean</w:t>
      </w:r>
      <w:proofErr w:type="spellEnd"/>
      <w:r>
        <w:rPr>
          <w:rFonts w:cs="Courier New"/>
          <w:noProof w:val="0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lastRenderedPageBreak/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</w:t>
      </w:r>
      <w:proofErr w:type="spellStart"/>
      <w:r>
        <w:rPr>
          <w:rFonts w:cs="Courier New"/>
          <w:noProof w:val="0"/>
          <w:szCs w:val="16"/>
          <w:lang w:eastAsia="zh-CN"/>
        </w:rPr>
        <w:t>DANRManagementFunctionGrp</w:t>
      </w:r>
      <w:proofErr w:type="spellEnd"/>
      <w:r>
        <w:rPr>
          <w:rFonts w:cs="Courier New"/>
          <w:noProof w:val="0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lastRenderedPageBreak/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lastRenderedPageBreak/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lastRenderedPageBreak/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77777777" w:rsidR="00D7643F" w:rsidRDefault="00D7643F" w:rsidP="00D7643F">
      <w:pPr>
        <w:pStyle w:val="PL"/>
      </w:pPr>
    </w:p>
    <w:p w14:paraId="58D2089E" w14:textId="77777777" w:rsidR="00D7643F" w:rsidRDefault="00D7643F" w:rsidP="00D7643F">
      <w:pPr>
        <w:pStyle w:val="PL"/>
      </w:pPr>
      <w:r>
        <w:t xml:space="preserve">    leaf maximumDeviationHoTrigger {</w:t>
      </w:r>
    </w:p>
    <w:p w14:paraId="0CA18352" w14:textId="77777777" w:rsidR="00D7643F" w:rsidRDefault="00D7643F" w:rsidP="00D7643F">
      <w:pPr>
        <w:pStyle w:val="PL"/>
      </w:pPr>
      <w:r>
        <w:t xml:space="preserve">      description "This parameter defines the maximum allowed absolute </w:t>
      </w:r>
    </w:p>
    <w:p w14:paraId="2B37A62D" w14:textId="77777777" w:rsidR="00D7643F" w:rsidRDefault="00D7643F" w:rsidP="00D7643F">
      <w:pPr>
        <w:pStyle w:val="PL"/>
      </w:pPr>
      <w:r>
        <w:t xml:space="preserve">        deviation of the Handover Trigger, from the default point of </w:t>
      </w:r>
    </w:p>
    <w:p w14:paraId="10EEC778" w14:textId="77777777" w:rsidR="00D7643F" w:rsidRDefault="00D7643F" w:rsidP="00D7643F">
      <w:pPr>
        <w:pStyle w:val="PL"/>
      </w:pPr>
      <w:r>
        <w:t xml:space="preserve">        operation. Range -20 to 20 in .5 dB steps. ";</w:t>
      </w:r>
    </w:p>
    <w:p w14:paraId="33670622" w14:textId="77777777" w:rsidR="00D7643F" w:rsidRDefault="00D7643F" w:rsidP="00D7643F">
      <w:pPr>
        <w:pStyle w:val="PL"/>
      </w:pPr>
      <w:r>
        <w:t xml:space="preserve">      type string { </w:t>
      </w:r>
    </w:p>
    <w:p w14:paraId="12632164" w14:textId="77777777" w:rsidR="00D7643F" w:rsidRDefault="00D7643F" w:rsidP="00D7643F">
      <w:pPr>
        <w:pStyle w:val="PL"/>
      </w:pPr>
      <w:r>
        <w:t xml:space="preserve">        pattern '-?((20)|(1?[0-9]))\.[05]'; </w:t>
      </w:r>
    </w:p>
    <w:p w14:paraId="0004C768" w14:textId="77777777" w:rsidR="00D7643F" w:rsidRDefault="00D7643F" w:rsidP="00D7643F">
      <w:pPr>
        <w:pStyle w:val="PL"/>
      </w:pPr>
      <w:r>
        <w:t xml:space="preserve">        // -20.0, -19.5, -19.0, ..., -0.5, 0.0, 0.5, 1.0, ... 19.5, 20.0</w:t>
      </w:r>
    </w:p>
    <w:p w14:paraId="52629E99" w14:textId="77777777" w:rsidR="00D7643F" w:rsidRDefault="00D7643F" w:rsidP="00D7643F">
      <w:pPr>
        <w:pStyle w:val="PL"/>
      </w:pPr>
      <w:r>
        <w:t xml:space="preserve">      }</w:t>
      </w:r>
    </w:p>
    <w:p w14:paraId="2C6B27CE" w14:textId="77777777" w:rsidR="00D7643F" w:rsidRDefault="00D7643F" w:rsidP="00D7643F">
      <w:pPr>
        <w:pStyle w:val="PL"/>
      </w:pPr>
      <w:r>
        <w:t xml:space="preserve">      units dB;</w:t>
      </w:r>
    </w:p>
    <w:p w14:paraId="25E2D178" w14:textId="77777777" w:rsidR="00D7643F" w:rsidRDefault="00D7643F" w:rsidP="00D7643F">
      <w:pPr>
        <w:pStyle w:val="PL"/>
      </w:pPr>
      <w:r>
        <w:t xml:space="preserve">    }</w:t>
      </w: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lastRenderedPageBreak/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nRPciList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NRPci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lastRenderedPageBreak/>
        <w:t xml:space="preserve">      leaf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NRPci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boolean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noProof w:val="0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noProof w:val="0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lastRenderedPageBreak/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lastRenderedPageBreak/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lastRenderedPageBreak/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lastRenderedPageBreak/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&lt;CODE ENDS&gt;</w:t>
      </w:r>
    </w:p>
    <w:p w14:paraId="7DC3C08C" w14:textId="77777777" w:rsidR="00E955E7" w:rsidRDefault="00E955E7" w:rsidP="00D7643F">
      <w:pPr>
        <w:pStyle w:val="PL"/>
      </w:pPr>
    </w:p>
    <w:p w14:paraId="65721B97" w14:textId="77777777" w:rsidR="008A35FC" w:rsidRDefault="008A35FC" w:rsidP="008A35FC">
      <w:pPr>
        <w:pStyle w:val="Heading1"/>
        <w:rPr>
          <w:lang w:eastAsia="zh-CN"/>
        </w:rPr>
      </w:pPr>
      <w:bookmarkStart w:id="212" w:name="_Toc59183364"/>
      <w:bookmarkStart w:id="213" w:name="_Toc59184830"/>
      <w:bookmarkStart w:id="214" w:name="_Toc59195765"/>
      <w:bookmarkStart w:id="215" w:name="_Toc59440194"/>
      <w:bookmarkStart w:id="216" w:name="_Toc67990643"/>
      <w:r>
        <w:rPr>
          <w:lang w:eastAsia="zh-CN"/>
        </w:rPr>
        <w:t>E.6</w:t>
      </w:r>
      <w:r>
        <w:rPr>
          <w:lang w:eastAsia="zh-CN"/>
        </w:rPr>
        <w:tab/>
        <w:t>Void</w:t>
      </w:r>
      <w:bookmarkEnd w:id="212"/>
      <w:bookmarkEnd w:id="213"/>
      <w:bookmarkEnd w:id="214"/>
      <w:bookmarkEnd w:id="215"/>
      <w:bookmarkEnd w:id="216"/>
    </w:p>
    <w:p w14:paraId="65996B8F" w14:textId="77777777" w:rsidR="008A35FC" w:rsidRPr="00C16188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7" w:name="_Toc59183365"/>
      <w:bookmarkStart w:id="218" w:name="_Toc59184831"/>
      <w:bookmarkStart w:id="219" w:name="_Toc59195766"/>
      <w:bookmarkStart w:id="220" w:name="_Toc59440195"/>
      <w:bookmarkStart w:id="221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7"/>
      <w:bookmarkEnd w:id="218"/>
      <w:bookmarkEnd w:id="219"/>
      <w:bookmarkEnd w:id="220"/>
      <w:bookmarkEnd w:id="221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_3gpp-nr-nrm-beam.yang</w:t>
      </w:r>
    </w:p>
    <w:p w14:paraId="1FBA7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ietf</w:t>
      </w:r>
      <w:proofErr w:type="spellEnd"/>
      <w:r>
        <w:rPr>
          <w:noProof w:val="0"/>
          <w:lang w:eastAsia="zh-CN"/>
        </w:rPr>
        <w:t>-yang-</w:t>
      </w:r>
      <w:proofErr w:type="spellStart"/>
      <w:r>
        <w:rPr>
          <w:noProof w:val="0"/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2" w:name="_Toc59183366"/>
      <w:bookmarkStart w:id="223" w:name="_Toc59184832"/>
      <w:bookmarkStart w:id="224" w:name="_Toc59195767"/>
      <w:bookmarkStart w:id="225" w:name="_Toc59440196"/>
      <w:bookmarkStart w:id="226" w:name="_Toc67990645"/>
      <w:r w:rsidRPr="0041693A">
        <w:lastRenderedPageBreak/>
        <w:t>Annex F (normative):</w:t>
      </w:r>
      <w:r w:rsidRPr="0041693A">
        <w:br/>
      </w:r>
      <w:bookmarkEnd w:id="222"/>
      <w:bookmarkEnd w:id="223"/>
      <w:bookmarkEnd w:id="224"/>
      <w:bookmarkEnd w:id="225"/>
      <w:r w:rsidRPr="0041693A">
        <w:t>Void</w:t>
      </w:r>
      <w:bookmarkEnd w:id="226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7" w:name="_Toc59183376"/>
      <w:bookmarkStart w:id="228" w:name="_Toc59184842"/>
      <w:bookmarkStart w:id="229" w:name="_Toc59195777"/>
      <w:bookmarkStart w:id="230" w:name="_Toc59440206"/>
      <w:bookmarkStart w:id="231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227"/>
      <w:bookmarkEnd w:id="228"/>
      <w:bookmarkEnd w:id="229"/>
      <w:bookmarkEnd w:id="230"/>
      <w:bookmarkEnd w:id="231"/>
    </w:p>
    <w:p w14:paraId="69E17D06" w14:textId="2873AC67" w:rsidR="008A35FC" w:rsidRDefault="008A35FC" w:rsidP="008A35FC">
      <w:pPr>
        <w:pStyle w:val="Heading1"/>
      </w:pPr>
      <w:bookmarkStart w:id="232" w:name="_Toc59184843"/>
      <w:bookmarkStart w:id="233" w:name="_Toc59195778"/>
      <w:bookmarkStart w:id="234" w:name="_Toc59440207"/>
      <w:bookmarkStart w:id="235" w:name="_Toc67990647"/>
      <w:bookmarkStart w:id="236" w:name="_Toc59183377"/>
      <w:r>
        <w:t>G.1</w:t>
      </w:r>
      <w:r>
        <w:tab/>
        <w:t>General</w:t>
      </w:r>
      <w:bookmarkEnd w:id="232"/>
      <w:bookmarkEnd w:id="233"/>
      <w:bookmarkEnd w:id="234"/>
      <w:bookmarkEnd w:id="235"/>
      <w:bookmarkEnd w:id="236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77777777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[14].</w:t>
      </w:r>
    </w:p>
    <w:p w14:paraId="1120C9EB" w14:textId="77777777" w:rsidR="008A35FC" w:rsidRDefault="008A35FC" w:rsidP="008A35FC">
      <w:pPr>
        <w:pStyle w:val="Heading1"/>
      </w:pPr>
      <w:bookmarkStart w:id="237" w:name="_Toc59183378"/>
      <w:bookmarkStart w:id="238" w:name="_Toc59184844"/>
      <w:bookmarkStart w:id="239" w:name="_Toc59195779"/>
      <w:bookmarkStart w:id="240" w:name="_Toc59440208"/>
      <w:bookmarkStart w:id="241" w:name="_Toc67990648"/>
      <w:r>
        <w:t>G.2</w:t>
      </w:r>
      <w:r>
        <w:tab/>
        <w:t>Void</w:t>
      </w:r>
      <w:bookmarkEnd w:id="237"/>
      <w:bookmarkEnd w:id="238"/>
      <w:bookmarkEnd w:id="239"/>
      <w:bookmarkEnd w:id="240"/>
      <w:bookmarkEnd w:id="241"/>
    </w:p>
    <w:p w14:paraId="65BAAFF3" w14:textId="77777777" w:rsidR="008A35FC" w:rsidRDefault="008A35FC" w:rsidP="008A35FC">
      <w:bookmarkStart w:id="242" w:name="_Toc59183379"/>
      <w:bookmarkStart w:id="243" w:name="_Toc59184845"/>
      <w:bookmarkStart w:id="244" w:name="_Toc59195780"/>
      <w:bookmarkStart w:id="245" w:name="_Toc59440209"/>
      <w:bookmarkStart w:id="246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2"/>
      <w:bookmarkEnd w:id="243"/>
      <w:bookmarkEnd w:id="244"/>
      <w:bookmarkEnd w:id="245"/>
      <w:bookmarkEnd w:id="246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7" w:name="_Toc59183380"/>
      <w:bookmarkStart w:id="248" w:name="_Toc59184846"/>
      <w:bookmarkStart w:id="249" w:name="_Toc59195781"/>
      <w:bookmarkStart w:id="250" w:name="_Toc59440210"/>
      <w:bookmarkStart w:id="251" w:name="_Toc67990650"/>
      <w:r>
        <w:t>G.4</w:t>
      </w:r>
      <w:r>
        <w:tab/>
        <w:t>Solution Set (SS) definitions</w:t>
      </w:r>
      <w:bookmarkEnd w:id="247"/>
      <w:bookmarkEnd w:id="248"/>
      <w:bookmarkEnd w:id="249"/>
      <w:bookmarkEnd w:id="250"/>
      <w:bookmarkEnd w:id="251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2" w:name="_Toc59183381"/>
      <w:bookmarkStart w:id="253" w:name="_Toc59184847"/>
      <w:bookmarkStart w:id="254" w:name="_Toc59195782"/>
      <w:bookmarkStart w:id="255" w:name="_Toc59440211"/>
      <w:bookmarkStart w:id="256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2"/>
      <w:bookmarkEnd w:id="253"/>
      <w:bookmarkEnd w:id="254"/>
      <w:bookmarkEnd w:id="255"/>
      <w:bookmarkEnd w:id="256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7" w:name="_Toc59183382"/>
      <w:bookmarkStart w:id="258" w:name="_Toc59184848"/>
      <w:bookmarkStart w:id="259" w:name="_Toc59195783"/>
      <w:bookmarkStart w:id="260" w:name="_Toc59440212"/>
      <w:bookmarkStart w:id="261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7"/>
      <w:bookmarkEnd w:id="258"/>
      <w:bookmarkEnd w:id="259"/>
      <w:bookmarkEnd w:id="260"/>
      <w:bookmarkEnd w:id="261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77777777" w:rsidR="008A35FC" w:rsidRDefault="008A35FC" w:rsidP="008A35FC">
      <w:pPr>
        <w:pStyle w:val="Heading2"/>
        <w:rPr>
          <w:lang w:eastAsia="zh-CN"/>
        </w:rPr>
      </w:pPr>
      <w:bookmarkStart w:id="262" w:name="_Toc59183383"/>
      <w:bookmarkStart w:id="263" w:name="_Toc59184849"/>
      <w:bookmarkStart w:id="264" w:name="_Toc59195784"/>
      <w:bookmarkStart w:id="265" w:name="_Toc59440213"/>
      <w:bookmarkStart w:id="266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262"/>
      <w:bookmarkEnd w:id="263"/>
      <w:bookmarkEnd w:id="264"/>
      <w:bookmarkEnd w:id="265"/>
      <w:bookmarkEnd w:id="266"/>
    </w:p>
    <w:p w14:paraId="666C97D6" w14:textId="77777777" w:rsidR="00C255E9" w:rsidRDefault="00C255E9" w:rsidP="00C255E9">
      <w:pPr>
        <w:pStyle w:val="PL"/>
      </w:pPr>
      <w:r>
        <w:t>openapi: 3.0.1</w:t>
      </w:r>
    </w:p>
    <w:p w14:paraId="6F09CB60" w14:textId="77777777" w:rsidR="00C255E9" w:rsidRDefault="00C255E9" w:rsidP="00C255E9">
      <w:pPr>
        <w:pStyle w:val="PL"/>
      </w:pPr>
      <w:r>
        <w:t>info:</w:t>
      </w:r>
    </w:p>
    <w:p w14:paraId="65CC0B86" w14:textId="77777777" w:rsidR="00C255E9" w:rsidRDefault="00C255E9" w:rsidP="00C255E9">
      <w:pPr>
        <w:pStyle w:val="PL"/>
      </w:pPr>
      <w:r>
        <w:t xml:space="preserve">  title: 3GPP 5GC NRM</w:t>
      </w:r>
    </w:p>
    <w:p w14:paraId="5FE2F203" w14:textId="77777777" w:rsidR="00C255E9" w:rsidRDefault="00C255E9" w:rsidP="00C255E9">
      <w:pPr>
        <w:pStyle w:val="PL"/>
      </w:pPr>
      <w:r>
        <w:t xml:space="preserve">  version: 17.4.0</w:t>
      </w:r>
    </w:p>
    <w:p w14:paraId="206B513B" w14:textId="77777777" w:rsidR="00C255E9" w:rsidRDefault="00C255E9" w:rsidP="00C255E9">
      <w:pPr>
        <w:pStyle w:val="PL"/>
      </w:pPr>
      <w:r>
        <w:t xml:space="preserve">  description: &gt;-</w:t>
      </w:r>
    </w:p>
    <w:p w14:paraId="50180CBD" w14:textId="77777777" w:rsidR="00C255E9" w:rsidRDefault="00C255E9" w:rsidP="00C255E9">
      <w:pPr>
        <w:pStyle w:val="PL"/>
      </w:pPr>
      <w:r>
        <w:t xml:space="preserve">    OAS 3.0.1 specification of the 5GC NRM</w:t>
      </w:r>
    </w:p>
    <w:p w14:paraId="45AD935D" w14:textId="77777777" w:rsidR="00C255E9" w:rsidRDefault="00C255E9" w:rsidP="00C255E9">
      <w:pPr>
        <w:pStyle w:val="PL"/>
      </w:pPr>
      <w:r>
        <w:t xml:space="preserve">    © 2020, 3GPP Organizational Partners (ARIB, ATIS, CCSA, ETSI, TSDSI, TTA, TTC).</w:t>
      </w:r>
    </w:p>
    <w:p w14:paraId="2EFB356C" w14:textId="77777777" w:rsidR="00C255E9" w:rsidRDefault="00C255E9" w:rsidP="00C255E9">
      <w:pPr>
        <w:pStyle w:val="PL"/>
      </w:pPr>
      <w:r>
        <w:t xml:space="preserve">    All rights reserved.</w:t>
      </w:r>
    </w:p>
    <w:p w14:paraId="763D3384" w14:textId="77777777" w:rsidR="00C255E9" w:rsidRDefault="00C255E9" w:rsidP="00C255E9">
      <w:pPr>
        <w:pStyle w:val="PL"/>
      </w:pPr>
      <w:r>
        <w:t>externalDocs:</w:t>
      </w:r>
    </w:p>
    <w:p w14:paraId="24EE5381" w14:textId="77777777" w:rsidR="00C255E9" w:rsidRDefault="00C255E9" w:rsidP="00C255E9">
      <w:pPr>
        <w:pStyle w:val="PL"/>
      </w:pPr>
      <w:r>
        <w:t xml:space="preserve">  description: 3GPP TS 28.541; 5G NRM, 5GC NRM</w:t>
      </w:r>
    </w:p>
    <w:p w14:paraId="66063BC6" w14:textId="77777777" w:rsidR="00C255E9" w:rsidRDefault="00C255E9" w:rsidP="00C255E9">
      <w:pPr>
        <w:pStyle w:val="PL"/>
      </w:pPr>
      <w:r>
        <w:t xml:space="preserve">  url: http://www.3gpp.org/ftp/Specs/archive/28_series/28.541/</w:t>
      </w:r>
    </w:p>
    <w:p w14:paraId="183018D0" w14:textId="77777777" w:rsidR="00C255E9" w:rsidRDefault="00C255E9" w:rsidP="00C255E9">
      <w:pPr>
        <w:pStyle w:val="PL"/>
      </w:pPr>
      <w:r>
        <w:t>paths: {}</w:t>
      </w:r>
    </w:p>
    <w:p w14:paraId="08349D09" w14:textId="77777777" w:rsidR="00C255E9" w:rsidRDefault="00C255E9" w:rsidP="00C255E9">
      <w:pPr>
        <w:pStyle w:val="PL"/>
      </w:pPr>
      <w:r>
        <w:t>components:</w:t>
      </w:r>
    </w:p>
    <w:p w14:paraId="657921F5" w14:textId="77777777" w:rsidR="00C255E9" w:rsidRDefault="00C255E9" w:rsidP="00C255E9">
      <w:pPr>
        <w:pStyle w:val="PL"/>
      </w:pPr>
      <w:r>
        <w:t xml:space="preserve">  schemas:</w:t>
      </w:r>
    </w:p>
    <w:p w14:paraId="73189CFA" w14:textId="77777777" w:rsidR="00C255E9" w:rsidRDefault="00C255E9" w:rsidP="00C255E9">
      <w:pPr>
        <w:pStyle w:val="PL"/>
      </w:pPr>
    </w:p>
    <w:p w14:paraId="124B0F05" w14:textId="77777777" w:rsidR="00C255E9" w:rsidRDefault="00C255E9" w:rsidP="00C255E9">
      <w:pPr>
        <w:pStyle w:val="PL"/>
      </w:pPr>
      <w:r>
        <w:t>#-------- Definition of types-----------------------------------------------------</w:t>
      </w:r>
    </w:p>
    <w:p w14:paraId="648BF161" w14:textId="77777777" w:rsidR="00C255E9" w:rsidRDefault="00C255E9" w:rsidP="00C255E9">
      <w:pPr>
        <w:pStyle w:val="PL"/>
      </w:pPr>
    </w:p>
    <w:p w14:paraId="67B809C7" w14:textId="77777777" w:rsidR="00C255E9" w:rsidRDefault="00C255E9" w:rsidP="00C255E9">
      <w:pPr>
        <w:pStyle w:val="PL"/>
      </w:pPr>
      <w:r>
        <w:t xml:space="preserve">    AmfIdentifier:</w:t>
      </w:r>
    </w:p>
    <w:p w14:paraId="1A5BF495" w14:textId="77777777" w:rsidR="00C255E9" w:rsidRDefault="00C255E9" w:rsidP="00C255E9">
      <w:pPr>
        <w:pStyle w:val="PL"/>
      </w:pPr>
      <w:r>
        <w:t xml:space="preserve">      type: object</w:t>
      </w:r>
    </w:p>
    <w:p w14:paraId="54C2B113" w14:textId="77777777" w:rsidR="00C255E9" w:rsidRDefault="00C255E9" w:rsidP="00C255E9">
      <w:pPr>
        <w:pStyle w:val="PL"/>
      </w:pPr>
      <w:r>
        <w:t xml:space="preserve">      description: 'AmfIdentifier comprise of amfRegionId, amfSetId and amfPointer'</w:t>
      </w:r>
    </w:p>
    <w:p w14:paraId="4C10018A" w14:textId="77777777" w:rsidR="00C255E9" w:rsidRDefault="00C255E9" w:rsidP="00C255E9">
      <w:pPr>
        <w:pStyle w:val="PL"/>
      </w:pPr>
      <w:r>
        <w:t xml:space="preserve">      properties:</w:t>
      </w:r>
    </w:p>
    <w:p w14:paraId="1D17EA98" w14:textId="77777777" w:rsidR="00C255E9" w:rsidRDefault="00C255E9" w:rsidP="00C255E9">
      <w:pPr>
        <w:pStyle w:val="PL"/>
      </w:pPr>
      <w:r>
        <w:t xml:space="preserve">        amfRegionId:</w:t>
      </w:r>
    </w:p>
    <w:p w14:paraId="398F8C6E" w14:textId="77777777" w:rsidR="00C255E9" w:rsidRDefault="00C255E9" w:rsidP="00C255E9">
      <w:pPr>
        <w:pStyle w:val="PL"/>
      </w:pPr>
      <w:r>
        <w:t xml:space="preserve">          $ref: '#/components/schemas/AmfRegionId'</w:t>
      </w:r>
    </w:p>
    <w:p w14:paraId="530B2F2D" w14:textId="77777777" w:rsidR="00C255E9" w:rsidRDefault="00C255E9" w:rsidP="00C255E9">
      <w:pPr>
        <w:pStyle w:val="PL"/>
      </w:pPr>
      <w:r>
        <w:t xml:space="preserve">        amfSetId:</w:t>
      </w:r>
    </w:p>
    <w:p w14:paraId="6F1DBBAB" w14:textId="77777777" w:rsidR="00C255E9" w:rsidRDefault="00C255E9" w:rsidP="00C255E9">
      <w:pPr>
        <w:pStyle w:val="PL"/>
      </w:pPr>
      <w:r>
        <w:lastRenderedPageBreak/>
        <w:t xml:space="preserve">          $ref: '#/components/schemas/AmfSetId'</w:t>
      </w:r>
    </w:p>
    <w:p w14:paraId="62B585A8" w14:textId="77777777" w:rsidR="00C255E9" w:rsidRDefault="00C255E9" w:rsidP="00C255E9">
      <w:pPr>
        <w:pStyle w:val="PL"/>
      </w:pPr>
      <w:r>
        <w:t xml:space="preserve">        amfPointer:</w:t>
      </w:r>
    </w:p>
    <w:p w14:paraId="68D565A8" w14:textId="77777777" w:rsidR="00C255E9" w:rsidRDefault="00C255E9" w:rsidP="00C255E9">
      <w:pPr>
        <w:pStyle w:val="PL"/>
      </w:pPr>
      <w:r>
        <w:t xml:space="preserve">          $ref: '#/components/schemas/AmfPointer'</w:t>
      </w:r>
    </w:p>
    <w:p w14:paraId="5DA9BFE3" w14:textId="77777777" w:rsidR="00C255E9" w:rsidRDefault="00C255E9" w:rsidP="00C255E9">
      <w:pPr>
        <w:pStyle w:val="PL"/>
      </w:pPr>
      <w:r>
        <w:t xml:space="preserve">    AmfRegionId:</w:t>
      </w:r>
    </w:p>
    <w:p w14:paraId="543349D8" w14:textId="77777777" w:rsidR="00C255E9" w:rsidRDefault="00C255E9" w:rsidP="00C255E9">
      <w:pPr>
        <w:pStyle w:val="PL"/>
      </w:pPr>
      <w:r>
        <w:t xml:space="preserve">      type: integer</w:t>
      </w:r>
    </w:p>
    <w:p w14:paraId="4EA4D044" w14:textId="77777777" w:rsidR="00C255E9" w:rsidRDefault="00C255E9" w:rsidP="00C255E9">
      <w:pPr>
        <w:pStyle w:val="PL"/>
      </w:pPr>
      <w:r>
        <w:t xml:space="preserve">      description: AmfRegionId is defined in TS 23.003</w:t>
      </w:r>
    </w:p>
    <w:p w14:paraId="23D690A7" w14:textId="77777777" w:rsidR="00C255E9" w:rsidRDefault="00C255E9" w:rsidP="00C255E9">
      <w:pPr>
        <w:pStyle w:val="PL"/>
      </w:pPr>
      <w:r>
        <w:t xml:space="preserve">      maximum: 255</w:t>
      </w:r>
    </w:p>
    <w:p w14:paraId="7978293C" w14:textId="77777777" w:rsidR="00C255E9" w:rsidRDefault="00C255E9" w:rsidP="00C255E9">
      <w:pPr>
        <w:pStyle w:val="PL"/>
      </w:pPr>
      <w:r>
        <w:t xml:space="preserve">    AmfSetId:</w:t>
      </w:r>
    </w:p>
    <w:p w14:paraId="11D2E972" w14:textId="77777777" w:rsidR="00C255E9" w:rsidRDefault="00C255E9" w:rsidP="00C255E9">
      <w:pPr>
        <w:pStyle w:val="PL"/>
      </w:pPr>
      <w:r>
        <w:t xml:space="preserve">      type: string</w:t>
      </w:r>
    </w:p>
    <w:p w14:paraId="63527D9F" w14:textId="77777777" w:rsidR="00C255E9" w:rsidRDefault="00C255E9" w:rsidP="00C255E9">
      <w:pPr>
        <w:pStyle w:val="PL"/>
      </w:pPr>
      <w:r>
        <w:t xml:space="preserve">      description: AmfSetId is defined in TS 23.003</w:t>
      </w:r>
    </w:p>
    <w:p w14:paraId="6EAA3A57" w14:textId="77777777" w:rsidR="00C255E9" w:rsidRDefault="00C255E9" w:rsidP="00C255E9">
      <w:pPr>
        <w:pStyle w:val="PL"/>
      </w:pPr>
      <w:r>
        <w:t xml:space="preserve">      maximum: 1023</w:t>
      </w:r>
    </w:p>
    <w:p w14:paraId="138D05EF" w14:textId="77777777" w:rsidR="00C255E9" w:rsidRDefault="00C255E9" w:rsidP="00C255E9">
      <w:pPr>
        <w:pStyle w:val="PL"/>
      </w:pPr>
      <w:r>
        <w:t xml:space="preserve">    AmfPointer:</w:t>
      </w:r>
    </w:p>
    <w:p w14:paraId="24294BB6" w14:textId="77777777" w:rsidR="00C255E9" w:rsidRDefault="00C255E9" w:rsidP="00C255E9">
      <w:pPr>
        <w:pStyle w:val="PL"/>
      </w:pPr>
      <w:r>
        <w:t xml:space="preserve">      type: integer</w:t>
      </w:r>
    </w:p>
    <w:p w14:paraId="5F4A4D32" w14:textId="77777777" w:rsidR="00C255E9" w:rsidRDefault="00C255E9" w:rsidP="00C255E9">
      <w:pPr>
        <w:pStyle w:val="PL"/>
      </w:pPr>
      <w:r>
        <w:t xml:space="preserve">      description: AmfPointer is defined in TS 23.003</w:t>
      </w:r>
    </w:p>
    <w:p w14:paraId="40806D54" w14:textId="77777777" w:rsidR="00C255E9" w:rsidRDefault="00C255E9" w:rsidP="00C255E9">
      <w:pPr>
        <w:pStyle w:val="PL"/>
      </w:pPr>
      <w:r>
        <w:t xml:space="preserve">      maximum: 63</w:t>
      </w:r>
    </w:p>
    <w:p w14:paraId="19EEF427" w14:textId="77777777" w:rsidR="00C255E9" w:rsidRDefault="00C255E9" w:rsidP="00C255E9">
      <w:pPr>
        <w:pStyle w:val="PL"/>
      </w:pPr>
      <w:r>
        <w:t xml:space="preserve">    IpEndPoint:</w:t>
      </w:r>
    </w:p>
    <w:p w14:paraId="7F193E53" w14:textId="77777777" w:rsidR="00C255E9" w:rsidRDefault="00C255E9" w:rsidP="00C255E9">
      <w:pPr>
        <w:pStyle w:val="PL"/>
      </w:pPr>
      <w:r>
        <w:t xml:space="preserve">      type: object</w:t>
      </w:r>
    </w:p>
    <w:p w14:paraId="06790545" w14:textId="77777777" w:rsidR="00C255E9" w:rsidRDefault="00C255E9" w:rsidP="00C255E9">
      <w:pPr>
        <w:pStyle w:val="PL"/>
      </w:pPr>
      <w:r>
        <w:t xml:space="preserve">      properties:</w:t>
      </w:r>
    </w:p>
    <w:p w14:paraId="6BCBD924" w14:textId="77777777" w:rsidR="00C255E9" w:rsidRDefault="00C255E9" w:rsidP="00C255E9">
      <w:pPr>
        <w:pStyle w:val="PL"/>
      </w:pPr>
      <w:r>
        <w:t xml:space="preserve">        ipv4Address:</w:t>
      </w:r>
    </w:p>
    <w:p w14:paraId="0656394F" w14:textId="77777777" w:rsidR="00C255E9" w:rsidRDefault="00C255E9" w:rsidP="00C255E9">
      <w:pPr>
        <w:pStyle w:val="PL"/>
      </w:pPr>
      <w:r>
        <w:t xml:space="preserve">          $ref: 'genericNrm.yaml#/components/schemas/Ipv4Addr'</w:t>
      </w:r>
    </w:p>
    <w:p w14:paraId="34E14FA9" w14:textId="77777777" w:rsidR="00C255E9" w:rsidRDefault="00C255E9" w:rsidP="00C255E9">
      <w:pPr>
        <w:pStyle w:val="PL"/>
      </w:pPr>
      <w:r>
        <w:t xml:space="preserve">        ipv6Address:</w:t>
      </w:r>
    </w:p>
    <w:p w14:paraId="42B9D691" w14:textId="77777777" w:rsidR="00C255E9" w:rsidRDefault="00C255E9" w:rsidP="00C255E9">
      <w:pPr>
        <w:pStyle w:val="PL"/>
      </w:pPr>
      <w:r>
        <w:t xml:space="preserve">          $ref: 'genericNrm.yaml#/components/schemas/Ipv6Addr'</w:t>
      </w:r>
    </w:p>
    <w:p w14:paraId="6E696026" w14:textId="77777777" w:rsidR="00C255E9" w:rsidRDefault="00C255E9" w:rsidP="00C255E9">
      <w:pPr>
        <w:pStyle w:val="PL"/>
      </w:pPr>
      <w:r>
        <w:t xml:space="preserve">        ipv6Prefix:</w:t>
      </w:r>
    </w:p>
    <w:p w14:paraId="5B9A8C16" w14:textId="77777777" w:rsidR="00C255E9" w:rsidRDefault="00C255E9" w:rsidP="00C255E9">
      <w:pPr>
        <w:pStyle w:val="PL"/>
      </w:pPr>
      <w:r>
        <w:t xml:space="preserve">          $ref: 'genericNrm.yaml#/components/schemas/Ipv6Prefix'</w:t>
      </w:r>
    </w:p>
    <w:p w14:paraId="52FD129D" w14:textId="77777777" w:rsidR="00C255E9" w:rsidRDefault="00C255E9" w:rsidP="00C255E9">
      <w:pPr>
        <w:pStyle w:val="PL"/>
      </w:pPr>
      <w:r>
        <w:t xml:space="preserve">        transport:</w:t>
      </w:r>
    </w:p>
    <w:p w14:paraId="51BFFD15" w14:textId="77777777" w:rsidR="00C255E9" w:rsidRDefault="00C255E9" w:rsidP="00C255E9">
      <w:pPr>
        <w:pStyle w:val="PL"/>
      </w:pPr>
      <w:r>
        <w:t xml:space="preserve">          $ref: 'genericNrm.yaml#/components/schemas/TransportProtocol'</w:t>
      </w:r>
    </w:p>
    <w:p w14:paraId="4D5CE59F" w14:textId="77777777" w:rsidR="00C255E9" w:rsidRDefault="00C255E9" w:rsidP="00C255E9">
      <w:pPr>
        <w:pStyle w:val="PL"/>
      </w:pPr>
      <w:r>
        <w:t xml:space="preserve">        port:</w:t>
      </w:r>
    </w:p>
    <w:p w14:paraId="7FE1DA2D" w14:textId="77777777" w:rsidR="00C255E9" w:rsidRDefault="00C255E9" w:rsidP="00C255E9">
      <w:pPr>
        <w:pStyle w:val="PL"/>
      </w:pPr>
      <w:r>
        <w:t xml:space="preserve">          type: integer</w:t>
      </w:r>
    </w:p>
    <w:p w14:paraId="167BF340" w14:textId="77777777" w:rsidR="00C255E9" w:rsidRDefault="00C255E9" w:rsidP="00C255E9">
      <w:pPr>
        <w:pStyle w:val="PL"/>
      </w:pPr>
      <w:r>
        <w:t xml:space="preserve">    NFProfileList:</w:t>
      </w:r>
    </w:p>
    <w:p w14:paraId="2C2F9E51" w14:textId="77777777" w:rsidR="00C255E9" w:rsidRDefault="00C255E9" w:rsidP="00C255E9">
      <w:pPr>
        <w:pStyle w:val="PL"/>
      </w:pPr>
      <w:r>
        <w:t xml:space="preserve">      type: array</w:t>
      </w:r>
    </w:p>
    <w:p w14:paraId="39D94884" w14:textId="77777777" w:rsidR="00C255E9" w:rsidRDefault="00C255E9" w:rsidP="00C255E9">
      <w:pPr>
        <w:pStyle w:val="PL"/>
      </w:pPr>
      <w:r>
        <w:t xml:space="preserve">      description: List of NF profile</w:t>
      </w:r>
    </w:p>
    <w:p w14:paraId="5FBFC78B" w14:textId="77777777" w:rsidR="00C255E9" w:rsidRDefault="00C255E9" w:rsidP="00C255E9">
      <w:pPr>
        <w:pStyle w:val="PL"/>
      </w:pPr>
      <w:r>
        <w:t xml:space="preserve">      items:</w:t>
      </w:r>
    </w:p>
    <w:p w14:paraId="5B57064C" w14:textId="77777777" w:rsidR="00C255E9" w:rsidRDefault="00C255E9" w:rsidP="00C255E9">
      <w:pPr>
        <w:pStyle w:val="PL"/>
      </w:pPr>
      <w:r>
        <w:t xml:space="preserve">        $ref: '#/components/schemas/NFProfile'</w:t>
      </w:r>
    </w:p>
    <w:p w14:paraId="3499738B" w14:textId="77777777" w:rsidR="00C255E9" w:rsidRDefault="00C255E9" w:rsidP="00C255E9">
      <w:pPr>
        <w:pStyle w:val="PL"/>
      </w:pPr>
      <w:r>
        <w:t xml:space="preserve">    NFProfile:</w:t>
      </w:r>
    </w:p>
    <w:p w14:paraId="7DF25E7B" w14:textId="77777777" w:rsidR="00C255E9" w:rsidRDefault="00C255E9" w:rsidP="00C255E9">
      <w:pPr>
        <w:pStyle w:val="PL"/>
      </w:pPr>
      <w:r>
        <w:t xml:space="preserve">      type: object</w:t>
      </w:r>
    </w:p>
    <w:p w14:paraId="561F7D5B" w14:textId="77777777" w:rsidR="00C255E9" w:rsidRDefault="00C255E9" w:rsidP="00C255E9">
      <w:pPr>
        <w:pStyle w:val="PL"/>
      </w:pPr>
      <w:r>
        <w:t xml:space="preserve">      description: 'NF profile stored in NRF, defined in TS 29.510'</w:t>
      </w:r>
    </w:p>
    <w:p w14:paraId="111902D3" w14:textId="77777777" w:rsidR="00C255E9" w:rsidRDefault="00C255E9" w:rsidP="00C255E9">
      <w:pPr>
        <w:pStyle w:val="PL"/>
      </w:pPr>
      <w:r>
        <w:t xml:space="preserve">      properties:</w:t>
      </w:r>
    </w:p>
    <w:p w14:paraId="078E084F" w14:textId="77777777" w:rsidR="00C255E9" w:rsidRDefault="00C255E9" w:rsidP="00C255E9">
      <w:pPr>
        <w:pStyle w:val="PL"/>
      </w:pPr>
      <w:r>
        <w:t xml:space="preserve">        nFInstanceId:</w:t>
      </w:r>
    </w:p>
    <w:p w14:paraId="6EE18641" w14:textId="77777777" w:rsidR="00C255E9" w:rsidRDefault="00C255E9" w:rsidP="00C255E9">
      <w:pPr>
        <w:pStyle w:val="PL"/>
      </w:pPr>
      <w:r>
        <w:t xml:space="preserve">          type: string</w:t>
      </w:r>
    </w:p>
    <w:p w14:paraId="5CE8575C" w14:textId="77777777" w:rsidR="00C255E9" w:rsidRDefault="00C255E9" w:rsidP="00C255E9">
      <w:pPr>
        <w:pStyle w:val="PL"/>
      </w:pPr>
      <w:r>
        <w:t xml:space="preserve">          description: uuid of NF instance</w:t>
      </w:r>
    </w:p>
    <w:p w14:paraId="586C460D" w14:textId="77777777" w:rsidR="00C255E9" w:rsidRDefault="00C255E9" w:rsidP="00C255E9">
      <w:pPr>
        <w:pStyle w:val="PL"/>
      </w:pPr>
      <w:r>
        <w:t xml:space="preserve">        nFType:</w:t>
      </w:r>
    </w:p>
    <w:p w14:paraId="4CC85490" w14:textId="77777777" w:rsidR="00C255E9" w:rsidRDefault="00C255E9" w:rsidP="00C255E9">
      <w:pPr>
        <w:pStyle w:val="PL"/>
      </w:pPr>
      <w:r>
        <w:t xml:space="preserve">          $ref: 'genericNrm.yaml#/components/schemas/NFType'</w:t>
      </w:r>
    </w:p>
    <w:p w14:paraId="3C60EB1C" w14:textId="77777777" w:rsidR="00C255E9" w:rsidRDefault="00C255E9" w:rsidP="00C255E9">
      <w:pPr>
        <w:pStyle w:val="PL"/>
      </w:pPr>
      <w:r>
        <w:t xml:space="preserve">        nFStatus:</w:t>
      </w:r>
    </w:p>
    <w:p w14:paraId="6D285FFE" w14:textId="77777777" w:rsidR="00C255E9" w:rsidRDefault="00C255E9" w:rsidP="00C255E9">
      <w:pPr>
        <w:pStyle w:val="PL"/>
      </w:pPr>
      <w:r>
        <w:t xml:space="preserve">          $ref: '#/components/schemas/NFStatus'</w:t>
      </w:r>
    </w:p>
    <w:p w14:paraId="40F796C6" w14:textId="77777777" w:rsidR="00C255E9" w:rsidRDefault="00C255E9" w:rsidP="00C255E9">
      <w:pPr>
        <w:pStyle w:val="PL"/>
      </w:pPr>
      <w:r>
        <w:t xml:space="preserve">        plmn:</w:t>
      </w:r>
    </w:p>
    <w:p w14:paraId="755FFB60" w14:textId="77777777" w:rsidR="00C255E9" w:rsidRDefault="00C255E9" w:rsidP="00C255E9">
      <w:pPr>
        <w:pStyle w:val="PL"/>
      </w:pPr>
      <w:r>
        <w:t xml:space="preserve">          $ref: 'nrNrm.yaml#/components/schemas/PlmnId'</w:t>
      </w:r>
    </w:p>
    <w:p w14:paraId="7E3B7CB8" w14:textId="77777777" w:rsidR="00C255E9" w:rsidRDefault="00C255E9" w:rsidP="00C255E9">
      <w:pPr>
        <w:pStyle w:val="PL"/>
      </w:pPr>
      <w:r>
        <w:t xml:space="preserve">        sNssais:</w:t>
      </w:r>
    </w:p>
    <w:p w14:paraId="4B2C9FF2" w14:textId="77777777" w:rsidR="00C255E9" w:rsidRDefault="00C255E9" w:rsidP="00C255E9">
      <w:pPr>
        <w:pStyle w:val="PL"/>
      </w:pPr>
      <w:r>
        <w:t xml:space="preserve">          $ref: 'nrNrm.yaml#/components/schemas/Snssai'</w:t>
      </w:r>
    </w:p>
    <w:p w14:paraId="0A00DF8F" w14:textId="77777777" w:rsidR="00C255E9" w:rsidRDefault="00C255E9" w:rsidP="00C255E9">
      <w:pPr>
        <w:pStyle w:val="PL"/>
      </w:pPr>
      <w:r>
        <w:t xml:space="preserve">        fqdn:</w:t>
      </w:r>
    </w:p>
    <w:p w14:paraId="5E8D1FDA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670BE328" w14:textId="77777777" w:rsidR="00C255E9" w:rsidRDefault="00C255E9" w:rsidP="00C255E9">
      <w:pPr>
        <w:pStyle w:val="PL"/>
      </w:pPr>
      <w:r>
        <w:t xml:space="preserve">        interPlmnFqdn:</w:t>
      </w:r>
    </w:p>
    <w:p w14:paraId="4E166420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4C0BFD5C" w14:textId="77777777" w:rsidR="00C255E9" w:rsidRDefault="00C255E9" w:rsidP="00C255E9">
      <w:pPr>
        <w:pStyle w:val="PL"/>
      </w:pPr>
      <w:r>
        <w:t xml:space="preserve">        nfServices:</w:t>
      </w:r>
    </w:p>
    <w:p w14:paraId="0303952E" w14:textId="77777777" w:rsidR="00C255E9" w:rsidRDefault="00C255E9" w:rsidP="00C255E9">
      <w:pPr>
        <w:pStyle w:val="PL"/>
      </w:pPr>
      <w:r>
        <w:t xml:space="preserve">          type: array</w:t>
      </w:r>
    </w:p>
    <w:p w14:paraId="3B7EC89F" w14:textId="77777777" w:rsidR="00C255E9" w:rsidRDefault="00C255E9" w:rsidP="00C255E9">
      <w:pPr>
        <w:pStyle w:val="PL"/>
      </w:pPr>
      <w:r>
        <w:t xml:space="preserve">          items:</w:t>
      </w:r>
    </w:p>
    <w:p w14:paraId="09E35D79" w14:textId="77777777" w:rsidR="00C255E9" w:rsidRDefault="00C255E9" w:rsidP="00C255E9">
      <w:pPr>
        <w:pStyle w:val="PL"/>
      </w:pPr>
      <w:r>
        <w:t xml:space="preserve">            $ref: '#/components/schemas/NFService'</w:t>
      </w:r>
    </w:p>
    <w:p w14:paraId="7285B00A" w14:textId="77777777" w:rsidR="00C255E9" w:rsidRDefault="00C255E9" w:rsidP="00C255E9">
      <w:pPr>
        <w:pStyle w:val="PL"/>
      </w:pPr>
      <w:r>
        <w:t xml:space="preserve">    NFService:</w:t>
      </w:r>
    </w:p>
    <w:p w14:paraId="0DBF5B9C" w14:textId="77777777" w:rsidR="00C255E9" w:rsidRDefault="00C255E9" w:rsidP="00C255E9">
      <w:pPr>
        <w:pStyle w:val="PL"/>
      </w:pPr>
      <w:r>
        <w:t xml:space="preserve">      type: object</w:t>
      </w:r>
    </w:p>
    <w:p w14:paraId="012A1969" w14:textId="77777777" w:rsidR="00C255E9" w:rsidRDefault="00C255E9" w:rsidP="00C255E9">
      <w:pPr>
        <w:pStyle w:val="PL"/>
      </w:pPr>
      <w:r>
        <w:t xml:space="preserve">      description: NF Service is defined in TS 29.510</w:t>
      </w:r>
    </w:p>
    <w:p w14:paraId="471D8B4A" w14:textId="77777777" w:rsidR="00C255E9" w:rsidRDefault="00C255E9" w:rsidP="00C255E9">
      <w:pPr>
        <w:pStyle w:val="PL"/>
      </w:pPr>
      <w:r>
        <w:t xml:space="preserve">      properties:</w:t>
      </w:r>
    </w:p>
    <w:p w14:paraId="53756DED" w14:textId="77777777" w:rsidR="00C255E9" w:rsidRDefault="00C255E9" w:rsidP="00C255E9">
      <w:pPr>
        <w:pStyle w:val="PL"/>
      </w:pPr>
      <w:r>
        <w:t xml:space="preserve">        serviceInstanceId:</w:t>
      </w:r>
    </w:p>
    <w:p w14:paraId="5B06EC72" w14:textId="77777777" w:rsidR="00C255E9" w:rsidRDefault="00C255E9" w:rsidP="00C255E9">
      <w:pPr>
        <w:pStyle w:val="PL"/>
      </w:pPr>
      <w:r>
        <w:t xml:space="preserve">          type: string</w:t>
      </w:r>
    </w:p>
    <w:p w14:paraId="33A9B8F7" w14:textId="77777777" w:rsidR="00C255E9" w:rsidRDefault="00C255E9" w:rsidP="00C255E9">
      <w:pPr>
        <w:pStyle w:val="PL"/>
      </w:pPr>
      <w:r>
        <w:t xml:space="preserve">        serviceName:</w:t>
      </w:r>
    </w:p>
    <w:p w14:paraId="1129B69F" w14:textId="77777777" w:rsidR="00C255E9" w:rsidRDefault="00C255E9" w:rsidP="00C255E9">
      <w:pPr>
        <w:pStyle w:val="PL"/>
      </w:pPr>
      <w:r>
        <w:t xml:space="preserve">          type: string</w:t>
      </w:r>
    </w:p>
    <w:p w14:paraId="084FB1E7" w14:textId="77777777" w:rsidR="00C255E9" w:rsidRDefault="00C255E9" w:rsidP="00C255E9">
      <w:pPr>
        <w:pStyle w:val="PL"/>
      </w:pPr>
      <w:r>
        <w:t xml:space="preserve">        version:</w:t>
      </w:r>
    </w:p>
    <w:p w14:paraId="7468B0F9" w14:textId="77777777" w:rsidR="00C255E9" w:rsidRDefault="00C255E9" w:rsidP="00C255E9">
      <w:pPr>
        <w:pStyle w:val="PL"/>
      </w:pPr>
      <w:r>
        <w:t xml:space="preserve">          type: string</w:t>
      </w:r>
    </w:p>
    <w:p w14:paraId="6F5A3A4A" w14:textId="77777777" w:rsidR="00C255E9" w:rsidRDefault="00C255E9" w:rsidP="00C255E9">
      <w:pPr>
        <w:pStyle w:val="PL"/>
      </w:pPr>
      <w:r>
        <w:t xml:space="preserve">        schema:</w:t>
      </w:r>
    </w:p>
    <w:p w14:paraId="737B1035" w14:textId="77777777" w:rsidR="00C255E9" w:rsidRDefault="00C255E9" w:rsidP="00C255E9">
      <w:pPr>
        <w:pStyle w:val="PL"/>
      </w:pPr>
      <w:r>
        <w:t xml:space="preserve">          type: string</w:t>
      </w:r>
    </w:p>
    <w:p w14:paraId="5329ADAD" w14:textId="77777777" w:rsidR="00C255E9" w:rsidRDefault="00C255E9" w:rsidP="00C255E9">
      <w:pPr>
        <w:pStyle w:val="PL"/>
      </w:pPr>
      <w:r>
        <w:t xml:space="preserve">        fqdn:</w:t>
      </w:r>
    </w:p>
    <w:p w14:paraId="00F89966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5C217F79" w14:textId="77777777" w:rsidR="00C255E9" w:rsidRDefault="00C255E9" w:rsidP="00C255E9">
      <w:pPr>
        <w:pStyle w:val="PL"/>
      </w:pPr>
      <w:r>
        <w:t xml:space="preserve">        interPlmnFqdn:</w:t>
      </w:r>
    </w:p>
    <w:p w14:paraId="0C241F40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60CF9478" w14:textId="77777777" w:rsidR="00C255E9" w:rsidRDefault="00C255E9" w:rsidP="00C255E9">
      <w:pPr>
        <w:pStyle w:val="PL"/>
      </w:pPr>
      <w:r>
        <w:t xml:space="preserve">        ipEndPoints:</w:t>
      </w:r>
    </w:p>
    <w:p w14:paraId="167F9E9B" w14:textId="77777777" w:rsidR="00C255E9" w:rsidRDefault="00C255E9" w:rsidP="00C255E9">
      <w:pPr>
        <w:pStyle w:val="PL"/>
      </w:pPr>
      <w:r>
        <w:t xml:space="preserve">          type: array</w:t>
      </w:r>
    </w:p>
    <w:p w14:paraId="38F46013" w14:textId="77777777" w:rsidR="00C255E9" w:rsidRDefault="00C255E9" w:rsidP="00C255E9">
      <w:pPr>
        <w:pStyle w:val="PL"/>
      </w:pPr>
      <w:r>
        <w:t xml:space="preserve">          items:</w:t>
      </w:r>
    </w:p>
    <w:p w14:paraId="1216827C" w14:textId="77777777" w:rsidR="00C255E9" w:rsidRDefault="00C255E9" w:rsidP="00C255E9">
      <w:pPr>
        <w:pStyle w:val="PL"/>
      </w:pPr>
      <w:r>
        <w:t xml:space="preserve">            $ref: '#/components/schemas/IpEndPoint'</w:t>
      </w:r>
    </w:p>
    <w:p w14:paraId="049890C3" w14:textId="77777777" w:rsidR="00C255E9" w:rsidRDefault="00C255E9" w:rsidP="00C255E9">
      <w:pPr>
        <w:pStyle w:val="PL"/>
      </w:pPr>
      <w:r>
        <w:t xml:space="preserve">        apiPrfix:</w:t>
      </w:r>
    </w:p>
    <w:p w14:paraId="6BF647C7" w14:textId="77777777" w:rsidR="00C255E9" w:rsidRDefault="00C255E9" w:rsidP="00C255E9">
      <w:pPr>
        <w:pStyle w:val="PL"/>
      </w:pPr>
      <w:r>
        <w:t xml:space="preserve">          type: string</w:t>
      </w:r>
    </w:p>
    <w:p w14:paraId="622C8D4F" w14:textId="77777777" w:rsidR="00C255E9" w:rsidRDefault="00C255E9" w:rsidP="00C255E9">
      <w:pPr>
        <w:pStyle w:val="PL"/>
      </w:pPr>
      <w:r>
        <w:lastRenderedPageBreak/>
        <w:t xml:space="preserve">        allowedPlmns:</w:t>
      </w:r>
    </w:p>
    <w:p w14:paraId="6235FED1" w14:textId="77777777" w:rsidR="00C255E9" w:rsidRDefault="00C255E9" w:rsidP="00C255E9">
      <w:pPr>
        <w:pStyle w:val="PL"/>
      </w:pPr>
      <w:r>
        <w:t xml:space="preserve">          $ref: 'nrNrm.yaml#/components/schemas/PlmnId'</w:t>
      </w:r>
    </w:p>
    <w:p w14:paraId="4C7D8013" w14:textId="77777777" w:rsidR="00C255E9" w:rsidRDefault="00C255E9" w:rsidP="00C255E9">
      <w:pPr>
        <w:pStyle w:val="PL"/>
      </w:pPr>
      <w:r>
        <w:t xml:space="preserve">        allowedNfTypes:</w:t>
      </w:r>
    </w:p>
    <w:p w14:paraId="05A7452D" w14:textId="77777777" w:rsidR="00C255E9" w:rsidRDefault="00C255E9" w:rsidP="00C255E9">
      <w:pPr>
        <w:pStyle w:val="PL"/>
      </w:pPr>
      <w:r>
        <w:t xml:space="preserve">          type: array</w:t>
      </w:r>
    </w:p>
    <w:p w14:paraId="7D1594E1" w14:textId="77777777" w:rsidR="00C255E9" w:rsidRDefault="00C255E9" w:rsidP="00C255E9">
      <w:pPr>
        <w:pStyle w:val="PL"/>
      </w:pPr>
      <w:r>
        <w:t xml:space="preserve">          items:</w:t>
      </w:r>
    </w:p>
    <w:p w14:paraId="3FFD6B28" w14:textId="77777777" w:rsidR="00C255E9" w:rsidRDefault="00C255E9" w:rsidP="00C255E9">
      <w:pPr>
        <w:pStyle w:val="PL"/>
      </w:pPr>
      <w:r>
        <w:t xml:space="preserve">            $ref: 'genericNrm.yaml#/components/schemas/NFType'</w:t>
      </w:r>
    </w:p>
    <w:p w14:paraId="7804BB43" w14:textId="77777777" w:rsidR="00C255E9" w:rsidRDefault="00C255E9" w:rsidP="00C255E9">
      <w:pPr>
        <w:pStyle w:val="PL"/>
      </w:pPr>
      <w:r>
        <w:t xml:space="preserve">        allowedNssais:</w:t>
      </w:r>
    </w:p>
    <w:p w14:paraId="68910275" w14:textId="77777777" w:rsidR="00C255E9" w:rsidRDefault="00C255E9" w:rsidP="00C255E9">
      <w:pPr>
        <w:pStyle w:val="PL"/>
      </w:pPr>
      <w:r>
        <w:t xml:space="preserve">          type: array</w:t>
      </w:r>
    </w:p>
    <w:p w14:paraId="1E182BEE" w14:textId="77777777" w:rsidR="00C255E9" w:rsidRDefault="00C255E9" w:rsidP="00C255E9">
      <w:pPr>
        <w:pStyle w:val="PL"/>
      </w:pPr>
      <w:r>
        <w:t xml:space="preserve">          items:</w:t>
      </w:r>
    </w:p>
    <w:p w14:paraId="205A12BE" w14:textId="77777777" w:rsidR="00C255E9" w:rsidRDefault="00C255E9" w:rsidP="00C255E9">
      <w:pPr>
        <w:pStyle w:val="PL"/>
      </w:pPr>
      <w:r>
        <w:t xml:space="preserve">            $ref: 'nrNrm.yaml#/components/schemas/Snssai'</w:t>
      </w:r>
    </w:p>
    <w:p w14:paraId="3A8DCF3A" w14:textId="77777777" w:rsidR="00C255E9" w:rsidRDefault="00C255E9" w:rsidP="00C255E9">
      <w:pPr>
        <w:pStyle w:val="PL"/>
      </w:pPr>
      <w:r>
        <w:t xml:space="preserve">    NFStatus:</w:t>
      </w:r>
    </w:p>
    <w:p w14:paraId="6D53B37E" w14:textId="77777777" w:rsidR="00C255E9" w:rsidRDefault="00C255E9" w:rsidP="00C255E9">
      <w:pPr>
        <w:pStyle w:val="PL"/>
      </w:pPr>
      <w:r>
        <w:t xml:space="preserve">      type: string</w:t>
      </w:r>
    </w:p>
    <w:p w14:paraId="3F19D74B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5D652F16" w14:textId="77777777" w:rsidR="00C255E9" w:rsidRDefault="00C255E9" w:rsidP="00C255E9">
      <w:pPr>
        <w:pStyle w:val="PL"/>
      </w:pPr>
      <w:r>
        <w:t xml:space="preserve">      enum:</w:t>
      </w:r>
    </w:p>
    <w:p w14:paraId="0DCC4CD7" w14:textId="77777777" w:rsidR="00C255E9" w:rsidRDefault="00C255E9" w:rsidP="00C255E9">
      <w:pPr>
        <w:pStyle w:val="PL"/>
      </w:pPr>
      <w:r>
        <w:t xml:space="preserve">        - REGISTERED</w:t>
      </w:r>
    </w:p>
    <w:p w14:paraId="71AC9285" w14:textId="77777777" w:rsidR="00C255E9" w:rsidRDefault="00C255E9" w:rsidP="00C255E9">
      <w:pPr>
        <w:pStyle w:val="PL"/>
      </w:pPr>
      <w:r>
        <w:t xml:space="preserve">        - SUSPENDED</w:t>
      </w:r>
    </w:p>
    <w:p w14:paraId="047DDDEC" w14:textId="77777777" w:rsidR="00C255E9" w:rsidRDefault="00C255E9" w:rsidP="00C255E9">
      <w:pPr>
        <w:pStyle w:val="PL"/>
      </w:pPr>
      <w:r>
        <w:t xml:space="preserve">    CNSIIdList:</w:t>
      </w:r>
    </w:p>
    <w:p w14:paraId="6BB765E6" w14:textId="77777777" w:rsidR="00C255E9" w:rsidRDefault="00C255E9" w:rsidP="00C255E9">
      <w:pPr>
        <w:pStyle w:val="PL"/>
      </w:pPr>
      <w:r>
        <w:t xml:space="preserve">      type: array</w:t>
      </w:r>
    </w:p>
    <w:p w14:paraId="75CD071C" w14:textId="77777777" w:rsidR="00C255E9" w:rsidRDefault="00C255E9" w:rsidP="00C255E9">
      <w:pPr>
        <w:pStyle w:val="PL"/>
      </w:pPr>
      <w:r>
        <w:t xml:space="preserve">      items:</w:t>
      </w:r>
    </w:p>
    <w:p w14:paraId="5596C65D" w14:textId="77777777" w:rsidR="00C255E9" w:rsidRDefault="00C255E9" w:rsidP="00C255E9">
      <w:pPr>
        <w:pStyle w:val="PL"/>
      </w:pPr>
      <w:r>
        <w:t xml:space="preserve">        $ref: '#/components/schemas/CNSIId'</w:t>
      </w:r>
    </w:p>
    <w:p w14:paraId="1444CE1B" w14:textId="77777777" w:rsidR="00C255E9" w:rsidRDefault="00C255E9" w:rsidP="00C255E9">
      <w:pPr>
        <w:pStyle w:val="PL"/>
      </w:pPr>
      <w:r>
        <w:t xml:space="preserve">    CNSIId:</w:t>
      </w:r>
    </w:p>
    <w:p w14:paraId="2EA3A000" w14:textId="77777777" w:rsidR="00C255E9" w:rsidRDefault="00C255E9" w:rsidP="00C255E9">
      <w:pPr>
        <w:pStyle w:val="PL"/>
      </w:pPr>
      <w:r>
        <w:t xml:space="preserve">      type: string</w:t>
      </w:r>
    </w:p>
    <w:p w14:paraId="563DF0B2" w14:textId="77777777" w:rsidR="00C255E9" w:rsidRDefault="00C255E9" w:rsidP="00C255E9">
      <w:pPr>
        <w:pStyle w:val="PL"/>
      </w:pPr>
      <w:r>
        <w:t xml:space="preserve">      description: CNSI Id is defined in TS 29.531, only for Core Network</w:t>
      </w:r>
    </w:p>
    <w:p w14:paraId="2147CE8F" w14:textId="77777777" w:rsidR="00C255E9" w:rsidRDefault="00C255E9" w:rsidP="00C255E9">
      <w:pPr>
        <w:pStyle w:val="PL"/>
      </w:pPr>
      <w:r>
        <w:t xml:space="preserve">    TACList:</w:t>
      </w:r>
    </w:p>
    <w:p w14:paraId="5ACBFB05" w14:textId="77777777" w:rsidR="00C255E9" w:rsidRDefault="00C255E9" w:rsidP="00C255E9">
      <w:pPr>
        <w:pStyle w:val="PL"/>
      </w:pPr>
      <w:r>
        <w:t xml:space="preserve">      type: array</w:t>
      </w:r>
    </w:p>
    <w:p w14:paraId="5E69DC0F" w14:textId="77777777" w:rsidR="00C255E9" w:rsidRDefault="00C255E9" w:rsidP="00C255E9">
      <w:pPr>
        <w:pStyle w:val="PL"/>
      </w:pPr>
      <w:r>
        <w:t xml:space="preserve">      items:</w:t>
      </w:r>
    </w:p>
    <w:p w14:paraId="1E2C2536" w14:textId="77777777" w:rsidR="00C255E9" w:rsidRDefault="00C255E9" w:rsidP="00C255E9">
      <w:pPr>
        <w:pStyle w:val="PL"/>
      </w:pPr>
      <w:r>
        <w:t xml:space="preserve">        $ref: 'nrNrm.yaml#/components/schemas/NrTac'</w:t>
      </w:r>
    </w:p>
    <w:p w14:paraId="1E9C4277" w14:textId="77777777" w:rsidR="00C255E9" w:rsidRDefault="00C255E9" w:rsidP="00C255E9">
      <w:pPr>
        <w:pStyle w:val="PL"/>
      </w:pPr>
      <w:r>
        <w:t xml:space="preserve">    WeightFactor:</w:t>
      </w:r>
    </w:p>
    <w:p w14:paraId="6BAE8B65" w14:textId="77777777" w:rsidR="00C255E9" w:rsidRDefault="00C255E9" w:rsidP="00C255E9">
      <w:pPr>
        <w:pStyle w:val="PL"/>
      </w:pPr>
      <w:r>
        <w:t xml:space="preserve">      type: integer</w:t>
      </w:r>
    </w:p>
    <w:p w14:paraId="22269C6D" w14:textId="77777777" w:rsidR="00C255E9" w:rsidRDefault="00C255E9" w:rsidP="00C255E9">
      <w:pPr>
        <w:pStyle w:val="PL"/>
      </w:pPr>
      <w:r>
        <w:t xml:space="preserve">    UdmInfo:</w:t>
      </w:r>
    </w:p>
    <w:p w14:paraId="3E4BC974" w14:textId="77777777" w:rsidR="00C255E9" w:rsidRDefault="00C255E9" w:rsidP="00C255E9">
      <w:pPr>
        <w:pStyle w:val="PL"/>
      </w:pPr>
      <w:r>
        <w:t xml:space="preserve">      type: object</w:t>
      </w:r>
    </w:p>
    <w:p w14:paraId="7C7C4865" w14:textId="77777777" w:rsidR="00C255E9" w:rsidRDefault="00C255E9" w:rsidP="00C255E9">
      <w:pPr>
        <w:pStyle w:val="PL"/>
      </w:pPr>
      <w:r>
        <w:t xml:space="preserve">      properties:</w:t>
      </w:r>
    </w:p>
    <w:p w14:paraId="46F2420D" w14:textId="77777777" w:rsidR="00C255E9" w:rsidRDefault="00C255E9" w:rsidP="00C255E9">
      <w:pPr>
        <w:pStyle w:val="PL"/>
      </w:pPr>
      <w:r>
        <w:t xml:space="preserve">        nFSrvGroupId:</w:t>
      </w:r>
    </w:p>
    <w:p w14:paraId="56DCD433" w14:textId="77777777" w:rsidR="00C255E9" w:rsidRDefault="00C255E9" w:rsidP="00C255E9">
      <w:pPr>
        <w:pStyle w:val="PL"/>
      </w:pPr>
      <w:r>
        <w:t xml:space="preserve">          type: string</w:t>
      </w:r>
    </w:p>
    <w:p w14:paraId="70C57C72" w14:textId="77777777" w:rsidR="00C255E9" w:rsidRDefault="00C255E9" w:rsidP="00C255E9">
      <w:pPr>
        <w:pStyle w:val="PL"/>
      </w:pPr>
      <w:r>
        <w:t xml:space="preserve">    AusfInfo:</w:t>
      </w:r>
    </w:p>
    <w:p w14:paraId="63440C09" w14:textId="77777777" w:rsidR="00C255E9" w:rsidRDefault="00C255E9" w:rsidP="00C255E9">
      <w:pPr>
        <w:pStyle w:val="PL"/>
      </w:pPr>
      <w:r>
        <w:t xml:space="preserve">      type: object</w:t>
      </w:r>
    </w:p>
    <w:p w14:paraId="448EA164" w14:textId="77777777" w:rsidR="00C255E9" w:rsidRDefault="00C255E9" w:rsidP="00C255E9">
      <w:pPr>
        <w:pStyle w:val="PL"/>
      </w:pPr>
      <w:r>
        <w:t xml:space="preserve">      properties:</w:t>
      </w:r>
    </w:p>
    <w:p w14:paraId="2ED2574A" w14:textId="77777777" w:rsidR="00C255E9" w:rsidRDefault="00C255E9" w:rsidP="00C255E9">
      <w:pPr>
        <w:pStyle w:val="PL"/>
      </w:pPr>
      <w:r>
        <w:t xml:space="preserve">        nFSrvGroupId:</w:t>
      </w:r>
    </w:p>
    <w:p w14:paraId="566B832E" w14:textId="77777777" w:rsidR="00C255E9" w:rsidRDefault="00C255E9" w:rsidP="00C255E9">
      <w:pPr>
        <w:pStyle w:val="PL"/>
      </w:pPr>
      <w:r>
        <w:t xml:space="preserve">          type: string</w:t>
      </w:r>
    </w:p>
    <w:p w14:paraId="7594589E" w14:textId="77777777" w:rsidR="00C255E9" w:rsidRDefault="00C255E9" w:rsidP="00C255E9">
      <w:pPr>
        <w:pStyle w:val="PL"/>
      </w:pPr>
      <w:r>
        <w:t xml:space="preserve">    UpfInfo:</w:t>
      </w:r>
    </w:p>
    <w:p w14:paraId="5718AE97" w14:textId="77777777" w:rsidR="00C255E9" w:rsidRDefault="00C255E9" w:rsidP="00C255E9">
      <w:pPr>
        <w:pStyle w:val="PL"/>
      </w:pPr>
      <w:r>
        <w:t xml:space="preserve">      type: object</w:t>
      </w:r>
    </w:p>
    <w:p w14:paraId="68EEC72C" w14:textId="77777777" w:rsidR="00C255E9" w:rsidRDefault="00C255E9" w:rsidP="00C255E9">
      <w:pPr>
        <w:pStyle w:val="PL"/>
      </w:pPr>
      <w:r>
        <w:t xml:space="preserve">      properties:</w:t>
      </w:r>
    </w:p>
    <w:p w14:paraId="2B5BC78A" w14:textId="77777777" w:rsidR="00C255E9" w:rsidRDefault="00C255E9" w:rsidP="00C255E9">
      <w:pPr>
        <w:pStyle w:val="PL"/>
      </w:pPr>
      <w:r>
        <w:t xml:space="preserve">        smfServingAreas:</w:t>
      </w:r>
    </w:p>
    <w:p w14:paraId="7B02C9D4" w14:textId="77777777" w:rsidR="00C255E9" w:rsidRDefault="00C255E9" w:rsidP="00C255E9">
      <w:pPr>
        <w:pStyle w:val="PL"/>
      </w:pPr>
      <w:r>
        <w:t xml:space="preserve">          type: string</w:t>
      </w:r>
    </w:p>
    <w:p w14:paraId="3505BBE8" w14:textId="77777777" w:rsidR="00C255E9" w:rsidRDefault="00C255E9" w:rsidP="00C255E9">
      <w:pPr>
        <w:pStyle w:val="PL"/>
      </w:pPr>
      <w:r>
        <w:t xml:space="preserve">    AmfInfo:</w:t>
      </w:r>
    </w:p>
    <w:p w14:paraId="380690B8" w14:textId="77777777" w:rsidR="00C255E9" w:rsidRDefault="00C255E9" w:rsidP="00C255E9">
      <w:pPr>
        <w:pStyle w:val="PL"/>
      </w:pPr>
      <w:r>
        <w:t xml:space="preserve">      type: object</w:t>
      </w:r>
    </w:p>
    <w:p w14:paraId="6EEAA9B9" w14:textId="77777777" w:rsidR="00C255E9" w:rsidRDefault="00C255E9" w:rsidP="00C255E9">
      <w:pPr>
        <w:pStyle w:val="PL"/>
      </w:pPr>
      <w:r>
        <w:t xml:space="preserve">      properties:</w:t>
      </w:r>
    </w:p>
    <w:p w14:paraId="3B7E17F7" w14:textId="77777777" w:rsidR="00C255E9" w:rsidRDefault="00C255E9" w:rsidP="00C255E9">
      <w:pPr>
        <w:pStyle w:val="PL"/>
      </w:pPr>
      <w:r>
        <w:t xml:space="preserve">        priority:</w:t>
      </w:r>
    </w:p>
    <w:p w14:paraId="6F6A3F03" w14:textId="77777777" w:rsidR="00C255E9" w:rsidRDefault="00C255E9" w:rsidP="00C255E9">
      <w:pPr>
        <w:pStyle w:val="PL"/>
      </w:pPr>
      <w:r>
        <w:t xml:space="preserve">          type: integer</w:t>
      </w:r>
    </w:p>
    <w:p w14:paraId="5A003F96" w14:textId="77777777" w:rsidR="00C255E9" w:rsidRDefault="00C255E9" w:rsidP="00C255E9">
      <w:pPr>
        <w:pStyle w:val="PL"/>
      </w:pPr>
      <w:r>
        <w:t xml:space="preserve">    SupportedDataSetId:</w:t>
      </w:r>
    </w:p>
    <w:p w14:paraId="5694541A" w14:textId="77777777" w:rsidR="00C255E9" w:rsidRDefault="00C255E9" w:rsidP="00C255E9">
      <w:pPr>
        <w:pStyle w:val="PL"/>
      </w:pPr>
      <w:r>
        <w:t xml:space="preserve">      type: string</w:t>
      </w:r>
    </w:p>
    <w:p w14:paraId="136B57E5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181795A1" w14:textId="77777777" w:rsidR="00C255E9" w:rsidRDefault="00C255E9" w:rsidP="00C255E9">
      <w:pPr>
        <w:pStyle w:val="PL"/>
      </w:pPr>
      <w:r>
        <w:t xml:space="preserve">      enum:</w:t>
      </w:r>
    </w:p>
    <w:p w14:paraId="5BD4061F" w14:textId="77777777" w:rsidR="00C255E9" w:rsidRDefault="00C255E9" w:rsidP="00C255E9">
      <w:pPr>
        <w:pStyle w:val="PL"/>
      </w:pPr>
      <w:r>
        <w:t xml:space="preserve">        - SUBSCRIPTION</w:t>
      </w:r>
    </w:p>
    <w:p w14:paraId="6FFBBBC9" w14:textId="77777777" w:rsidR="00C255E9" w:rsidRDefault="00C255E9" w:rsidP="00C255E9">
      <w:pPr>
        <w:pStyle w:val="PL"/>
      </w:pPr>
      <w:r>
        <w:t xml:space="preserve">        - POLICY</w:t>
      </w:r>
    </w:p>
    <w:p w14:paraId="275FF6C5" w14:textId="77777777" w:rsidR="00C255E9" w:rsidRDefault="00C255E9" w:rsidP="00C255E9">
      <w:pPr>
        <w:pStyle w:val="PL"/>
      </w:pPr>
      <w:r>
        <w:t xml:space="preserve">        - EXPOSURE</w:t>
      </w:r>
    </w:p>
    <w:p w14:paraId="278ABB02" w14:textId="77777777" w:rsidR="00C255E9" w:rsidRDefault="00C255E9" w:rsidP="00C255E9">
      <w:pPr>
        <w:pStyle w:val="PL"/>
      </w:pPr>
      <w:r>
        <w:t xml:space="preserve">        - APPLICATION</w:t>
      </w:r>
    </w:p>
    <w:p w14:paraId="10351498" w14:textId="77777777" w:rsidR="00C255E9" w:rsidRDefault="00C255E9" w:rsidP="00C255E9">
      <w:pPr>
        <w:pStyle w:val="PL"/>
      </w:pPr>
      <w:r>
        <w:t xml:space="preserve">    Udrinfo:</w:t>
      </w:r>
    </w:p>
    <w:p w14:paraId="5F63CF07" w14:textId="77777777" w:rsidR="00C255E9" w:rsidRDefault="00C255E9" w:rsidP="00C255E9">
      <w:pPr>
        <w:pStyle w:val="PL"/>
      </w:pPr>
      <w:r>
        <w:t xml:space="preserve">      type: object</w:t>
      </w:r>
    </w:p>
    <w:p w14:paraId="130A2825" w14:textId="77777777" w:rsidR="00C255E9" w:rsidRDefault="00C255E9" w:rsidP="00C255E9">
      <w:pPr>
        <w:pStyle w:val="PL"/>
      </w:pPr>
      <w:r>
        <w:t xml:space="preserve">      properties:</w:t>
      </w:r>
    </w:p>
    <w:p w14:paraId="07B2DCCD" w14:textId="77777777" w:rsidR="00C255E9" w:rsidRDefault="00C255E9" w:rsidP="00C255E9">
      <w:pPr>
        <w:pStyle w:val="PL"/>
      </w:pPr>
      <w:r>
        <w:t xml:space="preserve">        supportedDataSetIds:</w:t>
      </w:r>
    </w:p>
    <w:p w14:paraId="73CD5147" w14:textId="77777777" w:rsidR="00C255E9" w:rsidRDefault="00C255E9" w:rsidP="00C255E9">
      <w:pPr>
        <w:pStyle w:val="PL"/>
      </w:pPr>
      <w:r>
        <w:t xml:space="preserve">          type: array</w:t>
      </w:r>
    </w:p>
    <w:p w14:paraId="26B40276" w14:textId="77777777" w:rsidR="00C255E9" w:rsidRDefault="00C255E9" w:rsidP="00C255E9">
      <w:pPr>
        <w:pStyle w:val="PL"/>
      </w:pPr>
      <w:r>
        <w:t xml:space="preserve">          items:</w:t>
      </w:r>
    </w:p>
    <w:p w14:paraId="62CF3179" w14:textId="77777777" w:rsidR="00C255E9" w:rsidRDefault="00C255E9" w:rsidP="00C255E9">
      <w:pPr>
        <w:pStyle w:val="PL"/>
      </w:pPr>
      <w:r>
        <w:t xml:space="preserve">            $ref: '#/components/schemas/SupportedDataSetId'</w:t>
      </w:r>
    </w:p>
    <w:p w14:paraId="41A9C92C" w14:textId="77777777" w:rsidR="00C255E9" w:rsidRDefault="00C255E9" w:rsidP="00C255E9">
      <w:pPr>
        <w:pStyle w:val="PL"/>
      </w:pPr>
      <w:r>
        <w:t xml:space="preserve">        nFSrvGroupId:</w:t>
      </w:r>
    </w:p>
    <w:p w14:paraId="29976B23" w14:textId="77777777" w:rsidR="00C255E9" w:rsidRDefault="00C255E9" w:rsidP="00C255E9">
      <w:pPr>
        <w:pStyle w:val="PL"/>
      </w:pPr>
      <w:r>
        <w:t xml:space="preserve">          type: string</w:t>
      </w:r>
    </w:p>
    <w:p w14:paraId="30F5E280" w14:textId="77777777" w:rsidR="00C255E9" w:rsidRDefault="00C255E9" w:rsidP="00C255E9">
      <w:pPr>
        <w:pStyle w:val="PL"/>
      </w:pPr>
      <w:r>
        <w:t xml:space="preserve">    NFInfo:</w:t>
      </w:r>
    </w:p>
    <w:p w14:paraId="63FF1899" w14:textId="77777777" w:rsidR="00C255E9" w:rsidRDefault="00C255E9" w:rsidP="00C255E9">
      <w:pPr>
        <w:pStyle w:val="PL"/>
      </w:pPr>
      <w:r>
        <w:t xml:space="preserve">      oneOf:</w:t>
      </w:r>
    </w:p>
    <w:p w14:paraId="4C5F8617" w14:textId="77777777" w:rsidR="00C255E9" w:rsidRDefault="00C255E9" w:rsidP="00C255E9">
      <w:pPr>
        <w:pStyle w:val="PL"/>
      </w:pPr>
      <w:r>
        <w:t xml:space="preserve">        - $ref: '#/components/schemas/UdmInfo'</w:t>
      </w:r>
    </w:p>
    <w:p w14:paraId="07A7F866" w14:textId="77777777" w:rsidR="00C255E9" w:rsidRDefault="00C255E9" w:rsidP="00C255E9">
      <w:pPr>
        <w:pStyle w:val="PL"/>
      </w:pPr>
      <w:r>
        <w:t xml:space="preserve">        - $ref: '#/components/schemas/AusfInfo'</w:t>
      </w:r>
    </w:p>
    <w:p w14:paraId="51F124F0" w14:textId="77777777" w:rsidR="00C255E9" w:rsidRDefault="00C255E9" w:rsidP="00C255E9">
      <w:pPr>
        <w:pStyle w:val="PL"/>
      </w:pPr>
      <w:r>
        <w:t xml:space="preserve">        - $ref: '#/components/schemas/UpfInfo'</w:t>
      </w:r>
    </w:p>
    <w:p w14:paraId="2B22FAC2" w14:textId="77777777" w:rsidR="00C255E9" w:rsidRDefault="00C255E9" w:rsidP="00C255E9">
      <w:pPr>
        <w:pStyle w:val="PL"/>
      </w:pPr>
      <w:r>
        <w:t xml:space="preserve">        - $ref: '#/components/schemas/AmfInfo'</w:t>
      </w:r>
    </w:p>
    <w:p w14:paraId="77FAA9B5" w14:textId="77777777" w:rsidR="00C255E9" w:rsidRDefault="00C255E9" w:rsidP="00C255E9">
      <w:pPr>
        <w:pStyle w:val="PL"/>
      </w:pPr>
      <w:r>
        <w:t xml:space="preserve">        - $ref: '#/components/schemas/Udrinfo'</w:t>
      </w:r>
    </w:p>
    <w:p w14:paraId="664D7EA9" w14:textId="77777777" w:rsidR="00C255E9" w:rsidRDefault="00C255E9" w:rsidP="00C255E9">
      <w:pPr>
        <w:pStyle w:val="PL"/>
      </w:pPr>
      <w:r>
        <w:t xml:space="preserve">    ManagedNFProfile:</w:t>
      </w:r>
    </w:p>
    <w:p w14:paraId="4601079D" w14:textId="77777777" w:rsidR="00C255E9" w:rsidRDefault="00C255E9" w:rsidP="00C255E9">
      <w:pPr>
        <w:pStyle w:val="PL"/>
      </w:pPr>
      <w:r>
        <w:t xml:space="preserve">      type: object</w:t>
      </w:r>
    </w:p>
    <w:p w14:paraId="308DF34B" w14:textId="77777777" w:rsidR="00C255E9" w:rsidRDefault="00C255E9" w:rsidP="00C255E9">
      <w:pPr>
        <w:pStyle w:val="PL"/>
      </w:pPr>
      <w:r>
        <w:t xml:space="preserve">      properties:</w:t>
      </w:r>
    </w:p>
    <w:p w14:paraId="50BB553E" w14:textId="77777777" w:rsidR="00C255E9" w:rsidRDefault="00C255E9" w:rsidP="00C255E9">
      <w:pPr>
        <w:pStyle w:val="PL"/>
      </w:pPr>
      <w:r>
        <w:t xml:space="preserve">        nfInstanceID:</w:t>
      </w:r>
    </w:p>
    <w:p w14:paraId="3DC212ED" w14:textId="77777777" w:rsidR="00C255E9" w:rsidRDefault="00C255E9" w:rsidP="00C255E9">
      <w:pPr>
        <w:pStyle w:val="PL"/>
      </w:pPr>
      <w:r>
        <w:t xml:space="preserve">          type: string</w:t>
      </w:r>
    </w:p>
    <w:p w14:paraId="595CDB0C" w14:textId="77777777" w:rsidR="00C255E9" w:rsidRDefault="00C255E9" w:rsidP="00C255E9">
      <w:pPr>
        <w:pStyle w:val="PL"/>
      </w:pPr>
      <w:r>
        <w:lastRenderedPageBreak/>
        <w:t xml:space="preserve">        nfType:</w:t>
      </w:r>
    </w:p>
    <w:p w14:paraId="5A4C4A1A" w14:textId="77777777" w:rsidR="00C255E9" w:rsidRDefault="00C255E9" w:rsidP="00C255E9">
      <w:pPr>
        <w:pStyle w:val="PL"/>
      </w:pPr>
      <w:r>
        <w:t xml:space="preserve">          $ref: 'genericNrm.yaml#/components/schemas/NFType'</w:t>
      </w:r>
    </w:p>
    <w:p w14:paraId="3BC3B31E" w14:textId="77777777" w:rsidR="00C255E9" w:rsidRDefault="00C255E9" w:rsidP="00C255E9">
      <w:pPr>
        <w:pStyle w:val="PL"/>
      </w:pPr>
      <w:r>
        <w:t xml:space="preserve">        authzInfo:</w:t>
      </w:r>
    </w:p>
    <w:p w14:paraId="5DBB6069" w14:textId="77777777" w:rsidR="00C255E9" w:rsidRDefault="00C255E9" w:rsidP="00C255E9">
      <w:pPr>
        <w:pStyle w:val="PL"/>
      </w:pPr>
      <w:r>
        <w:t xml:space="preserve">          type: string</w:t>
      </w:r>
    </w:p>
    <w:p w14:paraId="786E862A" w14:textId="77777777" w:rsidR="00C255E9" w:rsidRDefault="00C255E9" w:rsidP="00C255E9">
      <w:pPr>
        <w:pStyle w:val="PL"/>
      </w:pPr>
      <w:r>
        <w:t xml:space="preserve">        hostAddr:</w:t>
      </w:r>
    </w:p>
    <w:p w14:paraId="431DFA49" w14:textId="77777777" w:rsidR="00C255E9" w:rsidRDefault="00C255E9" w:rsidP="00C255E9">
      <w:pPr>
        <w:pStyle w:val="PL"/>
      </w:pPr>
      <w:r>
        <w:t xml:space="preserve">          $ref: 'genericNrm.yaml#/components/schemas/HostAddr'</w:t>
      </w:r>
    </w:p>
    <w:p w14:paraId="70179444" w14:textId="77777777" w:rsidR="00C255E9" w:rsidRDefault="00C255E9" w:rsidP="00C255E9">
      <w:pPr>
        <w:pStyle w:val="PL"/>
      </w:pPr>
      <w:r>
        <w:t xml:space="preserve">        locality:</w:t>
      </w:r>
    </w:p>
    <w:p w14:paraId="539FD50F" w14:textId="77777777" w:rsidR="00C255E9" w:rsidRDefault="00C255E9" w:rsidP="00C255E9">
      <w:pPr>
        <w:pStyle w:val="PL"/>
      </w:pPr>
      <w:r>
        <w:t xml:space="preserve">          type: string</w:t>
      </w:r>
    </w:p>
    <w:p w14:paraId="35BD9111" w14:textId="77777777" w:rsidR="00C255E9" w:rsidRDefault="00C255E9" w:rsidP="00C255E9">
      <w:pPr>
        <w:pStyle w:val="PL"/>
      </w:pPr>
      <w:r>
        <w:t xml:space="preserve">        nFInfo:</w:t>
      </w:r>
    </w:p>
    <w:p w14:paraId="4473133D" w14:textId="77777777" w:rsidR="00C255E9" w:rsidRDefault="00C255E9" w:rsidP="00C255E9">
      <w:pPr>
        <w:pStyle w:val="PL"/>
      </w:pPr>
      <w:r>
        <w:t xml:space="preserve">          $ref: '#/components/schemas/NFInfo'</w:t>
      </w:r>
    </w:p>
    <w:p w14:paraId="0DB5F1BE" w14:textId="77777777" w:rsidR="00C255E9" w:rsidRDefault="00C255E9" w:rsidP="00C255E9">
      <w:pPr>
        <w:pStyle w:val="PL"/>
      </w:pPr>
      <w:r>
        <w:t xml:space="preserve">        capacity:</w:t>
      </w:r>
    </w:p>
    <w:p w14:paraId="1807ACB0" w14:textId="77777777" w:rsidR="00C255E9" w:rsidRDefault="00C255E9" w:rsidP="00C255E9">
      <w:pPr>
        <w:pStyle w:val="PL"/>
      </w:pPr>
      <w:r>
        <w:t xml:space="preserve">          type: integer</w:t>
      </w:r>
    </w:p>
    <w:p w14:paraId="7978AB49" w14:textId="77777777" w:rsidR="00C255E9" w:rsidRDefault="00C255E9" w:rsidP="00C255E9">
      <w:pPr>
        <w:pStyle w:val="PL"/>
      </w:pPr>
      <w:r>
        <w:t xml:space="preserve">    SEPPType:</w:t>
      </w:r>
    </w:p>
    <w:p w14:paraId="254FF713" w14:textId="77777777" w:rsidR="00C255E9" w:rsidRDefault="00C255E9" w:rsidP="00C255E9">
      <w:pPr>
        <w:pStyle w:val="PL"/>
      </w:pPr>
      <w:r>
        <w:t xml:space="preserve">      type: string</w:t>
      </w:r>
    </w:p>
    <w:p w14:paraId="07C64895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5CDB23D7" w14:textId="77777777" w:rsidR="00C255E9" w:rsidRDefault="00C255E9" w:rsidP="00C255E9">
      <w:pPr>
        <w:pStyle w:val="PL"/>
      </w:pPr>
      <w:r>
        <w:t xml:space="preserve">      enum:</w:t>
      </w:r>
    </w:p>
    <w:p w14:paraId="5DFAD348" w14:textId="77777777" w:rsidR="00C255E9" w:rsidRDefault="00C255E9" w:rsidP="00C255E9">
      <w:pPr>
        <w:pStyle w:val="PL"/>
      </w:pPr>
      <w:r>
        <w:t xml:space="preserve">        - CSEPP</w:t>
      </w:r>
    </w:p>
    <w:p w14:paraId="7A886BBC" w14:textId="77777777" w:rsidR="00C255E9" w:rsidRDefault="00C255E9" w:rsidP="00C255E9">
      <w:pPr>
        <w:pStyle w:val="PL"/>
      </w:pPr>
      <w:r>
        <w:t xml:space="preserve">        - PSEPP</w:t>
      </w:r>
    </w:p>
    <w:p w14:paraId="5E9A11CB" w14:textId="77777777" w:rsidR="00C255E9" w:rsidRDefault="00C255E9" w:rsidP="00C255E9">
      <w:pPr>
        <w:pStyle w:val="PL"/>
      </w:pPr>
      <w:r>
        <w:t xml:space="preserve">    SupportedFunc:</w:t>
      </w:r>
    </w:p>
    <w:p w14:paraId="57A97462" w14:textId="77777777" w:rsidR="00C255E9" w:rsidRDefault="00C255E9" w:rsidP="00C255E9">
      <w:pPr>
        <w:pStyle w:val="PL"/>
      </w:pPr>
      <w:r>
        <w:t xml:space="preserve">      type: object</w:t>
      </w:r>
    </w:p>
    <w:p w14:paraId="1AE2B310" w14:textId="77777777" w:rsidR="00C255E9" w:rsidRDefault="00C255E9" w:rsidP="00C255E9">
      <w:pPr>
        <w:pStyle w:val="PL"/>
      </w:pPr>
      <w:r>
        <w:t xml:space="preserve">      properties:</w:t>
      </w:r>
    </w:p>
    <w:p w14:paraId="05FC3007" w14:textId="77777777" w:rsidR="00C255E9" w:rsidRDefault="00C255E9" w:rsidP="00C255E9">
      <w:pPr>
        <w:pStyle w:val="PL"/>
      </w:pPr>
      <w:r>
        <w:t xml:space="preserve">        function:</w:t>
      </w:r>
    </w:p>
    <w:p w14:paraId="36CB2D66" w14:textId="77777777" w:rsidR="00C255E9" w:rsidRDefault="00C255E9" w:rsidP="00C255E9">
      <w:pPr>
        <w:pStyle w:val="PL"/>
      </w:pPr>
      <w:r>
        <w:t xml:space="preserve">          type: string</w:t>
      </w:r>
    </w:p>
    <w:p w14:paraId="2B996604" w14:textId="77777777" w:rsidR="00C255E9" w:rsidRDefault="00C255E9" w:rsidP="00C255E9">
      <w:pPr>
        <w:pStyle w:val="PL"/>
      </w:pPr>
      <w:r>
        <w:t xml:space="preserve">        policy:</w:t>
      </w:r>
    </w:p>
    <w:p w14:paraId="36EB77A1" w14:textId="77777777" w:rsidR="00C255E9" w:rsidRDefault="00C255E9" w:rsidP="00C255E9">
      <w:pPr>
        <w:pStyle w:val="PL"/>
      </w:pPr>
      <w:r>
        <w:t xml:space="preserve">          type: string</w:t>
      </w:r>
    </w:p>
    <w:p w14:paraId="02591C9B" w14:textId="77777777" w:rsidR="00C255E9" w:rsidRDefault="00C255E9" w:rsidP="00C255E9">
      <w:pPr>
        <w:pStyle w:val="PL"/>
      </w:pPr>
      <w:r>
        <w:t xml:space="preserve">    SupportedFuncList:</w:t>
      </w:r>
    </w:p>
    <w:p w14:paraId="2FAB13DE" w14:textId="77777777" w:rsidR="00C255E9" w:rsidRDefault="00C255E9" w:rsidP="00C255E9">
      <w:pPr>
        <w:pStyle w:val="PL"/>
      </w:pPr>
      <w:r>
        <w:t xml:space="preserve">      type: array</w:t>
      </w:r>
    </w:p>
    <w:p w14:paraId="5125EFE9" w14:textId="77777777" w:rsidR="00C255E9" w:rsidRDefault="00C255E9" w:rsidP="00C255E9">
      <w:pPr>
        <w:pStyle w:val="PL"/>
      </w:pPr>
      <w:r>
        <w:t xml:space="preserve">      items:</w:t>
      </w:r>
    </w:p>
    <w:p w14:paraId="37719A55" w14:textId="77777777" w:rsidR="00C255E9" w:rsidRDefault="00C255E9" w:rsidP="00C255E9">
      <w:pPr>
        <w:pStyle w:val="PL"/>
      </w:pPr>
      <w:r>
        <w:t xml:space="preserve">        $ref: '#/components/schemas/SupportedFunc'</w:t>
      </w:r>
    </w:p>
    <w:p w14:paraId="1C3A7CCF" w14:textId="77777777" w:rsidR="00C255E9" w:rsidRDefault="00C255E9" w:rsidP="00C255E9">
      <w:pPr>
        <w:pStyle w:val="PL"/>
      </w:pPr>
      <w:r>
        <w:t xml:space="preserve">    CommModelType:</w:t>
      </w:r>
    </w:p>
    <w:p w14:paraId="0AD2C115" w14:textId="77777777" w:rsidR="00C255E9" w:rsidRDefault="00C255E9" w:rsidP="00C255E9">
      <w:pPr>
        <w:pStyle w:val="PL"/>
      </w:pPr>
      <w:r>
        <w:t xml:space="preserve">      type: string</w:t>
      </w:r>
    </w:p>
    <w:p w14:paraId="5245F8BA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6163D6F4" w14:textId="77777777" w:rsidR="00C255E9" w:rsidRDefault="00C255E9" w:rsidP="00C255E9">
      <w:pPr>
        <w:pStyle w:val="PL"/>
      </w:pPr>
      <w:r>
        <w:t xml:space="preserve">      enum:</w:t>
      </w:r>
    </w:p>
    <w:p w14:paraId="4E3A313F" w14:textId="77777777" w:rsidR="00C255E9" w:rsidRDefault="00C255E9" w:rsidP="00C255E9">
      <w:pPr>
        <w:pStyle w:val="PL"/>
      </w:pPr>
      <w:r>
        <w:t xml:space="preserve">        - DIRECT_COMMUNICATION_WO_NRF</w:t>
      </w:r>
    </w:p>
    <w:p w14:paraId="2980193A" w14:textId="77777777" w:rsidR="00C255E9" w:rsidRDefault="00C255E9" w:rsidP="00C255E9">
      <w:pPr>
        <w:pStyle w:val="PL"/>
      </w:pPr>
      <w:r>
        <w:t xml:space="preserve">        - DIRECT_COMMUNICATION_WITH_NRF</w:t>
      </w:r>
    </w:p>
    <w:p w14:paraId="325489A8" w14:textId="77777777" w:rsidR="00C255E9" w:rsidRDefault="00C255E9" w:rsidP="00C255E9">
      <w:pPr>
        <w:pStyle w:val="PL"/>
      </w:pPr>
      <w:r>
        <w:t xml:space="preserve">        - INDIRECT_COMMUNICATION_WO_DEDICATED_DISCOVERY</w:t>
      </w:r>
    </w:p>
    <w:p w14:paraId="7031C5B9" w14:textId="77777777" w:rsidR="00C255E9" w:rsidRDefault="00C255E9" w:rsidP="00C255E9">
      <w:pPr>
        <w:pStyle w:val="PL"/>
      </w:pPr>
      <w:r>
        <w:t xml:space="preserve">        - INDIRECT_COMMUNICATION_WITH_DEDICATED_DISCOVERY</w:t>
      </w:r>
    </w:p>
    <w:p w14:paraId="407B464A" w14:textId="77777777" w:rsidR="00C255E9" w:rsidRDefault="00C255E9" w:rsidP="00C255E9">
      <w:pPr>
        <w:pStyle w:val="PL"/>
      </w:pPr>
      <w:r>
        <w:t xml:space="preserve">    CommModel:</w:t>
      </w:r>
    </w:p>
    <w:p w14:paraId="544456EE" w14:textId="77777777" w:rsidR="00C255E9" w:rsidRDefault="00C255E9" w:rsidP="00C255E9">
      <w:pPr>
        <w:pStyle w:val="PL"/>
      </w:pPr>
      <w:r>
        <w:t xml:space="preserve">      type: object</w:t>
      </w:r>
    </w:p>
    <w:p w14:paraId="5CC7BE54" w14:textId="77777777" w:rsidR="00C255E9" w:rsidRDefault="00C255E9" w:rsidP="00C255E9">
      <w:pPr>
        <w:pStyle w:val="PL"/>
      </w:pPr>
      <w:r>
        <w:t xml:space="preserve">      properties:</w:t>
      </w:r>
    </w:p>
    <w:p w14:paraId="75DD7C7F" w14:textId="77777777" w:rsidR="00C255E9" w:rsidRDefault="00C255E9" w:rsidP="00C255E9">
      <w:pPr>
        <w:pStyle w:val="PL"/>
      </w:pPr>
      <w:r>
        <w:t xml:space="preserve">        groupId:</w:t>
      </w:r>
    </w:p>
    <w:p w14:paraId="4CFE0820" w14:textId="77777777" w:rsidR="00C255E9" w:rsidRDefault="00C255E9" w:rsidP="00C255E9">
      <w:pPr>
        <w:pStyle w:val="PL"/>
      </w:pPr>
      <w:r>
        <w:t xml:space="preserve">          type: integer</w:t>
      </w:r>
    </w:p>
    <w:p w14:paraId="488A945B" w14:textId="77777777" w:rsidR="00C255E9" w:rsidRDefault="00C255E9" w:rsidP="00C255E9">
      <w:pPr>
        <w:pStyle w:val="PL"/>
      </w:pPr>
      <w:r>
        <w:t xml:space="preserve">        commModelType:</w:t>
      </w:r>
    </w:p>
    <w:p w14:paraId="076A5402" w14:textId="77777777" w:rsidR="00C255E9" w:rsidRDefault="00C255E9" w:rsidP="00C255E9">
      <w:pPr>
        <w:pStyle w:val="PL"/>
      </w:pPr>
      <w:r>
        <w:t xml:space="preserve">          $ref: '#/components/schemas/CommModelType'</w:t>
      </w:r>
    </w:p>
    <w:p w14:paraId="15258840" w14:textId="77777777" w:rsidR="00C255E9" w:rsidRDefault="00C255E9" w:rsidP="00C255E9">
      <w:pPr>
        <w:pStyle w:val="PL"/>
      </w:pPr>
      <w:r>
        <w:t xml:space="preserve">        targetNFServiceList:</w:t>
      </w:r>
    </w:p>
    <w:p w14:paraId="5BE8C994" w14:textId="77777777" w:rsidR="00C255E9" w:rsidRDefault="00C255E9" w:rsidP="00C255E9">
      <w:pPr>
        <w:pStyle w:val="PL"/>
      </w:pPr>
      <w:r>
        <w:t xml:space="preserve">          $ref: 'genericNrm.yaml#/components/schemas/DnList'</w:t>
      </w:r>
    </w:p>
    <w:p w14:paraId="0C8A13CD" w14:textId="77777777" w:rsidR="00C255E9" w:rsidRDefault="00C255E9" w:rsidP="00C255E9">
      <w:pPr>
        <w:pStyle w:val="PL"/>
      </w:pPr>
      <w:r>
        <w:t xml:space="preserve">        commModelConfiguration:</w:t>
      </w:r>
    </w:p>
    <w:p w14:paraId="28265B91" w14:textId="77777777" w:rsidR="00C255E9" w:rsidRDefault="00C255E9" w:rsidP="00C255E9">
      <w:pPr>
        <w:pStyle w:val="PL"/>
      </w:pPr>
      <w:r>
        <w:t xml:space="preserve">          type: string</w:t>
      </w:r>
    </w:p>
    <w:p w14:paraId="62939713" w14:textId="77777777" w:rsidR="00C255E9" w:rsidRDefault="00C255E9" w:rsidP="00C255E9">
      <w:pPr>
        <w:pStyle w:val="PL"/>
      </w:pPr>
      <w:r>
        <w:t xml:space="preserve">    CommModelList:</w:t>
      </w:r>
    </w:p>
    <w:p w14:paraId="5317A618" w14:textId="77777777" w:rsidR="00C255E9" w:rsidRDefault="00C255E9" w:rsidP="00C255E9">
      <w:pPr>
        <w:pStyle w:val="PL"/>
      </w:pPr>
      <w:r>
        <w:t xml:space="preserve">      type: array</w:t>
      </w:r>
    </w:p>
    <w:p w14:paraId="4D4BB9AA" w14:textId="77777777" w:rsidR="00C255E9" w:rsidRDefault="00C255E9" w:rsidP="00C255E9">
      <w:pPr>
        <w:pStyle w:val="PL"/>
      </w:pPr>
      <w:r>
        <w:t xml:space="preserve">      items:</w:t>
      </w:r>
    </w:p>
    <w:p w14:paraId="6D1E8B84" w14:textId="77777777" w:rsidR="00C255E9" w:rsidRDefault="00C255E9" w:rsidP="00C255E9">
      <w:pPr>
        <w:pStyle w:val="PL"/>
      </w:pPr>
      <w:r>
        <w:t xml:space="preserve">        $ref: '#/components/schemas/CommModel'</w:t>
      </w:r>
    </w:p>
    <w:p w14:paraId="47DB4236" w14:textId="77777777" w:rsidR="00C255E9" w:rsidRDefault="00C255E9" w:rsidP="00C255E9">
      <w:pPr>
        <w:pStyle w:val="PL"/>
      </w:pPr>
      <w:r>
        <w:t xml:space="preserve">    CapabilityList:</w:t>
      </w:r>
    </w:p>
    <w:p w14:paraId="4187E3D0" w14:textId="77777777" w:rsidR="00C255E9" w:rsidRDefault="00C255E9" w:rsidP="00C255E9">
      <w:pPr>
        <w:pStyle w:val="PL"/>
      </w:pPr>
      <w:r>
        <w:t xml:space="preserve">      type: array</w:t>
      </w:r>
    </w:p>
    <w:p w14:paraId="153B865F" w14:textId="77777777" w:rsidR="00C255E9" w:rsidRDefault="00C255E9" w:rsidP="00C255E9">
      <w:pPr>
        <w:pStyle w:val="PL"/>
      </w:pPr>
      <w:r>
        <w:t xml:space="preserve">      items:</w:t>
      </w:r>
    </w:p>
    <w:p w14:paraId="279E9BE4" w14:textId="77777777" w:rsidR="00C255E9" w:rsidRDefault="00C255E9" w:rsidP="00C255E9">
      <w:pPr>
        <w:pStyle w:val="PL"/>
      </w:pPr>
      <w:r>
        <w:t xml:space="preserve">        type: string</w:t>
      </w:r>
    </w:p>
    <w:p w14:paraId="0ACF4835" w14:textId="77777777" w:rsidR="00C255E9" w:rsidRDefault="00C255E9" w:rsidP="00C255E9">
      <w:pPr>
        <w:pStyle w:val="PL"/>
      </w:pPr>
      <w:r>
        <w:t xml:space="preserve">    FiveQiDscpMapping:</w:t>
      </w:r>
    </w:p>
    <w:p w14:paraId="4D11CC94" w14:textId="77777777" w:rsidR="00C255E9" w:rsidRDefault="00C255E9" w:rsidP="00C255E9">
      <w:pPr>
        <w:pStyle w:val="PL"/>
      </w:pPr>
      <w:r>
        <w:t xml:space="preserve">      type: object</w:t>
      </w:r>
    </w:p>
    <w:p w14:paraId="3EE233DD" w14:textId="77777777" w:rsidR="00C255E9" w:rsidRDefault="00C255E9" w:rsidP="00C255E9">
      <w:pPr>
        <w:pStyle w:val="PL"/>
      </w:pPr>
      <w:r>
        <w:t xml:space="preserve">      properties:</w:t>
      </w:r>
    </w:p>
    <w:p w14:paraId="06EC86EC" w14:textId="77777777" w:rsidR="00C255E9" w:rsidRDefault="00C255E9" w:rsidP="00C255E9">
      <w:pPr>
        <w:pStyle w:val="PL"/>
      </w:pPr>
      <w:r>
        <w:t xml:space="preserve">        fiveQIValues:</w:t>
      </w:r>
    </w:p>
    <w:p w14:paraId="3B00B2D9" w14:textId="77777777" w:rsidR="00C255E9" w:rsidRDefault="00C255E9" w:rsidP="00C255E9">
      <w:pPr>
        <w:pStyle w:val="PL"/>
      </w:pPr>
      <w:r>
        <w:t xml:space="preserve">          type: array</w:t>
      </w:r>
    </w:p>
    <w:p w14:paraId="24DA01A1" w14:textId="77777777" w:rsidR="00C255E9" w:rsidRDefault="00C255E9" w:rsidP="00C255E9">
      <w:pPr>
        <w:pStyle w:val="PL"/>
      </w:pPr>
      <w:r>
        <w:t xml:space="preserve">          items:</w:t>
      </w:r>
    </w:p>
    <w:p w14:paraId="5A7D4C50" w14:textId="77777777" w:rsidR="00C255E9" w:rsidRDefault="00C255E9" w:rsidP="00C255E9">
      <w:pPr>
        <w:pStyle w:val="PL"/>
      </w:pPr>
      <w:r>
        <w:t xml:space="preserve">            type: integer</w:t>
      </w:r>
    </w:p>
    <w:p w14:paraId="13E57634" w14:textId="77777777" w:rsidR="00C255E9" w:rsidRDefault="00C255E9" w:rsidP="00C255E9">
      <w:pPr>
        <w:pStyle w:val="PL"/>
      </w:pPr>
      <w:r>
        <w:t xml:space="preserve">        dscp:</w:t>
      </w:r>
    </w:p>
    <w:p w14:paraId="64F453E6" w14:textId="77777777" w:rsidR="00C255E9" w:rsidRDefault="00C255E9" w:rsidP="00C255E9">
      <w:pPr>
        <w:pStyle w:val="PL"/>
      </w:pPr>
      <w:r>
        <w:t xml:space="preserve">          type: integer</w:t>
      </w:r>
    </w:p>
    <w:p w14:paraId="0C438270" w14:textId="77777777" w:rsidR="00C255E9" w:rsidRDefault="00C255E9" w:rsidP="00C255E9">
      <w:pPr>
        <w:pStyle w:val="PL"/>
      </w:pPr>
      <w:r>
        <w:t xml:space="preserve">    NetworkSliceInfo:</w:t>
      </w:r>
    </w:p>
    <w:p w14:paraId="14EFBB09" w14:textId="77777777" w:rsidR="00C255E9" w:rsidRDefault="00C255E9" w:rsidP="00C255E9">
      <w:pPr>
        <w:pStyle w:val="PL"/>
      </w:pPr>
      <w:r>
        <w:t xml:space="preserve">      type: object</w:t>
      </w:r>
    </w:p>
    <w:p w14:paraId="4BE71286" w14:textId="77777777" w:rsidR="00C255E9" w:rsidRDefault="00C255E9" w:rsidP="00C255E9">
      <w:pPr>
        <w:pStyle w:val="PL"/>
      </w:pPr>
      <w:r>
        <w:t xml:space="preserve">      properties:</w:t>
      </w:r>
    </w:p>
    <w:p w14:paraId="7ABE78BE" w14:textId="77777777" w:rsidR="00C255E9" w:rsidRDefault="00C255E9" w:rsidP="00C255E9">
      <w:pPr>
        <w:pStyle w:val="PL"/>
      </w:pPr>
      <w:r>
        <w:t xml:space="preserve">        sNSSAI:</w:t>
      </w:r>
    </w:p>
    <w:p w14:paraId="782AF799" w14:textId="77777777" w:rsidR="00C255E9" w:rsidRDefault="00C255E9" w:rsidP="00C255E9">
      <w:pPr>
        <w:pStyle w:val="PL"/>
      </w:pPr>
      <w:r>
        <w:t xml:space="preserve">          $ref: 'nrNrm.yaml#/components/schemas/Snssai'</w:t>
      </w:r>
    </w:p>
    <w:p w14:paraId="23699C0C" w14:textId="77777777" w:rsidR="00C255E9" w:rsidRDefault="00C255E9" w:rsidP="00C255E9">
      <w:pPr>
        <w:pStyle w:val="PL"/>
      </w:pPr>
      <w:r>
        <w:t xml:space="preserve">        cNSIId:</w:t>
      </w:r>
    </w:p>
    <w:p w14:paraId="25944EC1" w14:textId="77777777" w:rsidR="00C255E9" w:rsidRDefault="00C255E9" w:rsidP="00C255E9">
      <w:pPr>
        <w:pStyle w:val="PL"/>
      </w:pPr>
      <w:r>
        <w:t xml:space="preserve">          $ref: '#/components/schemas/CNSIId'</w:t>
      </w:r>
    </w:p>
    <w:p w14:paraId="459E0626" w14:textId="77777777" w:rsidR="00C255E9" w:rsidRDefault="00C255E9" w:rsidP="00C255E9">
      <w:pPr>
        <w:pStyle w:val="PL"/>
      </w:pPr>
      <w:r>
        <w:t xml:space="preserve">        networkSliceRef:</w:t>
      </w:r>
    </w:p>
    <w:p w14:paraId="5A5EB6F2" w14:textId="77777777" w:rsidR="00C255E9" w:rsidRDefault="00C255E9" w:rsidP="00C255E9">
      <w:pPr>
        <w:pStyle w:val="PL"/>
      </w:pPr>
      <w:r>
        <w:t xml:space="preserve">          $ref: 'genericNrm.yaml#/components/schemas/DnList'</w:t>
      </w:r>
    </w:p>
    <w:p w14:paraId="7E9D4544" w14:textId="77777777" w:rsidR="00C255E9" w:rsidRDefault="00C255E9" w:rsidP="00C255E9">
      <w:pPr>
        <w:pStyle w:val="PL"/>
      </w:pPr>
      <w:r>
        <w:t xml:space="preserve">    NetworkSliceInfoList:</w:t>
      </w:r>
    </w:p>
    <w:p w14:paraId="72773C5C" w14:textId="77777777" w:rsidR="00C255E9" w:rsidRDefault="00C255E9" w:rsidP="00C255E9">
      <w:pPr>
        <w:pStyle w:val="PL"/>
      </w:pPr>
      <w:r>
        <w:t xml:space="preserve">      type: array</w:t>
      </w:r>
    </w:p>
    <w:p w14:paraId="63537C99" w14:textId="77777777" w:rsidR="00C255E9" w:rsidRDefault="00C255E9" w:rsidP="00C255E9">
      <w:pPr>
        <w:pStyle w:val="PL"/>
      </w:pPr>
      <w:r>
        <w:t xml:space="preserve">      items:</w:t>
      </w:r>
    </w:p>
    <w:p w14:paraId="14DFD812" w14:textId="77777777" w:rsidR="00C255E9" w:rsidRDefault="00C255E9" w:rsidP="00C255E9">
      <w:pPr>
        <w:pStyle w:val="PL"/>
      </w:pPr>
      <w:r>
        <w:t xml:space="preserve">        $ref: '#/components/schemas/NetworkSliceInfo'</w:t>
      </w:r>
    </w:p>
    <w:p w14:paraId="6A70DFE3" w14:textId="77777777" w:rsidR="00C255E9" w:rsidRDefault="00C255E9" w:rsidP="00C255E9">
      <w:pPr>
        <w:pStyle w:val="PL"/>
      </w:pPr>
    </w:p>
    <w:p w14:paraId="0749EDE5" w14:textId="77777777" w:rsidR="00C255E9" w:rsidRDefault="00C255E9" w:rsidP="00C255E9">
      <w:pPr>
        <w:pStyle w:val="PL"/>
      </w:pPr>
    </w:p>
    <w:p w14:paraId="3A382948" w14:textId="77777777" w:rsidR="00C255E9" w:rsidRDefault="00C255E9" w:rsidP="00C255E9">
      <w:pPr>
        <w:pStyle w:val="PL"/>
      </w:pPr>
      <w:r>
        <w:t xml:space="preserve">    PacketErrorRate:</w:t>
      </w:r>
    </w:p>
    <w:p w14:paraId="179486C0" w14:textId="77777777" w:rsidR="00C255E9" w:rsidRDefault="00C255E9" w:rsidP="00C255E9">
      <w:pPr>
        <w:pStyle w:val="PL"/>
      </w:pPr>
      <w:r>
        <w:t xml:space="preserve">      type: object</w:t>
      </w:r>
    </w:p>
    <w:p w14:paraId="38023430" w14:textId="77777777" w:rsidR="00C255E9" w:rsidRDefault="00C255E9" w:rsidP="00C255E9">
      <w:pPr>
        <w:pStyle w:val="PL"/>
      </w:pPr>
      <w:r>
        <w:t xml:space="preserve">      properties:</w:t>
      </w:r>
    </w:p>
    <w:p w14:paraId="4798F75E" w14:textId="77777777" w:rsidR="00C255E9" w:rsidRDefault="00C255E9" w:rsidP="00C255E9">
      <w:pPr>
        <w:pStyle w:val="PL"/>
      </w:pPr>
      <w:r>
        <w:t xml:space="preserve">        scalar:</w:t>
      </w:r>
    </w:p>
    <w:p w14:paraId="5256BA7F" w14:textId="77777777" w:rsidR="00C255E9" w:rsidRDefault="00C255E9" w:rsidP="00C255E9">
      <w:pPr>
        <w:pStyle w:val="PL"/>
      </w:pPr>
      <w:r>
        <w:t xml:space="preserve">          type: integer</w:t>
      </w:r>
    </w:p>
    <w:p w14:paraId="643D82CF" w14:textId="77777777" w:rsidR="00C255E9" w:rsidRDefault="00C255E9" w:rsidP="00C255E9">
      <w:pPr>
        <w:pStyle w:val="PL"/>
      </w:pPr>
      <w:r>
        <w:t xml:space="preserve">        exponent:</w:t>
      </w:r>
    </w:p>
    <w:p w14:paraId="26D035E3" w14:textId="77777777" w:rsidR="00C255E9" w:rsidRDefault="00C255E9" w:rsidP="00C255E9">
      <w:pPr>
        <w:pStyle w:val="PL"/>
      </w:pPr>
      <w:r>
        <w:t xml:space="preserve">          type: integer</w:t>
      </w:r>
    </w:p>
    <w:p w14:paraId="1CB01484" w14:textId="77777777" w:rsidR="00C255E9" w:rsidRDefault="00C255E9" w:rsidP="00C255E9">
      <w:pPr>
        <w:pStyle w:val="PL"/>
      </w:pPr>
    </w:p>
    <w:p w14:paraId="2A0FD7A2" w14:textId="77777777" w:rsidR="00C255E9" w:rsidRDefault="00C255E9" w:rsidP="00C255E9">
      <w:pPr>
        <w:pStyle w:val="PL"/>
      </w:pPr>
    </w:p>
    <w:p w14:paraId="3CD026DC" w14:textId="77777777" w:rsidR="00C255E9" w:rsidRDefault="00C255E9" w:rsidP="00C255E9">
      <w:pPr>
        <w:pStyle w:val="PL"/>
      </w:pPr>
    </w:p>
    <w:p w14:paraId="186FAAEE" w14:textId="77777777" w:rsidR="00C255E9" w:rsidRDefault="00C255E9" w:rsidP="00C255E9">
      <w:pPr>
        <w:pStyle w:val="PL"/>
      </w:pPr>
      <w:r>
        <w:t xml:space="preserve">    GtpUPathDelayThresholdsType:</w:t>
      </w:r>
    </w:p>
    <w:p w14:paraId="0EFD1A3F" w14:textId="77777777" w:rsidR="00C255E9" w:rsidRDefault="00C255E9" w:rsidP="00C255E9">
      <w:pPr>
        <w:pStyle w:val="PL"/>
      </w:pPr>
      <w:r>
        <w:t xml:space="preserve">      type: object</w:t>
      </w:r>
    </w:p>
    <w:p w14:paraId="1EE495B1" w14:textId="77777777" w:rsidR="00C255E9" w:rsidRDefault="00C255E9" w:rsidP="00C255E9">
      <w:pPr>
        <w:pStyle w:val="PL"/>
      </w:pPr>
      <w:r>
        <w:t xml:space="preserve">      properties:</w:t>
      </w:r>
    </w:p>
    <w:p w14:paraId="424F609F" w14:textId="77777777" w:rsidR="00C255E9" w:rsidRDefault="00C255E9" w:rsidP="00C255E9">
      <w:pPr>
        <w:pStyle w:val="PL"/>
      </w:pPr>
      <w:r>
        <w:t xml:space="preserve">        n3AveragePacketDelayThreshold:</w:t>
      </w:r>
    </w:p>
    <w:p w14:paraId="7A3A8BE0" w14:textId="77777777" w:rsidR="00C255E9" w:rsidRDefault="00C255E9" w:rsidP="00C255E9">
      <w:pPr>
        <w:pStyle w:val="PL"/>
      </w:pPr>
      <w:r>
        <w:t xml:space="preserve">          type: integer</w:t>
      </w:r>
    </w:p>
    <w:p w14:paraId="33150198" w14:textId="77777777" w:rsidR="00C255E9" w:rsidRDefault="00C255E9" w:rsidP="00C255E9">
      <w:pPr>
        <w:pStyle w:val="PL"/>
      </w:pPr>
      <w:r>
        <w:t xml:space="preserve">        n3MinPacketDelayThreshold:</w:t>
      </w:r>
    </w:p>
    <w:p w14:paraId="47EAE961" w14:textId="77777777" w:rsidR="00C255E9" w:rsidRDefault="00C255E9" w:rsidP="00C255E9">
      <w:pPr>
        <w:pStyle w:val="PL"/>
      </w:pPr>
      <w:r>
        <w:t xml:space="preserve">          type: integer</w:t>
      </w:r>
    </w:p>
    <w:p w14:paraId="1A07FAD1" w14:textId="77777777" w:rsidR="00C255E9" w:rsidRDefault="00C255E9" w:rsidP="00C255E9">
      <w:pPr>
        <w:pStyle w:val="PL"/>
      </w:pPr>
      <w:r>
        <w:t xml:space="preserve">        n3MaxPacketDelayThreshold:</w:t>
      </w:r>
    </w:p>
    <w:p w14:paraId="3F2DEFD4" w14:textId="77777777" w:rsidR="00C255E9" w:rsidRDefault="00C255E9" w:rsidP="00C255E9">
      <w:pPr>
        <w:pStyle w:val="PL"/>
      </w:pPr>
      <w:r>
        <w:t xml:space="preserve">          type: integer</w:t>
      </w:r>
    </w:p>
    <w:p w14:paraId="605671EE" w14:textId="77777777" w:rsidR="00C255E9" w:rsidRDefault="00C255E9" w:rsidP="00C255E9">
      <w:pPr>
        <w:pStyle w:val="PL"/>
      </w:pPr>
      <w:r>
        <w:t xml:space="preserve">        n9AveragePacketDelayThreshold:</w:t>
      </w:r>
    </w:p>
    <w:p w14:paraId="6F5D9019" w14:textId="77777777" w:rsidR="00C255E9" w:rsidRDefault="00C255E9" w:rsidP="00C255E9">
      <w:pPr>
        <w:pStyle w:val="PL"/>
      </w:pPr>
      <w:r>
        <w:t xml:space="preserve">          type: integer</w:t>
      </w:r>
    </w:p>
    <w:p w14:paraId="736E0AB6" w14:textId="77777777" w:rsidR="00C255E9" w:rsidRDefault="00C255E9" w:rsidP="00C255E9">
      <w:pPr>
        <w:pStyle w:val="PL"/>
      </w:pPr>
      <w:r>
        <w:t xml:space="preserve">        n9MinPacketDelayThreshold:</w:t>
      </w:r>
    </w:p>
    <w:p w14:paraId="5F9DDD3A" w14:textId="77777777" w:rsidR="00C255E9" w:rsidRDefault="00C255E9" w:rsidP="00C255E9">
      <w:pPr>
        <w:pStyle w:val="PL"/>
      </w:pPr>
      <w:r>
        <w:t xml:space="preserve">          type: integer</w:t>
      </w:r>
    </w:p>
    <w:p w14:paraId="463CF6AD" w14:textId="77777777" w:rsidR="00C255E9" w:rsidRDefault="00C255E9" w:rsidP="00C255E9">
      <w:pPr>
        <w:pStyle w:val="PL"/>
      </w:pPr>
      <w:r>
        <w:t xml:space="preserve">        n9MaxPacketDelayThreshold:</w:t>
      </w:r>
    </w:p>
    <w:p w14:paraId="2BD02750" w14:textId="77777777" w:rsidR="00C255E9" w:rsidRDefault="00C255E9" w:rsidP="00C255E9">
      <w:pPr>
        <w:pStyle w:val="PL"/>
      </w:pPr>
      <w:r>
        <w:t xml:space="preserve">          type: integer</w:t>
      </w:r>
    </w:p>
    <w:p w14:paraId="6B80E115" w14:textId="77777777" w:rsidR="00C255E9" w:rsidRDefault="00C255E9" w:rsidP="00C255E9">
      <w:pPr>
        <w:pStyle w:val="PL"/>
      </w:pPr>
      <w:r>
        <w:t xml:space="preserve">    QFPacketDelayThresholdsType:</w:t>
      </w:r>
    </w:p>
    <w:p w14:paraId="4A47C53C" w14:textId="77777777" w:rsidR="00C255E9" w:rsidRDefault="00C255E9" w:rsidP="00C255E9">
      <w:pPr>
        <w:pStyle w:val="PL"/>
      </w:pPr>
      <w:r>
        <w:t xml:space="preserve">      type: object</w:t>
      </w:r>
    </w:p>
    <w:p w14:paraId="3E666A23" w14:textId="77777777" w:rsidR="00C255E9" w:rsidRDefault="00C255E9" w:rsidP="00C255E9">
      <w:pPr>
        <w:pStyle w:val="PL"/>
      </w:pPr>
      <w:r>
        <w:t xml:space="preserve">      properties:</w:t>
      </w:r>
    </w:p>
    <w:p w14:paraId="7A02844C" w14:textId="77777777" w:rsidR="00C255E9" w:rsidRDefault="00C255E9" w:rsidP="00C255E9">
      <w:pPr>
        <w:pStyle w:val="PL"/>
      </w:pPr>
      <w:r>
        <w:t xml:space="preserve">        thresholdDl:</w:t>
      </w:r>
    </w:p>
    <w:p w14:paraId="4D9A51AB" w14:textId="77777777" w:rsidR="00C255E9" w:rsidRDefault="00C255E9" w:rsidP="00C255E9">
      <w:pPr>
        <w:pStyle w:val="PL"/>
      </w:pPr>
      <w:r>
        <w:t xml:space="preserve">          type: integer</w:t>
      </w:r>
    </w:p>
    <w:p w14:paraId="343BE2EA" w14:textId="77777777" w:rsidR="00C255E9" w:rsidRDefault="00C255E9" w:rsidP="00C255E9">
      <w:pPr>
        <w:pStyle w:val="PL"/>
      </w:pPr>
      <w:r>
        <w:t xml:space="preserve">        thresholdUl:</w:t>
      </w:r>
    </w:p>
    <w:p w14:paraId="787D0405" w14:textId="77777777" w:rsidR="00C255E9" w:rsidRDefault="00C255E9" w:rsidP="00C255E9">
      <w:pPr>
        <w:pStyle w:val="PL"/>
      </w:pPr>
      <w:r>
        <w:t xml:space="preserve">          type: integer</w:t>
      </w:r>
    </w:p>
    <w:p w14:paraId="6F102BED" w14:textId="77777777" w:rsidR="00C255E9" w:rsidRDefault="00C255E9" w:rsidP="00C255E9">
      <w:pPr>
        <w:pStyle w:val="PL"/>
      </w:pPr>
      <w:r>
        <w:t xml:space="preserve">        thresholdRtt:</w:t>
      </w:r>
    </w:p>
    <w:p w14:paraId="5A720387" w14:textId="77777777" w:rsidR="00C255E9" w:rsidRDefault="00C255E9" w:rsidP="00C255E9">
      <w:pPr>
        <w:pStyle w:val="PL"/>
      </w:pPr>
      <w:r>
        <w:t xml:space="preserve">          type: integer</w:t>
      </w:r>
    </w:p>
    <w:p w14:paraId="62FE498D" w14:textId="77777777" w:rsidR="00C255E9" w:rsidRDefault="00C255E9" w:rsidP="00C255E9">
      <w:pPr>
        <w:pStyle w:val="PL"/>
      </w:pPr>
    </w:p>
    <w:p w14:paraId="50589B8F" w14:textId="77777777" w:rsidR="00C255E9" w:rsidRDefault="00C255E9" w:rsidP="00C255E9">
      <w:pPr>
        <w:pStyle w:val="PL"/>
      </w:pPr>
      <w:r>
        <w:t xml:space="preserve">    QosData:</w:t>
      </w:r>
    </w:p>
    <w:p w14:paraId="7254A805" w14:textId="77777777" w:rsidR="00C255E9" w:rsidRDefault="00C255E9" w:rsidP="00C255E9">
      <w:pPr>
        <w:pStyle w:val="PL"/>
      </w:pPr>
      <w:r>
        <w:t xml:space="preserve">      type: object</w:t>
      </w:r>
    </w:p>
    <w:p w14:paraId="34BEB750" w14:textId="77777777" w:rsidR="00C255E9" w:rsidRDefault="00C255E9" w:rsidP="00C255E9">
      <w:pPr>
        <w:pStyle w:val="PL"/>
      </w:pPr>
      <w:r>
        <w:t xml:space="preserve">      properties:</w:t>
      </w:r>
    </w:p>
    <w:p w14:paraId="138B3655" w14:textId="77777777" w:rsidR="00C255E9" w:rsidRDefault="00C255E9" w:rsidP="00C255E9">
      <w:pPr>
        <w:pStyle w:val="PL"/>
      </w:pPr>
      <w:r>
        <w:t xml:space="preserve">        qosId:</w:t>
      </w:r>
    </w:p>
    <w:p w14:paraId="5EB00C2E" w14:textId="77777777" w:rsidR="00C255E9" w:rsidRDefault="00C255E9" w:rsidP="00C255E9">
      <w:pPr>
        <w:pStyle w:val="PL"/>
      </w:pPr>
      <w:r>
        <w:t xml:space="preserve">          type: string</w:t>
      </w:r>
    </w:p>
    <w:p w14:paraId="22D02E7C" w14:textId="77777777" w:rsidR="00C255E9" w:rsidRDefault="00C255E9" w:rsidP="00C255E9">
      <w:pPr>
        <w:pStyle w:val="PL"/>
      </w:pPr>
      <w:r>
        <w:t xml:space="preserve">        fiveQIValue:</w:t>
      </w:r>
    </w:p>
    <w:p w14:paraId="2794027F" w14:textId="77777777" w:rsidR="00C255E9" w:rsidRDefault="00C255E9" w:rsidP="00C255E9">
      <w:pPr>
        <w:pStyle w:val="PL"/>
      </w:pPr>
      <w:r>
        <w:t xml:space="preserve">          type: integer</w:t>
      </w:r>
    </w:p>
    <w:p w14:paraId="7430857F" w14:textId="77777777" w:rsidR="00C255E9" w:rsidRDefault="00C255E9" w:rsidP="00C255E9">
      <w:pPr>
        <w:pStyle w:val="PL"/>
      </w:pPr>
      <w:r>
        <w:t xml:space="preserve">        maxbrUl:</w:t>
      </w:r>
    </w:p>
    <w:p w14:paraId="047E3E4B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A287F1C" w14:textId="77777777" w:rsidR="00C255E9" w:rsidRDefault="00C255E9" w:rsidP="00C255E9">
      <w:pPr>
        <w:pStyle w:val="PL"/>
      </w:pPr>
      <w:r>
        <w:t xml:space="preserve">        maxbrDl:</w:t>
      </w:r>
    </w:p>
    <w:p w14:paraId="7EA15A64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F15AD09" w14:textId="77777777" w:rsidR="00C255E9" w:rsidRDefault="00C255E9" w:rsidP="00C255E9">
      <w:pPr>
        <w:pStyle w:val="PL"/>
      </w:pPr>
      <w:r>
        <w:t xml:space="preserve">        gbrUl:</w:t>
      </w:r>
    </w:p>
    <w:p w14:paraId="4D9BEBBD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1AF97B6" w14:textId="77777777" w:rsidR="00C255E9" w:rsidRDefault="00C255E9" w:rsidP="00C255E9">
      <w:pPr>
        <w:pStyle w:val="PL"/>
      </w:pPr>
      <w:r>
        <w:t xml:space="preserve">        gbrDl:</w:t>
      </w:r>
    </w:p>
    <w:p w14:paraId="785C0A17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DFC00A0" w14:textId="77777777" w:rsidR="00C255E9" w:rsidRDefault="00C255E9" w:rsidP="00C255E9">
      <w:pPr>
        <w:pStyle w:val="PL"/>
      </w:pPr>
      <w:r>
        <w:t xml:space="preserve">        arp:</w:t>
      </w:r>
    </w:p>
    <w:p w14:paraId="47B0E619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'https://forge.3gpp.org/rep/all/5G_APIs/raw/REL-16/TS29571_CommonData.yaml#/components/schemas/Arp'</w:t>
      </w:r>
    </w:p>
    <w:p w14:paraId="68781D2E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qosNotificationControl:</w:t>
      </w:r>
    </w:p>
    <w:p w14:paraId="63044E37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  </w:t>
      </w:r>
      <w:r>
        <w:t>type: boolean</w:t>
      </w:r>
    </w:p>
    <w:p w14:paraId="37399263" w14:textId="77777777" w:rsidR="00C255E9" w:rsidRDefault="00C255E9" w:rsidP="00C255E9">
      <w:pPr>
        <w:pStyle w:val="PL"/>
      </w:pPr>
      <w:r>
        <w:t xml:space="preserve">        reflectiveQos:</w:t>
      </w:r>
    </w:p>
    <w:p w14:paraId="36B1A3DA" w14:textId="77777777" w:rsidR="00C255E9" w:rsidRDefault="00C255E9" w:rsidP="00C255E9">
      <w:pPr>
        <w:pStyle w:val="PL"/>
      </w:pPr>
      <w:r>
        <w:t xml:space="preserve">          type: boolean</w:t>
      </w:r>
    </w:p>
    <w:p w14:paraId="57E7AB66" w14:textId="77777777" w:rsidR="00C255E9" w:rsidRDefault="00C255E9" w:rsidP="00C255E9">
      <w:pPr>
        <w:pStyle w:val="PL"/>
      </w:pPr>
      <w:r>
        <w:t xml:space="preserve">        sharingKeyDl:</w:t>
      </w:r>
    </w:p>
    <w:p w14:paraId="6DA753A6" w14:textId="77777777" w:rsidR="00C255E9" w:rsidRDefault="00C255E9" w:rsidP="00C255E9">
      <w:pPr>
        <w:pStyle w:val="PL"/>
      </w:pPr>
      <w:r>
        <w:t xml:space="preserve">          type: string</w:t>
      </w:r>
    </w:p>
    <w:p w14:paraId="47410137" w14:textId="77777777" w:rsidR="00C255E9" w:rsidRDefault="00C255E9" w:rsidP="00C255E9">
      <w:pPr>
        <w:pStyle w:val="PL"/>
      </w:pPr>
      <w:r>
        <w:t xml:space="preserve">        sharingKeyUl:</w:t>
      </w:r>
    </w:p>
    <w:p w14:paraId="23D862D7" w14:textId="77777777" w:rsidR="00C255E9" w:rsidRDefault="00C255E9" w:rsidP="00C255E9">
      <w:pPr>
        <w:pStyle w:val="PL"/>
      </w:pPr>
      <w:r>
        <w:t xml:space="preserve">          type: string</w:t>
      </w:r>
    </w:p>
    <w:p w14:paraId="3F548D00" w14:textId="77777777" w:rsidR="00C255E9" w:rsidRDefault="00C255E9" w:rsidP="00C255E9">
      <w:pPr>
        <w:pStyle w:val="PL"/>
      </w:pPr>
      <w:r>
        <w:t xml:space="preserve">        maxPacketLossRateDl:</w:t>
      </w:r>
    </w:p>
    <w:p w14:paraId="29B20A00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E36630A" w14:textId="77777777" w:rsidR="00C255E9" w:rsidRDefault="00C255E9" w:rsidP="00C255E9">
      <w:pPr>
        <w:pStyle w:val="PL"/>
      </w:pPr>
      <w:r>
        <w:t xml:space="preserve">        maxPacketLossRateUl:</w:t>
      </w:r>
    </w:p>
    <w:p w14:paraId="77824395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5B6799DF" w14:textId="77777777" w:rsidR="00C255E9" w:rsidRDefault="00C255E9" w:rsidP="00C255E9">
      <w:pPr>
        <w:pStyle w:val="PL"/>
      </w:pPr>
      <w:r>
        <w:t xml:space="preserve">        extMaxDataBurstVol:</w:t>
      </w:r>
    </w:p>
    <w:p w14:paraId="3086EBD6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431232D4" w14:textId="77777777" w:rsidR="00C255E9" w:rsidRDefault="00C255E9" w:rsidP="00C255E9">
      <w:pPr>
        <w:pStyle w:val="PL"/>
      </w:pPr>
    </w:p>
    <w:p w14:paraId="2C34D0CC" w14:textId="77777777" w:rsidR="00C255E9" w:rsidRDefault="00C255E9" w:rsidP="00C255E9">
      <w:pPr>
        <w:pStyle w:val="PL"/>
      </w:pPr>
      <w:r>
        <w:t xml:space="preserve">    QosDataList:</w:t>
      </w:r>
    </w:p>
    <w:p w14:paraId="013AFD87" w14:textId="77777777" w:rsidR="00C255E9" w:rsidRDefault="00C255E9" w:rsidP="00C255E9">
      <w:pPr>
        <w:pStyle w:val="PL"/>
      </w:pPr>
      <w:r>
        <w:lastRenderedPageBreak/>
        <w:t xml:space="preserve">      type: array</w:t>
      </w:r>
    </w:p>
    <w:p w14:paraId="4F1CC83C" w14:textId="77777777" w:rsidR="00C255E9" w:rsidRDefault="00C255E9" w:rsidP="00C255E9">
      <w:pPr>
        <w:pStyle w:val="PL"/>
      </w:pPr>
      <w:r>
        <w:t xml:space="preserve">      items:</w:t>
      </w:r>
    </w:p>
    <w:p w14:paraId="1E3A7560" w14:textId="77777777" w:rsidR="00C255E9" w:rsidRDefault="00C255E9" w:rsidP="00C255E9">
      <w:pPr>
        <w:pStyle w:val="PL"/>
      </w:pPr>
      <w:r>
        <w:t xml:space="preserve">        $ref: '#/components/schemas/QosData'</w:t>
      </w:r>
    </w:p>
    <w:p w14:paraId="43B59F12" w14:textId="77777777" w:rsidR="00C255E9" w:rsidRDefault="00C255E9" w:rsidP="00C255E9">
      <w:pPr>
        <w:pStyle w:val="PL"/>
      </w:pPr>
    </w:p>
    <w:p w14:paraId="29A43C0C" w14:textId="77777777" w:rsidR="00C255E9" w:rsidRDefault="00C255E9" w:rsidP="00C255E9">
      <w:pPr>
        <w:pStyle w:val="PL"/>
      </w:pPr>
      <w:r>
        <w:t xml:space="preserve">    SteeringMode:</w:t>
      </w:r>
    </w:p>
    <w:p w14:paraId="1CA06F47" w14:textId="77777777" w:rsidR="00C255E9" w:rsidRDefault="00C255E9" w:rsidP="00C255E9">
      <w:pPr>
        <w:pStyle w:val="PL"/>
      </w:pPr>
      <w:r>
        <w:t xml:space="preserve">      type: object</w:t>
      </w:r>
    </w:p>
    <w:p w14:paraId="51D9C53E" w14:textId="77777777" w:rsidR="00C255E9" w:rsidRDefault="00C255E9" w:rsidP="00C255E9">
      <w:pPr>
        <w:pStyle w:val="PL"/>
      </w:pPr>
      <w:r>
        <w:t xml:space="preserve">      properties:</w:t>
      </w:r>
    </w:p>
    <w:p w14:paraId="2A70BC2F" w14:textId="77777777" w:rsidR="00C255E9" w:rsidRDefault="00C255E9" w:rsidP="00C255E9">
      <w:pPr>
        <w:pStyle w:val="PL"/>
      </w:pPr>
      <w:r>
        <w:t xml:space="preserve">        steerModeValue:</w:t>
      </w:r>
    </w:p>
    <w:p w14:paraId="41F016B0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2A33FF2" w14:textId="77777777" w:rsidR="00C255E9" w:rsidRDefault="00C255E9" w:rsidP="00C255E9">
      <w:pPr>
        <w:pStyle w:val="PL"/>
      </w:pPr>
      <w:r>
        <w:t xml:space="preserve">        active:</w:t>
      </w:r>
    </w:p>
    <w:p w14:paraId="3BD8F0DE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C9D5935" w14:textId="77777777" w:rsidR="00C255E9" w:rsidRDefault="00C255E9" w:rsidP="00C255E9">
      <w:pPr>
        <w:pStyle w:val="PL"/>
      </w:pPr>
      <w:r>
        <w:t xml:space="preserve">        standby:</w:t>
      </w:r>
    </w:p>
    <w:p w14:paraId="0B73F098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79E19C61" w14:textId="77777777" w:rsidR="00C255E9" w:rsidRDefault="00C255E9" w:rsidP="00C255E9">
      <w:pPr>
        <w:pStyle w:val="PL"/>
      </w:pPr>
      <w:r>
        <w:t xml:space="preserve">        threeGLoad:</w:t>
      </w:r>
    </w:p>
    <w:p w14:paraId="5F393909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314DFB97" w14:textId="77777777" w:rsidR="00C255E9" w:rsidRDefault="00C255E9" w:rsidP="00C255E9">
      <w:pPr>
        <w:pStyle w:val="PL"/>
      </w:pPr>
      <w:r>
        <w:t xml:space="preserve">        prioAcc:</w:t>
      </w:r>
    </w:p>
    <w:p w14:paraId="17B9AA39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8C4026E" w14:textId="77777777" w:rsidR="00C255E9" w:rsidRDefault="00C255E9" w:rsidP="00C255E9">
      <w:pPr>
        <w:pStyle w:val="PL"/>
      </w:pPr>
    </w:p>
    <w:p w14:paraId="229E18DE" w14:textId="77777777" w:rsidR="00C255E9" w:rsidRDefault="00C255E9" w:rsidP="00C255E9">
      <w:pPr>
        <w:pStyle w:val="PL"/>
      </w:pPr>
      <w:r>
        <w:t xml:space="preserve">    TrafficControlData:</w:t>
      </w:r>
    </w:p>
    <w:p w14:paraId="262CCD7F" w14:textId="77777777" w:rsidR="00C255E9" w:rsidRDefault="00C255E9" w:rsidP="00C255E9">
      <w:pPr>
        <w:pStyle w:val="PL"/>
      </w:pPr>
      <w:r>
        <w:t xml:space="preserve">      type: object</w:t>
      </w:r>
    </w:p>
    <w:p w14:paraId="1FD45A9A" w14:textId="77777777" w:rsidR="00C255E9" w:rsidRDefault="00C255E9" w:rsidP="00C255E9">
      <w:pPr>
        <w:pStyle w:val="PL"/>
      </w:pPr>
      <w:r>
        <w:t xml:space="preserve">      properties:</w:t>
      </w:r>
    </w:p>
    <w:p w14:paraId="30A49B24" w14:textId="77777777" w:rsidR="00C255E9" w:rsidRDefault="00C255E9" w:rsidP="00C255E9">
      <w:pPr>
        <w:pStyle w:val="PL"/>
      </w:pPr>
      <w:r>
        <w:t xml:space="preserve">        tcId:</w:t>
      </w:r>
    </w:p>
    <w:p w14:paraId="35E07BB6" w14:textId="77777777" w:rsidR="00C255E9" w:rsidRDefault="00C255E9" w:rsidP="00C255E9">
      <w:pPr>
        <w:pStyle w:val="PL"/>
      </w:pPr>
      <w:r>
        <w:t xml:space="preserve">          type: string</w:t>
      </w:r>
    </w:p>
    <w:p w14:paraId="7FF6C177" w14:textId="77777777" w:rsidR="00C255E9" w:rsidRDefault="00C255E9" w:rsidP="00C255E9">
      <w:pPr>
        <w:pStyle w:val="PL"/>
      </w:pPr>
      <w:r>
        <w:t xml:space="preserve">        flowStatus:</w:t>
      </w:r>
    </w:p>
    <w:p w14:paraId="3868F5F5" w14:textId="77777777" w:rsidR="00C255E9" w:rsidRDefault="00C255E9" w:rsidP="00C255E9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2DB07812" w14:textId="77777777" w:rsidR="00C255E9" w:rsidRDefault="00C255E9" w:rsidP="00C255E9">
      <w:pPr>
        <w:pStyle w:val="PL"/>
      </w:pPr>
      <w:r>
        <w:t xml:space="preserve">        redirectInfo:</w:t>
      </w:r>
    </w:p>
    <w:p w14:paraId="65FB09A0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6AAD3D14" w14:textId="77777777" w:rsidR="00C255E9" w:rsidRDefault="00C255E9" w:rsidP="00C255E9">
      <w:pPr>
        <w:pStyle w:val="PL"/>
      </w:pPr>
      <w:r>
        <w:t xml:space="preserve">        addRedirectInfo:</w:t>
      </w:r>
    </w:p>
    <w:p w14:paraId="130D0F12" w14:textId="77777777" w:rsidR="00C255E9" w:rsidRDefault="00C255E9" w:rsidP="00C255E9">
      <w:pPr>
        <w:pStyle w:val="PL"/>
      </w:pPr>
      <w:r>
        <w:t xml:space="preserve">          type: array</w:t>
      </w:r>
    </w:p>
    <w:p w14:paraId="7707E11B" w14:textId="77777777" w:rsidR="00C255E9" w:rsidRDefault="00C255E9" w:rsidP="00C255E9">
      <w:pPr>
        <w:pStyle w:val="PL"/>
      </w:pPr>
      <w:r>
        <w:t xml:space="preserve">          items:</w:t>
      </w:r>
    </w:p>
    <w:p w14:paraId="0453B229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19E6915C" w14:textId="77777777" w:rsidR="00C255E9" w:rsidRDefault="00C255E9" w:rsidP="00C255E9">
      <w:pPr>
        <w:pStyle w:val="PL"/>
      </w:pPr>
      <w:r>
        <w:t xml:space="preserve">          minItems: 1</w:t>
      </w:r>
    </w:p>
    <w:p w14:paraId="3D632E52" w14:textId="77777777" w:rsidR="00C255E9" w:rsidRDefault="00C255E9" w:rsidP="00C255E9">
      <w:pPr>
        <w:pStyle w:val="PL"/>
      </w:pPr>
      <w:r>
        <w:t xml:space="preserve">        muteNotif:</w:t>
      </w:r>
    </w:p>
    <w:p w14:paraId="20F4C699" w14:textId="77777777" w:rsidR="00C255E9" w:rsidRDefault="00C255E9" w:rsidP="00C255E9">
      <w:pPr>
        <w:pStyle w:val="PL"/>
      </w:pPr>
      <w:r>
        <w:t xml:space="preserve">          type: boolean</w:t>
      </w:r>
    </w:p>
    <w:p w14:paraId="6973A802" w14:textId="77777777" w:rsidR="00C255E9" w:rsidRDefault="00C255E9" w:rsidP="00C255E9">
      <w:pPr>
        <w:pStyle w:val="PL"/>
      </w:pPr>
      <w:r>
        <w:t xml:space="preserve">        trafficSteeringPolIdDl:</w:t>
      </w:r>
    </w:p>
    <w:p w14:paraId="1501390F" w14:textId="77777777" w:rsidR="00C255E9" w:rsidRDefault="00C255E9" w:rsidP="00C255E9">
      <w:pPr>
        <w:pStyle w:val="PL"/>
      </w:pPr>
      <w:r>
        <w:t xml:space="preserve">          type: string</w:t>
      </w:r>
    </w:p>
    <w:p w14:paraId="6AF6B03D" w14:textId="77777777" w:rsidR="00C255E9" w:rsidRDefault="00C255E9" w:rsidP="00C255E9">
      <w:pPr>
        <w:pStyle w:val="PL"/>
      </w:pPr>
      <w:r>
        <w:t xml:space="preserve">          nullable: true</w:t>
      </w:r>
    </w:p>
    <w:p w14:paraId="14D4126B" w14:textId="77777777" w:rsidR="00C255E9" w:rsidRDefault="00C255E9" w:rsidP="00C255E9">
      <w:pPr>
        <w:pStyle w:val="PL"/>
      </w:pPr>
      <w:r>
        <w:t xml:space="preserve">        trafficSteeringPolIdUl:</w:t>
      </w:r>
    </w:p>
    <w:p w14:paraId="26D348E5" w14:textId="77777777" w:rsidR="00C255E9" w:rsidRDefault="00C255E9" w:rsidP="00C255E9">
      <w:pPr>
        <w:pStyle w:val="PL"/>
      </w:pPr>
      <w:r>
        <w:t xml:space="preserve">          type: string</w:t>
      </w:r>
    </w:p>
    <w:p w14:paraId="12A0519C" w14:textId="77777777" w:rsidR="00C255E9" w:rsidRDefault="00C255E9" w:rsidP="00C255E9">
      <w:pPr>
        <w:pStyle w:val="PL"/>
      </w:pPr>
      <w:r>
        <w:t xml:space="preserve">          nullable: true</w:t>
      </w:r>
    </w:p>
    <w:p w14:paraId="2B678E09" w14:textId="77777777" w:rsidR="00C255E9" w:rsidRDefault="00C255E9" w:rsidP="00C255E9">
      <w:pPr>
        <w:pStyle w:val="PL"/>
      </w:pPr>
      <w:r>
        <w:t xml:space="preserve">        routeToLocs:</w:t>
      </w:r>
    </w:p>
    <w:p w14:paraId="3EC0CA3C" w14:textId="77777777" w:rsidR="00C255E9" w:rsidRDefault="00C255E9" w:rsidP="00C255E9">
      <w:pPr>
        <w:pStyle w:val="PL"/>
      </w:pPr>
      <w:r>
        <w:t xml:space="preserve">          type: array</w:t>
      </w:r>
    </w:p>
    <w:p w14:paraId="051B26E8" w14:textId="77777777" w:rsidR="00C255E9" w:rsidRDefault="00C255E9" w:rsidP="00C255E9">
      <w:pPr>
        <w:pStyle w:val="PL"/>
      </w:pPr>
      <w:r>
        <w:t xml:space="preserve">          items:</w:t>
      </w:r>
    </w:p>
    <w:p w14:paraId="7DB05437" w14:textId="77777777" w:rsidR="00C255E9" w:rsidRDefault="00C255E9" w:rsidP="00C255E9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709BBC30" w14:textId="77777777" w:rsidR="00C255E9" w:rsidRDefault="00C255E9" w:rsidP="00C255E9">
      <w:pPr>
        <w:pStyle w:val="PL"/>
      </w:pPr>
      <w:r>
        <w:t xml:space="preserve">        traffCorreInd:</w:t>
      </w:r>
    </w:p>
    <w:p w14:paraId="218F612B" w14:textId="77777777" w:rsidR="00C255E9" w:rsidRDefault="00C255E9" w:rsidP="00C255E9">
      <w:pPr>
        <w:pStyle w:val="PL"/>
      </w:pPr>
      <w:r>
        <w:t xml:space="preserve">          type: boolean</w:t>
      </w:r>
    </w:p>
    <w:p w14:paraId="148F7F79" w14:textId="77777777" w:rsidR="00C255E9" w:rsidRDefault="00C255E9" w:rsidP="00C255E9">
      <w:pPr>
        <w:pStyle w:val="PL"/>
      </w:pPr>
      <w:r>
        <w:t xml:space="preserve">        upPathChgEvent:</w:t>
      </w:r>
    </w:p>
    <w:p w14:paraId="6019F80E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5F4E2CA4" w14:textId="77777777" w:rsidR="00C255E9" w:rsidRDefault="00C255E9" w:rsidP="00C255E9">
      <w:pPr>
        <w:pStyle w:val="PL"/>
      </w:pPr>
      <w:r>
        <w:t xml:space="preserve">        steerFun:</w:t>
      </w:r>
    </w:p>
    <w:p w14:paraId="55137D92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7C53CC1" w14:textId="77777777" w:rsidR="00C255E9" w:rsidRDefault="00C255E9" w:rsidP="00C255E9">
      <w:pPr>
        <w:pStyle w:val="PL"/>
      </w:pPr>
      <w:r>
        <w:t xml:space="preserve">        steerModeDl:</w:t>
      </w:r>
    </w:p>
    <w:p w14:paraId="14B8957A" w14:textId="77777777" w:rsidR="00C255E9" w:rsidRDefault="00C255E9" w:rsidP="00C255E9">
      <w:pPr>
        <w:pStyle w:val="PL"/>
      </w:pPr>
      <w:r>
        <w:t xml:space="preserve">          $ref: '#/components/schemas/SteeringMode'</w:t>
      </w:r>
    </w:p>
    <w:p w14:paraId="084B293D" w14:textId="77777777" w:rsidR="00C255E9" w:rsidRDefault="00C255E9" w:rsidP="00C255E9">
      <w:pPr>
        <w:pStyle w:val="PL"/>
      </w:pPr>
      <w:r>
        <w:t xml:space="preserve">        steerModeUl:</w:t>
      </w:r>
    </w:p>
    <w:p w14:paraId="4679BA50" w14:textId="77777777" w:rsidR="00C255E9" w:rsidRDefault="00C255E9" w:rsidP="00C255E9">
      <w:pPr>
        <w:pStyle w:val="PL"/>
      </w:pPr>
      <w:r>
        <w:t xml:space="preserve">          $ref: '#/components/schemas/SteeringMode'</w:t>
      </w:r>
    </w:p>
    <w:p w14:paraId="46ED6EE5" w14:textId="77777777" w:rsidR="00C255E9" w:rsidRPr="00E955E7" w:rsidRDefault="00C255E9" w:rsidP="00C255E9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mulAccCtrl:</w:t>
      </w:r>
    </w:p>
    <w:p w14:paraId="1DC42D3F" w14:textId="77777777" w:rsidR="00C255E9" w:rsidRPr="00E955E7" w:rsidRDefault="00C255E9" w:rsidP="00C255E9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0A088C80" w14:textId="77777777" w:rsidR="00C255E9" w:rsidRPr="00E955E7" w:rsidRDefault="00C255E9" w:rsidP="00C255E9">
      <w:pPr>
        <w:pStyle w:val="PL"/>
        <w:rPr>
          <w:lang w:val="es-ES"/>
        </w:rPr>
      </w:pPr>
    </w:p>
    <w:p w14:paraId="0502D056" w14:textId="77777777" w:rsidR="00C255E9" w:rsidRDefault="00C255E9" w:rsidP="00C255E9">
      <w:pPr>
        <w:pStyle w:val="PL"/>
      </w:pPr>
      <w:r w:rsidRPr="00E955E7">
        <w:rPr>
          <w:lang w:val="es-ES"/>
        </w:rPr>
        <w:t xml:space="preserve">    </w:t>
      </w:r>
      <w:r>
        <w:t>TrafficControlDataList:</w:t>
      </w:r>
    </w:p>
    <w:p w14:paraId="57FF31CE" w14:textId="77777777" w:rsidR="00C255E9" w:rsidRDefault="00C255E9" w:rsidP="00C255E9">
      <w:pPr>
        <w:pStyle w:val="PL"/>
      </w:pPr>
      <w:r>
        <w:t xml:space="preserve">      type: array</w:t>
      </w:r>
    </w:p>
    <w:p w14:paraId="74269F5F" w14:textId="77777777" w:rsidR="00C255E9" w:rsidRDefault="00C255E9" w:rsidP="00C255E9">
      <w:pPr>
        <w:pStyle w:val="PL"/>
      </w:pPr>
      <w:r>
        <w:t xml:space="preserve">      items:</w:t>
      </w:r>
    </w:p>
    <w:p w14:paraId="08BD032A" w14:textId="77777777" w:rsidR="00C255E9" w:rsidRDefault="00C255E9" w:rsidP="00C255E9">
      <w:pPr>
        <w:pStyle w:val="PL"/>
      </w:pPr>
      <w:r>
        <w:t xml:space="preserve">        $ref: '#/components/schemas/TrafficControlData'</w:t>
      </w:r>
    </w:p>
    <w:p w14:paraId="562F1B47" w14:textId="77777777" w:rsidR="00C255E9" w:rsidRDefault="00C255E9" w:rsidP="00C255E9">
      <w:pPr>
        <w:pStyle w:val="PL"/>
      </w:pPr>
    </w:p>
    <w:p w14:paraId="68365565" w14:textId="77777777" w:rsidR="00C255E9" w:rsidRDefault="00C255E9" w:rsidP="00C255E9">
      <w:pPr>
        <w:pStyle w:val="PL"/>
      </w:pPr>
      <w:r>
        <w:t xml:space="preserve">    PccRule:</w:t>
      </w:r>
    </w:p>
    <w:p w14:paraId="07770565" w14:textId="77777777" w:rsidR="00C255E9" w:rsidRDefault="00C255E9" w:rsidP="00C255E9">
      <w:pPr>
        <w:pStyle w:val="PL"/>
      </w:pPr>
      <w:r>
        <w:t xml:space="preserve">      type: object</w:t>
      </w:r>
    </w:p>
    <w:p w14:paraId="7C16B746" w14:textId="77777777" w:rsidR="00C255E9" w:rsidRDefault="00C255E9" w:rsidP="00C255E9">
      <w:pPr>
        <w:pStyle w:val="PL"/>
      </w:pPr>
      <w:r>
        <w:t xml:space="preserve">      properties:</w:t>
      </w:r>
    </w:p>
    <w:p w14:paraId="0E81F27E" w14:textId="77777777" w:rsidR="00C255E9" w:rsidRDefault="00C255E9" w:rsidP="00C255E9">
      <w:pPr>
        <w:pStyle w:val="PL"/>
      </w:pPr>
      <w:r>
        <w:t xml:space="preserve">        pccRuleId:</w:t>
      </w:r>
    </w:p>
    <w:p w14:paraId="2A407B34" w14:textId="77777777" w:rsidR="00C255E9" w:rsidRDefault="00C255E9" w:rsidP="00C255E9">
      <w:pPr>
        <w:pStyle w:val="PL"/>
      </w:pPr>
      <w:r>
        <w:lastRenderedPageBreak/>
        <w:t xml:space="preserve">          type: string</w:t>
      </w:r>
    </w:p>
    <w:p w14:paraId="06C352E9" w14:textId="77777777" w:rsidR="00C255E9" w:rsidRDefault="00C255E9" w:rsidP="00C255E9">
      <w:pPr>
        <w:pStyle w:val="PL"/>
      </w:pPr>
      <w:r>
        <w:t xml:space="preserve">          description: Univocally identifies the PCC rule within a PDU session.</w:t>
      </w:r>
    </w:p>
    <w:p w14:paraId="0E506008" w14:textId="77777777" w:rsidR="00C255E9" w:rsidRDefault="00C255E9" w:rsidP="00C255E9">
      <w:pPr>
        <w:pStyle w:val="PL"/>
      </w:pPr>
      <w:r>
        <w:t xml:space="preserve">        flowInfoList:</w:t>
      </w:r>
    </w:p>
    <w:p w14:paraId="3C80CCE7" w14:textId="77777777" w:rsidR="00C255E9" w:rsidRDefault="00C255E9" w:rsidP="00C255E9">
      <w:pPr>
        <w:pStyle w:val="PL"/>
      </w:pPr>
      <w:r>
        <w:t xml:space="preserve">          type: array</w:t>
      </w:r>
    </w:p>
    <w:p w14:paraId="34418406" w14:textId="77777777" w:rsidR="00C255E9" w:rsidRDefault="00C255E9" w:rsidP="00C255E9">
      <w:pPr>
        <w:pStyle w:val="PL"/>
      </w:pPr>
      <w:r>
        <w:t xml:space="preserve">          items:</w:t>
      </w:r>
    </w:p>
    <w:p w14:paraId="5072A64E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5962ED27" w14:textId="77777777" w:rsidR="00C255E9" w:rsidRDefault="00C255E9" w:rsidP="00C255E9">
      <w:pPr>
        <w:pStyle w:val="PL"/>
      </w:pPr>
      <w:r>
        <w:t xml:space="preserve">        applicationId:</w:t>
      </w:r>
    </w:p>
    <w:p w14:paraId="4330E3CF" w14:textId="77777777" w:rsidR="00C255E9" w:rsidRDefault="00C255E9" w:rsidP="00C255E9">
      <w:pPr>
        <w:pStyle w:val="PL"/>
      </w:pPr>
      <w:r>
        <w:t xml:space="preserve">          type: string</w:t>
      </w:r>
    </w:p>
    <w:p w14:paraId="45A05297" w14:textId="77777777" w:rsidR="00C255E9" w:rsidRDefault="00C255E9" w:rsidP="00C255E9">
      <w:pPr>
        <w:pStyle w:val="PL"/>
      </w:pPr>
      <w:r>
        <w:t xml:space="preserve">        appDescriptor:</w:t>
      </w:r>
    </w:p>
    <w:p w14:paraId="328D5541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730C75C1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</w:t>
      </w:r>
      <w:r w:rsidRPr="00E955E7">
        <w:rPr>
          <w:lang w:val="fr-FR"/>
        </w:rPr>
        <w:t>contentVersion:</w:t>
      </w:r>
    </w:p>
    <w:p w14:paraId="400E507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0031E00B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</w:t>
      </w:r>
      <w:r>
        <w:t>precedence:</w:t>
      </w:r>
    </w:p>
    <w:p w14:paraId="146CAE4F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2867DBE7" w14:textId="77777777" w:rsidR="00C255E9" w:rsidRPr="00E955E7" w:rsidRDefault="00C255E9" w:rsidP="00C255E9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afSigProtocol:</w:t>
      </w:r>
    </w:p>
    <w:p w14:paraId="336BEE8A" w14:textId="77777777" w:rsidR="00C255E9" w:rsidRPr="00E955E7" w:rsidRDefault="00C255E9" w:rsidP="00C255E9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4EAAE3F9" w14:textId="77777777" w:rsidR="00C255E9" w:rsidRDefault="00C255E9" w:rsidP="00C255E9">
      <w:pPr>
        <w:pStyle w:val="PL"/>
      </w:pPr>
      <w:r w:rsidRPr="00E955E7">
        <w:rPr>
          <w:lang w:val="es-ES"/>
        </w:rPr>
        <w:t xml:space="preserve">        </w:t>
      </w:r>
      <w:r>
        <w:t>isAppRelocatable:</w:t>
      </w:r>
    </w:p>
    <w:p w14:paraId="0CF89802" w14:textId="77777777" w:rsidR="00C255E9" w:rsidRDefault="00C255E9" w:rsidP="00C255E9">
      <w:pPr>
        <w:pStyle w:val="PL"/>
      </w:pPr>
      <w:r>
        <w:t xml:space="preserve">          type: boolean</w:t>
      </w:r>
    </w:p>
    <w:p w14:paraId="37EC4252" w14:textId="77777777" w:rsidR="00C255E9" w:rsidRDefault="00C255E9" w:rsidP="00C255E9">
      <w:pPr>
        <w:pStyle w:val="PL"/>
      </w:pPr>
      <w:r>
        <w:t xml:space="preserve">        isUeAddrPreserved:</w:t>
      </w:r>
    </w:p>
    <w:p w14:paraId="7DB9031A" w14:textId="77777777" w:rsidR="00C255E9" w:rsidRDefault="00C255E9" w:rsidP="00C255E9">
      <w:pPr>
        <w:pStyle w:val="PL"/>
      </w:pPr>
      <w:r>
        <w:t xml:space="preserve">          type: boolean</w:t>
      </w:r>
    </w:p>
    <w:p w14:paraId="3DB8E8F1" w14:textId="77777777" w:rsidR="00C255E9" w:rsidRDefault="00C255E9" w:rsidP="00C255E9">
      <w:pPr>
        <w:pStyle w:val="PL"/>
      </w:pPr>
      <w:r>
        <w:t xml:space="preserve">        qosData:</w:t>
      </w:r>
    </w:p>
    <w:p w14:paraId="79CD3FFC" w14:textId="77777777" w:rsidR="00C255E9" w:rsidRDefault="00C255E9" w:rsidP="00C255E9">
      <w:pPr>
        <w:pStyle w:val="PL"/>
      </w:pPr>
      <w:r>
        <w:t xml:space="preserve">          type: array</w:t>
      </w:r>
    </w:p>
    <w:p w14:paraId="521CAFF7" w14:textId="77777777" w:rsidR="00C255E9" w:rsidRDefault="00C255E9" w:rsidP="00C255E9">
      <w:pPr>
        <w:pStyle w:val="PL"/>
      </w:pPr>
      <w:r>
        <w:t xml:space="preserve">          items:</w:t>
      </w:r>
    </w:p>
    <w:p w14:paraId="319775AA" w14:textId="77777777" w:rsidR="00C255E9" w:rsidRDefault="00C255E9" w:rsidP="00C255E9">
      <w:pPr>
        <w:pStyle w:val="PL"/>
      </w:pPr>
      <w:r>
        <w:t xml:space="preserve">            $ref: '#/components/schemas/QosDataList'</w:t>
      </w:r>
    </w:p>
    <w:p w14:paraId="1A89D9EB" w14:textId="77777777" w:rsidR="00C255E9" w:rsidRDefault="00C255E9" w:rsidP="00C255E9">
      <w:pPr>
        <w:pStyle w:val="PL"/>
      </w:pPr>
      <w:r>
        <w:t xml:space="preserve">        altQosParams:</w:t>
      </w:r>
    </w:p>
    <w:p w14:paraId="3579DA13" w14:textId="77777777" w:rsidR="00C255E9" w:rsidRDefault="00C255E9" w:rsidP="00C255E9">
      <w:pPr>
        <w:pStyle w:val="PL"/>
      </w:pPr>
      <w:r>
        <w:t xml:space="preserve">          type: array</w:t>
      </w:r>
    </w:p>
    <w:p w14:paraId="1EAFCC3E" w14:textId="77777777" w:rsidR="00C255E9" w:rsidRDefault="00C255E9" w:rsidP="00C255E9">
      <w:pPr>
        <w:pStyle w:val="PL"/>
      </w:pPr>
      <w:r>
        <w:t xml:space="preserve">          items:</w:t>
      </w:r>
    </w:p>
    <w:p w14:paraId="593B28FC" w14:textId="77777777" w:rsidR="00C255E9" w:rsidRDefault="00C255E9" w:rsidP="00C255E9">
      <w:pPr>
        <w:pStyle w:val="PL"/>
      </w:pPr>
      <w:r>
        <w:t xml:space="preserve">            $ref: '#/components/schemas/QosDataList'</w:t>
      </w:r>
    </w:p>
    <w:p w14:paraId="4DA029CE" w14:textId="77777777" w:rsidR="00C255E9" w:rsidRDefault="00C255E9" w:rsidP="00C255E9">
      <w:pPr>
        <w:pStyle w:val="PL"/>
      </w:pPr>
      <w:r>
        <w:t xml:space="preserve">        trafficControlData:</w:t>
      </w:r>
    </w:p>
    <w:p w14:paraId="1470B102" w14:textId="77777777" w:rsidR="00C255E9" w:rsidRDefault="00C255E9" w:rsidP="00C255E9">
      <w:pPr>
        <w:pStyle w:val="PL"/>
      </w:pPr>
      <w:r>
        <w:t xml:space="preserve">          type: array</w:t>
      </w:r>
    </w:p>
    <w:p w14:paraId="42436627" w14:textId="77777777" w:rsidR="00C255E9" w:rsidRDefault="00C255E9" w:rsidP="00C255E9">
      <w:pPr>
        <w:pStyle w:val="PL"/>
      </w:pPr>
      <w:r>
        <w:t xml:space="preserve">          items:</w:t>
      </w:r>
    </w:p>
    <w:p w14:paraId="2EB2CA80" w14:textId="77777777" w:rsidR="00C255E9" w:rsidRDefault="00C255E9" w:rsidP="00C255E9">
      <w:pPr>
        <w:pStyle w:val="PL"/>
      </w:pPr>
      <w:r>
        <w:t xml:space="preserve">            $ref: '#/components/schemas/TrafficControlDataList'</w:t>
      </w:r>
    </w:p>
    <w:p w14:paraId="1C0F4C4C" w14:textId="77777777" w:rsidR="00C255E9" w:rsidRDefault="00C255E9" w:rsidP="00C255E9">
      <w:pPr>
        <w:pStyle w:val="PL"/>
      </w:pPr>
      <w:r>
        <w:t xml:space="preserve">        conditionData:</w:t>
      </w:r>
    </w:p>
    <w:p w14:paraId="11EEB124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0D0E6808" w14:textId="77777777" w:rsidR="00C255E9" w:rsidRDefault="00C255E9" w:rsidP="00C255E9">
      <w:pPr>
        <w:pStyle w:val="PL"/>
      </w:pPr>
      <w:r>
        <w:t xml:space="preserve">        tscaiInputDl:</w:t>
      </w:r>
    </w:p>
    <w:p w14:paraId="7CB9A5FD" w14:textId="77777777" w:rsidR="00C255E9" w:rsidRDefault="00C255E9" w:rsidP="00C255E9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7921C5C1" w14:textId="77777777" w:rsidR="00C255E9" w:rsidRDefault="00C255E9" w:rsidP="00C255E9">
      <w:pPr>
        <w:pStyle w:val="PL"/>
      </w:pPr>
      <w:r>
        <w:t xml:space="preserve">        tscaiInputUl:</w:t>
      </w:r>
    </w:p>
    <w:p w14:paraId="1FAC7E38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'https://forge.3gpp.org/rep/all/5G_APIs/raw/REL-16/TS29514_Npcf_PolicyAuthorization.yaml#/components/schemas/TscaiInputContainer'</w:t>
      </w:r>
    </w:p>
    <w:p w14:paraId="3772DC9F" w14:textId="77777777" w:rsidR="00C255E9" w:rsidRPr="00E955E7" w:rsidRDefault="00C255E9" w:rsidP="00C255E9">
      <w:pPr>
        <w:pStyle w:val="PL"/>
        <w:rPr>
          <w:lang w:val="fr-FR"/>
        </w:rPr>
      </w:pPr>
    </w:p>
    <w:p w14:paraId="4C86950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SnssaiInfo:</w:t>
      </w:r>
    </w:p>
    <w:p w14:paraId="62102281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20089D76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058D6F3E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plmnInfo:</w:t>
      </w:r>
    </w:p>
    <w:p w14:paraId="1DF159EB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'nrNrm.yaml#/components/schemas/PlmnInfo'</w:t>
      </w:r>
    </w:p>
    <w:p w14:paraId="4F134F4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administrativeState:</w:t>
      </w:r>
    </w:p>
    <w:p w14:paraId="32D55EDD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'genericNrm.yaml#/components/schemas/AdministrativeState'</w:t>
      </w:r>
    </w:p>
    <w:p w14:paraId="3EA518BB" w14:textId="77777777" w:rsidR="00C255E9" w:rsidRPr="00E955E7" w:rsidRDefault="00C255E9" w:rsidP="00C255E9">
      <w:pPr>
        <w:pStyle w:val="PL"/>
        <w:rPr>
          <w:lang w:val="fr-FR"/>
        </w:rPr>
      </w:pPr>
    </w:p>
    <w:p w14:paraId="5EB28C9B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NsacfInfoSnssai:</w:t>
      </w:r>
    </w:p>
    <w:p w14:paraId="02C90BE0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75D9439F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2B043442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</w:t>
      </w:r>
      <w:r>
        <w:t>SnssaiInfo:</w:t>
      </w:r>
    </w:p>
    <w:p w14:paraId="5B559E5E" w14:textId="77777777" w:rsidR="00C255E9" w:rsidRDefault="00C255E9" w:rsidP="00C255E9">
      <w:pPr>
        <w:pStyle w:val="PL"/>
      </w:pPr>
      <w:r>
        <w:t xml:space="preserve">          $ref: '#/components/schemas/SnssaiInfo'</w:t>
      </w:r>
    </w:p>
    <w:p w14:paraId="7EA9668B" w14:textId="77777777" w:rsidR="00C255E9" w:rsidRDefault="00C255E9" w:rsidP="00C255E9">
      <w:pPr>
        <w:pStyle w:val="PL"/>
      </w:pPr>
      <w:r>
        <w:t xml:space="preserve">        isSubjectToNsac:</w:t>
      </w:r>
    </w:p>
    <w:p w14:paraId="43CFE000" w14:textId="77777777" w:rsidR="00C255E9" w:rsidRDefault="00C255E9" w:rsidP="00C255E9">
      <w:pPr>
        <w:pStyle w:val="PL"/>
      </w:pPr>
      <w:r>
        <w:t xml:space="preserve">          type: boolean</w:t>
      </w:r>
    </w:p>
    <w:p w14:paraId="18D1436F" w14:textId="77777777" w:rsidR="00C255E9" w:rsidRDefault="00C255E9" w:rsidP="00C255E9">
      <w:pPr>
        <w:pStyle w:val="PL"/>
      </w:pPr>
      <w:r>
        <w:t xml:space="preserve">        maxNumberofUEs:</w:t>
      </w:r>
    </w:p>
    <w:p w14:paraId="2F14AE3A" w14:textId="77777777" w:rsidR="00C255E9" w:rsidRDefault="00C255E9" w:rsidP="00C255E9">
      <w:pPr>
        <w:pStyle w:val="PL"/>
      </w:pPr>
      <w:r>
        <w:t xml:space="preserve">          type: integer</w:t>
      </w:r>
    </w:p>
    <w:p w14:paraId="476CA3B0" w14:textId="77777777" w:rsidR="00C255E9" w:rsidRDefault="00C255E9" w:rsidP="00C255E9">
      <w:pPr>
        <w:pStyle w:val="PL"/>
      </w:pPr>
      <w:r>
        <w:t xml:space="preserve">        eACMode:</w:t>
      </w:r>
    </w:p>
    <w:p w14:paraId="2DD06EC1" w14:textId="77777777" w:rsidR="00C255E9" w:rsidRDefault="00C255E9" w:rsidP="00C255E9">
      <w:pPr>
        <w:pStyle w:val="PL"/>
      </w:pPr>
      <w:r>
        <w:t xml:space="preserve">          type: string</w:t>
      </w:r>
    </w:p>
    <w:p w14:paraId="3035B775" w14:textId="77777777" w:rsidR="00C255E9" w:rsidRDefault="00C255E9" w:rsidP="00C255E9">
      <w:pPr>
        <w:pStyle w:val="PL"/>
      </w:pPr>
      <w:r>
        <w:t xml:space="preserve">          enum:</w:t>
      </w:r>
    </w:p>
    <w:p w14:paraId="17CBD913" w14:textId="77777777" w:rsidR="00C255E9" w:rsidRDefault="00C255E9" w:rsidP="00C255E9">
      <w:pPr>
        <w:pStyle w:val="PL"/>
      </w:pPr>
      <w:r>
        <w:t xml:space="preserve">            - INACTIVE</w:t>
      </w:r>
    </w:p>
    <w:p w14:paraId="02537204" w14:textId="77777777" w:rsidR="00C255E9" w:rsidRDefault="00C255E9" w:rsidP="00C255E9">
      <w:pPr>
        <w:pStyle w:val="PL"/>
      </w:pPr>
      <w:r>
        <w:t xml:space="preserve">            - ACTIVE</w:t>
      </w:r>
    </w:p>
    <w:p w14:paraId="5649BB33" w14:textId="77777777" w:rsidR="00C255E9" w:rsidRDefault="00C255E9" w:rsidP="00C255E9">
      <w:pPr>
        <w:pStyle w:val="PL"/>
      </w:pPr>
      <w:r>
        <w:t xml:space="preserve">        activeEacThreshhold:</w:t>
      </w:r>
    </w:p>
    <w:p w14:paraId="659F72C3" w14:textId="77777777" w:rsidR="00C255E9" w:rsidRDefault="00C255E9" w:rsidP="00C255E9">
      <w:pPr>
        <w:pStyle w:val="PL"/>
      </w:pPr>
      <w:r>
        <w:t xml:space="preserve">          type: integer</w:t>
      </w:r>
    </w:p>
    <w:p w14:paraId="31028E83" w14:textId="77777777" w:rsidR="00C255E9" w:rsidRDefault="00C255E9" w:rsidP="00C255E9">
      <w:pPr>
        <w:pStyle w:val="PL"/>
      </w:pPr>
      <w:r>
        <w:t xml:space="preserve">        deactiveEacThreshhold:</w:t>
      </w:r>
    </w:p>
    <w:p w14:paraId="4A22121A" w14:textId="77777777" w:rsidR="00C255E9" w:rsidRDefault="00C255E9" w:rsidP="00C255E9">
      <w:pPr>
        <w:pStyle w:val="PL"/>
      </w:pPr>
      <w:r>
        <w:t xml:space="preserve">          type: integer</w:t>
      </w:r>
    </w:p>
    <w:p w14:paraId="181D5979" w14:textId="77777777" w:rsidR="00C255E9" w:rsidRDefault="00C255E9" w:rsidP="00C255E9">
      <w:pPr>
        <w:pStyle w:val="PL"/>
      </w:pPr>
      <w:r>
        <w:t xml:space="preserve">        numberofUEs:</w:t>
      </w:r>
    </w:p>
    <w:p w14:paraId="38FE2B42" w14:textId="77777777" w:rsidR="00C255E9" w:rsidRDefault="00C255E9" w:rsidP="00C255E9">
      <w:pPr>
        <w:pStyle w:val="PL"/>
      </w:pPr>
      <w:r>
        <w:t xml:space="preserve">          type: integer</w:t>
      </w:r>
    </w:p>
    <w:p w14:paraId="09CE5494" w14:textId="77777777" w:rsidR="00C255E9" w:rsidRDefault="00C255E9" w:rsidP="00C255E9">
      <w:pPr>
        <w:pStyle w:val="PL"/>
      </w:pPr>
      <w:r>
        <w:t xml:space="preserve">        uEIdList:</w:t>
      </w:r>
    </w:p>
    <w:p w14:paraId="4B8F5DD3" w14:textId="77777777" w:rsidR="00C255E9" w:rsidRDefault="00C255E9" w:rsidP="00C255E9">
      <w:pPr>
        <w:pStyle w:val="PL"/>
      </w:pPr>
      <w:r>
        <w:t xml:space="preserve">          type: array</w:t>
      </w:r>
    </w:p>
    <w:p w14:paraId="560F39FF" w14:textId="77777777" w:rsidR="00C255E9" w:rsidRDefault="00C255E9" w:rsidP="00C255E9">
      <w:pPr>
        <w:pStyle w:val="PL"/>
      </w:pPr>
      <w:r>
        <w:t xml:space="preserve">          items:</w:t>
      </w:r>
    </w:p>
    <w:p w14:paraId="2130DD61" w14:textId="77777777" w:rsidR="00C255E9" w:rsidRDefault="00C255E9" w:rsidP="00C255E9">
      <w:pPr>
        <w:pStyle w:val="PL"/>
      </w:pPr>
      <w:r>
        <w:lastRenderedPageBreak/>
        <w:t xml:space="preserve">            type: string</w:t>
      </w:r>
    </w:p>
    <w:p w14:paraId="6AA9A1BC" w14:textId="77777777" w:rsidR="00C255E9" w:rsidRDefault="00C255E9" w:rsidP="00C255E9">
      <w:pPr>
        <w:pStyle w:val="PL"/>
      </w:pPr>
      <w:r>
        <w:t xml:space="preserve">         </w:t>
      </w:r>
    </w:p>
    <w:p w14:paraId="08AE9ECA" w14:textId="77777777" w:rsidR="00C255E9" w:rsidRDefault="00C255E9" w:rsidP="00C255E9">
      <w:pPr>
        <w:pStyle w:val="PL"/>
      </w:pPr>
    </w:p>
    <w:p w14:paraId="2E0E57AB" w14:textId="77777777" w:rsidR="00C255E9" w:rsidRDefault="00C255E9" w:rsidP="00C255E9">
      <w:pPr>
        <w:pStyle w:val="PL"/>
      </w:pPr>
      <w:r>
        <w:t>#-------- Definition of concrete IOCs --------------------------------------------</w:t>
      </w:r>
    </w:p>
    <w:p w14:paraId="7745FC02" w14:textId="77777777" w:rsidR="00C255E9" w:rsidRDefault="00C255E9" w:rsidP="00C255E9">
      <w:pPr>
        <w:pStyle w:val="PL"/>
      </w:pPr>
    </w:p>
    <w:p w14:paraId="52E1BE1B" w14:textId="77777777" w:rsidR="00C255E9" w:rsidRDefault="00C255E9" w:rsidP="00C255E9">
      <w:pPr>
        <w:pStyle w:val="PL"/>
      </w:pPr>
      <w:r>
        <w:t xml:space="preserve">    SubNetwork-Single:</w:t>
      </w:r>
    </w:p>
    <w:p w14:paraId="3946E282" w14:textId="77777777" w:rsidR="00C255E9" w:rsidRDefault="00C255E9" w:rsidP="00C255E9">
      <w:pPr>
        <w:pStyle w:val="PL"/>
      </w:pPr>
      <w:r>
        <w:t xml:space="preserve">      allOf:</w:t>
      </w:r>
    </w:p>
    <w:p w14:paraId="6F6C60C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BC8A98D" w14:textId="77777777" w:rsidR="00C255E9" w:rsidRDefault="00C255E9" w:rsidP="00C255E9">
      <w:pPr>
        <w:pStyle w:val="PL"/>
      </w:pPr>
      <w:r>
        <w:t xml:space="preserve">        - type: object</w:t>
      </w:r>
    </w:p>
    <w:p w14:paraId="4C1D4D2E" w14:textId="77777777" w:rsidR="00C255E9" w:rsidRDefault="00C255E9" w:rsidP="00C255E9">
      <w:pPr>
        <w:pStyle w:val="PL"/>
      </w:pPr>
      <w:r>
        <w:t xml:space="preserve">          properties:</w:t>
      </w:r>
    </w:p>
    <w:p w14:paraId="1B26B814" w14:textId="77777777" w:rsidR="00C255E9" w:rsidRDefault="00C255E9" w:rsidP="00C255E9">
      <w:pPr>
        <w:pStyle w:val="PL"/>
      </w:pPr>
      <w:r>
        <w:t xml:space="preserve">            attributes:</w:t>
      </w:r>
    </w:p>
    <w:p w14:paraId="37708CFD" w14:textId="77777777" w:rsidR="00C255E9" w:rsidRDefault="00C255E9" w:rsidP="00C255E9">
      <w:pPr>
        <w:pStyle w:val="PL"/>
      </w:pPr>
      <w:r>
        <w:t xml:space="preserve">              allOf:</w:t>
      </w:r>
    </w:p>
    <w:p w14:paraId="73DDA8D0" w14:textId="77777777" w:rsidR="00C255E9" w:rsidRDefault="00C255E9" w:rsidP="00C255E9">
      <w:pPr>
        <w:pStyle w:val="PL"/>
      </w:pPr>
      <w:r>
        <w:t xml:space="preserve">                - $ref: 'genericNrm.yaml#/components/schemas/SubNetwork-Attr'</w:t>
      </w:r>
    </w:p>
    <w:p w14:paraId="19A22AC7" w14:textId="77777777" w:rsidR="00C255E9" w:rsidRDefault="00C255E9" w:rsidP="00C255E9">
      <w:pPr>
        <w:pStyle w:val="PL"/>
      </w:pPr>
      <w:r>
        <w:t xml:space="preserve">        - $ref: 'genericNrm.yaml#/components/schemas/SubNetwork-ncO'</w:t>
      </w:r>
    </w:p>
    <w:p w14:paraId="7D4FC777" w14:textId="77777777" w:rsidR="00C255E9" w:rsidRDefault="00C255E9" w:rsidP="00C255E9">
      <w:pPr>
        <w:pStyle w:val="PL"/>
      </w:pPr>
      <w:r>
        <w:t xml:space="preserve">        - type: object</w:t>
      </w:r>
    </w:p>
    <w:p w14:paraId="78A422C1" w14:textId="77777777" w:rsidR="00C255E9" w:rsidRDefault="00C255E9" w:rsidP="00C255E9">
      <w:pPr>
        <w:pStyle w:val="PL"/>
      </w:pPr>
      <w:r>
        <w:t xml:space="preserve">          properties:</w:t>
      </w:r>
    </w:p>
    <w:p w14:paraId="4BD63023" w14:textId="77777777" w:rsidR="00C255E9" w:rsidRDefault="00C255E9" w:rsidP="00C255E9">
      <w:pPr>
        <w:pStyle w:val="PL"/>
      </w:pPr>
      <w:r>
        <w:t xml:space="preserve">            SubNetwork:</w:t>
      </w:r>
    </w:p>
    <w:p w14:paraId="73018973" w14:textId="77777777" w:rsidR="00C255E9" w:rsidRDefault="00C255E9" w:rsidP="00C255E9">
      <w:pPr>
        <w:pStyle w:val="PL"/>
      </w:pPr>
      <w:r>
        <w:t xml:space="preserve">              $ref: '#/components/schemas/SubNetwork-Multiple'</w:t>
      </w:r>
    </w:p>
    <w:p w14:paraId="1D02FFB5" w14:textId="77777777" w:rsidR="00C255E9" w:rsidRDefault="00C255E9" w:rsidP="00C255E9">
      <w:pPr>
        <w:pStyle w:val="PL"/>
      </w:pPr>
      <w:r>
        <w:t xml:space="preserve">            ManagedElement:</w:t>
      </w:r>
    </w:p>
    <w:p w14:paraId="17189135" w14:textId="77777777" w:rsidR="00C255E9" w:rsidRDefault="00C255E9" w:rsidP="00C255E9">
      <w:pPr>
        <w:pStyle w:val="PL"/>
      </w:pPr>
      <w:r>
        <w:t xml:space="preserve">              $ref: '#/components/schemas/ManagedElement-Multiple'</w:t>
      </w:r>
    </w:p>
    <w:p w14:paraId="2487588D" w14:textId="77777777" w:rsidR="00C255E9" w:rsidRDefault="00C255E9" w:rsidP="00C255E9">
      <w:pPr>
        <w:pStyle w:val="PL"/>
      </w:pPr>
      <w:r>
        <w:t xml:space="preserve">            ExternalAmfFunction:</w:t>
      </w:r>
    </w:p>
    <w:p w14:paraId="775CD8D5" w14:textId="77777777" w:rsidR="00C255E9" w:rsidRDefault="00C255E9" w:rsidP="00C255E9">
      <w:pPr>
        <w:pStyle w:val="PL"/>
      </w:pPr>
      <w:r>
        <w:t xml:space="preserve">              $ref: '#/components/schemas/ExternalAmfFunction-Multiple'</w:t>
      </w:r>
    </w:p>
    <w:p w14:paraId="3FF76BC0" w14:textId="77777777" w:rsidR="00C255E9" w:rsidRDefault="00C255E9" w:rsidP="00C255E9">
      <w:pPr>
        <w:pStyle w:val="PL"/>
      </w:pPr>
      <w:r>
        <w:t xml:space="preserve">            ExternalNrfFunction:</w:t>
      </w:r>
    </w:p>
    <w:p w14:paraId="11ED6EB5" w14:textId="77777777" w:rsidR="00C255E9" w:rsidRDefault="00C255E9" w:rsidP="00C255E9">
      <w:pPr>
        <w:pStyle w:val="PL"/>
      </w:pPr>
      <w:r>
        <w:t xml:space="preserve">              $ref: '#/components/schemas/ExternalNrfFunction-Multiple'</w:t>
      </w:r>
    </w:p>
    <w:p w14:paraId="5CBCD3F1" w14:textId="77777777" w:rsidR="00C255E9" w:rsidRDefault="00C255E9" w:rsidP="00C255E9">
      <w:pPr>
        <w:pStyle w:val="PL"/>
      </w:pPr>
      <w:r>
        <w:t xml:space="preserve">            ExternalNssfFunction:</w:t>
      </w:r>
    </w:p>
    <w:p w14:paraId="531BBB9C" w14:textId="77777777" w:rsidR="00C255E9" w:rsidRDefault="00C255E9" w:rsidP="00C255E9">
      <w:pPr>
        <w:pStyle w:val="PL"/>
      </w:pPr>
      <w:r>
        <w:t xml:space="preserve">                $ref: '#/components/schemas/ExternalNssfFunction-Multiple'</w:t>
      </w:r>
    </w:p>
    <w:p w14:paraId="69F94190" w14:textId="77777777" w:rsidR="00C255E9" w:rsidRDefault="00C255E9" w:rsidP="00C255E9">
      <w:pPr>
        <w:pStyle w:val="PL"/>
      </w:pPr>
      <w:r>
        <w:t xml:space="preserve">            AmfSet:</w:t>
      </w:r>
    </w:p>
    <w:p w14:paraId="1A550EC0" w14:textId="77777777" w:rsidR="00C255E9" w:rsidRDefault="00C255E9" w:rsidP="00C255E9">
      <w:pPr>
        <w:pStyle w:val="PL"/>
      </w:pPr>
      <w:r>
        <w:t xml:space="preserve">              $ref: '#/components/schemas/AmfSet-Multiple'</w:t>
      </w:r>
    </w:p>
    <w:p w14:paraId="4C23A2A2" w14:textId="77777777" w:rsidR="00C255E9" w:rsidRDefault="00C255E9" w:rsidP="00C255E9">
      <w:pPr>
        <w:pStyle w:val="PL"/>
      </w:pPr>
      <w:r>
        <w:t xml:space="preserve">            AmfRegion:</w:t>
      </w:r>
    </w:p>
    <w:p w14:paraId="0E22F440" w14:textId="77777777" w:rsidR="00C255E9" w:rsidRDefault="00C255E9" w:rsidP="00C255E9">
      <w:pPr>
        <w:pStyle w:val="PL"/>
      </w:pPr>
      <w:r>
        <w:t xml:space="preserve">              $ref: '#/components/schemas/AmfRegion-Multiple'</w:t>
      </w:r>
    </w:p>
    <w:p w14:paraId="6E00F518" w14:textId="77777777" w:rsidR="00C255E9" w:rsidRDefault="00C255E9" w:rsidP="00C255E9">
      <w:pPr>
        <w:pStyle w:val="PL"/>
      </w:pPr>
      <w:r>
        <w:t xml:space="preserve">            Configurable5QISet:</w:t>
      </w:r>
    </w:p>
    <w:p w14:paraId="35C77C40" w14:textId="77777777" w:rsidR="00C255E9" w:rsidRDefault="00C255E9" w:rsidP="00C255E9">
      <w:pPr>
        <w:pStyle w:val="PL"/>
      </w:pPr>
      <w:r>
        <w:t xml:space="preserve">              $ref: '#/components/schemas/Configurable5QISet-Multiple'</w:t>
      </w:r>
    </w:p>
    <w:p w14:paraId="40F677B2" w14:textId="77777777" w:rsidR="00C255E9" w:rsidRDefault="00C255E9" w:rsidP="00C255E9">
      <w:pPr>
        <w:pStyle w:val="PL"/>
      </w:pPr>
      <w:r>
        <w:t xml:space="preserve">            Dynamic5QISet:</w:t>
      </w:r>
    </w:p>
    <w:p w14:paraId="4A5AB657" w14:textId="77777777" w:rsidR="00C255E9" w:rsidRDefault="00C255E9" w:rsidP="00C255E9">
      <w:pPr>
        <w:pStyle w:val="PL"/>
      </w:pPr>
      <w:r>
        <w:t xml:space="preserve">              $ref: '#/components/schemas/Dynamic5QISet-Multiple'</w:t>
      </w:r>
    </w:p>
    <w:p w14:paraId="1511F6CF" w14:textId="77777777" w:rsidR="00C255E9" w:rsidRDefault="00C255E9" w:rsidP="00C255E9">
      <w:pPr>
        <w:pStyle w:val="PL"/>
      </w:pPr>
    </w:p>
    <w:p w14:paraId="6D361673" w14:textId="77777777" w:rsidR="00C255E9" w:rsidRDefault="00C255E9" w:rsidP="00C255E9">
      <w:pPr>
        <w:pStyle w:val="PL"/>
      </w:pPr>
      <w:r>
        <w:t xml:space="preserve">    ManagedElement-Single:</w:t>
      </w:r>
    </w:p>
    <w:p w14:paraId="4F081CE8" w14:textId="77777777" w:rsidR="00C255E9" w:rsidRDefault="00C255E9" w:rsidP="00C255E9">
      <w:pPr>
        <w:pStyle w:val="PL"/>
      </w:pPr>
      <w:r>
        <w:t xml:space="preserve">      allOf:</w:t>
      </w:r>
    </w:p>
    <w:p w14:paraId="0549D61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CA7C43D" w14:textId="77777777" w:rsidR="00C255E9" w:rsidRDefault="00C255E9" w:rsidP="00C255E9">
      <w:pPr>
        <w:pStyle w:val="PL"/>
      </w:pPr>
      <w:r>
        <w:t xml:space="preserve">        - type: object</w:t>
      </w:r>
    </w:p>
    <w:p w14:paraId="4B2050B8" w14:textId="77777777" w:rsidR="00C255E9" w:rsidRDefault="00C255E9" w:rsidP="00C255E9">
      <w:pPr>
        <w:pStyle w:val="PL"/>
      </w:pPr>
      <w:r>
        <w:t xml:space="preserve">          properties:</w:t>
      </w:r>
    </w:p>
    <w:p w14:paraId="31C586B9" w14:textId="77777777" w:rsidR="00C255E9" w:rsidRDefault="00C255E9" w:rsidP="00C255E9">
      <w:pPr>
        <w:pStyle w:val="PL"/>
      </w:pPr>
      <w:r>
        <w:t xml:space="preserve">            attributes:</w:t>
      </w:r>
    </w:p>
    <w:p w14:paraId="01CE45EC" w14:textId="77777777" w:rsidR="00C255E9" w:rsidRDefault="00C255E9" w:rsidP="00C255E9">
      <w:pPr>
        <w:pStyle w:val="PL"/>
      </w:pPr>
      <w:r>
        <w:t xml:space="preserve">              allOf:</w:t>
      </w:r>
    </w:p>
    <w:p w14:paraId="615D12A0" w14:textId="77777777" w:rsidR="00C255E9" w:rsidRDefault="00C255E9" w:rsidP="00C255E9">
      <w:pPr>
        <w:pStyle w:val="PL"/>
      </w:pPr>
      <w:r>
        <w:t xml:space="preserve">                - $ref: 'genericNrm.yaml#/components/schemas/ManagedElement-Attr'</w:t>
      </w:r>
    </w:p>
    <w:p w14:paraId="4AA05E31" w14:textId="77777777" w:rsidR="00C255E9" w:rsidRDefault="00C255E9" w:rsidP="00C255E9">
      <w:pPr>
        <w:pStyle w:val="PL"/>
      </w:pPr>
      <w:r>
        <w:t xml:space="preserve">        - $ref: 'genericNrm.yaml#/components/schemas/ManagedElement-ncO'</w:t>
      </w:r>
    </w:p>
    <w:p w14:paraId="054A5505" w14:textId="77777777" w:rsidR="00C255E9" w:rsidRDefault="00C255E9" w:rsidP="00C255E9">
      <w:pPr>
        <w:pStyle w:val="PL"/>
      </w:pPr>
      <w:r>
        <w:t xml:space="preserve">        - type: object</w:t>
      </w:r>
    </w:p>
    <w:p w14:paraId="0FAC64C8" w14:textId="77777777" w:rsidR="00C255E9" w:rsidRDefault="00C255E9" w:rsidP="00C255E9">
      <w:pPr>
        <w:pStyle w:val="PL"/>
      </w:pPr>
      <w:r>
        <w:t xml:space="preserve">          properties:</w:t>
      </w:r>
    </w:p>
    <w:p w14:paraId="63A2F677" w14:textId="77777777" w:rsidR="00C255E9" w:rsidRDefault="00C255E9" w:rsidP="00C255E9">
      <w:pPr>
        <w:pStyle w:val="PL"/>
      </w:pPr>
      <w:r>
        <w:t xml:space="preserve">            AmfFunction:</w:t>
      </w:r>
    </w:p>
    <w:p w14:paraId="7DD61AB4" w14:textId="77777777" w:rsidR="00C255E9" w:rsidRDefault="00C255E9" w:rsidP="00C255E9">
      <w:pPr>
        <w:pStyle w:val="PL"/>
      </w:pPr>
      <w:r>
        <w:t xml:space="preserve">              $ref: '#/components/schemas/AmfFunction-Multiple'</w:t>
      </w:r>
    </w:p>
    <w:p w14:paraId="19CB65AD" w14:textId="77777777" w:rsidR="00C255E9" w:rsidRDefault="00C255E9" w:rsidP="00C255E9">
      <w:pPr>
        <w:pStyle w:val="PL"/>
      </w:pPr>
      <w:r>
        <w:t xml:space="preserve">            SmfFunction:</w:t>
      </w:r>
    </w:p>
    <w:p w14:paraId="2B08621C" w14:textId="77777777" w:rsidR="00C255E9" w:rsidRDefault="00C255E9" w:rsidP="00C255E9">
      <w:pPr>
        <w:pStyle w:val="PL"/>
      </w:pPr>
      <w:r>
        <w:t xml:space="preserve">              $ref: '#/components/schemas/SmfFunction-Multiple'</w:t>
      </w:r>
    </w:p>
    <w:p w14:paraId="7BA891DA" w14:textId="77777777" w:rsidR="00C255E9" w:rsidRDefault="00C255E9" w:rsidP="00C255E9">
      <w:pPr>
        <w:pStyle w:val="PL"/>
      </w:pPr>
      <w:r>
        <w:t xml:space="preserve">            UpfFunction:</w:t>
      </w:r>
    </w:p>
    <w:p w14:paraId="0CF0558E" w14:textId="77777777" w:rsidR="00C255E9" w:rsidRDefault="00C255E9" w:rsidP="00C255E9">
      <w:pPr>
        <w:pStyle w:val="PL"/>
      </w:pPr>
      <w:r>
        <w:t xml:space="preserve">              $ref: '#/components/schemas/UpfFunction-Multiple'</w:t>
      </w:r>
    </w:p>
    <w:p w14:paraId="7B0ED7B6" w14:textId="77777777" w:rsidR="00C255E9" w:rsidRDefault="00C255E9" w:rsidP="00C255E9">
      <w:pPr>
        <w:pStyle w:val="PL"/>
      </w:pPr>
      <w:r>
        <w:t xml:space="preserve">            N3iwfFunction:   </w:t>
      </w:r>
    </w:p>
    <w:p w14:paraId="03766AFD" w14:textId="77777777" w:rsidR="00C255E9" w:rsidRDefault="00C255E9" w:rsidP="00C255E9">
      <w:pPr>
        <w:pStyle w:val="PL"/>
      </w:pPr>
      <w:r>
        <w:t xml:space="preserve">              $ref: '#/components/schemas/N3iwfFunction-Multiple'</w:t>
      </w:r>
    </w:p>
    <w:p w14:paraId="70F327C6" w14:textId="77777777" w:rsidR="00C255E9" w:rsidRDefault="00C255E9" w:rsidP="00C255E9">
      <w:pPr>
        <w:pStyle w:val="PL"/>
      </w:pPr>
      <w:r>
        <w:t xml:space="preserve">            PcfFunction:</w:t>
      </w:r>
    </w:p>
    <w:p w14:paraId="3B49DC27" w14:textId="77777777" w:rsidR="00C255E9" w:rsidRDefault="00C255E9" w:rsidP="00C255E9">
      <w:pPr>
        <w:pStyle w:val="PL"/>
      </w:pPr>
      <w:r>
        <w:t xml:space="preserve">              $ref: '#/components/schemas/PcfFunction-Multiple'</w:t>
      </w:r>
    </w:p>
    <w:p w14:paraId="1B8F9C83" w14:textId="77777777" w:rsidR="00C255E9" w:rsidRDefault="00C255E9" w:rsidP="00C255E9">
      <w:pPr>
        <w:pStyle w:val="PL"/>
      </w:pPr>
      <w:r>
        <w:t xml:space="preserve">            AusfFunction:</w:t>
      </w:r>
    </w:p>
    <w:p w14:paraId="6F7406FB" w14:textId="77777777" w:rsidR="00C255E9" w:rsidRDefault="00C255E9" w:rsidP="00C255E9">
      <w:pPr>
        <w:pStyle w:val="PL"/>
      </w:pPr>
      <w:r>
        <w:t xml:space="preserve">              $ref: '#/components/schemas/AusfFunction-Multiple'</w:t>
      </w:r>
    </w:p>
    <w:p w14:paraId="513CD0A1" w14:textId="77777777" w:rsidR="00C255E9" w:rsidRDefault="00C255E9" w:rsidP="00C255E9">
      <w:pPr>
        <w:pStyle w:val="PL"/>
      </w:pPr>
      <w:r>
        <w:t xml:space="preserve">            UdmFunction:</w:t>
      </w:r>
    </w:p>
    <w:p w14:paraId="251C9DA9" w14:textId="77777777" w:rsidR="00C255E9" w:rsidRDefault="00C255E9" w:rsidP="00C255E9">
      <w:pPr>
        <w:pStyle w:val="PL"/>
      </w:pPr>
      <w:r>
        <w:t xml:space="preserve">              $ref: '#/components/schemas/UdmFunction-Multiple'</w:t>
      </w:r>
    </w:p>
    <w:p w14:paraId="55D928D2" w14:textId="77777777" w:rsidR="00C255E9" w:rsidRDefault="00C255E9" w:rsidP="00C255E9">
      <w:pPr>
        <w:pStyle w:val="PL"/>
      </w:pPr>
      <w:r>
        <w:t xml:space="preserve">            UdrFunction:</w:t>
      </w:r>
    </w:p>
    <w:p w14:paraId="06FFE49F" w14:textId="77777777" w:rsidR="00C255E9" w:rsidRDefault="00C255E9" w:rsidP="00C255E9">
      <w:pPr>
        <w:pStyle w:val="PL"/>
      </w:pPr>
      <w:r>
        <w:t xml:space="preserve">              $ref: '#/components/schemas/UdrFunction-Multiple'</w:t>
      </w:r>
    </w:p>
    <w:p w14:paraId="21F2638F" w14:textId="77777777" w:rsidR="00C255E9" w:rsidRDefault="00C255E9" w:rsidP="00C255E9">
      <w:pPr>
        <w:pStyle w:val="PL"/>
      </w:pPr>
      <w:r>
        <w:t xml:space="preserve">            UdsfFunction:</w:t>
      </w:r>
    </w:p>
    <w:p w14:paraId="6AE21679" w14:textId="77777777" w:rsidR="00C255E9" w:rsidRDefault="00C255E9" w:rsidP="00C255E9">
      <w:pPr>
        <w:pStyle w:val="PL"/>
      </w:pPr>
      <w:r>
        <w:t xml:space="preserve">              $ref: '#/components/schemas/UdsfFunction-Multiple'</w:t>
      </w:r>
    </w:p>
    <w:p w14:paraId="7E8522A1" w14:textId="77777777" w:rsidR="00C255E9" w:rsidRDefault="00C255E9" w:rsidP="00C255E9">
      <w:pPr>
        <w:pStyle w:val="PL"/>
      </w:pPr>
      <w:r>
        <w:t xml:space="preserve">            NrfFunction:</w:t>
      </w:r>
    </w:p>
    <w:p w14:paraId="548E724C" w14:textId="77777777" w:rsidR="00C255E9" w:rsidRDefault="00C255E9" w:rsidP="00C255E9">
      <w:pPr>
        <w:pStyle w:val="PL"/>
      </w:pPr>
      <w:r>
        <w:t xml:space="preserve">              $ref: '#/components/schemas/NrfFunction-Multiple'</w:t>
      </w:r>
    </w:p>
    <w:p w14:paraId="77C3B887" w14:textId="77777777" w:rsidR="00C255E9" w:rsidRDefault="00C255E9" w:rsidP="00C255E9">
      <w:pPr>
        <w:pStyle w:val="PL"/>
      </w:pPr>
      <w:r>
        <w:t xml:space="preserve">            NssfFunction:</w:t>
      </w:r>
    </w:p>
    <w:p w14:paraId="2A8B1AF7" w14:textId="77777777" w:rsidR="00C255E9" w:rsidRDefault="00C255E9" w:rsidP="00C255E9">
      <w:pPr>
        <w:pStyle w:val="PL"/>
      </w:pPr>
      <w:r>
        <w:t xml:space="preserve">              $ref: '#/components/schemas/NssfFunction-Multiple'</w:t>
      </w:r>
    </w:p>
    <w:p w14:paraId="35963C64" w14:textId="77777777" w:rsidR="00C255E9" w:rsidRDefault="00C255E9" w:rsidP="00C255E9">
      <w:pPr>
        <w:pStyle w:val="PL"/>
      </w:pPr>
      <w:r>
        <w:t xml:space="preserve">            SmsfFunction:</w:t>
      </w:r>
    </w:p>
    <w:p w14:paraId="5F9786D1" w14:textId="77777777" w:rsidR="00C255E9" w:rsidRDefault="00C255E9" w:rsidP="00C255E9">
      <w:pPr>
        <w:pStyle w:val="PL"/>
      </w:pPr>
      <w:r>
        <w:t xml:space="preserve">              $ref: '#/components/schemas/SmsfFunction-Multiple'</w:t>
      </w:r>
    </w:p>
    <w:p w14:paraId="531BEC7F" w14:textId="77777777" w:rsidR="00C255E9" w:rsidRDefault="00C255E9" w:rsidP="00C255E9">
      <w:pPr>
        <w:pStyle w:val="PL"/>
      </w:pPr>
      <w:r>
        <w:t xml:space="preserve">            LmfFunction:</w:t>
      </w:r>
    </w:p>
    <w:p w14:paraId="714CA58A" w14:textId="77777777" w:rsidR="00C255E9" w:rsidRDefault="00C255E9" w:rsidP="00C255E9">
      <w:pPr>
        <w:pStyle w:val="PL"/>
      </w:pPr>
      <w:r>
        <w:t xml:space="preserve">              $ref: '#/components/schemas/LmfFunction-Multiple'</w:t>
      </w:r>
    </w:p>
    <w:p w14:paraId="2477A46F" w14:textId="77777777" w:rsidR="00C255E9" w:rsidRDefault="00C255E9" w:rsidP="00C255E9">
      <w:pPr>
        <w:pStyle w:val="PL"/>
      </w:pPr>
      <w:r>
        <w:t xml:space="preserve">            NgeirFunction:</w:t>
      </w:r>
    </w:p>
    <w:p w14:paraId="1CEBEF32" w14:textId="77777777" w:rsidR="00C255E9" w:rsidRDefault="00C255E9" w:rsidP="00C255E9">
      <w:pPr>
        <w:pStyle w:val="PL"/>
      </w:pPr>
      <w:r>
        <w:t xml:space="preserve">              $ref: '#/components/schemas/NgeirFunction-Multiple'</w:t>
      </w:r>
    </w:p>
    <w:p w14:paraId="224425D6" w14:textId="77777777" w:rsidR="00C255E9" w:rsidRDefault="00C255E9" w:rsidP="00C255E9">
      <w:pPr>
        <w:pStyle w:val="PL"/>
      </w:pPr>
      <w:r>
        <w:t xml:space="preserve">            SeppFunction:</w:t>
      </w:r>
    </w:p>
    <w:p w14:paraId="2B6C3FF6" w14:textId="77777777" w:rsidR="00C255E9" w:rsidRDefault="00C255E9" w:rsidP="00C255E9">
      <w:pPr>
        <w:pStyle w:val="PL"/>
      </w:pPr>
      <w:r>
        <w:t xml:space="preserve">              $ref: '#/components/schemas/SeppFunction-Multiple'</w:t>
      </w:r>
    </w:p>
    <w:p w14:paraId="72DE8333" w14:textId="77777777" w:rsidR="00C255E9" w:rsidRDefault="00C255E9" w:rsidP="00C255E9">
      <w:pPr>
        <w:pStyle w:val="PL"/>
      </w:pPr>
      <w:r>
        <w:t xml:space="preserve">            NwdafFunction:</w:t>
      </w:r>
    </w:p>
    <w:p w14:paraId="5D5C3CA1" w14:textId="77777777" w:rsidR="00C255E9" w:rsidRDefault="00C255E9" w:rsidP="00C255E9">
      <w:pPr>
        <w:pStyle w:val="PL"/>
      </w:pPr>
      <w:r>
        <w:t xml:space="preserve">              $ref: '#/components/schemas/NwdafFunction-Multiple'</w:t>
      </w:r>
    </w:p>
    <w:p w14:paraId="368EC521" w14:textId="77777777" w:rsidR="00C255E9" w:rsidRDefault="00C255E9" w:rsidP="00C255E9">
      <w:pPr>
        <w:pStyle w:val="PL"/>
      </w:pPr>
      <w:r>
        <w:lastRenderedPageBreak/>
        <w:t xml:space="preserve">            ScpFunction:</w:t>
      </w:r>
    </w:p>
    <w:p w14:paraId="1E2D5842" w14:textId="77777777" w:rsidR="00C255E9" w:rsidRDefault="00C255E9" w:rsidP="00C255E9">
      <w:pPr>
        <w:pStyle w:val="PL"/>
      </w:pPr>
      <w:r>
        <w:t xml:space="preserve">              $ref: '#/components/schemas/ScpFunction-Multiple'</w:t>
      </w:r>
    </w:p>
    <w:p w14:paraId="4C9FAA93" w14:textId="77777777" w:rsidR="00C255E9" w:rsidRDefault="00C255E9" w:rsidP="00C255E9">
      <w:pPr>
        <w:pStyle w:val="PL"/>
      </w:pPr>
      <w:r>
        <w:t xml:space="preserve">            NefFunction:</w:t>
      </w:r>
    </w:p>
    <w:p w14:paraId="245FB800" w14:textId="77777777" w:rsidR="00C255E9" w:rsidRDefault="00C255E9" w:rsidP="00C255E9">
      <w:pPr>
        <w:pStyle w:val="PL"/>
      </w:pPr>
      <w:r>
        <w:t xml:space="preserve">              $ref: '#/components/schemas/NefFunction-Multiple'</w:t>
      </w:r>
    </w:p>
    <w:p w14:paraId="07228F60" w14:textId="77777777" w:rsidR="00C255E9" w:rsidRDefault="00C255E9" w:rsidP="00C255E9">
      <w:pPr>
        <w:pStyle w:val="PL"/>
      </w:pPr>
      <w:r>
        <w:t xml:space="preserve">            Configurable5QISet:</w:t>
      </w:r>
    </w:p>
    <w:p w14:paraId="53E31244" w14:textId="77777777" w:rsidR="00C255E9" w:rsidRDefault="00C255E9" w:rsidP="00C255E9">
      <w:pPr>
        <w:pStyle w:val="PL"/>
      </w:pPr>
      <w:r>
        <w:t xml:space="preserve">              $ref: '#/components/schemas/Configurable5QISet-Multiple'</w:t>
      </w:r>
    </w:p>
    <w:p w14:paraId="4940A3FA" w14:textId="77777777" w:rsidR="00C255E9" w:rsidRDefault="00C255E9" w:rsidP="00C255E9">
      <w:pPr>
        <w:pStyle w:val="PL"/>
      </w:pPr>
      <w:r>
        <w:t xml:space="preserve">            Dynamic5QISet:</w:t>
      </w:r>
    </w:p>
    <w:p w14:paraId="4FDF8F87" w14:textId="77777777" w:rsidR="00C255E9" w:rsidRDefault="00C255E9" w:rsidP="00C255E9">
      <w:pPr>
        <w:pStyle w:val="PL"/>
      </w:pPr>
      <w:r>
        <w:t xml:space="preserve">              $ref: '#/components/schemas/Dynamic5QISet-Multiple'</w:t>
      </w:r>
    </w:p>
    <w:p w14:paraId="4E92027D" w14:textId="77777777" w:rsidR="00C255E9" w:rsidRDefault="00C255E9" w:rsidP="00C255E9">
      <w:pPr>
        <w:pStyle w:val="PL"/>
      </w:pPr>
      <w:r>
        <w:t xml:space="preserve"> </w:t>
      </w:r>
    </w:p>
    <w:p w14:paraId="52764416" w14:textId="77777777" w:rsidR="00C255E9" w:rsidRDefault="00C255E9" w:rsidP="00C255E9">
      <w:pPr>
        <w:pStyle w:val="PL"/>
      </w:pPr>
      <w:r>
        <w:t xml:space="preserve">    AmfFunction-Single:</w:t>
      </w:r>
    </w:p>
    <w:p w14:paraId="1E1ECF32" w14:textId="77777777" w:rsidR="00C255E9" w:rsidRDefault="00C255E9" w:rsidP="00C255E9">
      <w:pPr>
        <w:pStyle w:val="PL"/>
      </w:pPr>
      <w:r>
        <w:t xml:space="preserve">      allOf:</w:t>
      </w:r>
    </w:p>
    <w:p w14:paraId="1EFF646B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6BC19A3" w14:textId="77777777" w:rsidR="00C255E9" w:rsidRDefault="00C255E9" w:rsidP="00C255E9">
      <w:pPr>
        <w:pStyle w:val="PL"/>
      </w:pPr>
      <w:r>
        <w:t xml:space="preserve">        - type: object</w:t>
      </w:r>
    </w:p>
    <w:p w14:paraId="393067F8" w14:textId="77777777" w:rsidR="00C255E9" w:rsidRDefault="00C255E9" w:rsidP="00C255E9">
      <w:pPr>
        <w:pStyle w:val="PL"/>
      </w:pPr>
      <w:r>
        <w:t xml:space="preserve">          properties:</w:t>
      </w:r>
    </w:p>
    <w:p w14:paraId="11116233" w14:textId="77777777" w:rsidR="00C255E9" w:rsidRDefault="00C255E9" w:rsidP="00C255E9">
      <w:pPr>
        <w:pStyle w:val="PL"/>
      </w:pPr>
      <w:r>
        <w:t xml:space="preserve">            attributes:</w:t>
      </w:r>
    </w:p>
    <w:p w14:paraId="62F0EE7B" w14:textId="77777777" w:rsidR="00C255E9" w:rsidRDefault="00C255E9" w:rsidP="00C255E9">
      <w:pPr>
        <w:pStyle w:val="PL"/>
      </w:pPr>
      <w:r>
        <w:t xml:space="preserve">              allOf:</w:t>
      </w:r>
    </w:p>
    <w:p w14:paraId="4FF9C81D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C7EDBCC" w14:textId="77777777" w:rsidR="00C255E9" w:rsidRDefault="00C255E9" w:rsidP="00C255E9">
      <w:pPr>
        <w:pStyle w:val="PL"/>
      </w:pPr>
      <w:r>
        <w:t xml:space="preserve">                - type: object</w:t>
      </w:r>
    </w:p>
    <w:p w14:paraId="69C30416" w14:textId="77777777" w:rsidR="00C255E9" w:rsidRDefault="00C255E9" w:rsidP="00C255E9">
      <w:pPr>
        <w:pStyle w:val="PL"/>
      </w:pPr>
      <w:r>
        <w:t xml:space="preserve">                  properties:</w:t>
      </w:r>
    </w:p>
    <w:p w14:paraId="7980BE2B" w14:textId="77777777" w:rsidR="00C255E9" w:rsidRDefault="00C255E9" w:rsidP="00C255E9">
      <w:pPr>
        <w:pStyle w:val="PL"/>
      </w:pPr>
      <w:r>
        <w:t xml:space="preserve">                    plmnIdList:</w:t>
      </w:r>
    </w:p>
    <w:p w14:paraId="5B0C7354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7B1332A" w14:textId="77777777" w:rsidR="00C255E9" w:rsidRDefault="00C255E9" w:rsidP="00C255E9">
      <w:pPr>
        <w:pStyle w:val="PL"/>
      </w:pPr>
      <w:r>
        <w:t xml:space="preserve">                    amfIdentifier:</w:t>
      </w:r>
    </w:p>
    <w:p w14:paraId="340476F9" w14:textId="77777777" w:rsidR="00C255E9" w:rsidRDefault="00C255E9" w:rsidP="00C255E9">
      <w:pPr>
        <w:pStyle w:val="PL"/>
      </w:pPr>
      <w:r>
        <w:t xml:space="preserve">                      $ref: '#/components/schemas/AmfIdentifier'</w:t>
      </w:r>
    </w:p>
    <w:p w14:paraId="2A550873" w14:textId="77777777" w:rsidR="00C255E9" w:rsidRDefault="00C255E9" w:rsidP="00C255E9">
      <w:pPr>
        <w:pStyle w:val="PL"/>
      </w:pPr>
      <w:r>
        <w:t xml:space="preserve">                    sBIFqdn:</w:t>
      </w:r>
    </w:p>
    <w:p w14:paraId="1B31DD0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2F90053" w14:textId="77777777" w:rsidR="00C255E9" w:rsidRDefault="00C255E9" w:rsidP="00C255E9">
      <w:pPr>
        <w:pStyle w:val="PL"/>
      </w:pPr>
      <w:r>
        <w:t xml:space="preserve">                    weightFactor:</w:t>
      </w:r>
    </w:p>
    <w:p w14:paraId="058E657E" w14:textId="77777777" w:rsidR="00C255E9" w:rsidRDefault="00C255E9" w:rsidP="00C255E9">
      <w:pPr>
        <w:pStyle w:val="PL"/>
      </w:pPr>
      <w:r>
        <w:t xml:space="preserve">                      $ref: '#/components/schemas/WeightFactor'</w:t>
      </w:r>
    </w:p>
    <w:p w14:paraId="42D8577C" w14:textId="77777777" w:rsidR="00C255E9" w:rsidRDefault="00C255E9" w:rsidP="00C255E9">
      <w:pPr>
        <w:pStyle w:val="PL"/>
      </w:pPr>
      <w:r>
        <w:t xml:space="preserve">                    snssaiList:</w:t>
      </w:r>
    </w:p>
    <w:p w14:paraId="00A0F92E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3A8417FA" w14:textId="77777777" w:rsidR="00C255E9" w:rsidRDefault="00C255E9" w:rsidP="00C255E9">
      <w:pPr>
        <w:pStyle w:val="PL"/>
      </w:pPr>
      <w:r>
        <w:t xml:space="preserve">                    amfSet:</w:t>
      </w:r>
    </w:p>
    <w:p w14:paraId="7898A97C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13AAF349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2043E71A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6805910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3899CFC6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7FC4C008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3A0802B2" w14:textId="77777777" w:rsidR="00C255E9" w:rsidRDefault="00C255E9" w:rsidP="00C255E9">
      <w:pPr>
        <w:pStyle w:val="PL"/>
      </w:pPr>
      <w:r>
        <w:t xml:space="preserve">        - type: object</w:t>
      </w:r>
    </w:p>
    <w:p w14:paraId="605C3004" w14:textId="77777777" w:rsidR="00C255E9" w:rsidRDefault="00C255E9" w:rsidP="00C255E9">
      <w:pPr>
        <w:pStyle w:val="PL"/>
      </w:pPr>
      <w:r>
        <w:t xml:space="preserve">          properties:</w:t>
      </w:r>
    </w:p>
    <w:p w14:paraId="4BAB02FD" w14:textId="77777777" w:rsidR="00C255E9" w:rsidRDefault="00C255E9" w:rsidP="00C255E9">
      <w:pPr>
        <w:pStyle w:val="PL"/>
      </w:pPr>
      <w:r>
        <w:t xml:space="preserve">            EP_N2:</w:t>
      </w:r>
    </w:p>
    <w:p w14:paraId="7A9E6F36" w14:textId="77777777" w:rsidR="00C255E9" w:rsidRDefault="00C255E9" w:rsidP="00C255E9">
      <w:pPr>
        <w:pStyle w:val="PL"/>
      </w:pPr>
      <w:r>
        <w:t xml:space="preserve">              $ref: '#/components/schemas/EP_N2-Multiple'</w:t>
      </w:r>
    </w:p>
    <w:p w14:paraId="2B1D5983" w14:textId="77777777" w:rsidR="00C255E9" w:rsidRDefault="00C255E9" w:rsidP="00C255E9">
      <w:pPr>
        <w:pStyle w:val="PL"/>
      </w:pPr>
      <w:r>
        <w:t xml:space="preserve">            EP_N8:</w:t>
      </w:r>
    </w:p>
    <w:p w14:paraId="1FFFC9D6" w14:textId="77777777" w:rsidR="00C255E9" w:rsidRDefault="00C255E9" w:rsidP="00C255E9">
      <w:pPr>
        <w:pStyle w:val="PL"/>
      </w:pPr>
      <w:r>
        <w:t xml:space="preserve">              $ref: '#/components/schemas/EP_N8-Multiple'</w:t>
      </w:r>
    </w:p>
    <w:p w14:paraId="32EEE904" w14:textId="77777777" w:rsidR="00C255E9" w:rsidRDefault="00C255E9" w:rsidP="00C255E9">
      <w:pPr>
        <w:pStyle w:val="PL"/>
      </w:pPr>
      <w:r>
        <w:t xml:space="preserve">            EP_N11:</w:t>
      </w:r>
    </w:p>
    <w:p w14:paraId="126E02DE" w14:textId="77777777" w:rsidR="00C255E9" w:rsidRDefault="00C255E9" w:rsidP="00C255E9">
      <w:pPr>
        <w:pStyle w:val="PL"/>
      </w:pPr>
      <w:r>
        <w:t xml:space="preserve">              $ref: '#/components/schemas/EP_N11-Multiple'</w:t>
      </w:r>
    </w:p>
    <w:p w14:paraId="2170ABE8" w14:textId="77777777" w:rsidR="00C255E9" w:rsidRDefault="00C255E9" w:rsidP="00C255E9">
      <w:pPr>
        <w:pStyle w:val="PL"/>
      </w:pPr>
      <w:r>
        <w:t xml:space="preserve">            EP_N12:</w:t>
      </w:r>
    </w:p>
    <w:p w14:paraId="7A7FB207" w14:textId="77777777" w:rsidR="00C255E9" w:rsidRDefault="00C255E9" w:rsidP="00C255E9">
      <w:pPr>
        <w:pStyle w:val="PL"/>
      </w:pPr>
      <w:r>
        <w:t xml:space="preserve">              $ref: '#/components/schemas/EP_N12-Multiple'</w:t>
      </w:r>
    </w:p>
    <w:p w14:paraId="0FDDB314" w14:textId="77777777" w:rsidR="00C255E9" w:rsidRDefault="00C255E9" w:rsidP="00C255E9">
      <w:pPr>
        <w:pStyle w:val="PL"/>
      </w:pPr>
      <w:r>
        <w:t xml:space="preserve">            EP_N14:</w:t>
      </w:r>
    </w:p>
    <w:p w14:paraId="472BB58C" w14:textId="77777777" w:rsidR="00C255E9" w:rsidRDefault="00C255E9" w:rsidP="00C255E9">
      <w:pPr>
        <w:pStyle w:val="PL"/>
      </w:pPr>
      <w:r>
        <w:t xml:space="preserve">              $ref: '#/components/schemas/EP_N14-Multiple'</w:t>
      </w:r>
    </w:p>
    <w:p w14:paraId="72E086EF" w14:textId="77777777" w:rsidR="00C255E9" w:rsidRDefault="00C255E9" w:rsidP="00C255E9">
      <w:pPr>
        <w:pStyle w:val="PL"/>
      </w:pPr>
      <w:r>
        <w:t xml:space="preserve">            EP_N15:</w:t>
      </w:r>
    </w:p>
    <w:p w14:paraId="2AA57F2E" w14:textId="77777777" w:rsidR="00C255E9" w:rsidRDefault="00C255E9" w:rsidP="00C255E9">
      <w:pPr>
        <w:pStyle w:val="PL"/>
      </w:pPr>
      <w:r>
        <w:t xml:space="preserve">              $ref: '#/components/schemas/EP_N15-Multiple'</w:t>
      </w:r>
    </w:p>
    <w:p w14:paraId="2A0CC108" w14:textId="77777777" w:rsidR="00C255E9" w:rsidRDefault="00C255E9" w:rsidP="00C255E9">
      <w:pPr>
        <w:pStyle w:val="PL"/>
      </w:pPr>
      <w:r>
        <w:t xml:space="preserve">            EP_N17:</w:t>
      </w:r>
    </w:p>
    <w:p w14:paraId="46562806" w14:textId="77777777" w:rsidR="00C255E9" w:rsidRDefault="00C255E9" w:rsidP="00C255E9">
      <w:pPr>
        <w:pStyle w:val="PL"/>
      </w:pPr>
      <w:r>
        <w:t xml:space="preserve">              $ref: '#/components/schemas/EP_N17-Multiple'</w:t>
      </w:r>
    </w:p>
    <w:p w14:paraId="724A3908" w14:textId="77777777" w:rsidR="00C255E9" w:rsidRDefault="00C255E9" w:rsidP="00C255E9">
      <w:pPr>
        <w:pStyle w:val="PL"/>
      </w:pPr>
      <w:r>
        <w:t xml:space="preserve">            EP_N20:</w:t>
      </w:r>
    </w:p>
    <w:p w14:paraId="247AD35B" w14:textId="77777777" w:rsidR="00C255E9" w:rsidRDefault="00C255E9" w:rsidP="00C255E9">
      <w:pPr>
        <w:pStyle w:val="PL"/>
      </w:pPr>
      <w:r>
        <w:t xml:space="preserve">              $ref: '#/components/schemas/EP_N20-Multiple'</w:t>
      </w:r>
    </w:p>
    <w:p w14:paraId="170B0FD2" w14:textId="77777777" w:rsidR="00C255E9" w:rsidRDefault="00C255E9" w:rsidP="00C255E9">
      <w:pPr>
        <w:pStyle w:val="PL"/>
      </w:pPr>
      <w:r>
        <w:t xml:space="preserve">            EP_N22:</w:t>
      </w:r>
    </w:p>
    <w:p w14:paraId="1E6AA2E3" w14:textId="77777777" w:rsidR="00C255E9" w:rsidRDefault="00C255E9" w:rsidP="00C255E9">
      <w:pPr>
        <w:pStyle w:val="PL"/>
      </w:pPr>
      <w:r>
        <w:t xml:space="preserve">              $ref: '#/components/schemas/EP_N22-Multiple'</w:t>
      </w:r>
    </w:p>
    <w:p w14:paraId="7BF7AFC2" w14:textId="77777777" w:rsidR="00C255E9" w:rsidRDefault="00C255E9" w:rsidP="00C255E9">
      <w:pPr>
        <w:pStyle w:val="PL"/>
      </w:pPr>
      <w:r>
        <w:t xml:space="preserve">            EP_N26:</w:t>
      </w:r>
    </w:p>
    <w:p w14:paraId="681EA8C0" w14:textId="77777777" w:rsidR="00C255E9" w:rsidRDefault="00C255E9" w:rsidP="00C255E9">
      <w:pPr>
        <w:pStyle w:val="PL"/>
      </w:pPr>
      <w:r>
        <w:t xml:space="preserve">              $ref: '#/components/schemas/EP_N26-Multiple'</w:t>
      </w:r>
    </w:p>
    <w:p w14:paraId="7B3CB094" w14:textId="77777777" w:rsidR="00C255E9" w:rsidRDefault="00C255E9" w:rsidP="00C255E9">
      <w:pPr>
        <w:pStyle w:val="PL"/>
      </w:pPr>
      <w:r>
        <w:t xml:space="preserve">            EP_NLS:</w:t>
      </w:r>
    </w:p>
    <w:p w14:paraId="624F0E02" w14:textId="77777777" w:rsidR="00C255E9" w:rsidRDefault="00C255E9" w:rsidP="00C255E9">
      <w:pPr>
        <w:pStyle w:val="PL"/>
      </w:pPr>
      <w:r>
        <w:t xml:space="preserve">              $ref: '#/components/schemas/EP_NLS-Multiple'</w:t>
      </w:r>
    </w:p>
    <w:p w14:paraId="0DD94077" w14:textId="77777777" w:rsidR="00C255E9" w:rsidRDefault="00C255E9" w:rsidP="00C255E9">
      <w:pPr>
        <w:pStyle w:val="PL"/>
      </w:pPr>
      <w:r>
        <w:t xml:space="preserve">            EP_NLG:</w:t>
      </w:r>
    </w:p>
    <w:p w14:paraId="628AD19F" w14:textId="77777777" w:rsidR="00C255E9" w:rsidRDefault="00C255E9" w:rsidP="00C255E9">
      <w:pPr>
        <w:pStyle w:val="PL"/>
      </w:pPr>
      <w:r>
        <w:t xml:space="preserve">              $ref: '#/components/schemas/EP_NLG-Multiple'</w:t>
      </w:r>
    </w:p>
    <w:p w14:paraId="0298AA0A" w14:textId="77777777" w:rsidR="00C255E9" w:rsidRDefault="00C255E9" w:rsidP="00C255E9">
      <w:pPr>
        <w:pStyle w:val="PL"/>
      </w:pPr>
      <w:r>
        <w:t xml:space="preserve">    AmfSet-Single:</w:t>
      </w:r>
    </w:p>
    <w:p w14:paraId="35BFFCFA" w14:textId="77777777" w:rsidR="00C255E9" w:rsidRDefault="00C255E9" w:rsidP="00C255E9">
      <w:pPr>
        <w:pStyle w:val="PL"/>
      </w:pPr>
      <w:r>
        <w:t xml:space="preserve">      allOf:</w:t>
      </w:r>
    </w:p>
    <w:p w14:paraId="2158D7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8473161" w14:textId="77777777" w:rsidR="00C255E9" w:rsidRDefault="00C255E9" w:rsidP="00C255E9">
      <w:pPr>
        <w:pStyle w:val="PL"/>
      </w:pPr>
      <w:r>
        <w:t xml:space="preserve">        - type: object</w:t>
      </w:r>
    </w:p>
    <w:p w14:paraId="0E3E42BD" w14:textId="77777777" w:rsidR="00C255E9" w:rsidRDefault="00C255E9" w:rsidP="00C255E9">
      <w:pPr>
        <w:pStyle w:val="PL"/>
      </w:pPr>
      <w:r>
        <w:t xml:space="preserve">          properties:</w:t>
      </w:r>
    </w:p>
    <w:p w14:paraId="059300BD" w14:textId="77777777" w:rsidR="00C255E9" w:rsidRDefault="00C255E9" w:rsidP="00C255E9">
      <w:pPr>
        <w:pStyle w:val="PL"/>
      </w:pPr>
      <w:r>
        <w:t xml:space="preserve">            attributes:</w:t>
      </w:r>
    </w:p>
    <w:p w14:paraId="73900F59" w14:textId="77777777" w:rsidR="00C255E9" w:rsidRDefault="00C255E9" w:rsidP="00C255E9">
      <w:pPr>
        <w:pStyle w:val="PL"/>
      </w:pPr>
      <w:r>
        <w:t xml:space="preserve">              allOf:</w:t>
      </w:r>
    </w:p>
    <w:p w14:paraId="78A9CE7A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56315FC" w14:textId="77777777" w:rsidR="00C255E9" w:rsidRDefault="00C255E9" w:rsidP="00C255E9">
      <w:pPr>
        <w:pStyle w:val="PL"/>
      </w:pPr>
      <w:r>
        <w:t xml:space="preserve">                - type: object</w:t>
      </w:r>
    </w:p>
    <w:p w14:paraId="654F1B2B" w14:textId="77777777" w:rsidR="00C255E9" w:rsidRDefault="00C255E9" w:rsidP="00C255E9">
      <w:pPr>
        <w:pStyle w:val="PL"/>
      </w:pPr>
      <w:r>
        <w:t xml:space="preserve">                  properties:</w:t>
      </w:r>
    </w:p>
    <w:p w14:paraId="26D22A6C" w14:textId="77777777" w:rsidR="00C255E9" w:rsidRDefault="00C255E9" w:rsidP="00C255E9">
      <w:pPr>
        <w:pStyle w:val="PL"/>
      </w:pPr>
      <w:r>
        <w:t xml:space="preserve">                    plmnIdList:</w:t>
      </w:r>
    </w:p>
    <w:p w14:paraId="67B236FE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AF48C3C" w14:textId="77777777" w:rsidR="00C255E9" w:rsidRDefault="00C255E9" w:rsidP="00C255E9">
      <w:pPr>
        <w:pStyle w:val="PL"/>
      </w:pPr>
      <w:r>
        <w:t xml:space="preserve">                    nRTACList:</w:t>
      </w:r>
    </w:p>
    <w:p w14:paraId="52B4AB18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781494A0" w14:textId="77777777" w:rsidR="00C255E9" w:rsidRDefault="00C255E9" w:rsidP="00C255E9">
      <w:pPr>
        <w:pStyle w:val="PL"/>
      </w:pPr>
      <w:r>
        <w:t xml:space="preserve">                    amfSetId:</w:t>
      </w:r>
    </w:p>
    <w:p w14:paraId="4896C752" w14:textId="77777777" w:rsidR="00C255E9" w:rsidRDefault="00C255E9" w:rsidP="00C255E9">
      <w:pPr>
        <w:pStyle w:val="PL"/>
      </w:pPr>
      <w:r>
        <w:t xml:space="preserve">                      $ref: '#/components/schemas/AmfSetId'</w:t>
      </w:r>
    </w:p>
    <w:p w14:paraId="5B695EBE" w14:textId="77777777" w:rsidR="00C255E9" w:rsidRDefault="00C255E9" w:rsidP="00C255E9">
      <w:pPr>
        <w:pStyle w:val="PL"/>
      </w:pPr>
      <w:r>
        <w:lastRenderedPageBreak/>
        <w:t xml:space="preserve">                    snssaiList:</w:t>
      </w:r>
    </w:p>
    <w:p w14:paraId="74648393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F189576" w14:textId="77777777" w:rsidR="00C255E9" w:rsidRDefault="00C255E9" w:rsidP="00C255E9">
      <w:pPr>
        <w:pStyle w:val="PL"/>
      </w:pPr>
      <w:r>
        <w:t xml:space="preserve">    AmfRegion-Single:</w:t>
      </w:r>
    </w:p>
    <w:p w14:paraId="7D2AC1D4" w14:textId="77777777" w:rsidR="00C255E9" w:rsidRDefault="00C255E9" w:rsidP="00C255E9">
      <w:pPr>
        <w:pStyle w:val="PL"/>
      </w:pPr>
      <w:r>
        <w:t xml:space="preserve">      allOf:</w:t>
      </w:r>
    </w:p>
    <w:p w14:paraId="6C5AECC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73A9DC7" w14:textId="77777777" w:rsidR="00C255E9" w:rsidRDefault="00C255E9" w:rsidP="00C255E9">
      <w:pPr>
        <w:pStyle w:val="PL"/>
      </w:pPr>
      <w:r>
        <w:t xml:space="preserve">        - type: object</w:t>
      </w:r>
    </w:p>
    <w:p w14:paraId="1EC3D581" w14:textId="77777777" w:rsidR="00C255E9" w:rsidRDefault="00C255E9" w:rsidP="00C255E9">
      <w:pPr>
        <w:pStyle w:val="PL"/>
      </w:pPr>
      <w:r>
        <w:t xml:space="preserve">          properties:</w:t>
      </w:r>
    </w:p>
    <w:p w14:paraId="59E2733A" w14:textId="77777777" w:rsidR="00C255E9" w:rsidRDefault="00C255E9" w:rsidP="00C255E9">
      <w:pPr>
        <w:pStyle w:val="PL"/>
      </w:pPr>
      <w:r>
        <w:t xml:space="preserve">            attributes:</w:t>
      </w:r>
    </w:p>
    <w:p w14:paraId="5F6B6F34" w14:textId="77777777" w:rsidR="00C255E9" w:rsidRDefault="00C255E9" w:rsidP="00C255E9">
      <w:pPr>
        <w:pStyle w:val="PL"/>
      </w:pPr>
      <w:r>
        <w:t xml:space="preserve">              allOf:</w:t>
      </w:r>
    </w:p>
    <w:p w14:paraId="379616C0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3F39D11" w14:textId="77777777" w:rsidR="00C255E9" w:rsidRDefault="00C255E9" w:rsidP="00C255E9">
      <w:pPr>
        <w:pStyle w:val="PL"/>
      </w:pPr>
      <w:r>
        <w:t xml:space="preserve">                - type: object</w:t>
      </w:r>
    </w:p>
    <w:p w14:paraId="03DD5C70" w14:textId="77777777" w:rsidR="00C255E9" w:rsidRDefault="00C255E9" w:rsidP="00C255E9">
      <w:pPr>
        <w:pStyle w:val="PL"/>
      </w:pPr>
      <w:r>
        <w:t xml:space="preserve">                  properties:</w:t>
      </w:r>
    </w:p>
    <w:p w14:paraId="5E2FDE32" w14:textId="77777777" w:rsidR="00C255E9" w:rsidRDefault="00C255E9" w:rsidP="00C255E9">
      <w:pPr>
        <w:pStyle w:val="PL"/>
      </w:pPr>
      <w:r>
        <w:t xml:space="preserve">                    plmnIdList:</w:t>
      </w:r>
    </w:p>
    <w:p w14:paraId="6D6C1621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6699D464" w14:textId="77777777" w:rsidR="00C255E9" w:rsidRDefault="00C255E9" w:rsidP="00C255E9">
      <w:pPr>
        <w:pStyle w:val="PL"/>
      </w:pPr>
      <w:r>
        <w:t xml:space="preserve">                    nRTACList:</w:t>
      </w:r>
    </w:p>
    <w:p w14:paraId="3675E974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6489DAE9" w14:textId="77777777" w:rsidR="00C255E9" w:rsidRDefault="00C255E9" w:rsidP="00C255E9">
      <w:pPr>
        <w:pStyle w:val="PL"/>
      </w:pPr>
      <w:r>
        <w:t xml:space="preserve">                    amfRegionId:</w:t>
      </w:r>
    </w:p>
    <w:p w14:paraId="179FF955" w14:textId="77777777" w:rsidR="00C255E9" w:rsidRDefault="00C255E9" w:rsidP="00C255E9">
      <w:pPr>
        <w:pStyle w:val="PL"/>
      </w:pPr>
      <w:r>
        <w:t xml:space="preserve">                      $ref: '#/components/schemas/AmfRegionId'</w:t>
      </w:r>
    </w:p>
    <w:p w14:paraId="6F2CFFCD" w14:textId="77777777" w:rsidR="00C255E9" w:rsidRDefault="00C255E9" w:rsidP="00C255E9">
      <w:pPr>
        <w:pStyle w:val="PL"/>
      </w:pPr>
      <w:r>
        <w:t xml:space="preserve">                    snssaiList:</w:t>
      </w:r>
    </w:p>
    <w:p w14:paraId="2C5E581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3A65D3CD" w14:textId="77777777" w:rsidR="00C255E9" w:rsidRDefault="00C255E9" w:rsidP="00C255E9">
      <w:pPr>
        <w:pStyle w:val="PL"/>
      </w:pPr>
      <w:r>
        <w:t xml:space="preserve">    SmfFunction-Single:</w:t>
      </w:r>
    </w:p>
    <w:p w14:paraId="6F7B45D2" w14:textId="77777777" w:rsidR="00C255E9" w:rsidRDefault="00C255E9" w:rsidP="00C255E9">
      <w:pPr>
        <w:pStyle w:val="PL"/>
      </w:pPr>
      <w:r>
        <w:t xml:space="preserve">      allOf:</w:t>
      </w:r>
    </w:p>
    <w:p w14:paraId="67328E2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983B081" w14:textId="77777777" w:rsidR="00C255E9" w:rsidRDefault="00C255E9" w:rsidP="00C255E9">
      <w:pPr>
        <w:pStyle w:val="PL"/>
      </w:pPr>
      <w:r>
        <w:t xml:space="preserve">        - type: object</w:t>
      </w:r>
    </w:p>
    <w:p w14:paraId="6C170BE5" w14:textId="77777777" w:rsidR="00C255E9" w:rsidRDefault="00C255E9" w:rsidP="00C255E9">
      <w:pPr>
        <w:pStyle w:val="PL"/>
      </w:pPr>
      <w:r>
        <w:t xml:space="preserve">          properties:</w:t>
      </w:r>
    </w:p>
    <w:p w14:paraId="4B303186" w14:textId="77777777" w:rsidR="00C255E9" w:rsidRDefault="00C255E9" w:rsidP="00C255E9">
      <w:pPr>
        <w:pStyle w:val="PL"/>
      </w:pPr>
      <w:r>
        <w:t xml:space="preserve">            attributes:</w:t>
      </w:r>
    </w:p>
    <w:p w14:paraId="12E8B9B9" w14:textId="77777777" w:rsidR="00C255E9" w:rsidRDefault="00C255E9" w:rsidP="00C255E9">
      <w:pPr>
        <w:pStyle w:val="PL"/>
      </w:pPr>
      <w:r>
        <w:t xml:space="preserve">              allOf:</w:t>
      </w:r>
    </w:p>
    <w:p w14:paraId="0529B219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A20BED" w14:textId="77777777" w:rsidR="00C255E9" w:rsidRDefault="00C255E9" w:rsidP="00C255E9">
      <w:pPr>
        <w:pStyle w:val="PL"/>
      </w:pPr>
      <w:r>
        <w:t xml:space="preserve">                - type: object</w:t>
      </w:r>
    </w:p>
    <w:p w14:paraId="02B04856" w14:textId="77777777" w:rsidR="00C255E9" w:rsidRDefault="00C255E9" w:rsidP="00C255E9">
      <w:pPr>
        <w:pStyle w:val="PL"/>
      </w:pPr>
      <w:r>
        <w:t xml:space="preserve">                  properties:</w:t>
      </w:r>
    </w:p>
    <w:p w14:paraId="3FD3B86D" w14:textId="77777777" w:rsidR="00C255E9" w:rsidRDefault="00C255E9" w:rsidP="00C255E9">
      <w:pPr>
        <w:pStyle w:val="PL"/>
      </w:pPr>
      <w:r>
        <w:t xml:space="preserve">                    plmnIdList:</w:t>
      </w:r>
    </w:p>
    <w:p w14:paraId="3856F56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B107B87" w14:textId="77777777" w:rsidR="00C255E9" w:rsidRDefault="00C255E9" w:rsidP="00C255E9">
      <w:pPr>
        <w:pStyle w:val="PL"/>
      </w:pPr>
      <w:r>
        <w:t xml:space="preserve">                    nRTACList:</w:t>
      </w:r>
    </w:p>
    <w:p w14:paraId="425FDC75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72995C6D" w14:textId="77777777" w:rsidR="00C255E9" w:rsidRDefault="00C255E9" w:rsidP="00C255E9">
      <w:pPr>
        <w:pStyle w:val="PL"/>
      </w:pPr>
      <w:r>
        <w:t xml:space="preserve">                    sBIFqdn:</w:t>
      </w:r>
    </w:p>
    <w:p w14:paraId="007BBF55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667CB90" w14:textId="77777777" w:rsidR="00C255E9" w:rsidRDefault="00C255E9" w:rsidP="00C255E9">
      <w:pPr>
        <w:pStyle w:val="PL"/>
      </w:pPr>
      <w:r>
        <w:t xml:space="preserve">                    snssaiList:</w:t>
      </w:r>
    </w:p>
    <w:p w14:paraId="76F9292E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FADB532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60D1B8D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FE6C8A3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3ABFBF1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57ED2783" w14:textId="77777777" w:rsidR="00C255E9" w:rsidRDefault="00C255E9" w:rsidP="00C255E9">
      <w:pPr>
        <w:pStyle w:val="PL"/>
      </w:pPr>
      <w:r>
        <w:t xml:space="preserve">                    configurable5QISetRef:</w:t>
      </w:r>
    </w:p>
    <w:p w14:paraId="4011BA0F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031BB9C1" w14:textId="77777777" w:rsidR="00C255E9" w:rsidRDefault="00C255E9" w:rsidP="00C255E9">
      <w:pPr>
        <w:pStyle w:val="PL"/>
      </w:pPr>
      <w:r>
        <w:t xml:space="preserve">                    dynamic5QISetRef:</w:t>
      </w:r>
    </w:p>
    <w:p w14:paraId="59B1CE98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154F80E1" w14:textId="77777777" w:rsidR="00C255E9" w:rsidRDefault="00C255E9" w:rsidP="00C255E9">
      <w:pPr>
        <w:pStyle w:val="PL"/>
      </w:pPr>
    </w:p>
    <w:p w14:paraId="260FF22F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CCAC2A0" w14:textId="77777777" w:rsidR="00C255E9" w:rsidRDefault="00C255E9" w:rsidP="00C255E9">
      <w:pPr>
        <w:pStyle w:val="PL"/>
      </w:pPr>
      <w:r>
        <w:t xml:space="preserve">        - type: object</w:t>
      </w:r>
    </w:p>
    <w:p w14:paraId="19994DE4" w14:textId="77777777" w:rsidR="00C255E9" w:rsidRDefault="00C255E9" w:rsidP="00C255E9">
      <w:pPr>
        <w:pStyle w:val="PL"/>
      </w:pPr>
      <w:r>
        <w:t xml:space="preserve">          properties:</w:t>
      </w:r>
    </w:p>
    <w:p w14:paraId="294DEE89" w14:textId="77777777" w:rsidR="00C255E9" w:rsidRDefault="00C255E9" w:rsidP="00C255E9">
      <w:pPr>
        <w:pStyle w:val="PL"/>
      </w:pPr>
      <w:r>
        <w:t xml:space="preserve">            EP_N4:</w:t>
      </w:r>
    </w:p>
    <w:p w14:paraId="2DC4B4EB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6E5D6938" w14:textId="77777777" w:rsidR="00C255E9" w:rsidRDefault="00C255E9" w:rsidP="00C255E9">
      <w:pPr>
        <w:pStyle w:val="PL"/>
      </w:pPr>
      <w:r>
        <w:t xml:space="preserve">            EP_N7:</w:t>
      </w:r>
    </w:p>
    <w:p w14:paraId="109A7EFC" w14:textId="77777777" w:rsidR="00C255E9" w:rsidRDefault="00C255E9" w:rsidP="00C255E9">
      <w:pPr>
        <w:pStyle w:val="PL"/>
      </w:pPr>
      <w:r>
        <w:t xml:space="preserve">              $ref: '#/components/schemas/EP_N7-Multiple'</w:t>
      </w:r>
    </w:p>
    <w:p w14:paraId="120643EB" w14:textId="77777777" w:rsidR="00C255E9" w:rsidRDefault="00C255E9" w:rsidP="00C255E9">
      <w:pPr>
        <w:pStyle w:val="PL"/>
      </w:pPr>
      <w:r>
        <w:t xml:space="preserve">            EP_N10:</w:t>
      </w:r>
    </w:p>
    <w:p w14:paraId="156854F5" w14:textId="77777777" w:rsidR="00C255E9" w:rsidRDefault="00C255E9" w:rsidP="00C255E9">
      <w:pPr>
        <w:pStyle w:val="PL"/>
      </w:pPr>
      <w:r>
        <w:t xml:space="preserve">              $ref: '#/components/schemas/EP_N10-Multiple'</w:t>
      </w:r>
    </w:p>
    <w:p w14:paraId="5E8FF286" w14:textId="77777777" w:rsidR="00C255E9" w:rsidRDefault="00C255E9" w:rsidP="00C255E9">
      <w:pPr>
        <w:pStyle w:val="PL"/>
      </w:pPr>
      <w:r>
        <w:t xml:space="preserve">            EP_N11:</w:t>
      </w:r>
    </w:p>
    <w:p w14:paraId="5357EF5F" w14:textId="77777777" w:rsidR="00C255E9" w:rsidRDefault="00C255E9" w:rsidP="00C255E9">
      <w:pPr>
        <w:pStyle w:val="PL"/>
      </w:pPr>
      <w:r>
        <w:t xml:space="preserve">              $ref: '#/components/schemas/EP_N11-Multiple'</w:t>
      </w:r>
    </w:p>
    <w:p w14:paraId="6F86F08B" w14:textId="77777777" w:rsidR="00C255E9" w:rsidRDefault="00C255E9" w:rsidP="00C255E9">
      <w:pPr>
        <w:pStyle w:val="PL"/>
      </w:pPr>
      <w:r>
        <w:t xml:space="preserve">            EP_N16:</w:t>
      </w:r>
    </w:p>
    <w:p w14:paraId="26C6E6F4" w14:textId="77777777" w:rsidR="00C255E9" w:rsidRDefault="00C255E9" w:rsidP="00C255E9">
      <w:pPr>
        <w:pStyle w:val="PL"/>
      </w:pPr>
      <w:r>
        <w:t xml:space="preserve">              $ref: '#/components/schemas/EP_N16-Multiple'</w:t>
      </w:r>
    </w:p>
    <w:p w14:paraId="3796EC31" w14:textId="77777777" w:rsidR="00C255E9" w:rsidRDefault="00C255E9" w:rsidP="00C255E9">
      <w:pPr>
        <w:pStyle w:val="PL"/>
      </w:pPr>
      <w:r>
        <w:t xml:space="preserve">            EP_S5C:</w:t>
      </w:r>
    </w:p>
    <w:p w14:paraId="33EFED91" w14:textId="77777777" w:rsidR="00C255E9" w:rsidRDefault="00C255E9" w:rsidP="00C255E9">
      <w:pPr>
        <w:pStyle w:val="PL"/>
      </w:pPr>
      <w:r>
        <w:t xml:space="preserve">              $ref: '#/components/schemas/EP_S5C-Multiple'</w:t>
      </w:r>
    </w:p>
    <w:p w14:paraId="16799E62" w14:textId="77777777" w:rsidR="00C255E9" w:rsidRDefault="00C255E9" w:rsidP="00C255E9">
      <w:pPr>
        <w:pStyle w:val="PL"/>
      </w:pPr>
      <w:r>
        <w:t xml:space="preserve">            FiveQiDscpMappingSet:</w:t>
      </w:r>
    </w:p>
    <w:p w14:paraId="52BDCCBF" w14:textId="77777777" w:rsidR="00C255E9" w:rsidRDefault="00C255E9" w:rsidP="00C255E9">
      <w:pPr>
        <w:pStyle w:val="PL"/>
      </w:pPr>
      <w:r>
        <w:t xml:space="preserve">              $ref: '#/components/schemas/FiveQiDscpMappingSet-Single'</w:t>
      </w:r>
    </w:p>
    <w:p w14:paraId="5664AF99" w14:textId="77777777" w:rsidR="00C255E9" w:rsidRDefault="00C255E9" w:rsidP="00C255E9">
      <w:pPr>
        <w:pStyle w:val="PL"/>
      </w:pPr>
      <w:r>
        <w:t xml:space="preserve">            GtpUPathQoSMonitoringControl:</w:t>
      </w:r>
    </w:p>
    <w:p w14:paraId="6FB17638" w14:textId="77777777" w:rsidR="00C255E9" w:rsidRDefault="00C255E9" w:rsidP="00C255E9">
      <w:pPr>
        <w:pStyle w:val="PL"/>
      </w:pPr>
      <w:r>
        <w:t xml:space="preserve">              $ref: '#/components/schemas/GtpUPathQoSMonitoringControl-Single'</w:t>
      </w:r>
    </w:p>
    <w:p w14:paraId="061122EE" w14:textId="77777777" w:rsidR="00C255E9" w:rsidRDefault="00C255E9" w:rsidP="00C255E9">
      <w:pPr>
        <w:pStyle w:val="PL"/>
      </w:pPr>
      <w:r>
        <w:t xml:space="preserve">            QFQoSMonitoringControl:</w:t>
      </w:r>
    </w:p>
    <w:p w14:paraId="5A75BD2E" w14:textId="77777777" w:rsidR="00C255E9" w:rsidRDefault="00C255E9" w:rsidP="00C255E9">
      <w:pPr>
        <w:pStyle w:val="PL"/>
      </w:pPr>
      <w:r>
        <w:t xml:space="preserve">              $ref: '#/components/schemas/QFQoSMonitoringControl-Single'</w:t>
      </w:r>
    </w:p>
    <w:p w14:paraId="71E77ACE" w14:textId="77777777" w:rsidR="00C255E9" w:rsidRDefault="00C255E9" w:rsidP="00C255E9">
      <w:pPr>
        <w:pStyle w:val="PL"/>
      </w:pPr>
      <w:r>
        <w:t xml:space="preserve">            PredefinedPccRuleSet:</w:t>
      </w:r>
    </w:p>
    <w:p w14:paraId="585F1CA8" w14:textId="77777777" w:rsidR="00C255E9" w:rsidRDefault="00C255E9" w:rsidP="00C255E9">
      <w:pPr>
        <w:pStyle w:val="PL"/>
      </w:pPr>
      <w:r>
        <w:t xml:space="preserve">              $ref: '#/components/schemas/PredefinedPccRuleSet-Single'</w:t>
      </w:r>
    </w:p>
    <w:p w14:paraId="53DB418E" w14:textId="77777777" w:rsidR="00C255E9" w:rsidRDefault="00C255E9" w:rsidP="00C255E9">
      <w:pPr>
        <w:pStyle w:val="PL"/>
      </w:pPr>
    </w:p>
    <w:p w14:paraId="1D6ECD57" w14:textId="77777777" w:rsidR="00C255E9" w:rsidRDefault="00C255E9" w:rsidP="00C255E9">
      <w:pPr>
        <w:pStyle w:val="PL"/>
      </w:pPr>
      <w:r>
        <w:t xml:space="preserve">    UpfFunction-Single:</w:t>
      </w:r>
    </w:p>
    <w:p w14:paraId="3EC83389" w14:textId="77777777" w:rsidR="00C255E9" w:rsidRDefault="00C255E9" w:rsidP="00C255E9">
      <w:pPr>
        <w:pStyle w:val="PL"/>
      </w:pPr>
      <w:r>
        <w:t xml:space="preserve">      allOf:</w:t>
      </w:r>
    </w:p>
    <w:p w14:paraId="216DD9B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E457415" w14:textId="77777777" w:rsidR="00C255E9" w:rsidRDefault="00C255E9" w:rsidP="00C255E9">
      <w:pPr>
        <w:pStyle w:val="PL"/>
      </w:pPr>
      <w:r>
        <w:t xml:space="preserve">        - type: object</w:t>
      </w:r>
    </w:p>
    <w:p w14:paraId="19830B1E" w14:textId="77777777" w:rsidR="00C255E9" w:rsidRDefault="00C255E9" w:rsidP="00C255E9">
      <w:pPr>
        <w:pStyle w:val="PL"/>
      </w:pPr>
      <w:r>
        <w:t xml:space="preserve">          properties:</w:t>
      </w:r>
    </w:p>
    <w:p w14:paraId="534E4E4C" w14:textId="77777777" w:rsidR="00C255E9" w:rsidRDefault="00C255E9" w:rsidP="00C255E9">
      <w:pPr>
        <w:pStyle w:val="PL"/>
      </w:pPr>
      <w:r>
        <w:t xml:space="preserve">            attributes:</w:t>
      </w:r>
    </w:p>
    <w:p w14:paraId="7E1E8FA0" w14:textId="77777777" w:rsidR="00C255E9" w:rsidRDefault="00C255E9" w:rsidP="00C255E9">
      <w:pPr>
        <w:pStyle w:val="PL"/>
      </w:pPr>
      <w:r>
        <w:t xml:space="preserve">              allOf:</w:t>
      </w:r>
    </w:p>
    <w:p w14:paraId="7578DB0B" w14:textId="77777777" w:rsidR="00C255E9" w:rsidRDefault="00C255E9" w:rsidP="00C255E9">
      <w:pPr>
        <w:pStyle w:val="PL"/>
      </w:pPr>
      <w:r>
        <w:lastRenderedPageBreak/>
        <w:t xml:space="preserve">                - $ref: 'genericNrm.yaml#/components/schemas/ManagedFunction-Attr'</w:t>
      </w:r>
    </w:p>
    <w:p w14:paraId="387820D2" w14:textId="77777777" w:rsidR="00C255E9" w:rsidRDefault="00C255E9" w:rsidP="00C255E9">
      <w:pPr>
        <w:pStyle w:val="PL"/>
      </w:pPr>
      <w:r>
        <w:t xml:space="preserve">                - type: object</w:t>
      </w:r>
    </w:p>
    <w:p w14:paraId="738FDA73" w14:textId="77777777" w:rsidR="00C255E9" w:rsidRDefault="00C255E9" w:rsidP="00C255E9">
      <w:pPr>
        <w:pStyle w:val="PL"/>
      </w:pPr>
      <w:r>
        <w:t xml:space="preserve">                  properties:</w:t>
      </w:r>
    </w:p>
    <w:p w14:paraId="70BC5686" w14:textId="77777777" w:rsidR="00C255E9" w:rsidRDefault="00C255E9" w:rsidP="00C255E9">
      <w:pPr>
        <w:pStyle w:val="PL"/>
      </w:pPr>
      <w:r>
        <w:t xml:space="preserve">                    plmnIdList:</w:t>
      </w:r>
    </w:p>
    <w:p w14:paraId="0450507D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182C7DFD" w14:textId="77777777" w:rsidR="00C255E9" w:rsidRDefault="00C255E9" w:rsidP="00C255E9">
      <w:pPr>
        <w:pStyle w:val="PL"/>
      </w:pPr>
      <w:r>
        <w:t xml:space="preserve">                    nRTACList:</w:t>
      </w:r>
    </w:p>
    <w:p w14:paraId="7DEA1DAF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1981CD6B" w14:textId="77777777" w:rsidR="00C255E9" w:rsidRDefault="00C255E9" w:rsidP="00C255E9">
      <w:pPr>
        <w:pStyle w:val="PL"/>
      </w:pPr>
      <w:r>
        <w:t xml:space="preserve">                    snssaiList:</w:t>
      </w:r>
    </w:p>
    <w:p w14:paraId="23B24BAD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A0E0278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681682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D862AC3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F235F51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6B0C968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5CF73BF7" w14:textId="77777777" w:rsidR="00C255E9" w:rsidRDefault="00C255E9" w:rsidP="00C255E9">
      <w:pPr>
        <w:pStyle w:val="PL"/>
      </w:pPr>
      <w:r>
        <w:t xml:space="preserve">        - type: object</w:t>
      </w:r>
    </w:p>
    <w:p w14:paraId="13C44FDF" w14:textId="77777777" w:rsidR="00C255E9" w:rsidRDefault="00C255E9" w:rsidP="00C255E9">
      <w:pPr>
        <w:pStyle w:val="PL"/>
      </w:pPr>
      <w:r>
        <w:t xml:space="preserve">          properties:</w:t>
      </w:r>
    </w:p>
    <w:p w14:paraId="6D38C905" w14:textId="77777777" w:rsidR="00C255E9" w:rsidRDefault="00C255E9" w:rsidP="00C255E9">
      <w:pPr>
        <w:pStyle w:val="PL"/>
      </w:pPr>
      <w:r>
        <w:t xml:space="preserve">            EP_N3:</w:t>
      </w:r>
    </w:p>
    <w:p w14:paraId="3684A8B2" w14:textId="77777777" w:rsidR="00C255E9" w:rsidRDefault="00C255E9" w:rsidP="00C255E9">
      <w:pPr>
        <w:pStyle w:val="PL"/>
      </w:pPr>
      <w:r>
        <w:t xml:space="preserve">              $ref: '#/components/schemas/EP_N3-Multiple'</w:t>
      </w:r>
    </w:p>
    <w:p w14:paraId="1A489373" w14:textId="77777777" w:rsidR="00C255E9" w:rsidRDefault="00C255E9" w:rsidP="00C255E9">
      <w:pPr>
        <w:pStyle w:val="PL"/>
      </w:pPr>
      <w:r>
        <w:t xml:space="preserve">            EP_N4:</w:t>
      </w:r>
    </w:p>
    <w:p w14:paraId="6D4D73FF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4F67F9F1" w14:textId="77777777" w:rsidR="00C255E9" w:rsidRDefault="00C255E9" w:rsidP="00C255E9">
      <w:pPr>
        <w:pStyle w:val="PL"/>
      </w:pPr>
      <w:r>
        <w:t xml:space="preserve">            EP_N6:</w:t>
      </w:r>
    </w:p>
    <w:p w14:paraId="62EC7993" w14:textId="77777777" w:rsidR="00C255E9" w:rsidRDefault="00C255E9" w:rsidP="00C255E9">
      <w:pPr>
        <w:pStyle w:val="PL"/>
      </w:pPr>
      <w:r>
        <w:t xml:space="preserve">              $ref: '#/components/schemas/EP_N6-Multiple'</w:t>
      </w:r>
    </w:p>
    <w:p w14:paraId="2500F33E" w14:textId="77777777" w:rsidR="00C255E9" w:rsidRDefault="00C255E9" w:rsidP="00C255E9">
      <w:pPr>
        <w:pStyle w:val="PL"/>
      </w:pPr>
      <w:r>
        <w:t xml:space="preserve">            EP_N9:</w:t>
      </w:r>
    </w:p>
    <w:p w14:paraId="30804826" w14:textId="77777777" w:rsidR="00C255E9" w:rsidRDefault="00C255E9" w:rsidP="00C255E9">
      <w:pPr>
        <w:pStyle w:val="PL"/>
      </w:pPr>
      <w:r>
        <w:t xml:space="preserve">              $ref: '#/components/schemas/EP_N9-Multiple'</w:t>
      </w:r>
    </w:p>
    <w:p w14:paraId="445C9D3D" w14:textId="77777777" w:rsidR="00C255E9" w:rsidRDefault="00C255E9" w:rsidP="00C255E9">
      <w:pPr>
        <w:pStyle w:val="PL"/>
      </w:pPr>
      <w:r>
        <w:t xml:space="preserve">            EP_S5U:</w:t>
      </w:r>
    </w:p>
    <w:p w14:paraId="30091948" w14:textId="77777777" w:rsidR="00C255E9" w:rsidRDefault="00C255E9" w:rsidP="00C255E9">
      <w:pPr>
        <w:pStyle w:val="PL"/>
      </w:pPr>
      <w:r>
        <w:t xml:space="preserve">              $ref: '#/components/schemas/EP_S5U-Multiple'</w:t>
      </w:r>
    </w:p>
    <w:p w14:paraId="681BBD1D" w14:textId="77777777" w:rsidR="00C255E9" w:rsidRDefault="00C255E9" w:rsidP="00C255E9">
      <w:pPr>
        <w:pStyle w:val="PL"/>
      </w:pPr>
      <w:r>
        <w:t xml:space="preserve">    N3iwfFunction-Single:</w:t>
      </w:r>
    </w:p>
    <w:p w14:paraId="0B32F933" w14:textId="77777777" w:rsidR="00C255E9" w:rsidRDefault="00C255E9" w:rsidP="00C255E9">
      <w:pPr>
        <w:pStyle w:val="PL"/>
      </w:pPr>
      <w:r>
        <w:t xml:space="preserve">      allOf:</w:t>
      </w:r>
    </w:p>
    <w:p w14:paraId="3D8ED01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AD14BBC" w14:textId="77777777" w:rsidR="00C255E9" w:rsidRDefault="00C255E9" w:rsidP="00C255E9">
      <w:pPr>
        <w:pStyle w:val="PL"/>
      </w:pPr>
      <w:r>
        <w:t xml:space="preserve">        - type: object</w:t>
      </w:r>
    </w:p>
    <w:p w14:paraId="3A53352D" w14:textId="77777777" w:rsidR="00C255E9" w:rsidRDefault="00C255E9" w:rsidP="00C255E9">
      <w:pPr>
        <w:pStyle w:val="PL"/>
      </w:pPr>
      <w:r>
        <w:t xml:space="preserve">          properties:</w:t>
      </w:r>
    </w:p>
    <w:p w14:paraId="252BDCEF" w14:textId="77777777" w:rsidR="00C255E9" w:rsidRDefault="00C255E9" w:rsidP="00C255E9">
      <w:pPr>
        <w:pStyle w:val="PL"/>
      </w:pPr>
      <w:r>
        <w:t xml:space="preserve">            attributes:</w:t>
      </w:r>
    </w:p>
    <w:p w14:paraId="1EC791A5" w14:textId="77777777" w:rsidR="00C255E9" w:rsidRDefault="00C255E9" w:rsidP="00C255E9">
      <w:pPr>
        <w:pStyle w:val="PL"/>
      </w:pPr>
      <w:r>
        <w:t xml:space="preserve">              allOf:</w:t>
      </w:r>
    </w:p>
    <w:p w14:paraId="692B3218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92DA3AD" w14:textId="77777777" w:rsidR="00C255E9" w:rsidRDefault="00C255E9" w:rsidP="00C255E9">
      <w:pPr>
        <w:pStyle w:val="PL"/>
      </w:pPr>
      <w:r>
        <w:t xml:space="preserve">                - type: object</w:t>
      </w:r>
    </w:p>
    <w:p w14:paraId="26ECFF56" w14:textId="77777777" w:rsidR="00C255E9" w:rsidRDefault="00C255E9" w:rsidP="00C255E9">
      <w:pPr>
        <w:pStyle w:val="PL"/>
      </w:pPr>
      <w:r>
        <w:t xml:space="preserve">                  properties:</w:t>
      </w:r>
    </w:p>
    <w:p w14:paraId="6D0C57C3" w14:textId="77777777" w:rsidR="00C255E9" w:rsidRDefault="00C255E9" w:rsidP="00C255E9">
      <w:pPr>
        <w:pStyle w:val="PL"/>
      </w:pPr>
      <w:r>
        <w:t xml:space="preserve">                    plmnIdList:</w:t>
      </w:r>
    </w:p>
    <w:p w14:paraId="0D8FC5A9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5F9E9492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1B69D5F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5C03AC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2A9BA209" w14:textId="77777777" w:rsidR="00C255E9" w:rsidRDefault="00C255E9" w:rsidP="00C255E9">
      <w:pPr>
        <w:pStyle w:val="PL"/>
      </w:pPr>
      <w:r>
        <w:t xml:space="preserve">        - type: object</w:t>
      </w:r>
    </w:p>
    <w:p w14:paraId="2FA40086" w14:textId="77777777" w:rsidR="00C255E9" w:rsidRDefault="00C255E9" w:rsidP="00C255E9">
      <w:pPr>
        <w:pStyle w:val="PL"/>
      </w:pPr>
      <w:r>
        <w:t xml:space="preserve">          properties:</w:t>
      </w:r>
    </w:p>
    <w:p w14:paraId="41B4D292" w14:textId="77777777" w:rsidR="00C255E9" w:rsidRDefault="00C255E9" w:rsidP="00C255E9">
      <w:pPr>
        <w:pStyle w:val="PL"/>
      </w:pPr>
      <w:r>
        <w:t xml:space="preserve">            EP_N3:</w:t>
      </w:r>
    </w:p>
    <w:p w14:paraId="50FF063A" w14:textId="77777777" w:rsidR="00C255E9" w:rsidRDefault="00C255E9" w:rsidP="00C255E9">
      <w:pPr>
        <w:pStyle w:val="PL"/>
      </w:pPr>
      <w:r>
        <w:t xml:space="preserve">              $ref: '#/components/schemas/EP_N3-Multiple'</w:t>
      </w:r>
    </w:p>
    <w:p w14:paraId="629EBB15" w14:textId="77777777" w:rsidR="00C255E9" w:rsidRDefault="00C255E9" w:rsidP="00C255E9">
      <w:pPr>
        <w:pStyle w:val="PL"/>
      </w:pPr>
      <w:r>
        <w:t xml:space="preserve">            EP_N4:</w:t>
      </w:r>
    </w:p>
    <w:p w14:paraId="7E7BF090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73C8BFA4" w14:textId="77777777" w:rsidR="00C255E9" w:rsidRDefault="00C255E9" w:rsidP="00C255E9">
      <w:pPr>
        <w:pStyle w:val="PL"/>
      </w:pPr>
      <w:r>
        <w:t xml:space="preserve">    PcfFunction-Single:</w:t>
      </w:r>
    </w:p>
    <w:p w14:paraId="776CF62E" w14:textId="77777777" w:rsidR="00C255E9" w:rsidRDefault="00C255E9" w:rsidP="00C255E9">
      <w:pPr>
        <w:pStyle w:val="PL"/>
      </w:pPr>
      <w:r>
        <w:t xml:space="preserve">      allOf:</w:t>
      </w:r>
    </w:p>
    <w:p w14:paraId="2A2D297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19B88BA" w14:textId="77777777" w:rsidR="00C255E9" w:rsidRDefault="00C255E9" w:rsidP="00C255E9">
      <w:pPr>
        <w:pStyle w:val="PL"/>
      </w:pPr>
      <w:r>
        <w:t xml:space="preserve">        - type: object</w:t>
      </w:r>
    </w:p>
    <w:p w14:paraId="66D915A5" w14:textId="77777777" w:rsidR="00C255E9" w:rsidRDefault="00C255E9" w:rsidP="00C255E9">
      <w:pPr>
        <w:pStyle w:val="PL"/>
      </w:pPr>
      <w:r>
        <w:t xml:space="preserve">          properties:</w:t>
      </w:r>
    </w:p>
    <w:p w14:paraId="31203F1F" w14:textId="77777777" w:rsidR="00C255E9" w:rsidRDefault="00C255E9" w:rsidP="00C255E9">
      <w:pPr>
        <w:pStyle w:val="PL"/>
      </w:pPr>
      <w:r>
        <w:t xml:space="preserve">            attributes:</w:t>
      </w:r>
    </w:p>
    <w:p w14:paraId="3D225C7B" w14:textId="77777777" w:rsidR="00C255E9" w:rsidRDefault="00C255E9" w:rsidP="00C255E9">
      <w:pPr>
        <w:pStyle w:val="PL"/>
      </w:pPr>
      <w:r>
        <w:t xml:space="preserve">              allOf:</w:t>
      </w:r>
    </w:p>
    <w:p w14:paraId="6A42BAD0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D05BF7E" w14:textId="77777777" w:rsidR="00C255E9" w:rsidRDefault="00C255E9" w:rsidP="00C255E9">
      <w:pPr>
        <w:pStyle w:val="PL"/>
      </w:pPr>
      <w:r>
        <w:t xml:space="preserve">                - type: object</w:t>
      </w:r>
    </w:p>
    <w:p w14:paraId="008FF6E8" w14:textId="77777777" w:rsidR="00C255E9" w:rsidRDefault="00C255E9" w:rsidP="00C255E9">
      <w:pPr>
        <w:pStyle w:val="PL"/>
      </w:pPr>
      <w:r>
        <w:t xml:space="preserve">                  properties:</w:t>
      </w:r>
    </w:p>
    <w:p w14:paraId="2DFFC340" w14:textId="77777777" w:rsidR="00C255E9" w:rsidRDefault="00C255E9" w:rsidP="00C255E9">
      <w:pPr>
        <w:pStyle w:val="PL"/>
      </w:pPr>
      <w:r>
        <w:t xml:space="preserve">                    plmnIdList:</w:t>
      </w:r>
    </w:p>
    <w:p w14:paraId="47F24518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4517CB4" w14:textId="77777777" w:rsidR="00C255E9" w:rsidRDefault="00C255E9" w:rsidP="00C255E9">
      <w:pPr>
        <w:pStyle w:val="PL"/>
      </w:pPr>
      <w:r>
        <w:t xml:space="preserve">                    sBIFqdn:</w:t>
      </w:r>
    </w:p>
    <w:p w14:paraId="3529D26B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07A2239" w14:textId="77777777" w:rsidR="00C255E9" w:rsidRDefault="00C255E9" w:rsidP="00C255E9">
      <w:pPr>
        <w:pStyle w:val="PL"/>
      </w:pPr>
      <w:r>
        <w:t xml:space="preserve">                    snssaiList:</w:t>
      </w:r>
    </w:p>
    <w:p w14:paraId="087FA5E6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240C1D15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FC46EC4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DDA41A0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29146AAC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0F4D1045" w14:textId="77777777" w:rsidR="00C255E9" w:rsidRDefault="00C255E9" w:rsidP="00C255E9">
      <w:pPr>
        <w:pStyle w:val="PL"/>
      </w:pPr>
      <w:r>
        <w:t xml:space="preserve">                    configurable5QISetRef:</w:t>
      </w:r>
    </w:p>
    <w:p w14:paraId="1A75DAFF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365F1765" w14:textId="77777777" w:rsidR="00C255E9" w:rsidRDefault="00C255E9" w:rsidP="00C255E9">
      <w:pPr>
        <w:pStyle w:val="PL"/>
      </w:pPr>
      <w:r>
        <w:t xml:space="preserve">                    dynamic5QISetRef:</w:t>
      </w:r>
    </w:p>
    <w:p w14:paraId="79113E5A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2591F989" w14:textId="77777777" w:rsidR="00C255E9" w:rsidRDefault="00C255E9" w:rsidP="00C255E9">
      <w:pPr>
        <w:pStyle w:val="PL"/>
      </w:pPr>
    </w:p>
    <w:p w14:paraId="6C1EB38A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70DAACDE" w14:textId="77777777" w:rsidR="00C255E9" w:rsidRDefault="00C255E9" w:rsidP="00C255E9">
      <w:pPr>
        <w:pStyle w:val="PL"/>
      </w:pPr>
      <w:r>
        <w:t xml:space="preserve">        - type: object</w:t>
      </w:r>
    </w:p>
    <w:p w14:paraId="1026A4AE" w14:textId="77777777" w:rsidR="00C255E9" w:rsidRDefault="00C255E9" w:rsidP="00C255E9">
      <w:pPr>
        <w:pStyle w:val="PL"/>
      </w:pPr>
      <w:r>
        <w:t xml:space="preserve">          properties:</w:t>
      </w:r>
    </w:p>
    <w:p w14:paraId="35886D92" w14:textId="77777777" w:rsidR="00C255E9" w:rsidRDefault="00C255E9" w:rsidP="00C255E9">
      <w:pPr>
        <w:pStyle w:val="PL"/>
      </w:pPr>
      <w:r>
        <w:t xml:space="preserve">            EP_N5:</w:t>
      </w:r>
    </w:p>
    <w:p w14:paraId="4DE04305" w14:textId="77777777" w:rsidR="00C255E9" w:rsidRDefault="00C255E9" w:rsidP="00C255E9">
      <w:pPr>
        <w:pStyle w:val="PL"/>
      </w:pPr>
      <w:r>
        <w:t xml:space="preserve">              $ref: '#/components/schemas/EP_N5-Multiple'</w:t>
      </w:r>
    </w:p>
    <w:p w14:paraId="2F77ED83" w14:textId="77777777" w:rsidR="00C255E9" w:rsidRDefault="00C255E9" w:rsidP="00C255E9">
      <w:pPr>
        <w:pStyle w:val="PL"/>
      </w:pPr>
      <w:r>
        <w:t xml:space="preserve">            EP_N7:</w:t>
      </w:r>
    </w:p>
    <w:p w14:paraId="26DF7423" w14:textId="77777777" w:rsidR="00C255E9" w:rsidRDefault="00C255E9" w:rsidP="00C255E9">
      <w:pPr>
        <w:pStyle w:val="PL"/>
      </w:pPr>
      <w:r>
        <w:lastRenderedPageBreak/>
        <w:t xml:space="preserve">              $ref: '#/components/schemas/EP_N7-Multiple'</w:t>
      </w:r>
    </w:p>
    <w:p w14:paraId="6577295F" w14:textId="77777777" w:rsidR="00C255E9" w:rsidRDefault="00C255E9" w:rsidP="00C255E9">
      <w:pPr>
        <w:pStyle w:val="PL"/>
      </w:pPr>
      <w:r>
        <w:t xml:space="preserve">            EP_N15:</w:t>
      </w:r>
    </w:p>
    <w:p w14:paraId="277B065E" w14:textId="77777777" w:rsidR="00C255E9" w:rsidRDefault="00C255E9" w:rsidP="00C255E9">
      <w:pPr>
        <w:pStyle w:val="PL"/>
      </w:pPr>
      <w:r>
        <w:t xml:space="preserve">              $ref: '#/components/schemas/EP_N15-Multiple'</w:t>
      </w:r>
    </w:p>
    <w:p w14:paraId="35B00A5B" w14:textId="77777777" w:rsidR="00C255E9" w:rsidRDefault="00C255E9" w:rsidP="00C255E9">
      <w:pPr>
        <w:pStyle w:val="PL"/>
      </w:pPr>
      <w:r>
        <w:t xml:space="preserve">            EP_N16:</w:t>
      </w:r>
    </w:p>
    <w:p w14:paraId="3D8A2677" w14:textId="77777777" w:rsidR="00C255E9" w:rsidRDefault="00C255E9" w:rsidP="00C255E9">
      <w:pPr>
        <w:pStyle w:val="PL"/>
      </w:pPr>
      <w:r>
        <w:t xml:space="preserve">              $ref: '#/components/schemas/EP_N16-Multiple'</w:t>
      </w:r>
    </w:p>
    <w:p w14:paraId="77F28229" w14:textId="77777777" w:rsidR="00C255E9" w:rsidRDefault="00C255E9" w:rsidP="00C255E9">
      <w:pPr>
        <w:pStyle w:val="PL"/>
      </w:pPr>
      <w:r>
        <w:t xml:space="preserve">            EP_Rx:</w:t>
      </w:r>
    </w:p>
    <w:p w14:paraId="2D78646B" w14:textId="77777777" w:rsidR="00C255E9" w:rsidRDefault="00C255E9" w:rsidP="00C255E9">
      <w:pPr>
        <w:pStyle w:val="PL"/>
      </w:pPr>
      <w:r>
        <w:t xml:space="preserve">              $ref: '#/components/schemas/EP_Rx-Multiple'</w:t>
      </w:r>
    </w:p>
    <w:p w14:paraId="7EB12AB8" w14:textId="77777777" w:rsidR="00C255E9" w:rsidRDefault="00C255E9" w:rsidP="00C255E9">
      <w:pPr>
        <w:pStyle w:val="PL"/>
      </w:pPr>
      <w:r>
        <w:t xml:space="preserve">            PredefinedPccRuleSet:</w:t>
      </w:r>
    </w:p>
    <w:p w14:paraId="6DC0CA7B" w14:textId="77777777" w:rsidR="00C255E9" w:rsidRDefault="00C255E9" w:rsidP="00C255E9">
      <w:pPr>
        <w:pStyle w:val="PL"/>
      </w:pPr>
      <w:r>
        <w:t xml:space="preserve">              $ref: '#/components/schemas/PredefinedPccRuleSet-Single'</w:t>
      </w:r>
    </w:p>
    <w:p w14:paraId="1824B16B" w14:textId="77777777" w:rsidR="00C255E9" w:rsidRDefault="00C255E9" w:rsidP="00C255E9">
      <w:pPr>
        <w:pStyle w:val="PL"/>
      </w:pPr>
    </w:p>
    <w:p w14:paraId="52B71C87" w14:textId="77777777" w:rsidR="00C255E9" w:rsidRDefault="00C255E9" w:rsidP="00C255E9">
      <w:pPr>
        <w:pStyle w:val="PL"/>
      </w:pPr>
      <w:r>
        <w:t xml:space="preserve">    AusfFunction-Single:</w:t>
      </w:r>
    </w:p>
    <w:p w14:paraId="55CE4BE5" w14:textId="77777777" w:rsidR="00C255E9" w:rsidRDefault="00C255E9" w:rsidP="00C255E9">
      <w:pPr>
        <w:pStyle w:val="PL"/>
      </w:pPr>
      <w:r>
        <w:t xml:space="preserve">      allOf:</w:t>
      </w:r>
    </w:p>
    <w:p w14:paraId="66427CC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FB92640" w14:textId="77777777" w:rsidR="00C255E9" w:rsidRDefault="00C255E9" w:rsidP="00C255E9">
      <w:pPr>
        <w:pStyle w:val="PL"/>
      </w:pPr>
      <w:r>
        <w:t xml:space="preserve">        - type: object</w:t>
      </w:r>
    </w:p>
    <w:p w14:paraId="1CFD1DD3" w14:textId="77777777" w:rsidR="00C255E9" w:rsidRDefault="00C255E9" w:rsidP="00C255E9">
      <w:pPr>
        <w:pStyle w:val="PL"/>
      </w:pPr>
      <w:r>
        <w:t xml:space="preserve">          properties:</w:t>
      </w:r>
    </w:p>
    <w:p w14:paraId="356DE073" w14:textId="77777777" w:rsidR="00C255E9" w:rsidRDefault="00C255E9" w:rsidP="00C255E9">
      <w:pPr>
        <w:pStyle w:val="PL"/>
      </w:pPr>
      <w:r>
        <w:t xml:space="preserve">            attributes:</w:t>
      </w:r>
    </w:p>
    <w:p w14:paraId="5348697A" w14:textId="77777777" w:rsidR="00C255E9" w:rsidRDefault="00C255E9" w:rsidP="00C255E9">
      <w:pPr>
        <w:pStyle w:val="PL"/>
      </w:pPr>
      <w:r>
        <w:t xml:space="preserve">              allOf:</w:t>
      </w:r>
    </w:p>
    <w:p w14:paraId="1C03550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46E189A4" w14:textId="77777777" w:rsidR="00C255E9" w:rsidRDefault="00C255E9" w:rsidP="00C255E9">
      <w:pPr>
        <w:pStyle w:val="PL"/>
      </w:pPr>
      <w:r>
        <w:t xml:space="preserve">                - type: object</w:t>
      </w:r>
    </w:p>
    <w:p w14:paraId="556A36D6" w14:textId="77777777" w:rsidR="00C255E9" w:rsidRDefault="00C255E9" w:rsidP="00C255E9">
      <w:pPr>
        <w:pStyle w:val="PL"/>
      </w:pPr>
      <w:r>
        <w:t xml:space="preserve">                  properties:</w:t>
      </w:r>
    </w:p>
    <w:p w14:paraId="66C69CE9" w14:textId="77777777" w:rsidR="00C255E9" w:rsidRDefault="00C255E9" w:rsidP="00C255E9">
      <w:pPr>
        <w:pStyle w:val="PL"/>
      </w:pPr>
      <w:r>
        <w:t xml:space="preserve">                    plmnIdList:</w:t>
      </w:r>
    </w:p>
    <w:p w14:paraId="6C7E896F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D6B4BA7" w14:textId="77777777" w:rsidR="00C255E9" w:rsidRDefault="00C255E9" w:rsidP="00C255E9">
      <w:pPr>
        <w:pStyle w:val="PL"/>
      </w:pPr>
      <w:r>
        <w:t xml:space="preserve">                    sBIFqdn:</w:t>
      </w:r>
    </w:p>
    <w:p w14:paraId="284227E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0D01816B" w14:textId="77777777" w:rsidR="00C255E9" w:rsidRDefault="00C255E9" w:rsidP="00C255E9">
      <w:pPr>
        <w:pStyle w:val="PL"/>
      </w:pPr>
      <w:r>
        <w:t xml:space="preserve">                    snssaiList:</w:t>
      </w:r>
    </w:p>
    <w:p w14:paraId="0DCE97B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99E7FD9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09B8F28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ACFDDE1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237FCD3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78F1887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650CCE89" w14:textId="77777777" w:rsidR="00C255E9" w:rsidRDefault="00C255E9" w:rsidP="00C255E9">
      <w:pPr>
        <w:pStyle w:val="PL"/>
      </w:pPr>
      <w:r>
        <w:t xml:space="preserve">        - type: object</w:t>
      </w:r>
    </w:p>
    <w:p w14:paraId="375C5C79" w14:textId="77777777" w:rsidR="00C255E9" w:rsidRDefault="00C255E9" w:rsidP="00C255E9">
      <w:pPr>
        <w:pStyle w:val="PL"/>
      </w:pPr>
      <w:r>
        <w:t xml:space="preserve">          properties:</w:t>
      </w:r>
    </w:p>
    <w:p w14:paraId="6D546DB7" w14:textId="77777777" w:rsidR="00C255E9" w:rsidRDefault="00C255E9" w:rsidP="00C255E9">
      <w:pPr>
        <w:pStyle w:val="PL"/>
      </w:pPr>
      <w:r>
        <w:t xml:space="preserve">            EP_N12:</w:t>
      </w:r>
    </w:p>
    <w:p w14:paraId="5B01E490" w14:textId="77777777" w:rsidR="00C255E9" w:rsidRDefault="00C255E9" w:rsidP="00C255E9">
      <w:pPr>
        <w:pStyle w:val="PL"/>
      </w:pPr>
      <w:r>
        <w:t xml:space="preserve">              $ref: '#/components/schemas/EP_N12-Multiple'</w:t>
      </w:r>
    </w:p>
    <w:p w14:paraId="72AA557B" w14:textId="77777777" w:rsidR="00C255E9" w:rsidRDefault="00C255E9" w:rsidP="00C255E9">
      <w:pPr>
        <w:pStyle w:val="PL"/>
      </w:pPr>
      <w:r>
        <w:t xml:space="preserve">            EP_N13:</w:t>
      </w:r>
    </w:p>
    <w:p w14:paraId="0B9E427A" w14:textId="77777777" w:rsidR="00C255E9" w:rsidRDefault="00C255E9" w:rsidP="00C255E9">
      <w:pPr>
        <w:pStyle w:val="PL"/>
      </w:pPr>
      <w:r>
        <w:t xml:space="preserve">              $ref: '#/components/schemas/EP_N13-Multiple'</w:t>
      </w:r>
    </w:p>
    <w:p w14:paraId="51690049" w14:textId="77777777" w:rsidR="00C255E9" w:rsidRDefault="00C255E9" w:rsidP="00C255E9">
      <w:pPr>
        <w:pStyle w:val="PL"/>
      </w:pPr>
      <w:r>
        <w:t xml:space="preserve">    UdmFunction-Single:</w:t>
      </w:r>
    </w:p>
    <w:p w14:paraId="443CD2AD" w14:textId="77777777" w:rsidR="00C255E9" w:rsidRDefault="00C255E9" w:rsidP="00C255E9">
      <w:pPr>
        <w:pStyle w:val="PL"/>
      </w:pPr>
      <w:r>
        <w:t xml:space="preserve">      allOf:</w:t>
      </w:r>
    </w:p>
    <w:p w14:paraId="6C6B0EB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22144F8" w14:textId="77777777" w:rsidR="00C255E9" w:rsidRDefault="00C255E9" w:rsidP="00C255E9">
      <w:pPr>
        <w:pStyle w:val="PL"/>
      </w:pPr>
      <w:r>
        <w:t xml:space="preserve">        - type: object</w:t>
      </w:r>
    </w:p>
    <w:p w14:paraId="315FD5E8" w14:textId="77777777" w:rsidR="00C255E9" w:rsidRDefault="00C255E9" w:rsidP="00C255E9">
      <w:pPr>
        <w:pStyle w:val="PL"/>
      </w:pPr>
      <w:r>
        <w:t xml:space="preserve">          properties:</w:t>
      </w:r>
    </w:p>
    <w:p w14:paraId="449DE9C4" w14:textId="77777777" w:rsidR="00C255E9" w:rsidRDefault="00C255E9" w:rsidP="00C255E9">
      <w:pPr>
        <w:pStyle w:val="PL"/>
      </w:pPr>
      <w:r>
        <w:t xml:space="preserve">            attributes:</w:t>
      </w:r>
    </w:p>
    <w:p w14:paraId="791DDECA" w14:textId="77777777" w:rsidR="00C255E9" w:rsidRDefault="00C255E9" w:rsidP="00C255E9">
      <w:pPr>
        <w:pStyle w:val="PL"/>
      </w:pPr>
      <w:r>
        <w:t xml:space="preserve">              allOf:</w:t>
      </w:r>
    </w:p>
    <w:p w14:paraId="09F8DC6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2B256B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74BD8" w14:textId="77777777" w:rsidR="00C255E9" w:rsidRDefault="00C255E9" w:rsidP="00C255E9">
      <w:pPr>
        <w:pStyle w:val="PL"/>
      </w:pPr>
      <w:r>
        <w:t xml:space="preserve">                  properties:</w:t>
      </w:r>
    </w:p>
    <w:p w14:paraId="17356C5F" w14:textId="77777777" w:rsidR="00C255E9" w:rsidRDefault="00C255E9" w:rsidP="00C255E9">
      <w:pPr>
        <w:pStyle w:val="PL"/>
      </w:pPr>
      <w:r>
        <w:t xml:space="preserve">                    plmnIdList:</w:t>
      </w:r>
    </w:p>
    <w:p w14:paraId="778B364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2AD28DE" w14:textId="77777777" w:rsidR="00C255E9" w:rsidRDefault="00C255E9" w:rsidP="00C255E9">
      <w:pPr>
        <w:pStyle w:val="PL"/>
      </w:pPr>
      <w:r>
        <w:t xml:space="preserve">                    sBIFqdn:</w:t>
      </w:r>
    </w:p>
    <w:p w14:paraId="38058A9D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47A38B31" w14:textId="77777777" w:rsidR="00C255E9" w:rsidRDefault="00C255E9" w:rsidP="00C255E9">
      <w:pPr>
        <w:pStyle w:val="PL"/>
      </w:pPr>
      <w:r>
        <w:t xml:space="preserve">                    snssaiList:</w:t>
      </w:r>
    </w:p>
    <w:p w14:paraId="681FAEB1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227D989D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754907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1237A989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7C6FA0F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61802143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B890440" w14:textId="77777777" w:rsidR="00C255E9" w:rsidRDefault="00C255E9" w:rsidP="00C255E9">
      <w:pPr>
        <w:pStyle w:val="PL"/>
      </w:pPr>
      <w:r>
        <w:t xml:space="preserve">        - type: object</w:t>
      </w:r>
    </w:p>
    <w:p w14:paraId="2274B6DC" w14:textId="77777777" w:rsidR="00C255E9" w:rsidRDefault="00C255E9" w:rsidP="00C255E9">
      <w:pPr>
        <w:pStyle w:val="PL"/>
      </w:pPr>
      <w:r>
        <w:t xml:space="preserve">          properties:</w:t>
      </w:r>
    </w:p>
    <w:p w14:paraId="7297E4D2" w14:textId="77777777" w:rsidR="00C255E9" w:rsidRDefault="00C255E9" w:rsidP="00C255E9">
      <w:pPr>
        <w:pStyle w:val="PL"/>
      </w:pPr>
      <w:r>
        <w:t xml:space="preserve">            EP_N8:</w:t>
      </w:r>
    </w:p>
    <w:p w14:paraId="48323065" w14:textId="77777777" w:rsidR="00C255E9" w:rsidRDefault="00C255E9" w:rsidP="00C255E9">
      <w:pPr>
        <w:pStyle w:val="PL"/>
      </w:pPr>
      <w:r>
        <w:t xml:space="preserve">              $ref: '#/components/schemas/EP_N8-Multiple'</w:t>
      </w:r>
    </w:p>
    <w:p w14:paraId="48775FF1" w14:textId="77777777" w:rsidR="00C255E9" w:rsidRDefault="00C255E9" w:rsidP="00C255E9">
      <w:pPr>
        <w:pStyle w:val="PL"/>
      </w:pPr>
      <w:r>
        <w:t xml:space="preserve">            EP_N10:</w:t>
      </w:r>
    </w:p>
    <w:p w14:paraId="26A884CF" w14:textId="77777777" w:rsidR="00C255E9" w:rsidRDefault="00C255E9" w:rsidP="00C255E9">
      <w:pPr>
        <w:pStyle w:val="PL"/>
      </w:pPr>
      <w:r>
        <w:t xml:space="preserve">              $ref: '#/components/schemas/EP_N10-Multiple'</w:t>
      </w:r>
    </w:p>
    <w:p w14:paraId="29FBAE06" w14:textId="77777777" w:rsidR="00C255E9" w:rsidRDefault="00C255E9" w:rsidP="00C255E9">
      <w:pPr>
        <w:pStyle w:val="PL"/>
      </w:pPr>
      <w:r>
        <w:t xml:space="preserve">            EP_N13:</w:t>
      </w:r>
    </w:p>
    <w:p w14:paraId="374FF831" w14:textId="77777777" w:rsidR="00C255E9" w:rsidRDefault="00C255E9" w:rsidP="00C255E9">
      <w:pPr>
        <w:pStyle w:val="PL"/>
      </w:pPr>
      <w:r>
        <w:t xml:space="preserve">              $ref: '#/components/schemas/EP_N13-Multiple'</w:t>
      </w:r>
    </w:p>
    <w:p w14:paraId="11F14BBE" w14:textId="77777777" w:rsidR="00C255E9" w:rsidRDefault="00C255E9" w:rsidP="00C255E9">
      <w:pPr>
        <w:pStyle w:val="PL"/>
      </w:pPr>
      <w:r>
        <w:t xml:space="preserve">    UdrFunction-Single:</w:t>
      </w:r>
    </w:p>
    <w:p w14:paraId="70F366A0" w14:textId="77777777" w:rsidR="00C255E9" w:rsidRDefault="00C255E9" w:rsidP="00C255E9">
      <w:pPr>
        <w:pStyle w:val="PL"/>
      </w:pPr>
      <w:r>
        <w:t xml:space="preserve">      allOf:</w:t>
      </w:r>
    </w:p>
    <w:p w14:paraId="44B5079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FF0918E" w14:textId="77777777" w:rsidR="00C255E9" w:rsidRDefault="00C255E9" w:rsidP="00C255E9">
      <w:pPr>
        <w:pStyle w:val="PL"/>
      </w:pPr>
      <w:r>
        <w:t xml:space="preserve">        - type: object</w:t>
      </w:r>
    </w:p>
    <w:p w14:paraId="7B0CD7CA" w14:textId="77777777" w:rsidR="00C255E9" w:rsidRDefault="00C255E9" w:rsidP="00C255E9">
      <w:pPr>
        <w:pStyle w:val="PL"/>
      </w:pPr>
      <w:r>
        <w:t xml:space="preserve">          properties:</w:t>
      </w:r>
    </w:p>
    <w:p w14:paraId="36BF4D1B" w14:textId="77777777" w:rsidR="00C255E9" w:rsidRDefault="00C255E9" w:rsidP="00C255E9">
      <w:pPr>
        <w:pStyle w:val="PL"/>
      </w:pPr>
      <w:r>
        <w:t xml:space="preserve">            attributes:</w:t>
      </w:r>
    </w:p>
    <w:p w14:paraId="63FDCDDD" w14:textId="77777777" w:rsidR="00C255E9" w:rsidRDefault="00C255E9" w:rsidP="00C255E9">
      <w:pPr>
        <w:pStyle w:val="PL"/>
      </w:pPr>
      <w:r>
        <w:t xml:space="preserve">              allOf:</w:t>
      </w:r>
    </w:p>
    <w:p w14:paraId="1ACF74F3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3C643B4" w14:textId="77777777" w:rsidR="00C255E9" w:rsidRDefault="00C255E9" w:rsidP="00C255E9">
      <w:pPr>
        <w:pStyle w:val="PL"/>
      </w:pPr>
      <w:r>
        <w:t xml:space="preserve">                - type: object</w:t>
      </w:r>
    </w:p>
    <w:p w14:paraId="0820176D" w14:textId="77777777" w:rsidR="00C255E9" w:rsidRDefault="00C255E9" w:rsidP="00C255E9">
      <w:pPr>
        <w:pStyle w:val="PL"/>
      </w:pPr>
      <w:r>
        <w:t xml:space="preserve">                  properties:</w:t>
      </w:r>
    </w:p>
    <w:p w14:paraId="522F6B91" w14:textId="77777777" w:rsidR="00C255E9" w:rsidRDefault="00C255E9" w:rsidP="00C255E9">
      <w:pPr>
        <w:pStyle w:val="PL"/>
      </w:pPr>
      <w:r>
        <w:t xml:space="preserve">                    plmnIdList:</w:t>
      </w:r>
    </w:p>
    <w:p w14:paraId="003E71A5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69A83DB" w14:textId="77777777" w:rsidR="00C255E9" w:rsidRDefault="00C255E9" w:rsidP="00C255E9">
      <w:pPr>
        <w:pStyle w:val="PL"/>
      </w:pPr>
      <w:r>
        <w:lastRenderedPageBreak/>
        <w:t xml:space="preserve">                    sBIFqdn:</w:t>
      </w:r>
    </w:p>
    <w:p w14:paraId="20C15C40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34FCD67F" w14:textId="77777777" w:rsidR="00C255E9" w:rsidRDefault="00C255E9" w:rsidP="00C255E9">
      <w:pPr>
        <w:pStyle w:val="PL"/>
      </w:pPr>
      <w:r>
        <w:t xml:space="preserve">                    snssaiList:</w:t>
      </w:r>
    </w:p>
    <w:p w14:paraId="62BD9868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1E8CB88E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1790F335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ECF0701" w14:textId="77777777" w:rsidR="00C255E9" w:rsidRDefault="00C255E9" w:rsidP="00C255E9">
      <w:pPr>
        <w:pStyle w:val="PL"/>
      </w:pPr>
      <w:r>
        <w:t xml:space="preserve">    UdsfFunction-Single:</w:t>
      </w:r>
    </w:p>
    <w:p w14:paraId="574C8788" w14:textId="77777777" w:rsidR="00C255E9" w:rsidRDefault="00C255E9" w:rsidP="00C255E9">
      <w:pPr>
        <w:pStyle w:val="PL"/>
      </w:pPr>
      <w:r>
        <w:t xml:space="preserve">      allOf:</w:t>
      </w:r>
    </w:p>
    <w:p w14:paraId="2DF841E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804F810" w14:textId="77777777" w:rsidR="00C255E9" w:rsidRDefault="00C255E9" w:rsidP="00C255E9">
      <w:pPr>
        <w:pStyle w:val="PL"/>
      </w:pPr>
      <w:r>
        <w:t xml:space="preserve">        - type: object</w:t>
      </w:r>
    </w:p>
    <w:p w14:paraId="61AD39AE" w14:textId="77777777" w:rsidR="00C255E9" w:rsidRDefault="00C255E9" w:rsidP="00C255E9">
      <w:pPr>
        <w:pStyle w:val="PL"/>
      </w:pPr>
      <w:r>
        <w:t xml:space="preserve">          properties:</w:t>
      </w:r>
    </w:p>
    <w:p w14:paraId="4D8AA712" w14:textId="77777777" w:rsidR="00C255E9" w:rsidRDefault="00C255E9" w:rsidP="00C255E9">
      <w:pPr>
        <w:pStyle w:val="PL"/>
      </w:pPr>
      <w:r>
        <w:t xml:space="preserve">            attributes:</w:t>
      </w:r>
    </w:p>
    <w:p w14:paraId="5B3835BA" w14:textId="77777777" w:rsidR="00C255E9" w:rsidRDefault="00C255E9" w:rsidP="00C255E9">
      <w:pPr>
        <w:pStyle w:val="PL"/>
      </w:pPr>
      <w:r>
        <w:t xml:space="preserve">              allOf:</w:t>
      </w:r>
    </w:p>
    <w:p w14:paraId="167218C2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22C8B71" w14:textId="77777777" w:rsidR="00C255E9" w:rsidRDefault="00C255E9" w:rsidP="00C255E9">
      <w:pPr>
        <w:pStyle w:val="PL"/>
      </w:pPr>
      <w:r>
        <w:t xml:space="preserve">                - type: object</w:t>
      </w:r>
    </w:p>
    <w:p w14:paraId="71EE3408" w14:textId="77777777" w:rsidR="00C255E9" w:rsidRDefault="00C255E9" w:rsidP="00C255E9">
      <w:pPr>
        <w:pStyle w:val="PL"/>
      </w:pPr>
      <w:r>
        <w:t xml:space="preserve">                  properties:</w:t>
      </w:r>
    </w:p>
    <w:p w14:paraId="5A4F09C5" w14:textId="77777777" w:rsidR="00C255E9" w:rsidRDefault="00C255E9" w:rsidP="00C255E9">
      <w:pPr>
        <w:pStyle w:val="PL"/>
      </w:pPr>
      <w:r>
        <w:t xml:space="preserve">                    plmnIdList:</w:t>
      </w:r>
    </w:p>
    <w:p w14:paraId="2536B5F1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EEE9D31" w14:textId="77777777" w:rsidR="00C255E9" w:rsidRDefault="00C255E9" w:rsidP="00C255E9">
      <w:pPr>
        <w:pStyle w:val="PL"/>
      </w:pPr>
      <w:r>
        <w:t xml:space="preserve">                    sBIFqdn:</w:t>
      </w:r>
    </w:p>
    <w:p w14:paraId="631134F2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6290115" w14:textId="77777777" w:rsidR="00C255E9" w:rsidRDefault="00C255E9" w:rsidP="00C255E9">
      <w:pPr>
        <w:pStyle w:val="PL"/>
      </w:pPr>
      <w:r>
        <w:t xml:space="preserve">                    snssaiList:</w:t>
      </w:r>
    </w:p>
    <w:p w14:paraId="0E1B3BF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5D7B165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EBD3A8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C7BD1F2" w14:textId="77777777" w:rsidR="00C255E9" w:rsidRDefault="00C255E9" w:rsidP="00C255E9">
      <w:pPr>
        <w:pStyle w:val="PL"/>
      </w:pPr>
      <w:r>
        <w:t xml:space="preserve">    NrfFunction-Single:</w:t>
      </w:r>
    </w:p>
    <w:p w14:paraId="7531F6AB" w14:textId="77777777" w:rsidR="00C255E9" w:rsidRDefault="00C255E9" w:rsidP="00C255E9">
      <w:pPr>
        <w:pStyle w:val="PL"/>
      </w:pPr>
      <w:r>
        <w:t xml:space="preserve">      allOf:</w:t>
      </w:r>
    </w:p>
    <w:p w14:paraId="18D1027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57A0DD" w14:textId="77777777" w:rsidR="00C255E9" w:rsidRDefault="00C255E9" w:rsidP="00C255E9">
      <w:pPr>
        <w:pStyle w:val="PL"/>
      </w:pPr>
      <w:r>
        <w:t xml:space="preserve">        - type: object</w:t>
      </w:r>
    </w:p>
    <w:p w14:paraId="2DC302C5" w14:textId="77777777" w:rsidR="00C255E9" w:rsidRDefault="00C255E9" w:rsidP="00C255E9">
      <w:pPr>
        <w:pStyle w:val="PL"/>
      </w:pPr>
      <w:r>
        <w:t xml:space="preserve">          properties:</w:t>
      </w:r>
    </w:p>
    <w:p w14:paraId="2D4E1A28" w14:textId="77777777" w:rsidR="00C255E9" w:rsidRDefault="00C255E9" w:rsidP="00C255E9">
      <w:pPr>
        <w:pStyle w:val="PL"/>
      </w:pPr>
      <w:r>
        <w:t xml:space="preserve">            attributes:</w:t>
      </w:r>
    </w:p>
    <w:p w14:paraId="284E3B29" w14:textId="77777777" w:rsidR="00C255E9" w:rsidRDefault="00C255E9" w:rsidP="00C255E9">
      <w:pPr>
        <w:pStyle w:val="PL"/>
      </w:pPr>
      <w:r>
        <w:t xml:space="preserve">              allOf:</w:t>
      </w:r>
    </w:p>
    <w:p w14:paraId="5C406A6F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E401CA9" w14:textId="77777777" w:rsidR="00C255E9" w:rsidRDefault="00C255E9" w:rsidP="00C255E9">
      <w:pPr>
        <w:pStyle w:val="PL"/>
      </w:pPr>
      <w:r>
        <w:t xml:space="preserve">                - type: object</w:t>
      </w:r>
    </w:p>
    <w:p w14:paraId="6C984E4B" w14:textId="77777777" w:rsidR="00C255E9" w:rsidRDefault="00C255E9" w:rsidP="00C255E9">
      <w:pPr>
        <w:pStyle w:val="PL"/>
      </w:pPr>
      <w:r>
        <w:t xml:space="preserve">                  properties:</w:t>
      </w:r>
    </w:p>
    <w:p w14:paraId="2A00775A" w14:textId="77777777" w:rsidR="00C255E9" w:rsidRDefault="00C255E9" w:rsidP="00C255E9">
      <w:pPr>
        <w:pStyle w:val="PL"/>
      </w:pPr>
      <w:r>
        <w:t xml:space="preserve">                    plmnIdList:</w:t>
      </w:r>
    </w:p>
    <w:p w14:paraId="6EEF84F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5CC1C2A" w14:textId="77777777" w:rsidR="00C255E9" w:rsidRDefault="00C255E9" w:rsidP="00C255E9">
      <w:pPr>
        <w:pStyle w:val="PL"/>
      </w:pPr>
      <w:r>
        <w:t xml:space="preserve">                    sBIFqdn:</w:t>
      </w:r>
    </w:p>
    <w:p w14:paraId="326178F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06A3907" w14:textId="77777777" w:rsidR="00C255E9" w:rsidRDefault="00C255E9" w:rsidP="00C255E9">
      <w:pPr>
        <w:pStyle w:val="PL"/>
      </w:pPr>
      <w:r>
        <w:t xml:space="preserve">                    cNSIIdList:</w:t>
      </w:r>
    </w:p>
    <w:p w14:paraId="661A9C34" w14:textId="77777777" w:rsidR="00C255E9" w:rsidRDefault="00C255E9" w:rsidP="00C255E9">
      <w:pPr>
        <w:pStyle w:val="PL"/>
      </w:pPr>
      <w:r>
        <w:t xml:space="preserve">                      $ref: '#/components/schemas/CNSIIdList'</w:t>
      </w:r>
    </w:p>
    <w:p w14:paraId="25E76EDA" w14:textId="77777777" w:rsidR="00C255E9" w:rsidRDefault="00C255E9" w:rsidP="00C255E9">
      <w:pPr>
        <w:pStyle w:val="PL"/>
      </w:pPr>
      <w:r>
        <w:t xml:space="preserve">                    nFProfileList:</w:t>
      </w:r>
    </w:p>
    <w:p w14:paraId="3A94739E" w14:textId="77777777" w:rsidR="00C255E9" w:rsidRDefault="00C255E9" w:rsidP="00C255E9">
      <w:pPr>
        <w:pStyle w:val="PL"/>
      </w:pPr>
      <w:r>
        <w:t xml:space="preserve">                      $ref: '#/components/schemas/NFProfileList'</w:t>
      </w:r>
    </w:p>
    <w:p w14:paraId="6C2446BE" w14:textId="77777777" w:rsidR="00C255E9" w:rsidRDefault="00C255E9" w:rsidP="00C255E9">
      <w:pPr>
        <w:pStyle w:val="PL"/>
      </w:pPr>
      <w:r>
        <w:t xml:space="preserve">                    snssaiList:</w:t>
      </w:r>
    </w:p>
    <w:p w14:paraId="46BAD8C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91AA6DB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5E7FD641" w14:textId="77777777" w:rsidR="00C255E9" w:rsidRDefault="00C255E9" w:rsidP="00C255E9">
      <w:pPr>
        <w:pStyle w:val="PL"/>
      </w:pPr>
      <w:r>
        <w:t xml:space="preserve">        - type: object</w:t>
      </w:r>
    </w:p>
    <w:p w14:paraId="694B6C61" w14:textId="77777777" w:rsidR="00C255E9" w:rsidRDefault="00C255E9" w:rsidP="00C255E9">
      <w:pPr>
        <w:pStyle w:val="PL"/>
      </w:pPr>
      <w:r>
        <w:t xml:space="preserve">          properties:</w:t>
      </w:r>
    </w:p>
    <w:p w14:paraId="0D89AD3E" w14:textId="77777777" w:rsidR="00C255E9" w:rsidRDefault="00C255E9" w:rsidP="00C255E9">
      <w:pPr>
        <w:pStyle w:val="PL"/>
      </w:pPr>
      <w:r>
        <w:t xml:space="preserve">            EP_N27:</w:t>
      </w:r>
    </w:p>
    <w:p w14:paraId="75C7DB7E" w14:textId="77777777" w:rsidR="00C255E9" w:rsidRDefault="00C255E9" w:rsidP="00C255E9">
      <w:pPr>
        <w:pStyle w:val="PL"/>
      </w:pPr>
      <w:r>
        <w:t xml:space="preserve">              $ref: '#/components/schemas/EP_N27-Multiple'</w:t>
      </w:r>
    </w:p>
    <w:p w14:paraId="0F3C64EA" w14:textId="77777777" w:rsidR="00C255E9" w:rsidRDefault="00C255E9" w:rsidP="00C255E9">
      <w:pPr>
        <w:pStyle w:val="PL"/>
      </w:pPr>
      <w:r>
        <w:t xml:space="preserve">    NssfFunction-Single:</w:t>
      </w:r>
    </w:p>
    <w:p w14:paraId="1AF82D77" w14:textId="77777777" w:rsidR="00C255E9" w:rsidRDefault="00C255E9" w:rsidP="00C255E9">
      <w:pPr>
        <w:pStyle w:val="PL"/>
      </w:pPr>
      <w:r>
        <w:t xml:space="preserve">      allOf:</w:t>
      </w:r>
    </w:p>
    <w:p w14:paraId="3DF4FA8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A3B239E" w14:textId="77777777" w:rsidR="00C255E9" w:rsidRDefault="00C255E9" w:rsidP="00C255E9">
      <w:pPr>
        <w:pStyle w:val="PL"/>
      </w:pPr>
      <w:r>
        <w:t xml:space="preserve">        - type: object</w:t>
      </w:r>
    </w:p>
    <w:p w14:paraId="49D24ECC" w14:textId="77777777" w:rsidR="00C255E9" w:rsidRDefault="00C255E9" w:rsidP="00C255E9">
      <w:pPr>
        <w:pStyle w:val="PL"/>
      </w:pPr>
      <w:r>
        <w:t xml:space="preserve">          properties:</w:t>
      </w:r>
    </w:p>
    <w:p w14:paraId="2425BF41" w14:textId="77777777" w:rsidR="00C255E9" w:rsidRDefault="00C255E9" w:rsidP="00C255E9">
      <w:pPr>
        <w:pStyle w:val="PL"/>
      </w:pPr>
      <w:r>
        <w:t xml:space="preserve">            attributes:</w:t>
      </w:r>
    </w:p>
    <w:p w14:paraId="5726DD9B" w14:textId="77777777" w:rsidR="00C255E9" w:rsidRDefault="00C255E9" w:rsidP="00C255E9">
      <w:pPr>
        <w:pStyle w:val="PL"/>
      </w:pPr>
      <w:r>
        <w:t xml:space="preserve">              allOf:</w:t>
      </w:r>
    </w:p>
    <w:p w14:paraId="0910579B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2FD960C" w14:textId="77777777" w:rsidR="00C255E9" w:rsidRDefault="00C255E9" w:rsidP="00C255E9">
      <w:pPr>
        <w:pStyle w:val="PL"/>
      </w:pPr>
      <w:r>
        <w:t xml:space="preserve">                - type: object</w:t>
      </w:r>
    </w:p>
    <w:p w14:paraId="657221CC" w14:textId="77777777" w:rsidR="00C255E9" w:rsidRDefault="00C255E9" w:rsidP="00C255E9">
      <w:pPr>
        <w:pStyle w:val="PL"/>
      </w:pPr>
      <w:r>
        <w:t xml:space="preserve">                  properties:</w:t>
      </w:r>
    </w:p>
    <w:p w14:paraId="66878E56" w14:textId="77777777" w:rsidR="00C255E9" w:rsidRDefault="00C255E9" w:rsidP="00C255E9">
      <w:pPr>
        <w:pStyle w:val="PL"/>
      </w:pPr>
      <w:r>
        <w:t xml:space="preserve">                    plmnIdList:</w:t>
      </w:r>
    </w:p>
    <w:p w14:paraId="796C636A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E2EC21B" w14:textId="77777777" w:rsidR="00C255E9" w:rsidRDefault="00C255E9" w:rsidP="00C255E9">
      <w:pPr>
        <w:pStyle w:val="PL"/>
      </w:pPr>
      <w:r>
        <w:t xml:space="preserve">                    sBIFqdn:</w:t>
      </w:r>
    </w:p>
    <w:p w14:paraId="72D9758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1B7E8F37" w14:textId="77777777" w:rsidR="00C255E9" w:rsidRDefault="00C255E9" w:rsidP="00C255E9">
      <w:pPr>
        <w:pStyle w:val="PL"/>
      </w:pPr>
      <w:r>
        <w:t xml:space="preserve">                    cNSIIdList:</w:t>
      </w:r>
    </w:p>
    <w:p w14:paraId="6148FC6E" w14:textId="77777777" w:rsidR="00C255E9" w:rsidRDefault="00C255E9" w:rsidP="00C255E9">
      <w:pPr>
        <w:pStyle w:val="PL"/>
      </w:pPr>
      <w:r>
        <w:t xml:space="preserve">                      $ref: '#/components/schemas/CNSIIdList'</w:t>
      </w:r>
    </w:p>
    <w:p w14:paraId="480904CB" w14:textId="77777777" w:rsidR="00C255E9" w:rsidRDefault="00C255E9" w:rsidP="00C255E9">
      <w:pPr>
        <w:pStyle w:val="PL"/>
      </w:pPr>
      <w:r>
        <w:t xml:space="preserve">                    nFProfileList:</w:t>
      </w:r>
    </w:p>
    <w:p w14:paraId="1D09AAC0" w14:textId="77777777" w:rsidR="00C255E9" w:rsidRDefault="00C255E9" w:rsidP="00C255E9">
      <w:pPr>
        <w:pStyle w:val="PL"/>
      </w:pPr>
      <w:r>
        <w:t xml:space="preserve">                      $ref: '#/components/schemas/NFProfileList'</w:t>
      </w:r>
    </w:p>
    <w:p w14:paraId="16E85AC6" w14:textId="77777777" w:rsidR="00C255E9" w:rsidRDefault="00C255E9" w:rsidP="00C255E9">
      <w:pPr>
        <w:pStyle w:val="PL"/>
      </w:pPr>
      <w:r>
        <w:t xml:space="preserve">                    snssaiList:</w:t>
      </w:r>
    </w:p>
    <w:p w14:paraId="6AEF1B4B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71F70361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2C499940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1E88ED3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6011CF8" w14:textId="77777777" w:rsidR="00C255E9" w:rsidRDefault="00C255E9" w:rsidP="00C255E9">
      <w:pPr>
        <w:pStyle w:val="PL"/>
      </w:pPr>
      <w:r>
        <w:t xml:space="preserve">        - type: object</w:t>
      </w:r>
    </w:p>
    <w:p w14:paraId="73C0FC3B" w14:textId="77777777" w:rsidR="00C255E9" w:rsidRDefault="00C255E9" w:rsidP="00C255E9">
      <w:pPr>
        <w:pStyle w:val="PL"/>
      </w:pPr>
      <w:r>
        <w:t xml:space="preserve">          properties:</w:t>
      </w:r>
    </w:p>
    <w:p w14:paraId="4D994EBB" w14:textId="77777777" w:rsidR="00C255E9" w:rsidRDefault="00C255E9" w:rsidP="00C255E9">
      <w:pPr>
        <w:pStyle w:val="PL"/>
      </w:pPr>
      <w:r>
        <w:t xml:space="preserve">            EP_N22:</w:t>
      </w:r>
    </w:p>
    <w:p w14:paraId="0D6E39F9" w14:textId="77777777" w:rsidR="00C255E9" w:rsidRDefault="00C255E9" w:rsidP="00C255E9">
      <w:pPr>
        <w:pStyle w:val="PL"/>
      </w:pPr>
      <w:r>
        <w:t xml:space="preserve">              $ref: '#/components/schemas/EP_N22-Multiple'</w:t>
      </w:r>
    </w:p>
    <w:p w14:paraId="58B2B75C" w14:textId="77777777" w:rsidR="00C255E9" w:rsidRDefault="00C255E9" w:rsidP="00C255E9">
      <w:pPr>
        <w:pStyle w:val="PL"/>
      </w:pPr>
      <w:r>
        <w:t xml:space="preserve">            EP_N31:</w:t>
      </w:r>
    </w:p>
    <w:p w14:paraId="5B311D36" w14:textId="77777777" w:rsidR="00C255E9" w:rsidRDefault="00C255E9" w:rsidP="00C255E9">
      <w:pPr>
        <w:pStyle w:val="PL"/>
      </w:pPr>
      <w:r>
        <w:t xml:space="preserve">              $ref: '#/components/schemas/EP_N31-Multiple'</w:t>
      </w:r>
    </w:p>
    <w:p w14:paraId="063A83D3" w14:textId="77777777" w:rsidR="00C255E9" w:rsidRDefault="00C255E9" w:rsidP="00C255E9">
      <w:pPr>
        <w:pStyle w:val="PL"/>
      </w:pPr>
      <w:r>
        <w:lastRenderedPageBreak/>
        <w:t xml:space="preserve">    SmsfFunction-Single:</w:t>
      </w:r>
    </w:p>
    <w:p w14:paraId="0DDFFC03" w14:textId="77777777" w:rsidR="00C255E9" w:rsidRDefault="00C255E9" w:rsidP="00C255E9">
      <w:pPr>
        <w:pStyle w:val="PL"/>
      </w:pPr>
      <w:r>
        <w:t xml:space="preserve">      allOf:</w:t>
      </w:r>
    </w:p>
    <w:p w14:paraId="64D3C81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BAF313C" w14:textId="77777777" w:rsidR="00C255E9" w:rsidRDefault="00C255E9" w:rsidP="00C255E9">
      <w:pPr>
        <w:pStyle w:val="PL"/>
      </w:pPr>
      <w:r>
        <w:t xml:space="preserve">        - type: object</w:t>
      </w:r>
    </w:p>
    <w:p w14:paraId="7B008457" w14:textId="77777777" w:rsidR="00C255E9" w:rsidRDefault="00C255E9" w:rsidP="00C255E9">
      <w:pPr>
        <w:pStyle w:val="PL"/>
      </w:pPr>
      <w:r>
        <w:t xml:space="preserve">          properties:</w:t>
      </w:r>
    </w:p>
    <w:p w14:paraId="5DE1EAA0" w14:textId="77777777" w:rsidR="00C255E9" w:rsidRDefault="00C255E9" w:rsidP="00C255E9">
      <w:pPr>
        <w:pStyle w:val="PL"/>
      </w:pPr>
      <w:r>
        <w:t xml:space="preserve">            attributes:</w:t>
      </w:r>
    </w:p>
    <w:p w14:paraId="3EF2E10E" w14:textId="77777777" w:rsidR="00C255E9" w:rsidRDefault="00C255E9" w:rsidP="00C255E9">
      <w:pPr>
        <w:pStyle w:val="PL"/>
      </w:pPr>
      <w:r>
        <w:t xml:space="preserve">              allOf:</w:t>
      </w:r>
    </w:p>
    <w:p w14:paraId="06B0A344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41741EA0" w14:textId="77777777" w:rsidR="00C255E9" w:rsidRDefault="00C255E9" w:rsidP="00C255E9">
      <w:pPr>
        <w:pStyle w:val="PL"/>
      </w:pPr>
      <w:r>
        <w:t xml:space="preserve">                - type: object</w:t>
      </w:r>
    </w:p>
    <w:p w14:paraId="1EC7BF70" w14:textId="77777777" w:rsidR="00C255E9" w:rsidRDefault="00C255E9" w:rsidP="00C255E9">
      <w:pPr>
        <w:pStyle w:val="PL"/>
      </w:pPr>
      <w:r>
        <w:t xml:space="preserve">                  properties:</w:t>
      </w:r>
    </w:p>
    <w:p w14:paraId="7007E0F5" w14:textId="77777777" w:rsidR="00C255E9" w:rsidRDefault="00C255E9" w:rsidP="00C255E9">
      <w:pPr>
        <w:pStyle w:val="PL"/>
      </w:pPr>
      <w:r>
        <w:t xml:space="preserve">                    plmnIdList:</w:t>
      </w:r>
    </w:p>
    <w:p w14:paraId="794E1CD3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4B4B460" w14:textId="77777777" w:rsidR="00C255E9" w:rsidRDefault="00C255E9" w:rsidP="00C255E9">
      <w:pPr>
        <w:pStyle w:val="PL"/>
      </w:pPr>
      <w:r>
        <w:t xml:space="preserve">                    sBIFqdn:</w:t>
      </w:r>
    </w:p>
    <w:p w14:paraId="6378AC1A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76F4A7F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389B6E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053BF600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859052F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A28DC3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C948198" w14:textId="77777777" w:rsidR="00C255E9" w:rsidRDefault="00C255E9" w:rsidP="00C255E9">
      <w:pPr>
        <w:pStyle w:val="PL"/>
      </w:pPr>
      <w:r>
        <w:t xml:space="preserve">        - type: object</w:t>
      </w:r>
    </w:p>
    <w:p w14:paraId="783C81BA" w14:textId="77777777" w:rsidR="00C255E9" w:rsidRDefault="00C255E9" w:rsidP="00C255E9">
      <w:pPr>
        <w:pStyle w:val="PL"/>
      </w:pPr>
      <w:r>
        <w:t xml:space="preserve">          properties:</w:t>
      </w:r>
    </w:p>
    <w:p w14:paraId="4449B0C9" w14:textId="77777777" w:rsidR="00C255E9" w:rsidRDefault="00C255E9" w:rsidP="00C255E9">
      <w:pPr>
        <w:pStyle w:val="PL"/>
      </w:pPr>
      <w:r>
        <w:t xml:space="preserve">            EP_N20:</w:t>
      </w:r>
    </w:p>
    <w:p w14:paraId="5A0FDE5E" w14:textId="77777777" w:rsidR="00C255E9" w:rsidRDefault="00C255E9" w:rsidP="00C255E9">
      <w:pPr>
        <w:pStyle w:val="PL"/>
      </w:pPr>
      <w:r>
        <w:t xml:space="preserve">              $ref: '#/components/schemas/EP_N20-Multiple'</w:t>
      </w:r>
    </w:p>
    <w:p w14:paraId="2DD2A3B3" w14:textId="77777777" w:rsidR="00C255E9" w:rsidRDefault="00C255E9" w:rsidP="00C255E9">
      <w:pPr>
        <w:pStyle w:val="PL"/>
      </w:pPr>
      <w:r>
        <w:t xml:space="preserve">            EP_N21:</w:t>
      </w:r>
    </w:p>
    <w:p w14:paraId="04DEE4EB" w14:textId="77777777" w:rsidR="00C255E9" w:rsidRDefault="00C255E9" w:rsidP="00C255E9">
      <w:pPr>
        <w:pStyle w:val="PL"/>
      </w:pPr>
      <w:r>
        <w:t xml:space="preserve">              $ref: '#/components/schemas/EP_N21-Multiple'</w:t>
      </w:r>
    </w:p>
    <w:p w14:paraId="7600CB82" w14:textId="77777777" w:rsidR="00C255E9" w:rsidRDefault="00C255E9" w:rsidP="00C255E9">
      <w:pPr>
        <w:pStyle w:val="PL"/>
      </w:pPr>
      <w:r>
        <w:t xml:space="preserve">            EP_MAP_SMSC:</w:t>
      </w:r>
    </w:p>
    <w:p w14:paraId="178C26A7" w14:textId="77777777" w:rsidR="00C255E9" w:rsidRDefault="00C255E9" w:rsidP="00C255E9">
      <w:pPr>
        <w:pStyle w:val="PL"/>
      </w:pPr>
      <w:r>
        <w:t xml:space="preserve">              $ref: '#/components/schemas/EP_MAP_SMSC-Multiple'</w:t>
      </w:r>
    </w:p>
    <w:p w14:paraId="76B381D9" w14:textId="77777777" w:rsidR="00C255E9" w:rsidRDefault="00C255E9" w:rsidP="00C255E9">
      <w:pPr>
        <w:pStyle w:val="PL"/>
      </w:pPr>
      <w:r>
        <w:t xml:space="preserve">    LmfFunction-Single:</w:t>
      </w:r>
    </w:p>
    <w:p w14:paraId="5F894FFA" w14:textId="77777777" w:rsidR="00C255E9" w:rsidRDefault="00C255E9" w:rsidP="00C255E9">
      <w:pPr>
        <w:pStyle w:val="PL"/>
      </w:pPr>
      <w:r>
        <w:t xml:space="preserve">      allOf:</w:t>
      </w:r>
    </w:p>
    <w:p w14:paraId="31CE044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7863B08" w14:textId="77777777" w:rsidR="00C255E9" w:rsidRDefault="00C255E9" w:rsidP="00C255E9">
      <w:pPr>
        <w:pStyle w:val="PL"/>
      </w:pPr>
      <w:r>
        <w:t xml:space="preserve">        - type: object</w:t>
      </w:r>
    </w:p>
    <w:p w14:paraId="039380B2" w14:textId="77777777" w:rsidR="00C255E9" w:rsidRDefault="00C255E9" w:rsidP="00C255E9">
      <w:pPr>
        <w:pStyle w:val="PL"/>
      </w:pPr>
      <w:r>
        <w:t xml:space="preserve">          properties:</w:t>
      </w:r>
    </w:p>
    <w:p w14:paraId="4CBCD786" w14:textId="77777777" w:rsidR="00C255E9" w:rsidRDefault="00C255E9" w:rsidP="00C255E9">
      <w:pPr>
        <w:pStyle w:val="PL"/>
      </w:pPr>
      <w:r>
        <w:t xml:space="preserve">            attributes:</w:t>
      </w:r>
    </w:p>
    <w:p w14:paraId="03A505A0" w14:textId="77777777" w:rsidR="00C255E9" w:rsidRDefault="00C255E9" w:rsidP="00C255E9">
      <w:pPr>
        <w:pStyle w:val="PL"/>
      </w:pPr>
      <w:r>
        <w:t xml:space="preserve">              allOf:</w:t>
      </w:r>
    </w:p>
    <w:p w14:paraId="6CD58BB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75DB4FC" w14:textId="77777777" w:rsidR="00C255E9" w:rsidRDefault="00C255E9" w:rsidP="00C255E9">
      <w:pPr>
        <w:pStyle w:val="PL"/>
      </w:pPr>
      <w:r>
        <w:t xml:space="preserve">                - type: object</w:t>
      </w:r>
    </w:p>
    <w:p w14:paraId="40F508BB" w14:textId="77777777" w:rsidR="00C255E9" w:rsidRDefault="00C255E9" w:rsidP="00C255E9">
      <w:pPr>
        <w:pStyle w:val="PL"/>
      </w:pPr>
      <w:r>
        <w:t xml:space="preserve">                  properties:</w:t>
      </w:r>
    </w:p>
    <w:p w14:paraId="135CB7F7" w14:textId="77777777" w:rsidR="00C255E9" w:rsidRDefault="00C255E9" w:rsidP="00C255E9">
      <w:pPr>
        <w:pStyle w:val="PL"/>
      </w:pPr>
      <w:r>
        <w:t xml:space="preserve">                    plmnIdList:</w:t>
      </w:r>
    </w:p>
    <w:p w14:paraId="670A43E3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FDB4E68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B5BB7AE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8A28E7D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4F412A0D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11F709FF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D4723DF" w14:textId="77777777" w:rsidR="00C255E9" w:rsidRDefault="00C255E9" w:rsidP="00C255E9">
      <w:pPr>
        <w:pStyle w:val="PL"/>
      </w:pPr>
      <w:r>
        <w:t xml:space="preserve">        - type: object</w:t>
      </w:r>
    </w:p>
    <w:p w14:paraId="3D38109B" w14:textId="77777777" w:rsidR="00C255E9" w:rsidRDefault="00C255E9" w:rsidP="00C255E9">
      <w:pPr>
        <w:pStyle w:val="PL"/>
      </w:pPr>
      <w:r>
        <w:t xml:space="preserve">          properties:</w:t>
      </w:r>
    </w:p>
    <w:p w14:paraId="2AE1E80C" w14:textId="77777777" w:rsidR="00C255E9" w:rsidRDefault="00C255E9" w:rsidP="00C255E9">
      <w:pPr>
        <w:pStyle w:val="PL"/>
      </w:pPr>
      <w:r>
        <w:t xml:space="preserve">            EP_NLS:</w:t>
      </w:r>
    </w:p>
    <w:p w14:paraId="378FD0C1" w14:textId="77777777" w:rsidR="00C255E9" w:rsidRDefault="00C255E9" w:rsidP="00C255E9">
      <w:pPr>
        <w:pStyle w:val="PL"/>
      </w:pPr>
      <w:r>
        <w:t xml:space="preserve">              $ref: '#/components/schemas/EP_NLS-Multiple'</w:t>
      </w:r>
    </w:p>
    <w:p w14:paraId="23483F07" w14:textId="77777777" w:rsidR="00C255E9" w:rsidRDefault="00C255E9" w:rsidP="00C255E9">
      <w:pPr>
        <w:pStyle w:val="PL"/>
      </w:pPr>
      <w:r>
        <w:t xml:space="preserve">    NgeirFunction-Single:</w:t>
      </w:r>
    </w:p>
    <w:p w14:paraId="25A6AAE3" w14:textId="77777777" w:rsidR="00C255E9" w:rsidRDefault="00C255E9" w:rsidP="00C255E9">
      <w:pPr>
        <w:pStyle w:val="PL"/>
      </w:pPr>
      <w:r>
        <w:t xml:space="preserve">      allOf:</w:t>
      </w:r>
    </w:p>
    <w:p w14:paraId="05F69AE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0A1AB51" w14:textId="77777777" w:rsidR="00C255E9" w:rsidRDefault="00C255E9" w:rsidP="00C255E9">
      <w:pPr>
        <w:pStyle w:val="PL"/>
      </w:pPr>
      <w:r>
        <w:t xml:space="preserve">        - type: object</w:t>
      </w:r>
    </w:p>
    <w:p w14:paraId="353637FD" w14:textId="77777777" w:rsidR="00C255E9" w:rsidRDefault="00C255E9" w:rsidP="00C255E9">
      <w:pPr>
        <w:pStyle w:val="PL"/>
      </w:pPr>
      <w:r>
        <w:t xml:space="preserve">          properties:</w:t>
      </w:r>
    </w:p>
    <w:p w14:paraId="7C0EBE85" w14:textId="77777777" w:rsidR="00C255E9" w:rsidRDefault="00C255E9" w:rsidP="00C255E9">
      <w:pPr>
        <w:pStyle w:val="PL"/>
      </w:pPr>
      <w:r>
        <w:t xml:space="preserve">            attributes:</w:t>
      </w:r>
    </w:p>
    <w:p w14:paraId="5CAFFDCF" w14:textId="77777777" w:rsidR="00C255E9" w:rsidRDefault="00C255E9" w:rsidP="00C255E9">
      <w:pPr>
        <w:pStyle w:val="PL"/>
      </w:pPr>
      <w:r>
        <w:t xml:space="preserve">              allOf:</w:t>
      </w:r>
    </w:p>
    <w:p w14:paraId="66A8D40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5DAE49C" w14:textId="77777777" w:rsidR="00C255E9" w:rsidRDefault="00C255E9" w:rsidP="00C255E9">
      <w:pPr>
        <w:pStyle w:val="PL"/>
      </w:pPr>
      <w:r>
        <w:t xml:space="preserve">                - type: object</w:t>
      </w:r>
    </w:p>
    <w:p w14:paraId="69812D3B" w14:textId="77777777" w:rsidR="00C255E9" w:rsidRDefault="00C255E9" w:rsidP="00C255E9">
      <w:pPr>
        <w:pStyle w:val="PL"/>
      </w:pPr>
      <w:r>
        <w:t xml:space="preserve">                  properties:</w:t>
      </w:r>
    </w:p>
    <w:p w14:paraId="1BB11451" w14:textId="77777777" w:rsidR="00C255E9" w:rsidRDefault="00C255E9" w:rsidP="00C255E9">
      <w:pPr>
        <w:pStyle w:val="PL"/>
      </w:pPr>
      <w:r>
        <w:t xml:space="preserve">                    plmnIdList:</w:t>
      </w:r>
    </w:p>
    <w:p w14:paraId="73651FC5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980B930" w14:textId="77777777" w:rsidR="00C255E9" w:rsidRDefault="00C255E9" w:rsidP="00C255E9">
      <w:pPr>
        <w:pStyle w:val="PL"/>
      </w:pPr>
      <w:r>
        <w:t xml:space="preserve">                    sBIFqdn:</w:t>
      </w:r>
    </w:p>
    <w:p w14:paraId="2A4D1A3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AF37729" w14:textId="77777777" w:rsidR="00C255E9" w:rsidRDefault="00C255E9" w:rsidP="00C255E9">
      <w:pPr>
        <w:pStyle w:val="PL"/>
      </w:pPr>
      <w:r>
        <w:t xml:space="preserve">                    snssaiList:</w:t>
      </w:r>
    </w:p>
    <w:p w14:paraId="192F4F2A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6FCCE0E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B79DA15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CB0402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09A00F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F24EE89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6DFC495" w14:textId="77777777" w:rsidR="00C255E9" w:rsidRDefault="00C255E9" w:rsidP="00C255E9">
      <w:pPr>
        <w:pStyle w:val="PL"/>
      </w:pPr>
      <w:r>
        <w:t xml:space="preserve">        - type: object</w:t>
      </w:r>
    </w:p>
    <w:p w14:paraId="51852E31" w14:textId="77777777" w:rsidR="00C255E9" w:rsidRDefault="00C255E9" w:rsidP="00C255E9">
      <w:pPr>
        <w:pStyle w:val="PL"/>
      </w:pPr>
      <w:r>
        <w:t xml:space="preserve">          properties:</w:t>
      </w:r>
    </w:p>
    <w:p w14:paraId="7D49F220" w14:textId="77777777" w:rsidR="00C255E9" w:rsidRDefault="00C255E9" w:rsidP="00C255E9">
      <w:pPr>
        <w:pStyle w:val="PL"/>
      </w:pPr>
      <w:r>
        <w:t xml:space="preserve">            EP_N17:</w:t>
      </w:r>
    </w:p>
    <w:p w14:paraId="18DABE26" w14:textId="77777777" w:rsidR="00C255E9" w:rsidRDefault="00C255E9" w:rsidP="00C255E9">
      <w:pPr>
        <w:pStyle w:val="PL"/>
      </w:pPr>
      <w:r>
        <w:t xml:space="preserve">              $ref: '#/components/schemas/EP_N17-Multiple'</w:t>
      </w:r>
    </w:p>
    <w:p w14:paraId="1ABD697C" w14:textId="77777777" w:rsidR="00C255E9" w:rsidRDefault="00C255E9" w:rsidP="00C255E9">
      <w:pPr>
        <w:pStyle w:val="PL"/>
      </w:pPr>
      <w:r>
        <w:t xml:space="preserve">    SeppFunction-Single:</w:t>
      </w:r>
    </w:p>
    <w:p w14:paraId="6F847DEE" w14:textId="77777777" w:rsidR="00C255E9" w:rsidRDefault="00C255E9" w:rsidP="00C255E9">
      <w:pPr>
        <w:pStyle w:val="PL"/>
      </w:pPr>
      <w:r>
        <w:t xml:space="preserve">      allOf:</w:t>
      </w:r>
    </w:p>
    <w:p w14:paraId="48E0030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4E10F37" w14:textId="77777777" w:rsidR="00C255E9" w:rsidRDefault="00C255E9" w:rsidP="00C255E9">
      <w:pPr>
        <w:pStyle w:val="PL"/>
      </w:pPr>
      <w:r>
        <w:t xml:space="preserve">        - type: object</w:t>
      </w:r>
    </w:p>
    <w:p w14:paraId="59118B7E" w14:textId="77777777" w:rsidR="00C255E9" w:rsidRDefault="00C255E9" w:rsidP="00C255E9">
      <w:pPr>
        <w:pStyle w:val="PL"/>
      </w:pPr>
      <w:r>
        <w:t xml:space="preserve">          properties:</w:t>
      </w:r>
    </w:p>
    <w:p w14:paraId="11214ACD" w14:textId="77777777" w:rsidR="00C255E9" w:rsidRDefault="00C255E9" w:rsidP="00C255E9">
      <w:pPr>
        <w:pStyle w:val="PL"/>
      </w:pPr>
      <w:r>
        <w:lastRenderedPageBreak/>
        <w:t xml:space="preserve">            attributes:</w:t>
      </w:r>
    </w:p>
    <w:p w14:paraId="453F4EC6" w14:textId="77777777" w:rsidR="00C255E9" w:rsidRDefault="00C255E9" w:rsidP="00C255E9">
      <w:pPr>
        <w:pStyle w:val="PL"/>
      </w:pPr>
      <w:r>
        <w:t xml:space="preserve">              allOf:</w:t>
      </w:r>
    </w:p>
    <w:p w14:paraId="28BDD387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568B478" w14:textId="77777777" w:rsidR="00C255E9" w:rsidRDefault="00C255E9" w:rsidP="00C255E9">
      <w:pPr>
        <w:pStyle w:val="PL"/>
      </w:pPr>
      <w:r>
        <w:t xml:space="preserve">                - type: object</w:t>
      </w:r>
    </w:p>
    <w:p w14:paraId="6CE00B93" w14:textId="77777777" w:rsidR="00C255E9" w:rsidRDefault="00C255E9" w:rsidP="00C255E9">
      <w:pPr>
        <w:pStyle w:val="PL"/>
      </w:pPr>
      <w:r>
        <w:t xml:space="preserve">                  properties:</w:t>
      </w:r>
    </w:p>
    <w:p w14:paraId="6A28F824" w14:textId="77777777" w:rsidR="00C255E9" w:rsidRDefault="00C255E9" w:rsidP="00C255E9">
      <w:pPr>
        <w:pStyle w:val="PL"/>
      </w:pPr>
      <w:r>
        <w:t xml:space="preserve">                    plmnId:</w:t>
      </w:r>
    </w:p>
    <w:p w14:paraId="40C47317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4B80166B" w14:textId="77777777" w:rsidR="00C255E9" w:rsidRDefault="00C255E9" w:rsidP="00C255E9">
      <w:pPr>
        <w:pStyle w:val="PL"/>
      </w:pPr>
      <w:r>
        <w:t xml:space="preserve">                    sEPPType:</w:t>
      </w:r>
    </w:p>
    <w:p w14:paraId="0BE8D147" w14:textId="77777777" w:rsidR="00C255E9" w:rsidRDefault="00C255E9" w:rsidP="00C255E9">
      <w:pPr>
        <w:pStyle w:val="PL"/>
      </w:pPr>
      <w:r>
        <w:t xml:space="preserve">                      $ref: '#/components/schemas/SEPPType'</w:t>
      </w:r>
    </w:p>
    <w:p w14:paraId="7DB1526D" w14:textId="77777777" w:rsidR="00C255E9" w:rsidRDefault="00C255E9" w:rsidP="00C255E9">
      <w:pPr>
        <w:pStyle w:val="PL"/>
      </w:pPr>
      <w:r>
        <w:t xml:space="preserve">                    sEPPId:</w:t>
      </w:r>
    </w:p>
    <w:p w14:paraId="16B4244C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17E14576" w14:textId="77777777" w:rsidR="00C255E9" w:rsidRDefault="00C255E9" w:rsidP="00C255E9">
      <w:pPr>
        <w:pStyle w:val="PL"/>
      </w:pPr>
      <w:r>
        <w:t xml:space="preserve">                    fqdn:</w:t>
      </w:r>
    </w:p>
    <w:p w14:paraId="38328F24" w14:textId="77777777" w:rsidR="00C255E9" w:rsidRDefault="00C255E9" w:rsidP="00C255E9">
      <w:pPr>
        <w:pStyle w:val="PL"/>
      </w:pPr>
      <w:r>
        <w:t xml:space="preserve">                      $ref: 'genericNrm.yaml#/components/schemas/Fqdn'</w:t>
      </w:r>
    </w:p>
    <w:p w14:paraId="06AA38AA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B4C8A67" w14:textId="77777777" w:rsidR="00C255E9" w:rsidRDefault="00C255E9" w:rsidP="00C255E9">
      <w:pPr>
        <w:pStyle w:val="PL"/>
      </w:pPr>
      <w:r>
        <w:t xml:space="preserve">        - type: object</w:t>
      </w:r>
    </w:p>
    <w:p w14:paraId="5266778B" w14:textId="77777777" w:rsidR="00C255E9" w:rsidRDefault="00C255E9" w:rsidP="00C255E9">
      <w:pPr>
        <w:pStyle w:val="PL"/>
      </w:pPr>
      <w:r>
        <w:t xml:space="preserve">          properties:</w:t>
      </w:r>
    </w:p>
    <w:p w14:paraId="4004FF70" w14:textId="77777777" w:rsidR="00C255E9" w:rsidRDefault="00C255E9" w:rsidP="00C255E9">
      <w:pPr>
        <w:pStyle w:val="PL"/>
      </w:pPr>
      <w:r>
        <w:t xml:space="preserve">            EP_N32:</w:t>
      </w:r>
    </w:p>
    <w:p w14:paraId="1AC853C4" w14:textId="77777777" w:rsidR="00C255E9" w:rsidRDefault="00C255E9" w:rsidP="00C255E9">
      <w:pPr>
        <w:pStyle w:val="PL"/>
      </w:pPr>
      <w:r>
        <w:t xml:space="preserve">              $ref: '#/components/schemas/EP_N32-Multiple'</w:t>
      </w:r>
    </w:p>
    <w:p w14:paraId="12424525" w14:textId="77777777" w:rsidR="00C255E9" w:rsidRDefault="00C255E9" w:rsidP="00C255E9">
      <w:pPr>
        <w:pStyle w:val="PL"/>
      </w:pPr>
      <w:r>
        <w:t xml:space="preserve">    NwdafFunction-Single:</w:t>
      </w:r>
    </w:p>
    <w:p w14:paraId="13636619" w14:textId="77777777" w:rsidR="00C255E9" w:rsidRDefault="00C255E9" w:rsidP="00C255E9">
      <w:pPr>
        <w:pStyle w:val="PL"/>
      </w:pPr>
      <w:r>
        <w:t xml:space="preserve">      allOf:</w:t>
      </w:r>
    </w:p>
    <w:p w14:paraId="675095C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98E3B06" w14:textId="77777777" w:rsidR="00C255E9" w:rsidRDefault="00C255E9" w:rsidP="00C255E9">
      <w:pPr>
        <w:pStyle w:val="PL"/>
      </w:pPr>
      <w:r>
        <w:t xml:space="preserve">        - type: object</w:t>
      </w:r>
    </w:p>
    <w:p w14:paraId="007B1F37" w14:textId="77777777" w:rsidR="00C255E9" w:rsidRDefault="00C255E9" w:rsidP="00C255E9">
      <w:pPr>
        <w:pStyle w:val="PL"/>
      </w:pPr>
      <w:r>
        <w:t xml:space="preserve">          properties:</w:t>
      </w:r>
    </w:p>
    <w:p w14:paraId="0E691FC8" w14:textId="77777777" w:rsidR="00C255E9" w:rsidRDefault="00C255E9" w:rsidP="00C255E9">
      <w:pPr>
        <w:pStyle w:val="PL"/>
      </w:pPr>
      <w:r>
        <w:t xml:space="preserve">            attributes:</w:t>
      </w:r>
    </w:p>
    <w:p w14:paraId="71F4E1DE" w14:textId="77777777" w:rsidR="00C255E9" w:rsidRDefault="00C255E9" w:rsidP="00C255E9">
      <w:pPr>
        <w:pStyle w:val="PL"/>
      </w:pPr>
      <w:r>
        <w:t xml:space="preserve">              allOf:</w:t>
      </w:r>
    </w:p>
    <w:p w14:paraId="5A89FF6A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B186E2E" w14:textId="77777777" w:rsidR="00C255E9" w:rsidRDefault="00C255E9" w:rsidP="00C255E9">
      <w:pPr>
        <w:pStyle w:val="PL"/>
      </w:pPr>
      <w:r>
        <w:t xml:space="preserve">                - type: object</w:t>
      </w:r>
    </w:p>
    <w:p w14:paraId="7347D165" w14:textId="77777777" w:rsidR="00C255E9" w:rsidRDefault="00C255E9" w:rsidP="00C255E9">
      <w:pPr>
        <w:pStyle w:val="PL"/>
      </w:pPr>
      <w:r>
        <w:t xml:space="preserve">                  properties:</w:t>
      </w:r>
    </w:p>
    <w:p w14:paraId="2539051B" w14:textId="77777777" w:rsidR="00C255E9" w:rsidRDefault="00C255E9" w:rsidP="00C255E9">
      <w:pPr>
        <w:pStyle w:val="PL"/>
      </w:pPr>
      <w:r>
        <w:t xml:space="preserve">                    plmnIdList:</w:t>
      </w:r>
    </w:p>
    <w:p w14:paraId="1785A89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DA06849" w14:textId="77777777" w:rsidR="00C255E9" w:rsidRDefault="00C255E9" w:rsidP="00C255E9">
      <w:pPr>
        <w:pStyle w:val="PL"/>
      </w:pPr>
      <w:r>
        <w:t xml:space="preserve">                    sBIFqdn:</w:t>
      </w:r>
    </w:p>
    <w:p w14:paraId="0DCDBFC5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94296CD" w14:textId="77777777" w:rsidR="00C255E9" w:rsidRDefault="00C255E9" w:rsidP="00C255E9">
      <w:pPr>
        <w:pStyle w:val="PL"/>
      </w:pPr>
      <w:r>
        <w:t xml:space="preserve">                    snssaiList:</w:t>
      </w:r>
    </w:p>
    <w:p w14:paraId="7A9FECB8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64493C2A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895F1B2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5B661CB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77689DA0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0373FAB7" w14:textId="77777777" w:rsidR="00C255E9" w:rsidRDefault="00C255E9" w:rsidP="00C255E9">
      <w:pPr>
        <w:pStyle w:val="PL"/>
      </w:pPr>
      <w:r>
        <w:t xml:space="preserve">                    networkSliceInfoList:</w:t>
      </w:r>
    </w:p>
    <w:p w14:paraId="1365EE10" w14:textId="77777777" w:rsidR="00C255E9" w:rsidRDefault="00C255E9" w:rsidP="00C255E9">
      <w:pPr>
        <w:pStyle w:val="PL"/>
      </w:pPr>
      <w:r>
        <w:t xml:space="preserve">                      $ref: '#/components/schemas/NetworkSliceInfoList'</w:t>
      </w:r>
    </w:p>
    <w:p w14:paraId="486A9C67" w14:textId="77777777" w:rsidR="00C255E9" w:rsidRDefault="00C255E9" w:rsidP="00C255E9">
      <w:pPr>
        <w:pStyle w:val="PL"/>
      </w:pPr>
      <w:r>
        <w:t xml:space="preserve">                      </w:t>
      </w:r>
    </w:p>
    <w:p w14:paraId="3CFEE4EC" w14:textId="77777777" w:rsidR="00C255E9" w:rsidRDefault="00C255E9" w:rsidP="00C255E9">
      <w:pPr>
        <w:pStyle w:val="PL"/>
      </w:pPr>
      <w:r>
        <w:t xml:space="preserve">    ScpFunction-Single:</w:t>
      </w:r>
    </w:p>
    <w:p w14:paraId="19A112D8" w14:textId="77777777" w:rsidR="00C255E9" w:rsidRDefault="00C255E9" w:rsidP="00C255E9">
      <w:pPr>
        <w:pStyle w:val="PL"/>
      </w:pPr>
      <w:r>
        <w:t xml:space="preserve">      allOf:</w:t>
      </w:r>
    </w:p>
    <w:p w14:paraId="535CAB8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2D49B0" w14:textId="77777777" w:rsidR="00C255E9" w:rsidRDefault="00C255E9" w:rsidP="00C255E9">
      <w:pPr>
        <w:pStyle w:val="PL"/>
      </w:pPr>
      <w:r>
        <w:t xml:space="preserve">        - type: object</w:t>
      </w:r>
    </w:p>
    <w:p w14:paraId="5570B123" w14:textId="77777777" w:rsidR="00C255E9" w:rsidRDefault="00C255E9" w:rsidP="00C255E9">
      <w:pPr>
        <w:pStyle w:val="PL"/>
      </w:pPr>
      <w:r>
        <w:t xml:space="preserve">          properties:</w:t>
      </w:r>
    </w:p>
    <w:p w14:paraId="5F488180" w14:textId="77777777" w:rsidR="00C255E9" w:rsidRDefault="00C255E9" w:rsidP="00C255E9">
      <w:pPr>
        <w:pStyle w:val="PL"/>
      </w:pPr>
      <w:r>
        <w:t xml:space="preserve">            attributes:</w:t>
      </w:r>
    </w:p>
    <w:p w14:paraId="7B9CFA04" w14:textId="77777777" w:rsidR="00C255E9" w:rsidRDefault="00C255E9" w:rsidP="00C255E9">
      <w:pPr>
        <w:pStyle w:val="PL"/>
      </w:pPr>
      <w:r>
        <w:t xml:space="preserve">              allOf:</w:t>
      </w:r>
    </w:p>
    <w:p w14:paraId="50306895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6C290327" w14:textId="77777777" w:rsidR="00C255E9" w:rsidRDefault="00C255E9" w:rsidP="00C255E9">
      <w:pPr>
        <w:pStyle w:val="PL"/>
      </w:pPr>
      <w:r>
        <w:t xml:space="preserve">                - type: object</w:t>
      </w:r>
    </w:p>
    <w:p w14:paraId="7C6AE600" w14:textId="77777777" w:rsidR="00C255E9" w:rsidRDefault="00C255E9" w:rsidP="00C255E9">
      <w:pPr>
        <w:pStyle w:val="PL"/>
      </w:pPr>
      <w:r>
        <w:t xml:space="preserve">                  properties:</w:t>
      </w:r>
    </w:p>
    <w:p w14:paraId="2C069180" w14:textId="77777777" w:rsidR="00C255E9" w:rsidRDefault="00C255E9" w:rsidP="00C255E9">
      <w:pPr>
        <w:pStyle w:val="PL"/>
      </w:pPr>
      <w:r>
        <w:t xml:space="preserve">                    supportedFuncList:</w:t>
      </w:r>
    </w:p>
    <w:p w14:paraId="1308ACF3" w14:textId="77777777" w:rsidR="00C255E9" w:rsidRDefault="00C255E9" w:rsidP="00C255E9">
      <w:pPr>
        <w:pStyle w:val="PL"/>
      </w:pPr>
      <w:r>
        <w:t xml:space="preserve">                      $ref: '#/components/schemas/SupportedFuncList'</w:t>
      </w:r>
    </w:p>
    <w:p w14:paraId="4EDFAAC3" w14:textId="77777777" w:rsidR="00C255E9" w:rsidRDefault="00C255E9" w:rsidP="00C255E9">
      <w:pPr>
        <w:pStyle w:val="PL"/>
      </w:pPr>
      <w:r>
        <w:t xml:space="preserve">                    address:</w:t>
      </w:r>
    </w:p>
    <w:p w14:paraId="75A6D56D" w14:textId="77777777" w:rsidR="00C255E9" w:rsidRDefault="00C255E9" w:rsidP="00C255E9">
      <w:pPr>
        <w:pStyle w:val="PL"/>
      </w:pPr>
      <w:r>
        <w:t xml:space="preserve">                      $ref: 'genericNrm.yaml#/components/schemas/HostAddr'</w:t>
      </w:r>
    </w:p>
    <w:p w14:paraId="1C56A798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3682266" w14:textId="77777777" w:rsidR="00C255E9" w:rsidRDefault="00C255E9" w:rsidP="00C255E9">
      <w:pPr>
        <w:pStyle w:val="PL"/>
      </w:pPr>
      <w:r>
        <w:t xml:space="preserve">    NefFunction-Single:</w:t>
      </w:r>
    </w:p>
    <w:p w14:paraId="0CFC7508" w14:textId="77777777" w:rsidR="00C255E9" w:rsidRDefault="00C255E9" w:rsidP="00C255E9">
      <w:pPr>
        <w:pStyle w:val="PL"/>
      </w:pPr>
      <w:r>
        <w:t xml:space="preserve">      allOf:</w:t>
      </w:r>
    </w:p>
    <w:p w14:paraId="4C225C7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D413F27" w14:textId="77777777" w:rsidR="00C255E9" w:rsidRDefault="00C255E9" w:rsidP="00C255E9">
      <w:pPr>
        <w:pStyle w:val="PL"/>
      </w:pPr>
      <w:r>
        <w:t xml:space="preserve">        - type: object</w:t>
      </w:r>
    </w:p>
    <w:p w14:paraId="2B20AEC9" w14:textId="77777777" w:rsidR="00C255E9" w:rsidRDefault="00C255E9" w:rsidP="00C255E9">
      <w:pPr>
        <w:pStyle w:val="PL"/>
      </w:pPr>
      <w:r>
        <w:t xml:space="preserve">          properties:</w:t>
      </w:r>
    </w:p>
    <w:p w14:paraId="1FDE12EA" w14:textId="77777777" w:rsidR="00C255E9" w:rsidRDefault="00C255E9" w:rsidP="00C255E9">
      <w:pPr>
        <w:pStyle w:val="PL"/>
      </w:pPr>
      <w:r>
        <w:t xml:space="preserve">            attributes:</w:t>
      </w:r>
    </w:p>
    <w:p w14:paraId="25884FD6" w14:textId="77777777" w:rsidR="00C255E9" w:rsidRDefault="00C255E9" w:rsidP="00C255E9">
      <w:pPr>
        <w:pStyle w:val="PL"/>
      </w:pPr>
      <w:r>
        <w:t xml:space="preserve">              allOf:</w:t>
      </w:r>
    </w:p>
    <w:p w14:paraId="796B7A63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432A44" w14:textId="77777777" w:rsidR="00C255E9" w:rsidRDefault="00C255E9" w:rsidP="00C255E9">
      <w:pPr>
        <w:pStyle w:val="PL"/>
      </w:pPr>
      <w:r>
        <w:t xml:space="preserve">                - type: object</w:t>
      </w:r>
    </w:p>
    <w:p w14:paraId="4AB947BF" w14:textId="77777777" w:rsidR="00C255E9" w:rsidRDefault="00C255E9" w:rsidP="00C255E9">
      <w:pPr>
        <w:pStyle w:val="PL"/>
      </w:pPr>
      <w:r>
        <w:t xml:space="preserve">                  properties:</w:t>
      </w:r>
    </w:p>
    <w:p w14:paraId="41024A72" w14:textId="77777777" w:rsidR="00C255E9" w:rsidRDefault="00C255E9" w:rsidP="00C255E9">
      <w:pPr>
        <w:pStyle w:val="PL"/>
      </w:pPr>
      <w:r>
        <w:t xml:space="preserve">                    sBIFqdn:</w:t>
      </w:r>
    </w:p>
    <w:p w14:paraId="0FEECC03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57154556" w14:textId="77777777" w:rsidR="00C255E9" w:rsidRDefault="00C255E9" w:rsidP="00C255E9">
      <w:pPr>
        <w:pStyle w:val="PL"/>
      </w:pPr>
      <w:r>
        <w:t xml:space="preserve">                    snssaiList:</w:t>
      </w:r>
    </w:p>
    <w:p w14:paraId="6611E190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57072BAD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92367E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6E571EBA" w14:textId="77777777" w:rsidR="00C255E9" w:rsidRDefault="00C255E9" w:rsidP="00C255E9">
      <w:pPr>
        <w:pStyle w:val="PL"/>
      </w:pPr>
      <w:r>
        <w:t xml:space="preserve">                    capabilityList:</w:t>
      </w:r>
    </w:p>
    <w:p w14:paraId="1F42BCC9" w14:textId="77777777" w:rsidR="00C255E9" w:rsidRDefault="00C255E9" w:rsidP="00C255E9">
      <w:pPr>
        <w:pStyle w:val="PL"/>
      </w:pPr>
      <w:r>
        <w:t xml:space="preserve">                      $ref: '#/components/schemas/CapabilityList'</w:t>
      </w:r>
    </w:p>
    <w:p w14:paraId="5E511E32" w14:textId="77777777" w:rsidR="00C255E9" w:rsidRDefault="00C255E9" w:rsidP="00C255E9">
      <w:pPr>
        <w:pStyle w:val="PL"/>
      </w:pPr>
      <w:r>
        <w:t xml:space="preserve">                    isCAPIFSup:</w:t>
      </w:r>
    </w:p>
    <w:p w14:paraId="69004053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49B09A0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1711CB46" w14:textId="77777777" w:rsidR="00C255E9" w:rsidRDefault="00C255E9" w:rsidP="00C255E9">
      <w:pPr>
        <w:pStyle w:val="PL"/>
      </w:pPr>
      <w:r>
        <w:t xml:space="preserve">        - type: object</w:t>
      </w:r>
    </w:p>
    <w:p w14:paraId="20AFEFE8" w14:textId="77777777" w:rsidR="00C255E9" w:rsidRDefault="00C255E9" w:rsidP="00C255E9">
      <w:pPr>
        <w:pStyle w:val="PL"/>
      </w:pPr>
      <w:r>
        <w:lastRenderedPageBreak/>
        <w:t xml:space="preserve">          properties:</w:t>
      </w:r>
    </w:p>
    <w:p w14:paraId="189368F5" w14:textId="77777777" w:rsidR="00C255E9" w:rsidRDefault="00C255E9" w:rsidP="00C255E9">
      <w:pPr>
        <w:pStyle w:val="PL"/>
      </w:pPr>
      <w:r>
        <w:t xml:space="preserve">            EP_N33:</w:t>
      </w:r>
    </w:p>
    <w:p w14:paraId="6A2E3207" w14:textId="77777777" w:rsidR="00C255E9" w:rsidRDefault="00C255E9" w:rsidP="00C255E9">
      <w:pPr>
        <w:pStyle w:val="PL"/>
      </w:pPr>
      <w:r>
        <w:t xml:space="preserve">              $ref: '#/components/schemas/EP_N33-Multiple'</w:t>
      </w:r>
    </w:p>
    <w:p w14:paraId="09422B23" w14:textId="77777777" w:rsidR="00C255E9" w:rsidRDefault="00C255E9" w:rsidP="00C255E9">
      <w:pPr>
        <w:pStyle w:val="PL"/>
      </w:pPr>
      <w:r>
        <w:t xml:space="preserve">    NsacfFunction-Single:</w:t>
      </w:r>
    </w:p>
    <w:p w14:paraId="4A7D831B" w14:textId="77777777" w:rsidR="00C255E9" w:rsidRDefault="00C255E9" w:rsidP="00C255E9">
      <w:pPr>
        <w:pStyle w:val="PL"/>
      </w:pPr>
      <w:r>
        <w:t xml:space="preserve">      allOf:</w:t>
      </w:r>
    </w:p>
    <w:p w14:paraId="4C1B6EC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375F5E7" w14:textId="77777777" w:rsidR="00C255E9" w:rsidRDefault="00C255E9" w:rsidP="00C255E9">
      <w:pPr>
        <w:pStyle w:val="PL"/>
      </w:pPr>
      <w:r>
        <w:t xml:space="preserve">        - type: object</w:t>
      </w:r>
    </w:p>
    <w:p w14:paraId="6F67736F" w14:textId="77777777" w:rsidR="00C255E9" w:rsidRDefault="00C255E9" w:rsidP="00C255E9">
      <w:pPr>
        <w:pStyle w:val="PL"/>
      </w:pPr>
      <w:r>
        <w:t xml:space="preserve">          properties:</w:t>
      </w:r>
    </w:p>
    <w:p w14:paraId="6EC46554" w14:textId="77777777" w:rsidR="00C255E9" w:rsidRDefault="00C255E9" w:rsidP="00C255E9">
      <w:pPr>
        <w:pStyle w:val="PL"/>
      </w:pPr>
      <w:r>
        <w:t xml:space="preserve">            attributes:</w:t>
      </w:r>
    </w:p>
    <w:p w14:paraId="7F703907" w14:textId="77777777" w:rsidR="00C255E9" w:rsidRDefault="00C255E9" w:rsidP="00C255E9">
      <w:pPr>
        <w:pStyle w:val="PL"/>
      </w:pPr>
      <w:r>
        <w:t xml:space="preserve">              allOf:</w:t>
      </w:r>
    </w:p>
    <w:p w14:paraId="0F48C8F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65181B7" w14:textId="77777777" w:rsidR="00C255E9" w:rsidRDefault="00C255E9" w:rsidP="00C255E9">
      <w:pPr>
        <w:pStyle w:val="PL"/>
      </w:pPr>
      <w:r>
        <w:t xml:space="preserve">                - type: object</w:t>
      </w:r>
    </w:p>
    <w:p w14:paraId="2FEA4437" w14:textId="77777777" w:rsidR="00C255E9" w:rsidRDefault="00C255E9" w:rsidP="00C255E9">
      <w:pPr>
        <w:pStyle w:val="PL"/>
      </w:pPr>
      <w:r>
        <w:t xml:space="preserve">                  properties:</w:t>
      </w:r>
    </w:p>
    <w:p w14:paraId="4947B9D6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FB127F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A585900" w14:textId="77777777" w:rsidR="00C255E9" w:rsidRDefault="00C255E9" w:rsidP="00C255E9">
      <w:pPr>
        <w:pStyle w:val="PL"/>
      </w:pPr>
      <w:r>
        <w:t xml:space="preserve">                    nsacfInfoSnssai:</w:t>
      </w:r>
    </w:p>
    <w:p w14:paraId="1A5B160A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3694A96" w14:textId="77777777" w:rsidR="00C255E9" w:rsidRDefault="00C255E9" w:rsidP="00C255E9">
      <w:pPr>
        <w:pStyle w:val="PL"/>
      </w:pPr>
      <w:r>
        <w:t xml:space="preserve">                      items:</w:t>
      </w:r>
    </w:p>
    <w:p w14:paraId="695F24DF" w14:textId="77777777" w:rsidR="00C255E9" w:rsidRDefault="00C255E9" w:rsidP="00C255E9">
      <w:pPr>
        <w:pStyle w:val="PL"/>
      </w:pPr>
      <w:r>
        <w:t xml:space="preserve">                        $ref: '#/components/schemas/NsacfInfoSnssai'</w:t>
      </w:r>
    </w:p>
    <w:p w14:paraId="02166AB0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31079617" w14:textId="77777777" w:rsidR="00C255E9" w:rsidRDefault="00C255E9" w:rsidP="00C255E9">
      <w:pPr>
        <w:pStyle w:val="PL"/>
      </w:pPr>
      <w:r>
        <w:t xml:space="preserve">        - type: object</w:t>
      </w:r>
    </w:p>
    <w:p w14:paraId="0B15B406" w14:textId="77777777" w:rsidR="00C255E9" w:rsidRDefault="00C255E9" w:rsidP="00C255E9">
      <w:pPr>
        <w:pStyle w:val="PL"/>
      </w:pPr>
      <w:r>
        <w:t xml:space="preserve">          properties:</w:t>
      </w:r>
    </w:p>
    <w:p w14:paraId="5AA7EF1E" w14:textId="77777777" w:rsidR="00C255E9" w:rsidRDefault="00C255E9" w:rsidP="00C255E9">
      <w:pPr>
        <w:pStyle w:val="PL"/>
      </w:pPr>
      <w:r>
        <w:t xml:space="preserve">            EP_N60:</w:t>
      </w:r>
    </w:p>
    <w:p w14:paraId="778D40CA" w14:textId="77777777" w:rsidR="00C255E9" w:rsidRDefault="00C255E9" w:rsidP="00C255E9">
      <w:pPr>
        <w:pStyle w:val="PL"/>
      </w:pPr>
      <w:r>
        <w:t xml:space="preserve">              $ref: '#/components/schemas/EP_N60-Multiple'</w:t>
      </w:r>
    </w:p>
    <w:p w14:paraId="00FB7EFF" w14:textId="77777777" w:rsidR="00C255E9" w:rsidRDefault="00C255E9" w:rsidP="00C255E9">
      <w:pPr>
        <w:pStyle w:val="PL"/>
      </w:pPr>
    </w:p>
    <w:p w14:paraId="4B43A89F" w14:textId="77777777" w:rsidR="00C255E9" w:rsidRDefault="00C255E9" w:rsidP="00C255E9">
      <w:pPr>
        <w:pStyle w:val="PL"/>
      </w:pPr>
      <w:r>
        <w:t xml:space="preserve">    DDNMFFunction-Single:</w:t>
      </w:r>
    </w:p>
    <w:p w14:paraId="7DA8A723" w14:textId="77777777" w:rsidR="00C255E9" w:rsidRDefault="00C255E9" w:rsidP="00C255E9">
      <w:pPr>
        <w:pStyle w:val="PL"/>
      </w:pPr>
      <w:r>
        <w:t xml:space="preserve">      allOf:</w:t>
      </w:r>
    </w:p>
    <w:p w14:paraId="4A20EB0A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6BE5CC40" w14:textId="77777777" w:rsidR="00C255E9" w:rsidRDefault="00C255E9" w:rsidP="00C255E9">
      <w:pPr>
        <w:pStyle w:val="PL"/>
      </w:pPr>
      <w:r>
        <w:t xml:space="preserve">        - type: object</w:t>
      </w:r>
    </w:p>
    <w:p w14:paraId="69D9A97C" w14:textId="77777777" w:rsidR="00C255E9" w:rsidRDefault="00C255E9" w:rsidP="00C255E9">
      <w:pPr>
        <w:pStyle w:val="PL"/>
      </w:pPr>
      <w:r>
        <w:t xml:space="preserve">          properties:</w:t>
      </w:r>
    </w:p>
    <w:p w14:paraId="5E47EC29" w14:textId="77777777" w:rsidR="00C255E9" w:rsidRDefault="00C255E9" w:rsidP="00C255E9">
      <w:pPr>
        <w:pStyle w:val="PL"/>
      </w:pPr>
      <w:r>
        <w:t xml:space="preserve">            attributes:</w:t>
      </w:r>
    </w:p>
    <w:p w14:paraId="083BD33D" w14:textId="77777777" w:rsidR="00C255E9" w:rsidRDefault="00C255E9" w:rsidP="00C255E9">
      <w:pPr>
        <w:pStyle w:val="PL"/>
      </w:pPr>
      <w:r>
        <w:t xml:space="preserve">              allOf:</w:t>
      </w:r>
    </w:p>
    <w:p w14:paraId="7A2385AD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FCC38BB" w14:textId="77777777" w:rsidR="00C255E9" w:rsidRDefault="00C255E9" w:rsidP="00C255E9">
      <w:pPr>
        <w:pStyle w:val="PL"/>
      </w:pPr>
      <w:r>
        <w:t xml:space="preserve">                - type: object</w:t>
      </w:r>
    </w:p>
    <w:p w14:paraId="18A93394" w14:textId="77777777" w:rsidR="00C255E9" w:rsidRDefault="00C255E9" w:rsidP="00C255E9">
      <w:pPr>
        <w:pStyle w:val="PL"/>
      </w:pPr>
      <w:r>
        <w:t xml:space="preserve">                  properties:</w:t>
      </w:r>
    </w:p>
    <w:p w14:paraId="2E2C7FD8" w14:textId="77777777" w:rsidR="00C255E9" w:rsidRDefault="00C255E9" w:rsidP="00C255E9">
      <w:pPr>
        <w:pStyle w:val="PL"/>
      </w:pPr>
      <w:r>
        <w:t xml:space="preserve">                    plmnId:</w:t>
      </w:r>
    </w:p>
    <w:p w14:paraId="7C315B74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0C8E771E" w14:textId="77777777" w:rsidR="00C255E9" w:rsidRDefault="00C255E9" w:rsidP="00C255E9">
      <w:pPr>
        <w:pStyle w:val="PL"/>
      </w:pPr>
      <w:r>
        <w:t xml:space="preserve">                    sBIFqdn:</w:t>
      </w:r>
    </w:p>
    <w:p w14:paraId="507C64AF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4F2F5C8C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6FE51EE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59A06F4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4109A345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29C965BC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2E50A4B4" w14:textId="77777777" w:rsidR="00C255E9" w:rsidRDefault="00C255E9" w:rsidP="00C255E9">
      <w:pPr>
        <w:pStyle w:val="PL"/>
      </w:pPr>
      <w:r>
        <w:t xml:space="preserve">        - type: object</w:t>
      </w:r>
    </w:p>
    <w:p w14:paraId="66CB6B33" w14:textId="77777777" w:rsidR="00C255E9" w:rsidRDefault="00C255E9" w:rsidP="00C255E9">
      <w:pPr>
        <w:pStyle w:val="PL"/>
      </w:pPr>
      <w:r>
        <w:t xml:space="preserve">          properties:</w:t>
      </w:r>
    </w:p>
    <w:p w14:paraId="24DC6D41" w14:textId="77777777" w:rsidR="00C255E9" w:rsidRDefault="00C255E9" w:rsidP="00C255E9">
      <w:pPr>
        <w:pStyle w:val="PL"/>
      </w:pPr>
      <w:r>
        <w:t xml:space="preserve">            EP_N64:</w:t>
      </w:r>
    </w:p>
    <w:p w14:paraId="37581567" w14:textId="77777777" w:rsidR="00C255E9" w:rsidRDefault="00C255E9" w:rsidP="00C255E9">
      <w:pPr>
        <w:pStyle w:val="PL"/>
      </w:pPr>
      <w:r>
        <w:t xml:space="preserve">              $ref: '#/components/schemas/EP_N64-Multiple'</w:t>
      </w:r>
    </w:p>
    <w:p w14:paraId="4939F280" w14:textId="77777777" w:rsidR="00C255E9" w:rsidRDefault="00C255E9" w:rsidP="00C255E9">
      <w:pPr>
        <w:pStyle w:val="PL"/>
      </w:pPr>
      <w:r>
        <w:t xml:space="preserve">            EP_N65:</w:t>
      </w:r>
    </w:p>
    <w:p w14:paraId="4F18E96C" w14:textId="77777777" w:rsidR="00C255E9" w:rsidRDefault="00C255E9" w:rsidP="00C255E9">
      <w:pPr>
        <w:pStyle w:val="PL"/>
      </w:pPr>
      <w:r>
        <w:t xml:space="preserve">              $ref: '#/components/schemas/EP_N65-Multiple'</w:t>
      </w:r>
    </w:p>
    <w:p w14:paraId="09BFB4AC" w14:textId="77777777" w:rsidR="00C255E9" w:rsidRDefault="00C255E9" w:rsidP="00C255E9">
      <w:pPr>
        <w:pStyle w:val="PL"/>
      </w:pPr>
      <w:r>
        <w:t xml:space="preserve">            EP_N66:</w:t>
      </w:r>
    </w:p>
    <w:p w14:paraId="1A82D532" w14:textId="77777777" w:rsidR="00C255E9" w:rsidRDefault="00C255E9" w:rsidP="00C255E9">
      <w:pPr>
        <w:pStyle w:val="PL"/>
      </w:pPr>
      <w:r>
        <w:t xml:space="preserve">              $ref: '#/components/schemas/EP_N66-Multiple'</w:t>
      </w:r>
    </w:p>
    <w:p w14:paraId="2839A72C" w14:textId="77777777" w:rsidR="00C255E9" w:rsidRDefault="00C255E9" w:rsidP="00C255E9">
      <w:pPr>
        <w:pStyle w:val="PL"/>
      </w:pPr>
    </w:p>
    <w:p w14:paraId="46CF0BD1" w14:textId="77777777" w:rsidR="00C255E9" w:rsidRDefault="00C255E9" w:rsidP="00C255E9">
      <w:pPr>
        <w:pStyle w:val="PL"/>
      </w:pPr>
      <w:r>
        <w:t xml:space="preserve">    ExternalAmfFunction-Single:</w:t>
      </w:r>
    </w:p>
    <w:p w14:paraId="100519AF" w14:textId="77777777" w:rsidR="00C255E9" w:rsidRDefault="00C255E9" w:rsidP="00C255E9">
      <w:pPr>
        <w:pStyle w:val="PL"/>
      </w:pPr>
      <w:r>
        <w:t xml:space="preserve">      allOf:</w:t>
      </w:r>
    </w:p>
    <w:p w14:paraId="2EB7105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FFB85B2" w14:textId="77777777" w:rsidR="00C255E9" w:rsidRDefault="00C255E9" w:rsidP="00C255E9">
      <w:pPr>
        <w:pStyle w:val="PL"/>
      </w:pPr>
      <w:r>
        <w:t xml:space="preserve">        - type: object</w:t>
      </w:r>
    </w:p>
    <w:p w14:paraId="2F44C333" w14:textId="77777777" w:rsidR="00C255E9" w:rsidRDefault="00C255E9" w:rsidP="00C255E9">
      <w:pPr>
        <w:pStyle w:val="PL"/>
      </w:pPr>
      <w:r>
        <w:t xml:space="preserve">          properties:</w:t>
      </w:r>
    </w:p>
    <w:p w14:paraId="7C014494" w14:textId="77777777" w:rsidR="00C255E9" w:rsidRDefault="00C255E9" w:rsidP="00C255E9">
      <w:pPr>
        <w:pStyle w:val="PL"/>
      </w:pPr>
      <w:r>
        <w:t xml:space="preserve">            attributes:</w:t>
      </w:r>
    </w:p>
    <w:p w14:paraId="57B0E5CA" w14:textId="77777777" w:rsidR="00C255E9" w:rsidRDefault="00C255E9" w:rsidP="00C255E9">
      <w:pPr>
        <w:pStyle w:val="PL"/>
      </w:pPr>
      <w:r>
        <w:t xml:space="preserve">              allOf:</w:t>
      </w:r>
    </w:p>
    <w:p w14:paraId="386C5252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E9EE8C2" w14:textId="77777777" w:rsidR="00C255E9" w:rsidRDefault="00C255E9" w:rsidP="00C255E9">
      <w:pPr>
        <w:pStyle w:val="PL"/>
      </w:pPr>
      <w:r>
        <w:t xml:space="preserve">                - type: object</w:t>
      </w:r>
    </w:p>
    <w:p w14:paraId="21543392" w14:textId="77777777" w:rsidR="00C255E9" w:rsidRDefault="00C255E9" w:rsidP="00C255E9">
      <w:pPr>
        <w:pStyle w:val="PL"/>
      </w:pPr>
      <w:r>
        <w:t xml:space="preserve">                  properties:</w:t>
      </w:r>
    </w:p>
    <w:p w14:paraId="364B1A64" w14:textId="77777777" w:rsidR="00C255E9" w:rsidRDefault="00C255E9" w:rsidP="00C255E9">
      <w:pPr>
        <w:pStyle w:val="PL"/>
      </w:pPr>
      <w:r>
        <w:t xml:space="preserve">                    plmnIdList:</w:t>
      </w:r>
    </w:p>
    <w:p w14:paraId="7A404A9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F796728" w14:textId="77777777" w:rsidR="00C255E9" w:rsidRDefault="00C255E9" w:rsidP="00C255E9">
      <w:pPr>
        <w:pStyle w:val="PL"/>
      </w:pPr>
      <w:r>
        <w:t xml:space="preserve">                    amfIdentifier:</w:t>
      </w:r>
    </w:p>
    <w:p w14:paraId="3F773249" w14:textId="77777777" w:rsidR="00C255E9" w:rsidRDefault="00C255E9" w:rsidP="00C255E9">
      <w:pPr>
        <w:pStyle w:val="PL"/>
      </w:pPr>
      <w:r>
        <w:t xml:space="preserve">                      $ref: '#/components/schemas/AmfIdentifier'</w:t>
      </w:r>
    </w:p>
    <w:p w14:paraId="5AD102AB" w14:textId="77777777" w:rsidR="00C255E9" w:rsidRDefault="00C255E9" w:rsidP="00C255E9">
      <w:pPr>
        <w:pStyle w:val="PL"/>
      </w:pPr>
      <w:r>
        <w:t xml:space="preserve">    ExternalNrfFunction-Single:</w:t>
      </w:r>
    </w:p>
    <w:p w14:paraId="1F604665" w14:textId="77777777" w:rsidR="00C255E9" w:rsidRDefault="00C255E9" w:rsidP="00C255E9">
      <w:pPr>
        <w:pStyle w:val="PL"/>
      </w:pPr>
      <w:r>
        <w:t xml:space="preserve">      allOf:</w:t>
      </w:r>
    </w:p>
    <w:p w14:paraId="4B79563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EDB821" w14:textId="77777777" w:rsidR="00C255E9" w:rsidRDefault="00C255E9" w:rsidP="00C255E9">
      <w:pPr>
        <w:pStyle w:val="PL"/>
      </w:pPr>
      <w:r>
        <w:t xml:space="preserve">        - type: object</w:t>
      </w:r>
    </w:p>
    <w:p w14:paraId="22BD814A" w14:textId="77777777" w:rsidR="00C255E9" w:rsidRDefault="00C255E9" w:rsidP="00C255E9">
      <w:pPr>
        <w:pStyle w:val="PL"/>
      </w:pPr>
      <w:r>
        <w:t xml:space="preserve">          properties:</w:t>
      </w:r>
    </w:p>
    <w:p w14:paraId="5B15A94E" w14:textId="77777777" w:rsidR="00C255E9" w:rsidRDefault="00C255E9" w:rsidP="00C255E9">
      <w:pPr>
        <w:pStyle w:val="PL"/>
      </w:pPr>
      <w:r>
        <w:t xml:space="preserve">            attributes:</w:t>
      </w:r>
    </w:p>
    <w:p w14:paraId="690D02BB" w14:textId="77777777" w:rsidR="00C255E9" w:rsidRDefault="00C255E9" w:rsidP="00C255E9">
      <w:pPr>
        <w:pStyle w:val="PL"/>
      </w:pPr>
      <w:r>
        <w:t xml:space="preserve">              allOf:</w:t>
      </w:r>
    </w:p>
    <w:p w14:paraId="332EA144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EED85AC" w14:textId="77777777" w:rsidR="00C255E9" w:rsidRDefault="00C255E9" w:rsidP="00C255E9">
      <w:pPr>
        <w:pStyle w:val="PL"/>
      </w:pPr>
      <w:r>
        <w:t xml:space="preserve">                - type: object</w:t>
      </w:r>
    </w:p>
    <w:p w14:paraId="192DD467" w14:textId="77777777" w:rsidR="00C255E9" w:rsidRDefault="00C255E9" w:rsidP="00C255E9">
      <w:pPr>
        <w:pStyle w:val="PL"/>
      </w:pPr>
      <w:r>
        <w:t xml:space="preserve">                  properties:</w:t>
      </w:r>
    </w:p>
    <w:p w14:paraId="0E3A40BF" w14:textId="77777777" w:rsidR="00C255E9" w:rsidRDefault="00C255E9" w:rsidP="00C255E9">
      <w:pPr>
        <w:pStyle w:val="PL"/>
      </w:pPr>
      <w:r>
        <w:t xml:space="preserve">                    plmnIdList:</w:t>
      </w:r>
    </w:p>
    <w:p w14:paraId="6BD2A43E" w14:textId="77777777" w:rsidR="00C255E9" w:rsidRDefault="00C255E9" w:rsidP="00C255E9">
      <w:pPr>
        <w:pStyle w:val="PL"/>
      </w:pPr>
      <w:r>
        <w:lastRenderedPageBreak/>
        <w:t xml:space="preserve">                      $ref: 'nrNrm.yaml#/components/schemas/PlmnIdList'</w:t>
      </w:r>
    </w:p>
    <w:p w14:paraId="0AF3DBF5" w14:textId="77777777" w:rsidR="00C255E9" w:rsidRDefault="00C255E9" w:rsidP="00C255E9">
      <w:pPr>
        <w:pStyle w:val="PL"/>
      </w:pPr>
      <w:r>
        <w:t xml:space="preserve">    ExternalNssfFunction-Single:</w:t>
      </w:r>
    </w:p>
    <w:p w14:paraId="4849FC2D" w14:textId="77777777" w:rsidR="00C255E9" w:rsidRDefault="00C255E9" w:rsidP="00C255E9">
      <w:pPr>
        <w:pStyle w:val="PL"/>
      </w:pPr>
      <w:r>
        <w:t xml:space="preserve">      allOf:</w:t>
      </w:r>
    </w:p>
    <w:p w14:paraId="595C30B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0C52183" w14:textId="77777777" w:rsidR="00C255E9" w:rsidRDefault="00C255E9" w:rsidP="00C255E9">
      <w:pPr>
        <w:pStyle w:val="PL"/>
      </w:pPr>
      <w:r>
        <w:t xml:space="preserve">        - type: object</w:t>
      </w:r>
    </w:p>
    <w:p w14:paraId="65A37A4D" w14:textId="77777777" w:rsidR="00C255E9" w:rsidRDefault="00C255E9" w:rsidP="00C255E9">
      <w:pPr>
        <w:pStyle w:val="PL"/>
      </w:pPr>
      <w:r>
        <w:t xml:space="preserve">          properties:</w:t>
      </w:r>
    </w:p>
    <w:p w14:paraId="4B97C266" w14:textId="77777777" w:rsidR="00C255E9" w:rsidRDefault="00C255E9" w:rsidP="00C255E9">
      <w:pPr>
        <w:pStyle w:val="PL"/>
      </w:pPr>
      <w:r>
        <w:t xml:space="preserve">            attributes:</w:t>
      </w:r>
    </w:p>
    <w:p w14:paraId="1809A883" w14:textId="77777777" w:rsidR="00C255E9" w:rsidRDefault="00C255E9" w:rsidP="00C255E9">
      <w:pPr>
        <w:pStyle w:val="PL"/>
      </w:pPr>
      <w:r>
        <w:t xml:space="preserve">              allOf:</w:t>
      </w:r>
    </w:p>
    <w:p w14:paraId="45925AD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AB2EABB" w14:textId="77777777" w:rsidR="00C255E9" w:rsidRDefault="00C255E9" w:rsidP="00C255E9">
      <w:pPr>
        <w:pStyle w:val="PL"/>
      </w:pPr>
      <w:r>
        <w:t xml:space="preserve">                - type: object</w:t>
      </w:r>
    </w:p>
    <w:p w14:paraId="5CE3C380" w14:textId="77777777" w:rsidR="00C255E9" w:rsidRDefault="00C255E9" w:rsidP="00C255E9">
      <w:pPr>
        <w:pStyle w:val="PL"/>
      </w:pPr>
      <w:r>
        <w:t xml:space="preserve">                  properties:</w:t>
      </w:r>
    </w:p>
    <w:p w14:paraId="28CFEEDA" w14:textId="77777777" w:rsidR="00C255E9" w:rsidRDefault="00C255E9" w:rsidP="00C255E9">
      <w:pPr>
        <w:pStyle w:val="PL"/>
      </w:pPr>
      <w:r>
        <w:t xml:space="preserve">                    plmnIdList:</w:t>
      </w:r>
    </w:p>
    <w:p w14:paraId="4C0AE38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58C6C28C" w14:textId="77777777" w:rsidR="00C255E9" w:rsidRDefault="00C255E9" w:rsidP="00C255E9">
      <w:pPr>
        <w:pStyle w:val="PL"/>
      </w:pPr>
      <w:r>
        <w:t xml:space="preserve">    ExternalSeppFunction-Single:</w:t>
      </w:r>
    </w:p>
    <w:p w14:paraId="5C226A45" w14:textId="77777777" w:rsidR="00C255E9" w:rsidRDefault="00C255E9" w:rsidP="00C255E9">
      <w:pPr>
        <w:pStyle w:val="PL"/>
      </w:pPr>
      <w:r>
        <w:t xml:space="preserve">      allOf:</w:t>
      </w:r>
    </w:p>
    <w:p w14:paraId="2F53CB1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CA3B62E" w14:textId="77777777" w:rsidR="00C255E9" w:rsidRDefault="00C255E9" w:rsidP="00C255E9">
      <w:pPr>
        <w:pStyle w:val="PL"/>
      </w:pPr>
      <w:r>
        <w:t xml:space="preserve">        - type: object</w:t>
      </w:r>
    </w:p>
    <w:p w14:paraId="6F90E7B6" w14:textId="77777777" w:rsidR="00C255E9" w:rsidRDefault="00C255E9" w:rsidP="00C255E9">
      <w:pPr>
        <w:pStyle w:val="PL"/>
      </w:pPr>
      <w:r>
        <w:t xml:space="preserve">          properties:</w:t>
      </w:r>
    </w:p>
    <w:p w14:paraId="25162BA0" w14:textId="77777777" w:rsidR="00C255E9" w:rsidRDefault="00C255E9" w:rsidP="00C255E9">
      <w:pPr>
        <w:pStyle w:val="PL"/>
      </w:pPr>
      <w:r>
        <w:t xml:space="preserve">            attributes:</w:t>
      </w:r>
    </w:p>
    <w:p w14:paraId="5E94725D" w14:textId="77777777" w:rsidR="00C255E9" w:rsidRDefault="00C255E9" w:rsidP="00C255E9">
      <w:pPr>
        <w:pStyle w:val="PL"/>
      </w:pPr>
      <w:r>
        <w:t xml:space="preserve">              allOf:</w:t>
      </w:r>
    </w:p>
    <w:p w14:paraId="7FF4406F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858DCAE" w14:textId="77777777" w:rsidR="00C255E9" w:rsidRDefault="00C255E9" w:rsidP="00C255E9">
      <w:pPr>
        <w:pStyle w:val="PL"/>
      </w:pPr>
      <w:r>
        <w:t xml:space="preserve">                - type: object</w:t>
      </w:r>
    </w:p>
    <w:p w14:paraId="6416F0E0" w14:textId="77777777" w:rsidR="00C255E9" w:rsidRDefault="00C255E9" w:rsidP="00C255E9">
      <w:pPr>
        <w:pStyle w:val="PL"/>
      </w:pPr>
      <w:r>
        <w:t xml:space="preserve">                  properties:</w:t>
      </w:r>
    </w:p>
    <w:p w14:paraId="5F23B044" w14:textId="77777777" w:rsidR="00C255E9" w:rsidRDefault="00C255E9" w:rsidP="00C255E9">
      <w:pPr>
        <w:pStyle w:val="PL"/>
      </w:pPr>
      <w:r>
        <w:t xml:space="preserve">                    plmnId:</w:t>
      </w:r>
    </w:p>
    <w:p w14:paraId="772E1A4F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3EB44156" w14:textId="77777777" w:rsidR="00C255E9" w:rsidRDefault="00C255E9" w:rsidP="00C255E9">
      <w:pPr>
        <w:pStyle w:val="PL"/>
      </w:pPr>
      <w:r>
        <w:t xml:space="preserve">                    sEPPId:</w:t>
      </w:r>
    </w:p>
    <w:p w14:paraId="243B44CE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10CB4E08" w14:textId="77777777" w:rsidR="00C255E9" w:rsidRDefault="00C255E9" w:rsidP="00C255E9">
      <w:pPr>
        <w:pStyle w:val="PL"/>
      </w:pPr>
      <w:r>
        <w:t xml:space="preserve">                    fqdn:</w:t>
      </w:r>
    </w:p>
    <w:p w14:paraId="627D4F69" w14:textId="77777777" w:rsidR="00C255E9" w:rsidRDefault="00C255E9" w:rsidP="00C255E9">
      <w:pPr>
        <w:pStyle w:val="PL"/>
      </w:pPr>
      <w:r>
        <w:t xml:space="preserve">                      $ref: 'genericNrm.yaml#/components/schemas/Fqdn'</w:t>
      </w:r>
    </w:p>
    <w:p w14:paraId="7C5C6C6C" w14:textId="77777777" w:rsidR="00C255E9" w:rsidRDefault="00C255E9" w:rsidP="00C255E9">
      <w:pPr>
        <w:pStyle w:val="PL"/>
      </w:pPr>
    </w:p>
    <w:p w14:paraId="00B8600D" w14:textId="77777777" w:rsidR="00C255E9" w:rsidRDefault="00C255E9" w:rsidP="00C255E9">
      <w:pPr>
        <w:pStyle w:val="PL"/>
      </w:pPr>
    </w:p>
    <w:p w14:paraId="3C498D18" w14:textId="77777777" w:rsidR="00C255E9" w:rsidRDefault="00C255E9" w:rsidP="00C255E9">
      <w:pPr>
        <w:pStyle w:val="PL"/>
      </w:pPr>
      <w:r>
        <w:t xml:space="preserve">    EP_N2-Single:</w:t>
      </w:r>
    </w:p>
    <w:p w14:paraId="6CB6984D" w14:textId="77777777" w:rsidR="00C255E9" w:rsidRDefault="00C255E9" w:rsidP="00C255E9">
      <w:pPr>
        <w:pStyle w:val="PL"/>
      </w:pPr>
      <w:r>
        <w:t xml:space="preserve">      allOf:</w:t>
      </w:r>
    </w:p>
    <w:p w14:paraId="33FDAB5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A2519E" w14:textId="77777777" w:rsidR="00C255E9" w:rsidRDefault="00C255E9" w:rsidP="00C255E9">
      <w:pPr>
        <w:pStyle w:val="PL"/>
      </w:pPr>
      <w:r>
        <w:t xml:space="preserve">        - type: object</w:t>
      </w:r>
    </w:p>
    <w:p w14:paraId="5F21D24B" w14:textId="77777777" w:rsidR="00C255E9" w:rsidRDefault="00C255E9" w:rsidP="00C255E9">
      <w:pPr>
        <w:pStyle w:val="PL"/>
      </w:pPr>
      <w:r>
        <w:t xml:space="preserve">          properties:</w:t>
      </w:r>
    </w:p>
    <w:p w14:paraId="2F8D746B" w14:textId="77777777" w:rsidR="00C255E9" w:rsidRDefault="00C255E9" w:rsidP="00C255E9">
      <w:pPr>
        <w:pStyle w:val="PL"/>
      </w:pPr>
      <w:r>
        <w:t xml:space="preserve">            attributes:</w:t>
      </w:r>
    </w:p>
    <w:p w14:paraId="60B7F94C" w14:textId="77777777" w:rsidR="00C255E9" w:rsidRDefault="00C255E9" w:rsidP="00C255E9">
      <w:pPr>
        <w:pStyle w:val="PL"/>
      </w:pPr>
      <w:r>
        <w:t xml:space="preserve">              allOf:</w:t>
      </w:r>
    </w:p>
    <w:p w14:paraId="0CE3BCF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7D42559" w14:textId="77777777" w:rsidR="00C255E9" w:rsidRDefault="00C255E9" w:rsidP="00C255E9">
      <w:pPr>
        <w:pStyle w:val="PL"/>
      </w:pPr>
      <w:r>
        <w:t xml:space="preserve">                - type: object</w:t>
      </w:r>
    </w:p>
    <w:p w14:paraId="40A978DC" w14:textId="77777777" w:rsidR="00C255E9" w:rsidRDefault="00C255E9" w:rsidP="00C255E9">
      <w:pPr>
        <w:pStyle w:val="PL"/>
      </w:pPr>
      <w:r>
        <w:t xml:space="preserve">                  properties:</w:t>
      </w:r>
    </w:p>
    <w:p w14:paraId="408E6C3C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2DB0B3F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84B346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824FB1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DC1DF13" w14:textId="77777777" w:rsidR="00C255E9" w:rsidRDefault="00C255E9" w:rsidP="00C255E9">
      <w:pPr>
        <w:pStyle w:val="PL"/>
      </w:pPr>
      <w:r>
        <w:t xml:space="preserve">    EP_N3-Single:</w:t>
      </w:r>
    </w:p>
    <w:p w14:paraId="7197B271" w14:textId="77777777" w:rsidR="00C255E9" w:rsidRDefault="00C255E9" w:rsidP="00C255E9">
      <w:pPr>
        <w:pStyle w:val="PL"/>
      </w:pPr>
      <w:r>
        <w:t xml:space="preserve">      allOf:</w:t>
      </w:r>
    </w:p>
    <w:p w14:paraId="63A5916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1C75203" w14:textId="77777777" w:rsidR="00C255E9" w:rsidRDefault="00C255E9" w:rsidP="00C255E9">
      <w:pPr>
        <w:pStyle w:val="PL"/>
      </w:pPr>
      <w:r>
        <w:t xml:space="preserve">        - type: object</w:t>
      </w:r>
    </w:p>
    <w:p w14:paraId="36A22F22" w14:textId="77777777" w:rsidR="00C255E9" w:rsidRDefault="00C255E9" w:rsidP="00C255E9">
      <w:pPr>
        <w:pStyle w:val="PL"/>
      </w:pPr>
      <w:r>
        <w:t xml:space="preserve">          properties:</w:t>
      </w:r>
    </w:p>
    <w:p w14:paraId="06F6F05D" w14:textId="77777777" w:rsidR="00C255E9" w:rsidRDefault="00C255E9" w:rsidP="00C255E9">
      <w:pPr>
        <w:pStyle w:val="PL"/>
      </w:pPr>
      <w:r>
        <w:t xml:space="preserve">            attributes:</w:t>
      </w:r>
    </w:p>
    <w:p w14:paraId="4A6FDE6D" w14:textId="77777777" w:rsidR="00C255E9" w:rsidRDefault="00C255E9" w:rsidP="00C255E9">
      <w:pPr>
        <w:pStyle w:val="PL"/>
      </w:pPr>
      <w:r>
        <w:t xml:space="preserve">              allOf:</w:t>
      </w:r>
    </w:p>
    <w:p w14:paraId="40B4CFB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392852F" w14:textId="77777777" w:rsidR="00C255E9" w:rsidRDefault="00C255E9" w:rsidP="00C255E9">
      <w:pPr>
        <w:pStyle w:val="PL"/>
      </w:pPr>
      <w:r>
        <w:t xml:space="preserve">                - type: object</w:t>
      </w:r>
    </w:p>
    <w:p w14:paraId="570C621F" w14:textId="77777777" w:rsidR="00C255E9" w:rsidRDefault="00C255E9" w:rsidP="00C255E9">
      <w:pPr>
        <w:pStyle w:val="PL"/>
      </w:pPr>
      <w:r>
        <w:t xml:space="preserve">                  properties:</w:t>
      </w:r>
    </w:p>
    <w:p w14:paraId="111D1775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4198EF7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38E5AB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73A24A7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C9CC0CE" w14:textId="77777777" w:rsidR="00C255E9" w:rsidRDefault="00C255E9" w:rsidP="00C255E9">
      <w:pPr>
        <w:pStyle w:val="PL"/>
      </w:pPr>
      <w:r>
        <w:t xml:space="preserve">                    epTransportRefs:</w:t>
      </w:r>
    </w:p>
    <w:p w14:paraId="049D8A23" w14:textId="77777777" w:rsidR="00C255E9" w:rsidRDefault="00C255E9" w:rsidP="00C255E9">
      <w:pPr>
        <w:pStyle w:val="PL"/>
      </w:pPr>
      <w:r>
        <w:t xml:space="preserve">                      $ref: 'genericNrm.yaml#/components/schemas/DnList'</w:t>
      </w:r>
    </w:p>
    <w:p w14:paraId="2AC91863" w14:textId="77777777" w:rsidR="00C255E9" w:rsidRDefault="00C255E9" w:rsidP="00C255E9">
      <w:pPr>
        <w:pStyle w:val="PL"/>
      </w:pPr>
      <w:r>
        <w:t xml:space="preserve">    EP_N4-Single:</w:t>
      </w:r>
    </w:p>
    <w:p w14:paraId="7FB9663A" w14:textId="77777777" w:rsidR="00C255E9" w:rsidRDefault="00C255E9" w:rsidP="00C255E9">
      <w:pPr>
        <w:pStyle w:val="PL"/>
      </w:pPr>
      <w:r>
        <w:t xml:space="preserve">      allOf:</w:t>
      </w:r>
    </w:p>
    <w:p w14:paraId="0693BE3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CF573FC" w14:textId="77777777" w:rsidR="00C255E9" w:rsidRDefault="00C255E9" w:rsidP="00C255E9">
      <w:pPr>
        <w:pStyle w:val="PL"/>
      </w:pPr>
      <w:r>
        <w:t xml:space="preserve">        - type: object</w:t>
      </w:r>
    </w:p>
    <w:p w14:paraId="1F6F7E3D" w14:textId="77777777" w:rsidR="00C255E9" w:rsidRDefault="00C255E9" w:rsidP="00C255E9">
      <w:pPr>
        <w:pStyle w:val="PL"/>
      </w:pPr>
      <w:r>
        <w:t xml:space="preserve">          properties:</w:t>
      </w:r>
    </w:p>
    <w:p w14:paraId="134AAF06" w14:textId="77777777" w:rsidR="00C255E9" w:rsidRDefault="00C255E9" w:rsidP="00C255E9">
      <w:pPr>
        <w:pStyle w:val="PL"/>
      </w:pPr>
      <w:r>
        <w:t xml:space="preserve">            attributes:</w:t>
      </w:r>
    </w:p>
    <w:p w14:paraId="332929E2" w14:textId="77777777" w:rsidR="00C255E9" w:rsidRDefault="00C255E9" w:rsidP="00C255E9">
      <w:pPr>
        <w:pStyle w:val="PL"/>
      </w:pPr>
      <w:r>
        <w:t xml:space="preserve">              allOf:</w:t>
      </w:r>
    </w:p>
    <w:p w14:paraId="4D389F7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04B56D4" w14:textId="77777777" w:rsidR="00C255E9" w:rsidRDefault="00C255E9" w:rsidP="00C255E9">
      <w:pPr>
        <w:pStyle w:val="PL"/>
      </w:pPr>
      <w:r>
        <w:t xml:space="preserve">                - type: object</w:t>
      </w:r>
    </w:p>
    <w:p w14:paraId="354EC361" w14:textId="77777777" w:rsidR="00C255E9" w:rsidRDefault="00C255E9" w:rsidP="00C255E9">
      <w:pPr>
        <w:pStyle w:val="PL"/>
      </w:pPr>
      <w:r>
        <w:t xml:space="preserve">                  properties:</w:t>
      </w:r>
    </w:p>
    <w:p w14:paraId="29AA3B3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2AE010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8691EEF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3D4B109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1987A91" w14:textId="77777777" w:rsidR="00C255E9" w:rsidRDefault="00C255E9" w:rsidP="00C255E9">
      <w:pPr>
        <w:pStyle w:val="PL"/>
      </w:pPr>
      <w:r>
        <w:t xml:space="preserve">    EP_N5-Single:</w:t>
      </w:r>
    </w:p>
    <w:p w14:paraId="41A2CD6A" w14:textId="77777777" w:rsidR="00C255E9" w:rsidRDefault="00C255E9" w:rsidP="00C255E9">
      <w:pPr>
        <w:pStyle w:val="PL"/>
      </w:pPr>
      <w:r>
        <w:t xml:space="preserve">      allOf:</w:t>
      </w:r>
    </w:p>
    <w:p w14:paraId="1DAF32F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5426D24" w14:textId="77777777" w:rsidR="00C255E9" w:rsidRDefault="00C255E9" w:rsidP="00C255E9">
      <w:pPr>
        <w:pStyle w:val="PL"/>
      </w:pPr>
      <w:r>
        <w:lastRenderedPageBreak/>
        <w:t xml:space="preserve">        - type: object</w:t>
      </w:r>
    </w:p>
    <w:p w14:paraId="4061E840" w14:textId="77777777" w:rsidR="00C255E9" w:rsidRDefault="00C255E9" w:rsidP="00C255E9">
      <w:pPr>
        <w:pStyle w:val="PL"/>
      </w:pPr>
      <w:r>
        <w:t xml:space="preserve">          properties:</w:t>
      </w:r>
    </w:p>
    <w:p w14:paraId="0717C7DB" w14:textId="77777777" w:rsidR="00C255E9" w:rsidRDefault="00C255E9" w:rsidP="00C255E9">
      <w:pPr>
        <w:pStyle w:val="PL"/>
      </w:pPr>
      <w:r>
        <w:t xml:space="preserve">            attributes:</w:t>
      </w:r>
    </w:p>
    <w:p w14:paraId="365ABF8D" w14:textId="77777777" w:rsidR="00C255E9" w:rsidRDefault="00C255E9" w:rsidP="00C255E9">
      <w:pPr>
        <w:pStyle w:val="PL"/>
      </w:pPr>
      <w:r>
        <w:t xml:space="preserve">              allOf:</w:t>
      </w:r>
    </w:p>
    <w:p w14:paraId="52735764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DEC88FF" w14:textId="77777777" w:rsidR="00C255E9" w:rsidRDefault="00C255E9" w:rsidP="00C255E9">
      <w:pPr>
        <w:pStyle w:val="PL"/>
      </w:pPr>
      <w:r>
        <w:t xml:space="preserve">                - type: object</w:t>
      </w:r>
    </w:p>
    <w:p w14:paraId="6650672A" w14:textId="77777777" w:rsidR="00C255E9" w:rsidRDefault="00C255E9" w:rsidP="00C255E9">
      <w:pPr>
        <w:pStyle w:val="PL"/>
      </w:pPr>
      <w:r>
        <w:t xml:space="preserve">                  properties:</w:t>
      </w:r>
    </w:p>
    <w:p w14:paraId="3592AFD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771A9E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E908725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99D6A10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6FAB690" w14:textId="77777777" w:rsidR="00C255E9" w:rsidRDefault="00C255E9" w:rsidP="00C255E9">
      <w:pPr>
        <w:pStyle w:val="PL"/>
      </w:pPr>
      <w:r>
        <w:t xml:space="preserve">    EP_N6-Single:</w:t>
      </w:r>
    </w:p>
    <w:p w14:paraId="4B3A887B" w14:textId="77777777" w:rsidR="00C255E9" w:rsidRDefault="00C255E9" w:rsidP="00C255E9">
      <w:pPr>
        <w:pStyle w:val="PL"/>
      </w:pPr>
      <w:r>
        <w:t xml:space="preserve">      allOf:</w:t>
      </w:r>
    </w:p>
    <w:p w14:paraId="1F92AC2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8E41DDA" w14:textId="77777777" w:rsidR="00C255E9" w:rsidRDefault="00C255E9" w:rsidP="00C255E9">
      <w:pPr>
        <w:pStyle w:val="PL"/>
      </w:pPr>
      <w:r>
        <w:t xml:space="preserve">        - type: object</w:t>
      </w:r>
    </w:p>
    <w:p w14:paraId="425A166D" w14:textId="77777777" w:rsidR="00C255E9" w:rsidRDefault="00C255E9" w:rsidP="00C255E9">
      <w:pPr>
        <w:pStyle w:val="PL"/>
      </w:pPr>
      <w:r>
        <w:t xml:space="preserve">          properties:</w:t>
      </w:r>
    </w:p>
    <w:p w14:paraId="151B3276" w14:textId="77777777" w:rsidR="00C255E9" w:rsidRDefault="00C255E9" w:rsidP="00C255E9">
      <w:pPr>
        <w:pStyle w:val="PL"/>
      </w:pPr>
      <w:r>
        <w:t xml:space="preserve">            attributes:</w:t>
      </w:r>
    </w:p>
    <w:p w14:paraId="4F6B8AB2" w14:textId="77777777" w:rsidR="00C255E9" w:rsidRDefault="00C255E9" w:rsidP="00C255E9">
      <w:pPr>
        <w:pStyle w:val="PL"/>
      </w:pPr>
      <w:r>
        <w:t xml:space="preserve">              allOf:</w:t>
      </w:r>
    </w:p>
    <w:p w14:paraId="6BB4A07C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B7D9C60" w14:textId="77777777" w:rsidR="00C255E9" w:rsidRDefault="00C255E9" w:rsidP="00C255E9">
      <w:pPr>
        <w:pStyle w:val="PL"/>
      </w:pPr>
      <w:r>
        <w:t xml:space="preserve">                - type: object</w:t>
      </w:r>
    </w:p>
    <w:p w14:paraId="6CE4D4EE" w14:textId="77777777" w:rsidR="00C255E9" w:rsidRDefault="00C255E9" w:rsidP="00C255E9">
      <w:pPr>
        <w:pStyle w:val="PL"/>
      </w:pPr>
      <w:r>
        <w:t xml:space="preserve">                  properties:</w:t>
      </w:r>
    </w:p>
    <w:p w14:paraId="21C9A84C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04A2C92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89CC96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1E6A77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8B36B87" w14:textId="77777777" w:rsidR="00C255E9" w:rsidRDefault="00C255E9" w:rsidP="00C255E9">
      <w:pPr>
        <w:pStyle w:val="PL"/>
      </w:pPr>
      <w:r>
        <w:t xml:space="preserve">    EP_N7-Single:</w:t>
      </w:r>
    </w:p>
    <w:p w14:paraId="2630F814" w14:textId="77777777" w:rsidR="00C255E9" w:rsidRDefault="00C255E9" w:rsidP="00C255E9">
      <w:pPr>
        <w:pStyle w:val="PL"/>
      </w:pPr>
      <w:r>
        <w:t xml:space="preserve">      allOf:</w:t>
      </w:r>
    </w:p>
    <w:p w14:paraId="3FA9EF8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5570D31" w14:textId="77777777" w:rsidR="00C255E9" w:rsidRDefault="00C255E9" w:rsidP="00C255E9">
      <w:pPr>
        <w:pStyle w:val="PL"/>
      </w:pPr>
      <w:r>
        <w:t xml:space="preserve">        - type: object</w:t>
      </w:r>
    </w:p>
    <w:p w14:paraId="27A21A5F" w14:textId="77777777" w:rsidR="00C255E9" w:rsidRDefault="00C255E9" w:rsidP="00C255E9">
      <w:pPr>
        <w:pStyle w:val="PL"/>
      </w:pPr>
      <w:r>
        <w:t xml:space="preserve">          properties:</w:t>
      </w:r>
    </w:p>
    <w:p w14:paraId="10DA74DF" w14:textId="77777777" w:rsidR="00C255E9" w:rsidRDefault="00C255E9" w:rsidP="00C255E9">
      <w:pPr>
        <w:pStyle w:val="PL"/>
      </w:pPr>
      <w:r>
        <w:t xml:space="preserve">            attributes:</w:t>
      </w:r>
    </w:p>
    <w:p w14:paraId="27C257FE" w14:textId="77777777" w:rsidR="00C255E9" w:rsidRDefault="00C255E9" w:rsidP="00C255E9">
      <w:pPr>
        <w:pStyle w:val="PL"/>
      </w:pPr>
      <w:r>
        <w:t xml:space="preserve">              allOf:</w:t>
      </w:r>
    </w:p>
    <w:p w14:paraId="65B681F7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5A4C0A4" w14:textId="77777777" w:rsidR="00C255E9" w:rsidRDefault="00C255E9" w:rsidP="00C255E9">
      <w:pPr>
        <w:pStyle w:val="PL"/>
      </w:pPr>
      <w:r>
        <w:t xml:space="preserve">                - type: object</w:t>
      </w:r>
    </w:p>
    <w:p w14:paraId="3C7F1A3C" w14:textId="77777777" w:rsidR="00C255E9" w:rsidRDefault="00C255E9" w:rsidP="00C255E9">
      <w:pPr>
        <w:pStyle w:val="PL"/>
      </w:pPr>
      <w:r>
        <w:t xml:space="preserve">                  properties:</w:t>
      </w:r>
    </w:p>
    <w:p w14:paraId="731E54A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DA250E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70582DC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979F18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633F6C6" w14:textId="77777777" w:rsidR="00C255E9" w:rsidRDefault="00C255E9" w:rsidP="00C255E9">
      <w:pPr>
        <w:pStyle w:val="PL"/>
      </w:pPr>
      <w:r>
        <w:t xml:space="preserve">    EP_N8-Single:</w:t>
      </w:r>
    </w:p>
    <w:p w14:paraId="228EFA40" w14:textId="77777777" w:rsidR="00C255E9" w:rsidRDefault="00C255E9" w:rsidP="00C255E9">
      <w:pPr>
        <w:pStyle w:val="PL"/>
      </w:pPr>
      <w:r>
        <w:t xml:space="preserve">      allOf:</w:t>
      </w:r>
    </w:p>
    <w:p w14:paraId="6223277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9ACEABF" w14:textId="77777777" w:rsidR="00C255E9" w:rsidRDefault="00C255E9" w:rsidP="00C255E9">
      <w:pPr>
        <w:pStyle w:val="PL"/>
      </w:pPr>
      <w:r>
        <w:t xml:space="preserve">        - type: object</w:t>
      </w:r>
    </w:p>
    <w:p w14:paraId="79B69346" w14:textId="77777777" w:rsidR="00C255E9" w:rsidRDefault="00C255E9" w:rsidP="00C255E9">
      <w:pPr>
        <w:pStyle w:val="PL"/>
      </w:pPr>
      <w:r>
        <w:t xml:space="preserve">          properties:</w:t>
      </w:r>
    </w:p>
    <w:p w14:paraId="6C3CE83A" w14:textId="77777777" w:rsidR="00C255E9" w:rsidRDefault="00C255E9" w:rsidP="00C255E9">
      <w:pPr>
        <w:pStyle w:val="PL"/>
      </w:pPr>
      <w:r>
        <w:t xml:space="preserve">            attributes:</w:t>
      </w:r>
    </w:p>
    <w:p w14:paraId="77A5E663" w14:textId="77777777" w:rsidR="00C255E9" w:rsidRDefault="00C255E9" w:rsidP="00C255E9">
      <w:pPr>
        <w:pStyle w:val="PL"/>
      </w:pPr>
      <w:r>
        <w:t xml:space="preserve">              allOf:</w:t>
      </w:r>
    </w:p>
    <w:p w14:paraId="328464C5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C1A9656" w14:textId="77777777" w:rsidR="00C255E9" w:rsidRDefault="00C255E9" w:rsidP="00C255E9">
      <w:pPr>
        <w:pStyle w:val="PL"/>
      </w:pPr>
      <w:r>
        <w:t xml:space="preserve">                - type: object</w:t>
      </w:r>
    </w:p>
    <w:p w14:paraId="430620A2" w14:textId="77777777" w:rsidR="00C255E9" w:rsidRDefault="00C255E9" w:rsidP="00C255E9">
      <w:pPr>
        <w:pStyle w:val="PL"/>
      </w:pPr>
      <w:r>
        <w:t xml:space="preserve">                  properties:</w:t>
      </w:r>
    </w:p>
    <w:p w14:paraId="5D1EB3F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DEA6DF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589337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B8704A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5CAB158" w14:textId="77777777" w:rsidR="00C255E9" w:rsidRDefault="00C255E9" w:rsidP="00C255E9">
      <w:pPr>
        <w:pStyle w:val="PL"/>
      </w:pPr>
      <w:r>
        <w:t xml:space="preserve">    EP_N9-Single:</w:t>
      </w:r>
    </w:p>
    <w:p w14:paraId="6C0250A9" w14:textId="77777777" w:rsidR="00C255E9" w:rsidRDefault="00C255E9" w:rsidP="00C255E9">
      <w:pPr>
        <w:pStyle w:val="PL"/>
      </w:pPr>
      <w:r>
        <w:t xml:space="preserve">      allOf:</w:t>
      </w:r>
    </w:p>
    <w:p w14:paraId="2FDD5F7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AA49D5E" w14:textId="77777777" w:rsidR="00C255E9" w:rsidRDefault="00C255E9" w:rsidP="00C255E9">
      <w:pPr>
        <w:pStyle w:val="PL"/>
      </w:pPr>
      <w:r>
        <w:t xml:space="preserve">        - type: object</w:t>
      </w:r>
    </w:p>
    <w:p w14:paraId="7835F503" w14:textId="77777777" w:rsidR="00C255E9" w:rsidRDefault="00C255E9" w:rsidP="00C255E9">
      <w:pPr>
        <w:pStyle w:val="PL"/>
      </w:pPr>
      <w:r>
        <w:t xml:space="preserve">          properties:</w:t>
      </w:r>
    </w:p>
    <w:p w14:paraId="49057A70" w14:textId="77777777" w:rsidR="00C255E9" w:rsidRDefault="00C255E9" w:rsidP="00C255E9">
      <w:pPr>
        <w:pStyle w:val="PL"/>
      </w:pPr>
      <w:r>
        <w:t xml:space="preserve">            attributes:</w:t>
      </w:r>
    </w:p>
    <w:p w14:paraId="7236E863" w14:textId="77777777" w:rsidR="00C255E9" w:rsidRDefault="00C255E9" w:rsidP="00C255E9">
      <w:pPr>
        <w:pStyle w:val="PL"/>
      </w:pPr>
      <w:r>
        <w:t xml:space="preserve">              allOf:</w:t>
      </w:r>
    </w:p>
    <w:p w14:paraId="3F7E05AA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0AC3395" w14:textId="77777777" w:rsidR="00C255E9" w:rsidRDefault="00C255E9" w:rsidP="00C255E9">
      <w:pPr>
        <w:pStyle w:val="PL"/>
      </w:pPr>
      <w:r>
        <w:t xml:space="preserve">                - type: object</w:t>
      </w:r>
    </w:p>
    <w:p w14:paraId="4943B963" w14:textId="77777777" w:rsidR="00C255E9" w:rsidRDefault="00C255E9" w:rsidP="00C255E9">
      <w:pPr>
        <w:pStyle w:val="PL"/>
      </w:pPr>
      <w:r>
        <w:t xml:space="preserve">                  properties:</w:t>
      </w:r>
    </w:p>
    <w:p w14:paraId="462BF823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FDB232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4E0006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07C77F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2120A15" w14:textId="77777777" w:rsidR="00C255E9" w:rsidRDefault="00C255E9" w:rsidP="00C255E9">
      <w:pPr>
        <w:pStyle w:val="PL"/>
      </w:pPr>
      <w:r>
        <w:t xml:space="preserve">    EP_N10-Single:</w:t>
      </w:r>
    </w:p>
    <w:p w14:paraId="59197D93" w14:textId="77777777" w:rsidR="00C255E9" w:rsidRDefault="00C255E9" w:rsidP="00C255E9">
      <w:pPr>
        <w:pStyle w:val="PL"/>
      </w:pPr>
      <w:r>
        <w:t xml:space="preserve">      allOf:</w:t>
      </w:r>
    </w:p>
    <w:p w14:paraId="41F36836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1F1CA77" w14:textId="77777777" w:rsidR="00C255E9" w:rsidRDefault="00C255E9" w:rsidP="00C255E9">
      <w:pPr>
        <w:pStyle w:val="PL"/>
      </w:pPr>
      <w:r>
        <w:t xml:space="preserve">        - type: object</w:t>
      </w:r>
    </w:p>
    <w:p w14:paraId="23F111D2" w14:textId="77777777" w:rsidR="00C255E9" w:rsidRDefault="00C255E9" w:rsidP="00C255E9">
      <w:pPr>
        <w:pStyle w:val="PL"/>
      </w:pPr>
      <w:r>
        <w:t xml:space="preserve">          properties:</w:t>
      </w:r>
    </w:p>
    <w:p w14:paraId="72456FEA" w14:textId="77777777" w:rsidR="00C255E9" w:rsidRDefault="00C255E9" w:rsidP="00C255E9">
      <w:pPr>
        <w:pStyle w:val="PL"/>
      </w:pPr>
      <w:r>
        <w:t xml:space="preserve">            attributes:</w:t>
      </w:r>
    </w:p>
    <w:p w14:paraId="6CE360E9" w14:textId="77777777" w:rsidR="00C255E9" w:rsidRDefault="00C255E9" w:rsidP="00C255E9">
      <w:pPr>
        <w:pStyle w:val="PL"/>
      </w:pPr>
      <w:r>
        <w:t xml:space="preserve">              allOf:</w:t>
      </w:r>
    </w:p>
    <w:p w14:paraId="6A09C30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38CC608" w14:textId="77777777" w:rsidR="00C255E9" w:rsidRDefault="00C255E9" w:rsidP="00C255E9">
      <w:pPr>
        <w:pStyle w:val="PL"/>
      </w:pPr>
      <w:r>
        <w:t xml:space="preserve">                - type: object</w:t>
      </w:r>
    </w:p>
    <w:p w14:paraId="1A95E17F" w14:textId="77777777" w:rsidR="00C255E9" w:rsidRDefault="00C255E9" w:rsidP="00C255E9">
      <w:pPr>
        <w:pStyle w:val="PL"/>
      </w:pPr>
      <w:r>
        <w:t xml:space="preserve">                  properties:</w:t>
      </w:r>
    </w:p>
    <w:p w14:paraId="02F88EA5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4850AB0" w14:textId="77777777" w:rsidR="00C255E9" w:rsidRDefault="00C255E9" w:rsidP="00C255E9">
      <w:pPr>
        <w:pStyle w:val="PL"/>
      </w:pPr>
      <w:r>
        <w:lastRenderedPageBreak/>
        <w:t xml:space="preserve">                      $ref: 'nrNrm.yaml#/components/schemas/LocalAddress'</w:t>
      </w:r>
    </w:p>
    <w:p w14:paraId="4EF7C50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24D7149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FFFC0A8" w14:textId="77777777" w:rsidR="00C255E9" w:rsidRDefault="00C255E9" w:rsidP="00C255E9">
      <w:pPr>
        <w:pStyle w:val="PL"/>
      </w:pPr>
      <w:r>
        <w:t xml:space="preserve">    EP_N11-Single:</w:t>
      </w:r>
    </w:p>
    <w:p w14:paraId="518EBD47" w14:textId="77777777" w:rsidR="00C255E9" w:rsidRDefault="00C255E9" w:rsidP="00C255E9">
      <w:pPr>
        <w:pStyle w:val="PL"/>
      </w:pPr>
      <w:r>
        <w:t xml:space="preserve">      allOf:</w:t>
      </w:r>
    </w:p>
    <w:p w14:paraId="6C003B3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FED62F5" w14:textId="77777777" w:rsidR="00C255E9" w:rsidRDefault="00C255E9" w:rsidP="00C255E9">
      <w:pPr>
        <w:pStyle w:val="PL"/>
      </w:pPr>
      <w:r>
        <w:t xml:space="preserve">        - type: object</w:t>
      </w:r>
    </w:p>
    <w:p w14:paraId="30FA3C14" w14:textId="77777777" w:rsidR="00C255E9" w:rsidRDefault="00C255E9" w:rsidP="00C255E9">
      <w:pPr>
        <w:pStyle w:val="PL"/>
      </w:pPr>
      <w:r>
        <w:t xml:space="preserve">          properties:</w:t>
      </w:r>
    </w:p>
    <w:p w14:paraId="0ADF9466" w14:textId="77777777" w:rsidR="00C255E9" w:rsidRDefault="00C255E9" w:rsidP="00C255E9">
      <w:pPr>
        <w:pStyle w:val="PL"/>
      </w:pPr>
      <w:r>
        <w:t xml:space="preserve">            attributes:</w:t>
      </w:r>
    </w:p>
    <w:p w14:paraId="3E4CCB52" w14:textId="77777777" w:rsidR="00C255E9" w:rsidRDefault="00C255E9" w:rsidP="00C255E9">
      <w:pPr>
        <w:pStyle w:val="PL"/>
      </w:pPr>
      <w:r>
        <w:t xml:space="preserve">              allOf:</w:t>
      </w:r>
    </w:p>
    <w:p w14:paraId="2320E075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F4FAFE9" w14:textId="77777777" w:rsidR="00C255E9" w:rsidRDefault="00C255E9" w:rsidP="00C255E9">
      <w:pPr>
        <w:pStyle w:val="PL"/>
      </w:pPr>
      <w:r>
        <w:t xml:space="preserve">                - type: object</w:t>
      </w:r>
    </w:p>
    <w:p w14:paraId="6F1C5B74" w14:textId="77777777" w:rsidR="00C255E9" w:rsidRDefault="00C255E9" w:rsidP="00C255E9">
      <w:pPr>
        <w:pStyle w:val="PL"/>
      </w:pPr>
      <w:r>
        <w:t xml:space="preserve">                  properties:</w:t>
      </w:r>
    </w:p>
    <w:p w14:paraId="2DED5AD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5C3B58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0174BA4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8BD9F6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D982D0B" w14:textId="77777777" w:rsidR="00C255E9" w:rsidRDefault="00C255E9" w:rsidP="00C255E9">
      <w:pPr>
        <w:pStyle w:val="PL"/>
      </w:pPr>
      <w:r>
        <w:t xml:space="preserve">    EP_N12-Single:</w:t>
      </w:r>
    </w:p>
    <w:p w14:paraId="5204F2E9" w14:textId="77777777" w:rsidR="00C255E9" w:rsidRDefault="00C255E9" w:rsidP="00C255E9">
      <w:pPr>
        <w:pStyle w:val="PL"/>
      </w:pPr>
      <w:r>
        <w:t xml:space="preserve">      allOf:</w:t>
      </w:r>
    </w:p>
    <w:p w14:paraId="22E7AE7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D1D9CB8" w14:textId="77777777" w:rsidR="00C255E9" w:rsidRDefault="00C255E9" w:rsidP="00C255E9">
      <w:pPr>
        <w:pStyle w:val="PL"/>
      </w:pPr>
      <w:r>
        <w:t xml:space="preserve">        - type: object</w:t>
      </w:r>
    </w:p>
    <w:p w14:paraId="6412183B" w14:textId="77777777" w:rsidR="00C255E9" w:rsidRDefault="00C255E9" w:rsidP="00C255E9">
      <w:pPr>
        <w:pStyle w:val="PL"/>
      </w:pPr>
      <w:r>
        <w:t xml:space="preserve">          properties:</w:t>
      </w:r>
    </w:p>
    <w:p w14:paraId="25388406" w14:textId="77777777" w:rsidR="00C255E9" w:rsidRDefault="00C255E9" w:rsidP="00C255E9">
      <w:pPr>
        <w:pStyle w:val="PL"/>
      </w:pPr>
      <w:r>
        <w:t xml:space="preserve">            attributes:</w:t>
      </w:r>
    </w:p>
    <w:p w14:paraId="042DA5F0" w14:textId="77777777" w:rsidR="00C255E9" w:rsidRDefault="00C255E9" w:rsidP="00C255E9">
      <w:pPr>
        <w:pStyle w:val="PL"/>
      </w:pPr>
      <w:r>
        <w:t xml:space="preserve">              allOf:</w:t>
      </w:r>
    </w:p>
    <w:p w14:paraId="66438DC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8A3D25B" w14:textId="77777777" w:rsidR="00C255E9" w:rsidRDefault="00C255E9" w:rsidP="00C255E9">
      <w:pPr>
        <w:pStyle w:val="PL"/>
      </w:pPr>
      <w:r>
        <w:t xml:space="preserve">                - type: object</w:t>
      </w:r>
    </w:p>
    <w:p w14:paraId="4FC9C194" w14:textId="77777777" w:rsidR="00C255E9" w:rsidRDefault="00C255E9" w:rsidP="00C255E9">
      <w:pPr>
        <w:pStyle w:val="PL"/>
      </w:pPr>
      <w:r>
        <w:t xml:space="preserve">                  properties:</w:t>
      </w:r>
    </w:p>
    <w:p w14:paraId="0A14206A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12C2739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5E98FB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C3A7F45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B317193" w14:textId="77777777" w:rsidR="00C255E9" w:rsidRDefault="00C255E9" w:rsidP="00C255E9">
      <w:pPr>
        <w:pStyle w:val="PL"/>
      </w:pPr>
      <w:r>
        <w:t xml:space="preserve">    EP_N13-Single:</w:t>
      </w:r>
    </w:p>
    <w:p w14:paraId="62DF09D0" w14:textId="77777777" w:rsidR="00C255E9" w:rsidRDefault="00C255E9" w:rsidP="00C255E9">
      <w:pPr>
        <w:pStyle w:val="PL"/>
      </w:pPr>
      <w:r>
        <w:t xml:space="preserve">      allOf:</w:t>
      </w:r>
    </w:p>
    <w:p w14:paraId="218862A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3E7931" w14:textId="77777777" w:rsidR="00C255E9" w:rsidRDefault="00C255E9" w:rsidP="00C255E9">
      <w:pPr>
        <w:pStyle w:val="PL"/>
      </w:pPr>
      <w:r>
        <w:t xml:space="preserve">        - type: object</w:t>
      </w:r>
    </w:p>
    <w:p w14:paraId="5FBC0751" w14:textId="77777777" w:rsidR="00C255E9" w:rsidRDefault="00C255E9" w:rsidP="00C255E9">
      <w:pPr>
        <w:pStyle w:val="PL"/>
      </w:pPr>
      <w:r>
        <w:t xml:space="preserve">          properties:</w:t>
      </w:r>
    </w:p>
    <w:p w14:paraId="4B71A94F" w14:textId="77777777" w:rsidR="00C255E9" w:rsidRDefault="00C255E9" w:rsidP="00C255E9">
      <w:pPr>
        <w:pStyle w:val="PL"/>
      </w:pPr>
      <w:r>
        <w:t xml:space="preserve">            attributes:</w:t>
      </w:r>
    </w:p>
    <w:p w14:paraId="62791157" w14:textId="77777777" w:rsidR="00C255E9" w:rsidRDefault="00C255E9" w:rsidP="00C255E9">
      <w:pPr>
        <w:pStyle w:val="PL"/>
      </w:pPr>
      <w:r>
        <w:t xml:space="preserve">              allOf:</w:t>
      </w:r>
    </w:p>
    <w:p w14:paraId="599B280C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05C2E59" w14:textId="77777777" w:rsidR="00C255E9" w:rsidRDefault="00C255E9" w:rsidP="00C255E9">
      <w:pPr>
        <w:pStyle w:val="PL"/>
      </w:pPr>
      <w:r>
        <w:t xml:space="preserve">                - type: object</w:t>
      </w:r>
    </w:p>
    <w:p w14:paraId="5B6AEBF0" w14:textId="77777777" w:rsidR="00C255E9" w:rsidRDefault="00C255E9" w:rsidP="00C255E9">
      <w:pPr>
        <w:pStyle w:val="PL"/>
      </w:pPr>
      <w:r>
        <w:t xml:space="preserve">                  properties:</w:t>
      </w:r>
    </w:p>
    <w:p w14:paraId="2FEA4DB3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AB39B0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74E3A1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F16B40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5057B88" w14:textId="77777777" w:rsidR="00C255E9" w:rsidRDefault="00C255E9" w:rsidP="00C255E9">
      <w:pPr>
        <w:pStyle w:val="PL"/>
      </w:pPr>
      <w:r>
        <w:t xml:space="preserve">    EP_N14-Single:</w:t>
      </w:r>
    </w:p>
    <w:p w14:paraId="1E610E70" w14:textId="77777777" w:rsidR="00C255E9" w:rsidRDefault="00C255E9" w:rsidP="00C255E9">
      <w:pPr>
        <w:pStyle w:val="PL"/>
      </w:pPr>
      <w:r>
        <w:t xml:space="preserve">      allOf:</w:t>
      </w:r>
    </w:p>
    <w:p w14:paraId="0C73A61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BB7C487" w14:textId="77777777" w:rsidR="00C255E9" w:rsidRDefault="00C255E9" w:rsidP="00C255E9">
      <w:pPr>
        <w:pStyle w:val="PL"/>
      </w:pPr>
      <w:r>
        <w:t xml:space="preserve">        - type: object</w:t>
      </w:r>
    </w:p>
    <w:p w14:paraId="63FB58C4" w14:textId="77777777" w:rsidR="00C255E9" w:rsidRDefault="00C255E9" w:rsidP="00C255E9">
      <w:pPr>
        <w:pStyle w:val="PL"/>
      </w:pPr>
      <w:r>
        <w:t xml:space="preserve">          properties:</w:t>
      </w:r>
    </w:p>
    <w:p w14:paraId="3C893C5B" w14:textId="77777777" w:rsidR="00C255E9" w:rsidRDefault="00C255E9" w:rsidP="00C255E9">
      <w:pPr>
        <w:pStyle w:val="PL"/>
      </w:pPr>
      <w:r>
        <w:t xml:space="preserve">            attributes:</w:t>
      </w:r>
    </w:p>
    <w:p w14:paraId="77DD5123" w14:textId="77777777" w:rsidR="00C255E9" w:rsidRDefault="00C255E9" w:rsidP="00C255E9">
      <w:pPr>
        <w:pStyle w:val="PL"/>
      </w:pPr>
      <w:r>
        <w:t xml:space="preserve">              allOf:</w:t>
      </w:r>
    </w:p>
    <w:p w14:paraId="007EA30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5401770" w14:textId="77777777" w:rsidR="00C255E9" w:rsidRDefault="00C255E9" w:rsidP="00C255E9">
      <w:pPr>
        <w:pStyle w:val="PL"/>
      </w:pPr>
      <w:r>
        <w:t xml:space="preserve">                - type: object</w:t>
      </w:r>
    </w:p>
    <w:p w14:paraId="56CFCE66" w14:textId="77777777" w:rsidR="00C255E9" w:rsidRDefault="00C255E9" w:rsidP="00C255E9">
      <w:pPr>
        <w:pStyle w:val="PL"/>
      </w:pPr>
      <w:r>
        <w:t xml:space="preserve">                  properties:</w:t>
      </w:r>
    </w:p>
    <w:p w14:paraId="7D2DF28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6BF55D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54C85D9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3B7BBE2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AAFB613" w14:textId="77777777" w:rsidR="00C255E9" w:rsidRDefault="00C255E9" w:rsidP="00C255E9">
      <w:pPr>
        <w:pStyle w:val="PL"/>
      </w:pPr>
      <w:r>
        <w:t xml:space="preserve">    EP_N15-Single:</w:t>
      </w:r>
    </w:p>
    <w:p w14:paraId="71E8E32C" w14:textId="77777777" w:rsidR="00C255E9" w:rsidRDefault="00C255E9" w:rsidP="00C255E9">
      <w:pPr>
        <w:pStyle w:val="PL"/>
      </w:pPr>
      <w:r>
        <w:t xml:space="preserve">      allOf:</w:t>
      </w:r>
    </w:p>
    <w:p w14:paraId="0E5FFAE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3287929" w14:textId="77777777" w:rsidR="00C255E9" w:rsidRDefault="00C255E9" w:rsidP="00C255E9">
      <w:pPr>
        <w:pStyle w:val="PL"/>
      </w:pPr>
      <w:r>
        <w:t xml:space="preserve">        - type: object</w:t>
      </w:r>
    </w:p>
    <w:p w14:paraId="12BCD132" w14:textId="77777777" w:rsidR="00C255E9" w:rsidRDefault="00C255E9" w:rsidP="00C255E9">
      <w:pPr>
        <w:pStyle w:val="PL"/>
      </w:pPr>
      <w:r>
        <w:t xml:space="preserve">          properties:</w:t>
      </w:r>
    </w:p>
    <w:p w14:paraId="70B22096" w14:textId="77777777" w:rsidR="00C255E9" w:rsidRDefault="00C255E9" w:rsidP="00C255E9">
      <w:pPr>
        <w:pStyle w:val="PL"/>
      </w:pPr>
      <w:r>
        <w:t xml:space="preserve">            attributes:</w:t>
      </w:r>
    </w:p>
    <w:p w14:paraId="7C9907E2" w14:textId="77777777" w:rsidR="00C255E9" w:rsidRDefault="00C255E9" w:rsidP="00C255E9">
      <w:pPr>
        <w:pStyle w:val="PL"/>
      </w:pPr>
      <w:r>
        <w:t xml:space="preserve">              allOf:</w:t>
      </w:r>
    </w:p>
    <w:p w14:paraId="15D070C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8841A26" w14:textId="77777777" w:rsidR="00C255E9" w:rsidRDefault="00C255E9" w:rsidP="00C255E9">
      <w:pPr>
        <w:pStyle w:val="PL"/>
      </w:pPr>
      <w:r>
        <w:t xml:space="preserve">                - type: object</w:t>
      </w:r>
    </w:p>
    <w:p w14:paraId="7EEC0E0D" w14:textId="77777777" w:rsidR="00C255E9" w:rsidRDefault="00C255E9" w:rsidP="00C255E9">
      <w:pPr>
        <w:pStyle w:val="PL"/>
      </w:pPr>
      <w:r>
        <w:t xml:space="preserve">                  properties:</w:t>
      </w:r>
    </w:p>
    <w:p w14:paraId="40E3F871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4BEDA4D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8C967E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1A30D83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74A2E35" w14:textId="77777777" w:rsidR="00C255E9" w:rsidRDefault="00C255E9" w:rsidP="00C255E9">
      <w:pPr>
        <w:pStyle w:val="PL"/>
      </w:pPr>
      <w:r>
        <w:t xml:space="preserve">    EP_N16-Single:</w:t>
      </w:r>
    </w:p>
    <w:p w14:paraId="73DB9C5D" w14:textId="77777777" w:rsidR="00C255E9" w:rsidRDefault="00C255E9" w:rsidP="00C255E9">
      <w:pPr>
        <w:pStyle w:val="PL"/>
      </w:pPr>
      <w:r>
        <w:t xml:space="preserve">      allOf:</w:t>
      </w:r>
    </w:p>
    <w:p w14:paraId="4B0A986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08510DD" w14:textId="77777777" w:rsidR="00C255E9" w:rsidRDefault="00C255E9" w:rsidP="00C255E9">
      <w:pPr>
        <w:pStyle w:val="PL"/>
      </w:pPr>
      <w:r>
        <w:t xml:space="preserve">        - type: object</w:t>
      </w:r>
    </w:p>
    <w:p w14:paraId="3BE4D4A3" w14:textId="77777777" w:rsidR="00C255E9" w:rsidRDefault="00C255E9" w:rsidP="00C255E9">
      <w:pPr>
        <w:pStyle w:val="PL"/>
      </w:pPr>
      <w:r>
        <w:t xml:space="preserve">          properties:</w:t>
      </w:r>
    </w:p>
    <w:p w14:paraId="54BE4FD9" w14:textId="77777777" w:rsidR="00C255E9" w:rsidRDefault="00C255E9" w:rsidP="00C255E9">
      <w:pPr>
        <w:pStyle w:val="PL"/>
      </w:pPr>
      <w:r>
        <w:lastRenderedPageBreak/>
        <w:t xml:space="preserve">            attributes:</w:t>
      </w:r>
    </w:p>
    <w:p w14:paraId="240A217C" w14:textId="77777777" w:rsidR="00C255E9" w:rsidRDefault="00C255E9" w:rsidP="00C255E9">
      <w:pPr>
        <w:pStyle w:val="PL"/>
      </w:pPr>
      <w:r>
        <w:t xml:space="preserve">              allOf:</w:t>
      </w:r>
    </w:p>
    <w:p w14:paraId="33B349DF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025AFDB" w14:textId="77777777" w:rsidR="00C255E9" w:rsidRDefault="00C255E9" w:rsidP="00C255E9">
      <w:pPr>
        <w:pStyle w:val="PL"/>
      </w:pPr>
      <w:r>
        <w:t xml:space="preserve">                - type: object</w:t>
      </w:r>
    </w:p>
    <w:p w14:paraId="40D80EBE" w14:textId="77777777" w:rsidR="00C255E9" w:rsidRDefault="00C255E9" w:rsidP="00C255E9">
      <w:pPr>
        <w:pStyle w:val="PL"/>
      </w:pPr>
      <w:r>
        <w:t xml:space="preserve">                  properties:</w:t>
      </w:r>
    </w:p>
    <w:p w14:paraId="3BBA72FB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AD9D4E2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1C8C9CE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EF2A64C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DE28FDF" w14:textId="77777777" w:rsidR="00C255E9" w:rsidRDefault="00C255E9" w:rsidP="00C255E9">
      <w:pPr>
        <w:pStyle w:val="PL"/>
      </w:pPr>
      <w:r>
        <w:t xml:space="preserve">    EP_N17-Single:</w:t>
      </w:r>
    </w:p>
    <w:p w14:paraId="17B624D2" w14:textId="77777777" w:rsidR="00C255E9" w:rsidRDefault="00C255E9" w:rsidP="00C255E9">
      <w:pPr>
        <w:pStyle w:val="PL"/>
      </w:pPr>
      <w:r>
        <w:t xml:space="preserve">      allOf:</w:t>
      </w:r>
    </w:p>
    <w:p w14:paraId="41AF58B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EEB48CE" w14:textId="77777777" w:rsidR="00C255E9" w:rsidRDefault="00C255E9" w:rsidP="00C255E9">
      <w:pPr>
        <w:pStyle w:val="PL"/>
      </w:pPr>
      <w:r>
        <w:t xml:space="preserve">        - type: object</w:t>
      </w:r>
    </w:p>
    <w:p w14:paraId="23550F5B" w14:textId="77777777" w:rsidR="00C255E9" w:rsidRDefault="00C255E9" w:rsidP="00C255E9">
      <w:pPr>
        <w:pStyle w:val="PL"/>
      </w:pPr>
      <w:r>
        <w:t xml:space="preserve">          properties:</w:t>
      </w:r>
    </w:p>
    <w:p w14:paraId="113AEE1A" w14:textId="77777777" w:rsidR="00C255E9" w:rsidRDefault="00C255E9" w:rsidP="00C255E9">
      <w:pPr>
        <w:pStyle w:val="PL"/>
      </w:pPr>
      <w:r>
        <w:t xml:space="preserve">            attributes:</w:t>
      </w:r>
    </w:p>
    <w:p w14:paraId="1CCD1F55" w14:textId="77777777" w:rsidR="00C255E9" w:rsidRDefault="00C255E9" w:rsidP="00C255E9">
      <w:pPr>
        <w:pStyle w:val="PL"/>
      </w:pPr>
      <w:r>
        <w:t xml:space="preserve">              allOf:</w:t>
      </w:r>
    </w:p>
    <w:p w14:paraId="0437C916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B2A1639" w14:textId="77777777" w:rsidR="00C255E9" w:rsidRDefault="00C255E9" w:rsidP="00C255E9">
      <w:pPr>
        <w:pStyle w:val="PL"/>
      </w:pPr>
      <w:r>
        <w:t xml:space="preserve">                - type: object</w:t>
      </w:r>
    </w:p>
    <w:p w14:paraId="48A3829D" w14:textId="77777777" w:rsidR="00C255E9" w:rsidRDefault="00C255E9" w:rsidP="00C255E9">
      <w:pPr>
        <w:pStyle w:val="PL"/>
      </w:pPr>
      <w:r>
        <w:t xml:space="preserve">                  properties:</w:t>
      </w:r>
    </w:p>
    <w:p w14:paraId="43D6AF41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E0E31DF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19C090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A127920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1BDB3F1" w14:textId="77777777" w:rsidR="00C255E9" w:rsidRDefault="00C255E9" w:rsidP="00C255E9">
      <w:pPr>
        <w:pStyle w:val="PL"/>
      </w:pPr>
    </w:p>
    <w:p w14:paraId="55ACED01" w14:textId="77777777" w:rsidR="00C255E9" w:rsidRDefault="00C255E9" w:rsidP="00C255E9">
      <w:pPr>
        <w:pStyle w:val="PL"/>
      </w:pPr>
      <w:r>
        <w:t xml:space="preserve">    EP_N20-Single:</w:t>
      </w:r>
    </w:p>
    <w:p w14:paraId="660D3200" w14:textId="77777777" w:rsidR="00C255E9" w:rsidRDefault="00C255E9" w:rsidP="00C255E9">
      <w:pPr>
        <w:pStyle w:val="PL"/>
      </w:pPr>
      <w:r>
        <w:t xml:space="preserve">      allOf:</w:t>
      </w:r>
    </w:p>
    <w:p w14:paraId="234426C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8FA484" w14:textId="77777777" w:rsidR="00C255E9" w:rsidRDefault="00C255E9" w:rsidP="00C255E9">
      <w:pPr>
        <w:pStyle w:val="PL"/>
      </w:pPr>
      <w:r>
        <w:t xml:space="preserve">        - type: object</w:t>
      </w:r>
    </w:p>
    <w:p w14:paraId="09A70CBC" w14:textId="77777777" w:rsidR="00C255E9" w:rsidRDefault="00C255E9" w:rsidP="00C255E9">
      <w:pPr>
        <w:pStyle w:val="PL"/>
      </w:pPr>
      <w:r>
        <w:t xml:space="preserve">          properties:</w:t>
      </w:r>
    </w:p>
    <w:p w14:paraId="68A04549" w14:textId="77777777" w:rsidR="00C255E9" w:rsidRDefault="00C255E9" w:rsidP="00C255E9">
      <w:pPr>
        <w:pStyle w:val="PL"/>
      </w:pPr>
      <w:r>
        <w:t xml:space="preserve">            attributes:</w:t>
      </w:r>
    </w:p>
    <w:p w14:paraId="678EFC2D" w14:textId="77777777" w:rsidR="00C255E9" w:rsidRDefault="00C255E9" w:rsidP="00C255E9">
      <w:pPr>
        <w:pStyle w:val="PL"/>
      </w:pPr>
      <w:r>
        <w:t xml:space="preserve">              allOf:</w:t>
      </w:r>
    </w:p>
    <w:p w14:paraId="736D3172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F0EE038" w14:textId="77777777" w:rsidR="00C255E9" w:rsidRDefault="00C255E9" w:rsidP="00C255E9">
      <w:pPr>
        <w:pStyle w:val="PL"/>
      </w:pPr>
      <w:r>
        <w:t xml:space="preserve">                - type: object</w:t>
      </w:r>
    </w:p>
    <w:p w14:paraId="38BC9D49" w14:textId="77777777" w:rsidR="00C255E9" w:rsidRDefault="00C255E9" w:rsidP="00C255E9">
      <w:pPr>
        <w:pStyle w:val="PL"/>
      </w:pPr>
      <w:r>
        <w:t xml:space="preserve">                  properties:</w:t>
      </w:r>
    </w:p>
    <w:p w14:paraId="36EAC44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7797C1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A9A4816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BCC43A4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64BC7A3" w14:textId="77777777" w:rsidR="00C255E9" w:rsidRDefault="00C255E9" w:rsidP="00C255E9">
      <w:pPr>
        <w:pStyle w:val="PL"/>
      </w:pPr>
    </w:p>
    <w:p w14:paraId="5436A8FB" w14:textId="77777777" w:rsidR="00C255E9" w:rsidRDefault="00C255E9" w:rsidP="00C255E9">
      <w:pPr>
        <w:pStyle w:val="PL"/>
      </w:pPr>
      <w:r>
        <w:t xml:space="preserve">    EP_N21-Single:</w:t>
      </w:r>
    </w:p>
    <w:p w14:paraId="4FFD8D42" w14:textId="77777777" w:rsidR="00C255E9" w:rsidRDefault="00C255E9" w:rsidP="00C255E9">
      <w:pPr>
        <w:pStyle w:val="PL"/>
      </w:pPr>
      <w:r>
        <w:t xml:space="preserve">      allOf:</w:t>
      </w:r>
    </w:p>
    <w:p w14:paraId="4D21024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6614DD1" w14:textId="77777777" w:rsidR="00C255E9" w:rsidRDefault="00C255E9" w:rsidP="00C255E9">
      <w:pPr>
        <w:pStyle w:val="PL"/>
      </w:pPr>
      <w:r>
        <w:t xml:space="preserve">        - type: object</w:t>
      </w:r>
    </w:p>
    <w:p w14:paraId="5DF2ED3E" w14:textId="77777777" w:rsidR="00C255E9" w:rsidRDefault="00C255E9" w:rsidP="00C255E9">
      <w:pPr>
        <w:pStyle w:val="PL"/>
      </w:pPr>
      <w:r>
        <w:t xml:space="preserve">          properties:</w:t>
      </w:r>
    </w:p>
    <w:p w14:paraId="4B8444B4" w14:textId="77777777" w:rsidR="00C255E9" w:rsidRDefault="00C255E9" w:rsidP="00C255E9">
      <w:pPr>
        <w:pStyle w:val="PL"/>
      </w:pPr>
      <w:r>
        <w:t xml:space="preserve">            attributes:</w:t>
      </w:r>
    </w:p>
    <w:p w14:paraId="2C4C9DC9" w14:textId="77777777" w:rsidR="00C255E9" w:rsidRDefault="00C255E9" w:rsidP="00C255E9">
      <w:pPr>
        <w:pStyle w:val="PL"/>
      </w:pPr>
      <w:r>
        <w:t xml:space="preserve">              allOf:</w:t>
      </w:r>
    </w:p>
    <w:p w14:paraId="124DED2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5290CA49" w14:textId="77777777" w:rsidR="00C255E9" w:rsidRDefault="00C255E9" w:rsidP="00C255E9">
      <w:pPr>
        <w:pStyle w:val="PL"/>
      </w:pPr>
      <w:r>
        <w:t xml:space="preserve">                - type: object</w:t>
      </w:r>
    </w:p>
    <w:p w14:paraId="17AD44CA" w14:textId="77777777" w:rsidR="00C255E9" w:rsidRDefault="00C255E9" w:rsidP="00C255E9">
      <w:pPr>
        <w:pStyle w:val="PL"/>
      </w:pPr>
      <w:r>
        <w:t xml:space="preserve">                  properties:</w:t>
      </w:r>
    </w:p>
    <w:p w14:paraId="6D34ACE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8DB2578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A391B9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BE3ABF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8493392" w14:textId="77777777" w:rsidR="00C255E9" w:rsidRDefault="00C255E9" w:rsidP="00C255E9">
      <w:pPr>
        <w:pStyle w:val="PL"/>
      </w:pPr>
      <w:r>
        <w:t xml:space="preserve">    EP_N22-Single:</w:t>
      </w:r>
    </w:p>
    <w:p w14:paraId="4B4C1FDC" w14:textId="77777777" w:rsidR="00C255E9" w:rsidRDefault="00C255E9" w:rsidP="00C255E9">
      <w:pPr>
        <w:pStyle w:val="PL"/>
      </w:pPr>
      <w:r>
        <w:t xml:space="preserve">      allOf:</w:t>
      </w:r>
    </w:p>
    <w:p w14:paraId="426F212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C56992C" w14:textId="77777777" w:rsidR="00C255E9" w:rsidRDefault="00C255E9" w:rsidP="00C255E9">
      <w:pPr>
        <w:pStyle w:val="PL"/>
      </w:pPr>
      <w:r>
        <w:t xml:space="preserve">        - type: object</w:t>
      </w:r>
    </w:p>
    <w:p w14:paraId="613F10F0" w14:textId="77777777" w:rsidR="00C255E9" w:rsidRDefault="00C255E9" w:rsidP="00C255E9">
      <w:pPr>
        <w:pStyle w:val="PL"/>
      </w:pPr>
      <w:r>
        <w:t xml:space="preserve">          properties:</w:t>
      </w:r>
    </w:p>
    <w:p w14:paraId="4B79ACDD" w14:textId="77777777" w:rsidR="00C255E9" w:rsidRDefault="00C255E9" w:rsidP="00C255E9">
      <w:pPr>
        <w:pStyle w:val="PL"/>
      </w:pPr>
      <w:r>
        <w:t xml:space="preserve">            attributes:</w:t>
      </w:r>
    </w:p>
    <w:p w14:paraId="15E986C9" w14:textId="77777777" w:rsidR="00C255E9" w:rsidRDefault="00C255E9" w:rsidP="00C255E9">
      <w:pPr>
        <w:pStyle w:val="PL"/>
      </w:pPr>
      <w:r>
        <w:t xml:space="preserve">              allOf:</w:t>
      </w:r>
    </w:p>
    <w:p w14:paraId="3AE48118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B3958C6" w14:textId="77777777" w:rsidR="00C255E9" w:rsidRDefault="00C255E9" w:rsidP="00C255E9">
      <w:pPr>
        <w:pStyle w:val="PL"/>
      </w:pPr>
      <w:r>
        <w:t xml:space="preserve">                - type: object</w:t>
      </w:r>
    </w:p>
    <w:p w14:paraId="120F82B8" w14:textId="77777777" w:rsidR="00C255E9" w:rsidRDefault="00C255E9" w:rsidP="00C255E9">
      <w:pPr>
        <w:pStyle w:val="PL"/>
      </w:pPr>
      <w:r>
        <w:t xml:space="preserve">                  properties:</w:t>
      </w:r>
    </w:p>
    <w:p w14:paraId="781677C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0FDEA3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80EAFB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6781616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7F427BB" w14:textId="77777777" w:rsidR="00C255E9" w:rsidRDefault="00C255E9" w:rsidP="00C255E9">
      <w:pPr>
        <w:pStyle w:val="PL"/>
      </w:pPr>
    </w:p>
    <w:p w14:paraId="5CA4ED53" w14:textId="77777777" w:rsidR="00C255E9" w:rsidRDefault="00C255E9" w:rsidP="00C255E9">
      <w:pPr>
        <w:pStyle w:val="PL"/>
      </w:pPr>
      <w:r>
        <w:t xml:space="preserve">    EP_N26-Single:</w:t>
      </w:r>
    </w:p>
    <w:p w14:paraId="3E31726D" w14:textId="77777777" w:rsidR="00C255E9" w:rsidRDefault="00C255E9" w:rsidP="00C255E9">
      <w:pPr>
        <w:pStyle w:val="PL"/>
      </w:pPr>
      <w:r>
        <w:t xml:space="preserve">      allOf:</w:t>
      </w:r>
    </w:p>
    <w:p w14:paraId="09FFA14F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EDC01C8" w14:textId="77777777" w:rsidR="00C255E9" w:rsidRDefault="00C255E9" w:rsidP="00C255E9">
      <w:pPr>
        <w:pStyle w:val="PL"/>
      </w:pPr>
      <w:r>
        <w:t xml:space="preserve">        - type: object</w:t>
      </w:r>
    </w:p>
    <w:p w14:paraId="493D2455" w14:textId="77777777" w:rsidR="00C255E9" w:rsidRDefault="00C255E9" w:rsidP="00C255E9">
      <w:pPr>
        <w:pStyle w:val="PL"/>
      </w:pPr>
      <w:r>
        <w:t xml:space="preserve">          properties:</w:t>
      </w:r>
    </w:p>
    <w:p w14:paraId="49A7A014" w14:textId="77777777" w:rsidR="00C255E9" w:rsidRDefault="00C255E9" w:rsidP="00C255E9">
      <w:pPr>
        <w:pStyle w:val="PL"/>
      </w:pPr>
      <w:r>
        <w:t xml:space="preserve">            attributes:</w:t>
      </w:r>
    </w:p>
    <w:p w14:paraId="3EB4F8E1" w14:textId="77777777" w:rsidR="00C255E9" w:rsidRDefault="00C255E9" w:rsidP="00C255E9">
      <w:pPr>
        <w:pStyle w:val="PL"/>
      </w:pPr>
      <w:r>
        <w:t xml:space="preserve">              allOf:</w:t>
      </w:r>
    </w:p>
    <w:p w14:paraId="3FBCB2D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526D467" w14:textId="77777777" w:rsidR="00C255E9" w:rsidRDefault="00C255E9" w:rsidP="00C255E9">
      <w:pPr>
        <w:pStyle w:val="PL"/>
      </w:pPr>
      <w:r>
        <w:t xml:space="preserve">                - type: object</w:t>
      </w:r>
    </w:p>
    <w:p w14:paraId="7DAF4084" w14:textId="77777777" w:rsidR="00C255E9" w:rsidRDefault="00C255E9" w:rsidP="00C255E9">
      <w:pPr>
        <w:pStyle w:val="PL"/>
      </w:pPr>
      <w:r>
        <w:t xml:space="preserve">                  properties:</w:t>
      </w:r>
    </w:p>
    <w:p w14:paraId="474B04A2" w14:textId="77777777" w:rsidR="00C255E9" w:rsidRDefault="00C255E9" w:rsidP="00C255E9">
      <w:pPr>
        <w:pStyle w:val="PL"/>
      </w:pPr>
      <w:r>
        <w:lastRenderedPageBreak/>
        <w:t xml:space="preserve">                    localAddress:</w:t>
      </w:r>
    </w:p>
    <w:p w14:paraId="23FD9E49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3AE0B6B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6F8EAD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6568503" w14:textId="77777777" w:rsidR="00C255E9" w:rsidRDefault="00C255E9" w:rsidP="00C255E9">
      <w:pPr>
        <w:pStyle w:val="PL"/>
      </w:pPr>
      <w:r>
        <w:t xml:space="preserve">    EP_N27-Single:</w:t>
      </w:r>
    </w:p>
    <w:p w14:paraId="6039996E" w14:textId="77777777" w:rsidR="00C255E9" w:rsidRDefault="00C255E9" w:rsidP="00C255E9">
      <w:pPr>
        <w:pStyle w:val="PL"/>
      </w:pPr>
      <w:r>
        <w:t xml:space="preserve">      allOf:</w:t>
      </w:r>
    </w:p>
    <w:p w14:paraId="1CC00CE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EBB714E" w14:textId="77777777" w:rsidR="00C255E9" w:rsidRDefault="00C255E9" w:rsidP="00C255E9">
      <w:pPr>
        <w:pStyle w:val="PL"/>
      </w:pPr>
      <w:r>
        <w:t xml:space="preserve">        - type: object</w:t>
      </w:r>
    </w:p>
    <w:p w14:paraId="47F67515" w14:textId="77777777" w:rsidR="00C255E9" w:rsidRDefault="00C255E9" w:rsidP="00C255E9">
      <w:pPr>
        <w:pStyle w:val="PL"/>
      </w:pPr>
      <w:r>
        <w:t xml:space="preserve">          properties:</w:t>
      </w:r>
    </w:p>
    <w:p w14:paraId="54F685DD" w14:textId="77777777" w:rsidR="00C255E9" w:rsidRDefault="00C255E9" w:rsidP="00C255E9">
      <w:pPr>
        <w:pStyle w:val="PL"/>
      </w:pPr>
      <w:r>
        <w:t xml:space="preserve">            attributes:</w:t>
      </w:r>
    </w:p>
    <w:p w14:paraId="107A43F5" w14:textId="77777777" w:rsidR="00C255E9" w:rsidRDefault="00C255E9" w:rsidP="00C255E9">
      <w:pPr>
        <w:pStyle w:val="PL"/>
      </w:pPr>
      <w:r>
        <w:t xml:space="preserve">              allOf:</w:t>
      </w:r>
    </w:p>
    <w:p w14:paraId="3D8DCB39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3BA0C8C" w14:textId="77777777" w:rsidR="00C255E9" w:rsidRDefault="00C255E9" w:rsidP="00C255E9">
      <w:pPr>
        <w:pStyle w:val="PL"/>
      </w:pPr>
      <w:r>
        <w:t xml:space="preserve">                - type: object</w:t>
      </w:r>
    </w:p>
    <w:p w14:paraId="13800B3D" w14:textId="77777777" w:rsidR="00C255E9" w:rsidRDefault="00C255E9" w:rsidP="00C255E9">
      <w:pPr>
        <w:pStyle w:val="PL"/>
      </w:pPr>
      <w:r>
        <w:t xml:space="preserve">                  properties:</w:t>
      </w:r>
    </w:p>
    <w:p w14:paraId="323BD55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C751F1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43661B6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54F7156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3BBD193" w14:textId="77777777" w:rsidR="00C255E9" w:rsidRDefault="00C255E9" w:rsidP="00C255E9">
      <w:pPr>
        <w:pStyle w:val="PL"/>
      </w:pPr>
    </w:p>
    <w:p w14:paraId="4763CC5E" w14:textId="77777777" w:rsidR="00C255E9" w:rsidRDefault="00C255E9" w:rsidP="00C255E9">
      <w:pPr>
        <w:pStyle w:val="PL"/>
      </w:pPr>
    </w:p>
    <w:p w14:paraId="5AA4156D" w14:textId="77777777" w:rsidR="00C255E9" w:rsidRDefault="00C255E9" w:rsidP="00C255E9">
      <w:pPr>
        <w:pStyle w:val="PL"/>
      </w:pPr>
      <w:r>
        <w:t xml:space="preserve">    EP_N31-Single:</w:t>
      </w:r>
    </w:p>
    <w:p w14:paraId="63D6EA49" w14:textId="77777777" w:rsidR="00C255E9" w:rsidRDefault="00C255E9" w:rsidP="00C255E9">
      <w:pPr>
        <w:pStyle w:val="PL"/>
      </w:pPr>
      <w:r>
        <w:t xml:space="preserve">      allOf:</w:t>
      </w:r>
    </w:p>
    <w:p w14:paraId="46E6DDB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1D59918" w14:textId="77777777" w:rsidR="00C255E9" w:rsidRDefault="00C255E9" w:rsidP="00C255E9">
      <w:pPr>
        <w:pStyle w:val="PL"/>
      </w:pPr>
      <w:r>
        <w:t xml:space="preserve">        - type: object</w:t>
      </w:r>
    </w:p>
    <w:p w14:paraId="1A5EE3BF" w14:textId="77777777" w:rsidR="00C255E9" w:rsidRDefault="00C255E9" w:rsidP="00C255E9">
      <w:pPr>
        <w:pStyle w:val="PL"/>
      </w:pPr>
      <w:r>
        <w:t xml:space="preserve">          properties:</w:t>
      </w:r>
    </w:p>
    <w:p w14:paraId="4553C870" w14:textId="77777777" w:rsidR="00C255E9" w:rsidRDefault="00C255E9" w:rsidP="00C255E9">
      <w:pPr>
        <w:pStyle w:val="PL"/>
      </w:pPr>
      <w:r>
        <w:t xml:space="preserve">            attributes:</w:t>
      </w:r>
    </w:p>
    <w:p w14:paraId="3A3D576A" w14:textId="77777777" w:rsidR="00C255E9" w:rsidRDefault="00C255E9" w:rsidP="00C255E9">
      <w:pPr>
        <w:pStyle w:val="PL"/>
      </w:pPr>
      <w:r>
        <w:t xml:space="preserve">              allOf:</w:t>
      </w:r>
    </w:p>
    <w:p w14:paraId="5E4F5878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501E111" w14:textId="77777777" w:rsidR="00C255E9" w:rsidRDefault="00C255E9" w:rsidP="00C255E9">
      <w:pPr>
        <w:pStyle w:val="PL"/>
      </w:pPr>
      <w:r>
        <w:t xml:space="preserve">                - type: object</w:t>
      </w:r>
    </w:p>
    <w:p w14:paraId="54240B1D" w14:textId="77777777" w:rsidR="00C255E9" w:rsidRDefault="00C255E9" w:rsidP="00C255E9">
      <w:pPr>
        <w:pStyle w:val="PL"/>
      </w:pPr>
      <w:r>
        <w:t xml:space="preserve">                  properties:</w:t>
      </w:r>
    </w:p>
    <w:p w14:paraId="05CB2B62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E4C0BE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67119FF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BFF224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5D1F08D" w14:textId="77777777" w:rsidR="00C255E9" w:rsidRDefault="00C255E9" w:rsidP="00C255E9">
      <w:pPr>
        <w:pStyle w:val="PL"/>
      </w:pPr>
      <w:r>
        <w:t xml:space="preserve">    EP_N32-Single:</w:t>
      </w:r>
    </w:p>
    <w:p w14:paraId="4206425D" w14:textId="77777777" w:rsidR="00C255E9" w:rsidRDefault="00C255E9" w:rsidP="00C255E9">
      <w:pPr>
        <w:pStyle w:val="PL"/>
      </w:pPr>
      <w:r>
        <w:t xml:space="preserve">      allOf:</w:t>
      </w:r>
    </w:p>
    <w:p w14:paraId="052CCE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2F1D06F" w14:textId="77777777" w:rsidR="00C255E9" w:rsidRDefault="00C255E9" w:rsidP="00C255E9">
      <w:pPr>
        <w:pStyle w:val="PL"/>
      </w:pPr>
      <w:r>
        <w:t xml:space="preserve">        - type: object</w:t>
      </w:r>
    </w:p>
    <w:p w14:paraId="31D601F9" w14:textId="77777777" w:rsidR="00C255E9" w:rsidRDefault="00C255E9" w:rsidP="00C255E9">
      <w:pPr>
        <w:pStyle w:val="PL"/>
      </w:pPr>
      <w:r>
        <w:t xml:space="preserve">          properties:</w:t>
      </w:r>
    </w:p>
    <w:p w14:paraId="7A168A84" w14:textId="77777777" w:rsidR="00C255E9" w:rsidRDefault="00C255E9" w:rsidP="00C255E9">
      <w:pPr>
        <w:pStyle w:val="PL"/>
      </w:pPr>
      <w:r>
        <w:t xml:space="preserve">            attributes:</w:t>
      </w:r>
    </w:p>
    <w:p w14:paraId="4DCCDAB8" w14:textId="77777777" w:rsidR="00C255E9" w:rsidRDefault="00C255E9" w:rsidP="00C255E9">
      <w:pPr>
        <w:pStyle w:val="PL"/>
      </w:pPr>
      <w:r>
        <w:t xml:space="preserve">              allOf:</w:t>
      </w:r>
    </w:p>
    <w:p w14:paraId="46EFACEB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3C998AC" w14:textId="77777777" w:rsidR="00C255E9" w:rsidRDefault="00C255E9" w:rsidP="00C255E9">
      <w:pPr>
        <w:pStyle w:val="PL"/>
      </w:pPr>
      <w:r>
        <w:t xml:space="preserve">                - type: object</w:t>
      </w:r>
    </w:p>
    <w:p w14:paraId="17F2EE81" w14:textId="77777777" w:rsidR="00C255E9" w:rsidRDefault="00C255E9" w:rsidP="00C255E9">
      <w:pPr>
        <w:pStyle w:val="PL"/>
      </w:pPr>
      <w:r>
        <w:t xml:space="preserve">                  properties:</w:t>
      </w:r>
    </w:p>
    <w:p w14:paraId="5DB4939E" w14:textId="77777777" w:rsidR="00C255E9" w:rsidRDefault="00C255E9" w:rsidP="00C255E9">
      <w:pPr>
        <w:pStyle w:val="PL"/>
      </w:pPr>
      <w:r>
        <w:t xml:space="preserve">                    remotePlmnId:</w:t>
      </w:r>
    </w:p>
    <w:p w14:paraId="738FFC8C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75D87321" w14:textId="77777777" w:rsidR="00C255E9" w:rsidRDefault="00C255E9" w:rsidP="00C255E9">
      <w:pPr>
        <w:pStyle w:val="PL"/>
      </w:pPr>
      <w:r>
        <w:t xml:space="preserve">                    remoteSeppAddress:</w:t>
      </w:r>
    </w:p>
    <w:p w14:paraId="0BC5A4F7" w14:textId="77777777" w:rsidR="00C255E9" w:rsidRDefault="00C255E9" w:rsidP="00C255E9">
      <w:pPr>
        <w:pStyle w:val="PL"/>
      </w:pPr>
      <w:r>
        <w:t xml:space="preserve">                      $ref: 'genericNrm.yaml#/components/schemas/HostAddr'</w:t>
      </w:r>
    </w:p>
    <w:p w14:paraId="38564177" w14:textId="77777777" w:rsidR="00C255E9" w:rsidRDefault="00C255E9" w:rsidP="00C255E9">
      <w:pPr>
        <w:pStyle w:val="PL"/>
      </w:pPr>
      <w:r>
        <w:t xml:space="preserve">                    remoteSeppId:</w:t>
      </w:r>
    </w:p>
    <w:p w14:paraId="601A52BD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6CE4F4B3" w14:textId="77777777" w:rsidR="00C255E9" w:rsidRDefault="00C255E9" w:rsidP="00C255E9">
      <w:pPr>
        <w:pStyle w:val="PL"/>
      </w:pPr>
      <w:r>
        <w:t xml:space="preserve">                    n32cParas:</w:t>
      </w:r>
    </w:p>
    <w:p w14:paraId="268C614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727CAA25" w14:textId="77777777" w:rsidR="00C255E9" w:rsidRDefault="00C255E9" w:rsidP="00C255E9">
      <w:pPr>
        <w:pStyle w:val="PL"/>
      </w:pPr>
      <w:r>
        <w:t xml:space="preserve">                    n32fPolicy:</w:t>
      </w:r>
    </w:p>
    <w:p w14:paraId="339846FA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73E7B045" w14:textId="77777777" w:rsidR="00C255E9" w:rsidRDefault="00C255E9" w:rsidP="00C255E9">
      <w:pPr>
        <w:pStyle w:val="PL"/>
      </w:pPr>
      <w:r>
        <w:t xml:space="preserve">                    withIPX:</w:t>
      </w:r>
    </w:p>
    <w:p w14:paraId="1A6243E6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46D399B5" w14:textId="77777777" w:rsidR="00C255E9" w:rsidRDefault="00C255E9" w:rsidP="00C255E9">
      <w:pPr>
        <w:pStyle w:val="PL"/>
      </w:pPr>
      <w:r>
        <w:t xml:space="preserve">    EP_N33-Single:</w:t>
      </w:r>
    </w:p>
    <w:p w14:paraId="3EBC95B6" w14:textId="77777777" w:rsidR="00C255E9" w:rsidRDefault="00C255E9" w:rsidP="00C255E9">
      <w:pPr>
        <w:pStyle w:val="PL"/>
      </w:pPr>
      <w:r>
        <w:t xml:space="preserve">      allOf:</w:t>
      </w:r>
    </w:p>
    <w:p w14:paraId="63C8429A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14B005D5" w14:textId="77777777" w:rsidR="00C255E9" w:rsidRDefault="00C255E9" w:rsidP="00C255E9">
      <w:pPr>
        <w:pStyle w:val="PL"/>
      </w:pPr>
      <w:r>
        <w:t xml:space="preserve">        - type: object</w:t>
      </w:r>
    </w:p>
    <w:p w14:paraId="3FDC87D5" w14:textId="77777777" w:rsidR="00C255E9" w:rsidRDefault="00C255E9" w:rsidP="00C255E9">
      <w:pPr>
        <w:pStyle w:val="PL"/>
      </w:pPr>
      <w:r>
        <w:t xml:space="preserve">          properties:</w:t>
      </w:r>
    </w:p>
    <w:p w14:paraId="0A53CCDA" w14:textId="77777777" w:rsidR="00C255E9" w:rsidRDefault="00C255E9" w:rsidP="00C255E9">
      <w:pPr>
        <w:pStyle w:val="PL"/>
      </w:pPr>
      <w:r>
        <w:t xml:space="preserve">            attributes:</w:t>
      </w:r>
    </w:p>
    <w:p w14:paraId="4BE66BD6" w14:textId="77777777" w:rsidR="00C255E9" w:rsidRDefault="00C255E9" w:rsidP="00C255E9">
      <w:pPr>
        <w:pStyle w:val="PL"/>
      </w:pPr>
      <w:r>
        <w:t xml:space="preserve">              allOf:</w:t>
      </w:r>
    </w:p>
    <w:p w14:paraId="61C3C3C3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E39F392" w14:textId="77777777" w:rsidR="00C255E9" w:rsidRDefault="00C255E9" w:rsidP="00C255E9">
      <w:pPr>
        <w:pStyle w:val="PL"/>
      </w:pPr>
      <w:r>
        <w:t xml:space="preserve">                - type: object</w:t>
      </w:r>
    </w:p>
    <w:p w14:paraId="0041F8D1" w14:textId="77777777" w:rsidR="00C255E9" w:rsidRDefault="00C255E9" w:rsidP="00C255E9">
      <w:pPr>
        <w:pStyle w:val="PL"/>
      </w:pPr>
      <w:r>
        <w:t xml:space="preserve">                  properties:</w:t>
      </w:r>
    </w:p>
    <w:p w14:paraId="7DF3160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1A216C3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25032D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9BB79FD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8439993" w14:textId="77777777" w:rsidR="00C255E9" w:rsidRDefault="00C255E9" w:rsidP="00C255E9">
      <w:pPr>
        <w:pStyle w:val="PL"/>
      </w:pPr>
      <w:r>
        <w:t xml:space="preserve">    EP_S5C-Single:</w:t>
      </w:r>
    </w:p>
    <w:p w14:paraId="5467A538" w14:textId="77777777" w:rsidR="00C255E9" w:rsidRDefault="00C255E9" w:rsidP="00C255E9">
      <w:pPr>
        <w:pStyle w:val="PL"/>
      </w:pPr>
      <w:r>
        <w:t xml:space="preserve">      allOf:</w:t>
      </w:r>
    </w:p>
    <w:p w14:paraId="273A494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21942BF" w14:textId="77777777" w:rsidR="00C255E9" w:rsidRDefault="00C255E9" w:rsidP="00C255E9">
      <w:pPr>
        <w:pStyle w:val="PL"/>
      </w:pPr>
      <w:r>
        <w:t xml:space="preserve">        - type: object</w:t>
      </w:r>
    </w:p>
    <w:p w14:paraId="1E223DBB" w14:textId="77777777" w:rsidR="00C255E9" w:rsidRDefault="00C255E9" w:rsidP="00C255E9">
      <w:pPr>
        <w:pStyle w:val="PL"/>
      </w:pPr>
      <w:r>
        <w:t xml:space="preserve">          properties:</w:t>
      </w:r>
    </w:p>
    <w:p w14:paraId="22A6E616" w14:textId="77777777" w:rsidR="00C255E9" w:rsidRDefault="00C255E9" w:rsidP="00C255E9">
      <w:pPr>
        <w:pStyle w:val="PL"/>
      </w:pPr>
      <w:r>
        <w:t xml:space="preserve">            attributes:</w:t>
      </w:r>
    </w:p>
    <w:p w14:paraId="77D5987B" w14:textId="77777777" w:rsidR="00C255E9" w:rsidRDefault="00C255E9" w:rsidP="00C255E9">
      <w:pPr>
        <w:pStyle w:val="PL"/>
      </w:pPr>
      <w:r>
        <w:t xml:space="preserve">              allOf:</w:t>
      </w:r>
    </w:p>
    <w:p w14:paraId="5847934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CE90618" w14:textId="77777777" w:rsidR="00C255E9" w:rsidRDefault="00C255E9" w:rsidP="00C255E9">
      <w:pPr>
        <w:pStyle w:val="PL"/>
      </w:pPr>
      <w:r>
        <w:lastRenderedPageBreak/>
        <w:t xml:space="preserve">                - type: object</w:t>
      </w:r>
    </w:p>
    <w:p w14:paraId="229BACA0" w14:textId="77777777" w:rsidR="00C255E9" w:rsidRDefault="00C255E9" w:rsidP="00C255E9">
      <w:pPr>
        <w:pStyle w:val="PL"/>
      </w:pPr>
      <w:r>
        <w:t xml:space="preserve">                  properties:</w:t>
      </w:r>
    </w:p>
    <w:p w14:paraId="493A2AC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788C88C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582870A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B835ED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9DAB154" w14:textId="77777777" w:rsidR="00C255E9" w:rsidRDefault="00C255E9" w:rsidP="00C255E9">
      <w:pPr>
        <w:pStyle w:val="PL"/>
      </w:pPr>
      <w:r>
        <w:t xml:space="preserve">    EP_S5U-Single:</w:t>
      </w:r>
    </w:p>
    <w:p w14:paraId="45D1BF27" w14:textId="77777777" w:rsidR="00C255E9" w:rsidRDefault="00C255E9" w:rsidP="00C255E9">
      <w:pPr>
        <w:pStyle w:val="PL"/>
      </w:pPr>
      <w:r>
        <w:t xml:space="preserve">      allOf:</w:t>
      </w:r>
    </w:p>
    <w:p w14:paraId="1A9F1AA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4CD55B2" w14:textId="77777777" w:rsidR="00C255E9" w:rsidRDefault="00C255E9" w:rsidP="00C255E9">
      <w:pPr>
        <w:pStyle w:val="PL"/>
      </w:pPr>
      <w:r>
        <w:t xml:space="preserve">        - type: object</w:t>
      </w:r>
    </w:p>
    <w:p w14:paraId="345D8B3F" w14:textId="77777777" w:rsidR="00C255E9" w:rsidRDefault="00C255E9" w:rsidP="00C255E9">
      <w:pPr>
        <w:pStyle w:val="PL"/>
      </w:pPr>
      <w:r>
        <w:t xml:space="preserve">          properties:</w:t>
      </w:r>
    </w:p>
    <w:p w14:paraId="03B3B3DA" w14:textId="77777777" w:rsidR="00C255E9" w:rsidRDefault="00C255E9" w:rsidP="00C255E9">
      <w:pPr>
        <w:pStyle w:val="PL"/>
      </w:pPr>
      <w:r>
        <w:t xml:space="preserve">            attributes:</w:t>
      </w:r>
    </w:p>
    <w:p w14:paraId="20075C02" w14:textId="77777777" w:rsidR="00C255E9" w:rsidRDefault="00C255E9" w:rsidP="00C255E9">
      <w:pPr>
        <w:pStyle w:val="PL"/>
      </w:pPr>
      <w:r>
        <w:t xml:space="preserve">              allOf:</w:t>
      </w:r>
    </w:p>
    <w:p w14:paraId="556179D7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78C0107" w14:textId="77777777" w:rsidR="00C255E9" w:rsidRDefault="00C255E9" w:rsidP="00C255E9">
      <w:pPr>
        <w:pStyle w:val="PL"/>
      </w:pPr>
      <w:r>
        <w:t xml:space="preserve">                - type: object</w:t>
      </w:r>
    </w:p>
    <w:p w14:paraId="71102DCD" w14:textId="77777777" w:rsidR="00C255E9" w:rsidRDefault="00C255E9" w:rsidP="00C255E9">
      <w:pPr>
        <w:pStyle w:val="PL"/>
      </w:pPr>
      <w:r>
        <w:t xml:space="preserve">                  properties:</w:t>
      </w:r>
    </w:p>
    <w:p w14:paraId="14B9FD8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E3FAE7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C14A1DC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E92493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D0FAA15" w14:textId="77777777" w:rsidR="00C255E9" w:rsidRDefault="00C255E9" w:rsidP="00C255E9">
      <w:pPr>
        <w:pStyle w:val="PL"/>
      </w:pPr>
      <w:r>
        <w:t xml:space="preserve">    EP_Rx-Single:</w:t>
      </w:r>
    </w:p>
    <w:p w14:paraId="1CFCBF13" w14:textId="77777777" w:rsidR="00C255E9" w:rsidRDefault="00C255E9" w:rsidP="00C255E9">
      <w:pPr>
        <w:pStyle w:val="PL"/>
      </w:pPr>
      <w:r>
        <w:t xml:space="preserve">      allOf:</w:t>
      </w:r>
    </w:p>
    <w:p w14:paraId="273AEE6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AD8CF98" w14:textId="77777777" w:rsidR="00C255E9" w:rsidRDefault="00C255E9" w:rsidP="00C255E9">
      <w:pPr>
        <w:pStyle w:val="PL"/>
      </w:pPr>
      <w:r>
        <w:t xml:space="preserve">        - type: object</w:t>
      </w:r>
    </w:p>
    <w:p w14:paraId="0AA0BC75" w14:textId="77777777" w:rsidR="00C255E9" w:rsidRDefault="00C255E9" w:rsidP="00C255E9">
      <w:pPr>
        <w:pStyle w:val="PL"/>
      </w:pPr>
      <w:r>
        <w:t xml:space="preserve">          properties:</w:t>
      </w:r>
    </w:p>
    <w:p w14:paraId="536A9DDC" w14:textId="77777777" w:rsidR="00C255E9" w:rsidRDefault="00C255E9" w:rsidP="00C255E9">
      <w:pPr>
        <w:pStyle w:val="PL"/>
      </w:pPr>
      <w:r>
        <w:t xml:space="preserve">            attributes:</w:t>
      </w:r>
    </w:p>
    <w:p w14:paraId="3C36D418" w14:textId="77777777" w:rsidR="00C255E9" w:rsidRDefault="00C255E9" w:rsidP="00C255E9">
      <w:pPr>
        <w:pStyle w:val="PL"/>
      </w:pPr>
      <w:r>
        <w:t xml:space="preserve">              allOf:</w:t>
      </w:r>
    </w:p>
    <w:p w14:paraId="1E736806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C6A76B6" w14:textId="77777777" w:rsidR="00C255E9" w:rsidRDefault="00C255E9" w:rsidP="00C255E9">
      <w:pPr>
        <w:pStyle w:val="PL"/>
      </w:pPr>
      <w:r>
        <w:t xml:space="preserve">                - type: object</w:t>
      </w:r>
    </w:p>
    <w:p w14:paraId="2B58F75D" w14:textId="77777777" w:rsidR="00C255E9" w:rsidRDefault="00C255E9" w:rsidP="00C255E9">
      <w:pPr>
        <w:pStyle w:val="PL"/>
      </w:pPr>
      <w:r>
        <w:t xml:space="preserve">                  properties:</w:t>
      </w:r>
    </w:p>
    <w:p w14:paraId="0F167D0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CC86CD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005078A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BFF2E3F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79DFD0E" w14:textId="77777777" w:rsidR="00C255E9" w:rsidRDefault="00C255E9" w:rsidP="00C255E9">
      <w:pPr>
        <w:pStyle w:val="PL"/>
      </w:pPr>
      <w:r>
        <w:t xml:space="preserve">    EP_MAP_SMSC-Single:</w:t>
      </w:r>
    </w:p>
    <w:p w14:paraId="1301D795" w14:textId="77777777" w:rsidR="00C255E9" w:rsidRDefault="00C255E9" w:rsidP="00C255E9">
      <w:pPr>
        <w:pStyle w:val="PL"/>
      </w:pPr>
      <w:r>
        <w:t xml:space="preserve">      allOf:</w:t>
      </w:r>
    </w:p>
    <w:p w14:paraId="48B82C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C87354C" w14:textId="77777777" w:rsidR="00C255E9" w:rsidRDefault="00C255E9" w:rsidP="00C255E9">
      <w:pPr>
        <w:pStyle w:val="PL"/>
      </w:pPr>
      <w:r>
        <w:t xml:space="preserve">        - type: object</w:t>
      </w:r>
    </w:p>
    <w:p w14:paraId="4A148378" w14:textId="77777777" w:rsidR="00C255E9" w:rsidRDefault="00C255E9" w:rsidP="00C255E9">
      <w:pPr>
        <w:pStyle w:val="PL"/>
      </w:pPr>
      <w:r>
        <w:t xml:space="preserve">          properties:</w:t>
      </w:r>
    </w:p>
    <w:p w14:paraId="10046ACA" w14:textId="77777777" w:rsidR="00C255E9" w:rsidRDefault="00C255E9" w:rsidP="00C255E9">
      <w:pPr>
        <w:pStyle w:val="PL"/>
      </w:pPr>
      <w:r>
        <w:t xml:space="preserve">            attributes:</w:t>
      </w:r>
    </w:p>
    <w:p w14:paraId="148172D8" w14:textId="77777777" w:rsidR="00C255E9" w:rsidRDefault="00C255E9" w:rsidP="00C255E9">
      <w:pPr>
        <w:pStyle w:val="PL"/>
      </w:pPr>
      <w:r>
        <w:t xml:space="preserve">              allOf:</w:t>
      </w:r>
    </w:p>
    <w:p w14:paraId="451F896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5E82D4E" w14:textId="77777777" w:rsidR="00C255E9" w:rsidRDefault="00C255E9" w:rsidP="00C255E9">
      <w:pPr>
        <w:pStyle w:val="PL"/>
      </w:pPr>
      <w:r>
        <w:t xml:space="preserve">                - type: object</w:t>
      </w:r>
    </w:p>
    <w:p w14:paraId="171EFC34" w14:textId="77777777" w:rsidR="00C255E9" w:rsidRDefault="00C255E9" w:rsidP="00C255E9">
      <w:pPr>
        <w:pStyle w:val="PL"/>
      </w:pPr>
      <w:r>
        <w:t xml:space="preserve">                  properties:</w:t>
      </w:r>
    </w:p>
    <w:p w14:paraId="1ABE1BD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A3E4BB1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2EA7735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7EBDEA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ECA9C6B" w14:textId="77777777" w:rsidR="00C255E9" w:rsidRDefault="00C255E9" w:rsidP="00C255E9">
      <w:pPr>
        <w:pStyle w:val="PL"/>
      </w:pPr>
      <w:r>
        <w:t xml:space="preserve">    EP_NLS-Single:</w:t>
      </w:r>
    </w:p>
    <w:p w14:paraId="7DDF7B3A" w14:textId="77777777" w:rsidR="00C255E9" w:rsidRDefault="00C255E9" w:rsidP="00C255E9">
      <w:pPr>
        <w:pStyle w:val="PL"/>
      </w:pPr>
      <w:r>
        <w:t xml:space="preserve">      allOf:</w:t>
      </w:r>
    </w:p>
    <w:p w14:paraId="01874F6B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EFE6C5A" w14:textId="77777777" w:rsidR="00C255E9" w:rsidRDefault="00C255E9" w:rsidP="00C255E9">
      <w:pPr>
        <w:pStyle w:val="PL"/>
      </w:pPr>
      <w:r>
        <w:t xml:space="preserve">        - type: object</w:t>
      </w:r>
    </w:p>
    <w:p w14:paraId="418F802E" w14:textId="77777777" w:rsidR="00C255E9" w:rsidRDefault="00C255E9" w:rsidP="00C255E9">
      <w:pPr>
        <w:pStyle w:val="PL"/>
      </w:pPr>
      <w:r>
        <w:t xml:space="preserve">          properties:</w:t>
      </w:r>
    </w:p>
    <w:p w14:paraId="39352E97" w14:textId="77777777" w:rsidR="00C255E9" w:rsidRDefault="00C255E9" w:rsidP="00C255E9">
      <w:pPr>
        <w:pStyle w:val="PL"/>
      </w:pPr>
      <w:r>
        <w:t xml:space="preserve">            attributes:</w:t>
      </w:r>
    </w:p>
    <w:p w14:paraId="48493471" w14:textId="77777777" w:rsidR="00C255E9" w:rsidRDefault="00C255E9" w:rsidP="00C255E9">
      <w:pPr>
        <w:pStyle w:val="PL"/>
      </w:pPr>
      <w:r>
        <w:t xml:space="preserve">              allOf:</w:t>
      </w:r>
    </w:p>
    <w:p w14:paraId="3B6DA7DF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8CDE129" w14:textId="77777777" w:rsidR="00C255E9" w:rsidRDefault="00C255E9" w:rsidP="00C255E9">
      <w:pPr>
        <w:pStyle w:val="PL"/>
      </w:pPr>
      <w:r>
        <w:t xml:space="preserve">                - type: object</w:t>
      </w:r>
    </w:p>
    <w:p w14:paraId="0D43E938" w14:textId="77777777" w:rsidR="00C255E9" w:rsidRDefault="00C255E9" w:rsidP="00C255E9">
      <w:pPr>
        <w:pStyle w:val="PL"/>
      </w:pPr>
      <w:r>
        <w:t xml:space="preserve">                  properties:</w:t>
      </w:r>
    </w:p>
    <w:p w14:paraId="0156BE9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7DB92D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D9DC52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8A08C2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22EB0F3" w14:textId="77777777" w:rsidR="00C255E9" w:rsidRDefault="00C255E9" w:rsidP="00C255E9">
      <w:pPr>
        <w:pStyle w:val="PL"/>
      </w:pPr>
      <w:r>
        <w:t xml:space="preserve">    EP_NLG-Single:</w:t>
      </w:r>
    </w:p>
    <w:p w14:paraId="04475E3B" w14:textId="77777777" w:rsidR="00C255E9" w:rsidRDefault="00C255E9" w:rsidP="00C255E9">
      <w:pPr>
        <w:pStyle w:val="PL"/>
      </w:pPr>
      <w:r>
        <w:t xml:space="preserve">      allOf:</w:t>
      </w:r>
    </w:p>
    <w:p w14:paraId="40F6ABF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22FF4DA" w14:textId="77777777" w:rsidR="00C255E9" w:rsidRDefault="00C255E9" w:rsidP="00C255E9">
      <w:pPr>
        <w:pStyle w:val="PL"/>
      </w:pPr>
      <w:r>
        <w:t xml:space="preserve">        - type: object</w:t>
      </w:r>
    </w:p>
    <w:p w14:paraId="14D12C09" w14:textId="77777777" w:rsidR="00C255E9" w:rsidRDefault="00C255E9" w:rsidP="00C255E9">
      <w:pPr>
        <w:pStyle w:val="PL"/>
      </w:pPr>
      <w:r>
        <w:t xml:space="preserve">          properties:</w:t>
      </w:r>
    </w:p>
    <w:p w14:paraId="37930AC5" w14:textId="77777777" w:rsidR="00C255E9" w:rsidRDefault="00C255E9" w:rsidP="00C255E9">
      <w:pPr>
        <w:pStyle w:val="PL"/>
      </w:pPr>
      <w:r>
        <w:t xml:space="preserve">            attributes:</w:t>
      </w:r>
    </w:p>
    <w:p w14:paraId="1F10F592" w14:textId="77777777" w:rsidR="00C255E9" w:rsidRDefault="00C255E9" w:rsidP="00C255E9">
      <w:pPr>
        <w:pStyle w:val="PL"/>
      </w:pPr>
      <w:r>
        <w:t xml:space="preserve">              allOf:</w:t>
      </w:r>
    </w:p>
    <w:p w14:paraId="68A998E2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D5B14CE" w14:textId="77777777" w:rsidR="00C255E9" w:rsidRDefault="00C255E9" w:rsidP="00C255E9">
      <w:pPr>
        <w:pStyle w:val="PL"/>
      </w:pPr>
      <w:r>
        <w:t xml:space="preserve">                - type: object</w:t>
      </w:r>
    </w:p>
    <w:p w14:paraId="3A3A0298" w14:textId="77777777" w:rsidR="00C255E9" w:rsidRDefault="00C255E9" w:rsidP="00C255E9">
      <w:pPr>
        <w:pStyle w:val="PL"/>
      </w:pPr>
      <w:r>
        <w:t xml:space="preserve">                  properties:</w:t>
      </w:r>
    </w:p>
    <w:p w14:paraId="5E82604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AB55711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9DA130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E17A917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CBE92C6" w14:textId="77777777" w:rsidR="00C255E9" w:rsidRDefault="00C255E9" w:rsidP="00C255E9">
      <w:pPr>
        <w:pStyle w:val="PL"/>
      </w:pPr>
    </w:p>
    <w:p w14:paraId="16119158" w14:textId="77777777" w:rsidR="00C255E9" w:rsidRDefault="00C255E9" w:rsidP="00C255E9">
      <w:pPr>
        <w:pStyle w:val="PL"/>
      </w:pPr>
      <w:r>
        <w:t xml:space="preserve">    EP_N60-Single:</w:t>
      </w:r>
    </w:p>
    <w:p w14:paraId="3B01A786" w14:textId="77777777" w:rsidR="00C255E9" w:rsidRDefault="00C255E9" w:rsidP="00C255E9">
      <w:pPr>
        <w:pStyle w:val="PL"/>
      </w:pPr>
      <w:r>
        <w:lastRenderedPageBreak/>
        <w:t xml:space="preserve">      allOf:</w:t>
      </w:r>
    </w:p>
    <w:p w14:paraId="49848F4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D7886B4" w14:textId="77777777" w:rsidR="00C255E9" w:rsidRDefault="00C255E9" w:rsidP="00C255E9">
      <w:pPr>
        <w:pStyle w:val="PL"/>
      </w:pPr>
      <w:r>
        <w:t xml:space="preserve">        - type: object</w:t>
      </w:r>
    </w:p>
    <w:p w14:paraId="13D49C48" w14:textId="77777777" w:rsidR="00C255E9" w:rsidRDefault="00C255E9" w:rsidP="00C255E9">
      <w:pPr>
        <w:pStyle w:val="PL"/>
      </w:pPr>
      <w:r>
        <w:t xml:space="preserve">          properties:</w:t>
      </w:r>
    </w:p>
    <w:p w14:paraId="5E7C376B" w14:textId="77777777" w:rsidR="00C255E9" w:rsidRDefault="00C255E9" w:rsidP="00C255E9">
      <w:pPr>
        <w:pStyle w:val="PL"/>
      </w:pPr>
      <w:r>
        <w:t xml:space="preserve">            attributes:</w:t>
      </w:r>
    </w:p>
    <w:p w14:paraId="5E66E5BA" w14:textId="77777777" w:rsidR="00C255E9" w:rsidRDefault="00C255E9" w:rsidP="00C255E9">
      <w:pPr>
        <w:pStyle w:val="PL"/>
      </w:pPr>
      <w:r>
        <w:t xml:space="preserve">              allOf:</w:t>
      </w:r>
    </w:p>
    <w:p w14:paraId="2C87F2F4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6804112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D45DA" w14:textId="77777777" w:rsidR="00C255E9" w:rsidRDefault="00C255E9" w:rsidP="00C255E9">
      <w:pPr>
        <w:pStyle w:val="PL"/>
      </w:pPr>
      <w:r>
        <w:t xml:space="preserve">                  properties:</w:t>
      </w:r>
    </w:p>
    <w:p w14:paraId="7C7D8ED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7DDB55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F834997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AAADE2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8185B46" w14:textId="77777777" w:rsidR="00C255E9" w:rsidRDefault="00C255E9" w:rsidP="00C255E9">
      <w:pPr>
        <w:pStyle w:val="PL"/>
      </w:pPr>
      <w:r>
        <w:t xml:space="preserve">    EP_N64-Single:</w:t>
      </w:r>
    </w:p>
    <w:p w14:paraId="69726A9D" w14:textId="77777777" w:rsidR="00C255E9" w:rsidRDefault="00C255E9" w:rsidP="00C255E9">
      <w:pPr>
        <w:pStyle w:val="PL"/>
      </w:pPr>
      <w:r>
        <w:t xml:space="preserve">      allOf:</w:t>
      </w:r>
    </w:p>
    <w:p w14:paraId="6570EF3C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3896C7B5" w14:textId="77777777" w:rsidR="00C255E9" w:rsidRDefault="00C255E9" w:rsidP="00C255E9">
      <w:pPr>
        <w:pStyle w:val="PL"/>
      </w:pPr>
      <w:r>
        <w:t xml:space="preserve">        - type: object</w:t>
      </w:r>
    </w:p>
    <w:p w14:paraId="0B784EB6" w14:textId="77777777" w:rsidR="00C255E9" w:rsidRDefault="00C255E9" w:rsidP="00C255E9">
      <w:pPr>
        <w:pStyle w:val="PL"/>
      </w:pPr>
      <w:r>
        <w:t xml:space="preserve">          properties:</w:t>
      </w:r>
    </w:p>
    <w:p w14:paraId="21705B6F" w14:textId="77777777" w:rsidR="00C255E9" w:rsidRDefault="00C255E9" w:rsidP="00C255E9">
      <w:pPr>
        <w:pStyle w:val="PL"/>
      </w:pPr>
      <w:r>
        <w:t xml:space="preserve">            attributes:</w:t>
      </w:r>
    </w:p>
    <w:p w14:paraId="6E707774" w14:textId="77777777" w:rsidR="00C255E9" w:rsidRDefault="00C255E9" w:rsidP="00C255E9">
      <w:pPr>
        <w:pStyle w:val="PL"/>
      </w:pPr>
      <w:r>
        <w:t xml:space="preserve">              allOf:</w:t>
      </w:r>
    </w:p>
    <w:p w14:paraId="6BA39DF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EEF09AD" w14:textId="77777777" w:rsidR="00C255E9" w:rsidRDefault="00C255E9" w:rsidP="00C255E9">
      <w:pPr>
        <w:pStyle w:val="PL"/>
      </w:pPr>
      <w:r>
        <w:t xml:space="preserve">                - type: object</w:t>
      </w:r>
    </w:p>
    <w:p w14:paraId="33533E0A" w14:textId="77777777" w:rsidR="00C255E9" w:rsidRDefault="00C255E9" w:rsidP="00C255E9">
      <w:pPr>
        <w:pStyle w:val="PL"/>
      </w:pPr>
      <w:r>
        <w:t xml:space="preserve">                  properties:</w:t>
      </w:r>
    </w:p>
    <w:p w14:paraId="1B7FD9C8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2D2807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096E83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856518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2837F71" w14:textId="77777777" w:rsidR="00C255E9" w:rsidRDefault="00C255E9" w:rsidP="00C255E9">
      <w:pPr>
        <w:pStyle w:val="PL"/>
      </w:pPr>
      <w:r>
        <w:t xml:space="preserve">    EP_N65-Single:</w:t>
      </w:r>
    </w:p>
    <w:p w14:paraId="59BCD722" w14:textId="77777777" w:rsidR="00C255E9" w:rsidRDefault="00C255E9" w:rsidP="00C255E9">
      <w:pPr>
        <w:pStyle w:val="PL"/>
      </w:pPr>
      <w:r>
        <w:t xml:space="preserve">      allOf:</w:t>
      </w:r>
    </w:p>
    <w:p w14:paraId="3C961F53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663C832C" w14:textId="77777777" w:rsidR="00C255E9" w:rsidRDefault="00C255E9" w:rsidP="00C255E9">
      <w:pPr>
        <w:pStyle w:val="PL"/>
      </w:pPr>
      <w:r>
        <w:t xml:space="preserve">        - type: object</w:t>
      </w:r>
    </w:p>
    <w:p w14:paraId="3A812EE3" w14:textId="77777777" w:rsidR="00C255E9" w:rsidRDefault="00C255E9" w:rsidP="00C255E9">
      <w:pPr>
        <w:pStyle w:val="PL"/>
      </w:pPr>
      <w:r>
        <w:t xml:space="preserve">          properties:</w:t>
      </w:r>
    </w:p>
    <w:p w14:paraId="08F096A1" w14:textId="77777777" w:rsidR="00C255E9" w:rsidRDefault="00C255E9" w:rsidP="00C255E9">
      <w:pPr>
        <w:pStyle w:val="PL"/>
      </w:pPr>
      <w:r>
        <w:t xml:space="preserve">            attributes:</w:t>
      </w:r>
    </w:p>
    <w:p w14:paraId="10CF6200" w14:textId="77777777" w:rsidR="00C255E9" w:rsidRDefault="00C255E9" w:rsidP="00C255E9">
      <w:pPr>
        <w:pStyle w:val="PL"/>
      </w:pPr>
      <w:r>
        <w:t xml:space="preserve">              allOf:</w:t>
      </w:r>
    </w:p>
    <w:p w14:paraId="7EEF66B9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144C769" w14:textId="77777777" w:rsidR="00C255E9" w:rsidRDefault="00C255E9" w:rsidP="00C255E9">
      <w:pPr>
        <w:pStyle w:val="PL"/>
      </w:pPr>
      <w:r>
        <w:t xml:space="preserve">                - type: object</w:t>
      </w:r>
    </w:p>
    <w:p w14:paraId="06A2D8E5" w14:textId="77777777" w:rsidR="00C255E9" w:rsidRDefault="00C255E9" w:rsidP="00C255E9">
      <w:pPr>
        <w:pStyle w:val="PL"/>
      </w:pPr>
      <w:r>
        <w:t xml:space="preserve">                  properties:</w:t>
      </w:r>
    </w:p>
    <w:p w14:paraId="30678330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E20928C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2A2AAA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5788496" w14:textId="77777777" w:rsidR="00C255E9" w:rsidRDefault="00C255E9" w:rsidP="00C255E9">
      <w:pPr>
        <w:pStyle w:val="PL"/>
      </w:pPr>
      <w:r>
        <w:t xml:space="preserve">                      $ref: 'nrNrm.yaml#/components/schemas/RemoteAddress' </w:t>
      </w:r>
    </w:p>
    <w:p w14:paraId="7B831467" w14:textId="77777777" w:rsidR="00C255E9" w:rsidRDefault="00C255E9" w:rsidP="00C255E9">
      <w:pPr>
        <w:pStyle w:val="PL"/>
      </w:pPr>
      <w:r>
        <w:t xml:space="preserve">    EP_N66-Single:</w:t>
      </w:r>
    </w:p>
    <w:p w14:paraId="6EB2B02C" w14:textId="77777777" w:rsidR="00C255E9" w:rsidRDefault="00C255E9" w:rsidP="00C255E9">
      <w:pPr>
        <w:pStyle w:val="PL"/>
      </w:pPr>
      <w:r>
        <w:t xml:space="preserve">      allOf:</w:t>
      </w:r>
    </w:p>
    <w:p w14:paraId="581D7275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7CBCD0AF" w14:textId="77777777" w:rsidR="00C255E9" w:rsidRDefault="00C255E9" w:rsidP="00C255E9">
      <w:pPr>
        <w:pStyle w:val="PL"/>
      </w:pPr>
      <w:r>
        <w:t xml:space="preserve">        - type: object</w:t>
      </w:r>
    </w:p>
    <w:p w14:paraId="729ED623" w14:textId="77777777" w:rsidR="00C255E9" w:rsidRDefault="00C255E9" w:rsidP="00C255E9">
      <w:pPr>
        <w:pStyle w:val="PL"/>
      </w:pPr>
      <w:r>
        <w:t xml:space="preserve">          properties:</w:t>
      </w:r>
    </w:p>
    <w:p w14:paraId="5289F3A0" w14:textId="77777777" w:rsidR="00C255E9" w:rsidRDefault="00C255E9" w:rsidP="00C255E9">
      <w:pPr>
        <w:pStyle w:val="PL"/>
      </w:pPr>
      <w:r>
        <w:t xml:space="preserve">            attributes:</w:t>
      </w:r>
    </w:p>
    <w:p w14:paraId="11542528" w14:textId="77777777" w:rsidR="00C255E9" w:rsidRDefault="00C255E9" w:rsidP="00C255E9">
      <w:pPr>
        <w:pStyle w:val="PL"/>
      </w:pPr>
      <w:r>
        <w:t xml:space="preserve">              allOf:</w:t>
      </w:r>
    </w:p>
    <w:p w14:paraId="642235D0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F7754F1" w14:textId="77777777" w:rsidR="00C255E9" w:rsidRDefault="00C255E9" w:rsidP="00C255E9">
      <w:pPr>
        <w:pStyle w:val="PL"/>
      </w:pPr>
      <w:r>
        <w:t xml:space="preserve">                - type: object</w:t>
      </w:r>
    </w:p>
    <w:p w14:paraId="700255FF" w14:textId="77777777" w:rsidR="00C255E9" w:rsidRDefault="00C255E9" w:rsidP="00C255E9">
      <w:pPr>
        <w:pStyle w:val="PL"/>
      </w:pPr>
      <w:r>
        <w:t xml:space="preserve">                  properties:</w:t>
      </w:r>
    </w:p>
    <w:p w14:paraId="24AA1D89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D3BDB0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C4E4F3E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342E41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0835868D" w14:textId="77777777" w:rsidR="00C255E9" w:rsidRDefault="00C255E9" w:rsidP="00C255E9">
      <w:pPr>
        <w:pStyle w:val="PL"/>
      </w:pPr>
    </w:p>
    <w:p w14:paraId="08777F2E" w14:textId="77777777" w:rsidR="00C255E9" w:rsidRDefault="00C255E9" w:rsidP="00C255E9">
      <w:pPr>
        <w:pStyle w:val="PL"/>
      </w:pPr>
      <w:r>
        <w:t xml:space="preserve">    FiveQiDscpMappingSet-Single:</w:t>
      </w:r>
    </w:p>
    <w:p w14:paraId="6B56C4C6" w14:textId="77777777" w:rsidR="00C255E9" w:rsidRDefault="00C255E9" w:rsidP="00C255E9">
      <w:pPr>
        <w:pStyle w:val="PL"/>
      </w:pPr>
      <w:r>
        <w:t xml:space="preserve">      allOf:</w:t>
      </w:r>
    </w:p>
    <w:p w14:paraId="7AC7E18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124E7B7" w14:textId="77777777" w:rsidR="00C255E9" w:rsidRDefault="00C255E9" w:rsidP="00C255E9">
      <w:pPr>
        <w:pStyle w:val="PL"/>
      </w:pPr>
      <w:r>
        <w:t xml:space="preserve">        - type: object</w:t>
      </w:r>
    </w:p>
    <w:p w14:paraId="5FDA3D4E" w14:textId="77777777" w:rsidR="00C255E9" w:rsidRDefault="00C255E9" w:rsidP="00C255E9">
      <w:pPr>
        <w:pStyle w:val="PL"/>
      </w:pPr>
      <w:r>
        <w:t xml:space="preserve">          properties:</w:t>
      </w:r>
    </w:p>
    <w:p w14:paraId="526ED3C5" w14:textId="77777777" w:rsidR="00C255E9" w:rsidRDefault="00C255E9" w:rsidP="00C255E9">
      <w:pPr>
        <w:pStyle w:val="PL"/>
      </w:pPr>
      <w:r>
        <w:t xml:space="preserve">            attributes:</w:t>
      </w:r>
    </w:p>
    <w:p w14:paraId="00BEFEC4" w14:textId="77777777" w:rsidR="00C255E9" w:rsidRDefault="00C255E9" w:rsidP="00C255E9">
      <w:pPr>
        <w:pStyle w:val="PL"/>
      </w:pPr>
      <w:r>
        <w:t xml:space="preserve">              allOf:</w:t>
      </w:r>
    </w:p>
    <w:p w14:paraId="3A4062A5" w14:textId="77777777" w:rsidR="00C255E9" w:rsidRDefault="00C255E9" w:rsidP="00C255E9">
      <w:pPr>
        <w:pStyle w:val="PL"/>
      </w:pPr>
      <w:r>
        <w:t xml:space="preserve">                - type: object</w:t>
      </w:r>
    </w:p>
    <w:p w14:paraId="53152BAF" w14:textId="77777777" w:rsidR="00C255E9" w:rsidRDefault="00C255E9" w:rsidP="00C255E9">
      <w:pPr>
        <w:pStyle w:val="PL"/>
      </w:pPr>
      <w:r>
        <w:t xml:space="preserve">                  properties:</w:t>
      </w:r>
    </w:p>
    <w:p w14:paraId="6E39B269" w14:textId="77777777" w:rsidR="00C255E9" w:rsidRDefault="00C255E9" w:rsidP="00C255E9">
      <w:pPr>
        <w:pStyle w:val="PL"/>
      </w:pPr>
      <w:r>
        <w:t xml:space="preserve">                    FiveQiDscpMappingList:</w:t>
      </w:r>
    </w:p>
    <w:p w14:paraId="367E5E2E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28EFE441" w14:textId="77777777" w:rsidR="00C255E9" w:rsidRDefault="00C255E9" w:rsidP="00C255E9">
      <w:pPr>
        <w:pStyle w:val="PL"/>
      </w:pPr>
      <w:r>
        <w:t xml:space="preserve">                      items:</w:t>
      </w:r>
    </w:p>
    <w:p w14:paraId="1614476A" w14:textId="77777777" w:rsidR="00C255E9" w:rsidRDefault="00C255E9" w:rsidP="00C255E9">
      <w:pPr>
        <w:pStyle w:val="PL"/>
      </w:pPr>
      <w:r>
        <w:t xml:space="preserve">                        $ref: '#/components/schemas/FiveQiDscpMapping'</w:t>
      </w:r>
    </w:p>
    <w:p w14:paraId="23047105" w14:textId="77777777" w:rsidR="00C255E9" w:rsidRDefault="00C255E9" w:rsidP="00C255E9">
      <w:pPr>
        <w:pStyle w:val="PL"/>
      </w:pPr>
    </w:p>
    <w:p w14:paraId="7C70998A" w14:textId="77777777" w:rsidR="00C255E9" w:rsidRDefault="00C255E9" w:rsidP="00C255E9">
      <w:pPr>
        <w:pStyle w:val="PL"/>
      </w:pPr>
      <w:r>
        <w:t xml:space="preserve">    FiveQICharacteristics-Single:</w:t>
      </w:r>
    </w:p>
    <w:p w14:paraId="06BF4357" w14:textId="77777777" w:rsidR="00C255E9" w:rsidRDefault="00C255E9" w:rsidP="00C255E9">
      <w:pPr>
        <w:pStyle w:val="PL"/>
      </w:pPr>
      <w:r>
        <w:t xml:space="preserve">      allOf:</w:t>
      </w:r>
    </w:p>
    <w:p w14:paraId="72870BFC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41E3C945" w14:textId="77777777" w:rsidR="00C255E9" w:rsidRDefault="00C255E9" w:rsidP="00C255E9">
      <w:pPr>
        <w:pStyle w:val="PL"/>
      </w:pPr>
      <w:r>
        <w:t xml:space="preserve">        - type: object</w:t>
      </w:r>
    </w:p>
    <w:p w14:paraId="5AAD2652" w14:textId="77777777" w:rsidR="00C255E9" w:rsidRDefault="00C255E9" w:rsidP="00C255E9">
      <w:pPr>
        <w:pStyle w:val="PL"/>
      </w:pPr>
      <w:r>
        <w:t xml:space="preserve">          properties:</w:t>
      </w:r>
    </w:p>
    <w:p w14:paraId="3FA3F1DA" w14:textId="77777777" w:rsidR="00C255E9" w:rsidRDefault="00C255E9" w:rsidP="00C255E9">
      <w:pPr>
        <w:pStyle w:val="PL"/>
      </w:pPr>
      <w:r>
        <w:t xml:space="preserve">            fiveQIValue:</w:t>
      </w:r>
    </w:p>
    <w:p w14:paraId="0F821EC7" w14:textId="77777777" w:rsidR="00C255E9" w:rsidRDefault="00C255E9" w:rsidP="00C255E9">
      <w:pPr>
        <w:pStyle w:val="PL"/>
      </w:pPr>
      <w:r>
        <w:t xml:space="preserve">              type: integer</w:t>
      </w:r>
    </w:p>
    <w:p w14:paraId="0DE35EF6" w14:textId="77777777" w:rsidR="00C255E9" w:rsidRDefault="00C255E9" w:rsidP="00C255E9">
      <w:pPr>
        <w:pStyle w:val="PL"/>
      </w:pPr>
      <w:r>
        <w:t xml:space="preserve">            resourceType:</w:t>
      </w:r>
    </w:p>
    <w:p w14:paraId="66BEAC5A" w14:textId="77777777" w:rsidR="00C255E9" w:rsidRDefault="00C255E9" w:rsidP="00C255E9">
      <w:pPr>
        <w:pStyle w:val="PL"/>
      </w:pPr>
      <w:r>
        <w:lastRenderedPageBreak/>
        <w:t xml:space="preserve">              type: string</w:t>
      </w:r>
    </w:p>
    <w:p w14:paraId="3BE6E03F" w14:textId="77777777" w:rsidR="00C255E9" w:rsidRDefault="00C255E9" w:rsidP="00C255E9">
      <w:pPr>
        <w:pStyle w:val="PL"/>
      </w:pPr>
      <w:r>
        <w:t xml:space="preserve">              enum:</w:t>
      </w:r>
    </w:p>
    <w:p w14:paraId="2335ABC7" w14:textId="77777777" w:rsidR="00C255E9" w:rsidRDefault="00C255E9" w:rsidP="00C255E9">
      <w:pPr>
        <w:pStyle w:val="PL"/>
      </w:pPr>
      <w:r>
        <w:t xml:space="preserve">                - GBR</w:t>
      </w:r>
    </w:p>
    <w:p w14:paraId="5D0BB16E" w14:textId="77777777" w:rsidR="00C255E9" w:rsidRDefault="00C255E9" w:rsidP="00C255E9">
      <w:pPr>
        <w:pStyle w:val="PL"/>
      </w:pPr>
      <w:r>
        <w:t xml:space="preserve">                - NonGBR</w:t>
      </w:r>
    </w:p>
    <w:p w14:paraId="24A2B562" w14:textId="77777777" w:rsidR="00C255E9" w:rsidRDefault="00C255E9" w:rsidP="00C255E9">
      <w:pPr>
        <w:pStyle w:val="PL"/>
      </w:pPr>
      <w:r>
        <w:t xml:space="preserve">            priorityLevel:</w:t>
      </w:r>
    </w:p>
    <w:p w14:paraId="11154413" w14:textId="77777777" w:rsidR="00C255E9" w:rsidRDefault="00C255E9" w:rsidP="00C255E9">
      <w:pPr>
        <w:pStyle w:val="PL"/>
      </w:pPr>
      <w:r>
        <w:t xml:space="preserve">              type: integer</w:t>
      </w:r>
    </w:p>
    <w:p w14:paraId="77E14DB6" w14:textId="77777777" w:rsidR="00C255E9" w:rsidRDefault="00C255E9" w:rsidP="00C255E9">
      <w:pPr>
        <w:pStyle w:val="PL"/>
      </w:pPr>
      <w:r>
        <w:t xml:space="preserve">            packetDelayBudget:</w:t>
      </w:r>
    </w:p>
    <w:p w14:paraId="196F43E5" w14:textId="77777777" w:rsidR="00C255E9" w:rsidRDefault="00C255E9" w:rsidP="00C255E9">
      <w:pPr>
        <w:pStyle w:val="PL"/>
      </w:pPr>
      <w:r>
        <w:t xml:space="preserve">              type: integer</w:t>
      </w:r>
    </w:p>
    <w:p w14:paraId="5C8C5692" w14:textId="77777777" w:rsidR="00C255E9" w:rsidRDefault="00C255E9" w:rsidP="00C255E9">
      <w:pPr>
        <w:pStyle w:val="PL"/>
      </w:pPr>
      <w:r>
        <w:t xml:space="preserve">            packetErrorRate:</w:t>
      </w:r>
    </w:p>
    <w:p w14:paraId="0EE20997" w14:textId="77777777" w:rsidR="00C255E9" w:rsidRDefault="00C255E9" w:rsidP="00C255E9">
      <w:pPr>
        <w:pStyle w:val="PL"/>
      </w:pPr>
      <w:r>
        <w:t xml:space="preserve">              $ref: '#/components/schemas/PacketErrorRate'</w:t>
      </w:r>
    </w:p>
    <w:p w14:paraId="1096A493" w14:textId="77777777" w:rsidR="00C255E9" w:rsidRDefault="00C255E9" w:rsidP="00C255E9">
      <w:pPr>
        <w:pStyle w:val="PL"/>
      </w:pPr>
      <w:r>
        <w:t xml:space="preserve">            averagingWindow:</w:t>
      </w:r>
    </w:p>
    <w:p w14:paraId="7E345026" w14:textId="77777777" w:rsidR="00C255E9" w:rsidRDefault="00C255E9" w:rsidP="00C255E9">
      <w:pPr>
        <w:pStyle w:val="PL"/>
      </w:pPr>
      <w:r>
        <w:t xml:space="preserve">              type: integer</w:t>
      </w:r>
    </w:p>
    <w:p w14:paraId="37F3BD36" w14:textId="77777777" w:rsidR="00C255E9" w:rsidRDefault="00C255E9" w:rsidP="00C255E9">
      <w:pPr>
        <w:pStyle w:val="PL"/>
      </w:pPr>
      <w:r>
        <w:t xml:space="preserve">            maximumDataBurstVolume:</w:t>
      </w:r>
    </w:p>
    <w:p w14:paraId="1CAEA0C1" w14:textId="77777777" w:rsidR="00C255E9" w:rsidRDefault="00C255E9" w:rsidP="00C255E9">
      <w:pPr>
        <w:pStyle w:val="PL"/>
      </w:pPr>
      <w:r>
        <w:t xml:space="preserve">              type: integer</w:t>
      </w:r>
    </w:p>
    <w:p w14:paraId="7259C14F" w14:textId="77777777" w:rsidR="00C255E9" w:rsidRDefault="00C255E9" w:rsidP="00C255E9">
      <w:pPr>
        <w:pStyle w:val="PL"/>
      </w:pPr>
      <w:r>
        <w:t xml:space="preserve">    FiveQICharacteristics-Multiple:</w:t>
      </w:r>
    </w:p>
    <w:p w14:paraId="7859F28D" w14:textId="77777777" w:rsidR="00C255E9" w:rsidRDefault="00C255E9" w:rsidP="00C255E9">
      <w:pPr>
        <w:pStyle w:val="PL"/>
      </w:pPr>
      <w:r>
        <w:t xml:space="preserve">      type: array</w:t>
      </w:r>
    </w:p>
    <w:p w14:paraId="2DBAF8FE" w14:textId="77777777" w:rsidR="00C255E9" w:rsidRDefault="00C255E9" w:rsidP="00C255E9">
      <w:pPr>
        <w:pStyle w:val="PL"/>
      </w:pPr>
      <w:r>
        <w:t xml:space="preserve">      items:</w:t>
      </w:r>
    </w:p>
    <w:p w14:paraId="78EF0628" w14:textId="77777777" w:rsidR="00C255E9" w:rsidRDefault="00C255E9" w:rsidP="00C255E9">
      <w:pPr>
        <w:pStyle w:val="PL"/>
      </w:pPr>
      <w:r>
        <w:t xml:space="preserve">        $ref: '#/components/schemas/FiveQICharacteristics-Single' </w:t>
      </w:r>
    </w:p>
    <w:p w14:paraId="04CC1D3A" w14:textId="77777777" w:rsidR="00C255E9" w:rsidRDefault="00C255E9" w:rsidP="00C255E9">
      <w:pPr>
        <w:pStyle w:val="PL"/>
      </w:pPr>
      <w:r>
        <w:t xml:space="preserve">    Configurable5QISet-Single:</w:t>
      </w:r>
    </w:p>
    <w:p w14:paraId="2589F4BE" w14:textId="77777777" w:rsidR="00C255E9" w:rsidRDefault="00C255E9" w:rsidP="00C255E9">
      <w:pPr>
        <w:pStyle w:val="PL"/>
      </w:pPr>
      <w:r>
        <w:t xml:space="preserve">      allOf:</w:t>
      </w:r>
    </w:p>
    <w:p w14:paraId="387ED91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55C214C" w14:textId="77777777" w:rsidR="00C255E9" w:rsidRDefault="00C255E9" w:rsidP="00C255E9">
      <w:pPr>
        <w:pStyle w:val="PL"/>
      </w:pPr>
      <w:r>
        <w:t xml:space="preserve">        - type: object</w:t>
      </w:r>
    </w:p>
    <w:p w14:paraId="6A7652CC" w14:textId="77777777" w:rsidR="00C255E9" w:rsidRDefault="00C255E9" w:rsidP="00C255E9">
      <w:pPr>
        <w:pStyle w:val="PL"/>
      </w:pPr>
      <w:r>
        <w:t xml:space="preserve">          properties:</w:t>
      </w:r>
    </w:p>
    <w:p w14:paraId="5853556B" w14:textId="77777777" w:rsidR="00C255E9" w:rsidRDefault="00C255E9" w:rsidP="00C255E9">
      <w:pPr>
        <w:pStyle w:val="PL"/>
      </w:pPr>
      <w:r>
        <w:t xml:space="preserve">            attributes:</w:t>
      </w:r>
    </w:p>
    <w:p w14:paraId="1000C6A3" w14:textId="77777777" w:rsidR="00C255E9" w:rsidRDefault="00C255E9" w:rsidP="00C255E9">
      <w:pPr>
        <w:pStyle w:val="PL"/>
      </w:pPr>
      <w:r>
        <w:t xml:space="preserve">              allOf:</w:t>
      </w:r>
    </w:p>
    <w:p w14:paraId="08D109C0" w14:textId="77777777" w:rsidR="00C255E9" w:rsidRDefault="00C255E9" w:rsidP="00C255E9">
      <w:pPr>
        <w:pStyle w:val="PL"/>
      </w:pPr>
      <w:r>
        <w:t xml:space="preserve">                - type: object</w:t>
      </w:r>
    </w:p>
    <w:p w14:paraId="566FB682" w14:textId="77777777" w:rsidR="00C255E9" w:rsidRDefault="00C255E9" w:rsidP="00C255E9">
      <w:pPr>
        <w:pStyle w:val="PL"/>
      </w:pPr>
      <w:r>
        <w:t xml:space="preserve">                  properties:</w:t>
      </w:r>
    </w:p>
    <w:p w14:paraId="16B97611" w14:textId="77777777" w:rsidR="00C255E9" w:rsidRDefault="00C255E9" w:rsidP="00C255E9">
      <w:pPr>
        <w:pStyle w:val="PL"/>
      </w:pPr>
      <w:r>
        <w:t xml:space="preserve">                    configurable5QIs:</w:t>
      </w:r>
    </w:p>
    <w:p w14:paraId="63F31FAC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0112FDDA" w14:textId="77777777" w:rsidR="00C255E9" w:rsidRDefault="00C255E9" w:rsidP="00C255E9">
      <w:pPr>
        <w:pStyle w:val="PL"/>
      </w:pPr>
      <w:r>
        <w:t xml:space="preserve">                      items:</w:t>
      </w:r>
    </w:p>
    <w:p w14:paraId="50A14B0B" w14:textId="77777777" w:rsidR="00C255E9" w:rsidRDefault="00C255E9" w:rsidP="00C255E9">
      <w:pPr>
        <w:pStyle w:val="PL"/>
      </w:pPr>
      <w:r>
        <w:t xml:space="preserve">                        $ref: '#/components/schemas/FiveQICharacteristics-Multiple'  </w:t>
      </w:r>
    </w:p>
    <w:p w14:paraId="56C8BD56" w14:textId="77777777" w:rsidR="00C255E9" w:rsidRDefault="00C255E9" w:rsidP="00C255E9">
      <w:pPr>
        <w:pStyle w:val="PL"/>
      </w:pPr>
      <w:r>
        <w:t xml:space="preserve">   </w:t>
      </w:r>
    </w:p>
    <w:p w14:paraId="6E147776" w14:textId="77777777" w:rsidR="00C255E9" w:rsidRDefault="00C255E9" w:rsidP="00C255E9">
      <w:pPr>
        <w:pStyle w:val="PL"/>
      </w:pPr>
      <w:r>
        <w:t xml:space="preserve">    Dynamic5QISet-Single:</w:t>
      </w:r>
    </w:p>
    <w:p w14:paraId="2237E74D" w14:textId="77777777" w:rsidR="00C255E9" w:rsidRDefault="00C255E9" w:rsidP="00C255E9">
      <w:pPr>
        <w:pStyle w:val="PL"/>
      </w:pPr>
      <w:r>
        <w:t xml:space="preserve">      allOf:</w:t>
      </w:r>
    </w:p>
    <w:p w14:paraId="55B12B2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D110CC" w14:textId="77777777" w:rsidR="00C255E9" w:rsidRDefault="00C255E9" w:rsidP="00C255E9">
      <w:pPr>
        <w:pStyle w:val="PL"/>
      </w:pPr>
      <w:r>
        <w:t xml:space="preserve">        - type: object</w:t>
      </w:r>
    </w:p>
    <w:p w14:paraId="577E1A3B" w14:textId="77777777" w:rsidR="00C255E9" w:rsidRDefault="00C255E9" w:rsidP="00C255E9">
      <w:pPr>
        <w:pStyle w:val="PL"/>
      </w:pPr>
      <w:r>
        <w:t xml:space="preserve">          properties:</w:t>
      </w:r>
    </w:p>
    <w:p w14:paraId="1BC12526" w14:textId="77777777" w:rsidR="00C255E9" w:rsidRDefault="00C255E9" w:rsidP="00C255E9">
      <w:pPr>
        <w:pStyle w:val="PL"/>
      </w:pPr>
      <w:r>
        <w:t xml:space="preserve">            attributes:</w:t>
      </w:r>
    </w:p>
    <w:p w14:paraId="5BBAE2DE" w14:textId="77777777" w:rsidR="00C255E9" w:rsidRDefault="00C255E9" w:rsidP="00C255E9">
      <w:pPr>
        <w:pStyle w:val="PL"/>
      </w:pPr>
      <w:r>
        <w:t xml:space="preserve">              allOf:</w:t>
      </w:r>
    </w:p>
    <w:p w14:paraId="2B9E441A" w14:textId="77777777" w:rsidR="00C255E9" w:rsidRDefault="00C255E9" w:rsidP="00C255E9">
      <w:pPr>
        <w:pStyle w:val="PL"/>
      </w:pPr>
      <w:r>
        <w:t xml:space="preserve">                - type: object</w:t>
      </w:r>
    </w:p>
    <w:p w14:paraId="71A77109" w14:textId="77777777" w:rsidR="00C255E9" w:rsidRDefault="00C255E9" w:rsidP="00C255E9">
      <w:pPr>
        <w:pStyle w:val="PL"/>
      </w:pPr>
      <w:r>
        <w:t xml:space="preserve">                  properties:</w:t>
      </w:r>
    </w:p>
    <w:p w14:paraId="3FA84D12" w14:textId="77777777" w:rsidR="00C255E9" w:rsidRDefault="00C255E9" w:rsidP="00C255E9">
      <w:pPr>
        <w:pStyle w:val="PL"/>
      </w:pPr>
      <w:r>
        <w:t xml:space="preserve">                    dynamic5QIs:</w:t>
      </w:r>
    </w:p>
    <w:p w14:paraId="36A18D79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6EBD1DF1" w14:textId="77777777" w:rsidR="00C255E9" w:rsidRDefault="00C255E9" w:rsidP="00C255E9">
      <w:pPr>
        <w:pStyle w:val="PL"/>
      </w:pPr>
      <w:r>
        <w:t xml:space="preserve">                      items:</w:t>
      </w:r>
    </w:p>
    <w:p w14:paraId="68328F39" w14:textId="77777777" w:rsidR="00C255E9" w:rsidRDefault="00C255E9" w:rsidP="00C255E9">
      <w:pPr>
        <w:pStyle w:val="PL"/>
      </w:pPr>
      <w:r>
        <w:t xml:space="preserve">                        $ref: '#/components/schemas/FiveQICharacteristics-Multiple'                           </w:t>
      </w:r>
    </w:p>
    <w:p w14:paraId="76AD7477" w14:textId="77777777" w:rsidR="00C255E9" w:rsidRDefault="00C255E9" w:rsidP="00C255E9">
      <w:pPr>
        <w:pStyle w:val="PL"/>
      </w:pPr>
      <w:r>
        <w:t xml:space="preserve">                      </w:t>
      </w:r>
    </w:p>
    <w:p w14:paraId="7759F59C" w14:textId="77777777" w:rsidR="00C255E9" w:rsidRDefault="00C255E9" w:rsidP="00C255E9">
      <w:pPr>
        <w:pStyle w:val="PL"/>
      </w:pPr>
      <w:r>
        <w:t xml:space="preserve">    GtpUPathQoSMonitoringControl-Single:</w:t>
      </w:r>
    </w:p>
    <w:p w14:paraId="51304F97" w14:textId="77777777" w:rsidR="00C255E9" w:rsidRDefault="00C255E9" w:rsidP="00C255E9">
      <w:pPr>
        <w:pStyle w:val="PL"/>
      </w:pPr>
      <w:r>
        <w:t xml:space="preserve">      allOf:</w:t>
      </w:r>
    </w:p>
    <w:p w14:paraId="456A3FA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819B84D" w14:textId="77777777" w:rsidR="00C255E9" w:rsidRDefault="00C255E9" w:rsidP="00C255E9">
      <w:pPr>
        <w:pStyle w:val="PL"/>
      </w:pPr>
      <w:r>
        <w:t xml:space="preserve">        - type: object</w:t>
      </w:r>
    </w:p>
    <w:p w14:paraId="2DC01D64" w14:textId="77777777" w:rsidR="00C255E9" w:rsidRDefault="00C255E9" w:rsidP="00C255E9">
      <w:pPr>
        <w:pStyle w:val="PL"/>
      </w:pPr>
      <w:r>
        <w:t xml:space="preserve">          properties:</w:t>
      </w:r>
    </w:p>
    <w:p w14:paraId="3E3460BE" w14:textId="77777777" w:rsidR="00C255E9" w:rsidRDefault="00C255E9" w:rsidP="00C255E9">
      <w:pPr>
        <w:pStyle w:val="PL"/>
      </w:pPr>
      <w:r>
        <w:t xml:space="preserve">            attributes:</w:t>
      </w:r>
    </w:p>
    <w:p w14:paraId="7A702393" w14:textId="77777777" w:rsidR="00C255E9" w:rsidRDefault="00C255E9" w:rsidP="00C255E9">
      <w:pPr>
        <w:pStyle w:val="PL"/>
      </w:pPr>
      <w:r>
        <w:t xml:space="preserve">              allOf:</w:t>
      </w:r>
    </w:p>
    <w:p w14:paraId="3B11B457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043D9" w14:textId="77777777" w:rsidR="00C255E9" w:rsidRDefault="00C255E9" w:rsidP="00C255E9">
      <w:pPr>
        <w:pStyle w:val="PL"/>
      </w:pPr>
      <w:r>
        <w:t xml:space="preserve">                  properties:</w:t>
      </w:r>
    </w:p>
    <w:p w14:paraId="0977B84C" w14:textId="77777777" w:rsidR="00C255E9" w:rsidRDefault="00C255E9" w:rsidP="00C255E9">
      <w:pPr>
        <w:pStyle w:val="PL"/>
      </w:pPr>
      <w:r>
        <w:t xml:space="preserve">                    gtpUPathQoSMonitoringState:</w:t>
      </w:r>
    </w:p>
    <w:p w14:paraId="50E5F4A1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0E6A719" w14:textId="77777777" w:rsidR="00C255E9" w:rsidRDefault="00C255E9" w:rsidP="00C255E9">
      <w:pPr>
        <w:pStyle w:val="PL"/>
      </w:pPr>
      <w:r>
        <w:t xml:space="preserve">                      enum:</w:t>
      </w:r>
    </w:p>
    <w:p w14:paraId="4BA51F0E" w14:textId="77777777" w:rsidR="00C255E9" w:rsidRDefault="00C255E9" w:rsidP="00C255E9">
      <w:pPr>
        <w:pStyle w:val="PL"/>
      </w:pPr>
      <w:r>
        <w:t xml:space="preserve">                        - ENABLED</w:t>
      </w:r>
    </w:p>
    <w:p w14:paraId="18A5460A" w14:textId="77777777" w:rsidR="00C255E9" w:rsidRDefault="00C255E9" w:rsidP="00C255E9">
      <w:pPr>
        <w:pStyle w:val="PL"/>
      </w:pPr>
      <w:r>
        <w:t xml:space="preserve">                        - DISABLED</w:t>
      </w:r>
    </w:p>
    <w:p w14:paraId="177C9AF8" w14:textId="77777777" w:rsidR="00C255E9" w:rsidRDefault="00C255E9" w:rsidP="00C255E9">
      <w:pPr>
        <w:pStyle w:val="PL"/>
      </w:pPr>
      <w:r>
        <w:t xml:space="preserve">                    gtpUPathMonitoredSNSSAIs:</w:t>
      </w:r>
    </w:p>
    <w:p w14:paraId="2251CB73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6F6CCD3" w14:textId="77777777" w:rsidR="00C255E9" w:rsidRDefault="00C255E9" w:rsidP="00C255E9">
      <w:pPr>
        <w:pStyle w:val="PL"/>
      </w:pPr>
      <w:r>
        <w:t xml:space="preserve">                      items:</w:t>
      </w:r>
    </w:p>
    <w:p w14:paraId="351C9085" w14:textId="77777777" w:rsidR="00C255E9" w:rsidRDefault="00C255E9" w:rsidP="00C255E9">
      <w:pPr>
        <w:pStyle w:val="PL"/>
      </w:pPr>
      <w:r>
        <w:t xml:space="preserve">                        $ref: 'nrNrm.yaml#/components/schemas/Snssai'</w:t>
      </w:r>
    </w:p>
    <w:p w14:paraId="23E11E4D" w14:textId="77777777" w:rsidR="00C255E9" w:rsidRDefault="00C255E9" w:rsidP="00C255E9">
      <w:pPr>
        <w:pStyle w:val="PL"/>
      </w:pPr>
      <w:r>
        <w:t xml:space="preserve">                    monitoredDSCPs:</w:t>
      </w:r>
    </w:p>
    <w:p w14:paraId="0E543D9A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50CBF750" w14:textId="77777777" w:rsidR="00C255E9" w:rsidRDefault="00C255E9" w:rsidP="00C255E9">
      <w:pPr>
        <w:pStyle w:val="PL"/>
      </w:pPr>
      <w:r>
        <w:t xml:space="preserve">                      items:</w:t>
      </w:r>
    </w:p>
    <w:p w14:paraId="3BDBA502" w14:textId="77777777" w:rsidR="00C255E9" w:rsidRDefault="00C255E9" w:rsidP="00C255E9">
      <w:pPr>
        <w:pStyle w:val="PL"/>
      </w:pPr>
      <w:r>
        <w:t xml:space="preserve">                        type: integer</w:t>
      </w:r>
    </w:p>
    <w:p w14:paraId="74561B9C" w14:textId="77777777" w:rsidR="00C255E9" w:rsidRDefault="00C255E9" w:rsidP="00C255E9">
      <w:pPr>
        <w:pStyle w:val="PL"/>
      </w:pPr>
      <w:r>
        <w:t xml:space="preserve">                        minimum: 0</w:t>
      </w:r>
    </w:p>
    <w:p w14:paraId="266E205E" w14:textId="77777777" w:rsidR="00C255E9" w:rsidRDefault="00C255E9" w:rsidP="00C255E9">
      <w:pPr>
        <w:pStyle w:val="PL"/>
      </w:pPr>
      <w:r>
        <w:t xml:space="preserve">                        maximum: 255</w:t>
      </w:r>
    </w:p>
    <w:p w14:paraId="69DC70D1" w14:textId="77777777" w:rsidR="00C255E9" w:rsidRDefault="00C255E9" w:rsidP="00C255E9">
      <w:pPr>
        <w:pStyle w:val="PL"/>
      </w:pPr>
      <w:r>
        <w:t xml:space="preserve">                    isEventTriggeredGtpUPathMonitoringSupported:</w:t>
      </w:r>
    </w:p>
    <w:p w14:paraId="48E0E462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76A65100" w14:textId="77777777" w:rsidR="00C255E9" w:rsidRDefault="00C255E9" w:rsidP="00C255E9">
      <w:pPr>
        <w:pStyle w:val="PL"/>
      </w:pPr>
      <w:r>
        <w:t xml:space="preserve">                    isPeriodicGtpUMonitoringSupported:</w:t>
      </w:r>
    </w:p>
    <w:p w14:paraId="657E5F30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3C16ADBF" w14:textId="77777777" w:rsidR="00C255E9" w:rsidRDefault="00C255E9" w:rsidP="00C255E9">
      <w:pPr>
        <w:pStyle w:val="PL"/>
      </w:pPr>
      <w:r>
        <w:t xml:space="preserve">                    isImmediateGtpUMonitoringSupported:</w:t>
      </w:r>
    </w:p>
    <w:p w14:paraId="4D145526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201367B3" w14:textId="77777777" w:rsidR="00C255E9" w:rsidRDefault="00C255E9" w:rsidP="00C255E9">
      <w:pPr>
        <w:pStyle w:val="PL"/>
      </w:pPr>
      <w:r>
        <w:t xml:space="preserve">                    gtpUPathDelayThresholds:</w:t>
      </w:r>
    </w:p>
    <w:p w14:paraId="237E1027" w14:textId="77777777" w:rsidR="00C255E9" w:rsidRDefault="00C255E9" w:rsidP="00C255E9">
      <w:pPr>
        <w:pStyle w:val="PL"/>
      </w:pPr>
      <w:r>
        <w:t xml:space="preserve">                      $ref: '#/components/schemas/GtpUPathDelayThresholdsType'</w:t>
      </w:r>
    </w:p>
    <w:p w14:paraId="363E5EA4" w14:textId="77777777" w:rsidR="00C255E9" w:rsidRDefault="00C255E9" w:rsidP="00C255E9">
      <w:pPr>
        <w:pStyle w:val="PL"/>
      </w:pPr>
      <w:r>
        <w:lastRenderedPageBreak/>
        <w:t xml:space="preserve">                    gtpUPathMinimumWaitTime:</w:t>
      </w:r>
    </w:p>
    <w:p w14:paraId="11C19571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4A8EDE0D" w14:textId="77777777" w:rsidR="00C255E9" w:rsidRDefault="00C255E9" w:rsidP="00C255E9">
      <w:pPr>
        <w:pStyle w:val="PL"/>
      </w:pPr>
      <w:r>
        <w:t xml:space="preserve">                    gtpUPathMeasurementPeriod:</w:t>
      </w:r>
    </w:p>
    <w:p w14:paraId="65E975EE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485E2A2A" w14:textId="77777777" w:rsidR="00C255E9" w:rsidRDefault="00C255E9" w:rsidP="00C255E9">
      <w:pPr>
        <w:pStyle w:val="PL"/>
      </w:pPr>
    </w:p>
    <w:p w14:paraId="5F846D04" w14:textId="77777777" w:rsidR="00C255E9" w:rsidRDefault="00C255E9" w:rsidP="00C255E9">
      <w:pPr>
        <w:pStyle w:val="PL"/>
      </w:pPr>
      <w:r>
        <w:t xml:space="preserve">    QFQoSMonitoringControl-Single:</w:t>
      </w:r>
    </w:p>
    <w:p w14:paraId="76571189" w14:textId="77777777" w:rsidR="00C255E9" w:rsidRDefault="00C255E9" w:rsidP="00C255E9">
      <w:pPr>
        <w:pStyle w:val="PL"/>
      </w:pPr>
      <w:r>
        <w:t xml:space="preserve">      allOf:</w:t>
      </w:r>
    </w:p>
    <w:p w14:paraId="0548A1D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E76871B" w14:textId="77777777" w:rsidR="00C255E9" w:rsidRDefault="00C255E9" w:rsidP="00C255E9">
      <w:pPr>
        <w:pStyle w:val="PL"/>
      </w:pPr>
      <w:r>
        <w:t xml:space="preserve">        - type: object</w:t>
      </w:r>
    </w:p>
    <w:p w14:paraId="3429FF42" w14:textId="77777777" w:rsidR="00C255E9" w:rsidRDefault="00C255E9" w:rsidP="00C255E9">
      <w:pPr>
        <w:pStyle w:val="PL"/>
      </w:pPr>
      <w:r>
        <w:t xml:space="preserve">          properties:</w:t>
      </w:r>
    </w:p>
    <w:p w14:paraId="4A3268C2" w14:textId="77777777" w:rsidR="00C255E9" w:rsidRDefault="00C255E9" w:rsidP="00C255E9">
      <w:pPr>
        <w:pStyle w:val="PL"/>
      </w:pPr>
      <w:r>
        <w:t xml:space="preserve">            attributes:</w:t>
      </w:r>
    </w:p>
    <w:p w14:paraId="0AE9B5E5" w14:textId="77777777" w:rsidR="00C255E9" w:rsidRDefault="00C255E9" w:rsidP="00C255E9">
      <w:pPr>
        <w:pStyle w:val="PL"/>
      </w:pPr>
      <w:r>
        <w:t xml:space="preserve">              allOf:</w:t>
      </w:r>
    </w:p>
    <w:p w14:paraId="42F3B662" w14:textId="77777777" w:rsidR="00C255E9" w:rsidRDefault="00C255E9" w:rsidP="00C255E9">
      <w:pPr>
        <w:pStyle w:val="PL"/>
      </w:pPr>
      <w:r>
        <w:t xml:space="preserve">                - type: object</w:t>
      </w:r>
    </w:p>
    <w:p w14:paraId="1AA89D2E" w14:textId="77777777" w:rsidR="00C255E9" w:rsidRDefault="00C255E9" w:rsidP="00C255E9">
      <w:pPr>
        <w:pStyle w:val="PL"/>
      </w:pPr>
      <w:r>
        <w:t xml:space="preserve">                  properties:</w:t>
      </w:r>
    </w:p>
    <w:p w14:paraId="51A29D71" w14:textId="77777777" w:rsidR="00C255E9" w:rsidRDefault="00C255E9" w:rsidP="00C255E9">
      <w:pPr>
        <w:pStyle w:val="PL"/>
      </w:pPr>
      <w:r>
        <w:t xml:space="preserve">                    qFQoSMonitoringState:</w:t>
      </w:r>
    </w:p>
    <w:p w14:paraId="667EC693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894DD08" w14:textId="77777777" w:rsidR="00C255E9" w:rsidRDefault="00C255E9" w:rsidP="00C255E9">
      <w:pPr>
        <w:pStyle w:val="PL"/>
      </w:pPr>
      <w:r>
        <w:t xml:space="preserve">                      enum:</w:t>
      </w:r>
    </w:p>
    <w:p w14:paraId="71F03766" w14:textId="77777777" w:rsidR="00C255E9" w:rsidRDefault="00C255E9" w:rsidP="00C255E9">
      <w:pPr>
        <w:pStyle w:val="PL"/>
      </w:pPr>
      <w:r>
        <w:t xml:space="preserve">                        - ENABLED</w:t>
      </w:r>
    </w:p>
    <w:p w14:paraId="278A2670" w14:textId="77777777" w:rsidR="00C255E9" w:rsidRDefault="00C255E9" w:rsidP="00C255E9">
      <w:pPr>
        <w:pStyle w:val="PL"/>
      </w:pPr>
      <w:r>
        <w:t xml:space="preserve">                        - DISABLED</w:t>
      </w:r>
    </w:p>
    <w:p w14:paraId="79F15D31" w14:textId="77777777" w:rsidR="00C255E9" w:rsidRDefault="00C255E9" w:rsidP="00C255E9">
      <w:pPr>
        <w:pStyle w:val="PL"/>
      </w:pPr>
      <w:r>
        <w:t xml:space="preserve">                    qFMonitoredSNSSAIs:</w:t>
      </w:r>
    </w:p>
    <w:p w14:paraId="3B911E15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493BDA14" w14:textId="77777777" w:rsidR="00C255E9" w:rsidRDefault="00C255E9" w:rsidP="00C255E9">
      <w:pPr>
        <w:pStyle w:val="PL"/>
      </w:pPr>
      <w:r>
        <w:t xml:space="preserve">                      items:</w:t>
      </w:r>
    </w:p>
    <w:p w14:paraId="182A11ED" w14:textId="77777777" w:rsidR="00C255E9" w:rsidRDefault="00C255E9" w:rsidP="00C255E9">
      <w:pPr>
        <w:pStyle w:val="PL"/>
      </w:pPr>
      <w:r>
        <w:t xml:space="preserve">                        $ref: 'nrNrm.yaml#/components/schemas/Snssai'</w:t>
      </w:r>
    </w:p>
    <w:p w14:paraId="20FE70B7" w14:textId="77777777" w:rsidR="00C255E9" w:rsidRDefault="00C255E9" w:rsidP="00C255E9">
      <w:pPr>
        <w:pStyle w:val="PL"/>
      </w:pPr>
      <w:r>
        <w:t xml:space="preserve">                    qFMonitored5QIs:</w:t>
      </w:r>
    </w:p>
    <w:p w14:paraId="5C36D81F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F0E0D94" w14:textId="77777777" w:rsidR="00C255E9" w:rsidRDefault="00C255E9" w:rsidP="00C255E9">
      <w:pPr>
        <w:pStyle w:val="PL"/>
      </w:pPr>
      <w:r>
        <w:t xml:space="preserve">                      items:</w:t>
      </w:r>
    </w:p>
    <w:p w14:paraId="192BCB52" w14:textId="77777777" w:rsidR="00C255E9" w:rsidRDefault="00C255E9" w:rsidP="00C255E9">
      <w:pPr>
        <w:pStyle w:val="PL"/>
      </w:pPr>
      <w:r>
        <w:t xml:space="preserve">                        type: integer</w:t>
      </w:r>
    </w:p>
    <w:p w14:paraId="4023D97D" w14:textId="77777777" w:rsidR="00C255E9" w:rsidRDefault="00C255E9" w:rsidP="00C255E9">
      <w:pPr>
        <w:pStyle w:val="PL"/>
      </w:pPr>
      <w:r>
        <w:t xml:space="preserve">                        minimum: 0</w:t>
      </w:r>
    </w:p>
    <w:p w14:paraId="3A5B5BF0" w14:textId="77777777" w:rsidR="00C255E9" w:rsidRDefault="00C255E9" w:rsidP="00C255E9">
      <w:pPr>
        <w:pStyle w:val="PL"/>
      </w:pPr>
      <w:r>
        <w:t xml:space="preserve">                        maximum: 255</w:t>
      </w:r>
    </w:p>
    <w:p w14:paraId="5DE2E39F" w14:textId="77777777" w:rsidR="00C255E9" w:rsidRDefault="00C255E9" w:rsidP="00C255E9">
      <w:pPr>
        <w:pStyle w:val="PL"/>
      </w:pPr>
      <w:r>
        <w:t xml:space="preserve">                    isEventTriggeredQFMonitoringSupported:</w:t>
      </w:r>
    </w:p>
    <w:p w14:paraId="64433801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01C87820" w14:textId="77777777" w:rsidR="00C255E9" w:rsidRDefault="00C255E9" w:rsidP="00C255E9">
      <w:pPr>
        <w:pStyle w:val="PL"/>
      </w:pPr>
      <w:r>
        <w:t xml:space="preserve">                    isPeriodicQFMonitoringSupported:</w:t>
      </w:r>
    </w:p>
    <w:p w14:paraId="02B51D79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79386720" w14:textId="77777777" w:rsidR="00C255E9" w:rsidRDefault="00C255E9" w:rsidP="00C255E9">
      <w:pPr>
        <w:pStyle w:val="PL"/>
      </w:pPr>
      <w:r>
        <w:t xml:space="preserve">                    isSessionReleasedQFMonitoringSupported:</w:t>
      </w:r>
    </w:p>
    <w:p w14:paraId="03D921FF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3BF9EAB6" w14:textId="77777777" w:rsidR="00C255E9" w:rsidRDefault="00C255E9" w:rsidP="00C255E9">
      <w:pPr>
        <w:pStyle w:val="PL"/>
      </w:pPr>
      <w:r>
        <w:t xml:space="preserve">                    qFPacketDelayThresholds:</w:t>
      </w:r>
    </w:p>
    <w:p w14:paraId="7DAE0EFF" w14:textId="77777777" w:rsidR="00C255E9" w:rsidRDefault="00C255E9" w:rsidP="00C255E9">
      <w:pPr>
        <w:pStyle w:val="PL"/>
      </w:pPr>
      <w:r>
        <w:t xml:space="preserve">                      $ref: '#/components/schemas/QFPacketDelayThresholdsType'</w:t>
      </w:r>
    </w:p>
    <w:p w14:paraId="19824666" w14:textId="77777777" w:rsidR="00C255E9" w:rsidRDefault="00C255E9" w:rsidP="00C255E9">
      <w:pPr>
        <w:pStyle w:val="PL"/>
      </w:pPr>
      <w:r>
        <w:t xml:space="preserve">                    qFMinimumWaitTime:</w:t>
      </w:r>
    </w:p>
    <w:p w14:paraId="35D370FA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0BA1E9F6" w14:textId="77777777" w:rsidR="00C255E9" w:rsidRDefault="00C255E9" w:rsidP="00C255E9">
      <w:pPr>
        <w:pStyle w:val="PL"/>
      </w:pPr>
      <w:r>
        <w:t xml:space="preserve">                    qFMeasurementPeriod:</w:t>
      </w:r>
    </w:p>
    <w:p w14:paraId="5D992C40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584381B1" w14:textId="77777777" w:rsidR="00C255E9" w:rsidRDefault="00C255E9" w:rsidP="00C255E9">
      <w:pPr>
        <w:pStyle w:val="PL"/>
      </w:pPr>
    </w:p>
    <w:p w14:paraId="30D35977" w14:textId="77777777" w:rsidR="00C255E9" w:rsidRDefault="00C255E9" w:rsidP="00C255E9">
      <w:pPr>
        <w:pStyle w:val="PL"/>
      </w:pPr>
      <w:r>
        <w:t xml:space="preserve">    PredefinedPccRuleSet-Single:</w:t>
      </w:r>
    </w:p>
    <w:p w14:paraId="371BEEDE" w14:textId="77777777" w:rsidR="00C255E9" w:rsidRDefault="00C255E9" w:rsidP="00C255E9">
      <w:pPr>
        <w:pStyle w:val="PL"/>
      </w:pPr>
      <w:r>
        <w:t xml:space="preserve">      allOf:</w:t>
      </w:r>
    </w:p>
    <w:p w14:paraId="45A77CCF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56BF9F3" w14:textId="77777777" w:rsidR="00C255E9" w:rsidRDefault="00C255E9" w:rsidP="00C255E9">
      <w:pPr>
        <w:pStyle w:val="PL"/>
      </w:pPr>
      <w:r>
        <w:t xml:space="preserve">        - type: object</w:t>
      </w:r>
    </w:p>
    <w:p w14:paraId="5A60B691" w14:textId="77777777" w:rsidR="00C255E9" w:rsidRDefault="00C255E9" w:rsidP="00C255E9">
      <w:pPr>
        <w:pStyle w:val="PL"/>
      </w:pPr>
      <w:r>
        <w:t xml:space="preserve">          properties:</w:t>
      </w:r>
    </w:p>
    <w:p w14:paraId="4B48C9F8" w14:textId="77777777" w:rsidR="00C255E9" w:rsidRDefault="00C255E9" w:rsidP="00C255E9">
      <w:pPr>
        <w:pStyle w:val="PL"/>
      </w:pPr>
      <w:r>
        <w:t xml:space="preserve">            attributes:</w:t>
      </w:r>
    </w:p>
    <w:p w14:paraId="4278FB25" w14:textId="77777777" w:rsidR="00C255E9" w:rsidRDefault="00C255E9" w:rsidP="00C255E9">
      <w:pPr>
        <w:pStyle w:val="PL"/>
      </w:pPr>
      <w:r>
        <w:t xml:space="preserve">              allOf:</w:t>
      </w:r>
    </w:p>
    <w:p w14:paraId="3647A24B" w14:textId="77777777" w:rsidR="00C255E9" w:rsidRDefault="00C255E9" w:rsidP="00C255E9">
      <w:pPr>
        <w:pStyle w:val="PL"/>
      </w:pPr>
      <w:r>
        <w:t xml:space="preserve">                - type: object</w:t>
      </w:r>
    </w:p>
    <w:p w14:paraId="7529E7A4" w14:textId="77777777" w:rsidR="00C255E9" w:rsidRDefault="00C255E9" w:rsidP="00C255E9">
      <w:pPr>
        <w:pStyle w:val="PL"/>
      </w:pPr>
      <w:r>
        <w:t xml:space="preserve">                  properties:</w:t>
      </w:r>
    </w:p>
    <w:p w14:paraId="63A87AF5" w14:textId="77777777" w:rsidR="00C255E9" w:rsidRDefault="00C255E9" w:rsidP="00C255E9">
      <w:pPr>
        <w:pStyle w:val="PL"/>
      </w:pPr>
      <w:r>
        <w:t xml:space="preserve">                    predefinedPccRules:</w:t>
      </w:r>
    </w:p>
    <w:p w14:paraId="5181F6EC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01EAA77C" w14:textId="77777777" w:rsidR="00C255E9" w:rsidRDefault="00C255E9" w:rsidP="00C255E9">
      <w:pPr>
        <w:pStyle w:val="PL"/>
      </w:pPr>
      <w:r>
        <w:t xml:space="preserve">                      items:</w:t>
      </w:r>
    </w:p>
    <w:p w14:paraId="2227FB2B" w14:textId="77777777" w:rsidR="00C255E9" w:rsidRDefault="00C255E9" w:rsidP="00C255E9">
      <w:pPr>
        <w:pStyle w:val="PL"/>
      </w:pPr>
      <w:r>
        <w:t xml:space="preserve">                        $ref: '#/components/schemas/PccRule'                           </w:t>
      </w:r>
    </w:p>
    <w:p w14:paraId="72DB6029" w14:textId="77777777" w:rsidR="00C255E9" w:rsidRDefault="00C255E9" w:rsidP="00C255E9">
      <w:pPr>
        <w:pStyle w:val="PL"/>
      </w:pPr>
    </w:p>
    <w:p w14:paraId="6504F6EF" w14:textId="77777777" w:rsidR="00C255E9" w:rsidRDefault="00C255E9" w:rsidP="00C255E9">
      <w:pPr>
        <w:pStyle w:val="PL"/>
      </w:pPr>
      <w:r>
        <w:t>#-------- Definition of JSON arrays for name-contained IOCs ----------------------</w:t>
      </w:r>
    </w:p>
    <w:p w14:paraId="0A821A5A" w14:textId="77777777" w:rsidR="00C255E9" w:rsidRDefault="00C255E9" w:rsidP="00C255E9">
      <w:pPr>
        <w:pStyle w:val="PL"/>
      </w:pPr>
    </w:p>
    <w:p w14:paraId="3C3994E9" w14:textId="77777777" w:rsidR="00C255E9" w:rsidRDefault="00C255E9" w:rsidP="00C255E9">
      <w:pPr>
        <w:pStyle w:val="PL"/>
      </w:pPr>
      <w:r>
        <w:t xml:space="preserve">    SubNetwork-Multiple:</w:t>
      </w:r>
    </w:p>
    <w:p w14:paraId="08127A8D" w14:textId="77777777" w:rsidR="00C255E9" w:rsidRDefault="00C255E9" w:rsidP="00C255E9">
      <w:pPr>
        <w:pStyle w:val="PL"/>
      </w:pPr>
      <w:r>
        <w:t xml:space="preserve">      type: array</w:t>
      </w:r>
    </w:p>
    <w:p w14:paraId="47F426C6" w14:textId="77777777" w:rsidR="00C255E9" w:rsidRDefault="00C255E9" w:rsidP="00C255E9">
      <w:pPr>
        <w:pStyle w:val="PL"/>
      </w:pPr>
      <w:r>
        <w:t xml:space="preserve">      items:</w:t>
      </w:r>
    </w:p>
    <w:p w14:paraId="7C805291" w14:textId="77777777" w:rsidR="00C255E9" w:rsidRDefault="00C255E9" w:rsidP="00C255E9">
      <w:pPr>
        <w:pStyle w:val="PL"/>
      </w:pPr>
      <w:r>
        <w:t xml:space="preserve">        $ref: '#/components/schemas/SubNetwork-Single'</w:t>
      </w:r>
    </w:p>
    <w:p w14:paraId="61EC804E" w14:textId="77777777" w:rsidR="00C255E9" w:rsidRDefault="00C255E9" w:rsidP="00C255E9">
      <w:pPr>
        <w:pStyle w:val="PL"/>
      </w:pPr>
      <w:r>
        <w:t xml:space="preserve">    ManagedElement-Multiple:</w:t>
      </w:r>
    </w:p>
    <w:p w14:paraId="49032573" w14:textId="77777777" w:rsidR="00C255E9" w:rsidRDefault="00C255E9" w:rsidP="00C255E9">
      <w:pPr>
        <w:pStyle w:val="PL"/>
      </w:pPr>
      <w:r>
        <w:t xml:space="preserve">      type: array</w:t>
      </w:r>
    </w:p>
    <w:p w14:paraId="18C082F3" w14:textId="77777777" w:rsidR="00C255E9" w:rsidRDefault="00C255E9" w:rsidP="00C255E9">
      <w:pPr>
        <w:pStyle w:val="PL"/>
      </w:pPr>
      <w:r>
        <w:t xml:space="preserve">      items:</w:t>
      </w:r>
    </w:p>
    <w:p w14:paraId="2C6C5369" w14:textId="77777777" w:rsidR="00C255E9" w:rsidRDefault="00C255E9" w:rsidP="00C255E9">
      <w:pPr>
        <w:pStyle w:val="PL"/>
      </w:pPr>
      <w:r>
        <w:t xml:space="preserve">        $ref: '#/components/schemas/ManagedElement-Single'</w:t>
      </w:r>
    </w:p>
    <w:p w14:paraId="52C8A049" w14:textId="77777777" w:rsidR="00C255E9" w:rsidRDefault="00C255E9" w:rsidP="00C255E9">
      <w:pPr>
        <w:pStyle w:val="PL"/>
      </w:pPr>
      <w:r>
        <w:t xml:space="preserve">    AmfFunction-Multiple:</w:t>
      </w:r>
    </w:p>
    <w:p w14:paraId="75B9F2BF" w14:textId="77777777" w:rsidR="00C255E9" w:rsidRDefault="00C255E9" w:rsidP="00C255E9">
      <w:pPr>
        <w:pStyle w:val="PL"/>
      </w:pPr>
      <w:r>
        <w:t xml:space="preserve">      type: array</w:t>
      </w:r>
    </w:p>
    <w:p w14:paraId="79A28E9B" w14:textId="77777777" w:rsidR="00C255E9" w:rsidRDefault="00C255E9" w:rsidP="00C255E9">
      <w:pPr>
        <w:pStyle w:val="PL"/>
      </w:pPr>
      <w:r>
        <w:t xml:space="preserve">      items:</w:t>
      </w:r>
    </w:p>
    <w:p w14:paraId="6C45CF03" w14:textId="77777777" w:rsidR="00C255E9" w:rsidRDefault="00C255E9" w:rsidP="00C255E9">
      <w:pPr>
        <w:pStyle w:val="PL"/>
      </w:pPr>
      <w:r>
        <w:t xml:space="preserve">        $ref: '#/components/schemas/AmfFunction-Single'</w:t>
      </w:r>
    </w:p>
    <w:p w14:paraId="4D2385EC" w14:textId="77777777" w:rsidR="00C255E9" w:rsidRDefault="00C255E9" w:rsidP="00C255E9">
      <w:pPr>
        <w:pStyle w:val="PL"/>
      </w:pPr>
      <w:r>
        <w:t xml:space="preserve">    SmfFunction-Multiple:</w:t>
      </w:r>
    </w:p>
    <w:p w14:paraId="66D594DC" w14:textId="77777777" w:rsidR="00C255E9" w:rsidRDefault="00C255E9" w:rsidP="00C255E9">
      <w:pPr>
        <w:pStyle w:val="PL"/>
      </w:pPr>
      <w:r>
        <w:t xml:space="preserve">      type: array</w:t>
      </w:r>
    </w:p>
    <w:p w14:paraId="2ABCABDE" w14:textId="77777777" w:rsidR="00C255E9" w:rsidRDefault="00C255E9" w:rsidP="00C255E9">
      <w:pPr>
        <w:pStyle w:val="PL"/>
      </w:pPr>
      <w:r>
        <w:t xml:space="preserve">      items:</w:t>
      </w:r>
    </w:p>
    <w:p w14:paraId="231A255D" w14:textId="77777777" w:rsidR="00C255E9" w:rsidRDefault="00C255E9" w:rsidP="00C255E9">
      <w:pPr>
        <w:pStyle w:val="PL"/>
      </w:pPr>
      <w:r>
        <w:t xml:space="preserve">        $ref: '#/components/schemas/SmfFunction-Single'</w:t>
      </w:r>
    </w:p>
    <w:p w14:paraId="3D181FBA" w14:textId="77777777" w:rsidR="00C255E9" w:rsidRDefault="00C255E9" w:rsidP="00C255E9">
      <w:pPr>
        <w:pStyle w:val="PL"/>
      </w:pPr>
      <w:r>
        <w:t xml:space="preserve">    UpfFunction-Multiple:</w:t>
      </w:r>
    </w:p>
    <w:p w14:paraId="6185EC39" w14:textId="77777777" w:rsidR="00C255E9" w:rsidRDefault="00C255E9" w:rsidP="00C255E9">
      <w:pPr>
        <w:pStyle w:val="PL"/>
      </w:pPr>
      <w:r>
        <w:t xml:space="preserve">      type: array</w:t>
      </w:r>
    </w:p>
    <w:p w14:paraId="69C435C0" w14:textId="77777777" w:rsidR="00C255E9" w:rsidRDefault="00C255E9" w:rsidP="00C255E9">
      <w:pPr>
        <w:pStyle w:val="PL"/>
      </w:pPr>
      <w:r>
        <w:t xml:space="preserve">      items:</w:t>
      </w:r>
    </w:p>
    <w:p w14:paraId="274EE7EF" w14:textId="77777777" w:rsidR="00C255E9" w:rsidRDefault="00C255E9" w:rsidP="00C255E9">
      <w:pPr>
        <w:pStyle w:val="PL"/>
      </w:pPr>
      <w:r>
        <w:t xml:space="preserve">        $ref: '#/components/schemas/UpfFunction-Single'</w:t>
      </w:r>
    </w:p>
    <w:p w14:paraId="192485DB" w14:textId="77777777" w:rsidR="00C255E9" w:rsidRDefault="00C255E9" w:rsidP="00C255E9">
      <w:pPr>
        <w:pStyle w:val="PL"/>
      </w:pPr>
      <w:r>
        <w:lastRenderedPageBreak/>
        <w:t xml:space="preserve">    N3iwfFunction-Multiple:</w:t>
      </w:r>
    </w:p>
    <w:p w14:paraId="292FE7B8" w14:textId="77777777" w:rsidR="00C255E9" w:rsidRDefault="00C255E9" w:rsidP="00C255E9">
      <w:pPr>
        <w:pStyle w:val="PL"/>
      </w:pPr>
      <w:r>
        <w:t xml:space="preserve">      type: array</w:t>
      </w:r>
    </w:p>
    <w:p w14:paraId="2DD94A6C" w14:textId="77777777" w:rsidR="00C255E9" w:rsidRDefault="00C255E9" w:rsidP="00C255E9">
      <w:pPr>
        <w:pStyle w:val="PL"/>
      </w:pPr>
      <w:r>
        <w:t xml:space="preserve">      items:</w:t>
      </w:r>
    </w:p>
    <w:p w14:paraId="0408DD24" w14:textId="77777777" w:rsidR="00C255E9" w:rsidRDefault="00C255E9" w:rsidP="00C255E9">
      <w:pPr>
        <w:pStyle w:val="PL"/>
      </w:pPr>
      <w:r>
        <w:t xml:space="preserve">        $ref: '#/components/schemas/N3iwfFunction-Single'</w:t>
      </w:r>
    </w:p>
    <w:p w14:paraId="631861A1" w14:textId="77777777" w:rsidR="00C255E9" w:rsidRDefault="00C255E9" w:rsidP="00C255E9">
      <w:pPr>
        <w:pStyle w:val="PL"/>
      </w:pPr>
      <w:r>
        <w:t xml:space="preserve">    PcfFunction-Multiple:</w:t>
      </w:r>
    </w:p>
    <w:p w14:paraId="39663621" w14:textId="77777777" w:rsidR="00C255E9" w:rsidRDefault="00C255E9" w:rsidP="00C255E9">
      <w:pPr>
        <w:pStyle w:val="PL"/>
      </w:pPr>
      <w:r>
        <w:t xml:space="preserve">      type: array</w:t>
      </w:r>
    </w:p>
    <w:p w14:paraId="21376542" w14:textId="77777777" w:rsidR="00C255E9" w:rsidRDefault="00C255E9" w:rsidP="00C255E9">
      <w:pPr>
        <w:pStyle w:val="PL"/>
      </w:pPr>
      <w:r>
        <w:t xml:space="preserve">      items:</w:t>
      </w:r>
    </w:p>
    <w:p w14:paraId="65346393" w14:textId="77777777" w:rsidR="00C255E9" w:rsidRDefault="00C255E9" w:rsidP="00C255E9">
      <w:pPr>
        <w:pStyle w:val="PL"/>
      </w:pPr>
      <w:r>
        <w:t xml:space="preserve">        $ref: '#/components/schemas/PcfFunction-Single'</w:t>
      </w:r>
    </w:p>
    <w:p w14:paraId="25DCED00" w14:textId="77777777" w:rsidR="00C255E9" w:rsidRDefault="00C255E9" w:rsidP="00C255E9">
      <w:pPr>
        <w:pStyle w:val="PL"/>
      </w:pPr>
      <w:r>
        <w:t xml:space="preserve">    AusfFunction-Multiple:</w:t>
      </w:r>
    </w:p>
    <w:p w14:paraId="277CD060" w14:textId="77777777" w:rsidR="00C255E9" w:rsidRDefault="00C255E9" w:rsidP="00C255E9">
      <w:pPr>
        <w:pStyle w:val="PL"/>
      </w:pPr>
      <w:r>
        <w:t xml:space="preserve">      type: array</w:t>
      </w:r>
    </w:p>
    <w:p w14:paraId="7A52AF44" w14:textId="77777777" w:rsidR="00C255E9" w:rsidRDefault="00C255E9" w:rsidP="00C255E9">
      <w:pPr>
        <w:pStyle w:val="PL"/>
      </w:pPr>
      <w:r>
        <w:t xml:space="preserve">      items:</w:t>
      </w:r>
    </w:p>
    <w:p w14:paraId="511AACFA" w14:textId="77777777" w:rsidR="00C255E9" w:rsidRDefault="00C255E9" w:rsidP="00C255E9">
      <w:pPr>
        <w:pStyle w:val="PL"/>
      </w:pPr>
      <w:r>
        <w:t xml:space="preserve">        $ref: '#/components/schemas/AusfFunction-Single'</w:t>
      </w:r>
    </w:p>
    <w:p w14:paraId="076AD49B" w14:textId="77777777" w:rsidR="00C255E9" w:rsidRDefault="00C255E9" w:rsidP="00C255E9">
      <w:pPr>
        <w:pStyle w:val="PL"/>
      </w:pPr>
      <w:r>
        <w:t xml:space="preserve">    UdmFunction-Multiple:</w:t>
      </w:r>
    </w:p>
    <w:p w14:paraId="286AF35C" w14:textId="77777777" w:rsidR="00C255E9" w:rsidRDefault="00C255E9" w:rsidP="00C255E9">
      <w:pPr>
        <w:pStyle w:val="PL"/>
      </w:pPr>
      <w:r>
        <w:t xml:space="preserve">      type: array</w:t>
      </w:r>
    </w:p>
    <w:p w14:paraId="2A06DAFA" w14:textId="77777777" w:rsidR="00C255E9" w:rsidRDefault="00C255E9" w:rsidP="00C255E9">
      <w:pPr>
        <w:pStyle w:val="PL"/>
      </w:pPr>
      <w:r>
        <w:t xml:space="preserve">      items:</w:t>
      </w:r>
    </w:p>
    <w:p w14:paraId="640B7864" w14:textId="77777777" w:rsidR="00C255E9" w:rsidRDefault="00C255E9" w:rsidP="00C255E9">
      <w:pPr>
        <w:pStyle w:val="PL"/>
      </w:pPr>
      <w:r>
        <w:t xml:space="preserve">        $ref: '#/components/schemas/UdmFunction-Single'</w:t>
      </w:r>
    </w:p>
    <w:p w14:paraId="271690C9" w14:textId="77777777" w:rsidR="00C255E9" w:rsidRDefault="00C255E9" w:rsidP="00C255E9">
      <w:pPr>
        <w:pStyle w:val="PL"/>
      </w:pPr>
      <w:r>
        <w:t xml:space="preserve">    UdrFunction-Multiple:</w:t>
      </w:r>
    </w:p>
    <w:p w14:paraId="27BD3D8C" w14:textId="77777777" w:rsidR="00C255E9" w:rsidRDefault="00C255E9" w:rsidP="00C255E9">
      <w:pPr>
        <w:pStyle w:val="PL"/>
      </w:pPr>
      <w:r>
        <w:t xml:space="preserve">      type: array</w:t>
      </w:r>
    </w:p>
    <w:p w14:paraId="21EEE520" w14:textId="77777777" w:rsidR="00C255E9" w:rsidRDefault="00C255E9" w:rsidP="00C255E9">
      <w:pPr>
        <w:pStyle w:val="PL"/>
      </w:pPr>
      <w:r>
        <w:t xml:space="preserve">      items:</w:t>
      </w:r>
    </w:p>
    <w:p w14:paraId="64D8B81E" w14:textId="77777777" w:rsidR="00C255E9" w:rsidRDefault="00C255E9" w:rsidP="00C255E9">
      <w:pPr>
        <w:pStyle w:val="PL"/>
      </w:pPr>
      <w:r>
        <w:t xml:space="preserve">        $ref: '#/components/schemas/UdrFunction-Single'</w:t>
      </w:r>
    </w:p>
    <w:p w14:paraId="691C3947" w14:textId="77777777" w:rsidR="00C255E9" w:rsidRDefault="00C255E9" w:rsidP="00C255E9">
      <w:pPr>
        <w:pStyle w:val="PL"/>
      </w:pPr>
      <w:r>
        <w:t xml:space="preserve">    UdsfFunction-Multiple:</w:t>
      </w:r>
    </w:p>
    <w:p w14:paraId="7ACE4596" w14:textId="77777777" w:rsidR="00C255E9" w:rsidRDefault="00C255E9" w:rsidP="00C255E9">
      <w:pPr>
        <w:pStyle w:val="PL"/>
      </w:pPr>
      <w:r>
        <w:t xml:space="preserve">      type: array</w:t>
      </w:r>
    </w:p>
    <w:p w14:paraId="565081CE" w14:textId="77777777" w:rsidR="00C255E9" w:rsidRDefault="00C255E9" w:rsidP="00C255E9">
      <w:pPr>
        <w:pStyle w:val="PL"/>
      </w:pPr>
      <w:r>
        <w:t xml:space="preserve">      items:</w:t>
      </w:r>
    </w:p>
    <w:p w14:paraId="69908E7B" w14:textId="77777777" w:rsidR="00C255E9" w:rsidRDefault="00C255E9" w:rsidP="00C255E9">
      <w:pPr>
        <w:pStyle w:val="PL"/>
      </w:pPr>
      <w:r>
        <w:t xml:space="preserve">        $ref: '#/components/schemas/UdsfFunction-Single'</w:t>
      </w:r>
    </w:p>
    <w:p w14:paraId="69B6EBEF" w14:textId="77777777" w:rsidR="00C255E9" w:rsidRDefault="00C255E9" w:rsidP="00C255E9">
      <w:pPr>
        <w:pStyle w:val="PL"/>
      </w:pPr>
      <w:r>
        <w:t xml:space="preserve">    NrfFunction-Multiple:</w:t>
      </w:r>
    </w:p>
    <w:p w14:paraId="29861534" w14:textId="77777777" w:rsidR="00C255E9" w:rsidRDefault="00C255E9" w:rsidP="00C255E9">
      <w:pPr>
        <w:pStyle w:val="PL"/>
      </w:pPr>
      <w:r>
        <w:t xml:space="preserve">      type: array</w:t>
      </w:r>
    </w:p>
    <w:p w14:paraId="17E83C84" w14:textId="77777777" w:rsidR="00C255E9" w:rsidRDefault="00C255E9" w:rsidP="00C255E9">
      <w:pPr>
        <w:pStyle w:val="PL"/>
      </w:pPr>
      <w:r>
        <w:t xml:space="preserve">      items:</w:t>
      </w:r>
    </w:p>
    <w:p w14:paraId="43665883" w14:textId="77777777" w:rsidR="00C255E9" w:rsidRDefault="00C255E9" w:rsidP="00C255E9">
      <w:pPr>
        <w:pStyle w:val="PL"/>
      </w:pPr>
      <w:r>
        <w:t xml:space="preserve">        $ref: '#/components/schemas/NrfFunction-Single'</w:t>
      </w:r>
    </w:p>
    <w:p w14:paraId="485E7B25" w14:textId="77777777" w:rsidR="00C255E9" w:rsidRDefault="00C255E9" w:rsidP="00C255E9">
      <w:pPr>
        <w:pStyle w:val="PL"/>
      </w:pPr>
      <w:r>
        <w:t xml:space="preserve">    NssfFunction-Multiple:</w:t>
      </w:r>
    </w:p>
    <w:p w14:paraId="6BA7274F" w14:textId="77777777" w:rsidR="00C255E9" w:rsidRDefault="00C255E9" w:rsidP="00C255E9">
      <w:pPr>
        <w:pStyle w:val="PL"/>
      </w:pPr>
      <w:r>
        <w:t xml:space="preserve">      type: array</w:t>
      </w:r>
    </w:p>
    <w:p w14:paraId="069BFEFC" w14:textId="77777777" w:rsidR="00C255E9" w:rsidRDefault="00C255E9" w:rsidP="00C255E9">
      <w:pPr>
        <w:pStyle w:val="PL"/>
      </w:pPr>
      <w:r>
        <w:t xml:space="preserve">      items:</w:t>
      </w:r>
    </w:p>
    <w:p w14:paraId="2991B1A3" w14:textId="77777777" w:rsidR="00C255E9" w:rsidRDefault="00C255E9" w:rsidP="00C255E9">
      <w:pPr>
        <w:pStyle w:val="PL"/>
      </w:pPr>
      <w:r>
        <w:t xml:space="preserve">        $ref: '#/components/schemas/NssfFunction-Single'</w:t>
      </w:r>
    </w:p>
    <w:p w14:paraId="55587482" w14:textId="77777777" w:rsidR="00C255E9" w:rsidRDefault="00C255E9" w:rsidP="00C255E9">
      <w:pPr>
        <w:pStyle w:val="PL"/>
      </w:pPr>
      <w:r>
        <w:t xml:space="preserve">    SmsfFunction-Multiple:</w:t>
      </w:r>
    </w:p>
    <w:p w14:paraId="3D7A8534" w14:textId="77777777" w:rsidR="00C255E9" w:rsidRDefault="00C255E9" w:rsidP="00C255E9">
      <w:pPr>
        <w:pStyle w:val="PL"/>
      </w:pPr>
      <w:r>
        <w:t xml:space="preserve">      type: array</w:t>
      </w:r>
    </w:p>
    <w:p w14:paraId="2054FDE6" w14:textId="77777777" w:rsidR="00C255E9" w:rsidRDefault="00C255E9" w:rsidP="00C255E9">
      <w:pPr>
        <w:pStyle w:val="PL"/>
      </w:pPr>
      <w:r>
        <w:t xml:space="preserve">      items:</w:t>
      </w:r>
    </w:p>
    <w:p w14:paraId="779D2A81" w14:textId="77777777" w:rsidR="00C255E9" w:rsidRDefault="00C255E9" w:rsidP="00C255E9">
      <w:pPr>
        <w:pStyle w:val="PL"/>
      </w:pPr>
      <w:r>
        <w:t xml:space="preserve">        $ref: '#/components/schemas/SmsfFunction-Single'</w:t>
      </w:r>
    </w:p>
    <w:p w14:paraId="6374A1C7" w14:textId="77777777" w:rsidR="00C255E9" w:rsidRDefault="00C255E9" w:rsidP="00C255E9">
      <w:pPr>
        <w:pStyle w:val="PL"/>
      </w:pPr>
      <w:r>
        <w:t xml:space="preserve">    LmfFunction-Multiple:</w:t>
      </w:r>
    </w:p>
    <w:p w14:paraId="0C6F4682" w14:textId="77777777" w:rsidR="00C255E9" w:rsidRDefault="00C255E9" w:rsidP="00C255E9">
      <w:pPr>
        <w:pStyle w:val="PL"/>
      </w:pPr>
      <w:r>
        <w:t xml:space="preserve">      type: array</w:t>
      </w:r>
    </w:p>
    <w:p w14:paraId="23F09C54" w14:textId="77777777" w:rsidR="00C255E9" w:rsidRDefault="00C255E9" w:rsidP="00C255E9">
      <w:pPr>
        <w:pStyle w:val="PL"/>
      </w:pPr>
      <w:r>
        <w:t xml:space="preserve">      items:</w:t>
      </w:r>
    </w:p>
    <w:p w14:paraId="60AA17B5" w14:textId="77777777" w:rsidR="00C255E9" w:rsidRDefault="00C255E9" w:rsidP="00C255E9">
      <w:pPr>
        <w:pStyle w:val="PL"/>
      </w:pPr>
      <w:r>
        <w:t xml:space="preserve">        $ref: '#/components/schemas/LmfFunction-Single'</w:t>
      </w:r>
    </w:p>
    <w:p w14:paraId="785C68BF" w14:textId="77777777" w:rsidR="00C255E9" w:rsidRDefault="00C255E9" w:rsidP="00C255E9">
      <w:pPr>
        <w:pStyle w:val="PL"/>
      </w:pPr>
      <w:r>
        <w:t xml:space="preserve">    NgeirFunction-Multiple:</w:t>
      </w:r>
    </w:p>
    <w:p w14:paraId="0C2B5A1B" w14:textId="77777777" w:rsidR="00C255E9" w:rsidRDefault="00C255E9" w:rsidP="00C255E9">
      <w:pPr>
        <w:pStyle w:val="PL"/>
      </w:pPr>
      <w:r>
        <w:t xml:space="preserve">      type: array</w:t>
      </w:r>
    </w:p>
    <w:p w14:paraId="762C74E1" w14:textId="77777777" w:rsidR="00C255E9" w:rsidRDefault="00C255E9" w:rsidP="00C255E9">
      <w:pPr>
        <w:pStyle w:val="PL"/>
      </w:pPr>
      <w:r>
        <w:t xml:space="preserve">      items:</w:t>
      </w:r>
    </w:p>
    <w:p w14:paraId="228CC8FC" w14:textId="77777777" w:rsidR="00C255E9" w:rsidRDefault="00C255E9" w:rsidP="00C255E9">
      <w:pPr>
        <w:pStyle w:val="PL"/>
      </w:pPr>
      <w:r>
        <w:t xml:space="preserve">        $ref: '#/components/schemas/NgeirFunction-Single'</w:t>
      </w:r>
    </w:p>
    <w:p w14:paraId="0E073F18" w14:textId="77777777" w:rsidR="00C255E9" w:rsidRDefault="00C255E9" w:rsidP="00C255E9">
      <w:pPr>
        <w:pStyle w:val="PL"/>
      </w:pPr>
      <w:r>
        <w:t xml:space="preserve">    SeppFunction-Multiple:</w:t>
      </w:r>
    </w:p>
    <w:p w14:paraId="470C4380" w14:textId="77777777" w:rsidR="00C255E9" w:rsidRDefault="00C255E9" w:rsidP="00C255E9">
      <w:pPr>
        <w:pStyle w:val="PL"/>
      </w:pPr>
      <w:r>
        <w:t xml:space="preserve">      type: array</w:t>
      </w:r>
    </w:p>
    <w:p w14:paraId="3C865FCA" w14:textId="77777777" w:rsidR="00C255E9" w:rsidRDefault="00C255E9" w:rsidP="00C255E9">
      <w:pPr>
        <w:pStyle w:val="PL"/>
      </w:pPr>
      <w:r>
        <w:t xml:space="preserve">      items:</w:t>
      </w:r>
    </w:p>
    <w:p w14:paraId="0A159D81" w14:textId="77777777" w:rsidR="00C255E9" w:rsidRDefault="00C255E9" w:rsidP="00C255E9">
      <w:pPr>
        <w:pStyle w:val="PL"/>
      </w:pPr>
      <w:r>
        <w:t xml:space="preserve">        $ref: '#/components/schemas/SeppFunction-Single'</w:t>
      </w:r>
    </w:p>
    <w:p w14:paraId="7A481E86" w14:textId="77777777" w:rsidR="00C255E9" w:rsidRDefault="00C255E9" w:rsidP="00C255E9">
      <w:pPr>
        <w:pStyle w:val="PL"/>
      </w:pPr>
      <w:r>
        <w:t xml:space="preserve">    NwdafFunction-Multiple:</w:t>
      </w:r>
    </w:p>
    <w:p w14:paraId="3BC7F184" w14:textId="77777777" w:rsidR="00C255E9" w:rsidRDefault="00C255E9" w:rsidP="00C255E9">
      <w:pPr>
        <w:pStyle w:val="PL"/>
      </w:pPr>
      <w:r>
        <w:t xml:space="preserve">      type: array</w:t>
      </w:r>
    </w:p>
    <w:p w14:paraId="00893218" w14:textId="77777777" w:rsidR="00C255E9" w:rsidRDefault="00C255E9" w:rsidP="00C255E9">
      <w:pPr>
        <w:pStyle w:val="PL"/>
      </w:pPr>
      <w:r>
        <w:t xml:space="preserve">      items:</w:t>
      </w:r>
    </w:p>
    <w:p w14:paraId="2A536DBB" w14:textId="77777777" w:rsidR="00C255E9" w:rsidRDefault="00C255E9" w:rsidP="00C255E9">
      <w:pPr>
        <w:pStyle w:val="PL"/>
      </w:pPr>
      <w:r>
        <w:t xml:space="preserve">        $ref: '#/components/schemas/NwdafFunction-Single'</w:t>
      </w:r>
    </w:p>
    <w:p w14:paraId="5DA55C73" w14:textId="77777777" w:rsidR="00C255E9" w:rsidRDefault="00C255E9" w:rsidP="00C255E9">
      <w:pPr>
        <w:pStyle w:val="PL"/>
      </w:pPr>
      <w:r>
        <w:t xml:space="preserve">    ScpFunction-Multiple:</w:t>
      </w:r>
    </w:p>
    <w:p w14:paraId="2BD891FD" w14:textId="77777777" w:rsidR="00C255E9" w:rsidRDefault="00C255E9" w:rsidP="00C255E9">
      <w:pPr>
        <w:pStyle w:val="PL"/>
      </w:pPr>
      <w:r>
        <w:t xml:space="preserve">      type: array</w:t>
      </w:r>
    </w:p>
    <w:p w14:paraId="2E656FC7" w14:textId="77777777" w:rsidR="00C255E9" w:rsidRDefault="00C255E9" w:rsidP="00C255E9">
      <w:pPr>
        <w:pStyle w:val="PL"/>
      </w:pPr>
      <w:r>
        <w:t xml:space="preserve">      items:</w:t>
      </w:r>
    </w:p>
    <w:p w14:paraId="047DE91B" w14:textId="77777777" w:rsidR="00C255E9" w:rsidRDefault="00C255E9" w:rsidP="00C255E9">
      <w:pPr>
        <w:pStyle w:val="PL"/>
      </w:pPr>
      <w:r>
        <w:t xml:space="preserve">        $ref: '#/components/schemas/ScpFunction-Single'</w:t>
      </w:r>
    </w:p>
    <w:p w14:paraId="6D64730B" w14:textId="77777777" w:rsidR="00C255E9" w:rsidRDefault="00C255E9" w:rsidP="00C255E9">
      <w:pPr>
        <w:pStyle w:val="PL"/>
      </w:pPr>
      <w:r>
        <w:t xml:space="preserve">    NefFunction-Multiple:</w:t>
      </w:r>
    </w:p>
    <w:p w14:paraId="419E5CB7" w14:textId="77777777" w:rsidR="00C255E9" w:rsidRDefault="00C255E9" w:rsidP="00C255E9">
      <w:pPr>
        <w:pStyle w:val="PL"/>
      </w:pPr>
      <w:r>
        <w:t xml:space="preserve">      type: array</w:t>
      </w:r>
    </w:p>
    <w:p w14:paraId="7357ABB9" w14:textId="77777777" w:rsidR="00C255E9" w:rsidRDefault="00C255E9" w:rsidP="00C255E9">
      <w:pPr>
        <w:pStyle w:val="PL"/>
      </w:pPr>
      <w:r>
        <w:t xml:space="preserve">      items:</w:t>
      </w:r>
    </w:p>
    <w:p w14:paraId="0563D0D8" w14:textId="77777777" w:rsidR="00C255E9" w:rsidRDefault="00C255E9" w:rsidP="00C255E9">
      <w:pPr>
        <w:pStyle w:val="PL"/>
      </w:pPr>
      <w:r>
        <w:t xml:space="preserve">        $ref: '#/components/schemas/NefFunction-Single'</w:t>
      </w:r>
    </w:p>
    <w:p w14:paraId="614FB307" w14:textId="77777777" w:rsidR="00C255E9" w:rsidRDefault="00C255E9" w:rsidP="00C255E9">
      <w:pPr>
        <w:pStyle w:val="PL"/>
      </w:pPr>
    </w:p>
    <w:p w14:paraId="4993F519" w14:textId="77777777" w:rsidR="00C255E9" w:rsidRDefault="00C255E9" w:rsidP="00C255E9">
      <w:pPr>
        <w:pStyle w:val="PL"/>
      </w:pPr>
      <w:r>
        <w:t xml:space="preserve">    NsacfFunction-Multiple:</w:t>
      </w:r>
    </w:p>
    <w:p w14:paraId="4C2EACF4" w14:textId="77777777" w:rsidR="00C255E9" w:rsidRDefault="00C255E9" w:rsidP="00C255E9">
      <w:pPr>
        <w:pStyle w:val="PL"/>
      </w:pPr>
      <w:r>
        <w:t xml:space="preserve">      type: array</w:t>
      </w:r>
    </w:p>
    <w:p w14:paraId="35ADE38F" w14:textId="77777777" w:rsidR="00C255E9" w:rsidRDefault="00C255E9" w:rsidP="00C255E9">
      <w:pPr>
        <w:pStyle w:val="PL"/>
      </w:pPr>
      <w:r>
        <w:t xml:space="preserve">      items:</w:t>
      </w:r>
    </w:p>
    <w:p w14:paraId="6AFFB366" w14:textId="77777777" w:rsidR="00C255E9" w:rsidRDefault="00C255E9" w:rsidP="00C255E9">
      <w:pPr>
        <w:pStyle w:val="PL"/>
      </w:pPr>
      <w:r>
        <w:t xml:space="preserve">        $ref: '#/components/schemas/NsacfFunction-Single'</w:t>
      </w:r>
    </w:p>
    <w:p w14:paraId="6E9230B6" w14:textId="77777777" w:rsidR="00C255E9" w:rsidRDefault="00C255E9" w:rsidP="00C255E9">
      <w:pPr>
        <w:pStyle w:val="PL"/>
      </w:pPr>
    </w:p>
    <w:p w14:paraId="79639C3E" w14:textId="77777777" w:rsidR="00C255E9" w:rsidRDefault="00C255E9" w:rsidP="00C255E9">
      <w:pPr>
        <w:pStyle w:val="PL"/>
      </w:pPr>
      <w:r>
        <w:t xml:space="preserve">    ExternalAmfFunction-Multiple:</w:t>
      </w:r>
    </w:p>
    <w:p w14:paraId="7D6DE68A" w14:textId="77777777" w:rsidR="00C255E9" w:rsidRDefault="00C255E9" w:rsidP="00C255E9">
      <w:pPr>
        <w:pStyle w:val="PL"/>
      </w:pPr>
      <w:r>
        <w:t xml:space="preserve">      type: array</w:t>
      </w:r>
    </w:p>
    <w:p w14:paraId="7C322B40" w14:textId="77777777" w:rsidR="00C255E9" w:rsidRDefault="00C255E9" w:rsidP="00C255E9">
      <w:pPr>
        <w:pStyle w:val="PL"/>
      </w:pPr>
      <w:r>
        <w:t xml:space="preserve">      items:</w:t>
      </w:r>
    </w:p>
    <w:p w14:paraId="2BB21E7A" w14:textId="77777777" w:rsidR="00C255E9" w:rsidRDefault="00C255E9" w:rsidP="00C255E9">
      <w:pPr>
        <w:pStyle w:val="PL"/>
      </w:pPr>
      <w:r>
        <w:t xml:space="preserve">        $ref: '#/components/schemas/ExternalAmfFunction-Single'</w:t>
      </w:r>
    </w:p>
    <w:p w14:paraId="6B47FB45" w14:textId="77777777" w:rsidR="00C255E9" w:rsidRDefault="00C255E9" w:rsidP="00C255E9">
      <w:pPr>
        <w:pStyle w:val="PL"/>
      </w:pPr>
      <w:r>
        <w:t xml:space="preserve">    ExternalNrfFunction-Multiple:</w:t>
      </w:r>
    </w:p>
    <w:p w14:paraId="437F74D0" w14:textId="77777777" w:rsidR="00C255E9" w:rsidRDefault="00C255E9" w:rsidP="00C255E9">
      <w:pPr>
        <w:pStyle w:val="PL"/>
      </w:pPr>
      <w:r>
        <w:t xml:space="preserve">      type: array</w:t>
      </w:r>
    </w:p>
    <w:p w14:paraId="0BB11506" w14:textId="77777777" w:rsidR="00C255E9" w:rsidRDefault="00C255E9" w:rsidP="00C255E9">
      <w:pPr>
        <w:pStyle w:val="PL"/>
      </w:pPr>
      <w:r>
        <w:t xml:space="preserve">      items:</w:t>
      </w:r>
    </w:p>
    <w:p w14:paraId="23804945" w14:textId="77777777" w:rsidR="00C255E9" w:rsidRDefault="00C255E9" w:rsidP="00C255E9">
      <w:pPr>
        <w:pStyle w:val="PL"/>
      </w:pPr>
      <w:r>
        <w:t xml:space="preserve">        $ref: '#/components/schemas/ExternalNrfFunction-Single'</w:t>
      </w:r>
    </w:p>
    <w:p w14:paraId="0B87977D" w14:textId="77777777" w:rsidR="00C255E9" w:rsidRDefault="00C255E9" w:rsidP="00C255E9">
      <w:pPr>
        <w:pStyle w:val="PL"/>
      </w:pPr>
      <w:r>
        <w:t xml:space="preserve">    ExternalNssfFunction-Multiple:</w:t>
      </w:r>
    </w:p>
    <w:p w14:paraId="6BCB4B75" w14:textId="77777777" w:rsidR="00C255E9" w:rsidRDefault="00C255E9" w:rsidP="00C255E9">
      <w:pPr>
        <w:pStyle w:val="PL"/>
      </w:pPr>
      <w:r>
        <w:t xml:space="preserve">      type: array</w:t>
      </w:r>
    </w:p>
    <w:p w14:paraId="711AB86B" w14:textId="77777777" w:rsidR="00C255E9" w:rsidRDefault="00C255E9" w:rsidP="00C255E9">
      <w:pPr>
        <w:pStyle w:val="PL"/>
      </w:pPr>
      <w:r>
        <w:t xml:space="preserve">      items:</w:t>
      </w:r>
    </w:p>
    <w:p w14:paraId="2921D6E3" w14:textId="77777777" w:rsidR="00C255E9" w:rsidRDefault="00C255E9" w:rsidP="00C255E9">
      <w:pPr>
        <w:pStyle w:val="PL"/>
      </w:pPr>
      <w:r>
        <w:t xml:space="preserve">        $ref: '#/components/schemas/ExternalNssfFunction-Single'</w:t>
      </w:r>
    </w:p>
    <w:p w14:paraId="123D793E" w14:textId="77777777" w:rsidR="00C255E9" w:rsidRDefault="00C255E9" w:rsidP="00C255E9">
      <w:pPr>
        <w:pStyle w:val="PL"/>
      </w:pPr>
      <w:r>
        <w:lastRenderedPageBreak/>
        <w:t xml:space="preserve">    ExternalSeppFunction-Nultiple:</w:t>
      </w:r>
    </w:p>
    <w:p w14:paraId="5B60EA88" w14:textId="77777777" w:rsidR="00C255E9" w:rsidRDefault="00C255E9" w:rsidP="00C255E9">
      <w:pPr>
        <w:pStyle w:val="PL"/>
      </w:pPr>
      <w:r>
        <w:t xml:space="preserve">      type: array</w:t>
      </w:r>
    </w:p>
    <w:p w14:paraId="30124749" w14:textId="77777777" w:rsidR="00C255E9" w:rsidRDefault="00C255E9" w:rsidP="00C255E9">
      <w:pPr>
        <w:pStyle w:val="PL"/>
      </w:pPr>
      <w:r>
        <w:t xml:space="preserve">      items:</w:t>
      </w:r>
    </w:p>
    <w:p w14:paraId="48459A3B" w14:textId="77777777" w:rsidR="00C255E9" w:rsidRDefault="00C255E9" w:rsidP="00C255E9">
      <w:pPr>
        <w:pStyle w:val="PL"/>
      </w:pPr>
      <w:r>
        <w:t xml:space="preserve">        $ref: '#/components/schemas/ExternalSeppFunction-Single'</w:t>
      </w:r>
    </w:p>
    <w:p w14:paraId="313A93B0" w14:textId="77777777" w:rsidR="00C255E9" w:rsidRDefault="00C255E9" w:rsidP="00C255E9">
      <w:pPr>
        <w:pStyle w:val="PL"/>
      </w:pPr>
    </w:p>
    <w:p w14:paraId="2F40A101" w14:textId="77777777" w:rsidR="00C255E9" w:rsidRDefault="00C255E9" w:rsidP="00C255E9">
      <w:pPr>
        <w:pStyle w:val="PL"/>
      </w:pPr>
      <w:r>
        <w:t xml:space="preserve">    AmfSet-Multiple:</w:t>
      </w:r>
    </w:p>
    <w:p w14:paraId="5D6D6393" w14:textId="77777777" w:rsidR="00C255E9" w:rsidRDefault="00C255E9" w:rsidP="00C255E9">
      <w:pPr>
        <w:pStyle w:val="PL"/>
      </w:pPr>
      <w:r>
        <w:t xml:space="preserve">      type: array</w:t>
      </w:r>
    </w:p>
    <w:p w14:paraId="4891F1CB" w14:textId="77777777" w:rsidR="00C255E9" w:rsidRDefault="00C255E9" w:rsidP="00C255E9">
      <w:pPr>
        <w:pStyle w:val="PL"/>
      </w:pPr>
      <w:r>
        <w:t xml:space="preserve">      items:</w:t>
      </w:r>
    </w:p>
    <w:p w14:paraId="21F5C819" w14:textId="77777777" w:rsidR="00C255E9" w:rsidRDefault="00C255E9" w:rsidP="00C255E9">
      <w:pPr>
        <w:pStyle w:val="PL"/>
      </w:pPr>
      <w:r>
        <w:t xml:space="preserve">        $ref: '#/components/schemas/AmfSet-Single'</w:t>
      </w:r>
    </w:p>
    <w:p w14:paraId="6D0A2844" w14:textId="77777777" w:rsidR="00C255E9" w:rsidRDefault="00C255E9" w:rsidP="00C255E9">
      <w:pPr>
        <w:pStyle w:val="PL"/>
      </w:pPr>
      <w:r>
        <w:t xml:space="preserve">    AmfRegion-Multiple:</w:t>
      </w:r>
    </w:p>
    <w:p w14:paraId="39B7B9F5" w14:textId="77777777" w:rsidR="00C255E9" w:rsidRDefault="00C255E9" w:rsidP="00C255E9">
      <w:pPr>
        <w:pStyle w:val="PL"/>
      </w:pPr>
      <w:r>
        <w:t xml:space="preserve">      type: array</w:t>
      </w:r>
    </w:p>
    <w:p w14:paraId="5865AC37" w14:textId="77777777" w:rsidR="00C255E9" w:rsidRDefault="00C255E9" w:rsidP="00C255E9">
      <w:pPr>
        <w:pStyle w:val="PL"/>
      </w:pPr>
      <w:r>
        <w:t xml:space="preserve">      items:</w:t>
      </w:r>
    </w:p>
    <w:p w14:paraId="4F8CAD5F" w14:textId="77777777" w:rsidR="00C255E9" w:rsidRDefault="00C255E9" w:rsidP="00C255E9">
      <w:pPr>
        <w:pStyle w:val="PL"/>
      </w:pPr>
      <w:r>
        <w:t xml:space="preserve">        $ref: '#/components/schemas/AmfRegion-Single'</w:t>
      </w:r>
    </w:p>
    <w:p w14:paraId="62E3E4DC" w14:textId="77777777" w:rsidR="00C255E9" w:rsidRDefault="00C255E9" w:rsidP="00C255E9">
      <w:pPr>
        <w:pStyle w:val="PL"/>
      </w:pPr>
      <w:r>
        <w:t xml:space="preserve">  </w:t>
      </w:r>
    </w:p>
    <w:p w14:paraId="5BCFB379" w14:textId="77777777" w:rsidR="00C255E9" w:rsidRDefault="00C255E9" w:rsidP="00C255E9">
      <w:pPr>
        <w:pStyle w:val="PL"/>
      </w:pPr>
      <w:r>
        <w:t xml:space="preserve">    EP_N2-Multiple:</w:t>
      </w:r>
    </w:p>
    <w:p w14:paraId="4A2503D8" w14:textId="77777777" w:rsidR="00C255E9" w:rsidRDefault="00C255E9" w:rsidP="00C255E9">
      <w:pPr>
        <w:pStyle w:val="PL"/>
      </w:pPr>
      <w:r>
        <w:t xml:space="preserve">      type: array</w:t>
      </w:r>
    </w:p>
    <w:p w14:paraId="09115BF9" w14:textId="77777777" w:rsidR="00C255E9" w:rsidRDefault="00C255E9" w:rsidP="00C255E9">
      <w:pPr>
        <w:pStyle w:val="PL"/>
      </w:pPr>
      <w:r>
        <w:t xml:space="preserve">      items:</w:t>
      </w:r>
    </w:p>
    <w:p w14:paraId="7A022583" w14:textId="77777777" w:rsidR="00C255E9" w:rsidRDefault="00C255E9" w:rsidP="00C255E9">
      <w:pPr>
        <w:pStyle w:val="PL"/>
      </w:pPr>
      <w:r>
        <w:t xml:space="preserve">        $ref: '#/components/schemas/EP_N2-Single'</w:t>
      </w:r>
    </w:p>
    <w:p w14:paraId="3F660C6C" w14:textId="77777777" w:rsidR="00C255E9" w:rsidRDefault="00C255E9" w:rsidP="00C255E9">
      <w:pPr>
        <w:pStyle w:val="PL"/>
      </w:pPr>
      <w:r>
        <w:t xml:space="preserve">    EP_N3-Multiple:</w:t>
      </w:r>
    </w:p>
    <w:p w14:paraId="48F7728F" w14:textId="77777777" w:rsidR="00C255E9" w:rsidRDefault="00C255E9" w:rsidP="00C255E9">
      <w:pPr>
        <w:pStyle w:val="PL"/>
      </w:pPr>
      <w:r>
        <w:t xml:space="preserve">      type: array</w:t>
      </w:r>
    </w:p>
    <w:p w14:paraId="57F2C44B" w14:textId="77777777" w:rsidR="00C255E9" w:rsidRDefault="00C255E9" w:rsidP="00C255E9">
      <w:pPr>
        <w:pStyle w:val="PL"/>
      </w:pPr>
      <w:r>
        <w:t xml:space="preserve">      items:</w:t>
      </w:r>
    </w:p>
    <w:p w14:paraId="1761641D" w14:textId="77777777" w:rsidR="00C255E9" w:rsidRDefault="00C255E9" w:rsidP="00C255E9">
      <w:pPr>
        <w:pStyle w:val="PL"/>
      </w:pPr>
      <w:r>
        <w:t xml:space="preserve">        $ref: '#/components/schemas/EP_N3-Single'</w:t>
      </w:r>
    </w:p>
    <w:p w14:paraId="0E4A7179" w14:textId="77777777" w:rsidR="00C255E9" w:rsidRDefault="00C255E9" w:rsidP="00C255E9">
      <w:pPr>
        <w:pStyle w:val="PL"/>
      </w:pPr>
      <w:r>
        <w:t xml:space="preserve">    EP_N4-Multiple:</w:t>
      </w:r>
    </w:p>
    <w:p w14:paraId="58EFE6A1" w14:textId="77777777" w:rsidR="00C255E9" w:rsidRDefault="00C255E9" w:rsidP="00C255E9">
      <w:pPr>
        <w:pStyle w:val="PL"/>
      </w:pPr>
      <w:r>
        <w:t xml:space="preserve">      type: array</w:t>
      </w:r>
    </w:p>
    <w:p w14:paraId="066F86C2" w14:textId="77777777" w:rsidR="00C255E9" w:rsidRDefault="00C255E9" w:rsidP="00C255E9">
      <w:pPr>
        <w:pStyle w:val="PL"/>
      </w:pPr>
      <w:r>
        <w:t xml:space="preserve">      items:</w:t>
      </w:r>
    </w:p>
    <w:p w14:paraId="7F9172E6" w14:textId="77777777" w:rsidR="00C255E9" w:rsidRDefault="00C255E9" w:rsidP="00C255E9">
      <w:pPr>
        <w:pStyle w:val="PL"/>
      </w:pPr>
      <w:r>
        <w:t xml:space="preserve">        $ref: '#/components/schemas/EP_N4-Single'</w:t>
      </w:r>
    </w:p>
    <w:p w14:paraId="09F1EB20" w14:textId="77777777" w:rsidR="00C255E9" w:rsidRDefault="00C255E9" w:rsidP="00C255E9">
      <w:pPr>
        <w:pStyle w:val="PL"/>
      </w:pPr>
      <w:r>
        <w:t xml:space="preserve">    EP_N5-Multiple:</w:t>
      </w:r>
    </w:p>
    <w:p w14:paraId="20D5F0FC" w14:textId="77777777" w:rsidR="00C255E9" w:rsidRDefault="00C255E9" w:rsidP="00C255E9">
      <w:pPr>
        <w:pStyle w:val="PL"/>
      </w:pPr>
      <w:r>
        <w:t xml:space="preserve">      type: array</w:t>
      </w:r>
    </w:p>
    <w:p w14:paraId="4A8ABC87" w14:textId="77777777" w:rsidR="00C255E9" w:rsidRDefault="00C255E9" w:rsidP="00C255E9">
      <w:pPr>
        <w:pStyle w:val="PL"/>
      </w:pPr>
      <w:r>
        <w:t xml:space="preserve">      items:</w:t>
      </w:r>
    </w:p>
    <w:p w14:paraId="476F5DBC" w14:textId="77777777" w:rsidR="00C255E9" w:rsidRDefault="00C255E9" w:rsidP="00C255E9">
      <w:pPr>
        <w:pStyle w:val="PL"/>
      </w:pPr>
      <w:r>
        <w:t xml:space="preserve">        $ref: '#/components/schemas/EP_N5-Single'</w:t>
      </w:r>
    </w:p>
    <w:p w14:paraId="166BD535" w14:textId="77777777" w:rsidR="00C255E9" w:rsidRDefault="00C255E9" w:rsidP="00C255E9">
      <w:pPr>
        <w:pStyle w:val="PL"/>
      </w:pPr>
      <w:r>
        <w:t xml:space="preserve">    EP_N6-Multiple:</w:t>
      </w:r>
    </w:p>
    <w:p w14:paraId="41DF18E9" w14:textId="77777777" w:rsidR="00C255E9" w:rsidRDefault="00C255E9" w:rsidP="00C255E9">
      <w:pPr>
        <w:pStyle w:val="PL"/>
      </w:pPr>
      <w:r>
        <w:t xml:space="preserve">      type: array</w:t>
      </w:r>
    </w:p>
    <w:p w14:paraId="26CB8780" w14:textId="77777777" w:rsidR="00C255E9" w:rsidRDefault="00C255E9" w:rsidP="00C255E9">
      <w:pPr>
        <w:pStyle w:val="PL"/>
      </w:pPr>
      <w:r>
        <w:t xml:space="preserve">      items:</w:t>
      </w:r>
    </w:p>
    <w:p w14:paraId="6919FFB5" w14:textId="77777777" w:rsidR="00C255E9" w:rsidRDefault="00C255E9" w:rsidP="00C255E9">
      <w:pPr>
        <w:pStyle w:val="PL"/>
      </w:pPr>
      <w:r>
        <w:t xml:space="preserve">        $ref: '#/components/schemas/EP_N6-Single'</w:t>
      </w:r>
    </w:p>
    <w:p w14:paraId="2573A42A" w14:textId="77777777" w:rsidR="00C255E9" w:rsidRDefault="00C255E9" w:rsidP="00C255E9">
      <w:pPr>
        <w:pStyle w:val="PL"/>
      </w:pPr>
      <w:r>
        <w:t xml:space="preserve">    EP_N7-Multiple:</w:t>
      </w:r>
    </w:p>
    <w:p w14:paraId="606D97D4" w14:textId="77777777" w:rsidR="00C255E9" w:rsidRDefault="00C255E9" w:rsidP="00C255E9">
      <w:pPr>
        <w:pStyle w:val="PL"/>
      </w:pPr>
      <w:r>
        <w:t xml:space="preserve">      type: array</w:t>
      </w:r>
    </w:p>
    <w:p w14:paraId="67667F2C" w14:textId="77777777" w:rsidR="00C255E9" w:rsidRDefault="00C255E9" w:rsidP="00C255E9">
      <w:pPr>
        <w:pStyle w:val="PL"/>
      </w:pPr>
      <w:r>
        <w:t xml:space="preserve">      items:</w:t>
      </w:r>
    </w:p>
    <w:p w14:paraId="6229AF0C" w14:textId="77777777" w:rsidR="00C255E9" w:rsidRDefault="00C255E9" w:rsidP="00C255E9">
      <w:pPr>
        <w:pStyle w:val="PL"/>
      </w:pPr>
      <w:r>
        <w:t xml:space="preserve">        $ref: '#/components/schemas/EP_N7-Single'</w:t>
      </w:r>
    </w:p>
    <w:p w14:paraId="742D470F" w14:textId="77777777" w:rsidR="00C255E9" w:rsidRDefault="00C255E9" w:rsidP="00C255E9">
      <w:pPr>
        <w:pStyle w:val="PL"/>
      </w:pPr>
      <w:r>
        <w:t xml:space="preserve">    EP_N8-Multiple:</w:t>
      </w:r>
    </w:p>
    <w:p w14:paraId="080BF347" w14:textId="77777777" w:rsidR="00C255E9" w:rsidRDefault="00C255E9" w:rsidP="00C255E9">
      <w:pPr>
        <w:pStyle w:val="PL"/>
      </w:pPr>
      <w:r>
        <w:t xml:space="preserve">      type: array</w:t>
      </w:r>
    </w:p>
    <w:p w14:paraId="4D80A2C4" w14:textId="77777777" w:rsidR="00C255E9" w:rsidRDefault="00C255E9" w:rsidP="00C255E9">
      <w:pPr>
        <w:pStyle w:val="PL"/>
      </w:pPr>
      <w:r>
        <w:t xml:space="preserve">      items:</w:t>
      </w:r>
    </w:p>
    <w:p w14:paraId="5AF106FA" w14:textId="77777777" w:rsidR="00C255E9" w:rsidRDefault="00C255E9" w:rsidP="00C255E9">
      <w:pPr>
        <w:pStyle w:val="PL"/>
      </w:pPr>
      <w:r>
        <w:t xml:space="preserve">        $ref: '#/components/schemas/EP_N8-Single'</w:t>
      </w:r>
    </w:p>
    <w:p w14:paraId="6BA5937D" w14:textId="77777777" w:rsidR="00C255E9" w:rsidRDefault="00C255E9" w:rsidP="00C255E9">
      <w:pPr>
        <w:pStyle w:val="PL"/>
      </w:pPr>
      <w:r>
        <w:t xml:space="preserve">    EP_N9-Multiple:</w:t>
      </w:r>
    </w:p>
    <w:p w14:paraId="4A18071D" w14:textId="77777777" w:rsidR="00C255E9" w:rsidRDefault="00C255E9" w:rsidP="00C255E9">
      <w:pPr>
        <w:pStyle w:val="PL"/>
      </w:pPr>
      <w:r>
        <w:t xml:space="preserve">      type: array</w:t>
      </w:r>
    </w:p>
    <w:p w14:paraId="16D5C22C" w14:textId="77777777" w:rsidR="00C255E9" w:rsidRDefault="00C255E9" w:rsidP="00C255E9">
      <w:pPr>
        <w:pStyle w:val="PL"/>
      </w:pPr>
      <w:r>
        <w:t xml:space="preserve">      items:</w:t>
      </w:r>
    </w:p>
    <w:p w14:paraId="2186D546" w14:textId="77777777" w:rsidR="00C255E9" w:rsidRDefault="00C255E9" w:rsidP="00C255E9">
      <w:pPr>
        <w:pStyle w:val="PL"/>
      </w:pPr>
      <w:r>
        <w:t xml:space="preserve">        $ref: '#/components/schemas/EP_N9-Single'</w:t>
      </w:r>
    </w:p>
    <w:p w14:paraId="4CB09640" w14:textId="77777777" w:rsidR="00C255E9" w:rsidRDefault="00C255E9" w:rsidP="00C255E9">
      <w:pPr>
        <w:pStyle w:val="PL"/>
      </w:pPr>
      <w:r>
        <w:t xml:space="preserve">    EP_N10-Multiple:</w:t>
      </w:r>
    </w:p>
    <w:p w14:paraId="2D80FB74" w14:textId="77777777" w:rsidR="00C255E9" w:rsidRDefault="00C255E9" w:rsidP="00C255E9">
      <w:pPr>
        <w:pStyle w:val="PL"/>
      </w:pPr>
      <w:r>
        <w:t xml:space="preserve">      type: array</w:t>
      </w:r>
    </w:p>
    <w:p w14:paraId="483B61B0" w14:textId="77777777" w:rsidR="00C255E9" w:rsidRDefault="00C255E9" w:rsidP="00C255E9">
      <w:pPr>
        <w:pStyle w:val="PL"/>
      </w:pPr>
      <w:r>
        <w:t xml:space="preserve">      items:</w:t>
      </w:r>
    </w:p>
    <w:p w14:paraId="291F80E5" w14:textId="77777777" w:rsidR="00C255E9" w:rsidRDefault="00C255E9" w:rsidP="00C255E9">
      <w:pPr>
        <w:pStyle w:val="PL"/>
      </w:pPr>
      <w:r>
        <w:t xml:space="preserve">        $ref: '#/components/schemas/EP_N10-Single'</w:t>
      </w:r>
    </w:p>
    <w:p w14:paraId="38A09082" w14:textId="77777777" w:rsidR="00C255E9" w:rsidRDefault="00C255E9" w:rsidP="00C255E9">
      <w:pPr>
        <w:pStyle w:val="PL"/>
      </w:pPr>
      <w:r>
        <w:t xml:space="preserve">    EP_N11-Multiple:</w:t>
      </w:r>
    </w:p>
    <w:p w14:paraId="02D4915D" w14:textId="77777777" w:rsidR="00C255E9" w:rsidRDefault="00C255E9" w:rsidP="00C255E9">
      <w:pPr>
        <w:pStyle w:val="PL"/>
      </w:pPr>
      <w:r>
        <w:t xml:space="preserve">      type: array</w:t>
      </w:r>
    </w:p>
    <w:p w14:paraId="2FD950DD" w14:textId="77777777" w:rsidR="00C255E9" w:rsidRDefault="00C255E9" w:rsidP="00C255E9">
      <w:pPr>
        <w:pStyle w:val="PL"/>
      </w:pPr>
      <w:r>
        <w:t xml:space="preserve">      items:</w:t>
      </w:r>
    </w:p>
    <w:p w14:paraId="3EFFEAFB" w14:textId="77777777" w:rsidR="00C255E9" w:rsidRDefault="00C255E9" w:rsidP="00C255E9">
      <w:pPr>
        <w:pStyle w:val="PL"/>
      </w:pPr>
      <w:r>
        <w:t xml:space="preserve">        $ref: '#/components/schemas/EP_N11-Single'</w:t>
      </w:r>
    </w:p>
    <w:p w14:paraId="7AE66E9B" w14:textId="77777777" w:rsidR="00C255E9" w:rsidRDefault="00C255E9" w:rsidP="00C255E9">
      <w:pPr>
        <w:pStyle w:val="PL"/>
      </w:pPr>
      <w:r>
        <w:t xml:space="preserve">    EP_N12-Multiple:</w:t>
      </w:r>
    </w:p>
    <w:p w14:paraId="752E1ED3" w14:textId="77777777" w:rsidR="00C255E9" w:rsidRDefault="00C255E9" w:rsidP="00C255E9">
      <w:pPr>
        <w:pStyle w:val="PL"/>
      </w:pPr>
      <w:r>
        <w:t xml:space="preserve">      type: array</w:t>
      </w:r>
    </w:p>
    <w:p w14:paraId="056181DD" w14:textId="77777777" w:rsidR="00C255E9" w:rsidRDefault="00C255E9" w:rsidP="00C255E9">
      <w:pPr>
        <w:pStyle w:val="PL"/>
      </w:pPr>
      <w:r>
        <w:t xml:space="preserve">      items:</w:t>
      </w:r>
    </w:p>
    <w:p w14:paraId="08BF9C7B" w14:textId="77777777" w:rsidR="00C255E9" w:rsidRDefault="00C255E9" w:rsidP="00C255E9">
      <w:pPr>
        <w:pStyle w:val="PL"/>
      </w:pPr>
      <w:r>
        <w:t xml:space="preserve">        $ref: '#/components/schemas/EP_N12-Single'</w:t>
      </w:r>
    </w:p>
    <w:p w14:paraId="39E2E011" w14:textId="77777777" w:rsidR="00C255E9" w:rsidRDefault="00C255E9" w:rsidP="00C255E9">
      <w:pPr>
        <w:pStyle w:val="PL"/>
      </w:pPr>
      <w:r>
        <w:t xml:space="preserve">    EP_N13-Multiple:</w:t>
      </w:r>
    </w:p>
    <w:p w14:paraId="4FBACDA8" w14:textId="77777777" w:rsidR="00C255E9" w:rsidRDefault="00C255E9" w:rsidP="00C255E9">
      <w:pPr>
        <w:pStyle w:val="PL"/>
      </w:pPr>
      <w:r>
        <w:t xml:space="preserve">      type: array</w:t>
      </w:r>
    </w:p>
    <w:p w14:paraId="4C708BEF" w14:textId="77777777" w:rsidR="00C255E9" w:rsidRDefault="00C255E9" w:rsidP="00C255E9">
      <w:pPr>
        <w:pStyle w:val="PL"/>
      </w:pPr>
      <w:r>
        <w:t xml:space="preserve">      items:</w:t>
      </w:r>
    </w:p>
    <w:p w14:paraId="14B52ADD" w14:textId="77777777" w:rsidR="00C255E9" w:rsidRDefault="00C255E9" w:rsidP="00C255E9">
      <w:pPr>
        <w:pStyle w:val="PL"/>
      </w:pPr>
      <w:r>
        <w:t xml:space="preserve">        $ref: '#/components/schemas/EP_N13-Single'</w:t>
      </w:r>
    </w:p>
    <w:p w14:paraId="053A2E5D" w14:textId="77777777" w:rsidR="00C255E9" w:rsidRDefault="00C255E9" w:rsidP="00C255E9">
      <w:pPr>
        <w:pStyle w:val="PL"/>
      </w:pPr>
      <w:r>
        <w:t xml:space="preserve">    EP_N14-Multiple:</w:t>
      </w:r>
    </w:p>
    <w:p w14:paraId="2411639A" w14:textId="77777777" w:rsidR="00C255E9" w:rsidRDefault="00C255E9" w:rsidP="00C255E9">
      <w:pPr>
        <w:pStyle w:val="PL"/>
      </w:pPr>
      <w:r>
        <w:t xml:space="preserve">      type: array</w:t>
      </w:r>
    </w:p>
    <w:p w14:paraId="4A26DF2A" w14:textId="77777777" w:rsidR="00C255E9" w:rsidRDefault="00C255E9" w:rsidP="00C255E9">
      <w:pPr>
        <w:pStyle w:val="PL"/>
      </w:pPr>
      <w:r>
        <w:t xml:space="preserve">      items:</w:t>
      </w:r>
    </w:p>
    <w:p w14:paraId="504C2E64" w14:textId="77777777" w:rsidR="00C255E9" w:rsidRDefault="00C255E9" w:rsidP="00C255E9">
      <w:pPr>
        <w:pStyle w:val="PL"/>
      </w:pPr>
      <w:r>
        <w:t xml:space="preserve">        $ref: '#/components/schemas/EP_N14-Single'</w:t>
      </w:r>
    </w:p>
    <w:p w14:paraId="159C8DE5" w14:textId="77777777" w:rsidR="00C255E9" w:rsidRDefault="00C255E9" w:rsidP="00C255E9">
      <w:pPr>
        <w:pStyle w:val="PL"/>
      </w:pPr>
      <w:r>
        <w:t xml:space="preserve">    EP_N15-Multiple:</w:t>
      </w:r>
    </w:p>
    <w:p w14:paraId="31FC3C52" w14:textId="77777777" w:rsidR="00C255E9" w:rsidRDefault="00C255E9" w:rsidP="00C255E9">
      <w:pPr>
        <w:pStyle w:val="PL"/>
      </w:pPr>
      <w:r>
        <w:t xml:space="preserve">      type: array</w:t>
      </w:r>
    </w:p>
    <w:p w14:paraId="34A2DD1F" w14:textId="77777777" w:rsidR="00C255E9" w:rsidRDefault="00C255E9" w:rsidP="00C255E9">
      <w:pPr>
        <w:pStyle w:val="PL"/>
      </w:pPr>
      <w:r>
        <w:t xml:space="preserve">      items:</w:t>
      </w:r>
    </w:p>
    <w:p w14:paraId="6709C51A" w14:textId="77777777" w:rsidR="00C255E9" w:rsidRDefault="00C255E9" w:rsidP="00C255E9">
      <w:pPr>
        <w:pStyle w:val="PL"/>
      </w:pPr>
      <w:r>
        <w:t xml:space="preserve">        $ref: '#/components/schemas/EP_N15-Single'</w:t>
      </w:r>
    </w:p>
    <w:p w14:paraId="7CDB6449" w14:textId="77777777" w:rsidR="00C255E9" w:rsidRDefault="00C255E9" w:rsidP="00C255E9">
      <w:pPr>
        <w:pStyle w:val="PL"/>
      </w:pPr>
      <w:r>
        <w:t xml:space="preserve">    EP_N16-Multiple:</w:t>
      </w:r>
    </w:p>
    <w:p w14:paraId="07A34FAA" w14:textId="77777777" w:rsidR="00C255E9" w:rsidRDefault="00C255E9" w:rsidP="00C255E9">
      <w:pPr>
        <w:pStyle w:val="PL"/>
      </w:pPr>
      <w:r>
        <w:t xml:space="preserve">      type: array</w:t>
      </w:r>
    </w:p>
    <w:p w14:paraId="1F33EC13" w14:textId="77777777" w:rsidR="00C255E9" w:rsidRDefault="00C255E9" w:rsidP="00C255E9">
      <w:pPr>
        <w:pStyle w:val="PL"/>
      </w:pPr>
      <w:r>
        <w:t xml:space="preserve">      items:</w:t>
      </w:r>
    </w:p>
    <w:p w14:paraId="25F45B0A" w14:textId="77777777" w:rsidR="00C255E9" w:rsidRDefault="00C255E9" w:rsidP="00C255E9">
      <w:pPr>
        <w:pStyle w:val="PL"/>
      </w:pPr>
      <w:r>
        <w:t xml:space="preserve">        $ref: '#/components/schemas/EP_N16-Single'</w:t>
      </w:r>
    </w:p>
    <w:p w14:paraId="2A5542B6" w14:textId="77777777" w:rsidR="00C255E9" w:rsidRDefault="00C255E9" w:rsidP="00C255E9">
      <w:pPr>
        <w:pStyle w:val="PL"/>
      </w:pPr>
      <w:r>
        <w:t xml:space="preserve">    EP_N17-Multiple:</w:t>
      </w:r>
    </w:p>
    <w:p w14:paraId="23ECFCD0" w14:textId="77777777" w:rsidR="00C255E9" w:rsidRDefault="00C255E9" w:rsidP="00C255E9">
      <w:pPr>
        <w:pStyle w:val="PL"/>
      </w:pPr>
      <w:r>
        <w:t xml:space="preserve">      type: array</w:t>
      </w:r>
    </w:p>
    <w:p w14:paraId="55AB6FFC" w14:textId="77777777" w:rsidR="00C255E9" w:rsidRDefault="00C255E9" w:rsidP="00C255E9">
      <w:pPr>
        <w:pStyle w:val="PL"/>
      </w:pPr>
      <w:r>
        <w:t xml:space="preserve">      items:</w:t>
      </w:r>
    </w:p>
    <w:p w14:paraId="2CF3E7C5" w14:textId="77777777" w:rsidR="00C255E9" w:rsidRDefault="00C255E9" w:rsidP="00C255E9">
      <w:pPr>
        <w:pStyle w:val="PL"/>
      </w:pPr>
      <w:r>
        <w:t xml:space="preserve">        $ref: '#/components/schemas/EP_N17-Single'</w:t>
      </w:r>
    </w:p>
    <w:p w14:paraId="240F4683" w14:textId="77777777" w:rsidR="00C255E9" w:rsidRDefault="00C255E9" w:rsidP="00C255E9">
      <w:pPr>
        <w:pStyle w:val="PL"/>
      </w:pPr>
    </w:p>
    <w:p w14:paraId="7910D02D" w14:textId="77777777" w:rsidR="00C255E9" w:rsidRDefault="00C255E9" w:rsidP="00C255E9">
      <w:pPr>
        <w:pStyle w:val="PL"/>
      </w:pPr>
      <w:r>
        <w:t xml:space="preserve">    EP_N20-Multiple:</w:t>
      </w:r>
    </w:p>
    <w:p w14:paraId="150F3E38" w14:textId="77777777" w:rsidR="00C255E9" w:rsidRDefault="00C255E9" w:rsidP="00C255E9">
      <w:pPr>
        <w:pStyle w:val="PL"/>
      </w:pPr>
      <w:r>
        <w:t xml:space="preserve">      type: array</w:t>
      </w:r>
    </w:p>
    <w:p w14:paraId="04D2A52B" w14:textId="77777777" w:rsidR="00C255E9" w:rsidRDefault="00C255E9" w:rsidP="00C255E9">
      <w:pPr>
        <w:pStyle w:val="PL"/>
      </w:pPr>
      <w:r>
        <w:t xml:space="preserve">      items:</w:t>
      </w:r>
    </w:p>
    <w:p w14:paraId="2017064A" w14:textId="77777777" w:rsidR="00C255E9" w:rsidRDefault="00C255E9" w:rsidP="00C255E9">
      <w:pPr>
        <w:pStyle w:val="PL"/>
      </w:pPr>
      <w:r>
        <w:t xml:space="preserve">        $ref: '#/components/schemas/EP_N20-Single'</w:t>
      </w:r>
    </w:p>
    <w:p w14:paraId="2E590A0B" w14:textId="77777777" w:rsidR="00C255E9" w:rsidRDefault="00C255E9" w:rsidP="00C255E9">
      <w:pPr>
        <w:pStyle w:val="PL"/>
      </w:pPr>
      <w:r>
        <w:t xml:space="preserve">    EP_N21-Multiple:</w:t>
      </w:r>
    </w:p>
    <w:p w14:paraId="28E31493" w14:textId="77777777" w:rsidR="00C255E9" w:rsidRDefault="00C255E9" w:rsidP="00C255E9">
      <w:pPr>
        <w:pStyle w:val="PL"/>
      </w:pPr>
      <w:r>
        <w:t xml:space="preserve">      type: array</w:t>
      </w:r>
    </w:p>
    <w:p w14:paraId="2A99174E" w14:textId="77777777" w:rsidR="00C255E9" w:rsidRDefault="00C255E9" w:rsidP="00C255E9">
      <w:pPr>
        <w:pStyle w:val="PL"/>
      </w:pPr>
      <w:r>
        <w:t xml:space="preserve">      items:</w:t>
      </w:r>
    </w:p>
    <w:p w14:paraId="4E1FE540" w14:textId="77777777" w:rsidR="00C255E9" w:rsidRDefault="00C255E9" w:rsidP="00C255E9">
      <w:pPr>
        <w:pStyle w:val="PL"/>
      </w:pPr>
      <w:r>
        <w:t xml:space="preserve">        $ref: '#/components/schemas/EP_N21-Single'</w:t>
      </w:r>
    </w:p>
    <w:p w14:paraId="38AAA0E4" w14:textId="77777777" w:rsidR="00C255E9" w:rsidRDefault="00C255E9" w:rsidP="00C255E9">
      <w:pPr>
        <w:pStyle w:val="PL"/>
      </w:pPr>
      <w:r>
        <w:t xml:space="preserve">    EP_N22-Multiple:</w:t>
      </w:r>
    </w:p>
    <w:p w14:paraId="04EB201A" w14:textId="77777777" w:rsidR="00C255E9" w:rsidRDefault="00C255E9" w:rsidP="00C255E9">
      <w:pPr>
        <w:pStyle w:val="PL"/>
      </w:pPr>
      <w:r>
        <w:t xml:space="preserve">      type: array</w:t>
      </w:r>
    </w:p>
    <w:p w14:paraId="4B3B2DAE" w14:textId="77777777" w:rsidR="00C255E9" w:rsidRDefault="00C255E9" w:rsidP="00C255E9">
      <w:pPr>
        <w:pStyle w:val="PL"/>
      </w:pPr>
      <w:r>
        <w:t xml:space="preserve">      items:</w:t>
      </w:r>
    </w:p>
    <w:p w14:paraId="38545ACE" w14:textId="77777777" w:rsidR="00C255E9" w:rsidRDefault="00C255E9" w:rsidP="00C255E9">
      <w:pPr>
        <w:pStyle w:val="PL"/>
      </w:pPr>
      <w:r>
        <w:t xml:space="preserve">        $ref: '#/components/schemas/EP_N22-Single'</w:t>
      </w:r>
    </w:p>
    <w:p w14:paraId="172C6E93" w14:textId="77777777" w:rsidR="00C255E9" w:rsidRDefault="00C255E9" w:rsidP="00C255E9">
      <w:pPr>
        <w:pStyle w:val="PL"/>
      </w:pPr>
    </w:p>
    <w:p w14:paraId="1E9AB9CC" w14:textId="77777777" w:rsidR="00C255E9" w:rsidRDefault="00C255E9" w:rsidP="00C255E9">
      <w:pPr>
        <w:pStyle w:val="PL"/>
      </w:pPr>
      <w:r>
        <w:t xml:space="preserve">    EP_N26-Multiple:</w:t>
      </w:r>
    </w:p>
    <w:p w14:paraId="30D68A06" w14:textId="77777777" w:rsidR="00C255E9" w:rsidRDefault="00C255E9" w:rsidP="00C255E9">
      <w:pPr>
        <w:pStyle w:val="PL"/>
      </w:pPr>
      <w:r>
        <w:t xml:space="preserve">      type: array</w:t>
      </w:r>
    </w:p>
    <w:p w14:paraId="3179C386" w14:textId="77777777" w:rsidR="00C255E9" w:rsidRDefault="00C255E9" w:rsidP="00C255E9">
      <w:pPr>
        <w:pStyle w:val="PL"/>
      </w:pPr>
      <w:r>
        <w:t xml:space="preserve">      items:</w:t>
      </w:r>
    </w:p>
    <w:p w14:paraId="274EC020" w14:textId="77777777" w:rsidR="00C255E9" w:rsidRDefault="00C255E9" w:rsidP="00C255E9">
      <w:pPr>
        <w:pStyle w:val="PL"/>
      </w:pPr>
      <w:r>
        <w:t xml:space="preserve">        $ref: '#/components/schemas/EP_N26-Single'</w:t>
      </w:r>
    </w:p>
    <w:p w14:paraId="132D5A4E" w14:textId="77777777" w:rsidR="00C255E9" w:rsidRDefault="00C255E9" w:rsidP="00C255E9">
      <w:pPr>
        <w:pStyle w:val="PL"/>
      </w:pPr>
      <w:r>
        <w:t xml:space="preserve">    EP_N27-Multiple:</w:t>
      </w:r>
    </w:p>
    <w:p w14:paraId="4DEE0B2C" w14:textId="77777777" w:rsidR="00C255E9" w:rsidRDefault="00C255E9" w:rsidP="00C255E9">
      <w:pPr>
        <w:pStyle w:val="PL"/>
      </w:pPr>
      <w:r>
        <w:t xml:space="preserve">      type: array</w:t>
      </w:r>
    </w:p>
    <w:p w14:paraId="402F7099" w14:textId="77777777" w:rsidR="00C255E9" w:rsidRDefault="00C255E9" w:rsidP="00C255E9">
      <w:pPr>
        <w:pStyle w:val="PL"/>
      </w:pPr>
      <w:r>
        <w:t xml:space="preserve">      items:</w:t>
      </w:r>
    </w:p>
    <w:p w14:paraId="76FF80B6" w14:textId="77777777" w:rsidR="00C255E9" w:rsidRDefault="00C255E9" w:rsidP="00C255E9">
      <w:pPr>
        <w:pStyle w:val="PL"/>
      </w:pPr>
      <w:r>
        <w:t xml:space="preserve">        $ref: '#/components/schemas/EP_N27-Single'</w:t>
      </w:r>
    </w:p>
    <w:p w14:paraId="42F9ABDF" w14:textId="77777777" w:rsidR="00C255E9" w:rsidRDefault="00C255E9" w:rsidP="00C255E9">
      <w:pPr>
        <w:pStyle w:val="PL"/>
      </w:pPr>
    </w:p>
    <w:p w14:paraId="7F435742" w14:textId="77777777" w:rsidR="00C255E9" w:rsidRDefault="00C255E9" w:rsidP="00C255E9">
      <w:pPr>
        <w:pStyle w:val="PL"/>
      </w:pPr>
      <w:r>
        <w:t xml:space="preserve">    EP_N31-Multiple:</w:t>
      </w:r>
    </w:p>
    <w:p w14:paraId="55778998" w14:textId="77777777" w:rsidR="00C255E9" w:rsidRDefault="00C255E9" w:rsidP="00C255E9">
      <w:pPr>
        <w:pStyle w:val="PL"/>
      </w:pPr>
      <w:r>
        <w:t xml:space="preserve">      type: array</w:t>
      </w:r>
    </w:p>
    <w:p w14:paraId="65E6678E" w14:textId="77777777" w:rsidR="00C255E9" w:rsidRDefault="00C255E9" w:rsidP="00C255E9">
      <w:pPr>
        <w:pStyle w:val="PL"/>
      </w:pPr>
      <w:r>
        <w:t xml:space="preserve">      items:</w:t>
      </w:r>
    </w:p>
    <w:p w14:paraId="531F9C89" w14:textId="77777777" w:rsidR="00C255E9" w:rsidRDefault="00C255E9" w:rsidP="00C255E9">
      <w:pPr>
        <w:pStyle w:val="PL"/>
      </w:pPr>
      <w:r>
        <w:t xml:space="preserve">        $ref: '#/components/schemas/EP_N31-Single'</w:t>
      </w:r>
    </w:p>
    <w:p w14:paraId="7EC50776" w14:textId="77777777" w:rsidR="00C255E9" w:rsidRDefault="00C255E9" w:rsidP="00C255E9">
      <w:pPr>
        <w:pStyle w:val="PL"/>
      </w:pPr>
      <w:r>
        <w:t xml:space="preserve">    EP_N32-Multiple:</w:t>
      </w:r>
    </w:p>
    <w:p w14:paraId="67BC35F2" w14:textId="77777777" w:rsidR="00C255E9" w:rsidRDefault="00C255E9" w:rsidP="00C255E9">
      <w:pPr>
        <w:pStyle w:val="PL"/>
      </w:pPr>
      <w:r>
        <w:t xml:space="preserve">      type: array</w:t>
      </w:r>
    </w:p>
    <w:p w14:paraId="3A6E7D53" w14:textId="77777777" w:rsidR="00C255E9" w:rsidRDefault="00C255E9" w:rsidP="00C255E9">
      <w:pPr>
        <w:pStyle w:val="PL"/>
      </w:pPr>
      <w:r>
        <w:t xml:space="preserve">      items:</w:t>
      </w:r>
    </w:p>
    <w:p w14:paraId="3BCAAF05" w14:textId="77777777" w:rsidR="00C255E9" w:rsidRDefault="00C255E9" w:rsidP="00C255E9">
      <w:pPr>
        <w:pStyle w:val="PL"/>
      </w:pPr>
      <w:r>
        <w:t xml:space="preserve">        $ref: '#/components/schemas/EP_N32-Single'</w:t>
      </w:r>
    </w:p>
    <w:p w14:paraId="69A932CC" w14:textId="77777777" w:rsidR="00C255E9" w:rsidRDefault="00C255E9" w:rsidP="00C255E9">
      <w:pPr>
        <w:pStyle w:val="PL"/>
      </w:pPr>
      <w:r>
        <w:t xml:space="preserve">    EP_N33-Multiple:</w:t>
      </w:r>
    </w:p>
    <w:p w14:paraId="1B0EB01A" w14:textId="77777777" w:rsidR="00C255E9" w:rsidRDefault="00C255E9" w:rsidP="00C255E9">
      <w:pPr>
        <w:pStyle w:val="PL"/>
      </w:pPr>
      <w:r>
        <w:t xml:space="preserve">      type: array</w:t>
      </w:r>
    </w:p>
    <w:p w14:paraId="1D868FD1" w14:textId="77777777" w:rsidR="00C255E9" w:rsidRDefault="00C255E9" w:rsidP="00C255E9">
      <w:pPr>
        <w:pStyle w:val="PL"/>
      </w:pPr>
      <w:r>
        <w:t xml:space="preserve">      items:</w:t>
      </w:r>
    </w:p>
    <w:p w14:paraId="4E480B82" w14:textId="77777777" w:rsidR="00C255E9" w:rsidRDefault="00C255E9" w:rsidP="00C255E9">
      <w:pPr>
        <w:pStyle w:val="PL"/>
      </w:pPr>
      <w:r>
        <w:t xml:space="preserve">        $ref: '#/components/schemas/EP_N33-Single'</w:t>
      </w:r>
    </w:p>
    <w:p w14:paraId="3CEE581D" w14:textId="77777777" w:rsidR="00C255E9" w:rsidRDefault="00C255E9" w:rsidP="00C255E9">
      <w:pPr>
        <w:pStyle w:val="PL"/>
      </w:pPr>
      <w:r>
        <w:t xml:space="preserve">    EP_S5C-Multiple:</w:t>
      </w:r>
    </w:p>
    <w:p w14:paraId="1EB71ADE" w14:textId="77777777" w:rsidR="00C255E9" w:rsidRDefault="00C255E9" w:rsidP="00C255E9">
      <w:pPr>
        <w:pStyle w:val="PL"/>
      </w:pPr>
      <w:r>
        <w:t xml:space="preserve">      type: array</w:t>
      </w:r>
    </w:p>
    <w:p w14:paraId="718E7151" w14:textId="77777777" w:rsidR="00C255E9" w:rsidRDefault="00C255E9" w:rsidP="00C255E9">
      <w:pPr>
        <w:pStyle w:val="PL"/>
      </w:pPr>
      <w:r>
        <w:t xml:space="preserve">      items:</w:t>
      </w:r>
    </w:p>
    <w:p w14:paraId="009E12E3" w14:textId="77777777" w:rsidR="00C255E9" w:rsidRDefault="00C255E9" w:rsidP="00C255E9">
      <w:pPr>
        <w:pStyle w:val="PL"/>
      </w:pPr>
      <w:r>
        <w:t xml:space="preserve">        $ref: '#/components/schemas/EP_S5C-Single'</w:t>
      </w:r>
    </w:p>
    <w:p w14:paraId="4B4735A7" w14:textId="77777777" w:rsidR="00C255E9" w:rsidRDefault="00C255E9" w:rsidP="00C255E9">
      <w:pPr>
        <w:pStyle w:val="PL"/>
      </w:pPr>
      <w:r>
        <w:t xml:space="preserve">    EP_S5U-Multiple:</w:t>
      </w:r>
    </w:p>
    <w:p w14:paraId="05E22170" w14:textId="77777777" w:rsidR="00C255E9" w:rsidRDefault="00C255E9" w:rsidP="00C255E9">
      <w:pPr>
        <w:pStyle w:val="PL"/>
      </w:pPr>
      <w:r>
        <w:t xml:space="preserve">      type: array</w:t>
      </w:r>
    </w:p>
    <w:p w14:paraId="4F29757E" w14:textId="77777777" w:rsidR="00C255E9" w:rsidRDefault="00C255E9" w:rsidP="00C255E9">
      <w:pPr>
        <w:pStyle w:val="PL"/>
      </w:pPr>
      <w:r>
        <w:t xml:space="preserve">      items:</w:t>
      </w:r>
    </w:p>
    <w:p w14:paraId="048D3845" w14:textId="77777777" w:rsidR="00C255E9" w:rsidRDefault="00C255E9" w:rsidP="00C255E9">
      <w:pPr>
        <w:pStyle w:val="PL"/>
      </w:pPr>
      <w:r>
        <w:t xml:space="preserve">        $ref: '#/components/schemas/EP_S5U-Single'</w:t>
      </w:r>
    </w:p>
    <w:p w14:paraId="38B46C35" w14:textId="77777777" w:rsidR="00C255E9" w:rsidRDefault="00C255E9" w:rsidP="00C255E9">
      <w:pPr>
        <w:pStyle w:val="PL"/>
      </w:pPr>
      <w:r>
        <w:t xml:space="preserve">    EP_Rx-Multiple:</w:t>
      </w:r>
    </w:p>
    <w:p w14:paraId="7CA80F7B" w14:textId="77777777" w:rsidR="00C255E9" w:rsidRDefault="00C255E9" w:rsidP="00C255E9">
      <w:pPr>
        <w:pStyle w:val="PL"/>
      </w:pPr>
      <w:r>
        <w:t xml:space="preserve">      type: array</w:t>
      </w:r>
    </w:p>
    <w:p w14:paraId="5666E6E8" w14:textId="77777777" w:rsidR="00C255E9" w:rsidRDefault="00C255E9" w:rsidP="00C255E9">
      <w:pPr>
        <w:pStyle w:val="PL"/>
      </w:pPr>
      <w:r>
        <w:t xml:space="preserve">      items:</w:t>
      </w:r>
    </w:p>
    <w:p w14:paraId="44B52A9F" w14:textId="77777777" w:rsidR="00C255E9" w:rsidRDefault="00C255E9" w:rsidP="00C255E9">
      <w:pPr>
        <w:pStyle w:val="PL"/>
      </w:pPr>
      <w:r>
        <w:t xml:space="preserve">        $ref: '#/components/schemas/EP_Rx-Single'</w:t>
      </w:r>
    </w:p>
    <w:p w14:paraId="7530F584" w14:textId="77777777" w:rsidR="00C255E9" w:rsidRDefault="00C255E9" w:rsidP="00C255E9">
      <w:pPr>
        <w:pStyle w:val="PL"/>
      </w:pPr>
      <w:r>
        <w:t xml:space="preserve">    EP_MAP_SMSC-Multiple:</w:t>
      </w:r>
    </w:p>
    <w:p w14:paraId="7247CE66" w14:textId="77777777" w:rsidR="00C255E9" w:rsidRDefault="00C255E9" w:rsidP="00C255E9">
      <w:pPr>
        <w:pStyle w:val="PL"/>
      </w:pPr>
      <w:r>
        <w:t xml:space="preserve">      type: array</w:t>
      </w:r>
    </w:p>
    <w:p w14:paraId="47C60C3A" w14:textId="77777777" w:rsidR="00C255E9" w:rsidRDefault="00C255E9" w:rsidP="00C255E9">
      <w:pPr>
        <w:pStyle w:val="PL"/>
      </w:pPr>
      <w:r>
        <w:t xml:space="preserve">      items:</w:t>
      </w:r>
    </w:p>
    <w:p w14:paraId="13CFD993" w14:textId="77777777" w:rsidR="00C255E9" w:rsidRDefault="00C255E9" w:rsidP="00C255E9">
      <w:pPr>
        <w:pStyle w:val="PL"/>
      </w:pPr>
      <w:r>
        <w:t xml:space="preserve">        $ref: '#/components/schemas/EP_MAP_SMSC-Single'</w:t>
      </w:r>
    </w:p>
    <w:p w14:paraId="27DAA157" w14:textId="77777777" w:rsidR="00C255E9" w:rsidRDefault="00C255E9" w:rsidP="00C255E9">
      <w:pPr>
        <w:pStyle w:val="PL"/>
      </w:pPr>
      <w:r>
        <w:t xml:space="preserve">    EP_NLS-Multiple:</w:t>
      </w:r>
    </w:p>
    <w:p w14:paraId="096C3E48" w14:textId="77777777" w:rsidR="00C255E9" w:rsidRDefault="00C255E9" w:rsidP="00C255E9">
      <w:pPr>
        <w:pStyle w:val="PL"/>
      </w:pPr>
      <w:r>
        <w:t xml:space="preserve">      type: array</w:t>
      </w:r>
    </w:p>
    <w:p w14:paraId="189E0210" w14:textId="77777777" w:rsidR="00C255E9" w:rsidRDefault="00C255E9" w:rsidP="00C255E9">
      <w:pPr>
        <w:pStyle w:val="PL"/>
      </w:pPr>
      <w:r>
        <w:t xml:space="preserve">      items:</w:t>
      </w:r>
    </w:p>
    <w:p w14:paraId="00C1D23E" w14:textId="77777777" w:rsidR="00C255E9" w:rsidRDefault="00C255E9" w:rsidP="00C255E9">
      <w:pPr>
        <w:pStyle w:val="PL"/>
      </w:pPr>
      <w:r>
        <w:t xml:space="preserve">        $ref: '#/components/schemas/EP_NLS-Single'</w:t>
      </w:r>
    </w:p>
    <w:p w14:paraId="26AB515E" w14:textId="77777777" w:rsidR="00C255E9" w:rsidRDefault="00C255E9" w:rsidP="00C255E9">
      <w:pPr>
        <w:pStyle w:val="PL"/>
      </w:pPr>
      <w:r>
        <w:t xml:space="preserve">    EP_NLG-Multiple:</w:t>
      </w:r>
    </w:p>
    <w:p w14:paraId="155D4983" w14:textId="77777777" w:rsidR="00C255E9" w:rsidRDefault="00C255E9" w:rsidP="00C255E9">
      <w:pPr>
        <w:pStyle w:val="PL"/>
      </w:pPr>
      <w:r>
        <w:t xml:space="preserve">      type: array</w:t>
      </w:r>
    </w:p>
    <w:p w14:paraId="36D9D4B6" w14:textId="77777777" w:rsidR="00C255E9" w:rsidRDefault="00C255E9" w:rsidP="00C255E9">
      <w:pPr>
        <w:pStyle w:val="PL"/>
      </w:pPr>
      <w:r>
        <w:t xml:space="preserve">      items:</w:t>
      </w:r>
    </w:p>
    <w:p w14:paraId="5DC20918" w14:textId="77777777" w:rsidR="00C255E9" w:rsidRDefault="00C255E9" w:rsidP="00C255E9">
      <w:pPr>
        <w:pStyle w:val="PL"/>
      </w:pPr>
      <w:r>
        <w:t xml:space="preserve">        $ref: '#/components/schemas/EP_NLG-Single'</w:t>
      </w:r>
    </w:p>
    <w:p w14:paraId="77E3BE13" w14:textId="77777777" w:rsidR="00C255E9" w:rsidRDefault="00C255E9" w:rsidP="00C255E9">
      <w:pPr>
        <w:pStyle w:val="PL"/>
      </w:pPr>
      <w:r>
        <w:t xml:space="preserve">    EP_N60-Multiple:</w:t>
      </w:r>
    </w:p>
    <w:p w14:paraId="76FFCF5E" w14:textId="77777777" w:rsidR="00C255E9" w:rsidRDefault="00C255E9" w:rsidP="00C255E9">
      <w:pPr>
        <w:pStyle w:val="PL"/>
      </w:pPr>
      <w:r>
        <w:t xml:space="preserve">      type: array</w:t>
      </w:r>
    </w:p>
    <w:p w14:paraId="4EC33BB7" w14:textId="77777777" w:rsidR="00C255E9" w:rsidRDefault="00C255E9" w:rsidP="00C255E9">
      <w:pPr>
        <w:pStyle w:val="PL"/>
      </w:pPr>
      <w:r>
        <w:t xml:space="preserve">      items:</w:t>
      </w:r>
    </w:p>
    <w:p w14:paraId="32D6AAFB" w14:textId="77777777" w:rsidR="00C255E9" w:rsidRDefault="00C255E9" w:rsidP="00C255E9">
      <w:pPr>
        <w:pStyle w:val="PL"/>
      </w:pPr>
      <w:r>
        <w:t xml:space="preserve">        $ref: '#/components/schemas/EP_N60-Single'</w:t>
      </w:r>
    </w:p>
    <w:p w14:paraId="706A2E4E" w14:textId="77777777" w:rsidR="00C255E9" w:rsidRDefault="00C255E9" w:rsidP="00C255E9">
      <w:pPr>
        <w:pStyle w:val="PL"/>
      </w:pPr>
      <w:r>
        <w:t xml:space="preserve">    EP_N64-Multiple:</w:t>
      </w:r>
    </w:p>
    <w:p w14:paraId="347F5F59" w14:textId="77777777" w:rsidR="00C255E9" w:rsidRDefault="00C255E9" w:rsidP="00C255E9">
      <w:pPr>
        <w:pStyle w:val="PL"/>
      </w:pPr>
      <w:r>
        <w:t xml:space="preserve">      type: array</w:t>
      </w:r>
    </w:p>
    <w:p w14:paraId="15799A4C" w14:textId="77777777" w:rsidR="00C255E9" w:rsidRDefault="00C255E9" w:rsidP="00C255E9">
      <w:pPr>
        <w:pStyle w:val="PL"/>
      </w:pPr>
      <w:r>
        <w:t xml:space="preserve">      items:</w:t>
      </w:r>
    </w:p>
    <w:p w14:paraId="75211B97" w14:textId="77777777" w:rsidR="00C255E9" w:rsidRDefault="00C255E9" w:rsidP="00C255E9">
      <w:pPr>
        <w:pStyle w:val="PL"/>
      </w:pPr>
      <w:r>
        <w:t xml:space="preserve">        $ref: '#/components/schemas/EP_N64-Single'</w:t>
      </w:r>
    </w:p>
    <w:p w14:paraId="122C62B9" w14:textId="77777777" w:rsidR="00C255E9" w:rsidRDefault="00C255E9" w:rsidP="00C255E9">
      <w:pPr>
        <w:pStyle w:val="PL"/>
      </w:pPr>
      <w:r>
        <w:t xml:space="preserve">    EP_N65-Multiple:</w:t>
      </w:r>
    </w:p>
    <w:p w14:paraId="4BD41837" w14:textId="77777777" w:rsidR="00C255E9" w:rsidRDefault="00C255E9" w:rsidP="00C255E9">
      <w:pPr>
        <w:pStyle w:val="PL"/>
      </w:pPr>
      <w:r>
        <w:t xml:space="preserve">      type: array</w:t>
      </w:r>
    </w:p>
    <w:p w14:paraId="22B1DAFC" w14:textId="77777777" w:rsidR="00C255E9" w:rsidRDefault="00C255E9" w:rsidP="00C255E9">
      <w:pPr>
        <w:pStyle w:val="PL"/>
      </w:pPr>
      <w:r>
        <w:t xml:space="preserve">      items:</w:t>
      </w:r>
    </w:p>
    <w:p w14:paraId="1C2AC9B2" w14:textId="77777777" w:rsidR="00C255E9" w:rsidRDefault="00C255E9" w:rsidP="00C255E9">
      <w:pPr>
        <w:pStyle w:val="PL"/>
      </w:pPr>
      <w:r>
        <w:t xml:space="preserve">        $ref: '#/components/schemas/EP_N65-Single'</w:t>
      </w:r>
    </w:p>
    <w:p w14:paraId="30886477" w14:textId="77777777" w:rsidR="00C255E9" w:rsidRDefault="00C255E9" w:rsidP="00C255E9">
      <w:pPr>
        <w:pStyle w:val="PL"/>
      </w:pPr>
      <w:r>
        <w:t xml:space="preserve">    EP_N66-Multiple:</w:t>
      </w:r>
    </w:p>
    <w:p w14:paraId="7B8308E9" w14:textId="77777777" w:rsidR="00C255E9" w:rsidRDefault="00C255E9" w:rsidP="00C255E9">
      <w:pPr>
        <w:pStyle w:val="PL"/>
      </w:pPr>
      <w:r>
        <w:t xml:space="preserve">      type: array</w:t>
      </w:r>
    </w:p>
    <w:p w14:paraId="6CF9D11F" w14:textId="77777777" w:rsidR="00C255E9" w:rsidRDefault="00C255E9" w:rsidP="00C255E9">
      <w:pPr>
        <w:pStyle w:val="PL"/>
      </w:pPr>
      <w:r>
        <w:t xml:space="preserve">      items:</w:t>
      </w:r>
    </w:p>
    <w:p w14:paraId="46D8837A" w14:textId="77777777" w:rsidR="00C255E9" w:rsidRDefault="00C255E9" w:rsidP="00C255E9">
      <w:pPr>
        <w:pStyle w:val="PL"/>
      </w:pPr>
      <w:r>
        <w:t xml:space="preserve">        $ref: '#/components/schemas/EP_N66-Single'</w:t>
      </w:r>
    </w:p>
    <w:p w14:paraId="7B38CAD7" w14:textId="77777777" w:rsidR="00C255E9" w:rsidRDefault="00C255E9" w:rsidP="00C255E9">
      <w:pPr>
        <w:pStyle w:val="PL"/>
      </w:pPr>
      <w:r>
        <w:t xml:space="preserve">    Configurable5QISet-Multiple:</w:t>
      </w:r>
    </w:p>
    <w:p w14:paraId="4CCA8D0C" w14:textId="77777777" w:rsidR="00C255E9" w:rsidRDefault="00C255E9" w:rsidP="00C255E9">
      <w:pPr>
        <w:pStyle w:val="PL"/>
      </w:pPr>
      <w:r>
        <w:t xml:space="preserve">      type: array</w:t>
      </w:r>
    </w:p>
    <w:p w14:paraId="1191D16A" w14:textId="77777777" w:rsidR="00C255E9" w:rsidRDefault="00C255E9" w:rsidP="00C255E9">
      <w:pPr>
        <w:pStyle w:val="PL"/>
      </w:pPr>
      <w:r>
        <w:t xml:space="preserve">      items:</w:t>
      </w:r>
    </w:p>
    <w:p w14:paraId="221B90FF" w14:textId="77777777" w:rsidR="00C255E9" w:rsidRDefault="00C255E9" w:rsidP="00C255E9">
      <w:pPr>
        <w:pStyle w:val="PL"/>
      </w:pPr>
      <w:r>
        <w:lastRenderedPageBreak/>
        <w:t xml:space="preserve">        $ref: '#/components/schemas/Configurable5QISet-Single'</w:t>
      </w:r>
    </w:p>
    <w:p w14:paraId="1696570A" w14:textId="77777777" w:rsidR="00C255E9" w:rsidRDefault="00C255E9" w:rsidP="00C255E9">
      <w:pPr>
        <w:pStyle w:val="PL"/>
      </w:pPr>
      <w:r>
        <w:t xml:space="preserve">    Dynamic5QISet-Multiple:</w:t>
      </w:r>
    </w:p>
    <w:p w14:paraId="2095CA4A" w14:textId="77777777" w:rsidR="00C255E9" w:rsidRDefault="00C255E9" w:rsidP="00C255E9">
      <w:pPr>
        <w:pStyle w:val="PL"/>
      </w:pPr>
      <w:r>
        <w:t xml:space="preserve">      type: array</w:t>
      </w:r>
    </w:p>
    <w:p w14:paraId="2D7E4071" w14:textId="77777777" w:rsidR="00C255E9" w:rsidRDefault="00C255E9" w:rsidP="00C255E9">
      <w:pPr>
        <w:pStyle w:val="PL"/>
      </w:pPr>
      <w:r>
        <w:t xml:space="preserve">      items:</w:t>
      </w:r>
    </w:p>
    <w:p w14:paraId="5F7AF46F" w14:textId="77777777" w:rsidR="00C255E9" w:rsidRDefault="00C255E9" w:rsidP="00C255E9">
      <w:pPr>
        <w:pStyle w:val="PL"/>
      </w:pPr>
      <w:r>
        <w:t xml:space="preserve">        $ref: '#/components/schemas/Dynamic5QISet-Single'</w:t>
      </w:r>
    </w:p>
    <w:p w14:paraId="0B0027CF" w14:textId="77777777" w:rsidR="00C255E9" w:rsidRDefault="00C255E9" w:rsidP="00C255E9">
      <w:pPr>
        <w:pStyle w:val="PL"/>
      </w:pPr>
    </w:p>
    <w:p w14:paraId="2003EFBE" w14:textId="77777777" w:rsidR="00C255E9" w:rsidRDefault="00C255E9" w:rsidP="00C255E9">
      <w:pPr>
        <w:pStyle w:val="PL"/>
      </w:pPr>
    </w:p>
    <w:p w14:paraId="521100B2" w14:textId="77777777" w:rsidR="00C255E9" w:rsidRDefault="00C255E9" w:rsidP="00C255E9">
      <w:pPr>
        <w:pStyle w:val="PL"/>
      </w:pPr>
    </w:p>
    <w:p w14:paraId="7154A11A" w14:textId="77777777" w:rsidR="00C255E9" w:rsidRDefault="00C255E9" w:rsidP="00C255E9">
      <w:pPr>
        <w:pStyle w:val="PL"/>
      </w:pPr>
      <w:r>
        <w:t>#------------ Definitions in TS 28.541 for TS 28.532 -----------------------------</w:t>
      </w:r>
    </w:p>
    <w:p w14:paraId="56B546A0" w14:textId="77777777" w:rsidR="00C255E9" w:rsidRDefault="00C255E9" w:rsidP="00C255E9">
      <w:pPr>
        <w:pStyle w:val="PL"/>
      </w:pPr>
    </w:p>
    <w:p w14:paraId="03633C6C" w14:textId="77777777" w:rsidR="00C255E9" w:rsidRDefault="00C255E9" w:rsidP="00C255E9">
      <w:pPr>
        <w:pStyle w:val="PL"/>
      </w:pPr>
      <w:r>
        <w:t xml:space="preserve">    resources-5gcNrm:</w:t>
      </w:r>
    </w:p>
    <w:p w14:paraId="1111BBFA" w14:textId="77777777" w:rsidR="00C255E9" w:rsidRDefault="00C255E9" w:rsidP="00C255E9">
      <w:pPr>
        <w:pStyle w:val="PL"/>
      </w:pPr>
      <w:r>
        <w:t xml:space="preserve">      oneOf:</w:t>
      </w:r>
    </w:p>
    <w:p w14:paraId="706516E5" w14:textId="77777777" w:rsidR="00C255E9" w:rsidRDefault="00C255E9" w:rsidP="00C255E9">
      <w:pPr>
        <w:pStyle w:val="PL"/>
      </w:pPr>
      <w:r>
        <w:t xml:space="preserve">       - $ref: '#/components/schemas/SubNetwork-Single'</w:t>
      </w:r>
    </w:p>
    <w:p w14:paraId="712C4E6B" w14:textId="77777777" w:rsidR="00C255E9" w:rsidRDefault="00C255E9" w:rsidP="00C255E9">
      <w:pPr>
        <w:pStyle w:val="PL"/>
      </w:pPr>
      <w:r>
        <w:t xml:space="preserve">       - $ref: '#/components/schemas/ManagedElement-Single'</w:t>
      </w:r>
    </w:p>
    <w:p w14:paraId="4BC94932" w14:textId="77777777" w:rsidR="00C255E9" w:rsidRDefault="00C255E9" w:rsidP="00C255E9">
      <w:pPr>
        <w:pStyle w:val="PL"/>
      </w:pPr>
      <w:r>
        <w:t xml:space="preserve">       - $ref: '#/components/schemas/AmfFunction-Single'</w:t>
      </w:r>
    </w:p>
    <w:p w14:paraId="0409D36B" w14:textId="77777777" w:rsidR="00C255E9" w:rsidRDefault="00C255E9" w:rsidP="00C255E9">
      <w:pPr>
        <w:pStyle w:val="PL"/>
      </w:pPr>
      <w:r>
        <w:t xml:space="preserve">       - $ref: '#/components/schemas/SmfFunction-Single'</w:t>
      </w:r>
    </w:p>
    <w:p w14:paraId="08005198" w14:textId="77777777" w:rsidR="00C255E9" w:rsidRDefault="00C255E9" w:rsidP="00C255E9">
      <w:pPr>
        <w:pStyle w:val="PL"/>
      </w:pPr>
      <w:r>
        <w:t xml:space="preserve">       - $ref: '#/components/schemas/UpfFunction-Single'</w:t>
      </w:r>
    </w:p>
    <w:p w14:paraId="0F46DDA8" w14:textId="77777777" w:rsidR="00C255E9" w:rsidRDefault="00C255E9" w:rsidP="00C255E9">
      <w:pPr>
        <w:pStyle w:val="PL"/>
      </w:pPr>
      <w:r>
        <w:t xml:space="preserve">       - $ref: '#/components/schemas/N3iwfFunction-Single'</w:t>
      </w:r>
    </w:p>
    <w:p w14:paraId="2CB23AAB" w14:textId="77777777" w:rsidR="00C255E9" w:rsidRDefault="00C255E9" w:rsidP="00C255E9">
      <w:pPr>
        <w:pStyle w:val="PL"/>
      </w:pPr>
      <w:r>
        <w:t xml:space="preserve">       - $ref: '#/components/schemas/PcfFunction-Single'</w:t>
      </w:r>
    </w:p>
    <w:p w14:paraId="4C817448" w14:textId="77777777" w:rsidR="00C255E9" w:rsidRDefault="00C255E9" w:rsidP="00C255E9">
      <w:pPr>
        <w:pStyle w:val="PL"/>
      </w:pPr>
      <w:r>
        <w:t xml:space="preserve">       - $ref: '#/components/schemas/AusfFunction-Single'</w:t>
      </w:r>
    </w:p>
    <w:p w14:paraId="1D56D6E9" w14:textId="77777777" w:rsidR="00C255E9" w:rsidRDefault="00C255E9" w:rsidP="00C255E9">
      <w:pPr>
        <w:pStyle w:val="PL"/>
      </w:pPr>
      <w:r>
        <w:t xml:space="preserve">       - $ref: '#/components/schemas/UdmFunction-Single'</w:t>
      </w:r>
    </w:p>
    <w:p w14:paraId="277F5993" w14:textId="77777777" w:rsidR="00C255E9" w:rsidRDefault="00C255E9" w:rsidP="00C255E9">
      <w:pPr>
        <w:pStyle w:val="PL"/>
      </w:pPr>
      <w:r>
        <w:t xml:space="preserve">       - $ref: '#/components/schemas/UdrFunction-Single'</w:t>
      </w:r>
    </w:p>
    <w:p w14:paraId="5B9C2754" w14:textId="77777777" w:rsidR="00C255E9" w:rsidRDefault="00C255E9" w:rsidP="00C255E9">
      <w:pPr>
        <w:pStyle w:val="PL"/>
      </w:pPr>
      <w:r>
        <w:t xml:space="preserve">       - $ref: '#/components/schemas/UdsfFunction-Single'</w:t>
      </w:r>
    </w:p>
    <w:p w14:paraId="109DB3EF" w14:textId="77777777" w:rsidR="00C255E9" w:rsidRDefault="00C255E9" w:rsidP="00C255E9">
      <w:pPr>
        <w:pStyle w:val="PL"/>
      </w:pPr>
      <w:r>
        <w:t xml:space="preserve">       - $ref: '#/components/schemas/NrfFunction-Single'</w:t>
      </w:r>
    </w:p>
    <w:p w14:paraId="0D0C9951" w14:textId="77777777" w:rsidR="00C255E9" w:rsidRDefault="00C255E9" w:rsidP="00C255E9">
      <w:pPr>
        <w:pStyle w:val="PL"/>
      </w:pPr>
      <w:r>
        <w:t xml:space="preserve">       - $ref: '#/components/schemas/NssfFunction-Single'</w:t>
      </w:r>
    </w:p>
    <w:p w14:paraId="37626276" w14:textId="77777777" w:rsidR="00C255E9" w:rsidRDefault="00C255E9" w:rsidP="00C255E9">
      <w:pPr>
        <w:pStyle w:val="PL"/>
      </w:pPr>
      <w:r>
        <w:t xml:space="preserve">       - $ref: '#/components/schemas/SmsfFunction-Single'</w:t>
      </w:r>
    </w:p>
    <w:p w14:paraId="54681EE2" w14:textId="77777777" w:rsidR="00C255E9" w:rsidRDefault="00C255E9" w:rsidP="00C255E9">
      <w:pPr>
        <w:pStyle w:val="PL"/>
      </w:pPr>
      <w:r>
        <w:t xml:space="preserve">       - $ref: '#/components/schemas/LmfFunction-Single'</w:t>
      </w:r>
    </w:p>
    <w:p w14:paraId="3975B206" w14:textId="77777777" w:rsidR="00C255E9" w:rsidRDefault="00C255E9" w:rsidP="00C255E9">
      <w:pPr>
        <w:pStyle w:val="PL"/>
      </w:pPr>
      <w:r>
        <w:t xml:space="preserve">       - $ref: '#/components/schemas/NgeirFunction-Single'</w:t>
      </w:r>
    </w:p>
    <w:p w14:paraId="733B558F" w14:textId="77777777" w:rsidR="00C255E9" w:rsidRDefault="00C255E9" w:rsidP="00C255E9">
      <w:pPr>
        <w:pStyle w:val="PL"/>
      </w:pPr>
      <w:r>
        <w:t xml:space="preserve">       - $ref: '#/components/schemas/SeppFunction-Single'</w:t>
      </w:r>
    </w:p>
    <w:p w14:paraId="464E56CB" w14:textId="77777777" w:rsidR="00C255E9" w:rsidRDefault="00C255E9" w:rsidP="00C255E9">
      <w:pPr>
        <w:pStyle w:val="PL"/>
      </w:pPr>
      <w:r>
        <w:t xml:space="preserve">       - $ref: '#/components/schemas/NwdafFunction-Single'</w:t>
      </w:r>
    </w:p>
    <w:p w14:paraId="46648FB9" w14:textId="77777777" w:rsidR="00C255E9" w:rsidRDefault="00C255E9" w:rsidP="00C255E9">
      <w:pPr>
        <w:pStyle w:val="PL"/>
      </w:pPr>
      <w:r>
        <w:t xml:space="preserve">       - $ref: '#/components/schemas/ScpFunction-Single'</w:t>
      </w:r>
    </w:p>
    <w:p w14:paraId="1AEA8E37" w14:textId="77777777" w:rsidR="00C255E9" w:rsidRDefault="00C255E9" w:rsidP="00C255E9">
      <w:pPr>
        <w:pStyle w:val="PL"/>
      </w:pPr>
      <w:r>
        <w:t xml:space="preserve">       - $ref: '#/components/schemas/NefFunction-Single'</w:t>
      </w:r>
    </w:p>
    <w:p w14:paraId="335E9DF0" w14:textId="77777777" w:rsidR="00C255E9" w:rsidRDefault="00C255E9" w:rsidP="00C255E9">
      <w:pPr>
        <w:pStyle w:val="PL"/>
      </w:pPr>
      <w:r>
        <w:t xml:space="preserve">       - $ref: '#/components/schemas/NsacfFunction-Single'</w:t>
      </w:r>
    </w:p>
    <w:p w14:paraId="4FDDBE61" w14:textId="77777777" w:rsidR="00C255E9" w:rsidRDefault="00C255E9" w:rsidP="00C255E9">
      <w:pPr>
        <w:pStyle w:val="PL"/>
      </w:pPr>
    </w:p>
    <w:p w14:paraId="08DD5FF1" w14:textId="77777777" w:rsidR="00C255E9" w:rsidRDefault="00C255E9" w:rsidP="00C255E9">
      <w:pPr>
        <w:pStyle w:val="PL"/>
      </w:pPr>
      <w:r>
        <w:t xml:space="preserve">       - $ref: '#/components/schemas/ExternalAmfFunction-Single'</w:t>
      </w:r>
    </w:p>
    <w:p w14:paraId="2FB645B7" w14:textId="77777777" w:rsidR="00C255E9" w:rsidRDefault="00C255E9" w:rsidP="00C255E9">
      <w:pPr>
        <w:pStyle w:val="PL"/>
      </w:pPr>
      <w:r>
        <w:t xml:space="preserve">       - $ref: '#/components/schemas/ExternalNrfFunction-Single'</w:t>
      </w:r>
    </w:p>
    <w:p w14:paraId="7E9D5AEA" w14:textId="77777777" w:rsidR="00C255E9" w:rsidRDefault="00C255E9" w:rsidP="00C255E9">
      <w:pPr>
        <w:pStyle w:val="PL"/>
      </w:pPr>
      <w:r>
        <w:t xml:space="preserve">       - $ref: '#/components/schemas/ExternalNssfFunction-Single'</w:t>
      </w:r>
    </w:p>
    <w:p w14:paraId="75B5B040" w14:textId="77777777" w:rsidR="00C255E9" w:rsidRDefault="00C255E9" w:rsidP="00C255E9">
      <w:pPr>
        <w:pStyle w:val="PL"/>
      </w:pPr>
      <w:r>
        <w:t xml:space="preserve">       - $ref: '#/components/schemas/ExternalSeppFunction-Single'</w:t>
      </w:r>
    </w:p>
    <w:p w14:paraId="56378128" w14:textId="77777777" w:rsidR="00C255E9" w:rsidRDefault="00C255E9" w:rsidP="00C255E9">
      <w:pPr>
        <w:pStyle w:val="PL"/>
      </w:pPr>
    </w:p>
    <w:p w14:paraId="2A62C9C1" w14:textId="77777777" w:rsidR="00C255E9" w:rsidRDefault="00C255E9" w:rsidP="00C255E9">
      <w:pPr>
        <w:pStyle w:val="PL"/>
      </w:pPr>
      <w:r>
        <w:t xml:space="preserve">       - $ref: '#/components/schemas/AmfSet-Single'</w:t>
      </w:r>
    </w:p>
    <w:p w14:paraId="2AE2AC02" w14:textId="77777777" w:rsidR="00C255E9" w:rsidRDefault="00C255E9" w:rsidP="00C255E9">
      <w:pPr>
        <w:pStyle w:val="PL"/>
      </w:pPr>
      <w:r>
        <w:t xml:space="preserve">       - $ref: '#/components/schemas/AmfRegion-Single'</w:t>
      </w:r>
    </w:p>
    <w:p w14:paraId="54ED99B9" w14:textId="77777777" w:rsidR="00C255E9" w:rsidRDefault="00C255E9" w:rsidP="00C255E9">
      <w:pPr>
        <w:pStyle w:val="PL"/>
      </w:pPr>
      <w:r>
        <w:t xml:space="preserve">       - $ref: '#/components/schemas/QFQoSMonitoringControl-Single'</w:t>
      </w:r>
    </w:p>
    <w:p w14:paraId="3A2F359C" w14:textId="77777777" w:rsidR="00C255E9" w:rsidRDefault="00C255E9" w:rsidP="00C255E9">
      <w:pPr>
        <w:pStyle w:val="PL"/>
      </w:pPr>
      <w:r>
        <w:t xml:space="preserve">       - $ref: '#/components/schemas/GtpUPathQoSMonitoringControl-Single'</w:t>
      </w:r>
    </w:p>
    <w:p w14:paraId="40286EA0" w14:textId="77777777" w:rsidR="00C255E9" w:rsidRDefault="00C255E9" w:rsidP="00C255E9">
      <w:pPr>
        <w:pStyle w:val="PL"/>
      </w:pPr>
    </w:p>
    <w:p w14:paraId="6A28B881" w14:textId="77777777" w:rsidR="00C255E9" w:rsidRDefault="00C255E9" w:rsidP="00C255E9">
      <w:pPr>
        <w:pStyle w:val="PL"/>
      </w:pPr>
      <w:r>
        <w:t xml:space="preserve">       - $ref: '#/components/schemas/EP_N2-Single'</w:t>
      </w:r>
    </w:p>
    <w:p w14:paraId="373B1889" w14:textId="77777777" w:rsidR="00C255E9" w:rsidRDefault="00C255E9" w:rsidP="00C255E9">
      <w:pPr>
        <w:pStyle w:val="PL"/>
      </w:pPr>
      <w:r>
        <w:t xml:space="preserve">       - $ref: '#/components/schemas/EP_N3-Single'</w:t>
      </w:r>
    </w:p>
    <w:p w14:paraId="71291A48" w14:textId="77777777" w:rsidR="00C255E9" w:rsidRDefault="00C255E9" w:rsidP="00C255E9">
      <w:pPr>
        <w:pStyle w:val="PL"/>
      </w:pPr>
      <w:r>
        <w:t xml:space="preserve">       - $ref: '#/components/schemas/EP_N4-Single'</w:t>
      </w:r>
    </w:p>
    <w:p w14:paraId="50E2262E" w14:textId="77777777" w:rsidR="00C255E9" w:rsidRDefault="00C255E9" w:rsidP="00C255E9">
      <w:pPr>
        <w:pStyle w:val="PL"/>
      </w:pPr>
      <w:r>
        <w:t xml:space="preserve">       - $ref: '#/components/schemas/EP_N5-Single'</w:t>
      </w:r>
    </w:p>
    <w:p w14:paraId="0EDF8D74" w14:textId="77777777" w:rsidR="00C255E9" w:rsidRDefault="00C255E9" w:rsidP="00C255E9">
      <w:pPr>
        <w:pStyle w:val="PL"/>
      </w:pPr>
      <w:r>
        <w:t xml:space="preserve">       - $ref: '#/components/schemas/EP_N6-Single'</w:t>
      </w:r>
    </w:p>
    <w:p w14:paraId="31424D58" w14:textId="77777777" w:rsidR="00C255E9" w:rsidRDefault="00C255E9" w:rsidP="00C255E9">
      <w:pPr>
        <w:pStyle w:val="PL"/>
      </w:pPr>
      <w:r>
        <w:t xml:space="preserve">       - $ref: '#/components/schemas/EP_N7-Single'</w:t>
      </w:r>
    </w:p>
    <w:p w14:paraId="579DF745" w14:textId="77777777" w:rsidR="00C255E9" w:rsidRDefault="00C255E9" w:rsidP="00C255E9">
      <w:pPr>
        <w:pStyle w:val="PL"/>
      </w:pPr>
      <w:r>
        <w:t xml:space="preserve">       - $ref: '#/components/schemas/EP_N8-Single'</w:t>
      </w:r>
    </w:p>
    <w:p w14:paraId="6223E4C9" w14:textId="77777777" w:rsidR="00C255E9" w:rsidRDefault="00C255E9" w:rsidP="00C255E9">
      <w:pPr>
        <w:pStyle w:val="PL"/>
      </w:pPr>
      <w:r>
        <w:t xml:space="preserve">       - $ref: '#/components/schemas/EP_N9-Single'</w:t>
      </w:r>
    </w:p>
    <w:p w14:paraId="160CE13E" w14:textId="77777777" w:rsidR="00C255E9" w:rsidRDefault="00C255E9" w:rsidP="00C255E9">
      <w:pPr>
        <w:pStyle w:val="PL"/>
      </w:pPr>
      <w:r>
        <w:t xml:space="preserve">       - $ref: '#/components/schemas/EP_N10-Single'</w:t>
      </w:r>
    </w:p>
    <w:p w14:paraId="0729C26C" w14:textId="77777777" w:rsidR="00C255E9" w:rsidRDefault="00C255E9" w:rsidP="00C255E9">
      <w:pPr>
        <w:pStyle w:val="PL"/>
      </w:pPr>
      <w:r>
        <w:t xml:space="preserve">       - $ref: '#/components/schemas/EP_N11-Single'</w:t>
      </w:r>
    </w:p>
    <w:p w14:paraId="681453DE" w14:textId="77777777" w:rsidR="00C255E9" w:rsidRDefault="00C255E9" w:rsidP="00C255E9">
      <w:pPr>
        <w:pStyle w:val="PL"/>
      </w:pPr>
      <w:r>
        <w:t xml:space="preserve">       - $ref: '#/components/schemas/EP_N12-Single'</w:t>
      </w:r>
    </w:p>
    <w:p w14:paraId="6EE2530C" w14:textId="77777777" w:rsidR="00C255E9" w:rsidRDefault="00C255E9" w:rsidP="00C255E9">
      <w:pPr>
        <w:pStyle w:val="PL"/>
      </w:pPr>
      <w:r>
        <w:t xml:space="preserve">       - $ref: '#/components/schemas/EP_N13-Single'</w:t>
      </w:r>
    </w:p>
    <w:p w14:paraId="7B98E6AC" w14:textId="77777777" w:rsidR="00C255E9" w:rsidRDefault="00C255E9" w:rsidP="00C255E9">
      <w:pPr>
        <w:pStyle w:val="PL"/>
      </w:pPr>
      <w:r>
        <w:t xml:space="preserve">       - $ref: '#/components/schemas/EP_N14-Single'</w:t>
      </w:r>
    </w:p>
    <w:p w14:paraId="33D6434E" w14:textId="77777777" w:rsidR="00C255E9" w:rsidRDefault="00C255E9" w:rsidP="00C255E9">
      <w:pPr>
        <w:pStyle w:val="PL"/>
      </w:pPr>
      <w:r>
        <w:t xml:space="preserve">       - $ref: '#/components/schemas/EP_N15-Single'</w:t>
      </w:r>
    </w:p>
    <w:p w14:paraId="3DE0D3B0" w14:textId="77777777" w:rsidR="00C255E9" w:rsidRDefault="00C255E9" w:rsidP="00C255E9">
      <w:pPr>
        <w:pStyle w:val="PL"/>
      </w:pPr>
      <w:r>
        <w:t xml:space="preserve">       - $ref: '#/components/schemas/EP_N16-Single'</w:t>
      </w:r>
    </w:p>
    <w:p w14:paraId="7525E44C" w14:textId="77777777" w:rsidR="00C255E9" w:rsidRDefault="00C255E9" w:rsidP="00C255E9">
      <w:pPr>
        <w:pStyle w:val="PL"/>
      </w:pPr>
      <w:r>
        <w:t xml:space="preserve">       - $ref: '#/components/schemas/EP_N17-Single'</w:t>
      </w:r>
    </w:p>
    <w:p w14:paraId="49B41DE3" w14:textId="77777777" w:rsidR="00C255E9" w:rsidRDefault="00C255E9" w:rsidP="00C255E9">
      <w:pPr>
        <w:pStyle w:val="PL"/>
      </w:pPr>
    </w:p>
    <w:p w14:paraId="1DEB650F" w14:textId="77777777" w:rsidR="00C255E9" w:rsidRDefault="00C255E9" w:rsidP="00C255E9">
      <w:pPr>
        <w:pStyle w:val="PL"/>
      </w:pPr>
      <w:r>
        <w:t xml:space="preserve">       - $ref: '#/components/schemas/EP_N20-Single'</w:t>
      </w:r>
    </w:p>
    <w:p w14:paraId="6A90B0E3" w14:textId="77777777" w:rsidR="00C255E9" w:rsidRDefault="00C255E9" w:rsidP="00C255E9">
      <w:pPr>
        <w:pStyle w:val="PL"/>
      </w:pPr>
      <w:r>
        <w:t xml:space="preserve">       - $ref: '#/components/schemas/EP_N21-Single'</w:t>
      </w:r>
    </w:p>
    <w:p w14:paraId="4BDED665" w14:textId="77777777" w:rsidR="00C255E9" w:rsidRDefault="00C255E9" w:rsidP="00C255E9">
      <w:pPr>
        <w:pStyle w:val="PL"/>
      </w:pPr>
      <w:r>
        <w:t xml:space="preserve">       - $ref: '#/components/schemas/EP_N22-Single'</w:t>
      </w:r>
    </w:p>
    <w:p w14:paraId="3ED3CA0A" w14:textId="77777777" w:rsidR="00C255E9" w:rsidRDefault="00C255E9" w:rsidP="00C255E9">
      <w:pPr>
        <w:pStyle w:val="PL"/>
      </w:pPr>
    </w:p>
    <w:p w14:paraId="5DFACA4E" w14:textId="77777777" w:rsidR="00C255E9" w:rsidRDefault="00C255E9" w:rsidP="00C255E9">
      <w:pPr>
        <w:pStyle w:val="PL"/>
      </w:pPr>
      <w:r>
        <w:t xml:space="preserve">       - $ref: '#/components/schemas/EP_N26-Single'</w:t>
      </w:r>
    </w:p>
    <w:p w14:paraId="79300905" w14:textId="77777777" w:rsidR="00C255E9" w:rsidRDefault="00C255E9" w:rsidP="00C255E9">
      <w:pPr>
        <w:pStyle w:val="PL"/>
      </w:pPr>
      <w:r>
        <w:t xml:space="preserve">       - $ref: '#/components/schemas/EP_N27-Single'</w:t>
      </w:r>
    </w:p>
    <w:p w14:paraId="42D6FA3B" w14:textId="77777777" w:rsidR="00C255E9" w:rsidRDefault="00C255E9" w:rsidP="00C255E9">
      <w:pPr>
        <w:pStyle w:val="PL"/>
      </w:pPr>
    </w:p>
    <w:p w14:paraId="4C4A7530" w14:textId="77777777" w:rsidR="00C255E9" w:rsidRDefault="00C255E9" w:rsidP="00C255E9">
      <w:pPr>
        <w:pStyle w:val="PL"/>
      </w:pPr>
      <w:r>
        <w:t xml:space="preserve">       - $ref: '#/components/schemas/EP_N31-Single'</w:t>
      </w:r>
    </w:p>
    <w:p w14:paraId="5F7E7E6A" w14:textId="77777777" w:rsidR="00C255E9" w:rsidRDefault="00C255E9" w:rsidP="00C255E9">
      <w:pPr>
        <w:pStyle w:val="PL"/>
      </w:pPr>
      <w:r>
        <w:t xml:space="preserve">       - $ref: '#/components/schemas/EP_N32-Single'</w:t>
      </w:r>
    </w:p>
    <w:p w14:paraId="12C48965" w14:textId="77777777" w:rsidR="00C255E9" w:rsidRDefault="00C255E9" w:rsidP="00C255E9">
      <w:pPr>
        <w:pStyle w:val="PL"/>
      </w:pPr>
      <w:r>
        <w:t xml:space="preserve">       - $ref: '#/components/schemas/EP_N33-Single'       </w:t>
      </w:r>
    </w:p>
    <w:p w14:paraId="18D795DA" w14:textId="77777777" w:rsidR="00C255E9" w:rsidRDefault="00C255E9" w:rsidP="00C255E9">
      <w:pPr>
        <w:pStyle w:val="PL"/>
      </w:pPr>
      <w:r>
        <w:t xml:space="preserve">       - $ref: '#/components/schemas/EP_N60-Single'</w:t>
      </w:r>
    </w:p>
    <w:p w14:paraId="219C7B7A" w14:textId="77777777" w:rsidR="00C255E9" w:rsidRDefault="00C255E9" w:rsidP="00C255E9">
      <w:pPr>
        <w:pStyle w:val="PL"/>
      </w:pPr>
    </w:p>
    <w:p w14:paraId="0B39C267" w14:textId="77777777" w:rsidR="00C255E9" w:rsidRDefault="00C255E9" w:rsidP="00C255E9">
      <w:pPr>
        <w:pStyle w:val="PL"/>
      </w:pPr>
      <w:r>
        <w:t xml:space="preserve">       - $ref: '#/components/schemas/EP_S5C-Single'</w:t>
      </w:r>
    </w:p>
    <w:p w14:paraId="41E39D0B" w14:textId="77777777" w:rsidR="00C255E9" w:rsidRDefault="00C255E9" w:rsidP="00C255E9">
      <w:pPr>
        <w:pStyle w:val="PL"/>
      </w:pPr>
      <w:r>
        <w:t xml:space="preserve">       - $ref: '#/components/schemas/EP_S5U-Single'</w:t>
      </w:r>
    </w:p>
    <w:p w14:paraId="540C8E9B" w14:textId="77777777" w:rsidR="00C255E9" w:rsidRDefault="00C255E9" w:rsidP="00C255E9">
      <w:pPr>
        <w:pStyle w:val="PL"/>
      </w:pPr>
      <w:r>
        <w:t xml:space="preserve">       - $ref: '#/components/schemas/EP_Rx-Single'</w:t>
      </w:r>
    </w:p>
    <w:p w14:paraId="00C7A176" w14:textId="77777777" w:rsidR="00C255E9" w:rsidRDefault="00C255E9" w:rsidP="00C255E9">
      <w:pPr>
        <w:pStyle w:val="PL"/>
      </w:pPr>
      <w:r>
        <w:t xml:space="preserve">       - $ref: '#/components/schemas/EP_MAP_SMSC-Single'</w:t>
      </w:r>
    </w:p>
    <w:p w14:paraId="0589D47B" w14:textId="77777777" w:rsidR="00C255E9" w:rsidRDefault="00C255E9" w:rsidP="00C255E9">
      <w:pPr>
        <w:pStyle w:val="PL"/>
      </w:pPr>
      <w:r>
        <w:t xml:space="preserve">       - $ref: '#/components/schemas/EP_NLS-Single'</w:t>
      </w:r>
    </w:p>
    <w:p w14:paraId="13A93766" w14:textId="77777777" w:rsidR="00C255E9" w:rsidRDefault="00C255E9" w:rsidP="00C255E9">
      <w:pPr>
        <w:pStyle w:val="PL"/>
      </w:pPr>
      <w:r>
        <w:lastRenderedPageBreak/>
        <w:t xml:space="preserve">       - $ref: '#/components/schemas/EP_NLG-Single'</w:t>
      </w:r>
    </w:p>
    <w:p w14:paraId="5DBEF251" w14:textId="77777777" w:rsidR="00C255E9" w:rsidRDefault="00C255E9" w:rsidP="00C255E9">
      <w:pPr>
        <w:pStyle w:val="PL"/>
      </w:pPr>
      <w:r>
        <w:t xml:space="preserve">       - $ref: '#/components/schemas/Configurable5QISet-Single'</w:t>
      </w:r>
    </w:p>
    <w:p w14:paraId="0162F915" w14:textId="77777777" w:rsidR="00C255E9" w:rsidRDefault="00C255E9" w:rsidP="00C255E9">
      <w:pPr>
        <w:pStyle w:val="PL"/>
      </w:pPr>
      <w:r>
        <w:t xml:space="preserve">       - $ref: '#/components/schemas/FiveQiDscpMappingSet-Single'</w:t>
      </w:r>
    </w:p>
    <w:p w14:paraId="4CFA56A5" w14:textId="77777777" w:rsidR="00C255E9" w:rsidRDefault="00C255E9" w:rsidP="00C255E9">
      <w:pPr>
        <w:pStyle w:val="PL"/>
      </w:pPr>
      <w:r>
        <w:t xml:space="preserve">       - $ref: '#/components/schemas/PredefinedPccRuleSet-Single'</w:t>
      </w:r>
    </w:p>
    <w:p w14:paraId="3ADAE4BD" w14:textId="77777777" w:rsidR="00C255E9" w:rsidRDefault="00C255E9" w:rsidP="00C255E9">
      <w:pPr>
        <w:pStyle w:val="PL"/>
      </w:pPr>
      <w:r>
        <w:t xml:space="preserve">       - $ref: '#/components/schemas/Dynamic5QISet-Single'</w:t>
      </w:r>
    </w:p>
    <w:p w14:paraId="443DD850" w14:textId="77777777" w:rsidR="008A35FC" w:rsidRDefault="008A35FC" w:rsidP="008A35FC">
      <w:pPr>
        <w:pStyle w:val="PL"/>
      </w:pPr>
    </w:p>
    <w:sectPr w:rsidR="008A35FC" w:rsidSect="00C255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D48E3" w14:textId="77777777" w:rsidR="00735B80" w:rsidRDefault="00735B80">
      <w:r>
        <w:separator/>
      </w:r>
    </w:p>
  </w:endnote>
  <w:endnote w:type="continuationSeparator" w:id="0">
    <w:p w14:paraId="594A8691" w14:textId="77777777" w:rsidR="00735B80" w:rsidRDefault="0073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CE2A" w14:textId="77777777" w:rsidR="00735B80" w:rsidRDefault="00735B80">
      <w:r>
        <w:separator/>
      </w:r>
    </w:p>
  </w:footnote>
  <w:footnote w:type="continuationSeparator" w:id="0">
    <w:p w14:paraId="06EB9EBA" w14:textId="77777777" w:rsidR="00735B80" w:rsidRDefault="00735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28148A2F" w:rsidR="00F17312" w:rsidRDefault="00A462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V17.34.0 (2021-0609)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C5E1B06" w:rsidR="00F17312" w:rsidRDefault="00A462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0CA56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DA02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BDC4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8F4F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A44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52E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18CE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56D"/>
    <w:rsid w:val="00033397"/>
    <w:rsid w:val="00040095"/>
    <w:rsid w:val="00051834"/>
    <w:rsid w:val="00054A22"/>
    <w:rsid w:val="00062023"/>
    <w:rsid w:val="000623B7"/>
    <w:rsid w:val="000655A6"/>
    <w:rsid w:val="0007038C"/>
    <w:rsid w:val="00080512"/>
    <w:rsid w:val="00080529"/>
    <w:rsid w:val="000C47C3"/>
    <w:rsid w:val="000D58AB"/>
    <w:rsid w:val="00133525"/>
    <w:rsid w:val="00140092"/>
    <w:rsid w:val="001417FD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21BD4"/>
    <w:rsid w:val="002347A2"/>
    <w:rsid w:val="002675F0"/>
    <w:rsid w:val="00283B32"/>
    <w:rsid w:val="002B01AF"/>
    <w:rsid w:val="002B39F8"/>
    <w:rsid w:val="002B6339"/>
    <w:rsid w:val="002D450E"/>
    <w:rsid w:val="002E00EE"/>
    <w:rsid w:val="002E5C49"/>
    <w:rsid w:val="003172DC"/>
    <w:rsid w:val="0035462D"/>
    <w:rsid w:val="003765B8"/>
    <w:rsid w:val="003B14C7"/>
    <w:rsid w:val="003B4353"/>
    <w:rsid w:val="003C3971"/>
    <w:rsid w:val="003D37DC"/>
    <w:rsid w:val="003F3082"/>
    <w:rsid w:val="0041693A"/>
    <w:rsid w:val="00423334"/>
    <w:rsid w:val="004345EC"/>
    <w:rsid w:val="00465515"/>
    <w:rsid w:val="004710E8"/>
    <w:rsid w:val="004A1010"/>
    <w:rsid w:val="004D0171"/>
    <w:rsid w:val="004D172C"/>
    <w:rsid w:val="004D3578"/>
    <w:rsid w:val="004E213A"/>
    <w:rsid w:val="004F0988"/>
    <w:rsid w:val="004F3340"/>
    <w:rsid w:val="00524EB3"/>
    <w:rsid w:val="0053388B"/>
    <w:rsid w:val="00535773"/>
    <w:rsid w:val="00543E6C"/>
    <w:rsid w:val="005549AB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01EA"/>
    <w:rsid w:val="00653F32"/>
    <w:rsid w:val="00693A4B"/>
    <w:rsid w:val="006A323F"/>
    <w:rsid w:val="006B30D0"/>
    <w:rsid w:val="006C3D95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74DA4"/>
    <w:rsid w:val="00776968"/>
    <w:rsid w:val="00781F0F"/>
    <w:rsid w:val="007861C2"/>
    <w:rsid w:val="007A16E2"/>
    <w:rsid w:val="007B600E"/>
    <w:rsid w:val="007F0F4A"/>
    <w:rsid w:val="008028A4"/>
    <w:rsid w:val="00830747"/>
    <w:rsid w:val="008428EE"/>
    <w:rsid w:val="008768CA"/>
    <w:rsid w:val="008803BA"/>
    <w:rsid w:val="008A35FC"/>
    <w:rsid w:val="008C384C"/>
    <w:rsid w:val="0090271F"/>
    <w:rsid w:val="00902E23"/>
    <w:rsid w:val="00910A6D"/>
    <w:rsid w:val="009114D7"/>
    <w:rsid w:val="0091348E"/>
    <w:rsid w:val="00917CCB"/>
    <w:rsid w:val="00942EC2"/>
    <w:rsid w:val="00997D95"/>
    <w:rsid w:val="009C081D"/>
    <w:rsid w:val="009D37BB"/>
    <w:rsid w:val="009F37B7"/>
    <w:rsid w:val="00A04BE6"/>
    <w:rsid w:val="00A10F02"/>
    <w:rsid w:val="00A124A5"/>
    <w:rsid w:val="00A164B4"/>
    <w:rsid w:val="00A26956"/>
    <w:rsid w:val="00A27486"/>
    <w:rsid w:val="00A462D4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128E"/>
    <w:rsid w:val="00BF624D"/>
    <w:rsid w:val="00C03B8C"/>
    <w:rsid w:val="00C048C6"/>
    <w:rsid w:val="00C074DD"/>
    <w:rsid w:val="00C1496A"/>
    <w:rsid w:val="00C16188"/>
    <w:rsid w:val="00C255E9"/>
    <w:rsid w:val="00C26803"/>
    <w:rsid w:val="00C26FF6"/>
    <w:rsid w:val="00C33079"/>
    <w:rsid w:val="00C45231"/>
    <w:rsid w:val="00C5496A"/>
    <w:rsid w:val="00C72833"/>
    <w:rsid w:val="00C80F1D"/>
    <w:rsid w:val="00C93F40"/>
    <w:rsid w:val="00CA3D0C"/>
    <w:rsid w:val="00CB1B8A"/>
    <w:rsid w:val="00CC0CD3"/>
    <w:rsid w:val="00CC502D"/>
    <w:rsid w:val="00CE1118"/>
    <w:rsid w:val="00D57972"/>
    <w:rsid w:val="00D675A9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696F"/>
    <w:rsid w:val="00DC309B"/>
    <w:rsid w:val="00DC4DA2"/>
    <w:rsid w:val="00DD4C17"/>
    <w:rsid w:val="00DD74A5"/>
    <w:rsid w:val="00DF2B1F"/>
    <w:rsid w:val="00DF62CD"/>
    <w:rsid w:val="00E152D4"/>
    <w:rsid w:val="00E16509"/>
    <w:rsid w:val="00E23B63"/>
    <w:rsid w:val="00E40BC0"/>
    <w:rsid w:val="00E415BC"/>
    <w:rsid w:val="00E44582"/>
    <w:rsid w:val="00E77645"/>
    <w:rsid w:val="00E831AC"/>
    <w:rsid w:val="00E955E7"/>
    <w:rsid w:val="00EA15B0"/>
    <w:rsid w:val="00EA3876"/>
    <w:rsid w:val="00EA5EA7"/>
    <w:rsid w:val="00EC4A25"/>
    <w:rsid w:val="00ED0DD4"/>
    <w:rsid w:val="00F025A2"/>
    <w:rsid w:val="00F04712"/>
    <w:rsid w:val="00F13360"/>
    <w:rsid w:val="00F17312"/>
    <w:rsid w:val="00F22EC7"/>
    <w:rsid w:val="00F325C8"/>
    <w:rsid w:val="00F653B8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autoRedefine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1095</TotalTime>
  <Pages>87</Pages>
  <Words>33131</Words>
  <Characters>188849</Characters>
  <Application>Microsoft Office Word</Application>
  <DocSecurity>0</DocSecurity>
  <Lines>1573</Lines>
  <Paragraphs>443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221537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32.422_CR0374_(Rel-17)_5GMDT</cp:lastModifiedBy>
  <cp:revision>26</cp:revision>
  <cp:lastPrinted>2019-02-25T14:05:00Z</cp:lastPrinted>
  <dcterms:created xsi:type="dcterms:W3CDTF">2021-06-11T06:49:00Z</dcterms:created>
  <dcterms:modified xsi:type="dcterms:W3CDTF">2021-09-28T08:05:00Z</dcterms:modified>
</cp:coreProperties>
</file>