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namespace</w:t>
      </w:r>
      <w:proofErr w:type="spellEnd"/>
      <w:r w:rsidRPr="002C1F7F">
        <w:rPr>
          <w:lang w:val="fr-FR"/>
        </w:rPr>
        <w:t xml:space="preserve"> "urn:3gpp:sa5:_3gpp-nr-nrm-eutrancellrelation";</w:t>
      </w:r>
    </w:p>
    <w:p w14:paraId="55127532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"eutrancellrel3gpp";</w:t>
      </w:r>
    </w:p>
    <w:p w14:paraId="4026F16E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  </w:t>
      </w:r>
    </w:p>
    <w:p w14:paraId="3108E2E0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_3gpp-common-yang-types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types3gpp; }</w:t>
      </w:r>
    </w:p>
    <w:p w14:paraId="3CF48404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_3gpp-common-managed-function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mf3gpp; }</w:t>
      </w:r>
    </w:p>
    <w:p w14:paraId="0B7962BA" w14:textId="77777777" w:rsidR="004D13F3" w:rsidRPr="0099127B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uses </w:t>
      </w:r>
      <w:proofErr w:type="spellStart"/>
      <w:r w:rsidRPr="005A6E64">
        <w:rPr>
          <w:lang w:val="fr-FR"/>
        </w:rPr>
        <w:t>ExternalAMFFunctionWrapper</w:t>
      </w:r>
      <w:proofErr w:type="spellEnd"/>
      <w:r w:rsidRPr="005A6E64">
        <w:rPr>
          <w:lang w:val="fr-FR"/>
        </w:rPr>
        <w:t>;</w:t>
      </w:r>
    </w:p>
    <w:p w14:paraId="408D75CB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5856950E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0DECD4E6" w14:textId="0CA11B45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51B04176" w14:textId="1BCBDEB0" w:rsidR="004D13F3" w:rsidRPr="005A6E64" w:rsidRDefault="004D13F3" w:rsidP="004D13F3">
      <w:pPr>
        <w:pStyle w:val="Heading2"/>
        <w:rPr>
          <w:lang w:val="fr-FR" w:eastAsia="zh-CN"/>
        </w:rPr>
      </w:pPr>
      <w:r w:rsidRPr="005A6E64">
        <w:rPr>
          <w:lang w:val="fr-FR" w:eastAsia="zh-CN"/>
        </w:rPr>
        <w:t>E.5.8</w:t>
      </w:r>
      <w:r w:rsidRPr="005A6E64">
        <w:rPr>
          <w:lang w:val="fr-FR" w:eastAsia="zh-CN"/>
        </w:rPr>
        <w:tab/>
        <w:t>module _3gpp-nr-nrm-externalenbfunction.yang</w:t>
      </w:r>
    </w:p>
    <w:p w14:paraId="5BBE15EB" w14:textId="77777777" w:rsidR="007C0418" w:rsidRPr="005A6E64" w:rsidRDefault="007C0418" w:rsidP="004D13F3">
      <w:pPr>
        <w:pStyle w:val="PL"/>
        <w:rPr>
          <w:lang w:val="fr-FR"/>
        </w:rPr>
      </w:pPr>
      <w:r w:rsidRPr="005A6E64">
        <w:rPr>
          <w:lang w:val="fr-FR"/>
        </w:rPr>
        <w:t>&lt;CODE BEGINS&gt;</w:t>
      </w:r>
    </w:p>
    <w:p w14:paraId="71CC37C3" w14:textId="55814843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>module _3gpp-nr-nrm-externalenbfunction {</w:t>
      </w:r>
    </w:p>
    <w:p w14:paraId="42842342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yang-version 1.1;</w:t>
      </w:r>
    </w:p>
    <w:p w14:paraId="624978B6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namespace</w:t>
      </w:r>
      <w:proofErr w:type="spellEnd"/>
      <w:r w:rsidRPr="005A6E64">
        <w:rPr>
          <w:lang w:val="fr-FR"/>
        </w:rPr>
        <w:t xml:space="preserve"> "urn:3gpp:sa5:_3gpp-nr-nrm-externalenbfunction";</w:t>
      </w:r>
    </w:p>
    <w:p w14:paraId="37A8C0E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prefix</w:t>
      </w:r>
      <w:proofErr w:type="spellEnd"/>
      <w:r w:rsidRPr="005A6E64">
        <w:rPr>
          <w:lang w:val="fr-FR"/>
        </w:rPr>
        <w:t xml:space="preserve"> "extenb3gpp";</w:t>
      </w:r>
    </w:p>
    <w:p w14:paraId="5FFC1449" w14:textId="77777777" w:rsidR="004D13F3" w:rsidRPr="005A6E64" w:rsidRDefault="004D13F3" w:rsidP="004D13F3">
      <w:pPr>
        <w:pStyle w:val="PL"/>
        <w:rPr>
          <w:lang w:val="fr-FR"/>
        </w:rPr>
      </w:pPr>
    </w:p>
    <w:p w14:paraId="64A31639" w14:textId="77777777" w:rsidR="004D13F3" w:rsidRPr="0099127B" w:rsidRDefault="004D13F3" w:rsidP="004D13F3">
      <w:pPr>
        <w:pStyle w:val="PL"/>
      </w:pPr>
      <w:r w:rsidRPr="005A6E64">
        <w:rPr>
          <w:lang w:val="fr-FR"/>
        </w:rPr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47585C" w14:textId="77777777" w:rsidR="007C0418" w:rsidRDefault="004D13F3" w:rsidP="007C0418">
      <w:pPr>
        <w:pStyle w:val="PL"/>
      </w:pPr>
      <w:r w:rsidRPr="0099127B">
        <w:t>}</w:t>
      </w:r>
    </w:p>
    <w:p w14:paraId="4C7E9BA2" w14:textId="2A15B962" w:rsidR="004D13F3" w:rsidRPr="0099127B" w:rsidRDefault="007C0418" w:rsidP="007C0418">
      <w:pPr>
        <w:pStyle w:val="PL"/>
      </w:pPr>
      <w:r>
        <w:t>&lt;CODE ENDS&gt;</w:t>
      </w:r>
    </w:p>
    <w:p w14:paraId="30256880" w14:textId="3C854FC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_3gpp-nr-nrm-externalgnbcucpfunction.yang</w:t>
      </w:r>
    </w:p>
    <w:p w14:paraId="5D86B496" w14:textId="77777777" w:rsidR="007C0418" w:rsidRDefault="007C0418" w:rsidP="004D13F3">
      <w:pPr>
        <w:pStyle w:val="PL"/>
      </w:pPr>
      <w:r w:rsidRPr="007C0418">
        <w:t>&lt;CODE BEGINS&gt;</w:t>
      </w:r>
    </w:p>
    <w:p w14:paraId="2626B764" w14:textId="7533C12C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container </w:t>
      </w:r>
      <w:proofErr w:type="spellStart"/>
      <w:r w:rsidRPr="005A6E64">
        <w:rPr>
          <w:lang w:val="fr-FR"/>
        </w:rPr>
        <w:t>attributes</w:t>
      </w:r>
      <w:proofErr w:type="spellEnd"/>
      <w:r w:rsidRPr="005A6E64">
        <w:rPr>
          <w:lang w:val="fr-FR"/>
        </w:rPr>
        <w:t xml:space="preserve"> {</w:t>
      </w:r>
    </w:p>
    <w:p w14:paraId="6A89EEA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  uses </w:t>
      </w:r>
      <w:proofErr w:type="spellStart"/>
      <w:r w:rsidRPr="005A6E64">
        <w:rPr>
          <w:lang w:val="fr-FR"/>
        </w:rPr>
        <w:t>RRMPolicyRatioGrp</w:t>
      </w:r>
      <w:proofErr w:type="spellEnd"/>
      <w:r w:rsidRPr="005A6E64">
        <w:rPr>
          <w:lang w:val="fr-FR"/>
        </w:rPr>
        <w:t>;</w:t>
      </w:r>
    </w:p>
    <w:p w14:paraId="4894D0C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}</w:t>
      </w:r>
    </w:p>
    <w:p w14:paraId="101991C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7E92AE26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3FF91C1C" w14:textId="5C2FF066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51513B2E" w14:textId="77777777" w:rsidR="003434AA" w:rsidRDefault="003434AA" w:rsidP="003434AA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3A9A4128" w14:textId="21FDB4D1" w:rsidR="004D13F3" w:rsidRPr="0099127B" w:rsidRDefault="003434AA" w:rsidP="004D13F3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7196DB39" w14:textId="77777777" w:rsidR="00807A6A" w:rsidRDefault="00807A6A" w:rsidP="00807A6A">
      <w:pPr>
        <w:pStyle w:val="PL"/>
      </w:pPr>
      <w:proofErr w:type="spellStart"/>
      <w:r>
        <w:t>openapi</w:t>
      </w:r>
      <w:proofErr w:type="spellEnd"/>
      <w:r>
        <w:t>: 3.0.1</w:t>
      </w:r>
    </w:p>
    <w:p w14:paraId="43651ACF" w14:textId="77777777" w:rsidR="00807A6A" w:rsidRDefault="00807A6A" w:rsidP="00807A6A">
      <w:pPr>
        <w:pStyle w:val="PL"/>
      </w:pPr>
      <w:r>
        <w:t>info:</w:t>
      </w:r>
    </w:p>
    <w:p w14:paraId="18C24FD8" w14:textId="77777777" w:rsidR="00807A6A" w:rsidRDefault="00807A6A" w:rsidP="00807A6A">
      <w:pPr>
        <w:pStyle w:val="PL"/>
      </w:pPr>
      <w:r>
        <w:t xml:space="preserve">  title: 3GPP 5GC NRM</w:t>
      </w:r>
    </w:p>
    <w:p w14:paraId="717DC05F" w14:textId="77777777" w:rsidR="00807A6A" w:rsidRDefault="00807A6A" w:rsidP="00807A6A">
      <w:pPr>
        <w:pStyle w:val="PL"/>
      </w:pPr>
      <w:r>
        <w:t xml:space="preserve">  version: 16.15.0</w:t>
      </w:r>
    </w:p>
    <w:p w14:paraId="0049F17B" w14:textId="77777777" w:rsidR="00807A6A" w:rsidRDefault="00807A6A" w:rsidP="00807A6A">
      <w:pPr>
        <w:pStyle w:val="PL"/>
      </w:pPr>
      <w:r>
        <w:t xml:space="preserve">  description: &gt;-</w:t>
      </w:r>
    </w:p>
    <w:p w14:paraId="2FC19DA1" w14:textId="77777777" w:rsidR="00807A6A" w:rsidRDefault="00807A6A" w:rsidP="00807A6A">
      <w:pPr>
        <w:pStyle w:val="PL"/>
      </w:pPr>
      <w:r>
        <w:t xml:space="preserve">    OAS 3.0.1 specification of the 5GC NRM</w:t>
      </w:r>
    </w:p>
    <w:p w14:paraId="31C8E7D5" w14:textId="77777777" w:rsidR="00807A6A" w:rsidRDefault="00807A6A" w:rsidP="00807A6A">
      <w:pPr>
        <w:pStyle w:val="PL"/>
      </w:pPr>
      <w:r>
        <w:t xml:space="preserve">    © 2020, 3GPP Organizational Partners (ARIB, ATIS, CCSA, ETSI, TSDSI, TTA, TTC).</w:t>
      </w:r>
    </w:p>
    <w:p w14:paraId="03729D0A" w14:textId="77777777" w:rsidR="00807A6A" w:rsidRDefault="00807A6A" w:rsidP="00807A6A">
      <w:pPr>
        <w:pStyle w:val="PL"/>
      </w:pPr>
      <w:r>
        <w:t xml:space="preserve">    All rights reserved.</w:t>
      </w:r>
    </w:p>
    <w:p w14:paraId="5EFF471F" w14:textId="77777777" w:rsidR="00807A6A" w:rsidRDefault="00807A6A" w:rsidP="00807A6A">
      <w:pPr>
        <w:pStyle w:val="PL"/>
      </w:pPr>
      <w:proofErr w:type="spellStart"/>
      <w:r>
        <w:t>externalDocs</w:t>
      </w:r>
      <w:proofErr w:type="spellEnd"/>
      <w:r>
        <w:t>:</w:t>
      </w:r>
    </w:p>
    <w:p w14:paraId="02585CD6" w14:textId="77777777" w:rsidR="00807A6A" w:rsidRDefault="00807A6A" w:rsidP="00807A6A">
      <w:pPr>
        <w:pStyle w:val="PL"/>
      </w:pPr>
      <w:r>
        <w:t xml:space="preserve">  description: 3GPP TS 28.541; 5G NRM, 5GC NRM</w:t>
      </w:r>
    </w:p>
    <w:p w14:paraId="12EE38CA" w14:textId="77777777" w:rsidR="00807A6A" w:rsidRDefault="00807A6A" w:rsidP="00807A6A">
      <w:pPr>
        <w:pStyle w:val="PL"/>
      </w:pPr>
      <w:r>
        <w:t xml:space="preserve">  url: http://www.3gpp.org/ftp/Specs/archive/28_series/28.541/</w:t>
      </w:r>
    </w:p>
    <w:p w14:paraId="580555F4" w14:textId="77777777" w:rsidR="00807A6A" w:rsidRDefault="00807A6A" w:rsidP="00807A6A">
      <w:pPr>
        <w:pStyle w:val="PL"/>
      </w:pPr>
      <w:r>
        <w:t>paths: {}</w:t>
      </w:r>
    </w:p>
    <w:p w14:paraId="5FBF67CD" w14:textId="77777777" w:rsidR="00807A6A" w:rsidRDefault="00807A6A" w:rsidP="00807A6A">
      <w:pPr>
        <w:pStyle w:val="PL"/>
      </w:pPr>
      <w:r>
        <w:t>components:</w:t>
      </w:r>
    </w:p>
    <w:p w14:paraId="4CFE0E78" w14:textId="77777777" w:rsidR="00807A6A" w:rsidRDefault="00807A6A" w:rsidP="00807A6A">
      <w:pPr>
        <w:pStyle w:val="PL"/>
      </w:pPr>
      <w:r>
        <w:t xml:space="preserve">  schemas:</w:t>
      </w:r>
    </w:p>
    <w:p w14:paraId="497DFA1E" w14:textId="77777777" w:rsidR="00807A6A" w:rsidRDefault="00807A6A" w:rsidP="00807A6A">
      <w:pPr>
        <w:pStyle w:val="PL"/>
      </w:pPr>
    </w:p>
    <w:p w14:paraId="00F139A7" w14:textId="77777777" w:rsidR="00807A6A" w:rsidRDefault="00807A6A" w:rsidP="00807A6A">
      <w:pPr>
        <w:pStyle w:val="PL"/>
      </w:pPr>
      <w:r>
        <w:t>#-------- Definition of types-----------------------------------------------------</w:t>
      </w:r>
    </w:p>
    <w:p w14:paraId="413D6C99" w14:textId="77777777" w:rsidR="00807A6A" w:rsidRDefault="00807A6A" w:rsidP="00807A6A">
      <w:pPr>
        <w:pStyle w:val="PL"/>
      </w:pPr>
    </w:p>
    <w:p w14:paraId="6C7BF48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6A601D1B" w14:textId="77777777" w:rsidR="00807A6A" w:rsidRDefault="00807A6A" w:rsidP="00807A6A">
      <w:pPr>
        <w:pStyle w:val="PL"/>
      </w:pPr>
      <w:r>
        <w:t xml:space="preserve">      type: object</w:t>
      </w:r>
    </w:p>
    <w:p w14:paraId="044974A5" w14:textId="77777777" w:rsidR="00807A6A" w:rsidRDefault="00807A6A" w:rsidP="00807A6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10C9DA2" w14:textId="77777777" w:rsidR="00807A6A" w:rsidRDefault="00807A6A" w:rsidP="00807A6A">
      <w:pPr>
        <w:pStyle w:val="PL"/>
      </w:pPr>
      <w:r>
        <w:t xml:space="preserve">      properties:</w:t>
      </w:r>
    </w:p>
    <w:p w14:paraId="2C08127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4CB92510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75CFBBB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3D623533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B9FC2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B07449D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20E00E9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E9C31E9" w14:textId="77777777" w:rsidR="00807A6A" w:rsidRDefault="00807A6A" w:rsidP="00807A6A">
      <w:pPr>
        <w:pStyle w:val="PL"/>
      </w:pPr>
      <w:r>
        <w:t xml:space="preserve">      type: integer</w:t>
      </w:r>
    </w:p>
    <w:p w14:paraId="593391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2A7252F2" w14:textId="77777777" w:rsidR="00807A6A" w:rsidRDefault="00807A6A" w:rsidP="00807A6A">
      <w:pPr>
        <w:pStyle w:val="PL"/>
      </w:pPr>
      <w:r>
        <w:t xml:space="preserve">      maximum: 255</w:t>
      </w:r>
    </w:p>
    <w:p w14:paraId="7EE4CE9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2AD5D43E" w14:textId="77777777" w:rsidR="00807A6A" w:rsidRDefault="00807A6A" w:rsidP="00807A6A">
      <w:pPr>
        <w:pStyle w:val="PL"/>
      </w:pPr>
      <w:r>
        <w:t xml:space="preserve">      type: string</w:t>
      </w:r>
    </w:p>
    <w:p w14:paraId="683C054B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61A405FB" w14:textId="77777777" w:rsidR="00807A6A" w:rsidRDefault="00807A6A" w:rsidP="00807A6A">
      <w:pPr>
        <w:pStyle w:val="PL"/>
      </w:pPr>
      <w:r>
        <w:t xml:space="preserve">      maximum: 1023</w:t>
      </w:r>
    </w:p>
    <w:p w14:paraId="6C8652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78070E85" w14:textId="77777777" w:rsidR="00807A6A" w:rsidRDefault="00807A6A" w:rsidP="00807A6A">
      <w:pPr>
        <w:pStyle w:val="PL"/>
      </w:pPr>
      <w:r>
        <w:t xml:space="preserve">      type: integer</w:t>
      </w:r>
    </w:p>
    <w:p w14:paraId="41C4F4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3BF54EF7" w14:textId="77777777" w:rsidR="00807A6A" w:rsidRDefault="00807A6A" w:rsidP="00807A6A">
      <w:pPr>
        <w:pStyle w:val="PL"/>
      </w:pPr>
      <w:r>
        <w:t xml:space="preserve">      maximum: 63</w:t>
      </w:r>
    </w:p>
    <w:p w14:paraId="4CE320E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407279EA" w14:textId="77777777" w:rsidR="00807A6A" w:rsidRDefault="00807A6A" w:rsidP="00807A6A">
      <w:pPr>
        <w:pStyle w:val="PL"/>
      </w:pPr>
      <w:r>
        <w:t xml:space="preserve">      type: object</w:t>
      </w:r>
    </w:p>
    <w:p w14:paraId="02BBD5BC" w14:textId="77777777" w:rsidR="00807A6A" w:rsidRDefault="00807A6A" w:rsidP="00807A6A">
      <w:pPr>
        <w:pStyle w:val="PL"/>
      </w:pPr>
      <w:r>
        <w:t xml:space="preserve">      properties:</w:t>
      </w:r>
    </w:p>
    <w:p w14:paraId="7B034AF6" w14:textId="77777777" w:rsidR="00807A6A" w:rsidRDefault="00807A6A" w:rsidP="00807A6A">
      <w:pPr>
        <w:pStyle w:val="PL"/>
      </w:pPr>
      <w:r>
        <w:t xml:space="preserve">        ipv4Address:</w:t>
      </w:r>
    </w:p>
    <w:p w14:paraId="485FAC04" w14:textId="77777777" w:rsidR="00807A6A" w:rsidRDefault="00807A6A" w:rsidP="00807A6A">
      <w:pPr>
        <w:pStyle w:val="PL"/>
      </w:pPr>
      <w:r>
        <w:t xml:space="preserve">          $ref: 'TS28623_ComDefs.yaml#/components/schemas/Ipv4Addr'</w:t>
      </w:r>
    </w:p>
    <w:p w14:paraId="1956EE8C" w14:textId="77777777" w:rsidR="00807A6A" w:rsidRDefault="00807A6A" w:rsidP="00807A6A">
      <w:pPr>
        <w:pStyle w:val="PL"/>
      </w:pPr>
      <w:r>
        <w:t xml:space="preserve">        ipv6Address:</w:t>
      </w:r>
    </w:p>
    <w:p w14:paraId="370A2336" w14:textId="77777777" w:rsidR="00807A6A" w:rsidRDefault="00807A6A" w:rsidP="00807A6A">
      <w:pPr>
        <w:pStyle w:val="PL"/>
      </w:pPr>
      <w:r>
        <w:t xml:space="preserve">          $ref: 'TS28623_ComDefs.yaml#/components/schemas/Ipv6Addr'</w:t>
      </w:r>
    </w:p>
    <w:p w14:paraId="1AF5AADB" w14:textId="77777777" w:rsidR="00807A6A" w:rsidRDefault="00807A6A" w:rsidP="00807A6A">
      <w:pPr>
        <w:pStyle w:val="PL"/>
      </w:pPr>
      <w:r>
        <w:t xml:space="preserve">        ipv6Prefix:</w:t>
      </w:r>
    </w:p>
    <w:p w14:paraId="5DA85E09" w14:textId="77777777" w:rsidR="00807A6A" w:rsidRDefault="00807A6A" w:rsidP="00807A6A">
      <w:pPr>
        <w:pStyle w:val="PL"/>
      </w:pPr>
      <w:r>
        <w:t xml:space="preserve">          $ref: 'TS28623_ComDefs.yaml#/components/schemas/Ipv6Prefix'</w:t>
      </w:r>
    </w:p>
    <w:p w14:paraId="1F2C6E3E" w14:textId="77777777" w:rsidR="00807A6A" w:rsidRDefault="00807A6A" w:rsidP="00807A6A">
      <w:pPr>
        <w:pStyle w:val="PL"/>
      </w:pPr>
      <w:r>
        <w:t xml:space="preserve">        transport:</w:t>
      </w:r>
    </w:p>
    <w:p w14:paraId="068DF461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EE4D507" w14:textId="77777777" w:rsidR="00807A6A" w:rsidRDefault="00807A6A" w:rsidP="00807A6A">
      <w:pPr>
        <w:pStyle w:val="PL"/>
      </w:pPr>
      <w:r>
        <w:t xml:space="preserve">        port:</w:t>
      </w:r>
    </w:p>
    <w:p w14:paraId="7BCD3253" w14:textId="77777777" w:rsidR="00807A6A" w:rsidRDefault="00807A6A" w:rsidP="00807A6A">
      <w:pPr>
        <w:pStyle w:val="PL"/>
      </w:pPr>
      <w:r>
        <w:t xml:space="preserve">          type: integer</w:t>
      </w:r>
    </w:p>
    <w:p w14:paraId="0A1090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3888B79E" w14:textId="77777777" w:rsidR="00807A6A" w:rsidRDefault="00807A6A" w:rsidP="00807A6A">
      <w:pPr>
        <w:pStyle w:val="PL"/>
      </w:pPr>
      <w:r>
        <w:t xml:space="preserve">      type: array</w:t>
      </w:r>
    </w:p>
    <w:p w14:paraId="6FF90768" w14:textId="77777777" w:rsidR="00807A6A" w:rsidRDefault="00807A6A" w:rsidP="00807A6A">
      <w:pPr>
        <w:pStyle w:val="PL"/>
      </w:pPr>
      <w:r>
        <w:t xml:space="preserve">      description: List of NF profile</w:t>
      </w:r>
    </w:p>
    <w:p w14:paraId="3F9E06E9" w14:textId="77777777" w:rsidR="00807A6A" w:rsidRDefault="00807A6A" w:rsidP="00807A6A">
      <w:pPr>
        <w:pStyle w:val="PL"/>
      </w:pPr>
      <w:r>
        <w:t xml:space="preserve">      items:</w:t>
      </w:r>
    </w:p>
    <w:p w14:paraId="2C7BE24D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27A56CA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104623DA" w14:textId="77777777" w:rsidR="00807A6A" w:rsidRDefault="00807A6A" w:rsidP="00807A6A">
      <w:pPr>
        <w:pStyle w:val="PL"/>
      </w:pPr>
      <w:r>
        <w:t xml:space="preserve">      type: object</w:t>
      </w:r>
    </w:p>
    <w:p w14:paraId="6DDA2C39" w14:textId="77777777" w:rsidR="00807A6A" w:rsidRDefault="00807A6A" w:rsidP="00807A6A">
      <w:pPr>
        <w:pStyle w:val="PL"/>
      </w:pPr>
      <w:r>
        <w:t xml:space="preserve">      description: 'NF profile stored in NRF, defined in TS 29.510'</w:t>
      </w:r>
    </w:p>
    <w:p w14:paraId="65DF723A" w14:textId="77777777" w:rsidR="00807A6A" w:rsidRDefault="00807A6A" w:rsidP="00807A6A">
      <w:pPr>
        <w:pStyle w:val="PL"/>
      </w:pPr>
      <w:r>
        <w:t xml:space="preserve">      properties:</w:t>
      </w:r>
    </w:p>
    <w:p w14:paraId="482E0E1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9DF34DD" w14:textId="77777777" w:rsidR="00807A6A" w:rsidRDefault="00807A6A" w:rsidP="00807A6A">
      <w:pPr>
        <w:pStyle w:val="PL"/>
      </w:pPr>
      <w:r>
        <w:t xml:space="preserve">          type: string</w:t>
      </w:r>
    </w:p>
    <w:p w14:paraId="72FBD813" w14:textId="77777777" w:rsidR="00807A6A" w:rsidRDefault="00807A6A" w:rsidP="00807A6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429D504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81DABE8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5589D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039676E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3E5C21A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F84FF07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C38A22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03B2BB9F" w14:textId="77777777" w:rsidR="00807A6A" w:rsidRDefault="00807A6A" w:rsidP="00807A6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AD46E5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29B0169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F91FD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EB02D60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7C975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6B31681" w14:textId="77777777" w:rsidR="00807A6A" w:rsidRDefault="00807A6A" w:rsidP="00807A6A">
      <w:pPr>
        <w:pStyle w:val="PL"/>
      </w:pPr>
      <w:r>
        <w:t xml:space="preserve">          type: array</w:t>
      </w:r>
    </w:p>
    <w:p w14:paraId="5F732B5A" w14:textId="77777777" w:rsidR="00807A6A" w:rsidRDefault="00807A6A" w:rsidP="00807A6A">
      <w:pPr>
        <w:pStyle w:val="PL"/>
      </w:pPr>
      <w:r>
        <w:t xml:space="preserve">          items:</w:t>
      </w:r>
    </w:p>
    <w:p w14:paraId="60530964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6C9C182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3B581777" w14:textId="77777777" w:rsidR="00807A6A" w:rsidRDefault="00807A6A" w:rsidP="00807A6A">
      <w:pPr>
        <w:pStyle w:val="PL"/>
      </w:pPr>
      <w:r>
        <w:t xml:space="preserve">      type: object</w:t>
      </w:r>
    </w:p>
    <w:p w14:paraId="3D891529" w14:textId="77777777" w:rsidR="00807A6A" w:rsidRDefault="00807A6A" w:rsidP="00807A6A">
      <w:pPr>
        <w:pStyle w:val="PL"/>
      </w:pPr>
      <w:r>
        <w:t xml:space="preserve">      description: NF Service is defined in TS 29.510</w:t>
      </w:r>
    </w:p>
    <w:p w14:paraId="4EFD9312" w14:textId="77777777" w:rsidR="00807A6A" w:rsidRDefault="00807A6A" w:rsidP="00807A6A">
      <w:pPr>
        <w:pStyle w:val="PL"/>
      </w:pPr>
      <w:r>
        <w:t xml:space="preserve">      properties:</w:t>
      </w:r>
    </w:p>
    <w:p w14:paraId="70FFF6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6ACDBF7" w14:textId="77777777" w:rsidR="00807A6A" w:rsidRDefault="00807A6A" w:rsidP="00807A6A">
      <w:pPr>
        <w:pStyle w:val="PL"/>
      </w:pPr>
      <w:r>
        <w:t xml:space="preserve">          type: string</w:t>
      </w:r>
    </w:p>
    <w:p w14:paraId="507F48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3DFA2DD3" w14:textId="77777777" w:rsidR="00807A6A" w:rsidRDefault="00807A6A" w:rsidP="00807A6A">
      <w:pPr>
        <w:pStyle w:val="PL"/>
      </w:pPr>
      <w:r>
        <w:t xml:space="preserve">          type: string</w:t>
      </w:r>
    </w:p>
    <w:p w14:paraId="41BCBADD" w14:textId="77777777" w:rsidR="00807A6A" w:rsidRDefault="00807A6A" w:rsidP="00807A6A">
      <w:pPr>
        <w:pStyle w:val="PL"/>
      </w:pPr>
      <w:r>
        <w:t xml:space="preserve">        version:</w:t>
      </w:r>
    </w:p>
    <w:p w14:paraId="00598782" w14:textId="77777777" w:rsidR="00807A6A" w:rsidRDefault="00807A6A" w:rsidP="00807A6A">
      <w:pPr>
        <w:pStyle w:val="PL"/>
      </w:pPr>
      <w:r>
        <w:t xml:space="preserve">          type: string</w:t>
      </w:r>
    </w:p>
    <w:p w14:paraId="05B023D4" w14:textId="77777777" w:rsidR="00807A6A" w:rsidRDefault="00807A6A" w:rsidP="00807A6A">
      <w:pPr>
        <w:pStyle w:val="PL"/>
      </w:pPr>
      <w:r>
        <w:t xml:space="preserve">        schema:</w:t>
      </w:r>
    </w:p>
    <w:p w14:paraId="515B25D4" w14:textId="77777777" w:rsidR="00807A6A" w:rsidRDefault="00807A6A" w:rsidP="00807A6A">
      <w:pPr>
        <w:pStyle w:val="PL"/>
      </w:pPr>
      <w:r>
        <w:t xml:space="preserve">          type: string</w:t>
      </w:r>
    </w:p>
    <w:p w14:paraId="30C7058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E2ADE2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D98A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5471E62F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0987F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65579757" w14:textId="77777777" w:rsidR="00807A6A" w:rsidRDefault="00807A6A" w:rsidP="00807A6A">
      <w:pPr>
        <w:pStyle w:val="PL"/>
      </w:pPr>
      <w:r>
        <w:t xml:space="preserve">          type: array</w:t>
      </w:r>
    </w:p>
    <w:p w14:paraId="6C55C88F" w14:textId="77777777" w:rsidR="00807A6A" w:rsidRDefault="00807A6A" w:rsidP="00807A6A">
      <w:pPr>
        <w:pStyle w:val="PL"/>
      </w:pPr>
      <w:r>
        <w:t xml:space="preserve">          items:</w:t>
      </w:r>
    </w:p>
    <w:p w14:paraId="31FBFBA1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2AF115B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DDA2F11" w14:textId="77777777" w:rsidR="00807A6A" w:rsidRDefault="00807A6A" w:rsidP="00807A6A">
      <w:pPr>
        <w:pStyle w:val="PL"/>
      </w:pPr>
      <w:r>
        <w:t xml:space="preserve">          type: string</w:t>
      </w:r>
    </w:p>
    <w:p w14:paraId="364CA4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354E9531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2BE4D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79AED82C" w14:textId="77777777" w:rsidR="00807A6A" w:rsidRDefault="00807A6A" w:rsidP="00807A6A">
      <w:pPr>
        <w:pStyle w:val="PL"/>
      </w:pPr>
      <w:r>
        <w:t xml:space="preserve">          type: array</w:t>
      </w:r>
    </w:p>
    <w:p w14:paraId="43A7F92F" w14:textId="77777777" w:rsidR="00807A6A" w:rsidRDefault="00807A6A" w:rsidP="00807A6A">
      <w:pPr>
        <w:pStyle w:val="PL"/>
      </w:pPr>
      <w:r>
        <w:t xml:space="preserve">          items:</w:t>
      </w:r>
    </w:p>
    <w:p w14:paraId="1E0F5AD1" w14:textId="77777777" w:rsidR="00807A6A" w:rsidRDefault="00807A6A" w:rsidP="00807A6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E1BB62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1826DE4B" w14:textId="77777777" w:rsidR="00807A6A" w:rsidRDefault="00807A6A" w:rsidP="00807A6A">
      <w:pPr>
        <w:pStyle w:val="PL"/>
      </w:pPr>
      <w:r>
        <w:t xml:space="preserve">          type: array</w:t>
      </w:r>
    </w:p>
    <w:p w14:paraId="262A8F9B" w14:textId="77777777" w:rsidR="00807A6A" w:rsidRDefault="00807A6A" w:rsidP="00807A6A">
      <w:pPr>
        <w:pStyle w:val="PL"/>
      </w:pPr>
      <w:r>
        <w:t xml:space="preserve">          items:</w:t>
      </w:r>
    </w:p>
    <w:p w14:paraId="49D3F52A" w14:textId="77777777" w:rsidR="00807A6A" w:rsidRDefault="00807A6A" w:rsidP="00807A6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3712D8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07EBF1F4" w14:textId="77777777" w:rsidR="00807A6A" w:rsidRDefault="00807A6A" w:rsidP="00807A6A">
      <w:pPr>
        <w:pStyle w:val="PL"/>
      </w:pPr>
      <w:r>
        <w:t xml:space="preserve">      type: string</w:t>
      </w:r>
    </w:p>
    <w:p w14:paraId="01ADDEAF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064486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DDBC1A5" w14:textId="77777777" w:rsidR="00807A6A" w:rsidRDefault="00807A6A" w:rsidP="00807A6A">
      <w:pPr>
        <w:pStyle w:val="PL"/>
      </w:pPr>
      <w:r>
        <w:t xml:space="preserve">        - REGISTERED</w:t>
      </w:r>
    </w:p>
    <w:p w14:paraId="42A08CE1" w14:textId="77777777" w:rsidR="00807A6A" w:rsidRDefault="00807A6A" w:rsidP="00807A6A">
      <w:pPr>
        <w:pStyle w:val="PL"/>
      </w:pPr>
      <w:r>
        <w:t xml:space="preserve">        - SUSPENDED</w:t>
      </w:r>
    </w:p>
    <w:p w14:paraId="24497C4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32326EFD" w14:textId="77777777" w:rsidR="00807A6A" w:rsidRDefault="00807A6A" w:rsidP="00807A6A">
      <w:pPr>
        <w:pStyle w:val="PL"/>
      </w:pPr>
      <w:r>
        <w:t xml:space="preserve">      type: array</w:t>
      </w:r>
    </w:p>
    <w:p w14:paraId="53D8B1A8" w14:textId="77777777" w:rsidR="00807A6A" w:rsidRDefault="00807A6A" w:rsidP="00807A6A">
      <w:pPr>
        <w:pStyle w:val="PL"/>
      </w:pPr>
      <w:r>
        <w:t xml:space="preserve">      items:</w:t>
      </w:r>
    </w:p>
    <w:p w14:paraId="3B245A6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7CAC78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7F950673" w14:textId="77777777" w:rsidR="00807A6A" w:rsidRDefault="00807A6A" w:rsidP="00807A6A">
      <w:pPr>
        <w:pStyle w:val="PL"/>
      </w:pPr>
      <w:r>
        <w:t xml:space="preserve">      type: string</w:t>
      </w:r>
    </w:p>
    <w:p w14:paraId="13255899" w14:textId="77777777" w:rsidR="00807A6A" w:rsidRDefault="00807A6A" w:rsidP="00807A6A">
      <w:pPr>
        <w:pStyle w:val="PL"/>
      </w:pPr>
      <w:r>
        <w:t xml:space="preserve">      description: CNSI Id is defined in TS 29.531, only for Core Network</w:t>
      </w:r>
    </w:p>
    <w:p w14:paraId="1AC4B1F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06EAFB30" w14:textId="77777777" w:rsidR="00807A6A" w:rsidRDefault="00807A6A" w:rsidP="00807A6A">
      <w:pPr>
        <w:pStyle w:val="PL"/>
      </w:pPr>
      <w:r>
        <w:t xml:space="preserve">      type: array</w:t>
      </w:r>
    </w:p>
    <w:p w14:paraId="7FB32059" w14:textId="77777777" w:rsidR="00807A6A" w:rsidRDefault="00807A6A" w:rsidP="00807A6A">
      <w:pPr>
        <w:pStyle w:val="PL"/>
      </w:pPr>
      <w:r>
        <w:t xml:space="preserve">      items:</w:t>
      </w:r>
    </w:p>
    <w:p w14:paraId="15ECF437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3E619B7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419570D4" w14:textId="77777777" w:rsidR="00807A6A" w:rsidRDefault="00807A6A" w:rsidP="00807A6A">
      <w:pPr>
        <w:pStyle w:val="PL"/>
      </w:pPr>
      <w:r>
        <w:t xml:space="preserve">      type: integer</w:t>
      </w:r>
    </w:p>
    <w:p w14:paraId="1D165DF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E209F1A" w14:textId="77777777" w:rsidR="00807A6A" w:rsidRDefault="00807A6A" w:rsidP="00807A6A">
      <w:pPr>
        <w:pStyle w:val="PL"/>
      </w:pPr>
      <w:r>
        <w:t xml:space="preserve">      type: object</w:t>
      </w:r>
    </w:p>
    <w:p w14:paraId="4484B3BD" w14:textId="77777777" w:rsidR="00807A6A" w:rsidRDefault="00807A6A" w:rsidP="00807A6A">
      <w:pPr>
        <w:pStyle w:val="PL"/>
      </w:pPr>
      <w:r>
        <w:t xml:space="preserve">      properties:</w:t>
      </w:r>
    </w:p>
    <w:p w14:paraId="31F026E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5119CE6" w14:textId="77777777" w:rsidR="00807A6A" w:rsidRDefault="00807A6A" w:rsidP="00807A6A">
      <w:pPr>
        <w:pStyle w:val="PL"/>
      </w:pPr>
      <w:r>
        <w:t xml:space="preserve">          type: string</w:t>
      </w:r>
    </w:p>
    <w:p w14:paraId="6FBCFEB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40859B09" w14:textId="77777777" w:rsidR="00807A6A" w:rsidRDefault="00807A6A" w:rsidP="00807A6A">
      <w:pPr>
        <w:pStyle w:val="PL"/>
      </w:pPr>
      <w:r>
        <w:t xml:space="preserve">      type: object</w:t>
      </w:r>
    </w:p>
    <w:p w14:paraId="60998434" w14:textId="77777777" w:rsidR="00807A6A" w:rsidRDefault="00807A6A" w:rsidP="00807A6A">
      <w:pPr>
        <w:pStyle w:val="PL"/>
      </w:pPr>
      <w:r>
        <w:t xml:space="preserve">      properties:</w:t>
      </w:r>
    </w:p>
    <w:p w14:paraId="7C71BA3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201F5CC" w14:textId="77777777" w:rsidR="00807A6A" w:rsidRDefault="00807A6A" w:rsidP="00807A6A">
      <w:pPr>
        <w:pStyle w:val="PL"/>
      </w:pPr>
      <w:r>
        <w:t xml:space="preserve">          type: string</w:t>
      </w:r>
    </w:p>
    <w:p w14:paraId="103F6BE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6C1B39C2" w14:textId="77777777" w:rsidR="00807A6A" w:rsidRDefault="00807A6A" w:rsidP="00807A6A">
      <w:pPr>
        <w:pStyle w:val="PL"/>
      </w:pPr>
      <w:r>
        <w:t xml:space="preserve">      type: object</w:t>
      </w:r>
    </w:p>
    <w:p w14:paraId="6B83B432" w14:textId="77777777" w:rsidR="00807A6A" w:rsidRDefault="00807A6A" w:rsidP="00807A6A">
      <w:pPr>
        <w:pStyle w:val="PL"/>
      </w:pPr>
      <w:r>
        <w:t xml:space="preserve">      properties:</w:t>
      </w:r>
    </w:p>
    <w:p w14:paraId="36A4D19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6C091EDD" w14:textId="77777777" w:rsidR="00807A6A" w:rsidRDefault="00807A6A" w:rsidP="00807A6A">
      <w:pPr>
        <w:pStyle w:val="PL"/>
      </w:pPr>
      <w:r>
        <w:t xml:space="preserve">          type: string</w:t>
      </w:r>
    </w:p>
    <w:p w14:paraId="34F1E70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3F39540F" w14:textId="77777777" w:rsidR="00807A6A" w:rsidRDefault="00807A6A" w:rsidP="00807A6A">
      <w:pPr>
        <w:pStyle w:val="PL"/>
      </w:pPr>
      <w:r>
        <w:t xml:space="preserve">      type: object</w:t>
      </w:r>
    </w:p>
    <w:p w14:paraId="155A8CBB" w14:textId="77777777" w:rsidR="00807A6A" w:rsidRDefault="00807A6A" w:rsidP="00807A6A">
      <w:pPr>
        <w:pStyle w:val="PL"/>
      </w:pPr>
      <w:r>
        <w:t xml:space="preserve">      properties:</w:t>
      </w:r>
    </w:p>
    <w:p w14:paraId="4DD5AE23" w14:textId="77777777" w:rsidR="00807A6A" w:rsidRDefault="00807A6A" w:rsidP="00807A6A">
      <w:pPr>
        <w:pStyle w:val="PL"/>
      </w:pPr>
      <w:r>
        <w:t xml:space="preserve">        priority:</w:t>
      </w:r>
    </w:p>
    <w:p w14:paraId="19864424" w14:textId="77777777" w:rsidR="00807A6A" w:rsidRDefault="00807A6A" w:rsidP="00807A6A">
      <w:pPr>
        <w:pStyle w:val="PL"/>
      </w:pPr>
      <w:r>
        <w:t xml:space="preserve">          type: integer</w:t>
      </w:r>
    </w:p>
    <w:p w14:paraId="4EF0E13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09FD9191" w14:textId="77777777" w:rsidR="00807A6A" w:rsidRDefault="00807A6A" w:rsidP="00807A6A">
      <w:pPr>
        <w:pStyle w:val="PL"/>
      </w:pPr>
      <w:r>
        <w:t xml:space="preserve">      type: string</w:t>
      </w:r>
    </w:p>
    <w:p w14:paraId="5FC6283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000A2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360A278" w14:textId="77777777" w:rsidR="00807A6A" w:rsidRDefault="00807A6A" w:rsidP="00807A6A">
      <w:pPr>
        <w:pStyle w:val="PL"/>
      </w:pPr>
      <w:r>
        <w:t xml:space="preserve">        - SUBSCRIPTION</w:t>
      </w:r>
    </w:p>
    <w:p w14:paraId="6D45BEA4" w14:textId="77777777" w:rsidR="00807A6A" w:rsidRDefault="00807A6A" w:rsidP="00807A6A">
      <w:pPr>
        <w:pStyle w:val="PL"/>
      </w:pPr>
      <w:r>
        <w:t xml:space="preserve">        - POLICY</w:t>
      </w:r>
    </w:p>
    <w:p w14:paraId="27AF8CBF" w14:textId="77777777" w:rsidR="00807A6A" w:rsidRDefault="00807A6A" w:rsidP="00807A6A">
      <w:pPr>
        <w:pStyle w:val="PL"/>
      </w:pPr>
      <w:r>
        <w:t xml:space="preserve">        - EXPOSURE</w:t>
      </w:r>
    </w:p>
    <w:p w14:paraId="14B735E9" w14:textId="77777777" w:rsidR="00807A6A" w:rsidRDefault="00807A6A" w:rsidP="00807A6A">
      <w:pPr>
        <w:pStyle w:val="PL"/>
      </w:pPr>
      <w:r>
        <w:t xml:space="preserve">        - APPLICATION</w:t>
      </w:r>
    </w:p>
    <w:p w14:paraId="539BD9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CFF631E" w14:textId="77777777" w:rsidR="00807A6A" w:rsidRDefault="00807A6A" w:rsidP="00807A6A">
      <w:pPr>
        <w:pStyle w:val="PL"/>
      </w:pPr>
      <w:r>
        <w:t xml:space="preserve">      type: object</w:t>
      </w:r>
    </w:p>
    <w:p w14:paraId="0C8A40FB" w14:textId="77777777" w:rsidR="00807A6A" w:rsidRDefault="00807A6A" w:rsidP="00807A6A">
      <w:pPr>
        <w:pStyle w:val="PL"/>
      </w:pPr>
      <w:r>
        <w:t xml:space="preserve">      properties:</w:t>
      </w:r>
    </w:p>
    <w:p w14:paraId="2EEB90D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1E1F34CF" w14:textId="77777777" w:rsidR="00807A6A" w:rsidRDefault="00807A6A" w:rsidP="00807A6A">
      <w:pPr>
        <w:pStyle w:val="PL"/>
      </w:pPr>
      <w:r>
        <w:t xml:space="preserve">          type: array</w:t>
      </w:r>
    </w:p>
    <w:p w14:paraId="2E39BA59" w14:textId="77777777" w:rsidR="00807A6A" w:rsidRDefault="00807A6A" w:rsidP="00807A6A">
      <w:pPr>
        <w:pStyle w:val="PL"/>
      </w:pPr>
      <w:r>
        <w:t xml:space="preserve">          items:</w:t>
      </w:r>
    </w:p>
    <w:p w14:paraId="77AEB74E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04BB166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1857835A" w14:textId="77777777" w:rsidR="00807A6A" w:rsidRDefault="00807A6A" w:rsidP="00807A6A">
      <w:pPr>
        <w:pStyle w:val="PL"/>
      </w:pPr>
      <w:r>
        <w:t xml:space="preserve">          type: string</w:t>
      </w:r>
    </w:p>
    <w:p w14:paraId="7056D8E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4ECCF60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06729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1A669F63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DFD69F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2DD6E9C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28D2F78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406E71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680CA555" w14:textId="77777777" w:rsidR="00807A6A" w:rsidRDefault="00807A6A" w:rsidP="00807A6A">
      <w:pPr>
        <w:pStyle w:val="PL"/>
      </w:pPr>
      <w:r>
        <w:t xml:space="preserve">      type: object</w:t>
      </w:r>
    </w:p>
    <w:p w14:paraId="482FAEC1" w14:textId="77777777" w:rsidR="00807A6A" w:rsidRDefault="00807A6A" w:rsidP="00807A6A">
      <w:pPr>
        <w:pStyle w:val="PL"/>
      </w:pPr>
      <w:r>
        <w:t xml:space="preserve">      properties:</w:t>
      </w:r>
    </w:p>
    <w:p w14:paraId="68500C2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1EE7560" w14:textId="77777777" w:rsidR="00807A6A" w:rsidRDefault="00807A6A" w:rsidP="00807A6A">
      <w:pPr>
        <w:pStyle w:val="PL"/>
      </w:pPr>
      <w:r>
        <w:t xml:space="preserve">          type: string</w:t>
      </w:r>
    </w:p>
    <w:p w14:paraId="1419DBD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F13732A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6835E49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768FD9AF" w14:textId="77777777" w:rsidR="00807A6A" w:rsidRDefault="00807A6A" w:rsidP="00807A6A">
      <w:pPr>
        <w:pStyle w:val="PL"/>
      </w:pPr>
      <w:r>
        <w:t xml:space="preserve">          type: string</w:t>
      </w:r>
    </w:p>
    <w:p w14:paraId="079F04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7A7A0BE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3726DD14" w14:textId="77777777" w:rsidR="00807A6A" w:rsidRDefault="00807A6A" w:rsidP="00807A6A">
      <w:pPr>
        <w:pStyle w:val="PL"/>
      </w:pPr>
      <w:r>
        <w:t xml:space="preserve">        locality:</w:t>
      </w:r>
    </w:p>
    <w:p w14:paraId="68FC2B65" w14:textId="77777777" w:rsidR="00807A6A" w:rsidRDefault="00807A6A" w:rsidP="00807A6A">
      <w:pPr>
        <w:pStyle w:val="PL"/>
      </w:pPr>
      <w:r>
        <w:t xml:space="preserve">          type: string</w:t>
      </w:r>
    </w:p>
    <w:p w14:paraId="2D19A77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4C398D84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56F6D745" w14:textId="77777777" w:rsidR="00807A6A" w:rsidRDefault="00807A6A" w:rsidP="00807A6A">
      <w:pPr>
        <w:pStyle w:val="PL"/>
      </w:pPr>
      <w:r>
        <w:t xml:space="preserve">        capacity:</w:t>
      </w:r>
    </w:p>
    <w:p w14:paraId="56AD557F" w14:textId="77777777" w:rsidR="00807A6A" w:rsidRDefault="00807A6A" w:rsidP="00807A6A">
      <w:pPr>
        <w:pStyle w:val="PL"/>
      </w:pPr>
      <w:r>
        <w:t xml:space="preserve">          type: integer</w:t>
      </w:r>
    </w:p>
    <w:p w14:paraId="52B5C46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223C6009" w14:textId="77777777" w:rsidR="00807A6A" w:rsidRDefault="00807A6A" w:rsidP="00807A6A">
      <w:pPr>
        <w:pStyle w:val="PL"/>
      </w:pPr>
      <w:r>
        <w:t xml:space="preserve">      type: string</w:t>
      </w:r>
    </w:p>
    <w:p w14:paraId="013D1117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EC54E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5B0ED1" w14:textId="77777777" w:rsidR="00807A6A" w:rsidRDefault="00807A6A" w:rsidP="00807A6A">
      <w:pPr>
        <w:pStyle w:val="PL"/>
      </w:pPr>
      <w:r>
        <w:t xml:space="preserve">        - CSEPP</w:t>
      </w:r>
    </w:p>
    <w:p w14:paraId="4A54112C" w14:textId="77777777" w:rsidR="00807A6A" w:rsidRDefault="00807A6A" w:rsidP="00807A6A">
      <w:pPr>
        <w:pStyle w:val="PL"/>
      </w:pPr>
      <w:r>
        <w:t xml:space="preserve">        - PSEPP</w:t>
      </w:r>
    </w:p>
    <w:p w14:paraId="1623B1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7266A5A1" w14:textId="77777777" w:rsidR="00807A6A" w:rsidRDefault="00807A6A" w:rsidP="00807A6A">
      <w:pPr>
        <w:pStyle w:val="PL"/>
      </w:pPr>
      <w:r>
        <w:t xml:space="preserve">      type: object</w:t>
      </w:r>
    </w:p>
    <w:p w14:paraId="66ED08FF" w14:textId="77777777" w:rsidR="00807A6A" w:rsidRDefault="00807A6A" w:rsidP="00807A6A">
      <w:pPr>
        <w:pStyle w:val="PL"/>
      </w:pPr>
      <w:r>
        <w:t xml:space="preserve">      properties:</w:t>
      </w:r>
    </w:p>
    <w:p w14:paraId="2E7F140D" w14:textId="77777777" w:rsidR="00807A6A" w:rsidRDefault="00807A6A" w:rsidP="00807A6A">
      <w:pPr>
        <w:pStyle w:val="PL"/>
      </w:pPr>
      <w:r>
        <w:t xml:space="preserve">        function:</w:t>
      </w:r>
    </w:p>
    <w:p w14:paraId="5C310266" w14:textId="77777777" w:rsidR="00807A6A" w:rsidRDefault="00807A6A" w:rsidP="00807A6A">
      <w:pPr>
        <w:pStyle w:val="PL"/>
      </w:pPr>
      <w:r>
        <w:t xml:space="preserve">          type: string</w:t>
      </w:r>
    </w:p>
    <w:p w14:paraId="5F35EE6D" w14:textId="77777777" w:rsidR="00807A6A" w:rsidRDefault="00807A6A" w:rsidP="00807A6A">
      <w:pPr>
        <w:pStyle w:val="PL"/>
      </w:pPr>
      <w:r>
        <w:t xml:space="preserve">        policy:</w:t>
      </w:r>
    </w:p>
    <w:p w14:paraId="3308B09A" w14:textId="77777777" w:rsidR="00807A6A" w:rsidRDefault="00807A6A" w:rsidP="00807A6A">
      <w:pPr>
        <w:pStyle w:val="PL"/>
      </w:pPr>
      <w:r>
        <w:t xml:space="preserve">          type: string</w:t>
      </w:r>
    </w:p>
    <w:p w14:paraId="6F6BD81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174DC386" w14:textId="77777777" w:rsidR="00807A6A" w:rsidRDefault="00807A6A" w:rsidP="00807A6A">
      <w:pPr>
        <w:pStyle w:val="PL"/>
      </w:pPr>
      <w:r>
        <w:t xml:space="preserve">      type: array</w:t>
      </w:r>
    </w:p>
    <w:p w14:paraId="1D52A527" w14:textId="77777777" w:rsidR="00807A6A" w:rsidRDefault="00807A6A" w:rsidP="00807A6A">
      <w:pPr>
        <w:pStyle w:val="PL"/>
      </w:pPr>
      <w:r>
        <w:t xml:space="preserve">      items:</w:t>
      </w:r>
    </w:p>
    <w:p w14:paraId="069688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80D228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0AF2A79B" w14:textId="77777777" w:rsidR="00807A6A" w:rsidRDefault="00807A6A" w:rsidP="00807A6A">
      <w:pPr>
        <w:pStyle w:val="PL"/>
      </w:pPr>
      <w:r>
        <w:t xml:space="preserve">      type: string</w:t>
      </w:r>
    </w:p>
    <w:p w14:paraId="1A14A3E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4DF958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791F82" w14:textId="77777777" w:rsidR="00807A6A" w:rsidRDefault="00807A6A" w:rsidP="00807A6A">
      <w:pPr>
        <w:pStyle w:val="PL"/>
      </w:pPr>
      <w:r>
        <w:t xml:space="preserve">        - DIRECT_COMMUNICATION_WO_NRF</w:t>
      </w:r>
    </w:p>
    <w:p w14:paraId="31BA9D89" w14:textId="77777777" w:rsidR="00807A6A" w:rsidRDefault="00807A6A" w:rsidP="00807A6A">
      <w:pPr>
        <w:pStyle w:val="PL"/>
      </w:pPr>
      <w:r>
        <w:t xml:space="preserve">        - DIRECT_COMMUNICATION_WITH_NRF</w:t>
      </w:r>
    </w:p>
    <w:p w14:paraId="5F3A6C68" w14:textId="77777777" w:rsidR="00807A6A" w:rsidRDefault="00807A6A" w:rsidP="00807A6A">
      <w:pPr>
        <w:pStyle w:val="PL"/>
      </w:pPr>
      <w:r>
        <w:t xml:space="preserve">        - INDIRECT_COMMUNICATION_WO_DEDICATED_DISCOVERY</w:t>
      </w:r>
    </w:p>
    <w:p w14:paraId="5F5DB13D" w14:textId="77777777" w:rsidR="00807A6A" w:rsidRDefault="00807A6A" w:rsidP="00807A6A">
      <w:pPr>
        <w:pStyle w:val="PL"/>
      </w:pPr>
      <w:r>
        <w:t xml:space="preserve">        - INDIRECT_COMMUNICATION_WITH_DEDICATED_DISCOVERY</w:t>
      </w:r>
    </w:p>
    <w:p w14:paraId="28655A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5356B583" w14:textId="77777777" w:rsidR="00807A6A" w:rsidRDefault="00807A6A" w:rsidP="00807A6A">
      <w:pPr>
        <w:pStyle w:val="PL"/>
      </w:pPr>
      <w:r>
        <w:t xml:space="preserve">      type: object</w:t>
      </w:r>
    </w:p>
    <w:p w14:paraId="407E4CEA" w14:textId="77777777" w:rsidR="00807A6A" w:rsidRDefault="00807A6A" w:rsidP="00807A6A">
      <w:pPr>
        <w:pStyle w:val="PL"/>
      </w:pPr>
      <w:r>
        <w:t xml:space="preserve">      properties:</w:t>
      </w:r>
    </w:p>
    <w:p w14:paraId="48597D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C243530" w14:textId="77777777" w:rsidR="00807A6A" w:rsidRDefault="00807A6A" w:rsidP="00807A6A">
      <w:pPr>
        <w:pStyle w:val="PL"/>
      </w:pPr>
      <w:r>
        <w:t xml:space="preserve">          type: integer</w:t>
      </w:r>
    </w:p>
    <w:p w14:paraId="0419465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58ACFBAE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7F402E4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5C3B70F8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F69AF9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4481F0FF" w14:textId="77777777" w:rsidR="00807A6A" w:rsidRDefault="00807A6A" w:rsidP="00807A6A">
      <w:pPr>
        <w:pStyle w:val="PL"/>
      </w:pPr>
      <w:r>
        <w:t xml:space="preserve">          type: string</w:t>
      </w:r>
    </w:p>
    <w:p w14:paraId="480748D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A834B82" w14:textId="77777777" w:rsidR="00807A6A" w:rsidRDefault="00807A6A" w:rsidP="00807A6A">
      <w:pPr>
        <w:pStyle w:val="PL"/>
      </w:pPr>
      <w:r>
        <w:t xml:space="preserve">      type: array</w:t>
      </w:r>
    </w:p>
    <w:p w14:paraId="79F4926A" w14:textId="77777777" w:rsidR="00807A6A" w:rsidRDefault="00807A6A" w:rsidP="00807A6A">
      <w:pPr>
        <w:pStyle w:val="PL"/>
      </w:pPr>
      <w:r>
        <w:t xml:space="preserve">      items:</w:t>
      </w:r>
    </w:p>
    <w:p w14:paraId="36A1E4B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7BCF41A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59158378" w14:textId="77777777" w:rsidR="00807A6A" w:rsidRDefault="00807A6A" w:rsidP="00807A6A">
      <w:pPr>
        <w:pStyle w:val="PL"/>
      </w:pPr>
      <w:r>
        <w:t xml:space="preserve">      type: array</w:t>
      </w:r>
    </w:p>
    <w:p w14:paraId="2961859C" w14:textId="77777777" w:rsidR="00807A6A" w:rsidRDefault="00807A6A" w:rsidP="00807A6A">
      <w:pPr>
        <w:pStyle w:val="PL"/>
      </w:pPr>
      <w:r>
        <w:t xml:space="preserve">      items:</w:t>
      </w:r>
    </w:p>
    <w:p w14:paraId="1D4F848C" w14:textId="77777777" w:rsidR="00807A6A" w:rsidRDefault="00807A6A" w:rsidP="00807A6A">
      <w:pPr>
        <w:pStyle w:val="PL"/>
      </w:pPr>
      <w:r>
        <w:t xml:space="preserve">        type: string</w:t>
      </w:r>
    </w:p>
    <w:p w14:paraId="0E9C9E4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297155E6" w14:textId="77777777" w:rsidR="00807A6A" w:rsidRDefault="00807A6A" w:rsidP="00807A6A">
      <w:pPr>
        <w:pStyle w:val="PL"/>
      </w:pPr>
      <w:r>
        <w:t xml:space="preserve">      type: object</w:t>
      </w:r>
    </w:p>
    <w:p w14:paraId="7BF92A4C" w14:textId="77777777" w:rsidR="00807A6A" w:rsidRDefault="00807A6A" w:rsidP="00807A6A">
      <w:pPr>
        <w:pStyle w:val="PL"/>
      </w:pPr>
      <w:r>
        <w:t xml:space="preserve">      properties:</w:t>
      </w:r>
    </w:p>
    <w:p w14:paraId="20D8AC5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33580322" w14:textId="77777777" w:rsidR="00807A6A" w:rsidRDefault="00807A6A" w:rsidP="00807A6A">
      <w:pPr>
        <w:pStyle w:val="PL"/>
      </w:pPr>
      <w:r>
        <w:t xml:space="preserve">          type: array</w:t>
      </w:r>
    </w:p>
    <w:p w14:paraId="527D096A" w14:textId="77777777" w:rsidR="00807A6A" w:rsidRDefault="00807A6A" w:rsidP="00807A6A">
      <w:pPr>
        <w:pStyle w:val="PL"/>
      </w:pPr>
      <w:r>
        <w:t xml:space="preserve">          items:</w:t>
      </w:r>
    </w:p>
    <w:p w14:paraId="21DF0E16" w14:textId="77777777" w:rsidR="00807A6A" w:rsidRDefault="00807A6A" w:rsidP="00807A6A">
      <w:pPr>
        <w:pStyle w:val="PL"/>
      </w:pPr>
      <w:r>
        <w:t xml:space="preserve">            type: integer</w:t>
      </w:r>
    </w:p>
    <w:p w14:paraId="052C2F0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0B14A22B" w14:textId="77777777" w:rsidR="00807A6A" w:rsidRDefault="00807A6A" w:rsidP="00807A6A">
      <w:pPr>
        <w:pStyle w:val="PL"/>
      </w:pPr>
      <w:r>
        <w:t xml:space="preserve">          type: integer</w:t>
      </w:r>
    </w:p>
    <w:p w14:paraId="319E0CC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175E3C17" w14:textId="77777777" w:rsidR="00807A6A" w:rsidRDefault="00807A6A" w:rsidP="00807A6A">
      <w:pPr>
        <w:pStyle w:val="PL"/>
      </w:pPr>
      <w:r>
        <w:t xml:space="preserve">      type: array</w:t>
      </w:r>
    </w:p>
    <w:p w14:paraId="1533FE7F" w14:textId="77777777" w:rsidR="00807A6A" w:rsidRDefault="00807A6A" w:rsidP="00807A6A">
      <w:pPr>
        <w:pStyle w:val="PL"/>
      </w:pPr>
      <w:r>
        <w:t xml:space="preserve">      items:</w:t>
      </w:r>
    </w:p>
    <w:p w14:paraId="06B71433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88E95A3" w14:textId="77777777" w:rsidR="00807A6A" w:rsidRDefault="00807A6A" w:rsidP="00807A6A">
      <w:pPr>
        <w:pStyle w:val="PL"/>
      </w:pPr>
    </w:p>
    <w:p w14:paraId="510F4F0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53579DF4" w14:textId="77777777" w:rsidR="00807A6A" w:rsidRDefault="00807A6A" w:rsidP="00807A6A">
      <w:pPr>
        <w:pStyle w:val="PL"/>
      </w:pPr>
      <w:r>
        <w:t xml:space="preserve">      type: object</w:t>
      </w:r>
    </w:p>
    <w:p w14:paraId="63536E62" w14:textId="77777777" w:rsidR="00807A6A" w:rsidRDefault="00807A6A" w:rsidP="00807A6A">
      <w:pPr>
        <w:pStyle w:val="PL"/>
      </w:pPr>
      <w:r>
        <w:t xml:space="preserve">      properties:</w:t>
      </w:r>
    </w:p>
    <w:p w14:paraId="12BE9027" w14:textId="77777777" w:rsidR="00807A6A" w:rsidRDefault="00807A6A" w:rsidP="00807A6A">
      <w:pPr>
        <w:pStyle w:val="PL"/>
      </w:pPr>
      <w:r>
        <w:t xml:space="preserve">        scalar:</w:t>
      </w:r>
    </w:p>
    <w:p w14:paraId="33ACE6E2" w14:textId="77777777" w:rsidR="00807A6A" w:rsidRDefault="00807A6A" w:rsidP="00807A6A">
      <w:pPr>
        <w:pStyle w:val="PL"/>
      </w:pPr>
      <w:r>
        <w:t xml:space="preserve">          type: integer</w:t>
      </w:r>
    </w:p>
    <w:p w14:paraId="0B224738" w14:textId="77777777" w:rsidR="00807A6A" w:rsidRDefault="00807A6A" w:rsidP="00807A6A">
      <w:pPr>
        <w:pStyle w:val="PL"/>
      </w:pPr>
      <w:r>
        <w:t xml:space="preserve">        exponent:</w:t>
      </w:r>
    </w:p>
    <w:p w14:paraId="3D12DE06" w14:textId="77777777" w:rsidR="00807A6A" w:rsidRDefault="00807A6A" w:rsidP="00807A6A">
      <w:pPr>
        <w:pStyle w:val="PL"/>
      </w:pPr>
      <w:r>
        <w:t xml:space="preserve">          type: integer</w:t>
      </w:r>
    </w:p>
    <w:p w14:paraId="17DC6C3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7E3134C0" w14:textId="77777777" w:rsidR="00807A6A" w:rsidRDefault="00807A6A" w:rsidP="00807A6A">
      <w:pPr>
        <w:pStyle w:val="PL"/>
      </w:pPr>
      <w:r>
        <w:t xml:space="preserve">      type: object</w:t>
      </w:r>
    </w:p>
    <w:p w14:paraId="40C1ACBA" w14:textId="77777777" w:rsidR="00807A6A" w:rsidRDefault="00807A6A" w:rsidP="00807A6A">
      <w:pPr>
        <w:pStyle w:val="PL"/>
      </w:pPr>
      <w:r>
        <w:t xml:space="preserve">      properties:</w:t>
      </w:r>
    </w:p>
    <w:p w14:paraId="610C228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29956F68" w14:textId="77777777" w:rsidR="00807A6A" w:rsidRDefault="00807A6A" w:rsidP="00807A6A">
      <w:pPr>
        <w:pStyle w:val="PL"/>
      </w:pPr>
      <w:r>
        <w:t xml:space="preserve">          type: integer</w:t>
      </w:r>
    </w:p>
    <w:p w14:paraId="64DFC4D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77905B8D" w14:textId="77777777" w:rsidR="00807A6A" w:rsidRDefault="00807A6A" w:rsidP="00807A6A">
      <w:pPr>
        <w:pStyle w:val="PL"/>
      </w:pPr>
      <w:r>
        <w:t xml:space="preserve">          type: string</w:t>
      </w:r>
    </w:p>
    <w:p w14:paraId="7815276E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96A6DD" w14:textId="77777777" w:rsidR="00807A6A" w:rsidRDefault="00807A6A" w:rsidP="00807A6A">
      <w:pPr>
        <w:pStyle w:val="PL"/>
      </w:pPr>
      <w:r>
        <w:t xml:space="preserve">            - GBR</w:t>
      </w:r>
    </w:p>
    <w:p w14:paraId="548C4885" w14:textId="77777777" w:rsidR="00807A6A" w:rsidRDefault="00807A6A" w:rsidP="00807A6A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14:paraId="24C707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026A7881" w14:textId="77777777" w:rsidR="00807A6A" w:rsidRDefault="00807A6A" w:rsidP="00807A6A">
      <w:pPr>
        <w:pStyle w:val="PL"/>
      </w:pPr>
      <w:r>
        <w:t xml:space="preserve">          type: integer</w:t>
      </w:r>
    </w:p>
    <w:p w14:paraId="499DA0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3F2B5AA2" w14:textId="77777777" w:rsidR="00807A6A" w:rsidRDefault="00807A6A" w:rsidP="00807A6A">
      <w:pPr>
        <w:pStyle w:val="PL"/>
      </w:pPr>
      <w:r>
        <w:t xml:space="preserve">          type: integer</w:t>
      </w:r>
    </w:p>
    <w:p w14:paraId="7D40D4A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3B2A5E9C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637C6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36AEC654" w14:textId="77777777" w:rsidR="00807A6A" w:rsidRDefault="00807A6A" w:rsidP="00807A6A">
      <w:pPr>
        <w:pStyle w:val="PL"/>
      </w:pPr>
      <w:r>
        <w:t xml:space="preserve">          type: integer</w:t>
      </w:r>
    </w:p>
    <w:p w14:paraId="69FB67C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6CC9CA6F" w14:textId="77777777" w:rsidR="00807A6A" w:rsidRDefault="00807A6A" w:rsidP="00807A6A">
      <w:pPr>
        <w:pStyle w:val="PL"/>
      </w:pPr>
      <w:r>
        <w:t xml:space="preserve">          type: integer</w:t>
      </w:r>
    </w:p>
    <w:p w14:paraId="1467EF8D" w14:textId="77777777" w:rsidR="00807A6A" w:rsidRDefault="00807A6A" w:rsidP="00807A6A">
      <w:pPr>
        <w:pStyle w:val="PL"/>
      </w:pPr>
    </w:p>
    <w:p w14:paraId="725DA500" w14:textId="77777777" w:rsidR="00807A6A" w:rsidRDefault="00807A6A" w:rsidP="00807A6A">
      <w:pPr>
        <w:pStyle w:val="PL"/>
      </w:pPr>
    </w:p>
    <w:p w14:paraId="0D8FD45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61D27B80" w14:textId="77777777" w:rsidR="00807A6A" w:rsidRDefault="00807A6A" w:rsidP="00807A6A">
      <w:pPr>
        <w:pStyle w:val="PL"/>
      </w:pPr>
      <w:r>
        <w:t xml:space="preserve">      type: object</w:t>
      </w:r>
    </w:p>
    <w:p w14:paraId="62D8D289" w14:textId="77777777" w:rsidR="00807A6A" w:rsidRDefault="00807A6A" w:rsidP="00807A6A">
      <w:pPr>
        <w:pStyle w:val="PL"/>
      </w:pPr>
      <w:r>
        <w:t xml:space="preserve">      properties:</w:t>
      </w:r>
    </w:p>
    <w:p w14:paraId="3311C755" w14:textId="77777777" w:rsidR="00807A6A" w:rsidRDefault="00807A6A" w:rsidP="00807A6A">
      <w:pPr>
        <w:pStyle w:val="PL"/>
      </w:pPr>
      <w:r>
        <w:t xml:space="preserve">        n3AveragePacketDelayThreshold:</w:t>
      </w:r>
    </w:p>
    <w:p w14:paraId="4C18E17E" w14:textId="77777777" w:rsidR="00807A6A" w:rsidRDefault="00807A6A" w:rsidP="00807A6A">
      <w:pPr>
        <w:pStyle w:val="PL"/>
      </w:pPr>
      <w:r>
        <w:t xml:space="preserve">          type: integer</w:t>
      </w:r>
    </w:p>
    <w:p w14:paraId="718F81E7" w14:textId="77777777" w:rsidR="00807A6A" w:rsidRDefault="00807A6A" w:rsidP="00807A6A">
      <w:pPr>
        <w:pStyle w:val="PL"/>
      </w:pPr>
      <w:r>
        <w:t xml:space="preserve">        n3MinPacketDelayThreshold:</w:t>
      </w:r>
    </w:p>
    <w:p w14:paraId="297760AC" w14:textId="77777777" w:rsidR="00807A6A" w:rsidRDefault="00807A6A" w:rsidP="00807A6A">
      <w:pPr>
        <w:pStyle w:val="PL"/>
      </w:pPr>
      <w:r>
        <w:t xml:space="preserve">          type: integer</w:t>
      </w:r>
    </w:p>
    <w:p w14:paraId="63C473BC" w14:textId="77777777" w:rsidR="00807A6A" w:rsidRDefault="00807A6A" w:rsidP="00807A6A">
      <w:pPr>
        <w:pStyle w:val="PL"/>
      </w:pPr>
      <w:r>
        <w:t xml:space="preserve">        n3MaxPacketDelayThreshold:</w:t>
      </w:r>
    </w:p>
    <w:p w14:paraId="0298D78E" w14:textId="77777777" w:rsidR="00807A6A" w:rsidRDefault="00807A6A" w:rsidP="00807A6A">
      <w:pPr>
        <w:pStyle w:val="PL"/>
      </w:pPr>
      <w:r>
        <w:t xml:space="preserve">          type: integer</w:t>
      </w:r>
    </w:p>
    <w:p w14:paraId="3C921769" w14:textId="77777777" w:rsidR="00807A6A" w:rsidRDefault="00807A6A" w:rsidP="00807A6A">
      <w:pPr>
        <w:pStyle w:val="PL"/>
      </w:pPr>
      <w:r>
        <w:t xml:space="preserve">        n9AveragePacketDelayThreshold:</w:t>
      </w:r>
    </w:p>
    <w:p w14:paraId="4B98F329" w14:textId="77777777" w:rsidR="00807A6A" w:rsidRDefault="00807A6A" w:rsidP="00807A6A">
      <w:pPr>
        <w:pStyle w:val="PL"/>
      </w:pPr>
      <w:r>
        <w:t xml:space="preserve">          type: integer</w:t>
      </w:r>
    </w:p>
    <w:p w14:paraId="45B53879" w14:textId="77777777" w:rsidR="00807A6A" w:rsidRDefault="00807A6A" w:rsidP="00807A6A">
      <w:pPr>
        <w:pStyle w:val="PL"/>
      </w:pPr>
      <w:r>
        <w:t xml:space="preserve">        n9MinPacketDelayThreshold:</w:t>
      </w:r>
    </w:p>
    <w:p w14:paraId="544445DC" w14:textId="77777777" w:rsidR="00807A6A" w:rsidRDefault="00807A6A" w:rsidP="00807A6A">
      <w:pPr>
        <w:pStyle w:val="PL"/>
      </w:pPr>
      <w:r>
        <w:t xml:space="preserve">          type: integer</w:t>
      </w:r>
    </w:p>
    <w:p w14:paraId="5A38E2D6" w14:textId="77777777" w:rsidR="00807A6A" w:rsidRDefault="00807A6A" w:rsidP="00807A6A">
      <w:pPr>
        <w:pStyle w:val="PL"/>
      </w:pPr>
      <w:r>
        <w:t xml:space="preserve">        n9MaxPacketDelayThreshold:</w:t>
      </w:r>
    </w:p>
    <w:p w14:paraId="53630462" w14:textId="77777777" w:rsidR="00807A6A" w:rsidRDefault="00807A6A" w:rsidP="00807A6A">
      <w:pPr>
        <w:pStyle w:val="PL"/>
      </w:pPr>
      <w:r>
        <w:t xml:space="preserve">          type: integer</w:t>
      </w:r>
    </w:p>
    <w:p w14:paraId="18ABF8D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1877519D" w14:textId="77777777" w:rsidR="00807A6A" w:rsidRDefault="00807A6A" w:rsidP="00807A6A">
      <w:pPr>
        <w:pStyle w:val="PL"/>
      </w:pPr>
      <w:r>
        <w:t xml:space="preserve">      type: object</w:t>
      </w:r>
    </w:p>
    <w:p w14:paraId="3482BC44" w14:textId="77777777" w:rsidR="00807A6A" w:rsidRDefault="00807A6A" w:rsidP="00807A6A">
      <w:pPr>
        <w:pStyle w:val="PL"/>
      </w:pPr>
      <w:r>
        <w:t xml:space="preserve">      properties:</w:t>
      </w:r>
    </w:p>
    <w:p w14:paraId="167D5A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62035D71" w14:textId="77777777" w:rsidR="00807A6A" w:rsidRDefault="00807A6A" w:rsidP="00807A6A">
      <w:pPr>
        <w:pStyle w:val="PL"/>
      </w:pPr>
      <w:r>
        <w:t xml:space="preserve">          type: integer</w:t>
      </w:r>
    </w:p>
    <w:p w14:paraId="3624A1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364DCEDC" w14:textId="77777777" w:rsidR="00807A6A" w:rsidRDefault="00807A6A" w:rsidP="00807A6A">
      <w:pPr>
        <w:pStyle w:val="PL"/>
      </w:pPr>
      <w:r>
        <w:t xml:space="preserve">          type: integer</w:t>
      </w:r>
    </w:p>
    <w:p w14:paraId="6205A25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0D32BED4" w14:textId="77777777" w:rsidR="00807A6A" w:rsidRDefault="00807A6A" w:rsidP="00807A6A">
      <w:pPr>
        <w:pStyle w:val="PL"/>
      </w:pPr>
      <w:r>
        <w:t xml:space="preserve">          type: integer</w:t>
      </w:r>
    </w:p>
    <w:p w14:paraId="6ECF73D9" w14:textId="77777777" w:rsidR="00807A6A" w:rsidRDefault="00807A6A" w:rsidP="00807A6A">
      <w:pPr>
        <w:pStyle w:val="PL"/>
      </w:pPr>
    </w:p>
    <w:p w14:paraId="279C4BD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152755" w14:textId="77777777" w:rsidR="00807A6A" w:rsidRDefault="00807A6A" w:rsidP="00807A6A">
      <w:pPr>
        <w:pStyle w:val="PL"/>
      </w:pPr>
      <w:r>
        <w:t xml:space="preserve">      type: object</w:t>
      </w:r>
    </w:p>
    <w:p w14:paraId="7092A744" w14:textId="77777777" w:rsidR="00807A6A" w:rsidRDefault="00807A6A" w:rsidP="00807A6A">
      <w:pPr>
        <w:pStyle w:val="PL"/>
      </w:pPr>
      <w:r>
        <w:t xml:space="preserve">      properties:</w:t>
      </w:r>
    </w:p>
    <w:p w14:paraId="4527CF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23437B04" w14:textId="77777777" w:rsidR="00807A6A" w:rsidRDefault="00807A6A" w:rsidP="00807A6A">
      <w:pPr>
        <w:pStyle w:val="PL"/>
      </w:pPr>
      <w:r>
        <w:t xml:space="preserve">          type: string</w:t>
      </w:r>
    </w:p>
    <w:p w14:paraId="6ED30C7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3192EE8E" w14:textId="77777777" w:rsidR="00807A6A" w:rsidRDefault="00807A6A" w:rsidP="00807A6A">
      <w:pPr>
        <w:pStyle w:val="PL"/>
      </w:pPr>
      <w:r>
        <w:t xml:space="preserve">          type: integer</w:t>
      </w:r>
    </w:p>
    <w:p w14:paraId="6CD67AA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7B2C33ED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9D114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150FCAB0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9DF6F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2BCADF24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20DF258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BAF370F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BE008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5CBF6057" w14:textId="77777777" w:rsidR="00807A6A" w:rsidRDefault="00807A6A" w:rsidP="00807A6A">
      <w:pPr>
        <w:pStyle w:val="PL"/>
      </w:pPr>
      <w:r>
        <w:t xml:space="preserve">          $ref: 'TS29571_CommonData.yaml#/components/schemas/Arp'</w:t>
      </w:r>
    </w:p>
    <w:p w14:paraId="34DFD3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09CC61E6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D4578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6D2F6907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DD23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149CA2C4" w14:textId="77777777" w:rsidR="00807A6A" w:rsidRDefault="00807A6A" w:rsidP="00807A6A">
      <w:pPr>
        <w:pStyle w:val="PL"/>
      </w:pPr>
      <w:r>
        <w:t xml:space="preserve">          type: string</w:t>
      </w:r>
    </w:p>
    <w:p w14:paraId="581CEC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896C20B" w14:textId="77777777" w:rsidR="00807A6A" w:rsidRDefault="00807A6A" w:rsidP="00807A6A">
      <w:pPr>
        <w:pStyle w:val="PL"/>
      </w:pPr>
      <w:r>
        <w:t xml:space="preserve">          type: string</w:t>
      </w:r>
    </w:p>
    <w:p w14:paraId="7A9F1E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560F92C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443F88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EA15FC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FE52DB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16188594" w14:textId="77777777" w:rsidR="00807A6A" w:rsidRDefault="00807A6A" w:rsidP="00807A6A">
      <w:pPr>
        <w:pStyle w:val="PL"/>
      </w:pPr>
      <w:r>
        <w:t xml:space="preserve">          $ref: 'TS29571_CommonData.yaml#/components/schemas/ExtMaxDataBurstVolRm'</w:t>
      </w:r>
    </w:p>
    <w:p w14:paraId="45C9310B" w14:textId="77777777" w:rsidR="00807A6A" w:rsidRDefault="00807A6A" w:rsidP="00807A6A">
      <w:pPr>
        <w:pStyle w:val="PL"/>
      </w:pPr>
    </w:p>
    <w:p w14:paraId="526B484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78C0274D" w14:textId="77777777" w:rsidR="00807A6A" w:rsidRDefault="00807A6A" w:rsidP="00807A6A">
      <w:pPr>
        <w:pStyle w:val="PL"/>
      </w:pPr>
      <w:r>
        <w:t xml:space="preserve">      type: array</w:t>
      </w:r>
    </w:p>
    <w:p w14:paraId="7EB0A390" w14:textId="77777777" w:rsidR="00807A6A" w:rsidRDefault="00807A6A" w:rsidP="00807A6A">
      <w:pPr>
        <w:pStyle w:val="PL"/>
      </w:pPr>
      <w:r>
        <w:t xml:space="preserve">      items:</w:t>
      </w:r>
    </w:p>
    <w:p w14:paraId="597FCF6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1744D1FA" w14:textId="77777777" w:rsidR="00807A6A" w:rsidRDefault="00807A6A" w:rsidP="00807A6A">
      <w:pPr>
        <w:pStyle w:val="PL"/>
      </w:pPr>
    </w:p>
    <w:p w14:paraId="46382D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743E099C" w14:textId="77777777" w:rsidR="00807A6A" w:rsidRDefault="00807A6A" w:rsidP="00807A6A">
      <w:pPr>
        <w:pStyle w:val="PL"/>
      </w:pPr>
      <w:r>
        <w:t xml:space="preserve">      type: object</w:t>
      </w:r>
    </w:p>
    <w:p w14:paraId="0B03A0DC" w14:textId="77777777" w:rsidR="00807A6A" w:rsidRDefault="00807A6A" w:rsidP="00807A6A">
      <w:pPr>
        <w:pStyle w:val="PL"/>
      </w:pPr>
      <w:r>
        <w:t xml:space="preserve">      properties:</w:t>
      </w:r>
    </w:p>
    <w:p w14:paraId="253EBC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2DA7312" w14:textId="77777777" w:rsidR="00807A6A" w:rsidRDefault="00807A6A" w:rsidP="00807A6A">
      <w:pPr>
        <w:pStyle w:val="PL"/>
      </w:pPr>
      <w:r>
        <w:t xml:space="preserve">          $ref: 'TS29512_Npcf_SMPolicyControl.yaml#/components/schemas/SteerModeValue'</w:t>
      </w:r>
    </w:p>
    <w:p w14:paraId="417D7B64" w14:textId="77777777" w:rsidR="00807A6A" w:rsidRDefault="00807A6A" w:rsidP="00807A6A">
      <w:pPr>
        <w:pStyle w:val="PL"/>
      </w:pPr>
      <w:r>
        <w:t xml:space="preserve">        active:</w:t>
      </w:r>
    </w:p>
    <w:p w14:paraId="05F37CE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690C6284" w14:textId="77777777" w:rsidR="00807A6A" w:rsidRDefault="00807A6A" w:rsidP="00807A6A">
      <w:pPr>
        <w:pStyle w:val="PL"/>
      </w:pPr>
      <w:r>
        <w:t xml:space="preserve">        standby:</w:t>
      </w:r>
    </w:p>
    <w:p w14:paraId="1B2C5AAA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0F9EF72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607BC936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7E3121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2D3A6875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4C61165" w14:textId="77777777" w:rsidR="00807A6A" w:rsidRDefault="00807A6A" w:rsidP="00807A6A">
      <w:pPr>
        <w:pStyle w:val="PL"/>
      </w:pPr>
    </w:p>
    <w:p w14:paraId="2D960EB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0BF0660" w14:textId="77777777" w:rsidR="00807A6A" w:rsidRDefault="00807A6A" w:rsidP="00807A6A">
      <w:pPr>
        <w:pStyle w:val="PL"/>
      </w:pPr>
      <w:r>
        <w:t xml:space="preserve">      type: object</w:t>
      </w:r>
    </w:p>
    <w:p w14:paraId="6B647BCC" w14:textId="77777777" w:rsidR="00807A6A" w:rsidRDefault="00807A6A" w:rsidP="00807A6A">
      <w:pPr>
        <w:pStyle w:val="PL"/>
      </w:pPr>
      <w:r>
        <w:t xml:space="preserve">      properties:</w:t>
      </w:r>
    </w:p>
    <w:p w14:paraId="08EE22B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32B7A093" w14:textId="77777777" w:rsidR="00807A6A" w:rsidRDefault="00807A6A" w:rsidP="00807A6A">
      <w:pPr>
        <w:pStyle w:val="PL"/>
      </w:pPr>
      <w:r>
        <w:t xml:space="preserve">          type: string</w:t>
      </w:r>
    </w:p>
    <w:p w14:paraId="499801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7719953" w14:textId="77777777" w:rsidR="00807A6A" w:rsidRDefault="00807A6A" w:rsidP="00807A6A">
      <w:pPr>
        <w:pStyle w:val="PL"/>
      </w:pPr>
      <w:r>
        <w:t xml:space="preserve">          $ref: 'TS29514_Npcf_PolicyAuthorization.yaml#/components/schemas/FlowStatus'</w:t>
      </w:r>
    </w:p>
    <w:p w14:paraId="0C13E2A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71EB619B" w14:textId="77777777" w:rsidR="00807A6A" w:rsidRDefault="00807A6A" w:rsidP="00807A6A">
      <w:pPr>
        <w:pStyle w:val="PL"/>
      </w:pPr>
      <w:r>
        <w:t xml:space="preserve">          $ref: 'TS29512_Npcf_SMPolicyControl.yaml#/components/schemas/RedirectInformation'</w:t>
      </w:r>
    </w:p>
    <w:p w14:paraId="6E0C6CF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6DBC60A5" w14:textId="77777777" w:rsidR="00807A6A" w:rsidRDefault="00807A6A" w:rsidP="00807A6A">
      <w:pPr>
        <w:pStyle w:val="PL"/>
      </w:pPr>
      <w:r>
        <w:t xml:space="preserve">          type: array</w:t>
      </w:r>
    </w:p>
    <w:p w14:paraId="6ED486F6" w14:textId="77777777" w:rsidR="00807A6A" w:rsidRDefault="00807A6A" w:rsidP="00807A6A">
      <w:pPr>
        <w:pStyle w:val="PL"/>
      </w:pPr>
      <w:r>
        <w:t xml:space="preserve">          items:</w:t>
      </w:r>
    </w:p>
    <w:p w14:paraId="6A4A704B" w14:textId="77777777" w:rsidR="00807A6A" w:rsidRDefault="00807A6A" w:rsidP="00807A6A">
      <w:pPr>
        <w:pStyle w:val="PL"/>
      </w:pPr>
      <w:r>
        <w:t xml:space="preserve">            $ref: 'TS29512_Npcf_SMPolicyControl.yaml#/components/schemas/RedirectInformation'</w:t>
      </w:r>
    </w:p>
    <w:p w14:paraId="44C2E0DC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393C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45C66589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3214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07542F9A" w14:textId="77777777" w:rsidR="00807A6A" w:rsidRDefault="00807A6A" w:rsidP="00807A6A">
      <w:pPr>
        <w:pStyle w:val="PL"/>
      </w:pPr>
      <w:r>
        <w:t xml:space="preserve">          type: string</w:t>
      </w:r>
    </w:p>
    <w:p w14:paraId="43B2CC7C" w14:textId="77777777" w:rsidR="00807A6A" w:rsidRDefault="00807A6A" w:rsidP="00807A6A">
      <w:pPr>
        <w:pStyle w:val="PL"/>
      </w:pPr>
      <w:r>
        <w:t xml:space="preserve">          nullable: true</w:t>
      </w:r>
    </w:p>
    <w:p w14:paraId="3D5B8A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BEED801" w14:textId="77777777" w:rsidR="00807A6A" w:rsidRDefault="00807A6A" w:rsidP="00807A6A">
      <w:pPr>
        <w:pStyle w:val="PL"/>
      </w:pPr>
      <w:r>
        <w:t xml:space="preserve">          type: string</w:t>
      </w:r>
    </w:p>
    <w:p w14:paraId="14E199FF" w14:textId="77777777" w:rsidR="00807A6A" w:rsidRDefault="00807A6A" w:rsidP="00807A6A">
      <w:pPr>
        <w:pStyle w:val="PL"/>
      </w:pPr>
      <w:r>
        <w:t xml:space="preserve">          nullable: true</w:t>
      </w:r>
    </w:p>
    <w:p w14:paraId="2DDD9A6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29789E22" w14:textId="77777777" w:rsidR="00807A6A" w:rsidRDefault="00807A6A" w:rsidP="00807A6A">
      <w:pPr>
        <w:pStyle w:val="PL"/>
      </w:pPr>
      <w:r>
        <w:t xml:space="preserve">          type: array</w:t>
      </w:r>
    </w:p>
    <w:p w14:paraId="135753D9" w14:textId="77777777" w:rsidR="00807A6A" w:rsidRDefault="00807A6A" w:rsidP="00807A6A">
      <w:pPr>
        <w:pStyle w:val="PL"/>
      </w:pPr>
      <w:r>
        <w:t xml:space="preserve">          items:</w:t>
      </w:r>
    </w:p>
    <w:p w14:paraId="183868FA" w14:textId="77777777" w:rsidR="00807A6A" w:rsidRDefault="00807A6A" w:rsidP="00807A6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471FFAB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30E110CC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4E3A4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651F6DCB" w14:textId="77777777" w:rsidR="00807A6A" w:rsidRDefault="00807A6A" w:rsidP="00807A6A">
      <w:pPr>
        <w:pStyle w:val="PL"/>
      </w:pPr>
      <w:r>
        <w:t xml:space="preserve">          $ref: 'TS29512_Npcf_SMPolicyControl.yaml#/components/schemas/UpPathChgEvent'</w:t>
      </w:r>
    </w:p>
    <w:p w14:paraId="01C3EC1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54445AE2" w14:textId="77777777" w:rsidR="00807A6A" w:rsidRDefault="00807A6A" w:rsidP="00807A6A">
      <w:pPr>
        <w:pStyle w:val="PL"/>
      </w:pPr>
      <w:r>
        <w:t xml:space="preserve">          $ref: 'TS29512_Npcf_SMPolicyControl.yaml#/components/schemas/SteeringFunctionality'</w:t>
      </w:r>
    </w:p>
    <w:p w14:paraId="5D5F82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4304008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3A1547E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5D73357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7D6EEF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7B999626" w14:textId="77777777" w:rsidR="00807A6A" w:rsidRDefault="00807A6A" w:rsidP="00807A6A">
      <w:pPr>
        <w:pStyle w:val="PL"/>
      </w:pPr>
      <w:r>
        <w:t xml:space="preserve">          $ref: 'TS29512_Npcf_SMPolicyControl.yaml#/components/schemas/MulticastAccessControl'</w:t>
      </w:r>
    </w:p>
    <w:p w14:paraId="4E2220A5" w14:textId="77777777" w:rsidR="00807A6A" w:rsidRDefault="00807A6A" w:rsidP="00807A6A">
      <w:pPr>
        <w:pStyle w:val="PL"/>
      </w:pPr>
    </w:p>
    <w:p w14:paraId="0E4B49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793EAC99" w14:textId="77777777" w:rsidR="00807A6A" w:rsidRDefault="00807A6A" w:rsidP="00807A6A">
      <w:pPr>
        <w:pStyle w:val="PL"/>
      </w:pPr>
      <w:r>
        <w:t xml:space="preserve">      type: array</w:t>
      </w:r>
    </w:p>
    <w:p w14:paraId="747055DA" w14:textId="77777777" w:rsidR="00807A6A" w:rsidRDefault="00807A6A" w:rsidP="00807A6A">
      <w:pPr>
        <w:pStyle w:val="PL"/>
      </w:pPr>
      <w:r>
        <w:t xml:space="preserve">      items:</w:t>
      </w:r>
    </w:p>
    <w:p w14:paraId="149A782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500D9B9" w14:textId="77777777" w:rsidR="00807A6A" w:rsidRDefault="00807A6A" w:rsidP="00807A6A">
      <w:pPr>
        <w:pStyle w:val="PL"/>
      </w:pPr>
    </w:p>
    <w:p w14:paraId="0CAD485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6EBD7CBC" w14:textId="77777777" w:rsidR="00807A6A" w:rsidRDefault="00807A6A" w:rsidP="00807A6A">
      <w:pPr>
        <w:pStyle w:val="PL"/>
      </w:pPr>
      <w:r>
        <w:t xml:space="preserve">      type: object</w:t>
      </w:r>
    </w:p>
    <w:p w14:paraId="7667228B" w14:textId="77777777" w:rsidR="00807A6A" w:rsidRDefault="00807A6A" w:rsidP="00807A6A">
      <w:pPr>
        <w:pStyle w:val="PL"/>
      </w:pPr>
      <w:r>
        <w:t xml:space="preserve">      properties:</w:t>
      </w:r>
    </w:p>
    <w:p w14:paraId="6DA51E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7284F739" w14:textId="77777777" w:rsidR="00807A6A" w:rsidRDefault="00807A6A" w:rsidP="00807A6A">
      <w:pPr>
        <w:pStyle w:val="PL"/>
      </w:pPr>
      <w:r>
        <w:t xml:space="preserve">          type: string</w:t>
      </w:r>
    </w:p>
    <w:p w14:paraId="720D3E6A" w14:textId="77777777" w:rsidR="00807A6A" w:rsidRDefault="00807A6A" w:rsidP="00807A6A">
      <w:pPr>
        <w:pStyle w:val="PL"/>
      </w:pPr>
      <w:r>
        <w:t xml:space="preserve">          description: Univocally identifies the PCC rule within a PDU session.</w:t>
      </w:r>
    </w:p>
    <w:p w14:paraId="01205A5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5135F8B2" w14:textId="77777777" w:rsidR="00807A6A" w:rsidRDefault="00807A6A" w:rsidP="00807A6A">
      <w:pPr>
        <w:pStyle w:val="PL"/>
      </w:pPr>
      <w:r>
        <w:t xml:space="preserve">          type: array</w:t>
      </w:r>
    </w:p>
    <w:p w14:paraId="1E9296A4" w14:textId="77777777" w:rsidR="00807A6A" w:rsidRDefault="00807A6A" w:rsidP="00807A6A">
      <w:pPr>
        <w:pStyle w:val="PL"/>
      </w:pPr>
      <w:r>
        <w:t xml:space="preserve">          items:</w:t>
      </w:r>
    </w:p>
    <w:p w14:paraId="78A9C593" w14:textId="77777777" w:rsidR="00807A6A" w:rsidRDefault="00807A6A" w:rsidP="00807A6A">
      <w:pPr>
        <w:pStyle w:val="PL"/>
      </w:pPr>
      <w:r>
        <w:t xml:space="preserve">            $ref: 'TS29512_Npcf_SMPolicyControl.yaml#/components/schemas/FlowInformation'</w:t>
      </w:r>
    </w:p>
    <w:p w14:paraId="240D9AD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38FA802D" w14:textId="77777777" w:rsidR="00807A6A" w:rsidRDefault="00807A6A" w:rsidP="00807A6A">
      <w:pPr>
        <w:pStyle w:val="PL"/>
      </w:pPr>
      <w:r>
        <w:t xml:space="preserve">          type: string</w:t>
      </w:r>
    </w:p>
    <w:p w14:paraId="7D1416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06A31E9B" w14:textId="77777777" w:rsidR="00807A6A" w:rsidRDefault="00807A6A" w:rsidP="00807A6A">
      <w:pPr>
        <w:pStyle w:val="PL"/>
      </w:pPr>
      <w:r>
        <w:t xml:space="preserve">          $ref: 'TS29512_Npcf_SMPolicyControl.yaml#/components/schemas/ApplicationDescriptor'</w:t>
      </w:r>
    </w:p>
    <w:p w14:paraId="3AD9CF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50FD9EEF" w14:textId="77777777" w:rsidR="00807A6A" w:rsidRDefault="00807A6A" w:rsidP="00807A6A">
      <w:pPr>
        <w:pStyle w:val="PL"/>
      </w:pPr>
      <w:r>
        <w:t xml:space="preserve">          $ref: 'TS29514_Npcf_PolicyAuthorization.yaml#/components/schemas/ContentVersion'</w:t>
      </w:r>
    </w:p>
    <w:p w14:paraId="2CC710D1" w14:textId="77777777" w:rsidR="00807A6A" w:rsidRDefault="00807A6A" w:rsidP="00807A6A">
      <w:pPr>
        <w:pStyle w:val="PL"/>
      </w:pPr>
      <w:r>
        <w:t xml:space="preserve">        precedence:</w:t>
      </w:r>
    </w:p>
    <w:p w14:paraId="6BDCDB2B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2D0F82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75CBFF66" w14:textId="77777777" w:rsidR="00807A6A" w:rsidRDefault="00807A6A" w:rsidP="00807A6A">
      <w:pPr>
        <w:pStyle w:val="PL"/>
      </w:pPr>
      <w:r>
        <w:t xml:space="preserve">          $ref: 'TS29512_Npcf_SMPolicyControl.yaml#/components/schemas/AfSigProtocol'</w:t>
      </w:r>
    </w:p>
    <w:p w14:paraId="2E11DE1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7E822A3D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9B591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CB6067F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241DF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7A9F4374" w14:textId="77777777" w:rsidR="00807A6A" w:rsidRDefault="00807A6A" w:rsidP="00807A6A">
      <w:pPr>
        <w:pStyle w:val="PL"/>
      </w:pPr>
      <w:r>
        <w:t xml:space="preserve">          type: array</w:t>
      </w:r>
    </w:p>
    <w:p w14:paraId="4AEBC388" w14:textId="77777777" w:rsidR="00807A6A" w:rsidRDefault="00807A6A" w:rsidP="00807A6A">
      <w:pPr>
        <w:pStyle w:val="PL"/>
      </w:pPr>
      <w:r>
        <w:t xml:space="preserve">          items:</w:t>
      </w:r>
    </w:p>
    <w:p w14:paraId="51B92520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6D22B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7ED9FCA" w14:textId="77777777" w:rsidR="00807A6A" w:rsidRDefault="00807A6A" w:rsidP="00807A6A">
      <w:pPr>
        <w:pStyle w:val="PL"/>
      </w:pPr>
      <w:r>
        <w:t xml:space="preserve">          type: array</w:t>
      </w:r>
    </w:p>
    <w:p w14:paraId="4217C1EE" w14:textId="77777777" w:rsidR="00807A6A" w:rsidRDefault="00807A6A" w:rsidP="00807A6A">
      <w:pPr>
        <w:pStyle w:val="PL"/>
      </w:pPr>
      <w:r>
        <w:t xml:space="preserve">          items:</w:t>
      </w:r>
    </w:p>
    <w:p w14:paraId="24778E1F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1993F9C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5CE12752" w14:textId="77777777" w:rsidR="00807A6A" w:rsidRDefault="00807A6A" w:rsidP="00807A6A">
      <w:pPr>
        <w:pStyle w:val="PL"/>
      </w:pPr>
      <w:r>
        <w:t xml:space="preserve">          type: array</w:t>
      </w:r>
    </w:p>
    <w:p w14:paraId="44AE5632" w14:textId="77777777" w:rsidR="00807A6A" w:rsidRDefault="00807A6A" w:rsidP="00807A6A">
      <w:pPr>
        <w:pStyle w:val="PL"/>
      </w:pPr>
      <w:r>
        <w:t xml:space="preserve">          items:</w:t>
      </w:r>
    </w:p>
    <w:p w14:paraId="6F2D9B18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43A3ED3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02D13161" w14:textId="77777777" w:rsidR="00807A6A" w:rsidRDefault="00807A6A" w:rsidP="00807A6A">
      <w:pPr>
        <w:pStyle w:val="PL"/>
      </w:pPr>
      <w:r>
        <w:t xml:space="preserve">            $ref: 'TS29512_Npcf_SMPolicyControl.yaml#/components/schemas/ConditionData'</w:t>
      </w:r>
    </w:p>
    <w:p w14:paraId="2E5FFF2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33CC3564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3C290CF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0DE3AFE2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72DF3B81" w14:textId="77777777" w:rsidR="00807A6A" w:rsidRDefault="00807A6A" w:rsidP="00807A6A">
      <w:pPr>
        <w:pStyle w:val="PL"/>
      </w:pPr>
    </w:p>
    <w:p w14:paraId="78FAABDC" w14:textId="77777777" w:rsidR="00807A6A" w:rsidRDefault="00807A6A" w:rsidP="00807A6A">
      <w:pPr>
        <w:pStyle w:val="PL"/>
      </w:pPr>
    </w:p>
    <w:p w14:paraId="43A01B9F" w14:textId="77777777" w:rsidR="00807A6A" w:rsidRDefault="00807A6A" w:rsidP="00807A6A">
      <w:pPr>
        <w:pStyle w:val="PL"/>
      </w:pPr>
      <w:r>
        <w:t>#-------- Definition of concrete IOCs --------------------------------------------</w:t>
      </w:r>
    </w:p>
    <w:p w14:paraId="7050709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8FD064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E7E56E" w14:textId="77777777" w:rsidR="00807A6A" w:rsidRDefault="00807A6A" w:rsidP="00807A6A">
      <w:pPr>
        <w:pStyle w:val="PL"/>
      </w:pPr>
      <w:r>
        <w:t xml:space="preserve">        - type: object</w:t>
      </w:r>
    </w:p>
    <w:p w14:paraId="445999E8" w14:textId="77777777" w:rsidR="00807A6A" w:rsidRDefault="00807A6A" w:rsidP="00807A6A">
      <w:pPr>
        <w:pStyle w:val="PL"/>
      </w:pPr>
      <w:r>
        <w:t xml:space="preserve">          properties:</w:t>
      </w:r>
    </w:p>
    <w:p w14:paraId="3C723751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4C0F6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9C4BD16" w14:textId="77777777" w:rsidR="00807A6A" w:rsidRDefault="00807A6A" w:rsidP="00807A6A">
      <w:pPr>
        <w:pStyle w:val="PL"/>
      </w:pPr>
      <w:r>
        <w:t xml:space="preserve">        - type: object</w:t>
      </w:r>
    </w:p>
    <w:p w14:paraId="0B96FE90" w14:textId="77777777" w:rsidR="00807A6A" w:rsidRDefault="00807A6A" w:rsidP="00807A6A">
      <w:pPr>
        <w:pStyle w:val="PL"/>
      </w:pPr>
      <w:r>
        <w:t xml:space="preserve">          properties:</w:t>
      </w:r>
    </w:p>
    <w:p w14:paraId="3AB0A0A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2510AF7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C283EED" w14:textId="77777777" w:rsidR="00807A6A" w:rsidRDefault="00807A6A" w:rsidP="00807A6A">
      <w:pPr>
        <w:pStyle w:val="PL"/>
      </w:pPr>
    </w:p>
    <w:p w14:paraId="7F02C3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818579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E56D8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4A707C5" w14:textId="77777777" w:rsidR="00807A6A" w:rsidRDefault="00807A6A" w:rsidP="00807A6A">
      <w:pPr>
        <w:pStyle w:val="PL"/>
      </w:pPr>
      <w:r>
        <w:t xml:space="preserve">        - type: object</w:t>
      </w:r>
    </w:p>
    <w:p w14:paraId="36E1C77D" w14:textId="77777777" w:rsidR="00807A6A" w:rsidRDefault="00807A6A" w:rsidP="00807A6A">
      <w:pPr>
        <w:pStyle w:val="PL"/>
      </w:pPr>
      <w:r>
        <w:t xml:space="preserve">          properties:</w:t>
      </w:r>
    </w:p>
    <w:p w14:paraId="0EAEE5B9" w14:textId="77777777" w:rsidR="00807A6A" w:rsidRDefault="00807A6A" w:rsidP="00807A6A">
      <w:pPr>
        <w:pStyle w:val="PL"/>
      </w:pPr>
      <w:r>
        <w:t xml:space="preserve">            attributes:</w:t>
      </w:r>
    </w:p>
    <w:p w14:paraId="66AF9F7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861124" w14:textId="77777777" w:rsidR="00807A6A" w:rsidRDefault="00807A6A" w:rsidP="00807A6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44C7BA8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5308CF7" w14:textId="77777777" w:rsidR="00807A6A" w:rsidRDefault="00807A6A" w:rsidP="00807A6A">
      <w:pPr>
        <w:pStyle w:val="PL"/>
      </w:pPr>
      <w:r>
        <w:t xml:space="preserve">        - type: object</w:t>
      </w:r>
    </w:p>
    <w:p w14:paraId="329C844C" w14:textId="77777777" w:rsidR="00807A6A" w:rsidRDefault="00807A6A" w:rsidP="00807A6A">
      <w:pPr>
        <w:pStyle w:val="PL"/>
      </w:pPr>
      <w:r>
        <w:t xml:space="preserve">          properties:</w:t>
      </w:r>
    </w:p>
    <w:p w14:paraId="398C23A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040F23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9A2B4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37B658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FF326B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5E2019A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1086303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06F42EB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60B18EB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16BD6AC3" w14:textId="77777777" w:rsidR="00807A6A" w:rsidRDefault="00807A6A" w:rsidP="00807A6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BB5719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AD465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41432AD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48CE33E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29AAADB7" w14:textId="77777777" w:rsidR="00807A6A" w:rsidRDefault="00807A6A" w:rsidP="00807A6A">
      <w:pPr>
        <w:pStyle w:val="PL"/>
      </w:pPr>
      <w:r>
        <w:t xml:space="preserve">            Configurable5QISet:</w:t>
      </w:r>
    </w:p>
    <w:p w14:paraId="13D71C2D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3E60A3E5" w14:textId="77777777" w:rsidR="00807A6A" w:rsidRDefault="00807A6A" w:rsidP="00807A6A">
      <w:pPr>
        <w:pStyle w:val="PL"/>
      </w:pPr>
      <w:r>
        <w:t xml:space="preserve">            Dynamic5QISet:</w:t>
      </w:r>
    </w:p>
    <w:p w14:paraId="1C7C4ED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67E9BFAF" w14:textId="77777777" w:rsidR="00807A6A" w:rsidRDefault="00807A6A" w:rsidP="00807A6A">
      <w:pPr>
        <w:pStyle w:val="PL"/>
      </w:pPr>
    </w:p>
    <w:p w14:paraId="0D6B892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717931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7A30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7ADAE70" w14:textId="77777777" w:rsidR="00807A6A" w:rsidRDefault="00807A6A" w:rsidP="00807A6A">
      <w:pPr>
        <w:pStyle w:val="PL"/>
      </w:pPr>
      <w:r>
        <w:t xml:space="preserve">        - type: object</w:t>
      </w:r>
    </w:p>
    <w:p w14:paraId="3D09D35B" w14:textId="77777777" w:rsidR="00807A6A" w:rsidRDefault="00807A6A" w:rsidP="00807A6A">
      <w:pPr>
        <w:pStyle w:val="PL"/>
      </w:pPr>
      <w:r>
        <w:t xml:space="preserve">          properties:</w:t>
      </w:r>
    </w:p>
    <w:p w14:paraId="3CFE2DA4" w14:textId="77777777" w:rsidR="00807A6A" w:rsidRDefault="00807A6A" w:rsidP="00807A6A">
      <w:pPr>
        <w:pStyle w:val="PL"/>
      </w:pPr>
      <w:r>
        <w:t xml:space="preserve">            attributes:</w:t>
      </w:r>
    </w:p>
    <w:p w14:paraId="7E29AF6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B5040" w14:textId="77777777" w:rsidR="00807A6A" w:rsidRDefault="00807A6A" w:rsidP="00807A6A">
      <w:pPr>
        <w:pStyle w:val="PL"/>
      </w:pPr>
      <w:r>
        <w:t xml:space="preserve">                - $ref: 'TS28623_GenericNrm.yaml#/components/schemas/ManagedElement-Attr'</w:t>
      </w:r>
    </w:p>
    <w:p w14:paraId="1E825987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9B16551" w14:textId="77777777" w:rsidR="00807A6A" w:rsidRDefault="00807A6A" w:rsidP="00807A6A">
      <w:pPr>
        <w:pStyle w:val="PL"/>
      </w:pPr>
      <w:r>
        <w:t xml:space="preserve">        - type: object</w:t>
      </w:r>
    </w:p>
    <w:p w14:paraId="75887CA9" w14:textId="77777777" w:rsidR="00807A6A" w:rsidRDefault="00807A6A" w:rsidP="00807A6A">
      <w:pPr>
        <w:pStyle w:val="PL"/>
      </w:pPr>
      <w:r>
        <w:t xml:space="preserve">          properties:</w:t>
      </w:r>
    </w:p>
    <w:p w14:paraId="10234DFE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3573C0A5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34B25CB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99B01F0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0AA635E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56E66A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176449E4" w14:textId="77777777" w:rsidR="00807A6A" w:rsidRDefault="00807A6A" w:rsidP="00807A6A">
      <w:pPr>
        <w:pStyle w:val="PL"/>
      </w:pPr>
      <w:r>
        <w:t xml:space="preserve">            N3iwfFunction:   </w:t>
      </w:r>
    </w:p>
    <w:p w14:paraId="7D737F06" w14:textId="77777777" w:rsidR="00807A6A" w:rsidRDefault="00807A6A" w:rsidP="00807A6A">
      <w:pPr>
        <w:pStyle w:val="PL"/>
      </w:pPr>
      <w:r>
        <w:t xml:space="preserve">              $ref: '#/components/schemas/N3iwfFunction-Multiple'</w:t>
      </w:r>
    </w:p>
    <w:p w14:paraId="52DD092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04B526A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3499072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6DB409E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2EECDF9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504AD40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1B4525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5DC829AD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62F3A9A9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38C0B41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53CA1F0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0C14A09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0E60926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29DE187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85D884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474155E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308A019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396B18C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5CA262DB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5CB7603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01F33D6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6B886CD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36F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438D4626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DC905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3D8AC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6A66139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90A430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49BB103B" w14:textId="77777777" w:rsidR="00807A6A" w:rsidRDefault="00807A6A" w:rsidP="00807A6A">
      <w:pPr>
        <w:pStyle w:val="PL"/>
      </w:pPr>
      <w:r>
        <w:t xml:space="preserve">            Configurable5QISet:</w:t>
      </w:r>
    </w:p>
    <w:p w14:paraId="286A7E5A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187E1126" w14:textId="77777777" w:rsidR="00807A6A" w:rsidRDefault="00807A6A" w:rsidP="00807A6A">
      <w:pPr>
        <w:pStyle w:val="PL"/>
      </w:pPr>
      <w:r>
        <w:t xml:space="preserve">            Dynamic5QISet:</w:t>
      </w:r>
    </w:p>
    <w:p w14:paraId="3764991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29523A10" w14:textId="77777777" w:rsidR="00807A6A" w:rsidRDefault="00807A6A" w:rsidP="00807A6A">
      <w:pPr>
        <w:pStyle w:val="PL"/>
      </w:pPr>
      <w:r>
        <w:t xml:space="preserve"> </w:t>
      </w:r>
    </w:p>
    <w:p w14:paraId="528A337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AE4D97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77420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2E0A25" w14:textId="77777777" w:rsidR="00807A6A" w:rsidRDefault="00807A6A" w:rsidP="00807A6A">
      <w:pPr>
        <w:pStyle w:val="PL"/>
      </w:pPr>
      <w:r>
        <w:t xml:space="preserve">        - type: object</w:t>
      </w:r>
    </w:p>
    <w:p w14:paraId="6B481F55" w14:textId="77777777" w:rsidR="00807A6A" w:rsidRDefault="00807A6A" w:rsidP="00807A6A">
      <w:pPr>
        <w:pStyle w:val="PL"/>
      </w:pPr>
      <w:r>
        <w:t xml:space="preserve">          properties:</w:t>
      </w:r>
    </w:p>
    <w:p w14:paraId="48E6DD50" w14:textId="77777777" w:rsidR="00807A6A" w:rsidRDefault="00807A6A" w:rsidP="00807A6A">
      <w:pPr>
        <w:pStyle w:val="PL"/>
      </w:pPr>
      <w:r>
        <w:t xml:space="preserve">            attributes:</w:t>
      </w:r>
    </w:p>
    <w:p w14:paraId="5BC533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5110F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C04AFD1" w14:textId="77777777" w:rsidR="00807A6A" w:rsidRDefault="00807A6A" w:rsidP="00807A6A">
      <w:pPr>
        <w:pStyle w:val="PL"/>
      </w:pPr>
      <w:r>
        <w:t xml:space="preserve">                - type: object</w:t>
      </w:r>
    </w:p>
    <w:p w14:paraId="1AD9C7D5" w14:textId="77777777" w:rsidR="00807A6A" w:rsidRDefault="00807A6A" w:rsidP="00807A6A">
      <w:pPr>
        <w:pStyle w:val="PL"/>
      </w:pPr>
      <w:r>
        <w:t xml:space="preserve">                  properties:</w:t>
      </w:r>
    </w:p>
    <w:p w14:paraId="2FD407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426158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414FD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45FB46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469A00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D0205D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71A6C54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25EAE2C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F0B9A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B2C69C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1E2A1E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5E6AE87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6643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36818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213B6F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95FE26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E7E334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8145A4" w14:textId="77777777" w:rsidR="00807A6A" w:rsidRDefault="00807A6A" w:rsidP="00807A6A">
      <w:pPr>
        <w:pStyle w:val="PL"/>
      </w:pPr>
      <w:r>
        <w:t xml:space="preserve">        - type: object</w:t>
      </w:r>
    </w:p>
    <w:p w14:paraId="0C59762E" w14:textId="77777777" w:rsidR="00807A6A" w:rsidRDefault="00807A6A" w:rsidP="00807A6A">
      <w:pPr>
        <w:pStyle w:val="PL"/>
      </w:pPr>
      <w:r>
        <w:t xml:space="preserve">          properties:</w:t>
      </w:r>
    </w:p>
    <w:p w14:paraId="5F176EC4" w14:textId="77777777" w:rsidR="00807A6A" w:rsidRDefault="00807A6A" w:rsidP="00807A6A">
      <w:pPr>
        <w:pStyle w:val="PL"/>
      </w:pPr>
      <w:r>
        <w:t xml:space="preserve">            EP_N2:</w:t>
      </w:r>
    </w:p>
    <w:p w14:paraId="21014DEA" w14:textId="77777777" w:rsidR="00807A6A" w:rsidRDefault="00807A6A" w:rsidP="00807A6A">
      <w:pPr>
        <w:pStyle w:val="PL"/>
      </w:pPr>
      <w:r>
        <w:t xml:space="preserve">              $ref: '#/components/schemas/EP_N2-Multiple'</w:t>
      </w:r>
    </w:p>
    <w:p w14:paraId="4A16D563" w14:textId="77777777" w:rsidR="00807A6A" w:rsidRDefault="00807A6A" w:rsidP="00807A6A">
      <w:pPr>
        <w:pStyle w:val="PL"/>
      </w:pPr>
      <w:r>
        <w:t xml:space="preserve">            EP_N8:</w:t>
      </w:r>
    </w:p>
    <w:p w14:paraId="69050676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0D5D25C" w14:textId="77777777" w:rsidR="00807A6A" w:rsidRDefault="00807A6A" w:rsidP="00807A6A">
      <w:pPr>
        <w:pStyle w:val="PL"/>
      </w:pPr>
      <w:r>
        <w:t xml:space="preserve">            EP_N11:</w:t>
      </w:r>
    </w:p>
    <w:p w14:paraId="25F3BFB5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130E43A5" w14:textId="77777777" w:rsidR="00807A6A" w:rsidRDefault="00807A6A" w:rsidP="00807A6A">
      <w:pPr>
        <w:pStyle w:val="PL"/>
      </w:pPr>
      <w:r>
        <w:t xml:space="preserve">            EP_N12:</w:t>
      </w:r>
    </w:p>
    <w:p w14:paraId="2545DB76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0400F6C7" w14:textId="77777777" w:rsidR="00807A6A" w:rsidRDefault="00807A6A" w:rsidP="00807A6A">
      <w:pPr>
        <w:pStyle w:val="PL"/>
      </w:pPr>
      <w:r>
        <w:t xml:space="preserve">            EP_N14:</w:t>
      </w:r>
    </w:p>
    <w:p w14:paraId="3407F544" w14:textId="77777777" w:rsidR="00807A6A" w:rsidRDefault="00807A6A" w:rsidP="00807A6A">
      <w:pPr>
        <w:pStyle w:val="PL"/>
      </w:pPr>
      <w:r>
        <w:t xml:space="preserve">              $ref: '#/components/schemas/EP_N14-Multiple'</w:t>
      </w:r>
    </w:p>
    <w:p w14:paraId="3059000B" w14:textId="77777777" w:rsidR="00807A6A" w:rsidRDefault="00807A6A" w:rsidP="00807A6A">
      <w:pPr>
        <w:pStyle w:val="PL"/>
      </w:pPr>
      <w:r>
        <w:t xml:space="preserve">            EP_N15:</w:t>
      </w:r>
    </w:p>
    <w:p w14:paraId="61636905" w14:textId="77777777" w:rsidR="00807A6A" w:rsidRDefault="00807A6A" w:rsidP="00807A6A">
      <w:pPr>
        <w:pStyle w:val="PL"/>
      </w:pPr>
      <w:r>
        <w:t xml:space="preserve">              $ref: '#/components/schemas/EP_N15-Multiple'</w:t>
      </w:r>
    </w:p>
    <w:p w14:paraId="3DC0BDCB" w14:textId="77777777" w:rsidR="00807A6A" w:rsidRDefault="00807A6A" w:rsidP="00807A6A">
      <w:pPr>
        <w:pStyle w:val="PL"/>
      </w:pPr>
      <w:r>
        <w:t xml:space="preserve">            EP_N17:</w:t>
      </w:r>
    </w:p>
    <w:p w14:paraId="263DF628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3219151A" w14:textId="77777777" w:rsidR="00807A6A" w:rsidRDefault="00807A6A" w:rsidP="00807A6A">
      <w:pPr>
        <w:pStyle w:val="PL"/>
      </w:pPr>
      <w:r>
        <w:t xml:space="preserve">            EP_N20:</w:t>
      </w:r>
    </w:p>
    <w:p w14:paraId="074B659C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7285B902" w14:textId="77777777" w:rsidR="00807A6A" w:rsidRDefault="00807A6A" w:rsidP="00807A6A">
      <w:pPr>
        <w:pStyle w:val="PL"/>
      </w:pPr>
      <w:r>
        <w:t xml:space="preserve">            EP_N22:</w:t>
      </w:r>
    </w:p>
    <w:p w14:paraId="0F17696E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1034636D" w14:textId="77777777" w:rsidR="00807A6A" w:rsidRDefault="00807A6A" w:rsidP="00807A6A">
      <w:pPr>
        <w:pStyle w:val="PL"/>
      </w:pPr>
      <w:r>
        <w:t xml:space="preserve">            EP_N26:</w:t>
      </w:r>
    </w:p>
    <w:p w14:paraId="44D7047F" w14:textId="77777777" w:rsidR="00807A6A" w:rsidRDefault="00807A6A" w:rsidP="00807A6A">
      <w:pPr>
        <w:pStyle w:val="PL"/>
      </w:pPr>
      <w:r>
        <w:t xml:space="preserve">              $ref: '#/components/schemas/EP_N26-Multiple'</w:t>
      </w:r>
    </w:p>
    <w:p w14:paraId="07D442F3" w14:textId="77777777" w:rsidR="00807A6A" w:rsidRDefault="00807A6A" w:rsidP="00807A6A">
      <w:pPr>
        <w:pStyle w:val="PL"/>
      </w:pPr>
      <w:r>
        <w:t xml:space="preserve">            EP_NLS:</w:t>
      </w:r>
    </w:p>
    <w:p w14:paraId="75190A57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5CAE8FEF" w14:textId="77777777" w:rsidR="00807A6A" w:rsidRDefault="00807A6A" w:rsidP="00807A6A">
      <w:pPr>
        <w:pStyle w:val="PL"/>
      </w:pPr>
      <w:r>
        <w:t xml:space="preserve">            EP_NLG:</w:t>
      </w:r>
    </w:p>
    <w:p w14:paraId="2FD4A60E" w14:textId="77777777" w:rsidR="00807A6A" w:rsidRDefault="00807A6A" w:rsidP="00807A6A">
      <w:pPr>
        <w:pStyle w:val="PL"/>
      </w:pPr>
      <w:r>
        <w:t xml:space="preserve">              $ref: '#/components/schemas/EP_NLG-Multiple'</w:t>
      </w:r>
    </w:p>
    <w:p w14:paraId="0BF34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0ECF2D1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236A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8F6A5D1" w14:textId="77777777" w:rsidR="00807A6A" w:rsidRDefault="00807A6A" w:rsidP="00807A6A">
      <w:pPr>
        <w:pStyle w:val="PL"/>
      </w:pPr>
      <w:r>
        <w:t xml:space="preserve">        - type: object</w:t>
      </w:r>
    </w:p>
    <w:p w14:paraId="494408E9" w14:textId="77777777" w:rsidR="00807A6A" w:rsidRDefault="00807A6A" w:rsidP="00807A6A">
      <w:pPr>
        <w:pStyle w:val="PL"/>
      </w:pPr>
      <w:r>
        <w:t xml:space="preserve">          properties:</w:t>
      </w:r>
    </w:p>
    <w:p w14:paraId="52169F25" w14:textId="77777777" w:rsidR="00807A6A" w:rsidRDefault="00807A6A" w:rsidP="00807A6A">
      <w:pPr>
        <w:pStyle w:val="PL"/>
      </w:pPr>
      <w:r>
        <w:t xml:space="preserve">            attributes:</w:t>
      </w:r>
    </w:p>
    <w:p w14:paraId="48E439B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87E5B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683B5EE" w14:textId="77777777" w:rsidR="00807A6A" w:rsidRDefault="00807A6A" w:rsidP="00807A6A">
      <w:pPr>
        <w:pStyle w:val="PL"/>
      </w:pPr>
      <w:r>
        <w:t xml:space="preserve">                - type: object</w:t>
      </w:r>
    </w:p>
    <w:p w14:paraId="15E74467" w14:textId="77777777" w:rsidR="00807A6A" w:rsidRDefault="00807A6A" w:rsidP="00807A6A">
      <w:pPr>
        <w:pStyle w:val="PL"/>
      </w:pPr>
      <w:r>
        <w:t xml:space="preserve">                  properties:</w:t>
      </w:r>
    </w:p>
    <w:p w14:paraId="6437EE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B9D8A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B8FB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79BC52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DE6866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FBF5AE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B0F84A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608C4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BF24DA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39998237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25589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20C36B5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3F90EE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04BE16F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83505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7AE7200" w14:textId="77777777" w:rsidR="00807A6A" w:rsidRDefault="00807A6A" w:rsidP="00807A6A">
      <w:pPr>
        <w:pStyle w:val="PL"/>
      </w:pPr>
      <w:r>
        <w:t xml:space="preserve">        - type: object</w:t>
      </w:r>
    </w:p>
    <w:p w14:paraId="0A5833A8" w14:textId="77777777" w:rsidR="00807A6A" w:rsidRDefault="00807A6A" w:rsidP="00807A6A">
      <w:pPr>
        <w:pStyle w:val="PL"/>
      </w:pPr>
      <w:r>
        <w:t xml:space="preserve">          properties:</w:t>
      </w:r>
    </w:p>
    <w:p w14:paraId="74C27CB5" w14:textId="77777777" w:rsidR="00807A6A" w:rsidRDefault="00807A6A" w:rsidP="00807A6A">
      <w:pPr>
        <w:pStyle w:val="PL"/>
      </w:pPr>
      <w:r>
        <w:t xml:space="preserve">            attributes:</w:t>
      </w:r>
    </w:p>
    <w:p w14:paraId="6437334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B7DB1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C5C5A65" w14:textId="77777777" w:rsidR="00807A6A" w:rsidRDefault="00807A6A" w:rsidP="00807A6A">
      <w:pPr>
        <w:pStyle w:val="PL"/>
      </w:pPr>
      <w:r>
        <w:t xml:space="preserve">                - type: object</w:t>
      </w:r>
    </w:p>
    <w:p w14:paraId="4E049D26" w14:textId="77777777" w:rsidR="00807A6A" w:rsidRDefault="00807A6A" w:rsidP="00807A6A">
      <w:pPr>
        <w:pStyle w:val="PL"/>
      </w:pPr>
      <w:r>
        <w:t xml:space="preserve">                  properties:</w:t>
      </w:r>
    </w:p>
    <w:p w14:paraId="220D87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0407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8E353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79C5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3A0C69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19F06FB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37F9C0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35706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AEFE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20714F3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5F7F36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04417F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CFA21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B8A8AC0" w14:textId="77777777" w:rsidR="00807A6A" w:rsidRDefault="00807A6A" w:rsidP="00807A6A">
      <w:pPr>
        <w:pStyle w:val="PL"/>
      </w:pPr>
      <w:r>
        <w:t xml:space="preserve">        - type: object</w:t>
      </w:r>
    </w:p>
    <w:p w14:paraId="4CF9B048" w14:textId="77777777" w:rsidR="00807A6A" w:rsidRDefault="00807A6A" w:rsidP="00807A6A">
      <w:pPr>
        <w:pStyle w:val="PL"/>
      </w:pPr>
      <w:r>
        <w:t xml:space="preserve">          properties:</w:t>
      </w:r>
    </w:p>
    <w:p w14:paraId="21EC8D67" w14:textId="77777777" w:rsidR="00807A6A" w:rsidRDefault="00807A6A" w:rsidP="00807A6A">
      <w:pPr>
        <w:pStyle w:val="PL"/>
      </w:pPr>
      <w:r>
        <w:t xml:space="preserve">            attributes:</w:t>
      </w:r>
    </w:p>
    <w:p w14:paraId="0AF97AB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E49CB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05CC5BD" w14:textId="77777777" w:rsidR="00807A6A" w:rsidRDefault="00807A6A" w:rsidP="00807A6A">
      <w:pPr>
        <w:pStyle w:val="PL"/>
      </w:pPr>
      <w:r>
        <w:t xml:space="preserve">                - type: object</w:t>
      </w:r>
    </w:p>
    <w:p w14:paraId="221AB269" w14:textId="77777777" w:rsidR="00807A6A" w:rsidRDefault="00807A6A" w:rsidP="00807A6A">
      <w:pPr>
        <w:pStyle w:val="PL"/>
      </w:pPr>
      <w:r>
        <w:t xml:space="preserve">                  properties:</w:t>
      </w:r>
    </w:p>
    <w:p w14:paraId="753B3C4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859E8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209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56DE18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372001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7B2CF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B7967E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B95121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E2F2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D83369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DD26E4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CDCE2A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0EFB9C5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17B68EA4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8AD56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562A00F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734205" w14:textId="77777777" w:rsidR="00807A6A" w:rsidRDefault="00807A6A" w:rsidP="00807A6A">
      <w:pPr>
        <w:pStyle w:val="PL"/>
      </w:pPr>
    </w:p>
    <w:p w14:paraId="74B88830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664D997D" w14:textId="77777777" w:rsidR="00807A6A" w:rsidRDefault="00807A6A" w:rsidP="00807A6A">
      <w:pPr>
        <w:pStyle w:val="PL"/>
      </w:pPr>
      <w:r>
        <w:t xml:space="preserve">        - type: object</w:t>
      </w:r>
    </w:p>
    <w:p w14:paraId="4A063A95" w14:textId="77777777" w:rsidR="00807A6A" w:rsidRDefault="00807A6A" w:rsidP="00807A6A">
      <w:pPr>
        <w:pStyle w:val="PL"/>
      </w:pPr>
      <w:r>
        <w:t xml:space="preserve">          properties:</w:t>
      </w:r>
    </w:p>
    <w:p w14:paraId="6C024EBA" w14:textId="77777777" w:rsidR="00807A6A" w:rsidRDefault="00807A6A" w:rsidP="00807A6A">
      <w:pPr>
        <w:pStyle w:val="PL"/>
      </w:pPr>
      <w:r>
        <w:t xml:space="preserve">            EP_N4:</w:t>
      </w:r>
    </w:p>
    <w:p w14:paraId="2F93254A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3B0A5B21" w14:textId="77777777" w:rsidR="00807A6A" w:rsidRDefault="00807A6A" w:rsidP="00807A6A">
      <w:pPr>
        <w:pStyle w:val="PL"/>
      </w:pPr>
      <w:r>
        <w:t xml:space="preserve">            EP_N7:</w:t>
      </w:r>
    </w:p>
    <w:p w14:paraId="1756D343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78F375BF" w14:textId="77777777" w:rsidR="00807A6A" w:rsidRDefault="00807A6A" w:rsidP="00807A6A">
      <w:pPr>
        <w:pStyle w:val="PL"/>
      </w:pPr>
      <w:r>
        <w:t xml:space="preserve">            EP_N10:</w:t>
      </w:r>
    </w:p>
    <w:p w14:paraId="2EF91A5F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5757D43" w14:textId="77777777" w:rsidR="00807A6A" w:rsidRDefault="00807A6A" w:rsidP="00807A6A">
      <w:pPr>
        <w:pStyle w:val="PL"/>
      </w:pPr>
      <w:r>
        <w:t xml:space="preserve">            EP_N11:</w:t>
      </w:r>
    </w:p>
    <w:p w14:paraId="27534982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4137D5B8" w14:textId="77777777" w:rsidR="00807A6A" w:rsidRDefault="00807A6A" w:rsidP="00807A6A">
      <w:pPr>
        <w:pStyle w:val="PL"/>
      </w:pPr>
      <w:r>
        <w:t xml:space="preserve">            EP_N16:</w:t>
      </w:r>
    </w:p>
    <w:p w14:paraId="160ED75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52685390" w14:textId="77777777" w:rsidR="00807A6A" w:rsidRDefault="00807A6A" w:rsidP="00807A6A">
      <w:pPr>
        <w:pStyle w:val="PL"/>
      </w:pPr>
      <w:r>
        <w:t xml:space="preserve">            EP_S5C:</w:t>
      </w:r>
    </w:p>
    <w:p w14:paraId="075A9A2D" w14:textId="77777777" w:rsidR="00807A6A" w:rsidRDefault="00807A6A" w:rsidP="00807A6A">
      <w:pPr>
        <w:pStyle w:val="PL"/>
      </w:pPr>
      <w:r>
        <w:t xml:space="preserve">              $ref: '#/components/schemas/EP_S5C-Multiple'</w:t>
      </w:r>
    </w:p>
    <w:p w14:paraId="39D9622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63982A2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F969AF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2FC3224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C0630D7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448C93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5FFFB474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FBA9E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655BD492" w14:textId="77777777" w:rsidR="00807A6A" w:rsidRDefault="00807A6A" w:rsidP="00807A6A">
      <w:pPr>
        <w:pStyle w:val="PL"/>
      </w:pPr>
    </w:p>
    <w:p w14:paraId="0EF6C85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C6FBF1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03A6C2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521378B" w14:textId="77777777" w:rsidR="00807A6A" w:rsidRDefault="00807A6A" w:rsidP="00807A6A">
      <w:pPr>
        <w:pStyle w:val="PL"/>
      </w:pPr>
      <w:r>
        <w:t xml:space="preserve">        - type: object</w:t>
      </w:r>
    </w:p>
    <w:p w14:paraId="465CABE2" w14:textId="77777777" w:rsidR="00807A6A" w:rsidRDefault="00807A6A" w:rsidP="00807A6A">
      <w:pPr>
        <w:pStyle w:val="PL"/>
      </w:pPr>
      <w:r>
        <w:t xml:space="preserve">          properties:</w:t>
      </w:r>
    </w:p>
    <w:p w14:paraId="6C3AD584" w14:textId="77777777" w:rsidR="00807A6A" w:rsidRDefault="00807A6A" w:rsidP="00807A6A">
      <w:pPr>
        <w:pStyle w:val="PL"/>
      </w:pPr>
      <w:r>
        <w:t xml:space="preserve">            attributes:</w:t>
      </w:r>
    </w:p>
    <w:p w14:paraId="281E0FA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4C61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13BA254" w14:textId="77777777" w:rsidR="00807A6A" w:rsidRDefault="00807A6A" w:rsidP="00807A6A">
      <w:pPr>
        <w:pStyle w:val="PL"/>
      </w:pPr>
      <w:r>
        <w:t xml:space="preserve">                - type: object</w:t>
      </w:r>
    </w:p>
    <w:p w14:paraId="07CF2E56" w14:textId="77777777" w:rsidR="00807A6A" w:rsidRDefault="00807A6A" w:rsidP="00807A6A">
      <w:pPr>
        <w:pStyle w:val="PL"/>
      </w:pPr>
      <w:r>
        <w:t xml:space="preserve">                  properties:</w:t>
      </w:r>
    </w:p>
    <w:p w14:paraId="3231471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7816A3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AD49B8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95FF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252E03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071815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D7CBA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510974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87F14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4122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7E356D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7877F26" w14:textId="77777777" w:rsidR="00807A6A" w:rsidRDefault="00807A6A" w:rsidP="00807A6A">
      <w:pPr>
        <w:pStyle w:val="PL"/>
      </w:pPr>
      <w:r>
        <w:t xml:space="preserve">        - type: object</w:t>
      </w:r>
    </w:p>
    <w:p w14:paraId="3425B71D" w14:textId="77777777" w:rsidR="00807A6A" w:rsidRDefault="00807A6A" w:rsidP="00807A6A">
      <w:pPr>
        <w:pStyle w:val="PL"/>
      </w:pPr>
      <w:r>
        <w:t xml:space="preserve">          properties:</w:t>
      </w:r>
    </w:p>
    <w:p w14:paraId="25EE9300" w14:textId="77777777" w:rsidR="00807A6A" w:rsidRDefault="00807A6A" w:rsidP="00807A6A">
      <w:pPr>
        <w:pStyle w:val="PL"/>
      </w:pPr>
      <w:r>
        <w:t xml:space="preserve">            EP_N3:</w:t>
      </w:r>
    </w:p>
    <w:p w14:paraId="4C8A3B12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6E08F3BC" w14:textId="77777777" w:rsidR="00807A6A" w:rsidRDefault="00807A6A" w:rsidP="00807A6A">
      <w:pPr>
        <w:pStyle w:val="PL"/>
      </w:pPr>
      <w:r>
        <w:t xml:space="preserve">            EP_N4:</w:t>
      </w:r>
    </w:p>
    <w:p w14:paraId="687B5719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EC9582F" w14:textId="77777777" w:rsidR="00807A6A" w:rsidRDefault="00807A6A" w:rsidP="00807A6A">
      <w:pPr>
        <w:pStyle w:val="PL"/>
      </w:pPr>
      <w:r>
        <w:t xml:space="preserve">            EP_N6:</w:t>
      </w:r>
    </w:p>
    <w:p w14:paraId="6D48F7CF" w14:textId="77777777" w:rsidR="00807A6A" w:rsidRDefault="00807A6A" w:rsidP="00807A6A">
      <w:pPr>
        <w:pStyle w:val="PL"/>
      </w:pPr>
      <w:r>
        <w:t xml:space="preserve">              $ref: '#/components/schemas/EP_N6-Multiple'</w:t>
      </w:r>
    </w:p>
    <w:p w14:paraId="2357C041" w14:textId="77777777" w:rsidR="00807A6A" w:rsidRDefault="00807A6A" w:rsidP="00807A6A">
      <w:pPr>
        <w:pStyle w:val="PL"/>
      </w:pPr>
      <w:r>
        <w:t xml:space="preserve">            EP_N9:</w:t>
      </w:r>
    </w:p>
    <w:p w14:paraId="7877416C" w14:textId="77777777" w:rsidR="00807A6A" w:rsidRDefault="00807A6A" w:rsidP="00807A6A">
      <w:pPr>
        <w:pStyle w:val="PL"/>
      </w:pPr>
      <w:r>
        <w:t xml:space="preserve">              $ref: '#/components/schemas/EP_N9-Multiple'</w:t>
      </w:r>
    </w:p>
    <w:p w14:paraId="1215B4D6" w14:textId="77777777" w:rsidR="00807A6A" w:rsidRDefault="00807A6A" w:rsidP="00807A6A">
      <w:pPr>
        <w:pStyle w:val="PL"/>
      </w:pPr>
      <w:r>
        <w:t xml:space="preserve">            EP_S5U:</w:t>
      </w:r>
    </w:p>
    <w:p w14:paraId="65C73F18" w14:textId="77777777" w:rsidR="00807A6A" w:rsidRDefault="00807A6A" w:rsidP="00807A6A">
      <w:pPr>
        <w:pStyle w:val="PL"/>
      </w:pPr>
      <w:r>
        <w:t xml:space="preserve">              $ref: '#/components/schemas/EP_S5U-Multiple'</w:t>
      </w:r>
    </w:p>
    <w:p w14:paraId="27CC7541" w14:textId="77777777" w:rsidR="00807A6A" w:rsidRDefault="00807A6A" w:rsidP="00807A6A">
      <w:pPr>
        <w:pStyle w:val="PL"/>
      </w:pPr>
      <w:r>
        <w:t xml:space="preserve">    N3iwfFunction-Single:</w:t>
      </w:r>
    </w:p>
    <w:p w14:paraId="69BB09E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7844E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BF82529" w14:textId="77777777" w:rsidR="00807A6A" w:rsidRDefault="00807A6A" w:rsidP="00807A6A">
      <w:pPr>
        <w:pStyle w:val="PL"/>
      </w:pPr>
      <w:r>
        <w:t xml:space="preserve">        - type: object</w:t>
      </w:r>
    </w:p>
    <w:p w14:paraId="29B68E88" w14:textId="77777777" w:rsidR="00807A6A" w:rsidRDefault="00807A6A" w:rsidP="00807A6A">
      <w:pPr>
        <w:pStyle w:val="PL"/>
      </w:pPr>
      <w:r>
        <w:t xml:space="preserve">          properties:</w:t>
      </w:r>
    </w:p>
    <w:p w14:paraId="5B86BBF7" w14:textId="77777777" w:rsidR="00807A6A" w:rsidRDefault="00807A6A" w:rsidP="00807A6A">
      <w:pPr>
        <w:pStyle w:val="PL"/>
      </w:pPr>
      <w:r>
        <w:t xml:space="preserve">            attributes:</w:t>
      </w:r>
    </w:p>
    <w:p w14:paraId="5AE5D44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DE1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58C903F" w14:textId="77777777" w:rsidR="00807A6A" w:rsidRDefault="00807A6A" w:rsidP="00807A6A">
      <w:pPr>
        <w:pStyle w:val="PL"/>
      </w:pPr>
      <w:r>
        <w:t xml:space="preserve">                - type: object</w:t>
      </w:r>
    </w:p>
    <w:p w14:paraId="6C868F56" w14:textId="77777777" w:rsidR="00807A6A" w:rsidRDefault="00807A6A" w:rsidP="00807A6A">
      <w:pPr>
        <w:pStyle w:val="PL"/>
      </w:pPr>
      <w:r>
        <w:t xml:space="preserve">                  properties:</w:t>
      </w:r>
    </w:p>
    <w:p w14:paraId="0135B6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B67BB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7B3B2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3C675B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9FC00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E95D961" w14:textId="77777777" w:rsidR="00807A6A" w:rsidRDefault="00807A6A" w:rsidP="00807A6A">
      <w:pPr>
        <w:pStyle w:val="PL"/>
      </w:pPr>
      <w:r>
        <w:t xml:space="preserve">        - type: object</w:t>
      </w:r>
    </w:p>
    <w:p w14:paraId="65C1311B" w14:textId="77777777" w:rsidR="00807A6A" w:rsidRDefault="00807A6A" w:rsidP="00807A6A">
      <w:pPr>
        <w:pStyle w:val="PL"/>
      </w:pPr>
      <w:r>
        <w:t xml:space="preserve">          properties:</w:t>
      </w:r>
    </w:p>
    <w:p w14:paraId="3F85D4F7" w14:textId="77777777" w:rsidR="00807A6A" w:rsidRDefault="00807A6A" w:rsidP="00807A6A">
      <w:pPr>
        <w:pStyle w:val="PL"/>
      </w:pPr>
      <w:r>
        <w:t xml:space="preserve">            EP_N3:</w:t>
      </w:r>
    </w:p>
    <w:p w14:paraId="0C47E0C0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3C85D122" w14:textId="77777777" w:rsidR="00807A6A" w:rsidRDefault="00807A6A" w:rsidP="00807A6A">
      <w:pPr>
        <w:pStyle w:val="PL"/>
      </w:pPr>
      <w:r>
        <w:t xml:space="preserve">            EP_N4:</w:t>
      </w:r>
    </w:p>
    <w:p w14:paraId="74B4E5B5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ADD413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51BF3E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69011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35AD7B1" w14:textId="77777777" w:rsidR="00807A6A" w:rsidRDefault="00807A6A" w:rsidP="00807A6A">
      <w:pPr>
        <w:pStyle w:val="PL"/>
      </w:pPr>
      <w:r>
        <w:t xml:space="preserve">        - type: object</w:t>
      </w:r>
    </w:p>
    <w:p w14:paraId="7F119E6D" w14:textId="77777777" w:rsidR="00807A6A" w:rsidRDefault="00807A6A" w:rsidP="00807A6A">
      <w:pPr>
        <w:pStyle w:val="PL"/>
      </w:pPr>
      <w:r>
        <w:t xml:space="preserve">          properties:</w:t>
      </w:r>
    </w:p>
    <w:p w14:paraId="61F7C8FC" w14:textId="77777777" w:rsidR="00807A6A" w:rsidRDefault="00807A6A" w:rsidP="00807A6A">
      <w:pPr>
        <w:pStyle w:val="PL"/>
      </w:pPr>
      <w:r>
        <w:t xml:space="preserve">            attributes:</w:t>
      </w:r>
    </w:p>
    <w:p w14:paraId="79E6627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5C067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3709C54" w14:textId="77777777" w:rsidR="00807A6A" w:rsidRDefault="00807A6A" w:rsidP="00807A6A">
      <w:pPr>
        <w:pStyle w:val="PL"/>
      </w:pPr>
      <w:r>
        <w:t xml:space="preserve">                - type: object</w:t>
      </w:r>
    </w:p>
    <w:p w14:paraId="722A3CF2" w14:textId="77777777" w:rsidR="00807A6A" w:rsidRDefault="00807A6A" w:rsidP="00807A6A">
      <w:pPr>
        <w:pStyle w:val="PL"/>
      </w:pPr>
      <w:r>
        <w:t xml:space="preserve">                  properties:</w:t>
      </w:r>
    </w:p>
    <w:p w14:paraId="597108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5EEDD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4D709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892716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651509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32417B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ADAE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4059BD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63954D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07870A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785B6FD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0FC9F456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AF345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4978218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0AA56A3" w14:textId="77777777" w:rsidR="00807A6A" w:rsidRDefault="00807A6A" w:rsidP="00807A6A">
      <w:pPr>
        <w:pStyle w:val="PL"/>
      </w:pPr>
    </w:p>
    <w:p w14:paraId="41CA7FF5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109BC48E" w14:textId="77777777" w:rsidR="00807A6A" w:rsidRDefault="00807A6A" w:rsidP="00807A6A">
      <w:pPr>
        <w:pStyle w:val="PL"/>
      </w:pPr>
      <w:r>
        <w:t xml:space="preserve">        - type: object</w:t>
      </w:r>
    </w:p>
    <w:p w14:paraId="42D03A4D" w14:textId="77777777" w:rsidR="00807A6A" w:rsidRDefault="00807A6A" w:rsidP="00807A6A">
      <w:pPr>
        <w:pStyle w:val="PL"/>
      </w:pPr>
      <w:r>
        <w:t xml:space="preserve">          properties:</w:t>
      </w:r>
    </w:p>
    <w:p w14:paraId="49597716" w14:textId="77777777" w:rsidR="00807A6A" w:rsidRDefault="00807A6A" w:rsidP="00807A6A">
      <w:pPr>
        <w:pStyle w:val="PL"/>
      </w:pPr>
      <w:r>
        <w:t xml:space="preserve">            EP_N5:</w:t>
      </w:r>
    </w:p>
    <w:p w14:paraId="083A5C0A" w14:textId="77777777" w:rsidR="00807A6A" w:rsidRDefault="00807A6A" w:rsidP="00807A6A">
      <w:pPr>
        <w:pStyle w:val="PL"/>
      </w:pPr>
      <w:r>
        <w:t xml:space="preserve">              $ref: '#/components/schemas/EP_N5-Multiple'</w:t>
      </w:r>
    </w:p>
    <w:p w14:paraId="41E9A554" w14:textId="77777777" w:rsidR="00807A6A" w:rsidRDefault="00807A6A" w:rsidP="00807A6A">
      <w:pPr>
        <w:pStyle w:val="PL"/>
      </w:pPr>
      <w:r>
        <w:t xml:space="preserve">            EP_N7:</w:t>
      </w:r>
    </w:p>
    <w:p w14:paraId="3B785C1C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13727AC9" w14:textId="77777777" w:rsidR="00807A6A" w:rsidRDefault="00807A6A" w:rsidP="00807A6A">
      <w:pPr>
        <w:pStyle w:val="PL"/>
      </w:pPr>
      <w:r>
        <w:t xml:space="preserve">            EP_N15:</w:t>
      </w:r>
    </w:p>
    <w:p w14:paraId="29DD37FA" w14:textId="77777777" w:rsidR="00807A6A" w:rsidRDefault="00807A6A" w:rsidP="00807A6A">
      <w:pPr>
        <w:pStyle w:val="PL"/>
      </w:pPr>
      <w:r>
        <w:t xml:space="preserve">              $ref: '#/components/schemas/EP_N15-Multiple'</w:t>
      </w:r>
    </w:p>
    <w:p w14:paraId="26B94C30" w14:textId="77777777" w:rsidR="00807A6A" w:rsidRDefault="00807A6A" w:rsidP="00807A6A">
      <w:pPr>
        <w:pStyle w:val="PL"/>
      </w:pPr>
      <w:r>
        <w:t xml:space="preserve">            EP_N16:</w:t>
      </w:r>
    </w:p>
    <w:p w14:paraId="2DAC832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4E309EC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3A48EF5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1B11F64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1B20F0C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9C2FCD4" w14:textId="77777777" w:rsidR="00807A6A" w:rsidRDefault="00807A6A" w:rsidP="00807A6A">
      <w:pPr>
        <w:pStyle w:val="PL"/>
      </w:pPr>
    </w:p>
    <w:p w14:paraId="286A43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FB53A4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8A358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342D32" w14:textId="77777777" w:rsidR="00807A6A" w:rsidRDefault="00807A6A" w:rsidP="00807A6A">
      <w:pPr>
        <w:pStyle w:val="PL"/>
      </w:pPr>
      <w:r>
        <w:t xml:space="preserve">        - type: object</w:t>
      </w:r>
    </w:p>
    <w:p w14:paraId="3FB6B6FF" w14:textId="77777777" w:rsidR="00807A6A" w:rsidRDefault="00807A6A" w:rsidP="00807A6A">
      <w:pPr>
        <w:pStyle w:val="PL"/>
      </w:pPr>
      <w:r>
        <w:t xml:space="preserve">          properties:</w:t>
      </w:r>
    </w:p>
    <w:p w14:paraId="5F973AC3" w14:textId="77777777" w:rsidR="00807A6A" w:rsidRDefault="00807A6A" w:rsidP="00807A6A">
      <w:pPr>
        <w:pStyle w:val="PL"/>
      </w:pPr>
      <w:r>
        <w:t xml:space="preserve">            attributes:</w:t>
      </w:r>
    </w:p>
    <w:p w14:paraId="47B63AC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9F2BC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73E1D53C" w14:textId="77777777" w:rsidR="00807A6A" w:rsidRDefault="00807A6A" w:rsidP="00807A6A">
      <w:pPr>
        <w:pStyle w:val="PL"/>
      </w:pPr>
      <w:r>
        <w:t xml:space="preserve">                - type: object</w:t>
      </w:r>
    </w:p>
    <w:p w14:paraId="39BE4ED1" w14:textId="77777777" w:rsidR="00807A6A" w:rsidRDefault="00807A6A" w:rsidP="00807A6A">
      <w:pPr>
        <w:pStyle w:val="PL"/>
      </w:pPr>
      <w:r>
        <w:t xml:space="preserve">                  properties:</w:t>
      </w:r>
    </w:p>
    <w:p w14:paraId="54E270A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09AB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3FFD4B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88F763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2B64B9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67E70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BB9D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9A4C0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6316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86DF4F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D5C4AD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8AF7458" w14:textId="77777777" w:rsidR="00807A6A" w:rsidRDefault="00807A6A" w:rsidP="00807A6A">
      <w:pPr>
        <w:pStyle w:val="PL"/>
      </w:pPr>
      <w:r>
        <w:t xml:space="preserve">        - type: object</w:t>
      </w:r>
    </w:p>
    <w:p w14:paraId="4E0F18D4" w14:textId="77777777" w:rsidR="00807A6A" w:rsidRDefault="00807A6A" w:rsidP="00807A6A">
      <w:pPr>
        <w:pStyle w:val="PL"/>
      </w:pPr>
      <w:r>
        <w:t xml:space="preserve">          properties:</w:t>
      </w:r>
    </w:p>
    <w:p w14:paraId="34385415" w14:textId="77777777" w:rsidR="00807A6A" w:rsidRDefault="00807A6A" w:rsidP="00807A6A">
      <w:pPr>
        <w:pStyle w:val="PL"/>
      </w:pPr>
      <w:r>
        <w:t xml:space="preserve">            EP_N12:</w:t>
      </w:r>
    </w:p>
    <w:p w14:paraId="6FFE8603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12681FDF" w14:textId="77777777" w:rsidR="00807A6A" w:rsidRDefault="00807A6A" w:rsidP="00807A6A">
      <w:pPr>
        <w:pStyle w:val="PL"/>
      </w:pPr>
      <w:r>
        <w:t xml:space="preserve">            EP_N13:</w:t>
      </w:r>
    </w:p>
    <w:p w14:paraId="3F9B6E60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48E633D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425F863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ACADE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C98E438" w14:textId="77777777" w:rsidR="00807A6A" w:rsidRDefault="00807A6A" w:rsidP="00807A6A">
      <w:pPr>
        <w:pStyle w:val="PL"/>
      </w:pPr>
      <w:r>
        <w:t xml:space="preserve">        - type: object</w:t>
      </w:r>
    </w:p>
    <w:p w14:paraId="0077F5A4" w14:textId="77777777" w:rsidR="00807A6A" w:rsidRDefault="00807A6A" w:rsidP="00807A6A">
      <w:pPr>
        <w:pStyle w:val="PL"/>
      </w:pPr>
      <w:r>
        <w:t xml:space="preserve">          properties:</w:t>
      </w:r>
    </w:p>
    <w:p w14:paraId="15173806" w14:textId="77777777" w:rsidR="00807A6A" w:rsidRDefault="00807A6A" w:rsidP="00807A6A">
      <w:pPr>
        <w:pStyle w:val="PL"/>
      </w:pPr>
      <w:r>
        <w:t xml:space="preserve">            attributes:</w:t>
      </w:r>
    </w:p>
    <w:p w14:paraId="36CCEE7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E3FCC3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B64C4AB" w14:textId="77777777" w:rsidR="00807A6A" w:rsidRDefault="00807A6A" w:rsidP="00807A6A">
      <w:pPr>
        <w:pStyle w:val="PL"/>
      </w:pPr>
      <w:r>
        <w:t xml:space="preserve">                - type: object</w:t>
      </w:r>
    </w:p>
    <w:p w14:paraId="23D9A977" w14:textId="77777777" w:rsidR="00807A6A" w:rsidRDefault="00807A6A" w:rsidP="00807A6A">
      <w:pPr>
        <w:pStyle w:val="PL"/>
      </w:pPr>
      <w:r>
        <w:t xml:space="preserve">                  properties:</w:t>
      </w:r>
    </w:p>
    <w:p w14:paraId="70470F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135EF9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D35055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619B45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2845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AF0961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BAFC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7FFA8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2BB6C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B37B77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3857496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1D69182" w14:textId="77777777" w:rsidR="00807A6A" w:rsidRDefault="00807A6A" w:rsidP="00807A6A">
      <w:pPr>
        <w:pStyle w:val="PL"/>
      </w:pPr>
      <w:r>
        <w:t xml:space="preserve">        - type: object</w:t>
      </w:r>
    </w:p>
    <w:p w14:paraId="5F98FB18" w14:textId="77777777" w:rsidR="00807A6A" w:rsidRDefault="00807A6A" w:rsidP="00807A6A">
      <w:pPr>
        <w:pStyle w:val="PL"/>
      </w:pPr>
      <w:r>
        <w:t xml:space="preserve">          properties:</w:t>
      </w:r>
    </w:p>
    <w:p w14:paraId="0AE5C3E1" w14:textId="77777777" w:rsidR="00807A6A" w:rsidRDefault="00807A6A" w:rsidP="00807A6A">
      <w:pPr>
        <w:pStyle w:val="PL"/>
      </w:pPr>
      <w:r>
        <w:t xml:space="preserve">            EP_N8:</w:t>
      </w:r>
    </w:p>
    <w:p w14:paraId="2B984164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B116B14" w14:textId="77777777" w:rsidR="00807A6A" w:rsidRDefault="00807A6A" w:rsidP="00807A6A">
      <w:pPr>
        <w:pStyle w:val="PL"/>
      </w:pPr>
      <w:r>
        <w:t xml:space="preserve">            EP_N10:</w:t>
      </w:r>
    </w:p>
    <w:p w14:paraId="36459843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6EF0C72" w14:textId="77777777" w:rsidR="00807A6A" w:rsidRDefault="00807A6A" w:rsidP="00807A6A">
      <w:pPr>
        <w:pStyle w:val="PL"/>
      </w:pPr>
      <w:r>
        <w:t xml:space="preserve">            EP_N13:</w:t>
      </w:r>
    </w:p>
    <w:p w14:paraId="3BBD3D8B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65EEC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142CEDE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26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CBF13C" w14:textId="77777777" w:rsidR="00807A6A" w:rsidRDefault="00807A6A" w:rsidP="00807A6A">
      <w:pPr>
        <w:pStyle w:val="PL"/>
      </w:pPr>
      <w:r>
        <w:t xml:space="preserve">        - type: object</w:t>
      </w:r>
    </w:p>
    <w:p w14:paraId="14F2884E" w14:textId="77777777" w:rsidR="00807A6A" w:rsidRDefault="00807A6A" w:rsidP="00807A6A">
      <w:pPr>
        <w:pStyle w:val="PL"/>
      </w:pPr>
      <w:r>
        <w:t xml:space="preserve">          properties:</w:t>
      </w:r>
    </w:p>
    <w:p w14:paraId="3763D567" w14:textId="77777777" w:rsidR="00807A6A" w:rsidRDefault="00807A6A" w:rsidP="00807A6A">
      <w:pPr>
        <w:pStyle w:val="PL"/>
      </w:pPr>
      <w:r>
        <w:t xml:space="preserve">            attributes:</w:t>
      </w:r>
    </w:p>
    <w:p w14:paraId="0BFEABA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0D153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4F2D09E" w14:textId="77777777" w:rsidR="00807A6A" w:rsidRDefault="00807A6A" w:rsidP="00807A6A">
      <w:pPr>
        <w:pStyle w:val="PL"/>
      </w:pPr>
      <w:r>
        <w:t xml:space="preserve">                - type: object</w:t>
      </w:r>
    </w:p>
    <w:p w14:paraId="323A12BE" w14:textId="77777777" w:rsidR="00807A6A" w:rsidRDefault="00807A6A" w:rsidP="00807A6A">
      <w:pPr>
        <w:pStyle w:val="PL"/>
      </w:pPr>
      <w:r>
        <w:t xml:space="preserve">                  properties:</w:t>
      </w:r>
    </w:p>
    <w:p w14:paraId="78EDD89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79B035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0DB8BB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18B383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4F8FF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F81242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54386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20440D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837B91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1CC48A6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FEBCE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9A2C7AF" w14:textId="77777777" w:rsidR="00807A6A" w:rsidRDefault="00807A6A" w:rsidP="00807A6A">
      <w:pPr>
        <w:pStyle w:val="PL"/>
      </w:pPr>
      <w:r>
        <w:t xml:space="preserve">        - type: object</w:t>
      </w:r>
    </w:p>
    <w:p w14:paraId="54D35A84" w14:textId="77777777" w:rsidR="00807A6A" w:rsidRDefault="00807A6A" w:rsidP="00807A6A">
      <w:pPr>
        <w:pStyle w:val="PL"/>
      </w:pPr>
      <w:r>
        <w:t xml:space="preserve">          properties:</w:t>
      </w:r>
    </w:p>
    <w:p w14:paraId="4B4460E7" w14:textId="77777777" w:rsidR="00807A6A" w:rsidRDefault="00807A6A" w:rsidP="00807A6A">
      <w:pPr>
        <w:pStyle w:val="PL"/>
      </w:pPr>
      <w:r>
        <w:t xml:space="preserve">            attributes:</w:t>
      </w:r>
    </w:p>
    <w:p w14:paraId="19466DC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EE992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5754A0E" w14:textId="77777777" w:rsidR="00807A6A" w:rsidRDefault="00807A6A" w:rsidP="00807A6A">
      <w:pPr>
        <w:pStyle w:val="PL"/>
      </w:pPr>
      <w:r>
        <w:t xml:space="preserve">                - type: object</w:t>
      </w:r>
    </w:p>
    <w:p w14:paraId="7FA69E00" w14:textId="77777777" w:rsidR="00807A6A" w:rsidRDefault="00807A6A" w:rsidP="00807A6A">
      <w:pPr>
        <w:pStyle w:val="PL"/>
      </w:pPr>
      <w:r>
        <w:t xml:space="preserve">                  properties:</w:t>
      </w:r>
    </w:p>
    <w:p w14:paraId="3608589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93A822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4A0C7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7113F9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BC1DE3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77609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658EA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1A6B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A738D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463CA37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58D74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E4711EA" w14:textId="77777777" w:rsidR="00807A6A" w:rsidRDefault="00807A6A" w:rsidP="00807A6A">
      <w:pPr>
        <w:pStyle w:val="PL"/>
      </w:pPr>
      <w:r>
        <w:t xml:space="preserve">        - type: object</w:t>
      </w:r>
    </w:p>
    <w:p w14:paraId="7786F90C" w14:textId="77777777" w:rsidR="00807A6A" w:rsidRDefault="00807A6A" w:rsidP="00807A6A">
      <w:pPr>
        <w:pStyle w:val="PL"/>
      </w:pPr>
      <w:r>
        <w:t xml:space="preserve">          properties:</w:t>
      </w:r>
    </w:p>
    <w:p w14:paraId="100D46A9" w14:textId="77777777" w:rsidR="00807A6A" w:rsidRDefault="00807A6A" w:rsidP="00807A6A">
      <w:pPr>
        <w:pStyle w:val="PL"/>
      </w:pPr>
      <w:r>
        <w:t xml:space="preserve">            attributes:</w:t>
      </w:r>
    </w:p>
    <w:p w14:paraId="685C7A4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CB575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9E3BB18" w14:textId="77777777" w:rsidR="00807A6A" w:rsidRDefault="00807A6A" w:rsidP="00807A6A">
      <w:pPr>
        <w:pStyle w:val="PL"/>
      </w:pPr>
      <w:r>
        <w:t xml:space="preserve">                - type: object</w:t>
      </w:r>
    </w:p>
    <w:p w14:paraId="508D4A8E" w14:textId="77777777" w:rsidR="00807A6A" w:rsidRDefault="00807A6A" w:rsidP="00807A6A">
      <w:pPr>
        <w:pStyle w:val="PL"/>
      </w:pPr>
      <w:r>
        <w:t xml:space="preserve">                  properties:</w:t>
      </w:r>
    </w:p>
    <w:p w14:paraId="5772045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C1CBCB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0AD2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47F372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740E1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24E4F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157EF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6595337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27E5896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BD5B87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113A5D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29CD4048" w14:textId="77777777" w:rsidR="00807A6A" w:rsidRDefault="00807A6A" w:rsidP="00807A6A">
      <w:pPr>
        <w:pStyle w:val="PL"/>
      </w:pPr>
      <w:r>
        <w:t xml:space="preserve">        - type: object</w:t>
      </w:r>
    </w:p>
    <w:p w14:paraId="4227DF93" w14:textId="77777777" w:rsidR="00807A6A" w:rsidRDefault="00807A6A" w:rsidP="00807A6A">
      <w:pPr>
        <w:pStyle w:val="PL"/>
      </w:pPr>
      <w:r>
        <w:t xml:space="preserve">          properties:</w:t>
      </w:r>
    </w:p>
    <w:p w14:paraId="0EB8E6F1" w14:textId="77777777" w:rsidR="00807A6A" w:rsidRDefault="00807A6A" w:rsidP="00807A6A">
      <w:pPr>
        <w:pStyle w:val="PL"/>
      </w:pPr>
      <w:r>
        <w:t xml:space="preserve">            EP_N27:</w:t>
      </w:r>
    </w:p>
    <w:p w14:paraId="66806B8A" w14:textId="77777777" w:rsidR="00807A6A" w:rsidRDefault="00807A6A" w:rsidP="00807A6A">
      <w:pPr>
        <w:pStyle w:val="PL"/>
      </w:pPr>
      <w:r>
        <w:t xml:space="preserve">              $ref: '#/components/schemas/EP_N27-Multiple'</w:t>
      </w:r>
    </w:p>
    <w:p w14:paraId="67AA6B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0FEF681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9E0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AA3309" w14:textId="77777777" w:rsidR="00807A6A" w:rsidRDefault="00807A6A" w:rsidP="00807A6A">
      <w:pPr>
        <w:pStyle w:val="PL"/>
      </w:pPr>
      <w:r>
        <w:t xml:space="preserve">        - type: object</w:t>
      </w:r>
    </w:p>
    <w:p w14:paraId="2074B803" w14:textId="77777777" w:rsidR="00807A6A" w:rsidRDefault="00807A6A" w:rsidP="00807A6A">
      <w:pPr>
        <w:pStyle w:val="PL"/>
      </w:pPr>
      <w:r>
        <w:t xml:space="preserve">          properties:</w:t>
      </w:r>
    </w:p>
    <w:p w14:paraId="38C41977" w14:textId="77777777" w:rsidR="00807A6A" w:rsidRDefault="00807A6A" w:rsidP="00807A6A">
      <w:pPr>
        <w:pStyle w:val="PL"/>
      </w:pPr>
      <w:r>
        <w:t xml:space="preserve">            attributes:</w:t>
      </w:r>
    </w:p>
    <w:p w14:paraId="5611C3E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95F879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E69F53A" w14:textId="77777777" w:rsidR="00807A6A" w:rsidRDefault="00807A6A" w:rsidP="00807A6A">
      <w:pPr>
        <w:pStyle w:val="PL"/>
      </w:pPr>
      <w:r>
        <w:t xml:space="preserve">                - type: object</w:t>
      </w:r>
    </w:p>
    <w:p w14:paraId="51F17F8C" w14:textId="77777777" w:rsidR="00807A6A" w:rsidRDefault="00807A6A" w:rsidP="00807A6A">
      <w:pPr>
        <w:pStyle w:val="PL"/>
      </w:pPr>
      <w:r>
        <w:t xml:space="preserve">                  properties:</w:t>
      </w:r>
    </w:p>
    <w:p w14:paraId="38B707A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ADA4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07F4A2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E4BA549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710BE6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866704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CEEC5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0F261AE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43E26E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0A79E8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979D09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1446D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936153C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AD99A0D" w14:textId="77777777" w:rsidR="00807A6A" w:rsidRDefault="00807A6A" w:rsidP="00807A6A">
      <w:pPr>
        <w:pStyle w:val="PL"/>
      </w:pPr>
      <w:r>
        <w:t xml:space="preserve">        - type: object</w:t>
      </w:r>
    </w:p>
    <w:p w14:paraId="68F7DD35" w14:textId="77777777" w:rsidR="00807A6A" w:rsidRDefault="00807A6A" w:rsidP="00807A6A">
      <w:pPr>
        <w:pStyle w:val="PL"/>
      </w:pPr>
      <w:r>
        <w:t xml:space="preserve">          properties:</w:t>
      </w:r>
    </w:p>
    <w:p w14:paraId="07EE1718" w14:textId="77777777" w:rsidR="00807A6A" w:rsidRDefault="00807A6A" w:rsidP="00807A6A">
      <w:pPr>
        <w:pStyle w:val="PL"/>
      </w:pPr>
      <w:r>
        <w:t xml:space="preserve">            EP_N22:</w:t>
      </w:r>
    </w:p>
    <w:p w14:paraId="53F8A937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05809759" w14:textId="77777777" w:rsidR="00807A6A" w:rsidRDefault="00807A6A" w:rsidP="00807A6A">
      <w:pPr>
        <w:pStyle w:val="PL"/>
      </w:pPr>
      <w:r>
        <w:t xml:space="preserve">            EP_N31:</w:t>
      </w:r>
    </w:p>
    <w:p w14:paraId="313AE82E" w14:textId="77777777" w:rsidR="00807A6A" w:rsidRDefault="00807A6A" w:rsidP="00807A6A">
      <w:pPr>
        <w:pStyle w:val="PL"/>
      </w:pPr>
      <w:r>
        <w:t xml:space="preserve">              $ref: '#/components/schemas/EP_N31-Multiple'</w:t>
      </w:r>
    </w:p>
    <w:p w14:paraId="3BEA050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1BD0A37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1C84C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71E404D" w14:textId="77777777" w:rsidR="00807A6A" w:rsidRDefault="00807A6A" w:rsidP="00807A6A">
      <w:pPr>
        <w:pStyle w:val="PL"/>
      </w:pPr>
      <w:r>
        <w:t xml:space="preserve">        - type: object</w:t>
      </w:r>
    </w:p>
    <w:p w14:paraId="7E958F6D" w14:textId="77777777" w:rsidR="00807A6A" w:rsidRDefault="00807A6A" w:rsidP="00807A6A">
      <w:pPr>
        <w:pStyle w:val="PL"/>
      </w:pPr>
      <w:r>
        <w:t xml:space="preserve">          properties:</w:t>
      </w:r>
    </w:p>
    <w:p w14:paraId="4AAC5769" w14:textId="77777777" w:rsidR="00807A6A" w:rsidRDefault="00807A6A" w:rsidP="00807A6A">
      <w:pPr>
        <w:pStyle w:val="PL"/>
      </w:pPr>
      <w:r>
        <w:t xml:space="preserve">            attributes:</w:t>
      </w:r>
    </w:p>
    <w:p w14:paraId="50A2391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7477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10FBAEC" w14:textId="77777777" w:rsidR="00807A6A" w:rsidRDefault="00807A6A" w:rsidP="00807A6A">
      <w:pPr>
        <w:pStyle w:val="PL"/>
      </w:pPr>
      <w:r>
        <w:t xml:space="preserve">                - type: object</w:t>
      </w:r>
    </w:p>
    <w:p w14:paraId="3382E67F" w14:textId="77777777" w:rsidR="00807A6A" w:rsidRDefault="00807A6A" w:rsidP="00807A6A">
      <w:pPr>
        <w:pStyle w:val="PL"/>
      </w:pPr>
      <w:r>
        <w:t xml:space="preserve">                  properties:</w:t>
      </w:r>
    </w:p>
    <w:p w14:paraId="3FD16C2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2F021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66FF1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99C12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89367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A08E33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201CF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A8D0FD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0A5590A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2559560" w14:textId="77777777" w:rsidR="00807A6A" w:rsidRDefault="00807A6A" w:rsidP="00807A6A">
      <w:pPr>
        <w:pStyle w:val="PL"/>
      </w:pPr>
      <w:r>
        <w:t xml:space="preserve">        - type: object</w:t>
      </w:r>
    </w:p>
    <w:p w14:paraId="285034F4" w14:textId="77777777" w:rsidR="00807A6A" w:rsidRDefault="00807A6A" w:rsidP="00807A6A">
      <w:pPr>
        <w:pStyle w:val="PL"/>
      </w:pPr>
      <w:r>
        <w:t xml:space="preserve">          properties:</w:t>
      </w:r>
    </w:p>
    <w:p w14:paraId="280C4D82" w14:textId="77777777" w:rsidR="00807A6A" w:rsidRDefault="00807A6A" w:rsidP="00807A6A">
      <w:pPr>
        <w:pStyle w:val="PL"/>
      </w:pPr>
      <w:r>
        <w:t xml:space="preserve">            EP_N20:</w:t>
      </w:r>
    </w:p>
    <w:p w14:paraId="7B064F09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3C13122B" w14:textId="77777777" w:rsidR="00807A6A" w:rsidRDefault="00807A6A" w:rsidP="00807A6A">
      <w:pPr>
        <w:pStyle w:val="PL"/>
      </w:pPr>
      <w:r>
        <w:t xml:space="preserve">            EP_N21:</w:t>
      </w:r>
    </w:p>
    <w:p w14:paraId="42ACC5E0" w14:textId="77777777" w:rsidR="00807A6A" w:rsidRDefault="00807A6A" w:rsidP="00807A6A">
      <w:pPr>
        <w:pStyle w:val="PL"/>
      </w:pPr>
      <w:r>
        <w:t xml:space="preserve">              $ref: '#/components/schemas/EP_N21-Multiple'</w:t>
      </w:r>
    </w:p>
    <w:p w14:paraId="792FFC70" w14:textId="77777777" w:rsidR="00807A6A" w:rsidRDefault="00807A6A" w:rsidP="00807A6A">
      <w:pPr>
        <w:pStyle w:val="PL"/>
      </w:pPr>
      <w:r>
        <w:t xml:space="preserve">            EP_MAP_SMSC:</w:t>
      </w:r>
    </w:p>
    <w:p w14:paraId="40F43B44" w14:textId="77777777" w:rsidR="00807A6A" w:rsidRDefault="00807A6A" w:rsidP="00807A6A">
      <w:pPr>
        <w:pStyle w:val="PL"/>
      </w:pPr>
      <w:r>
        <w:t xml:space="preserve">              $ref: '#/components/schemas/EP_MAP_SMSC-Multiple'</w:t>
      </w:r>
    </w:p>
    <w:p w14:paraId="74926C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3064F1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8448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E1F0D9" w14:textId="77777777" w:rsidR="00807A6A" w:rsidRDefault="00807A6A" w:rsidP="00807A6A">
      <w:pPr>
        <w:pStyle w:val="PL"/>
      </w:pPr>
      <w:r>
        <w:t xml:space="preserve">        - type: object</w:t>
      </w:r>
    </w:p>
    <w:p w14:paraId="52E17173" w14:textId="77777777" w:rsidR="00807A6A" w:rsidRDefault="00807A6A" w:rsidP="00807A6A">
      <w:pPr>
        <w:pStyle w:val="PL"/>
      </w:pPr>
      <w:r>
        <w:t xml:space="preserve">          properties:</w:t>
      </w:r>
    </w:p>
    <w:p w14:paraId="2DCA2098" w14:textId="77777777" w:rsidR="00807A6A" w:rsidRDefault="00807A6A" w:rsidP="00807A6A">
      <w:pPr>
        <w:pStyle w:val="PL"/>
      </w:pPr>
      <w:r>
        <w:t xml:space="preserve">            attributes:</w:t>
      </w:r>
    </w:p>
    <w:p w14:paraId="3E513C9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8D35E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D58E336" w14:textId="77777777" w:rsidR="00807A6A" w:rsidRDefault="00807A6A" w:rsidP="00807A6A">
      <w:pPr>
        <w:pStyle w:val="PL"/>
      </w:pPr>
      <w:r>
        <w:t xml:space="preserve">                - type: object</w:t>
      </w:r>
    </w:p>
    <w:p w14:paraId="16116CBB" w14:textId="77777777" w:rsidR="00807A6A" w:rsidRDefault="00807A6A" w:rsidP="00807A6A">
      <w:pPr>
        <w:pStyle w:val="PL"/>
      </w:pPr>
      <w:r>
        <w:t xml:space="preserve">                  properties:</w:t>
      </w:r>
    </w:p>
    <w:p w14:paraId="3584FAC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96858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8C897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0819D4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7A7A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CD147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6975A9F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677C587B" w14:textId="77777777" w:rsidR="00807A6A" w:rsidRDefault="00807A6A" w:rsidP="00807A6A">
      <w:pPr>
        <w:pStyle w:val="PL"/>
      </w:pPr>
      <w:r>
        <w:t xml:space="preserve">        - type: object</w:t>
      </w:r>
    </w:p>
    <w:p w14:paraId="285B54E8" w14:textId="77777777" w:rsidR="00807A6A" w:rsidRDefault="00807A6A" w:rsidP="00807A6A">
      <w:pPr>
        <w:pStyle w:val="PL"/>
      </w:pPr>
      <w:r>
        <w:t xml:space="preserve">          properties:</w:t>
      </w:r>
    </w:p>
    <w:p w14:paraId="52D5032D" w14:textId="77777777" w:rsidR="00807A6A" w:rsidRDefault="00807A6A" w:rsidP="00807A6A">
      <w:pPr>
        <w:pStyle w:val="PL"/>
      </w:pPr>
      <w:r>
        <w:t xml:space="preserve">            EP_NLS:</w:t>
      </w:r>
    </w:p>
    <w:p w14:paraId="50E7A658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61E5655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386EB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F42F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35F58" w14:textId="77777777" w:rsidR="00807A6A" w:rsidRDefault="00807A6A" w:rsidP="00807A6A">
      <w:pPr>
        <w:pStyle w:val="PL"/>
      </w:pPr>
      <w:r>
        <w:t xml:space="preserve">        - type: object</w:t>
      </w:r>
    </w:p>
    <w:p w14:paraId="4BFD8D7B" w14:textId="77777777" w:rsidR="00807A6A" w:rsidRDefault="00807A6A" w:rsidP="00807A6A">
      <w:pPr>
        <w:pStyle w:val="PL"/>
      </w:pPr>
      <w:r>
        <w:t xml:space="preserve">          properties:</w:t>
      </w:r>
    </w:p>
    <w:p w14:paraId="592991B5" w14:textId="77777777" w:rsidR="00807A6A" w:rsidRDefault="00807A6A" w:rsidP="00807A6A">
      <w:pPr>
        <w:pStyle w:val="PL"/>
      </w:pPr>
      <w:r>
        <w:t xml:space="preserve">            attributes:</w:t>
      </w:r>
    </w:p>
    <w:p w14:paraId="2AC7A7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6E8578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3031F04" w14:textId="77777777" w:rsidR="00807A6A" w:rsidRDefault="00807A6A" w:rsidP="00807A6A">
      <w:pPr>
        <w:pStyle w:val="PL"/>
      </w:pPr>
      <w:r>
        <w:t xml:space="preserve">                - type: object</w:t>
      </w:r>
    </w:p>
    <w:p w14:paraId="39C9AECD" w14:textId="77777777" w:rsidR="00807A6A" w:rsidRDefault="00807A6A" w:rsidP="00807A6A">
      <w:pPr>
        <w:pStyle w:val="PL"/>
      </w:pPr>
      <w:r>
        <w:t xml:space="preserve">                  properties:</w:t>
      </w:r>
    </w:p>
    <w:p w14:paraId="0943B9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63DAFB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78A0EC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6662E0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900A9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97EB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D1DBA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87EEDC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75FF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1E17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25E497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63528AE" w14:textId="77777777" w:rsidR="00807A6A" w:rsidRDefault="00807A6A" w:rsidP="00807A6A">
      <w:pPr>
        <w:pStyle w:val="PL"/>
      </w:pPr>
      <w:r>
        <w:t xml:space="preserve">        - type: object</w:t>
      </w:r>
    </w:p>
    <w:p w14:paraId="00667BDF" w14:textId="77777777" w:rsidR="00807A6A" w:rsidRDefault="00807A6A" w:rsidP="00807A6A">
      <w:pPr>
        <w:pStyle w:val="PL"/>
      </w:pPr>
      <w:r>
        <w:t xml:space="preserve">          properties:</w:t>
      </w:r>
    </w:p>
    <w:p w14:paraId="76AAD99F" w14:textId="77777777" w:rsidR="00807A6A" w:rsidRDefault="00807A6A" w:rsidP="00807A6A">
      <w:pPr>
        <w:pStyle w:val="PL"/>
      </w:pPr>
      <w:r>
        <w:t xml:space="preserve">            EP_N17:</w:t>
      </w:r>
    </w:p>
    <w:p w14:paraId="136BB123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25773DB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6A868F0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2B118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4C7B80" w14:textId="77777777" w:rsidR="00807A6A" w:rsidRDefault="00807A6A" w:rsidP="00807A6A">
      <w:pPr>
        <w:pStyle w:val="PL"/>
      </w:pPr>
      <w:r>
        <w:t xml:space="preserve">        - type: object</w:t>
      </w:r>
    </w:p>
    <w:p w14:paraId="432AC952" w14:textId="77777777" w:rsidR="00807A6A" w:rsidRDefault="00807A6A" w:rsidP="00807A6A">
      <w:pPr>
        <w:pStyle w:val="PL"/>
      </w:pPr>
      <w:r>
        <w:t xml:space="preserve">          properties:</w:t>
      </w:r>
    </w:p>
    <w:p w14:paraId="5B7A373D" w14:textId="77777777" w:rsidR="00807A6A" w:rsidRDefault="00807A6A" w:rsidP="00807A6A">
      <w:pPr>
        <w:pStyle w:val="PL"/>
      </w:pPr>
      <w:r>
        <w:t xml:space="preserve">            attributes:</w:t>
      </w:r>
    </w:p>
    <w:p w14:paraId="7AA600F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7EF8F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B21E649" w14:textId="77777777" w:rsidR="00807A6A" w:rsidRDefault="00807A6A" w:rsidP="00807A6A">
      <w:pPr>
        <w:pStyle w:val="PL"/>
      </w:pPr>
      <w:r>
        <w:t xml:space="preserve">                - type: object</w:t>
      </w:r>
    </w:p>
    <w:p w14:paraId="7E8C4E17" w14:textId="77777777" w:rsidR="00807A6A" w:rsidRDefault="00807A6A" w:rsidP="00807A6A">
      <w:pPr>
        <w:pStyle w:val="PL"/>
      </w:pPr>
      <w:r>
        <w:t xml:space="preserve">                  properties:</w:t>
      </w:r>
    </w:p>
    <w:p w14:paraId="679CC4C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372E2B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3F2C97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24289E2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4547D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6FA46B70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11BA896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3C35BC2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47F596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4952087" w14:textId="77777777" w:rsidR="00807A6A" w:rsidRDefault="00807A6A" w:rsidP="00807A6A">
      <w:pPr>
        <w:pStyle w:val="PL"/>
      </w:pPr>
      <w:r>
        <w:t xml:space="preserve">        - type: object</w:t>
      </w:r>
    </w:p>
    <w:p w14:paraId="780DB4BB" w14:textId="77777777" w:rsidR="00807A6A" w:rsidRDefault="00807A6A" w:rsidP="00807A6A">
      <w:pPr>
        <w:pStyle w:val="PL"/>
      </w:pPr>
      <w:r>
        <w:t xml:space="preserve">          properties:</w:t>
      </w:r>
    </w:p>
    <w:p w14:paraId="40DB5408" w14:textId="77777777" w:rsidR="00807A6A" w:rsidRDefault="00807A6A" w:rsidP="00807A6A">
      <w:pPr>
        <w:pStyle w:val="PL"/>
      </w:pPr>
      <w:r>
        <w:t xml:space="preserve">            EP_N32:</w:t>
      </w:r>
    </w:p>
    <w:p w14:paraId="3933988A" w14:textId="77777777" w:rsidR="00807A6A" w:rsidRDefault="00807A6A" w:rsidP="00807A6A">
      <w:pPr>
        <w:pStyle w:val="PL"/>
      </w:pPr>
      <w:r>
        <w:t xml:space="preserve">              $ref: '#/components/schemas/EP_N32-Multiple'</w:t>
      </w:r>
    </w:p>
    <w:p w14:paraId="0B6FB3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574A3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B1DC6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61D202" w14:textId="77777777" w:rsidR="00807A6A" w:rsidRDefault="00807A6A" w:rsidP="00807A6A">
      <w:pPr>
        <w:pStyle w:val="PL"/>
      </w:pPr>
      <w:r>
        <w:t xml:space="preserve">        - type: object</w:t>
      </w:r>
    </w:p>
    <w:p w14:paraId="7AC26818" w14:textId="77777777" w:rsidR="00807A6A" w:rsidRDefault="00807A6A" w:rsidP="00807A6A">
      <w:pPr>
        <w:pStyle w:val="PL"/>
      </w:pPr>
      <w:r>
        <w:t xml:space="preserve">          properties:</w:t>
      </w:r>
    </w:p>
    <w:p w14:paraId="0F206AF7" w14:textId="77777777" w:rsidR="00807A6A" w:rsidRDefault="00807A6A" w:rsidP="00807A6A">
      <w:pPr>
        <w:pStyle w:val="PL"/>
      </w:pPr>
      <w:r>
        <w:t xml:space="preserve">            attributes:</w:t>
      </w:r>
    </w:p>
    <w:p w14:paraId="69B43E2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C12F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843E546" w14:textId="77777777" w:rsidR="00807A6A" w:rsidRDefault="00807A6A" w:rsidP="00807A6A">
      <w:pPr>
        <w:pStyle w:val="PL"/>
      </w:pPr>
      <w:r>
        <w:t xml:space="preserve">                - type: object</w:t>
      </w:r>
    </w:p>
    <w:p w14:paraId="2FBF6F05" w14:textId="77777777" w:rsidR="00807A6A" w:rsidRDefault="00807A6A" w:rsidP="00807A6A">
      <w:pPr>
        <w:pStyle w:val="PL"/>
      </w:pPr>
      <w:r>
        <w:t xml:space="preserve">                  properties:</w:t>
      </w:r>
    </w:p>
    <w:p w14:paraId="5E12DC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49B16E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CA389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EACEAE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07B56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5C772E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F9102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92C2DF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EBAA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1EB831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310086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391F40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F9086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2C3EB80" w14:textId="77777777" w:rsidR="00807A6A" w:rsidRDefault="00807A6A" w:rsidP="00807A6A">
      <w:pPr>
        <w:pStyle w:val="PL"/>
      </w:pPr>
      <w:r>
        <w:t xml:space="preserve">        - type: object</w:t>
      </w:r>
    </w:p>
    <w:p w14:paraId="212E5B0E" w14:textId="77777777" w:rsidR="00807A6A" w:rsidRDefault="00807A6A" w:rsidP="00807A6A">
      <w:pPr>
        <w:pStyle w:val="PL"/>
      </w:pPr>
      <w:r>
        <w:t xml:space="preserve">          properties:</w:t>
      </w:r>
    </w:p>
    <w:p w14:paraId="0A67DB7E" w14:textId="77777777" w:rsidR="00807A6A" w:rsidRDefault="00807A6A" w:rsidP="00807A6A">
      <w:pPr>
        <w:pStyle w:val="PL"/>
      </w:pPr>
      <w:r>
        <w:t xml:space="preserve">            attributes:</w:t>
      </w:r>
    </w:p>
    <w:p w14:paraId="4D5C151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A2D70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220B535" w14:textId="77777777" w:rsidR="00807A6A" w:rsidRDefault="00807A6A" w:rsidP="00807A6A">
      <w:pPr>
        <w:pStyle w:val="PL"/>
      </w:pPr>
      <w:r>
        <w:t xml:space="preserve">                - type: object</w:t>
      </w:r>
    </w:p>
    <w:p w14:paraId="1BD4A7E5" w14:textId="77777777" w:rsidR="00807A6A" w:rsidRDefault="00807A6A" w:rsidP="00807A6A">
      <w:pPr>
        <w:pStyle w:val="PL"/>
      </w:pPr>
      <w:r>
        <w:t xml:space="preserve">                  properties:</w:t>
      </w:r>
    </w:p>
    <w:p w14:paraId="4839B66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917B92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E26F34B" w14:textId="77777777" w:rsidR="00807A6A" w:rsidRDefault="00807A6A" w:rsidP="00807A6A">
      <w:pPr>
        <w:pStyle w:val="PL"/>
      </w:pPr>
      <w:r>
        <w:t xml:space="preserve">                    address:</w:t>
      </w:r>
    </w:p>
    <w:p w14:paraId="47507430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4863D8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CF2AFE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6552AD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E4268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EA650C5" w14:textId="77777777" w:rsidR="00807A6A" w:rsidRDefault="00807A6A" w:rsidP="00807A6A">
      <w:pPr>
        <w:pStyle w:val="PL"/>
      </w:pPr>
      <w:r>
        <w:t xml:space="preserve">        - type: object</w:t>
      </w:r>
    </w:p>
    <w:p w14:paraId="2D7585F6" w14:textId="77777777" w:rsidR="00807A6A" w:rsidRDefault="00807A6A" w:rsidP="00807A6A">
      <w:pPr>
        <w:pStyle w:val="PL"/>
      </w:pPr>
      <w:r>
        <w:t xml:space="preserve">          properties:</w:t>
      </w:r>
    </w:p>
    <w:p w14:paraId="10A0F387" w14:textId="77777777" w:rsidR="00807A6A" w:rsidRDefault="00807A6A" w:rsidP="00807A6A">
      <w:pPr>
        <w:pStyle w:val="PL"/>
      </w:pPr>
      <w:r>
        <w:t xml:space="preserve">            attributes:</w:t>
      </w:r>
    </w:p>
    <w:p w14:paraId="09AB4EA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F3F5A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92454AC" w14:textId="77777777" w:rsidR="00807A6A" w:rsidRDefault="00807A6A" w:rsidP="00807A6A">
      <w:pPr>
        <w:pStyle w:val="PL"/>
      </w:pPr>
      <w:r>
        <w:t xml:space="preserve">                - type: object</w:t>
      </w:r>
    </w:p>
    <w:p w14:paraId="71D1231F" w14:textId="77777777" w:rsidR="00807A6A" w:rsidRDefault="00807A6A" w:rsidP="00807A6A">
      <w:pPr>
        <w:pStyle w:val="PL"/>
      </w:pPr>
      <w:r>
        <w:t xml:space="preserve">                  properties:</w:t>
      </w:r>
    </w:p>
    <w:p w14:paraId="7F3D57E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61BAF0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4D85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012994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48F458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76A6AB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88CA3D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6675E27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537CEE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7AD6A274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72322F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00597C" w14:textId="77777777" w:rsidR="00807A6A" w:rsidRDefault="00807A6A" w:rsidP="00807A6A">
      <w:pPr>
        <w:pStyle w:val="PL"/>
      </w:pPr>
    </w:p>
    <w:p w14:paraId="3A75AD0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4F7BF49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62C8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5B0D931" w14:textId="77777777" w:rsidR="00807A6A" w:rsidRDefault="00807A6A" w:rsidP="00807A6A">
      <w:pPr>
        <w:pStyle w:val="PL"/>
      </w:pPr>
      <w:r>
        <w:t xml:space="preserve">        - type: object</w:t>
      </w:r>
    </w:p>
    <w:p w14:paraId="0C88F87B" w14:textId="77777777" w:rsidR="00807A6A" w:rsidRDefault="00807A6A" w:rsidP="00807A6A">
      <w:pPr>
        <w:pStyle w:val="PL"/>
      </w:pPr>
      <w:r>
        <w:t xml:space="preserve">          properties:</w:t>
      </w:r>
    </w:p>
    <w:p w14:paraId="7DB14BB0" w14:textId="77777777" w:rsidR="00807A6A" w:rsidRDefault="00807A6A" w:rsidP="00807A6A">
      <w:pPr>
        <w:pStyle w:val="PL"/>
      </w:pPr>
      <w:r>
        <w:t xml:space="preserve">            attributes:</w:t>
      </w:r>
    </w:p>
    <w:p w14:paraId="15B1AA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DF467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9FB5DA" w14:textId="77777777" w:rsidR="00807A6A" w:rsidRDefault="00807A6A" w:rsidP="00807A6A">
      <w:pPr>
        <w:pStyle w:val="PL"/>
      </w:pPr>
      <w:r>
        <w:t xml:space="preserve">                - type: object</w:t>
      </w:r>
    </w:p>
    <w:p w14:paraId="4D102584" w14:textId="77777777" w:rsidR="00807A6A" w:rsidRDefault="00807A6A" w:rsidP="00807A6A">
      <w:pPr>
        <w:pStyle w:val="PL"/>
      </w:pPr>
      <w:r>
        <w:t xml:space="preserve">                  properties:</w:t>
      </w:r>
    </w:p>
    <w:p w14:paraId="7F7C111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5A7AA6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40A9D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77C0DCC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CE263D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541CBC5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7341C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9AE809F" w14:textId="77777777" w:rsidR="00807A6A" w:rsidRDefault="00807A6A" w:rsidP="00807A6A">
      <w:pPr>
        <w:pStyle w:val="PL"/>
      </w:pPr>
      <w:r>
        <w:t xml:space="preserve">        - type: object</w:t>
      </w:r>
    </w:p>
    <w:p w14:paraId="3689492D" w14:textId="77777777" w:rsidR="00807A6A" w:rsidRDefault="00807A6A" w:rsidP="00807A6A">
      <w:pPr>
        <w:pStyle w:val="PL"/>
      </w:pPr>
      <w:r>
        <w:t xml:space="preserve">          properties:</w:t>
      </w:r>
    </w:p>
    <w:p w14:paraId="4BC90F1A" w14:textId="77777777" w:rsidR="00807A6A" w:rsidRDefault="00807A6A" w:rsidP="00807A6A">
      <w:pPr>
        <w:pStyle w:val="PL"/>
      </w:pPr>
      <w:r>
        <w:t xml:space="preserve">            attributes:</w:t>
      </w:r>
    </w:p>
    <w:p w14:paraId="7B5524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63241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26D677E" w14:textId="77777777" w:rsidR="00807A6A" w:rsidRDefault="00807A6A" w:rsidP="00807A6A">
      <w:pPr>
        <w:pStyle w:val="PL"/>
      </w:pPr>
      <w:r>
        <w:t xml:space="preserve">                - type: object</w:t>
      </w:r>
    </w:p>
    <w:p w14:paraId="4A282962" w14:textId="77777777" w:rsidR="00807A6A" w:rsidRDefault="00807A6A" w:rsidP="00807A6A">
      <w:pPr>
        <w:pStyle w:val="PL"/>
      </w:pPr>
      <w:r>
        <w:t xml:space="preserve">                  properties:</w:t>
      </w:r>
    </w:p>
    <w:p w14:paraId="01C881E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2D151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08F3C2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2204378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D2C82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563E8A" w14:textId="77777777" w:rsidR="00807A6A" w:rsidRDefault="00807A6A" w:rsidP="00807A6A">
      <w:pPr>
        <w:pStyle w:val="PL"/>
      </w:pPr>
      <w:r>
        <w:t xml:space="preserve">        - type: object</w:t>
      </w:r>
    </w:p>
    <w:p w14:paraId="1AAA05F5" w14:textId="77777777" w:rsidR="00807A6A" w:rsidRDefault="00807A6A" w:rsidP="00807A6A">
      <w:pPr>
        <w:pStyle w:val="PL"/>
      </w:pPr>
      <w:r>
        <w:t xml:space="preserve">          properties:</w:t>
      </w:r>
    </w:p>
    <w:p w14:paraId="07B348F8" w14:textId="77777777" w:rsidR="00807A6A" w:rsidRDefault="00807A6A" w:rsidP="00807A6A">
      <w:pPr>
        <w:pStyle w:val="PL"/>
      </w:pPr>
      <w:r>
        <w:t xml:space="preserve">            attributes:</w:t>
      </w:r>
    </w:p>
    <w:p w14:paraId="0403181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BF83C5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2EE181" w14:textId="77777777" w:rsidR="00807A6A" w:rsidRDefault="00807A6A" w:rsidP="00807A6A">
      <w:pPr>
        <w:pStyle w:val="PL"/>
      </w:pPr>
      <w:r>
        <w:t xml:space="preserve">                - type: object</w:t>
      </w:r>
    </w:p>
    <w:p w14:paraId="648DC988" w14:textId="77777777" w:rsidR="00807A6A" w:rsidRDefault="00807A6A" w:rsidP="00807A6A">
      <w:pPr>
        <w:pStyle w:val="PL"/>
      </w:pPr>
      <w:r>
        <w:t xml:space="preserve">                  properties:</w:t>
      </w:r>
    </w:p>
    <w:p w14:paraId="2E79650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225E31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28499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3407886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08444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83150AE" w14:textId="77777777" w:rsidR="00807A6A" w:rsidRDefault="00807A6A" w:rsidP="00807A6A">
      <w:pPr>
        <w:pStyle w:val="PL"/>
      </w:pPr>
      <w:r>
        <w:t xml:space="preserve">        - type: object</w:t>
      </w:r>
    </w:p>
    <w:p w14:paraId="16F11614" w14:textId="77777777" w:rsidR="00807A6A" w:rsidRDefault="00807A6A" w:rsidP="00807A6A">
      <w:pPr>
        <w:pStyle w:val="PL"/>
      </w:pPr>
      <w:r>
        <w:t xml:space="preserve">          properties:</w:t>
      </w:r>
    </w:p>
    <w:p w14:paraId="39E8C246" w14:textId="77777777" w:rsidR="00807A6A" w:rsidRDefault="00807A6A" w:rsidP="00807A6A">
      <w:pPr>
        <w:pStyle w:val="PL"/>
      </w:pPr>
      <w:r>
        <w:t xml:space="preserve">            attributes:</w:t>
      </w:r>
    </w:p>
    <w:p w14:paraId="3171DC6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22627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A286EC2" w14:textId="77777777" w:rsidR="00807A6A" w:rsidRDefault="00807A6A" w:rsidP="00807A6A">
      <w:pPr>
        <w:pStyle w:val="PL"/>
      </w:pPr>
      <w:r>
        <w:t xml:space="preserve">                - type: object</w:t>
      </w:r>
    </w:p>
    <w:p w14:paraId="5C2DE84F" w14:textId="77777777" w:rsidR="00807A6A" w:rsidRDefault="00807A6A" w:rsidP="00807A6A">
      <w:pPr>
        <w:pStyle w:val="PL"/>
      </w:pPr>
      <w:r>
        <w:t xml:space="preserve">                  properties:</w:t>
      </w:r>
    </w:p>
    <w:p w14:paraId="683604C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B6122B9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87DFF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4BBF758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6A0CDE8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AC0FEAA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8F686A4" w14:textId="77777777" w:rsidR="00807A6A" w:rsidRDefault="00807A6A" w:rsidP="00807A6A">
      <w:pPr>
        <w:pStyle w:val="PL"/>
      </w:pPr>
    </w:p>
    <w:p w14:paraId="149814FA" w14:textId="77777777" w:rsidR="00807A6A" w:rsidRDefault="00807A6A" w:rsidP="00807A6A">
      <w:pPr>
        <w:pStyle w:val="PL"/>
      </w:pPr>
    </w:p>
    <w:p w14:paraId="296974AB" w14:textId="77777777" w:rsidR="00807A6A" w:rsidRDefault="00807A6A" w:rsidP="00807A6A">
      <w:pPr>
        <w:pStyle w:val="PL"/>
      </w:pPr>
      <w:r>
        <w:t xml:space="preserve">    EP_N2-Single:</w:t>
      </w:r>
    </w:p>
    <w:p w14:paraId="4DAD804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1F6B4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4626453" w14:textId="77777777" w:rsidR="00807A6A" w:rsidRDefault="00807A6A" w:rsidP="00807A6A">
      <w:pPr>
        <w:pStyle w:val="PL"/>
      </w:pPr>
      <w:r>
        <w:t xml:space="preserve">        - type: object</w:t>
      </w:r>
    </w:p>
    <w:p w14:paraId="1DAF711D" w14:textId="77777777" w:rsidR="00807A6A" w:rsidRDefault="00807A6A" w:rsidP="00807A6A">
      <w:pPr>
        <w:pStyle w:val="PL"/>
      </w:pPr>
      <w:r>
        <w:t xml:space="preserve">          properties:</w:t>
      </w:r>
    </w:p>
    <w:p w14:paraId="6E931869" w14:textId="77777777" w:rsidR="00807A6A" w:rsidRDefault="00807A6A" w:rsidP="00807A6A">
      <w:pPr>
        <w:pStyle w:val="PL"/>
      </w:pPr>
      <w:r>
        <w:t xml:space="preserve">            attributes:</w:t>
      </w:r>
    </w:p>
    <w:p w14:paraId="1C1C5AC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D4184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1B34EC8" w14:textId="77777777" w:rsidR="00807A6A" w:rsidRDefault="00807A6A" w:rsidP="00807A6A">
      <w:pPr>
        <w:pStyle w:val="PL"/>
      </w:pPr>
      <w:r>
        <w:t xml:space="preserve">                - type: object</w:t>
      </w:r>
    </w:p>
    <w:p w14:paraId="26E207FA" w14:textId="77777777" w:rsidR="00807A6A" w:rsidRDefault="00807A6A" w:rsidP="00807A6A">
      <w:pPr>
        <w:pStyle w:val="PL"/>
      </w:pPr>
      <w:r>
        <w:t xml:space="preserve">                  properties:</w:t>
      </w:r>
    </w:p>
    <w:p w14:paraId="4858D9F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AD97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8846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F5593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A6D492E" w14:textId="77777777" w:rsidR="00807A6A" w:rsidRDefault="00807A6A" w:rsidP="00807A6A">
      <w:pPr>
        <w:pStyle w:val="PL"/>
      </w:pPr>
      <w:r>
        <w:t xml:space="preserve">    EP_N3-Single:</w:t>
      </w:r>
    </w:p>
    <w:p w14:paraId="4D9D699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E988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C1DAFE8" w14:textId="77777777" w:rsidR="00807A6A" w:rsidRDefault="00807A6A" w:rsidP="00807A6A">
      <w:pPr>
        <w:pStyle w:val="PL"/>
      </w:pPr>
      <w:r>
        <w:t xml:space="preserve">        - type: object</w:t>
      </w:r>
    </w:p>
    <w:p w14:paraId="79F2463F" w14:textId="77777777" w:rsidR="00807A6A" w:rsidRDefault="00807A6A" w:rsidP="00807A6A">
      <w:pPr>
        <w:pStyle w:val="PL"/>
      </w:pPr>
      <w:r>
        <w:t xml:space="preserve">          properties:</w:t>
      </w:r>
    </w:p>
    <w:p w14:paraId="5E7DDF76" w14:textId="77777777" w:rsidR="00807A6A" w:rsidRDefault="00807A6A" w:rsidP="00807A6A">
      <w:pPr>
        <w:pStyle w:val="PL"/>
      </w:pPr>
      <w:r>
        <w:t xml:space="preserve">            attributes:</w:t>
      </w:r>
    </w:p>
    <w:p w14:paraId="1DF2A6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E5C2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5F2011" w14:textId="77777777" w:rsidR="00807A6A" w:rsidRDefault="00807A6A" w:rsidP="00807A6A">
      <w:pPr>
        <w:pStyle w:val="PL"/>
      </w:pPr>
      <w:r>
        <w:t xml:space="preserve">                - type: object</w:t>
      </w:r>
    </w:p>
    <w:p w14:paraId="215DE653" w14:textId="77777777" w:rsidR="00807A6A" w:rsidRDefault="00807A6A" w:rsidP="00807A6A">
      <w:pPr>
        <w:pStyle w:val="PL"/>
      </w:pPr>
      <w:r>
        <w:t xml:space="preserve">                  properties:</w:t>
      </w:r>
    </w:p>
    <w:p w14:paraId="2A59BB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747E6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2272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B810E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1047C5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423B06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8328D12" w14:textId="77777777" w:rsidR="00807A6A" w:rsidRDefault="00807A6A" w:rsidP="00807A6A">
      <w:pPr>
        <w:pStyle w:val="PL"/>
      </w:pPr>
      <w:r>
        <w:t xml:space="preserve">    EP_N4-Single:</w:t>
      </w:r>
    </w:p>
    <w:p w14:paraId="565AD3D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7DB2F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46F7EE" w14:textId="77777777" w:rsidR="00807A6A" w:rsidRDefault="00807A6A" w:rsidP="00807A6A">
      <w:pPr>
        <w:pStyle w:val="PL"/>
      </w:pPr>
      <w:r>
        <w:t xml:space="preserve">        - type: object</w:t>
      </w:r>
    </w:p>
    <w:p w14:paraId="27A255C8" w14:textId="77777777" w:rsidR="00807A6A" w:rsidRDefault="00807A6A" w:rsidP="00807A6A">
      <w:pPr>
        <w:pStyle w:val="PL"/>
      </w:pPr>
      <w:r>
        <w:t xml:space="preserve">          properties:</w:t>
      </w:r>
    </w:p>
    <w:p w14:paraId="19C197ED" w14:textId="77777777" w:rsidR="00807A6A" w:rsidRDefault="00807A6A" w:rsidP="00807A6A">
      <w:pPr>
        <w:pStyle w:val="PL"/>
      </w:pPr>
      <w:r>
        <w:t xml:space="preserve">            attributes:</w:t>
      </w:r>
    </w:p>
    <w:p w14:paraId="32EE106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F806D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2AAA7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DA5A98" w14:textId="77777777" w:rsidR="00807A6A" w:rsidRDefault="00807A6A" w:rsidP="00807A6A">
      <w:pPr>
        <w:pStyle w:val="PL"/>
      </w:pPr>
      <w:r>
        <w:t xml:space="preserve">                  properties:</w:t>
      </w:r>
    </w:p>
    <w:p w14:paraId="21D2380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BB86C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2F84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EC79B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50572CF" w14:textId="77777777" w:rsidR="00807A6A" w:rsidRDefault="00807A6A" w:rsidP="00807A6A">
      <w:pPr>
        <w:pStyle w:val="PL"/>
      </w:pPr>
      <w:r>
        <w:t xml:space="preserve">    EP_N5-Single:</w:t>
      </w:r>
    </w:p>
    <w:p w14:paraId="4D12648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7C6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84159A" w14:textId="77777777" w:rsidR="00807A6A" w:rsidRDefault="00807A6A" w:rsidP="00807A6A">
      <w:pPr>
        <w:pStyle w:val="PL"/>
      </w:pPr>
      <w:r>
        <w:t xml:space="preserve">        - type: object</w:t>
      </w:r>
    </w:p>
    <w:p w14:paraId="063D7337" w14:textId="77777777" w:rsidR="00807A6A" w:rsidRDefault="00807A6A" w:rsidP="00807A6A">
      <w:pPr>
        <w:pStyle w:val="PL"/>
      </w:pPr>
      <w:r>
        <w:t xml:space="preserve">          properties:</w:t>
      </w:r>
    </w:p>
    <w:p w14:paraId="7E79B648" w14:textId="77777777" w:rsidR="00807A6A" w:rsidRDefault="00807A6A" w:rsidP="00807A6A">
      <w:pPr>
        <w:pStyle w:val="PL"/>
      </w:pPr>
      <w:r>
        <w:t xml:space="preserve">            attributes:</w:t>
      </w:r>
    </w:p>
    <w:p w14:paraId="1E52D5E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E5C2F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607E1" w14:textId="77777777" w:rsidR="00807A6A" w:rsidRDefault="00807A6A" w:rsidP="00807A6A">
      <w:pPr>
        <w:pStyle w:val="PL"/>
      </w:pPr>
      <w:r>
        <w:t xml:space="preserve">                - type: object</w:t>
      </w:r>
    </w:p>
    <w:p w14:paraId="4A18FD68" w14:textId="77777777" w:rsidR="00807A6A" w:rsidRDefault="00807A6A" w:rsidP="00807A6A">
      <w:pPr>
        <w:pStyle w:val="PL"/>
      </w:pPr>
      <w:r>
        <w:t xml:space="preserve">                  properties:</w:t>
      </w:r>
    </w:p>
    <w:p w14:paraId="3BBE613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A52E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F8162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076360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0360F1" w14:textId="77777777" w:rsidR="00807A6A" w:rsidRDefault="00807A6A" w:rsidP="00807A6A">
      <w:pPr>
        <w:pStyle w:val="PL"/>
      </w:pPr>
      <w:r>
        <w:t xml:space="preserve">    EP_N6-Single:</w:t>
      </w:r>
    </w:p>
    <w:p w14:paraId="16AAD273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58318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C71319A" w14:textId="77777777" w:rsidR="00807A6A" w:rsidRDefault="00807A6A" w:rsidP="00807A6A">
      <w:pPr>
        <w:pStyle w:val="PL"/>
      </w:pPr>
      <w:r>
        <w:t xml:space="preserve">        - type: object</w:t>
      </w:r>
    </w:p>
    <w:p w14:paraId="1D88E32C" w14:textId="77777777" w:rsidR="00807A6A" w:rsidRDefault="00807A6A" w:rsidP="00807A6A">
      <w:pPr>
        <w:pStyle w:val="PL"/>
      </w:pPr>
      <w:r>
        <w:t xml:space="preserve">          properties:</w:t>
      </w:r>
    </w:p>
    <w:p w14:paraId="277FDD23" w14:textId="77777777" w:rsidR="00807A6A" w:rsidRDefault="00807A6A" w:rsidP="00807A6A">
      <w:pPr>
        <w:pStyle w:val="PL"/>
      </w:pPr>
      <w:r>
        <w:t xml:space="preserve">            attributes:</w:t>
      </w:r>
    </w:p>
    <w:p w14:paraId="6F534C7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AA9A99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0F9C02A" w14:textId="77777777" w:rsidR="00807A6A" w:rsidRDefault="00807A6A" w:rsidP="00807A6A">
      <w:pPr>
        <w:pStyle w:val="PL"/>
      </w:pPr>
      <w:r>
        <w:t xml:space="preserve">                - type: object</w:t>
      </w:r>
    </w:p>
    <w:p w14:paraId="184DEA45" w14:textId="77777777" w:rsidR="00807A6A" w:rsidRDefault="00807A6A" w:rsidP="00807A6A">
      <w:pPr>
        <w:pStyle w:val="PL"/>
      </w:pPr>
      <w:r>
        <w:t xml:space="preserve">                  properties:</w:t>
      </w:r>
    </w:p>
    <w:p w14:paraId="002118D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C26CF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DADB1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01381F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6CA0E6" w14:textId="77777777" w:rsidR="00807A6A" w:rsidRDefault="00807A6A" w:rsidP="00807A6A">
      <w:pPr>
        <w:pStyle w:val="PL"/>
      </w:pPr>
      <w:r>
        <w:t xml:space="preserve">    EP_N7-Single:</w:t>
      </w:r>
    </w:p>
    <w:p w14:paraId="0D6552E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2A160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09ACCAE" w14:textId="77777777" w:rsidR="00807A6A" w:rsidRDefault="00807A6A" w:rsidP="00807A6A">
      <w:pPr>
        <w:pStyle w:val="PL"/>
      </w:pPr>
      <w:r>
        <w:t xml:space="preserve">        - type: object</w:t>
      </w:r>
    </w:p>
    <w:p w14:paraId="4DAAD80C" w14:textId="77777777" w:rsidR="00807A6A" w:rsidRDefault="00807A6A" w:rsidP="00807A6A">
      <w:pPr>
        <w:pStyle w:val="PL"/>
      </w:pPr>
      <w:r>
        <w:t xml:space="preserve">          properties:</w:t>
      </w:r>
    </w:p>
    <w:p w14:paraId="2E2F34F9" w14:textId="77777777" w:rsidR="00807A6A" w:rsidRDefault="00807A6A" w:rsidP="00807A6A">
      <w:pPr>
        <w:pStyle w:val="PL"/>
      </w:pPr>
      <w:r>
        <w:t xml:space="preserve">            attributes:</w:t>
      </w:r>
    </w:p>
    <w:p w14:paraId="640FFB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2CEBD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61A619" w14:textId="77777777" w:rsidR="00807A6A" w:rsidRDefault="00807A6A" w:rsidP="00807A6A">
      <w:pPr>
        <w:pStyle w:val="PL"/>
      </w:pPr>
      <w:r>
        <w:t xml:space="preserve">                - type: object</w:t>
      </w:r>
    </w:p>
    <w:p w14:paraId="6F2DEFFC" w14:textId="77777777" w:rsidR="00807A6A" w:rsidRDefault="00807A6A" w:rsidP="00807A6A">
      <w:pPr>
        <w:pStyle w:val="PL"/>
      </w:pPr>
      <w:r>
        <w:t xml:space="preserve">                  properties:</w:t>
      </w:r>
    </w:p>
    <w:p w14:paraId="505C8D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9B725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13E69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082FEE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C79FD60" w14:textId="77777777" w:rsidR="00807A6A" w:rsidRDefault="00807A6A" w:rsidP="00807A6A">
      <w:pPr>
        <w:pStyle w:val="PL"/>
      </w:pPr>
      <w:r>
        <w:t xml:space="preserve">    EP_N8-Single:</w:t>
      </w:r>
    </w:p>
    <w:p w14:paraId="0EF9FF5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C5F1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C97C89" w14:textId="77777777" w:rsidR="00807A6A" w:rsidRDefault="00807A6A" w:rsidP="00807A6A">
      <w:pPr>
        <w:pStyle w:val="PL"/>
      </w:pPr>
      <w:r>
        <w:t xml:space="preserve">        - type: object</w:t>
      </w:r>
    </w:p>
    <w:p w14:paraId="1FBB885C" w14:textId="77777777" w:rsidR="00807A6A" w:rsidRDefault="00807A6A" w:rsidP="00807A6A">
      <w:pPr>
        <w:pStyle w:val="PL"/>
      </w:pPr>
      <w:r>
        <w:t xml:space="preserve">          properties:</w:t>
      </w:r>
    </w:p>
    <w:p w14:paraId="786AFD2C" w14:textId="77777777" w:rsidR="00807A6A" w:rsidRDefault="00807A6A" w:rsidP="00807A6A">
      <w:pPr>
        <w:pStyle w:val="PL"/>
      </w:pPr>
      <w:r>
        <w:t xml:space="preserve">            attributes:</w:t>
      </w:r>
    </w:p>
    <w:p w14:paraId="3B7F735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78183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144A587" w14:textId="77777777" w:rsidR="00807A6A" w:rsidRDefault="00807A6A" w:rsidP="00807A6A">
      <w:pPr>
        <w:pStyle w:val="PL"/>
      </w:pPr>
      <w:r>
        <w:t xml:space="preserve">                - type: object</w:t>
      </w:r>
    </w:p>
    <w:p w14:paraId="518F1FCE" w14:textId="77777777" w:rsidR="00807A6A" w:rsidRDefault="00807A6A" w:rsidP="00807A6A">
      <w:pPr>
        <w:pStyle w:val="PL"/>
      </w:pPr>
      <w:r>
        <w:t xml:space="preserve">                  properties:</w:t>
      </w:r>
    </w:p>
    <w:p w14:paraId="7AC4140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41237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FB4F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1BFF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12F36C1" w14:textId="77777777" w:rsidR="00807A6A" w:rsidRDefault="00807A6A" w:rsidP="00807A6A">
      <w:pPr>
        <w:pStyle w:val="PL"/>
      </w:pPr>
      <w:r>
        <w:t xml:space="preserve">    EP_N9-Single:</w:t>
      </w:r>
    </w:p>
    <w:p w14:paraId="5B5440F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4CF5B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57B0084" w14:textId="77777777" w:rsidR="00807A6A" w:rsidRDefault="00807A6A" w:rsidP="00807A6A">
      <w:pPr>
        <w:pStyle w:val="PL"/>
      </w:pPr>
      <w:r>
        <w:t xml:space="preserve">        - type: object</w:t>
      </w:r>
    </w:p>
    <w:p w14:paraId="5ACF80AC" w14:textId="77777777" w:rsidR="00807A6A" w:rsidRDefault="00807A6A" w:rsidP="00807A6A">
      <w:pPr>
        <w:pStyle w:val="PL"/>
      </w:pPr>
      <w:r>
        <w:t xml:space="preserve">          properties:</w:t>
      </w:r>
    </w:p>
    <w:p w14:paraId="65883394" w14:textId="77777777" w:rsidR="00807A6A" w:rsidRDefault="00807A6A" w:rsidP="00807A6A">
      <w:pPr>
        <w:pStyle w:val="PL"/>
      </w:pPr>
      <w:r>
        <w:t xml:space="preserve">            attributes:</w:t>
      </w:r>
    </w:p>
    <w:p w14:paraId="352FA09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3082F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1C3956" w14:textId="77777777" w:rsidR="00807A6A" w:rsidRDefault="00807A6A" w:rsidP="00807A6A">
      <w:pPr>
        <w:pStyle w:val="PL"/>
      </w:pPr>
      <w:r>
        <w:t xml:space="preserve">                - type: object</w:t>
      </w:r>
    </w:p>
    <w:p w14:paraId="6CD04D5D" w14:textId="77777777" w:rsidR="00807A6A" w:rsidRDefault="00807A6A" w:rsidP="00807A6A">
      <w:pPr>
        <w:pStyle w:val="PL"/>
      </w:pPr>
      <w:r>
        <w:t xml:space="preserve">                  properties:</w:t>
      </w:r>
    </w:p>
    <w:p w14:paraId="0E34E0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9C090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12B2D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6310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76CBD" w14:textId="77777777" w:rsidR="00807A6A" w:rsidRDefault="00807A6A" w:rsidP="00807A6A">
      <w:pPr>
        <w:pStyle w:val="PL"/>
      </w:pPr>
      <w:r>
        <w:t xml:space="preserve">    EP_N10-Single:</w:t>
      </w:r>
    </w:p>
    <w:p w14:paraId="0D938E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C58710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4DB7223" w14:textId="77777777" w:rsidR="00807A6A" w:rsidRDefault="00807A6A" w:rsidP="00807A6A">
      <w:pPr>
        <w:pStyle w:val="PL"/>
      </w:pPr>
      <w:r>
        <w:t xml:space="preserve">        - type: object</w:t>
      </w:r>
    </w:p>
    <w:p w14:paraId="51B69656" w14:textId="77777777" w:rsidR="00807A6A" w:rsidRDefault="00807A6A" w:rsidP="00807A6A">
      <w:pPr>
        <w:pStyle w:val="PL"/>
      </w:pPr>
      <w:r>
        <w:t xml:space="preserve">          properties:</w:t>
      </w:r>
    </w:p>
    <w:p w14:paraId="64B2311D" w14:textId="77777777" w:rsidR="00807A6A" w:rsidRDefault="00807A6A" w:rsidP="00807A6A">
      <w:pPr>
        <w:pStyle w:val="PL"/>
      </w:pPr>
      <w:r>
        <w:t xml:space="preserve">            attributes:</w:t>
      </w:r>
    </w:p>
    <w:p w14:paraId="2313178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796DE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7A200C" w14:textId="77777777" w:rsidR="00807A6A" w:rsidRDefault="00807A6A" w:rsidP="00807A6A">
      <w:pPr>
        <w:pStyle w:val="PL"/>
      </w:pPr>
      <w:r>
        <w:t xml:space="preserve">                - type: object</w:t>
      </w:r>
    </w:p>
    <w:p w14:paraId="7F2C19C3" w14:textId="77777777" w:rsidR="00807A6A" w:rsidRDefault="00807A6A" w:rsidP="00807A6A">
      <w:pPr>
        <w:pStyle w:val="PL"/>
      </w:pPr>
      <w:r>
        <w:t xml:space="preserve">                  properties:</w:t>
      </w:r>
    </w:p>
    <w:p w14:paraId="59E550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5D08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288A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4BAB6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FBBAE8" w14:textId="77777777" w:rsidR="00807A6A" w:rsidRDefault="00807A6A" w:rsidP="00807A6A">
      <w:pPr>
        <w:pStyle w:val="PL"/>
      </w:pPr>
      <w:r>
        <w:t xml:space="preserve">    EP_N11-Single:</w:t>
      </w:r>
    </w:p>
    <w:p w14:paraId="183E0F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D81F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14A3852" w14:textId="77777777" w:rsidR="00807A6A" w:rsidRDefault="00807A6A" w:rsidP="00807A6A">
      <w:pPr>
        <w:pStyle w:val="PL"/>
      </w:pPr>
      <w:r>
        <w:t xml:space="preserve">        - type: object</w:t>
      </w:r>
    </w:p>
    <w:p w14:paraId="575F8AFD" w14:textId="77777777" w:rsidR="00807A6A" w:rsidRDefault="00807A6A" w:rsidP="00807A6A">
      <w:pPr>
        <w:pStyle w:val="PL"/>
      </w:pPr>
      <w:r>
        <w:t xml:space="preserve">          properties:</w:t>
      </w:r>
    </w:p>
    <w:p w14:paraId="0763E6A7" w14:textId="77777777" w:rsidR="00807A6A" w:rsidRDefault="00807A6A" w:rsidP="00807A6A">
      <w:pPr>
        <w:pStyle w:val="PL"/>
      </w:pPr>
      <w:r>
        <w:t xml:space="preserve">            attributes:</w:t>
      </w:r>
    </w:p>
    <w:p w14:paraId="1E9446D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6FA75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27AC9" w14:textId="77777777" w:rsidR="00807A6A" w:rsidRDefault="00807A6A" w:rsidP="00807A6A">
      <w:pPr>
        <w:pStyle w:val="PL"/>
      </w:pPr>
      <w:r>
        <w:t xml:space="preserve">                - type: object</w:t>
      </w:r>
    </w:p>
    <w:p w14:paraId="41DD38E0" w14:textId="77777777" w:rsidR="00807A6A" w:rsidRDefault="00807A6A" w:rsidP="00807A6A">
      <w:pPr>
        <w:pStyle w:val="PL"/>
      </w:pPr>
      <w:r>
        <w:t xml:space="preserve">                  properties:</w:t>
      </w:r>
    </w:p>
    <w:p w14:paraId="5EDBCAA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F979D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C461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1D307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DD1935" w14:textId="77777777" w:rsidR="00807A6A" w:rsidRDefault="00807A6A" w:rsidP="00807A6A">
      <w:pPr>
        <w:pStyle w:val="PL"/>
      </w:pPr>
      <w:r>
        <w:t xml:space="preserve">    EP_N12-Single:</w:t>
      </w:r>
    </w:p>
    <w:p w14:paraId="381CD28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C581C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8115981" w14:textId="77777777" w:rsidR="00807A6A" w:rsidRDefault="00807A6A" w:rsidP="00807A6A">
      <w:pPr>
        <w:pStyle w:val="PL"/>
      </w:pPr>
      <w:r>
        <w:t xml:space="preserve">        - type: object</w:t>
      </w:r>
    </w:p>
    <w:p w14:paraId="7CA3A75D" w14:textId="77777777" w:rsidR="00807A6A" w:rsidRDefault="00807A6A" w:rsidP="00807A6A">
      <w:pPr>
        <w:pStyle w:val="PL"/>
      </w:pPr>
      <w:r>
        <w:t xml:space="preserve">          properties:</w:t>
      </w:r>
    </w:p>
    <w:p w14:paraId="2D58A481" w14:textId="77777777" w:rsidR="00807A6A" w:rsidRDefault="00807A6A" w:rsidP="00807A6A">
      <w:pPr>
        <w:pStyle w:val="PL"/>
      </w:pPr>
      <w:r>
        <w:t xml:space="preserve">            attributes:</w:t>
      </w:r>
    </w:p>
    <w:p w14:paraId="3CABBD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8A4E6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ED8814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A1A85" w14:textId="77777777" w:rsidR="00807A6A" w:rsidRDefault="00807A6A" w:rsidP="00807A6A">
      <w:pPr>
        <w:pStyle w:val="PL"/>
      </w:pPr>
      <w:r>
        <w:t xml:space="preserve">                  properties:</w:t>
      </w:r>
    </w:p>
    <w:p w14:paraId="77281D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8F094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07940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B9CF7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15849F8" w14:textId="77777777" w:rsidR="00807A6A" w:rsidRDefault="00807A6A" w:rsidP="00807A6A">
      <w:pPr>
        <w:pStyle w:val="PL"/>
      </w:pPr>
      <w:r>
        <w:t xml:space="preserve">    EP_N13-Single:</w:t>
      </w:r>
    </w:p>
    <w:p w14:paraId="331A64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97A8F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339C5D6" w14:textId="77777777" w:rsidR="00807A6A" w:rsidRDefault="00807A6A" w:rsidP="00807A6A">
      <w:pPr>
        <w:pStyle w:val="PL"/>
      </w:pPr>
      <w:r>
        <w:t xml:space="preserve">        - type: object</w:t>
      </w:r>
    </w:p>
    <w:p w14:paraId="6A678A7A" w14:textId="77777777" w:rsidR="00807A6A" w:rsidRDefault="00807A6A" w:rsidP="00807A6A">
      <w:pPr>
        <w:pStyle w:val="PL"/>
      </w:pPr>
      <w:r>
        <w:t xml:space="preserve">          properties:</w:t>
      </w:r>
    </w:p>
    <w:p w14:paraId="213869DA" w14:textId="77777777" w:rsidR="00807A6A" w:rsidRDefault="00807A6A" w:rsidP="00807A6A">
      <w:pPr>
        <w:pStyle w:val="PL"/>
      </w:pPr>
      <w:r>
        <w:t xml:space="preserve">            attributes:</w:t>
      </w:r>
    </w:p>
    <w:p w14:paraId="0C41898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45651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32E65" w14:textId="77777777" w:rsidR="00807A6A" w:rsidRDefault="00807A6A" w:rsidP="00807A6A">
      <w:pPr>
        <w:pStyle w:val="PL"/>
      </w:pPr>
      <w:r>
        <w:t xml:space="preserve">                - type: object</w:t>
      </w:r>
    </w:p>
    <w:p w14:paraId="5A579DC6" w14:textId="77777777" w:rsidR="00807A6A" w:rsidRDefault="00807A6A" w:rsidP="00807A6A">
      <w:pPr>
        <w:pStyle w:val="PL"/>
      </w:pPr>
      <w:r>
        <w:t xml:space="preserve">                  properties:</w:t>
      </w:r>
    </w:p>
    <w:p w14:paraId="6E4CA0E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CC58DF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E330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B8BE8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1B7D3" w14:textId="77777777" w:rsidR="00807A6A" w:rsidRDefault="00807A6A" w:rsidP="00807A6A">
      <w:pPr>
        <w:pStyle w:val="PL"/>
      </w:pPr>
      <w:r>
        <w:t xml:space="preserve">    EP_N14-Single:</w:t>
      </w:r>
    </w:p>
    <w:p w14:paraId="32A60C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43AED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A9825F4" w14:textId="77777777" w:rsidR="00807A6A" w:rsidRDefault="00807A6A" w:rsidP="00807A6A">
      <w:pPr>
        <w:pStyle w:val="PL"/>
      </w:pPr>
      <w:r>
        <w:t xml:space="preserve">        - type: object</w:t>
      </w:r>
    </w:p>
    <w:p w14:paraId="69F50164" w14:textId="77777777" w:rsidR="00807A6A" w:rsidRDefault="00807A6A" w:rsidP="00807A6A">
      <w:pPr>
        <w:pStyle w:val="PL"/>
      </w:pPr>
      <w:r>
        <w:t xml:space="preserve">          properties:</w:t>
      </w:r>
    </w:p>
    <w:p w14:paraId="77434DEA" w14:textId="77777777" w:rsidR="00807A6A" w:rsidRDefault="00807A6A" w:rsidP="00807A6A">
      <w:pPr>
        <w:pStyle w:val="PL"/>
      </w:pPr>
      <w:r>
        <w:t xml:space="preserve">            attributes:</w:t>
      </w:r>
    </w:p>
    <w:p w14:paraId="6C10FC1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A523AD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568BC5" w14:textId="77777777" w:rsidR="00807A6A" w:rsidRDefault="00807A6A" w:rsidP="00807A6A">
      <w:pPr>
        <w:pStyle w:val="PL"/>
      </w:pPr>
      <w:r>
        <w:t xml:space="preserve">                - type: object</w:t>
      </w:r>
    </w:p>
    <w:p w14:paraId="373D024C" w14:textId="77777777" w:rsidR="00807A6A" w:rsidRDefault="00807A6A" w:rsidP="00807A6A">
      <w:pPr>
        <w:pStyle w:val="PL"/>
      </w:pPr>
      <w:r>
        <w:t xml:space="preserve">                  properties:</w:t>
      </w:r>
    </w:p>
    <w:p w14:paraId="3A8DEFA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2FD5E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02DB88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50D53D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55FA14" w14:textId="77777777" w:rsidR="00807A6A" w:rsidRDefault="00807A6A" w:rsidP="00807A6A">
      <w:pPr>
        <w:pStyle w:val="PL"/>
      </w:pPr>
      <w:r>
        <w:t xml:space="preserve">    EP_N15-Single:</w:t>
      </w:r>
    </w:p>
    <w:p w14:paraId="3C67BA1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5AE2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B48E35" w14:textId="77777777" w:rsidR="00807A6A" w:rsidRDefault="00807A6A" w:rsidP="00807A6A">
      <w:pPr>
        <w:pStyle w:val="PL"/>
      </w:pPr>
      <w:r>
        <w:t xml:space="preserve">        - type: object</w:t>
      </w:r>
    </w:p>
    <w:p w14:paraId="60C053C1" w14:textId="77777777" w:rsidR="00807A6A" w:rsidRDefault="00807A6A" w:rsidP="00807A6A">
      <w:pPr>
        <w:pStyle w:val="PL"/>
      </w:pPr>
      <w:r>
        <w:t xml:space="preserve">          properties:</w:t>
      </w:r>
    </w:p>
    <w:p w14:paraId="4D59FE69" w14:textId="77777777" w:rsidR="00807A6A" w:rsidRDefault="00807A6A" w:rsidP="00807A6A">
      <w:pPr>
        <w:pStyle w:val="PL"/>
      </w:pPr>
      <w:r>
        <w:t xml:space="preserve">            attributes:</w:t>
      </w:r>
    </w:p>
    <w:p w14:paraId="1081E02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821CFA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9E7B9C" w14:textId="77777777" w:rsidR="00807A6A" w:rsidRDefault="00807A6A" w:rsidP="00807A6A">
      <w:pPr>
        <w:pStyle w:val="PL"/>
      </w:pPr>
      <w:r>
        <w:t xml:space="preserve">                - type: object</w:t>
      </w:r>
    </w:p>
    <w:p w14:paraId="75F8F2E0" w14:textId="77777777" w:rsidR="00807A6A" w:rsidRDefault="00807A6A" w:rsidP="00807A6A">
      <w:pPr>
        <w:pStyle w:val="PL"/>
      </w:pPr>
      <w:r>
        <w:t xml:space="preserve">                  properties:</w:t>
      </w:r>
    </w:p>
    <w:p w14:paraId="6A8A68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C850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B72C6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2E3AA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8D52CA" w14:textId="77777777" w:rsidR="00807A6A" w:rsidRDefault="00807A6A" w:rsidP="00807A6A">
      <w:pPr>
        <w:pStyle w:val="PL"/>
      </w:pPr>
      <w:r>
        <w:t xml:space="preserve">    EP_N16-Single:</w:t>
      </w:r>
    </w:p>
    <w:p w14:paraId="43ADF0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F874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981CB3" w14:textId="77777777" w:rsidR="00807A6A" w:rsidRDefault="00807A6A" w:rsidP="00807A6A">
      <w:pPr>
        <w:pStyle w:val="PL"/>
      </w:pPr>
      <w:r>
        <w:t xml:space="preserve">        - type: object</w:t>
      </w:r>
    </w:p>
    <w:p w14:paraId="3691A5FE" w14:textId="77777777" w:rsidR="00807A6A" w:rsidRDefault="00807A6A" w:rsidP="00807A6A">
      <w:pPr>
        <w:pStyle w:val="PL"/>
      </w:pPr>
      <w:r>
        <w:t xml:space="preserve">          properties:</w:t>
      </w:r>
    </w:p>
    <w:p w14:paraId="0C99DD24" w14:textId="77777777" w:rsidR="00807A6A" w:rsidRDefault="00807A6A" w:rsidP="00807A6A">
      <w:pPr>
        <w:pStyle w:val="PL"/>
      </w:pPr>
      <w:r>
        <w:t xml:space="preserve">            attributes:</w:t>
      </w:r>
    </w:p>
    <w:p w14:paraId="05C555B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762AB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50A0A5" w14:textId="77777777" w:rsidR="00807A6A" w:rsidRDefault="00807A6A" w:rsidP="00807A6A">
      <w:pPr>
        <w:pStyle w:val="PL"/>
      </w:pPr>
      <w:r>
        <w:t xml:space="preserve">                - type: object</w:t>
      </w:r>
    </w:p>
    <w:p w14:paraId="2E2F936A" w14:textId="77777777" w:rsidR="00807A6A" w:rsidRDefault="00807A6A" w:rsidP="00807A6A">
      <w:pPr>
        <w:pStyle w:val="PL"/>
      </w:pPr>
      <w:r>
        <w:t xml:space="preserve">                  properties:</w:t>
      </w:r>
    </w:p>
    <w:p w14:paraId="723709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68A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A0A6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432FD7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331C778" w14:textId="77777777" w:rsidR="00807A6A" w:rsidRDefault="00807A6A" w:rsidP="00807A6A">
      <w:pPr>
        <w:pStyle w:val="PL"/>
      </w:pPr>
      <w:r>
        <w:t xml:space="preserve">    EP_N17-Single:</w:t>
      </w:r>
    </w:p>
    <w:p w14:paraId="07BE245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848D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2C7958" w14:textId="77777777" w:rsidR="00807A6A" w:rsidRDefault="00807A6A" w:rsidP="00807A6A">
      <w:pPr>
        <w:pStyle w:val="PL"/>
      </w:pPr>
      <w:r>
        <w:t xml:space="preserve">        - type: object</w:t>
      </w:r>
    </w:p>
    <w:p w14:paraId="2137E050" w14:textId="77777777" w:rsidR="00807A6A" w:rsidRDefault="00807A6A" w:rsidP="00807A6A">
      <w:pPr>
        <w:pStyle w:val="PL"/>
      </w:pPr>
      <w:r>
        <w:t xml:space="preserve">          properties:</w:t>
      </w:r>
    </w:p>
    <w:p w14:paraId="77A53181" w14:textId="77777777" w:rsidR="00807A6A" w:rsidRDefault="00807A6A" w:rsidP="00807A6A">
      <w:pPr>
        <w:pStyle w:val="PL"/>
      </w:pPr>
      <w:r>
        <w:t xml:space="preserve">            attributes:</w:t>
      </w:r>
    </w:p>
    <w:p w14:paraId="176916E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A06B4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63FF741" w14:textId="77777777" w:rsidR="00807A6A" w:rsidRDefault="00807A6A" w:rsidP="00807A6A">
      <w:pPr>
        <w:pStyle w:val="PL"/>
      </w:pPr>
      <w:r>
        <w:t xml:space="preserve">                - type: object</w:t>
      </w:r>
    </w:p>
    <w:p w14:paraId="3EFD5380" w14:textId="77777777" w:rsidR="00807A6A" w:rsidRDefault="00807A6A" w:rsidP="00807A6A">
      <w:pPr>
        <w:pStyle w:val="PL"/>
      </w:pPr>
      <w:r>
        <w:t xml:space="preserve">                  properties:</w:t>
      </w:r>
    </w:p>
    <w:p w14:paraId="17793C0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FFB86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52DAB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9D129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ADE2316" w14:textId="77777777" w:rsidR="00807A6A" w:rsidRDefault="00807A6A" w:rsidP="00807A6A">
      <w:pPr>
        <w:pStyle w:val="PL"/>
      </w:pPr>
    </w:p>
    <w:p w14:paraId="26F4D7BD" w14:textId="77777777" w:rsidR="00807A6A" w:rsidRDefault="00807A6A" w:rsidP="00807A6A">
      <w:pPr>
        <w:pStyle w:val="PL"/>
      </w:pPr>
      <w:r>
        <w:t xml:space="preserve">    EP_N20-Single:</w:t>
      </w:r>
    </w:p>
    <w:p w14:paraId="1A0531D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56108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4C5A5FA" w14:textId="77777777" w:rsidR="00807A6A" w:rsidRDefault="00807A6A" w:rsidP="00807A6A">
      <w:pPr>
        <w:pStyle w:val="PL"/>
      </w:pPr>
      <w:r>
        <w:t xml:space="preserve">        - type: object</w:t>
      </w:r>
    </w:p>
    <w:p w14:paraId="2D7D1681" w14:textId="77777777" w:rsidR="00807A6A" w:rsidRDefault="00807A6A" w:rsidP="00807A6A">
      <w:pPr>
        <w:pStyle w:val="PL"/>
      </w:pPr>
      <w:r>
        <w:t xml:space="preserve">          properties:</w:t>
      </w:r>
    </w:p>
    <w:p w14:paraId="32D50C8F" w14:textId="77777777" w:rsidR="00807A6A" w:rsidRDefault="00807A6A" w:rsidP="00807A6A">
      <w:pPr>
        <w:pStyle w:val="PL"/>
      </w:pPr>
      <w:r>
        <w:t xml:space="preserve">            attributes:</w:t>
      </w:r>
    </w:p>
    <w:p w14:paraId="324F9E8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82171C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BD5422" w14:textId="77777777" w:rsidR="00807A6A" w:rsidRDefault="00807A6A" w:rsidP="00807A6A">
      <w:pPr>
        <w:pStyle w:val="PL"/>
      </w:pPr>
      <w:r>
        <w:t xml:space="preserve">                - type: object</w:t>
      </w:r>
    </w:p>
    <w:p w14:paraId="1A51505B" w14:textId="77777777" w:rsidR="00807A6A" w:rsidRDefault="00807A6A" w:rsidP="00807A6A">
      <w:pPr>
        <w:pStyle w:val="PL"/>
      </w:pPr>
      <w:r>
        <w:t xml:space="preserve">                  properties:</w:t>
      </w:r>
    </w:p>
    <w:p w14:paraId="3C8468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B4A3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F39C2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BAAA5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226609F" w14:textId="77777777" w:rsidR="00807A6A" w:rsidRDefault="00807A6A" w:rsidP="00807A6A">
      <w:pPr>
        <w:pStyle w:val="PL"/>
      </w:pPr>
    </w:p>
    <w:p w14:paraId="15555508" w14:textId="77777777" w:rsidR="00807A6A" w:rsidRDefault="00807A6A" w:rsidP="00807A6A">
      <w:pPr>
        <w:pStyle w:val="PL"/>
      </w:pPr>
      <w:r>
        <w:t xml:space="preserve">    EP_N21-Single:</w:t>
      </w:r>
    </w:p>
    <w:p w14:paraId="05ABE0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C7385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EC93ED1" w14:textId="77777777" w:rsidR="00807A6A" w:rsidRDefault="00807A6A" w:rsidP="00807A6A">
      <w:pPr>
        <w:pStyle w:val="PL"/>
      </w:pPr>
      <w:r>
        <w:t xml:space="preserve">        - type: object</w:t>
      </w:r>
    </w:p>
    <w:p w14:paraId="197BB045" w14:textId="77777777" w:rsidR="00807A6A" w:rsidRDefault="00807A6A" w:rsidP="00807A6A">
      <w:pPr>
        <w:pStyle w:val="PL"/>
      </w:pPr>
      <w:r>
        <w:t xml:space="preserve">          properties:</w:t>
      </w:r>
    </w:p>
    <w:p w14:paraId="39260076" w14:textId="77777777" w:rsidR="00807A6A" w:rsidRDefault="00807A6A" w:rsidP="00807A6A">
      <w:pPr>
        <w:pStyle w:val="PL"/>
      </w:pPr>
      <w:r>
        <w:t xml:space="preserve">            attributes:</w:t>
      </w:r>
    </w:p>
    <w:p w14:paraId="01EC8DF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0E905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C57856" w14:textId="77777777" w:rsidR="00807A6A" w:rsidRDefault="00807A6A" w:rsidP="00807A6A">
      <w:pPr>
        <w:pStyle w:val="PL"/>
      </w:pPr>
      <w:r>
        <w:t xml:space="preserve">                - type: object</w:t>
      </w:r>
    </w:p>
    <w:p w14:paraId="3AA65455" w14:textId="77777777" w:rsidR="00807A6A" w:rsidRDefault="00807A6A" w:rsidP="00807A6A">
      <w:pPr>
        <w:pStyle w:val="PL"/>
      </w:pPr>
      <w:r>
        <w:t xml:space="preserve">                  properties:</w:t>
      </w:r>
    </w:p>
    <w:p w14:paraId="19FE199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28B87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392A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132CE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1B8862" w14:textId="77777777" w:rsidR="00807A6A" w:rsidRDefault="00807A6A" w:rsidP="00807A6A">
      <w:pPr>
        <w:pStyle w:val="PL"/>
      </w:pPr>
      <w:r>
        <w:t xml:space="preserve">    EP_N22-Single:</w:t>
      </w:r>
    </w:p>
    <w:p w14:paraId="2C4BE5C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9E1E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1C04A7" w14:textId="77777777" w:rsidR="00807A6A" w:rsidRDefault="00807A6A" w:rsidP="00807A6A">
      <w:pPr>
        <w:pStyle w:val="PL"/>
      </w:pPr>
      <w:r>
        <w:t xml:space="preserve">        - type: object</w:t>
      </w:r>
    </w:p>
    <w:p w14:paraId="51EB5B40" w14:textId="77777777" w:rsidR="00807A6A" w:rsidRDefault="00807A6A" w:rsidP="00807A6A">
      <w:pPr>
        <w:pStyle w:val="PL"/>
      </w:pPr>
      <w:r>
        <w:t xml:space="preserve">          properties:</w:t>
      </w:r>
    </w:p>
    <w:p w14:paraId="4D188542" w14:textId="77777777" w:rsidR="00807A6A" w:rsidRDefault="00807A6A" w:rsidP="00807A6A">
      <w:pPr>
        <w:pStyle w:val="PL"/>
      </w:pPr>
      <w:r>
        <w:t xml:space="preserve">            attributes:</w:t>
      </w:r>
    </w:p>
    <w:p w14:paraId="40BD1B1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C5A4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0520B" w14:textId="77777777" w:rsidR="00807A6A" w:rsidRDefault="00807A6A" w:rsidP="00807A6A">
      <w:pPr>
        <w:pStyle w:val="PL"/>
      </w:pPr>
      <w:r>
        <w:t xml:space="preserve">                - type: object</w:t>
      </w:r>
    </w:p>
    <w:p w14:paraId="6C982EEF" w14:textId="77777777" w:rsidR="00807A6A" w:rsidRDefault="00807A6A" w:rsidP="00807A6A">
      <w:pPr>
        <w:pStyle w:val="PL"/>
      </w:pPr>
      <w:r>
        <w:t xml:space="preserve">                  properties:</w:t>
      </w:r>
    </w:p>
    <w:p w14:paraId="254D76D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7D5053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3643D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D614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E9F4EA" w14:textId="77777777" w:rsidR="00807A6A" w:rsidRDefault="00807A6A" w:rsidP="00807A6A">
      <w:pPr>
        <w:pStyle w:val="PL"/>
      </w:pPr>
    </w:p>
    <w:p w14:paraId="53657E10" w14:textId="77777777" w:rsidR="00807A6A" w:rsidRDefault="00807A6A" w:rsidP="00807A6A">
      <w:pPr>
        <w:pStyle w:val="PL"/>
      </w:pPr>
      <w:r>
        <w:t xml:space="preserve">    EP_N26-Single:</w:t>
      </w:r>
    </w:p>
    <w:p w14:paraId="77A209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242B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7607E" w14:textId="77777777" w:rsidR="00807A6A" w:rsidRDefault="00807A6A" w:rsidP="00807A6A">
      <w:pPr>
        <w:pStyle w:val="PL"/>
      </w:pPr>
      <w:r>
        <w:t xml:space="preserve">        - type: object</w:t>
      </w:r>
    </w:p>
    <w:p w14:paraId="659DAA12" w14:textId="77777777" w:rsidR="00807A6A" w:rsidRDefault="00807A6A" w:rsidP="00807A6A">
      <w:pPr>
        <w:pStyle w:val="PL"/>
      </w:pPr>
      <w:r>
        <w:t xml:space="preserve">          properties:</w:t>
      </w:r>
    </w:p>
    <w:p w14:paraId="6C926EBF" w14:textId="77777777" w:rsidR="00807A6A" w:rsidRDefault="00807A6A" w:rsidP="00807A6A">
      <w:pPr>
        <w:pStyle w:val="PL"/>
      </w:pPr>
      <w:r>
        <w:t xml:space="preserve">            attributes:</w:t>
      </w:r>
    </w:p>
    <w:p w14:paraId="48AF790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C364F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04A2D4" w14:textId="77777777" w:rsidR="00807A6A" w:rsidRDefault="00807A6A" w:rsidP="00807A6A">
      <w:pPr>
        <w:pStyle w:val="PL"/>
      </w:pPr>
      <w:r>
        <w:t xml:space="preserve">                - type: object</w:t>
      </w:r>
    </w:p>
    <w:p w14:paraId="41E79614" w14:textId="77777777" w:rsidR="00807A6A" w:rsidRDefault="00807A6A" w:rsidP="00807A6A">
      <w:pPr>
        <w:pStyle w:val="PL"/>
      </w:pPr>
      <w:r>
        <w:t xml:space="preserve">                  properties:</w:t>
      </w:r>
    </w:p>
    <w:p w14:paraId="6C7548D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79510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B2748D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22809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AC70A1" w14:textId="77777777" w:rsidR="00807A6A" w:rsidRDefault="00807A6A" w:rsidP="00807A6A">
      <w:pPr>
        <w:pStyle w:val="PL"/>
      </w:pPr>
      <w:r>
        <w:t xml:space="preserve">    EP_N27-Single:</w:t>
      </w:r>
    </w:p>
    <w:p w14:paraId="4569C4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AEDC8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F503C" w14:textId="77777777" w:rsidR="00807A6A" w:rsidRDefault="00807A6A" w:rsidP="00807A6A">
      <w:pPr>
        <w:pStyle w:val="PL"/>
      </w:pPr>
      <w:r>
        <w:t xml:space="preserve">        - type: object</w:t>
      </w:r>
    </w:p>
    <w:p w14:paraId="1DC5C6D2" w14:textId="77777777" w:rsidR="00807A6A" w:rsidRDefault="00807A6A" w:rsidP="00807A6A">
      <w:pPr>
        <w:pStyle w:val="PL"/>
      </w:pPr>
      <w:r>
        <w:t xml:space="preserve">          properties:</w:t>
      </w:r>
    </w:p>
    <w:p w14:paraId="47692288" w14:textId="77777777" w:rsidR="00807A6A" w:rsidRDefault="00807A6A" w:rsidP="00807A6A">
      <w:pPr>
        <w:pStyle w:val="PL"/>
      </w:pPr>
      <w:r>
        <w:t xml:space="preserve">            attributes:</w:t>
      </w:r>
    </w:p>
    <w:p w14:paraId="275E96B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C9E0F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C88427" w14:textId="77777777" w:rsidR="00807A6A" w:rsidRDefault="00807A6A" w:rsidP="00807A6A">
      <w:pPr>
        <w:pStyle w:val="PL"/>
      </w:pPr>
      <w:r>
        <w:t xml:space="preserve">                - type: object</w:t>
      </w:r>
    </w:p>
    <w:p w14:paraId="3882A1F6" w14:textId="77777777" w:rsidR="00807A6A" w:rsidRDefault="00807A6A" w:rsidP="00807A6A">
      <w:pPr>
        <w:pStyle w:val="PL"/>
      </w:pPr>
      <w:r>
        <w:t xml:space="preserve">                  properties:</w:t>
      </w:r>
    </w:p>
    <w:p w14:paraId="068C336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9C085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F91E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1B366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202FFE9" w14:textId="77777777" w:rsidR="00807A6A" w:rsidRDefault="00807A6A" w:rsidP="00807A6A">
      <w:pPr>
        <w:pStyle w:val="PL"/>
      </w:pPr>
    </w:p>
    <w:p w14:paraId="3820561A" w14:textId="77777777" w:rsidR="00807A6A" w:rsidRDefault="00807A6A" w:rsidP="00807A6A">
      <w:pPr>
        <w:pStyle w:val="PL"/>
      </w:pPr>
    </w:p>
    <w:p w14:paraId="4B93EFB9" w14:textId="77777777" w:rsidR="00807A6A" w:rsidRDefault="00807A6A" w:rsidP="00807A6A">
      <w:pPr>
        <w:pStyle w:val="PL"/>
      </w:pPr>
      <w:r>
        <w:t xml:space="preserve">    EP_N31-Single:</w:t>
      </w:r>
    </w:p>
    <w:p w14:paraId="0560629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B371F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8288153" w14:textId="77777777" w:rsidR="00807A6A" w:rsidRDefault="00807A6A" w:rsidP="00807A6A">
      <w:pPr>
        <w:pStyle w:val="PL"/>
      </w:pPr>
      <w:r>
        <w:t xml:space="preserve">        - type: object</w:t>
      </w:r>
    </w:p>
    <w:p w14:paraId="54F63082" w14:textId="77777777" w:rsidR="00807A6A" w:rsidRDefault="00807A6A" w:rsidP="00807A6A">
      <w:pPr>
        <w:pStyle w:val="PL"/>
      </w:pPr>
      <w:r>
        <w:t xml:space="preserve">          properties:</w:t>
      </w:r>
    </w:p>
    <w:p w14:paraId="03AFBF86" w14:textId="77777777" w:rsidR="00807A6A" w:rsidRDefault="00807A6A" w:rsidP="00807A6A">
      <w:pPr>
        <w:pStyle w:val="PL"/>
      </w:pPr>
      <w:r>
        <w:t xml:space="preserve">            attributes:</w:t>
      </w:r>
    </w:p>
    <w:p w14:paraId="0853386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A838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852DED" w14:textId="77777777" w:rsidR="00807A6A" w:rsidRDefault="00807A6A" w:rsidP="00807A6A">
      <w:pPr>
        <w:pStyle w:val="PL"/>
      </w:pPr>
      <w:r>
        <w:t xml:space="preserve">                - type: object</w:t>
      </w:r>
    </w:p>
    <w:p w14:paraId="333FC76C" w14:textId="77777777" w:rsidR="00807A6A" w:rsidRDefault="00807A6A" w:rsidP="00807A6A">
      <w:pPr>
        <w:pStyle w:val="PL"/>
      </w:pPr>
      <w:r>
        <w:t xml:space="preserve">                  properties:</w:t>
      </w:r>
    </w:p>
    <w:p w14:paraId="30D24A7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803F2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02A4C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5789E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F52E7FB" w14:textId="77777777" w:rsidR="00807A6A" w:rsidRDefault="00807A6A" w:rsidP="00807A6A">
      <w:pPr>
        <w:pStyle w:val="PL"/>
      </w:pPr>
      <w:r>
        <w:t xml:space="preserve">    EP_N32-Single:</w:t>
      </w:r>
    </w:p>
    <w:p w14:paraId="4A9A4A92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2B9A5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FCC79CE" w14:textId="77777777" w:rsidR="00807A6A" w:rsidRDefault="00807A6A" w:rsidP="00807A6A">
      <w:pPr>
        <w:pStyle w:val="PL"/>
      </w:pPr>
      <w:r>
        <w:t xml:space="preserve">        - type: object</w:t>
      </w:r>
    </w:p>
    <w:p w14:paraId="7269C640" w14:textId="77777777" w:rsidR="00807A6A" w:rsidRDefault="00807A6A" w:rsidP="00807A6A">
      <w:pPr>
        <w:pStyle w:val="PL"/>
      </w:pPr>
      <w:r>
        <w:t xml:space="preserve">          properties:</w:t>
      </w:r>
    </w:p>
    <w:p w14:paraId="5EE76D19" w14:textId="77777777" w:rsidR="00807A6A" w:rsidRDefault="00807A6A" w:rsidP="00807A6A">
      <w:pPr>
        <w:pStyle w:val="PL"/>
      </w:pPr>
      <w:r>
        <w:t xml:space="preserve">            attributes:</w:t>
      </w:r>
    </w:p>
    <w:p w14:paraId="6F514EF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04A3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C78E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F6E3A0" w14:textId="77777777" w:rsidR="00807A6A" w:rsidRDefault="00807A6A" w:rsidP="00807A6A">
      <w:pPr>
        <w:pStyle w:val="PL"/>
      </w:pPr>
      <w:r>
        <w:t xml:space="preserve">                  properties:</w:t>
      </w:r>
    </w:p>
    <w:p w14:paraId="688743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82E8498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BA192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208FB5B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43C13B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4FCD173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0A007A9E" w14:textId="77777777" w:rsidR="00807A6A" w:rsidRDefault="00807A6A" w:rsidP="00807A6A">
      <w:pPr>
        <w:pStyle w:val="PL"/>
      </w:pPr>
      <w:r>
        <w:t xml:space="preserve">                    n32cParas:</w:t>
      </w:r>
    </w:p>
    <w:p w14:paraId="4F6CA68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63CC263" w14:textId="77777777" w:rsidR="00807A6A" w:rsidRDefault="00807A6A" w:rsidP="00807A6A">
      <w:pPr>
        <w:pStyle w:val="PL"/>
      </w:pPr>
      <w:r>
        <w:t xml:space="preserve">                    n32fPolicy:</w:t>
      </w:r>
    </w:p>
    <w:p w14:paraId="33FA1EC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D7C088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A5FA7B0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B0EED2" w14:textId="77777777" w:rsidR="00807A6A" w:rsidRDefault="00807A6A" w:rsidP="00807A6A">
      <w:pPr>
        <w:pStyle w:val="PL"/>
      </w:pPr>
    </w:p>
    <w:p w14:paraId="58C6A6A2" w14:textId="77777777" w:rsidR="00807A6A" w:rsidRDefault="00807A6A" w:rsidP="00807A6A">
      <w:pPr>
        <w:pStyle w:val="PL"/>
      </w:pPr>
      <w:r>
        <w:t xml:space="preserve">    EP_S5C-Single:</w:t>
      </w:r>
    </w:p>
    <w:p w14:paraId="57F385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43DA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ECE59E8" w14:textId="77777777" w:rsidR="00807A6A" w:rsidRDefault="00807A6A" w:rsidP="00807A6A">
      <w:pPr>
        <w:pStyle w:val="PL"/>
      </w:pPr>
      <w:r>
        <w:t xml:space="preserve">        - type: object</w:t>
      </w:r>
    </w:p>
    <w:p w14:paraId="6D5BE721" w14:textId="77777777" w:rsidR="00807A6A" w:rsidRDefault="00807A6A" w:rsidP="00807A6A">
      <w:pPr>
        <w:pStyle w:val="PL"/>
      </w:pPr>
      <w:r>
        <w:t xml:space="preserve">          properties:</w:t>
      </w:r>
    </w:p>
    <w:p w14:paraId="79BED29F" w14:textId="77777777" w:rsidR="00807A6A" w:rsidRDefault="00807A6A" w:rsidP="00807A6A">
      <w:pPr>
        <w:pStyle w:val="PL"/>
      </w:pPr>
      <w:r>
        <w:t xml:space="preserve">            attributes:</w:t>
      </w:r>
    </w:p>
    <w:p w14:paraId="28A324D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C9D2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05C9E" w14:textId="77777777" w:rsidR="00807A6A" w:rsidRDefault="00807A6A" w:rsidP="00807A6A">
      <w:pPr>
        <w:pStyle w:val="PL"/>
      </w:pPr>
      <w:r>
        <w:t xml:space="preserve">                - type: object</w:t>
      </w:r>
    </w:p>
    <w:p w14:paraId="750E05F7" w14:textId="77777777" w:rsidR="00807A6A" w:rsidRDefault="00807A6A" w:rsidP="00807A6A">
      <w:pPr>
        <w:pStyle w:val="PL"/>
      </w:pPr>
      <w:r>
        <w:t xml:space="preserve">                  properties:</w:t>
      </w:r>
    </w:p>
    <w:p w14:paraId="3607DC9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6A5D9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9140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5A7AD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276EAA" w14:textId="77777777" w:rsidR="00807A6A" w:rsidRDefault="00807A6A" w:rsidP="00807A6A">
      <w:pPr>
        <w:pStyle w:val="PL"/>
      </w:pPr>
      <w:r>
        <w:t xml:space="preserve">    EP_S5U-Single:</w:t>
      </w:r>
    </w:p>
    <w:p w14:paraId="6BCD1A3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7495F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1AAE041" w14:textId="77777777" w:rsidR="00807A6A" w:rsidRDefault="00807A6A" w:rsidP="00807A6A">
      <w:pPr>
        <w:pStyle w:val="PL"/>
      </w:pPr>
      <w:r>
        <w:t xml:space="preserve">        - type: object</w:t>
      </w:r>
    </w:p>
    <w:p w14:paraId="0369F32F" w14:textId="77777777" w:rsidR="00807A6A" w:rsidRDefault="00807A6A" w:rsidP="00807A6A">
      <w:pPr>
        <w:pStyle w:val="PL"/>
      </w:pPr>
      <w:r>
        <w:t xml:space="preserve">          properties:</w:t>
      </w:r>
    </w:p>
    <w:p w14:paraId="12A31630" w14:textId="77777777" w:rsidR="00807A6A" w:rsidRDefault="00807A6A" w:rsidP="00807A6A">
      <w:pPr>
        <w:pStyle w:val="PL"/>
      </w:pPr>
      <w:r>
        <w:t xml:space="preserve">            attributes:</w:t>
      </w:r>
    </w:p>
    <w:p w14:paraId="1596E73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2FD5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170C5F" w14:textId="77777777" w:rsidR="00807A6A" w:rsidRDefault="00807A6A" w:rsidP="00807A6A">
      <w:pPr>
        <w:pStyle w:val="PL"/>
      </w:pPr>
      <w:r>
        <w:t xml:space="preserve">                - type: object</w:t>
      </w:r>
    </w:p>
    <w:p w14:paraId="5E4255BA" w14:textId="77777777" w:rsidR="00807A6A" w:rsidRDefault="00807A6A" w:rsidP="00807A6A">
      <w:pPr>
        <w:pStyle w:val="PL"/>
      </w:pPr>
      <w:r>
        <w:t xml:space="preserve">                  properties:</w:t>
      </w:r>
    </w:p>
    <w:p w14:paraId="31DFA9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80C54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1E19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D4815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773D3C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31916BD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E1ECA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046DE" w14:textId="77777777" w:rsidR="00807A6A" w:rsidRDefault="00807A6A" w:rsidP="00807A6A">
      <w:pPr>
        <w:pStyle w:val="PL"/>
      </w:pPr>
      <w:r>
        <w:t xml:space="preserve">        - type: object</w:t>
      </w:r>
    </w:p>
    <w:p w14:paraId="5CEB6CB7" w14:textId="77777777" w:rsidR="00807A6A" w:rsidRDefault="00807A6A" w:rsidP="00807A6A">
      <w:pPr>
        <w:pStyle w:val="PL"/>
      </w:pPr>
      <w:r>
        <w:t xml:space="preserve">          properties:</w:t>
      </w:r>
    </w:p>
    <w:p w14:paraId="4EB69FEA" w14:textId="77777777" w:rsidR="00807A6A" w:rsidRDefault="00807A6A" w:rsidP="00807A6A">
      <w:pPr>
        <w:pStyle w:val="PL"/>
      </w:pPr>
      <w:r>
        <w:t xml:space="preserve">            attributes:</w:t>
      </w:r>
    </w:p>
    <w:p w14:paraId="4F21C26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2ACC1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E3974B" w14:textId="77777777" w:rsidR="00807A6A" w:rsidRDefault="00807A6A" w:rsidP="00807A6A">
      <w:pPr>
        <w:pStyle w:val="PL"/>
      </w:pPr>
      <w:r>
        <w:t xml:space="preserve">                - type: object</w:t>
      </w:r>
    </w:p>
    <w:p w14:paraId="2F300066" w14:textId="77777777" w:rsidR="00807A6A" w:rsidRDefault="00807A6A" w:rsidP="00807A6A">
      <w:pPr>
        <w:pStyle w:val="PL"/>
      </w:pPr>
      <w:r>
        <w:t xml:space="preserve">                  properties:</w:t>
      </w:r>
    </w:p>
    <w:p w14:paraId="5F8C0E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26DF4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4FFC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0A07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C72680" w14:textId="77777777" w:rsidR="00807A6A" w:rsidRDefault="00807A6A" w:rsidP="00807A6A">
      <w:pPr>
        <w:pStyle w:val="PL"/>
      </w:pPr>
      <w:r>
        <w:t xml:space="preserve">    EP_MAP_SMSC-Single:</w:t>
      </w:r>
    </w:p>
    <w:p w14:paraId="5E1CE9E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45D78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6A07A6" w14:textId="77777777" w:rsidR="00807A6A" w:rsidRDefault="00807A6A" w:rsidP="00807A6A">
      <w:pPr>
        <w:pStyle w:val="PL"/>
      </w:pPr>
      <w:r>
        <w:t xml:space="preserve">        - type: object</w:t>
      </w:r>
    </w:p>
    <w:p w14:paraId="4EB42839" w14:textId="77777777" w:rsidR="00807A6A" w:rsidRDefault="00807A6A" w:rsidP="00807A6A">
      <w:pPr>
        <w:pStyle w:val="PL"/>
      </w:pPr>
      <w:r>
        <w:t xml:space="preserve">          properties:</w:t>
      </w:r>
    </w:p>
    <w:p w14:paraId="7077E008" w14:textId="77777777" w:rsidR="00807A6A" w:rsidRDefault="00807A6A" w:rsidP="00807A6A">
      <w:pPr>
        <w:pStyle w:val="PL"/>
      </w:pPr>
      <w:r>
        <w:t xml:space="preserve">            attributes:</w:t>
      </w:r>
    </w:p>
    <w:p w14:paraId="41DA7E2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58F2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0C859" w14:textId="77777777" w:rsidR="00807A6A" w:rsidRDefault="00807A6A" w:rsidP="00807A6A">
      <w:pPr>
        <w:pStyle w:val="PL"/>
      </w:pPr>
      <w:r>
        <w:t xml:space="preserve">                - type: object</w:t>
      </w:r>
    </w:p>
    <w:p w14:paraId="4542AC6A" w14:textId="77777777" w:rsidR="00807A6A" w:rsidRDefault="00807A6A" w:rsidP="00807A6A">
      <w:pPr>
        <w:pStyle w:val="PL"/>
      </w:pPr>
      <w:r>
        <w:t xml:space="preserve">                  properties:</w:t>
      </w:r>
    </w:p>
    <w:p w14:paraId="29DD2D2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51B334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F8ADE0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D752F2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39DC462" w14:textId="77777777" w:rsidR="00807A6A" w:rsidRDefault="00807A6A" w:rsidP="00807A6A">
      <w:pPr>
        <w:pStyle w:val="PL"/>
      </w:pPr>
      <w:r>
        <w:t xml:space="preserve">    EP_NLS-Single:</w:t>
      </w:r>
    </w:p>
    <w:p w14:paraId="56838A5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5F01E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AD99E2A" w14:textId="77777777" w:rsidR="00807A6A" w:rsidRDefault="00807A6A" w:rsidP="00807A6A">
      <w:pPr>
        <w:pStyle w:val="PL"/>
      </w:pPr>
      <w:r>
        <w:t xml:space="preserve">        - type: object</w:t>
      </w:r>
    </w:p>
    <w:p w14:paraId="19958C86" w14:textId="77777777" w:rsidR="00807A6A" w:rsidRDefault="00807A6A" w:rsidP="00807A6A">
      <w:pPr>
        <w:pStyle w:val="PL"/>
      </w:pPr>
      <w:r>
        <w:t xml:space="preserve">          properties:</w:t>
      </w:r>
    </w:p>
    <w:p w14:paraId="193CAD4D" w14:textId="77777777" w:rsidR="00807A6A" w:rsidRDefault="00807A6A" w:rsidP="00807A6A">
      <w:pPr>
        <w:pStyle w:val="PL"/>
      </w:pPr>
      <w:r>
        <w:t xml:space="preserve">            attributes:</w:t>
      </w:r>
    </w:p>
    <w:p w14:paraId="47D1146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096EF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3F1E91E" w14:textId="77777777" w:rsidR="00807A6A" w:rsidRDefault="00807A6A" w:rsidP="00807A6A">
      <w:pPr>
        <w:pStyle w:val="PL"/>
      </w:pPr>
      <w:r>
        <w:t xml:space="preserve">                - type: object</w:t>
      </w:r>
    </w:p>
    <w:p w14:paraId="22890E60" w14:textId="77777777" w:rsidR="00807A6A" w:rsidRDefault="00807A6A" w:rsidP="00807A6A">
      <w:pPr>
        <w:pStyle w:val="PL"/>
      </w:pPr>
      <w:r>
        <w:t xml:space="preserve">                  properties:</w:t>
      </w:r>
    </w:p>
    <w:p w14:paraId="7EF930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CE02D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50CF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29951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34A8594" w14:textId="77777777" w:rsidR="00807A6A" w:rsidRDefault="00807A6A" w:rsidP="00807A6A">
      <w:pPr>
        <w:pStyle w:val="PL"/>
      </w:pPr>
      <w:r>
        <w:t xml:space="preserve">    EP_NLG-Single:</w:t>
      </w:r>
    </w:p>
    <w:p w14:paraId="4CF344E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A7117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3570084" w14:textId="77777777" w:rsidR="00807A6A" w:rsidRDefault="00807A6A" w:rsidP="00807A6A">
      <w:pPr>
        <w:pStyle w:val="PL"/>
      </w:pPr>
      <w:r>
        <w:t xml:space="preserve">        - type: object</w:t>
      </w:r>
    </w:p>
    <w:p w14:paraId="7BBB9773" w14:textId="77777777" w:rsidR="00807A6A" w:rsidRDefault="00807A6A" w:rsidP="00807A6A">
      <w:pPr>
        <w:pStyle w:val="PL"/>
      </w:pPr>
      <w:r>
        <w:t xml:space="preserve">          properties:</w:t>
      </w:r>
    </w:p>
    <w:p w14:paraId="66AE0C43" w14:textId="77777777" w:rsidR="00807A6A" w:rsidRDefault="00807A6A" w:rsidP="00807A6A">
      <w:pPr>
        <w:pStyle w:val="PL"/>
      </w:pPr>
      <w:r>
        <w:t xml:space="preserve">            attributes:</w:t>
      </w:r>
    </w:p>
    <w:p w14:paraId="3E195F5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6BC0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C7F982" w14:textId="77777777" w:rsidR="00807A6A" w:rsidRDefault="00807A6A" w:rsidP="00807A6A">
      <w:pPr>
        <w:pStyle w:val="PL"/>
      </w:pPr>
      <w:r>
        <w:t xml:space="preserve">                - type: object</w:t>
      </w:r>
    </w:p>
    <w:p w14:paraId="30BBC0ED" w14:textId="77777777" w:rsidR="00807A6A" w:rsidRDefault="00807A6A" w:rsidP="00807A6A">
      <w:pPr>
        <w:pStyle w:val="PL"/>
      </w:pPr>
      <w:r>
        <w:t xml:space="preserve">                  properties:</w:t>
      </w:r>
    </w:p>
    <w:p w14:paraId="2DE50FA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954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55A3D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EA7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B6CA029" w14:textId="77777777" w:rsidR="00807A6A" w:rsidRDefault="00807A6A" w:rsidP="00807A6A">
      <w:pPr>
        <w:pStyle w:val="PL"/>
      </w:pPr>
    </w:p>
    <w:p w14:paraId="6149010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48BA972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46ADC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785A4F9" w14:textId="77777777" w:rsidR="00807A6A" w:rsidRDefault="00807A6A" w:rsidP="00807A6A">
      <w:pPr>
        <w:pStyle w:val="PL"/>
      </w:pPr>
      <w:r>
        <w:t xml:space="preserve">        - type: object</w:t>
      </w:r>
    </w:p>
    <w:p w14:paraId="0D16E410" w14:textId="77777777" w:rsidR="00807A6A" w:rsidRDefault="00807A6A" w:rsidP="00807A6A">
      <w:pPr>
        <w:pStyle w:val="PL"/>
      </w:pPr>
      <w:r>
        <w:t xml:space="preserve">          properties:</w:t>
      </w:r>
    </w:p>
    <w:p w14:paraId="4237FA1A" w14:textId="77777777" w:rsidR="00807A6A" w:rsidRDefault="00807A6A" w:rsidP="00807A6A">
      <w:pPr>
        <w:pStyle w:val="PL"/>
      </w:pPr>
      <w:r>
        <w:t xml:space="preserve">            attributes:</w:t>
      </w:r>
    </w:p>
    <w:p w14:paraId="78828B7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2C3947" w14:textId="77777777" w:rsidR="00807A6A" w:rsidRDefault="00807A6A" w:rsidP="00807A6A">
      <w:pPr>
        <w:pStyle w:val="PL"/>
      </w:pPr>
      <w:r>
        <w:t xml:space="preserve">                - type: object</w:t>
      </w:r>
    </w:p>
    <w:p w14:paraId="129E40B9" w14:textId="77777777" w:rsidR="00807A6A" w:rsidRDefault="00807A6A" w:rsidP="00807A6A">
      <w:pPr>
        <w:pStyle w:val="PL"/>
      </w:pPr>
      <w:r>
        <w:t xml:space="preserve">                  properties:</w:t>
      </w:r>
    </w:p>
    <w:p w14:paraId="5C25AA3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2BFFAB84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A63AEE3" w14:textId="77777777" w:rsidR="00807A6A" w:rsidRDefault="00807A6A" w:rsidP="00807A6A">
      <w:pPr>
        <w:pStyle w:val="PL"/>
      </w:pPr>
      <w:r>
        <w:t xml:space="preserve">                      items:</w:t>
      </w:r>
    </w:p>
    <w:p w14:paraId="2D38FC5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7E34EF63" w14:textId="77777777" w:rsidR="00807A6A" w:rsidRDefault="00807A6A" w:rsidP="00807A6A">
      <w:pPr>
        <w:pStyle w:val="PL"/>
      </w:pPr>
    </w:p>
    <w:p w14:paraId="4FD0B71A" w14:textId="77777777" w:rsidR="00807A6A" w:rsidRDefault="00807A6A" w:rsidP="00807A6A">
      <w:pPr>
        <w:pStyle w:val="PL"/>
      </w:pPr>
      <w:r>
        <w:t xml:space="preserve">    Configurable5QISet-Single:</w:t>
      </w:r>
    </w:p>
    <w:p w14:paraId="150D505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CEEE2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93D10C" w14:textId="77777777" w:rsidR="00807A6A" w:rsidRDefault="00807A6A" w:rsidP="00807A6A">
      <w:pPr>
        <w:pStyle w:val="PL"/>
      </w:pPr>
      <w:r>
        <w:t xml:space="preserve">        - type: object</w:t>
      </w:r>
    </w:p>
    <w:p w14:paraId="54C782A3" w14:textId="77777777" w:rsidR="00807A6A" w:rsidRDefault="00807A6A" w:rsidP="00807A6A">
      <w:pPr>
        <w:pStyle w:val="PL"/>
      </w:pPr>
      <w:r>
        <w:t xml:space="preserve">          properties:</w:t>
      </w:r>
    </w:p>
    <w:p w14:paraId="04EB99C9" w14:textId="77777777" w:rsidR="00807A6A" w:rsidRDefault="00807A6A" w:rsidP="00807A6A">
      <w:pPr>
        <w:pStyle w:val="PL"/>
      </w:pPr>
      <w:r>
        <w:t xml:space="preserve">            attributes:</w:t>
      </w:r>
    </w:p>
    <w:p w14:paraId="5D775D1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3AB6C9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313CA" w14:textId="77777777" w:rsidR="00807A6A" w:rsidRDefault="00807A6A" w:rsidP="00807A6A">
      <w:pPr>
        <w:pStyle w:val="PL"/>
      </w:pPr>
      <w:r>
        <w:t xml:space="preserve">                  properties:</w:t>
      </w:r>
    </w:p>
    <w:p w14:paraId="699AECE5" w14:textId="77777777" w:rsidR="00807A6A" w:rsidRDefault="00807A6A" w:rsidP="00807A6A">
      <w:pPr>
        <w:pStyle w:val="PL"/>
      </w:pPr>
      <w:r>
        <w:t xml:space="preserve">                    configurable5QIs:</w:t>
      </w:r>
    </w:p>
    <w:p w14:paraId="777EF617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5CB3B595" w14:textId="77777777" w:rsidR="00807A6A" w:rsidRDefault="00807A6A" w:rsidP="00807A6A">
      <w:pPr>
        <w:pStyle w:val="PL"/>
      </w:pPr>
      <w:r>
        <w:t xml:space="preserve">                      items:</w:t>
      </w:r>
    </w:p>
    <w:p w14:paraId="7549FE40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32ABD762" w14:textId="77777777" w:rsidR="00807A6A" w:rsidRDefault="00807A6A" w:rsidP="00807A6A">
      <w:pPr>
        <w:pStyle w:val="PL"/>
      </w:pPr>
      <w:r>
        <w:t xml:space="preserve">   </w:t>
      </w:r>
    </w:p>
    <w:p w14:paraId="0572A771" w14:textId="77777777" w:rsidR="00807A6A" w:rsidRDefault="00807A6A" w:rsidP="00807A6A">
      <w:pPr>
        <w:pStyle w:val="PL"/>
      </w:pPr>
      <w:r>
        <w:t xml:space="preserve">    Dynamic5QISet-Single:</w:t>
      </w:r>
    </w:p>
    <w:p w14:paraId="1A8E4F8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8EA23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F241EB" w14:textId="77777777" w:rsidR="00807A6A" w:rsidRDefault="00807A6A" w:rsidP="00807A6A">
      <w:pPr>
        <w:pStyle w:val="PL"/>
      </w:pPr>
      <w:r>
        <w:t xml:space="preserve">        - type: object</w:t>
      </w:r>
    </w:p>
    <w:p w14:paraId="1AD7ACB7" w14:textId="77777777" w:rsidR="00807A6A" w:rsidRDefault="00807A6A" w:rsidP="00807A6A">
      <w:pPr>
        <w:pStyle w:val="PL"/>
      </w:pPr>
      <w:r>
        <w:t xml:space="preserve">          properties:</w:t>
      </w:r>
    </w:p>
    <w:p w14:paraId="5F09A1E0" w14:textId="77777777" w:rsidR="00807A6A" w:rsidRDefault="00807A6A" w:rsidP="00807A6A">
      <w:pPr>
        <w:pStyle w:val="PL"/>
      </w:pPr>
      <w:r>
        <w:t xml:space="preserve">            attributes:</w:t>
      </w:r>
    </w:p>
    <w:p w14:paraId="0F93ED7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098E9A" w14:textId="77777777" w:rsidR="00807A6A" w:rsidRDefault="00807A6A" w:rsidP="00807A6A">
      <w:pPr>
        <w:pStyle w:val="PL"/>
      </w:pPr>
      <w:r>
        <w:t xml:space="preserve">                - type: object</w:t>
      </w:r>
    </w:p>
    <w:p w14:paraId="3EB06F67" w14:textId="77777777" w:rsidR="00807A6A" w:rsidRDefault="00807A6A" w:rsidP="00807A6A">
      <w:pPr>
        <w:pStyle w:val="PL"/>
      </w:pPr>
      <w:r>
        <w:t xml:space="preserve">                  properties:</w:t>
      </w:r>
    </w:p>
    <w:p w14:paraId="11AEAADF" w14:textId="77777777" w:rsidR="00807A6A" w:rsidRDefault="00807A6A" w:rsidP="00807A6A">
      <w:pPr>
        <w:pStyle w:val="PL"/>
      </w:pPr>
      <w:r>
        <w:t xml:space="preserve">                    dynamic5QIs:</w:t>
      </w:r>
    </w:p>
    <w:p w14:paraId="74DDE86D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02A9F61" w14:textId="77777777" w:rsidR="00807A6A" w:rsidRDefault="00807A6A" w:rsidP="00807A6A">
      <w:pPr>
        <w:pStyle w:val="PL"/>
      </w:pPr>
      <w:r>
        <w:t xml:space="preserve">                      items:</w:t>
      </w:r>
    </w:p>
    <w:p w14:paraId="7E30F06D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36847B8A" w14:textId="77777777" w:rsidR="00807A6A" w:rsidRDefault="00807A6A" w:rsidP="00807A6A">
      <w:pPr>
        <w:pStyle w:val="PL"/>
      </w:pPr>
      <w:r>
        <w:t xml:space="preserve">                      </w:t>
      </w:r>
    </w:p>
    <w:p w14:paraId="13841B4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4E162FF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3B7FD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9A3EB71" w14:textId="77777777" w:rsidR="00807A6A" w:rsidRDefault="00807A6A" w:rsidP="00807A6A">
      <w:pPr>
        <w:pStyle w:val="PL"/>
      </w:pPr>
      <w:r>
        <w:t xml:space="preserve">        - type: object</w:t>
      </w:r>
    </w:p>
    <w:p w14:paraId="608C1874" w14:textId="77777777" w:rsidR="00807A6A" w:rsidRDefault="00807A6A" w:rsidP="00807A6A">
      <w:pPr>
        <w:pStyle w:val="PL"/>
      </w:pPr>
      <w:r>
        <w:t xml:space="preserve">          properties:</w:t>
      </w:r>
    </w:p>
    <w:p w14:paraId="79930223" w14:textId="77777777" w:rsidR="00807A6A" w:rsidRDefault="00807A6A" w:rsidP="00807A6A">
      <w:pPr>
        <w:pStyle w:val="PL"/>
      </w:pPr>
      <w:r>
        <w:t xml:space="preserve">            attributes:</w:t>
      </w:r>
    </w:p>
    <w:p w14:paraId="17C5FD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97995C" w14:textId="77777777" w:rsidR="00807A6A" w:rsidRDefault="00807A6A" w:rsidP="00807A6A">
      <w:pPr>
        <w:pStyle w:val="PL"/>
      </w:pPr>
      <w:r>
        <w:t xml:space="preserve">                - type: object</w:t>
      </w:r>
    </w:p>
    <w:p w14:paraId="4FE32DB2" w14:textId="77777777" w:rsidR="00807A6A" w:rsidRDefault="00807A6A" w:rsidP="00807A6A">
      <w:pPr>
        <w:pStyle w:val="PL"/>
      </w:pPr>
      <w:r>
        <w:t xml:space="preserve">                  properties:</w:t>
      </w:r>
    </w:p>
    <w:p w14:paraId="595CE63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5BF9DDE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BC28052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FC1935F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03F653A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6B1B210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0ACE39BF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248A1D25" w14:textId="77777777" w:rsidR="00807A6A" w:rsidRDefault="00807A6A" w:rsidP="00807A6A">
      <w:pPr>
        <w:pStyle w:val="PL"/>
      </w:pPr>
      <w:r>
        <w:t xml:space="preserve">                      items:</w:t>
      </w:r>
    </w:p>
    <w:p w14:paraId="618CD63A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3035B5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62D40480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7ABD91EA" w14:textId="77777777" w:rsidR="00807A6A" w:rsidRDefault="00807A6A" w:rsidP="00807A6A">
      <w:pPr>
        <w:pStyle w:val="PL"/>
      </w:pPr>
      <w:r>
        <w:t xml:space="preserve">                      items:</w:t>
      </w:r>
    </w:p>
    <w:p w14:paraId="5593C208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208788D8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0A999B71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41ECF0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39DDDB02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27B7F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01C94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20A65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3DA15ED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087E3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583E5D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B9794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31339D1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41E4C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3969BFD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8F15FD1" w14:textId="77777777" w:rsidR="00807A6A" w:rsidRDefault="00807A6A" w:rsidP="00807A6A">
      <w:pPr>
        <w:pStyle w:val="PL"/>
      </w:pPr>
    </w:p>
    <w:p w14:paraId="4EF59E0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FBD63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A73B2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D94E836" w14:textId="77777777" w:rsidR="00807A6A" w:rsidRDefault="00807A6A" w:rsidP="00807A6A">
      <w:pPr>
        <w:pStyle w:val="PL"/>
      </w:pPr>
      <w:r>
        <w:t xml:space="preserve">        - type: object</w:t>
      </w:r>
    </w:p>
    <w:p w14:paraId="449D3D6D" w14:textId="77777777" w:rsidR="00807A6A" w:rsidRDefault="00807A6A" w:rsidP="00807A6A">
      <w:pPr>
        <w:pStyle w:val="PL"/>
      </w:pPr>
      <w:r>
        <w:t xml:space="preserve">          properties:</w:t>
      </w:r>
    </w:p>
    <w:p w14:paraId="5F4A6852" w14:textId="77777777" w:rsidR="00807A6A" w:rsidRDefault="00807A6A" w:rsidP="00807A6A">
      <w:pPr>
        <w:pStyle w:val="PL"/>
      </w:pPr>
      <w:r>
        <w:t xml:space="preserve">            attributes:</w:t>
      </w:r>
    </w:p>
    <w:p w14:paraId="4490F6F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5E5DA3" w14:textId="77777777" w:rsidR="00807A6A" w:rsidRDefault="00807A6A" w:rsidP="00807A6A">
      <w:pPr>
        <w:pStyle w:val="PL"/>
      </w:pPr>
      <w:r>
        <w:t xml:space="preserve">                - type: object</w:t>
      </w:r>
    </w:p>
    <w:p w14:paraId="273AE0C7" w14:textId="77777777" w:rsidR="00807A6A" w:rsidRDefault="00807A6A" w:rsidP="00807A6A">
      <w:pPr>
        <w:pStyle w:val="PL"/>
      </w:pPr>
      <w:r>
        <w:t xml:space="preserve">                  properties:</w:t>
      </w:r>
    </w:p>
    <w:p w14:paraId="18CDEC5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2EF17CDC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14FCBEF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D4F324A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2493001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1CC363C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0ED7220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6E415FD9" w14:textId="77777777" w:rsidR="00807A6A" w:rsidRDefault="00807A6A" w:rsidP="00807A6A">
      <w:pPr>
        <w:pStyle w:val="PL"/>
      </w:pPr>
      <w:r>
        <w:t xml:space="preserve">                      items:</w:t>
      </w:r>
    </w:p>
    <w:p w14:paraId="5D070AF5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23C2E0B" w14:textId="77777777" w:rsidR="00807A6A" w:rsidRDefault="00807A6A" w:rsidP="00807A6A">
      <w:pPr>
        <w:pStyle w:val="PL"/>
      </w:pPr>
      <w:r>
        <w:t xml:space="preserve">                    qFMonitored5QIs:</w:t>
      </w:r>
    </w:p>
    <w:p w14:paraId="09BF626C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E2F779E" w14:textId="77777777" w:rsidR="00807A6A" w:rsidRDefault="00807A6A" w:rsidP="00807A6A">
      <w:pPr>
        <w:pStyle w:val="PL"/>
      </w:pPr>
      <w:r>
        <w:t xml:space="preserve">                      items:</w:t>
      </w:r>
    </w:p>
    <w:p w14:paraId="4E0CAC95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5745B535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28458D5E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0F4D2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1D724BDC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4D50B8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C27A391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7BAB8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149F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DEA8F1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2A7F621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73E290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55CD71C9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4593015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33A8225B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543AC12B" w14:textId="77777777" w:rsidR="00807A6A" w:rsidRDefault="00807A6A" w:rsidP="00807A6A">
      <w:pPr>
        <w:pStyle w:val="PL"/>
      </w:pPr>
    </w:p>
    <w:p w14:paraId="6D116CB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508521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643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E633155" w14:textId="77777777" w:rsidR="00807A6A" w:rsidRDefault="00807A6A" w:rsidP="00807A6A">
      <w:pPr>
        <w:pStyle w:val="PL"/>
      </w:pPr>
      <w:r>
        <w:t xml:space="preserve">        - type: object</w:t>
      </w:r>
    </w:p>
    <w:p w14:paraId="6E686EF4" w14:textId="77777777" w:rsidR="00807A6A" w:rsidRDefault="00807A6A" w:rsidP="00807A6A">
      <w:pPr>
        <w:pStyle w:val="PL"/>
      </w:pPr>
      <w:r>
        <w:t xml:space="preserve">          properties:</w:t>
      </w:r>
    </w:p>
    <w:p w14:paraId="37758831" w14:textId="77777777" w:rsidR="00807A6A" w:rsidRDefault="00807A6A" w:rsidP="00807A6A">
      <w:pPr>
        <w:pStyle w:val="PL"/>
      </w:pPr>
      <w:r>
        <w:t xml:space="preserve">            attributes:</w:t>
      </w:r>
    </w:p>
    <w:p w14:paraId="32F69BE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C7365F" w14:textId="77777777" w:rsidR="00807A6A" w:rsidRDefault="00807A6A" w:rsidP="00807A6A">
      <w:pPr>
        <w:pStyle w:val="PL"/>
      </w:pPr>
      <w:r>
        <w:t xml:space="preserve">                - type: object</w:t>
      </w:r>
    </w:p>
    <w:p w14:paraId="2A7DAB5C" w14:textId="77777777" w:rsidR="00807A6A" w:rsidRDefault="00807A6A" w:rsidP="00807A6A">
      <w:pPr>
        <w:pStyle w:val="PL"/>
      </w:pPr>
      <w:r>
        <w:t xml:space="preserve">                  properties:</w:t>
      </w:r>
    </w:p>
    <w:p w14:paraId="3223C1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20D1F6A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31F07907" w14:textId="77777777" w:rsidR="00807A6A" w:rsidRDefault="00807A6A" w:rsidP="00807A6A">
      <w:pPr>
        <w:pStyle w:val="PL"/>
      </w:pPr>
      <w:r>
        <w:t xml:space="preserve">                      items:</w:t>
      </w:r>
    </w:p>
    <w:p w14:paraId="715FCDE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036AA78E" w14:textId="77777777" w:rsidR="00807A6A" w:rsidRDefault="00807A6A" w:rsidP="00807A6A">
      <w:pPr>
        <w:pStyle w:val="PL"/>
      </w:pPr>
    </w:p>
    <w:p w14:paraId="2DAAB2A7" w14:textId="77777777" w:rsidR="00807A6A" w:rsidRDefault="00807A6A" w:rsidP="00807A6A">
      <w:pPr>
        <w:pStyle w:val="PL"/>
      </w:pPr>
      <w:r>
        <w:t>#-------- Definition of JSON arrays for name-contained IOCs ----------------------</w:t>
      </w:r>
    </w:p>
    <w:p w14:paraId="08946FC3" w14:textId="77777777" w:rsidR="00807A6A" w:rsidRDefault="00807A6A" w:rsidP="00807A6A">
      <w:pPr>
        <w:pStyle w:val="PL"/>
      </w:pPr>
    </w:p>
    <w:p w14:paraId="41903D1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5839BFA" w14:textId="77777777" w:rsidR="00807A6A" w:rsidRDefault="00807A6A" w:rsidP="00807A6A">
      <w:pPr>
        <w:pStyle w:val="PL"/>
      </w:pPr>
      <w:r>
        <w:t xml:space="preserve">      type: array</w:t>
      </w:r>
    </w:p>
    <w:p w14:paraId="3503A7C1" w14:textId="77777777" w:rsidR="00807A6A" w:rsidRDefault="00807A6A" w:rsidP="00807A6A">
      <w:pPr>
        <w:pStyle w:val="PL"/>
      </w:pPr>
      <w:r>
        <w:t xml:space="preserve">      items:</w:t>
      </w:r>
    </w:p>
    <w:p w14:paraId="68475A1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45859C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C7837CD" w14:textId="77777777" w:rsidR="00807A6A" w:rsidRDefault="00807A6A" w:rsidP="00807A6A">
      <w:pPr>
        <w:pStyle w:val="PL"/>
      </w:pPr>
      <w:r>
        <w:t xml:space="preserve">      type: array</w:t>
      </w:r>
    </w:p>
    <w:p w14:paraId="4B018286" w14:textId="77777777" w:rsidR="00807A6A" w:rsidRDefault="00807A6A" w:rsidP="00807A6A">
      <w:pPr>
        <w:pStyle w:val="PL"/>
      </w:pPr>
      <w:r>
        <w:t xml:space="preserve">      items:</w:t>
      </w:r>
    </w:p>
    <w:p w14:paraId="13F91A5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67500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619E60F6" w14:textId="77777777" w:rsidR="00807A6A" w:rsidRDefault="00807A6A" w:rsidP="00807A6A">
      <w:pPr>
        <w:pStyle w:val="PL"/>
      </w:pPr>
      <w:r>
        <w:t xml:space="preserve">      type: array</w:t>
      </w:r>
    </w:p>
    <w:p w14:paraId="13FAB7E1" w14:textId="77777777" w:rsidR="00807A6A" w:rsidRDefault="00807A6A" w:rsidP="00807A6A">
      <w:pPr>
        <w:pStyle w:val="PL"/>
      </w:pPr>
      <w:r>
        <w:t xml:space="preserve">      items:</w:t>
      </w:r>
    </w:p>
    <w:p w14:paraId="146CE58B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30AEBED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3ADB300B" w14:textId="77777777" w:rsidR="00807A6A" w:rsidRDefault="00807A6A" w:rsidP="00807A6A">
      <w:pPr>
        <w:pStyle w:val="PL"/>
      </w:pPr>
      <w:r>
        <w:t xml:space="preserve">      type: array</w:t>
      </w:r>
    </w:p>
    <w:p w14:paraId="05CEE0DA" w14:textId="77777777" w:rsidR="00807A6A" w:rsidRDefault="00807A6A" w:rsidP="00807A6A">
      <w:pPr>
        <w:pStyle w:val="PL"/>
      </w:pPr>
      <w:r>
        <w:t xml:space="preserve">      items:</w:t>
      </w:r>
    </w:p>
    <w:p w14:paraId="6C94D04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24071FC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405A724D" w14:textId="77777777" w:rsidR="00807A6A" w:rsidRDefault="00807A6A" w:rsidP="00807A6A">
      <w:pPr>
        <w:pStyle w:val="PL"/>
      </w:pPr>
      <w:r>
        <w:t xml:space="preserve">      type: array</w:t>
      </w:r>
    </w:p>
    <w:p w14:paraId="68DFD47A" w14:textId="77777777" w:rsidR="00807A6A" w:rsidRDefault="00807A6A" w:rsidP="00807A6A">
      <w:pPr>
        <w:pStyle w:val="PL"/>
      </w:pPr>
      <w:r>
        <w:t xml:space="preserve">      items:</w:t>
      </w:r>
    </w:p>
    <w:p w14:paraId="6DE74AB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5D2A8574" w14:textId="77777777" w:rsidR="00807A6A" w:rsidRDefault="00807A6A" w:rsidP="00807A6A">
      <w:pPr>
        <w:pStyle w:val="PL"/>
      </w:pPr>
      <w:r>
        <w:t xml:space="preserve">    N3iwfFunction-Multiple:</w:t>
      </w:r>
    </w:p>
    <w:p w14:paraId="434EA2DC" w14:textId="77777777" w:rsidR="00807A6A" w:rsidRDefault="00807A6A" w:rsidP="00807A6A">
      <w:pPr>
        <w:pStyle w:val="PL"/>
      </w:pPr>
      <w:r>
        <w:t xml:space="preserve">      type: array</w:t>
      </w:r>
    </w:p>
    <w:p w14:paraId="3ACAA518" w14:textId="77777777" w:rsidR="00807A6A" w:rsidRDefault="00807A6A" w:rsidP="00807A6A">
      <w:pPr>
        <w:pStyle w:val="PL"/>
      </w:pPr>
      <w:r>
        <w:t xml:space="preserve">      items:</w:t>
      </w:r>
    </w:p>
    <w:p w14:paraId="0B2C5506" w14:textId="77777777" w:rsidR="00807A6A" w:rsidRDefault="00807A6A" w:rsidP="00807A6A">
      <w:pPr>
        <w:pStyle w:val="PL"/>
      </w:pPr>
      <w:r>
        <w:t xml:space="preserve">        $ref: '#/components/schemas/N3iwfFunction-Single'</w:t>
      </w:r>
    </w:p>
    <w:p w14:paraId="3EC68FB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62840C5C" w14:textId="77777777" w:rsidR="00807A6A" w:rsidRDefault="00807A6A" w:rsidP="00807A6A">
      <w:pPr>
        <w:pStyle w:val="PL"/>
      </w:pPr>
      <w:r>
        <w:t xml:space="preserve">      type: array</w:t>
      </w:r>
    </w:p>
    <w:p w14:paraId="7EDB1E0E" w14:textId="77777777" w:rsidR="00807A6A" w:rsidRDefault="00807A6A" w:rsidP="00807A6A">
      <w:pPr>
        <w:pStyle w:val="PL"/>
      </w:pPr>
      <w:r>
        <w:t xml:space="preserve">      items:</w:t>
      </w:r>
    </w:p>
    <w:p w14:paraId="371CE9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6B4470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3BA1331E" w14:textId="77777777" w:rsidR="00807A6A" w:rsidRDefault="00807A6A" w:rsidP="00807A6A">
      <w:pPr>
        <w:pStyle w:val="PL"/>
      </w:pPr>
      <w:r>
        <w:t xml:space="preserve">      type: array</w:t>
      </w:r>
    </w:p>
    <w:p w14:paraId="3232D7F2" w14:textId="77777777" w:rsidR="00807A6A" w:rsidRDefault="00807A6A" w:rsidP="00807A6A">
      <w:pPr>
        <w:pStyle w:val="PL"/>
      </w:pPr>
      <w:r>
        <w:t xml:space="preserve">      items:</w:t>
      </w:r>
    </w:p>
    <w:p w14:paraId="63933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215CBC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7DBDAD33" w14:textId="77777777" w:rsidR="00807A6A" w:rsidRDefault="00807A6A" w:rsidP="00807A6A">
      <w:pPr>
        <w:pStyle w:val="PL"/>
      </w:pPr>
      <w:r>
        <w:t xml:space="preserve">      type: array</w:t>
      </w:r>
    </w:p>
    <w:p w14:paraId="70AA849F" w14:textId="77777777" w:rsidR="00807A6A" w:rsidRDefault="00807A6A" w:rsidP="00807A6A">
      <w:pPr>
        <w:pStyle w:val="PL"/>
      </w:pPr>
      <w:r>
        <w:t xml:space="preserve">      items:</w:t>
      </w:r>
    </w:p>
    <w:p w14:paraId="58AEB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415A419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E92E4AB" w14:textId="77777777" w:rsidR="00807A6A" w:rsidRDefault="00807A6A" w:rsidP="00807A6A">
      <w:pPr>
        <w:pStyle w:val="PL"/>
      </w:pPr>
      <w:r>
        <w:t xml:space="preserve">      type: array</w:t>
      </w:r>
    </w:p>
    <w:p w14:paraId="245B5169" w14:textId="77777777" w:rsidR="00807A6A" w:rsidRDefault="00807A6A" w:rsidP="00807A6A">
      <w:pPr>
        <w:pStyle w:val="PL"/>
      </w:pPr>
      <w:r>
        <w:t xml:space="preserve">      items:</w:t>
      </w:r>
    </w:p>
    <w:p w14:paraId="5E4EE21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134467F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42565ABB" w14:textId="77777777" w:rsidR="00807A6A" w:rsidRDefault="00807A6A" w:rsidP="00807A6A">
      <w:pPr>
        <w:pStyle w:val="PL"/>
      </w:pPr>
      <w:r>
        <w:t xml:space="preserve">      type: array</w:t>
      </w:r>
    </w:p>
    <w:p w14:paraId="05E3A183" w14:textId="77777777" w:rsidR="00807A6A" w:rsidRDefault="00807A6A" w:rsidP="00807A6A">
      <w:pPr>
        <w:pStyle w:val="PL"/>
      </w:pPr>
      <w:r>
        <w:t xml:space="preserve">      items:</w:t>
      </w:r>
    </w:p>
    <w:p w14:paraId="08B7CF7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0E9E0C6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04D8F0C" w14:textId="77777777" w:rsidR="00807A6A" w:rsidRDefault="00807A6A" w:rsidP="00807A6A">
      <w:pPr>
        <w:pStyle w:val="PL"/>
      </w:pPr>
      <w:r>
        <w:t xml:space="preserve">      type: array</w:t>
      </w:r>
    </w:p>
    <w:p w14:paraId="1A75A6D7" w14:textId="77777777" w:rsidR="00807A6A" w:rsidRDefault="00807A6A" w:rsidP="00807A6A">
      <w:pPr>
        <w:pStyle w:val="PL"/>
      </w:pPr>
      <w:r>
        <w:t xml:space="preserve">      items:</w:t>
      </w:r>
    </w:p>
    <w:p w14:paraId="2E8E33A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060C50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3B731680" w14:textId="77777777" w:rsidR="00807A6A" w:rsidRDefault="00807A6A" w:rsidP="00807A6A">
      <w:pPr>
        <w:pStyle w:val="PL"/>
      </w:pPr>
      <w:r>
        <w:t xml:space="preserve">      type: array</w:t>
      </w:r>
    </w:p>
    <w:p w14:paraId="4933037E" w14:textId="77777777" w:rsidR="00807A6A" w:rsidRDefault="00807A6A" w:rsidP="00807A6A">
      <w:pPr>
        <w:pStyle w:val="PL"/>
      </w:pPr>
      <w:r>
        <w:t xml:space="preserve">      items:</w:t>
      </w:r>
    </w:p>
    <w:p w14:paraId="4519CE3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0A080A5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1816B97" w14:textId="77777777" w:rsidR="00807A6A" w:rsidRDefault="00807A6A" w:rsidP="00807A6A">
      <w:pPr>
        <w:pStyle w:val="PL"/>
      </w:pPr>
      <w:r>
        <w:t xml:space="preserve">      type: array</w:t>
      </w:r>
    </w:p>
    <w:p w14:paraId="0D0984B5" w14:textId="77777777" w:rsidR="00807A6A" w:rsidRDefault="00807A6A" w:rsidP="00807A6A">
      <w:pPr>
        <w:pStyle w:val="PL"/>
      </w:pPr>
      <w:r>
        <w:t xml:space="preserve">      items:</w:t>
      </w:r>
    </w:p>
    <w:p w14:paraId="4134C92E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116B0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E874A5A" w14:textId="77777777" w:rsidR="00807A6A" w:rsidRDefault="00807A6A" w:rsidP="00807A6A">
      <w:pPr>
        <w:pStyle w:val="PL"/>
      </w:pPr>
      <w:r>
        <w:t xml:space="preserve">      type: array</w:t>
      </w:r>
    </w:p>
    <w:p w14:paraId="273C5D07" w14:textId="77777777" w:rsidR="00807A6A" w:rsidRDefault="00807A6A" w:rsidP="00807A6A">
      <w:pPr>
        <w:pStyle w:val="PL"/>
      </w:pPr>
      <w:r>
        <w:t xml:space="preserve">      items:</w:t>
      </w:r>
    </w:p>
    <w:p w14:paraId="51C9929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3D0A45E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4E29C4CE" w14:textId="77777777" w:rsidR="00807A6A" w:rsidRDefault="00807A6A" w:rsidP="00807A6A">
      <w:pPr>
        <w:pStyle w:val="PL"/>
      </w:pPr>
      <w:r>
        <w:t xml:space="preserve">      type: array</w:t>
      </w:r>
    </w:p>
    <w:p w14:paraId="336FEAA7" w14:textId="77777777" w:rsidR="00807A6A" w:rsidRDefault="00807A6A" w:rsidP="00807A6A">
      <w:pPr>
        <w:pStyle w:val="PL"/>
      </w:pPr>
      <w:r>
        <w:t xml:space="preserve">      items:</w:t>
      </w:r>
    </w:p>
    <w:p w14:paraId="6789DE0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F16EE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1DCE8D82" w14:textId="77777777" w:rsidR="00807A6A" w:rsidRDefault="00807A6A" w:rsidP="00807A6A">
      <w:pPr>
        <w:pStyle w:val="PL"/>
      </w:pPr>
      <w:r>
        <w:t xml:space="preserve">      type: array</w:t>
      </w:r>
    </w:p>
    <w:p w14:paraId="18176BFA" w14:textId="77777777" w:rsidR="00807A6A" w:rsidRDefault="00807A6A" w:rsidP="00807A6A">
      <w:pPr>
        <w:pStyle w:val="PL"/>
      </w:pPr>
      <w:r>
        <w:t xml:space="preserve">      items:</w:t>
      </w:r>
    </w:p>
    <w:p w14:paraId="55960EB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8BE70F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3D00BDAD" w14:textId="77777777" w:rsidR="00807A6A" w:rsidRDefault="00807A6A" w:rsidP="00807A6A">
      <w:pPr>
        <w:pStyle w:val="PL"/>
      </w:pPr>
      <w:r>
        <w:t xml:space="preserve">      type: array</w:t>
      </w:r>
    </w:p>
    <w:p w14:paraId="607958C2" w14:textId="77777777" w:rsidR="00807A6A" w:rsidRDefault="00807A6A" w:rsidP="00807A6A">
      <w:pPr>
        <w:pStyle w:val="PL"/>
      </w:pPr>
      <w:r>
        <w:t xml:space="preserve">      items:</w:t>
      </w:r>
    </w:p>
    <w:p w14:paraId="2A4EEC2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30C79B8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74A60BFD" w14:textId="77777777" w:rsidR="00807A6A" w:rsidRDefault="00807A6A" w:rsidP="00807A6A">
      <w:pPr>
        <w:pStyle w:val="PL"/>
      </w:pPr>
      <w:r>
        <w:t xml:space="preserve">      type: array</w:t>
      </w:r>
    </w:p>
    <w:p w14:paraId="2126DE7A" w14:textId="77777777" w:rsidR="00807A6A" w:rsidRDefault="00807A6A" w:rsidP="00807A6A">
      <w:pPr>
        <w:pStyle w:val="PL"/>
      </w:pPr>
      <w:r>
        <w:t xml:space="preserve">      items:</w:t>
      </w:r>
    </w:p>
    <w:p w14:paraId="6B31A1A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A13210A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7AE75E43" w14:textId="77777777" w:rsidR="00807A6A" w:rsidRDefault="00807A6A" w:rsidP="00807A6A">
      <w:pPr>
        <w:pStyle w:val="PL"/>
      </w:pPr>
      <w:r>
        <w:t xml:space="preserve">      type: array</w:t>
      </w:r>
    </w:p>
    <w:p w14:paraId="1918242F" w14:textId="77777777" w:rsidR="00807A6A" w:rsidRDefault="00807A6A" w:rsidP="00807A6A">
      <w:pPr>
        <w:pStyle w:val="PL"/>
      </w:pPr>
      <w:r>
        <w:t xml:space="preserve">      items:</w:t>
      </w:r>
    </w:p>
    <w:p w14:paraId="4E30CBA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101C8CB" w14:textId="77777777" w:rsidR="00807A6A" w:rsidRDefault="00807A6A" w:rsidP="00807A6A">
      <w:pPr>
        <w:pStyle w:val="PL"/>
      </w:pPr>
    </w:p>
    <w:p w14:paraId="7C80E8A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7869ADB2" w14:textId="77777777" w:rsidR="00807A6A" w:rsidRDefault="00807A6A" w:rsidP="00807A6A">
      <w:pPr>
        <w:pStyle w:val="PL"/>
      </w:pPr>
      <w:r>
        <w:t xml:space="preserve">      type: array</w:t>
      </w:r>
    </w:p>
    <w:p w14:paraId="093988DE" w14:textId="77777777" w:rsidR="00807A6A" w:rsidRDefault="00807A6A" w:rsidP="00807A6A">
      <w:pPr>
        <w:pStyle w:val="PL"/>
      </w:pPr>
      <w:r>
        <w:t xml:space="preserve">      items:</w:t>
      </w:r>
    </w:p>
    <w:p w14:paraId="7F44623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7D78F9A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250F3B17" w14:textId="77777777" w:rsidR="00807A6A" w:rsidRDefault="00807A6A" w:rsidP="00807A6A">
      <w:pPr>
        <w:pStyle w:val="PL"/>
      </w:pPr>
      <w:r>
        <w:t xml:space="preserve">      type: array</w:t>
      </w:r>
    </w:p>
    <w:p w14:paraId="545AA1B8" w14:textId="77777777" w:rsidR="00807A6A" w:rsidRDefault="00807A6A" w:rsidP="00807A6A">
      <w:pPr>
        <w:pStyle w:val="PL"/>
      </w:pPr>
      <w:r>
        <w:t xml:space="preserve">      items:</w:t>
      </w:r>
    </w:p>
    <w:p w14:paraId="33FAEAC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3C0ECE4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1F0D6EA3" w14:textId="77777777" w:rsidR="00807A6A" w:rsidRDefault="00807A6A" w:rsidP="00807A6A">
      <w:pPr>
        <w:pStyle w:val="PL"/>
      </w:pPr>
      <w:r>
        <w:t xml:space="preserve">      type: array</w:t>
      </w:r>
    </w:p>
    <w:p w14:paraId="615A370F" w14:textId="77777777" w:rsidR="00807A6A" w:rsidRDefault="00807A6A" w:rsidP="00807A6A">
      <w:pPr>
        <w:pStyle w:val="PL"/>
      </w:pPr>
      <w:r>
        <w:t xml:space="preserve">      items:</w:t>
      </w:r>
    </w:p>
    <w:p w14:paraId="5CFF1E1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4232BB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2F544CA7" w14:textId="77777777" w:rsidR="00807A6A" w:rsidRDefault="00807A6A" w:rsidP="00807A6A">
      <w:pPr>
        <w:pStyle w:val="PL"/>
      </w:pPr>
      <w:r>
        <w:t xml:space="preserve">      type: array</w:t>
      </w:r>
    </w:p>
    <w:p w14:paraId="500D7B9B" w14:textId="77777777" w:rsidR="00807A6A" w:rsidRDefault="00807A6A" w:rsidP="00807A6A">
      <w:pPr>
        <w:pStyle w:val="PL"/>
      </w:pPr>
      <w:r>
        <w:t xml:space="preserve">      items:</w:t>
      </w:r>
    </w:p>
    <w:p w14:paraId="304BDA7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69085241" w14:textId="77777777" w:rsidR="00807A6A" w:rsidRDefault="00807A6A" w:rsidP="00807A6A">
      <w:pPr>
        <w:pStyle w:val="PL"/>
      </w:pPr>
    </w:p>
    <w:p w14:paraId="7F4877B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1A252A68" w14:textId="77777777" w:rsidR="00807A6A" w:rsidRDefault="00807A6A" w:rsidP="00807A6A">
      <w:pPr>
        <w:pStyle w:val="PL"/>
      </w:pPr>
      <w:r>
        <w:t xml:space="preserve">      type: array</w:t>
      </w:r>
    </w:p>
    <w:p w14:paraId="1ED88E8E" w14:textId="77777777" w:rsidR="00807A6A" w:rsidRDefault="00807A6A" w:rsidP="00807A6A">
      <w:pPr>
        <w:pStyle w:val="PL"/>
      </w:pPr>
      <w:r>
        <w:t xml:space="preserve">      items:</w:t>
      </w:r>
    </w:p>
    <w:p w14:paraId="74E1AEF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1101D0E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0DB74CE4" w14:textId="77777777" w:rsidR="00807A6A" w:rsidRDefault="00807A6A" w:rsidP="00807A6A">
      <w:pPr>
        <w:pStyle w:val="PL"/>
      </w:pPr>
      <w:r>
        <w:t xml:space="preserve">      type: array</w:t>
      </w:r>
    </w:p>
    <w:p w14:paraId="4C0D71B0" w14:textId="77777777" w:rsidR="00807A6A" w:rsidRDefault="00807A6A" w:rsidP="00807A6A">
      <w:pPr>
        <w:pStyle w:val="PL"/>
      </w:pPr>
      <w:r>
        <w:t xml:space="preserve">      items:</w:t>
      </w:r>
    </w:p>
    <w:p w14:paraId="3ACF42E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3C4598B1" w14:textId="77777777" w:rsidR="00807A6A" w:rsidRDefault="00807A6A" w:rsidP="00807A6A">
      <w:pPr>
        <w:pStyle w:val="PL"/>
      </w:pPr>
      <w:r>
        <w:t xml:space="preserve">  </w:t>
      </w:r>
    </w:p>
    <w:p w14:paraId="54FF87CE" w14:textId="77777777" w:rsidR="00807A6A" w:rsidRDefault="00807A6A" w:rsidP="00807A6A">
      <w:pPr>
        <w:pStyle w:val="PL"/>
      </w:pPr>
      <w:r>
        <w:t xml:space="preserve">    EP_N2-Multiple:</w:t>
      </w:r>
    </w:p>
    <w:p w14:paraId="6A09CAF1" w14:textId="77777777" w:rsidR="00807A6A" w:rsidRDefault="00807A6A" w:rsidP="00807A6A">
      <w:pPr>
        <w:pStyle w:val="PL"/>
      </w:pPr>
      <w:r>
        <w:t xml:space="preserve">      type: array</w:t>
      </w:r>
    </w:p>
    <w:p w14:paraId="14BB68FA" w14:textId="77777777" w:rsidR="00807A6A" w:rsidRDefault="00807A6A" w:rsidP="00807A6A">
      <w:pPr>
        <w:pStyle w:val="PL"/>
      </w:pPr>
      <w:r>
        <w:t xml:space="preserve">      items:</w:t>
      </w:r>
    </w:p>
    <w:p w14:paraId="74B70819" w14:textId="77777777" w:rsidR="00807A6A" w:rsidRDefault="00807A6A" w:rsidP="00807A6A">
      <w:pPr>
        <w:pStyle w:val="PL"/>
      </w:pPr>
      <w:r>
        <w:t xml:space="preserve">        $ref: '#/components/schemas/EP_N2-Single'</w:t>
      </w:r>
    </w:p>
    <w:p w14:paraId="2CBE99A6" w14:textId="77777777" w:rsidR="00807A6A" w:rsidRDefault="00807A6A" w:rsidP="00807A6A">
      <w:pPr>
        <w:pStyle w:val="PL"/>
      </w:pPr>
      <w:r>
        <w:t xml:space="preserve">    EP_N3-Multiple:</w:t>
      </w:r>
    </w:p>
    <w:p w14:paraId="271944CE" w14:textId="77777777" w:rsidR="00807A6A" w:rsidRDefault="00807A6A" w:rsidP="00807A6A">
      <w:pPr>
        <w:pStyle w:val="PL"/>
      </w:pPr>
      <w:r>
        <w:t xml:space="preserve">      type: array</w:t>
      </w:r>
    </w:p>
    <w:p w14:paraId="0F7161F7" w14:textId="77777777" w:rsidR="00807A6A" w:rsidRDefault="00807A6A" w:rsidP="00807A6A">
      <w:pPr>
        <w:pStyle w:val="PL"/>
      </w:pPr>
      <w:r>
        <w:t xml:space="preserve">      items:</w:t>
      </w:r>
    </w:p>
    <w:p w14:paraId="0BC7ED04" w14:textId="77777777" w:rsidR="00807A6A" w:rsidRDefault="00807A6A" w:rsidP="00807A6A">
      <w:pPr>
        <w:pStyle w:val="PL"/>
      </w:pPr>
      <w:r>
        <w:t xml:space="preserve">        $ref: '#/components/schemas/EP_N3-Single'</w:t>
      </w:r>
    </w:p>
    <w:p w14:paraId="0FDC7358" w14:textId="77777777" w:rsidR="00807A6A" w:rsidRDefault="00807A6A" w:rsidP="00807A6A">
      <w:pPr>
        <w:pStyle w:val="PL"/>
      </w:pPr>
      <w:r>
        <w:t xml:space="preserve">    EP_N4-Multiple:</w:t>
      </w:r>
    </w:p>
    <w:p w14:paraId="1741B5FC" w14:textId="77777777" w:rsidR="00807A6A" w:rsidRDefault="00807A6A" w:rsidP="00807A6A">
      <w:pPr>
        <w:pStyle w:val="PL"/>
      </w:pPr>
      <w:r>
        <w:t xml:space="preserve">      type: array</w:t>
      </w:r>
    </w:p>
    <w:p w14:paraId="4EEF552B" w14:textId="77777777" w:rsidR="00807A6A" w:rsidRDefault="00807A6A" w:rsidP="00807A6A">
      <w:pPr>
        <w:pStyle w:val="PL"/>
      </w:pPr>
      <w:r>
        <w:t xml:space="preserve">      items:</w:t>
      </w:r>
    </w:p>
    <w:p w14:paraId="4EA33D8B" w14:textId="77777777" w:rsidR="00807A6A" w:rsidRDefault="00807A6A" w:rsidP="00807A6A">
      <w:pPr>
        <w:pStyle w:val="PL"/>
      </w:pPr>
      <w:r>
        <w:t xml:space="preserve">        $ref: '#/components/schemas/EP_N4-Single'</w:t>
      </w:r>
    </w:p>
    <w:p w14:paraId="677CDF0D" w14:textId="77777777" w:rsidR="00807A6A" w:rsidRDefault="00807A6A" w:rsidP="00807A6A">
      <w:pPr>
        <w:pStyle w:val="PL"/>
      </w:pPr>
      <w:r>
        <w:t xml:space="preserve">    EP_N5-Multiple:</w:t>
      </w:r>
    </w:p>
    <w:p w14:paraId="3C85E298" w14:textId="77777777" w:rsidR="00807A6A" w:rsidRDefault="00807A6A" w:rsidP="00807A6A">
      <w:pPr>
        <w:pStyle w:val="PL"/>
      </w:pPr>
      <w:r>
        <w:t xml:space="preserve">      type: array</w:t>
      </w:r>
    </w:p>
    <w:p w14:paraId="7752B822" w14:textId="77777777" w:rsidR="00807A6A" w:rsidRDefault="00807A6A" w:rsidP="00807A6A">
      <w:pPr>
        <w:pStyle w:val="PL"/>
      </w:pPr>
      <w:r>
        <w:t xml:space="preserve">      items:</w:t>
      </w:r>
    </w:p>
    <w:p w14:paraId="3B6EE52A" w14:textId="77777777" w:rsidR="00807A6A" w:rsidRDefault="00807A6A" w:rsidP="00807A6A">
      <w:pPr>
        <w:pStyle w:val="PL"/>
      </w:pPr>
      <w:r>
        <w:t xml:space="preserve">        $ref: '#/components/schemas/EP_N5-Single'</w:t>
      </w:r>
    </w:p>
    <w:p w14:paraId="285A5CFE" w14:textId="77777777" w:rsidR="00807A6A" w:rsidRDefault="00807A6A" w:rsidP="00807A6A">
      <w:pPr>
        <w:pStyle w:val="PL"/>
      </w:pPr>
      <w:r>
        <w:t xml:space="preserve">    EP_N6-Multiple:</w:t>
      </w:r>
    </w:p>
    <w:p w14:paraId="2DAE42DB" w14:textId="77777777" w:rsidR="00807A6A" w:rsidRDefault="00807A6A" w:rsidP="00807A6A">
      <w:pPr>
        <w:pStyle w:val="PL"/>
      </w:pPr>
      <w:r>
        <w:t xml:space="preserve">      type: array</w:t>
      </w:r>
    </w:p>
    <w:p w14:paraId="1147A972" w14:textId="77777777" w:rsidR="00807A6A" w:rsidRDefault="00807A6A" w:rsidP="00807A6A">
      <w:pPr>
        <w:pStyle w:val="PL"/>
      </w:pPr>
      <w:r>
        <w:t xml:space="preserve">      items:</w:t>
      </w:r>
    </w:p>
    <w:p w14:paraId="053C44BF" w14:textId="77777777" w:rsidR="00807A6A" w:rsidRDefault="00807A6A" w:rsidP="00807A6A">
      <w:pPr>
        <w:pStyle w:val="PL"/>
      </w:pPr>
      <w:r>
        <w:t xml:space="preserve">        $ref: '#/components/schemas/EP_N6-Single'</w:t>
      </w:r>
    </w:p>
    <w:p w14:paraId="74260E0D" w14:textId="77777777" w:rsidR="00807A6A" w:rsidRDefault="00807A6A" w:rsidP="00807A6A">
      <w:pPr>
        <w:pStyle w:val="PL"/>
      </w:pPr>
      <w:r>
        <w:t xml:space="preserve">    EP_N7-Multiple:</w:t>
      </w:r>
    </w:p>
    <w:p w14:paraId="72F6118A" w14:textId="77777777" w:rsidR="00807A6A" w:rsidRDefault="00807A6A" w:rsidP="00807A6A">
      <w:pPr>
        <w:pStyle w:val="PL"/>
      </w:pPr>
      <w:r>
        <w:t xml:space="preserve">      type: array</w:t>
      </w:r>
    </w:p>
    <w:p w14:paraId="650BCF0C" w14:textId="77777777" w:rsidR="00807A6A" w:rsidRDefault="00807A6A" w:rsidP="00807A6A">
      <w:pPr>
        <w:pStyle w:val="PL"/>
      </w:pPr>
      <w:r>
        <w:t xml:space="preserve">      items:</w:t>
      </w:r>
    </w:p>
    <w:p w14:paraId="1112D934" w14:textId="77777777" w:rsidR="00807A6A" w:rsidRDefault="00807A6A" w:rsidP="00807A6A">
      <w:pPr>
        <w:pStyle w:val="PL"/>
      </w:pPr>
      <w:r>
        <w:t xml:space="preserve">        $ref: '#/components/schemas/EP_N7-Single'</w:t>
      </w:r>
    </w:p>
    <w:p w14:paraId="1B234B34" w14:textId="77777777" w:rsidR="00807A6A" w:rsidRDefault="00807A6A" w:rsidP="00807A6A">
      <w:pPr>
        <w:pStyle w:val="PL"/>
      </w:pPr>
      <w:r>
        <w:t xml:space="preserve">    EP_N8-Multiple:</w:t>
      </w:r>
    </w:p>
    <w:p w14:paraId="3408BCEB" w14:textId="77777777" w:rsidR="00807A6A" w:rsidRDefault="00807A6A" w:rsidP="00807A6A">
      <w:pPr>
        <w:pStyle w:val="PL"/>
      </w:pPr>
      <w:r>
        <w:t xml:space="preserve">      type: array</w:t>
      </w:r>
    </w:p>
    <w:p w14:paraId="4E445198" w14:textId="77777777" w:rsidR="00807A6A" w:rsidRDefault="00807A6A" w:rsidP="00807A6A">
      <w:pPr>
        <w:pStyle w:val="PL"/>
      </w:pPr>
      <w:r>
        <w:t xml:space="preserve">      items:</w:t>
      </w:r>
    </w:p>
    <w:p w14:paraId="2DFB2656" w14:textId="77777777" w:rsidR="00807A6A" w:rsidRDefault="00807A6A" w:rsidP="00807A6A">
      <w:pPr>
        <w:pStyle w:val="PL"/>
      </w:pPr>
      <w:r>
        <w:t xml:space="preserve">        $ref: '#/components/schemas/EP_N8-Single'</w:t>
      </w:r>
    </w:p>
    <w:p w14:paraId="16FA7D39" w14:textId="77777777" w:rsidR="00807A6A" w:rsidRDefault="00807A6A" w:rsidP="00807A6A">
      <w:pPr>
        <w:pStyle w:val="PL"/>
      </w:pPr>
      <w:r>
        <w:t xml:space="preserve">    EP_N9-Multiple:</w:t>
      </w:r>
    </w:p>
    <w:p w14:paraId="22A2AE3A" w14:textId="77777777" w:rsidR="00807A6A" w:rsidRDefault="00807A6A" w:rsidP="00807A6A">
      <w:pPr>
        <w:pStyle w:val="PL"/>
      </w:pPr>
      <w:r>
        <w:t xml:space="preserve">      type: array</w:t>
      </w:r>
    </w:p>
    <w:p w14:paraId="5602BB97" w14:textId="77777777" w:rsidR="00807A6A" w:rsidRDefault="00807A6A" w:rsidP="00807A6A">
      <w:pPr>
        <w:pStyle w:val="PL"/>
      </w:pPr>
      <w:r>
        <w:t xml:space="preserve">      items:</w:t>
      </w:r>
    </w:p>
    <w:p w14:paraId="41E36580" w14:textId="77777777" w:rsidR="00807A6A" w:rsidRDefault="00807A6A" w:rsidP="00807A6A">
      <w:pPr>
        <w:pStyle w:val="PL"/>
      </w:pPr>
      <w:r>
        <w:t xml:space="preserve">        $ref: '#/components/schemas/EP_N9-Single'</w:t>
      </w:r>
    </w:p>
    <w:p w14:paraId="4BB9AA94" w14:textId="77777777" w:rsidR="00807A6A" w:rsidRDefault="00807A6A" w:rsidP="00807A6A">
      <w:pPr>
        <w:pStyle w:val="PL"/>
      </w:pPr>
      <w:r>
        <w:t xml:space="preserve">    EP_N10-Multiple:</w:t>
      </w:r>
    </w:p>
    <w:p w14:paraId="2CD1C9C2" w14:textId="77777777" w:rsidR="00807A6A" w:rsidRDefault="00807A6A" w:rsidP="00807A6A">
      <w:pPr>
        <w:pStyle w:val="PL"/>
      </w:pPr>
      <w:r>
        <w:t xml:space="preserve">      type: array</w:t>
      </w:r>
    </w:p>
    <w:p w14:paraId="0735D0BA" w14:textId="77777777" w:rsidR="00807A6A" w:rsidRDefault="00807A6A" w:rsidP="00807A6A">
      <w:pPr>
        <w:pStyle w:val="PL"/>
      </w:pPr>
      <w:r>
        <w:t xml:space="preserve">      items:</w:t>
      </w:r>
    </w:p>
    <w:p w14:paraId="36951A5B" w14:textId="77777777" w:rsidR="00807A6A" w:rsidRDefault="00807A6A" w:rsidP="00807A6A">
      <w:pPr>
        <w:pStyle w:val="PL"/>
      </w:pPr>
      <w:r>
        <w:t xml:space="preserve">        $ref: '#/components/schemas/EP_N10-Single'</w:t>
      </w:r>
    </w:p>
    <w:p w14:paraId="1120E409" w14:textId="77777777" w:rsidR="00807A6A" w:rsidRDefault="00807A6A" w:rsidP="00807A6A">
      <w:pPr>
        <w:pStyle w:val="PL"/>
      </w:pPr>
      <w:r>
        <w:t xml:space="preserve">    EP_N11-Multiple:</w:t>
      </w:r>
    </w:p>
    <w:p w14:paraId="35D8F1FB" w14:textId="77777777" w:rsidR="00807A6A" w:rsidRDefault="00807A6A" w:rsidP="00807A6A">
      <w:pPr>
        <w:pStyle w:val="PL"/>
      </w:pPr>
      <w:r>
        <w:t xml:space="preserve">      type: array</w:t>
      </w:r>
    </w:p>
    <w:p w14:paraId="5EC7F350" w14:textId="77777777" w:rsidR="00807A6A" w:rsidRDefault="00807A6A" w:rsidP="00807A6A">
      <w:pPr>
        <w:pStyle w:val="PL"/>
      </w:pPr>
      <w:r>
        <w:t xml:space="preserve">      items:</w:t>
      </w:r>
    </w:p>
    <w:p w14:paraId="37CE28B1" w14:textId="77777777" w:rsidR="00807A6A" w:rsidRDefault="00807A6A" w:rsidP="00807A6A">
      <w:pPr>
        <w:pStyle w:val="PL"/>
      </w:pPr>
      <w:r>
        <w:t xml:space="preserve">        $ref: '#/components/schemas/EP_N11-Single'</w:t>
      </w:r>
    </w:p>
    <w:p w14:paraId="7AFBE5F7" w14:textId="77777777" w:rsidR="00807A6A" w:rsidRDefault="00807A6A" w:rsidP="00807A6A">
      <w:pPr>
        <w:pStyle w:val="PL"/>
      </w:pPr>
      <w:r>
        <w:t xml:space="preserve">    EP_N12-Multiple:</w:t>
      </w:r>
    </w:p>
    <w:p w14:paraId="2CB22280" w14:textId="77777777" w:rsidR="00807A6A" w:rsidRDefault="00807A6A" w:rsidP="00807A6A">
      <w:pPr>
        <w:pStyle w:val="PL"/>
      </w:pPr>
      <w:r>
        <w:t xml:space="preserve">      type: array</w:t>
      </w:r>
    </w:p>
    <w:p w14:paraId="48E26663" w14:textId="77777777" w:rsidR="00807A6A" w:rsidRDefault="00807A6A" w:rsidP="00807A6A">
      <w:pPr>
        <w:pStyle w:val="PL"/>
      </w:pPr>
      <w:r>
        <w:t xml:space="preserve">      items:</w:t>
      </w:r>
    </w:p>
    <w:p w14:paraId="307EAE4C" w14:textId="77777777" w:rsidR="00807A6A" w:rsidRDefault="00807A6A" w:rsidP="00807A6A">
      <w:pPr>
        <w:pStyle w:val="PL"/>
      </w:pPr>
      <w:r>
        <w:t xml:space="preserve">        $ref: '#/components/schemas/EP_N12-Single'</w:t>
      </w:r>
    </w:p>
    <w:p w14:paraId="06F15448" w14:textId="77777777" w:rsidR="00807A6A" w:rsidRDefault="00807A6A" w:rsidP="00807A6A">
      <w:pPr>
        <w:pStyle w:val="PL"/>
      </w:pPr>
      <w:r>
        <w:t xml:space="preserve">    EP_N13-Multiple:</w:t>
      </w:r>
    </w:p>
    <w:p w14:paraId="733B0A3F" w14:textId="77777777" w:rsidR="00807A6A" w:rsidRDefault="00807A6A" w:rsidP="00807A6A">
      <w:pPr>
        <w:pStyle w:val="PL"/>
      </w:pPr>
      <w:r>
        <w:t xml:space="preserve">      type: array</w:t>
      </w:r>
    </w:p>
    <w:p w14:paraId="3B0506A7" w14:textId="77777777" w:rsidR="00807A6A" w:rsidRDefault="00807A6A" w:rsidP="00807A6A">
      <w:pPr>
        <w:pStyle w:val="PL"/>
      </w:pPr>
      <w:r>
        <w:t xml:space="preserve">      items:</w:t>
      </w:r>
    </w:p>
    <w:p w14:paraId="4ADD0092" w14:textId="77777777" w:rsidR="00807A6A" w:rsidRDefault="00807A6A" w:rsidP="00807A6A">
      <w:pPr>
        <w:pStyle w:val="PL"/>
      </w:pPr>
      <w:r>
        <w:t xml:space="preserve">        $ref: '#/components/schemas/EP_N13-Single'</w:t>
      </w:r>
    </w:p>
    <w:p w14:paraId="1B6BBAF5" w14:textId="77777777" w:rsidR="00807A6A" w:rsidRDefault="00807A6A" w:rsidP="00807A6A">
      <w:pPr>
        <w:pStyle w:val="PL"/>
      </w:pPr>
      <w:r>
        <w:t xml:space="preserve">    EP_N14-Multiple:</w:t>
      </w:r>
    </w:p>
    <w:p w14:paraId="0EEFFB49" w14:textId="77777777" w:rsidR="00807A6A" w:rsidRDefault="00807A6A" w:rsidP="00807A6A">
      <w:pPr>
        <w:pStyle w:val="PL"/>
      </w:pPr>
      <w:r>
        <w:t xml:space="preserve">      type: array</w:t>
      </w:r>
    </w:p>
    <w:p w14:paraId="2787CE6D" w14:textId="77777777" w:rsidR="00807A6A" w:rsidRDefault="00807A6A" w:rsidP="00807A6A">
      <w:pPr>
        <w:pStyle w:val="PL"/>
      </w:pPr>
      <w:r>
        <w:t xml:space="preserve">      items:</w:t>
      </w:r>
    </w:p>
    <w:p w14:paraId="2006FA33" w14:textId="77777777" w:rsidR="00807A6A" w:rsidRDefault="00807A6A" w:rsidP="00807A6A">
      <w:pPr>
        <w:pStyle w:val="PL"/>
      </w:pPr>
      <w:r>
        <w:t xml:space="preserve">        $ref: '#/components/schemas/EP_N14-Single'</w:t>
      </w:r>
    </w:p>
    <w:p w14:paraId="46B93EC2" w14:textId="77777777" w:rsidR="00807A6A" w:rsidRDefault="00807A6A" w:rsidP="00807A6A">
      <w:pPr>
        <w:pStyle w:val="PL"/>
      </w:pPr>
      <w:r>
        <w:t xml:space="preserve">    EP_N15-Multiple:</w:t>
      </w:r>
    </w:p>
    <w:p w14:paraId="4BA97636" w14:textId="77777777" w:rsidR="00807A6A" w:rsidRDefault="00807A6A" w:rsidP="00807A6A">
      <w:pPr>
        <w:pStyle w:val="PL"/>
      </w:pPr>
      <w:r>
        <w:t xml:space="preserve">      type: array</w:t>
      </w:r>
    </w:p>
    <w:p w14:paraId="3F28D860" w14:textId="77777777" w:rsidR="00807A6A" w:rsidRDefault="00807A6A" w:rsidP="00807A6A">
      <w:pPr>
        <w:pStyle w:val="PL"/>
      </w:pPr>
      <w:r>
        <w:t xml:space="preserve">      items:</w:t>
      </w:r>
    </w:p>
    <w:p w14:paraId="1D019DCA" w14:textId="77777777" w:rsidR="00807A6A" w:rsidRDefault="00807A6A" w:rsidP="00807A6A">
      <w:pPr>
        <w:pStyle w:val="PL"/>
      </w:pPr>
      <w:r>
        <w:t xml:space="preserve">        $ref: '#/components/schemas/EP_N15-Single'</w:t>
      </w:r>
    </w:p>
    <w:p w14:paraId="620F09B9" w14:textId="77777777" w:rsidR="00807A6A" w:rsidRDefault="00807A6A" w:rsidP="00807A6A">
      <w:pPr>
        <w:pStyle w:val="PL"/>
      </w:pPr>
      <w:r>
        <w:t xml:space="preserve">    EP_N16-Multiple:</w:t>
      </w:r>
    </w:p>
    <w:p w14:paraId="75F4F903" w14:textId="77777777" w:rsidR="00807A6A" w:rsidRDefault="00807A6A" w:rsidP="00807A6A">
      <w:pPr>
        <w:pStyle w:val="PL"/>
      </w:pPr>
      <w:r>
        <w:t xml:space="preserve">      type: array</w:t>
      </w:r>
    </w:p>
    <w:p w14:paraId="5201DD21" w14:textId="77777777" w:rsidR="00807A6A" w:rsidRDefault="00807A6A" w:rsidP="00807A6A">
      <w:pPr>
        <w:pStyle w:val="PL"/>
      </w:pPr>
      <w:r>
        <w:t xml:space="preserve">      items:</w:t>
      </w:r>
    </w:p>
    <w:p w14:paraId="2C8D0A57" w14:textId="77777777" w:rsidR="00807A6A" w:rsidRDefault="00807A6A" w:rsidP="00807A6A">
      <w:pPr>
        <w:pStyle w:val="PL"/>
      </w:pPr>
      <w:r>
        <w:t xml:space="preserve">        $ref: '#/components/schemas/EP_N16-Single'</w:t>
      </w:r>
    </w:p>
    <w:p w14:paraId="39D26CCB" w14:textId="77777777" w:rsidR="00807A6A" w:rsidRDefault="00807A6A" w:rsidP="00807A6A">
      <w:pPr>
        <w:pStyle w:val="PL"/>
      </w:pPr>
      <w:r>
        <w:t xml:space="preserve">    EP_N17-Multiple:</w:t>
      </w:r>
    </w:p>
    <w:p w14:paraId="58A482A2" w14:textId="77777777" w:rsidR="00807A6A" w:rsidRDefault="00807A6A" w:rsidP="00807A6A">
      <w:pPr>
        <w:pStyle w:val="PL"/>
      </w:pPr>
      <w:r>
        <w:t xml:space="preserve">      type: array</w:t>
      </w:r>
    </w:p>
    <w:p w14:paraId="3A34675B" w14:textId="77777777" w:rsidR="00807A6A" w:rsidRDefault="00807A6A" w:rsidP="00807A6A">
      <w:pPr>
        <w:pStyle w:val="PL"/>
      </w:pPr>
      <w:r>
        <w:t xml:space="preserve">      items:</w:t>
      </w:r>
    </w:p>
    <w:p w14:paraId="076DD41F" w14:textId="77777777" w:rsidR="00807A6A" w:rsidRDefault="00807A6A" w:rsidP="00807A6A">
      <w:pPr>
        <w:pStyle w:val="PL"/>
      </w:pPr>
      <w:r>
        <w:t xml:space="preserve">        $ref: '#/components/schemas/EP_N17-Single'</w:t>
      </w:r>
    </w:p>
    <w:p w14:paraId="1B6F565F" w14:textId="77777777" w:rsidR="00807A6A" w:rsidRDefault="00807A6A" w:rsidP="00807A6A">
      <w:pPr>
        <w:pStyle w:val="PL"/>
      </w:pPr>
    </w:p>
    <w:p w14:paraId="19513B54" w14:textId="77777777" w:rsidR="00807A6A" w:rsidRDefault="00807A6A" w:rsidP="00807A6A">
      <w:pPr>
        <w:pStyle w:val="PL"/>
      </w:pPr>
      <w:r>
        <w:t xml:space="preserve">    EP_N20-Multiple:</w:t>
      </w:r>
    </w:p>
    <w:p w14:paraId="5C5DBD90" w14:textId="77777777" w:rsidR="00807A6A" w:rsidRDefault="00807A6A" w:rsidP="00807A6A">
      <w:pPr>
        <w:pStyle w:val="PL"/>
      </w:pPr>
      <w:r>
        <w:t xml:space="preserve">      type: array</w:t>
      </w:r>
    </w:p>
    <w:p w14:paraId="133E120F" w14:textId="77777777" w:rsidR="00807A6A" w:rsidRDefault="00807A6A" w:rsidP="00807A6A">
      <w:pPr>
        <w:pStyle w:val="PL"/>
      </w:pPr>
      <w:r>
        <w:t xml:space="preserve">      items:</w:t>
      </w:r>
    </w:p>
    <w:p w14:paraId="4F478DA2" w14:textId="77777777" w:rsidR="00807A6A" w:rsidRDefault="00807A6A" w:rsidP="00807A6A">
      <w:pPr>
        <w:pStyle w:val="PL"/>
      </w:pPr>
      <w:r>
        <w:t xml:space="preserve">        $ref: '#/components/schemas/EP_N20-Single'</w:t>
      </w:r>
    </w:p>
    <w:p w14:paraId="071164EF" w14:textId="77777777" w:rsidR="00807A6A" w:rsidRDefault="00807A6A" w:rsidP="00807A6A">
      <w:pPr>
        <w:pStyle w:val="PL"/>
      </w:pPr>
      <w:r>
        <w:t xml:space="preserve">    EP_N21-Multiple:</w:t>
      </w:r>
    </w:p>
    <w:p w14:paraId="4159D993" w14:textId="77777777" w:rsidR="00807A6A" w:rsidRDefault="00807A6A" w:rsidP="00807A6A">
      <w:pPr>
        <w:pStyle w:val="PL"/>
      </w:pPr>
      <w:r>
        <w:t xml:space="preserve">      type: array</w:t>
      </w:r>
    </w:p>
    <w:p w14:paraId="2EFCB173" w14:textId="77777777" w:rsidR="00807A6A" w:rsidRDefault="00807A6A" w:rsidP="00807A6A">
      <w:pPr>
        <w:pStyle w:val="PL"/>
      </w:pPr>
      <w:r>
        <w:t xml:space="preserve">      items:</w:t>
      </w:r>
    </w:p>
    <w:p w14:paraId="2F304279" w14:textId="77777777" w:rsidR="00807A6A" w:rsidRDefault="00807A6A" w:rsidP="00807A6A">
      <w:pPr>
        <w:pStyle w:val="PL"/>
      </w:pPr>
      <w:r>
        <w:t xml:space="preserve">        $ref: '#/components/schemas/EP_N21-Single'</w:t>
      </w:r>
    </w:p>
    <w:p w14:paraId="6972F08D" w14:textId="77777777" w:rsidR="00807A6A" w:rsidRDefault="00807A6A" w:rsidP="00807A6A">
      <w:pPr>
        <w:pStyle w:val="PL"/>
      </w:pPr>
      <w:r>
        <w:t xml:space="preserve">    EP_N22-Multiple:</w:t>
      </w:r>
    </w:p>
    <w:p w14:paraId="79832DD5" w14:textId="77777777" w:rsidR="00807A6A" w:rsidRDefault="00807A6A" w:rsidP="00807A6A">
      <w:pPr>
        <w:pStyle w:val="PL"/>
      </w:pPr>
      <w:r>
        <w:t xml:space="preserve">      type: array</w:t>
      </w:r>
    </w:p>
    <w:p w14:paraId="388231B3" w14:textId="77777777" w:rsidR="00807A6A" w:rsidRDefault="00807A6A" w:rsidP="00807A6A">
      <w:pPr>
        <w:pStyle w:val="PL"/>
      </w:pPr>
      <w:r>
        <w:t xml:space="preserve">      items:</w:t>
      </w:r>
    </w:p>
    <w:p w14:paraId="75B97A76" w14:textId="77777777" w:rsidR="00807A6A" w:rsidRDefault="00807A6A" w:rsidP="00807A6A">
      <w:pPr>
        <w:pStyle w:val="PL"/>
      </w:pPr>
      <w:r>
        <w:t xml:space="preserve">        $ref: '#/components/schemas/EP_N22-Single'</w:t>
      </w:r>
    </w:p>
    <w:p w14:paraId="679C0A49" w14:textId="77777777" w:rsidR="00807A6A" w:rsidRDefault="00807A6A" w:rsidP="00807A6A">
      <w:pPr>
        <w:pStyle w:val="PL"/>
      </w:pPr>
    </w:p>
    <w:p w14:paraId="68437174" w14:textId="77777777" w:rsidR="00807A6A" w:rsidRDefault="00807A6A" w:rsidP="00807A6A">
      <w:pPr>
        <w:pStyle w:val="PL"/>
      </w:pPr>
      <w:r>
        <w:t xml:space="preserve">    EP_N26-Multiple:</w:t>
      </w:r>
    </w:p>
    <w:p w14:paraId="7E644E4C" w14:textId="77777777" w:rsidR="00807A6A" w:rsidRDefault="00807A6A" w:rsidP="00807A6A">
      <w:pPr>
        <w:pStyle w:val="PL"/>
      </w:pPr>
      <w:r>
        <w:t xml:space="preserve">      type: array</w:t>
      </w:r>
    </w:p>
    <w:p w14:paraId="691CADAC" w14:textId="77777777" w:rsidR="00807A6A" w:rsidRDefault="00807A6A" w:rsidP="00807A6A">
      <w:pPr>
        <w:pStyle w:val="PL"/>
      </w:pPr>
      <w:r>
        <w:t xml:space="preserve">      items:</w:t>
      </w:r>
    </w:p>
    <w:p w14:paraId="0C3F8743" w14:textId="77777777" w:rsidR="00807A6A" w:rsidRDefault="00807A6A" w:rsidP="00807A6A">
      <w:pPr>
        <w:pStyle w:val="PL"/>
      </w:pPr>
      <w:r>
        <w:t xml:space="preserve">        $ref: '#/components/schemas/EP_N26-Single'</w:t>
      </w:r>
    </w:p>
    <w:p w14:paraId="7C34DEC4" w14:textId="77777777" w:rsidR="00807A6A" w:rsidRDefault="00807A6A" w:rsidP="00807A6A">
      <w:pPr>
        <w:pStyle w:val="PL"/>
      </w:pPr>
      <w:r>
        <w:t xml:space="preserve">    EP_N27-Multiple:</w:t>
      </w:r>
    </w:p>
    <w:p w14:paraId="135305B5" w14:textId="77777777" w:rsidR="00807A6A" w:rsidRDefault="00807A6A" w:rsidP="00807A6A">
      <w:pPr>
        <w:pStyle w:val="PL"/>
      </w:pPr>
      <w:r>
        <w:t xml:space="preserve">      type: array</w:t>
      </w:r>
    </w:p>
    <w:p w14:paraId="730EB802" w14:textId="77777777" w:rsidR="00807A6A" w:rsidRDefault="00807A6A" w:rsidP="00807A6A">
      <w:pPr>
        <w:pStyle w:val="PL"/>
      </w:pPr>
      <w:r>
        <w:t xml:space="preserve">      items:</w:t>
      </w:r>
    </w:p>
    <w:p w14:paraId="16B61AF7" w14:textId="77777777" w:rsidR="00807A6A" w:rsidRDefault="00807A6A" w:rsidP="00807A6A">
      <w:pPr>
        <w:pStyle w:val="PL"/>
      </w:pPr>
      <w:r>
        <w:t xml:space="preserve">        $ref: '#/components/schemas/EP_N27-Single'</w:t>
      </w:r>
    </w:p>
    <w:p w14:paraId="6335417B" w14:textId="77777777" w:rsidR="00807A6A" w:rsidRDefault="00807A6A" w:rsidP="00807A6A">
      <w:pPr>
        <w:pStyle w:val="PL"/>
      </w:pPr>
    </w:p>
    <w:p w14:paraId="0D1DFE07" w14:textId="77777777" w:rsidR="00807A6A" w:rsidRDefault="00807A6A" w:rsidP="00807A6A">
      <w:pPr>
        <w:pStyle w:val="PL"/>
      </w:pPr>
      <w:r>
        <w:t xml:space="preserve">    EP_N31-Multiple:</w:t>
      </w:r>
    </w:p>
    <w:p w14:paraId="52A70D10" w14:textId="77777777" w:rsidR="00807A6A" w:rsidRDefault="00807A6A" w:rsidP="00807A6A">
      <w:pPr>
        <w:pStyle w:val="PL"/>
      </w:pPr>
      <w:r>
        <w:t xml:space="preserve">      type: array</w:t>
      </w:r>
    </w:p>
    <w:p w14:paraId="6DACF354" w14:textId="77777777" w:rsidR="00807A6A" w:rsidRDefault="00807A6A" w:rsidP="00807A6A">
      <w:pPr>
        <w:pStyle w:val="PL"/>
      </w:pPr>
      <w:r>
        <w:t xml:space="preserve">      items:</w:t>
      </w:r>
    </w:p>
    <w:p w14:paraId="1EFFD986" w14:textId="77777777" w:rsidR="00807A6A" w:rsidRDefault="00807A6A" w:rsidP="00807A6A">
      <w:pPr>
        <w:pStyle w:val="PL"/>
      </w:pPr>
      <w:r>
        <w:t xml:space="preserve">        $ref: '#/components/schemas/EP_N31-Single'</w:t>
      </w:r>
    </w:p>
    <w:p w14:paraId="5848B4D5" w14:textId="77777777" w:rsidR="00807A6A" w:rsidRDefault="00807A6A" w:rsidP="00807A6A">
      <w:pPr>
        <w:pStyle w:val="PL"/>
      </w:pPr>
      <w:r>
        <w:t xml:space="preserve">    EP_N32-Multiple:</w:t>
      </w:r>
    </w:p>
    <w:p w14:paraId="784E3055" w14:textId="77777777" w:rsidR="00807A6A" w:rsidRDefault="00807A6A" w:rsidP="00807A6A">
      <w:pPr>
        <w:pStyle w:val="PL"/>
      </w:pPr>
      <w:r>
        <w:t xml:space="preserve">      type: array</w:t>
      </w:r>
    </w:p>
    <w:p w14:paraId="6AA12EBA" w14:textId="77777777" w:rsidR="00807A6A" w:rsidRDefault="00807A6A" w:rsidP="00807A6A">
      <w:pPr>
        <w:pStyle w:val="PL"/>
      </w:pPr>
      <w:r>
        <w:t xml:space="preserve">      items:</w:t>
      </w:r>
    </w:p>
    <w:p w14:paraId="448A8D88" w14:textId="77777777" w:rsidR="00807A6A" w:rsidRDefault="00807A6A" w:rsidP="00807A6A">
      <w:pPr>
        <w:pStyle w:val="PL"/>
      </w:pPr>
      <w:r>
        <w:t xml:space="preserve">        $ref: '#/components/schemas/EP_N32-Single'</w:t>
      </w:r>
    </w:p>
    <w:p w14:paraId="12646CD5" w14:textId="77777777" w:rsidR="00807A6A" w:rsidRDefault="00807A6A" w:rsidP="00807A6A">
      <w:pPr>
        <w:pStyle w:val="PL"/>
      </w:pPr>
    </w:p>
    <w:p w14:paraId="31AFD35D" w14:textId="77777777" w:rsidR="00807A6A" w:rsidRDefault="00807A6A" w:rsidP="00807A6A">
      <w:pPr>
        <w:pStyle w:val="PL"/>
      </w:pPr>
      <w:r>
        <w:t xml:space="preserve">    EP_S5C-Multiple:</w:t>
      </w:r>
    </w:p>
    <w:p w14:paraId="414C622A" w14:textId="77777777" w:rsidR="00807A6A" w:rsidRDefault="00807A6A" w:rsidP="00807A6A">
      <w:pPr>
        <w:pStyle w:val="PL"/>
      </w:pPr>
      <w:r>
        <w:t xml:space="preserve">      type: array</w:t>
      </w:r>
    </w:p>
    <w:p w14:paraId="2A5EB4C2" w14:textId="77777777" w:rsidR="00807A6A" w:rsidRDefault="00807A6A" w:rsidP="00807A6A">
      <w:pPr>
        <w:pStyle w:val="PL"/>
      </w:pPr>
      <w:r>
        <w:t xml:space="preserve">      items:</w:t>
      </w:r>
    </w:p>
    <w:p w14:paraId="0E49459B" w14:textId="77777777" w:rsidR="00807A6A" w:rsidRDefault="00807A6A" w:rsidP="00807A6A">
      <w:pPr>
        <w:pStyle w:val="PL"/>
      </w:pPr>
      <w:r>
        <w:t xml:space="preserve">        $ref: '#/components/schemas/EP_S5C-Single'</w:t>
      </w:r>
    </w:p>
    <w:p w14:paraId="2BFFF798" w14:textId="77777777" w:rsidR="00807A6A" w:rsidRDefault="00807A6A" w:rsidP="00807A6A">
      <w:pPr>
        <w:pStyle w:val="PL"/>
      </w:pPr>
      <w:r>
        <w:t xml:space="preserve">    EP_S5U-Multiple:</w:t>
      </w:r>
    </w:p>
    <w:p w14:paraId="15CA431C" w14:textId="77777777" w:rsidR="00807A6A" w:rsidRDefault="00807A6A" w:rsidP="00807A6A">
      <w:pPr>
        <w:pStyle w:val="PL"/>
      </w:pPr>
      <w:r>
        <w:t xml:space="preserve">      type: array</w:t>
      </w:r>
    </w:p>
    <w:p w14:paraId="0B7D4831" w14:textId="77777777" w:rsidR="00807A6A" w:rsidRDefault="00807A6A" w:rsidP="00807A6A">
      <w:pPr>
        <w:pStyle w:val="PL"/>
      </w:pPr>
      <w:r>
        <w:t xml:space="preserve">      items:</w:t>
      </w:r>
    </w:p>
    <w:p w14:paraId="60472A0F" w14:textId="77777777" w:rsidR="00807A6A" w:rsidRDefault="00807A6A" w:rsidP="00807A6A">
      <w:pPr>
        <w:pStyle w:val="PL"/>
      </w:pPr>
      <w:r>
        <w:t xml:space="preserve">        $ref: '#/components/schemas/EP_S5U-Single'</w:t>
      </w:r>
    </w:p>
    <w:p w14:paraId="25256C6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7BB5A12" w14:textId="77777777" w:rsidR="00807A6A" w:rsidRDefault="00807A6A" w:rsidP="00807A6A">
      <w:pPr>
        <w:pStyle w:val="PL"/>
      </w:pPr>
      <w:r>
        <w:t xml:space="preserve">      type: array</w:t>
      </w:r>
    </w:p>
    <w:p w14:paraId="597B2B0C" w14:textId="77777777" w:rsidR="00807A6A" w:rsidRDefault="00807A6A" w:rsidP="00807A6A">
      <w:pPr>
        <w:pStyle w:val="PL"/>
      </w:pPr>
      <w:r>
        <w:t xml:space="preserve">      items:</w:t>
      </w:r>
    </w:p>
    <w:p w14:paraId="652F4246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10E6C3E" w14:textId="77777777" w:rsidR="00807A6A" w:rsidRDefault="00807A6A" w:rsidP="00807A6A">
      <w:pPr>
        <w:pStyle w:val="PL"/>
      </w:pPr>
      <w:r>
        <w:t xml:space="preserve">    EP_MAP_SMSC-Multiple:</w:t>
      </w:r>
    </w:p>
    <w:p w14:paraId="015B672F" w14:textId="77777777" w:rsidR="00807A6A" w:rsidRDefault="00807A6A" w:rsidP="00807A6A">
      <w:pPr>
        <w:pStyle w:val="PL"/>
      </w:pPr>
      <w:r>
        <w:t xml:space="preserve">      type: array</w:t>
      </w:r>
    </w:p>
    <w:p w14:paraId="2A9235B1" w14:textId="77777777" w:rsidR="00807A6A" w:rsidRDefault="00807A6A" w:rsidP="00807A6A">
      <w:pPr>
        <w:pStyle w:val="PL"/>
      </w:pPr>
      <w:r>
        <w:t xml:space="preserve">      items:</w:t>
      </w:r>
    </w:p>
    <w:p w14:paraId="462282F2" w14:textId="77777777" w:rsidR="00807A6A" w:rsidRDefault="00807A6A" w:rsidP="00807A6A">
      <w:pPr>
        <w:pStyle w:val="PL"/>
      </w:pPr>
      <w:r>
        <w:t xml:space="preserve">        $ref: '#/components/schemas/EP_MAP_SMSC-Single'</w:t>
      </w:r>
    </w:p>
    <w:p w14:paraId="3506535F" w14:textId="77777777" w:rsidR="00807A6A" w:rsidRDefault="00807A6A" w:rsidP="00807A6A">
      <w:pPr>
        <w:pStyle w:val="PL"/>
      </w:pPr>
      <w:r>
        <w:t xml:space="preserve">    EP_NLS-Multiple:</w:t>
      </w:r>
    </w:p>
    <w:p w14:paraId="4EB93063" w14:textId="77777777" w:rsidR="00807A6A" w:rsidRDefault="00807A6A" w:rsidP="00807A6A">
      <w:pPr>
        <w:pStyle w:val="PL"/>
      </w:pPr>
      <w:r>
        <w:t xml:space="preserve">      type: array</w:t>
      </w:r>
    </w:p>
    <w:p w14:paraId="31822DBE" w14:textId="77777777" w:rsidR="00807A6A" w:rsidRDefault="00807A6A" w:rsidP="00807A6A">
      <w:pPr>
        <w:pStyle w:val="PL"/>
      </w:pPr>
      <w:r>
        <w:t xml:space="preserve">      items:</w:t>
      </w:r>
    </w:p>
    <w:p w14:paraId="6A219B73" w14:textId="77777777" w:rsidR="00807A6A" w:rsidRDefault="00807A6A" w:rsidP="00807A6A">
      <w:pPr>
        <w:pStyle w:val="PL"/>
      </w:pPr>
      <w:r>
        <w:t xml:space="preserve">        $ref: '#/components/schemas/EP_NLS-Single'</w:t>
      </w:r>
    </w:p>
    <w:p w14:paraId="26558B48" w14:textId="77777777" w:rsidR="00807A6A" w:rsidRDefault="00807A6A" w:rsidP="00807A6A">
      <w:pPr>
        <w:pStyle w:val="PL"/>
      </w:pPr>
      <w:r>
        <w:t xml:space="preserve">    EP_NLG-Multiple:</w:t>
      </w:r>
    </w:p>
    <w:p w14:paraId="3ACD1057" w14:textId="77777777" w:rsidR="00807A6A" w:rsidRDefault="00807A6A" w:rsidP="00807A6A">
      <w:pPr>
        <w:pStyle w:val="PL"/>
      </w:pPr>
      <w:r>
        <w:t xml:space="preserve">      type: array</w:t>
      </w:r>
    </w:p>
    <w:p w14:paraId="67F8A282" w14:textId="77777777" w:rsidR="00807A6A" w:rsidRDefault="00807A6A" w:rsidP="00807A6A">
      <w:pPr>
        <w:pStyle w:val="PL"/>
      </w:pPr>
      <w:r>
        <w:t xml:space="preserve">      items:</w:t>
      </w:r>
    </w:p>
    <w:p w14:paraId="487F4B50" w14:textId="77777777" w:rsidR="00807A6A" w:rsidRDefault="00807A6A" w:rsidP="00807A6A">
      <w:pPr>
        <w:pStyle w:val="PL"/>
      </w:pPr>
      <w:r>
        <w:t xml:space="preserve">        $ref: '#/components/schemas/EP_NLG-Single'</w:t>
      </w:r>
    </w:p>
    <w:p w14:paraId="56792017" w14:textId="77777777" w:rsidR="00807A6A" w:rsidRDefault="00807A6A" w:rsidP="00807A6A">
      <w:pPr>
        <w:pStyle w:val="PL"/>
      </w:pPr>
      <w:r>
        <w:t xml:space="preserve">    Configurable5QISet-Multiple:</w:t>
      </w:r>
    </w:p>
    <w:p w14:paraId="7FD0FEFF" w14:textId="77777777" w:rsidR="00807A6A" w:rsidRDefault="00807A6A" w:rsidP="00807A6A">
      <w:pPr>
        <w:pStyle w:val="PL"/>
      </w:pPr>
      <w:r>
        <w:t xml:space="preserve">      type: array</w:t>
      </w:r>
    </w:p>
    <w:p w14:paraId="0FD38B61" w14:textId="77777777" w:rsidR="00807A6A" w:rsidRDefault="00807A6A" w:rsidP="00807A6A">
      <w:pPr>
        <w:pStyle w:val="PL"/>
      </w:pPr>
      <w:r>
        <w:t xml:space="preserve">      items:</w:t>
      </w:r>
    </w:p>
    <w:p w14:paraId="4196BCC3" w14:textId="77777777" w:rsidR="00807A6A" w:rsidRDefault="00807A6A" w:rsidP="00807A6A">
      <w:pPr>
        <w:pStyle w:val="PL"/>
      </w:pPr>
      <w:r>
        <w:t xml:space="preserve">        $ref: '#/components/schemas/Configurable5QISet-Single'</w:t>
      </w:r>
    </w:p>
    <w:p w14:paraId="4ED46B57" w14:textId="77777777" w:rsidR="00807A6A" w:rsidRDefault="00807A6A" w:rsidP="00807A6A">
      <w:pPr>
        <w:pStyle w:val="PL"/>
      </w:pPr>
      <w:r>
        <w:t xml:space="preserve">    Dynamic5QISet-Multiple:</w:t>
      </w:r>
    </w:p>
    <w:p w14:paraId="4626D507" w14:textId="77777777" w:rsidR="00807A6A" w:rsidRDefault="00807A6A" w:rsidP="00807A6A">
      <w:pPr>
        <w:pStyle w:val="PL"/>
      </w:pPr>
      <w:r>
        <w:t xml:space="preserve">      type: array</w:t>
      </w:r>
    </w:p>
    <w:p w14:paraId="5AC74103" w14:textId="77777777" w:rsidR="00807A6A" w:rsidRDefault="00807A6A" w:rsidP="00807A6A">
      <w:pPr>
        <w:pStyle w:val="PL"/>
      </w:pPr>
      <w:r>
        <w:t xml:space="preserve">      items:</w:t>
      </w:r>
    </w:p>
    <w:p w14:paraId="2915F745" w14:textId="77777777" w:rsidR="00807A6A" w:rsidRDefault="00807A6A" w:rsidP="00807A6A">
      <w:pPr>
        <w:pStyle w:val="PL"/>
      </w:pPr>
      <w:r>
        <w:t xml:space="preserve">        $ref: '#/components/schemas/Dynamic5QISet-Single'</w:t>
      </w:r>
    </w:p>
    <w:p w14:paraId="4ABBCA1D" w14:textId="77777777" w:rsidR="00807A6A" w:rsidRDefault="00807A6A" w:rsidP="00807A6A">
      <w:pPr>
        <w:pStyle w:val="PL"/>
      </w:pPr>
    </w:p>
    <w:p w14:paraId="21458F48" w14:textId="77777777" w:rsidR="00807A6A" w:rsidRDefault="00807A6A" w:rsidP="00807A6A">
      <w:pPr>
        <w:pStyle w:val="PL"/>
      </w:pPr>
    </w:p>
    <w:p w14:paraId="04968158" w14:textId="77777777" w:rsidR="00807A6A" w:rsidRDefault="00807A6A" w:rsidP="00807A6A">
      <w:pPr>
        <w:pStyle w:val="PL"/>
      </w:pPr>
    </w:p>
    <w:p w14:paraId="1CECCBB0" w14:textId="77777777" w:rsidR="00807A6A" w:rsidRDefault="00807A6A" w:rsidP="00807A6A">
      <w:pPr>
        <w:pStyle w:val="PL"/>
      </w:pPr>
      <w:r>
        <w:t>#------------ Definitions in TS 28.541 for TS 28.532 -----------------------------</w:t>
      </w:r>
    </w:p>
    <w:p w14:paraId="434ED3B0" w14:textId="77777777" w:rsidR="00807A6A" w:rsidRDefault="00807A6A" w:rsidP="00807A6A">
      <w:pPr>
        <w:pStyle w:val="PL"/>
      </w:pPr>
    </w:p>
    <w:p w14:paraId="421BDBFB" w14:textId="77777777" w:rsidR="00807A6A" w:rsidRDefault="00807A6A" w:rsidP="00807A6A">
      <w:pPr>
        <w:pStyle w:val="PL"/>
      </w:pPr>
      <w:r>
        <w:t xml:space="preserve">    resources-5gcNrm:</w:t>
      </w:r>
    </w:p>
    <w:p w14:paraId="41D30C3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8897B1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2D450A83" w14:textId="77777777" w:rsidR="00807A6A" w:rsidRDefault="00807A6A" w:rsidP="00807A6A">
      <w:pPr>
        <w:pStyle w:val="PL"/>
      </w:pPr>
      <w:r>
        <w:t xml:space="preserve">       </w:t>
      </w:r>
    </w:p>
    <w:p w14:paraId="4CB10A8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EE7739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D60A1C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5F2BCBA6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2E309684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190B1F6C" w14:textId="77777777" w:rsidR="00807A6A" w:rsidRDefault="00807A6A" w:rsidP="00807A6A">
      <w:pPr>
        <w:pStyle w:val="PL"/>
      </w:pPr>
      <w:r>
        <w:t xml:space="preserve">       - $ref: '#/components/schemas/N3iwfFunction-Single'</w:t>
      </w:r>
    </w:p>
    <w:p w14:paraId="5AC121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3E1E50C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2C0EE18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1EFBB9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4FC296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08CD524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47DB0D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399F8E1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391B646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E8491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6C47F61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FB937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F821EC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5DE39A73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A905AA" w14:textId="77777777" w:rsidR="00807A6A" w:rsidRDefault="00807A6A" w:rsidP="00807A6A">
      <w:pPr>
        <w:pStyle w:val="PL"/>
      </w:pPr>
    </w:p>
    <w:p w14:paraId="124B4D7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6DE66CC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3BE7AC6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41CE393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1F76FE74" w14:textId="77777777" w:rsidR="00807A6A" w:rsidRDefault="00807A6A" w:rsidP="00807A6A">
      <w:pPr>
        <w:pStyle w:val="PL"/>
      </w:pPr>
    </w:p>
    <w:p w14:paraId="330C76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00289FC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318636C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4F09E4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1DF4E92E" w14:textId="77777777" w:rsidR="00807A6A" w:rsidRDefault="00807A6A" w:rsidP="00807A6A">
      <w:pPr>
        <w:pStyle w:val="PL"/>
      </w:pPr>
    </w:p>
    <w:p w14:paraId="57A245F4" w14:textId="77777777" w:rsidR="00807A6A" w:rsidRDefault="00807A6A" w:rsidP="00807A6A">
      <w:pPr>
        <w:pStyle w:val="PL"/>
      </w:pPr>
      <w:r>
        <w:t xml:space="preserve">       - $ref: '#/components/schemas/EP_N2-Single'</w:t>
      </w:r>
    </w:p>
    <w:p w14:paraId="07627CFB" w14:textId="77777777" w:rsidR="00807A6A" w:rsidRDefault="00807A6A" w:rsidP="00807A6A">
      <w:pPr>
        <w:pStyle w:val="PL"/>
      </w:pPr>
      <w:r>
        <w:t xml:space="preserve">       - $ref: '#/components/schemas/EP_N3-Single'</w:t>
      </w:r>
    </w:p>
    <w:p w14:paraId="68616CC4" w14:textId="77777777" w:rsidR="00807A6A" w:rsidRDefault="00807A6A" w:rsidP="00807A6A">
      <w:pPr>
        <w:pStyle w:val="PL"/>
      </w:pPr>
      <w:r>
        <w:t xml:space="preserve">       - $ref: '#/components/schemas/EP_N4-Single'</w:t>
      </w:r>
    </w:p>
    <w:p w14:paraId="7C969542" w14:textId="77777777" w:rsidR="00807A6A" w:rsidRDefault="00807A6A" w:rsidP="00807A6A">
      <w:pPr>
        <w:pStyle w:val="PL"/>
      </w:pPr>
      <w:r>
        <w:t xml:space="preserve">       - $ref: '#/components/schemas/EP_N5-Single'</w:t>
      </w:r>
    </w:p>
    <w:p w14:paraId="37E9010F" w14:textId="77777777" w:rsidR="00807A6A" w:rsidRDefault="00807A6A" w:rsidP="00807A6A">
      <w:pPr>
        <w:pStyle w:val="PL"/>
      </w:pPr>
      <w:r>
        <w:t xml:space="preserve">       - $ref: '#/components/schemas/EP_N6-Single'</w:t>
      </w:r>
    </w:p>
    <w:p w14:paraId="00DA6E80" w14:textId="77777777" w:rsidR="00807A6A" w:rsidRDefault="00807A6A" w:rsidP="00807A6A">
      <w:pPr>
        <w:pStyle w:val="PL"/>
      </w:pPr>
      <w:r>
        <w:t xml:space="preserve">       - $ref: '#/components/schemas/EP_N7-Single'</w:t>
      </w:r>
    </w:p>
    <w:p w14:paraId="56CDD401" w14:textId="77777777" w:rsidR="00807A6A" w:rsidRDefault="00807A6A" w:rsidP="00807A6A">
      <w:pPr>
        <w:pStyle w:val="PL"/>
      </w:pPr>
      <w:r>
        <w:t xml:space="preserve">       - $ref: '#/components/schemas/EP_N8-Single'</w:t>
      </w:r>
    </w:p>
    <w:p w14:paraId="314B0A59" w14:textId="77777777" w:rsidR="00807A6A" w:rsidRDefault="00807A6A" w:rsidP="00807A6A">
      <w:pPr>
        <w:pStyle w:val="PL"/>
      </w:pPr>
      <w:r>
        <w:t xml:space="preserve">       - $ref: '#/components/schemas/EP_N9-Single'</w:t>
      </w:r>
    </w:p>
    <w:p w14:paraId="26D8D16C" w14:textId="77777777" w:rsidR="00807A6A" w:rsidRDefault="00807A6A" w:rsidP="00807A6A">
      <w:pPr>
        <w:pStyle w:val="PL"/>
      </w:pPr>
      <w:r>
        <w:t xml:space="preserve">       - $ref: '#/components/schemas/EP_N10-Single'</w:t>
      </w:r>
    </w:p>
    <w:p w14:paraId="66E6F4F3" w14:textId="77777777" w:rsidR="00807A6A" w:rsidRDefault="00807A6A" w:rsidP="00807A6A">
      <w:pPr>
        <w:pStyle w:val="PL"/>
      </w:pPr>
      <w:r>
        <w:t xml:space="preserve">       - $ref: '#/components/schemas/EP_N11-Single'</w:t>
      </w:r>
    </w:p>
    <w:p w14:paraId="454FEA84" w14:textId="77777777" w:rsidR="00807A6A" w:rsidRDefault="00807A6A" w:rsidP="00807A6A">
      <w:pPr>
        <w:pStyle w:val="PL"/>
      </w:pPr>
      <w:r>
        <w:t xml:space="preserve">       - $ref: '#/components/schemas/EP_N12-Single'</w:t>
      </w:r>
    </w:p>
    <w:p w14:paraId="25E4946F" w14:textId="77777777" w:rsidR="00807A6A" w:rsidRDefault="00807A6A" w:rsidP="00807A6A">
      <w:pPr>
        <w:pStyle w:val="PL"/>
      </w:pPr>
      <w:r>
        <w:t xml:space="preserve">       - $ref: '#/components/schemas/EP_N13-Single'</w:t>
      </w:r>
    </w:p>
    <w:p w14:paraId="4D1F2EEE" w14:textId="77777777" w:rsidR="00807A6A" w:rsidRDefault="00807A6A" w:rsidP="00807A6A">
      <w:pPr>
        <w:pStyle w:val="PL"/>
      </w:pPr>
      <w:r>
        <w:t xml:space="preserve">       - $ref: '#/components/schemas/EP_N14-Single'</w:t>
      </w:r>
    </w:p>
    <w:p w14:paraId="40583AAD" w14:textId="77777777" w:rsidR="00807A6A" w:rsidRDefault="00807A6A" w:rsidP="00807A6A">
      <w:pPr>
        <w:pStyle w:val="PL"/>
      </w:pPr>
      <w:r>
        <w:t xml:space="preserve">       - $ref: '#/components/schemas/EP_N15-Single'</w:t>
      </w:r>
    </w:p>
    <w:p w14:paraId="13CFCD00" w14:textId="77777777" w:rsidR="00807A6A" w:rsidRDefault="00807A6A" w:rsidP="00807A6A">
      <w:pPr>
        <w:pStyle w:val="PL"/>
      </w:pPr>
      <w:r>
        <w:t xml:space="preserve">       - $ref: '#/components/schemas/EP_N16-Single'</w:t>
      </w:r>
    </w:p>
    <w:p w14:paraId="25F83DC9" w14:textId="77777777" w:rsidR="00807A6A" w:rsidRDefault="00807A6A" w:rsidP="00807A6A">
      <w:pPr>
        <w:pStyle w:val="PL"/>
      </w:pPr>
      <w:r>
        <w:t xml:space="preserve">       - $ref: '#/components/schemas/EP_N17-Single'</w:t>
      </w:r>
    </w:p>
    <w:p w14:paraId="3F67181E" w14:textId="77777777" w:rsidR="00807A6A" w:rsidRDefault="00807A6A" w:rsidP="00807A6A">
      <w:pPr>
        <w:pStyle w:val="PL"/>
      </w:pPr>
    </w:p>
    <w:p w14:paraId="71151767" w14:textId="77777777" w:rsidR="00807A6A" w:rsidRDefault="00807A6A" w:rsidP="00807A6A">
      <w:pPr>
        <w:pStyle w:val="PL"/>
      </w:pPr>
      <w:r>
        <w:t xml:space="preserve">       - $ref: '#/components/schemas/EP_N20-Single'</w:t>
      </w:r>
    </w:p>
    <w:p w14:paraId="512FC8D2" w14:textId="77777777" w:rsidR="00807A6A" w:rsidRDefault="00807A6A" w:rsidP="00807A6A">
      <w:pPr>
        <w:pStyle w:val="PL"/>
      </w:pPr>
      <w:r>
        <w:t xml:space="preserve">       - $ref: '#/components/schemas/EP_N21-Single'</w:t>
      </w:r>
    </w:p>
    <w:p w14:paraId="31380A9D" w14:textId="77777777" w:rsidR="00807A6A" w:rsidRDefault="00807A6A" w:rsidP="00807A6A">
      <w:pPr>
        <w:pStyle w:val="PL"/>
      </w:pPr>
      <w:r>
        <w:t xml:space="preserve">       - $ref: '#/components/schemas/EP_N22-Single'</w:t>
      </w:r>
    </w:p>
    <w:p w14:paraId="4DFBF935" w14:textId="77777777" w:rsidR="00807A6A" w:rsidRDefault="00807A6A" w:rsidP="00807A6A">
      <w:pPr>
        <w:pStyle w:val="PL"/>
      </w:pPr>
    </w:p>
    <w:p w14:paraId="56944DBB" w14:textId="77777777" w:rsidR="00807A6A" w:rsidRDefault="00807A6A" w:rsidP="00807A6A">
      <w:pPr>
        <w:pStyle w:val="PL"/>
      </w:pPr>
      <w:r>
        <w:t xml:space="preserve">       - $ref: '#/components/schemas/EP_N26-Single'</w:t>
      </w:r>
    </w:p>
    <w:p w14:paraId="1276D2DB" w14:textId="77777777" w:rsidR="00807A6A" w:rsidRDefault="00807A6A" w:rsidP="00807A6A">
      <w:pPr>
        <w:pStyle w:val="PL"/>
      </w:pPr>
      <w:r>
        <w:t xml:space="preserve">       - $ref: '#/components/schemas/EP_N27-Single'</w:t>
      </w:r>
    </w:p>
    <w:p w14:paraId="7383DFD1" w14:textId="77777777" w:rsidR="00807A6A" w:rsidRDefault="00807A6A" w:rsidP="00807A6A">
      <w:pPr>
        <w:pStyle w:val="PL"/>
      </w:pPr>
    </w:p>
    <w:p w14:paraId="252E40F9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7A7F6798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04B63BF1" w14:textId="77777777" w:rsidR="00807A6A" w:rsidRDefault="00807A6A" w:rsidP="00807A6A">
      <w:pPr>
        <w:pStyle w:val="PL"/>
      </w:pPr>
    </w:p>
    <w:p w14:paraId="5E263AA1" w14:textId="77777777" w:rsidR="00807A6A" w:rsidRDefault="00807A6A" w:rsidP="00807A6A">
      <w:pPr>
        <w:pStyle w:val="PL"/>
      </w:pPr>
      <w:r>
        <w:t xml:space="preserve">       - $ref: '#/components/schemas/EP_S5C-Single'</w:t>
      </w:r>
    </w:p>
    <w:p w14:paraId="7BA42786" w14:textId="77777777" w:rsidR="00807A6A" w:rsidRDefault="00807A6A" w:rsidP="00807A6A">
      <w:pPr>
        <w:pStyle w:val="PL"/>
      </w:pPr>
      <w:r>
        <w:t xml:space="preserve">       - $ref: '#/components/schemas/EP_S5U-Single'</w:t>
      </w:r>
    </w:p>
    <w:p w14:paraId="638D353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3B406537" w14:textId="77777777" w:rsidR="00807A6A" w:rsidRDefault="00807A6A" w:rsidP="00807A6A">
      <w:pPr>
        <w:pStyle w:val="PL"/>
      </w:pPr>
      <w:r>
        <w:t xml:space="preserve">       - $ref: '#/components/schemas/EP_MAP_SMSC-Single'</w:t>
      </w:r>
    </w:p>
    <w:p w14:paraId="3077B2B8" w14:textId="77777777" w:rsidR="00807A6A" w:rsidRDefault="00807A6A" w:rsidP="00807A6A">
      <w:pPr>
        <w:pStyle w:val="PL"/>
      </w:pPr>
      <w:r>
        <w:t xml:space="preserve">       - $ref: '#/components/schemas/EP_NLS-Single'</w:t>
      </w:r>
    </w:p>
    <w:p w14:paraId="7B0FF81C" w14:textId="77777777" w:rsidR="00807A6A" w:rsidRDefault="00807A6A" w:rsidP="00807A6A">
      <w:pPr>
        <w:pStyle w:val="PL"/>
      </w:pPr>
      <w:r>
        <w:t xml:space="preserve">       - $ref: '#/components/schemas/EP_NLG-Single'</w:t>
      </w:r>
    </w:p>
    <w:p w14:paraId="2EAE3E03" w14:textId="77777777" w:rsidR="00807A6A" w:rsidRDefault="00807A6A" w:rsidP="00807A6A">
      <w:pPr>
        <w:pStyle w:val="PL"/>
      </w:pPr>
      <w:r>
        <w:t xml:space="preserve">       - $ref: '#/components/schemas/Configurable5QISet-Single'</w:t>
      </w:r>
    </w:p>
    <w:p w14:paraId="6D8DCC0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3D9520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732CD1F2" w14:textId="77777777" w:rsidR="00807A6A" w:rsidRDefault="00807A6A" w:rsidP="00807A6A">
      <w:pPr>
        <w:pStyle w:val="PL"/>
      </w:pPr>
      <w:r>
        <w:t xml:space="preserve">       - $ref: '#/components/schemas/Dynamic5QISet-Single'</w:t>
      </w:r>
    </w:p>
    <w:p w14:paraId="197F376A" w14:textId="77777777" w:rsidR="00807A6A" w:rsidRDefault="00807A6A" w:rsidP="00807A6A">
      <w:pPr>
        <w:pStyle w:val="PL"/>
      </w:pPr>
    </w:p>
    <w:p w14:paraId="407D92C8" w14:textId="77777777" w:rsidR="00807A6A" w:rsidRPr="00204B01" w:rsidRDefault="00807A6A" w:rsidP="00807A6A"/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D044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E08C6" w14:textId="77777777" w:rsidR="00566D30" w:rsidRDefault="00566D30">
      <w:r>
        <w:separator/>
      </w:r>
    </w:p>
  </w:endnote>
  <w:endnote w:type="continuationSeparator" w:id="0">
    <w:p w14:paraId="1C181EE9" w14:textId="77777777" w:rsidR="00566D30" w:rsidRDefault="0056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6CD64EF" w:rsidR="00597B11" w:rsidRDefault="00D04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31B9" w14:textId="77777777" w:rsidR="00566D30" w:rsidRDefault="00566D30">
      <w:r>
        <w:separator/>
      </w:r>
    </w:p>
  </w:footnote>
  <w:footnote w:type="continuationSeparator" w:id="0">
    <w:p w14:paraId="0C724A31" w14:textId="77777777" w:rsidR="00566D30" w:rsidRDefault="00566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D76E115" w:rsidR="00597B11" w:rsidRDefault="00D04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3D7810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3D7810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3D7810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3D7810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D0DA84" w:rsidR="00597B11" w:rsidRDefault="00D04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8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 w:numId="15" w16cid:durableId="304315872">
    <w:abstractNumId w:val="43"/>
  </w:num>
  <w:num w:numId="16" w16cid:durableId="1250046090">
    <w:abstractNumId w:val="33"/>
  </w:num>
  <w:num w:numId="17" w16cid:durableId="1743748400">
    <w:abstractNumId w:val="16"/>
  </w:num>
  <w:num w:numId="18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848379">
    <w:abstractNumId w:val="35"/>
  </w:num>
  <w:num w:numId="20" w16cid:durableId="2089039322">
    <w:abstractNumId w:val="10"/>
  </w:num>
  <w:num w:numId="21" w16cid:durableId="784466812">
    <w:abstractNumId w:val="37"/>
  </w:num>
  <w:num w:numId="22" w16cid:durableId="1342391119">
    <w:abstractNumId w:val="40"/>
  </w:num>
  <w:num w:numId="23" w16cid:durableId="18624081">
    <w:abstractNumId w:val="21"/>
  </w:num>
  <w:num w:numId="24" w16cid:durableId="301010588">
    <w:abstractNumId w:val="41"/>
  </w:num>
  <w:num w:numId="25" w16cid:durableId="541946102">
    <w:abstractNumId w:val="12"/>
  </w:num>
  <w:num w:numId="26" w16cid:durableId="1826123302">
    <w:abstractNumId w:val="22"/>
  </w:num>
  <w:num w:numId="27" w16cid:durableId="15427625">
    <w:abstractNumId w:val="31"/>
  </w:num>
  <w:num w:numId="28" w16cid:durableId="790636332">
    <w:abstractNumId w:val="34"/>
  </w:num>
  <w:num w:numId="29" w16cid:durableId="75441210">
    <w:abstractNumId w:val="39"/>
  </w:num>
  <w:num w:numId="30" w16cid:durableId="189993162">
    <w:abstractNumId w:val="14"/>
  </w:num>
  <w:num w:numId="31" w16cid:durableId="1332753918">
    <w:abstractNumId w:val="27"/>
  </w:num>
  <w:num w:numId="32" w16cid:durableId="140856702">
    <w:abstractNumId w:val="13"/>
  </w:num>
  <w:num w:numId="33" w16cid:durableId="680085182">
    <w:abstractNumId w:val="29"/>
  </w:num>
  <w:num w:numId="34" w16cid:durableId="508062221">
    <w:abstractNumId w:val="32"/>
  </w:num>
  <w:num w:numId="35" w16cid:durableId="1431245325">
    <w:abstractNumId w:val="17"/>
  </w:num>
  <w:num w:numId="36" w16cid:durableId="1088817068">
    <w:abstractNumId w:val="25"/>
  </w:num>
  <w:num w:numId="37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5536248">
    <w:abstractNumId w:val="38"/>
  </w:num>
  <w:num w:numId="39" w16cid:durableId="1468669970">
    <w:abstractNumId w:val="36"/>
  </w:num>
  <w:num w:numId="40" w16cid:durableId="62533295">
    <w:abstractNumId w:val="42"/>
  </w:num>
  <w:num w:numId="41" w16cid:durableId="557857631">
    <w:abstractNumId w:val="15"/>
  </w:num>
  <w:num w:numId="42" w16cid:durableId="2055695889">
    <w:abstractNumId w:val="11"/>
  </w:num>
  <w:num w:numId="43" w16cid:durableId="1487160766">
    <w:abstractNumId w:val="19"/>
  </w:num>
  <w:num w:numId="44" w16cid:durableId="1474366334">
    <w:abstractNumId w:val="24"/>
  </w:num>
  <w:num w:numId="45" w16cid:durableId="320161845">
    <w:abstractNumId w:val="23"/>
  </w:num>
  <w:num w:numId="46" w16cid:durableId="1487743643">
    <w:abstractNumId w:val="28"/>
  </w:num>
  <w:num w:numId="47" w16cid:durableId="108306370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1F7F"/>
    <w:rsid w:val="002C72C6"/>
    <w:rsid w:val="002D5BDC"/>
    <w:rsid w:val="002E00EE"/>
    <w:rsid w:val="003172DC"/>
    <w:rsid w:val="003434AA"/>
    <w:rsid w:val="0035462D"/>
    <w:rsid w:val="003765B8"/>
    <w:rsid w:val="003B14C7"/>
    <w:rsid w:val="003C0A3E"/>
    <w:rsid w:val="003C3971"/>
    <w:rsid w:val="003D37DC"/>
    <w:rsid w:val="003D3C92"/>
    <w:rsid w:val="003D7810"/>
    <w:rsid w:val="003F3082"/>
    <w:rsid w:val="0041693A"/>
    <w:rsid w:val="00417803"/>
    <w:rsid w:val="00423334"/>
    <w:rsid w:val="004345EC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66D30"/>
    <w:rsid w:val="00586911"/>
    <w:rsid w:val="00592B38"/>
    <w:rsid w:val="00597B11"/>
    <w:rsid w:val="005A6E64"/>
    <w:rsid w:val="005B4C01"/>
    <w:rsid w:val="005D2E01"/>
    <w:rsid w:val="005D7526"/>
    <w:rsid w:val="005E4BB2"/>
    <w:rsid w:val="005F6A56"/>
    <w:rsid w:val="005F74B9"/>
    <w:rsid w:val="00601C88"/>
    <w:rsid w:val="00602AEA"/>
    <w:rsid w:val="0060399A"/>
    <w:rsid w:val="0060642F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07A6A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3425E"/>
    <w:rsid w:val="00935515"/>
    <w:rsid w:val="00942EC2"/>
    <w:rsid w:val="009565D2"/>
    <w:rsid w:val="00957A17"/>
    <w:rsid w:val="00962051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53313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F4DBA"/>
    <w:pPr>
      <w:ind w:left="1418" w:hanging="1418"/>
    </w:pPr>
  </w:style>
  <w:style w:type="paragraph" w:styleId="TOC8">
    <w:name w:val="toc 8"/>
    <w:basedOn w:val="TOC1"/>
    <w:uiPriority w:val="39"/>
    <w:rsid w:val="001F4DB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aliases w:val="header odd,header,header odd1,header odd2,header odd3,header odd4,header odd5,header odd6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F4DBA"/>
    <w:pPr>
      <w:ind w:left="1701" w:hanging="1701"/>
    </w:pPr>
  </w:style>
  <w:style w:type="paragraph" w:styleId="TOC4">
    <w:name w:val="toc 4"/>
    <w:basedOn w:val="TOC3"/>
    <w:uiPriority w:val="39"/>
    <w:rsid w:val="001F4DBA"/>
    <w:pPr>
      <w:ind w:left="1418" w:hanging="1418"/>
    </w:pPr>
  </w:style>
  <w:style w:type="paragraph" w:styleId="TOC3">
    <w:name w:val="toc 3"/>
    <w:basedOn w:val="TOC2"/>
    <w:uiPriority w:val="39"/>
    <w:rsid w:val="001F4DBA"/>
    <w:pPr>
      <w:ind w:left="1134" w:hanging="1134"/>
    </w:pPr>
  </w:style>
  <w:style w:type="paragraph" w:styleId="TOC2">
    <w:name w:val="toc 2"/>
    <w:basedOn w:val="TOC1"/>
    <w:uiPriority w:val="39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qFormat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qFormat/>
    <w:rsid w:val="001F4DBA"/>
  </w:style>
  <w:style w:type="paragraph" w:styleId="TOC6">
    <w:name w:val="toc 6"/>
    <w:basedOn w:val="TOC5"/>
    <w:next w:val="Normal"/>
    <w:uiPriority w:val="39"/>
    <w:rsid w:val="001F4DBA"/>
    <w:pPr>
      <w:ind w:left="1985" w:hanging="1985"/>
    </w:pPr>
  </w:style>
  <w:style w:type="paragraph" w:styleId="TOC7">
    <w:name w:val="toc 7"/>
    <w:basedOn w:val="TOC6"/>
    <w:next w:val="Normal"/>
    <w:uiPriority w:val="39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qFormat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7A6A"/>
    <w:rPr>
      <w:rFonts w:ascii="Arial" w:hAnsi="Arial"/>
      <w:sz w:val="22"/>
      <w:lang w:eastAsia="en-US"/>
    </w:rPr>
  </w:style>
  <w:style w:type="paragraph" w:customStyle="1" w:styleId="B10">
    <w:name w:val="B1+"/>
    <w:basedOn w:val="B1"/>
    <w:link w:val="B1Car"/>
    <w:rsid w:val="00807A6A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07A6A"/>
    <w:rPr>
      <w:lang w:eastAsia="en-US"/>
    </w:rPr>
  </w:style>
  <w:style w:type="character" w:customStyle="1" w:styleId="Char">
    <w:name w:val="批注主题 Char"/>
    <w:basedOn w:val="CommentTextChar"/>
    <w:rsid w:val="00807A6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807A6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07A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07A6A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807A6A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807A6A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7A6A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07A6A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807A6A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807A6A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807A6A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807A6A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07A6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07A6A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807A6A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807A6A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07A6A"/>
    <w:rPr>
      <w:b/>
      <w:bCs/>
    </w:rPr>
  </w:style>
  <w:style w:type="paragraph" w:customStyle="1" w:styleId="Reference">
    <w:name w:val="Reference"/>
    <w:basedOn w:val="Normal"/>
    <w:rsid w:val="00807A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807A6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7A6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7A6A"/>
  </w:style>
  <w:style w:type="paragraph" w:customStyle="1" w:styleId="H8">
    <w:name w:val="H8"/>
    <w:basedOn w:val="H6"/>
    <w:rsid w:val="00807A6A"/>
    <w:rPr>
      <w:lang w:eastAsia="zh-CN"/>
    </w:rPr>
  </w:style>
  <w:style w:type="paragraph" w:customStyle="1" w:styleId="Default">
    <w:name w:val="Default"/>
    <w:unhideWhenUsed/>
    <w:rsid w:val="00807A6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807A6A"/>
    <w:rPr>
      <w:rFonts w:ascii="Arial" w:hAnsi="Arial"/>
      <w:lang w:eastAsia="en-US"/>
    </w:rPr>
  </w:style>
  <w:style w:type="paragraph" w:customStyle="1" w:styleId="Lista2">
    <w:name w:val="Lista 2"/>
    <w:basedOn w:val="Normal"/>
    <w:rsid w:val="00807A6A"/>
    <w:pPr>
      <w:numPr>
        <w:ilvl w:val="1"/>
        <w:numId w:val="16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807A6A"/>
    <w:pPr>
      <w:numPr>
        <w:numId w:val="17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7A6A"/>
    <w:pPr>
      <w:numPr>
        <w:numId w:val="18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807A6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7A6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7A6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7A6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7A6A"/>
    <w:pPr>
      <w:numPr>
        <w:numId w:val="19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807A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7A6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07A6A"/>
    <w:pPr>
      <w:spacing w:before="0"/>
      <w:jc w:val="left"/>
    </w:pPr>
  </w:style>
  <w:style w:type="paragraph" w:customStyle="1" w:styleId="GDMO">
    <w:name w:val="GDMO"/>
    <w:basedOn w:val="ASN1Cont"/>
    <w:rsid w:val="00807A6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7A6A"/>
    <w:pPr>
      <w:numPr>
        <w:numId w:val="2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07A6A"/>
    <w:pPr>
      <w:numPr>
        <w:numId w:val="2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7A6A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807A6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807A6A"/>
  </w:style>
  <w:style w:type="paragraph" w:customStyle="1" w:styleId="Caption1">
    <w:name w:val="Caption1"/>
    <w:basedOn w:val="Normal"/>
    <w:next w:val="Normal"/>
    <w:rsid w:val="00807A6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7A6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7A6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807A6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07A6A"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807A6A"/>
    <w:rPr>
      <w:i/>
    </w:rPr>
  </w:style>
  <w:style w:type="paragraph" w:customStyle="1" w:styleId="DefinitionTerm">
    <w:name w:val="Definition Term"/>
    <w:basedOn w:val="Normal"/>
    <w:next w:val="DefinitionList"/>
    <w:rsid w:val="00807A6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07A6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807A6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807A6A"/>
    <w:pPr>
      <w:spacing w:before="120" w:after="0"/>
    </w:pPr>
  </w:style>
  <w:style w:type="paragraph" w:customStyle="1" w:styleId="Bulletlist">
    <w:name w:val="Bullet list"/>
    <w:basedOn w:val="Normal"/>
    <w:rsid w:val="00807A6A"/>
    <w:pPr>
      <w:spacing w:before="120" w:after="0"/>
    </w:pPr>
  </w:style>
  <w:style w:type="paragraph" w:customStyle="1" w:styleId="Bullets">
    <w:name w:val="Bullets"/>
    <w:basedOn w:val="Normal"/>
    <w:rsid w:val="00807A6A"/>
    <w:pPr>
      <w:keepLines/>
      <w:numPr>
        <w:numId w:val="2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7A6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07A6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07A6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7A6A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7A6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07A6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07A6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07A6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7A6A"/>
  </w:style>
  <w:style w:type="paragraph" w:customStyle="1" w:styleId="I1">
    <w:name w:val="I1"/>
    <w:basedOn w:val="List"/>
    <w:rsid w:val="00807A6A"/>
  </w:style>
  <w:style w:type="paragraph" w:customStyle="1" w:styleId="I2">
    <w:name w:val="I2"/>
    <w:basedOn w:val="List2"/>
    <w:rsid w:val="00807A6A"/>
  </w:style>
  <w:style w:type="paragraph" w:customStyle="1" w:styleId="I3">
    <w:name w:val="I3"/>
    <w:basedOn w:val="List3"/>
    <w:rsid w:val="00807A6A"/>
  </w:style>
  <w:style w:type="paragraph" w:customStyle="1" w:styleId="IB3">
    <w:name w:val="IB3"/>
    <w:basedOn w:val="Normal"/>
    <w:rsid w:val="00807A6A"/>
    <w:pPr>
      <w:numPr>
        <w:numId w:val="25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807A6A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807A6A"/>
    <w:pPr>
      <w:numPr>
        <w:numId w:val="24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807A6A"/>
    <w:pPr>
      <w:numPr>
        <w:numId w:val="26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807A6A"/>
    <w:pPr>
      <w:numPr>
        <w:numId w:val="27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807A6A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07A6A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807A6A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07A6A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807A6A"/>
  </w:style>
  <w:style w:type="character" w:customStyle="1" w:styleId="hljs-name">
    <w:name w:val="hljs-name"/>
    <w:rsid w:val="00807A6A"/>
  </w:style>
  <w:style w:type="character" w:customStyle="1" w:styleId="hljs-attr">
    <w:name w:val="hljs-attr"/>
    <w:rsid w:val="00807A6A"/>
  </w:style>
  <w:style w:type="character" w:customStyle="1" w:styleId="hljs-string">
    <w:name w:val="hljs-string"/>
    <w:rsid w:val="00807A6A"/>
  </w:style>
  <w:style w:type="character" w:customStyle="1" w:styleId="TALChar1">
    <w:name w:val="TAL Char1"/>
    <w:rsid w:val="00807A6A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807A6A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10</Pages>
  <Words>45315</Words>
  <Characters>258301</Characters>
  <Application>Microsoft Office Word</Application>
  <DocSecurity>0</DocSecurity>
  <Lines>2152</Lines>
  <Paragraphs>606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Mrk</cp:lastModifiedBy>
  <cp:revision>45</cp:revision>
  <cp:lastPrinted>2019-02-25T14:05:00Z</cp:lastPrinted>
  <dcterms:created xsi:type="dcterms:W3CDTF">2021-06-10T15:38:00Z</dcterms:created>
  <dcterms:modified xsi:type="dcterms:W3CDTF">2023-04-21T13:36:00Z</dcterms:modified>
</cp:coreProperties>
</file>