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09474478" r:id="rId15">
            <o:FieldCodes>\s</o:FieldCodes>
          </o:OLEObject>
        </w:object>
      </w:r>
    </w:p>
    <w:p w14:paraId="4B35FB60" w14:textId="77777777" w:rsidR="00CC502D" w:rsidRPr="00EF21D2" w:rsidRDefault="00CC502D" w:rsidP="00CC502D">
      <w:pPr>
        <w:pStyle w:val="TF"/>
        <w:ind w:left="2272"/>
        <w:jc w:val="left"/>
      </w:pPr>
      <w:r w:rsidRPr="00EF21D2">
        <w:t>Figure 4.2.1.1-6: NRM fragment for RRM Policies</w:t>
      </w: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6" type="#_x0000_t75" style="width:481.5pt;height:135pt" o:ole="">
            <v:imagedata r:id="rId17" o:title=""/>
          </v:shape>
          <o:OLEObject Type="Embed" ProgID="Visio.Drawing.15" ShapeID="_x0000_i1026" DrawAspect="Content" ObjectID="_1709474479" r:id="rId18"/>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7" type="#_x0000_t75" style="width:324.75pt;height:108pt" o:ole="">
            <v:imagedata r:id="rId21" o:title=""/>
          </v:shape>
          <o:OLEObject Type="Embed" ProgID="Word.Document.8" ShapeID="_x0000_i1027" DrawAspect="Content" ObjectID="_1709474480" r:id="rId22">
            <o:FieldCodes>\s</o:FieldCodes>
          </o:OLEObject>
        </w:object>
      </w:r>
    </w:p>
    <w:p w14:paraId="0DEFBBC6" w14:textId="77777777" w:rsidR="00CC502D" w:rsidRPr="00EF21D2" w:rsidRDefault="00CC502D" w:rsidP="00CC502D">
      <w:pPr>
        <w:pStyle w:val="TF"/>
      </w:pPr>
      <w:r w:rsidRPr="00EF21D2">
        <w:t>Figure 4.2.1.1-11: NRM fragment for DRACH Management</w:t>
      </w:r>
    </w:p>
    <w:bookmarkStart w:id="0" w:name="_MON_1700661543"/>
    <w:bookmarkEnd w:id="0"/>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1.5pt;height:109.5pt" o:ole="">
            <v:imagedata r:id="rId23" o:title=""/>
          </v:shape>
          <o:OLEObject Type="Embed" ProgID="Word.Document.12" ShapeID="_x0000_i1028" DrawAspect="Content" ObjectID="_1709474481" r:id="rId24">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1.5pt;height:114.75pt" o:ole="">
            <v:imagedata r:id="rId25" o:title=""/>
          </v:shape>
          <o:OLEObject Type="Embed" ProgID="Word.Document.12" ShapeID="_x0000_i1029" DrawAspect="Content" ObjectID="_1709474482" r:id="rId26">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5pt;height:135pt" o:ole="">
            <v:imagedata r:id="rId29" o:title=""/>
          </v:shape>
          <o:OLEObject Type="Embed" ProgID="Visio.Drawing.15" ShapeID="_x0000_i1030" DrawAspect="Content" ObjectID="_1709474483" r:id="rId30"/>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1" type="#_x0000_t75" style="width:483pt;height:117pt" o:ole="">
            <v:imagedata r:id="rId34" o:title=""/>
          </v:shape>
          <o:OLEObject Type="Embed" ProgID="Word.Document.8" ShapeID="_x0000_i1031" DrawAspect="Content" ObjectID="_1709474484" r:id="rId35">
            <o:FieldCodes>\s</o:FieldCodes>
          </o:OLEObject>
        </w:object>
      </w:r>
      <w:r w:rsidRPr="00EF21D2">
        <w:object w:dxaOrig="9026" w:dyaOrig="3120" w14:anchorId="43D448F0">
          <v:shape id="_x0000_i1032" type="#_x0000_t75" style="width:450.75pt;height:156pt" o:ole="">
            <v:imagedata r:id="rId36" o:title=""/>
          </v:shape>
          <o:OLEObject Type="Embed" ProgID="Word.Document.8" ShapeID="_x0000_i1032" DrawAspect="Content" ObjectID="_1709474485" r:id="rId37">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 w:name="OLE_LINK75"/>
      <w:bookmarkStart w:id="2"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1"/>
      <w:bookmarkEnd w:id="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3"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3"/>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 w:name="OLE_LINK10"/>
      <w:bookmarkStart w:id="5"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
      <w:r w:rsidRPr="00EF21D2">
        <w:rPr>
          <w:lang w:eastAsia="zh-CN"/>
        </w:rPr>
        <w:t xml:space="preserve"> </w:t>
      </w:r>
      <w:bookmarkEnd w:id="5"/>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CE7573F"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6"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6"/>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7" w:name="RANGE!D15"/>
            <w:r w:rsidRPr="00EF21D2">
              <w:rPr>
                <w:rFonts w:ascii="Courier New" w:hAnsi="Courier New" w:cs="Courier New"/>
                <w:szCs w:val="18"/>
              </w:rPr>
              <w:t>symbolOffsetOfReferencePoint1</w:t>
            </w:r>
            <w:bookmarkEnd w:id="7"/>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8" w:name="localEndPoint"/>
            <w:r w:rsidRPr="00EF21D2">
              <w:rPr>
                <w:rFonts w:ascii="Courier New" w:hAnsi="Courier New" w:cs="Courier New"/>
              </w:rPr>
              <w:t>local</w:t>
            </w:r>
            <w:bookmarkEnd w:id="8"/>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9" w:name="remoteEndPoint"/>
            <w:r w:rsidRPr="00EF21D2">
              <w:rPr>
                <w:rFonts w:ascii="Courier New" w:hAnsi="Courier New" w:cs="Courier New"/>
              </w:rPr>
              <w:t>remote</w:t>
            </w:r>
            <w:bookmarkEnd w:id="9"/>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482EE13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3AD901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5999116F" w:rsidR="00CC502D" w:rsidRPr="00EF21D2" w:rsidRDefault="00CC502D" w:rsidP="000271A2">
            <w:pPr>
              <w:pStyle w:val="TAL"/>
              <w:keepNext w:val="0"/>
              <w:keepLines w:val="0"/>
            </w:pPr>
            <w:r w:rsidRPr="00EF21D2">
              <w:t>isOrdered:</w:t>
            </w:r>
            <w:r w:rsidR="000271A2" w:rsidRPr="00EF21D2">
              <w:t xml:space="preserve"> </w:t>
            </w:r>
            <w:r w:rsidRPr="00EF21D2">
              <w:t>N/A</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61DE8496" w:rsidR="00CC502D" w:rsidRPr="00EF21D2" w:rsidRDefault="00CC502D" w:rsidP="000271A2">
            <w:pPr>
              <w:pStyle w:val="TAL"/>
              <w:keepNext w:val="0"/>
              <w:keepLines w:val="0"/>
            </w:pPr>
            <w:r w:rsidRPr="00EF21D2">
              <w:t>isOrdered:</w:t>
            </w:r>
            <w:r w:rsidR="000271A2" w:rsidRPr="00EF21D2">
              <w:t xml:space="preserve"> </w:t>
            </w:r>
            <w:r w:rsidRPr="00EF21D2">
              <w:t>N/A</w:t>
            </w:r>
          </w:p>
          <w:p w14:paraId="5E009409" w14:textId="5467CA52" w:rsidR="00CC502D" w:rsidRPr="00EF21D2" w:rsidRDefault="00CC502D" w:rsidP="000271A2">
            <w:pPr>
              <w:pStyle w:val="TAL"/>
              <w:keepNext w:val="0"/>
              <w:keepLines w:val="0"/>
            </w:pPr>
            <w:r w:rsidRPr="00EF21D2">
              <w:t>isUnique:</w:t>
            </w:r>
            <w:r w:rsidR="000271A2" w:rsidRPr="00EF21D2">
              <w:t xml:space="preserve"> </w:t>
            </w:r>
            <w:r w:rsidRPr="00EF21D2">
              <w:t>N/A</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0"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0"/>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1FE1780E"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commentRangeStart w:id="11"/>
            <w:r w:rsidRPr="00966725">
              <w:rPr>
                <w:rFonts w:cs="Arial"/>
                <w:szCs w:val="18"/>
                <w:highlight w:val="lightGray"/>
              </w:rPr>
              <w:t>must</w:t>
            </w:r>
            <w:r w:rsidR="000271A2" w:rsidRPr="00EF21D2">
              <w:rPr>
                <w:rFonts w:cs="Arial"/>
                <w:szCs w:val="18"/>
              </w:rPr>
              <w:t xml:space="preserve"> </w:t>
            </w:r>
            <w:commentRangeEnd w:id="11"/>
            <w:r w:rsidR="00ED74D7" w:rsidRPr="00EF21D2">
              <w:rPr>
                <w:rStyle w:val="CommentReference"/>
                <w:rFonts w:ascii="Times New Roman" w:eastAsia="SimSun" w:hAnsi="Times New Roman"/>
              </w:rPr>
              <w:commentReference w:id="11"/>
            </w:r>
            <w:r w:rsidRPr="00EF21D2">
              <w:rPr>
                <w:rFonts w:cs="Arial"/>
                <w:szCs w:val="18"/>
              </w:rPr>
              <w:t>be</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0258D91C"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BWP.</w:t>
            </w:r>
          </w:p>
          <w:p w14:paraId="3710357E" w14:textId="77777777" w:rsidR="00CC502D" w:rsidRPr="00EF21D2" w:rsidRDefault="00CC502D" w:rsidP="000271A2">
            <w:pPr>
              <w:pStyle w:val="TAL"/>
              <w:keepNext w:val="0"/>
              <w:keepLines w:val="0"/>
              <w:rPr>
                <w:rFonts w:cs="Arial"/>
              </w:rPr>
            </w:pPr>
          </w:p>
          <w:p w14:paraId="03E0EA2F" w14:textId="0E8E2BE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042A1132"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0C36C11B" w14:textId="70BAA940"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w:t>
            </w:r>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2F82C95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4062FC12" w14:textId="0D940FA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blackListEntryIdleMode</w:t>
            </w:r>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7FE8A97E"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commentRangeStart w:id="12"/>
            <w:r w:rsidRPr="00966725">
              <w:rPr>
                <w:rFonts w:cs="Arial"/>
                <w:szCs w:val="18"/>
                <w:highlight w:val="lightGray"/>
              </w:rPr>
              <w:t>must</w:t>
            </w:r>
            <w:r w:rsidR="000271A2" w:rsidRPr="00EF21D2">
              <w:rPr>
                <w:rFonts w:cs="Arial"/>
                <w:szCs w:val="18"/>
              </w:rPr>
              <w:t xml:space="preserve"> </w:t>
            </w:r>
            <w:commentRangeEnd w:id="12"/>
            <w:r w:rsidR="00ED74D7" w:rsidRPr="00EF21D2">
              <w:rPr>
                <w:rStyle w:val="CommentReference"/>
                <w:rFonts w:ascii="Times New Roman" w:eastAsia="SimSun" w:hAnsi="Times New Roman"/>
              </w:rPr>
              <w:commentReference w:id="12"/>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583CDE5E" w:rsidR="00CC502D" w:rsidRPr="00EF21D2" w:rsidRDefault="00CC502D" w:rsidP="000271A2">
            <w:pPr>
              <w:pStyle w:val="TAL"/>
              <w:keepNext w:val="0"/>
              <w:keepLines w:val="0"/>
            </w:pPr>
            <w:r w:rsidRPr="00EF21D2">
              <w:t>isOrdered:</w:t>
            </w:r>
            <w:r w:rsidR="000271A2" w:rsidRPr="00EF21D2">
              <w:t xml:space="preserve"> </w:t>
            </w:r>
            <w:r w:rsidRPr="00EF21D2">
              <w:t>N/A</w:t>
            </w:r>
          </w:p>
          <w:p w14:paraId="3C2A4D4E" w14:textId="4DD534B1" w:rsidR="00CC502D" w:rsidRPr="00EF21D2" w:rsidRDefault="00CC502D" w:rsidP="000271A2">
            <w:pPr>
              <w:pStyle w:val="TAL"/>
              <w:keepNext w:val="0"/>
              <w:keepLines w:val="0"/>
            </w:pPr>
            <w:r w:rsidRPr="00EF21D2">
              <w:t>isUnique:</w:t>
            </w:r>
            <w:r w:rsidR="000271A2" w:rsidRPr="00EF21D2">
              <w:t xml:space="preserve"> </w:t>
            </w:r>
            <w:r w:rsidRPr="00EF21D2">
              <w:t>N/A</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46936776"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commentRangeStart w:id="13"/>
            <w:r w:rsidRPr="00966725">
              <w:rPr>
                <w:highlight w:val="lightGray"/>
                <w:lang w:eastAsia="zh-CN"/>
              </w:rPr>
              <w:t>must</w:t>
            </w:r>
            <w:r w:rsidR="000271A2" w:rsidRPr="00EF21D2">
              <w:rPr>
                <w:lang w:eastAsia="zh-CN"/>
              </w:rPr>
              <w:t xml:space="preserve"> </w:t>
            </w:r>
            <w:commentRangeEnd w:id="13"/>
            <w:r w:rsidR="00ED74D7" w:rsidRPr="00EF21D2">
              <w:rPr>
                <w:rStyle w:val="CommentReference"/>
                <w:rFonts w:ascii="Times New Roman" w:eastAsia="SimSun" w:hAnsi="Times New Roman"/>
              </w:rPr>
              <w:commentReference w:id="13"/>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4BC81C7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2B4361C" w14:textId="7DDA2A4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344C3C46" w:rsidR="00CC502D" w:rsidRPr="00EF21D2" w:rsidRDefault="00CC502D" w:rsidP="000271A2">
            <w:pPr>
              <w:pStyle w:val="TAL"/>
              <w:keepNext w:val="0"/>
              <w:keepLines w:val="0"/>
            </w:pPr>
            <w:r w:rsidRPr="00EF21D2">
              <w:t>isOrdered:</w:t>
            </w:r>
            <w:r w:rsidR="000271A2" w:rsidRPr="00EF21D2">
              <w:t xml:space="preserve"> </w:t>
            </w:r>
            <w:r w:rsidRPr="00EF21D2">
              <w:t>N/A</w:t>
            </w:r>
          </w:p>
          <w:p w14:paraId="77BB1C08" w14:textId="0286A391" w:rsidR="00CC502D" w:rsidRPr="00EF21D2" w:rsidRDefault="00CC502D" w:rsidP="000271A2">
            <w:pPr>
              <w:pStyle w:val="TAL"/>
              <w:keepNext w:val="0"/>
              <w:keepLines w:val="0"/>
            </w:pPr>
            <w:r w:rsidRPr="00EF21D2">
              <w:t>isUnique:</w:t>
            </w:r>
            <w:r w:rsidR="000271A2" w:rsidRPr="00EF21D2">
              <w:t xml:space="preserve"> </w:t>
            </w:r>
            <w:r w:rsidRPr="00EF21D2">
              <w:t>N/A</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6DF2D271"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81B78C2" w14:textId="2D40E30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47DBDF0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1BCFBEA" w14:textId="03736A1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28809C00" w:rsidR="00CC502D" w:rsidRPr="00EF21D2" w:rsidRDefault="00CC502D" w:rsidP="000271A2">
            <w:pPr>
              <w:pStyle w:val="TAL"/>
              <w:keepNext w:val="0"/>
              <w:keepLines w:val="0"/>
            </w:pPr>
            <w:r w:rsidRPr="00EF21D2">
              <w:t>isOrdered:</w:t>
            </w:r>
            <w:r w:rsidR="000271A2" w:rsidRPr="00EF21D2">
              <w:t xml:space="preserve"> </w:t>
            </w:r>
            <w:r w:rsidRPr="00EF21D2">
              <w:t>N/A</w:t>
            </w:r>
          </w:p>
          <w:p w14:paraId="74FE0E6C" w14:textId="7A03A87C" w:rsidR="00CC502D" w:rsidRPr="00EF21D2" w:rsidRDefault="00CC502D" w:rsidP="000271A2">
            <w:pPr>
              <w:pStyle w:val="TAL"/>
              <w:keepNext w:val="0"/>
              <w:keepLines w:val="0"/>
            </w:pPr>
            <w:r w:rsidRPr="00EF21D2">
              <w:t>isUnique:</w:t>
            </w:r>
            <w:r w:rsidR="000271A2" w:rsidRPr="00EF21D2">
              <w:t xml:space="preserve"> </w:t>
            </w:r>
            <w:r w:rsidRPr="00EF21D2">
              <w:t>N/A</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713D8B36" w:rsidR="00CC502D" w:rsidRPr="00EF21D2" w:rsidRDefault="00CC502D" w:rsidP="000271A2">
            <w:pPr>
              <w:pStyle w:val="TAL"/>
              <w:keepNext w:val="0"/>
              <w:keepLines w:val="0"/>
            </w:pPr>
            <w:r w:rsidRPr="00EF21D2">
              <w:t>isOrdered:</w:t>
            </w:r>
            <w:r w:rsidR="000271A2" w:rsidRPr="00EF21D2">
              <w:t xml:space="preserve"> </w:t>
            </w:r>
            <w:r w:rsidRPr="00EF21D2">
              <w:t>N/A</w:t>
            </w:r>
          </w:p>
          <w:p w14:paraId="07F79A0E" w14:textId="1CFAE400" w:rsidR="00CC502D" w:rsidRPr="00EF21D2" w:rsidRDefault="00CC502D" w:rsidP="000271A2">
            <w:pPr>
              <w:pStyle w:val="TAL"/>
              <w:keepNext w:val="0"/>
              <w:keepLines w:val="0"/>
            </w:pPr>
            <w:r w:rsidRPr="00EF21D2">
              <w:t>isUnique:</w:t>
            </w:r>
            <w:r w:rsidR="000271A2" w:rsidRPr="00EF21D2">
              <w:t xml:space="preserve"> </w:t>
            </w:r>
            <w:r w:rsidRPr="00EF21D2">
              <w:t>N/A</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132AB0C4" w:rsidR="00CC502D" w:rsidRPr="00EF21D2" w:rsidRDefault="00CC502D" w:rsidP="000271A2">
            <w:pPr>
              <w:pStyle w:val="TAL"/>
              <w:keepNext w:val="0"/>
              <w:keepLines w:val="0"/>
            </w:pPr>
            <w:r w:rsidRPr="00EF21D2">
              <w:t>isOrdered:</w:t>
            </w:r>
            <w:r w:rsidR="000271A2" w:rsidRPr="00EF21D2">
              <w:t xml:space="preserve"> </w:t>
            </w:r>
            <w:r w:rsidRPr="00EF21D2">
              <w:t>N/A</w:t>
            </w:r>
          </w:p>
          <w:p w14:paraId="2FA985C1" w14:textId="1A6149EF" w:rsidR="00CC502D" w:rsidRPr="00EF21D2" w:rsidRDefault="00CC502D" w:rsidP="000271A2">
            <w:pPr>
              <w:pStyle w:val="TAL"/>
              <w:keepNext w:val="0"/>
              <w:keepLines w:val="0"/>
            </w:pPr>
            <w:r w:rsidRPr="00EF21D2">
              <w:t>isUnique:</w:t>
            </w:r>
            <w:r w:rsidR="000271A2" w:rsidRPr="00EF21D2">
              <w:t xml:space="preserve"> </w:t>
            </w:r>
            <w:r w:rsidRPr="00EF21D2">
              <w:t>N/A</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2F7DC5A7" w:rsidR="00CC502D" w:rsidRPr="00EF21D2" w:rsidRDefault="00CC502D" w:rsidP="000271A2">
            <w:pPr>
              <w:pStyle w:val="TAL"/>
              <w:keepNext w:val="0"/>
              <w:keepLines w:val="0"/>
            </w:pPr>
            <w:r w:rsidRPr="00EF21D2">
              <w:t>isOrdered:</w:t>
            </w:r>
            <w:r w:rsidR="000271A2" w:rsidRPr="00EF21D2">
              <w:t xml:space="preserve"> </w:t>
            </w:r>
            <w:r w:rsidRPr="00EF21D2">
              <w:t>N/A</w:t>
            </w:r>
          </w:p>
          <w:p w14:paraId="513ACB34" w14:textId="31823161" w:rsidR="00CC502D" w:rsidRPr="00EF21D2" w:rsidRDefault="00CC502D" w:rsidP="000271A2">
            <w:pPr>
              <w:pStyle w:val="TAL"/>
              <w:keepNext w:val="0"/>
              <w:keepLines w:val="0"/>
            </w:pPr>
            <w:r w:rsidRPr="00EF21D2">
              <w:t>isUnique:</w:t>
            </w:r>
            <w:r w:rsidR="000271A2" w:rsidRPr="00EF21D2">
              <w:t xml:space="preserve"> </w:t>
            </w:r>
            <w:r w:rsidRPr="00EF21D2">
              <w:t>N/A</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5440CD28" w:rsidR="00CC502D" w:rsidRPr="00EF21D2" w:rsidRDefault="00CC502D" w:rsidP="000271A2">
            <w:pPr>
              <w:pStyle w:val="TAL"/>
              <w:keepNext w:val="0"/>
              <w:keepLines w:val="0"/>
            </w:pPr>
            <w:r w:rsidRPr="00EF21D2">
              <w:t>isOrdered:</w:t>
            </w:r>
            <w:r w:rsidR="000271A2" w:rsidRPr="00EF21D2">
              <w:t xml:space="preserve"> </w:t>
            </w:r>
            <w:r w:rsidRPr="00EF21D2">
              <w:t>N/A</w:t>
            </w:r>
          </w:p>
          <w:p w14:paraId="3D10173D" w14:textId="31FD8FFD" w:rsidR="00CC502D" w:rsidRPr="00EF21D2" w:rsidRDefault="00CC502D" w:rsidP="000271A2">
            <w:pPr>
              <w:pStyle w:val="TAL"/>
              <w:keepNext w:val="0"/>
              <w:keepLines w:val="0"/>
            </w:pPr>
            <w:r w:rsidRPr="00EF21D2">
              <w:t>isUnique:</w:t>
            </w:r>
            <w:r w:rsidR="000271A2" w:rsidRPr="00EF21D2">
              <w:t xml:space="preserve"> </w:t>
            </w:r>
            <w:r w:rsidRPr="00EF21D2">
              <w:t>N/A</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772CDF7D" w:rsidR="00CC502D" w:rsidRPr="00EF21D2" w:rsidRDefault="00CC502D" w:rsidP="000271A2">
            <w:pPr>
              <w:pStyle w:val="TAL"/>
              <w:keepNext w:val="0"/>
              <w:keepLines w:val="0"/>
            </w:pPr>
            <w:r w:rsidRPr="00EF21D2">
              <w:t>isOrdered:</w:t>
            </w:r>
            <w:r w:rsidR="000271A2" w:rsidRPr="00EF21D2">
              <w:t xml:space="preserve"> </w:t>
            </w:r>
            <w:r w:rsidRPr="00EF21D2">
              <w:t>N/A</w:t>
            </w:r>
          </w:p>
          <w:p w14:paraId="3DDF8C0A" w14:textId="3C7CBF1D" w:rsidR="00CC502D" w:rsidRPr="00EF21D2" w:rsidRDefault="00CC502D" w:rsidP="000271A2">
            <w:pPr>
              <w:pStyle w:val="TAL"/>
              <w:keepNext w:val="0"/>
              <w:keepLines w:val="0"/>
            </w:pPr>
            <w:r w:rsidRPr="00EF21D2">
              <w:t>isUnique:</w:t>
            </w:r>
            <w:r w:rsidR="000271A2" w:rsidRPr="00EF21D2">
              <w:t xml:space="preserve"> </w:t>
            </w:r>
            <w:r w:rsidRPr="00EF21D2">
              <w:t>N/A</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5086869F" w:rsidR="00CC502D" w:rsidRPr="00EF21D2" w:rsidRDefault="00CC502D" w:rsidP="000271A2">
            <w:pPr>
              <w:pStyle w:val="TAL"/>
              <w:keepNext w:val="0"/>
              <w:keepLines w:val="0"/>
            </w:pPr>
            <w:r w:rsidRPr="00EF21D2">
              <w:t>isOrdered:</w:t>
            </w:r>
            <w:r w:rsidR="000271A2" w:rsidRPr="00EF21D2">
              <w:t xml:space="preserve"> </w:t>
            </w:r>
            <w:r w:rsidRPr="00EF21D2">
              <w:t>N/A</w:t>
            </w:r>
          </w:p>
          <w:p w14:paraId="487FB9A6" w14:textId="6FA33E3E" w:rsidR="00CC502D" w:rsidRPr="00EF21D2" w:rsidRDefault="00CC502D" w:rsidP="000271A2">
            <w:pPr>
              <w:pStyle w:val="TAL"/>
              <w:keepNext w:val="0"/>
              <w:keepLines w:val="0"/>
            </w:pPr>
            <w:r w:rsidRPr="00EF21D2">
              <w:t>isUnique:</w:t>
            </w:r>
            <w:r w:rsidR="000271A2" w:rsidRPr="00EF21D2">
              <w:t xml:space="preserve"> </w:t>
            </w:r>
            <w:r w:rsidRPr="00EF21D2">
              <w:t>N/A</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614748"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614748"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614748"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614748"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3CBE9CA6"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7FAE2386"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00F2495D"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064C10FA" w:rsidR="00CC502D" w:rsidRPr="00EF21D2" w:rsidRDefault="00CC502D" w:rsidP="000271A2">
            <w:pPr>
              <w:pStyle w:val="TAL"/>
              <w:keepNext w:val="0"/>
              <w:keepLines w:val="0"/>
            </w:pPr>
            <w:r w:rsidRPr="00EF21D2">
              <w:t>isOrdered:</w:t>
            </w:r>
            <w:r w:rsidR="000271A2" w:rsidRPr="00EF21D2">
              <w:t xml:space="preserve"> </w:t>
            </w:r>
            <w:r w:rsidRPr="00EF21D2">
              <w:t>N/A</w:t>
            </w:r>
          </w:p>
          <w:p w14:paraId="3361A1E9" w14:textId="75642651" w:rsidR="00CC502D" w:rsidRPr="00EF21D2" w:rsidRDefault="00CC502D" w:rsidP="000271A2">
            <w:pPr>
              <w:pStyle w:val="TAL"/>
              <w:keepNext w:val="0"/>
              <w:keepLines w:val="0"/>
            </w:pPr>
            <w:r w:rsidRPr="00EF21D2">
              <w:t>isUnique:</w:t>
            </w:r>
            <w:r w:rsidR="000271A2" w:rsidRPr="00EF21D2">
              <w:t xml:space="preserve"> </w:t>
            </w:r>
            <w:r w:rsidRPr="00EF21D2">
              <w:t>N/A</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3" type="#_x0000_t75" style="width:482.25pt;height:396pt" o:ole="">
            <v:imagedata r:id="rId46" o:title=""/>
          </v:shape>
          <o:OLEObject Type="Embed" ProgID="Visio.Drawing.11" ShapeID="_x0000_i1033" DrawAspect="Content" ObjectID="_1709474486" r:id="rId47"/>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4" type="#_x0000_t75" style="width:489.75pt;height:405.75pt" o:ole="">
            <v:imagedata r:id="rId48" o:title=""/>
          </v:shape>
          <o:OLEObject Type="Embed" ProgID="Word.Document.8" ShapeID="_x0000_i1034" DrawAspect="Content" ObjectID="_1709474487" r:id="rId49">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0">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5" type="#_x0000_t75" style="width:461.25pt;height:1in" o:ole="">
            <v:imagedata r:id="rId52" o:title=""/>
          </v:shape>
          <o:OLEObject Type="Embed" ProgID="Visio.Drawing.11" ShapeID="_x0000_i1035" DrawAspect="Content" ObjectID="_1709474488" r:id="rId53"/>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5">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6">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6" type="#_x0000_t75" style="width:483pt;height:55.5pt" o:ole="">
            <v:imagedata r:id="rId57" o:title=""/>
          </v:shape>
          <o:OLEObject Type="Embed" ProgID="Word.Document.8" ShapeID="_x0000_i1036" DrawAspect="Content" ObjectID="_1709474489" r:id="rId58">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7" type="#_x0000_t75" style="width:481.5pt;height:125.25pt" o:ole="">
            <v:imagedata r:id="rId59" o:title=""/>
          </v:shape>
          <o:OLEObject Type="Embed" ProgID="Word.Document.8" ShapeID="_x0000_i1037" DrawAspect="Content" ObjectID="_1709474490" r:id="rId60">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8" type="#_x0000_t75" style="width:482.25pt;height:107.25pt" o:ole="">
            <v:imagedata r:id="rId61" o:title=""/>
          </v:shape>
          <o:OLEObject Type="Embed" ProgID="Visio.Drawing.11" ShapeID="_x0000_i1038" DrawAspect="Content" ObjectID="_1709474491" r:id="rId62"/>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39" type="#_x0000_t75" style="width:460.5pt;height:50.25pt" o:ole="">
            <v:imagedata r:id="rId63" o:title=""/>
          </v:shape>
          <o:OLEObject Type="Embed" ProgID="Visio.Drawing.11" ShapeID="_x0000_i1039" DrawAspect="Content" ObjectID="_1709474492" r:id="rId64"/>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0" type="#_x0000_t75" style="width:460.5pt;height:50.25pt" o:ole="">
            <v:imagedata r:id="rId65" o:title=""/>
          </v:shape>
          <o:OLEObject Type="Embed" ProgID="Visio.Drawing.11" ShapeID="_x0000_i1040" DrawAspect="Content" ObjectID="_1709474493" r:id="rId66"/>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1" type="#_x0000_t75" style="width:420pt;height:45pt" o:ole="">
            <v:imagedata r:id="rId68" o:title=""/>
          </v:shape>
          <o:OLEObject Type="Embed" ProgID="Visio.Drawing.11" ShapeID="_x0000_i1041" DrawAspect="Content" ObjectID="_1709474494" r:id="rId69"/>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2" type="#_x0000_t75" style="width:420pt;height:45pt" o:ole="">
            <v:imagedata r:id="rId70" o:title=""/>
          </v:shape>
          <o:OLEObject Type="Embed" ProgID="Visio.Drawing.11" ShapeID="_x0000_i1042" DrawAspect="Content" ObjectID="_1709474495" r:id="rId71"/>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3" type="#_x0000_t75" style="width:480.75pt;height:132pt" o:ole="">
            <v:imagedata r:id="rId72" o:title=""/>
          </v:shape>
          <o:OLEObject Type="Embed" ProgID="Visio.Drawing.15" ShapeID="_x0000_i1043" DrawAspect="Content" ObjectID="_1709474496" r:id="rId73"/>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4" type="#_x0000_t75" style="width:380.25pt;height:64.5pt" o:ole="">
            <v:imagedata r:id="rId74" o:title=""/>
          </v:shape>
          <o:OLEObject Type="Embed" ProgID="Visio.Drawing.15" ShapeID="_x0000_i1044" DrawAspect="Content" ObjectID="_1709474497" r:id="rId75"/>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5" type="#_x0000_t75" style="width:337.5pt;height:156pt" o:ole="">
            <v:imagedata r:id="rId76" o:title=""/>
          </v:shape>
          <o:OLEObject Type="Embed" ProgID="Visio.Drawing.15" ShapeID="_x0000_i1045" DrawAspect="Content" ObjectID="_1709474498" r:id="rId77"/>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6" type="#_x0000_t75" style="width:480.75pt;height:132pt" o:ole="">
            <v:imagedata r:id="rId78" o:title=""/>
          </v:shape>
          <o:OLEObject Type="Embed" ProgID="Visio.Drawing.15" ShapeID="_x0000_i1046" DrawAspect="Content" ObjectID="_1709474499" r:id="rId79"/>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7" type="#_x0000_t75" style="width:482.25pt;height:324.75pt" o:ole="">
            <v:imagedata r:id="rId80" o:title=""/>
          </v:shape>
          <o:OLEObject Type="Embed" ProgID="Visio.Drawing.11" ShapeID="_x0000_i1047" DrawAspect="Content" ObjectID="_1709474500" r:id="rId81"/>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8" type="#_x0000_t75" style="width:159.75pt;height:171pt" o:ole="">
            <v:imagedata r:id="rId83" o:title=""/>
          </v:shape>
          <o:OLEObject Type="Embed" ProgID="Visio.Drawing.15" ShapeID="_x0000_i1048" DrawAspect="Content" ObjectID="_1709474501" r:id="rId84"/>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49" type="#_x0000_t75" style="width:349.5pt;height:206.25pt" o:ole="">
            <v:imagedata r:id="rId85" o:title=""/>
          </v:shape>
          <o:OLEObject Type="Embed" ProgID="Visio.Drawing.15" ShapeID="_x0000_i1049" DrawAspect="Content" ObjectID="_1709474502" r:id="rId86"/>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0" type="#_x0000_t75" style="width:173.25pt;height:180.75pt" o:ole="">
            <v:imagedata r:id="rId87" o:title=""/>
          </v:shape>
          <o:OLEObject Type="Embed" ProgID="Visio.Drawing.15" ShapeID="_x0000_i1050" DrawAspect="Content" ObjectID="_1709474503" r:id="rId88"/>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1" type="#_x0000_t75" style="width:159pt;height:171.75pt" o:ole="">
            <v:imagedata r:id="rId89" o:title=""/>
          </v:shape>
          <o:OLEObject Type="Embed" ProgID="Visio.Drawing.15" ShapeID="_x0000_i1051" DrawAspect="Content" ObjectID="_1709474504" r:id="rId90"/>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2" type="#_x0000_t75" style="width:159.75pt;height:169.5pt" o:ole="">
            <v:imagedata r:id="rId91" o:title=""/>
          </v:shape>
          <o:OLEObject Type="Embed" ProgID="Visio.Drawing.15" ShapeID="_x0000_i1052" DrawAspect="Content" ObjectID="_1709474505" r:id="rId92"/>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3" type="#_x0000_t75" style="width:159pt;height:169.5pt" o:ole="">
            <v:imagedata r:id="rId93" o:title=""/>
          </v:shape>
          <o:OLEObject Type="Embed" ProgID="Visio.Drawing.15" ShapeID="_x0000_i1053" DrawAspect="Content" ObjectID="_1709474506" r:id="rId94"/>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4" type="#_x0000_t75" style="width:303.75pt;height:202.5pt" o:ole="">
            <v:imagedata r:id="rId95" o:title=""/>
          </v:shape>
          <o:OLEObject Type="Embed" ProgID="Visio.Drawing.11" ShapeID="_x0000_i1054" DrawAspect="Content" ObjectID="_1709474507" r:id="rId96"/>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5" type="#_x0000_t75" style="width:301.5pt;height:114.75pt" o:ole="">
            <v:imagedata r:id="rId97" o:title=""/>
          </v:shape>
          <o:OLEObject Type="Embed" ProgID="Visio.Drawing.11" ShapeID="_x0000_i1055" DrawAspect="Content" ObjectID="_1709474508" r:id="rId98"/>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0">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77777777" w:rsidR="00204753" w:rsidRPr="00C318E3" w:rsidRDefault="00204753" w:rsidP="00204753">
            <w:pPr>
              <w:pStyle w:val="TAL"/>
              <w:keepNext w:val="0"/>
              <w:rPr>
                <w:rFonts w:cs="Arial"/>
                <w:snapToGrid w:val="0"/>
                <w:szCs w:val="18"/>
              </w:rPr>
            </w:pPr>
            <w:r w:rsidRPr="00C318E3">
              <w:rPr>
                <w:rFonts w:cs="Arial"/>
                <w:snapToGrid w:val="0"/>
                <w:szCs w:val="18"/>
              </w:rPr>
              <w:t>isOrdered: N/A</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110DA951" w:rsidR="00CC502D" w:rsidRPr="00EF21D2" w:rsidRDefault="00CC502D" w:rsidP="000271A2">
            <w:pPr>
              <w:pStyle w:val="TAL"/>
              <w:keepNext w:val="0"/>
              <w:keepLines w:val="0"/>
            </w:pPr>
            <w:r w:rsidRPr="00EF21D2">
              <w:t>isOrdered:</w:t>
            </w:r>
            <w:r w:rsidR="000271A2" w:rsidRPr="00EF21D2">
              <w:t xml:space="preserve"> </w:t>
            </w:r>
            <w:r w:rsidRPr="00EF21D2">
              <w:t>N/A</w:t>
            </w:r>
          </w:p>
          <w:p w14:paraId="367D6160" w14:textId="356C0817" w:rsidR="00CC502D" w:rsidRPr="00EF21D2" w:rsidRDefault="00CC502D" w:rsidP="000271A2">
            <w:pPr>
              <w:pStyle w:val="TAL"/>
              <w:keepNext w:val="0"/>
              <w:keepLines w:val="0"/>
            </w:pPr>
            <w:r w:rsidRPr="00EF21D2">
              <w:t>isUnique:</w:t>
            </w:r>
            <w:r w:rsidR="000271A2" w:rsidRPr="00EF21D2">
              <w:t xml:space="preserve"> </w:t>
            </w:r>
            <w:r w:rsidRPr="00EF21D2">
              <w:t>N/A</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2A0CB10A" w:rsidR="00CC502D" w:rsidRPr="00EF21D2" w:rsidRDefault="00CC502D" w:rsidP="000271A2">
            <w:pPr>
              <w:pStyle w:val="TAL"/>
              <w:keepNext w:val="0"/>
              <w:keepLines w:val="0"/>
            </w:pPr>
            <w:r w:rsidRPr="00EF21D2">
              <w:t>isOrdered:</w:t>
            </w:r>
            <w:r w:rsidR="000271A2" w:rsidRPr="00EF21D2">
              <w:t xml:space="preserve"> </w:t>
            </w:r>
            <w:r w:rsidRPr="00EF21D2">
              <w:t>N/A</w:t>
            </w:r>
          </w:p>
          <w:p w14:paraId="043123DA" w14:textId="7CEDFE26" w:rsidR="00CC502D" w:rsidRPr="00EF21D2" w:rsidRDefault="00CC502D" w:rsidP="000271A2">
            <w:pPr>
              <w:pStyle w:val="TAL"/>
              <w:keepNext w:val="0"/>
              <w:keepLines w:val="0"/>
            </w:pPr>
            <w:r w:rsidRPr="00EF21D2">
              <w:t>isUnique:</w:t>
            </w:r>
            <w:r w:rsidR="000271A2" w:rsidRPr="00EF21D2">
              <w:t xml:space="preserve"> </w:t>
            </w:r>
            <w:r w:rsidRPr="00EF21D2">
              <w:t>N/A</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454D09" w:rsidR="00CC502D" w:rsidRPr="00EF21D2" w:rsidRDefault="00CC502D" w:rsidP="000271A2">
            <w:pPr>
              <w:pStyle w:val="TAL"/>
              <w:keepNext w:val="0"/>
              <w:keepLines w:val="0"/>
            </w:pPr>
            <w:r w:rsidRPr="00EF21D2">
              <w:t>isOrdered:</w:t>
            </w:r>
            <w:r w:rsidR="000271A2" w:rsidRPr="00EF21D2">
              <w:t xml:space="preserve"> </w:t>
            </w:r>
            <w:r w:rsidRPr="00EF21D2">
              <w:t>N/A</w:t>
            </w:r>
          </w:p>
          <w:p w14:paraId="0758416D" w14:textId="7B004E87" w:rsidR="00CC502D" w:rsidRPr="00EF21D2" w:rsidRDefault="00CC502D" w:rsidP="000271A2">
            <w:pPr>
              <w:pStyle w:val="TAL"/>
              <w:keepNext w:val="0"/>
              <w:keepLines w:val="0"/>
            </w:pPr>
            <w:r w:rsidRPr="00EF21D2">
              <w:t>isUnique:</w:t>
            </w:r>
            <w:r w:rsidR="000271A2" w:rsidRPr="00EF21D2">
              <w:t xml:space="preserve"> </w:t>
            </w:r>
            <w:r w:rsidRPr="00EF21D2">
              <w:t>N/A</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AD61977" w:rsidR="00CC502D" w:rsidRPr="00EF21D2" w:rsidRDefault="00CC502D" w:rsidP="000271A2">
            <w:pPr>
              <w:pStyle w:val="TAL"/>
              <w:keepNext w:val="0"/>
              <w:keepLines w:val="0"/>
            </w:pPr>
            <w:r w:rsidRPr="00EF21D2">
              <w:t>isOrdered:</w:t>
            </w:r>
            <w:r w:rsidR="000271A2" w:rsidRPr="00EF21D2">
              <w:t xml:space="preserve"> </w:t>
            </w:r>
            <w:r w:rsidRPr="00EF21D2">
              <w:t>N/A</w:t>
            </w:r>
          </w:p>
          <w:p w14:paraId="2DE61E85" w14:textId="32079B73" w:rsidR="00CC502D" w:rsidRPr="00EF21D2" w:rsidRDefault="00CC502D" w:rsidP="000271A2">
            <w:pPr>
              <w:pStyle w:val="TAL"/>
              <w:keepNext w:val="0"/>
              <w:keepLines w:val="0"/>
            </w:pPr>
            <w:r w:rsidRPr="00EF21D2">
              <w:t>isUnique:</w:t>
            </w:r>
            <w:r w:rsidR="000271A2" w:rsidRPr="00EF21D2">
              <w:t xml:space="preserve"> </w:t>
            </w:r>
            <w:r w:rsidRPr="00EF21D2">
              <w:t>N/A</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6B6892C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A251E6A" w14:textId="45D9A9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316AA31C" w:rsidR="00CC502D" w:rsidRPr="00EF21D2" w:rsidRDefault="00CC502D" w:rsidP="000271A2">
            <w:pPr>
              <w:pStyle w:val="TAL"/>
              <w:keepNext w:val="0"/>
              <w:keepLines w:val="0"/>
            </w:pPr>
            <w:r w:rsidRPr="00EF21D2">
              <w:t>isOrdered:</w:t>
            </w:r>
            <w:r w:rsidR="000271A2" w:rsidRPr="00EF21D2">
              <w:t xml:space="preserve"> </w:t>
            </w:r>
            <w:r w:rsidRPr="00EF21D2">
              <w:t>N/A</w:t>
            </w:r>
          </w:p>
          <w:p w14:paraId="527311DD" w14:textId="17B3AE55" w:rsidR="00CC502D" w:rsidRPr="00EF21D2" w:rsidRDefault="00CC502D" w:rsidP="000271A2">
            <w:pPr>
              <w:pStyle w:val="TAL"/>
              <w:keepNext w:val="0"/>
              <w:keepLines w:val="0"/>
            </w:pPr>
            <w:r w:rsidRPr="00EF21D2">
              <w:t>isUnique:</w:t>
            </w:r>
            <w:r w:rsidR="000271A2" w:rsidRPr="00EF21D2">
              <w:t xml:space="preserve"> </w:t>
            </w:r>
            <w:r w:rsidRPr="00EF21D2">
              <w:t>N/A</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53D3B0AF" w:rsidR="00CC502D" w:rsidRPr="00EF21D2" w:rsidRDefault="00CC502D" w:rsidP="000271A2">
            <w:pPr>
              <w:pStyle w:val="TAL"/>
              <w:keepNext w:val="0"/>
              <w:keepLines w:val="0"/>
            </w:pPr>
            <w:r w:rsidRPr="00EF21D2">
              <w:t>isOrdered:</w:t>
            </w:r>
            <w:r w:rsidR="000271A2" w:rsidRPr="00EF21D2">
              <w:t xml:space="preserve"> </w:t>
            </w:r>
            <w:r w:rsidRPr="00EF21D2">
              <w:t>N/A</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40DE96B5" w:rsidR="00CC502D" w:rsidRPr="00EF21D2" w:rsidRDefault="00CC502D" w:rsidP="000271A2">
            <w:pPr>
              <w:pStyle w:val="TAL"/>
              <w:keepNext w:val="0"/>
              <w:keepLines w:val="0"/>
            </w:pPr>
            <w:r w:rsidRPr="00EF21D2">
              <w:t>isOrdered:</w:t>
            </w:r>
            <w:r w:rsidR="000271A2" w:rsidRPr="00EF21D2">
              <w:t xml:space="preserve"> </w:t>
            </w:r>
            <w:r w:rsidRPr="00EF21D2">
              <w:t>F</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3A9BDFF1" w:rsidR="00CC502D" w:rsidRPr="00EF21D2" w:rsidRDefault="00CC502D" w:rsidP="000271A2">
            <w:pPr>
              <w:pStyle w:val="TAL"/>
              <w:keepNext w:val="0"/>
              <w:keepLines w:val="0"/>
            </w:pPr>
            <w:r w:rsidRPr="00EF21D2">
              <w:t>isOrdered:</w:t>
            </w:r>
            <w:r w:rsidR="000271A2" w:rsidRPr="00EF21D2">
              <w:t xml:space="preserve"> </w:t>
            </w:r>
            <w:r w:rsidRPr="00EF21D2">
              <w:t>F</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4EF5E5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170FCA5" w14:textId="1E3F60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3899FD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7FDA781" w14:textId="77E2FCC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3EE50E0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198A49D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042C747C" w:rsidR="00CC502D" w:rsidRPr="00EF21D2" w:rsidRDefault="00CC502D" w:rsidP="000271A2">
            <w:pPr>
              <w:pStyle w:val="TAL"/>
              <w:keepNext w:val="0"/>
              <w:keepLines w:val="0"/>
            </w:pPr>
            <w:r w:rsidRPr="00EF21D2">
              <w:t>isOrdered:</w:t>
            </w:r>
            <w:r w:rsidR="000271A2" w:rsidRPr="00EF21D2">
              <w:t xml:space="preserve"> </w:t>
            </w:r>
            <w:r w:rsidRPr="00EF21D2">
              <w:t>N/A</w:t>
            </w:r>
          </w:p>
          <w:p w14:paraId="580AF8CC" w14:textId="3E90E42A" w:rsidR="00CC502D" w:rsidRPr="00EF21D2" w:rsidRDefault="00CC502D" w:rsidP="000271A2">
            <w:pPr>
              <w:pStyle w:val="TAL"/>
              <w:keepNext w:val="0"/>
              <w:keepLines w:val="0"/>
            </w:pPr>
            <w:r w:rsidRPr="00EF21D2">
              <w:t>isUnique:</w:t>
            </w:r>
            <w:r w:rsidR="000271A2" w:rsidRPr="00EF21D2">
              <w:t xml:space="preserve"> </w:t>
            </w:r>
            <w:r w:rsidRPr="00EF21D2">
              <w:t>N/A</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76F90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D7E8F1" w14:textId="46601D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16A08C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79D26FE0" w:rsidR="00CC502D" w:rsidRPr="00EF21D2" w:rsidRDefault="00CC502D" w:rsidP="000271A2">
            <w:pPr>
              <w:pStyle w:val="TAL"/>
              <w:keepNext w:val="0"/>
              <w:keepLines w:val="0"/>
            </w:pPr>
            <w:r w:rsidRPr="00EF21D2">
              <w:t>isOrdered:</w:t>
            </w:r>
            <w:r w:rsidR="000271A2" w:rsidRPr="00EF21D2">
              <w:t xml:space="preserve"> </w:t>
            </w:r>
            <w:r w:rsidRPr="00EF21D2">
              <w:t>N/A</w:t>
            </w:r>
          </w:p>
          <w:p w14:paraId="71451BCE" w14:textId="36A3403E" w:rsidR="00CC502D" w:rsidRPr="00EF21D2" w:rsidRDefault="00CC502D" w:rsidP="000271A2">
            <w:pPr>
              <w:pStyle w:val="TAL"/>
              <w:keepNext w:val="0"/>
              <w:keepLines w:val="0"/>
            </w:pPr>
            <w:r w:rsidRPr="00EF21D2">
              <w:t>isUnique:</w:t>
            </w:r>
            <w:r w:rsidR="000271A2" w:rsidRPr="00EF21D2">
              <w:t xml:space="preserve"> </w:t>
            </w:r>
            <w:r w:rsidRPr="00EF21D2">
              <w:t>N/A</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6C2A0ECB" w:rsidR="00CC502D" w:rsidRPr="00EF21D2" w:rsidRDefault="00CC502D" w:rsidP="000271A2">
            <w:pPr>
              <w:pStyle w:val="TAL"/>
              <w:keepNext w:val="0"/>
              <w:keepLines w:val="0"/>
            </w:pPr>
            <w:r w:rsidRPr="00EF21D2">
              <w:t>isOrdered:</w:t>
            </w:r>
            <w:r w:rsidR="000271A2" w:rsidRPr="00EF21D2">
              <w:t xml:space="preserve"> </w:t>
            </w:r>
            <w:r w:rsidRPr="00EF21D2">
              <w:t>N/A</w:t>
            </w:r>
          </w:p>
          <w:p w14:paraId="0870516D" w14:textId="564B4393" w:rsidR="00CC502D" w:rsidRPr="00EF21D2" w:rsidRDefault="00CC502D" w:rsidP="000271A2">
            <w:pPr>
              <w:pStyle w:val="TAL"/>
              <w:keepNext w:val="0"/>
              <w:keepLines w:val="0"/>
            </w:pPr>
            <w:r w:rsidRPr="00EF21D2">
              <w:t>isUnique:</w:t>
            </w:r>
            <w:r w:rsidR="000271A2" w:rsidRPr="00EF21D2">
              <w:t xml:space="preserve"> </w:t>
            </w:r>
            <w:r w:rsidRPr="00EF21D2">
              <w:t>N/A</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55066F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BEB067" w14:textId="39D0A2B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1F99347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21C904" w14:textId="2353CE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53ACECAF" w:rsidR="00CC502D" w:rsidRPr="00EF21D2" w:rsidRDefault="00CC502D" w:rsidP="000271A2">
            <w:pPr>
              <w:pStyle w:val="TAL"/>
              <w:keepNext w:val="0"/>
              <w:keepLines w:val="0"/>
            </w:pPr>
            <w:r w:rsidRPr="00EF21D2">
              <w:t>isOrdered:</w:t>
            </w:r>
            <w:r w:rsidR="000271A2" w:rsidRPr="00EF21D2">
              <w:t xml:space="preserve"> </w:t>
            </w:r>
            <w:r w:rsidRPr="00EF21D2">
              <w:t>N/A</w:t>
            </w:r>
          </w:p>
          <w:p w14:paraId="6D616A3D" w14:textId="3960A1CE" w:rsidR="00CC502D" w:rsidRPr="00EF21D2" w:rsidRDefault="00CC502D" w:rsidP="000271A2">
            <w:pPr>
              <w:pStyle w:val="TAL"/>
              <w:keepNext w:val="0"/>
              <w:keepLines w:val="0"/>
            </w:pPr>
            <w:r w:rsidRPr="00EF21D2">
              <w:t>isUnique:</w:t>
            </w:r>
            <w:r w:rsidR="000271A2" w:rsidRPr="00EF21D2">
              <w:t xml:space="preserve"> </w:t>
            </w:r>
            <w:r w:rsidRPr="00EF21D2">
              <w:t>N/A</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1916EB02" w:rsidR="00CC502D" w:rsidRPr="00EF21D2" w:rsidRDefault="00CC502D" w:rsidP="000271A2">
            <w:pPr>
              <w:pStyle w:val="TAL"/>
              <w:keepNext w:val="0"/>
              <w:keepLines w:val="0"/>
            </w:pPr>
            <w:r w:rsidRPr="00EF21D2">
              <w:t>isOrdered:</w:t>
            </w:r>
            <w:r w:rsidR="000271A2" w:rsidRPr="00EF21D2">
              <w:t xml:space="preserve"> </w:t>
            </w:r>
            <w:r w:rsidRPr="00EF21D2">
              <w:t>N/A</w:t>
            </w:r>
          </w:p>
          <w:p w14:paraId="018AB57A" w14:textId="53367DF0" w:rsidR="00CC502D" w:rsidRPr="00EF21D2" w:rsidRDefault="00CC502D" w:rsidP="000271A2">
            <w:pPr>
              <w:pStyle w:val="TAL"/>
              <w:keepNext w:val="0"/>
              <w:keepLines w:val="0"/>
            </w:pPr>
            <w:r w:rsidRPr="00EF21D2">
              <w:t>isUnique:</w:t>
            </w:r>
            <w:r w:rsidR="000271A2" w:rsidRPr="00EF21D2">
              <w:t xml:space="preserve"> </w:t>
            </w:r>
            <w:r w:rsidRPr="00EF21D2">
              <w:t>N/A</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2720A94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6525018" w14:textId="47B418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2EB23C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2E64A7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F77C6E6" w14:textId="7653656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51FDA01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6A2BB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7568EC" w14:textId="4030A9A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ADD22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E1EEE7B" w14:textId="615387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652509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D38872A" w14:textId="7C35603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3A1A414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CCC7D3" w14:textId="1BCDE4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7C66F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D50BF0" w14:textId="11B96E8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6AB8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31EC29" w14:textId="40B5B4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6" type="#_x0000_t75" style="width:453pt;height:136.5pt" o:ole="">
            <v:imagedata r:id="rId102" o:title=""/>
          </v:shape>
          <o:OLEObject Type="Embed" ProgID="Word.Document.12" ShapeID="_x0000_i1056" DrawAspect="Content" ObjectID="_1709474509" r:id="rId103">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7" type="#_x0000_t75" style="width:453pt;height:2in" o:ole="">
            <v:imagedata r:id="rId104" o:title=""/>
          </v:shape>
          <o:OLEObject Type="Embed" ProgID="Word.Document.12" ShapeID="_x0000_i1057" DrawAspect="Content" ObjectID="_1709474510" r:id="rId105">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8" type="#_x0000_t75" style="width:453pt;height:130.5pt" o:ole="">
            <v:imagedata r:id="rId106" o:title=""/>
          </v:shape>
          <o:OLEObject Type="Embed" ProgID="Word.Document.12" ShapeID="_x0000_i1058" DrawAspect="Content" ObjectID="_1709474511" r:id="rId107">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F68F4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ED71F4" w14:textId="7E853CE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7090FA5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EFB557D" w14:textId="3C4460A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1B4347C6"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0DE3358D"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674B65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EB8E979" w14:textId="3660BB2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23E76D3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6BE5FF" w14:textId="08F9364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6C45D2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29549D" w14:textId="785545B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1EA0B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A3A59BF" w14:textId="58190C7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41B5B357" w:rsidR="00CC502D" w:rsidRPr="00EF21D2" w:rsidRDefault="00CC502D" w:rsidP="000271A2">
            <w:pPr>
              <w:pStyle w:val="TAL"/>
              <w:keepNext w:val="0"/>
              <w:keepLines w:val="0"/>
            </w:pPr>
            <w:r w:rsidRPr="00EF21D2">
              <w:t>isOrdered:</w:t>
            </w:r>
            <w:r w:rsidR="000271A2" w:rsidRPr="00EF21D2">
              <w:t xml:space="preserve"> </w:t>
            </w:r>
            <w:r w:rsidRPr="00EF21D2">
              <w:t>N/A</w:t>
            </w:r>
          </w:p>
          <w:p w14:paraId="25B67C59" w14:textId="14B1ACF8" w:rsidR="00CC502D" w:rsidRPr="00EF21D2" w:rsidRDefault="00CC502D" w:rsidP="000271A2">
            <w:pPr>
              <w:pStyle w:val="TAL"/>
              <w:keepNext w:val="0"/>
              <w:keepLines w:val="0"/>
            </w:pPr>
            <w:r w:rsidRPr="00EF21D2">
              <w:t>isUnique:</w:t>
            </w:r>
            <w:r w:rsidR="000271A2" w:rsidRPr="00EF21D2">
              <w:t xml:space="preserve"> </w:t>
            </w:r>
            <w:r w:rsidRPr="00EF21D2">
              <w:t>N/A</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0668C9A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27D9C44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8"/>
      <w:footerReference w:type="default" r:id="rId109"/>
      <w:footnotePr>
        <w:numRestart w:val="eachSect"/>
      </w:footnotePr>
      <w:pgSz w:w="11907" w:h="16840" w:code="9"/>
      <w:pgMar w:top="1416" w:right="1133" w:bottom="1133" w:left="1133" w:header="850" w:footer="340" w:gutter="0"/>
      <w:pgNumType w:start="26"/>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 w:author="Antoinette van Tricht" w:date="2021-11-30T10:33:00Z" w:initials="AvT">
    <w:p w14:paraId="13CB2C43" w14:textId="330809BD"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2" w:author="Antoinette van Tricht" w:date="2021-11-30T10:33:00Z" w:initials="AvT">
    <w:p w14:paraId="4A8B51F7" w14:textId="324C4B16"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3" w:author="Antoinette van Tricht" w:date="2021-11-30T10:33:00Z" w:initials="AvT">
    <w:p w14:paraId="7534630E" w14:textId="3AF915DC"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3CB2C43" w15:done="0"/>
  <w15:commentEx w15:paraId="4A8B51F7" w15:done="0"/>
  <w15:commentEx w15:paraId="7534630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507C6D" w16cex:dateUtc="2021-11-30T09:33:00Z"/>
  <w16cex:commentExtensible w16cex:durableId="25507C76" w16cex:dateUtc="2021-11-30T09:33:00Z"/>
  <w16cex:commentExtensible w16cex:durableId="25507C7F" w16cex:dateUtc="2021-11-30T0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3CB2C43" w16cid:durableId="25507C6D"/>
  <w16cid:commentId w16cid:paraId="4A8B51F7" w16cid:durableId="25507C76"/>
  <w16cid:commentId w16cid:paraId="7534630E" w16cid:durableId="25507C7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A5010" w14:textId="77777777" w:rsidR="00614748" w:rsidRDefault="00614748">
      <w:r>
        <w:separator/>
      </w:r>
    </w:p>
  </w:endnote>
  <w:endnote w:type="continuationSeparator" w:id="0">
    <w:p w14:paraId="19F840AE" w14:textId="77777777" w:rsidR="00614748" w:rsidRDefault="00614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7777777" w:rsidR="009D6A9F" w:rsidRDefault="009D6A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05D0F8" w14:textId="77777777" w:rsidR="00614748" w:rsidRDefault="00614748">
      <w:r>
        <w:separator/>
      </w:r>
    </w:p>
  </w:footnote>
  <w:footnote w:type="continuationSeparator" w:id="0">
    <w:p w14:paraId="13F5FB12" w14:textId="77777777" w:rsidR="00614748" w:rsidRDefault="006147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54FBA6A" w:rsidR="009D6A9F" w:rsidRDefault="00ED2590">
    <w:pPr>
      <w:framePr w:h="284" w:hRule="exact" w:wrap="around" w:vAnchor="text" w:hAnchor="margin" w:xAlign="right" w:y="1"/>
      <w:rPr>
        <w:rFonts w:ascii="Arial" w:hAnsi="Arial" w:cs="Arial"/>
        <w:b/>
        <w:sz w:val="18"/>
        <w:szCs w:val="18"/>
      </w:rPr>
    </w:pPr>
    <w:r>
      <w:rPr>
        <w:rFonts w:ascii="Arial" w:hAnsi="Arial" w:cs="Arial"/>
        <w:b/>
        <w:sz w:val="18"/>
        <w:szCs w:val="18"/>
      </w:rPr>
      <w:t>3GPP TS 28.541 V16.1011.0 (2021-0912)</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EAF5B16" w:rsidR="009D6A9F" w:rsidRDefault="00ED2590">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55A6"/>
    <w:rsid w:val="0007038C"/>
    <w:rsid w:val="00080512"/>
    <w:rsid w:val="00084A7E"/>
    <w:rsid w:val="0009344A"/>
    <w:rsid w:val="000C47C3"/>
    <w:rsid w:val="000D58AB"/>
    <w:rsid w:val="000D5D29"/>
    <w:rsid w:val="001116CF"/>
    <w:rsid w:val="00133525"/>
    <w:rsid w:val="001345ED"/>
    <w:rsid w:val="00140092"/>
    <w:rsid w:val="00147D74"/>
    <w:rsid w:val="00157558"/>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675F0"/>
    <w:rsid w:val="0026775C"/>
    <w:rsid w:val="00281E37"/>
    <w:rsid w:val="002B01AF"/>
    <w:rsid w:val="002B39F8"/>
    <w:rsid w:val="002B6339"/>
    <w:rsid w:val="002E00EE"/>
    <w:rsid w:val="002F3704"/>
    <w:rsid w:val="003172DC"/>
    <w:rsid w:val="00317E55"/>
    <w:rsid w:val="0035462D"/>
    <w:rsid w:val="003765B8"/>
    <w:rsid w:val="003940C5"/>
    <w:rsid w:val="003B0D05"/>
    <w:rsid w:val="003B14C7"/>
    <w:rsid w:val="003C3971"/>
    <w:rsid w:val="003D37DC"/>
    <w:rsid w:val="003F3082"/>
    <w:rsid w:val="0041693A"/>
    <w:rsid w:val="00423334"/>
    <w:rsid w:val="004345EC"/>
    <w:rsid w:val="00447E78"/>
    <w:rsid w:val="00465515"/>
    <w:rsid w:val="00466C3D"/>
    <w:rsid w:val="004710E8"/>
    <w:rsid w:val="004D0171"/>
    <w:rsid w:val="004D172C"/>
    <w:rsid w:val="004D3578"/>
    <w:rsid w:val="004E213A"/>
    <w:rsid w:val="004F0988"/>
    <w:rsid w:val="004F3340"/>
    <w:rsid w:val="004F410C"/>
    <w:rsid w:val="0053388B"/>
    <w:rsid w:val="00535773"/>
    <w:rsid w:val="00543E6C"/>
    <w:rsid w:val="00565087"/>
    <w:rsid w:val="0056707A"/>
    <w:rsid w:val="00597B11"/>
    <w:rsid w:val="005A1CF8"/>
    <w:rsid w:val="005A624E"/>
    <w:rsid w:val="005B30EF"/>
    <w:rsid w:val="005B4C01"/>
    <w:rsid w:val="005D2B88"/>
    <w:rsid w:val="005D2E01"/>
    <w:rsid w:val="005D7526"/>
    <w:rsid w:val="005E4BB2"/>
    <w:rsid w:val="00602AEA"/>
    <w:rsid w:val="0060399A"/>
    <w:rsid w:val="00614748"/>
    <w:rsid w:val="00614FDF"/>
    <w:rsid w:val="0063543D"/>
    <w:rsid w:val="00647114"/>
    <w:rsid w:val="0065394B"/>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F0F4A"/>
    <w:rsid w:val="008028A4"/>
    <w:rsid w:val="00830747"/>
    <w:rsid w:val="00837E36"/>
    <w:rsid w:val="008535A9"/>
    <w:rsid w:val="008768CA"/>
    <w:rsid w:val="008A041A"/>
    <w:rsid w:val="008C384C"/>
    <w:rsid w:val="0090271F"/>
    <w:rsid w:val="00902E23"/>
    <w:rsid w:val="00910A6D"/>
    <w:rsid w:val="009114D7"/>
    <w:rsid w:val="0091348E"/>
    <w:rsid w:val="00913FC2"/>
    <w:rsid w:val="00917CCB"/>
    <w:rsid w:val="00942EC2"/>
    <w:rsid w:val="00966725"/>
    <w:rsid w:val="009716A1"/>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92BA1"/>
    <w:rsid w:val="00AA1F37"/>
    <w:rsid w:val="00AC0FE4"/>
    <w:rsid w:val="00AC6BC6"/>
    <w:rsid w:val="00AE659D"/>
    <w:rsid w:val="00AE65E2"/>
    <w:rsid w:val="00AF34C3"/>
    <w:rsid w:val="00B15449"/>
    <w:rsid w:val="00B15EF2"/>
    <w:rsid w:val="00B372B2"/>
    <w:rsid w:val="00B4172D"/>
    <w:rsid w:val="00B92FA0"/>
    <w:rsid w:val="00B93086"/>
    <w:rsid w:val="00BA19ED"/>
    <w:rsid w:val="00BA4B8D"/>
    <w:rsid w:val="00BC0F7D"/>
    <w:rsid w:val="00BD7D31"/>
    <w:rsid w:val="00BE3255"/>
    <w:rsid w:val="00BF128E"/>
    <w:rsid w:val="00BF4B53"/>
    <w:rsid w:val="00C014BE"/>
    <w:rsid w:val="00C074DD"/>
    <w:rsid w:val="00C1496A"/>
    <w:rsid w:val="00C259C4"/>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42487"/>
    <w:rsid w:val="00D57972"/>
    <w:rsid w:val="00D675A9"/>
    <w:rsid w:val="00D738D6"/>
    <w:rsid w:val="00D755EB"/>
    <w:rsid w:val="00D76048"/>
    <w:rsid w:val="00D84E9B"/>
    <w:rsid w:val="00D87E00"/>
    <w:rsid w:val="00D90A7C"/>
    <w:rsid w:val="00D9134D"/>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053A"/>
    <w:pPr>
      <w:keepLines/>
      <w:tabs>
        <w:tab w:val="center" w:pos="4536"/>
        <w:tab w:val="right" w:pos="9072"/>
      </w:tabs>
    </w:pPr>
    <w:rPr>
      <w:noProof/>
    </w:r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en-US"/>
    </w:rPr>
  </w:style>
  <w:style w:type="character" w:customStyle="1" w:styleId="FooterChar">
    <w:name w:val="Footer Char"/>
    <w:link w:val="Footer"/>
    <w:rsid w:val="003F3082"/>
    <w:rPr>
      <w:rFonts w:ascii="Arial" w:hAnsi="Arial"/>
      <w:b/>
      <w:i/>
      <w:noProof/>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1.emf"/><Relationship Id="rId42" Type="http://schemas.openxmlformats.org/officeDocument/2006/relationships/comments" Target="comments.xml"/><Relationship Id="rId47" Type="http://schemas.openxmlformats.org/officeDocument/2006/relationships/oleObject" Target="embeddings/Microsoft_Visio_2003-2010_Drawing.vsd"/><Relationship Id="rId63" Type="http://schemas.openxmlformats.org/officeDocument/2006/relationships/image" Target="media/image37.emf"/><Relationship Id="rId68" Type="http://schemas.openxmlformats.org/officeDocument/2006/relationships/image" Target="media/image40.emf"/><Relationship Id="rId84" Type="http://schemas.openxmlformats.org/officeDocument/2006/relationships/package" Target="embeddings/Microsoft_Visio_Drawing7.vsdx"/><Relationship Id="rId89" Type="http://schemas.openxmlformats.org/officeDocument/2006/relationships/image" Target="media/image51.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emf"/><Relationship Id="rId107" Type="http://schemas.openxmlformats.org/officeDocument/2006/relationships/package" Target="embeddings/Microsoft_Word_Document15.docx"/><Relationship Id="rId11" Type="http://schemas.openxmlformats.org/officeDocument/2006/relationships/image" Target="media/image3.png"/><Relationship Id="rId24" Type="http://schemas.openxmlformats.org/officeDocument/2006/relationships/package" Target="embeddings/Microsoft_Word_Document.docx"/><Relationship Id="rId32" Type="http://schemas.openxmlformats.org/officeDocument/2006/relationships/image" Target="media/image18.png"/><Relationship Id="rId37" Type="http://schemas.openxmlformats.org/officeDocument/2006/relationships/oleObject" Target="embeddings/Microsoft_Word_97_-_2003_Document3.doc"/><Relationship Id="rId40" Type="http://schemas.openxmlformats.org/officeDocument/2006/relationships/image" Target="media/image24.png"/><Relationship Id="rId45" Type="http://schemas.microsoft.com/office/2018/08/relationships/commentsExtensible" Target="commentsExtensible.xml"/><Relationship Id="rId53" Type="http://schemas.openxmlformats.org/officeDocument/2006/relationships/oleObject" Target="embeddings/Microsoft_Visio_2003-2010_Drawing5.vsd"/><Relationship Id="rId58" Type="http://schemas.openxmlformats.org/officeDocument/2006/relationships/oleObject" Target="embeddings/Microsoft_Word_97_-_2003_Document6.doc"/><Relationship Id="rId66" Type="http://schemas.openxmlformats.org/officeDocument/2006/relationships/oleObject" Target="embeddings/Microsoft_Visio_2003-2010_Drawing10.vsd"/><Relationship Id="rId74" Type="http://schemas.openxmlformats.org/officeDocument/2006/relationships/image" Target="media/image43.emf"/><Relationship Id="rId79" Type="http://schemas.openxmlformats.org/officeDocument/2006/relationships/package" Target="embeddings/Microsoft_Visio_Drawing6.vsdx"/><Relationship Id="rId87" Type="http://schemas.openxmlformats.org/officeDocument/2006/relationships/image" Target="media/image50.emf"/><Relationship Id="rId102" Type="http://schemas.openxmlformats.org/officeDocument/2006/relationships/image" Target="media/image59.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6.emf"/><Relationship Id="rId82" Type="http://schemas.openxmlformats.org/officeDocument/2006/relationships/image" Target="media/image47.png"/><Relationship Id="rId90" Type="http://schemas.openxmlformats.org/officeDocument/2006/relationships/package" Target="embeddings/Microsoft_Visio_Drawing10.vsdx"/><Relationship Id="rId95" Type="http://schemas.openxmlformats.org/officeDocument/2006/relationships/image" Target="media/image54.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4.png"/><Relationship Id="rId30" Type="http://schemas.openxmlformats.org/officeDocument/2006/relationships/package" Target="embeddings/Microsoft_Visio_Drawing2.vsdx"/><Relationship Id="rId35" Type="http://schemas.openxmlformats.org/officeDocument/2006/relationships/oleObject" Target="embeddings/Microsoft_Word_97_-_2003_Document2.doc"/><Relationship Id="rId43" Type="http://schemas.microsoft.com/office/2011/relationships/commentsExtended" Target="commentsExtended.xml"/><Relationship Id="rId48" Type="http://schemas.openxmlformats.org/officeDocument/2006/relationships/image" Target="media/image27.emf"/><Relationship Id="rId56" Type="http://schemas.openxmlformats.org/officeDocument/2006/relationships/image" Target="media/image33.png"/><Relationship Id="rId64" Type="http://schemas.openxmlformats.org/officeDocument/2006/relationships/oleObject" Target="embeddings/Microsoft_Visio_2003-2010_Drawing9.vsd"/><Relationship Id="rId69" Type="http://schemas.openxmlformats.org/officeDocument/2006/relationships/oleObject" Target="embeddings/Microsoft_Visio_2003-2010_Drawing11.vsd"/><Relationship Id="rId77" Type="http://schemas.openxmlformats.org/officeDocument/2006/relationships/package" Target="embeddings/Microsoft_Visio_Drawing5.vsdx"/><Relationship Id="rId100" Type="http://schemas.openxmlformats.org/officeDocument/2006/relationships/image" Target="media/image57.emf"/><Relationship Id="rId105" Type="http://schemas.openxmlformats.org/officeDocument/2006/relationships/package" Target="embeddings/Microsoft_Word_Document14.docx"/><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2.emf"/><Relationship Id="rId80" Type="http://schemas.openxmlformats.org/officeDocument/2006/relationships/image" Target="media/image46.emf"/><Relationship Id="rId85" Type="http://schemas.openxmlformats.org/officeDocument/2006/relationships/image" Target="media/image49.emf"/><Relationship Id="rId93" Type="http://schemas.openxmlformats.org/officeDocument/2006/relationships/image" Target="media/image53.emf"/><Relationship Id="rId98" Type="http://schemas.openxmlformats.org/officeDocument/2006/relationships/oleObject" Target="embeddings/Microsoft_Visio_2003-2010_Drawing15.vsd"/><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image" Target="media/image39.png"/><Relationship Id="rId103" Type="http://schemas.openxmlformats.org/officeDocument/2006/relationships/package" Target="embeddings/Microsoft_Word_Document13.docx"/><Relationship Id="rId108"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image" Target="media/image31.png"/><Relationship Id="rId62" Type="http://schemas.openxmlformats.org/officeDocument/2006/relationships/oleObject" Target="embeddings/Microsoft_Visio_2003-2010_Drawing8.vsd"/><Relationship Id="rId70" Type="http://schemas.openxmlformats.org/officeDocument/2006/relationships/image" Target="media/image41.emf"/><Relationship Id="rId75" Type="http://schemas.openxmlformats.org/officeDocument/2006/relationships/package" Target="embeddings/Microsoft_Visio_Drawing4.vsdx"/><Relationship Id="rId83" Type="http://schemas.openxmlformats.org/officeDocument/2006/relationships/image" Target="media/image48.emf"/><Relationship Id="rId88" Type="http://schemas.openxmlformats.org/officeDocument/2006/relationships/package" Target="embeddings/Microsoft_Visio_Drawing9.vsdx"/><Relationship Id="rId91" Type="http://schemas.openxmlformats.org/officeDocument/2006/relationships/image" Target="media/image52.emf"/><Relationship Id="rId96" Type="http://schemas.openxmlformats.org/officeDocument/2006/relationships/oleObject" Target="embeddings/Microsoft_Visio_2003-2010_Drawing14.vsd"/><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oleObject" Target="embeddings/Microsoft_Word_97_-_2003_Document4.doc"/><Relationship Id="rId57" Type="http://schemas.openxmlformats.org/officeDocument/2006/relationships/image" Target="media/image34.emf"/><Relationship Id="rId106"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7.png"/><Relationship Id="rId44" Type="http://schemas.microsoft.com/office/2016/09/relationships/commentsIds" Target="commentsIds.xml"/><Relationship Id="rId52" Type="http://schemas.openxmlformats.org/officeDocument/2006/relationships/image" Target="media/image30.emf"/><Relationship Id="rId60" Type="http://schemas.openxmlformats.org/officeDocument/2006/relationships/oleObject" Target="embeddings/Microsoft_Word_97_-_2003_Document7.doc"/><Relationship Id="rId65" Type="http://schemas.openxmlformats.org/officeDocument/2006/relationships/image" Target="media/image38.emf"/><Relationship Id="rId73" Type="http://schemas.openxmlformats.org/officeDocument/2006/relationships/package" Target="embeddings/Microsoft_Visio_Drawing3.vsdx"/><Relationship Id="rId78" Type="http://schemas.openxmlformats.org/officeDocument/2006/relationships/image" Target="media/image45.emf"/><Relationship Id="rId81" Type="http://schemas.openxmlformats.org/officeDocument/2006/relationships/oleObject" Target="embeddings/Microsoft_Visio_2003-2010_Drawing13.vsd"/><Relationship Id="rId86" Type="http://schemas.openxmlformats.org/officeDocument/2006/relationships/package" Target="embeddings/Microsoft_Visio_Drawing8.vsdx"/><Relationship Id="rId94" Type="http://schemas.openxmlformats.org/officeDocument/2006/relationships/package" Target="embeddings/Microsoft_Visio_Drawing12.vsdx"/><Relationship Id="rId99" Type="http://schemas.openxmlformats.org/officeDocument/2006/relationships/image" Target="media/image56.emf"/><Relationship Id="rId101" Type="http://schemas.openxmlformats.org/officeDocument/2006/relationships/image" Target="media/image58.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3.png"/><Relationship Id="rId109" Type="http://schemas.openxmlformats.org/officeDocument/2006/relationships/footer" Target="footer1.xml"/><Relationship Id="rId34" Type="http://schemas.openxmlformats.org/officeDocument/2006/relationships/image" Target="media/image20.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oleObject" Target="embeddings/Microsoft_Visio_2003-2010_Drawing12.vsd"/><Relationship Id="rId92"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1</Pages>
  <Words>42897</Words>
  <Characters>244519</Characters>
  <Application>Microsoft Office Word</Application>
  <DocSecurity>0</DocSecurity>
  <Lines>2037</Lines>
  <Paragraphs>573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286843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33.535_CR0124R1_(Rel-17)_AKMA_TLS</cp:lastModifiedBy>
  <cp:revision>51</cp:revision>
  <cp:lastPrinted>2019-02-25T14:05:00Z</cp:lastPrinted>
  <dcterms:created xsi:type="dcterms:W3CDTF">2021-06-10T15:35:00Z</dcterms:created>
  <dcterms:modified xsi:type="dcterms:W3CDTF">2022-03-22T16:13:00Z</dcterms:modified>
</cp:coreProperties>
</file>