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7FD80C05"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E169BE">
              <w:rPr>
                <w:noProof w:val="0"/>
              </w:rPr>
              <w:t>17</w:t>
            </w:r>
            <w:r w:rsidR="009A4338" w:rsidRPr="00506640">
              <w:rPr>
                <w:noProof w:val="0"/>
              </w:rPr>
              <w:t>.</w:t>
            </w:r>
            <w:r w:rsidR="008752E7">
              <w:rPr>
                <w:noProof w:val="0"/>
              </w:rPr>
              <w:t>3</w:t>
            </w:r>
            <w:r w:rsidRPr="00506640">
              <w:rPr>
                <w:noProof w:val="0"/>
              </w:rPr>
              <w:t>.</w:t>
            </w:r>
            <w:bookmarkEnd w:id="3"/>
            <w:r w:rsidR="00D21E14">
              <w:rPr>
                <w:noProof w:val="0"/>
              </w:rPr>
              <w:t>0</w:t>
            </w:r>
            <w:r w:rsidR="00D21E14" w:rsidRPr="00506640">
              <w:rPr>
                <w:noProof w:val="0"/>
              </w:rPr>
              <w:t xml:space="preserve"> </w:t>
            </w:r>
            <w:r w:rsidRPr="00506640">
              <w:rPr>
                <w:noProof w:val="0"/>
                <w:sz w:val="32"/>
              </w:rPr>
              <w:t>(</w:t>
            </w:r>
            <w:bookmarkStart w:id="4" w:name="issueDate"/>
            <w:r w:rsidR="008752E7" w:rsidRPr="00506640">
              <w:rPr>
                <w:noProof w:val="0"/>
                <w:sz w:val="32"/>
              </w:rPr>
              <w:t>202</w:t>
            </w:r>
            <w:r w:rsidR="008752E7">
              <w:rPr>
                <w:noProof w:val="0"/>
                <w:sz w:val="32"/>
              </w:rPr>
              <w:t>3</w:t>
            </w:r>
            <w:r w:rsidRPr="00506640">
              <w:rPr>
                <w:noProof w:val="0"/>
                <w:sz w:val="32"/>
              </w:rPr>
              <w:t>-</w:t>
            </w:r>
            <w:bookmarkEnd w:id="4"/>
            <w:r w:rsidR="008752E7">
              <w:rPr>
                <w:noProof w:val="0"/>
                <w:sz w:val="32"/>
              </w:rPr>
              <w:t>03</w:t>
            </w:r>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2C21724B" w:rsidR="00E16509" w:rsidRPr="00506640" w:rsidRDefault="00E16509" w:rsidP="00133525">
            <w:pPr>
              <w:pStyle w:val="FP"/>
              <w:jc w:val="center"/>
              <w:rPr>
                <w:sz w:val="18"/>
              </w:rPr>
            </w:pPr>
            <w:r w:rsidRPr="00506640">
              <w:rPr>
                <w:sz w:val="18"/>
              </w:rPr>
              <w:t xml:space="preserve">© </w:t>
            </w:r>
            <w:r w:rsidR="008752E7" w:rsidRPr="00506640">
              <w:rPr>
                <w:sz w:val="18"/>
              </w:rPr>
              <w:t>202</w:t>
            </w:r>
            <w:r w:rsidR="008752E7">
              <w:rPr>
                <w:sz w:val="18"/>
              </w:rPr>
              <w:t>3</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11146625" w14:textId="14466396" w:rsidR="000D0CD0" w:rsidRDefault="00A37F54">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0D0CD0">
        <w:rPr>
          <w:noProof/>
        </w:rPr>
        <w:t>Foreword</w:t>
      </w:r>
      <w:r w:rsidR="000D0CD0">
        <w:rPr>
          <w:noProof/>
        </w:rPr>
        <w:tab/>
      </w:r>
      <w:r w:rsidR="000D0CD0">
        <w:rPr>
          <w:noProof/>
        </w:rPr>
        <w:fldChar w:fldCharType="begin" w:fldLock="1"/>
      </w:r>
      <w:r w:rsidR="000D0CD0">
        <w:rPr>
          <w:noProof/>
        </w:rPr>
        <w:instrText xml:space="preserve"> PAGEREF _Toc130464560 \h </w:instrText>
      </w:r>
      <w:r w:rsidR="000D0CD0">
        <w:rPr>
          <w:noProof/>
        </w:rPr>
      </w:r>
      <w:r w:rsidR="000D0CD0">
        <w:rPr>
          <w:noProof/>
        </w:rPr>
        <w:fldChar w:fldCharType="separate"/>
      </w:r>
      <w:r w:rsidR="000D0CD0">
        <w:rPr>
          <w:noProof/>
        </w:rPr>
        <w:t>5</w:t>
      </w:r>
      <w:r w:rsidR="000D0CD0">
        <w:rPr>
          <w:noProof/>
        </w:rPr>
        <w:fldChar w:fldCharType="end"/>
      </w:r>
    </w:p>
    <w:p w14:paraId="569F5023" w14:textId="50E342DF" w:rsidR="000D0CD0" w:rsidRDefault="000D0CD0">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_Toc130464561 \h </w:instrText>
      </w:r>
      <w:r>
        <w:rPr>
          <w:noProof/>
        </w:rPr>
      </w:r>
      <w:r>
        <w:rPr>
          <w:noProof/>
        </w:rPr>
        <w:fldChar w:fldCharType="separate"/>
      </w:r>
      <w:r>
        <w:rPr>
          <w:noProof/>
        </w:rPr>
        <w:t>6</w:t>
      </w:r>
      <w:r>
        <w:rPr>
          <w:noProof/>
        </w:rPr>
        <w:fldChar w:fldCharType="end"/>
      </w:r>
    </w:p>
    <w:p w14:paraId="38D23F7C" w14:textId="15D9E14C" w:rsidR="000D0CD0" w:rsidRDefault="000D0CD0">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_Toc130464562 \h </w:instrText>
      </w:r>
      <w:r>
        <w:rPr>
          <w:noProof/>
        </w:rPr>
      </w:r>
      <w:r>
        <w:rPr>
          <w:noProof/>
        </w:rPr>
        <w:fldChar w:fldCharType="separate"/>
      </w:r>
      <w:r>
        <w:rPr>
          <w:noProof/>
        </w:rPr>
        <w:t>7</w:t>
      </w:r>
      <w:r>
        <w:rPr>
          <w:noProof/>
        </w:rPr>
        <w:fldChar w:fldCharType="end"/>
      </w:r>
    </w:p>
    <w:p w14:paraId="74DA39AE" w14:textId="50D5995D" w:rsidR="000D0CD0" w:rsidRDefault="000D0CD0">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_Toc130464563 \h </w:instrText>
      </w:r>
      <w:r>
        <w:rPr>
          <w:noProof/>
        </w:rPr>
      </w:r>
      <w:r>
        <w:rPr>
          <w:noProof/>
        </w:rPr>
        <w:fldChar w:fldCharType="separate"/>
      </w:r>
      <w:r>
        <w:rPr>
          <w:noProof/>
        </w:rPr>
        <w:t>7</w:t>
      </w:r>
      <w:r>
        <w:rPr>
          <w:noProof/>
        </w:rPr>
        <w:fldChar w:fldCharType="end"/>
      </w:r>
    </w:p>
    <w:p w14:paraId="72E3CCE8" w14:textId="5234C541" w:rsidR="000D0CD0" w:rsidRDefault="000D0CD0">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_Toc130464564 \h </w:instrText>
      </w:r>
      <w:r>
        <w:rPr>
          <w:noProof/>
        </w:rPr>
      </w:r>
      <w:r>
        <w:rPr>
          <w:noProof/>
        </w:rPr>
        <w:fldChar w:fldCharType="separate"/>
      </w:r>
      <w:r>
        <w:rPr>
          <w:noProof/>
        </w:rPr>
        <w:t>7</w:t>
      </w:r>
      <w:r>
        <w:rPr>
          <w:noProof/>
        </w:rPr>
        <w:fldChar w:fldCharType="end"/>
      </w:r>
    </w:p>
    <w:p w14:paraId="2838D47F" w14:textId="00740EAB" w:rsidR="000D0CD0" w:rsidRDefault="000D0CD0">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_Toc130464565 \h </w:instrText>
      </w:r>
      <w:r>
        <w:rPr>
          <w:noProof/>
        </w:rPr>
      </w:r>
      <w:r>
        <w:rPr>
          <w:noProof/>
        </w:rPr>
        <w:fldChar w:fldCharType="separate"/>
      </w:r>
      <w:r>
        <w:rPr>
          <w:noProof/>
        </w:rPr>
        <w:t>7</w:t>
      </w:r>
      <w:r>
        <w:rPr>
          <w:noProof/>
        </w:rPr>
        <w:fldChar w:fldCharType="end"/>
      </w:r>
    </w:p>
    <w:p w14:paraId="273CDB7D" w14:textId="6AA44F01" w:rsidR="000D0CD0" w:rsidRDefault="000D0CD0">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_Toc130464566 \h </w:instrText>
      </w:r>
      <w:r>
        <w:rPr>
          <w:noProof/>
        </w:rPr>
      </w:r>
      <w:r>
        <w:rPr>
          <w:noProof/>
        </w:rPr>
        <w:fldChar w:fldCharType="separate"/>
      </w:r>
      <w:r>
        <w:rPr>
          <w:noProof/>
        </w:rPr>
        <w:t>7</w:t>
      </w:r>
      <w:r>
        <w:rPr>
          <w:noProof/>
        </w:rPr>
        <w:fldChar w:fldCharType="end"/>
      </w:r>
    </w:p>
    <w:p w14:paraId="64BD0B99" w14:textId="2B4D878B" w:rsidR="000D0CD0" w:rsidRDefault="000D0CD0">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_Toc130464567 \h </w:instrText>
      </w:r>
      <w:r>
        <w:rPr>
          <w:noProof/>
        </w:rPr>
      </w:r>
      <w:r>
        <w:rPr>
          <w:noProof/>
        </w:rPr>
        <w:fldChar w:fldCharType="separate"/>
      </w:r>
      <w:r>
        <w:rPr>
          <w:noProof/>
        </w:rPr>
        <w:t>8</w:t>
      </w:r>
      <w:r>
        <w:rPr>
          <w:noProof/>
        </w:rPr>
        <w:fldChar w:fldCharType="end"/>
      </w:r>
    </w:p>
    <w:p w14:paraId="4372C778" w14:textId="5AF7887B" w:rsidR="000D0CD0" w:rsidRDefault="000D0CD0">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_Toc130464568 \h </w:instrText>
      </w:r>
      <w:r>
        <w:rPr>
          <w:noProof/>
        </w:rPr>
      </w:r>
      <w:r>
        <w:rPr>
          <w:noProof/>
        </w:rPr>
        <w:fldChar w:fldCharType="separate"/>
      </w:r>
      <w:r>
        <w:rPr>
          <w:noProof/>
        </w:rPr>
        <w:t>8</w:t>
      </w:r>
      <w:r>
        <w:rPr>
          <w:noProof/>
        </w:rPr>
        <w:fldChar w:fldCharType="end"/>
      </w:r>
    </w:p>
    <w:p w14:paraId="255B2D19" w14:textId="2D062C83" w:rsidR="000D0CD0" w:rsidRDefault="000D0CD0">
      <w:pPr>
        <w:pStyle w:val="TOC2"/>
        <w:rPr>
          <w:rFonts w:asciiTheme="minorHAnsi" w:eastAsiaTheme="minorEastAsia" w:hAnsiTheme="minorHAnsi" w:cstheme="minorBidi"/>
          <w:noProof/>
          <w:sz w:val="22"/>
          <w:szCs w:val="22"/>
          <w:lang w:eastAsia="en-GB"/>
        </w:rPr>
      </w:pPr>
      <w:r>
        <w:rPr>
          <w:noProof/>
        </w:rPr>
        <w:t>4.1</w:t>
      </w:r>
      <w:r>
        <w:rPr>
          <w:noProof/>
        </w:rPr>
        <w:tab/>
        <w:t>Intent concept</w:t>
      </w:r>
      <w:r>
        <w:rPr>
          <w:noProof/>
        </w:rPr>
        <w:tab/>
      </w:r>
      <w:r>
        <w:rPr>
          <w:noProof/>
        </w:rPr>
        <w:fldChar w:fldCharType="begin" w:fldLock="1"/>
      </w:r>
      <w:r>
        <w:rPr>
          <w:noProof/>
        </w:rPr>
        <w:instrText xml:space="preserve"> PAGEREF _Toc130464569 \h </w:instrText>
      </w:r>
      <w:r>
        <w:rPr>
          <w:noProof/>
        </w:rPr>
      </w:r>
      <w:r>
        <w:rPr>
          <w:noProof/>
        </w:rPr>
        <w:fldChar w:fldCharType="separate"/>
      </w:r>
      <w:r>
        <w:rPr>
          <w:noProof/>
        </w:rPr>
        <w:t>8</w:t>
      </w:r>
      <w:r>
        <w:rPr>
          <w:noProof/>
        </w:rPr>
        <w:fldChar w:fldCharType="end"/>
      </w:r>
    </w:p>
    <w:p w14:paraId="35DDDE24" w14:textId="58B41D49" w:rsidR="000D0CD0" w:rsidRDefault="000D0CD0">
      <w:pPr>
        <w:pStyle w:val="TOC3"/>
        <w:rPr>
          <w:rFonts w:asciiTheme="minorHAnsi" w:eastAsiaTheme="minorEastAsia" w:hAnsiTheme="minorHAnsi" w:cstheme="minorBidi"/>
          <w:noProof/>
          <w:sz w:val="22"/>
          <w:szCs w:val="22"/>
          <w:lang w:eastAsia="en-GB"/>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_Toc130464570 \h </w:instrText>
      </w:r>
      <w:r>
        <w:rPr>
          <w:noProof/>
        </w:rPr>
      </w:r>
      <w:r>
        <w:rPr>
          <w:noProof/>
        </w:rPr>
        <w:fldChar w:fldCharType="separate"/>
      </w:r>
      <w:r>
        <w:rPr>
          <w:noProof/>
        </w:rPr>
        <w:t>8</w:t>
      </w:r>
      <w:r>
        <w:rPr>
          <w:noProof/>
        </w:rPr>
        <w:fldChar w:fldCharType="end"/>
      </w:r>
    </w:p>
    <w:p w14:paraId="1B9FDE8D" w14:textId="56E40A47" w:rsidR="000D0CD0" w:rsidRDefault="000D0CD0">
      <w:pPr>
        <w:pStyle w:val="TOC3"/>
        <w:rPr>
          <w:rFonts w:asciiTheme="minorHAnsi" w:eastAsiaTheme="minorEastAsia" w:hAnsiTheme="minorHAnsi" w:cstheme="minorBidi"/>
          <w:noProof/>
          <w:sz w:val="22"/>
          <w:szCs w:val="22"/>
          <w:lang w:eastAsia="en-GB"/>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_Toc130464571 \h </w:instrText>
      </w:r>
      <w:r>
        <w:rPr>
          <w:noProof/>
        </w:rPr>
      </w:r>
      <w:r>
        <w:rPr>
          <w:noProof/>
        </w:rPr>
        <w:fldChar w:fldCharType="separate"/>
      </w:r>
      <w:r>
        <w:rPr>
          <w:noProof/>
        </w:rPr>
        <w:t>8</w:t>
      </w:r>
      <w:r>
        <w:rPr>
          <w:noProof/>
        </w:rPr>
        <w:fldChar w:fldCharType="end"/>
      </w:r>
    </w:p>
    <w:p w14:paraId="5F298809" w14:textId="3DE31ECE" w:rsidR="000D0CD0" w:rsidRDefault="000D0CD0">
      <w:pPr>
        <w:pStyle w:val="TOC3"/>
        <w:rPr>
          <w:rFonts w:asciiTheme="minorHAnsi" w:eastAsiaTheme="minorEastAsia" w:hAnsiTheme="minorHAnsi" w:cstheme="minorBidi"/>
          <w:noProof/>
          <w:sz w:val="22"/>
          <w:szCs w:val="22"/>
          <w:lang w:eastAsia="en-GB"/>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_Toc130464572 \h </w:instrText>
      </w:r>
      <w:r>
        <w:rPr>
          <w:noProof/>
        </w:rPr>
      </w:r>
      <w:r>
        <w:rPr>
          <w:noProof/>
        </w:rPr>
        <w:fldChar w:fldCharType="separate"/>
      </w:r>
      <w:r>
        <w:rPr>
          <w:noProof/>
        </w:rPr>
        <w:t>9</w:t>
      </w:r>
      <w:r>
        <w:rPr>
          <w:noProof/>
        </w:rPr>
        <w:fldChar w:fldCharType="end"/>
      </w:r>
    </w:p>
    <w:p w14:paraId="57549FAE" w14:textId="36736755" w:rsidR="000D0CD0" w:rsidRDefault="000D0CD0">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_Toc130464573 \h </w:instrText>
      </w:r>
      <w:r>
        <w:rPr>
          <w:noProof/>
        </w:rPr>
      </w:r>
      <w:r>
        <w:rPr>
          <w:noProof/>
        </w:rPr>
        <w:fldChar w:fldCharType="separate"/>
      </w:r>
      <w:r>
        <w:rPr>
          <w:noProof/>
        </w:rPr>
        <w:t>10</w:t>
      </w:r>
      <w:r>
        <w:rPr>
          <w:noProof/>
        </w:rPr>
        <w:fldChar w:fldCharType="end"/>
      </w:r>
    </w:p>
    <w:p w14:paraId="647EAAF4" w14:textId="0C935B6D" w:rsidR="000D0CD0" w:rsidRDefault="000D0CD0">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_Toc130464574 \h </w:instrText>
      </w:r>
      <w:r>
        <w:rPr>
          <w:noProof/>
        </w:rPr>
      </w:r>
      <w:r>
        <w:rPr>
          <w:noProof/>
        </w:rPr>
        <w:fldChar w:fldCharType="separate"/>
      </w:r>
      <w:r>
        <w:rPr>
          <w:noProof/>
        </w:rPr>
        <w:t>10</w:t>
      </w:r>
      <w:r>
        <w:rPr>
          <w:noProof/>
        </w:rPr>
        <w:fldChar w:fldCharType="end"/>
      </w:r>
    </w:p>
    <w:p w14:paraId="6A713D30" w14:textId="39BA6F24" w:rsidR="000D0CD0" w:rsidRDefault="000D0CD0">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_Toc130464575 \h </w:instrText>
      </w:r>
      <w:r>
        <w:rPr>
          <w:noProof/>
        </w:rPr>
      </w:r>
      <w:r>
        <w:rPr>
          <w:noProof/>
        </w:rPr>
        <w:fldChar w:fldCharType="separate"/>
      </w:r>
      <w:r>
        <w:rPr>
          <w:noProof/>
        </w:rPr>
        <w:t>10</w:t>
      </w:r>
      <w:r>
        <w:rPr>
          <w:noProof/>
        </w:rPr>
        <w:fldChar w:fldCharType="end"/>
      </w:r>
    </w:p>
    <w:p w14:paraId="15453F85" w14:textId="4F1B7E0B" w:rsidR="000D0CD0" w:rsidRDefault="000D0CD0">
      <w:pPr>
        <w:pStyle w:val="TOC3"/>
        <w:rPr>
          <w:rFonts w:asciiTheme="minorHAnsi" w:eastAsiaTheme="minorEastAsia" w:hAnsiTheme="minorHAnsi" w:cstheme="minorBidi"/>
          <w:noProof/>
          <w:sz w:val="22"/>
          <w:szCs w:val="22"/>
          <w:lang w:eastAsia="en-GB"/>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_Toc130464576 \h </w:instrText>
      </w:r>
      <w:r>
        <w:rPr>
          <w:noProof/>
        </w:rPr>
      </w:r>
      <w:r>
        <w:rPr>
          <w:noProof/>
        </w:rPr>
        <w:fldChar w:fldCharType="separate"/>
      </w:r>
      <w:r>
        <w:rPr>
          <w:noProof/>
        </w:rPr>
        <w:t>11</w:t>
      </w:r>
      <w:r>
        <w:rPr>
          <w:noProof/>
        </w:rPr>
        <w:fldChar w:fldCharType="end"/>
      </w:r>
    </w:p>
    <w:p w14:paraId="1CA28612" w14:textId="63F2C65F" w:rsidR="000D0CD0" w:rsidRDefault="000D0CD0">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_Toc130464577 \h </w:instrText>
      </w:r>
      <w:r>
        <w:rPr>
          <w:noProof/>
        </w:rPr>
      </w:r>
      <w:r>
        <w:rPr>
          <w:noProof/>
        </w:rPr>
        <w:fldChar w:fldCharType="separate"/>
      </w:r>
      <w:r>
        <w:rPr>
          <w:noProof/>
        </w:rPr>
        <w:t>12</w:t>
      </w:r>
      <w:r>
        <w:rPr>
          <w:noProof/>
        </w:rPr>
        <w:fldChar w:fldCharType="end"/>
      </w:r>
    </w:p>
    <w:p w14:paraId="21FE0F39" w14:textId="70CDE3C9" w:rsidR="000D0CD0" w:rsidRDefault="000D0CD0">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_Toc130464578 \h </w:instrText>
      </w:r>
      <w:r>
        <w:rPr>
          <w:noProof/>
        </w:rPr>
      </w:r>
      <w:r>
        <w:rPr>
          <w:noProof/>
        </w:rPr>
        <w:fldChar w:fldCharType="separate"/>
      </w:r>
      <w:r>
        <w:rPr>
          <w:noProof/>
        </w:rPr>
        <w:t>12</w:t>
      </w:r>
      <w:r>
        <w:rPr>
          <w:noProof/>
        </w:rPr>
        <w:fldChar w:fldCharType="end"/>
      </w:r>
    </w:p>
    <w:p w14:paraId="2A9AB767" w14:textId="2FE28A41" w:rsidR="000D0CD0" w:rsidRDefault="000D0CD0">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_Toc130464579 \h </w:instrText>
      </w:r>
      <w:r>
        <w:rPr>
          <w:noProof/>
        </w:rPr>
      </w:r>
      <w:r>
        <w:rPr>
          <w:noProof/>
        </w:rPr>
        <w:fldChar w:fldCharType="separate"/>
      </w:r>
      <w:r>
        <w:rPr>
          <w:noProof/>
        </w:rPr>
        <w:t>13</w:t>
      </w:r>
      <w:r>
        <w:rPr>
          <w:noProof/>
        </w:rPr>
        <w:fldChar w:fldCharType="end"/>
      </w:r>
    </w:p>
    <w:p w14:paraId="0C7ABF04" w14:textId="451C9C1B" w:rsidR="000D0CD0" w:rsidRDefault="000D0CD0">
      <w:pPr>
        <w:pStyle w:val="TOC3"/>
        <w:rPr>
          <w:rFonts w:asciiTheme="minorHAnsi" w:eastAsiaTheme="minorEastAsia" w:hAnsiTheme="minorHAnsi" w:cstheme="minorBidi"/>
          <w:noProof/>
          <w:sz w:val="22"/>
          <w:szCs w:val="22"/>
          <w:lang w:eastAsia="en-GB"/>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_Toc130464580 \h </w:instrText>
      </w:r>
      <w:r>
        <w:rPr>
          <w:noProof/>
        </w:rPr>
      </w:r>
      <w:r>
        <w:rPr>
          <w:noProof/>
        </w:rPr>
        <w:fldChar w:fldCharType="separate"/>
      </w:r>
      <w:r>
        <w:rPr>
          <w:noProof/>
        </w:rPr>
        <w:t>13</w:t>
      </w:r>
      <w:r>
        <w:rPr>
          <w:noProof/>
        </w:rPr>
        <w:fldChar w:fldCharType="end"/>
      </w:r>
    </w:p>
    <w:p w14:paraId="5BFEB2B3" w14:textId="03D82D04" w:rsidR="000D0CD0" w:rsidRDefault="000D0CD0">
      <w:pPr>
        <w:pStyle w:val="TOC3"/>
        <w:rPr>
          <w:rFonts w:asciiTheme="minorHAnsi" w:eastAsiaTheme="minorEastAsia" w:hAnsiTheme="minorHAnsi" w:cstheme="minorBidi"/>
          <w:noProof/>
          <w:sz w:val="22"/>
          <w:szCs w:val="22"/>
          <w:lang w:eastAsia="en-GB"/>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_Toc130464581 \h </w:instrText>
      </w:r>
      <w:r>
        <w:rPr>
          <w:noProof/>
        </w:rPr>
      </w:r>
      <w:r>
        <w:rPr>
          <w:noProof/>
        </w:rPr>
        <w:fldChar w:fldCharType="separate"/>
      </w:r>
      <w:r>
        <w:rPr>
          <w:noProof/>
        </w:rPr>
        <w:t>13</w:t>
      </w:r>
      <w:r>
        <w:rPr>
          <w:noProof/>
        </w:rPr>
        <w:fldChar w:fldCharType="end"/>
      </w:r>
    </w:p>
    <w:p w14:paraId="551A6A59" w14:textId="5A340733" w:rsidR="000D0CD0" w:rsidRDefault="000D0CD0">
      <w:pPr>
        <w:pStyle w:val="TOC3"/>
        <w:rPr>
          <w:rFonts w:asciiTheme="minorHAnsi" w:eastAsiaTheme="minorEastAsia" w:hAnsiTheme="minorHAnsi" w:cstheme="minorBidi"/>
          <w:noProof/>
          <w:sz w:val="22"/>
          <w:szCs w:val="22"/>
          <w:lang w:eastAsia="en-GB"/>
        </w:rPr>
      </w:pPr>
      <w:r>
        <w:rPr>
          <w:noProof/>
        </w:rPr>
        <w:t>4.5.3</w:t>
      </w:r>
      <w:r>
        <w:rPr>
          <w:noProof/>
        </w:rPr>
        <w:tab/>
        <w:t>Expectation Objects</w:t>
      </w:r>
      <w:r>
        <w:rPr>
          <w:noProof/>
        </w:rPr>
        <w:tab/>
      </w:r>
      <w:r>
        <w:rPr>
          <w:noProof/>
        </w:rPr>
        <w:fldChar w:fldCharType="begin" w:fldLock="1"/>
      </w:r>
      <w:r>
        <w:rPr>
          <w:noProof/>
        </w:rPr>
        <w:instrText xml:space="preserve"> PAGEREF _Toc130464582 \h </w:instrText>
      </w:r>
      <w:r>
        <w:rPr>
          <w:noProof/>
        </w:rPr>
      </w:r>
      <w:r>
        <w:rPr>
          <w:noProof/>
        </w:rPr>
        <w:fldChar w:fldCharType="separate"/>
      </w:r>
      <w:r>
        <w:rPr>
          <w:noProof/>
        </w:rPr>
        <w:t>14</w:t>
      </w:r>
      <w:r>
        <w:rPr>
          <w:noProof/>
        </w:rPr>
        <w:fldChar w:fldCharType="end"/>
      </w:r>
    </w:p>
    <w:p w14:paraId="716EB2B1" w14:textId="014CD6EA" w:rsidR="000D0CD0" w:rsidRDefault="000D0CD0">
      <w:pPr>
        <w:pStyle w:val="TOC3"/>
        <w:rPr>
          <w:rFonts w:asciiTheme="minorHAnsi" w:eastAsiaTheme="minorEastAsia" w:hAnsiTheme="minorHAnsi" w:cstheme="minorBidi"/>
          <w:noProof/>
          <w:sz w:val="22"/>
          <w:szCs w:val="22"/>
          <w:lang w:eastAsia="en-GB"/>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_Toc130464583 \h </w:instrText>
      </w:r>
      <w:r>
        <w:rPr>
          <w:noProof/>
        </w:rPr>
      </w:r>
      <w:r>
        <w:rPr>
          <w:noProof/>
        </w:rPr>
        <w:fldChar w:fldCharType="separate"/>
      </w:r>
      <w:r>
        <w:rPr>
          <w:noProof/>
        </w:rPr>
        <w:t>14</w:t>
      </w:r>
      <w:r>
        <w:rPr>
          <w:noProof/>
        </w:rPr>
        <w:fldChar w:fldCharType="end"/>
      </w:r>
    </w:p>
    <w:p w14:paraId="3ECA32C0" w14:textId="53183AB4" w:rsidR="000D0CD0" w:rsidRDefault="000D0CD0">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_Toc130464584 \h </w:instrText>
      </w:r>
      <w:r>
        <w:rPr>
          <w:noProof/>
        </w:rPr>
      </w:r>
      <w:r>
        <w:rPr>
          <w:noProof/>
        </w:rPr>
        <w:fldChar w:fldCharType="separate"/>
      </w:r>
      <w:r>
        <w:rPr>
          <w:noProof/>
        </w:rPr>
        <w:t>15</w:t>
      </w:r>
      <w:r>
        <w:rPr>
          <w:noProof/>
        </w:rPr>
        <w:fldChar w:fldCharType="end"/>
      </w:r>
    </w:p>
    <w:p w14:paraId="6E09D2BA" w14:textId="03C55847" w:rsidR="000D0CD0" w:rsidRDefault="000D0CD0">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_Toc130464585 \h </w:instrText>
      </w:r>
      <w:r>
        <w:rPr>
          <w:noProof/>
        </w:rPr>
      </w:r>
      <w:r>
        <w:rPr>
          <w:noProof/>
        </w:rPr>
        <w:fldChar w:fldCharType="separate"/>
      </w:r>
      <w:r>
        <w:rPr>
          <w:noProof/>
        </w:rPr>
        <w:t>15</w:t>
      </w:r>
      <w:r>
        <w:rPr>
          <w:noProof/>
        </w:rPr>
        <w:fldChar w:fldCharType="end"/>
      </w:r>
    </w:p>
    <w:p w14:paraId="09E627C1" w14:textId="6A268B51" w:rsidR="000D0CD0" w:rsidRDefault="000D0CD0">
      <w:pPr>
        <w:pStyle w:val="TOC3"/>
        <w:rPr>
          <w:rFonts w:asciiTheme="minorHAnsi" w:eastAsiaTheme="minorEastAsia" w:hAnsiTheme="minorHAnsi" w:cstheme="minorBidi"/>
          <w:noProof/>
          <w:sz w:val="22"/>
          <w:szCs w:val="22"/>
          <w:lang w:eastAsia="en-GB"/>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_Toc130464586 \h </w:instrText>
      </w:r>
      <w:r>
        <w:rPr>
          <w:noProof/>
        </w:rPr>
      </w:r>
      <w:r>
        <w:rPr>
          <w:noProof/>
        </w:rPr>
        <w:fldChar w:fldCharType="separate"/>
      </w:r>
      <w:r>
        <w:rPr>
          <w:noProof/>
        </w:rPr>
        <w:t>15</w:t>
      </w:r>
      <w:r>
        <w:rPr>
          <w:noProof/>
        </w:rPr>
        <w:fldChar w:fldCharType="end"/>
      </w:r>
    </w:p>
    <w:p w14:paraId="5D8FC618" w14:textId="05474690" w:rsidR="000D0CD0" w:rsidRDefault="000D0CD0">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_Toc130464587 \h </w:instrText>
      </w:r>
      <w:r>
        <w:rPr>
          <w:noProof/>
        </w:rPr>
      </w:r>
      <w:r>
        <w:rPr>
          <w:noProof/>
        </w:rPr>
        <w:fldChar w:fldCharType="separate"/>
      </w:r>
      <w:r>
        <w:rPr>
          <w:noProof/>
        </w:rPr>
        <w:t>15</w:t>
      </w:r>
      <w:r>
        <w:rPr>
          <w:noProof/>
        </w:rPr>
        <w:fldChar w:fldCharType="end"/>
      </w:r>
    </w:p>
    <w:p w14:paraId="6FAF5C49" w14:textId="1F3FBAD4" w:rsidR="000D0CD0" w:rsidRDefault="000D0CD0">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_Toc130464588 \h </w:instrText>
      </w:r>
      <w:r>
        <w:rPr>
          <w:noProof/>
        </w:rPr>
      </w:r>
      <w:r>
        <w:rPr>
          <w:noProof/>
        </w:rPr>
        <w:fldChar w:fldCharType="separate"/>
      </w:r>
      <w:r>
        <w:rPr>
          <w:noProof/>
        </w:rPr>
        <w:t>15</w:t>
      </w:r>
      <w:r>
        <w:rPr>
          <w:noProof/>
        </w:rPr>
        <w:fldChar w:fldCharType="end"/>
      </w:r>
    </w:p>
    <w:p w14:paraId="357446FE" w14:textId="60AD9CB5" w:rsidR="000D0CD0" w:rsidRDefault="000D0CD0">
      <w:pPr>
        <w:pStyle w:val="TOC3"/>
        <w:rPr>
          <w:rFonts w:asciiTheme="minorHAnsi" w:eastAsiaTheme="minorEastAsia" w:hAnsiTheme="minorHAnsi" w:cstheme="minorBidi"/>
          <w:noProof/>
          <w:sz w:val="22"/>
          <w:szCs w:val="22"/>
          <w:lang w:eastAsia="en-GB"/>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_Toc130464589 \h </w:instrText>
      </w:r>
      <w:r>
        <w:rPr>
          <w:noProof/>
        </w:rPr>
      </w:r>
      <w:r>
        <w:rPr>
          <w:noProof/>
        </w:rPr>
        <w:fldChar w:fldCharType="separate"/>
      </w:r>
      <w:r>
        <w:rPr>
          <w:noProof/>
        </w:rPr>
        <w:t>15</w:t>
      </w:r>
      <w:r>
        <w:rPr>
          <w:noProof/>
        </w:rPr>
        <w:fldChar w:fldCharType="end"/>
      </w:r>
    </w:p>
    <w:p w14:paraId="48D45C75" w14:textId="432E3DA2" w:rsidR="000D0CD0" w:rsidRDefault="000D0CD0">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_Toc130464590 \h </w:instrText>
      </w:r>
      <w:r>
        <w:rPr>
          <w:noProof/>
        </w:rPr>
      </w:r>
      <w:r>
        <w:rPr>
          <w:noProof/>
        </w:rPr>
        <w:fldChar w:fldCharType="separate"/>
      </w:r>
      <w:r>
        <w:rPr>
          <w:noProof/>
        </w:rPr>
        <w:t>15</w:t>
      </w:r>
      <w:r>
        <w:rPr>
          <w:noProof/>
        </w:rPr>
        <w:fldChar w:fldCharType="end"/>
      </w:r>
    </w:p>
    <w:p w14:paraId="15EBDAB6" w14:textId="4C0F0DB4" w:rsidR="000D0CD0" w:rsidRDefault="000D0CD0">
      <w:pPr>
        <w:pStyle w:val="TOC4"/>
        <w:rPr>
          <w:rFonts w:asciiTheme="minorHAnsi" w:eastAsiaTheme="minorEastAsia" w:hAnsiTheme="minorHAnsi" w:cstheme="minorBidi"/>
          <w:noProof/>
          <w:sz w:val="22"/>
          <w:szCs w:val="22"/>
          <w:lang w:eastAsia="en-GB"/>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_Toc130464591 \h </w:instrText>
      </w:r>
      <w:r>
        <w:rPr>
          <w:noProof/>
        </w:rPr>
      </w:r>
      <w:r>
        <w:rPr>
          <w:noProof/>
        </w:rPr>
        <w:fldChar w:fldCharType="separate"/>
      </w:r>
      <w:r>
        <w:rPr>
          <w:noProof/>
        </w:rPr>
        <w:t>16</w:t>
      </w:r>
      <w:r>
        <w:rPr>
          <w:noProof/>
        </w:rPr>
        <w:fldChar w:fldCharType="end"/>
      </w:r>
    </w:p>
    <w:p w14:paraId="1432224E" w14:textId="6F54B89B" w:rsidR="000D0CD0" w:rsidRDefault="000D0CD0">
      <w:pPr>
        <w:pStyle w:val="TOC3"/>
        <w:rPr>
          <w:rFonts w:asciiTheme="minorHAnsi" w:eastAsiaTheme="minorEastAsia" w:hAnsiTheme="minorHAnsi" w:cstheme="minorBidi"/>
          <w:noProof/>
          <w:sz w:val="22"/>
          <w:szCs w:val="22"/>
          <w:lang w:eastAsia="en-GB"/>
        </w:rPr>
      </w:pPr>
      <w:r>
        <w:rPr>
          <w:noProof/>
        </w:rPr>
        <w:t>5.1.3</w:t>
      </w:r>
      <w:r>
        <w:rPr>
          <w:noProof/>
        </w:rPr>
        <w:tab/>
        <w:t>Intent containing an expectation for delivering a service</w:t>
      </w:r>
      <w:r>
        <w:rPr>
          <w:noProof/>
        </w:rPr>
        <w:tab/>
      </w:r>
      <w:r>
        <w:rPr>
          <w:noProof/>
        </w:rPr>
        <w:fldChar w:fldCharType="begin" w:fldLock="1"/>
      </w:r>
      <w:r>
        <w:rPr>
          <w:noProof/>
        </w:rPr>
        <w:instrText xml:space="preserve"> PAGEREF _Toc130464592 \h </w:instrText>
      </w:r>
      <w:r>
        <w:rPr>
          <w:noProof/>
        </w:rPr>
      </w:r>
      <w:r>
        <w:rPr>
          <w:noProof/>
        </w:rPr>
        <w:fldChar w:fldCharType="separate"/>
      </w:r>
      <w:r>
        <w:rPr>
          <w:noProof/>
        </w:rPr>
        <w:t>16</w:t>
      </w:r>
      <w:r>
        <w:rPr>
          <w:noProof/>
        </w:rPr>
        <w:fldChar w:fldCharType="end"/>
      </w:r>
    </w:p>
    <w:p w14:paraId="625AC7ED" w14:textId="18051C59" w:rsidR="000D0CD0" w:rsidRDefault="000D0CD0">
      <w:pPr>
        <w:pStyle w:val="TOC4"/>
        <w:rPr>
          <w:rFonts w:asciiTheme="minorHAnsi" w:eastAsiaTheme="minorEastAsia" w:hAnsiTheme="minorHAnsi" w:cstheme="minorBidi"/>
          <w:noProof/>
          <w:sz w:val="22"/>
          <w:szCs w:val="22"/>
          <w:lang w:eastAsia="en-GB"/>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_Toc130464593 \h </w:instrText>
      </w:r>
      <w:r>
        <w:rPr>
          <w:noProof/>
        </w:rPr>
      </w:r>
      <w:r>
        <w:rPr>
          <w:noProof/>
        </w:rPr>
        <w:fldChar w:fldCharType="separate"/>
      </w:r>
      <w:r>
        <w:rPr>
          <w:noProof/>
        </w:rPr>
        <w:t>16</w:t>
      </w:r>
      <w:r>
        <w:rPr>
          <w:noProof/>
        </w:rPr>
        <w:fldChar w:fldCharType="end"/>
      </w:r>
    </w:p>
    <w:p w14:paraId="4FB4B4C6" w14:textId="3AC98120" w:rsidR="000D0CD0" w:rsidRDefault="000D0CD0">
      <w:pPr>
        <w:pStyle w:val="TOC4"/>
        <w:rPr>
          <w:rFonts w:asciiTheme="minorHAnsi" w:eastAsiaTheme="minorEastAsia" w:hAnsiTheme="minorHAnsi" w:cstheme="minorBidi"/>
          <w:noProof/>
          <w:sz w:val="22"/>
          <w:szCs w:val="22"/>
          <w:lang w:eastAsia="en-GB"/>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_Toc130464594 \h </w:instrText>
      </w:r>
      <w:r>
        <w:rPr>
          <w:noProof/>
        </w:rPr>
      </w:r>
      <w:r>
        <w:rPr>
          <w:noProof/>
        </w:rPr>
        <w:fldChar w:fldCharType="separate"/>
      </w:r>
      <w:r>
        <w:rPr>
          <w:noProof/>
        </w:rPr>
        <w:t>16</w:t>
      </w:r>
      <w:r>
        <w:rPr>
          <w:noProof/>
        </w:rPr>
        <w:fldChar w:fldCharType="end"/>
      </w:r>
    </w:p>
    <w:p w14:paraId="6287FC6D" w14:textId="6E295AD8" w:rsidR="000D0CD0" w:rsidRDefault="000D0CD0">
      <w:pPr>
        <w:pStyle w:val="TOC3"/>
        <w:rPr>
          <w:rFonts w:asciiTheme="minorHAnsi" w:eastAsiaTheme="minorEastAsia" w:hAnsiTheme="minorHAnsi" w:cstheme="minorBidi"/>
          <w:noProof/>
          <w:sz w:val="22"/>
          <w:szCs w:val="22"/>
          <w:lang w:eastAsia="en-GB"/>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_Toc130464595 \h </w:instrText>
      </w:r>
      <w:r>
        <w:rPr>
          <w:noProof/>
        </w:rPr>
      </w:r>
      <w:r>
        <w:rPr>
          <w:noProof/>
        </w:rPr>
        <w:fldChar w:fldCharType="separate"/>
      </w:r>
      <w:r>
        <w:rPr>
          <w:noProof/>
        </w:rPr>
        <w:t>16</w:t>
      </w:r>
      <w:r>
        <w:rPr>
          <w:noProof/>
        </w:rPr>
        <w:fldChar w:fldCharType="end"/>
      </w:r>
    </w:p>
    <w:p w14:paraId="15EBBC0A" w14:textId="54E68479" w:rsidR="000D0CD0" w:rsidRDefault="000D0CD0">
      <w:pPr>
        <w:pStyle w:val="TOC4"/>
        <w:rPr>
          <w:rFonts w:asciiTheme="minorHAnsi" w:eastAsiaTheme="minorEastAsia" w:hAnsiTheme="minorHAnsi" w:cstheme="minorBidi"/>
          <w:noProof/>
          <w:sz w:val="22"/>
          <w:szCs w:val="22"/>
          <w:lang w:eastAsia="en-GB"/>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_Toc130464596 \h </w:instrText>
      </w:r>
      <w:r>
        <w:rPr>
          <w:noProof/>
        </w:rPr>
      </w:r>
      <w:r>
        <w:rPr>
          <w:noProof/>
        </w:rPr>
        <w:fldChar w:fldCharType="separate"/>
      </w:r>
      <w:r>
        <w:rPr>
          <w:noProof/>
        </w:rPr>
        <w:t>16</w:t>
      </w:r>
      <w:r>
        <w:rPr>
          <w:noProof/>
        </w:rPr>
        <w:fldChar w:fldCharType="end"/>
      </w:r>
    </w:p>
    <w:p w14:paraId="0F998854" w14:textId="323F3A76" w:rsidR="000D0CD0" w:rsidRDefault="000D0CD0">
      <w:pPr>
        <w:pStyle w:val="TOC4"/>
        <w:rPr>
          <w:rFonts w:asciiTheme="minorHAnsi" w:eastAsiaTheme="minorEastAsia" w:hAnsiTheme="minorHAnsi" w:cstheme="minorBidi"/>
          <w:noProof/>
          <w:sz w:val="22"/>
          <w:szCs w:val="22"/>
          <w:lang w:eastAsia="en-GB"/>
        </w:rPr>
      </w:pPr>
      <w:r>
        <w:rPr>
          <w:noProof/>
        </w:rPr>
        <w:t>5.1.4.2</w:t>
      </w:r>
      <w:r>
        <w:rPr>
          <w:noProof/>
        </w:rPr>
        <w:tab/>
        <w:t>Requirements</w:t>
      </w:r>
      <w:r>
        <w:rPr>
          <w:noProof/>
        </w:rPr>
        <w:tab/>
      </w:r>
      <w:r>
        <w:rPr>
          <w:noProof/>
        </w:rPr>
        <w:fldChar w:fldCharType="begin" w:fldLock="1"/>
      </w:r>
      <w:r>
        <w:rPr>
          <w:noProof/>
        </w:rPr>
        <w:instrText xml:space="preserve"> PAGEREF _Toc130464597 \h </w:instrText>
      </w:r>
      <w:r>
        <w:rPr>
          <w:noProof/>
        </w:rPr>
      </w:r>
      <w:r>
        <w:rPr>
          <w:noProof/>
        </w:rPr>
        <w:fldChar w:fldCharType="separate"/>
      </w:r>
      <w:r>
        <w:rPr>
          <w:noProof/>
        </w:rPr>
        <w:t>16</w:t>
      </w:r>
      <w:r>
        <w:rPr>
          <w:noProof/>
        </w:rPr>
        <w:fldChar w:fldCharType="end"/>
      </w:r>
    </w:p>
    <w:p w14:paraId="100FB6F1" w14:textId="01D8ECFA" w:rsidR="000D0CD0" w:rsidRDefault="000D0CD0">
      <w:pPr>
        <w:pStyle w:val="TOC3"/>
        <w:rPr>
          <w:rFonts w:asciiTheme="minorHAnsi" w:eastAsiaTheme="minorEastAsia" w:hAnsiTheme="minorHAnsi" w:cstheme="minorBidi"/>
          <w:noProof/>
          <w:sz w:val="22"/>
          <w:szCs w:val="22"/>
          <w:lang w:eastAsia="en-GB"/>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_Toc130464598 \h </w:instrText>
      </w:r>
      <w:r>
        <w:rPr>
          <w:noProof/>
        </w:rPr>
      </w:r>
      <w:r>
        <w:rPr>
          <w:noProof/>
        </w:rPr>
        <w:fldChar w:fldCharType="separate"/>
      </w:r>
      <w:r>
        <w:rPr>
          <w:noProof/>
        </w:rPr>
        <w:t>17</w:t>
      </w:r>
      <w:r>
        <w:rPr>
          <w:noProof/>
        </w:rPr>
        <w:fldChar w:fldCharType="end"/>
      </w:r>
    </w:p>
    <w:p w14:paraId="45E9E669" w14:textId="22BFD77E" w:rsidR="000D0CD0" w:rsidRDefault="000D0CD0">
      <w:pPr>
        <w:pStyle w:val="TOC4"/>
        <w:rPr>
          <w:rFonts w:asciiTheme="minorHAnsi" w:eastAsiaTheme="minorEastAsia" w:hAnsiTheme="minorHAnsi" w:cstheme="minorBidi"/>
          <w:noProof/>
          <w:sz w:val="22"/>
          <w:szCs w:val="22"/>
          <w:lang w:eastAsia="en-GB"/>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_Toc130464599 \h </w:instrText>
      </w:r>
      <w:r>
        <w:rPr>
          <w:noProof/>
        </w:rPr>
      </w:r>
      <w:r>
        <w:rPr>
          <w:noProof/>
        </w:rPr>
        <w:fldChar w:fldCharType="separate"/>
      </w:r>
      <w:r>
        <w:rPr>
          <w:noProof/>
        </w:rPr>
        <w:t>17</w:t>
      </w:r>
      <w:r>
        <w:rPr>
          <w:noProof/>
        </w:rPr>
        <w:fldChar w:fldCharType="end"/>
      </w:r>
    </w:p>
    <w:p w14:paraId="39392017" w14:textId="5F603287" w:rsidR="000D0CD0" w:rsidRDefault="000D0CD0">
      <w:pPr>
        <w:pStyle w:val="TOC4"/>
        <w:rPr>
          <w:rFonts w:asciiTheme="minorHAnsi" w:eastAsiaTheme="minorEastAsia" w:hAnsiTheme="minorHAnsi" w:cstheme="minorBidi"/>
          <w:noProof/>
          <w:sz w:val="22"/>
          <w:szCs w:val="22"/>
          <w:lang w:eastAsia="en-GB"/>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_Toc130464600 \h </w:instrText>
      </w:r>
      <w:r>
        <w:rPr>
          <w:noProof/>
        </w:rPr>
      </w:r>
      <w:r>
        <w:rPr>
          <w:noProof/>
        </w:rPr>
        <w:fldChar w:fldCharType="separate"/>
      </w:r>
      <w:r>
        <w:rPr>
          <w:noProof/>
        </w:rPr>
        <w:t>17</w:t>
      </w:r>
      <w:r>
        <w:rPr>
          <w:noProof/>
        </w:rPr>
        <w:fldChar w:fldCharType="end"/>
      </w:r>
    </w:p>
    <w:p w14:paraId="5F90D2F1" w14:textId="04AF3603" w:rsidR="000D0CD0" w:rsidRDefault="000D0CD0">
      <w:pPr>
        <w:pStyle w:val="TOC2"/>
        <w:rPr>
          <w:rFonts w:asciiTheme="minorHAnsi" w:eastAsiaTheme="minorEastAsia" w:hAnsiTheme="minorHAnsi" w:cstheme="minorBidi"/>
          <w:noProof/>
          <w:sz w:val="22"/>
          <w:szCs w:val="22"/>
          <w:lang w:eastAsia="en-GB"/>
        </w:rPr>
      </w:pPr>
      <w:r>
        <w:rPr>
          <w:noProof/>
        </w:rPr>
        <w:t>5.2</w:t>
      </w:r>
      <w:r>
        <w:rPr>
          <w:noProof/>
        </w:rPr>
        <w:tab/>
        <w:t>Generic requirements for intent driven MnS</w:t>
      </w:r>
      <w:r>
        <w:rPr>
          <w:noProof/>
        </w:rPr>
        <w:tab/>
      </w:r>
      <w:r>
        <w:rPr>
          <w:noProof/>
        </w:rPr>
        <w:fldChar w:fldCharType="begin" w:fldLock="1"/>
      </w:r>
      <w:r>
        <w:rPr>
          <w:noProof/>
        </w:rPr>
        <w:instrText xml:space="preserve"> PAGEREF _Toc130464601 \h </w:instrText>
      </w:r>
      <w:r>
        <w:rPr>
          <w:noProof/>
        </w:rPr>
      </w:r>
      <w:r>
        <w:rPr>
          <w:noProof/>
        </w:rPr>
        <w:fldChar w:fldCharType="separate"/>
      </w:r>
      <w:r>
        <w:rPr>
          <w:noProof/>
        </w:rPr>
        <w:t>17</w:t>
      </w:r>
      <w:r>
        <w:rPr>
          <w:noProof/>
        </w:rPr>
        <w:fldChar w:fldCharType="end"/>
      </w:r>
    </w:p>
    <w:p w14:paraId="51F9576B" w14:textId="4B4F011F" w:rsidR="000D0CD0" w:rsidRDefault="000D0CD0">
      <w:pPr>
        <w:pStyle w:val="TOC1"/>
        <w:rPr>
          <w:rFonts w:asciiTheme="minorHAnsi" w:eastAsiaTheme="minorEastAsia" w:hAnsiTheme="minorHAnsi" w:cstheme="minorBidi"/>
          <w:noProof/>
          <w:szCs w:val="22"/>
          <w:lang w:eastAsia="en-GB"/>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_Toc130464602 \h </w:instrText>
      </w:r>
      <w:r>
        <w:rPr>
          <w:noProof/>
        </w:rPr>
      </w:r>
      <w:r>
        <w:rPr>
          <w:noProof/>
        </w:rPr>
        <w:fldChar w:fldCharType="separate"/>
      </w:r>
      <w:r>
        <w:rPr>
          <w:noProof/>
        </w:rPr>
        <w:t>18</w:t>
      </w:r>
      <w:r>
        <w:rPr>
          <w:noProof/>
        </w:rPr>
        <w:fldChar w:fldCharType="end"/>
      </w:r>
    </w:p>
    <w:p w14:paraId="659B84FA" w14:textId="19463932" w:rsidR="000D0CD0" w:rsidRDefault="000D0CD0">
      <w:pPr>
        <w:pStyle w:val="TOC2"/>
        <w:rPr>
          <w:rFonts w:asciiTheme="minorHAnsi" w:eastAsiaTheme="minorEastAsia" w:hAnsiTheme="minorHAnsi" w:cstheme="minorBidi"/>
          <w:noProof/>
          <w:sz w:val="22"/>
          <w:szCs w:val="22"/>
          <w:lang w:eastAsia="en-GB"/>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_Toc130464603 \h </w:instrText>
      </w:r>
      <w:r>
        <w:rPr>
          <w:noProof/>
        </w:rPr>
      </w:r>
      <w:r>
        <w:rPr>
          <w:noProof/>
        </w:rPr>
        <w:fldChar w:fldCharType="separate"/>
      </w:r>
      <w:r>
        <w:rPr>
          <w:noProof/>
        </w:rPr>
        <w:t>18</w:t>
      </w:r>
      <w:r>
        <w:rPr>
          <w:noProof/>
        </w:rPr>
        <w:fldChar w:fldCharType="end"/>
      </w:r>
    </w:p>
    <w:p w14:paraId="1A49543F" w14:textId="0E86B421" w:rsidR="000D0CD0" w:rsidRDefault="000D0CD0">
      <w:pPr>
        <w:pStyle w:val="TOC2"/>
        <w:rPr>
          <w:rFonts w:asciiTheme="minorHAnsi" w:eastAsiaTheme="minorEastAsia" w:hAnsiTheme="minorHAnsi" w:cstheme="minorBidi"/>
          <w:noProof/>
          <w:sz w:val="22"/>
          <w:szCs w:val="22"/>
          <w:lang w:eastAsia="en-GB"/>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_Toc130464604 \h </w:instrText>
      </w:r>
      <w:r>
        <w:rPr>
          <w:noProof/>
        </w:rPr>
      </w:r>
      <w:r>
        <w:rPr>
          <w:noProof/>
        </w:rPr>
        <w:fldChar w:fldCharType="separate"/>
      </w:r>
      <w:r>
        <w:rPr>
          <w:noProof/>
        </w:rPr>
        <w:t>18</w:t>
      </w:r>
      <w:r>
        <w:rPr>
          <w:noProof/>
        </w:rPr>
        <w:fldChar w:fldCharType="end"/>
      </w:r>
    </w:p>
    <w:p w14:paraId="0A31BE2C" w14:textId="62E6A7B1" w:rsidR="000D0CD0" w:rsidRDefault="000D0CD0">
      <w:pPr>
        <w:pStyle w:val="TOC3"/>
        <w:rPr>
          <w:rFonts w:asciiTheme="minorHAnsi" w:eastAsiaTheme="minorEastAsia" w:hAnsiTheme="minorHAnsi" w:cstheme="minorBidi"/>
          <w:noProof/>
          <w:sz w:val="22"/>
          <w:szCs w:val="22"/>
          <w:lang w:eastAsia="en-GB"/>
        </w:rPr>
      </w:pPr>
      <w:r>
        <w:rPr>
          <w:noProof/>
        </w:rPr>
        <w:t>6.2.1</w:t>
      </w:r>
      <w:r>
        <w:rPr>
          <w:noProof/>
        </w:rPr>
        <w:tab/>
        <w:t>Generic Information model definition</w:t>
      </w:r>
      <w:r>
        <w:rPr>
          <w:noProof/>
        </w:rPr>
        <w:tab/>
      </w:r>
      <w:r>
        <w:rPr>
          <w:noProof/>
        </w:rPr>
        <w:fldChar w:fldCharType="begin" w:fldLock="1"/>
      </w:r>
      <w:r>
        <w:rPr>
          <w:noProof/>
        </w:rPr>
        <w:instrText xml:space="preserve"> PAGEREF _Toc130464605 \h </w:instrText>
      </w:r>
      <w:r>
        <w:rPr>
          <w:noProof/>
        </w:rPr>
      </w:r>
      <w:r>
        <w:rPr>
          <w:noProof/>
        </w:rPr>
        <w:fldChar w:fldCharType="separate"/>
      </w:r>
      <w:r>
        <w:rPr>
          <w:noProof/>
        </w:rPr>
        <w:t>18</w:t>
      </w:r>
      <w:r>
        <w:rPr>
          <w:noProof/>
        </w:rPr>
        <w:fldChar w:fldCharType="end"/>
      </w:r>
    </w:p>
    <w:p w14:paraId="315943D3" w14:textId="215849FA" w:rsidR="000D0CD0" w:rsidRDefault="000D0CD0">
      <w:pPr>
        <w:pStyle w:val="TOC4"/>
        <w:rPr>
          <w:rFonts w:asciiTheme="minorHAnsi" w:eastAsiaTheme="minorEastAsia" w:hAnsiTheme="minorHAnsi" w:cstheme="minorBidi"/>
          <w:noProof/>
          <w:sz w:val="22"/>
          <w:szCs w:val="22"/>
          <w:lang w:eastAsia="en-GB"/>
        </w:rPr>
      </w:pPr>
      <w:r>
        <w:rPr>
          <w:noProof/>
        </w:rPr>
        <w:t>6.2.1.1</w:t>
      </w:r>
      <w:r>
        <w:rPr>
          <w:noProof/>
        </w:rPr>
        <w:tab/>
        <w:t>Class diagram</w:t>
      </w:r>
      <w:r>
        <w:rPr>
          <w:noProof/>
        </w:rPr>
        <w:tab/>
      </w:r>
      <w:r>
        <w:rPr>
          <w:noProof/>
        </w:rPr>
        <w:fldChar w:fldCharType="begin" w:fldLock="1"/>
      </w:r>
      <w:r>
        <w:rPr>
          <w:noProof/>
        </w:rPr>
        <w:instrText xml:space="preserve"> PAGEREF _Toc130464606 \h </w:instrText>
      </w:r>
      <w:r>
        <w:rPr>
          <w:noProof/>
        </w:rPr>
      </w:r>
      <w:r>
        <w:rPr>
          <w:noProof/>
        </w:rPr>
        <w:fldChar w:fldCharType="separate"/>
      </w:r>
      <w:r>
        <w:rPr>
          <w:noProof/>
        </w:rPr>
        <w:t>18</w:t>
      </w:r>
      <w:r>
        <w:rPr>
          <w:noProof/>
        </w:rPr>
        <w:fldChar w:fldCharType="end"/>
      </w:r>
    </w:p>
    <w:p w14:paraId="488BC513" w14:textId="3B6077A8" w:rsidR="000D0CD0" w:rsidRDefault="000D0CD0">
      <w:pPr>
        <w:pStyle w:val="TOC5"/>
        <w:rPr>
          <w:rFonts w:asciiTheme="minorHAnsi" w:eastAsiaTheme="minorEastAsia" w:hAnsiTheme="minorHAnsi" w:cstheme="minorBidi"/>
          <w:noProof/>
          <w:sz w:val="22"/>
          <w:szCs w:val="22"/>
          <w:lang w:eastAsia="en-GB"/>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_Toc130464607 \h </w:instrText>
      </w:r>
      <w:r>
        <w:rPr>
          <w:noProof/>
        </w:rPr>
      </w:r>
      <w:r>
        <w:rPr>
          <w:noProof/>
        </w:rPr>
        <w:fldChar w:fldCharType="separate"/>
      </w:r>
      <w:r>
        <w:rPr>
          <w:noProof/>
        </w:rPr>
        <w:t>18</w:t>
      </w:r>
      <w:r>
        <w:rPr>
          <w:noProof/>
        </w:rPr>
        <w:fldChar w:fldCharType="end"/>
      </w:r>
    </w:p>
    <w:p w14:paraId="3514586C" w14:textId="366A8776" w:rsidR="000D0CD0" w:rsidRDefault="000D0CD0">
      <w:pPr>
        <w:pStyle w:val="TOC5"/>
        <w:rPr>
          <w:rFonts w:asciiTheme="minorHAnsi" w:eastAsiaTheme="minorEastAsia" w:hAnsiTheme="minorHAnsi" w:cstheme="minorBidi"/>
          <w:noProof/>
          <w:sz w:val="22"/>
          <w:szCs w:val="22"/>
          <w:lang w:eastAsia="en-GB"/>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_Toc130464608 \h </w:instrText>
      </w:r>
      <w:r>
        <w:rPr>
          <w:noProof/>
        </w:rPr>
      </w:r>
      <w:r>
        <w:rPr>
          <w:noProof/>
        </w:rPr>
        <w:fldChar w:fldCharType="separate"/>
      </w:r>
      <w:r>
        <w:rPr>
          <w:noProof/>
        </w:rPr>
        <w:t>19</w:t>
      </w:r>
      <w:r>
        <w:rPr>
          <w:noProof/>
        </w:rPr>
        <w:fldChar w:fldCharType="end"/>
      </w:r>
    </w:p>
    <w:p w14:paraId="6890FE00" w14:textId="0D649EE0" w:rsidR="000D0CD0" w:rsidRDefault="000D0CD0">
      <w:pPr>
        <w:pStyle w:val="TOC4"/>
        <w:rPr>
          <w:rFonts w:asciiTheme="minorHAnsi" w:eastAsiaTheme="minorEastAsia" w:hAnsiTheme="minorHAnsi" w:cstheme="minorBidi"/>
          <w:noProof/>
          <w:sz w:val="22"/>
          <w:szCs w:val="22"/>
          <w:lang w:eastAsia="en-GB"/>
        </w:rPr>
      </w:pPr>
      <w:r>
        <w:rPr>
          <w:noProof/>
        </w:rPr>
        <w:t>6.2.1.2</w:t>
      </w:r>
      <w:r>
        <w:rPr>
          <w:noProof/>
        </w:rPr>
        <w:tab/>
        <w:t>Class definition</w:t>
      </w:r>
      <w:r>
        <w:rPr>
          <w:noProof/>
        </w:rPr>
        <w:tab/>
      </w:r>
      <w:r>
        <w:rPr>
          <w:noProof/>
        </w:rPr>
        <w:fldChar w:fldCharType="begin" w:fldLock="1"/>
      </w:r>
      <w:r>
        <w:rPr>
          <w:noProof/>
        </w:rPr>
        <w:instrText xml:space="preserve"> PAGEREF _Toc130464609 \h </w:instrText>
      </w:r>
      <w:r>
        <w:rPr>
          <w:noProof/>
        </w:rPr>
      </w:r>
      <w:r>
        <w:rPr>
          <w:noProof/>
        </w:rPr>
        <w:fldChar w:fldCharType="separate"/>
      </w:r>
      <w:r>
        <w:rPr>
          <w:noProof/>
        </w:rPr>
        <w:t>19</w:t>
      </w:r>
      <w:r>
        <w:rPr>
          <w:noProof/>
        </w:rPr>
        <w:fldChar w:fldCharType="end"/>
      </w:r>
    </w:p>
    <w:p w14:paraId="1D6D2CE1" w14:textId="5B676E74" w:rsidR="000D0CD0" w:rsidRDefault="000D0CD0">
      <w:pPr>
        <w:pStyle w:val="TOC5"/>
        <w:rPr>
          <w:rFonts w:asciiTheme="minorHAnsi" w:eastAsiaTheme="minorEastAsia" w:hAnsiTheme="minorHAnsi" w:cstheme="minorBidi"/>
          <w:noProof/>
          <w:sz w:val="22"/>
          <w:szCs w:val="22"/>
          <w:lang w:eastAsia="en-GB"/>
        </w:rPr>
      </w:pPr>
      <w:r w:rsidRPr="00C1466C">
        <w:rPr>
          <w:rFonts w:cs="Arial"/>
          <w:noProof/>
        </w:rPr>
        <w:t>6.2.1.2.1</w:t>
      </w:r>
      <w:r w:rsidRPr="00C1466C">
        <w:rPr>
          <w:rFonts w:cs="Arial"/>
          <w:noProof/>
        </w:rPr>
        <w:tab/>
      </w:r>
      <w:r w:rsidRPr="00C1466C">
        <w:rPr>
          <w:rFonts w:cs="Arial"/>
          <w:noProof/>
          <w:lang w:eastAsia="zh-CN"/>
        </w:rPr>
        <w:t>Intent &lt;&lt;IOC&gt;&gt;</w:t>
      </w:r>
      <w:r>
        <w:rPr>
          <w:noProof/>
        </w:rPr>
        <w:tab/>
      </w:r>
      <w:r>
        <w:rPr>
          <w:noProof/>
        </w:rPr>
        <w:fldChar w:fldCharType="begin" w:fldLock="1"/>
      </w:r>
      <w:r>
        <w:rPr>
          <w:noProof/>
        </w:rPr>
        <w:instrText xml:space="preserve"> PAGEREF _Toc130464610 \h </w:instrText>
      </w:r>
      <w:r>
        <w:rPr>
          <w:noProof/>
        </w:rPr>
      </w:r>
      <w:r>
        <w:rPr>
          <w:noProof/>
        </w:rPr>
        <w:fldChar w:fldCharType="separate"/>
      </w:r>
      <w:r>
        <w:rPr>
          <w:noProof/>
        </w:rPr>
        <w:t>19</w:t>
      </w:r>
      <w:r>
        <w:rPr>
          <w:noProof/>
        </w:rPr>
        <w:fldChar w:fldCharType="end"/>
      </w:r>
    </w:p>
    <w:p w14:paraId="005F7647" w14:textId="7A9A60EE" w:rsidR="000D0CD0" w:rsidRDefault="000D0CD0">
      <w:pPr>
        <w:pStyle w:val="TOC6"/>
        <w:rPr>
          <w:rFonts w:asciiTheme="minorHAnsi" w:eastAsiaTheme="minorEastAsia" w:hAnsiTheme="minorHAnsi" w:cstheme="minorBidi"/>
          <w:noProof/>
          <w:sz w:val="22"/>
          <w:szCs w:val="22"/>
          <w:lang w:eastAsia="en-GB"/>
        </w:rPr>
      </w:pPr>
      <w:r>
        <w:rPr>
          <w:noProof/>
        </w:rPr>
        <w:t>6.2.1.2.1.4</w:t>
      </w:r>
      <w:r>
        <w:rPr>
          <w:noProof/>
        </w:rPr>
        <w:tab/>
        <w:t>Notifications</w:t>
      </w:r>
      <w:r>
        <w:rPr>
          <w:noProof/>
        </w:rPr>
        <w:tab/>
      </w:r>
      <w:r>
        <w:rPr>
          <w:noProof/>
        </w:rPr>
        <w:fldChar w:fldCharType="begin" w:fldLock="1"/>
      </w:r>
      <w:r>
        <w:rPr>
          <w:noProof/>
        </w:rPr>
        <w:instrText xml:space="preserve"> PAGEREF _Toc130464611 \h </w:instrText>
      </w:r>
      <w:r>
        <w:rPr>
          <w:noProof/>
        </w:rPr>
      </w:r>
      <w:r>
        <w:rPr>
          <w:noProof/>
        </w:rPr>
        <w:fldChar w:fldCharType="separate"/>
      </w:r>
      <w:r>
        <w:rPr>
          <w:noProof/>
        </w:rPr>
        <w:t>19</w:t>
      </w:r>
      <w:r>
        <w:rPr>
          <w:noProof/>
        </w:rPr>
        <w:fldChar w:fldCharType="end"/>
      </w:r>
    </w:p>
    <w:p w14:paraId="694940A8" w14:textId="3CE41417" w:rsidR="000D0CD0" w:rsidRDefault="000D0CD0">
      <w:pPr>
        <w:pStyle w:val="TOC4"/>
        <w:rPr>
          <w:rFonts w:asciiTheme="minorHAnsi" w:eastAsiaTheme="minorEastAsia" w:hAnsiTheme="minorHAnsi" w:cstheme="minorBidi"/>
          <w:noProof/>
          <w:sz w:val="22"/>
          <w:szCs w:val="22"/>
          <w:lang w:eastAsia="en-GB"/>
        </w:rPr>
      </w:pPr>
      <w:r>
        <w:rPr>
          <w:noProof/>
        </w:rPr>
        <w:t>6.2.1.3</w:t>
      </w:r>
      <w:r>
        <w:rPr>
          <w:noProof/>
        </w:rPr>
        <w:tab/>
        <w:t>DataType definition</w:t>
      </w:r>
      <w:r>
        <w:rPr>
          <w:noProof/>
        </w:rPr>
        <w:tab/>
      </w:r>
      <w:r>
        <w:rPr>
          <w:noProof/>
        </w:rPr>
        <w:fldChar w:fldCharType="begin" w:fldLock="1"/>
      </w:r>
      <w:r>
        <w:rPr>
          <w:noProof/>
        </w:rPr>
        <w:instrText xml:space="preserve"> PAGEREF _Toc130464612 \h </w:instrText>
      </w:r>
      <w:r>
        <w:rPr>
          <w:noProof/>
        </w:rPr>
      </w:r>
      <w:r>
        <w:rPr>
          <w:noProof/>
        </w:rPr>
        <w:fldChar w:fldCharType="separate"/>
      </w:r>
      <w:r>
        <w:rPr>
          <w:noProof/>
        </w:rPr>
        <w:t>20</w:t>
      </w:r>
      <w:r>
        <w:rPr>
          <w:noProof/>
        </w:rPr>
        <w:fldChar w:fldCharType="end"/>
      </w:r>
    </w:p>
    <w:p w14:paraId="3A425615" w14:textId="2E1ABE78" w:rsidR="000D0CD0" w:rsidRDefault="000D0CD0">
      <w:pPr>
        <w:pStyle w:val="TOC5"/>
        <w:rPr>
          <w:rFonts w:asciiTheme="minorHAnsi" w:eastAsiaTheme="minorEastAsia" w:hAnsiTheme="minorHAnsi" w:cstheme="minorBidi"/>
          <w:noProof/>
          <w:sz w:val="22"/>
          <w:szCs w:val="22"/>
          <w:lang w:eastAsia="en-GB"/>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_Toc130464613 \h </w:instrText>
      </w:r>
      <w:r>
        <w:rPr>
          <w:noProof/>
        </w:rPr>
      </w:r>
      <w:r>
        <w:rPr>
          <w:noProof/>
        </w:rPr>
        <w:fldChar w:fldCharType="separate"/>
      </w:r>
      <w:r>
        <w:rPr>
          <w:noProof/>
        </w:rPr>
        <w:t>20</w:t>
      </w:r>
      <w:r>
        <w:rPr>
          <w:noProof/>
        </w:rPr>
        <w:fldChar w:fldCharType="end"/>
      </w:r>
    </w:p>
    <w:p w14:paraId="1DED3ED2" w14:textId="59E2F896" w:rsidR="000D0CD0" w:rsidRDefault="000D0CD0">
      <w:pPr>
        <w:pStyle w:val="TOC6"/>
        <w:rPr>
          <w:rFonts w:asciiTheme="minorHAnsi" w:eastAsiaTheme="minorEastAsia" w:hAnsiTheme="minorHAnsi" w:cstheme="minorBidi"/>
          <w:noProof/>
          <w:sz w:val="22"/>
          <w:szCs w:val="22"/>
          <w:lang w:eastAsia="en-GB"/>
        </w:rPr>
      </w:pPr>
      <w:r>
        <w:rPr>
          <w:noProof/>
        </w:rPr>
        <w:t>6.2.1.3.1.4</w:t>
      </w:r>
      <w:r>
        <w:rPr>
          <w:noProof/>
        </w:rPr>
        <w:tab/>
        <w:t>Notifications</w:t>
      </w:r>
      <w:r>
        <w:rPr>
          <w:noProof/>
        </w:rPr>
        <w:tab/>
      </w:r>
      <w:r>
        <w:rPr>
          <w:noProof/>
        </w:rPr>
        <w:fldChar w:fldCharType="begin" w:fldLock="1"/>
      </w:r>
      <w:r>
        <w:rPr>
          <w:noProof/>
        </w:rPr>
        <w:instrText xml:space="preserve"> PAGEREF _Toc130464614 \h </w:instrText>
      </w:r>
      <w:r>
        <w:rPr>
          <w:noProof/>
        </w:rPr>
      </w:r>
      <w:r>
        <w:rPr>
          <w:noProof/>
        </w:rPr>
        <w:fldChar w:fldCharType="separate"/>
      </w:r>
      <w:r>
        <w:rPr>
          <w:noProof/>
        </w:rPr>
        <w:t>20</w:t>
      </w:r>
      <w:r>
        <w:rPr>
          <w:noProof/>
        </w:rPr>
        <w:fldChar w:fldCharType="end"/>
      </w:r>
    </w:p>
    <w:p w14:paraId="318FB3F0" w14:textId="571BF074" w:rsidR="000D0CD0" w:rsidRDefault="000D0CD0">
      <w:pPr>
        <w:pStyle w:val="TOC5"/>
        <w:rPr>
          <w:rFonts w:asciiTheme="minorHAnsi" w:eastAsiaTheme="minorEastAsia" w:hAnsiTheme="minorHAnsi" w:cstheme="minorBidi"/>
          <w:noProof/>
          <w:sz w:val="22"/>
          <w:szCs w:val="22"/>
          <w:lang w:eastAsia="en-GB"/>
        </w:rPr>
      </w:pPr>
      <w:r w:rsidRPr="00C1466C">
        <w:rPr>
          <w:rFonts w:eastAsia="Courier New"/>
          <w:noProof/>
        </w:rPr>
        <w:t>6.2.1.3.2</w:t>
      </w:r>
      <w:r w:rsidRPr="00C1466C">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_Toc130464615 \h </w:instrText>
      </w:r>
      <w:r>
        <w:rPr>
          <w:noProof/>
        </w:rPr>
      </w:r>
      <w:r>
        <w:rPr>
          <w:noProof/>
        </w:rPr>
        <w:fldChar w:fldCharType="separate"/>
      </w:r>
      <w:r>
        <w:rPr>
          <w:noProof/>
        </w:rPr>
        <w:t>20</w:t>
      </w:r>
      <w:r>
        <w:rPr>
          <w:noProof/>
        </w:rPr>
        <w:fldChar w:fldCharType="end"/>
      </w:r>
    </w:p>
    <w:p w14:paraId="70F6DA1F" w14:textId="0080E192" w:rsidR="000D0CD0" w:rsidRDefault="000D0CD0">
      <w:pPr>
        <w:pStyle w:val="TOC5"/>
        <w:rPr>
          <w:rFonts w:asciiTheme="minorHAnsi" w:eastAsiaTheme="minorEastAsia" w:hAnsiTheme="minorHAnsi" w:cstheme="minorBidi"/>
          <w:noProof/>
          <w:sz w:val="22"/>
          <w:szCs w:val="22"/>
          <w:lang w:eastAsia="en-GB"/>
        </w:rPr>
      </w:pPr>
      <w:r>
        <w:rPr>
          <w:noProof/>
        </w:rPr>
        <w:t>6.2.1.3.3</w:t>
      </w:r>
      <w:r>
        <w:rPr>
          <w:noProof/>
        </w:rPr>
        <w:tab/>
      </w:r>
      <w:r>
        <w:rPr>
          <w:noProof/>
          <w:lang w:eastAsia="zh-CN"/>
        </w:rPr>
        <w:t>ExpectationTarget &lt;&lt;dataType&gt;&gt;</w:t>
      </w:r>
      <w:r>
        <w:rPr>
          <w:noProof/>
        </w:rPr>
        <w:tab/>
      </w:r>
      <w:r>
        <w:rPr>
          <w:noProof/>
        </w:rPr>
        <w:fldChar w:fldCharType="begin" w:fldLock="1"/>
      </w:r>
      <w:r>
        <w:rPr>
          <w:noProof/>
        </w:rPr>
        <w:instrText xml:space="preserve"> PAGEREF _Toc130464616 \h </w:instrText>
      </w:r>
      <w:r>
        <w:rPr>
          <w:noProof/>
        </w:rPr>
      </w:r>
      <w:r>
        <w:rPr>
          <w:noProof/>
        </w:rPr>
        <w:fldChar w:fldCharType="separate"/>
      </w:r>
      <w:r>
        <w:rPr>
          <w:noProof/>
        </w:rPr>
        <w:t>21</w:t>
      </w:r>
      <w:r>
        <w:rPr>
          <w:noProof/>
        </w:rPr>
        <w:fldChar w:fldCharType="end"/>
      </w:r>
    </w:p>
    <w:p w14:paraId="491AD298" w14:textId="21CE940E" w:rsidR="000D0CD0" w:rsidRDefault="000D0CD0">
      <w:pPr>
        <w:pStyle w:val="TOC6"/>
        <w:rPr>
          <w:rFonts w:asciiTheme="minorHAnsi" w:eastAsiaTheme="minorEastAsia" w:hAnsiTheme="minorHAnsi" w:cstheme="minorBidi"/>
          <w:noProof/>
          <w:sz w:val="22"/>
          <w:szCs w:val="22"/>
          <w:lang w:eastAsia="en-GB"/>
        </w:rPr>
      </w:pPr>
      <w:r>
        <w:rPr>
          <w:noProof/>
        </w:rPr>
        <w:t>6.2.1.3.3.4</w:t>
      </w:r>
      <w:r>
        <w:rPr>
          <w:noProof/>
        </w:rPr>
        <w:tab/>
        <w:t>Notifications</w:t>
      </w:r>
      <w:r>
        <w:rPr>
          <w:noProof/>
        </w:rPr>
        <w:tab/>
      </w:r>
      <w:r>
        <w:rPr>
          <w:noProof/>
        </w:rPr>
        <w:fldChar w:fldCharType="begin" w:fldLock="1"/>
      </w:r>
      <w:r>
        <w:rPr>
          <w:noProof/>
        </w:rPr>
        <w:instrText xml:space="preserve"> PAGEREF _Toc130464617 \h </w:instrText>
      </w:r>
      <w:r>
        <w:rPr>
          <w:noProof/>
        </w:rPr>
      </w:r>
      <w:r>
        <w:rPr>
          <w:noProof/>
        </w:rPr>
        <w:fldChar w:fldCharType="separate"/>
      </w:r>
      <w:r>
        <w:rPr>
          <w:noProof/>
        </w:rPr>
        <w:t>21</w:t>
      </w:r>
      <w:r>
        <w:rPr>
          <w:noProof/>
        </w:rPr>
        <w:fldChar w:fldCharType="end"/>
      </w:r>
    </w:p>
    <w:p w14:paraId="250DEA76" w14:textId="655859B7" w:rsidR="000D0CD0" w:rsidRDefault="000D0CD0">
      <w:pPr>
        <w:pStyle w:val="TOC5"/>
        <w:rPr>
          <w:rFonts w:asciiTheme="minorHAnsi" w:eastAsiaTheme="minorEastAsia" w:hAnsiTheme="minorHAnsi" w:cstheme="minorBidi"/>
          <w:noProof/>
          <w:sz w:val="22"/>
          <w:szCs w:val="22"/>
          <w:lang w:eastAsia="en-GB"/>
        </w:rPr>
      </w:pPr>
      <w:r>
        <w:rPr>
          <w:noProof/>
        </w:rPr>
        <w:t>6.2.1.3.4</w:t>
      </w:r>
      <w:r>
        <w:rPr>
          <w:noProof/>
        </w:rPr>
        <w:tab/>
      </w:r>
      <w:r>
        <w:rPr>
          <w:noProof/>
          <w:lang w:eastAsia="zh-CN"/>
        </w:rPr>
        <w:t>Context &lt;&lt;dataType&gt;&gt;</w:t>
      </w:r>
      <w:r>
        <w:rPr>
          <w:noProof/>
        </w:rPr>
        <w:tab/>
      </w:r>
      <w:r>
        <w:rPr>
          <w:noProof/>
        </w:rPr>
        <w:fldChar w:fldCharType="begin" w:fldLock="1"/>
      </w:r>
      <w:r>
        <w:rPr>
          <w:noProof/>
        </w:rPr>
        <w:instrText xml:space="preserve"> PAGEREF _Toc130464618 \h </w:instrText>
      </w:r>
      <w:r>
        <w:rPr>
          <w:noProof/>
        </w:rPr>
      </w:r>
      <w:r>
        <w:rPr>
          <w:noProof/>
        </w:rPr>
        <w:fldChar w:fldCharType="separate"/>
      </w:r>
      <w:r>
        <w:rPr>
          <w:noProof/>
        </w:rPr>
        <w:t>21</w:t>
      </w:r>
      <w:r>
        <w:rPr>
          <w:noProof/>
        </w:rPr>
        <w:fldChar w:fldCharType="end"/>
      </w:r>
    </w:p>
    <w:p w14:paraId="21E87128" w14:textId="5FA7D372" w:rsidR="000D0CD0" w:rsidRDefault="000D0CD0">
      <w:pPr>
        <w:pStyle w:val="TOC5"/>
        <w:rPr>
          <w:rFonts w:asciiTheme="minorHAnsi" w:eastAsiaTheme="minorEastAsia" w:hAnsiTheme="minorHAnsi" w:cstheme="minorBidi"/>
          <w:noProof/>
          <w:sz w:val="22"/>
          <w:szCs w:val="22"/>
          <w:lang w:eastAsia="en-GB"/>
        </w:rPr>
      </w:pPr>
      <w:r w:rsidRPr="00C1466C">
        <w:rPr>
          <w:rFonts w:eastAsia="SimSun"/>
          <w:noProof/>
        </w:rPr>
        <w:t>6.2.1.3.5</w:t>
      </w:r>
      <w:r w:rsidRPr="00C1466C">
        <w:rPr>
          <w:rFonts w:eastAsia="SimSun"/>
          <w:noProof/>
        </w:rPr>
        <w:tab/>
      </w:r>
      <w:r w:rsidRPr="00C1466C">
        <w:rPr>
          <w:rFonts w:eastAsia="SimSun"/>
          <w:noProof/>
          <w:lang w:eastAsia="zh-CN"/>
        </w:rPr>
        <w:t>FulfilmentInfo &lt;&lt; dataType &gt;&gt;</w:t>
      </w:r>
      <w:r>
        <w:rPr>
          <w:noProof/>
        </w:rPr>
        <w:tab/>
      </w:r>
      <w:r>
        <w:rPr>
          <w:noProof/>
        </w:rPr>
        <w:fldChar w:fldCharType="begin" w:fldLock="1"/>
      </w:r>
      <w:r>
        <w:rPr>
          <w:noProof/>
        </w:rPr>
        <w:instrText xml:space="preserve"> PAGEREF _Toc130464619 \h </w:instrText>
      </w:r>
      <w:r>
        <w:rPr>
          <w:noProof/>
        </w:rPr>
      </w:r>
      <w:r>
        <w:rPr>
          <w:noProof/>
        </w:rPr>
        <w:fldChar w:fldCharType="separate"/>
      </w:r>
      <w:r>
        <w:rPr>
          <w:noProof/>
        </w:rPr>
        <w:t>22</w:t>
      </w:r>
      <w:r>
        <w:rPr>
          <w:noProof/>
        </w:rPr>
        <w:fldChar w:fldCharType="end"/>
      </w:r>
    </w:p>
    <w:p w14:paraId="6D49DF86" w14:textId="36E633BB" w:rsidR="000D0CD0" w:rsidRDefault="000D0CD0">
      <w:pPr>
        <w:pStyle w:val="TOC6"/>
        <w:rPr>
          <w:rFonts w:asciiTheme="minorHAnsi" w:eastAsiaTheme="minorEastAsia" w:hAnsiTheme="minorHAnsi" w:cstheme="minorBidi"/>
          <w:noProof/>
          <w:sz w:val="22"/>
          <w:szCs w:val="22"/>
          <w:lang w:eastAsia="en-GB"/>
        </w:rPr>
      </w:pPr>
      <w:r>
        <w:rPr>
          <w:noProof/>
        </w:rPr>
        <w:t>6.2.1.3.5.4</w:t>
      </w:r>
      <w:r>
        <w:rPr>
          <w:noProof/>
        </w:rPr>
        <w:tab/>
        <w:t>Notifications</w:t>
      </w:r>
      <w:r>
        <w:rPr>
          <w:noProof/>
        </w:rPr>
        <w:tab/>
      </w:r>
      <w:r>
        <w:rPr>
          <w:noProof/>
        </w:rPr>
        <w:fldChar w:fldCharType="begin" w:fldLock="1"/>
      </w:r>
      <w:r>
        <w:rPr>
          <w:noProof/>
        </w:rPr>
        <w:instrText xml:space="preserve"> PAGEREF _Toc130464620 \h </w:instrText>
      </w:r>
      <w:r>
        <w:rPr>
          <w:noProof/>
        </w:rPr>
      </w:r>
      <w:r>
        <w:rPr>
          <w:noProof/>
        </w:rPr>
        <w:fldChar w:fldCharType="separate"/>
      </w:r>
      <w:r>
        <w:rPr>
          <w:noProof/>
        </w:rPr>
        <w:t>23</w:t>
      </w:r>
      <w:r>
        <w:rPr>
          <w:noProof/>
        </w:rPr>
        <w:fldChar w:fldCharType="end"/>
      </w:r>
    </w:p>
    <w:p w14:paraId="46110945" w14:textId="59773358" w:rsidR="000D0CD0" w:rsidRDefault="000D0CD0">
      <w:pPr>
        <w:pStyle w:val="TOC4"/>
        <w:rPr>
          <w:rFonts w:asciiTheme="minorHAnsi" w:eastAsiaTheme="minorEastAsia" w:hAnsiTheme="minorHAnsi" w:cstheme="minorBidi"/>
          <w:noProof/>
          <w:sz w:val="22"/>
          <w:szCs w:val="22"/>
          <w:lang w:eastAsia="en-GB"/>
        </w:rPr>
      </w:pPr>
      <w:r w:rsidRPr="00C1466C">
        <w:rPr>
          <w:rFonts w:eastAsia="SimSun"/>
          <w:noProof/>
        </w:rPr>
        <w:t>6.2.1.4</w:t>
      </w:r>
      <w:r w:rsidRPr="00C1466C">
        <w:rPr>
          <w:rFonts w:eastAsia="SimSun"/>
          <w:noProof/>
        </w:rPr>
        <w:tab/>
        <w:t>Attribute definition</w:t>
      </w:r>
      <w:r>
        <w:rPr>
          <w:noProof/>
        </w:rPr>
        <w:tab/>
      </w:r>
      <w:r>
        <w:rPr>
          <w:noProof/>
        </w:rPr>
        <w:fldChar w:fldCharType="begin" w:fldLock="1"/>
      </w:r>
      <w:r>
        <w:rPr>
          <w:noProof/>
        </w:rPr>
        <w:instrText xml:space="preserve"> PAGEREF _Toc130464621 \h </w:instrText>
      </w:r>
      <w:r>
        <w:rPr>
          <w:noProof/>
        </w:rPr>
      </w:r>
      <w:r>
        <w:rPr>
          <w:noProof/>
        </w:rPr>
        <w:fldChar w:fldCharType="separate"/>
      </w:r>
      <w:r>
        <w:rPr>
          <w:noProof/>
        </w:rPr>
        <w:t>23</w:t>
      </w:r>
      <w:r>
        <w:rPr>
          <w:noProof/>
        </w:rPr>
        <w:fldChar w:fldCharType="end"/>
      </w:r>
    </w:p>
    <w:p w14:paraId="169D83FF" w14:textId="227E6872" w:rsidR="000D0CD0" w:rsidRDefault="000D0CD0">
      <w:pPr>
        <w:pStyle w:val="TOC4"/>
        <w:rPr>
          <w:rFonts w:asciiTheme="minorHAnsi" w:eastAsiaTheme="minorEastAsia" w:hAnsiTheme="minorHAnsi" w:cstheme="minorBidi"/>
          <w:noProof/>
          <w:sz w:val="22"/>
          <w:szCs w:val="22"/>
          <w:lang w:eastAsia="en-GB"/>
        </w:rPr>
      </w:pPr>
      <w:r>
        <w:rPr>
          <w:noProof/>
        </w:rPr>
        <w:t>6.2.1.5</w:t>
      </w:r>
      <w:r>
        <w:rPr>
          <w:noProof/>
        </w:rPr>
        <w:tab/>
        <w:t>Common notifications</w:t>
      </w:r>
      <w:r>
        <w:rPr>
          <w:noProof/>
        </w:rPr>
        <w:tab/>
      </w:r>
      <w:r>
        <w:rPr>
          <w:noProof/>
        </w:rPr>
        <w:fldChar w:fldCharType="begin" w:fldLock="1"/>
      </w:r>
      <w:r>
        <w:rPr>
          <w:noProof/>
        </w:rPr>
        <w:instrText xml:space="preserve"> PAGEREF _Toc130464622 \h </w:instrText>
      </w:r>
      <w:r>
        <w:rPr>
          <w:noProof/>
        </w:rPr>
      </w:r>
      <w:r>
        <w:rPr>
          <w:noProof/>
        </w:rPr>
        <w:fldChar w:fldCharType="separate"/>
      </w:r>
      <w:r>
        <w:rPr>
          <w:noProof/>
        </w:rPr>
        <w:t>26</w:t>
      </w:r>
      <w:r>
        <w:rPr>
          <w:noProof/>
        </w:rPr>
        <w:fldChar w:fldCharType="end"/>
      </w:r>
    </w:p>
    <w:p w14:paraId="33DD7EA4" w14:textId="5FE4A501" w:rsidR="000D0CD0" w:rsidRDefault="000D0CD0">
      <w:pPr>
        <w:pStyle w:val="TOC5"/>
        <w:rPr>
          <w:rFonts w:asciiTheme="minorHAnsi" w:eastAsiaTheme="minorEastAsia" w:hAnsiTheme="minorHAnsi" w:cstheme="minorBidi"/>
          <w:noProof/>
          <w:sz w:val="22"/>
          <w:szCs w:val="22"/>
          <w:lang w:eastAsia="en-GB"/>
        </w:rPr>
      </w:pPr>
      <w:r>
        <w:rPr>
          <w:noProof/>
        </w:rPr>
        <w:t>6.2.1.5.1</w:t>
      </w:r>
      <w:r>
        <w:rPr>
          <w:noProof/>
        </w:rPr>
        <w:tab/>
        <w:t>Configuration notifications</w:t>
      </w:r>
      <w:r>
        <w:rPr>
          <w:noProof/>
        </w:rPr>
        <w:tab/>
      </w:r>
      <w:r>
        <w:rPr>
          <w:noProof/>
        </w:rPr>
        <w:fldChar w:fldCharType="begin" w:fldLock="1"/>
      </w:r>
      <w:r>
        <w:rPr>
          <w:noProof/>
        </w:rPr>
        <w:instrText xml:space="preserve"> PAGEREF _Toc130464623 \h </w:instrText>
      </w:r>
      <w:r>
        <w:rPr>
          <w:noProof/>
        </w:rPr>
      </w:r>
      <w:r>
        <w:rPr>
          <w:noProof/>
        </w:rPr>
        <w:fldChar w:fldCharType="separate"/>
      </w:r>
      <w:r>
        <w:rPr>
          <w:noProof/>
        </w:rPr>
        <w:t>26</w:t>
      </w:r>
      <w:r>
        <w:rPr>
          <w:noProof/>
        </w:rPr>
        <w:fldChar w:fldCharType="end"/>
      </w:r>
    </w:p>
    <w:p w14:paraId="53502B79" w14:textId="65927336" w:rsidR="000D0CD0" w:rsidRDefault="000D0CD0">
      <w:pPr>
        <w:pStyle w:val="TOC3"/>
        <w:rPr>
          <w:rFonts w:asciiTheme="minorHAnsi" w:eastAsiaTheme="minorEastAsia" w:hAnsiTheme="minorHAnsi" w:cstheme="minorBidi"/>
          <w:noProof/>
          <w:sz w:val="22"/>
          <w:szCs w:val="22"/>
          <w:lang w:eastAsia="en-GB"/>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_Toc130464624 \h </w:instrText>
      </w:r>
      <w:r>
        <w:rPr>
          <w:noProof/>
        </w:rPr>
      </w:r>
      <w:r>
        <w:rPr>
          <w:noProof/>
        </w:rPr>
        <w:fldChar w:fldCharType="separate"/>
      </w:r>
      <w:r>
        <w:rPr>
          <w:noProof/>
        </w:rPr>
        <w:t>26</w:t>
      </w:r>
      <w:r>
        <w:rPr>
          <w:noProof/>
        </w:rPr>
        <w:fldChar w:fldCharType="end"/>
      </w:r>
    </w:p>
    <w:p w14:paraId="45A0AF40" w14:textId="1B52B734" w:rsidR="000D0CD0" w:rsidRDefault="000D0CD0">
      <w:pPr>
        <w:pStyle w:val="TOC4"/>
        <w:rPr>
          <w:rFonts w:asciiTheme="minorHAnsi" w:eastAsiaTheme="minorEastAsia" w:hAnsiTheme="minorHAnsi" w:cstheme="minorBidi"/>
          <w:noProof/>
          <w:sz w:val="22"/>
          <w:szCs w:val="22"/>
          <w:lang w:eastAsia="en-GB"/>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_Toc130464625 \h </w:instrText>
      </w:r>
      <w:r>
        <w:rPr>
          <w:noProof/>
        </w:rPr>
      </w:r>
      <w:r>
        <w:rPr>
          <w:noProof/>
        </w:rPr>
        <w:fldChar w:fldCharType="separate"/>
      </w:r>
      <w:r>
        <w:rPr>
          <w:noProof/>
        </w:rPr>
        <w:t>26</w:t>
      </w:r>
      <w:r>
        <w:rPr>
          <w:noProof/>
        </w:rPr>
        <w:fldChar w:fldCharType="end"/>
      </w:r>
    </w:p>
    <w:p w14:paraId="4070127A" w14:textId="1B96DBE8" w:rsidR="000D0CD0" w:rsidRDefault="000D0CD0">
      <w:pPr>
        <w:pStyle w:val="TOC5"/>
        <w:rPr>
          <w:rFonts w:asciiTheme="minorHAnsi" w:eastAsiaTheme="minorEastAsia" w:hAnsiTheme="minorHAnsi" w:cstheme="minorBidi"/>
          <w:noProof/>
          <w:sz w:val="22"/>
          <w:szCs w:val="22"/>
          <w:lang w:eastAsia="en-GB"/>
        </w:rPr>
      </w:pPr>
      <w:r>
        <w:rPr>
          <w:noProof/>
        </w:rPr>
        <w:t>6.2.2.1.1</w:t>
      </w:r>
      <w:r>
        <w:rPr>
          <w:noProof/>
        </w:rPr>
        <w:tab/>
        <w:t>Radio Network Expectation</w:t>
      </w:r>
      <w:r>
        <w:rPr>
          <w:noProof/>
        </w:rPr>
        <w:tab/>
      </w:r>
      <w:r>
        <w:rPr>
          <w:noProof/>
        </w:rPr>
        <w:fldChar w:fldCharType="begin" w:fldLock="1"/>
      </w:r>
      <w:r>
        <w:rPr>
          <w:noProof/>
        </w:rPr>
        <w:instrText xml:space="preserve"> PAGEREF _Toc130464626 \h </w:instrText>
      </w:r>
      <w:r>
        <w:rPr>
          <w:noProof/>
        </w:rPr>
      </w:r>
      <w:r>
        <w:rPr>
          <w:noProof/>
        </w:rPr>
        <w:fldChar w:fldCharType="separate"/>
      </w:r>
      <w:r>
        <w:rPr>
          <w:noProof/>
        </w:rPr>
        <w:t>26</w:t>
      </w:r>
      <w:r>
        <w:rPr>
          <w:noProof/>
        </w:rPr>
        <w:fldChar w:fldCharType="end"/>
      </w:r>
    </w:p>
    <w:p w14:paraId="26819F33" w14:textId="531EC73D" w:rsidR="000D0CD0" w:rsidRDefault="000D0CD0">
      <w:pPr>
        <w:pStyle w:val="TOC5"/>
        <w:rPr>
          <w:rFonts w:asciiTheme="minorHAnsi" w:eastAsiaTheme="minorEastAsia" w:hAnsiTheme="minorHAnsi" w:cstheme="minorBidi"/>
          <w:noProof/>
          <w:sz w:val="22"/>
          <w:szCs w:val="22"/>
          <w:lang w:eastAsia="en-GB"/>
        </w:rPr>
      </w:pPr>
      <w:r>
        <w:rPr>
          <w:noProof/>
        </w:rPr>
        <w:t>6.2.2.1.2</w:t>
      </w:r>
      <w:r>
        <w:rPr>
          <w:noProof/>
        </w:rPr>
        <w:tab/>
        <w:t>Service Support Expectation</w:t>
      </w:r>
      <w:r>
        <w:rPr>
          <w:noProof/>
        </w:rPr>
        <w:tab/>
      </w:r>
      <w:r>
        <w:rPr>
          <w:noProof/>
        </w:rPr>
        <w:fldChar w:fldCharType="begin" w:fldLock="1"/>
      </w:r>
      <w:r>
        <w:rPr>
          <w:noProof/>
        </w:rPr>
        <w:instrText xml:space="preserve"> PAGEREF _Toc130464627 \h </w:instrText>
      </w:r>
      <w:r>
        <w:rPr>
          <w:noProof/>
        </w:rPr>
      </w:r>
      <w:r>
        <w:rPr>
          <w:noProof/>
        </w:rPr>
        <w:fldChar w:fldCharType="separate"/>
      </w:r>
      <w:r>
        <w:rPr>
          <w:noProof/>
        </w:rPr>
        <w:t>27</w:t>
      </w:r>
      <w:r>
        <w:rPr>
          <w:noProof/>
        </w:rPr>
        <w:fldChar w:fldCharType="end"/>
      </w:r>
    </w:p>
    <w:p w14:paraId="55C528F0" w14:textId="20000312" w:rsidR="000D0CD0" w:rsidRDefault="000D0CD0">
      <w:pPr>
        <w:pStyle w:val="TOC4"/>
        <w:rPr>
          <w:rFonts w:asciiTheme="minorHAnsi" w:eastAsiaTheme="minorEastAsia" w:hAnsiTheme="minorHAnsi" w:cstheme="minorBidi"/>
          <w:noProof/>
          <w:sz w:val="22"/>
          <w:szCs w:val="22"/>
          <w:lang w:eastAsia="en-GB"/>
        </w:rPr>
      </w:pPr>
      <w:r w:rsidRPr="00C1466C">
        <w:rPr>
          <w:rFonts w:eastAsia="SimSun"/>
          <w:noProof/>
          <w:lang w:eastAsia="zh-CN"/>
        </w:rPr>
        <w:t>6.2.2.2</w:t>
      </w:r>
      <w:r w:rsidRPr="00C1466C">
        <w:rPr>
          <w:rFonts w:eastAsia="SimSun"/>
          <w:noProof/>
          <w:lang w:eastAsia="zh-CN"/>
        </w:rPr>
        <w:tab/>
        <w:t>Attribute definition</w:t>
      </w:r>
      <w:r>
        <w:rPr>
          <w:noProof/>
        </w:rPr>
        <w:tab/>
      </w:r>
      <w:r>
        <w:rPr>
          <w:noProof/>
        </w:rPr>
        <w:fldChar w:fldCharType="begin" w:fldLock="1"/>
      </w:r>
      <w:r>
        <w:rPr>
          <w:noProof/>
        </w:rPr>
        <w:instrText xml:space="preserve"> PAGEREF _Toc130464628 \h </w:instrText>
      </w:r>
      <w:r>
        <w:rPr>
          <w:noProof/>
        </w:rPr>
      </w:r>
      <w:r>
        <w:rPr>
          <w:noProof/>
        </w:rPr>
        <w:fldChar w:fldCharType="separate"/>
      </w:r>
      <w:r>
        <w:rPr>
          <w:noProof/>
        </w:rPr>
        <w:t>29</w:t>
      </w:r>
      <w:r>
        <w:rPr>
          <w:noProof/>
        </w:rPr>
        <w:fldChar w:fldCharType="end"/>
      </w:r>
    </w:p>
    <w:p w14:paraId="07C06EFC" w14:textId="62A67DE9" w:rsidR="000D0CD0" w:rsidRDefault="000D0CD0">
      <w:pPr>
        <w:pStyle w:val="TOC2"/>
        <w:rPr>
          <w:rFonts w:asciiTheme="minorHAnsi" w:eastAsiaTheme="minorEastAsia" w:hAnsiTheme="minorHAnsi" w:cstheme="minorBidi"/>
          <w:noProof/>
          <w:sz w:val="22"/>
          <w:szCs w:val="22"/>
          <w:lang w:eastAsia="en-GB"/>
        </w:rPr>
      </w:pPr>
      <w:r>
        <w:rPr>
          <w:noProof/>
        </w:rPr>
        <w:t>6.3</w:t>
      </w:r>
      <w:r>
        <w:rPr>
          <w:noProof/>
        </w:rPr>
        <w:tab/>
        <w:t>Procedures for intent management</w:t>
      </w:r>
      <w:r>
        <w:rPr>
          <w:noProof/>
        </w:rPr>
        <w:tab/>
      </w:r>
      <w:r>
        <w:rPr>
          <w:noProof/>
        </w:rPr>
        <w:fldChar w:fldCharType="begin" w:fldLock="1"/>
      </w:r>
      <w:r>
        <w:rPr>
          <w:noProof/>
        </w:rPr>
        <w:instrText xml:space="preserve"> PAGEREF _Toc130464629 \h </w:instrText>
      </w:r>
      <w:r>
        <w:rPr>
          <w:noProof/>
        </w:rPr>
      </w:r>
      <w:r>
        <w:rPr>
          <w:noProof/>
        </w:rPr>
        <w:fldChar w:fldCharType="separate"/>
      </w:r>
      <w:r>
        <w:rPr>
          <w:noProof/>
        </w:rPr>
        <w:t>34</w:t>
      </w:r>
      <w:r>
        <w:rPr>
          <w:noProof/>
        </w:rPr>
        <w:fldChar w:fldCharType="end"/>
      </w:r>
    </w:p>
    <w:p w14:paraId="7C6E6D52" w14:textId="5AC912A6" w:rsidR="000D0CD0" w:rsidRDefault="000D0CD0">
      <w:pPr>
        <w:pStyle w:val="TOC3"/>
        <w:rPr>
          <w:rFonts w:asciiTheme="minorHAnsi" w:eastAsiaTheme="minorEastAsia" w:hAnsiTheme="minorHAnsi" w:cstheme="minorBidi"/>
          <w:noProof/>
          <w:sz w:val="22"/>
          <w:szCs w:val="22"/>
          <w:lang w:eastAsia="en-GB"/>
        </w:rPr>
      </w:pPr>
      <w:r>
        <w:rPr>
          <w:noProof/>
        </w:rPr>
        <w:t>6.3.1</w:t>
      </w:r>
      <w:r>
        <w:rPr>
          <w:noProof/>
        </w:rPr>
        <w:tab/>
        <w:t>Introduction</w:t>
      </w:r>
      <w:r>
        <w:rPr>
          <w:noProof/>
        </w:rPr>
        <w:tab/>
      </w:r>
      <w:r>
        <w:rPr>
          <w:noProof/>
        </w:rPr>
        <w:fldChar w:fldCharType="begin" w:fldLock="1"/>
      </w:r>
      <w:r>
        <w:rPr>
          <w:noProof/>
        </w:rPr>
        <w:instrText xml:space="preserve"> PAGEREF _Toc130464630 \h </w:instrText>
      </w:r>
      <w:r>
        <w:rPr>
          <w:noProof/>
        </w:rPr>
      </w:r>
      <w:r>
        <w:rPr>
          <w:noProof/>
        </w:rPr>
        <w:fldChar w:fldCharType="separate"/>
      </w:r>
      <w:r>
        <w:rPr>
          <w:noProof/>
        </w:rPr>
        <w:t>34</w:t>
      </w:r>
      <w:r>
        <w:rPr>
          <w:noProof/>
        </w:rPr>
        <w:fldChar w:fldCharType="end"/>
      </w:r>
    </w:p>
    <w:p w14:paraId="3364D056" w14:textId="450402FF" w:rsidR="000D0CD0" w:rsidRDefault="000D0CD0">
      <w:pPr>
        <w:pStyle w:val="TOC3"/>
        <w:rPr>
          <w:rFonts w:asciiTheme="minorHAnsi" w:eastAsiaTheme="minorEastAsia" w:hAnsiTheme="minorHAnsi" w:cstheme="minorBidi"/>
          <w:noProof/>
          <w:sz w:val="22"/>
          <w:szCs w:val="22"/>
          <w:lang w:eastAsia="en-GB"/>
        </w:rPr>
      </w:pPr>
      <w:r>
        <w:rPr>
          <w:noProof/>
        </w:rPr>
        <w:t>6.3.2</w:t>
      </w:r>
      <w:r>
        <w:rPr>
          <w:noProof/>
        </w:rPr>
        <w:tab/>
        <w:t>Create an intent</w:t>
      </w:r>
      <w:r>
        <w:rPr>
          <w:noProof/>
        </w:rPr>
        <w:tab/>
      </w:r>
      <w:r>
        <w:rPr>
          <w:noProof/>
        </w:rPr>
        <w:fldChar w:fldCharType="begin" w:fldLock="1"/>
      </w:r>
      <w:r>
        <w:rPr>
          <w:noProof/>
        </w:rPr>
        <w:instrText xml:space="preserve"> PAGEREF _Toc130464631 \h </w:instrText>
      </w:r>
      <w:r>
        <w:rPr>
          <w:noProof/>
        </w:rPr>
      </w:r>
      <w:r>
        <w:rPr>
          <w:noProof/>
        </w:rPr>
        <w:fldChar w:fldCharType="separate"/>
      </w:r>
      <w:r>
        <w:rPr>
          <w:noProof/>
        </w:rPr>
        <w:t>34</w:t>
      </w:r>
      <w:r>
        <w:rPr>
          <w:noProof/>
        </w:rPr>
        <w:fldChar w:fldCharType="end"/>
      </w:r>
    </w:p>
    <w:p w14:paraId="3D993C4C" w14:textId="2BECCF5E" w:rsidR="000D0CD0" w:rsidRDefault="000D0CD0">
      <w:pPr>
        <w:pStyle w:val="TOC3"/>
        <w:rPr>
          <w:rFonts w:asciiTheme="minorHAnsi" w:eastAsiaTheme="minorEastAsia" w:hAnsiTheme="minorHAnsi" w:cstheme="minorBidi"/>
          <w:noProof/>
          <w:sz w:val="22"/>
          <w:szCs w:val="22"/>
          <w:lang w:eastAsia="en-GB"/>
        </w:rPr>
      </w:pPr>
      <w:r>
        <w:rPr>
          <w:noProof/>
        </w:rPr>
        <w:t>6.3.3</w:t>
      </w:r>
      <w:r>
        <w:rPr>
          <w:noProof/>
        </w:rPr>
        <w:tab/>
        <w:t>Modify an intent</w:t>
      </w:r>
      <w:r>
        <w:rPr>
          <w:noProof/>
        </w:rPr>
        <w:tab/>
      </w:r>
      <w:r>
        <w:rPr>
          <w:noProof/>
        </w:rPr>
        <w:fldChar w:fldCharType="begin" w:fldLock="1"/>
      </w:r>
      <w:r>
        <w:rPr>
          <w:noProof/>
        </w:rPr>
        <w:instrText xml:space="preserve"> PAGEREF _Toc130464632 \h </w:instrText>
      </w:r>
      <w:r>
        <w:rPr>
          <w:noProof/>
        </w:rPr>
      </w:r>
      <w:r>
        <w:rPr>
          <w:noProof/>
        </w:rPr>
        <w:fldChar w:fldCharType="separate"/>
      </w:r>
      <w:r>
        <w:rPr>
          <w:noProof/>
        </w:rPr>
        <w:t>35</w:t>
      </w:r>
      <w:r>
        <w:rPr>
          <w:noProof/>
        </w:rPr>
        <w:fldChar w:fldCharType="end"/>
      </w:r>
    </w:p>
    <w:p w14:paraId="3AAB0D45" w14:textId="187EC2FA" w:rsidR="000D0CD0" w:rsidRDefault="000D0CD0">
      <w:pPr>
        <w:pStyle w:val="TOC3"/>
        <w:rPr>
          <w:rFonts w:asciiTheme="minorHAnsi" w:eastAsiaTheme="minorEastAsia" w:hAnsiTheme="minorHAnsi" w:cstheme="minorBidi"/>
          <w:noProof/>
          <w:sz w:val="22"/>
          <w:szCs w:val="22"/>
          <w:lang w:eastAsia="en-GB"/>
        </w:rPr>
      </w:pPr>
      <w:r>
        <w:rPr>
          <w:noProof/>
        </w:rPr>
        <w:t>6.3.4</w:t>
      </w:r>
      <w:r>
        <w:rPr>
          <w:noProof/>
        </w:rPr>
        <w:tab/>
        <w:t>Delete an intent</w:t>
      </w:r>
      <w:r>
        <w:rPr>
          <w:noProof/>
        </w:rPr>
        <w:tab/>
      </w:r>
      <w:r>
        <w:rPr>
          <w:noProof/>
        </w:rPr>
        <w:fldChar w:fldCharType="begin" w:fldLock="1"/>
      </w:r>
      <w:r>
        <w:rPr>
          <w:noProof/>
        </w:rPr>
        <w:instrText xml:space="preserve"> PAGEREF _Toc130464633 \h </w:instrText>
      </w:r>
      <w:r>
        <w:rPr>
          <w:noProof/>
        </w:rPr>
      </w:r>
      <w:r>
        <w:rPr>
          <w:noProof/>
        </w:rPr>
        <w:fldChar w:fldCharType="separate"/>
      </w:r>
      <w:r>
        <w:rPr>
          <w:noProof/>
        </w:rPr>
        <w:t>36</w:t>
      </w:r>
      <w:r>
        <w:rPr>
          <w:noProof/>
        </w:rPr>
        <w:fldChar w:fldCharType="end"/>
      </w:r>
    </w:p>
    <w:p w14:paraId="4F28EBDA" w14:textId="320371D8" w:rsidR="000D0CD0" w:rsidRDefault="000D0CD0">
      <w:pPr>
        <w:pStyle w:val="TOC3"/>
        <w:rPr>
          <w:rFonts w:asciiTheme="minorHAnsi" w:eastAsiaTheme="minorEastAsia" w:hAnsiTheme="minorHAnsi" w:cstheme="minorBidi"/>
          <w:noProof/>
          <w:sz w:val="22"/>
          <w:szCs w:val="22"/>
          <w:lang w:eastAsia="en-GB"/>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_Toc130464634 \h </w:instrText>
      </w:r>
      <w:r>
        <w:rPr>
          <w:noProof/>
        </w:rPr>
      </w:r>
      <w:r>
        <w:rPr>
          <w:noProof/>
        </w:rPr>
        <w:fldChar w:fldCharType="separate"/>
      </w:r>
      <w:r>
        <w:rPr>
          <w:noProof/>
        </w:rPr>
        <w:t>37</w:t>
      </w:r>
      <w:r>
        <w:rPr>
          <w:noProof/>
        </w:rPr>
        <w:fldChar w:fldCharType="end"/>
      </w:r>
    </w:p>
    <w:p w14:paraId="6FECF797" w14:textId="42B31C57" w:rsidR="000D0CD0" w:rsidRDefault="000D0CD0">
      <w:pPr>
        <w:pStyle w:val="TOC1"/>
        <w:rPr>
          <w:rFonts w:asciiTheme="minorHAnsi" w:eastAsiaTheme="minorEastAsia" w:hAnsiTheme="minorHAnsi" w:cstheme="minorBidi"/>
          <w:noProof/>
          <w:szCs w:val="22"/>
          <w:lang w:eastAsia="en-GB"/>
        </w:rPr>
      </w:pPr>
      <w:r w:rsidRPr="00C1466C">
        <w:rPr>
          <w:rFonts w:eastAsia="SimSun"/>
          <w:noProof/>
        </w:rPr>
        <w:t>7</w:t>
      </w:r>
      <w:r w:rsidRPr="00C1466C">
        <w:rPr>
          <w:rFonts w:eastAsia="SimSun"/>
          <w:noProof/>
        </w:rPr>
        <w:tab/>
        <w:t xml:space="preserve">Stage 3 definition for </w:t>
      </w:r>
      <w:r w:rsidRPr="00C1466C">
        <w:rPr>
          <w:rFonts w:eastAsia="SimSun"/>
          <w:noProof/>
          <w:lang w:eastAsia="zh-CN"/>
        </w:rPr>
        <w:t>Intent Driven Management</w:t>
      </w:r>
      <w:r>
        <w:rPr>
          <w:noProof/>
        </w:rPr>
        <w:tab/>
      </w:r>
      <w:r>
        <w:rPr>
          <w:noProof/>
        </w:rPr>
        <w:fldChar w:fldCharType="begin" w:fldLock="1"/>
      </w:r>
      <w:r>
        <w:rPr>
          <w:noProof/>
        </w:rPr>
        <w:instrText xml:space="preserve"> PAGEREF _Toc130464635 \h </w:instrText>
      </w:r>
      <w:r>
        <w:rPr>
          <w:noProof/>
        </w:rPr>
      </w:r>
      <w:r>
        <w:rPr>
          <w:noProof/>
        </w:rPr>
        <w:fldChar w:fldCharType="separate"/>
      </w:r>
      <w:r>
        <w:rPr>
          <w:noProof/>
        </w:rPr>
        <w:t>37</w:t>
      </w:r>
      <w:r>
        <w:rPr>
          <w:noProof/>
        </w:rPr>
        <w:fldChar w:fldCharType="end"/>
      </w:r>
    </w:p>
    <w:p w14:paraId="70E33D2F" w14:textId="6B62D19A" w:rsidR="000D0CD0" w:rsidRDefault="000D0CD0">
      <w:pPr>
        <w:pStyle w:val="TOC2"/>
        <w:rPr>
          <w:rFonts w:asciiTheme="minorHAnsi" w:eastAsiaTheme="minorEastAsia" w:hAnsiTheme="minorHAnsi" w:cstheme="minorBidi"/>
          <w:noProof/>
          <w:sz w:val="22"/>
          <w:szCs w:val="22"/>
          <w:lang w:eastAsia="en-GB"/>
        </w:rPr>
      </w:pPr>
      <w:r w:rsidRPr="00C1466C">
        <w:rPr>
          <w:rFonts w:eastAsia="SimSun"/>
          <w:noProof/>
        </w:rPr>
        <w:t>7.1</w:t>
      </w:r>
      <w:r w:rsidRPr="00C1466C">
        <w:rPr>
          <w:rFonts w:eastAsia="SimSun"/>
          <w:noProof/>
        </w:rPr>
        <w:tab/>
        <w:t>RESTful HTTP-based solution set</w:t>
      </w:r>
      <w:r>
        <w:rPr>
          <w:noProof/>
        </w:rPr>
        <w:tab/>
      </w:r>
      <w:r>
        <w:rPr>
          <w:noProof/>
        </w:rPr>
        <w:fldChar w:fldCharType="begin" w:fldLock="1"/>
      </w:r>
      <w:r>
        <w:rPr>
          <w:noProof/>
        </w:rPr>
        <w:instrText xml:space="preserve"> PAGEREF _Toc130464636 \h </w:instrText>
      </w:r>
      <w:r>
        <w:rPr>
          <w:noProof/>
        </w:rPr>
      </w:r>
      <w:r>
        <w:rPr>
          <w:noProof/>
        </w:rPr>
        <w:fldChar w:fldCharType="separate"/>
      </w:r>
      <w:r>
        <w:rPr>
          <w:noProof/>
        </w:rPr>
        <w:t>37</w:t>
      </w:r>
      <w:r>
        <w:rPr>
          <w:noProof/>
        </w:rPr>
        <w:fldChar w:fldCharType="end"/>
      </w:r>
    </w:p>
    <w:p w14:paraId="58AF327A" w14:textId="1C52EEED" w:rsidR="000D0CD0" w:rsidRDefault="000D0CD0">
      <w:pPr>
        <w:pStyle w:val="TOC2"/>
        <w:rPr>
          <w:rFonts w:asciiTheme="minorHAnsi" w:eastAsiaTheme="minorEastAsia" w:hAnsiTheme="minorHAnsi" w:cstheme="minorBidi"/>
          <w:noProof/>
          <w:sz w:val="22"/>
          <w:szCs w:val="22"/>
          <w:lang w:eastAsia="en-GB"/>
        </w:rPr>
      </w:pPr>
      <w:r w:rsidRPr="00C1466C">
        <w:rPr>
          <w:rFonts w:eastAsia="SimSun"/>
          <w:noProof/>
        </w:rPr>
        <w:t>7.2</w:t>
      </w:r>
      <w:r w:rsidRPr="00C1466C">
        <w:rPr>
          <w:rFonts w:eastAsia="SimSun"/>
          <w:noProof/>
        </w:rPr>
        <w:tab/>
        <w:t>OpenAPI specification</w:t>
      </w:r>
      <w:r>
        <w:rPr>
          <w:noProof/>
        </w:rPr>
        <w:tab/>
      </w:r>
      <w:r>
        <w:rPr>
          <w:noProof/>
        </w:rPr>
        <w:fldChar w:fldCharType="begin" w:fldLock="1"/>
      </w:r>
      <w:r>
        <w:rPr>
          <w:noProof/>
        </w:rPr>
        <w:instrText xml:space="preserve"> PAGEREF _Toc130464637 \h </w:instrText>
      </w:r>
      <w:r>
        <w:rPr>
          <w:noProof/>
        </w:rPr>
      </w:r>
      <w:r>
        <w:rPr>
          <w:noProof/>
        </w:rPr>
        <w:fldChar w:fldCharType="separate"/>
      </w:r>
      <w:r>
        <w:rPr>
          <w:noProof/>
        </w:rPr>
        <w:t>37</w:t>
      </w:r>
      <w:r>
        <w:rPr>
          <w:noProof/>
        </w:rPr>
        <w:fldChar w:fldCharType="end"/>
      </w:r>
    </w:p>
    <w:p w14:paraId="54305CA5" w14:textId="2858BAFF" w:rsidR="000D0CD0" w:rsidRDefault="000D0CD0">
      <w:pPr>
        <w:pStyle w:val="TOC3"/>
        <w:rPr>
          <w:rFonts w:asciiTheme="minorHAnsi" w:eastAsiaTheme="minorEastAsia" w:hAnsiTheme="minorHAnsi" w:cstheme="minorBidi"/>
          <w:noProof/>
          <w:sz w:val="22"/>
          <w:szCs w:val="22"/>
          <w:lang w:eastAsia="en-GB"/>
        </w:rPr>
      </w:pPr>
      <w:r w:rsidRPr="00C1466C">
        <w:rPr>
          <w:rFonts w:eastAsia="SimSun"/>
          <w:noProof/>
          <w:lang w:eastAsia="zh-CN"/>
        </w:rPr>
        <w:t>7.2.1</w:t>
      </w:r>
      <w:r w:rsidRPr="00C1466C">
        <w:rPr>
          <w:rFonts w:eastAsia="SimSun"/>
          <w:noProof/>
          <w:lang w:eastAsia="zh-CN"/>
        </w:rPr>
        <w:tab/>
        <w:t>OpenAPI document "TS28532_P</w:t>
      </w:r>
      <w:r w:rsidRPr="00C1466C">
        <w:rPr>
          <w:rFonts w:eastAsia="SimSun"/>
          <w:noProof/>
          <w:lang w:eastAsia="de-DE"/>
        </w:rPr>
        <w:t>rovMnS.yaml</w:t>
      </w:r>
      <w:r w:rsidRPr="00C1466C">
        <w:rPr>
          <w:rFonts w:eastAsia="SimSun"/>
          <w:noProof/>
          <w:lang w:eastAsia="zh-CN"/>
        </w:rPr>
        <w:t>"</w:t>
      </w:r>
      <w:r>
        <w:rPr>
          <w:noProof/>
        </w:rPr>
        <w:tab/>
      </w:r>
      <w:r>
        <w:rPr>
          <w:noProof/>
        </w:rPr>
        <w:fldChar w:fldCharType="begin" w:fldLock="1"/>
      </w:r>
      <w:r>
        <w:rPr>
          <w:noProof/>
        </w:rPr>
        <w:instrText xml:space="preserve"> PAGEREF _Toc130464638 \h </w:instrText>
      </w:r>
      <w:r>
        <w:rPr>
          <w:noProof/>
        </w:rPr>
      </w:r>
      <w:r>
        <w:rPr>
          <w:noProof/>
        </w:rPr>
        <w:fldChar w:fldCharType="separate"/>
      </w:r>
      <w:r>
        <w:rPr>
          <w:noProof/>
        </w:rPr>
        <w:t>37</w:t>
      </w:r>
      <w:r>
        <w:rPr>
          <w:noProof/>
        </w:rPr>
        <w:fldChar w:fldCharType="end"/>
      </w:r>
    </w:p>
    <w:p w14:paraId="5E5EF61D" w14:textId="104B2070" w:rsidR="000D0CD0" w:rsidRDefault="000D0CD0">
      <w:pPr>
        <w:pStyle w:val="TOC3"/>
        <w:rPr>
          <w:rFonts w:asciiTheme="minorHAnsi" w:eastAsiaTheme="minorEastAsia" w:hAnsiTheme="minorHAnsi" w:cstheme="minorBidi"/>
          <w:noProof/>
          <w:sz w:val="22"/>
          <w:szCs w:val="22"/>
          <w:lang w:eastAsia="en-GB"/>
        </w:rPr>
      </w:pPr>
      <w:r w:rsidRPr="00C1466C">
        <w:rPr>
          <w:rFonts w:eastAsia="SimSun"/>
          <w:noProof/>
          <w:lang w:eastAsia="zh-CN"/>
        </w:rPr>
        <w:t>7.2.2</w:t>
      </w:r>
      <w:r w:rsidRPr="00C1466C">
        <w:rPr>
          <w:rFonts w:eastAsia="SimSun"/>
          <w:noProof/>
          <w:lang w:eastAsia="zh-CN"/>
        </w:rPr>
        <w:tab/>
        <w:t>OpenAPI document "TS28312_IntentNrm.yaml"</w:t>
      </w:r>
      <w:r>
        <w:rPr>
          <w:noProof/>
        </w:rPr>
        <w:tab/>
      </w:r>
      <w:r>
        <w:rPr>
          <w:noProof/>
        </w:rPr>
        <w:fldChar w:fldCharType="begin" w:fldLock="1"/>
      </w:r>
      <w:r>
        <w:rPr>
          <w:noProof/>
        </w:rPr>
        <w:instrText xml:space="preserve"> PAGEREF _Toc130464639 \h </w:instrText>
      </w:r>
      <w:r>
        <w:rPr>
          <w:noProof/>
        </w:rPr>
      </w:r>
      <w:r>
        <w:rPr>
          <w:noProof/>
        </w:rPr>
        <w:fldChar w:fldCharType="separate"/>
      </w:r>
      <w:r>
        <w:rPr>
          <w:noProof/>
        </w:rPr>
        <w:t>37</w:t>
      </w:r>
      <w:r>
        <w:rPr>
          <w:noProof/>
        </w:rPr>
        <w:fldChar w:fldCharType="end"/>
      </w:r>
    </w:p>
    <w:p w14:paraId="7C149E02" w14:textId="106E0E04" w:rsidR="000D0CD0" w:rsidRDefault="000D0CD0">
      <w:pPr>
        <w:pStyle w:val="TOC1"/>
        <w:rPr>
          <w:rFonts w:asciiTheme="minorHAnsi" w:eastAsiaTheme="minorEastAsia" w:hAnsiTheme="minorHAnsi" w:cstheme="minorBidi"/>
          <w:noProof/>
          <w:szCs w:val="22"/>
          <w:lang w:eastAsia="en-GB"/>
        </w:rPr>
      </w:pPr>
      <w:r w:rsidRPr="00C1466C">
        <w:rPr>
          <w:rFonts w:eastAsia="SimSun"/>
          <w:noProof/>
        </w:rPr>
        <w:t>8</w:t>
      </w:r>
      <w:r w:rsidRPr="00C1466C">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_Toc130464640 \h </w:instrText>
      </w:r>
      <w:r>
        <w:rPr>
          <w:noProof/>
        </w:rPr>
      </w:r>
      <w:r>
        <w:rPr>
          <w:noProof/>
        </w:rPr>
        <w:fldChar w:fldCharType="separate"/>
      </w:r>
      <w:r>
        <w:rPr>
          <w:noProof/>
        </w:rPr>
        <w:t>49</w:t>
      </w:r>
      <w:r>
        <w:rPr>
          <w:noProof/>
        </w:rPr>
        <w:fldChar w:fldCharType="end"/>
      </w:r>
    </w:p>
    <w:p w14:paraId="3DFEAD03" w14:textId="343892AD" w:rsidR="000D0CD0" w:rsidRPr="000D0CD0" w:rsidRDefault="000D0CD0" w:rsidP="000D0CD0">
      <w:pPr>
        <w:pStyle w:val="TOC8"/>
        <w:rPr>
          <w:rFonts w:asciiTheme="minorHAnsi" w:eastAsiaTheme="minorEastAsia" w:hAnsiTheme="minorHAnsi" w:cstheme="minorBidi"/>
          <w:b w:val="0"/>
          <w:noProof/>
          <w:szCs w:val="22"/>
          <w:lang w:val="fr-FR" w:eastAsia="en-GB"/>
        </w:rPr>
      </w:pPr>
      <w:r w:rsidRPr="00C1466C">
        <w:rPr>
          <w:noProof/>
          <w:lang w:val="fr-FR"/>
        </w:rPr>
        <w:t>Annex A (informative): PlantUML source code</w:t>
      </w:r>
      <w:r w:rsidRPr="000D0CD0">
        <w:rPr>
          <w:noProof/>
          <w:lang w:val="fr-FR"/>
        </w:rPr>
        <w:tab/>
      </w:r>
      <w:r>
        <w:rPr>
          <w:noProof/>
        </w:rPr>
        <w:fldChar w:fldCharType="begin" w:fldLock="1"/>
      </w:r>
      <w:r w:rsidRPr="000D0CD0">
        <w:rPr>
          <w:noProof/>
          <w:lang w:val="fr-FR"/>
        </w:rPr>
        <w:instrText xml:space="preserve"> PAGEREF _Toc130464641 \h </w:instrText>
      </w:r>
      <w:r>
        <w:rPr>
          <w:noProof/>
        </w:rPr>
      </w:r>
      <w:r>
        <w:rPr>
          <w:noProof/>
        </w:rPr>
        <w:fldChar w:fldCharType="separate"/>
      </w:r>
      <w:r w:rsidRPr="000D0CD0">
        <w:rPr>
          <w:noProof/>
          <w:lang w:val="fr-FR"/>
        </w:rPr>
        <w:t>50</w:t>
      </w:r>
      <w:r>
        <w:rPr>
          <w:noProof/>
        </w:rPr>
        <w:fldChar w:fldCharType="end"/>
      </w:r>
    </w:p>
    <w:p w14:paraId="6E401059" w14:textId="57629A96" w:rsidR="000D0CD0" w:rsidRDefault="000D0CD0">
      <w:pPr>
        <w:pStyle w:val="TOC1"/>
        <w:rPr>
          <w:rFonts w:asciiTheme="minorHAnsi" w:eastAsiaTheme="minorEastAsia" w:hAnsiTheme="minorHAnsi" w:cstheme="minorBidi"/>
          <w:noProof/>
          <w:szCs w:val="22"/>
          <w:lang w:eastAsia="en-GB"/>
        </w:rPr>
      </w:pPr>
      <w:r>
        <w:rPr>
          <w:noProof/>
        </w:rPr>
        <w:t>A.1</w:t>
      </w:r>
      <w:r>
        <w:rPr>
          <w:noProof/>
        </w:rPr>
        <w:tab/>
        <w:t>Procedures for intent management</w:t>
      </w:r>
      <w:r>
        <w:rPr>
          <w:noProof/>
        </w:rPr>
        <w:tab/>
      </w:r>
      <w:r>
        <w:rPr>
          <w:noProof/>
        </w:rPr>
        <w:fldChar w:fldCharType="begin" w:fldLock="1"/>
      </w:r>
      <w:r>
        <w:rPr>
          <w:noProof/>
        </w:rPr>
        <w:instrText xml:space="preserve"> PAGEREF _Toc130464642 \h </w:instrText>
      </w:r>
      <w:r>
        <w:rPr>
          <w:noProof/>
        </w:rPr>
      </w:r>
      <w:r>
        <w:rPr>
          <w:noProof/>
        </w:rPr>
        <w:fldChar w:fldCharType="separate"/>
      </w:r>
      <w:r>
        <w:rPr>
          <w:noProof/>
        </w:rPr>
        <w:t>50</w:t>
      </w:r>
      <w:r>
        <w:rPr>
          <w:noProof/>
        </w:rPr>
        <w:fldChar w:fldCharType="end"/>
      </w:r>
    </w:p>
    <w:p w14:paraId="2AC01261" w14:textId="77384B4D" w:rsidR="000D0CD0" w:rsidRDefault="000D0CD0">
      <w:pPr>
        <w:pStyle w:val="TOC2"/>
        <w:rPr>
          <w:rFonts w:asciiTheme="minorHAnsi" w:eastAsiaTheme="minorEastAsia" w:hAnsiTheme="minorHAnsi" w:cstheme="minorBidi"/>
          <w:noProof/>
          <w:sz w:val="22"/>
          <w:szCs w:val="22"/>
          <w:lang w:eastAsia="en-GB"/>
        </w:rPr>
      </w:pPr>
      <w:r>
        <w:rPr>
          <w:noProof/>
        </w:rPr>
        <w:t>A.1.1</w:t>
      </w:r>
      <w:r>
        <w:rPr>
          <w:noProof/>
        </w:rPr>
        <w:tab/>
        <w:t>Create an intent</w:t>
      </w:r>
      <w:r>
        <w:rPr>
          <w:noProof/>
        </w:rPr>
        <w:tab/>
      </w:r>
      <w:r>
        <w:rPr>
          <w:noProof/>
        </w:rPr>
        <w:fldChar w:fldCharType="begin" w:fldLock="1"/>
      </w:r>
      <w:r>
        <w:rPr>
          <w:noProof/>
        </w:rPr>
        <w:instrText xml:space="preserve"> PAGEREF _Toc130464643 \h </w:instrText>
      </w:r>
      <w:r>
        <w:rPr>
          <w:noProof/>
        </w:rPr>
      </w:r>
      <w:r>
        <w:rPr>
          <w:noProof/>
        </w:rPr>
        <w:fldChar w:fldCharType="separate"/>
      </w:r>
      <w:r>
        <w:rPr>
          <w:noProof/>
        </w:rPr>
        <w:t>50</w:t>
      </w:r>
      <w:r>
        <w:rPr>
          <w:noProof/>
        </w:rPr>
        <w:fldChar w:fldCharType="end"/>
      </w:r>
    </w:p>
    <w:p w14:paraId="258DEA62" w14:textId="78565C05" w:rsidR="000D0CD0" w:rsidRDefault="000D0CD0">
      <w:pPr>
        <w:pStyle w:val="TOC2"/>
        <w:rPr>
          <w:rFonts w:asciiTheme="minorHAnsi" w:eastAsiaTheme="minorEastAsia" w:hAnsiTheme="minorHAnsi" w:cstheme="minorBidi"/>
          <w:noProof/>
          <w:sz w:val="22"/>
          <w:szCs w:val="22"/>
          <w:lang w:eastAsia="en-GB"/>
        </w:rPr>
      </w:pPr>
      <w:r>
        <w:rPr>
          <w:noProof/>
        </w:rPr>
        <w:t>A.1.2</w:t>
      </w:r>
      <w:r>
        <w:rPr>
          <w:noProof/>
        </w:rPr>
        <w:tab/>
        <w:t>Modify an intent</w:t>
      </w:r>
      <w:r>
        <w:rPr>
          <w:noProof/>
        </w:rPr>
        <w:tab/>
      </w:r>
      <w:r>
        <w:rPr>
          <w:noProof/>
        </w:rPr>
        <w:fldChar w:fldCharType="begin" w:fldLock="1"/>
      </w:r>
      <w:r>
        <w:rPr>
          <w:noProof/>
        </w:rPr>
        <w:instrText xml:space="preserve"> PAGEREF _Toc130464644 \h </w:instrText>
      </w:r>
      <w:r>
        <w:rPr>
          <w:noProof/>
        </w:rPr>
      </w:r>
      <w:r>
        <w:rPr>
          <w:noProof/>
        </w:rPr>
        <w:fldChar w:fldCharType="separate"/>
      </w:r>
      <w:r>
        <w:rPr>
          <w:noProof/>
        </w:rPr>
        <w:t>50</w:t>
      </w:r>
      <w:r>
        <w:rPr>
          <w:noProof/>
        </w:rPr>
        <w:fldChar w:fldCharType="end"/>
      </w:r>
    </w:p>
    <w:p w14:paraId="50656E98" w14:textId="5C5711C3" w:rsidR="000D0CD0" w:rsidRDefault="000D0CD0">
      <w:pPr>
        <w:pStyle w:val="TOC2"/>
        <w:rPr>
          <w:rFonts w:asciiTheme="minorHAnsi" w:eastAsiaTheme="minorEastAsia" w:hAnsiTheme="minorHAnsi" w:cstheme="minorBidi"/>
          <w:noProof/>
          <w:sz w:val="22"/>
          <w:szCs w:val="22"/>
          <w:lang w:eastAsia="en-GB"/>
        </w:rPr>
      </w:pPr>
      <w:r>
        <w:rPr>
          <w:noProof/>
        </w:rPr>
        <w:t>A.1.3</w:t>
      </w:r>
      <w:r>
        <w:rPr>
          <w:noProof/>
        </w:rPr>
        <w:tab/>
        <w:t>Delete an intent</w:t>
      </w:r>
      <w:r>
        <w:rPr>
          <w:noProof/>
        </w:rPr>
        <w:tab/>
      </w:r>
      <w:r>
        <w:rPr>
          <w:noProof/>
        </w:rPr>
        <w:fldChar w:fldCharType="begin" w:fldLock="1"/>
      </w:r>
      <w:r>
        <w:rPr>
          <w:noProof/>
        </w:rPr>
        <w:instrText xml:space="preserve"> PAGEREF _Toc130464645 \h </w:instrText>
      </w:r>
      <w:r>
        <w:rPr>
          <w:noProof/>
        </w:rPr>
      </w:r>
      <w:r>
        <w:rPr>
          <w:noProof/>
        </w:rPr>
        <w:fldChar w:fldCharType="separate"/>
      </w:r>
      <w:r>
        <w:rPr>
          <w:noProof/>
        </w:rPr>
        <w:t>51</w:t>
      </w:r>
      <w:r>
        <w:rPr>
          <w:noProof/>
        </w:rPr>
        <w:fldChar w:fldCharType="end"/>
      </w:r>
    </w:p>
    <w:p w14:paraId="5E509183" w14:textId="1AC0E1EE" w:rsidR="000D0CD0" w:rsidRDefault="000D0CD0">
      <w:pPr>
        <w:pStyle w:val="TOC2"/>
        <w:rPr>
          <w:rFonts w:asciiTheme="minorHAnsi" w:eastAsiaTheme="minorEastAsia" w:hAnsiTheme="minorHAnsi" w:cstheme="minorBidi"/>
          <w:noProof/>
          <w:sz w:val="22"/>
          <w:szCs w:val="22"/>
          <w:lang w:eastAsia="en-GB"/>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_Toc130464646 \h </w:instrText>
      </w:r>
      <w:r>
        <w:rPr>
          <w:noProof/>
        </w:rPr>
      </w:r>
      <w:r>
        <w:rPr>
          <w:noProof/>
        </w:rPr>
        <w:fldChar w:fldCharType="separate"/>
      </w:r>
      <w:r>
        <w:rPr>
          <w:noProof/>
        </w:rPr>
        <w:t>51</w:t>
      </w:r>
      <w:r>
        <w:rPr>
          <w:noProof/>
        </w:rPr>
        <w:fldChar w:fldCharType="end"/>
      </w:r>
    </w:p>
    <w:p w14:paraId="53EB35B1" w14:textId="2571EB88" w:rsidR="000D0CD0" w:rsidRDefault="000D0CD0">
      <w:pPr>
        <w:pStyle w:val="TOC1"/>
        <w:rPr>
          <w:rFonts w:asciiTheme="minorHAnsi" w:eastAsiaTheme="minorEastAsia" w:hAnsiTheme="minorHAnsi" w:cstheme="minorBidi"/>
          <w:noProof/>
          <w:szCs w:val="22"/>
          <w:lang w:eastAsia="en-GB"/>
        </w:rPr>
      </w:pPr>
      <w:r>
        <w:rPr>
          <w:noProof/>
        </w:rPr>
        <w:t>A.2</w:t>
      </w:r>
      <w:r>
        <w:rPr>
          <w:noProof/>
        </w:rPr>
        <w:tab/>
        <w:t>Information model definition for intent</w:t>
      </w:r>
      <w:r>
        <w:rPr>
          <w:noProof/>
        </w:rPr>
        <w:tab/>
      </w:r>
      <w:r>
        <w:rPr>
          <w:noProof/>
        </w:rPr>
        <w:fldChar w:fldCharType="begin" w:fldLock="1"/>
      </w:r>
      <w:r>
        <w:rPr>
          <w:noProof/>
        </w:rPr>
        <w:instrText xml:space="preserve"> PAGEREF _Toc130464647 \h </w:instrText>
      </w:r>
      <w:r>
        <w:rPr>
          <w:noProof/>
        </w:rPr>
      </w:r>
      <w:r>
        <w:rPr>
          <w:noProof/>
        </w:rPr>
        <w:fldChar w:fldCharType="separate"/>
      </w:r>
      <w:r>
        <w:rPr>
          <w:noProof/>
        </w:rPr>
        <w:t>51</w:t>
      </w:r>
      <w:r>
        <w:rPr>
          <w:noProof/>
        </w:rPr>
        <w:fldChar w:fldCharType="end"/>
      </w:r>
    </w:p>
    <w:p w14:paraId="01779EBF" w14:textId="504250B2" w:rsidR="000D0CD0" w:rsidRDefault="000D0CD0">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_Toc130464648 \h </w:instrText>
      </w:r>
      <w:r>
        <w:rPr>
          <w:noProof/>
        </w:rPr>
      </w:r>
      <w:r>
        <w:rPr>
          <w:noProof/>
        </w:rPr>
        <w:fldChar w:fldCharType="separate"/>
      </w:r>
      <w:r>
        <w:rPr>
          <w:noProof/>
        </w:rPr>
        <w:t>51</w:t>
      </w:r>
      <w:r>
        <w:rPr>
          <w:noProof/>
        </w:rPr>
        <w:fldChar w:fldCharType="end"/>
      </w:r>
    </w:p>
    <w:p w14:paraId="6511B7E3" w14:textId="71947AFC" w:rsidR="000D0CD0" w:rsidRDefault="000D0CD0" w:rsidP="000D0CD0">
      <w:pPr>
        <w:pStyle w:val="TOC8"/>
        <w:rPr>
          <w:rFonts w:asciiTheme="minorHAnsi" w:eastAsiaTheme="minorEastAsia" w:hAnsiTheme="minorHAnsi" w:cstheme="minorBidi"/>
          <w:b w:val="0"/>
          <w:noProof/>
          <w:szCs w:val="22"/>
          <w:lang w:eastAsia="en-GB"/>
        </w:rPr>
      </w:pPr>
      <w:r>
        <w:rPr>
          <w:noProof/>
        </w:rPr>
        <w:t>Annex B (informative): Intent Life Cycle Management</w:t>
      </w:r>
      <w:r>
        <w:rPr>
          <w:noProof/>
        </w:rPr>
        <w:tab/>
      </w:r>
      <w:r>
        <w:rPr>
          <w:noProof/>
        </w:rPr>
        <w:fldChar w:fldCharType="begin" w:fldLock="1"/>
      </w:r>
      <w:r>
        <w:rPr>
          <w:noProof/>
        </w:rPr>
        <w:instrText xml:space="preserve"> PAGEREF _Toc130464649 \h </w:instrText>
      </w:r>
      <w:r>
        <w:rPr>
          <w:noProof/>
        </w:rPr>
      </w:r>
      <w:r>
        <w:rPr>
          <w:noProof/>
        </w:rPr>
        <w:fldChar w:fldCharType="separate"/>
      </w:r>
      <w:r>
        <w:rPr>
          <w:noProof/>
        </w:rPr>
        <w:t>53</w:t>
      </w:r>
      <w:r>
        <w:rPr>
          <w:noProof/>
        </w:rPr>
        <w:fldChar w:fldCharType="end"/>
      </w:r>
    </w:p>
    <w:p w14:paraId="73C869A3" w14:textId="7276945B" w:rsidR="000D0CD0" w:rsidRDefault="000D0CD0">
      <w:pPr>
        <w:pStyle w:val="TOC1"/>
        <w:rPr>
          <w:rFonts w:asciiTheme="minorHAnsi" w:eastAsiaTheme="minorEastAsia" w:hAnsiTheme="minorHAnsi" w:cstheme="minorBidi"/>
          <w:noProof/>
          <w:szCs w:val="22"/>
          <w:lang w:eastAsia="en-GB"/>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_Toc130464650 \h </w:instrText>
      </w:r>
      <w:r>
        <w:rPr>
          <w:noProof/>
        </w:rPr>
      </w:r>
      <w:r>
        <w:rPr>
          <w:noProof/>
        </w:rPr>
        <w:fldChar w:fldCharType="separate"/>
      </w:r>
      <w:r>
        <w:rPr>
          <w:noProof/>
        </w:rPr>
        <w:t>53</w:t>
      </w:r>
      <w:r>
        <w:rPr>
          <w:noProof/>
        </w:rPr>
        <w:fldChar w:fldCharType="end"/>
      </w:r>
    </w:p>
    <w:p w14:paraId="6A898647" w14:textId="7FDA15AE" w:rsidR="000D0CD0" w:rsidRDefault="000D0CD0" w:rsidP="000D0CD0">
      <w:pPr>
        <w:pStyle w:val="TOC8"/>
        <w:rPr>
          <w:rFonts w:asciiTheme="minorHAnsi" w:eastAsiaTheme="minorEastAsia" w:hAnsiTheme="minorHAnsi" w:cstheme="minorBidi"/>
          <w:b w:val="0"/>
          <w:noProof/>
          <w:szCs w:val="22"/>
          <w:lang w:eastAsia="en-GB"/>
        </w:rPr>
      </w:pPr>
      <w:r>
        <w:rPr>
          <w:noProof/>
        </w:rPr>
        <w:t>Annex C(informative): Mapping the 3GPP and the TM Forum intentExpectation Models</w:t>
      </w:r>
      <w:r>
        <w:rPr>
          <w:noProof/>
        </w:rPr>
        <w:tab/>
      </w:r>
      <w:r>
        <w:rPr>
          <w:noProof/>
        </w:rPr>
        <w:fldChar w:fldCharType="begin" w:fldLock="1"/>
      </w:r>
      <w:r>
        <w:rPr>
          <w:noProof/>
        </w:rPr>
        <w:instrText xml:space="preserve"> PAGEREF _Toc130464651 \h </w:instrText>
      </w:r>
      <w:r>
        <w:rPr>
          <w:noProof/>
        </w:rPr>
      </w:r>
      <w:r>
        <w:rPr>
          <w:noProof/>
        </w:rPr>
        <w:fldChar w:fldCharType="separate"/>
      </w:r>
      <w:r>
        <w:rPr>
          <w:noProof/>
        </w:rPr>
        <w:t>55</w:t>
      </w:r>
      <w:r>
        <w:rPr>
          <w:noProof/>
        </w:rPr>
        <w:fldChar w:fldCharType="end"/>
      </w:r>
    </w:p>
    <w:p w14:paraId="38F13992" w14:textId="227E68BA" w:rsidR="000D0CD0" w:rsidRDefault="000D0CD0" w:rsidP="000D0CD0">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_Toc130464652 \h </w:instrText>
      </w:r>
      <w:r>
        <w:rPr>
          <w:noProof/>
        </w:rPr>
      </w:r>
      <w:r>
        <w:rPr>
          <w:noProof/>
        </w:rPr>
        <w:fldChar w:fldCharType="separate"/>
      </w:r>
      <w:r>
        <w:rPr>
          <w:noProof/>
        </w:rPr>
        <w:t>56</w:t>
      </w:r>
      <w:r>
        <w:rPr>
          <w:noProof/>
        </w:rPr>
        <w:fldChar w:fldCharType="end"/>
      </w:r>
    </w:p>
    <w:p w14:paraId="16CCB71E" w14:textId="193A5F79"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30464560"/>
      <w:bookmarkEnd w:id="14"/>
      <w:r w:rsidRPr="00506640">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Version x.y.z</w:t>
      </w:r>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30464561"/>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30464562"/>
      <w:bookmarkEnd w:id="20"/>
      <w:r w:rsidRPr="00506640">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30464563"/>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36C2EDE5" w:rsidR="001C6F7D" w:rsidRDefault="001C6F7D" w:rsidP="002071D6">
      <w:pPr>
        <w:pStyle w:val="EX"/>
      </w:pPr>
      <w:r w:rsidRPr="00506640">
        <w:t>[9]</w:t>
      </w:r>
      <w:r w:rsidRPr="00506640">
        <w:tab/>
        <w:t>3GPP TS 28.538: "Management and orchestration; Edge Computing Management".</w:t>
      </w:r>
    </w:p>
    <w:p w14:paraId="6F2D4467" w14:textId="642BFFD3" w:rsidR="000910A1" w:rsidRPr="00506640" w:rsidRDefault="000910A1" w:rsidP="002071D6">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486A91C3" w14:textId="77777777" w:rsidR="00080512" w:rsidRPr="00506640" w:rsidRDefault="00080512">
      <w:pPr>
        <w:pStyle w:val="Heading1"/>
      </w:pPr>
      <w:bookmarkStart w:id="26" w:name="definitions"/>
      <w:bookmarkStart w:id="27" w:name="_Toc106192914"/>
      <w:bookmarkStart w:id="28" w:name="_Toc130464564"/>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30464565"/>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30464566"/>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30464567"/>
      <w:r w:rsidRPr="00506640">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30464568"/>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30464569"/>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30464570"/>
      <w:r w:rsidRPr="00506640">
        <w:rPr>
          <w:lang w:eastAsia="zh-CN"/>
        </w:rPr>
        <w:t>4.1.1</w:t>
      </w:r>
      <w:r w:rsidRPr="00506640">
        <w:rPr>
          <w:lang w:eastAsia="zh-CN"/>
        </w:rPr>
        <w:tab/>
        <w:t>Introduction</w:t>
      </w:r>
      <w:bookmarkEnd w:id="41"/>
      <w:bookmarkEnd w:id="42"/>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30464571"/>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30464572"/>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30464573"/>
      <w:r w:rsidRPr="00506640">
        <w:rPr>
          <w:rFonts w:hint="eastAsia"/>
          <w:lang w:eastAsia="zh-CN"/>
        </w:rPr>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30464574"/>
      <w:r w:rsidRPr="00506640">
        <w:rPr>
          <w:lang w:eastAsia="zh-CN"/>
        </w:rPr>
        <w:t>4.2.1</w:t>
      </w:r>
      <w:r w:rsidRPr="00506640">
        <w:rPr>
          <w:lang w:eastAsia="zh-CN"/>
        </w:rPr>
        <w:tab/>
        <w:t>Support for intent driven management</w:t>
      </w:r>
      <w:bookmarkEnd w:id="53"/>
      <w:bookmarkEnd w:id="54"/>
    </w:p>
    <w:p w14:paraId="5E2F6A02" w14:textId="53BF9FEC" w:rsidR="00814FE8" w:rsidRPr="00506640" w:rsidRDefault="00814FE8" w:rsidP="00D060EE">
      <w:pPr>
        <w:rPr>
          <w:lang w:eastAsia="zh-CN"/>
        </w:rPr>
      </w:pPr>
      <w:r w:rsidRPr="00506640">
        <w:rPr>
          <w:bCs/>
        </w:rPr>
        <w:t xml:space="preserve">In </w:t>
      </w:r>
      <w:r w:rsidR="004C756F" w:rsidRPr="004C756F">
        <w:rPr>
          <w:bCs/>
        </w:rPr>
        <w:t>i</w:t>
      </w:r>
      <w:r w:rsidRPr="00506640">
        <w:rPr>
          <w:bCs/>
          <w:lang w:eastAsia="zh-CN"/>
        </w:rPr>
        <w:t>ntent</w:t>
      </w:r>
      <w:r w:rsidR="004C756F"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004C756F" w:rsidRPr="004C756F">
        <w:rPr>
          <w:lang w:eastAsia="zh-CN"/>
        </w:rPr>
        <w:t xml:space="preserve">of classic MnSs (e.g. </w:t>
      </w:r>
      <w:r w:rsidRPr="00506640">
        <w:rPr>
          <w:lang w:eastAsia="zh-CN"/>
        </w:rPr>
        <w:t>provisioning MnS</w:t>
      </w:r>
      <w:r w:rsidR="004C756F"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w:t>
      </w:r>
      <w:r w:rsidR="00FE6D42" w:rsidRPr="00FE6D42">
        <w:rPr>
          <w:lang w:eastAsia="zh-CN"/>
        </w:rPr>
        <w:t>, which</w:t>
      </w:r>
      <w:r w:rsidRPr="00506640">
        <w:rPr>
          <w:lang w:eastAsia="zh-CN"/>
        </w:rPr>
        <w:t xml:space="preserve">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004C756F" w:rsidRPr="004C756F">
        <w:rPr>
          <w:lang w:eastAsia="zh-CN"/>
        </w:rPr>
        <w:t xml:space="preserve"> </w:t>
      </w:r>
      <w:r w:rsidR="004C756F">
        <w:rPr>
          <w:lang w:eastAsia="zh-CN"/>
        </w:rPr>
        <w:t>T</w:t>
      </w:r>
      <w:r w:rsidR="004C756F" w:rsidRPr="004C756F">
        <w:rPr>
          <w:lang w:eastAsia="zh-CN"/>
        </w:rPr>
        <w:t>he Intent driven MnS could in principle deployed as a replacement of the deployed classic MnSs for the same network and service management purpose, where the consumer focuses on the 'what' and the producer is concerned about the 'how'.</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The consumer states the intent to be fulfilled (which can be implemented by createMOI operation on the Intent IOC) and the producer receives and acknowledges the receipt of the intent.</w:t>
      </w:r>
    </w:p>
    <w:p w14:paraId="7FBC702E" w14:textId="08FD2EAF"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the intent and then</w:t>
      </w:r>
      <w:r w:rsidR="00814FE8" w:rsidRPr="00506640">
        <w:t xml:space="preserve"> translates the intent to identify the required internal logic needed to fulfil the intent.</w:t>
      </w:r>
    </w:p>
    <w:p w14:paraId="7B288686" w14:textId="09DA7B96" w:rsidR="00814FE8" w:rsidRPr="00506640" w:rsidRDefault="00804A58" w:rsidP="00D060EE">
      <w:pPr>
        <w:pStyle w:val="B1"/>
      </w:pPr>
      <w:r w:rsidRPr="00506640">
        <w:t>-</w:t>
      </w:r>
      <w:r w:rsidRPr="00506640">
        <w:tab/>
      </w:r>
      <w:r w:rsidR="00814FE8" w:rsidRPr="00506640">
        <w:t>The producer executes the compiled logic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30464575"/>
      <w:r w:rsidRPr="00506640">
        <w:rPr>
          <w:lang w:eastAsia="zh-CN"/>
        </w:rPr>
        <w:t>4.2.2</w:t>
      </w:r>
      <w:r w:rsidRPr="00506640">
        <w:rPr>
          <w:lang w:eastAsia="zh-CN"/>
        </w:rPr>
        <w:tab/>
      </w:r>
      <w:r w:rsidR="00FA20E3" w:rsidRPr="00506640">
        <w:rPr>
          <w:lang w:eastAsia="zh-CN"/>
        </w:rPr>
        <w:t>Intent driven MnS</w:t>
      </w:r>
      <w:bookmarkEnd w:id="55"/>
      <w:bookmarkEnd w:id="56"/>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7967080F"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s state to satisfy the new or updated intent. The fulfilment of some intents may end at the intent deployment, the case, if the intent</w:t>
      </w:r>
      <w:r w:rsidR="00804A58" w:rsidRPr="00506640">
        <w:t>'</w:t>
      </w:r>
      <w:r w:rsidRPr="00506640">
        <w:t xml:space="preserve">s goal simply describes the availability or presence of a </w:t>
      </w:r>
      <w:r w:rsidR="00B76AC0" w:rsidRPr="00B76AC0">
        <w:t xml:space="preserve">network or </w:t>
      </w:r>
      <w:r w:rsidRPr="00506640">
        <w:t>service. In other cases, the intent</w:t>
      </w:r>
      <w:r w:rsidR="00804A58" w:rsidRPr="00506640">
        <w:t>'</w:t>
      </w:r>
      <w:r w:rsidRPr="00506640">
        <w:t>s goal describes the assurance requirements for a network or service (</w:t>
      </w:r>
      <w:r w:rsidR="00804A58" w:rsidRPr="00506640">
        <w:t>e.g.</w:t>
      </w:r>
      <w:r w:rsidRPr="00506640">
        <w:t xml:space="preserve"> quality of service, end user experience, SLS, etc.) in addition to the need of existence of a </w:t>
      </w:r>
      <w:r w:rsidR="00B76AC0" w:rsidRPr="00B76AC0">
        <w:t xml:space="preserve">network or </w:t>
      </w:r>
      <w:r w:rsidRPr="00506640">
        <w:t xml:space="preserve">service. Those intents have their fulfilment tied to the operation of the referred </w:t>
      </w:r>
      <w:r w:rsidR="00B76AC0" w:rsidRPr="00B76AC0">
        <w:t xml:space="preserve">network or service </w:t>
      </w:r>
      <w:r w:rsidRPr="00506640">
        <w:t>and may require frequent recurring actions to keep those assurance requirements achieved. This part of the intent fulfilment is referred to as intent assurance.</w:t>
      </w:r>
    </w:p>
    <w:p w14:paraId="5D5D83A6" w14:textId="6833E438" w:rsidR="00FA20E3" w:rsidRPr="00506640" w:rsidRDefault="00FA20E3" w:rsidP="00D060EE">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00B76AC0" w:rsidRPr="00B76AC0">
        <w:rPr>
          <w:lang w:eastAsia="zh-CN"/>
        </w:rPr>
        <w:t xml:space="preserve">intent handling </w:t>
      </w:r>
      <w:r w:rsidRPr="00506640">
        <w:rPr>
          <w:lang w:eastAsia="zh-CN"/>
        </w:rPr>
        <w:t>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00AD13CD"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 xml:space="preserve">Identifying, formulating and activating </w:t>
      </w:r>
      <w:r w:rsidR="00B76AC0" w:rsidRPr="00B76AC0">
        <w:rPr>
          <w:lang w:eastAsia="zh-CN"/>
        </w:rPr>
        <w:t xml:space="preserve">policies for </w:t>
      </w:r>
      <w:r w:rsidR="00FA20E3" w:rsidRPr="00506640">
        <w:rPr>
          <w:lang w:eastAsia="zh-CN"/>
        </w:rPr>
        <w:t>service or network management</w:t>
      </w:r>
      <w:r w:rsidR="00290E58" w:rsidRPr="00506640">
        <w:rPr>
          <w:lang w:eastAsia="zh-CN"/>
        </w:rPr>
        <w:t>.</w:t>
      </w:r>
    </w:p>
    <w:p w14:paraId="58991F65" w14:textId="382617D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information about the intent fulfilment</w:t>
      </w:r>
      <w:r w:rsidR="00B76AC0" w:rsidRPr="00B76AC0">
        <w:rPr>
          <w:lang w:eastAsia="zh-CN"/>
        </w:rPr>
        <w:t>, including intent deployment</w:t>
      </w:r>
      <w:r w:rsidR="00FA20E3" w:rsidRPr="00506640">
        <w:rPr>
          <w:lang w:eastAsia="zh-CN"/>
        </w:rPr>
        <w:t xml:space="preserve">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bookmarkStart w:id="65" w:name="_MON_1741074900"/>
    <w:bookmarkEnd w:id="65"/>
    <w:p w14:paraId="5B25FB2D" w14:textId="74D8CAD8" w:rsidR="00FA20E3" w:rsidRPr="00506640" w:rsidRDefault="00B76AC0" w:rsidP="00804A58">
      <w:pPr>
        <w:pStyle w:val="TH"/>
      </w:pPr>
      <w:r>
        <w:object w:dxaOrig="9026" w:dyaOrig="2411" w14:anchorId="11E1F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120.15pt" o:ole="">
            <v:imagedata r:id="rId14" o:title=""/>
          </v:shape>
          <o:OLEObject Type="Embed" ProgID="Word.Document.12" ShapeID="_x0000_i1025" DrawAspect="Content" ObjectID="_1741692779" r:id="rId15">
            <o:FieldCodes>\s</o:FieldCodes>
          </o:OLEObject>
        </w:object>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7946A431" w:rsidR="001C6F7D" w:rsidRPr="00506640" w:rsidRDefault="001C6F7D" w:rsidP="00D060EE">
      <w:r w:rsidRPr="00506640">
        <w:t xml:space="preserve">When the intent is created </w:t>
      </w:r>
      <w:r w:rsidR="00B76AC0" w:rsidRPr="00B76AC0">
        <w:t>by</w:t>
      </w:r>
      <w:r w:rsidRPr="00506640">
        <w:t xml:space="preserve"> MnS producer</w:t>
      </w:r>
      <w:r w:rsidR="00B76AC0"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2615F0CD" w:rsidR="001C6F7D" w:rsidRPr="00506640" w:rsidRDefault="001C6F7D" w:rsidP="00D060EE">
      <w:pPr>
        <w:pStyle w:val="B1"/>
      </w:pPr>
      <w:r w:rsidRPr="00506640">
        <w:t>-</w:t>
      </w:r>
      <w:r w:rsidR="000C3127" w:rsidRPr="00506640">
        <w:tab/>
      </w:r>
      <w:r w:rsidRPr="00506640">
        <w:t xml:space="preserve">Create an intent, a MnS Consumer request </w:t>
      </w:r>
      <w:r w:rsidR="00B76AC0" w:rsidRPr="00B76AC0">
        <w:t xml:space="preserve">MnS producer </w:t>
      </w:r>
      <w:r w:rsidRPr="00506640">
        <w:t>to create a new intent.</w:t>
      </w:r>
    </w:p>
    <w:p w14:paraId="03D4CC7F" w14:textId="32C3ABD6" w:rsidR="001C6F7D" w:rsidRPr="00506640" w:rsidRDefault="001C6F7D" w:rsidP="00D060EE">
      <w:pPr>
        <w:pStyle w:val="B1"/>
      </w:pPr>
      <w:r w:rsidRPr="00506640">
        <w:t>-</w:t>
      </w:r>
      <w:r w:rsidR="000C3127" w:rsidRPr="00506640">
        <w:tab/>
      </w:r>
      <w:r w:rsidRPr="00506640">
        <w:t xml:space="preserve">Activate an intent, MnS Consumer request </w:t>
      </w:r>
      <w:r w:rsidR="00B76AC0" w:rsidRPr="00B76AC0">
        <w:t xml:space="preserve">MnS producer </w:t>
      </w:r>
      <w:r w:rsidRPr="00506640">
        <w:t>to activate an intent  when the intent is suspended.</w:t>
      </w:r>
    </w:p>
    <w:p w14:paraId="15B5DD9C" w14:textId="17A3EF89" w:rsidR="001C6F7D" w:rsidRPr="00506640" w:rsidRDefault="001C6F7D" w:rsidP="00D060EE">
      <w:pPr>
        <w:pStyle w:val="B1"/>
      </w:pPr>
      <w:r w:rsidRPr="00506640">
        <w:t>-</w:t>
      </w:r>
      <w:r w:rsidR="000C3127" w:rsidRPr="00506640">
        <w:tab/>
      </w:r>
      <w:r w:rsidRPr="00506640">
        <w:t xml:space="preserve">De-activate an intent, MnS consumer request </w:t>
      </w:r>
      <w:r w:rsidR="00B76AC0" w:rsidRPr="00B76AC0">
        <w:t xml:space="preserve">MnS producer </w:t>
      </w:r>
      <w:r w:rsidRPr="00506640">
        <w:t>to de-activate an intent for a temporary suspension.</w:t>
      </w:r>
    </w:p>
    <w:p w14:paraId="7D03695C" w14:textId="0729167E" w:rsidR="001C6F7D" w:rsidRPr="00506640" w:rsidRDefault="001C6F7D" w:rsidP="00D060EE">
      <w:pPr>
        <w:pStyle w:val="B1"/>
      </w:pPr>
      <w:r w:rsidRPr="00506640">
        <w:t>-</w:t>
      </w:r>
      <w:r w:rsidR="000C3127" w:rsidRPr="00506640">
        <w:tab/>
      </w:r>
      <w:r w:rsidRPr="00506640">
        <w:t xml:space="preserve">Delete an intent, MnS Consumer request </w:t>
      </w:r>
      <w:r w:rsidR="00B76AC0" w:rsidRPr="00B76AC0">
        <w:t xml:space="preserve">MnS producer </w:t>
      </w:r>
      <w:r w:rsidRPr="00506640">
        <w:t>to remove an intent.</w:t>
      </w:r>
    </w:p>
    <w:p w14:paraId="06EDD766" w14:textId="4E508A55" w:rsidR="001C6F7D" w:rsidRPr="00506640" w:rsidRDefault="001C6F7D" w:rsidP="00D060EE">
      <w:pPr>
        <w:pStyle w:val="B1"/>
      </w:pPr>
      <w:r w:rsidRPr="00506640">
        <w:t>-</w:t>
      </w:r>
      <w:r w:rsidR="000C3127" w:rsidRPr="00506640">
        <w:tab/>
      </w:r>
      <w:r w:rsidRPr="00506640">
        <w:t xml:space="preserve">Modify an intent, MnS Consumer request </w:t>
      </w:r>
      <w:r w:rsidR="00B76AC0"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6D6D29F6" w14:textId="02D7BF51" w:rsidR="001C6F7D" w:rsidRPr="00506640" w:rsidRDefault="001C6F7D" w:rsidP="00D060EE">
      <w:pPr>
        <w:pStyle w:val="B1"/>
      </w:pPr>
      <w:r w:rsidRPr="00506640">
        <w:t>-</w:t>
      </w:r>
      <w:r w:rsidR="000C3127" w:rsidRPr="00506640">
        <w:tab/>
      </w:r>
      <w:r w:rsidRPr="00506640">
        <w:t xml:space="preserve">Query an intent, MnS Consumer request </w:t>
      </w:r>
      <w:r w:rsidR="00B76AC0" w:rsidRPr="00B76AC0">
        <w:t xml:space="preserve">MnS producer </w:t>
      </w:r>
      <w:r w:rsidRPr="00506640">
        <w:t>to return the content and state (e.g. active, inactive) of the intent.</w:t>
      </w:r>
    </w:p>
    <w:p w14:paraId="6D8D99C0" w14:textId="77777777" w:rsidR="007436A6" w:rsidRPr="00506640" w:rsidRDefault="007436A6" w:rsidP="00804A58">
      <w:pPr>
        <w:pStyle w:val="Heading3"/>
        <w:rPr>
          <w:lang w:eastAsia="zh-CN"/>
        </w:rPr>
      </w:pPr>
      <w:bookmarkStart w:id="66" w:name="_Toc106192926"/>
      <w:bookmarkStart w:id="67" w:name="_Toc130464576"/>
      <w:r w:rsidRPr="00506640">
        <w:rPr>
          <w:lang w:eastAsia="zh-CN"/>
        </w:rPr>
        <w:t>4.2.3</w:t>
      </w:r>
      <w:r w:rsidRPr="00506640">
        <w:rPr>
          <w:lang w:eastAsia="zh-CN"/>
        </w:rPr>
        <w:tab/>
        <w:t>Intent translation</w:t>
      </w:r>
      <w:bookmarkEnd w:id="66"/>
      <w:bookmarkEnd w:id="67"/>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16C2BDAE"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intents originating from CSC:</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506640" w:rsidRDefault="009E57D3" w:rsidP="007436A6">
      <w:pPr>
        <w:pStyle w:val="TH"/>
        <w:rPr>
          <w:lang w:eastAsia="zh-CN"/>
        </w:rPr>
      </w:pPr>
      <w:r w:rsidRPr="00506640">
        <w:rPr>
          <w:noProof/>
          <w:lang w:eastAsia="zh-CN"/>
        </w:rPr>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506640" w:rsidRDefault="007436A6" w:rsidP="00804A58">
      <w:pPr>
        <w:pStyle w:val="TF"/>
      </w:pPr>
      <w:r w:rsidRPr="00506640">
        <w:rPr>
          <w:lang w:eastAsia="zh-CN"/>
        </w:rPr>
        <w:t>Figure 4.2.3-1: Potential way to satisfy intent-CSC originating from CSC</w:t>
      </w:r>
    </w:p>
    <w:p w14:paraId="6BB190F4" w14:textId="55DA4B9B" w:rsidR="00FA20E3" w:rsidRPr="00506640" w:rsidRDefault="00FA20E3" w:rsidP="00FA20E3">
      <w:pPr>
        <w:pStyle w:val="Heading2"/>
        <w:rPr>
          <w:lang w:eastAsia="zh-CN"/>
        </w:rPr>
      </w:pPr>
      <w:bookmarkStart w:id="68" w:name="_Toc106192927"/>
      <w:bookmarkStart w:id="69" w:name="_Toc130464577"/>
      <w:r w:rsidRPr="00506640">
        <w:rPr>
          <w:rFonts w:hint="eastAsia"/>
          <w:lang w:eastAsia="zh-CN"/>
        </w:rPr>
        <w:t>4</w:t>
      </w:r>
      <w:r w:rsidRPr="00506640">
        <w:rPr>
          <w:lang w:eastAsia="zh-CN"/>
        </w:rPr>
        <w:t>.3</w:t>
      </w:r>
      <w:r w:rsidRPr="00506640">
        <w:rPr>
          <w:lang w:eastAsia="zh-CN"/>
        </w:rPr>
        <w:tab/>
        <w:t>Intent driven closed-loop</w:t>
      </w:r>
      <w:bookmarkEnd w:id="68"/>
      <w:bookmarkEnd w:id="69"/>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70" w:name="OLE_LINK22"/>
      <w:r w:rsidR="009F0C8D" w:rsidRPr="00506640">
        <w:t>the mechanisms that the</w:t>
      </w:r>
      <w:bookmarkEnd w:id="70"/>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1" w:name="_Toc106192928"/>
      <w:bookmarkStart w:id="72" w:name="_Toc130464578"/>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1"/>
      <w:bookmarkEnd w:id="72"/>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3"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4" w:name="OLE_LINK7"/>
      <w:r w:rsidRPr="00506640">
        <w:t xml:space="preserve">an example for policy is when the average throughput is lower than certain threshold, </w:t>
      </w:r>
      <w:bookmarkEnd w:id="74"/>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3"/>
    </w:p>
    <w:p w14:paraId="23940290" w14:textId="0C4E766E" w:rsidR="00EB3AF7" w:rsidRPr="00506640" w:rsidRDefault="009E57D3" w:rsidP="00804A58">
      <w:pPr>
        <w:pStyle w:val="TH"/>
      </w:pPr>
      <w:r w:rsidRPr="00506640">
        <w:rPr>
          <w:noProof/>
          <w:lang w:eastAsia="zh-CN"/>
        </w:rPr>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5" w:name="_Toc106192929"/>
      <w:bookmarkStart w:id="76" w:name="_Toc130464579"/>
      <w:r w:rsidRPr="00506640">
        <w:rPr>
          <w:lang w:eastAsia="zh-CN"/>
        </w:rPr>
        <w:t>4.5</w:t>
      </w:r>
      <w:r w:rsidRPr="00506640">
        <w:rPr>
          <w:lang w:eastAsia="zh-CN"/>
        </w:rPr>
        <w:tab/>
        <w:t>General concept of Intent Content</w:t>
      </w:r>
      <w:bookmarkEnd w:id="75"/>
      <w:bookmarkEnd w:id="76"/>
    </w:p>
    <w:p w14:paraId="0227B6E1" w14:textId="77777777" w:rsidR="005C76F1" w:rsidRPr="00506640" w:rsidRDefault="005C76F1" w:rsidP="005C76F1">
      <w:pPr>
        <w:pStyle w:val="Heading3"/>
        <w:rPr>
          <w:lang w:eastAsia="zh-CN"/>
        </w:rPr>
      </w:pPr>
      <w:bookmarkStart w:id="77" w:name="_Toc106192930"/>
      <w:bookmarkStart w:id="78" w:name="_Toc130464580"/>
      <w:r w:rsidRPr="00506640">
        <w:rPr>
          <w:lang w:eastAsia="zh-CN"/>
        </w:rPr>
        <w:t>4.5.1</w:t>
      </w:r>
      <w:r w:rsidRPr="00506640">
        <w:rPr>
          <w:lang w:eastAsia="zh-CN"/>
        </w:rPr>
        <w:tab/>
        <w:t>Intent Expectation</w:t>
      </w:r>
      <w:bookmarkEnd w:id="77"/>
      <w:bookmarkEnd w:id="78"/>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9" w:name="_Toc106192931"/>
      <w:bookmarkStart w:id="80" w:name="_Toc130464581"/>
      <w:r w:rsidRPr="00506640">
        <w:rPr>
          <w:lang w:eastAsia="zh-CN"/>
        </w:rPr>
        <w:t>4.5.2</w:t>
      </w:r>
      <w:r w:rsidRPr="00506640">
        <w:rPr>
          <w:lang w:eastAsia="zh-CN"/>
        </w:rPr>
        <w:tab/>
        <w:t>E</w:t>
      </w:r>
      <w:r w:rsidRPr="00506640">
        <w:t>xpectation</w:t>
      </w:r>
      <w:r w:rsidRPr="00506640">
        <w:rPr>
          <w:lang w:eastAsia="zh-CN"/>
        </w:rPr>
        <w:t xml:space="preserve"> Targets</w:t>
      </w:r>
      <w:bookmarkEnd w:id="79"/>
      <w:bookmarkEnd w:id="80"/>
    </w:p>
    <w:p w14:paraId="69C76515" w14:textId="29D33123"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00FE6D42"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Target_m is T_m, Target Context_k is C_k;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1. The combination of the name of characteristic (or simply the targetName),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[targetName,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6BD069B1" w:rsidR="005C76F1" w:rsidRPr="00506640" w:rsidRDefault="00FE6D42" w:rsidP="00824AE9">
            <w:pPr>
              <w:pStyle w:val="TAL"/>
            </w:pPr>
            <w:r w:rsidRPr="00FE6D42">
              <w:t xml:space="preserve">Network </w:t>
            </w:r>
            <w:r w:rsidR="005C76F1"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3B80A5B0" w:rsidR="005C76F1" w:rsidRPr="00506640" w:rsidRDefault="005C76F1" w:rsidP="00824AE9">
            <w:pPr>
              <w:pStyle w:val="TAL"/>
            </w:pPr>
            <w:r w:rsidRPr="00506640">
              <w:t>Is</w:t>
            </w:r>
            <w:r w:rsidR="00D060EE" w:rsidRPr="00506640">
              <w:t xml:space="preserve"> </w:t>
            </w:r>
            <w:r w:rsidR="00FE6D42"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1" w:name="_Toc106192932"/>
      <w:bookmarkStart w:id="82" w:name="_Toc130464582"/>
      <w:r w:rsidRPr="00506640">
        <w:t>4.5.3</w:t>
      </w:r>
      <w:r w:rsidR="00167656" w:rsidRPr="00506640">
        <w:tab/>
      </w:r>
      <w:r w:rsidR="005C76F1" w:rsidRPr="00506640">
        <w:t>Expectation Objects</w:t>
      </w:r>
      <w:bookmarkEnd w:id="81"/>
      <w:bookmarkEnd w:id="82"/>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516113B3" w:rsidR="00C97F4B" w:rsidRPr="00506640" w:rsidRDefault="00C97F4B" w:rsidP="000B1F58">
      <w:pPr>
        <w:pStyle w:val="EX"/>
      </w:pPr>
      <w:r w:rsidRPr="00506640">
        <w:t>EXAMPLE 1:</w:t>
      </w:r>
      <w:r w:rsidRPr="00506640">
        <w:tab/>
        <w:t>I</w:t>
      </w:r>
      <w:r w:rsidR="0016361F" w:rsidRPr="00506640">
        <w:t xml:space="preserve">t may be easier to state "all </w:t>
      </w:r>
      <w:r w:rsidR="00FE6D42" w:rsidRPr="00FE6D42">
        <w:t xml:space="preserve">network </w:t>
      </w:r>
      <w:r w:rsidR="0016361F" w:rsidRPr="00506640">
        <w:t xml:space="preserve">slices in city ABC" as opposed to listing the individual </w:t>
      </w:r>
      <w:r w:rsidR="00FE6D42" w:rsidRPr="00FE6D42">
        <w:t xml:space="preserve">network </w:t>
      </w:r>
      <w:r w:rsidR="0016361F" w:rsidRPr="00506640">
        <w:t>slice. As such it may be easier to identify the objects by stating the object context information that filters and identifies the desired objects.</w:t>
      </w:r>
    </w:p>
    <w:p w14:paraId="7DB9C698" w14:textId="77777777" w:rsidR="00C97F4B" w:rsidRPr="00506640" w:rsidRDefault="0016361F" w:rsidP="00D060EE">
      <w:r w:rsidRPr="00506640">
        <w:t>The objectContext is in form of a context list whose entries are each a tuple (attribute, condition, value range).</w:t>
      </w:r>
    </w:p>
    <w:p w14:paraId="1B74454C" w14:textId="6943CD8E" w:rsidR="0016361F" w:rsidRPr="00506640" w:rsidRDefault="00C97F4B" w:rsidP="000B1F58">
      <w:pPr>
        <w:pStyle w:val="EX"/>
      </w:pPr>
      <w:r w:rsidRPr="00506640">
        <w:t>EXAMPLE 2:</w:t>
      </w:r>
      <w:r w:rsidRPr="00506640">
        <w:tab/>
        <w:t>I</w:t>
      </w:r>
      <w:r w:rsidR="0016361F" w:rsidRPr="00506640">
        <w:t xml:space="preserve">n the case of "all </w:t>
      </w:r>
      <w:r w:rsidR="00FE6D42" w:rsidRPr="00FE6D42">
        <w:t xml:space="preserve">network </w:t>
      </w:r>
      <w:r w:rsidR="0016361F" w:rsidRPr="00506640">
        <w:t xml:space="preserve">slices in a city" there is </w:t>
      </w:r>
      <w:r w:rsidR="007D6245" w:rsidRPr="00506640">
        <w:t>an</w:t>
      </w:r>
      <w:r w:rsidR="0016361F" w:rsidRPr="00506640">
        <w:t xml:space="preserve"> object context, which is the tuple "location, =, city_ABC" and "objectType=</w:t>
      </w:r>
      <w:r w:rsidR="00FE6D42" w:rsidRPr="00FE6D42">
        <w:t xml:space="preserve"> network </w:t>
      </w:r>
      <w:r w:rsidR="0016361F" w:rsidRPr="00506640">
        <w:t>slice".</w:t>
      </w:r>
    </w:p>
    <w:p w14:paraId="5693307A" w14:textId="77777777" w:rsidR="0016361F" w:rsidRPr="00506640" w:rsidRDefault="0016361F" w:rsidP="0016361F">
      <w:pPr>
        <w:pStyle w:val="Heading3"/>
        <w:rPr>
          <w:lang w:eastAsia="zh-CN"/>
        </w:rPr>
      </w:pPr>
      <w:bookmarkStart w:id="83" w:name="_Toc106192933"/>
      <w:bookmarkStart w:id="84" w:name="_Toc130464583"/>
      <w:r w:rsidRPr="00506640">
        <w:rPr>
          <w:lang w:eastAsia="zh-CN"/>
        </w:rPr>
        <w:t>4.5.4</w:t>
      </w:r>
      <w:r w:rsidRPr="00506640">
        <w:rPr>
          <w:lang w:eastAsia="zh-CN"/>
        </w:rPr>
        <w:tab/>
        <w:t>Context</w:t>
      </w:r>
      <w:bookmarkEnd w:id="83"/>
      <w:bookmarkEnd w:id="84"/>
      <w:r w:rsidRPr="00506640">
        <w:rPr>
          <w:lang w:eastAsia="zh-CN"/>
        </w:rPr>
        <w:t xml:space="preserve"> </w:t>
      </w:r>
    </w:p>
    <w:p w14:paraId="67B7972D" w14:textId="0EF43421"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 xml:space="preserve">The context describes a set of conditions to trigger corresponding management tasks to acheive the expectation targets. </w:t>
      </w:r>
      <w:r w:rsidRPr="00506640">
        <w:t xml:space="preserve">For example, the consumer may state that: </w:t>
      </w:r>
      <w:r w:rsidRPr="0074031D">
        <w:t>"ensure that handoverFailureRate &lt; 2</w:t>
      </w:r>
      <w:r w:rsidR="00C97F4B" w:rsidRPr="0074031D">
        <w:t xml:space="preserve"> </w:t>
      </w:r>
      <w:r w:rsidRPr="0074031D">
        <w:t>% if Load &gt; 80</w:t>
      </w:r>
      <w:r w:rsidR="00C97F4B" w:rsidRPr="0074031D">
        <w:t xml:space="preserve"> </w:t>
      </w:r>
      <w:r w:rsidRPr="0074031D">
        <w:t xml:space="preserve">%", where the </w:t>
      </w:r>
      <w:r w:rsidR="00FE6D42" w:rsidRPr="0074031D">
        <w:t xml:space="preserve">expectation </w:t>
      </w:r>
      <w:r w:rsidRPr="0074031D">
        <w:t xml:space="preserve">target </w:t>
      </w:r>
      <w:r w:rsidR="00FE6D42" w:rsidRPr="0074031D">
        <w:t>(</w:t>
      </w:r>
      <w:r w:rsidRPr="0074031D">
        <w:t>HandoverFailureRate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In this example, the producer will perform handover tasks to achieve the expectation target "HandoverFailureRate &lt; 2 %"</w:t>
      </w:r>
      <w:r w:rsidR="00FE6D42" w:rsidRPr="00FE6D42">
        <w:t xml:space="preserve"> when observe the context "Load &gt; 80 %"</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43F56A0C"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38F234C9" w:rsidR="0016361F" w:rsidRPr="00506640" w:rsidRDefault="0016361F" w:rsidP="00D060EE">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8AF04EC" w14:textId="77777777" w:rsidR="00FA20E3" w:rsidRPr="00506640" w:rsidRDefault="006A29F4" w:rsidP="00FA20E3">
      <w:pPr>
        <w:pStyle w:val="Heading1"/>
      </w:pPr>
      <w:bookmarkStart w:id="85" w:name="_Toc106192934"/>
      <w:bookmarkStart w:id="86" w:name="_Toc130464584"/>
      <w:r w:rsidRPr="00506640">
        <w:t>5</w:t>
      </w:r>
      <w:r w:rsidRPr="00506640">
        <w:tab/>
        <w:t>Specification</w:t>
      </w:r>
      <w:r w:rsidR="00FA20E3" w:rsidRPr="00506640">
        <w:t xml:space="preserve"> Level Requirements</w:t>
      </w:r>
      <w:bookmarkEnd w:id="85"/>
      <w:bookmarkEnd w:id="86"/>
    </w:p>
    <w:p w14:paraId="66E70F10" w14:textId="77777777" w:rsidR="00FA20E3" w:rsidRPr="00506640" w:rsidRDefault="00FA20E3" w:rsidP="00FA20E3">
      <w:pPr>
        <w:pStyle w:val="Heading2"/>
        <w:tabs>
          <w:tab w:val="left" w:pos="1140"/>
        </w:tabs>
      </w:pPr>
      <w:bookmarkStart w:id="87" w:name="_Toc106192935"/>
      <w:bookmarkStart w:id="88" w:name="_Toc130464585"/>
      <w:r w:rsidRPr="00506640">
        <w:t>5.1</w:t>
      </w:r>
      <w:r w:rsidRPr="00506640">
        <w:tab/>
        <w:t>Use cases</w:t>
      </w:r>
      <w:bookmarkEnd w:id="87"/>
      <w:bookmarkEnd w:id="88"/>
    </w:p>
    <w:p w14:paraId="46BB1480" w14:textId="77777777" w:rsidR="007436A6" w:rsidRPr="00506640" w:rsidRDefault="007436A6" w:rsidP="007436A6">
      <w:pPr>
        <w:pStyle w:val="Heading3"/>
      </w:pPr>
      <w:bookmarkStart w:id="89" w:name="_Toc106192936"/>
      <w:bookmarkStart w:id="90" w:name="_Toc130464586"/>
      <w:bookmarkStart w:id="91" w:name="OLE_LINK19"/>
      <w:r w:rsidRPr="00506640">
        <w:t>5.1.1</w:t>
      </w:r>
      <w:r w:rsidRPr="00506640">
        <w:tab/>
      </w:r>
      <w:bookmarkStart w:id="92" w:name="OLE_LINK18"/>
      <w:r w:rsidRPr="00506640">
        <w:t>Intent containing an expectation for delivering radio network</w:t>
      </w:r>
      <w:bookmarkEnd w:id="89"/>
      <w:bookmarkEnd w:id="90"/>
      <w:bookmarkEnd w:id="92"/>
    </w:p>
    <w:p w14:paraId="120E5F4D" w14:textId="77777777" w:rsidR="007436A6" w:rsidRPr="00506640" w:rsidRDefault="007436A6" w:rsidP="007436A6">
      <w:pPr>
        <w:pStyle w:val="Heading4"/>
        <w:rPr>
          <w:lang w:eastAsia="zh-CN"/>
        </w:rPr>
      </w:pPr>
      <w:bookmarkStart w:id="93" w:name="_Toc106192937"/>
      <w:bookmarkStart w:id="94" w:name="_Toc130464587"/>
      <w:r w:rsidRPr="00506640">
        <w:rPr>
          <w:rFonts w:hint="eastAsia"/>
          <w:lang w:eastAsia="zh-CN"/>
        </w:rPr>
        <w:t>5</w:t>
      </w:r>
      <w:r w:rsidRPr="00506640">
        <w:rPr>
          <w:lang w:eastAsia="zh-CN"/>
        </w:rPr>
        <w:t>.1.1.1</w:t>
      </w:r>
      <w:r w:rsidRPr="00506640">
        <w:rPr>
          <w:lang w:eastAsia="zh-CN"/>
        </w:rPr>
        <w:tab/>
        <w:t>Introduction</w:t>
      </w:r>
      <w:bookmarkEnd w:id="93"/>
      <w:bookmarkEnd w:id="94"/>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95" w:name="OLE_LINK58"/>
      <w:bookmarkStart w:id="96" w:name="OLE_LINK30"/>
      <w:bookmarkEnd w:id="91"/>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95"/>
      <w:r w:rsidRPr="00506640">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6"/>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7" w:name="_Toc106192938"/>
      <w:bookmarkStart w:id="98" w:name="_Toc130464588"/>
      <w:r w:rsidRPr="00506640">
        <w:rPr>
          <w:rFonts w:hint="eastAsia"/>
          <w:lang w:eastAsia="zh-CN"/>
        </w:rPr>
        <w:t>5</w:t>
      </w:r>
      <w:r w:rsidRPr="00506640">
        <w:rPr>
          <w:lang w:eastAsia="zh-CN"/>
        </w:rPr>
        <w:t>.1.1.2</w:t>
      </w:r>
      <w:r w:rsidRPr="00506640">
        <w:rPr>
          <w:lang w:eastAsia="zh-CN"/>
        </w:rPr>
        <w:tab/>
        <w:t>Requirements</w:t>
      </w:r>
      <w:bookmarkEnd w:id="97"/>
      <w:bookmarkEnd w:id="98"/>
    </w:p>
    <w:p w14:paraId="1BDAA4E1" w14:textId="77777777" w:rsidR="007436A6" w:rsidRPr="00506640" w:rsidRDefault="007436A6" w:rsidP="00D060EE">
      <w:pPr>
        <w:rPr>
          <w:lang w:eastAsia="zh-CN" w:bidi="ar-KW"/>
        </w:rPr>
      </w:pPr>
      <w:bookmarkStart w:id="99" w:name="OLE_LINK8"/>
      <w:r w:rsidRPr="00506640">
        <w:rPr>
          <w:b/>
        </w:rPr>
        <w:t>REQ-Intent_Deploy_Net-CON-</w:t>
      </w:r>
      <w:bookmarkEnd w:id="99"/>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100" w:name="_Toc106192939"/>
      <w:bookmarkStart w:id="101" w:name="_Toc130464589"/>
      <w:r w:rsidRPr="00506640">
        <w:t>5.1.2</w:t>
      </w:r>
      <w:r w:rsidRPr="00506640">
        <w:tab/>
        <w:t>I</w:t>
      </w:r>
      <w:bookmarkStart w:id="102" w:name="OLE_LINK9"/>
      <w:r w:rsidRPr="00506640">
        <w:t>ntent containing an expectation for delivering a radio service</w:t>
      </w:r>
      <w:bookmarkEnd w:id="100"/>
      <w:bookmarkEnd w:id="101"/>
      <w:bookmarkEnd w:id="102"/>
    </w:p>
    <w:p w14:paraId="54A3576F" w14:textId="77777777" w:rsidR="007436A6" w:rsidRPr="00506640" w:rsidRDefault="007436A6" w:rsidP="007436A6">
      <w:pPr>
        <w:pStyle w:val="Heading4"/>
        <w:rPr>
          <w:lang w:eastAsia="zh-CN"/>
        </w:rPr>
      </w:pPr>
      <w:bookmarkStart w:id="103" w:name="_Toc106192940"/>
      <w:bookmarkStart w:id="104" w:name="_Toc130464590"/>
      <w:r w:rsidRPr="00506640">
        <w:rPr>
          <w:rFonts w:hint="eastAsia"/>
          <w:lang w:eastAsia="zh-CN"/>
        </w:rPr>
        <w:t>5</w:t>
      </w:r>
      <w:r w:rsidRPr="00506640">
        <w:rPr>
          <w:lang w:eastAsia="zh-CN"/>
        </w:rPr>
        <w:t>.1.2.1</w:t>
      </w:r>
      <w:r w:rsidRPr="00506640">
        <w:rPr>
          <w:lang w:eastAsia="zh-CN"/>
        </w:rPr>
        <w:tab/>
        <w:t>Introduction</w:t>
      </w:r>
      <w:bookmarkEnd w:id="103"/>
      <w:bookmarkEnd w:id="104"/>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he slice agnostic parameters in RAN SliceProfile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5" w:name="_Toc106192941"/>
      <w:bookmarkStart w:id="106" w:name="_Toc130464591"/>
      <w:r w:rsidRPr="00506640">
        <w:rPr>
          <w:rFonts w:hint="eastAsia"/>
          <w:lang w:eastAsia="zh-CN"/>
        </w:rPr>
        <w:t>5</w:t>
      </w:r>
      <w:r w:rsidRPr="00506640">
        <w:rPr>
          <w:lang w:eastAsia="zh-CN"/>
        </w:rPr>
        <w:t>.1.2.2</w:t>
      </w:r>
      <w:r w:rsidRPr="00506640">
        <w:rPr>
          <w:lang w:eastAsia="zh-CN"/>
        </w:rPr>
        <w:tab/>
        <w:t>Requirements</w:t>
      </w:r>
      <w:bookmarkEnd w:id="105"/>
      <w:bookmarkEnd w:id="106"/>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01DDD47D" w:rsidR="007436A6" w:rsidRPr="00506640" w:rsidRDefault="007436A6" w:rsidP="007436A6">
      <w:pPr>
        <w:pStyle w:val="Heading3"/>
      </w:pPr>
      <w:bookmarkStart w:id="107" w:name="_Toc106192942"/>
      <w:bookmarkStart w:id="108" w:name="_Toc130464592"/>
      <w:r w:rsidRPr="00506640">
        <w:t>5.1.3</w:t>
      </w:r>
      <w:r w:rsidRPr="00506640">
        <w:tab/>
        <w:t>Intent containing an expectation for delivering a service</w:t>
      </w:r>
      <w:bookmarkEnd w:id="107"/>
      <w:bookmarkEnd w:id="108"/>
    </w:p>
    <w:p w14:paraId="3979D27F" w14:textId="77777777" w:rsidR="007436A6" w:rsidRPr="00506640" w:rsidRDefault="007436A6" w:rsidP="007436A6">
      <w:pPr>
        <w:pStyle w:val="Heading4"/>
        <w:rPr>
          <w:lang w:eastAsia="zh-CN"/>
        </w:rPr>
      </w:pPr>
      <w:bookmarkStart w:id="109" w:name="_Toc106192943"/>
      <w:bookmarkStart w:id="110" w:name="_Toc130464593"/>
      <w:r w:rsidRPr="00506640">
        <w:rPr>
          <w:rFonts w:hint="eastAsia"/>
          <w:lang w:eastAsia="zh-CN"/>
        </w:rPr>
        <w:t>5</w:t>
      </w:r>
      <w:r w:rsidRPr="00506640">
        <w:rPr>
          <w:lang w:eastAsia="zh-CN"/>
        </w:rPr>
        <w:t>.1.3.1</w:t>
      </w:r>
      <w:r w:rsidRPr="00506640">
        <w:rPr>
          <w:lang w:eastAsia="zh-CN"/>
        </w:rPr>
        <w:tab/>
        <w:t>Introduction</w:t>
      </w:r>
      <w:bookmarkEnd w:id="109"/>
      <w:bookmarkEnd w:id="110"/>
    </w:p>
    <w:p w14:paraId="118D3592" w14:textId="476D14E2" w:rsidR="007436A6" w:rsidRPr="00506640" w:rsidRDefault="007436A6" w:rsidP="00D060EE">
      <w:pPr>
        <w:rPr>
          <w:lang w:eastAsia="zh-CN"/>
        </w:rPr>
      </w:pPr>
      <w:r w:rsidRPr="00506640">
        <w:rPr>
          <w:lang w:eastAsia="zh-CN"/>
        </w:rPr>
        <w:t>This use case describe a scenario where the MnS consumer, express the intent containing an expectation for delivering a service (</w:t>
      </w:r>
      <w:r w:rsidR="007D6245" w:rsidRPr="00506640">
        <w:rPr>
          <w:lang w:eastAsia="zh-CN"/>
        </w:rPr>
        <w:t>e.g.</w:t>
      </w:r>
      <w:r w:rsidRPr="00506640">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1" w:name="_Toc106192944"/>
      <w:bookmarkStart w:id="112" w:name="_Toc130464594"/>
      <w:r w:rsidRPr="00506640">
        <w:rPr>
          <w:rFonts w:hint="eastAsia"/>
          <w:lang w:eastAsia="zh-CN"/>
        </w:rPr>
        <w:t>5</w:t>
      </w:r>
      <w:r w:rsidRPr="00506640">
        <w:rPr>
          <w:lang w:eastAsia="zh-CN"/>
        </w:rPr>
        <w:t>.1.3.2</w:t>
      </w:r>
      <w:r w:rsidRPr="00506640">
        <w:rPr>
          <w:lang w:eastAsia="zh-CN"/>
        </w:rPr>
        <w:tab/>
        <w:t>Requirements</w:t>
      </w:r>
      <w:bookmarkEnd w:id="111"/>
      <w:bookmarkEnd w:id="112"/>
    </w:p>
    <w:p w14:paraId="15808184" w14:textId="3EC6ED54"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w:t>
      </w:r>
      <w:r w:rsidR="007D6245" w:rsidRPr="00506640">
        <w:rPr>
          <w:lang w:eastAsia="zh-CN" w:bidi="ar-KW"/>
        </w:rPr>
        <w:t>e.g.</w:t>
      </w:r>
      <w:r w:rsidRPr="00506640">
        <w:rPr>
          <w:lang w:eastAsia="zh-CN" w:bidi="ar-KW"/>
        </w:rPr>
        <w:t xml:space="preserve"> at the edge of the network) to MnS producer.</w:t>
      </w:r>
    </w:p>
    <w:p w14:paraId="7DF55AE6" w14:textId="77777777" w:rsidR="007436A6" w:rsidRPr="00506640" w:rsidRDefault="007436A6" w:rsidP="007436A6">
      <w:pPr>
        <w:pStyle w:val="Heading3"/>
      </w:pPr>
      <w:bookmarkStart w:id="113" w:name="_Toc106192945"/>
      <w:bookmarkStart w:id="114" w:name="_Toc130464595"/>
      <w:r w:rsidRPr="00506640">
        <w:t>5.</w:t>
      </w:r>
      <w:r w:rsidRPr="00506640">
        <w:rPr>
          <w:lang w:eastAsia="zh-CN"/>
        </w:rPr>
        <w:t>1.</w:t>
      </w:r>
      <w:r w:rsidRPr="00506640">
        <w:t>4</w:t>
      </w:r>
      <w:r w:rsidRPr="00506640">
        <w:tab/>
        <w:t>Intent containing an expectation on coverage performance to be assured</w:t>
      </w:r>
      <w:bookmarkEnd w:id="113"/>
      <w:bookmarkEnd w:id="114"/>
    </w:p>
    <w:p w14:paraId="48AD215D" w14:textId="77777777" w:rsidR="007436A6" w:rsidRPr="00506640" w:rsidRDefault="007436A6" w:rsidP="007436A6">
      <w:pPr>
        <w:pStyle w:val="Heading4"/>
        <w:rPr>
          <w:lang w:eastAsia="zh-CN"/>
        </w:rPr>
      </w:pPr>
      <w:bookmarkStart w:id="115" w:name="_Toc106192946"/>
      <w:bookmarkStart w:id="116" w:name="_Toc130464596"/>
      <w:r w:rsidRPr="00506640">
        <w:rPr>
          <w:rFonts w:hint="eastAsia"/>
          <w:lang w:eastAsia="zh-CN"/>
        </w:rPr>
        <w:t>5</w:t>
      </w:r>
      <w:r w:rsidRPr="00506640">
        <w:rPr>
          <w:lang w:eastAsia="zh-CN"/>
        </w:rPr>
        <w:t>.1.4.1</w:t>
      </w:r>
      <w:r w:rsidRPr="00506640">
        <w:rPr>
          <w:lang w:eastAsia="zh-CN"/>
        </w:rPr>
        <w:tab/>
        <w:t>Introduction</w:t>
      </w:r>
      <w:bookmarkStart w:id="117" w:name="OLE_LINK45"/>
      <w:bookmarkEnd w:id="115"/>
      <w:bookmarkEnd w:id="116"/>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7"/>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18" w:name="_Toc106192947"/>
      <w:bookmarkStart w:id="119" w:name="_Toc130464597"/>
      <w:r w:rsidRPr="00506640">
        <w:t>5.1.4.2</w:t>
      </w:r>
      <w:r w:rsidRPr="00506640">
        <w:tab/>
        <w:t>Requirements</w:t>
      </w:r>
      <w:bookmarkEnd w:id="118"/>
      <w:bookmarkEnd w:id="119"/>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20" w:name="_Toc106192948"/>
      <w:bookmarkStart w:id="121" w:name="_Toc130464598"/>
      <w:r w:rsidRPr="00506640">
        <w:t>5.1.5</w:t>
      </w:r>
      <w:r w:rsidRPr="00506640">
        <w:tab/>
        <w:t>Intent containing an expectation on RAN UE throughput performance to be assured</w:t>
      </w:r>
      <w:bookmarkEnd w:id="120"/>
      <w:bookmarkEnd w:id="121"/>
    </w:p>
    <w:p w14:paraId="7AE69BDB" w14:textId="77777777" w:rsidR="007436A6" w:rsidRPr="00506640" w:rsidRDefault="007436A6" w:rsidP="007436A6">
      <w:pPr>
        <w:pStyle w:val="Heading4"/>
        <w:rPr>
          <w:lang w:eastAsia="zh-CN"/>
        </w:rPr>
      </w:pPr>
      <w:bookmarkStart w:id="122" w:name="_Toc106192949"/>
      <w:bookmarkStart w:id="123" w:name="_Toc130464599"/>
      <w:bookmarkStart w:id="124" w:name="OLE_LINK17"/>
      <w:r w:rsidRPr="00506640">
        <w:rPr>
          <w:rFonts w:hint="eastAsia"/>
          <w:lang w:eastAsia="zh-CN"/>
        </w:rPr>
        <w:t>5</w:t>
      </w:r>
      <w:r w:rsidRPr="00506640">
        <w:rPr>
          <w:lang w:eastAsia="zh-CN"/>
        </w:rPr>
        <w:t>.1.5.1</w:t>
      </w:r>
      <w:r w:rsidRPr="00506640">
        <w:rPr>
          <w:lang w:eastAsia="zh-CN"/>
        </w:rPr>
        <w:tab/>
        <w:t>Introduction</w:t>
      </w:r>
      <w:bookmarkEnd w:id="122"/>
      <w:bookmarkEnd w:id="123"/>
    </w:p>
    <w:p w14:paraId="7BF62D58" w14:textId="6653AE2E" w:rsidR="007436A6" w:rsidRPr="00506640" w:rsidRDefault="007436A6" w:rsidP="00D060EE">
      <w:pPr>
        <w:rPr>
          <w:lang w:eastAsia="zh-CN"/>
        </w:rPr>
      </w:pPr>
      <w:bookmarkStart w:id="125" w:name="OLE_LINK28"/>
      <w:bookmarkStart w:id="126" w:name="OLE_LINK29"/>
      <w:bookmarkEnd w:id="124"/>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7" w:name="OLE_LINK10"/>
      <w:bookmarkStart w:id="128" w:name="OLE_LINK11"/>
      <w:bookmarkEnd w:id="125"/>
      <w:bookmarkEnd w:id="126"/>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7"/>
      <w:bookmarkEnd w:id="128"/>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9"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30" w:name="_Toc106192950"/>
      <w:bookmarkStart w:id="131" w:name="_Toc130464600"/>
      <w:bookmarkEnd w:id="129"/>
      <w:r w:rsidRPr="00506640">
        <w:rPr>
          <w:rFonts w:hint="eastAsia"/>
          <w:lang w:eastAsia="zh-CN"/>
        </w:rPr>
        <w:t>5</w:t>
      </w:r>
      <w:r w:rsidRPr="00506640">
        <w:rPr>
          <w:lang w:eastAsia="zh-CN"/>
        </w:rPr>
        <w:t>.1.5.2</w:t>
      </w:r>
      <w:r w:rsidRPr="00506640">
        <w:rPr>
          <w:lang w:eastAsia="zh-CN"/>
        </w:rPr>
        <w:tab/>
        <w:t>Requirements</w:t>
      </w:r>
      <w:bookmarkEnd w:id="130"/>
      <w:bookmarkEnd w:id="131"/>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2" w:name="_Toc106192951"/>
      <w:bookmarkStart w:id="133" w:name="_Toc130464601"/>
      <w:r w:rsidRPr="00506640">
        <w:t>5.2</w:t>
      </w:r>
      <w:r w:rsidRPr="00506640">
        <w:tab/>
        <w:t>Generic requirements for intent driven MnS</w:t>
      </w:r>
      <w:bookmarkEnd w:id="132"/>
      <w:bookmarkEnd w:id="133"/>
    </w:p>
    <w:p w14:paraId="3AD8644B" w14:textId="55823CE1"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w:t>
      </w:r>
      <w:r w:rsidR="003D0FFB">
        <w:rPr>
          <w:lang w:eastAsia="zh-CN" w:bidi="ar-KW"/>
        </w:rPr>
        <w:t>instance</w:t>
      </w:r>
      <w:r w:rsidRPr="00506640">
        <w:rPr>
          <w:lang w:eastAsia="zh-CN" w:bidi="ar-KW"/>
        </w:rPr>
        <w:t>.</w:t>
      </w:r>
    </w:p>
    <w:p w14:paraId="1A8C6F6F" w14:textId="00665903"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w:t>
      </w:r>
      <w:r w:rsidR="003D0FFB">
        <w:rPr>
          <w:lang w:eastAsia="zh-CN" w:bidi="ar-KW"/>
        </w:rPr>
        <w:t>instance</w:t>
      </w:r>
      <w:r w:rsidRPr="00506640">
        <w:rPr>
          <w:lang w:eastAsia="zh-CN" w:bidi="ar-KW"/>
        </w:rPr>
        <w:t>.</w:t>
      </w:r>
    </w:p>
    <w:p w14:paraId="2881DCCF" w14:textId="2F74B299" w:rsidR="00FA20E3"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0FBFD6C" w14:textId="77777777" w:rsidR="003D0FFB" w:rsidRDefault="003D0FFB" w:rsidP="003D0FFB">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14:paraId="2AF4601D" w14:textId="2E35CA23" w:rsidR="003D0FFB" w:rsidRPr="00506640" w:rsidRDefault="003D0FFB" w:rsidP="003D0FFB">
      <w:pPr>
        <w:rPr>
          <w:lang w:eastAsia="zh-CN" w:bidi="ar-KW"/>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14:paraId="1900AECB" w14:textId="77777777" w:rsidR="00FA20E3" w:rsidRPr="00506640" w:rsidRDefault="00FA20E3" w:rsidP="00FA20E3">
      <w:pPr>
        <w:pStyle w:val="Heading1"/>
      </w:pPr>
      <w:bookmarkStart w:id="134" w:name="_Toc106192952"/>
      <w:bookmarkStart w:id="135" w:name="_Toc130464602"/>
      <w:r w:rsidRPr="00506640">
        <w:t>6</w:t>
      </w:r>
      <w:r w:rsidRPr="00506640">
        <w:tab/>
        <w:t xml:space="preserve">Stage 2 definition for </w:t>
      </w:r>
      <w:r w:rsidRPr="00506640">
        <w:rPr>
          <w:lang w:eastAsia="zh-CN"/>
        </w:rPr>
        <w:t>Intent Driven Management</w:t>
      </w:r>
      <w:bookmarkEnd w:id="134"/>
      <w:bookmarkEnd w:id="135"/>
    </w:p>
    <w:p w14:paraId="67ACE65A" w14:textId="77777777" w:rsidR="002620FB" w:rsidRPr="00506640" w:rsidRDefault="002620FB" w:rsidP="002620FB">
      <w:pPr>
        <w:pStyle w:val="Heading2"/>
        <w:tabs>
          <w:tab w:val="left" w:pos="1140"/>
        </w:tabs>
      </w:pPr>
      <w:bookmarkStart w:id="136" w:name="_Toc106192953"/>
      <w:bookmarkStart w:id="137" w:name="_Toc130464603"/>
      <w:r w:rsidRPr="00506640">
        <w:t>6.1</w:t>
      </w:r>
      <w:r w:rsidRPr="00506640">
        <w:tab/>
        <w:t>Management operation for Intent (MnS component type A)</w:t>
      </w:r>
      <w:bookmarkEnd w:id="136"/>
      <w:bookmarkEnd w:id="137"/>
    </w:p>
    <w:p w14:paraId="6F0DEDBF" w14:textId="05D85B0F" w:rsidR="002620FB" w:rsidRPr="00506640" w:rsidRDefault="002620FB" w:rsidP="00804A58">
      <w:pPr>
        <w:rPr>
          <w:lang w:eastAsia="zh-CN"/>
        </w:rPr>
      </w:pPr>
      <w:r w:rsidRPr="00506640">
        <w:rPr>
          <w:rFonts w:hint="eastAsia"/>
          <w:lang w:eastAsia="zh-CN"/>
        </w:rPr>
        <w:t>T</w:t>
      </w:r>
      <w:r w:rsidRPr="00506640">
        <w:rPr>
          <w:lang w:eastAsia="zh-CN"/>
        </w:rPr>
        <w:t>he operations (e.g. createMOI operations) and notifications (e.g. notifyMOIcreation)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can be used for intent lifecycle management. The intent can be treated as object instance.</w:t>
      </w:r>
    </w:p>
    <w:p w14:paraId="74820210" w14:textId="77777777" w:rsidR="005B1465" w:rsidRPr="00506640" w:rsidRDefault="005B1465" w:rsidP="005B1465">
      <w:pPr>
        <w:pStyle w:val="Heading2"/>
        <w:tabs>
          <w:tab w:val="left" w:pos="1140"/>
        </w:tabs>
      </w:pPr>
      <w:bookmarkStart w:id="138" w:name="_Toc106192954"/>
      <w:bookmarkStart w:id="139" w:name="_Toc130464604"/>
      <w:r w:rsidRPr="00506640">
        <w:t>6.2</w:t>
      </w:r>
      <w:r w:rsidRPr="00506640">
        <w:tab/>
        <w:t>Information model definition for Intent (MnS component typeB)</w:t>
      </w:r>
      <w:bookmarkEnd w:id="138"/>
      <w:bookmarkEnd w:id="139"/>
    </w:p>
    <w:p w14:paraId="5E624D48" w14:textId="22EA7E89" w:rsidR="0057181E" w:rsidRPr="00506640" w:rsidRDefault="0057181E" w:rsidP="0057181E">
      <w:pPr>
        <w:pStyle w:val="Heading3"/>
      </w:pPr>
      <w:bookmarkStart w:id="140" w:name="_Toc106192955"/>
      <w:bookmarkStart w:id="141" w:name="_Toc130464605"/>
      <w:bookmarkStart w:id="142" w:name="OLE_LINK89"/>
      <w:bookmarkStart w:id="143" w:name="OLE_LINK100"/>
      <w:r w:rsidRPr="00506640">
        <w:t>6.2.1</w:t>
      </w:r>
      <w:r w:rsidRPr="00506640">
        <w:tab/>
        <w:t>Generic Information model definition</w:t>
      </w:r>
      <w:bookmarkEnd w:id="140"/>
      <w:bookmarkEnd w:id="141"/>
    </w:p>
    <w:p w14:paraId="4B999988" w14:textId="77777777" w:rsidR="005B1465" w:rsidRPr="00506640" w:rsidRDefault="005B1465" w:rsidP="005B1465">
      <w:pPr>
        <w:pStyle w:val="Heading4"/>
      </w:pPr>
      <w:bookmarkStart w:id="144" w:name="_Toc106192956"/>
      <w:bookmarkStart w:id="145" w:name="_Toc130464606"/>
      <w:bookmarkEnd w:id="142"/>
      <w:bookmarkEnd w:id="143"/>
      <w:r w:rsidRPr="00506640">
        <w:t>6.2.1.1</w:t>
      </w:r>
      <w:r w:rsidRPr="00506640">
        <w:tab/>
        <w:t>Class diagram</w:t>
      </w:r>
      <w:bookmarkEnd w:id="144"/>
      <w:bookmarkEnd w:id="145"/>
    </w:p>
    <w:p w14:paraId="5EA3D3FD" w14:textId="77777777" w:rsidR="005B1465" w:rsidRPr="00506640" w:rsidRDefault="005B1465" w:rsidP="005B1465">
      <w:pPr>
        <w:pStyle w:val="Heading5"/>
        <w:rPr>
          <w:lang w:eastAsia="zh-CN"/>
        </w:rPr>
      </w:pPr>
      <w:bookmarkStart w:id="146" w:name="_Toc106192957"/>
      <w:bookmarkStart w:id="147" w:name="_Toc130464607"/>
      <w:r w:rsidRPr="00506640">
        <w:rPr>
          <w:rFonts w:hint="eastAsia"/>
          <w:lang w:eastAsia="zh-CN"/>
        </w:rPr>
        <w:t>6</w:t>
      </w:r>
      <w:r w:rsidRPr="00506640">
        <w:rPr>
          <w:lang w:eastAsia="zh-CN"/>
        </w:rPr>
        <w:t>.2.1.1.1</w:t>
      </w:r>
      <w:r w:rsidRPr="00506640">
        <w:rPr>
          <w:lang w:eastAsia="zh-CN"/>
        </w:rPr>
        <w:tab/>
        <w:t>Relationship</w:t>
      </w:r>
      <w:bookmarkEnd w:id="146"/>
      <w:bookmarkEnd w:id="147"/>
    </w:p>
    <w:bookmarkStart w:id="148" w:name="_MON_1741076790"/>
    <w:bookmarkEnd w:id="148"/>
    <w:p w14:paraId="00036D7E" w14:textId="3EDFE879" w:rsidR="0057181E" w:rsidRPr="00506640" w:rsidRDefault="006B4F82" w:rsidP="00804A58">
      <w:pPr>
        <w:pStyle w:val="TH"/>
        <w:rPr>
          <w:rFonts w:eastAsiaTheme="minorEastAsia"/>
          <w:lang w:eastAsia="zh-CN"/>
        </w:rPr>
      </w:pPr>
      <w:r>
        <w:rPr>
          <w:rFonts w:eastAsiaTheme="minorEastAsia"/>
          <w:lang w:eastAsia="zh-CN"/>
        </w:rPr>
        <w:object w:dxaOrig="9026" w:dyaOrig="5940" w14:anchorId="5D63C927">
          <v:shape id="_x0000_i1027" type="#_x0000_t75" style="width:451.45pt;height:297.3pt" o:ole="">
            <v:imagedata r:id="rId19" o:title=""/>
          </v:shape>
          <o:OLEObject Type="Embed" ProgID="Word.Document.12" ShapeID="_x0000_i1027" DrawAspect="Content" ObjectID="_1741692780" r:id="rId20">
            <o:FieldCodes>\s</o:FieldCodes>
          </o:OLEObject>
        </w:object>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The model for IntentReport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9" w:name="_Toc106192958"/>
      <w:bookmarkStart w:id="150" w:name="_Toc130464608"/>
      <w:r w:rsidRPr="00506640">
        <w:rPr>
          <w:rFonts w:hint="eastAsia"/>
          <w:lang w:eastAsia="zh-CN"/>
        </w:rPr>
        <w:t>6</w:t>
      </w:r>
      <w:r w:rsidRPr="00506640">
        <w:rPr>
          <w:lang w:eastAsia="zh-CN"/>
        </w:rPr>
        <w:t>.2.1.1.2</w:t>
      </w:r>
      <w:r w:rsidRPr="00506640">
        <w:rPr>
          <w:lang w:eastAsia="zh-CN"/>
        </w:rPr>
        <w:tab/>
      </w:r>
      <w:r w:rsidR="009275F9" w:rsidRPr="00506640">
        <w:rPr>
          <w:lang w:eastAsia="zh-CN"/>
        </w:rPr>
        <w:t>Inheritance</w:t>
      </w:r>
      <w:bookmarkEnd w:id="149"/>
      <w:bookmarkEnd w:id="150"/>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51" w:name="_Toc106192959"/>
      <w:bookmarkStart w:id="152" w:name="_Toc130464609"/>
      <w:r w:rsidRPr="00506640">
        <w:t>6.2.1.2</w:t>
      </w:r>
      <w:r w:rsidRPr="00506640">
        <w:tab/>
        <w:t>Class definition</w:t>
      </w:r>
      <w:bookmarkEnd w:id="151"/>
      <w:bookmarkEnd w:id="152"/>
    </w:p>
    <w:p w14:paraId="2B28CA4D" w14:textId="2B88E7FF" w:rsidR="005B1465" w:rsidRPr="00506640" w:rsidRDefault="005B1465" w:rsidP="005B1465">
      <w:pPr>
        <w:pStyle w:val="Heading5"/>
        <w:rPr>
          <w:rFonts w:cs="Arial"/>
          <w:lang w:eastAsia="zh-CN"/>
        </w:rPr>
      </w:pPr>
      <w:bookmarkStart w:id="153" w:name="_Toc106192960"/>
      <w:bookmarkStart w:id="154" w:name="_Toc130464610"/>
      <w:r w:rsidRPr="00506640">
        <w:rPr>
          <w:rFonts w:cs="Arial"/>
        </w:rPr>
        <w:t>6.2.1.2.1</w:t>
      </w:r>
      <w:r w:rsidR="000C3127" w:rsidRPr="00506640">
        <w:rPr>
          <w:rFonts w:cs="Arial"/>
        </w:rPr>
        <w:tab/>
      </w:r>
      <w:r w:rsidRPr="00506640">
        <w:rPr>
          <w:rFonts w:cs="Arial"/>
          <w:lang w:eastAsia="zh-CN"/>
        </w:rPr>
        <w:t>Intent &lt;&lt;IOC&gt;&gt;</w:t>
      </w:r>
      <w:bookmarkEnd w:id="153"/>
      <w:bookmarkEnd w:id="154"/>
    </w:p>
    <w:p w14:paraId="56E5A85D" w14:textId="77777777" w:rsidR="005B1465" w:rsidRPr="00506640" w:rsidRDefault="005B1465" w:rsidP="000B1F58">
      <w:pPr>
        <w:pStyle w:val="H6"/>
        <w:rPr>
          <w:lang w:eastAsia="zh-CN"/>
        </w:rPr>
      </w:pPr>
      <w:bookmarkStart w:id="155" w:name="OLE_LINK12"/>
      <w:bookmarkStart w:id="156" w:name="OLE_LINK13"/>
      <w:r w:rsidRPr="00506640">
        <w:rPr>
          <w:rFonts w:hint="eastAsia"/>
          <w:lang w:eastAsia="zh-CN"/>
        </w:rPr>
        <w:t>6</w:t>
      </w:r>
      <w:r w:rsidRPr="00506640">
        <w:rPr>
          <w:lang w:eastAsia="zh-CN"/>
        </w:rPr>
        <w:t>.2.1.2.1.1</w:t>
      </w:r>
      <w:r w:rsidRPr="00506640">
        <w:rPr>
          <w:lang w:eastAsia="zh-CN"/>
        </w:rPr>
        <w:tab/>
        <w:t>Definition</w:t>
      </w:r>
    </w:p>
    <w:bookmarkEnd w:id="155"/>
    <w:bookmarkEnd w:id="156"/>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7" w:name="MCCQCTEMPBM_00000091"/>
      <w:r w:rsidRPr="00506640">
        <w:rPr>
          <w:rFonts w:ascii="Courier New" w:hAnsi="Courier New" w:cs="Courier New"/>
          <w:lang w:eastAsia="zh-CN"/>
        </w:rPr>
        <w:t>Intent</w:t>
      </w:r>
      <w:bookmarkEnd w:id="157"/>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8" w:name="MCCQCTEMPBM_00000092"/>
      <w:r w:rsidRPr="00506640">
        <w:rPr>
          <w:rFonts w:ascii="Courier New" w:hAnsi="Courier New" w:cs="Courier New"/>
          <w:lang w:eastAsia="zh-CN"/>
        </w:rPr>
        <w:t>IntentExpectation</w:t>
      </w:r>
      <w:bookmarkEnd w:id="158"/>
      <w:r w:rsidRPr="00506640">
        <w:rPr>
          <w:rFonts w:eastAsia="Courier New"/>
          <w:lang w:eastAsia="zh-CN"/>
        </w:rPr>
        <w:t>(s) which in</w:t>
      </w:r>
      <w:r w:rsidRPr="00506640">
        <w:rPr>
          <w:rFonts w:eastAsia="Courier New"/>
        </w:rPr>
        <w:t>cludes 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9" w:name="MCCQCTEMPBM_00000093"/>
      <w:r w:rsidRPr="00506640">
        <w:rPr>
          <w:rFonts w:ascii="Courier New" w:hAnsi="Courier New" w:cs="Courier New"/>
          <w:lang w:eastAsia="zh-CN"/>
        </w:rPr>
        <w:t>Intent</w:t>
      </w:r>
      <w:bookmarkEnd w:id="159"/>
      <w:r w:rsidRPr="00506640">
        <w:rPr>
          <w:rFonts w:eastAsia="Courier New"/>
          <w:lang w:eastAsia="zh-CN"/>
        </w:rPr>
        <w:t xml:space="preserve"> IOC includes the attribute </w:t>
      </w:r>
      <w:bookmarkStart w:id="160" w:name="MCCQCTEMPBM_00000094"/>
      <w:r w:rsidRPr="00506640">
        <w:rPr>
          <w:rFonts w:ascii="Courier New" w:hAnsi="Courier New" w:cs="Courier New"/>
          <w:lang w:eastAsia="zh-CN"/>
        </w:rPr>
        <w:t>objectClass</w:t>
      </w:r>
      <w:bookmarkEnd w:id="160"/>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1" w:name="MCCQCTEMPBM_00000095"/>
      <w:r w:rsidRPr="00506640">
        <w:rPr>
          <w:rFonts w:ascii="Courier New" w:hAnsi="Courier New" w:cs="Courier New"/>
          <w:lang w:eastAsia="zh-CN"/>
        </w:rPr>
        <w:t>objectInstance</w:t>
      </w:r>
      <w:bookmarkEnd w:id="161"/>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2" w:name="MCCQCTEMPBM_00000096"/>
      <w:r w:rsidRPr="00506640">
        <w:rPr>
          <w:rFonts w:ascii="Courier New" w:hAnsi="Courier New" w:cs="Courier New"/>
          <w:lang w:eastAsia="zh-CN"/>
        </w:rPr>
        <w:t>TOP</w:t>
      </w:r>
      <w:bookmarkEnd w:id="162"/>
      <w:r w:rsidRPr="00506640">
        <w:rPr>
          <w:rFonts w:eastAsia="Courier New"/>
        </w:rPr>
        <w:t xml:space="preserve"> </w:t>
      </w:r>
      <w:r w:rsidRPr="00506640">
        <w:rPr>
          <w:rFonts w:eastAsia="Courier New"/>
          <w:lang w:eastAsia="zh-CN"/>
        </w:rPr>
        <w:t xml:space="preserve">IOC. The value of attribute </w:t>
      </w:r>
      <w:bookmarkStart w:id="163" w:name="MCCQCTEMPBM_00000097"/>
      <w:r w:rsidRPr="00506640">
        <w:rPr>
          <w:rFonts w:ascii="Courier New" w:hAnsi="Courier New" w:cs="Courier New"/>
          <w:lang w:eastAsia="zh-CN"/>
        </w:rPr>
        <w:t>objectClass</w:t>
      </w:r>
      <w:bookmarkEnd w:id="163"/>
      <w:r w:rsidRPr="00506640">
        <w:rPr>
          <w:rFonts w:eastAsia="Courier New"/>
        </w:rPr>
        <w:t xml:space="preserve"> </w:t>
      </w:r>
      <w:r w:rsidRPr="00506640">
        <w:rPr>
          <w:rFonts w:eastAsia="Courier New"/>
          <w:lang w:eastAsia="zh-CN"/>
        </w:rPr>
        <w:t xml:space="preserve">is </w:t>
      </w:r>
      <w:bookmarkStart w:id="164"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4"/>
      <w:r w:rsidRPr="00506640">
        <w:rPr>
          <w:rFonts w:eastAsia="Courier New"/>
          <w:lang w:eastAsia="zh-CN"/>
        </w:rPr>
        <w:t xml:space="preserve"> and the value of attribute </w:t>
      </w:r>
      <w:bookmarkStart w:id="165" w:name="MCCQCTEMPBM_00000099"/>
      <w:r w:rsidRPr="00506640">
        <w:rPr>
          <w:rFonts w:ascii="Courier New" w:hAnsi="Courier New" w:cs="Courier New"/>
          <w:lang w:eastAsia="zh-CN"/>
        </w:rPr>
        <w:t>objectInstance</w:t>
      </w:r>
      <w:bookmarkEnd w:id="165"/>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6" w:name="MCCQCTEMPBM_00000100"/>
      <w:r w:rsidRPr="00506640">
        <w:rPr>
          <w:rFonts w:ascii="Courier New" w:hAnsi="Courier New" w:cs="Courier New"/>
          <w:lang w:eastAsia="zh-CN"/>
        </w:rPr>
        <w:t>Intent</w:t>
      </w:r>
      <w:bookmarkEnd w:id="166"/>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7" w:name="MCCQCTEMPBM_00000156"/>
      <w:r w:rsidRPr="00506640">
        <w:rPr>
          <w:rFonts w:eastAsia="SimSun"/>
        </w:rPr>
        <w:t xml:space="preserve">The </w:t>
      </w:r>
      <w:bookmarkStart w:id="168" w:name="MCCQCTEMPBM_00000101"/>
      <w:r w:rsidRPr="00506640">
        <w:rPr>
          <w:rFonts w:ascii="Courier New" w:eastAsia="SimSun" w:hAnsi="Courier New" w:cs="Courier New"/>
          <w:lang w:eastAsia="zh-CN"/>
        </w:rPr>
        <w:t>Intent</w:t>
      </w:r>
      <w:bookmarkEnd w:id="168"/>
      <w:r w:rsidRPr="00506640">
        <w:rPr>
          <w:rFonts w:eastAsia="SimSun"/>
        </w:rPr>
        <w:t xml:space="preserve"> IOC includes attributes inherited from</w:t>
      </w:r>
      <w:r w:rsidRPr="00506640">
        <w:rPr>
          <w:rFonts w:eastAsia="SimSun"/>
          <w:i/>
        </w:rPr>
        <w:t xml:space="preserve"> </w:t>
      </w:r>
      <w:bookmarkStart w:id="169" w:name="MCCQCTEMPBM_00000102"/>
      <w:r w:rsidRPr="00506640">
        <w:rPr>
          <w:rFonts w:ascii="Courier New" w:eastAsia="SimSun" w:hAnsi="Courier New" w:cs="Courier New"/>
          <w:lang w:eastAsia="zh-CN"/>
        </w:rPr>
        <w:t xml:space="preserve">TOP </w:t>
      </w:r>
      <w:bookmarkEnd w:id="169"/>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7"/>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70" w:name="MCCQCTEMPBM_00000103"/>
            <w:r w:rsidRPr="00506640">
              <w:rPr>
                <w:rFonts w:ascii="Courier New" w:eastAsia="SimSun" w:hAnsi="Courier New" w:cs="Courier New"/>
                <w:sz w:val="18"/>
                <w:szCs w:val="18"/>
                <w:lang w:eastAsia="zh-CN"/>
              </w:rPr>
              <w:t>intentExpectations</w:t>
            </w:r>
            <w:bookmarkEnd w:id="170"/>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6F7A524E" w:rsidR="00814FE8"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7CF49FC8" w14:textId="77777777" w:rsidR="00487269" w:rsidRPr="00E97C1A" w:rsidRDefault="00487269" w:rsidP="00487269">
      <w:pPr>
        <w:pStyle w:val="Heading6"/>
      </w:pPr>
      <w:bookmarkStart w:id="171" w:name="_Toc130464611"/>
      <w:r>
        <w:t>6.2.1.2.1.4</w:t>
      </w:r>
      <w:r w:rsidRPr="00E97C1A">
        <w:tab/>
        <w:t>Notifications</w:t>
      </w:r>
      <w:bookmarkEnd w:id="171"/>
    </w:p>
    <w:p w14:paraId="42B47AFD" w14:textId="4DA0FB53" w:rsidR="00487269" w:rsidRPr="00506640" w:rsidRDefault="00487269" w:rsidP="00487269">
      <w:pPr>
        <w:rPr>
          <w:lang w:eastAsia="zh-CN"/>
        </w:rPr>
      </w:pPr>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 without exceptions or additions.</w:t>
      </w:r>
    </w:p>
    <w:p w14:paraId="1C8859CD" w14:textId="77777777" w:rsidR="00035478" w:rsidRPr="00506640" w:rsidRDefault="00035478" w:rsidP="00035478">
      <w:pPr>
        <w:pStyle w:val="Heading4"/>
      </w:pPr>
      <w:bookmarkStart w:id="172" w:name="_Toc106192961"/>
      <w:bookmarkStart w:id="173" w:name="_Toc130464612"/>
      <w:r w:rsidRPr="00506640">
        <w:t>6.2.1.3</w:t>
      </w:r>
      <w:r w:rsidRPr="00506640">
        <w:tab/>
        <w:t>DataType definition</w:t>
      </w:r>
      <w:bookmarkEnd w:id="172"/>
      <w:bookmarkEnd w:id="173"/>
    </w:p>
    <w:p w14:paraId="3E5B715F" w14:textId="66344D05" w:rsidR="009E0C93" w:rsidRPr="00506640" w:rsidRDefault="009E0C93" w:rsidP="002756E6">
      <w:pPr>
        <w:pStyle w:val="Heading5"/>
        <w:rPr>
          <w:rFonts w:ascii="Liberation Sans" w:hAnsi="Liberation Sans" w:cs="Liberation Sans"/>
          <w:lang w:eastAsia="zh-CN"/>
        </w:rPr>
      </w:pPr>
      <w:bookmarkStart w:id="174" w:name="_Toc106192962"/>
      <w:bookmarkStart w:id="175" w:name="_Toc130464613"/>
      <w:r w:rsidRPr="00506640">
        <w:t>6.2.1.3.1</w:t>
      </w:r>
      <w:r w:rsidRPr="00506640">
        <w:tab/>
      </w:r>
      <w:r w:rsidRPr="00506640">
        <w:rPr>
          <w:lang w:eastAsia="zh-CN"/>
        </w:rPr>
        <w:t>IntentExpectation &lt;&lt;dataType&gt;&gt;</w:t>
      </w:r>
      <w:bookmarkEnd w:id="174"/>
      <w:bookmarkEnd w:id="175"/>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76" w:name="MCCQCTEMPBM_00000104"/>
      <w:r w:rsidRPr="00506640">
        <w:rPr>
          <w:rFonts w:ascii="Courier New" w:hAnsi="Courier New" w:cs="Courier New"/>
          <w:lang w:eastAsia="zh-CN"/>
        </w:rPr>
        <w:t>IntentExpectation</w:t>
      </w:r>
      <w:bookmarkEnd w:id="176"/>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7" w:name="MCCQCTEMPBM_00000157"/>
      <w:r w:rsidRPr="00506640">
        <w:rPr>
          <w:rFonts w:eastAsia="Courier New"/>
        </w:rPr>
        <w:t xml:space="preserve">The </w:t>
      </w:r>
      <w:bookmarkStart w:id="178" w:name="MCCQCTEMPBM_00000106"/>
      <w:r w:rsidRPr="00506640">
        <w:rPr>
          <w:rFonts w:ascii="Courier New" w:hAnsi="Courier New" w:cs="Courier New"/>
          <w:lang w:eastAsia="zh-CN"/>
        </w:rPr>
        <w:t>IntentExpectation</w:t>
      </w:r>
      <w:bookmarkEnd w:id="178"/>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7"/>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r w:rsidRPr="00506640">
              <w:t>isNotifyable</w:t>
            </w:r>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9" w:name="MCCQCTEMPBM_00000107"/>
            <w:r w:rsidRPr="00506640">
              <w:rPr>
                <w:rFonts w:ascii="Courier New" w:hAnsi="Courier New" w:cs="Courier New"/>
                <w:lang w:eastAsia="zh-CN"/>
              </w:rPr>
              <w:t>expectationId</w:t>
            </w:r>
            <w:bookmarkEnd w:id="179"/>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283156B1" w:rsidR="00BF0860" w:rsidRPr="00506640" w:rsidRDefault="00BF0860" w:rsidP="000B1F58">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5409D6C0" w14:textId="35BE4770" w:rsidR="009E0C93" w:rsidRPr="00506640" w:rsidRDefault="009E0C93" w:rsidP="007913C6">
      <w:pPr>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0D563EAF" w:rsidR="009E0C93" w:rsidRDefault="00357ADA" w:rsidP="00357ADA">
      <w:pPr>
        <w:rPr>
          <w:rFonts w:eastAsia="Courier New"/>
          <w:lang w:eastAsia="zh-CN"/>
        </w:rPr>
      </w:pPr>
      <w:r w:rsidRPr="00506640">
        <w:rPr>
          <w:rFonts w:eastAsia="Courier New"/>
          <w:lang w:eastAsia="zh-CN"/>
        </w:rPr>
        <w:t>None.</w:t>
      </w:r>
    </w:p>
    <w:p w14:paraId="5B9E4D71" w14:textId="77777777" w:rsidR="00487269" w:rsidRPr="0011620D" w:rsidRDefault="00487269" w:rsidP="00487269">
      <w:pPr>
        <w:pStyle w:val="Heading6"/>
      </w:pPr>
      <w:bookmarkStart w:id="180" w:name="_Toc130464614"/>
      <w:r>
        <w:t>6.2.1.3.1.4</w:t>
      </w:r>
      <w:r w:rsidRPr="0011620D">
        <w:tab/>
        <w:t>Notifications</w:t>
      </w:r>
      <w:bookmarkEnd w:id="180"/>
    </w:p>
    <w:p w14:paraId="40AF7500" w14:textId="630DD43F" w:rsidR="00487269" w:rsidRPr="00506640" w:rsidRDefault="00487269" w:rsidP="00487269">
      <w:r w:rsidRPr="0011620D">
        <w:t xml:space="preserve">The notifications specified for the IOC using this </w:t>
      </w:r>
      <w:r w:rsidRPr="0011620D">
        <w:rPr>
          <w:lang w:eastAsia="zh-CN"/>
        </w:rPr>
        <w:t>&lt;&lt;dataType&gt;&gt; for its attribute(s), shall be applicable.</w:t>
      </w:r>
    </w:p>
    <w:p w14:paraId="286DD54D" w14:textId="5FADE2C2" w:rsidR="009E0C93" w:rsidRPr="00506640" w:rsidRDefault="009E0C93" w:rsidP="002756E6">
      <w:pPr>
        <w:pStyle w:val="Heading5"/>
        <w:rPr>
          <w:rFonts w:eastAsia="Courier New"/>
          <w:lang w:eastAsia="zh-CN"/>
        </w:rPr>
      </w:pPr>
      <w:bookmarkStart w:id="181" w:name="_Toc106192963"/>
      <w:bookmarkStart w:id="182" w:name="_Toc130464615"/>
      <w:r w:rsidRPr="00506640">
        <w:rPr>
          <w:rFonts w:eastAsia="Courier New"/>
        </w:rPr>
        <w:t>6.2.1.3.</w:t>
      </w:r>
      <w:r w:rsidR="007913C6">
        <w:rPr>
          <w:rFonts w:eastAsia="Courier New"/>
        </w:rPr>
        <w:t>2</w:t>
      </w:r>
      <w:r w:rsidRPr="00506640">
        <w:rPr>
          <w:rFonts w:eastAsia="Courier New"/>
        </w:rPr>
        <w:tab/>
      </w:r>
      <w:r w:rsidRPr="00506640">
        <w:rPr>
          <w:lang w:eastAsia="zh-CN"/>
        </w:rPr>
        <w:t>ExpectationObject &lt;&lt;dataType&gt;&gt;</w:t>
      </w:r>
      <w:bookmarkEnd w:id="181"/>
      <w:bookmarkEnd w:id="182"/>
    </w:p>
    <w:p w14:paraId="189CC0C5" w14:textId="451A2F2E"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.1</w:t>
      </w:r>
      <w:r w:rsidRPr="00506640">
        <w:rPr>
          <w:rFonts w:eastAsia="Courier New"/>
          <w:lang w:eastAsia="zh-CN"/>
        </w:rPr>
        <w:tab/>
        <w:t>Definition</w:t>
      </w:r>
    </w:p>
    <w:p w14:paraId="509BF838" w14:textId="04AD37F4" w:rsidR="009E0C93" w:rsidRPr="00506640" w:rsidRDefault="009E0C93" w:rsidP="00D060EE">
      <w:pPr>
        <w:rPr>
          <w:rFonts w:eastAsia="Courier New"/>
        </w:rPr>
      </w:pPr>
      <w:r w:rsidRPr="00506640">
        <w:rPr>
          <w:rFonts w:eastAsia="Courier New"/>
        </w:rPr>
        <w:t xml:space="preserve">The </w:t>
      </w:r>
      <w:bookmarkStart w:id="183" w:name="MCCQCTEMPBM_00000108"/>
      <w:r w:rsidRPr="00506640">
        <w:rPr>
          <w:rFonts w:ascii="Courier New" w:hAnsi="Courier New" w:cs="Courier New"/>
          <w:lang w:eastAsia="zh-CN"/>
        </w:rPr>
        <w:t>ExpectationObject</w:t>
      </w:r>
      <w:bookmarkEnd w:id="183"/>
      <w:r w:rsidRPr="00506640">
        <w:rPr>
          <w:rFonts w:eastAsia="Courier New"/>
        </w:rPr>
        <w:t xml:space="preserve"> &lt;&lt;dataType&gt;&gt; represents the Object </w:t>
      </w:r>
      <w:r w:rsidR="006324A3"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84" w:name="MCCQCTEMPBM_00000109"/>
      <w:r w:rsidRPr="00506640">
        <w:rPr>
          <w:rFonts w:ascii="Courier New" w:hAnsi="Courier New" w:cs="Courier New"/>
          <w:lang w:eastAsia="zh-CN"/>
        </w:rPr>
        <w:t>IntentExpectation</w:t>
      </w:r>
      <w:bookmarkEnd w:id="184"/>
      <w:r w:rsidRPr="00506640">
        <w:rPr>
          <w:rFonts w:ascii="Liberation Sans" w:eastAsia="Courier New" w:hAnsi="Liberation Sans" w:cs="Liberation Sans"/>
          <w:lang w:eastAsia="zh-CN"/>
        </w:rPr>
        <w:t xml:space="preserve"> </w:t>
      </w:r>
      <w:r w:rsidR="006324A3" w:rsidRPr="006324A3">
        <w:rPr>
          <w:rFonts w:eastAsia="Courier New"/>
        </w:rPr>
        <w:t>should</w:t>
      </w:r>
      <w:r w:rsidR="006324A3" w:rsidRPr="006324A3">
        <w:rPr>
          <w:rFonts w:ascii="Liberation Sans" w:eastAsia="Courier New" w:hAnsi="Liberation Sans" w:cs="Liberation Sans"/>
          <w:lang w:eastAsia="zh-CN"/>
        </w:rPr>
        <w:t xml:space="preserve"> </w:t>
      </w:r>
      <w:r w:rsidR="006324A3" w:rsidRPr="006324A3">
        <w:rPr>
          <w:rFonts w:eastAsia="Courier New"/>
        </w:rPr>
        <w:t>apply</w:t>
      </w:r>
      <w:r w:rsidRPr="00506640">
        <w:rPr>
          <w:rFonts w:eastAsia="Courier New"/>
        </w:rPr>
        <w:t>.</w:t>
      </w:r>
    </w:p>
    <w:p w14:paraId="0A8E4E18" w14:textId="04483DEC"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5" w:name="MCCQCTEMPBM_00000158"/>
      <w:r w:rsidRPr="00506640">
        <w:rPr>
          <w:rFonts w:eastAsia="Courier New"/>
        </w:rPr>
        <w:t xml:space="preserve">The </w:t>
      </w:r>
      <w:bookmarkStart w:id="186" w:name="MCCQCTEMPBM_00000110"/>
      <w:r w:rsidRPr="00506640">
        <w:rPr>
          <w:rFonts w:ascii="Courier New" w:hAnsi="Courier New" w:cs="Courier New"/>
          <w:lang w:eastAsia="zh-CN"/>
        </w:rPr>
        <w:t>ExpectationObjec</w:t>
      </w:r>
      <w:bookmarkEnd w:id="186"/>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627C35A3" w:rsidR="00BF0860" w:rsidRPr="00506640" w:rsidRDefault="00BF0860" w:rsidP="000B1F58">
      <w:pPr>
        <w:pStyle w:val="TH"/>
        <w:rPr>
          <w:rFonts w:eastAsia="Courier New"/>
        </w:rPr>
      </w:pPr>
      <w:r w:rsidRPr="00506640">
        <w:rPr>
          <w:rFonts w:eastAsia="Courier New"/>
        </w:rPr>
        <w:t>Table 6.2.1.3.</w:t>
      </w:r>
      <w:r w:rsidR="007913C6">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5"/>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r w:rsidRPr="00506640">
              <w:rPr>
                <w:rFonts w:eastAsia="Courier New"/>
              </w:rPr>
              <w:t>isNotifyable</w:t>
            </w:r>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7" w:name="MCCQCTEMPBM_00000111"/>
            <w:r w:rsidRPr="00506640">
              <w:rPr>
                <w:rFonts w:ascii="Courier New" w:hAnsi="Courier New" w:cs="Courier New"/>
                <w:lang w:eastAsia="zh-CN"/>
              </w:rPr>
              <w:t>o</w:t>
            </w:r>
            <w:r w:rsidR="009E0C93" w:rsidRPr="00506640">
              <w:rPr>
                <w:rFonts w:ascii="Courier New" w:hAnsi="Courier New" w:cs="Courier New"/>
                <w:lang w:eastAsia="zh-CN"/>
              </w:rPr>
              <w:t>bjectType</w:t>
            </w:r>
            <w:bookmarkEnd w:id="187"/>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60983D46" w:rsidR="009E0C93" w:rsidRPr="00506640" w:rsidRDefault="009E0C93">
      <w:pPr>
        <w:pStyle w:val="H6"/>
        <w:rPr>
          <w:rFonts w:eastAsia="Courier New"/>
          <w:lang w:eastAsia="zh-CN"/>
        </w:rPr>
      </w:pPr>
      <w:bookmarkStart w:id="188" w:name="MCCQCTEMPBM_00000159"/>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60C4469" w14:textId="4B738FB4" w:rsidR="00BF0860" w:rsidRPr="00506640" w:rsidRDefault="00BF0860" w:rsidP="000B1F58">
      <w:pPr>
        <w:pStyle w:val="TH"/>
        <w:rPr>
          <w:rFonts w:eastAsia="Courier New"/>
          <w:lang w:eastAsia="zh-CN"/>
        </w:rPr>
      </w:pPr>
      <w:r w:rsidRPr="00506640">
        <w:rPr>
          <w:rFonts w:eastAsia="Courier New"/>
          <w:lang w:eastAsia="zh-CN"/>
        </w:rPr>
        <w:t>Table 6.2.1.3.</w:t>
      </w:r>
      <w:r w:rsidR="007913C6">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8"/>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9" w:name="MCCQCTEMPBM_00000112"/>
            <w:r w:rsidRPr="00506640">
              <w:rPr>
                <w:rFonts w:ascii="Courier New" w:hAnsi="Courier New" w:cs="Courier New"/>
                <w:lang w:eastAsia="zh-CN"/>
              </w:rPr>
              <w:t>o</w:t>
            </w:r>
            <w:r w:rsidR="009E0C93" w:rsidRPr="00506640">
              <w:rPr>
                <w:rFonts w:ascii="Courier New" w:hAnsi="Courier New" w:cs="Courier New"/>
                <w:lang w:eastAsia="zh-CN"/>
              </w:rPr>
              <w:t>bjectType</w:t>
            </w:r>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9"/>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2AC9180B" w:rsidR="009E0C93" w:rsidRPr="00506640" w:rsidRDefault="009E0C93" w:rsidP="002756E6">
      <w:pPr>
        <w:pStyle w:val="Heading5"/>
        <w:rPr>
          <w:lang w:eastAsia="zh-CN"/>
        </w:rPr>
      </w:pPr>
      <w:bookmarkStart w:id="190" w:name="_Toc106192964"/>
      <w:bookmarkStart w:id="191" w:name="_Toc130464616"/>
      <w:r w:rsidRPr="00506640">
        <w:t>6.2.1.3.</w:t>
      </w:r>
      <w:r w:rsidR="007913C6">
        <w:t>3</w:t>
      </w:r>
      <w:r w:rsidRPr="00506640">
        <w:tab/>
      </w:r>
      <w:r w:rsidRPr="00506640">
        <w:rPr>
          <w:lang w:eastAsia="zh-CN"/>
        </w:rPr>
        <w:t>ExpectationTarget &lt;&lt;dataType&gt;&gt;</w:t>
      </w:r>
      <w:bookmarkEnd w:id="190"/>
      <w:bookmarkEnd w:id="191"/>
    </w:p>
    <w:p w14:paraId="3E9FA776" w14:textId="7C5A559A"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.1</w:t>
      </w:r>
      <w:r w:rsidRPr="00506640">
        <w:rPr>
          <w:lang w:eastAsia="zh-CN"/>
        </w:rPr>
        <w:tab/>
        <w:t>Definition</w:t>
      </w:r>
    </w:p>
    <w:p w14:paraId="0DE83728" w14:textId="7513098B" w:rsidR="009E0C93" w:rsidRPr="00506640" w:rsidRDefault="009E0C93" w:rsidP="00D060EE">
      <w:pPr>
        <w:rPr>
          <w:rFonts w:eastAsia="Courier New"/>
        </w:rPr>
      </w:pPr>
      <w:r w:rsidRPr="00506640">
        <w:rPr>
          <w:rFonts w:eastAsia="Courier New"/>
        </w:rPr>
        <w:t xml:space="preserve">The </w:t>
      </w:r>
      <w:bookmarkStart w:id="192" w:name="MCCQCTEMPBM_00000113"/>
      <w:r w:rsidRPr="00506640">
        <w:rPr>
          <w:rFonts w:ascii="Courier New" w:hAnsi="Courier New" w:cs="Courier New"/>
          <w:lang w:eastAsia="zh-CN"/>
        </w:rPr>
        <w:t>ExpectationTarget</w:t>
      </w:r>
      <w:bookmarkEnd w:id="192"/>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193" w:name="MCCQCTEMPBM_00000114"/>
      <w:r w:rsidRPr="00506640">
        <w:rPr>
          <w:rFonts w:ascii="Courier New" w:hAnsi="Courier New" w:cs="Courier New"/>
          <w:lang w:eastAsia="zh-CN"/>
        </w:rPr>
        <w:t>IntentExpectation</w:t>
      </w:r>
      <w:bookmarkEnd w:id="193"/>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3092F30D" w:rsidR="001C6F7D" w:rsidRPr="00506640" w:rsidRDefault="001C6F7D" w:rsidP="000B1F58">
      <w:pPr>
        <w:pStyle w:val="H6"/>
        <w:rPr>
          <w:lang w:eastAsia="zh-CN"/>
        </w:rPr>
      </w:pPr>
      <w:r w:rsidRPr="00506640">
        <w:rPr>
          <w:lang w:eastAsia="zh-CN"/>
        </w:rPr>
        <w:t>6.2.1.3.</w:t>
      </w:r>
      <w:r w:rsidR="007913C6">
        <w:rPr>
          <w:lang w:eastAsia="zh-CN"/>
        </w:rPr>
        <w:t>3</w:t>
      </w:r>
      <w:r w:rsidRPr="00506640">
        <w:rPr>
          <w:lang w:eastAsia="zh-CN"/>
        </w:rPr>
        <w:t>.2</w:t>
      </w:r>
      <w:r w:rsidRPr="00506640">
        <w:rPr>
          <w:lang w:eastAsia="zh-CN"/>
        </w:rPr>
        <w:tab/>
        <w:t>Attributes</w:t>
      </w:r>
    </w:p>
    <w:p w14:paraId="104ED630" w14:textId="70204C84" w:rsidR="001C6F7D" w:rsidRPr="00506640" w:rsidRDefault="001C6F7D" w:rsidP="00D060EE">
      <w:pPr>
        <w:rPr>
          <w:rFonts w:eastAsia="Courier New"/>
        </w:rPr>
      </w:pPr>
      <w:bookmarkStart w:id="194" w:name="MCCQCTEMPBM_00000160"/>
      <w:r w:rsidRPr="00506640">
        <w:rPr>
          <w:rFonts w:eastAsia="Courier New"/>
        </w:rPr>
        <w:t xml:space="preserve">The </w:t>
      </w:r>
      <w:bookmarkStart w:id="195" w:name="MCCQCTEMPBM_00000115"/>
      <w:r w:rsidRPr="00506640">
        <w:rPr>
          <w:rFonts w:ascii="Courier New" w:hAnsi="Courier New" w:cs="Courier New"/>
          <w:lang w:eastAsia="zh-CN"/>
        </w:rPr>
        <w:t>ExpectationTarget</w:t>
      </w:r>
      <w:bookmarkEnd w:id="195"/>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1083082D" w:rsidR="00BF0860" w:rsidRPr="00506640" w:rsidRDefault="00BF0860" w:rsidP="000B1F58">
      <w:pPr>
        <w:pStyle w:val="TH"/>
        <w:rPr>
          <w:rFonts w:eastAsia="Courier New"/>
        </w:rPr>
      </w:pPr>
      <w:r w:rsidRPr="00506640">
        <w:rPr>
          <w:rFonts w:eastAsia="Courier New"/>
        </w:rPr>
        <w:t>Table 6.2.1.3.</w:t>
      </w:r>
      <w:r w:rsidR="007913C6">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4"/>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r w:rsidRPr="00506640">
              <w:t>isNotifyable</w:t>
            </w:r>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6" w:name="MCCQCTEMPBM_00000116"/>
            <w:r w:rsidRPr="00506640">
              <w:rPr>
                <w:rFonts w:ascii="Courier New" w:hAnsi="Courier New" w:cs="Courier New"/>
                <w:sz w:val="18"/>
                <w:lang w:eastAsia="zh-CN"/>
              </w:rPr>
              <w:t>targetName</w:t>
            </w:r>
            <w:bookmarkEnd w:id="196"/>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22B6572D"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.3</w:t>
      </w:r>
      <w:r w:rsidRPr="00506640">
        <w:rPr>
          <w:lang w:eastAsia="zh-CN"/>
        </w:rPr>
        <w:tab/>
        <w:t>Attribute constraints</w:t>
      </w:r>
    </w:p>
    <w:p w14:paraId="3D43FD97" w14:textId="5EDEF56D"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266A256C" w14:textId="70E2B02E" w:rsidR="007913C6" w:rsidRPr="0011620D" w:rsidRDefault="007913C6" w:rsidP="007913C6">
      <w:pPr>
        <w:pStyle w:val="Heading6"/>
      </w:pPr>
      <w:bookmarkStart w:id="197" w:name="_Toc130464617"/>
      <w:r>
        <w:t>6.2.1.3.3.4</w:t>
      </w:r>
      <w:r w:rsidRPr="0011620D">
        <w:tab/>
        <w:t>Notifications</w:t>
      </w:r>
      <w:bookmarkEnd w:id="197"/>
    </w:p>
    <w:p w14:paraId="2A7A4B6A" w14:textId="512A761A"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74644E0A" w14:textId="2AE5AA77" w:rsidR="009E0C93" w:rsidRPr="00506640" w:rsidRDefault="009E0C93" w:rsidP="002756E6">
      <w:pPr>
        <w:pStyle w:val="Heading5"/>
        <w:rPr>
          <w:lang w:eastAsia="zh-CN"/>
        </w:rPr>
      </w:pPr>
      <w:bookmarkStart w:id="198" w:name="_Toc106192965"/>
      <w:bookmarkStart w:id="199" w:name="_Toc130464618"/>
      <w:r w:rsidRPr="00506640">
        <w:t>6.2.1.3.</w:t>
      </w:r>
      <w:r w:rsidR="007913C6">
        <w:t>4</w:t>
      </w:r>
      <w:r w:rsidRPr="00506640">
        <w:tab/>
      </w:r>
      <w:r w:rsidRPr="00506640">
        <w:rPr>
          <w:lang w:eastAsia="zh-CN"/>
        </w:rPr>
        <w:t>Context &lt;&lt;dataType&gt;&gt;</w:t>
      </w:r>
      <w:bookmarkEnd w:id="198"/>
      <w:bookmarkEnd w:id="199"/>
    </w:p>
    <w:p w14:paraId="4712BAB6" w14:textId="37CB4F65"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.1</w:t>
      </w:r>
      <w:r w:rsidRPr="00506640">
        <w:rPr>
          <w:lang w:eastAsia="zh-CN"/>
        </w:rPr>
        <w:tab/>
        <w:t>Definition</w:t>
      </w:r>
    </w:p>
    <w:p w14:paraId="3491B34E" w14:textId="483F7F2D" w:rsidR="009E0C93" w:rsidRPr="00506640" w:rsidRDefault="009E0C93" w:rsidP="009E0C93">
      <w:pPr>
        <w:rPr>
          <w:rFonts w:eastAsia="Courier New"/>
        </w:rPr>
      </w:pPr>
      <w:r w:rsidRPr="00506640">
        <w:rPr>
          <w:rFonts w:eastAsia="Courier New"/>
        </w:rPr>
        <w:t>The</w:t>
      </w:r>
      <w:bookmarkStart w:id="200" w:name="MCCQCTEMPBM_00000117"/>
      <w:r w:rsidR="00FC2A1C" w:rsidRPr="00506640">
        <w:rPr>
          <w:rFonts w:eastAsia="Courier New"/>
        </w:rPr>
        <w:t xml:space="preserve"> </w:t>
      </w:r>
      <w:r w:rsidRPr="00506640">
        <w:rPr>
          <w:rFonts w:ascii="Courier New" w:hAnsi="Courier New" w:cs="Courier New"/>
          <w:lang w:eastAsia="zh-CN"/>
        </w:rPr>
        <w:t>Context</w:t>
      </w:r>
      <w:bookmarkEnd w:id="200"/>
      <w:r w:rsidRPr="00506640">
        <w:rPr>
          <w:rFonts w:eastAsia="Courier New"/>
        </w:rPr>
        <w:t xml:space="preserve"> &lt;&lt;dataType&gt;&gt; represents the properties of a context. A context describes the condition. The context may apply to the intent, the intent expectation, the intent targets or to the object.</w:t>
      </w:r>
    </w:p>
    <w:p w14:paraId="54989359" w14:textId="0DB19E00"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201" w:name="MCCQCTEMPBM_00000161"/>
      <w:r w:rsidRPr="00506640">
        <w:rPr>
          <w:rFonts w:eastAsia="Courier New"/>
        </w:rPr>
        <w:t xml:space="preserve">The </w:t>
      </w:r>
      <w:bookmarkStart w:id="202" w:name="MCCQCTEMPBM_00000118"/>
      <w:r w:rsidRPr="00506640">
        <w:rPr>
          <w:rFonts w:ascii="Courier New" w:hAnsi="Courier New" w:cs="Courier New"/>
          <w:sz w:val="22"/>
          <w:lang w:eastAsia="zh-CN"/>
        </w:rPr>
        <w:t>Context</w:t>
      </w:r>
      <w:bookmarkEnd w:id="202"/>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r w:rsidRPr="00506640">
        <w:rPr>
          <w:rFonts w:eastAsia="Courier New"/>
        </w:rPr>
        <w:t>Table 6.2.1.3.</w:t>
      </w:r>
      <w:r w:rsidR="007913C6">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1"/>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r w:rsidRPr="00506640">
              <w:t>isNotifyable</w:t>
            </w:r>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203" w:name="MCCQCTEMPBM_00000119"/>
            <w:r w:rsidRPr="00506640">
              <w:rPr>
                <w:rFonts w:ascii="Courier New" w:hAnsi="Courier New" w:cs="Courier New"/>
                <w:sz w:val="18"/>
                <w:lang w:eastAsia="zh-CN"/>
              </w:rPr>
              <w:t>contextAttribute</w:t>
            </w:r>
            <w:bookmarkEnd w:id="203"/>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74CE1853" w:rsidR="001C6F7D" w:rsidRPr="00506640" w:rsidRDefault="001C6F7D" w:rsidP="00357ADA">
      <w:pPr>
        <w:pStyle w:val="Heading5"/>
        <w:rPr>
          <w:rFonts w:eastAsia="SimSun"/>
          <w:lang w:eastAsia="zh-CN"/>
        </w:rPr>
      </w:pPr>
      <w:bookmarkStart w:id="204" w:name="_Toc106192966"/>
      <w:bookmarkStart w:id="205" w:name="_Toc130464619"/>
      <w:r w:rsidRPr="00506640">
        <w:rPr>
          <w:rFonts w:eastAsia="SimSun"/>
        </w:rPr>
        <w:t>6.2.1.3.</w:t>
      </w:r>
      <w:r w:rsidR="007913C6">
        <w:rPr>
          <w:rFonts w:eastAsia="SimSun"/>
        </w:rPr>
        <w:t>5</w:t>
      </w:r>
      <w:r w:rsidRPr="00506640">
        <w:rPr>
          <w:rFonts w:eastAsia="SimSun"/>
        </w:rPr>
        <w:tab/>
      </w:r>
      <w:r w:rsidRPr="00506640">
        <w:rPr>
          <w:rFonts w:eastAsia="SimSun"/>
          <w:lang w:eastAsia="zh-CN"/>
        </w:rPr>
        <w:t>FulfilmentInfo &lt;&lt; dataType &gt;&gt;</w:t>
      </w:r>
      <w:bookmarkEnd w:id="204"/>
      <w:bookmarkEnd w:id="205"/>
    </w:p>
    <w:p w14:paraId="59CAD98F" w14:textId="3CBD3CAE"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.1</w:t>
      </w:r>
      <w:r w:rsidRPr="00506640">
        <w:rPr>
          <w:rFonts w:eastAsia="SimSun"/>
          <w:lang w:eastAsia="zh-CN"/>
        </w:rPr>
        <w:tab/>
        <w:t>Definition</w:t>
      </w:r>
    </w:p>
    <w:p w14:paraId="56091DC3" w14:textId="2F44C7BB" w:rsidR="001C6F7D" w:rsidRPr="00506640" w:rsidRDefault="001C6F7D" w:rsidP="001C6F7D">
      <w:pPr>
        <w:overflowPunct/>
        <w:autoSpaceDE/>
        <w:autoSpaceDN/>
        <w:adjustRightInd/>
        <w:textAlignment w:val="auto"/>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has been fulfilled. The MnS consumer may however assess the fulfilment differently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1BAE472A"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6" w:name="MCCQCTEMPBM_00000120"/>
      <w:r w:rsidRPr="00506640">
        <w:rPr>
          <w:rFonts w:ascii="Courier New" w:eastAsia="SimSun" w:hAnsi="Courier New" w:cs="Courier New"/>
          <w:bCs/>
          <w:lang w:eastAsia="zh-CN"/>
        </w:rPr>
        <w:t>fulfilmentStatus</w:t>
      </w:r>
      <w:bookmarkEnd w:id="206"/>
      <w:r w:rsidRPr="00506640">
        <w:rPr>
          <w:rFonts w:eastAsia="DengXian"/>
        </w:rPr>
        <w:t xml:space="preserve"> field indicates whether the intent is fulfilled or not fulfilled. The possible values of the fulfilment include:</w:t>
      </w:r>
    </w:p>
    <w:p w14:paraId="2386AA0E" w14:textId="66A7E3BC" w:rsidR="001C6F7D" w:rsidRPr="00506640" w:rsidRDefault="00357ADA" w:rsidP="00357ADA">
      <w:pPr>
        <w:pStyle w:val="B1"/>
        <w:rPr>
          <w:rFonts w:eastAsia="DengXian"/>
        </w:rPr>
      </w:pPr>
      <w:bookmarkStart w:id="207"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NOTFULFILLED</w:t>
      </w:r>
      <w:bookmarkEnd w:id="207"/>
      <w:r w:rsidR="001C6F7D" w:rsidRPr="00506640">
        <w:rPr>
          <w:rFonts w:eastAsia="DengXian"/>
        </w:rPr>
        <w:t xml:space="preserve">: This is the default status for any aspect of the intent and the </w:t>
      </w:r>
      <w:bookmarkStart w:id="208" w:name="MCCQCTEMPBM_00000122"/>
      <w:r w:rsidR="001C6F7D" w:rsidRPr="00506640">
        <w:rPr>
          <w:rFonts w:ascii="Courier New" w:eastAsia="SimSun" w:hAnsi="Courier New" w:cs="Courier New"/>
          <w:bCs/>
          <w:lang w:eastAsia="zh-CN"/>
        </w:rPr>
        <w:t>fulfilmentStatus</w:t>
      </w:r>
      <w:bookmarkEnd w:id="208"/>
      <w:r w:rsidR="001C6F7D" w:rsidRPr="00506640">
        <w:rPr>
          <w:rFonts w:eastAsia="DengXian"/>
        </w:rPr>
        <w:t xml:space="preserve"> remains as "</w:t>
      </w:r>
      <w:bookmarkStart w:id="209" w:name="MCCQCTEMPBM_00000123"/>
      <w:r w:rsidR="001C6F7D" w:rsidRPr="00506640">
        <w:rPr>
          <w:rFonts w:ascii="Courier New" w:eastAsia="SimSun" w:hAnsi="Courier New" w:cs="Courier New"/>
          <w:bCs/>
          <w:lang w:eastAsia="zh-CN"/>
        </w:rPr>
        <w:t>NOTFULFILLED</w:t>
      </w:r>
      <w:bookmarkEnd w:id="209"/>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435FD965" w:rsidR="001C6F7D" w:rsidRPr="00506640" w:rsidRDefault="00357ADA" w:rsidP="00357ADA">
      <w:pPr>
        <w:pStyle w:val="B1"/>
        <w:rPr>
          <w:rFonts w:eastAsia="DengXian"/>
        </w:rPr>
      </w:pPr>
      <w:bookmarkStart w:id="210"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10"/>
      <w:r w:rsidR="001C6F7D" w:rsidRPr="00506640">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11" w:name="MCCQCTEMPBM_00000125"/>
      <w:r w:rsidRPr="00506640">
        <w:rPr>
          <w:rFonts w:ascii="Courier New" w:eastAsia="SimSun" w:hAnsi="Courier New" w:cs="Courier New"/>
          <w:bCs/>
          <w:lang w:eastAsia="zh-CN"/>
        </w:rPr>
        <w:t>NOTFULFILLED</w:t>
      </w:r>
      <w:bookmarkEnd w:id="211"/>
      <w:r w:rsidRPr="00506640">
        <w:rPr>
          <w:rFonts w:eastAsia="DengXian"/>
        </w:rPr>
        <w:t xml:space="preserve"> status may have multiple explanations and related states. These different progress states and conditions are recorded in the </w:t>
      </w:r>
      <w:bookmarkStart w:id="212" w:name="MCCQCTEMPBM_00000126"/>
      <w:r w:rsidRPr="00506640">
        <w:rPr>
          <w:rFonts w:ascii="Courier New" w:eastAsia="SimSun" w:hAnsi="Courier New" w:cs="Courier New"/>
          <w:bCs/>
          <w:lang w:eastAsia="zh-CN"/>
        </w:rPr>
        <w:t>notFulfilledState</w:t>
      </w:r>
      <w:bookmarkEnd w:id="212"/>
      <w:r w:rsidRPr="00506640">
        <w:rPr>
          <w:rFonts w:eastAsia="DengXian"/>
        </w:rPr>
        <w:t xml:space="preserve"> field. The possible values of the </w:t>
      </w:r>
      <w:bookmarkStart w:id="213" w:name="MCCQCTEMPBM_00000127"/>
      <w:r w:rsidRPr="00506640">
        <w:rPr>
          <w:rFonts w:ascii="Courier New" w:eastAsia="SimSun" w:hAnsi="Courier New" w:cs="Courier New"/>
          <w:bCs/>
          <w:lang w:eastAsia="zh-CN"/>
        </w:rPr>
        <w:t>notFulfilledState</w:t>
      </w:r>
      <w:bookmarkEnd w:id="213"/>
      <w:r w:rsidRPr="00506640">
        <w:rPr>
          <w:rFonts w:eastAsia="DengXian"/>
        </w:rPr>
        <w:t xml:space="preserve"> include:</w:t>
      </w:r>
    </w:p>
    <w:p w14:paraId="3D6D59CC" w14:textId="5BD09D95" w:rsidR="001C6F7D" w:rsidRPr="00506640" w:rsidRDefault="00357ADA" w:rsidP="00357ADA">
      <w:pPr>
        <w:pStyle w:val="B1"/>
        <w:rPr>
          <w:rFonts w:eastAsia="DengXian"/>
        </w:rPr>
      </w:pPr>
      <w:bookmarkStart w:id="214"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14"/>
      <w:r w:rsidR="001C6F7D" w:rsidRPr="00506640">
        <w:rPr>
          <w:rFonts w:eastAsia="DengXian"/>
        </w:rPr>
        <w:t xml:space="preserve">: this is the default status and is the initial </w:t>
      </w:r>
      <w:bookmarkStart w:id="215" w:name="MCCQCTEMPBM_00000129"/>
      <w:r w:rsidR="001C6F7D" w:rsidRPr="00506640">
        <w:rPr>
          <w:rFonts w:ascii="Courier New" w:eastAsia="SimSun" w:hAnsi="Courier New" w:cs="Courier New"/>
          <w:bCs/>
          <w:lang w:eastAsia="zh-CN"/>
        </w:rPr>
        <w:t>notFulfilledState</w:t>
      </w:r>
      <w:bookmarkEnd w:id="215"/>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6"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6"/>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7"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7"/>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8"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8"/>
      <w:r w:rsidR="001C6F7D" w:rsidRPr="00506640">
        <w:rPr>
          <w:rFonts w:eastAsia="DengXian"/>
        </w:rPr>
        <w:t xml:space="preserve">: this is the state if the MnS producer decides to suspect the fulfilment of the intent, expectation or target for whatever reason. This </w:t>
      </w:r>
      <w:bookmarkStart w:id="219" w:name="MCCQCTEMPBM_00000133"/>
      <w:r w:rsidR="001C6F7D" w:rsidRPr="00506640">
        <w:rPr>
          <w:rFonts w:ascii="Courier New" w:eastAsia="SimSun" w:hAnsi="Courier New" w:cs="Courier New"/>
          <w:bCs/>
          <w:lang w:eastAsia="zh-CN"/>
        </w:rPr>
        <w:t>notFulfilledState</w:t>
      </w:r>
      <w:bookmarkEnd w:id="219"/>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20"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20"/>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21"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21"/>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6034F830"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22" w:name="MCCQCTEMPBM_00000136"/>
      <w:r w:rsidRPr="00506640">
        <w:rPr>
          <w:rFonts w:ascii="Courier New" w:eastAsia="SimSun" w:hAnsi="Courier New" w:cs="Courier New"/>
          <w:bCs/>
          <w:lang w:eastAsia="zh-CN"/>
        </w:rPr>
        <w:t>"SUSPENDED"</w:t>
      </w:r>
      <w:bookmarkEnd w:id="222"/>
      <w:r w:rsidRPr="00506640">
        <w:rPr>
          <w:rFonts w:eastAsia="DengXian"/>
        </w:rPr>
        <w:t xml:space="preserve"> and the "</w:t>
      </w:r>
      <w:bookmarkStart w:id="223" w:name="MCCQCTEMPBM_00000137"/>
      <w:r w:rsidRPr="00506640">
        <w:rPr>
          <w:rFonts w:ascii="Courier New" w:eastAsia="SimSun" w:hAnsi="Courier New" w:cs="Courier New"/>
          <w:bCs/>
          <w:lang w:eastAsia="zh-CN"/>
        </w:rPr>
        <w:t>FULFILMENTFAILED</w:t>
      </w:r>
      <w:bookmarkEnd w:id="223"/>
      <w:r w:rsidRPr="00506640">
        <w:rPr>
          <w:rFonts w:eastAsia="DengXian"/>
        </w:rPr>
        <w:t xml:space="preserve">" </w:t>
      </w:r>
      <w:bookmarkStart w:id="224" w:name="MCCQCTEMPBM_00000138"/>
      <w:r w:rsidRPr="00506640">
        <w:rPr>
          <w:rFonts w:ascii="Courier New" w:eastAsia="SimSun" w:hAnsi="Courier New" w:cs="Courier New"/>
          <w:bCs/>
          <w:sz w:val="18"/>
          <w:lang w:eastAsia="zh-CN"/>
        </w:rPr>
        <w:t>notFulfilledStates</w:t>
      </w:r>
      <w:bookmarkEnd w:id="224"/>
      <w:r w:rsidRPr="00506640">
        <w:rPr>
          <w:rFonts w:eastAsia="DengXian"/>
        </w:rPr>
        <w:t xml:space="preserve">), the </w:t>
      </w:r>
      <w:bookmarkStart w:id="225" w:name="MCCQCTEMPBM_00000139"/>
      <w:r w:rsidRPr="00506640">
        <w:rPr>
          <w:rFonts w:ascii="Courier New" w:eastAsia="SimSun" w:hAnsi="Courier New" w:cs="Courier New"/>
          <w:bCs/>
          <w:sz w:val="18"/>
          <w:lang w:eastAsia="zh-CN"/>
        </w:rPr>
        <w:t>notFulfilledState</w:t>
      </w:r>
      <w:bookmarkEnd w:id="225"/>
      <w:r w:rsidRPr="00506640">
        <w:rPr>
          <w:rFonts w:eastAsia="DengXian"/>
        </w:rPr>
        <w:t xml:space="preserve"> should be supported by extra information describing or related to the state. This extra information is recorded into the </w:t>
      </w:r>
      <w:bookmarkStart w:id="226" w:name="MCCQCTEMPBM_00000140"/>
      <w:r w:rsidRPr="00506640">
        <w:rPr>
          <w:rFonts w:ascii="Courier New" w:eastAsia="SimSun" w:hAnsi="Courier New" w:cs="Courier New"/>
          <w:bCs/>
          <w:sz w:val="18"/>
          <w:lang w:eastAsia="zh-CN"/>
        </w:rPr>
        <w:t>notFulfilledReasons</w:t>
      </w:r>
      <w:bookmarkEnd w:id="226"/>
      <w:r w:rsidRPr="00506640">
        <w:rPr>
          <w:rFonts w:eastAsia="DengXian"/>
        </w:rPr>
        <w:t xml:space="preserve"> field.</w:t>
      </w:r>
    </w:p>
    <w:p w14:paraId="3C3CDDBA" w14:textId="42CDA8B7"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7" w:name="MCCQCTEMPBM_00000162"/>
      <w:r w:rsidRPr="00506640">
        <w:rPr>
          <w:rFonts w:eastAsia="DengXian"/>
        </w:rPr>
        <w:t xml:space="preserve">The </w:t>
      </w:r>
      <w:bookmarkStart w:id="228" w:name="MCCQCTEMPBM_00000141"/>
      <w:r w:rsidRPr="00506640">
        <w:rPr>
          <w:rFonts w:ascii="Courier New" w:eastAsia="SimSun" w:hAnsi="Courier New" w:cs="Courier New"/>
          <w:sz w:val="22"/>
          <w:lang w:eastAsia="zh-CN"/>
        </w:rPr>
        <w:t xml:space="preserve">FulfilmentInfo </w:t>
      </w:r>
      <w:bookmarkEnd w:id="228"/>
      <w:r w:rsidRPr="00506640">
        <w:rPr>
          <w:rFonts w:eastAsia="DengXian"/>
        </w:rPr>
        <w:t>includes the following attributes</w:t>
      </w:r>
      <w:r w:rsidR="00FC2A1C" w:rsidRPr="00506640">
        <w:rPr>
          <w:rFonts w:eastAsia="DengXian"/>
        </w:rPr>
        <w:t>.</w:t>
      </w:r>
    </w:p>
    <w:p w14:paraId="3F33947B" w14:textId="66CE5596" w:rsidR="00FC2A1C" w:rsidRPr="00506640" w:rsidRDefault="00FC2A1C" w:rsidP="000B1F58">
      <w:pPr>
        <w:pStyle w:val="TH"/>
        <w:rPr>
          <w:rFonts w:eastAsia="DengXian"/>
        </w:rPr>
      </w:pPr>
      <w:r w:rsidRPr="00506640">
        <w:rPr>
          <w:rFonts w:eastAsia="DengXian"/>
        </w:rPr>
        <w:t>Table 6.2.1.3.</w:t>
      </w:r>
      <w:r w:rsidR="007913C6">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7"/>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r w:rsidRPr="00506640">
              <w:rPr>
                <w:rFonts w:eastAsia="SimSun"/>
              </w:rPr>
              <w:t>isReadable</w:t>
            </w:r>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r w:rsidRPr="00506640">
              <w:rPr>
                <w:rFonts w:eastAsia="SimSun"/>
              </w:rPr>
              <w:t>isNotifyable</w:t>
            </w:r>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9" w:name="MCCQCTEMPBM_00000142"/>
            <w:r w:rsidRPr="00506640">
              <w:rPr>
                <w:rFonts w:ascii="Courier New" w:eastAsia="SimSun" w:hAnsi="Courier New" w:cs="Courier New"/>
                <w:bCs/>
                <w:sz w:val="18"/>
                <w:lang w:eastAsia="zh-CN"/>
              </w:rPr>
              <w:t>fulfilmentStatus</w:t>
            </w:r>
            <w:bookmarkEnd w:id="229"/>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3676D870" w:rsidR="001C6F7D" w:rsidRPr="00506640" w:rsidRDefault="001C6F7D" w:rsidP="002071D6">
      <w:pPr>
        <w:pStyle w:val="H6"/>
        <w:rPr>
          <w:lang w:eastAsia="zh-CN"/>
        </w:rPr>
      </w:pPr>
      <w:r w:rsidRPr="00506640">
        <w:rPr>
          <w:rFonts w:eastAsia="SimSun"/>
          <w:lang w:eastAsia="zh-CN"/>
        </w:rPr>
        <w:t>6.2.1.3.</w:t>
      </w:r>
      <w:r w:rsidR="007913C6">
        <w:rPr>
          <w:rFonts w:eastAsia="SimSun"/>
          <w:lang w:eastAsia="zh-CN"/>
        </w:rPr>
        <w:t>5</w:t>
      </w:r>
      <w:r w:rsidRPr="00506640">
        <w:rPr>
          <w:rFonts w:eastAsia="SimSun"/>
          <w:lang w:eastAsia="zh-CN"/>
        </w:rPr>
        <w:t>.3</w:t>
      </w:r>
      <w:r w:rsidRPr="00506640">
        <w:rPr>
          <w:rFonts w:eastAsia="SimSun"/>
          <w:lang w:eastAsia="zh-CN"/>
        </w:rPr>
        <w:tab/>
        <w:t>Attribute constraints</w:t>
      </w:r>
    </w:p>
    <w:p w14:paraId="4EDB0EBB" w14:textId="085A08D9" w:rsidR="001C6F7D" w:rsidRPr="00506640" w:rsidRDefault="00FC2A1C" w:rsidP="000B1F58">
      <w:pPr>
        <w:pStyle w:val="TH"/>
        <w:rPr>
          <w:rFonts w:eastAsiaTheme="minorEastAsia"/>
          <w:lang w:eastAsia="zh-CN"/>
        </w:rPr>
      </w:pPr>
      <w:bookmarkStart w:id="230" w:name="MCCQCTEMPBM_00000163"/>
      <w:r w:rsidRPr="00506640">
        <w:rPr>
          <w:rFonts w:eastAsiaTheme="minorEastAsia"/>
          <w:lang w:eastAsia="zh-CN"/>
        </w:rPr>
        <w:t>Table 6.2.1.3.</w:t>
      </w:r>
      <w:r w:rsidR="007913C6">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30"/>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31" w:name="MCCQCTEMPBM_00000143"/>
            <w:r w:rsidRPr="00506640">
              <w:rPr>
                <w:rFonts w:ascii="Courier New" w:eastAsia="SimSun" w:hAnsi="Courier New" w:cs="Courier New"/>
                <w:bCs/>
                <w:sz w:val="18"/>
                <w:lang w:eastAsia="zh-CN"/>
              </w:rPr>
              <w:t>notFulfilledState</w:t>
            </w:r>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31"/>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FulfilmentInfo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FulfillmentInfo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bl>
    <w:p w14:paraId="7D3EDAEC" w14:textId="03CA6C62" w:rsidR="00097EAB" w:rsidRDefault="00097EAB" w:rsidP="00097EAB">
      <w:pPr>
        <w:rPr>
          <w:rFonts w:eastAsia="Courier New"/>
          <w:lang w:eastAsia="zh-CN"/>
        </w:rPr>
      </w:pPr>
    </w:p>
    <w:p w14:paraId="4235E19C" w14:textId="77777777" w:rsidR="007913C6" w:rsidRPr="0011620D" w:rsidRDefault="007913C6" w:rsidP="007913C6">
      <w:pPr>
        <w:pStyle w:val="Heading6"/>
      </w:pPr>
      <w:bookmarkStart w:id="232" w:name="_Toc130464620"/>
      <w:r>
        <w:t>6.2.1.3.5.4</w:t>
      </w:r>
      <w:r w:rsidRPr="0011620D">
        <w:tab/>
        <w:t>Notifications</w:t>
      </w:r>
      <w:bookmarkEnd w:id="232"/>
    </w:p>
    <w:p w14:paraId="07AC8DFF" w14:textId="281CEAC6"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25371C0B" w14:textId="77777777" w:rsidR="001C6F7D" w:rsidRPr="00506640" w:rsidRDefault="001C6F7D" w:rsidP="00357ADA">
      <w:pPr>
        <w:pStyle w:val="Heading4"/>
        <w:rPr>
          <w:rFonts w:eastAsia="SimSun"/>
        </w:rPr>
      </w:pPr>
      <w:bookmarkStart w:id="233" w:name="_Toc106192967"/>
      <w:bookmarkStart w:id="234" w:name="_Toc130464621"/>
      <w:r w:rsidRPr="00506640">
        <w:rPr>
          <w:rFonts w:eastAsia="SimSun"/>
        </w:rPr>
        <w:t>6.2.1.4</w:t>
      </w:r>
      <w:r w:rsidRPr="00506640">
        <w:rPr>
          <w:rFonts w:eastAsia="SimSun"/>
        </w:rPr>
        <w:tab/>
        <w:t>Attribute definition</w:t>
      </w:r>
      <w:bookmarkEnd w:id="233"/>
      <w:bookmarkEnd w:id="234"/>
    </w:p>
    <w:p w14:paraId="4E3BA1CB" w14:textId="57CBE494" w:rsidR="001C6F7D" w:rsidRPr="00506640" w:rsidRDefault="00FC2A1C" w:rsidP="000B1F58">
      <w:pPr>
        <w:pStyle w:val="TH"/>
        <w:rPr>
          <w:rFonts w:eastAsia="SimSun"/>
        </w:rPr>
      </w:pPr>
      <w:bookmarkStart w:id="235"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1C6F7D" w:rsidRPr="00506640" w14:paraId="7EBDF71C" w14:textId="77777777" w:rsidTr="00FC2A1C">
        <w:trPr>
          <w:tblHeader/>
          <w:jc w:val="center"/>
        </w:trPr>
        <w:tc>
          <w:tcPr>
            <w:tcW w:w="1480" w:type="pct"/>
            <w:shd w:val="clear" w:color="auto" w:fill="D9D9D9"/>
            <w:hideMark/>
          </w:tcPr>
          <w:bookmarkEnd w:id="235"/>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1C6F7D"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6" w:name="MCCQCTEMPBM_00000144"/>
            <w:r w:rsidRPr="00506640">
              <w:rPr>
                <w:rFonts w:ascii="Courier New" w:eastAsia="Courier New" w:hAnsi="Courier New" w:cs="Courier New"/>
                <w:lang w:eastAsia="zh-CN"/>
              </w:rPr>
              <w:t>userLabel</w:t>
            </w:r>
            <w:bookmarkEnd w:id="236"/>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7"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bookmarkEnd w:id="237"/>
          </w:p>
        </w:tc>
      </w:tr>
      <w:tr w:rsidR="001C6F7D"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38" w:name="OLE_LINK102"/>
            <w:bookmarkStart w:id="239" w:name="OLE_LINK104"/>
            <w:r w:rsidRPr="00506640">
              <w:rPr>
                <w:rFonts w:ascii="Courier New" w:eastAsia="Courier New" w:hAnsi="Courier New" w:cs="Courier New"/>
                <w:szCs w:val="18"/>
                <w:lang w:eastAsia="zh-CN"/>
              </w:rPr>
              <w:t>Expectation</w:t>
            </w:r>
            <w:bookmarkEnd w:id="238"/>
            <w:bookmarkEnd w:id="239"/>
            <w:r w:rsidRPr="00506640">
              <w:rPr>
                <w:rFonts w:ascii="Courier New" w:eastAsia="Courier New" w:hAnsi="Courier New" w:cs="Courier New"/>
                <w:szCs w:val="18"/>
                <w:lang w:eastAsia="zh-CN"/>
              </w:rPr>
              <w:t>s</w:t>
            </w:r>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40" w:name="OLE_LINK84"/>
            <w:bookmarkStart w:id="241" w:name="OLE_LINK85"/>
            <w:bookmarkStart w:id="242"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43"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43"/>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40"/>
          <w:bookmarkEnd w:id="241"/>
          <w:bookmarkEnd w:id="242"/>
          <w:p w14:paraId="1B223CBF" w14:textId="526F13CC" w:rsidR="001C6F7D" w:rsidRPr="00506640" w:rsidRDefault="001C6F7D" w:rsidP="00FC2A1C">
            <w:pPr>
              <w:pStyle w:val="TAL"/>
              <w:keepNext w:val="0"/>
              <w:rPr>
                <w:rFonts w:eastAsia="Courier New"/>
                <w:lang w:eastAsia="zh-CN"/>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IntentExpectation</w:t>
            </w:r>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1C6F7D"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762C9C21" w14:textId="4AD2B3B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286E8F6E" w14:textId="7057E57D"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0376CAC1" w14:textId="47C49C3E"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7F4D01CF" w14:textId="1F2AFB6B"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1C5A3797" w14:textId="4DE1695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C13539A" w14:textId="559ADD45"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1A16B3EE" w14:textId="77777777" w:rsidTr="00FC2A1C">
        <w:trPr>
          <w:jc w:val="center"/>
        </w:trPr>
        <w:tc>
          <w:tcPr>
            <w:tcW w:w="1480" w:type="pct"/>
          </w:tcPr>
          <w:p w14:paraId="1909B85E" w14:textId="33F2E289" w:rsidR="001C6F7D" w:rsidRPr="00506640" w:rsidRDefault="00FF1FCE" w:rsidP="00FC2A1C">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001C6F7D"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001C6F7D" w:rsidRPr="00506640">
              <w:rPr>
                <w:rFonts w:ascii="Courier New" w:eastAsia="Courier New" w:hAnsi="Courier New" w:cs="Courier New"/>
              </w:rPr>
              <w:t>Status</w:t>
            </w:r>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44"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44"/>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r w:rsidRPr="00506640">
              <w:rPr>
                <w:rFonts w:eastAsia="DengXian"/>
              </w:rPr>
              <w:t>allowedValues:</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N/A</w:t>
            </w:r>
          </w:p>
          <w:p w14:paraId="43BF713F" w14:textId="571138E7"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r w:rsidR="00D060EE" w:rsidRPr="00506640">
              <w:rPr>
                <w:rFonts w:eastAsia="Courier New"/>
              </w:rPr>
              <w:t xml:space="preserve"> </w:t>
            </w:r>
          </w:p>
          <w:p w14:paraId="226865D0" w14:textId="664D44D7"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72F4E66E" w:rsidR="001C6F7D" w:rsidRPr="00506640" w:rsidRDefault="001C6F7D" w:rsidP="00FC2A1C">
            <w:pPr>
              <w:pStyle w:val="TAL"/>
              <w:keepNext w:val="0"/>
              <w:rPr>
                <w:rFonts w:eastAsia="DengXian"/>
              </w:rPr>
            </w:pPr>
            <w:r w:rsidRPr="00506640">
              <w:rPr>
                <w:rFonts w:eastAsia="DengXian"/>
              </w:rPr>
              <w:t>allowedValues:</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DengXian"/>
              </w:rPr>
              <w:t>N/A</w:t>
            </w:r>
          </w:p>
          <w:p w14:paraId="7E02773C" w14:textId="60A9C6F4"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r w:rsidR="00D060EE" w:rsidRPr="00506640">
              <w:rPr>
                <w:rFonts w:eastAsia="DengXian"/>
              </w:rPr>
              <w:t xml:space="preserve"> </w:t>
            </w:r>
          </w:p>
          <w:p w14:paraId="3FA52E0F" w14:textId="4D599E07"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00657A05" w14:textId="77777777" w:rsidTr="00FC2A1C">
        <w:trPr>
          <w:jc w:val="center"/>
        </w:trPr>
        <w:tc>
          <w:tcPr>
            <w:tcW w:w="1480" w:type="pct"/>
          </w:tcPr>
          <w:p w14:paraId="6C7DC9B5" w14:textId="4B64B67B"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005178A9" w:rsidRPr="005178A9">
              <w:rPr>
                <w:rFonts w:ascii="Courier New" w:eastAsia="DengXian" w:hAnsi="Courier New" w:cs="Courier New"/>
              </w:rPr>
              <w:t>s</w:t>
            </w:r>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r w:rsidRPr="00506640">
              <w:rPr>
                <w:rFonts w:eastAsia="SimSun"/>
                <w:bCs/>
                <w:lang w:eastAsia="zh-CN"/>
              </w:rPr>
              <w:t>notFulfilledState</w:t>
            </w:r>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211899CA"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6B4F82" w:rsidRPr="006B4F82">
              <w:rPr>
                <w:rFonts w:eastAsia="DengXian"/>
              </w:rPr>
              <w:t>*</w:t>
            </w:r>
          </w:p>
          <w:p w14:paraId="774DE703" w14:textId="38390FC9"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005178A9" w:rsidRPr="005178A9">
              <w:rPr>
                <w:rFonts w:eastAsia="SimSun"/>
              </w:rPr>
              <w:t xml:space="preserve"> False</w:t>
            </w:r>
          </w:p>
          <w:p w14:paraId="02A45561" w14:textId="001F556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005178A9">
              <w:rPr>
                <w:rFonts w:eastAsia="SimSun"/>
              </w:rPr>
              <w:t>True</w:t>
            </w:r>
          </w:p>
          <w:p w14:paraId="756C244E" w14:textId="39FAD9C7"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1C6F7D"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AC157DB" w14:textId="2B71F19F" w:rsidR="001C6F7D" w:rsidRPr="00506640" w:rsidRDefault="001C6F7D" w:rsidP="00FC2A1C">
            <w:pPr>
              <w:pStyle w:val="TAL"/>
              <w:keepNext w:val="0"/>
              <w:rPr>
                <w:rFonts w:eastAsia="Courier New"/>
              </w:rPr>
            </w:pPr>
            <w:r w:rsidRPr="00506640">
              <w:rPr>
                <w:rFonts w:eastAsia="Courier New"/>
              </w:rPr>
              <w:t>A</w:t>
            </w:r>
            <w:r w:rsidR="00D060EE" w:rsidRPr="00506640">
              <w:rPr>
                <w:rFonts w:eastAsia="Courier New"/>
              </w:rPr>
              <w:t xml:space="preserve"> </w:t>
            </w:r>
            <w:r w:rsidRPr="00506640">
              <w:rPr>
                <w:rFonts w:eastAsia="Courier New"/>
              </w:rPr>
              <w:t>user-friendly</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user</w:t>
            </w:r>
            <w:r w:rsidR="00D060EE" w:rsidRPr="00506640">
              <w:rPr>
                <w:rFonts w:eastAsia="Courier New"/>
              </w:rPr>
              <w:t xml:space="preserve"> </w:t>
            </w:r>
            <w:r w:rsidRPr="00506640">
              <w:rPr>
                <w:rFonts w:eastAsia="Courier New"/>
              </w:rPr>
              <w:t>assignable)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9FB11B4" w14:textId="03E2B78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intentExpectations.</w:t>
            </w:r>
            <w:r w:rsidR="00D060EE" w:rsidRPr="00506640">
              <w:rPr>
                <w:rFonts w:eastAsia="Courier New"/>
              </w:rPr>
              <w:t xml:space="preserve"> </w:t>
            </w: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202E6DA9"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r w:rsidRPr="00506640">
              <w:rPr>
                <w:rFonts w:eastAsia="Courier New"/>
              </w:rPr>
              <w:t>DeliveryIntentExpectation,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6120E6C7"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r w:rsidRPr="00506640">
              <w:rPr>
                <w:rFonts w:eastAsia="Courier New"/>
              </w:rPr>
              <w:t>AssuranceintentExpectation,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targets</w:t>
            </w:r>
            <w:r w:rsidR="00D060EE" w:rsidRPr="00506640">
              <w:rPr>
                <w:rFonts w:eastAsia="Courier New"/>
              </w:rPr>
              <w:t xml:space="preserve"> </w:t>
            </w:r>
            <w:r w:rsidRPr="00506640">
              <w:rPr>
                <w:rFonts w:eastAsia="Courier New"/>
              </w:rPr>
              <w:t>values</w:t>
            </w:r>
          </w:p>
          <w:p w14:paraId="51911245" w14:textId="77777777" w:rsidR="001C6F7D" w:rsidRPr="00506640" w:rsidRDefault="001C6F7D" w:rsidP="00FC2A1C">
            <w:pPr>
              <w:pStyle w:val="TAL"/>
              <w:keepNext w:val="0"/>
              <w:rPr>
                <w:rFonts w:eastAsia="Courier New"/>
              </w:rPr>
            </w:pPr>
          </w:p>
          <w:p w14:paraId="4576CFF6" w14:textId="2BC1916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DELIVER</w:t>
            </w:r>
            <w:r w:rsidRPr="00506640">
              <w:rPr>
                <w:rFonts w:eastAsia="Courier New"/>
              </w:rPr>
              <w:t>,</w:t>
            </w:r>
            <w:r w:rsidR="00D060EE" w:rsidRPr="00506640">
              <w:rPr>
                <w:rFonts w:eastAsia="Courier New"/>
              </w:rPr>
              <w:t xml:space="preserve"> </w:t>
            </w:r>
            <w:r w:rsidR="001B0F4D" w:rsidRPr="00506640">
              <w:rPr>
                <w:rFonts w:eastAsia="Courier New"/>
              </w:rPr>
              <w:t>E</w:t>
            </w:r>
            <w:r w:rsidR="001B0F4D">
              <w:rPr>
                <w:rFonts w:eastAsia="Courier New"/>
              </w:rPr>
              <w:t>NSURE</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7F37FDC2" w:rsidR="001C6F7D" w:rsidRPr="00506640" w:rsidRDefault="001C6F7D" w:rsidP="00FC2A1C">
            <w:pPr>
              <w:pStyle w:val="TAL"/>
              <w:keepNext w:val="0"/>
              <w:rPr>
                <w:rFonts w:eastAsia="Courier New"/>
              </w:rPr>
            </w:pPr>
            <w:r w:rsidRPr="00506640">
              <w:rPr>
                <w:rFonts w:eastAsia="Courier New"/>
              </w:rPr>
              <w:t>isOrdered:</w:t>
            </w:r>
            <w:r w:rsidRPr="00506640">
              <w:rPr>
                <w:rFonts w:eastAsia="SimSun"/>
              </w:rPr>
              <w:t>N/A</w:t>
            </w:r>
          </w:p>
          <w:p w14:paraId="73086488" w14:textId="4EF966D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590448CC" w14:textId="23ACFC4E"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003465EA" w:rsidRPr="003465EA">
              <w:rPr>
                <w:rFonts w:eastAsia="Courier New"/>
                <w:lang w:eastAsia="zh-CN"/>
              </w:rPr>
              <w:t>to which</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003465EA" w:rsidRPr="003465EA">
              <w:rPr>
                <w:rFonts w:eastAsia="Courier New"/>
                <w:lang w:eastAsia="zh-CN"/>
              </w:rPr>
              <w:t>should apply</w:t>
            </w:r>
            <w:r w:rsidRPr="00506640">
              <w:rPr>
                <w:rFonts w:eastAsia="Courier New"/>
              </w:rPr>
              <w:t>.</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ExpectationObject</w:t>
            </w:r>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311413D4" w:rsidR="001C6F7D" w:rsidRPr="00506640" w:rsidRDefault="001C6F7D" w:rsidP="00FC2A1C">
            <w:pPr>
              <w:pStyle w:val="TAL"/>
              <w:keepLines w:val="0"/>
              <w:rPr>
                <w:rFonts w:eastAsia="Courier New"/>
              </w:rPr>
            </w:pPr>
            <w:r w:rsidRPr="00506640">
              <w:rPr>
                <w:rFonts w:eastAsia="Courier New"/>
              </w:rPr>
              <w:t>isOrdered:</w:t>
            </w:r>
            <w:r w:rsidRPr="00506640">
              <w:rPr>
                <w:rFonts w:eastAsia="SimSun"/>
              </w:rPr>
              <w:t>N/A</w:t>
            </w:r>
          </w:p>
          <w:p w14:paraId="5780A6B9" w14:textId="2332FD93" w:rsidR="001C6F7D" w:rsidRPr="00506640" w:rsidRDefault="001C6F7D" w:rsidP="00FC2A1C">
            <w:pPr>
              <w:pStyle w:val="TAL"/>
              <w:keepLines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78FACE" w14:textId="3035312A"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01A529B1" w:rsidR="001C6F7D" w:rsidRPr="00506640" w:rsidRDefault="001C6F7D" w:rsidP="00FC2A1C">
            <w:pPr>
              <w:pStyle w:val="TAL"/>
              <w:keepNext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ObjectContext(s)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r w:rsidRPr="00506640">
              <w:rPr>
                <w:rFonts w:eastAsia="Courier New"/>
              </w:rPr>
              <w:t>intentExpectation.</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ObjectContext</w:t>
            </w:r>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ECAB6BD" w14:textId="77777777" w:rsidTr="00FC2A1C">
        <w:trPr>
          <w:jc w:val="center"/>
        </w:trPr>
        <w:tc>
          <w:tcPr>
            <w:tcW w:w="1480" w:type="pct"/>
          </w:tcPr>
          <w:p w14:paraId="001FABC9" w14:textId="47D09906" w:rsidR="001C6F7D" w:rsidRPr="00506640" w:rsidRDefault="006B4F82" w:rsidP="00FC2A1C">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ExpectationTarget(s)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ExpectationTarget</w:t>
            </w:r>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ExpectationTarget</w:t>
            </w:r>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0559987" w14:textId="7536C93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5619952" w14:textId="5B641E2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288B4F5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639A0CA3" w14:textId="1A28D4BB"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3F133947" w14:textId="4E16643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A6D2DE0" w14:textId="2CBE86CE"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1B0F4D">
              <w:rPr>
                <w:rFonts w:eastAsia="Courier New"/>
              </w:rPr>
              <w:t>.</w:t>
            </w:r>
            <w:r w:rsidR="00D060EE" w:rsidRPr="00506640">
              <w:rPr>
                <w:rFonts w:eastAsia="Courier New"/>
              </w:rPr>
              <w:t xml:space="preserve"> </w:t>
            </w:r>
          </w:p>
          <w:p w14:paraId="3985BD2C" w14:textId="1C88F246" w:rsidR="001C6F7D" w:rsidRPr="00506640" w:rsidRDefault="001C6F7D" w:rsidP="000B1F58">
            <w:pPr>
              <w:pStyle w:val="TAL"/>
              <w:keepNext w:val="0"/>
              <w:ind w:left="692" w:hanging="425"/>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IS_EQUAL_TO", "IS_LESS_THAN", "IS_GREATER_THAN", "IS_WITHIN_RANGE", "IS_OUTSIDE_RANGE"</w:t>
            </w:r>
            <w:r w:rsidR="000B3680" w:rsidRPr="000B3680">
              <w:rPr>
                <w:rFonts w:eastAsia="Courier New"/>
              </w:rPr>
              <w:t xml:space="preserve">, </w:t>
            </w:r>
            <w:r w:rsidR="00A71F55">
              <w:rPr>
                <w:rFonts w:eastAsia="Courier New"/>
              </w:rPr>
              <w:t>"</w:t>
            </w:r>
            <w:r w:rsidR="000B3680" w:rsidRPr="000B3680">
              <w:rPr>
                <w:rFonts w:eastAsia="Courier New"/>
              </w:rPr>
              <w:t xml:space="preserve">IS_ONE_OF", </w:t>
            </w:r>
            <w:r w:rsidR="00A71F55">
              <w:rPr>
                <w:rFonts w:eastAsia="Courier New"/>
              </w:rPr>
              <w:t>"</w:t>
            </w:r>
            <w:r w:rsidR="000B3680" w:rsidRPr="000B3680">
              <w:rPr>
                <w:rFonts w:eastAsia="Courier New"/>
              </w:rPr>
              <w:t xml:space="preserve">IS EQUAL TO OR LESS THAN”, </w:t>
            </w:r>
            <w:r w:rsidR="00A71F55">
              <w:rPr>
                <w:rFonts w:eastAsia="Courier New"/>
              </w:rPr>
              <w:t>"</w:t>
            </w:r>
            <w:r w:rsidR="000B3680" w:rsidRPr="000B3680">
              <w:rPr>
                <w:rFonts w:eastAsia="Courier New"/>
              </w:rPr>
              <w:t>IS EQUAL TO OR GREATER THAN</w:t>
            </w:r>
            <w:r w:rsidR="00A71F55">
              <w:rPr>
                <w:rFonts w:eastAsia="Courier New"/>
              </w:rPr>
              <w:t>"</w:t>
            </w:r>
            <w:r w:rsidR="000B3680" w:rsidRPr="000B3680">
              <w:rPr>
                <w:rFonts w:eastAsia="Courier New"/>
              </w:rPr>
              <w:t xml:space="preserve">, </w:t>
            </w:r>
            <w:r w:rsidR="00A71F55">
              <w:rPr>
                <w:rFonts w:eastAsia="Courier New"/>
              </w:rPr>
              <w:t>"</w:t>
            </w:r>
            <w:r w:rsidR="000B3680" w:rsidRPr="000B3680">
              <w:rPr>
                <w:rFonts w:eastAsia="Courier New"/>
              </w:rPr>
              <w:t>IS NOT ONE OF</w:t>
            </w:r>
            <w:r w:rsidRPr="00506640">
              <w:rPr>
                <w:rFonts w:eastAsia="Courier New"/>
              </w:rPr>
              <w:t>"</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9206EB8" w14:textId="3CAD86B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0C44531A" w14:textId="46F2F7F4"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690FE197" w14:textId="036EFC52" w:rsidR="000B368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0B3680">
              <w:rPr>
                <w:rFonts w:eastAsia="Courier New"/>
              </w:rPr>
              <w:t xml:space="preserve"> </w:t>
            </w:r>
            <w:r w:rsidR="000B3680" w:rsidRPr="000B3680">
              <w:rPr>
                <w:rFonts w:eastAsia="Courier New"/>
              </w:rPr>
              <w:t>targetCondition</w:t>
            </w:r>
            <w:r w:rsidR="00D060EE" w:rsidRPr="00506640">
              <w:rPr>
                <w:rFonts w:eastAsia="Courier New"/>
              </w:rPr>
              <w:t xml:space="preserve"> </w:t>
            </w:r>
            <w:r w:rsidRPr="00506640">
              <w:rPr>
                <w:rFonts w:eastAsia="Courier New"/>
              </w:rPr>
              <w:t>.</w:t>
            </w:r>
          </w:p>
          <w:p w14:paraId="5CD7B6D7" w14:textId="53D28F1C" w:rsidR="001C6F7D" w:rsidRPr="00506640" w:rsidRDefault="001C6F7D" w:rsidP="002927F4">
            <w:pPr>
              <w:pStyle w:val="TAL"/>
              <w:rPr>
                <w:rFonts w:eastAsia="Courier New"/>
              </w:rPr>
            </w:pPr>
          </w:p>
          <w:p w14:paraId="40183A12" w14:textId="41DBAA23" w:rsidR="000B3680" w:rsidRDefault="001C6F7D" w:rsidP="000B3680">
            <w:pPr>
              <w:pStyle w:val="TAL"/>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0B3680">
              <w:rPr>
                <w:rFonts w:eastAsia="Courier New"/>
              </w:rPr>
              <w:t>t</w:t>
            </w:r>
            <w:r w:rsidR="000B3680" w:rsidRPr="00506640">
              <w:rPr>
                <w:rFonts w:eastAsia="Courier New"/>
              </w:rPr>
              <w:t>arget</w:t>
            </w:r>
            <w:r w:rsidR="000B3680">
              <w:rPr>
                <w:rFonts w:eastAsia="Courier New"/>
              </w:rPr>
              <w:t>C</w:t>
            </w:r>
            <w:r w:rsidR="000B3680" w:rsidRPr="00506640">
              <w:rPr>
                <w:rFonts w:eastAsia="Courier New"/>
              </w:rPr>
              <w:t>ondition</w:t>
            </w:r>
            <w:r w:rsidR="000B3680">
              <w:rPr>
                <w:rFonts w:eastAsia="Courier New"/>
              </w:rPr>
              <w:t>.</w:t>
            </w:r>
          </w:p>
          <w:p w14:paraId="7C78A63E" w14:textId="41161735" w:rsidR="000B3680" w:rsidRPr="00803ED4" w:rsidRDefault="000B3680" w:rsidP="000B3680">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sidR="00C048BE">
              <w:rPr>
                <w:rFonts w:eastAsia="Courier New"/>
              </w:rPr>
              <w:t>"</w:t>
            </w:r>
            <w:r w:rsidRPr="00803ED4">
              <w:rPr>
                <w:rFonts w:eastAsia="Courier New"/>
              </w:rPr>
              <w:t>IS_EQUAL_TO", "IS_LESS_THAN", "IS_GREATER_THAN"</w:t>
            </w:r>
            <w:r>
              <w:rPr>
                <w:rFonts w:eastAsia="Courier New"/>
              </w:rPr>
              <w:t xml:space="preserve">, </w:t>
            </w:r>
            <w:r w:rsidR="008B78A9">
              <w:rPr>
                <w:rFonts w:cs="Arial"/>
                <w:lang w:eastAsia="sv-SE"/>
              </w:rPr>
              <w:t>"</w:t>
            </w:r>
            <w:r>
              <w:rPr>
                <w:rFonts w:cs="Arial"/>
                <w:lang w:eastAsia="sv-SE"/>
              </w:rPr>
              <w:t>IS EQUAL TO OR LESS THAN</w:t>
            </w:r>
            <w:r w:rsidR="008B78A9">
              <w:rPr>
                <w:rFonts w:cs="Arial"/>
                <w:lang w:eastAsia="sv-SE"/>
              </w:rPr>
              <w:t>"</w:t>
            </w:r>
            <w:r>
              <w:rPr>
                <w:rFonts w:cs="Arial"/>
                <w:lang w:eastAsia="sv-SE"/>
              </w:rPr>
              <w:t xml:space="preserve">, </w:t>
            </w:r>
            <w:r w:rsidR="008B78A9">
              <w:rPr>
                <w:rFonts w:cs="Arial"/>
                <w:lang w:eastAsia="sv-SE"/>
              </w:rPr>
              <w:t>"</w:t>
            </w:r>
            <w:r>
              <w:rPr>
                <w:rFonts w:cs="Arial"/>
                <w:lang w:eastAsia="sv-SE"/>
              </w:rPr>
              <w:t>IS EQUAL TO OR GREATER THAN”</w:t>
            </w:r>
            <w:r w:rsidRPr="00803ED4">
              <w:rPr>
                <w:rFonts w:eastAsia="Courier New"/>
              </w:rPr>
              <w:t xml:space="preserve"> </w:t>
            </w:r>
          </w:p>
          <w:p w14:paraId="3B8E9355" w14:textId="77777777" w:rsidR="000B3680" w:rsidRPr="00803ED4" w:rsidRDefault="000B3680" w:rsidP="000B3680">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67B6F2A0" w14:textId="52FDBE0B" w:rsidR="000B3680" w:rsidRPr="00506640" w:rsidRDefault="000B3680" w:rsidP="000B3680">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sidR="00C048BE">
              <w:rPr>
                <w:rFonts w:eastAsia="Courier New"/>
              </w:rPr>
              <w:t>"</w:t>
            </w:r>
            <w:r w:rsidRPr="00803ED4">
              <w:rPr>
                <w:rFonts w:eastAsia="Courier New"/>
              </w:rPr>
              <w:t>IS_ONE_OF</w:t>
            </w:r>
            <w:r w:rsidR="00C048BE">
              <w:rPr>
                <w:rFonts w:eastAsia="Courier New"/>
              </w:rPr>
              <w:t>"</w:t>
            </w:r>
            <w:r>
              <w:rPr>
                <w:rFonts w:eastAsia="Courier New"/>
              </w:rPr>
              <w:t xml:space="preserve">, </w:t>
            </w:r>
            <w:r w:rsidR="00C048BE">
              <w:rPr>
                <w:rFonts w:cs="Arial"/>
                <w:lang w:eastAsia="sv-SE"/>
              </w:rPr>
              <w:t>"</w:t>
            </w:r>
            <w:r>
              <w:rPr>
                <w:rFonts w:cs="Arial"/>
                <w:lang w:eastAsia="sv-SE"/>
              </w:rPr>
              <w:t>IS NOT ONE OF</w:t>
            </w:r>
            <w:r w:rsidR="00C37FB5">
              <w:rPr>
                <w:rFonts w:cs="Arial"/>
                <w:lang w:eastAsia="sv-SE"/>
              </w:rPr>
              <w:t>"</w:t>
            </w:r>
          </w:p>
          <w:p w14:paraId="1FFF787B" w14:textId="4FC8FD49" w:rsidR="001C6F7D" w:rsidRPr="00506640" w:rsidRDefault="00D060EE" w:rsidP="002927F4">
            <w:pPr>
              <w:pStyle w:val="TAL"/>
              <w:rPr>
                <w:rFonts w:eastAsia="Courier New"/>
              </w:rPr>
            </w:pPr>
            <w:r w:rsidRPr="00506640">
              <w:rPr>
                <w:rFonts w:eastAsia="Courier New"/>
              </w:rPr>
              <w:t xml:space="preserve"> </w:t>
            </w: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79979A0A"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ACC68A" w14:textId="62A89D9B" w:rsidR="001C6F7D" w:rsidRPr="00506640" w:rsidRDefault="001C6F7D" w:rsidP="002927F4">
            <w:pPr>
              <w:pStyle w:val="TAL"/>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5B49493D" w14:textId="6A3DCC46" w:rsidR="001C6F7D" w:rsidRPr="00506640" w:rsidRDefault="001C6F7D" w:rsidP="002927F4">
            <w:pPr>
              <w:pStyle w:val="TAL"/>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58B9057" w14:textId="29015FB4" w:rsidR="001C6F7D" w:rsidRPr="00506640" w:rsidRDefault="001C6F7D" w:rsidP="002927F4">
            <w:pPr>
              <w:pStyle w:val="TAL"/>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63192B3D" w14:textId="1FD8307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6CA9CA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054E3259" w14:textId="5BA14D7D"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1C6F7D"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3B1DC4D1"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sidRPr="00527249">
              <w:rPr>
                <w:rFonts w:eastAsia="Courier New"/>
              </w:rPr>
              <w:t>"IS_EQUAL_TO", "IS_LESS_THAN", "IS_GREATER_THAN", "IS_WITHIN_RANGE", "IS_OUTSIDE_RANGE</w:t>
            </w:r>
            <w:r w:rsidR="008B78A9" w:rsidRPr="008B78A9">
              <w:rPr>
                <w:rFonts w:eastAsia="Courier New"/>
              </w:rPr>
              <w:t xml:space="preserve">, </w:t>
            </w:r>
            <w:r w:rsidR="008B78A9">
              <w:rPr>
                <w:rFonts w:eastAsia="Courier New"/>
              </w:rPr>
              <w:t>"</w:t>
            </w:r>
            <w:r w:rsidR="008B78A9" w:rsidRPr="008B78A9">
              <w:rPr>
                <w:rFonts w:eastAsia="Courier New"/>
              </w:rPr>
              <w:t xml:space="preserve">IS_ONE_OF", </w:t>
            </w:r>
            <w:r w:rsidR="008B78A9">
              <w:rPr>
                <w:rFonts w:eastAsia="Courier New"/>
              </w:rPr>
              <w:t>"</w:t>
            </w:r>
            <w:r w:rsidR="008B78A9" w:rsidRPr="008B78A9">
              <w:rPr>
                <w:rFonts w:eastAsia="Courier New"/>
              </w:rPr>
              <w:t>IS EQUAL TO OR LESS 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 EQUAL TO OR GREATER 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 NOT ONE OF</w:t>
            </w:r>
            <w:r w:rsidR="008B78A9">
              <w:rPr>
                <w:rFonts w:eastAsia="Courier New"/>
              </w:rPr>
              <w:t>"</w:t>
            </w:r>
            <w:r w:rsidR="008B78A9" w:rsidRPr="008B78A9">
              <w:rPr>
                <w:rFonts w:eastAsia="Courier New"/>
              </w:rPr>
              <w:t>.</w:t>
            </w:r>
            <w:r w:rsidR="001B0F4D" w:rsidRPr="00527249">
              <w:rPr>
                <w:rFonts w:eastAsia="Courier New"/>
              </w:rPr>
              <w:t>"</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6B4DD09" w14:textId="53D66C30"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73909116" w14:textId="23F513FB"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1C6F7D"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ContextCondition.</w:t>
            </w:r>
          </w:p>
          <w:p w14:paraId="693148CE" w14:textId="77777777" w:rsidR="001C6F7D" w:rsidRPr="00506640" w:rsidRDefault="001C6F7D" w:rsidP="00FC2A1C">
            <w:pPr>
              <w:pStyle w:val="TAL"/>
              <w:keepNext w:val="0"/>
              <w:rPr>
                <w:rFonts w:eastAsia="Courier New"/>
              </w:rPr>
            </w:pPr>
          </w:p>
          <w:p w14:paraId="74887F96" w14:textId="77777777" w:rsidR="001C6F7D" w:rsidRDefault="001C6F7D" w:rsidP="00FC2A1C">
            <w:pPr>
              <w:pStyle w:val="TAL"/>
              <w:keepNext w:val="0"/>
              <w:rPr>
                <w:rFonts w:eastAsia="Courier New"/>
              </w:rPr>
            </w:pPr>
            <w:r w:rsidRPr="00506640">
              <w:rPr>
                <w:rFonts w:eastAsia="Courier New"/>
              </w:rPr>
              <w:t>AllowedValue:</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p>
          <w:p w14:paraId="321D6F71" w14:textId="2C168910" w:rsidR="004477AC" w:rsidRPr="00803ED4" w:rsidRDefault="004477AC" w:rsidP="004477AC">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E4914FF" w14:textId="3A2AA1FE" w:rsidR="004477AC" w:rsidRPr="00803ED4" w:rsidRDefault="004477AC" w:rsidP="004477AC">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22C2F8E1" w14:textId="27480071" w:rsidR="004477AC" w:rsidRPr="00506640" w:rsidRDefault="004477AC" w:rsidP="004477AC">
            <w:pPr>
              <w:pStyle w:val="TAL"/>
              <w:keepNext w:val="0"/>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591E703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4704A9" w:rsidRPr="004704A9">
              <w:rPr>
                <w:rFonts w:eastAsia="Courier New"/>
              </w:rPr>
              <w:t>..*</w:t>
            </w:r>
          </w:p>
          <w:p w14:paraId="3762F879" w14:textId="491920F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004704A9" w:rsidRPr="004704A9">
              <w:rPr>
                <w:rFonts w:eastAsia="Courier New"/>
              </w:rPr>
              <w:t xml:space="preserve">False </w:t>
            </w:r>
          </w:p>
          <w:p w14:paraId="6AE3131F" w14:textId="64124F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004704A9" w:rsidRPr="004704A9">
              <w:rPr>
                <w:rFonts w:eastAsia="Courier New"/>
              </w:rPr>
              <w:t>True</w:t>
            </w:r>
          </w:p>
          <w:p w14:paraId="24616BF2" w14:textId="22B7C9E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True</w:t>
            </w:r>
          </w:p>
        </w:tc>
      </w:tr>
    </w:tbl>
    <w:p w14:paraId="6E22983D" w14:textId="719F4362" w:rsidR="0057181E" w:rsidRDefault="0057181E" w:rsidP="003E36F7"/>
    <w:p w14:paraId="056F966F" w14:textId="5F8222B4" w:rsidR="007913C6" w:rsidRPr="0082466B" w:rsidRDefault="007913C6" w:rsidP="007913C6">
      <w:pPr>
        <w:pStyle w:val="Heading4"/>
      </w:pPr>
      <w:bookmarkStart w:id="245" w:name="_Toc106015910"/>
      <w:bookmarkStart w:id="246" w:name="_Toc106098549"/>
      <w:bookmarkStart w:id="247" w:name="_Toc113634508"/>
      <w:bookmarkStart w:id="248" w:name="_Toc130464622"/>
      <w:r w:rsidRPr="0082466B">
        <w:t>6.2.1.5</w:t>
      </w:r>
      <w:r w:rsidRPr="0082466B">
        <w:tab/>
        <w:t>Common notifications</w:t>
      </w:r>
      <w:bookmarkEnd w:id="245"/>
      <w:bookmarkEnd w:id="246"/>
      <w:bookmarkEnd w:id="247"/>
      <w:bookmarkEnd w:id="248"/>
    </w:p>
    <w:p w14:paraId="24EACF3B" w14:textId="68E4C057" w:rsidR="007913C6" w:rsidRPr="0082466B" w:rsidRDefault="007913C6" w:rsidP="007913C6">
      <w:pPr>
        <w:pStyle w:val="Heading5"/>
      </w:pPr>
      <w:bookmarkStart w:id="249" w:name="_Toc106015911"/>
      <w:bookmarkStart w:id="250" w:name="_Toc106098550"/>
      <w:bookmarkStart w:id="251" w:name="_Toc113634509"/>
      <w:bookmarkStart w:id="252" w:name="_Toc130464623"/>
      <w:r w:rsidRPr="0082466B">
        <w:t>6.2.1.5.1</w:t>
      </w:r>
      <w:r w:rsidRPr="0082466B">
        <w:tab/>
        <w:t>Configuration notifications</w:t>
      </w:r>
      <w:bookmarkEnd w:id="249"/>
      <w:bookmarkEnd w:id="250"/>
      <w:bookmarkEnd w:id="251"/>
      <w:bookmarkEnd w:id="252"/>
    </w:p>
    <w:p w14:paraId="5F1CD908" w14:textId="0A6A1DE6" w:rsidR="007913C6" w:rsidRPr="00DA19EF" w:rsidRDefault="007913C6" w:rsidP="007913C6">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70BEF67F" w14:textId="07CEB4BC" w:rsidR="007913C6" w:rsidRPr="00DA19EF" w:rsidRDefault="007913C6" w:rsidP="00555858">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13C6" w:rsidRPr="00DA19EF" w14:paraId="12ADE7BD" w14:textId="77777777" w:rsidTr="00925413">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9036A3C" w14:textId="77777777" w:rsidR="007913C6" w:rsidRPr="00DA19EF" w:rsidRDefault="007913C6" w:rsidP="00555858">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0F62A1" w14:textId="77777777" w:rsidR="007913C6" w:rsidRPr="00DA19EF" w:rsidRDefault="007913C6" w:rsidP="00555858">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047845E" w14:textId="77777777" w:rsidR="007913C6" w:rsidRPr="00DA19EF" w:rsidRDefault="007913C6" w:rsidP="00555858">
            <w:pPr>
              <w:pStyle w:val="TAH"/>
            </w:pPr>
            <w:r w:rsidRPr="00DA19EF">
              <w:t>Notes</w:t>
            </w:r>
          </w:p>
        </w:tc>
      </w:tr>
      <w:tr w:rsidR="007913C6" w:rsidRPr="00DA19EF" w14:paraId="58904BD9"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9FEC1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7632060C"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1F01AD" w14:textId="77777777" w:rsidR="007913C6" w:rsidRPr="00DA19EF" w:rsidRDefault="007913C6" w:rsidP="00555858">
            <w:pPr>
              <w:pStyle w:val="TAL"/>
              <w:jc w:val="center"/>
            </w:pPr>
            <w:r w:rsidRPr="00DA19EF">
              <w:t>--</w:t>
            </w:r>
          </w:p>
        </w:tc>
      </w:tr>
      <w:tr w:rsidR="007913C6" w:rsidRPr="00DA19EF" w14:paraId="1E6C7F5F"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2BAA35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3D1A1754"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CFDC49D" w14:textId="77777777" w:rsidR="007913C6" w:rsidRPr="00DA19EF" w:rsidRDefault="007913C6" w:rsidP="00555858">
            <w:pPr>
              <w:pStyle w:val="TAL"/>
              <w:jc w:val="center"/>
            </w:pPr>
            <w:r w:rsidRPr="00DA19EF">
              <w:t>--</w:t>
            </w:r>
          </w:p>
        </w:tc>
      </w:tr>
      <w:tr w:rsidR="007913C6" w:rsidRPr="00DA19EF" w14:paraId="448E86AC"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35F2C2A" w14:textId="77777777" w:rsidR="007913C6" w:rsidRPr="00DA19EF" w:rsidRDefault="007913C6" w:rsidP="00925413">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352E1A21"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4AD39C8" w14:textId="77777777" w:rsidR="007913C6" w:rsidRPr="00DA19EF" w:rsidRDefault="007913C6" w:rsidP="00555858">
            <w:pPr>
              <w:pStyle w:val="TAL"/>
              <w:jc w:val="center"/>
            </w:pPr>
            <w:r w:rsidRPr="00DA19EF">
              <w:t>--</w:t>
            </w:r>
          </w:p>
        </w:tc>
      </w:tr>
    </w:tbl>
    <w:p w14:paraId="05E8F3A0" w14:textId="77777777" w:rsidR="007913C6" w:rsidRPr="00506640" w:rsidRDefault="007913C6" w:rsidP="003E36F7"/>
    <w:p w14:paraId="5019368F" w14:textId="53D74639" w:rsidR="0057181E" w:rsidRPr="00506640" w:rsidRDefault="0057181E" w:rsidP="0057181E">
      <w:pPr>
        <w:pStyle w:val="Heading3"/>
      </w:pPr>
      <w:bookmarkStart w:id="253" w:name="_Toc106192968"/>
      <w:bookmarkStart w:id="254" w:name="_Toc130464624"/>
      <w:r w:rsidRPr="00506640">
        <w:t>6.2.2</w:t>
      </w:r>
      <w:r w:rsidRPr="00506640">
        <w:tab/>
        <w:t>Scenario specific IntentExpectation definition</w:t>
      </w:r>
      <w:bookmarkEnd w:id="253"/>
      <w:bookmarkEnd w:id="254"/>
    </w:p>
    <w:p w14:paraId="724EF2C0" w14:textId="2BE3B59D" w:rsidR="0057181E" w:rsidRPr="00506640" w:rsidRDefault="0057181E" w:rsidP="0057181E">
      <w:pPr>
        <w:pStyle w:val="Heading4"/>
        <w:rPr>
          <w:lang w:eastAsia="zh-CN"/>
        </w:rPr>
      </w:pPr>
      <w:bookmarkStart w:id="255" w:name="_Toc106192969"/>
      <w:bookmarkStart w:id="256" w:name="_Toc130464625"/>
      <w:r w:rsidRPr="00506640">
        <w:rPr>
          <w:rFonts w:hint="eastAsia"/>
          <w:lang w:eastAsia="zh-CN"/>
        </w:rPr>
        <w:t>6</w:t>
      </w:r>
      <w:r w:rsidRPr="00506640">
        <w:rPr>
          <w:lang w:eastAsia="zh-CN"/>
        </w:rPr>
        <w:t>.2.2.1</w:t>
      </w:r>
      <w:r w:rsidRPr="00506640">
        <w:rPr>
          <w:lang w:eastAsia="zh-CN"/>
        </w:rPr>
        <w:tab/>
        <w:t>Scenario specific IntentExpectation definition</w:t>
      </w:r>
      <w:bookmarkEnd w:id="255"/>
      <w:bookmarkEnd w:id="256"/>
    </w:p>
    <w:p w14:paraId="59C391AE" w14:textId="45FE47D4" w:rsidR="0057181E" w:rsidRPr="00506640" w:rsidRDefault="0057181E" w:rsidP="0057181E">
      <w:pPr>
        <w:pStyle w:val="Heading5"/>
      </w:pPr>
      <w:bookmarkStart w:id="257" w:name="_Toc106192970"/>
      <w:bookmarkStart w:id="258" w:name="_Toc130464626"/>
      <w:r w:rsidRPr="00506640">
        <w:t>6.2.2.1.1</w:t>
      </w:r>
      <w:r w:rsidRPr="00506640">
        <w:tab/>
        <w:t>Radio Network Expectation</w:t>
      </w:r>
      <w:bookmarkEnd w:id="257"/>
      <w:bookmarkEnd w:id="258"/>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ADA9008" w14:textId="285046B9" w:rsidR="0057181E" w:rsidRPr="00506640" w:rsidRDefault="0057181E" w:rsidP="0057181E">
      <w:pPr>
        <w:rPr>
          <w:rFonts w:eastAsia="Liberation Sans"/>
          <w:lang w:eastAsia="zh-CN"/>
        </w:rPr>
      </w:pPr>
      <w:bookmarkStart w:id="259" w:name="MCCQCTEMPBM_00000165"/>
      <w:r w:rsidRPr="00506640">
        <w:rPr>
          <w:rFonts w:eastAsia="Liberation Sans"/>
          <w:lang w:eastAsia="zh-CN"/>
        </w:rPr>
        <w:t>Following are the specific allowed values when implemented the IntentExpectation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59"/>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60" w:name="MCCQCTEMPBM_00000145"/>
            <w:r w:rsidRPr="00506640">
              <w:rPr>
                <w:rFonts w:ascii="Courier New" w:eastAsia="Courier New" w:hAnsi="Courier New" w:cs="Courier New"/>
                <w:lang w:eastAsia="zh-CN"/>
              </w:rPr>
              <w:t>objectType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60"/>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r w:rsidRPr="00506640">
              <w:rPr>
                <w:lang w:eastAsia="de-DE"/>
              </w:rPr>
              <w:t>SubNetwork</w:t>
            </w:r>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r w:rsidRPr="00506640">
              <w:rPr>
                <w:lang w:eastAsia="de-DE"/>
              </w:rPr>
              <w:t>SubNetwork</w:t>
            </w:r>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r w:rsidR="0057181E" w:rsidRPr="00506640">
        <w:rPr>
          <w:rFonts w:ascii="DengXian" w:eastAsia="DengXian" w:hAnsi="DengXian" w:hint="eastAsia"/>
          <w:lang w:eastAsia="zh-CN"/>
        </w:rPr>
        <w:t>o</w:t>
      </w:r>
      <w:r w:rsidR="0057181E" w:rsidRPr="00506640">
        <w:rPr>
          <w:rFonts w:eastAsia="Liberation Sans"/>
          <w:lang w:eastAsia="zh-CN"/>
        </w:rPr>
        <w:t>bjectType" and "objectInstance":</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the intent expectation is not for a specific RAN SubNetwork instance or/and MnS consumer have no knowledge of the DN of this RAN SubNetwork instance, the attribute "objectType"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In case of the intent expectation is for a specific RAN SubNetwork instance and MnS consumer have the knowledge of the DN of this RAN SubNetwork instance, the attribute "objectInstance"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t>ObjectContexts</w:t>
      </w:r>
    </w:p>
    <w:p w14:paraId="0BA2228E" w14:textId="45472EFC" w:rsidR="0057181E" w:rsidRPr="00506640" w:rsidRDefault="0057181E" w:rsidP="0057181E">
      <w:pPr>
        <w:rPr>
          <w:rFonts w:eastAsia="Liberation Sans"/>
          <w:lang w:eastAsia="zh-CN"/>
        </w:rPr>
      </w:pPr>
      <w:bookmarkStart w:id="261"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1"/>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r w:rsidRPr="00506640">
              <w:t>isNotifyable</w:t>
            </w:r>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62" w:name="MCCQCTEMPBM_00000146"/>
            <w:r w:rsidRPr="00506640">
              <w:rPr>
                <w:rFonts w:ascii="Courier New" w:hAnsi="Courier New" w:cs="Courier New"/>
              </w:rPr>
              <w:t>coverageAreaPolygonContext</w:t>
            </w:r>
            <w:bookmarkEnd w:id="262"/>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r w:rsidRPr="00506640">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t>6.2.2.1.1.3</w:t>
      </w:r>
      <w:r w:rsidRPr="00506640">
        <w:rPr>
          <w:lang w:eastAsia="zh-CN"/>
        </w:rPr>
        <w:tab/>
        <w:t>ExpectationTargets</w:t>
      </w:r>
    </w:p>
    <w:p w14:paraId="7B5DCC68" w14:textId="1E5953D5" w:rsidR="00FC2A1C" w:rsidRPr="00506640" w:rsidRDefault="0057181E" w:rsidP="00D060EE">
      <w:pPr>
        <w:rPr>
          <w:rFonts w:eastAsia="Liberation Sans"/>
          <w:lang w:eastAsia="zh-CN"/>
        </w:rPr>
      </w:pPr>
      <w:bookmarkStart w:id="263"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3"/>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r w:rsidRPr="00506640">
              <w:t>isNotifyable</w:t>
            </w:r>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64" w:name="MCCQCTEMPBM_00000147"/>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64"/>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77777777" w:rsidR="00C03047" w:rsidRPr="00506640" w:rsidRDefault="00C03047" w:rsidP="00B9463F">
      <w:pPr>
        <w:pStyle w:val="Heading5"/>
      </w:pPr>
      <w:bookmarkStart w:id="265" w:name="_Toc106192971"/>
      <w:bookmarkStart w:id="266" w:name="_Toc130464627"/>
      <w:r w:rsidRPr="00506640">
        <w:t>6.2.2.1.2</w:t>
      </w:r>
      <w:r w:rsidRPr="00506640">
        <w:tab/>
        <w:t>Service Support Expectation</w:t>
      </w:r>
      <w:bookmarkEnd w:id="265"/>
      <w:bookmarkEnd w:id="266"/>
    </w:p>
    <w:p w14:paraId="233AD231" w14:textId="77777777" w:rsidR="00C03047" w:rsidRPr="00506640" w:rsidRDefault="00C03047" w:rsidP="000B1F58">
      <w:pPr>
        <w:pStyle w:val="H6"/>
      </w:pPr>
      <w:r w:rsidRPr="00506640">
        <w:t>6.2.2.1.2.1</w:t>
      </w:r>
      <w:r w:rsidRPr="00506640">
        <w:tab/>
        <w:t>Definition</w:t>
      </w:r>
    </w:p>
    <w:p w14:paraId="229E7712" w14:textId="163B4F7D" w:rsidR="00C03047" w:rsidRPr="00506640" w:rsidRDefault="00C03047" w:rsidP="00C03047">
      <w:pPr>
        <w:overflowPunct/>
        <w:autoSpaceDE/>
        <w:autoSpaceDN/>
        <w:adjustRightInd/>
        <w:textAlignment w:val="auto"/>
        <w:rPr>
          <w:rFonts w:eastAsia="DengXian"/>
          <w:lang w:eastAsia="zh-CN"/>
        </w:rPr>
      </w:pPr>
      <w:r w:rsidRPr="00506640">
        <w:rPr>
          <w:rFonts w:eastAsia="Liberation Sans"/>
          <w:lang w:eastAsia="zh-CN"/>
        </w:rPr>
        <w:t>Service Support Expectation is an IntentExpectation which can be used to represent MnS consumer's expectations for 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B80EF0C" w:rsidR="00C03047" w:rsidRPr="00506640" w:rsidRDefault="00C03047" w:rsidP="00C03047">
      <w:pPr>
        <w:overflowPunct/>
        <w:autoSpaceDE/>
        <w:autoSpaceDN/>
        <w:adjustRightInd/>
        <w:textAlignment w:val="auto"/>
        <w:rPr>
          <w:rFonts w:eastAsia="Liberation Sans"/>
          <w:lang w:eastAsia="zh-CN"/>
        </w:rPr>
      </w:pPr>
      <w:bookmarkStart w:id="267" w:name="MCCQCTEMPBM_00000168"/>
      <w:r w:rsidRPr="00506640">
        <w:rPr>
          <w:rFonts w:eastAsia="Liberation Sans"/>
          <w:lang w:eastAsia="zh-CN"/>
        </w:rPr>
        <w:t>Following are the specific allowed values when implemented the IntentExpectation for 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67"/>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4E81CFD5" w:rsidR="00C03047" w:rsidRPr="00506640" w:rsidRDefault="00C03047" w:rsidP="00426DF8">
            <w:pPr>
              <w:pStyle w:val="TAL"/>
              <w:rPr>
                <w:rFonts w:eastAsia="Liberation Sans"/>
                <w:lang w:eastAsia="zh-CN"/>
              </w:rPr>
            </w:pPr>
            <w:r w:rsidRPr="00506640">
              <w:rPr>
                <w:rFonts w:eastAsia="Liberation Sans"/>
                <w:lang w:eastAsia="zh-CN"/>
              </w:rPr>
              <w:t>ObjectType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C5BB98D" w14:textId="77777777" w:rsidR="00C03047" w:rsidRPr="00506640" w:rsidRDefault="00C03047" w:rsidP="00426DF8">
            <w:pPr>
              <w:pStyle w:val="TAL"/>
              <w:rPr>
                <w:rFonts w:eastAsia="Liberation Sans"/>
                <w:lang w:eastAsia="zh-CN"/>
              </w:rPr>
            </w:pPr>
            <w:r w:rsidRPr="00506640">
              <w:rPr>
                <w:rFonts w:eastAsia="Liberation Sans"/>
                <w:lang w:eastAsia="zh-CN"/>
              </w:rPr>
              <w:t>ServiceSupport</w:t>
            </w:r>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r w:rsidRPr="00506640">
              <w:rPr>
                <w:rFonts w:eastAsia="Liberation Sans"/>
                <w:lang w:eastAsia="zh-CN"/>
              </w:rPr>
              <w:t>objectInstance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6A62D272"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Pr="00506640">
              <w:rPr>
                <w:rFonts w:eastAsia="Liberation Sans"/>
                <w:lang w:eastAsia="zh-CN"/>
              </w:rPr>
              <w:t>ServiceSupport</w:t>
            </w:r>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1E8B027C"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r w:rsidR="00C03047" w:rsidRPr="00506640">
        <w:rPr>
          <w:rFonts w:ascii="DengXian" w:eastAsia="DengXian" w:hAnsi="DengXian" w:hint="eastAsia"/>
          <w:lang w:eastAsia="zh-CN"/>
        </w:rPr>
        <w:t>o</w:t>
      </w:r>
      <w:r w:rsidR="00C03047" w:rsidRPr="00506640">
        <w:rPr>
          <w:rFonts w:eastAsia="Liberation Sans"/>
          <w:lang w:eastAsia="zh-CN"/>
        </w:rPr>
        <w:t>bjectType" and "objectInstance":</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"objectInstance"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t>ObjectContexts</w:t>
      </w:r>
    </w:p>
    <w:p w14:paraId="2FE69373" w14:textId="1605B73F" w:rsidR="0057181E" w:rsidRPr="00506640" w:rsidRDefault="0057181E" w:rsidP="0057181E">
      <w:pPr>
        <w:rPr>
          <w:rFonts w:eastAsia="Liberation Sans"/>
          <w:lang w:eastAsia="zh-CN"/>
        </w:rPr>
      </w:pPr>
      <w:bookmarkStart w:id="268" w:name="MCCQCTEMPBM_00000169"/>
      <w:r w:rsidRPr="00506640">
        <w:rPr>
          <w:rFonts w:eastAsia="Liberation Sans"/>
          <w:lang w:eastAsia="zh-CN"/>
        </w:rPr>
        <w:t>Following provides the concrete ObjectContexts for Service Support Expectation based on the common structure of ObjectContext. The properties of the attributes in the following table should be same with properties of ObjectContexts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68"/>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r w:rsidRPr="00506640">
              <w:t>isNotifyable</w:t>
            </w:r>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Pr="00506640" w:rsidRDefault="00283363" w:rsidP="00861CD8">
            <w:pPr>
              <w:pStyle w:val="TAL"/>
              <w:rPr>
                <w:rFonts w:ascii="Courier New" w:hAnsi="Courier New" w:cs="Courier New"/>
                <w:bCs/>
                <w:lang w:eastAsia="zh-CN"/>
              </w:rPr>
            </w:pPr>
            <w:bookmarkStart w:id="269" w:name="MCCQCTEMPBM_00000148"/>
            <w:r w:rsidRPr="00506640">
              <w:rPr>
                <w:rFonts w:ascii="Courier New" w:hAnsi="Courier New" w:cs="Courier New"/>
                <w:szCs w:val="18"/>
              </w:rPr>
              <w:t>edgeIdenfiticationIdContext</w:t>
            </w:r>
            <w:bookmarkEnd w:id="269"/>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Pr="00506640" w:rsidRDefault="00283363" w:rsidP="00861CD8">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5F57D769"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70" w:name="MCCQCTEMPBM_00000149"/>
      <w:r w:rsidR="0057181E" w:rsidRPr="00506640">
        <w:rPr>
          <w:rFonts w:ascii="Courier New" w:hAnsi="Courier New" w:cs="Courier New"/>
          <w:szCs w:val="18"/>
        </w:rPr>
        <w:t>edgeIdentificationId</w:t>
      </w:r>
      <w:bookmarkEnd w:id="270"/>
      <w:r w:rsidR="0057181E" w:rsidRPr="00506640">
        <w:rPr>
          <w:rFonts w:eastAsia="Liberation Sans"/>
          <w:lang w:eastAsia="zh-CN"/>
        </w:rPr>
        <w:t>" and "</w:t>
      </w:r>
      <w:bookmarkStart w:id="271" w:name="MCCQCTEMPBM_00000150"/>
      <w:r w:rsidR="0057181E" w:rsidRPr="00506640">
        <w:rPr>
          <w:rFonts w:ascii="Courier New" w:hAnsi="Courier New" w:cs="Courier New"/>
          <w:szCs w:val="18"/>
        </w:rPr>
        <w:t xml:space="preserve"> edgeIdentificationLoc</w:t>
      </w:r>
      <w:bookmarkEnd w:id="271"/>
      <w:r w:rsidR="0057181E" w:rsidRPr="00506640">
        <w:rPr>
          <w:rFonts w:eastAsia="Liberation Sans"/>
          <w:lang w:eastAsia="zh-CN"/>
        </w:rPr>
        <w:t>":</w:t>
      </w:r>
    </w:p>
    <w:p w14:paraId="3DEE7C38" w14:textId="22D1EAEF"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edge data network, the attribute " edgeIdentificationId " needs to be specified</w:t>
      </w:r>
      <w:r w:rsidR="00C12B51" w:rsidRPr="00506640">
        <w:rPr>
          <w:rFonts w:eastAsia="Liberation Sans"/>
          <w:lang w:eastAsia="zh-CN"/>
        </w:rPr>
        <w:t>.</w:t>
      </w:r>
    </w:p>
    <w:p w14:paraId="01204B89" w14:textId="3ACB242B"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location, the attribute "edgeIdentificationLoc"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t>ExpectationTargets</w:t>
      </w:r>
    </w:p>
    <w:p w14:paraId="2F2B2F53" w14:textId="17305F47" w:rsidR="00C03047" w:rsidRPr="00506640" w:rsidRDefault="00C03047" w:rsidP="00C03047">
      <w:pPr>
        <w:overflowPunct/>
        <w:autoSpaceDE/>
        <w:autoSpaceDN/>
        <w:adjustRightInd/>
        <w:textAlignment w:val="auto"/>
        <w:rPr>
          <w:rFonts w:eastAsia="Liberation Sans"/>
          <w:lang w:eastAsia="zh-CN"/>
        </w:rPr>
      </w:pPr>
      <w:bookmarkStart w:id="272" w:name="MCCQCTEMPBM_00000170"/>
      <w:r w:rsidRPr="00506640">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72"/>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r w:rsidRPr="00506640">
              <w:rPr>
                <w:rFonts w:eastAsia="Courier New"/>
              </w:rPr>
              <w:t>isNotifyable</w:t>
            </w:r>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73" w:name="MCCQCTEMPBM_00000151"/>
            <w:r w:rsidRPr="00506640">
              <w:rPr>
                <w:rFonts w:ascii="Courier New" w:hAnsi="Courier New" w:cs="Courier New"/>
                <w:sz w:val="18"/>
                <w:szCs w:val="18"/>
              </w:rPr>
              <w:t>dlThptPerUETarget</w:t>
            </w:r>
            <w:bookmarkEnd w:id="273"/>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0CAE264D" w:rsidR="00C03047" w:rsidRPr="00506640" w:rsidRDefault="00C03047" w:rsidP="000B1F58">
      <w:pPr>
        <w:pStyle w:val="H6"/>
      </w:pPr>
      <w:r w:rsidRPr="00506640">
        <w:t>6.2.2.1.2.4</w:t>
      </w:r>
      <w:r w:rsidRPr="00506640">
        <w:tab/>
        <w:t>ExpectationContext</w:t>
      </w:r>
      <w:r w:rsidR="003B7B01">
        <w:t>s</w:t>
      </w:r>
    </w:p>
    <w:p w14:paraId="6B83165B" w14:textId="33791B67" w:rsidR="00C03047" w:rsidRPr="00506640" w:rsidRDefault="00C03047" w:rsidP="00C03047">
      <w:pPr>
        <w:overflowPunct/>
        <w:autoSpaceDE/>
        <w:autoSpaceDN/>
        <w:adjustRightInd/>
        <w:textAlignment w:val="auto"/>
        <w:rPr>
          <w:rFonts w:eastAsia="Liberation Sans"/>
          <w:lang w:eastAsia="zh-CN"/>
        </w:rPr>
      </w:pPr>
      <w:bookmarkStart w:id="274" w:name="MCCQCTEMPBM_00000171"/>
      <w:r w:rsidRPr="00506640">
        <w:rPr>
          <w:rFonts w:eastAsia="Liberation Sans"/>
          <w:lang w:eastAsia="zh-CN"/>
        </w:rPr>
        <w:t>Following provides the concrete</w:t>
      </w:r>
      <w:r w:rsidR="003B7B01"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003B7B01" w:rsidRPr="003B7B01">
        <w:rPr>
          <w:rFonts w:eastAsia="Liberation Sans"/>
          <w:lang w:eastAsia="zh-CN"/>
        </w:rPr>
        <w:t>ExpectationContext</w:t>
      </w:r>
      <w:r w:rsidRPr="00506640">
        <w:rPr>
          <w:rFonts w:eastAsia="Liberation Sans"/>
          <w:lang w:eastAsia="zh-CN"/>
        </w:rPr>
        <w:t>. The attribute properties defined in the table below should be same with the properties defined for</w:t>
      </w:r>
      <w:r w:rsidR="003B7B01" w:rsidRPr="003B7B01">
        <w:rPr>
          <w:rFonts w:eastAsia="Liberation Sans"/>
          <w:lang w:eastAsia="zh-CN"/>
        </w:rPr>
        <w:t xml:space="preserve"> ExpectationContexts</w:t>
      </w:r>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74"/>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r w:rsidRPr="00506640">
              <w:rPr>
                <w:rFonts w:eastAsia="Courier New"/>
              </w:rPr>
              <w:t>isNotifyable</w:t>
            </w:r>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75" w:name="MCCQCTEMPBM_00000152"/>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75"/>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1EB52E2F"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sz w:val="18"/>
                <w:szCs w:val="18"/>
              </w:rPr>
              <w:t>serviceEndTime</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76" w:name="_Toc106192972"/>
      <w:bookmarkStart w:id="277" w:name="_Toc130464628"/>
      <w:bookmarkStart w:id="278"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76"/>
      <w:bookmarkEnd w:id="277"/>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78"/>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79" w:name="MCCQCTEMPBM_00000153"/>
            <w:r w:rsidRPr="00506640">
              <w:rPr>
                <w:rFonts w:ascii="Courier New" w:eastAsia="SimSun" w:hAnsi="Courier New" w:cs="Courier New"/>
                <w:lang w:eastAsia="de-DE"/>
              </w:rPr>
              <w:t>coverageAreaPolygonContext</w:t>
            </w:r>
            <w:bookmarkEnd w:id="279"/>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0315EBB9" w:rsidR="00C03047" w:rsidRPr="00506640" w:rsidRDefault="00C03047" w:rsidP="00C12B51">
            <w:pPr>
              <w:pStyle w:val="TAL"/>
              <w:keepNext w:val="0"/>
              <w:keepLines w:val="0"/>
              <w:rPr>
                <w:rFonts w:eastAsia="SimSun"/>
                <w:lang w:eastAsia="de-DE"/>
              </w:rPr>
            </w:pPr>
            <w:r w:rsidRPr="00506640">
              <w:rPr>
                <w:rFonts w:eastAsia="SimSun"/>
                <w:lang w:eastAsia="de-DE"/>
              </w:rPr>
              <w:t>CoverageAreaPolygonContext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536ABE9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"CoverageAreaPolygon"</w:t>
            </w:r>
          </w:p>
          <w:p w14:paraId="4B2BDC16" w14:textId="2F15B0D9"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 IS_WITHIN_RANGE </w:t>
            </w:r>
            <w:r w:rsidRPr="00506640">
              <w:rPr>
                <w:rFonts w:eastAsia="SimSun"/>
                <w:lang w:eastAsia="de-DE"/>
              </w:rPr>
              <w:t>"</w:t>
            </w:r>
          </w:p>
          <w:p w14:paraId="6CA710B4" w14:textId="0F3752E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CoverageArea</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E3A079F" w14:textId="27B9714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3431EC0" w14:textId="3215D231"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r w:rsidRPr="00506640">
              <w:rPr>
                <w:rFonts w:eastAsia="SimSun"/>
                <w:lang w:eastAsia="de-DE"/>
              </w:rPr>
              <w:t>CoverageTACContext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520060E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"CoverageAreaTAC"</w:t>
            </w:r>
          </w:p>
          <w:p w14:paraId="7873D7DA" w14:textId="2E6E017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 IS_WITHIN_RANGE </w:t>
            </w:r>
            <w:r w:rsidRPr="00506640">
              <w:rPr>
                <w:rFonts w:eastAsia="SimSun"/>
                <w:lang w:eastAsia="de-DE"/>
              </w:rPr>
              <w:t>"</w:t>
            </w:r>
          </w:p>
          <w:p w14:paraId="4256F927" w14:textId="6639F1C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417F497" w14:textId="103A9C9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60F248A" w14:textId="1F9FCEAA"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456F017" w:rsidR="00C03047" w:rsidRPr="00506640" w:rsidRDefault="00C03047" w:rsidP="00C12B51">
            <w:pPr>
              <w:pStyle w:val="TAL"/>
              <w:keepNext w:val="0"/>
              <w:keepLines w:val="0"/>
              <w:rPr>
                <w:rFonts w:eastAsia="SimSun"/>
                <w:lang w:eastAsia="de-DE"/>
              </w:rPr>
            </w:pPr>
            <w:r w:rsidRPr="00506640">
              <w:rPr>
                <w:rFonts w:eastAsia="SimSun"/>
                <w:lang w:eastAsia="zh-CN"/>
              </w:rPr>
              <w:t>PLMNContext</w:t>
            </w:r>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1A545893"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"PLMN"</w:t>
            </w:r>
          </w:p>
          <w:p w14:paraId="375351BC" w14:textId="6FEB7A4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E305AD" w:rsidRPr="00E305AD">
              <w:rPr>
                <w:rFonts w:eastAsia="SimSun"/>
                <w:lang w:eastAsia="de-DE"/>
              </w:rPr>
              <w:t xml:space="preserve"> IS_WITHIN_RANGE </w:t>
            </w:r>
            <w:r w:rsidRPr="00506640">
              <w:rPr>
                <w:rFonts w:eastAsia="SimSun"/>
                <w:lang w:eastAsia="de-DE"/>
              </w:rPr>
              <w:t>"</w:t>
            </w:r>
          </w:p>
          <w:p w14:paraId="12736367" w14:textId="68E6E7A7"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PLMNId</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0910A1">
              <w:t xml:space="preserve"> </w:t>
            </w:r>
            <w:r w:rsidR="000910A1" w:rsidRPr="000910A1">
              <w:rPr>
                <w:rFonts w:eastAsia="SimSun"/>
                <w:lang w:eastAsia="de-DE"/>
              </w:rPr>
              <w:t>658</w:t>
            </w:r>
            <w:r w:rsidR="00C12B51" w:rsidRPr="00506640">
              <w:rPr>
                <w:rFonts w:eastAsia="SimSun"/>
                <w:lang w:eastAsia="de-DE"/>
              </w:rPr>
              <w:t> </w:t>
            </w:r>
            <w:r w:rsidRPr="00506640">
              <w:rPr>
                <w:rFonts w:eastAsia="SimSun"/>
                <w:lang w:eastAsia="de-DE"/>
              </w:rPr>
              <w:t>[</w:t>
            </w:r>
            <w:r w:rsidR="000910A1">
              <w:rPr>
                <w:rFonts w:eastAsia="SimSun"/>
                <w:lang w:eastAsia="de-DE"/>
              </w:rPr>
              <w:t>10</w:t>
            </w:r>
            <w:r w:rsidRPr="00506640">
              <w:rPr>
                <w:rFonts w:eastAsia="SimSun"/>
                <w:lang w:eastAsia="de-DE"/>
              </w:rPr>
              <w:t>]</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9F8C7F1" w14:textId="7D51F33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81B6682" w14:textId="7541C300"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nRFqBands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r w:rsidRPr="00506640">
              <w:rPr>
                <w:rFonts w:eastAsia="SimSun"/>
                <w:lang w:eastAsia="de-DE"/>
              </w:rPr>
              <w:t>nRFqBandContext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F63D8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"NRFqBand"</w:t>
            </w:r>
          </w:p>
          <w:p w14:paraId="50C8A28A" w14:textId="3B0876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t xml:space="preserve"> </w:t>
            </w:r>
            <w:r w:rsidR="00E305AD" w:rsidRPr="00E305AD">
              <w:rPr>
                <w:rFonts w:eastAsia="SimSun"/>
                <w:lang w:eastAsia="de-DE"/>
              </w:rPr>
              <w:t xml:space="preserve">IS_WITHIN_RANGE </w:t>
            </w:r>
            <w:r w:rsidRPr="00506640">
              <w:rPr>
                <w:rFonts w:eastAsia="SimSun"/>
                <w:lang w:eastAsia="de-DE"/>
              </w:rPr>
              <w:t>"</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NRFqBand</w:t>
            </w:r>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D233E9" w14:textId="4BEC875B"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81E4FAE" w14:textId="5BB7F6F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00D0F691" w:rsidR="00C03047" w:rsidRPr="00506640" w:rsidRDefault="00C03047" w:rsidP="00C12B51">
            <w:pPr>
              <w:pStyle w:val="TAL"/>
              <w:keepNext w:val="0"/>
              <w:keepLines w:val="0"/>
              <w:rPr>
                <w:rFonts w:eastAsia="SimSun"/>
                <w:lang w:eastAsia="de-DE"/>
              </w:rPr>
            </w:pPr>
            <w:r w:rsidRPr="00506640">
              <w:rPr>
                <w:rFonts w:eastAsia="SimSun"/>
                <w:lang w:eastAsia="de-DE"/>
              </w:rPr>
              <w:t>RATContext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12D6C7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"RAT"</w:t>
            </w:r>
          </w:p>
          <w:p w14:paraId="46355EA6" w14:textId="445167D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t xml:space="preserve"> </w:t>
            </w:r>
            <w:r w:rsidR="00E305AD" w:rsidRPr="00E305AD">
              <w:rPr>
                <w:rFonts w:eastAsia="SimSun"/>
                <w:lang w:eastAsia="de-DE"/>
              </w:rPr>
              <w:t xml:space="preserve">IS_WITHIN_RANGE </w:t>
            </w:r>
            <w:r w:rsidRPr="00506640">
              <w:rPr>
                <w:rFonts w:eastAsia="SimSun"/>
                <w:lang w:eastAsia="de-DE"/>
              </w:rPr>
              <w:t>"</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15B976F" w14:textId="4C1189FF"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41CD4BA0" w14:textId="33D4180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weakRSRPRatioTarget</w:t>
            </w:r>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r w:rsidRPr="00506640">
              <w:rPr>
                <w:rFonts w:eastAsia="SimSun"/>
                <w:lang w:eastAsia="de-DE"/>
              </w:rPr>
              <w:t>WeakRSRPRatioTarget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targetContext</w:t>
            </w:r>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6ABDD358"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"WeakRSRPRatio"</w:t>
            </w:r>
          </w:p>
          <w:p w14:paraId="1C4C9321" w14:textId="30B7953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WeakRSRPContext</w:t>
            </w:r>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4D3AC55E" w14:textId="57E7D09B"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2B27AEB" w14:textId="1E2ACD88"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WeakRSRPRatioTarget.weakRSRPContext</w:t>
            </w:r>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r w:rsidRPr="00506640">
              <w:rPr>
                <w:rFonts w:eastAsia="SimSun"/>
                <w:lang w:eastAsia="de-DE"/>
              </w:rPr>
              <w:t>WeakRSRPContext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4C25865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"WeakRSRPThreshold"</w:t>
            </w:r>
          </w:p>
          <w:p w14:paraId="5243301C" w14:textId="685B8DC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741836A" w14:textId="733AA365"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75B63D6" w14:textId="6C676434"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LowSINRRatioTarget</w:t>
            </w:r>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17A055B5" w:rsidR="00C03047" w:rsidRPr="00506640" w:rsidRDefault="00C03047" w:rsidP="00C12B51">
            <w:pPr>
              <w:pStyle w:val="TAL"/>
              <w:keepNext w:val="0"/>
              <w:keepLines w:val="0"/>
              <w:rPr>
                <w:rFonts w:eastAsia="SimSun"/>
                <w:lang w:eastAsia="de-DE"/>
              </w:rPr>
            </w:pPr>
            <w:r w:rsidRPr="00506640">
              <w:rPr>
                <w:rFonts w:eastAsia="SimSun"/>
                <w:lang w:eastAsia="de-DE"/>
              </w:rPr>
              <w:t>LowSINRRatioTarget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targetContxt</w:t>
            </w:r>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2B9B58C5"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FF1FCE" w:rsidRPr="00FF1FCE">
              <w:rPr>
                <w:rFonts w:eastAsia="SimSun"/>
                <w:lang w:eastAsia="de-DE"/>
              </w:rPr>
              <w:t>LowSINRRatio</w:t>
            </w:r>
            <w:r w:rsidRPr="00506640">
              <w:rPr>
                <w:rFonts w:eastAsia="SimSun"/>
                <w:lang w:eastAsia="de-DE"/>
              </w:rPr>
              <w:t>"</w:t>
            </w:r>
          </w:p>
          <w:p w14:paraId="771A9427" w14:textId="60E1DF8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LowSINRContext</w:t>
            </w:r>
          </w:p>
        </w:tc>
        <w:tc>
          <w:tcPr>
            <w:tcW w:w="821" w:type="pct"/>
          </w:tcPr>
          <w:p w14:paraId="18509DD4" w14:textId="77777777" w:rsidR="00C03047" w:rsidRPr="00506640" w:rsidRDefault="00C03047" w:rsidP="00C12B51">
            <w:pPr>
              <w:pStyle w:val="TAL"/>
              <w:keepNext w:val="0"/>
              <w:keepLines w:val="0"/>
              <w:rPr>
                <w:rFonts w:eastAsia="SimSun"/>
                <w:snapToGrid w:val="0"/>
              </w:rPr>
            </w:pPr>
            <w:r w:rsidRPr="00506640">
              <w:rPr>
                <w:rFonts w:eastAsia="SimSun"/>
                <w:snapToGrid w:val="0"/>
              </w:rPr>
              <w:t>type:ExpectationTarget</w:t>
            </w:r>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5148681" w14:textId="01A959CF"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F7905D7" w14:textId="4542C362"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77777777" w:rsidR="00C03047" w:rsidRPr="00506640" w:rsidRDefault="00C03047" w:rsidP="00C12B51">
            <w:pPr>
              <w:pStyle w:val="TAL"/>
              <w:keepNext w:val="0"/>
              <w:keepLines w:val="0"/>
              <w:rPr>
                <w:rFonts w:ascii="Courier New" w:eastAsia="SimSun" w:hAnsi="Courier New" w:cs="Courier New"/>
                <w:color w:val="000000"/>
                <w:szCs w:val="18"/>
                <w:lang w:eastAsia="zh-CN"/>
              </w:rPr>
            </w:pPr>
            <w:r w:rsidRPr="00506640">
              <w:rPr>
                <w:rFonts w:ascii="Courier New" w:eastAsia="SimSun" w:hAnsi="Courier New" w:cs="Courier New"/>
                <w:lang w:eastAsia="de-DE"/>
              </w:rPr>
              <w:t>LowSINRRatioTarget.lowSINRContext</w:t>
            </w:r>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4C617502" w:rsidR="00C03047" w:rsidRPr="00506640" w:rsidRDefault="00C03047" w:rsidP="00C12B51">
            <w:pPr>
              <w:pStyle w:val="TAL"/>
              <w:keepNext w:val="0"/>
              <w:keepLines w:val="0"/>
              <w:rPr>
                <w:rFonts w:eastAsia="SimSun"/>
                <w:lang w:eastAsia="de-DE"/>
              </w:rPr>
            </w:pPr>
            <w:r w:rsidRPr="00506640">
              <w:rPr>
                <w:rFonts w:eastAsia="SimSun"/>
                <w:lang w:eastAsia="de-DE"/>
              </w:rPr>
              <w:t>LowSINRContext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3632366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"LowSINRThreshold"</w:t>
            </w:r>
          </w:p>
          <w:p w14:paraId="0F28BFED" w14:textId="4DFF124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3AAEE1" w14:textId="58E6FE5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13539D65" w14:textId="676FEC1F"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r w:rsidRPr="00506640">
              <w:rPr>
                <w:rFonts w:eastAsia="SimSun"/>
                <w:lang w:eastAsia="de-DE"/>
              </w:rPr>
              <w:t>AveULRANUEThptTarget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42A5D7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"AveULRANUEThpt"</w:t>
            </w:r>
          </w:p>
          <w:p w14:paraId="367FF849" w14:textId="44A0C0B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0CA9C9" w14:textId="30B7320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2DA60A2" w14:textId="4D4FF0D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r w:rsidRPr="00506640">
              <w:rPr>
                <w:rFonts w:eastAsia="SimSun"/>
                <w:lang w:eastAsia="de-DE"/>
              </w:rPr>
              <w:t>AveDLRANUEThptTarget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A49DB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"AveDLRANUEThpt"</w:t>
            </w:r>
          </w:p>
          <w:p w14:paraId="38DDB6F1" w14:textId="02A9846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835B2B3" w14:textId="7F074295"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3F1573B7" w14:textId="4B03942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2394F0F4" w:rsidR="00C03047" w:rsidRPr="00506640" w:rsidRDefault="00C03047" w:rsidP="00265EFD">
            <w:pPr>
              <w:pStyle w:val="TAL"/>
              <w:rPr>
                <w:rFonts w:eastAsia="SimSun"/>
                <w:lang w:eastAsia="de-DE"/>
              </w:rPr>
            </w:pPr>
            <w:r w:rsidRPr="00506640">
              <w:rPr>
                <w:rFonts w:eastAsia="SimSun"/>
                <w:lang w:eastAsia="de-DE"/>
              </w:rPr>
              <w:t>LowULRANUEThptRatioTarget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04199FB6"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"LowULRANUEThptRatio"</w:t>
            </w:r>
          </w:p>
          <w:p w14:paraId="37E18142" w14:textId="3AB47D04"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LowULRANUEThptContext</w:t>
            </w:r>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02FE51" w14:textId="54923AA0"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AE31C74" w14:textId="5DF2D6A3"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18B011BB" w:rsidR="00C03047" w:rsidRPr="00506640" w:rsidRDefault="00C03047" w:rsidP="00C12B51">
            <w:pPr>
              <w:pStyle w:val="TAL"/>
              <w:keepNext w:val="0"/>
              <w:keepLines w:val="0"/>
              <w:rPr>
                <w:rFonts w:eastAsia="SimSun"/>
                <w:lang w:eastAsia="de-DE"/>
              </w:rPr>
            </w:pPr>
            <w:r w:rsidRPr="00506640">
              <w:rPr>
                <w:rFonts w:eastAsia="SimSun"/>
                <w:lang w:eastAsia="de-DE"/>
              </w:rPr>
              <w:t>LowULRANUEThptContext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3655E36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"LowULRANUEThptThreshold"</w:t>
            </w:r>
          </w:p>
          <w:p w14:paraId="51D3A5FC" w14:textId="3C2CFBE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D709C7E" w14:textId="08DFE69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430746D" w14:textId="1E6A41A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6BBF08F2" w:rsidR="00C03047" w:rsidRPr="00506640" w:rsidRDefault="00C03047" w:rsidP="00C12B51">
            <w:pPr>
              <w:pStyle w:val="TAL"/>
              <w:keepNext w:val="0"/>
              <w:keepLines w:val="0"/>
              <w:rPr>
                <w:rFonts w:eastAsia="SimSun"/>
                <w:lang w:eastAsia="de-DE"/>
              </w:rPr>
            </w:pPr>
            <w:r w:rsidRPr="00506640">
              <w:rPr>
                <w:rFonts w:eastAsia="SimSun"/>
                <w:lang w:eastAsia="de-DE"/>
              </w:rPr>
              <w:t>LowDLRANUEThptRatioTarget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6DA7982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"LowDLRANUEThptRatio"</w:t>
            </w:r>
          </w:p>
          <w:p w14:paraId="165C4549" w14:textId="029C102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IS_LESS_THAN </w:t>
            </w:r>
            <w:r w:rsidRPr="00506640">
              <w:rPr>
                <w:rFonts w:eastAsia="SimSun"/>
                <w:lang w:eastAsia="de-DE"/>
              </w:rPr>
              <w:t>"</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LowDLRANUEThptContext</w:t>
            </w:r>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CBC48FF" w14:textId="109D055F"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E493E9F" w14:textId="28F84F7B"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owDLRANUEThptRatioTarget.lowDLRANUEThptContext</w:t>
            </w:r>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75EEF8C" w:rsidR="00C03047" w:rsidRPr="00506640" w:rsidRDefault="00C03047" w:rsidP="00C12B51">
            <w:pPr>
              <w:pStyle w:val="TAL"/>
              <w:keepNext w:val="0"/>
              <w:keepLines w:val="0"/>
              <w:rPr>
                <w:rFonts w:eastAsia="SimSun"/>
                <w:lang w:eastAsia="de-DE"/>
              </w:rPr>
            </w:pPr>
            <w:r w:rsidRPr="00506640">
              <w:rPr>
                <w:rFonts w:eastAsia="SimSun"/>
                <w:lang w:eastAsia="de-DE"/>
              </w:rPr>
              <w:t>LowDLRANUEThptContext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51C7229D"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"LowDLRANUEThptThreshold"</w:t>
            </w:r>
          </w:p>
          <w:p w14:paraId="008CD73C" w14:textId="27F8EBE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58324D0" w14:textId="72E3C5EE"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327EF84" w14:textId="53F464F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serviceStartTime</w:t>
            </w:r>
            <w:r w:rsidRPr="00506640">
              <w:rPr>
                <w:rFonts w:eastAsia="SimSun"/>
                <w:lang w:eastAsia="de-DE"/>
              </w:rPr>
              <w:t>"</w:t>
            </w:r>
          </w:p>
          <w:p w14:paraId="2AA2C41F" w14:textId="023F190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414A9475" w14:textId="47A9A42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start</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555F757" w14:textId="272D330C"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DFEA69C" w14:textId="61AD896D"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serviceEndTime</w:t>
            </w:r>
            <w:r w:rsidRPr="00506640">
              <w:rPr>
                <w:rFonts w:eastAsia="SimSun"/>
                <w:lang w:eastAsia="de-DE"/>
              </w:rPr>
              <w:t>"</w:t>
            </w:r>
          </w:p>
          <w:p w14:paraId="401C61B3" w14:textId="5DBAF87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BDCF08A" w14:textId="7E56271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end</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06048FD0" w14:textId="77777777" w:rsidR="00C03047" w:rsidRPr="00506640" w:rsidRDefault="00C03047" w:rsidP="00C12B51">
            <w:pPr>
              <w:pStyle w:val="TAL"/>
              <w:keepNext w:val="0"/>
              <w:keepLines w:val="0"/>
              <w:rPr>
                <w:rFonts w:eastAsia="SimSun"/>
                <w:snapToGrid w:val="0"/>
              </w:rPr>
            </w:pPr>
            <w:r w:rsidRPr="00506640">
              <w:rPr>
                <w:rFonts w:eastAsia="SimSun"/>
                <w:snapToGrid w:val="0"/>
              </w:rPr>
              <w:t>type:Context</w:t>
            </w:r>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313A212" w14:textId="0C0C294E"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033D7691" w14:textId="61044886"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026535C" w:rsidR="00C03047" w:rsidRPr="00506640" w:rsidRDefault="00C0304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edgeIdenfiticationId</w:t>
            </w:r>
            <w:r w:rsidR="00412517" w:rsidRPr="00506640">
              <w:rPr>
                <w:rFonts w:ascii="Courier New" w:eastAsia="SimSun" w:hAnsi="Courier New" w:cs="Courier New"/>
                <w:szCs w:val="18"/>
                <w:lang w:eastAsia="zh-CN"/>
              </w:rPr>
              <w:t>Contextt</w:t>
            </w:r>
          </w:p>
        </w:tc>
        <w:tc>
          <w:tcPr>
            <w:tcW w:w="2992" w:type="pct"/>
          </w:tcPr>
          <w:p w14:paraId="14B2C64C" w14:textId="4305F22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"edgeIdentificationId"</w:t>
            </w:r>
          </w:p>
          <w:p w14:paraId="7DC72DAC" w14:textId="682999F8"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6C71C85" w14:textId="4A317889"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EDNidentifier</w:t>
            </w:r>
            <w:r w:rsidR="00D060EE" w:rsidRPr="00506640">
              <w:rPr>
                <w:rFonts w:eastAsia="SimSun"/>
                <w:lang w:eastAsia="de-DE"/>
              </w:rPr>
              <w:t xml:space="preserve"> </w:t>
            </w:r>
            <w:r w:rsidRPr="00506640">
              <w:rPr>
                <w:rFonts w:eastAsia="SimSun"/>
                <w:lang w:eastAsia="de-DE"/>
              </w:rPr>
              <w:t>as</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96664A" w:rsidRPr="00506640">
              <w:rPr>
                <w:rFonts w:eastAsia="SimSun"/>
                <w:lang w:eastAsia="de-DE"/>
              </w:rPr>
              <w:t>3GPP TS </w:t>
            </w:r>
            <w:r w:rsidRPr="00506640">
              <w:rPr>
                <w:rFonts w:eastAsia="SimSun"/>
                <w:lang w:eastAsia="de-DE"/>
              </w:rPr>
              <w:t>28.538</w:t>
            </w:r>
            <w:r w:rsidR="00D060EE" w:rsidRPr="00506640">
              <w:rPr>
                <w:rFonts w:eastAsia="SimSun"/>
                <w:lang w:eastAsia="de-DE"/>
              </w:rPr>
              <w:t xml:space="preserve"> </w:t>
            </w:r>
            <w:r w:rsidRPr="00506640">
              <w:rPr>
                <w:rFonts w:eastAsia="SimSun"/>
                <w:lang w:eastAsia="de-DE"/>
              </w:rPr>
              <w:t>[</w:t>
            </w:r>
            <w:r w:rsidR="00497066" w:rsidRPr="00506640">
              <w:rPr>
                <w:rFonts w:eastAsia="SimSun"/>
                <w:lang w:eastAsia="de-DE"/>
              </w:rPr>
              <w:t>9</w:t>
            </w:r>
            <w:r w:rsidRPr="00506640">
              <w:rPr>
                <w:rFonts w:eastAsia="SimSun"/>
                <w:lang w:eastAsia="de-DE"/>
              </w:rPr>
              <w:t>]</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76A9DA9" w14:textId="499955ED" w:rsidR="00C03047" w:rsidRPr="00506640" w:rsidRDefault="00C0304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102F1AE3" w14:textId="1AE81392" w:rsidR="00C03047" w:rsidRPr="00506640" w:rsidRDefault="00C0304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1726973A"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edgeIdenfiticationLoc</w:t>
            </w:r>
            <w:r w:rsidR="00412517" w:rsidRPr="00506640">
              <w:rPr>
                <w:rFonts w:ascii="Courier New" w:eastAsia="SimSun" w:hAnsi="Courier New" w:cs="Courier New"/>
                <w:szCs w:val="18"/>
                <w:lang w:eastAsia="zh-CN"/>
              </w:rPr>
              <w:t>Context</w:t>
            </w:r>
          </w:p>
        </w:tc>
        <w:tc>
          <w:tcPr>
            <w:tcW w:w="2992" w:type="pct"/>
          </w:tcPr>
          <w:p w14:paraId="591DD0C3" w14:textId="1BDC4CC5"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1CF74A5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"edgeIdentificationTarget"</w:t>
            </w:r>
          </w:p>
          <w:p w14:paraId="53E6DBF3" w14:textId="007A650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5A90E699" w14:textId="34038DAB"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geographical</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location.</w:t>
            </w:r>
            <w:r w:rsidR="00D060EE" w:rsidRPr="00506640">
              <w:rPr>
                <w:rFonts w:eastAsia="SimSun"/>
                <w:lang w:eastAsia="de-DE"/>
              </w:rPr>
              <w:t xml:space="preserve"> </w:t>
            </w:r>
            <w:r w:rsidRPr="00506640">
              <w:rPr>
                <w:rFonts w:eastAsia="SimSun"/>
                <w:lang w:eastAsia="de-DE"/>
              </w:rPr>
              <w:t>This</w:t>
            </w:r>
            <w:r w:rsidR="00D060EE" w:rsidRPr="00506640">
              <w:rPr>
                <w:rFonts w:eastAsia="SimSun"/>
                <w:lang w:eastAsia="de-DE"/>
              </w:rPr>
              <w:t xml:space="preserve"> </w:t>
            </w:r>
            <w:r w:rsidRPr="00506640">
              <w:rPr>
                <w:rFonts w:eastAsia="SimSun"/>
                <w:lang w:eastAsia="de-DE"/>
              </w:rPr>
              <w:t>will</w:t>
            </w:r>
            <w:r w:rsidR="00D060EE" w:rsidRPr="00506640">
              <w:rPr>
                <w:rFonts w:eastAsia="SimSun"/>
                <w:lang w:eastAsia="de-DE"/>
              </w:rPr>
              <w:t xml:space="preserve"> </w:t>
            </w:r>
            <w:r w:rsidRPr="00506640">
              <w:rPr>
                <w:rFonts w:eastAsia="SimSun"/>
                <w:lang w:eastAsia="de-DE"/>
              </w:rPr>
              <w:t>take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form</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either</w:t>
            </w:r>
            <w:r w:rsidR="00D060EE" w:rsidRPr="00506640">
              <w:rPr>
                <w:rFonts w:eastAsia="SimSun"/>
                <w:lang w:eastAsia="de-DE"/>
              </w:rPr>
              <w:t xml:space="preserve"> </w:t>
            </w:r>
            <w:r w:rsidRPr="00506640">
              <w:rPr>
                <w:rFonts w:eastAsia="SimSun"/>
                <w:lang w:eastAsia="de-DE"/>
              </w:rPr>
              <w:t>single</w:t>
            </w:r>
            <w:r w:rsidR="00D060EE" w:rsidRPr="00506640">
              <w:rPr>
                <w:rFonts w:eastAsia="SimSun"/>
                <w:lang w:eastAsia="de-DE"/>
              </w:rPr>
              <w:t xml:space="preserve"> </w:t>
            </w:r>
            <w:r w:rsidRPr="00506640">
              <w:rPr>
                <w:rFonts w:eastAsia="SimSun"/>
                <w:lang w:eastAsia="de-DE"/>
              </w:rPr>
              <w:t>latitude</w:t>
            </w:r>
            <w:r w:rsidR="00D060EE" w:rsidRPr="00506640">
              <w:rPr>
                <w:rFonts w:eastAsia="SimSun"/>
                <w:lang w:eastAsia="de-DE"/>
              </w:rPr>
              <w:t xml:space="preserve"> </w:t>
            </w:r>
            <w:r w:rsidRPr="00506640">
              <w:rPr>
                <w:rFonts w:eastAsia="SimSun"/>
                <w:lang w:eastAsia="de-DE"/>
              </w:rPr>
              <w:t>&amp;</w:t>
            </w:r>
            <w:r w:rsidR="00D060EE" w:rsidRPr="00506640">
              <w:rPr>
                <w:rFonts w:eastAsia="SimSun"/>
                <w:lang w:eastAsia="de-DE"/>
              </w:rPr>
              <w:t xml:space="preserve"> </w:t>
            </w:r>
            <w:r w:rsidRPr="00506640">
              <w:rPr>
                <w:rFonts w:eastAsia="SimSun"/>
                <w:lang w:eastAsia="de-DE"/>
              </w:rPr>
              <w:t>longitude</w:t>
            </w:r>
            <w:r w:rsidR="00D060EE" w:rsidRPr="00506640">
              <w:rPr>
                <w:rFonts w:eastAsia="SimSun"/>
                <w:lang w:eastAsia="de-DE"/>
              </w:rPr>
              <w:t xml:space="preserve"> </w:t>
            </w:r>
            <w:r w:rsidRPr="00506640">
              <w:rPr>
                <w:rFonts w:eastAsia="SimSun"/>
                <w:lang w:eastAsia="de-DE"/>
              </w:rPr>
              <w:t>or</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TAI</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4B96375" w14:textId="1A822E9B"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7294556" w14:textId="0C63AA17"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38092315" w:rsidR="00412517" w:rsidRPr="00506640" w:rsidRDefault="00412517" w:rsidP="00C12B51">
            <w:pPr>
              <w:pStyle w:val="TAL"/>
              <w:keepNext w:val="0"/>
              <w:keepLines w:val="0"/>
              <w:rPr>
                <w:rFonts w:eastAsia="SimSun"/>
                <w:lang w:eastAsia="zh-CN"/>
              </w:rPr>
            </w:pPr>
            <w:r w:rsidRPr="00506640">
              <w:rPr>
                <w:rFonts w:eastAsia="SimSun"/>
                <w:lang w:eastAsia="zh-CN"/>
              </w:rPr>
              <w:t>coverageAreaTAContext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"coverageAreaTA"</w:t>
            </w:r>
          </w:p>
          <w:p w14:paraId="7B6BB7B0" w14:textId="279CC9F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5EAA25EB" w14:textId="3427A133"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coverageAreaTAList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28.541[5]</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270C16D" w14:textId="0F42AB0E"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07D88BB" w14:textId="24165C03"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dlThptPerUETarget</w:t>
            </w:r>
          </w:p>
        </w:tc>
        <w:tc>
          <w:tcPr>
            <w:tcW w:w="2992" w:type="pct"/>
          </w:tcPr>
          <w:p w14:paraId="52B0AD27" w14:textId="7141E8CD"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r w:rsidRPr="00506640">
              <w:rPr>
                <w:rFonts w:eastAsia="SimSun"/>
                <w:lang w:eastAsia="zh-CN"/>
              </w:rPr>
              <w:t>DLThptperUETarget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"DLThptperUE"</w:t>
            </w:r>
          </w:p>
          <w:p w14:paraId="1C10832D" w14:textId="07114E7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5AB9142E" w14:textId="6702136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2288BF" w14:textId="0BA8FB26"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04E4F1B7" w14:textId="43093402"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6BC82A96"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UlThptPerUETarget</w:t>
            </w:r>
          </w:p>
        </w:tc>
        <w:tc>
          <w:tcPr>
            <w:tcW w:w="2992" w:type="pct"/>
          </w:tcPr>
          <w:p w14:paraId="76125AC4" w14:textId="220DF7FA"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3A9856A" w14:textId="77777777" w:rsidR="00412517" w:rsidRPr="00506640" w:rsidRDefault="00412517" w:rsidP="00C12B51">
            <w:pPr>
              <w:pStyle w:val="TAL"/>
              <w:keepNext w:val="0"/>
              <w:keepLines w:val="0"/>
              <w:rPr>
                <w:rFonts w:eastAsia="SimSun"/>
                <w:lang w:eastAsia="zh-CN"/>
              </w:rPr>
            </w:pPr>
          </w:p>
          <w:p w14:paraId="396FEEED" w14:textId="7A09B52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162DD583" w14:textId="4188713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6EFDDE57" w14:textId="506548D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6513CA0" w14:textId="6CB7AA15"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58FC640" w14:textId="45056519"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dLLatencyTarget</w:t>
            </w:r>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109837A4" w:rsidR="00412517" w:rsidRPr="00506640" w:rsidRDefault="00412517" w:rsidP="00C12B51">
            <w:pPr>
              <w:pStyle w:val="TAL"/>
              <w:keepNext w:val="0"/>
              <w:keepLines w:val="0"/>
              <w:rPr>
                <w:rFonts w:eastAsia="SimSun"/>
                <w:lang w:eastAsia="zh-CN"/>
              </w:rPr>
            </w:pPr>
            <w:r w:rsidRPr="00506640">
              <w:rPr>
                <w:rFonts w:eastAsia="SimSun"/>
                <w:lang w:eastAsia="zh-CN"/>
              </w:rPr>
              <w:t>DLLatencyTarget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8951AEB" w14:textId="77777777" w:rsidR="00412517" w:rsidRPr="00506640" w:rsidRDefault="00412517" w:rsidP="00C12B51">
            <w:pPr>
              <w:pStyle w:val="TAL"/>
              <w:keepNext w:val="0"/>
              <w:keepLines w:val="0"/>
              <w:rPr>
                <w:rFonts w:eastAsia="SimSun"/>
                <w:lang w:eastAsia="zh-CN"/>
              </w:rPr>
            </w:pPr>
          </w:p>
          <w:p w14:paraId="7B366383" w14:textId="2F0B207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709496FE" w14:textId="6C91C1E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38DD6B0A" w14:textId="6C61895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3A49076" w14:textId="5D04DA31"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2B46B784" w14:textId="2ED6F6D1"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uLLatencyTarget</w:t>
            </w:r>
          </w:p>
        </w:tc>
        <w:tc>
          <w:tcPr>
            <w:tcW w:w="2992" w:type="pct"/>
          </w:tcPr>
          <w:p w14:paraId="51FBCD2F" w14:textId="4816B262"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3FB5825" w14:textId="77777777" w:rsidR="00412517" w:rsidRPr="00506640" w:rsidRDefault="00412517" w:rsidP="0096664A">
            <w:pPr>
              <w:pStyle w:val="TAL"/>
              <w:rPr>
                <w:rFonts w:eastAsia="SimSun"/>
                <w:lang w:eastAsia="zh-CN"/>
              </w:rPr>
            </w:pPr>
          </w:p>
          <w:p w14:paraId="1C7155A4" w14:textId="4686734C" w:rsidR="00412517" w:rsidRPr="00506640" w:rsidRDefault="00412517" w:rsidP="0096664A">
            <w:pPr>
              <w:pStyle w:val="TAL"/>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42EF3205" w14:textId="77777777" w:rsidR="00412517" w:rsidRPr="00506640" w:rsidRDefault="00412517" w:rsidP="0096664A">
            <w:pPr>
              <w:pStyle w:val="TAL"/>
              <w:rPr>
                <w:rFonts w:eastAsia="SimSun"/>
                <w:lang w:eastAsia="zh-CN"/>
              </w:rPr>
            </w:pPr>
          </w:p>
          <w:p w14:paraId="6D5EC18E" w14:textId="05A29EBE"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"UlThptperUE"</w:t>
            </w:r>
          </w:p>
          <w:p w14:paraId="67345952" w14:textId="5435148D"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6BFD154F" w14:textId="658BA173"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D735C02" w14:textId="1E337FAA" w:rsidR="00412517" w:rsidRPr="00506640" w:rsidRDefault="0041251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4D9DB7E1" w14:textId="48570DD9" w:rsidR="00412517" w:rsidRPr="00506640" w:rsidRDefault="0041251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maxNumberofUEsTarget</w:t>
            </w:r>
          </w:p>
        </w:tc>
        <w:tc>
          <w:tcPr>
            <w:tcW w:w="2992" w:type="pct"/>
          </w:tcPr>
          <w:p w14:paraId="15276FBD" w14:textId="3B71AD29"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r w:rsidRPr="00506640">
              <w:rPr>
                <w:rFonts w:eastAsia="SimSun"/>
                <w:lang w:eastAsia="zh-CN"/>
              </w:rPr>
              <w:t>maxNumberofUEsContext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38B56BE2"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"maxNumberofUEs"</w:t>
            </w:r>
          </w:p>
          <w:p w14:paraId="5719A7A3" w14:textId="7047FC5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0EA94B58" w14:textId="5FE30F20"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maxNumberofUEs</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r w:rsidRPr="00506640">
              <w:rPr>
                <w:snapToGrid w:val="0"/>
              </w:rPr>
              <w:t>ExpectationTarget</w:t>
            </w:r>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r w:rsidRPr="00506640">
              <w:rPr>
                <w:snapToGrid w:val="0"/>
              </w:rPr>
              <w:t>isOrdered:</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r w:rsidRPr="00506640">
              <w:rPr>
                <w:snapToGrid w:val="0"/>
              </w:rPr>
              <w:t>isUnique:</w:t>
            </w:r>
            <w:r w:rsidR="00D060EE" w:rsidRPr="00506640">
              <w:rPr>
                <w:snapToGrid w:val="0"/>
              </w:rPr>
              <w:t xml:space="preserve"> </w:t>
            </w:r>
            <w:r w:rsidRPr="00506640">
              <w:rPr>
                <w:snapToGrid w:val="0"/>
              </w:rPr>
              <w:t>N/A</w:t>
            </w:r>
          </w:p>
          <w:p w14:paraId="6602FA0A" w14:textId="22F88FC0" w:rsidR="00412517" w:rsidRPr="00506640" w:rsidRDefault="00412517" w:rsidP="00C12B51">
            <w:pPr>
              <w:pStyle w:val="TAL"/>
              <w:keepNext w:val="0"/>
              <w:keepLines w:val="0"/>
              <w:rPr>
                <w:snapToGrid w:val="0"/>
              </w:rPr>
            </w:pPr>
            <w:r w:rsidRPr="00506640">
              <w:rPr>
                <w:snapToGrid w:val="0"/>
              </w:rPr>
              <w:t>defaultValue:</w:t>
            </w:r>
            <w:r w:rsidR="00D060EE" w:rsidRPr="00506640">
              <w:rPr>
                <w:snapToGrid w:val="0"/>
              </w:rPr>
              <w:t xml:space="preserve"> </w:t>
            </w:r>
            <w:r w:rsidR="00310965" w:rsidRPr="00FF1FCE">
              <w:rPr>
                <w:rFonts w:eastAsia="SimSun"/>
                <w:snapToGrid w:val="0"/>
              </w:rPr>
              <w:t>None</w:t>
            </w:r>
          </w:p>
          <w:p w14:paraId="0FBC21D9" w14:textId="6D3059B4" w:rsidR="00412517" w:rsidRPr="00506640" w:rsidRDefault="00412517" w:rsidP="00C12B51">
            <w:pPr>
              <w:pStyle w:val="TAL"/>
              <w:keepNext w:val="0"/>
              <w:keepLines w:val="0"/>
              <w:rPr>
                <w:rFonts w:eastAsia="SimSun"/>
                <w:snapToGrid w:val="0"/>
              </w:rPr>
            </w:pPr>
            <w:r w:rsidRPr="00506640">
              <w:rPr>
                <w:snapToGrid w:val="0"/>
              </w:rPr>
              <w:t>isNullable:</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activityFactorTarget</w:t>
            </w:r>
          </w:p>
        </w:tc>
        <w:tc>
          <w:tcPr>
            <w:tcW w:w="2992" w:type="pct"/>
          </w:tcPr>
          <w:p w14:paraId="2FAAAB9A" w14:textId="6F148D5E"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185FA5A" w14:textId="77777777" w:rsidR="00412517" w:rsidRPr="00506640" w:rsidRDefault="00412517" w:rsidP="00C12B51">
            <w:pPr>
              <w:pStyle w:val="TAL"/>
              <w:keepNext w:val="0"/>
              <w:keepLines w:val="0"/>
              <w:rPr>
                <w:rFonts w:eastAsia="SimSun"/>
                <w:lang w:eastAsia="zh-CN"/>
              </w:rPr>
            </w:pPr>
          </w:p>
          <w:p w14:paraId="4BE22C81" w14:textId="482A6DCB" w:rsidR="00412517" w:rsidRPr="00506640" w:rsidRDefault="00412517" w:rsidP="00C12B51">
            <w:pPr>
              <w:pStyle w:val="TAL"/>
              <w:keepNext w:val="0"/>
              <w:keepLines w:val="0"/>
              <w:rPr>
                <w:rFonts w:eastAsia="SimSun"/>
                <w:lang w:eastAsia="zh-CN"/>
              </w:rPr>
            </w:pP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34AF79A4"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activityFactorContext</w:t>
            </w:r>
            <w:r w:rsidR="00D060EE" w:rsidRPr="00506640">
              <w:rPr>
                <w:rFonts w:eastAsia="SimSun"/>
                <w:lang w:eastAsia="zh-CN"/>
              </w:rPr>
              <w:t xml:space="preserve"> </w:t>
            </w:r>
            <w:r w:rsidRPr="00506640">
              <w:rPr>
                <w:rFonts w:eastAsia="SimSun"/>
                <w:lang w:eastAsia="zh-CN"/>
              </w:rPr>
              <w:t>"</w:t>
            </w:r>
          </w:p>
          <w:p w14:paraId="1F331C1B" w14:textId="317F53E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IS_EQUAL_TO</w:t>
            </w:r>
            <w:r w:rsidRPr="00506640">
              <w:rPr>
                <w:rFonts w:eastAsia="SimSun"/>
                <w:lang w:eastAsia="zh-CN"/>
              </w:rPr>
              <w:t>"</w:t>
            </w:r>
          </w:p>
          <w:p w14:paraId="5A9314F3" w14:textId="6D50390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46D9635A" w14:textId="4ADA4798"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5797A32A" w14:textId="3BF92ADA"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uESpeedTarget</w:t>
            </w:r>
          </w:p>
        </w:tc>
        <w:tc>
          <w:tcPr>
            <w:tcW w:w="2992" w:type="pct"/>
          </w:tcPr>
          <w:p w14:paraId="09DAD929" w14:textId="042D9260"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3E734C2"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7357A3D1" w14:textId="77777777" w:rsidR="00412517" w:rsidRPr="00506640" w:rsidRDefault="00412517" w:rsidP="00C12B51">
            <w:pPr>
              <w:pStyle w:val="TAL"/>
              <w:keepNext w:val="0"/>
              <w:keepLines w:val="0"/>
              <w:rPr>
                <w:rFonts w:eastAsia="SimSun"/>
                <w:lang w:eastAsia="zh-CN"/>
              </w:rPr>
            </w:pPr>
          </w:p>
          <w:p w14:paraId="043490A0" w14:textId="45DBD0BF" w:rsidR="00412517" w:rsidRPr="00506640" w:rsidRDefault="00412517" w:rsidP="00C12B51">
            <w:pPr>
              <w:pStyle w:val="TAL"/>
              <w:keepNext w:val="0"/>
              <w:keepLines w:val="0"/>
              <w:rPr>
                <w:rFonts w:eastAsia="SimSun"/>
                <w:lang w:eastAsia="zh-CN"/>
              </w:rPr>
            </w:pP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32F962D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"uESpeedContext"</w:t>
            </w:r>
          </w:p>
          <w:p w14:paraId="192ABA8F" w14:textId="46B8EF0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445ED74E" w14:textId="46FC65F4"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uESpeedContext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7C10879C" w14:textId="2451BD08"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0576A2EE" w14:textId="57B7B73C"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
        </w:tc>
        <w:tc>
          <w:tcPr>
            <w:tcW w:w="2992" w:type="pct"/>
          </w:tcPr>
          <w:p w14:paraId="1E12486C" w14:textId="344B9C6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E71082A" w14:textId="77777777" w:rsidR="00661660" w:rsidRPr="00506640" w:rsidRDefault="00661660" w:rsidP="00C12B51">
            <w:pPr>
              <w:pStyle w:val="TAL"/>
              <w:keepNext w:val="0"/>
              <w:keepLines w:val="0"/>
              <w:rPr>
                <w:rFonts w:eastAsia="SimSun"/>
                <w:lang w:eastAsia="zh-CN"/>
              </w:rPr>
            </w:pPr>
          </w:p>
          <w:p w14:paraId="1152FE30" w14:textId="55982CAD" w:rsidR="00661660" w:rsidRPr="00506640" w:rsidRDefault="00661660" w:rsidP="00C12B51">
            <w:pPr>
              <w:pStyle w:val="TAL"/>
              <w:keepNext w:val="0"/>
              <w:keepLines w:val="0"/>
              <w:rPr>
                <w:rFonts w:eastAsia="SimSun"/>
                <w:lang w:eastAsia="zh-CN"/>
              </w:rPr>
            </w:pPr>
            <w:r w:rsidRPr="00506640">
              <w:rPr>
                <w:rFonts w:eastAsia="SimSun"/>
                <w:lang w:eastAsia="zh-CN"/>
              </w:rPr>
              <w:t>uEMobilityLevelContext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w:t>
            </w:r>
          </w:p>
          <w:p w14:paraId="0FFFA4AE" w14:textId="324BBF1A"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3860BDE0" w14:textId="3461BD67"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A72559" w14:textId="6ECD9719"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950A717" w14:textId="4975FBE7"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
        </w:tc>
        <w:tc>
          <w:tcPr>
            <w:tcW w:w="2992" w:type="pct"/>
          </w:tcPr>
          <w:p w14:paraId="391F7B52" w14:textId="6DBBD90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7CACD3D" w14:textId="77777777" w:rsidR="00661660" w:rsidRPr="00506640" w:rsidRDefault="00661660" w:rsidP="00C12B51">
            <w:pPr>
              <w:pStyle w:val="TAL"/>
              <w:keepNext w:val="0"/>
              <w:keepLines w:val="0"/>
              <w:rPr>
                <w:rFonts w:eastAsia="SimSun"/>
                <w:lang w:eastAsia="zh-CN"/>
              </w:rPr>
            </w:pPr>
          </w:p>
          <w:p w14:paraId="0A30457A" w14:textId="4D021429" w:rsidR="00661660" w:rsidRPr="00506640" w:rsidRDefault="00661660" w:rsidP="00C12B51">
            <w:pPr>
              <w:pStyle w:val="TAL"/>
              <w:keepNext w:val="0"/>
              <w:keepLines w:val="0"/>
              <w:rPr>
                <w:rFonts w:eastAsia="SimSun"/>
                <w:lang w:eastAsia="zh-CN"/>
              </w:rPr>
            </w:pPr>
            <w:r w:rsidRPr="00506640">
              <w:rPr>
                <w:rFonts w:eastAsia="SimSun"/>
                <w:lang w:eastAsia="zh-CN"/>
              </w:rPr>
              <w:t>resourceSharingLevelContext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contextAtrribute,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"resourceSharingLevel"</w:t>
            </w:r>
          </w:p>
          <w:p w14:paraId="347A5ECB" w14:textId="0FEBD670"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7E7B8179" w14:textId="2A3C69D0"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resourceSharingLevel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094CCB89" w14:textId="602A86F4"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6228EF74" w14:textId="3C2D5486"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80" w:name="_Toc106192973"/>
      <w:bookmarkStart w:id="281" w:name="_Toc130464629"/>
      <w:r w:rsidRPr="00506640">
        <w:t>6.3</w:t>
      </w:r>
      <w:r w:rsidRPr="00506640">
        <w:tab/>
        <w:t>Procedures for intent management</w:t>
      </w:r>
      <w:bookmarkEnd w:id="280"/>
      <w:bookmarkEnd w:id="281"/>
    </w:p>
    <w:p w14:paraId="4B550FF5" w14:textId="77777777" w:rsidR="005B1465" w:rsidRPr="00506640" w:rsidRDefault="005B1465" w:rsidP="005B1465">
      <w:pPr>
        <w:pStyle w:val="Heading3"/>
      </w:pPr>
      <w:bookmarkStart w:id="282" w:name="_Toc106192974"/>
      <w:bookmarkStart w:id="283" w:name="_Toc130464630"/>
      <w:r w:rsidRPr="00506640">
        <w:t>6.3.1</w:t>
      </w:r>
      <w:r w:rsidRPr="00506640">
        <w:tab/>
        <w:t>Introduction</w:t>
      </w:r>
      <w:bookmarkEnd w:id="282"/>
      <w:bookmarkEnd w:id="283"/>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84" w:name="_Toc106192975"/>
      <w:bookmarkStart w:id="285" w:name="_Toc130464631"/>
      <w:r w:rsidRPr="00506640">
        <w:t>6.3.2</w:t>
      </w:r>
      <w:r w:rsidRPr="00506640">
        <w:tab/>
        <w:t>Create an intent</w:t>
      </w:r>
      <w:bookmarkEnd w:id="284"/>
      <w:bookmarkEnd w:id="285"/>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bookmarkStart w:id="286" w:name="_MON_1732974668"/>
    <w:bookmarkEnd w:id="286"/>
    <w:p w14:paraId="2346E105" w14:textId="658E49D2" w:rsidR="00C03047" w:rsidRPr="00506640" w:rsidRDefault="00932717" w:rsidP="00B04824">
      <w:pPr>
        <w:pStyle w:val="TH"/>
        <w:rPr>
          <w:rFonts w:eastAsia="DengXian"/>
          <w:lang w:eastAsia="zh-CN"/>
        </w:rPr>
      </w:pPr>
      <w:r>
        <w:rPr>
          <w:rFonts w:eastAsia="DengXian"/>
          <w:lang w:eastAsia="zh-CN"/>
        </w:rPr>
        <w:object w:dxaOrig="9221" w:dyaOrig="5580" w14:anchorId="1D0D3D7E">
          <v:shape id="_x0000_i1028" type="#_x0000_t75" style="width:461.15pt;height:278.7pt" o:ole="">
            <v:imagedata r:id="rId22" o:title=""/>
          </v:shape>
          <o:OLEObject Type="Embed" ProgID="Word.Document.8" ShapeID="_x0000_i1028" DrawAspect="Content" ObjectID="_1741692781" r:id="rId23">
            <o:FieldCodes>\s</o:FieldCodes>
          </o:OLEObject>
        </w:object>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517ADEB2" w14:textId="7A25EABE" w:rsidR="0028538A" w:rsidRPr="0028538A" w:rsidRDefault="00C03047" w:rsidP="0028538A">
      <w:pPr>
        <w:pStyle w:val="B1"/>
        <w:rPr>
          <w:rFonts w:eastAsia="SimSun"/>
          <w:lang w:eastAsia="zh-CN"/>
        </w:rPr>
      </w:pPr>
      <w:r w:rsidRPr="00506640">
        <w:rPr>
          <w:rFonts w:eastAsia="SimSun"/>
          <w:lang w:eastAsia="zh-CN"/>
        </w:rPr>
        <w:t>1.</w:t>
      </w:r>
      <w:r w:rsidRPr="00506640">
        <w:rPr>
          <w:rFonts w:eastAsia="SimSun"/>
          <w:lang w:eastAsia="zh-CN"/>
        </w:rPr>
        <w:tab/>
        <w:t>MnS Consumer sends a request to create an intent instance</w:t>
      </w:r>
      <w:r w:rsidR="00932717" w:rsidRPr="00932717">
        <w:rPr>
          <w:rFonts w:eastAsia="SimSun"/>
          <w:lang w:eastAsia="zh-CN"/>
        </w:rPr>
        <w:t xml:space="preserve"> (see createMOI operation defined in TS 28.532 [3])</w:t>
      </w:r>
      <w:r w:rsidRPr="00506640">
        <w:rPr>
          <w:rFonts w:eastAsia="SimSun"/>
          <w:lang w:eastAsia="zh-CN"/>
        </w:rPr>
        <w:t xml:space="preserve"> to MnS Producer with </w:t>
      </w:r>
      <w:r w:rsidR="0028538A" w:rsidRPr="0028538A">
        <w:t xml:space="preserve"> </w:t>
      </w:r>
      <w:r w:rsidR="0028538A" w:rsidRPr="0028538A">
        <w:rPr>
          <w:rFonts w:eastAsia="SimSun"/>
          <w:lang w:eastAsia="zh-CN"/>
        </w:rPr>
        <w:t>intent information</w:t>
      </w:r>
      <w:r w:rsidRPr="00506640">
        <w:rPr>
          <w:rFonts w:eastAsia="SimSun"/>
          <w:lang w:eastAsia="zh-CN"/>
        </w:rPr>
        <w:t xml:space="preserve"> for the new intent to be created. The detailed </w:t>
      </w:r>
      <w:r w:rsidR="0028538A" w:rsidRPr="0028538A">
        <w:rPr>
          <w:rFonts w:eastAsia="SimSun"/>
          <w:lang w:eastAsia="zh-CN"/>
        </w:rPr>
        <w:t xml:space="preserve">intent information </w:t>
      </w:r>
      <w:r w:rsidRPr="00506640">
        <w:rPr>
          <w:rFonts w:eastAsia="SimSun"/>
          <w:lang w:eastAsia="zh-CN"/>
        </w:rPr>
        <w:t xml:space="preserve"> see </w:t>
      </w:r>
      <w:r w:rsidR="0028538A" w:rsidRPr="0028538A">
        <w:rPr>
          <w:rFonts w:eastAsia="SimSun"/>
          <w:lang w:eastAsia="zh-CN"/>
        </w:rPr>
        <w:t xml:space="preserve">attributes (attribute which "isWritable" property is "True") of </w:t>
      </w:r>
      <w:r w:rsidRPr="00506640">
        <w:rPr>
          <w:rFonts w:eastAsia="SimSun"/>
          <w:lang w:eastAsia="zh-CN"/>
        </w:rPr>
        <w:t xml:space="preserve">the concrete intent IOC defined in clause 6.2. </w:t>
      </w:r>
    </w:p>
    <w:p w14:paraId="71BE314C" w14:textId="77777777" w:rsidR="0028538A" w:rsidRPr="0028538A" w:rsidRDefault="0028538A" w:rsidP="0028538A">
      <w:pPr>
        <w:pStyle w:val="B1"/>
        <w:rPr>
          <w:rFonts w:eastAsia="SimSun"/>
          <w:lang w:eastAsia="zh-CN"/>
        </w:rPr>
      </w:pPr>
      <w:r w:rsidRPr="0028538A">
        <w:rPr>
          <w:rFonts w:eastAsia="SimSun"/>
          <w:lang w:eastAsia="zh-CN"/>
        </w:rPr>
        <w:t>2.</w:t>
      </w:r>
      <w:r w:rsidRPr="0028538A">
        <w:rPr>
          <w:rFonts w:eastAsia="SimSun"/>
          <w:lang w:eastAsia="zh-CN"/>
        </w:rPr>
        <w:tab/>
        <w:t>Based on the received request, the MnS Producer creates the concrete intent instance (i.e. instance of intent IOC) and configure the new created intent MOI with the received intent information.</w:t>
      </w:r>
    </w:p>
    <w:p w14:paraId="749CECEA" w14:textId="684D0FFD" w:rsidR="00C03047" w:rsidRPr="00506640" w:rsidRDefault="0028538A" w:rsidP="0028538A">
      <w:pPr>
        <w:pStyle w:val="B1"/>
        <w:rPr>
          <w:rFonts w:eastAsia="SimSun"/>
          <w:lang w:eastAsia="zh-CN"/>
        </w:rPr>
      </w:pPr>
      <w:r w:rsidRPr="0028538A">
        <w:rPr>
          <w:rFonts w:eastAsia="SimSun"/>
          <w:lang w:eastAsia="zh-CN"/>
        </w:rPr>
        <w:t>3.</w:t>
      </w:r>
      <w:r w:rsidRPr="0028538A">
        <w:rPr>
          <w:rFonts w:eastAsia="SimSun"/>
          <w:lang w:eastAsia="zh-CN"/>
        </w:rPr>
        <w:tab/>
        <w:t>MnS Producer sends a response (see createMOI operation defined in TS 28.532[3]) to the MnS Consumer with attribute "objectInstance" of the created intent instance.</w:t>
      </w:r>
    </w:p>
    <w:p w14:paraId="4339CB0A" w14:textId="1E359FB7" w:rsidR="00C03047" w:rsidRPr="00506640" w:rsidRDefault="0028538A" w:rsidP="00130B54">
      <w:pPr>
        <w:pStyle w:val="B1"/>
        <w:rPr>
          <w:rFonts w:eastAsia="SimSun"/>
          <w:lang w:eastAsia="zh-CN"/>
        </w:rPr>
      </w:pPr>
      <w:r>
        <w:rPr>
          <w:rFonts w:eastAsia="SimSun"/>
          <w:lang w:eastAsia="zh-CN"/>
        </w:rPr>
        <w:t>4</w:t>
      </w:r>
      <w:r w:rsidR="00C03047" w:rsidRPr="00506640">
        <w:rPr>
          <w:rFonts w:eastAsia="SimSun"/>
          <w:lang w:eastAsia="zh-CN"/>
        </w:rPr>
        <w:t>.</w:t>
      </w:r>
      <w:r>
        <w:rPr>
          <w:rFonts w:eastAsia="SimSun"/>
          <w:lang w:eastAsia="zh-CN"/>
        </w:rPr>
        <w:tab/>
      </w:r>
      <w:r w:rsidR="00C03047" w:rsidRPr="00506640">
        <w:rPr>
          <w:rFonts w:eastAsia="SimSun"/>
          <w:lang w:eastAsia="zh-CN"/>
        </w:rPr>
        <w:tab/>
      </w:r>
      <w:r w:rsidR="009252C5" w:rsidRPr="009252C5">
        <w:rPr>
          <w:rFonts w:eastAsia="SimSun"/>
          <w:lang w:eastAsia="zh-CN"/>
        </w:rPr>
        <w:t xml:space="preserve">Based on the </w:t>
      </w:r>
      <w:r w:rsidRPr="0028538A">
        <w:rPr>
          <w:rFonts w:eastAsia="SimSun"/>
          <w:lang w:eastAsia="zh-CN"/>
        </w:rPr>
        <w:t>created intent instance</w:t>
      </w:r>
      <w:r w:rsidR="009252C5" w:rsidRPr="009252C5">
        <w:rPr>
          <w:rFonts w:eastAsia="SimSun"/>
          <w:lang w:eastAsia="zh-CN"/>
        </w:rPr>
        <w:t xml:space="preserve">, </w:t>
      </w:r>
      <w:r w:rsidR="00C03047" w:rsidRPr="00506640">
        <w:rPr>
          <w:rFonts w:eastAsia="SimSun"/>
          <w:lang w:eastAsia="zh-CN"/>
        </w:rPr>
        <w:t>MnS Producer perform</w:t>
      </w:r>
      <w:r w:rsidR="009252C5" w:rsidRPr="009252C5">
        <w:rPr>
          <w:rFonts w:eastAsia="SimSun"/>
          <w:lang w:eastAsia="zh-CN"/>
        </w:rPr>
        <w:t>s</w:t>
      </w:r>
      <w:r w:rsidR="00C03047" w:rsidRPr="00506640">
        <w:rPr>
          <w:rFonts w:eastAsia="SimSun"/>
          <w:lang w:eastAsia="zh-CN"/>
        </w:rPr>
        <w:t xml:space="preserve"> the feasibility check of the intent instance. MnS Producer can perform the feasibility check and get the results based on latest statistics of network or service performance metrics, historical </w:t>
      </w:r>
      <w:bookmarkStart w:id="287" w:name="OLE_LINK14"/>
      <w:r w:rsidR="00C03047" w:rsidRPr="00506640">
        <w:rPr>
          <w:rFonts w:eastAsia="SimSun"/>
          <w:lang w:eastAsia="zh-CN"/>
        </w:rPr>
        <w:t>experience</w:t>
      </w:r>
      <w:bookmarkEnd w:id="287"/>
      <w:r w:rsidR="00C03047"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152F5BC4" w:rsidR="00C03047" w:rsidRPr="00506640" w:rsidRDefault="00753265" w:rsidP="00130B54">
      <w:pPr>
        <w:pStyle w:val="NO"/>
        <w:rPr>
          <w:rFonts w:eastAsia="SimSun"/>
          <w:lang w:eastAsia="zh-CN"/>
        </w:rPr>
      </w:pPr>
      <w:r w:rsidRPr="00506640">
        <w:rPr>
          <w:rFonts w:eastAsia="SimSun"/>
          <w:lang w:eastAsia="zh-CN"/>
        </w:rPr>
        <w:t>NOTE</w:t>
      </w:r>
      <w:r w:rsidR="00DC1DE5">
        <w:rPr>
          <w:rFonts w:eastAsia="SimSun"/>
          <w:lang w:eastAsia="zh-CN"/>
        </w:rPr>
        <w:t xml:space="preserve"> </w:t>
      </w:r>
      <w:r w:rsidR="0028538A" w:rsidRPr="0028538A">
        <w:rPr>
          <w:rFonts w:eastAsia="SimSun"/>
          <w:lang w:eastAsia="zh-CN"/>
        </w:rPr>
        <w:t>1</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126AD7FE" w14:textId="39CB3FD2" w:rsidR="0028538A" w:rsidRPr="0028538A" w:rsidRDefault="0028538A" w:rsidP="0028538A">
      <w:pPr>
        <w:pStyle w:val="NO"/>
        <w:rPr>
          <w:rFonts w:eastAsia="SimSun"/>
          <w:lang w:eastAsia="zh-CN"/>
        </w:rPr>
      </w:pPr>
      <w:r w:rsidRPr="0028538A">
        <w:rPr>
          <w:rFonts w:eastAsia="SimSun"/>
          <w:lang w:eastAsia="zh-CN"/>
        </w:rPr>
        <w:t>NOTE</w:t>
      </w:r>
      <w:r w:rsidR="00DC1DE5">
        <w:rPr>
          <w:rFonts w:eastAsia="SimSun"/>
          <w:lang w:eastAsia="zh-CN"/>
        </w:rPr>
        <w:t xml:space="preserve"> </w:t>
      </w:r>
      <w:r w:rsidRPr="0028538A">
        <w:rPr>
          <w:rFonts w:eastAsia="SimSun"/>
          <w:lang w:eastAsia="zh-CN"/>
        </w:rPr>
        <w:t>2:</w:t>
      </w:r>
      <w:r w:rsidR="00DC1DE5">
        <w:rPr>
          <w:rFonts w:eastAsia="SimSun"/>
          <w:lang w:eastAsia="zh-CN"/>
        </w:rPr>
        <w:tab/>
      </w:r>
      <w:r w:rsidRPr="0028538A">
        <w:rPr>
          <w:rFonts w:eastAsia="SimSun"/>
          <w:lang w:eastAsia="zh-CN"/>
        </w:rPr>
        <w:t>No sequence restriction for above step 3 and step 4.</w:t>
      </w:r>
    </w:p>
    <w:p w14:paraId="5C35CC90" w14:textId="634BFFD7" w:rsidR="00C03047" w:rsidRPr="00506640" w:rsidRDefault="0028538A" w:rsidP="00DC1DE5">
      <w:pPr>
        <w:rPr>
          <w:rFonts w:eastAsia="SimSun"/>
        </w:rPr>
      </w:pPr>
      <w:r w:rsidRPr="0028538A">
        <w:rPr>
          <w:rFonts w:eastAsia="SimSun"/>
          <w:lang w:eastAsia="zh-CN"/>
        </w:rPr>
        <w:t xml:space="preserve">In case </w:t>
      </w:r>
      <w:r w:rsidR="00C03047" w:rsidRPr="00506640">
        <w:rPr>
          <w:rFonts w:eastAsia="SimSun"/>
          <w:lang w:eastAsia="zh-CN"/>
        </w:rPr>
        <w:t xml:space="preserve">the feasibility check result is </w:t>
      </w:r>
      <w:r w:rsidR="000C3127" w:rsidRPr="00506640">
        <w:rPr>
          <w:rFonts w:eastAsia="SimSun"/>
          <w:lang w:eastAsia="zh-CN"/>
        </w:rPr>
        <w:t>'</w:t>
      </w:r>
      <w:r w:rsidR="00C03047" w:rsidRPr="00506640">
        <w:rPr>
          <w:rFonts w:eastAsia="SimSun"/>
          <w:lang w:eastAsia="zh-CN"/>
        </w:rPr>
        <w:t>feasible</w:t>
      </w:r>
      <w:r w:rsidR="000C3127" w:rsidRPr="00506640">
        <w:rPr>
          <w:rFonts w:eastAsia="SimSun"/>
          <w:lang w:eastAsia="zh-CN"/>
        </w:rPr>
        <w:t>'</w:t>
      </w:r>
      <w:r w:rsidRPr="0028538A">
        <w:rPr>
          <w:rFonts w:eastAsia="SimSun"/>
          <w:lang w:eastAsia="zh-CN"/>
        </w:rPr>
        <w:t>, following step 5a-step8 are executed:</w:t>
      </w:r>
      <w:r w:rsidR="007B17F3" w:rsidRPr="00506640">
        <w:rPr>
          <w:rFonts w:eastAsia="SimSun"/>
          <w:lang w:eastAsia="zh-CN"/>
        </w:rPr>
        <w:t>:</w:t>
      </w:r>
    </w:p>
    <w:p w14:paraId="16F59265" w14:textId="75A2B89D" w:rsidR="00C03047" w:rsidRPr="00506640" w:rsidRDefault="00C03047" w:rsidP="00130B54">
      <w:pPr>
        <w:pStyle w:val="B1"/>
        <w:rPr>
          <w:rFonts w:eastAsia="SimSun"/>
        </w:rPr>
      </w:pPr>
      <w:r w:rsidRPr="00506640">
        <w:rPr>
          <w:rFonts w:eastAsia="SimSun"/>
          <w:lang w:eastAsia="zh-CN"/>
        </w:rPr>
        <w:t>5</w:t>
      </w:r>
      <w:r w:rsidR="00DC1DE5">
        <w:rPr>
          <w:rFonts w:eastAsia="SimSun"/>
          <w:lang w:eastAsia="zh-CN"/>
        </w:rPr>
        <w:t>a</w:t>
      </w:r>
      <w:r w:rsidRPr="00506640">
        <w:rPr>
          <w:rFonts w:eastAsia="SimSun"/>
          <w:lang w:eastAsia="zh-CN"/>
        </w:rPr>
        <w:t>.</w:t>
      </w:r>
      <w:r w:rsidR="000C3127" w:rsidRPr="00506640">
        <w:rPr>
          <w:rFonts w:eastAsia="SimSun"/>
          <w:lang w:eastAsia="zh-CN"/>
        </w:rPr>
        <w:tab/>
      </w:r>
      <w:r w:rsidRPr="00506640">
        <w:rPr>
          <w:rFonts w:eastAsia="SimSun"/>
          <w:lang w:eastAsia="zh-CN"/>
        </w:rPr>
        <w:t xml:space="preserve">Based on the </w:t>
      </w:r>
      <w:r w:rsidR="00DC1DE5" w:rsidRPr="00DC1DE5">
        <w:rPr>
          <w:rFonts w:eastAsia="SimSun"/>
          <w:lang w:eastAsia="zh-CN"/>
        </w:rPr>
        <w:t xml:space="preserve">created </w:t>
      </w:r>
      <w:r w:rsidRPr="00506640">
        <w:rPr>
          <w:rFonts w:eastAsia="SimSun"/>
          <w:lang w:eastAsia="zh-CN"/>
        </w:rPr>
        <w:t xml:space="preserve">intent, MnS Producer identifies the MOI for managed entities (e.g. ManagedElement, ManagedFunction) and derives one or more executable management tasks (including deployment and configuration </w:t>
      </w:r>
      <w:r w:rsidR="00DC1DE5" w:rsidRPr="00DC1DE5">
        <w:rPr>
          <w:rFonts w:eastAsia="SimSun"/>
          <w:lang w:eastAsia="zh-CN"/>
        </w:rPr>
        <w:t>parameters</w:t>
      </w:r>
      <w:r w:rsidRPr="00506640">
        <w:rPr>
          <w:rFonts w:eastAsia="SimSun"/>
          <w:lang w:eastAsia="zh-CN"/>
        </w:rPr>
        <w:t>) for these managed entities, then MnS producer deploys or configures corresponding managed entities</w:t>
      </w:r>
      <w:r w:rsidR="00DC1DE5" w:rsidRPr="00DC1DE5">
        <w:rPr>
          <w:rFonts w:eastAsia="SimSun"/>
          <w:lang w:eastAsia="zh-CN"/>
        </w:rPr>
        <w:t xml:space="preserve"> with deployment and configuration</w:t>
      </w:r>
      <w:r w:rsidRPr="00506640">
        <w:rPr>
          <w:rFonts w:eastAsia="SimSun"/>
          <w:lang w:eastAsia="zh-CN"/>
        </w:rPr>
        <w:t xml:space="preserve"> </w:t>
      </w:r>
      <w:r w:rsidR="00DC1DE5" w:rsidRPr="00DC1DE5">
        <w:rPr>
          <w:rFonts w:eastAsia="SimSun"/>
          <w:lang w:eastAsia="zh-CN"/>
        </w:rPr>
        <w:t xml:space="preserve">parameters </w:t>
      </w:r>
      <w:r w:rsidRPr="00506640">
        <w:rPr>
          <w:rFonts w:eastAsia="SimSun"/>
          <w:lang w:eastAsia="zh-CN"/>
        </w:rPr>
        <w:t>to satisfy the intent</w:t>
      </w:r>
      <w:r w:rsidR="00DC1DE5" w:rsidRPr="00DC1DE5">
        <w:rPr>
          <w:rFonts w:eastAsia="SimSun"/>
          <w:lang w:eastAsia="zh-CN"/>
        </w:rPr>
        <w:t xml:space="preserve"> instance</w:t>
      </w:r>
      <w:r w:rsidRPr="00506640">
        <w:rPr>
          <w:rFonts w:eastAsia="SimSun" w:hint="eastAsia"/>
          <w:lang w:eastAsia="zh-CN"/>
        </w:rPr>
        <w:t>.</w:t>
      </w:r>
    </w:p>
    <w:p w14:paraId="65FDFD9D" w14:textId="7E91533F"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w:t>
      </w:r>
      <w:r w:rsidR="00DC1DE5" w:rsidRPr="00DC1DE5">
        <w:rPr>
          <w:rFonts w:eastAsia="SimSun"/>
        </w:rPr>
        <w:t>information</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1B49E91D"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 xml:space="preserve">MnS Producer </w:t>
      </w:r>
      <w:r w:rsidR="00DC1DE5" w:rsidRPr="00DC1DE5">
        <w:rPr>
          <w:rFonts w:eastAsia="SimSun"/>
          <w:lang w:eastAsia="zh-CN"/>
        </w:rPr>
        <w:t>should</w:t>
      </w:r>
      <w:r w:rsidRPr="00506640">
        <w:rPr>
          <w:rFonts w:eastAsia="SimSun"/>
          <w:lang w:eastAsia="zh-CN"/>
        </w:rPr>
        <w:t xml:space="preserve"> notify</w:t>
      </w:r>
      <w:r w:rsidR="00DC1DE5" w:rsidRPr="00DC1DE5">
        <w:rPr>
          <w:rFonts w:eastAsia="SimSun"/>
          <w:lang w:eastAsia="zh-CN"/>
        </w:rPr>
        <w:t xml:space="preserve"> (see notifyMOIAttributeValueChanges notification)</w:t>
      </w:r>
      <w:r w:rsidRPr="00506640">
        <w:rPr>
          <w:rFonts w:eastAsia="SimSun"/>
          <w:lang w:eastAsia="zh-CN"/>
        </w:rPr>
        <w:t xml:space="preserve"> MnS Consumer about </w:t>
      </w:r>
      <w:r w:rsidR="00DC1DE5" w:rsidRPr="00DC1DE5">
        <w:rPr>
          <w:rFonts w:eastAsia="SimSun"/>
          <w:lang w:eastAsia="zh-CN"/>
        </w:rPr>
        <w:t>attribute "objectInstance"</w:t>
      </w:r>
      <w:r w:rsidRPr="00506640">
        <w:rPr>
          <w:rFonts w:eastAsia="SimSun"/>
          <w:lang w:eastAsia="zh-CN"/>
        </w:rPr>
        <w:t xml:space="preserve"> of intent </w:t>
      </w:r>
      <w:r w:rsidR="00DC1DE5" w:rsidRPr="00DC1DE5">
        <w:t xml:space="preserve"> </w:t>
      </w:r>
      <w:r w:rsidR="00DC1DE5" w:rsidRPr="00DC1DE5">
        <w:rPr>
          <w:rFonts w:eastAsia="SimSun"/>
          <w:lang w:eastAsia="zh-CN"/>
        </w:rPr>
        <w:t>instance</w:t>
      </w:r>
      <w:r w:rsidRPr="00506640">
        <w:rPr>
          <w:rFonts w:eastAsia="SimSun"/>
          <w:lang w:eastAsia="zh-CN"/>
        </w:rPr>
        <w:t xml:space="preserve"> and </w:t>
      </w:r>
      <w:r w:rsidR="009252C5" w:rsidRPr="009252C5">
        <w:rPr>
          <w:rFonts w:eastAsia="SimSun"/>
          <w:lang w:eastAsia="zh-CN"/>
        </w:rPr>
        <w:t>the intent fulfilment information</w:t>
      </w:r>
      <w:r w:rsidR="00DC1DE5" w:rsidRPr="00DC1DE5">
        <w:rPr>
          <w:rFonts w:eastAsia="SimSun"/>
          <w:lang w:eastAsia="zh-CN"/>
        </w:rPr>
        <w:t xml:space="preserve"> (see intentFulfilmentinfo, expectationfulfilmentInfo and targetfulfilmentInfo defined in clause 6.2)</w:t>
      </w:r>
      <w:r w:rsidRPr="00506640">
        <w:rPr>
          <w:rFonts w:eastAsia="SimSun" w:hint="eastAsia"/>
          <w:lang w:eastAsia="zh-CN"/>
        </w:rPr>
        <w:t>.</w:t>
      </w:r>
      <w:r w:rsidR="00DC1DE5" w:rsidRPr="00DC1DE5">
        <w:rPr>
          <w:rFonts w:eastAsia="SimSun"/>
          <w:lang w:eastAsia="zh-CN"/>
        </w:rPr>
        <w:t xml:space="preserve"> </w:t>
      </w:r>
    </w:p>
    <w:p w14:paraId="37AF124C" w14:textId="7D80B98D" w:rsidR="00DC1DE5" w:rsidRPr="00DC1DE5" w:rsidRDefault="00DC1DE5" w:rsidP="00DC1DE5">
      <w:pPr>
        <w:overflowPunct/>
        <w:autoSpaceDE/>
        <w:autoSpaceDN/>
        <w:adjustRightInd/>
        <w:textAlignment w:val="auto"/>
        <w:rPr>
          <w:rFonts w:eastAsia="SimSun"/>
          <w:lang w:eastAsia="zh-CN"/>
        </w:rPr>
      </w:pPr>
      <w:r w:rsidRPr="00DC1DE5">
        <w:rPr>
          <w:rFonts w:eastAsia="SimSun"/>
          <w:lang w:eastAsia="zh-CN"/>
        </w:rPr>
        <w:t>In case the</w:t>
      </w:r>
      <w:r w:rsidR="00C03047" w:rsidRPr="00506640">
        <w:rPr>
          <w:rFonts w:eastAsia="SimSun"/>
          <w:lang w:eastAsia="zh-CN"/>
        </w:rPr>
        <w:t xml:space="preserve"> feasibility check result is </w:t>
      </w:r>
      <w:r w:rsidR="000C3127" w:rsidRPr="00506640">
        <w:rPr>
          <w:rFonts w:eastAsia="SimSun"/>
          <w:lang w:eastAsia="zh-CN"/>
        </w:rPr>
        <w:t>'</w:t>
      </w:r>
      <w:r w:rsidR="00C03047" w:rsidRPr="00506640">
        <w:rPr>
          <w:rFonts w:eastAsia="SimSun"/>
          <w:lang w:eastAsia="zh-CN"/>
        </w:rPr>
        <w:t>infeasible</w:t>
      </w:r>
      <w:r w:rsidR="000C3127" w:rsidRPr="00506640">
        <w:rPr>
          <w:rFonts w:eastAsia="SimSun"/>
          <w:lang w:eastAsia="zh-CN"/>
        </w:rPr>
        <w:t>'</w:t>
      </w:r>
      <w:r w:rsidR="00C03047" w:rsidRPr="00506640">
        <w:rPr>
          <w:rFonts w:eastAsia="SimSun"/>
          <w:lang w:eastAsia="zh-CN"/>
        </w:rPr>
        <w:t xml:space="preserve">, </w:t>
      </w:r>
      <w:r w:rsidRPr="00DC1DE5">
        <w:rPr>
          <w:rFonts w:eastAsia="SimSun"/>
          <w:lang w:eastAsia="zh-CN"/>
        </w:rPr>
        <w:t>following step 5b is executed</w:t>
      </w:r>
      <w:r>
        <w:rPr>
          <w:rFonts w:eastAsia="SimSun"/>
          <w:lang w:eastAsia="zh-CN"/>
        </w:rPr>
        <w:t>.</w:t>
      </w:r>
    </w:p>
    <w:p w14:paraId="02DC5422" w14:textId="1E26E6C4" w:rsidR="00C03047" w:rsidRPr="00506640" w:rsidRDefault="00DC1DE5" w:rsidP="00DC1DE5">
      <w:pPr>
        <w:overflowPunct/>
        <w:autoSpaceDE/>
        <w:autoSpaceDN/>
        <w:adjustRightInd/>
        <w:textAlignment w:val="auto"/>
        <w:rPr>
          <w:rFonts w:eastAsia="SimSun"/>
          <w:lang w:eastAsia="zh-CN"/>
        </w:rPr>
      </w:pPr>
      <w:r w:rsidRPr="00DC1DE5">
        <w:rPr>
          <w:rFonts w:eastAsia="SimSun"/>
          <w:lang w:eastAsia="zh-CN"/>
        </w:rPr>
        <w:t>5b.</w:t>
      </w:r>
      <w:r w:rsidRPr="00DC1DE5">
        <w:rPr>
          <w:rFonts w:eastAsia="SimSun"/>
          <w:lang w:eastAsia="zh-CN"/>
        </w:rPr>
        <w:tab/>
      </w:r>
      <w:r w:rsidR="00C03047" w:rsidRPr="00506640">
        <w:rPr>
          <w:rFonts w:eastAsia="SimSun"/>
          <w:lang w:eastAsia="zh-CN"/>
        </w:rPr>
        <w:t xml:space="preserve">MnS Producer </w:t>
      </w:r>
      <w:r w:rsidRPr="00DC1DE5">
        <w:rPr>
          <w:rFonts w:eastAsia="SimSun"/>
          <w:lang w:eastAsia="zh-CN"/>
        </w:rPr>
        <w:t>notifies MnS consumer about</w:t>
      </w:r>
      <w:r w:rsidR="00C03047" w:rsidRPr="00506640">
        <w:rPr>
          <w:rFonts w:eastAsia="SimSun"/>
          <w:lang w:eastAsia="zh-CN"/>
        </w:rPr>
        <w:t xml:space="preserve"> </w:t>
      </w:r>
      <w:r w:rsidRPr="00DC1DE5">
        <w:rPr>
          <w:rFonts w:eastAsia="SimSun"/>
          <w:lang w:eastAsia="zh-CN"/>
        </w:rPr>
        <w:t>in</w:t>
      </w:r>
      <w:r w:rsidR="00C03047" w:rsidRPr="00506640">
        <w:rPr>
          <w:rFonts w:eastAsia="SimSun"/>
          <w:lang w:eastAsia="zh-CN"/>
        </w:rPr>
        <w:t>feasib</w:t>
      </w:r>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p w14:paraId="53376E6E" w14:textId="77777777" w:rsidR="005B1465" w:rsidRPr="00506640" w:rsidRDefault="005B1465" w:rsidP="005B1465">
      <w:pPr>
        <w:pStyle w:val="Heading3"/>
      </w:pPr>
      <w:bookmarkStart w:id="288" w:name="_Toc106192976"/>
      <w:bookmarkStart w:id="289" w:name="_Toc130464632"/>
      <w:r w:rsidRPr="00506640">
        <w:rPr>
          <w:rFonts w:hint="eastAsia"/>
        </w:rPr>
        <w:t>6</w:t>
      </w:r>
      <w:r w:rsidRPr="00506640">
        <w:t>.3.3</w:t>
      </w:r>
      <w:r w:rsidRPr="00506640">
        <w:tab/>
        <w:t>Modify an intent</w:t>
      </w:r>
      <w:bookmarkEnd w:id="288"/>
      <w:bookmarkEnd w:id="289"/>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90" w:name="_MON_1732975280"/>
    <w:bookmarkEnd w:id="290"/>
    <w:p w14:paraId="3C55CAD0" w14:textId="556FBFC6" w:rsidR="00E155FF" w:rsidRPr="00506640" w:rsidRDefault="003F7EAF" w:rsidP="00804A58">
      <w:pPr>
        <w:pStyle w:val="TH"/>
        <w:rPr>
          <w:lang w:eastAsia="zh-CN"/>
        </w:rPr>
      </w:pPr>
      <w:r>
        <w:rPr>
          <w:lang w:eastAsia="zh-CN"/>
        </w:rPr>
        <w:object w:dxaOrig="8779" w:dyaOrig="7190" w14:anchorId="51F79024">
          <v:shape id="_x0000_i1029" type="#_x0000_t75" style="width:439.05pt;height:358.65pt" o:ole="">
            <v:imagedata r:id="rId24" o:title=""/>
          </v:shape>
          <o:OLEObject Type="Embed" ProgID="Word.Document.8" ShapeID="_x0000_i1029" DrawAspect="Content" ObjectID="_1741692782" r:id="rId25">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1ACD499D" w:rsidR="006E6D4E" w:rsidRDefault="006E6D4E" w:rsidP="00F2180B">
      <w:pPr>
        <w:pStyle w:val="B1"/>
        <w:rPr>
          <w:lang w:eastAsia="zh-CN"/>
        </w:rPr>
      </w:pPr>
      <w:r w:rsidRPr="00506640">
        <w:rPr>
          <w:lang w:eastAsia="zh-CN"/>
        </w:rPr>
        <w:t>1.</w:t>
      </w:r>
      <w:r w:rsidRPr="00506640">
        <w:rPr>
          <w:lang w:eastAsia="zh-CN"/>
        </w:rPr>
        <w:tab/>
        <w:t xml:space="preserve">MnS Consumer sends a request to modify an intent </w:t>
      </w:r>
      <w:r w:rsidR="003F7EAF" w:rsidRPr="00506640">
        <w:rPr>
          <w:lang w:eastAsia="zh-CN"/>
        </w:rPr>
        <w:t>ins</w:t>
      </w:r>
      <w:r w:rsidR="003F7EAF">
        <w:rPr>
          <w:lang w:eastAsia="zh-CN"/>
        </w:rPr>
        <w:t>tan</w:t>
      </w:r>
      <w:r w:rsidR="003F7EAF" w:rsidRPr="00506640">
        <w:rPr>
          <w:lang w:eastAsia="zh-CN"/>
        </w:rPr>
        <w:t xml:space="preserve">ce </w:t>
      </w:r>
      <w:r w:rsidR="008752E7" w:rsidRPr="008752E7">
        <w:rPr>
          <w:lang w:eastAsia="zh-CN"/>
        </w:rPr>
        <w:t>(</w:t>
      </w:r>
      <w:r w:rsidR="003F7EAF">
        <w:rPr>
          <w:lang w:eastAsia="zh-CN"/>
        </w:rPr>
        <w:t xml:space="preserve">see </w:t>
      </w:r>
      <w:r w:rsidR="003F7EAF" w:rsidRPr="00895C3B">
        <w:rPr>
          <w:lang w:eastAsia="zh-CN"/>
        </w:rPr>
        <w:t>modifyMOIAttributes operation</w:t>
      </w:r>
      <w:r w:rsidR="003F7EAF">
        <w:rPr>
          <w:lang w:eastAsia="zh-CN"/>
        </w:rPr>
        <w:t xml:space="preserve"> defined in TS 28.532 [3]) </w:t>
      </w:r>
      <w:r w:rsidRPr="00506640">
        <w:rPr>
          <w:lang w:eastAsia="zh-CN"/>
        </w:rPr>
        <w:t xml:space="preserve">to MnS Producer with </w:t>
      </w:r>
      <w:r w:rsidR="000C3127" w:rsidRPr="00506640">
        <w:rPr>
          <w:lang w:eastAsia="zh-CN"/>
        </w:rPr>
        <w:t>'</w:t>
      </w:r>
      <w:r w:rsidRPr="00506640">
        <w:rPr>
          <w:lang w:eastAsia="zh-CN"/>
        </w:rPr>
        <w:t>objectInstance</w:t>
      </w:r>
      <w:r w:rsidR="000C3127" w:rsidRPr="00506640">
        <w:rPr>
          <w:lang w:eastAsia="zh-CN"/>
        </w:rPr>
        <w:t>'</w:t>
      </w:r>
      <w:r w:rsidRPr="00506640">
        <w:rPr>
          <w:lang w:eastAsia="zh-CN"/>
        </w:rPr>
        <w:t xml:space="preserve"> of the intent MOI and </w:t>
      </w:r>
      <w:r w:rsidR="00B44362">
        <w:rPr>
          <w:lang w:eastAsia="zh-CN"/>
        </w:rPr>
        <w:t>intent information</w:t>
      </w:r>
      <w:r w:rsidRPr="00506640">
        <w:rPr>
          <w:lang w:eastAsia="zh-CN"/>
        </w:rPr>
        <w:t xml:space="preserve"> to be modified. The detailed </w:t>
      </w:r>
      <w:r w:rsidR="00B44362">
        <w:rPr>
          <w:lang w:eastAsia="zh-CN"/>
        </w:rPr>
        <w:t>intent information</w:t>
      </w:r>
      <w:r w:rsidRPr="00506640">
        <w:rPr>
          <w:lang w:eastAsia="zh-CN"/>
        </w:rPr>
        <w:t xml:space="preserve"> see </w:t>
      </w:r>
      <w:r w:rsidR="00B44362">
        <w:rPr>
          <w:rFonts w:eastAsia="SimSun"/>
          <w:lang w:eastAsia="zh-CN"/>
        </w:rPr>
        <w:t xml:space="preserve">attributes (attributes which </w:t>
      </w:r>
      <w:r w:rsidR="00B44362">
        <w:t>"</w:t>
      </w:r>
      <w:r w:rsidR="00B44362">
        <w:rPr>
          <w:rFonts w:eastAsia="SimSun"/>
          <w:lang w:eastAsia="zh-CN"/>
        </w:rPr>
        <w:t>isWritable</w:t>
      </w:r>
      <w:r w:rsidR="00B44362">
        <w:t>"</w:t>
      </w:r>
      <w:r w:rsidR="00B44362">
        <w:rPr>
          <w:rFonts w:eastAsia="SimSun"/>
          <w:lang w:eastAsia="zh-CN"/>
        </w:rPr>
        <w:t xml:space="preserve"> property is </w:t>
      </w:r>
      <w:r w:rsidR="00B44362">
        <w:t>"</w:t>
      </w:r>
      <w:r w:rsidR="00B44362">
        <w:rPr>
          <w:rFonts w:eastAsia="SimSun"/>
          <w:lang w:eastAsia="zh-CN"/>
        </w:rPr>
        <w:t>True</w:t>
      </w:r>
      <w:r w:rsidR="00B44362">
        <w:t>"</w:t>
      </w:r>
      <w:r w:rsidR="00B44362">
        <w:rPr>
          <w:rFonts w:eastAsia="SimSun"/>
          <w:lang w:eastAsia="zh-CN"/>
        </w:rPr>
        <w:t>) of</w:t>
      </w:r>
      <w:r w:rsidR="00B44362" w:rsidRPr="00506640">
        <w:rPr>
          <w:lang w:eastAsia="zh-CN"/>
        </w:rPr>
        <w:t xml:space="preserve"> </w:t>
      </w:r>
      <w:r w:rsidRPr="00506640">
        <w:rPr>
          <w:lang w:eastAsia="zh-CN"/>
        </w:rPr>
        <w:t>the concrete intent IOC defined in clause 6.2.</w:t>
      </w:r>
    </w:p>
    <w:p w14:paraId="7C7C58F5" w14:textId="52525180" w:rsidR="00B44362" w:rsidRDefault="00B44362" w:rsidP="00F2180B">
      <w:pPr>
        <w:pStyle w:val="B1"/>
        <w:rPr>
          <w:rFonts w:eastAsia="SimSun"/>
          <w:lang w:eastAsia="zh-CN"/>
        </w:rPr>
      </w:pPr>
      <w:r>
        <w:rPr>
          <w:lang w:eastAsia="zh-CN"/>
        </w:rPr>
        <w:t>2.</w:t>
      </w:r>
      <w:r>
        <w:rPr>
          <w:lang w:eastAsia="zh-CN"/>
        </w:rPr>
        <w:tab/>
      </w:r>
      <w:r>
        <w:rPr>
          <w:rFonts w:eastAsia="SimSun"/>
          <w:lang w:eastAsia="zh-CN"/>
        </w:rPr>
        <w:t>Based on the received request, MnS Producer modify the intent instance with received intent information which is required to be modified.</w:t>
      </w:r>
    </w:p>
    <w:p w14:paraId="3B0D7843" w14:textId="634E0EE9" w:rsidR="00B44362" w:rsidRPr="00506640" w:rsidRDefault="00B44362" w:rsidP="00F2180B">
      <w:pPr>
        <w:pStyle w:val="B1"/>
        <w:rPr>
          <w:lang w:eastAsia="zh-CN"/>
        </w:rPr>
      </w:pPr>
      <w:r>
        <w:rPr>
          <w:rFonts w:eastAsia="SimSun"/>
          <w:lang w:eastAsia="zh-CN"/>
        </w:rPr>
        <w:t>3.</w:t>
      </w:r>
      <w:r>
        <w:rPr>
          <w:rFonts w:eastAsia="SimSun"/>
          <w:lang w:eastAsia="zh-CN"/>
        </w:rPr>
        <w:tab/>
        <w:t xml:space="preserve">MnS Producer sends a response </w:t>
      </w:r>
      <w:r>
        <w:rPr>
          <w:lang w:eastAsia="zh-CN"/>
        </w:rPr>
        <w:t xml:space="preserve">(see </w:t>
      </w:r>
      <w:r w:rsidRPr="00895C3B">
        <w:rPr>
          <w:lang w:eastAsia="zh-CN"/>
        </w:rPr>
        <w:t>modifyMOIAttributes operation</w:t>
      </w:r>
      <w:r>
        <w:rPr>
          <w:lang w:eastAsia="zh-CN"/>
        </w:rPr>
        <w:t xml:space="preserve"> defined in TS 28.532 [3])</w:t>
      </w:r>
      <w:r>
        <w:rPr>
          <w:rFonts w:eastAsia="SimSun"/>
          <w:lang w:eastAsia="zh-CN"/>
        </w:rPr>
        <w:t xml:space="preserve"> to the MnS consumer with the attribute 'objectInstance' of the modified intent instance and the intent information which is modified.</w:t>
      </w:r>
    </w:p>
    <w:p w14:paraId="5E2C30A1" w14:textId="07AEC923" w:rsidR="006E6D4E" w:rsidRPr="00506640" w:rsidRDefault="00B44362" w:rsidP="00F2180B">
      <w:pPr>
        <w:pStyle w:val="B1"/>
        <w:rPr>
          <w:lang w:eastAsia="zh-CN"/>
        </w:rPr>
      </w:pPr>
      <w:r>
        <w:rPr>
          <w:lang w:eastAsia="zh-CN"/>
        </w:rPr>
        <w:t>4</w:t>
      </w:r>
      <w:r w:rsidR="006E6D4E" w:rsidRPr="00506640">
        <w:rPr>
          <w:lang w:eastAsia="zh-CN"/>
        </w:rPr>
        <w:t>.</w:t>
      </w:r>
      <w:r w:rsidR="006E6D4E" w:rsidRPr="00506640">
        <w:rPr>
          <w:lang w:eastAsia="zh-CN"/>
        </w:rPr>
        <w:tab/>
      </w:r>
      <w:r w:rsidR="00575762" w:rsidRPr="00575762">
        <w:rPr>
          <w:lang w:eastAsia="zh-CN"/>
        </w:rPr>
        <w:t xml:space="preserve">Based on the received request, </w:t>
      </w:r>
      <w:r w:rsidR="006E6D4E" w:rsidRPr="00506640">
        <w:rPr>
          <w:rFonts w:eastAsia="SimSun" w:hint="eastAsia"/>
          <w:lang w:eastAsia="zh-CN"/>
        </w:rPr>
        <w:t>MnS Producer perform</w:t>
      </w:r>
      <w:r w:rsidR="00575762" w:rsidRPr="00575762">
        <w:rPr>
          <w:rFonts w:eastAsia="SimSun"/>
          <w:lang w:eastAsia="zh-CN"/>
        </w:rPr>
        <w:t>s</w:t>
      </w:r>
      <w:r w:rsidR="006E6D4E" w:rsidRPr="00506640">
        <w:rPr>
          <w:rFonts w:eastAsia="SimSun" w:hint="eastAsia"/>
          <w:lang w:eastAsia="zh-CN"/>
        </w:rPr>
        <w:t xml:space="preserve"> the feasibility check of the </w:t>
      </w:r>
      <w:r w:rsidR="006E6D4E" w:rsidRPr="00506640">
        <w:rPr>
          <w:rFonts w:eastAsia="SimSun"/>
          <w:lang w:eastAsia="zh-CN"/>
        </w:rPr>
        <w:t xml:space="preserve">modified </w:t>
      </w:r>
      <w:r w:rsidR="006E6D4E" w:rsidRPr="00506640">
        <w:rPr>
          <w:rFonts w:eastAsia="SimSun" w:hint="eastAsia"/>
          <w:lang w:eastAsia="zh-CN"/>
        </w:rPr>
        <w:t>intent instance. Whether to perform the feasibility check can be determined according to the feasibility check enabling policy.</w:t>
      </w:r>
    </w:p>
    <w:p w14:paraId="60527DF5" w14:textId="5766EBE0" w:rsidR="006E6D4E" w:rsidRPr="00506640" w:rsidRDefault="00B44362" w:rsidP="00D060EE">
      <w:pPr>
        <w:rPr>
          <w:lang w:eastAsia="zh-CN"/>
        </w:rPr>
      </w:pPr>
      <w:r>
        <w:rPr>
          <w:lang w:eastAsia="zh-CN"/>
        </w:rPr>
        <w:t>In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feasible</w:t>
      </w:r>
      <w:r w:rsidR="000C3127" w:rsidRPr="00506640">
        <w:rPr>
          <w:lang w:eastAsia="zh-CN"/>
        </w:rPr>
        <w:t>'</w:t>
      </w:r>
      <w:r>
        <w:rPr>
          <w:lang w:eastAsia="zh-CN"/>
        </w:rPr>
        <w:t>, following step 5a-</w:t>
      </w:r>
      <w:r>
        <w:rPr>
          <w:rFonts w:hint="eastAsia"/>
          <w:lang w:eastAsia="zh-CN"/>
        </w:rPr>
        <w:t>ste</w:t>
      </w:r>
      <w:r>
        <w:rPr>
          <w:lang w:eastAsia="zh-CN"/>
        </w:rPr>
        <w:t>p8 is performed</w:t>
      </w:r>
      <w:r w:rsidR="007B17F3" w:rsidRPr="00506640">
        <w:rPr>
          <w:lang w:eastAsia="zh-CN"/>
        </w:rPr>
        <w:t>:</w:t>
      </w:r>
    </w:p>
    <w:p w14:paraId="0E31045E" w14:textId="3E0727B5" w:rsidR="006E6D4E" w:rsidRPr="00506640" w:rsidRDefault="007B17F3" w:rsidP="00F2180B">
      <w:pPr>
        <w:pStyle w:val="B1"/>
        <w:rPr>
          <w:lang w:eastAsia="zh-CN"/>
        </w:rPr>
      </w:pPr>
      <w:r w:rsidRPr="00506640">
        <w:rPr>
          <w:rFonts w:eastAsia="SimSun"/>
          <w:lang w:eastAsia="zh-CN"/>
        </w:rPr>
        <w:t>5</w:t>
      </w:r>
      <w:r w:rsidR="00B44362">
        <w:rPr>
          <w:rFonts w:eastAsia="SimSun"/>
          <w:lang w:eastAsia="zh-CN"/>
        </w:rPr>
        <w:t>a</w:t>
      </w:r>
      <w:r w:rsidRPr="00506640">
        <w:rPr>
          <w:rFonts w:eastAsia="SimSun"/>
          <w:lang w:eastAsia="zh-CN"/>
        </w:rPr>
        <w:t>.</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w:t>
      </w:r>
      <w:r w:rsidR="00B44362">
        <w:rPr>
          <w:rFonts w:eastAsia="SimSun"/>
          <w:lang w:eastAsia="zh-CN"/>
        </w:rPr>
        <w:t xml:space="preserve">modified </w:t>
      </w:r>
      <w:r w:rsidR="006E6D4E" w:rsidRPr="00506640">
        <w:rPr>
          <w:rFonts w:eastAsia="SimSun"/>
          <w:lang w:eastAsia="zh-CN"/>
        </w:rPr>
        <w:t>intent</w:t>
      </w:r>
      <w:r w:rsidR="00B44362">
        <w:rPr>
          <w:rFonts w:eastAsia="SimSun"/>
          <w:lang w:eastAsia="zh-CN"/>
        </w:rPr>
        <w:t xml:space="preserve"> instance</w:t>
      </w:r>
      <w:r w:rsidR="006E6D4E" w:rsidRPr="00506640">
        <w:rPr>
          <w:rFonts w:eastAsia="SimSun"/>
          <w:lang w:eastAsia="zh-CN"/>
        </w:rPr>
        <w:t xml:space="preserve">. </w:t>
      </w:r>
    </w:p>
    <w:p w14:paraId="098153F5" w14:textId="74CBBB12"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 xml:space="preserve">During the execution of the intent, MnS producer continuously tracks intent fulfilment </w:t>
      </w:r>
      <w:r w:rsidR="00B44362">
        <w:rPr>
          <w:rFonts w:eastAsia="SimSun"/>
          <w:lang w:eastAsia="zh-CN"/>
        </w:rPr>
        <w:t>information</w:t>
      </w:r>
      <w:r w:rsidR="006E6D4E" w:rsidRPr="00506640">
        <w:rPr>
          <w:rFonts w:eastAsia="SimSun"/>
          <w:lang w:eastAsia="zh-CN"/>
        </w:rPr>
        <w:t>.</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4C6B9EA0"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 xml:space="preserve">MnS Producer </w:t>
      </w:r>
      <w:r w:rsidR="00B44362">
        <w:rPr>
          <w:rFonts w:eastAsia="SimSun"/>
          <w:lang w:eastAsia="zh-CN"/>
        </w:rPr>
        <w:t>should</w:t>
      </w:r>
      <w:r w:rsidR="00B44362" w:rsidRPr="00506640">
        <w:rPr>
          <w:rFonts w:eastAsia="SimSun"/>
          <w:lang w:eastAsia="zh-CN"/>
        </w:rPr>
        <w:t xml:space="preserve"> </w:t>
      </w:r>
      <w:r w:rsidR="006E6D4E" w:rsidRPr="00506640">
        <w:rPr>
          <w:rFonts w:eastAsia="SimSun"/>
          <w:lang w:eastAsia="zh-CN"/>
        </w:rPr>
        <w:t xml:space="preserve">notify </w:t>
      </w:r>
      <w:r w:rsidR="00B44362">
        <w:rPr>
          <w:rFonts w:eastAsia="SimSun"/>
          <w:lang w:eastAsia="zh-CN"/>
        </w:rPr>
        <w:t xml:space="preserve">(see </w:t>
      </w:r>
      <w:r w:rsidR="00B44362">
        <w:rPr>
          <w:rFonts w:cs="Arial"/>
        </w:rPr>
        <w:t>notifyMOIAttributeValueChanges notification</w:t>
      </w:r>
      <w:r w:rsidR="008752E7" w:rsidRPr="008752E7">
        <w:rPr>
          <w:rFonts w:cs="Arial"/>
        </w:rPr>
        <w:t xml:space="preserve"> defined in TS 28.532 [3]</w:t>
      </w:r>
      <w:r w:rsidR="00B44362">
        <w:rPr>
          <w:rFonts w:eastAsia="SimSun"/>
          <w:lang w:eastAsia="zh-CN"/>
        </w:rPr>
        <w:t xml:space="preserve">) </w:t>
      </w:r>
      <w:r w:rsidR="006E6D4E" w:rsidRPr="00506640">
        <w:rPr>
          <w:rFonts w:eastAsia="SimSun"/>
          <w:lang w:eastAsia="zh-CN"/>
        </w:rPr>
        <w:t xml:space="preserve">MnS Consumer about </w:t>
      </w:r>
      <w:r w:rsidR="00B44362">
        <w:rPr>
          <w:rFonts w:eastAsia="SimSun" w:hint="eastAsia"/>
          <w:lang w:eastAsia="zh-CN"/>
        </w:rPr>
        <w:t>attribute</w:t>
      </w:r>
      <w:r w:rsidR="00B44362">
        <w:rPr>
          <w:rFonts w:eastAsia="SimSun"/>
          <w:lang w:eastAsia="zh-CN"/>
        </w:rPr>
        <w:t xml:space="preserve"> </w:t>
      </w:r>
      <w:r w:rsidR="00B44362">
        <w:t>"</w:t>
      </w:r>
      <w:r w:rsidR="00B44362">
        <w:rPr>
          <w:rFonts w:eastAsia="SimSun"/>
          <w:lang w:eastAsia="zh-CN"/>
        </w:rPr>
        <w:t>objectInstance</w:t>
      </w:r>
      <w:r w:rsidR="00B44362">
        <w:t>"</w:t>
      </w:r>
      <w:r w:rsidR="00B44362">
        <w:rPr>
          <w:rFonts w:eastAsia="SimSun"/>
          <w:lang w:eastAsia="zh-CN"/>
        </w:rPr>
        <w:t xml:space="preserve"> of the modified intent instance</w:t>
      </w:r>
      <w:r w:rsidR="006E6D4E" w:rsidRPr="00506640">
        <w:rPr>
          <w:rFonts w:eastAsia="SimSun"/>
          <w:lang w:eastAsia="zh-CN"/>
        </w:rPr>
        <w:t xml:space="preserve"> and </w:t>
      </w:r>
      <w:r w:rsidR="00575762" w:rsidRPr="00575762">
        <w:rPr>
          <w:rFonts w:eastAsia="SimSun"/>
          <w:lang w:eastAsia="zh-CN"/>
        </w:rPr>
        <w:t>the intent fulfilment information</w:t>
      </w:r>
      <w:r w:rsidR="006E6D4E" w:rsidRPr="00506640">
        <w:rPr>
          <w:rFonts w:eastAsia="SimSun"/>
          <w:lang w:eastAsia="zh-CN"/>
        </w:rPr>
        <w:t xml:space="preserve"> </w:t>
      </w:r>
      <w:r w:rsidR="00B44362">
        <w:rPr>
          <w:rFonts w:eastAsia="SimSun"/>
          <w:lang w:eastAsia="zh-CN"/>
        </w:rPr>
        <w:t>for the modified intent instance</w:t>
      </w:r>
      <w:r w:rsidR="006E6D4E" w:rsidRPr="00506640">
        <w:rPr>
          <w:rFonts w:eastAsia="SimSun"/>
          <w:lang w:eastAsia="zh-CN"/>
        </w:rPr>
        <w:t>.</w:t>
      </w:r>
    </w:p>
    <w:p w14:paraId="39044E4A" w14:textId="61EA7642" w:rsidR="00B44362" w:rsidRDefault="00B44362" w:rsidP="00D060EE">
      <w:pPr>
        <w:rPr>
          <w:lang w:eastAsia="zh-CN"/>
        </w:rPr>
      </w:pPr>
      <w:r w:rsidRPr="00506640">
        <w:rPr>
          <w:lang w:eastAsia="zh-CN"/>
        </w:rPr>
        <w:t>I</w:t>
      </w:r>
      <w:r>
        <w:rPr>
          <w:lang w:eastAsia="zh-CN"/>
        </w:rPr>
        <w:t>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infeasible</w:t>
      </w:r>
      <w:r w:rsidR="000C3127" w:rsidRPr="00506640">
        <w:rPr>
          <w:lang w:eastAsia="zh-CN"/>
        </w:rPr>
        <w:t>'</w:t>
      </w:r>
      <w:r w:rsidR="006E6D4E" w:rsidRPr="00506640">
        <w:rPr>
          <w:lang w:eastAsia="zh-CN"/>
        </w:rPr>
        <w:t xml:space="preserve">, </w:t>
      </w:r>
      <w:r>
        <w:rPr>
          <w:lang w:eastAsia="zh-CN"/>
        </w:rPr>
        <w:t>following step 5b is executed:</w:t>
      </w:r>
    </w:p>
    <w:p w14:paraId="1DDDB249" w14:textId="7AC79D03" w:rsidR="006E6D4E" w:rsidRPr="00506640" w:rsidRDefault="00B44362" w:rsidP="00E55602">
      <w:pPr>
        <w:pStyle w:val="B1"/>
        <w:rPr>
          <w:lang w:eastAsia="zh-CN"/>
        </w:rPr>
      </w:pPr>
      <w:r>
        <w:rPr>
          <w:lang w:eastAsia="zh-CN"/>
        </w:rPr>
        <w:t>5b.</w:t>
      </w:r>
      <w:r w:rsidR="0092140A">
        <w:rPr>
          <w:lang w:eastAsia="zh-CN"/>
        </w:rPr>
        <w:tab/>
      </w:r>
      <w:r>
        <w:rPr>
          <w:lang w:eastAsia="zh-CN"/>
        </w:rPr>
        <w:tab/>
      </w:r>
      <w:r w:rsidR="006E6D4E" w:rsidRPr="00506640">
        <w:rPr>
          <w:lang w:eastAsia="zh-CN"/>
        </w:rPr>
        <w:t xml:space="preserve">MnS Producer </w:t>
      </w:r>
      <w:r>
        <w:rPr>
          <w:lang w:eastAsia="zh-CN"/>
        </w:rPr>
        <w:t xml:space="preserve">notifies MnS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1F200F08" w14:textId="77777777" w:rsidR="005B1465" w:rsidRPr="00506640" w:rsidRDefault="005B1465" w:rsidP="005B1465">
      <w:pPr>
        <w:pStyle w:val="Heading3"/>
      </w:pPr>
      <w:bookmarkStart w:id="291" w:name="_Toc106192977"/>
      <w:bookmarkStart w:id="292" w:name="_Toc130464633"/>
      <w:r w:rsidRPr="00506640">
        <w:rPr>
          <w:rFonts w:hint="eastAsia"/>
        </w:rPr>
        <w:t>6</w:t>
      </w:r>
      <w:r w:rsidRPr="00506640">
        <w:t>.3.4</w:t>
      </w:r>
      <w:r w:rsidRPr="00506640">
        <w:tab/>
        <w:t>Delete an intent</w:t>
      </w:r>
      <w:bookmarkEnd w:id="291"/>
      <w:bookmarkEnd w:id="292"/>
    </w:p>
    <w:p w14:paraId="2BED68D2" w14:textId="5A8815A2"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 xml:space="preserve">-1 illustrates the procedure for </w:t>
      </w:r>
      <w:r w:rsidR="008752E7">
        <w:rPr>
          <w:lang w:eastAsia="zh-CN"/>
        </w:rPr>
        <w:t>deleting</w:t>
      </w:r>
      <w:r w:rsidR="008752E7" w:rsidRPr="00506640">
        <w:rPr>
          <w:lang w:eastAsia="zh-CN"/>
        </w:rPr>
        <w:t xml:space="preserve"> </w:t>
      </w:r>
      <w:r w:rsidRPr="00506640">
        <w:rPr>
          <w:lang w:eastAsia="zh-CN"/>
        </w:rPr>
        <w:t>an existing intent.</w:t>
      </w:r>
    </w:p>
    <w:bookmarkStart w:id="293" w:name="_MON_1741074489"/>
    <w:bookmarkEnd w:id="293"/>
    <w:p w14:paraId="4DDAFBA2" w14:textId="31B2BD45" w:rsidR="005B1465" w:rsidRPr="00506640" w:rsidRDefault="008752E7" w:rsidP="00804A58">
      <w:pPr>
        <w:pStyle w:val="TH"/>
        <w:rPr>
          <w:lang w:eastAsia="zh-CN"/>
        </w:rPr>
      </w:pPr>
      <w:r>
        <w:rPr>
          <w:lang w:eastAsia="zh-CN"/>
        </w:rPr>
        <w:object w:dxaOrig="9026" w:dyaOrig="2971" w14:anchorId="4B3278C1">
          <v:shape id="_x0000_i1030" type="#_x0000_t75" style="width:451.45pt;height:148.85pt" o:ole="">
            <v:imagedata r:id="rId26" o:title=""/>
          </v:shape>
          <o:OLEObject Type="Embed" ProgID="Word.Document.12" ShapeID="_x0000_i1030" DrawAspect="Content" ObjectID="_1741692783" r:id="rId27">
            <o:FieldCodes>\s</o:FieldCodes>
          </o:OLEObject>
        </w:object>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53E665C2"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w:t>
      </w:r>
      <w:r w:rsidR="008752E7" w:rsidRPr="008752E7">
        <w:rPr>
          <w:lang w:eastAsia="zh-CN"/>
        </w:rPr>
        <w:t xml:space="preserve">instance (see deleteMOI operation defined in TS 28.532[3]) </w:t>
      </w:r>
      <w:r w:rsidR="005B1465" w:rsidRPr="00506640">
        <w:rPr>
          <w:lang w:eastAsia="zh-CN"/>
        </w:rPr>
        <w:t xml:space="preserve">to MnS Producer with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w:t>
      </w:r>
      <w:r w:rsidR="00575762" w:rsidRPr="00575762">
        <w:rPr>
          <w:lang w:eastAsia="zh-CN"/>
        </w:rPr>
        <w:t>s</w:t>
      </w:r>
      <w:r w:rsidR="005B1465" w:rsidRPr="00506640">
        <w:rPr>
          <w:lang w:eastAsia="zh-CN"/>
        </w:rPr>
        <w:t xml:space="preserve"> the intent MOI.</w:t>
      </w:r>
    </w:p>
    <w:p w14:paraId="3AA18375" w14:textId="0DD3D664"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w:t>
      </w:r>
      <w:r w:rsidR="008752E7" w:rsidRPr="008752E7">
        <w:rPr>
          <w:lang w:eastAsia="zh-CN"/>
        </w:rPr>
        <w:t xml:space="preserve"> (see deleteMOI operation defined in TS 28.532 [3])</w:t>
      </w:r>
      <w:r w:rsidR="005B1465" w:rsidRPr="00506640">
        <w:rPr>
          <w:lang w:eastAsia="zh-CN"/>
        </w:rPr>
        <w:t xml:space="preserve"> to the MnS consumer with status (</w:t>
      </w:r>
      <w:r w:rsidR="005B1465" w:rsidRPr="00506640">
        <w:t>OperationSucceeded or OperationFailed</w:t>
      </w:r>
      <w:r w:rsidR="005B1465" w:rsidRPr="00506640">
        <w:rPr>
          <w:lang w:eastAsia="zh-CN"/>
        </w:rPr>
        <w:t>)</w:t>
      </w:r>
      <w:r w:rsidR="008752E7" w:rsidRPr="008752E7">
        <w:rPr>
          <w:lang w:eastAsia="zh-CN"/>
        </w:rPr>
        <w:t xml:space="preserve"> and</w:t>
      </w:r>
      <w:r w:rsidR="005B1465" w:rsidRPr="00506640">
        <w:rPr>
          <w:lang w:eastAsia="zh-CN"/>
        </w:rPr>
        <w:t xml:space="preserve">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94" w:name="_Toc106192978"/>
      <w:bookmarkStart w:id="295" w:name="_Toc130464634"/>
      <w:r w:rsidRPr="00506640">
        <w:t>6.3.5</w:t>
      </w:r>
      <w:r w:rsidRPr="00506640">
        <w:tab/>
        <w:t>Q</w:t>
      </w:r>
      <w:r w:rsidRPr="00506640">
        <w:rPr>
          <w:rFonts w:hint="eastAsia"/>
          <w:lang w:eastAsia="zh-CN"/>
        </w:rPr>
        <w:t>uery</w:t>
      </w:r>
      <w:r w:rsidRPr="00506640">
        <w:t xml:space="preserve"> an intent</w:t>
      </w:r>
      <w:bookmarkEnd w:id="294"/>
      <w:bookmarkEnd w:id="295"/>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bookmarkStart w:id="296" w:name="_MON_1741074554"/>
    <w:bookmarkEnd w:id="296"/>
    <w:p w14:paraId="1BA9B38A" w14:textId="12D4796C" w:rsidR="00814FE8" w:rsidRPr="00506640" w:rsidRDefault="008752E7" w:rsidP="007B17F3">
      <w:pPr>
        <w:pStyle w:val="TH"/>
        <w:rPr>
          <w:lang w:eastAsia="zh-CN"/>
        </w:rPr>
      </w:pPr>
      <w:r>
        <w:rPr>
          <w:lang w:eastAsia="zh-CN"/>
        </w:rPr>
        <w:object w:dxaOrig="9026" w:dyaOrig="450" w14:anchorId="3DC391EE">
          <v:shape id="_x0000_i1031" type="#_x0000_t75" style="width:451.45pt;height:22.55pt" o:ole="">
            <v:imagedata r:id="rId28" o:title=""/>
          </v:shape>
          <o:OLEObject Type="Embed" ProgID="Word.Document.12" ShapeID="_x0000_i1031" DrawAspect="Content" ObjectID="_1741692784" r:id="rId29">
            <o:FieldCodes>\s</o:FieldCodes>
          </o:OLEObject>
        </w:object>
      </w:r>
      <w:bookmarkStart w:id="297" w:name="_MON_1741074564"/>
      <w:bookmarkEnd w:id="297"/>
      <w:r>
        <w:rPr>
          <w:lang w:eastAsia="zh-CN"/>
        </w:rPr>
        <w:object w:dxaOrig="9026" w:dyaOrig="2282" w14:anchorId="4ECF5594">
          <v:shape id="_x0000_i1032" type="#_x0000_t75" style="width:451.45pt;height:113.95pt" o:ole="">
            <v:imagedata r:id="rId30" o:title=""/>
          </v:shape>
          <o:OLEObject Type="Embed" ProgID="Word.Document.12" ShapeID="_x0000_i1032" DrawAspect="Content" ObjectID="_1741692785" r:id="rId31">
            <o:FieldCodes>\s</o:FieldCodes>
          </o:OLEObject>
        </w:object>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4AC05441"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w:t>
      </w:r>
      <w:r w:rsidR="008752E7" w:rsidRPr="008752E7">
        <w:rPr>
          <w:lang w:eastAsia="zh-CN"/>
        </w:rPr>
        <w:t xml:space="preserve"> (see getMOIAttributes operation defined in TS 28.532[3])</w:t>
      </w:r>
      <w:r w:rsidR="00814FE8" w:rsidRPr="00506640">
        <w:rPr>
          <w:lang w:eastAsia="zh-CN"/>
        </w:rPr>
        <w:t xml:space="preserve"> to MnS Producer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xml:space="preserve"> of the existing intent MOI and list of attribute</w:t>
      </w:r>
      <w:r w:rsidR="008752E7" w:rsidRPr="008752E7">
        <w:rPr>
          <w:lang w:eastAsia="zh-CN"/>
        </w:rPr>
        <w:t xml:space="preserve"> name</w:t>
      </w:r>
      <w:r w:rsidR="00814FE8" w:rsidRPr="00506640">
        <w:rPr>
          <w:lang w:eastAsia="zh-CN"/>
        </w:rPr>
        <w:t>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w:t>
      </w:r>
      <w:r w:rsidR="008752E7" w:rsidRPr="008752E7">
        <w:rPr>
          <w:lang w:eastAsia="zh-CN"/>
        </w:rPr>
        <w:t xml:space="preserve"> name</w:t>
      </w:r>
      <w:r w:rsidR="00814FE8" w:rsidRPr="00506640">
        <w:rPr>
          <w:lang w:eastAsia="zh-CN"/>
        </w:rPr>
        <w:t>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5754DB4A"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nS Producer sends a response</w:t>
      </w:r>
      <w:r w:rsidR="008752E7" w:rsidRPr="008752E7">
        <w:rPr>
          <w:lang w:eastAsia="zh-CN"/>
        </w:rPr>
        <w:t xml:space="preserve"> (see getMOIAttributes operation defined in TS 28.532[3])</w:t>
      </w:r>
      <w:r w:rsidR="00814FE8" w:rsidRPr="00506640">
        <w:rPr>
          <w:lang w:eastAsia="zh-CN"/>
        </w:rPr>
        <w:t xml:space="preserve"> to the MnS consumer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objectClass</w:t>
      </w:r>
      <w:r w:rsidR="008752E7" w:rsidRPr="008752E7">
        <w:rPr>
          <w:lang w:eastAsia="zh-CN"/>
        </w:rPr>
        <w:t>'</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and list of [Attribute,Value]</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98" w:name="_Toc106192979"/>
      <w:bookmarkStart w:id="299" w:name="_Toc130464635"/>
      <w:r w:rsidRPr="00506640">
        <w:rPr>
          <w:rFonts w:eastAsia="SimSun"/>
        </w:rPr>
        <w:t>7</w:t>
      </w:r>
      <w:r w:rsidRPr="00506640">
        <w:rPr>
          <w:rFonts w:eastAsia="SimSun"/>
        </w:rPr>
        <w:tab/>
        <w:t xml:space="preserve">Stage 3 definition for </w:t>
      </w:r>
      <w:r w:rsidRPr="00506640">
        <w:rPr>
          <w:rFonts w:eastAsia="SimSun"/>
          <w:lang w:eastAsia="zh-CN"/>
        </w:rPr>
        <w:t>Intent Driven Management</w:t>
      </w:r>
      <w:bookmarkEnd w:id="298"/>
      <w:bookmarkEnd w:id="299"/>
    </w:p>
    <w:p w14:paraId="1DCA9575" w14:textId="77777777" w:rsidR="001E22AA" w:rsidRPr="00506640" w:rsidRDefault="001E22AA" w:rsidP="00316E66">
      <w:pPr>
        <w:pStyle w:val="Heading2"/>
        <w:rPr>
          <w:rFonts w:eastAsia="SimSun"/>
        </w:rPr>
      </w:pPr>
      <w:bookmarkStart w:id="300" w:name="_Toc106192980"/>
      <w:bookmarkStart w:id="301" w:name="_Toc130464636"/>
      <w:r w:rsidRPr="00506640">
        <w:rPr>
          <w:rFonts w:eastAsia="SimSun"/>
        </w:rPr>
        <w:t>7.1</w:t>
      </w:r>
      <w:r w:rsidRPr="00506640">
        <w:rPr>
          <w:rFonts w:eastAsia="SimSun"/>
        </w:rPr>
        <w:tab/>
        <w:t>RESTful HTTP-based solution set</w:t>
      </w:r>
      <w:bookmarkEnd w:id="300"/>
      <w:bookmarkEnd w:id="301"/>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[3]. Corresponding className is Intent.</w:t>
      </w:r>
    </w:p>
    <w:p w14:paraId="50488DF9" w14:textId="5F658A02" w:rsidR="001E22AA" w:rsidRPr="00506640" w:rsidRDefault="001E22AA" w:rsidP="00316E66">
      <w:pPr>
        <w:pStyle w:val="Heading2"/>
        <w:rPr>
          <w:rFonts w:eastAsia="SimSun"/>
        </w:rPr>
      </w:pPr>
      <w:bookmarkStart w:id="302" w:name="_Toc106192981"/>
      <w:bookmarkStart w:id="303" w:name="_Toc130464637"/>
      <w:r w:rsidRPr="00506640">
        <w:rPr>
          <w:rFonts w:eastAsia="SimSun"/>
        </w:rPr>
        <w:t>7.2</w:t>
      </w:r>
      <w:r w:rsidRPr="00506640">
        <w:rPr>
          <w:rFonts w:eastAsia="SimSun"/>
        </w:rPr>
        <w:tab/>
        <w:t>OpenAPI specification</w:t>
      </w:r>
      <w:bookmarkEnd w:id="302"/>
      <w:bookmarkEnd w:id="303"/>
    </w:p>
    <w:p w14:paraId="3A834D72" w14:textId="0A4752A7" w:rsidR="001E22AA" w:rsidRPr="00506640" w:rsidRDefault="001E22AA" w:rsidP="00316E66">
      <w:pPr>
        <w:pStyle w:val="Heading3"/>
        <w:rPr>
          <w:rFonts w:eastAsia="SimSun"/>
          <w:lang w:eastAsia="zh-CN"/>
        </w:rPr>
      </w:pPr>
      <w:bookmarkStart w:id="304" w:name="_Toc106192982"/>
      <w:bookmarkStart w:id="305" w:name="_Toc130464638"/>
      <w:r w:rsidRPr="00506640">
        <w:rPr>
          <w:rFonts w:eastAsia="SimSun" w:hint="eastAsia"/>
          <w:lang w:eastAsia="zh-CN"/>
        </w:rPr>
        <w:t>7</w:t>
      </w:r>
      <w:r w:rsidRPr="00506640">
        <w:rPr>
          <w:rFonts w:eastAsia="SimSun"/>
          <w:lang w:eastAsia="zh-CN"/>
        </w:rPr>
        <w:t>.2.1</w:t>
      </w:r>
      <w:r w:rsidRPr="00506640">
        <w:rPr>
          <w:rFonts w:eastAsia="SimSun"/>
          <w:lang w:eastAsia="zh-CN"/>
        </w:rPr>
        <w:tab/>
        <w:t>OpenAPI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304"/>
      <w:bookmarkEnd w:id="305"/>
    </w:p>
    <w:p w14:paraId="5A3EE687" w14:textId="4BD003CA" w:rsidR="001E22AA" w:rsidRPr="00506640" w:rsidRDefault="001E22AA" w:rsidP="001E22AA">
      <w:pPr>
        <w:overflowPunct/>
        <w:autoSpaceDE/>
        <w:autoSpaceDN/>
        <w:adjustRightInd/>
        <w:textAlignment w:val="auto"/>
        <w:rPr>
          <w:rFonts w:eastAsia="SimSun"/>
        </w:rPr>
      </w:pPr>
      <w:r w:rsidRPr="00506640">
        <w:rPr>
          <w:rFonts w:eastAsia="SimSun"/>
          <w:lang w:eastAsia="de-DE"/>
        </w:rPr>
        <w:t xml:space="preserve">OpenAPI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0F101929" w:rsidR="00B77D32" w:rsidRPr="00506640" w:rsidRDefault="00B77D32" w:rsidP="008F57C0">
      <w:pPr>
        <w:pStyle w:val="Heading3"/>
        <w:rPr>
          <w:rFonts w:eastAsia="SimSun"/>
          <w:lang w:eastAsia="zh-CN"/>
        </w:rPr>
      </w:pPr>
      <w:bookmarkStart w:id="306" w:name="_Toc106192983"/>
      <w:bookmarkStart w:id="307" w:name="_Toc130464639"/>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w:t>
      </w:r>
      <w:r w:rsidR="00497066" w:rsidRPr="00506640">
        <w:rPr>
          <w:rFonts w:eastAsia="SimSun"/>
          <w:lang w:eastAsia="zh-CN"/>
        </w:rPr>
        <w:t>I</w:t>
      </w:r>
      <w:r w:rsidRPr="00506640">
        <w:rPr>
          <w:rFonts w:eastAsia="SimSun"/>
          <w:lang w:eastAsia="zh-CN"/>
        </w:rPr>
        <w:t>ntentNrm.yaml"</w:t>
      </w:r>
      <w:bookmarkEnd w:id="306"/>
      <w:bookmarkEnd w:id="307"/>
    </w:p>
    <w:p w14:paraId="55E07FB8" w14:textId="77777777" w:rsidR="00CB53EE" w:rsidRPr="00C7642A" w:rsidRDefault="00CB53EE" w:rsidP="00CB53EE">
      <w:pPr>
        <w:pStyle w:val="PL"/>
        <w:rPr>
          <w:rFonts w:eastAsia="SimSun"/>
          <w:lang w:eastAsia="zh-CN"/>
        </w:rPr>
      </w:pPr>
      <w:r w:rsidRPr="00C7642A">
        <w:rPr>
          <w:rFonts w:eastAsia="SimSun"/>
          <w:lang w:eastAsia="zh-CN"/>
        </w:rPr>
        <w:t>openapi: 3.0.1</w:t>
      </w:r>
    </w:p>
    <w:p w14:paraId="20909169" w14:textId="77777777" w:rsidR="00CB53EE" w:rsidRPr="00C7642A" w:rsidRDefault="00CB53EE" w:rsidP="00CB53EE">
      <w:pPr>
        <w:pStyle w:val="PL"/>
        <w:rPr>
          <w:rFonts w:eastAsia="SimSun"/>
          <w:lang w:eastAsia="zh-CN"/>
        </w:rPr>
      </w:pPr>
      <w:r w:rsidRPr="00C7642A">
        <w:rPr>
          <w:rFonts w:eastAsia="SimSun"/>
          <w:lang w:eastAsia="zh-CN"/>
        </w:rPr>
        <w:t>info:</w:t>
      </w:r>
    </w:p>
    <w:p w14:paraId="65271B45" w14:textId="77777777" w:rsidR="00CB53EE" w:rsidRPr="00C7642A" w:rsidRDefault="00CB53EE" w:rsidP="00CB53EE">
      <w:pPr>
        <w:pStyle w:val="PL"/>
        <w:rPr>
          <w:rFonts w:eastAsia="SimSun"/>
          <w:lang w:eastAsia="zh-CN"/>
        </w:rPr>
      </w:pPr>
      <w:r w:rsidRPr="00C7642A">
        <w:rPr>
          <w:rFonts w:eastAsia="SimSun"/>
          <w:lang w:eastAsia="zh-CN"/>
        </w:rPr>
        <w:t xml:space="preserve">  title: Intent NRM</w:t>
      </w:r>
    </w:p>
    <w:p w14:paraId="284E13C3" w14:textId="77777777" w:rsidR="00CB53EE" w:rsidRPr="00C7642A" w:rsidRDefault="00CB53EE" w:rsidP="00CB53EE">
      <w:pPr>
        <w:pStyle w:val="PL"/>
        <w:rPr>
          <w:rFonts w:eastAsia="SimSun"/>
          <w:lang w:eastAsia="zh-CN"/>
        </w:rPr>
      </w:pPr>
      <w:r w:rsidRPr="00C7642A">
        <w:rPr>
          <w:rFonts w:eastAsia="SimSun"/>
          <w:lang w:eastAsia="zh-CN"/>
        </w:rPr>
        <w:t xml:space="preserve">  version: 17.3.0</w:t>
      </w:r>
    </w:p>
    <w:p w14:paraId="5658F6AE"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2DFC5F0F" w14:textId="77777777" w:rsidR="00CB53EE" w:rsidRPr="00C7642A" w:rsidRDefault="00CB53EE" w:rsidP="00CB53EE">
      <w:pPr>
        <w:pStyle w:val="PL"/>
        <w:rPr>
          <w:rFonts w:eastAsia="SimSun"/>
          <w:lang w:eastAsia="zh-CN"/>
        </w:rPr>
      </w:pPr>
      <w:r w:rsidRPr="00C7642A">
        <w:rPr>
          <w:rFonts w:eastAsia="SimSun"/>
          <w:lang w:eastAsia="zh-CN"/>
        </w:rPr>
        <w:t xml:space="preserve">    OAS 3.0.1 definition of the Intent NRM</w:t>
      </w:r>
    </w:p>
    <w:p w14:paraId="45D780DD" w14:textId="77777777" w:rsidR="00CB53EE" w:rsidRPr="00C7642A" w:rsidRDefault="00CB53EE" w:rsidP="00CB53EE">
      <w:pPr>
        <w:pStyle w:val="PL"/>
        <w:rPr>
          <w:rFonts w:eastAsia="SimSun"/>
          <w:lang w:eastAsia="zh-CN"/>
        </w:rPr>
      </w:pPr>
      <w:r w:rsidRPr="00C7642A">
        <w:rPr>
          <w:rFonts w:eastAsia="SimSun"/>
          <w:lang w:eastAsia="zh-CN"/>
        </w:rPr>
        <w:t xml:space="preserve">    © 2022, 3GPP Organizational Partners (ARIB, ATIS, CCSA, ETSI, TSDSI, TTA, TTC).</w:t>
      </w:r>
    </w:p>
    <w:p w14:paraId="777783E3" w14:textId="77777777" w:rsidR="00CB53EE" w:rsidRPr="00C7642A" w:rsidRDefault="00CB53EE" w:rsidP="00CB53EE">
      <w:pPr>
        <w:pStyle w:val="PL"/>
        <w:rPr>
          <w:rFonts w:eastAsia="SimSun"/>
          <w:lang w:eastAsia="zh-CN"/>
        </w:rPr>
      </w:pPr>
      <w:r w:rsidRPr="00C7642A">
        <w:rPr>
          <w:rFonts w:eastAsia="SimSun"/>
          <w:lang w:eastAsia="zh-CN"/>
        </w:rPr>
        <w:t xml:space="preserve">    All rights reserved.</w:t>
      </w:r>
    </w:p>
    <w:p w14:paraId="3F0B80FE" w14:textId="77777777" w:rsidR="00CB53EE" w:rsidRPr="00C7642A" w:rsidRDefault="00CB53EE" w:rsidP="00CB53EE">
      <w:pPr>
        <w:pStyle w:val="PL"/>
        <w:rPr>
          <w:rFonts w:eastAsia="SimSun"/>
          <w:lang w:eastAsia="zh-CN"/>
        </w:rPr>
      </w:pPr>
      <w:r w:rsidRPr="00C7642A">
        <w:rPr>
          <w:rFonts w:eastAsia="SimSun"/>
          <w:lang w:eastAsia="zh-CN"/>
        </w:rPr>
        <w:t>externalDocs:</w:t>
      </w:r>
    </w:p>
    <w:p w14:paraId="37606EE9" w14:textId="77777777" w:rsidR="00CB53EE" w:rsidRPr="00C7642A" w:rsidRDefault="00CB53EE" w:rsidP="00CB53EE">
      <w:pPr>
        <w:pStyle w:val="PL"/>
        <w:rPr>
          <w:rFonts w:eastAsia="SimSun"/>
          <w:lang w:eastAsia="zh-CN"/>
        </w:rPr>
      </w:pPr>
      <w:r w:rsidRPr="00C7642A">
        <w:rPr>
          <w:rFonts w:eastAsia="SimSun"/>
          <w:lang w:eastAsia="zh-CN"/>
        </w:rPr>
        <w:t xml:space="preserve">  description: 3GPP TS 28.312; Intent driven management services for mobile networks</w:t>
      </w:r>
    </w:p>
    <w:p w14:paraId="098BA3EF" w14:textId="77777777" w:rsidR="00CB53EE" w:rsidRPr="00C7642A" w:rsidRDefault="00CB53EE" w:rsidP="00CB53EE">
      <w:pPr>
        <w:pStyle w:val="PL"/>
        <w:rPr>
          <w:rFonts w:eastAsia="SimSun"/>
          <w:lang w:eastAsia="zh-CN"/>
        </w:rPr>
      </w:pPr>
      <w:r w:rsidRPr="00C7642A">
        <w:rPr>
          <w:rFonts w:eastAsia="SimSun"/>
          <w:lang w:eastAsia="zh-CN"/>
        </w:rPr>
        <w:t xml:space="preserve">  url: http://www.3gpp.org/ftp/Specs/archive/28_series/28.312/</w:t>
      </w:r>
    </w:p>
    <w:p w14:paraId="4D1CBFA5" w14:textId="77777777" w:rsidR="00CB53EE" w:rsidRPr="00C7642A" w:rsidRDefault="00CB53EE" w:rsidP="00CB53EE">
      <w:pPr>
        <w:pStyle w:val="PL"/>
        <w:rPr>
          <w:rFonts w:eastAsia="SimSun"/>
          <w:lang w:eastAsia="zh-CN"/>
        </w:rPr>
      </w:pPr>
      <w:r w:rsidRPr="00C7642A">
        <w:rPr>
          <w:rFonts w:eastAsia="SimSun"/>
          <w:lang w:eastAsia="zh-CN"/>
        </w:rPr>
        <w:t>paths: {}</w:t>
      </w:r>
    </w:p>
    <w:p w14:paraId="62F10324" w14:textId="77777777" w:rsidR="00CB53EE" w:rsidRPr="00C7642A" w:rsidRDefault="00CB53EE" w:rsidP="00CB53EE">
      <w:pPr>
        <w:pStyle w:val="PL"/>
        <w:rPr>
          <w:rFonts w:eastAsia="SimSun"/>
          <w:lang w:eastAsia="zh-CN"/>
        </w:rPr>
      </w:pPr>
      <w:r w:rsidRPr="00C7642A">
        <w:rPr>
          <w:rFonts w:eastAsia="SimSun"/>
          <w:lang w:eastAsia="zh-CN"/>
        </w:rPr>
        <w:t>components:</w:t>
      </w:r>
    </w:p>
    <w:p w14:paraId="531272FD" w14:textId="77777777" w:rsidR="00CB53EE" w:rsidRPr="00C7642A" w:rsidRDefault="00CB53EE" w:rsidP="00CB53EE">
      <w:pPr>
        <w:pStyle w:val="PL"/>
        <w:rPr>
          <w:rFonts w:eastAsia="SimSun"/>
          <w:lang w:eastAsia="zh-CN"/>
        </w:rPr>
      </w:pPr>
      <w:r w:rsidRPr="00C7642A">
        <w:rPr>
          <w:rFonts w:eastAsia="SimSun"/>
          <w:lang w:eastAsia="zh-CN"/>
        </w:rPr>
        <w:t xml:space="preserve">  schemas:</w:t>
      </w:r>
    </w:p>
    <w:p w14:paraId="05D237DE"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6CB5FEF6" w14:textId="77777777" w:rsidR="00CB53EE" w:rsidRPr="00C7642A" w:rsidRDefault="00CB53EE" w:rsidP="00CB53EE">
      <w:pPr>
        <w:pStyle w:val="PL"/>
        <w:rPr>
          <w:rFonts w:eastAsia="SimSun"/>
          <w:lang w:eastAsia="zh-CN"/>
        </w:rPr>
      </w:pPr>
      <w:r w:rsidRPr="00C7642A">
        <w:rPr>
          <w:rFonts w:eastAsia="SimSun"/>
          <w:lang w:eastAsia="zh-CN"/>
        </w:rPr>
        <w:t xml:space="preserve">   #-------Definition of concrete IOCs ----------#  </w:t>
      </w:r>
    </w:p>
    <w:p w14:paraId="1D030FDE" w14:textId="77777777" w:rsidR="00CB53EE" w:rsidRPr="00C7642A" w:rsidRDefault="00CB53EE" w:rsidP="00CB53EE">
      <w:pPr>
        <w:pStyle w:val="PL"/>
        <w:rPr>
          <w:rFonts w:eastAsia="SimSun"/>
          <w:lang w:eastAsia="zh-CN"/>
        </w:rPr>
      </w:pPr>
    </w:p>
    <w:p w14:paraId="19846BBA" w14:textId="77777777" w:rsidR="00CB53EE" w:rsidRPr="00C7642A" w:rsidRDefault="00CB53EE" w:rsidP="00CB53EE">
      <w:pPr>
        <w:pStyle w:val="PL"/>
        <w:rPr>
          <w:rFonts w:eastAsia="SimSun"/>
          <w:lang w:eastAsia="zh-CN"/>
        </w:rPr>
      </w:pPr>
      <w:r w:rsidRPr="00C7642A">
        <w:rPr>
          <w:rFonts w:eastAsia="SimSun"/>
          <w:lang w:eastAsia="zh-CN"/>
        </w:rPr>
        <w:t xml:space="preserve">    SubNetwork-Single:</w:t>
      </w:r>
    </w:p>
    <w:p w14:paraId="08257B44" w14:textId="77777777" w:rsidR="00CB53EE" w:rsidRPr="00C7642A" w:rsidRDefault="00CB53EE" w:rsidP="00CB53EE">
      <w:pPr>
        <w:pStyle w:val="PL"/>
        <w:rPr>
          <w:rFonts w:eastAsia="SimSun"/>
          <w:lang w:eastAsia="zh-CN"/>
        </w:rPr>
      </w:pPr>
      <w:r w:rsidRPr="00C7642A">
        <w:rPr>
          <w:rFonts w:eastAsia="SimSun"/>
          <w:lang w:eastAsia="zh-CN"/>
        </w:rPr>
        <w:t xml:space="preserve">      allOf:</w:t>
      </w:r>
    </w:p>
    <w:p w14:paraId="20F69820" w14:textId="77777777" w:rsidR="00CB53EE" w:rsidRPr="00C7642A" w:rsidRDefault="00CB53EE" w:rsidP="00CB53EE">
      <w:pPr>
        <w:pStyle w:val="PL"/>
        <w:rPr>
          <w:rFonts w:eastAsia="SimSun"/>
          <w:lang w:eastAsia="zh-CN"/>
        </w:rPr>
      </w:pPr>
      <w:r w:rsidRPr="00C7642A">
        <w:rPr>
          <w:rFonts w:eastAsia="SimSun"/>
          <w:lang w:eastAsia="zh-CN"/>
        </w:rPr>
        <w:t xml:space="preserve">      - $ref: 'TS28623_GenericNrm.yaml#/components/schemas/Top'</w:t>
      </w:r>
    </w:p>
    <w:p w14:paraId="2F36D4D9" w14:textId="77777777" w:rsidR="00CB53EE" w:rsidRPr="00C7642A" w:rsidRDefault="00CB53EE" w:rsidP="00CB53EE">
      <w:pPr>
        <w:pStyle w:val="PL"/>
        <w:rPr>
          <w:rFonts w:eastAsia="SimSun"/>
          <w:lang w:eastAsia="zh-CN"/>
        </w:rPr>
      </w:pPr>
      <w:r w:rsidRPr="00C7642A">
        <w:rPr>
          <w:rFonts w:eastAsia="SimSun"/>
          <w:lang w:eastAsia="zh-CN"/>
        </w:rPr>
        <w:t xml:space="preserve">      - type: object</w:t>
      </w:r>
    </w:p>
    <w:p w14:paraId="65905EC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E90B8E1" w14:textId="77777777" w:rsidR="00CB53EE" w:rsidRPr="00C7642A" w:rsidRDefault="00CB53EE" w:rsidP="00CB53EE">
      <w:pPr>
        <w:pStyle w:val="PL"/>
        <w:rPr>
          <w:rFonts w:eastAsia="SimSun"/>
          <w:lang w:eastAsia="zh-CN"/>
        </w:rPr>
      </w:pPr>
      <w:r w:rsidRPr="00C7642A">
        <w:rPr>
          <w:rFonts w:eastAsia="SimSun"/>
          <w:lang w:eastAsia="zh-CN"/>
        </w:rPr>
        <w:t xml:space="preserve">          attributes:</w:t>
      </w:r>
    </w:p>
    <w:p w14:paraId="41117F9B" w14:textId="77777777" w:rsidR="00CB53EE" w:rsidRPr="00C7642A" w:rsidRDefault="00CB53EE" w:rsidP="00CB53EE">
      <w:pPr>
        <w:pStyle w:val="PL"/>
        <w:rPr>
          <w:rFonts w:eastAsia="SimSun"/>
          <w:lang w:eastAsia="zh-CN"/>
        </w:rPr>
      </w:pPr>
      <w:r w:rsidRPr="00C7642A">
        <w:rPr>
          <w:rFonts w:eastAsia="SimSun"/>
          <w:lang w:eastAsia="zh-CN"/>
        </w:rPr>
        <w:t xml:space="preserve">            $ref: 'TS28623_GenericNrm.yaml#/components/schemas/SubNetwork-Attr'</w:t>
      </w:r>
    </w:p>
    <w:p w14:paraId="57593E7D" w14:textId="77777777" w:rsidR="00CB53EE" w:rsidRPr="00C7642A" w:rsidRDefault="00CB53EE" w:rsidP="00CB53EE">
      <w:pPr>
        <w:pStyle w:val="PL"/>
        <w:rPr>
          <w:rFonts w:eastAsia="SimSun"/>
          <w:lang w:eastAsia="zh-CN"/>
        </w:rPr>
      </w:pPr>
      <w:r w:rsidRPr="00C7642A">
        <w:rPr>
          <w:rFonts w:eastAsia="SimSun"/>
          <w:lang w:eastAsia="zh-CN"/>
        </w:rPr>
        <w:t xml:space="preserve">      - $ref: 'TS28623_GenericNrm.yaml#/components/schemas/SubNetwork-ncO'</w:t>
      </w:r>
    </w:p>
    <w:p w14:paraId="15BF31CE" w14:textId="77777777" w:rsidR="00CB53EE" w:rsidRPr="00C7642A" w:rsidRDefault="00CB53EE" w:rsidP="00CB53EE">
      <w:pPr>
        <w:pStyle w:val="PL"/>
        <w:rPr>
          <w:rFonts w:eastAsia="SimSun"/>
          <w:lang w:eastAsia="zh-CN"/>
        </w:rPr>
      </w:pPr>
      <w:r w:rsidRPr="00C7642A">
        <w:rPr>
          <w:rFonts w:eastAsia="SimSun"/>
          <w:lang w:eastAsia="zh-CN"/>
        </w:rPr>
        <w:t xml:space="preserve">      - type: object</w:t>
      </w:r>
    </w:p>
    <w:p w14:paraId="62E670FE"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3D89B337" w14:textId="77777777" w:rsidR="00CB53EE" w:rsidRPr="00C7642A" w:rsidRDefault="00CB53EE" w:rsidP="00CB53EE">
      <w:pPr>
        <w:pStyle w:val="PL"/>
        <w:rPr>
          <w:rFonts w:eastAsia="SimSun"/>
          <w:lang w:eastAsia="zh-CN"/>
        </w:rPr>
      </w:pPr>
      <w:r w:rsidRPr="00C7642A">
        <w:rPr>
          <w:rFonts w:eastAsia="SimSun"/>
          <w:lang w:eastAsia="zh-CN"/>
        </w:rPr>
        <w:t xml:space="preserve">          SubNetwork:</w:t>
      </w:r>
    </w:p>
    <w:p w14:paraId="66AD10E1"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'#/components/schemas/SubNetwork-Multiple'</w:t>
      </w:r>
    </w:p>
    <w:p w14:paraId="186D8805" w14:textId="77777777" w:rsidR="00CB53EE" w:rsidRPr="00C7642A" w:rsidRDefault="00CB53EE" w:rsidP="00CB53EE">
      <w:pPr>
        <w:pStyle w:val="PL"/>
        <w:rPr>
          <w:rFonts w:eastAsia="SimSun"/>
          <w:lang w:eastAsia="zh-CN"/>
        </w:rPr>
      </w:pPr>
      <w:r w:rsidRPr="00C7642A">
        <w:rPr>
          <w:rFonts w:eastAsia="SimSun"/>
          <w:lang w:eastAsia="zh-CN"/>
        </w:rPr>
        <w:t xml:space="preserve">          Intent:</w:t>
      </w:r>
    </w:p>
    <w:p w14:paraId="3D07DA18"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'#/components/schemas/Intent-Multiple'</w:t>
      </w:r>
    </w:p>
    <w:p w14:paraId="71469FFC" w14:textId="77777777" w:rsidR="00CB53EE" w:rsidRPr="00C7642A" w:rsidRDefault="00CB53EE" w:rsidP="00CB53EE">
      <w:pPr>
        <w:pStyle w:val="PL"/>
        <w:rPr>
          <w:rFonts w:eastAsia="SimSun"/>
          <w:lang w:eastAsia="zh-CN"/>
        </w:rPr>
      </w:pPr>
    </w:p>
    <w:p w14:paraId="3D747B83" w14:textId="77777777" w:rsidR="00CB53EE" w:rsidRPr="00C7642A" w:rsidRDefault="00CB53EE" w:rsidP="00CB53EE">
      <w:pPr>
        <w:pStyle w:val="PL"/>
        <w:rPr>
          <w:rFonts w:eastAsia="SimSun"/>
          <w:lang w:eastAsia="zh-CN"/>
        </w:rPr>
      </w:pPr>
      <w:r w:rsidRPr="00C7642A">
        <w:rPr>
          <w:rFonts w:eastAsia="SimSun"/>
          <w:lang w:eastAsia="zh-CN"/>
        </w:rPr>
        <w:t xml:space="preserve">    Intent-Single:</w:t>
      </w:r>
    </w:p>
    <w:p w14:paraId="38B318E5" w14:textId="77777777" w:rsidR="00CB53EE" w:rsidRPr="00C7642A" w:rsidRDefault="00CB53EE" w:rsidP="00CB53EE">
      <w:pPr>
        <w:pStyle w:val="PL"/>
        <w:rPr>
          <w:rFonts w:eastAsia="SimSun"/>
          <w:lang w:eastAsia="zh-CN"/>
        </w:rPr>
      </w:pPr>
      <w:r w:rsidRPr="00C7642A">
        <w:rPr>
          <w:rFonts w:eastAsia="SimSun"/>
          <w:lang w:eastAsia="zh-CN"/>
        </w:rPr>
        <w:t xml:space="preserve">      allOf:</w:t>
      </w:r>
    </w:p>
    <w:p w14:paraId="49CEEDE5" w14:textId="77777777" w:rsidR="00CB53EE" w:rsidRPr="00C7642A" w:rsidRDefault="00CB53EE" w:rsidP="00CB53EE">
      <w:pPr>
        <w:pStyle w:val="PL"/>
        <w:rPr>
          <w:rFonts w:eastAsia="SimSun"/>
          <w:lang w:eastAsia="zh-CN"/>
        </w:rPr>
      </w:pPr>
      <w:r w:rsidRPr="00C7642A">
        <w:rPr>
          <w:rFonts w:eastAsia="SimSun"/>
          <w:lang w:eastAsia="zh-CN"/>
        </w:rPr>
        <w:t xml:space="preserve">      - $ref: 'TS28623_GenericNrm.yaml#/components/schemas/Top'    </w:t>
      </w:r>
    </w:p>
    <w:p w14:paraId="228948D4" w14:textId="77777777" w:rsidR="00CB53EE" w:rsidRPr="00C7642A" w:rsidRDefault="00CB53EE" w:rsidP="00CB53EE">
      <w:pPr>
        <w:pStyle w:val="PL"/>
        <w:rPr>
          <w:rFonts w:eastAsia="SimSun"/>
          <w:lang w:eastAsia="zh-CN"/>
        </w:rPr>
      </w:pPr>
      <w:r w:rsidRPr="00C7642A">
        <w:rPr>
          <w:rFonts w:eastAsia="SimSun"/>
          <w:lang w:eastAsia="zh-CN"/>
        </w:rPr>
        <w:t xml:space="preserve">      - type: object</w:t>
      </w:r>
    </w:p>
    <w:p w14:paraId="07BBB04E"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46675828" w14:textId="77777777" w:rsidR="00CB53EE" w:rsidRPr="00C7642A" w:rsidRDefault="00CB53EE" w:rsidP="00CB53EE">
      <w:pPr>
        <w:pStyle w:val="PL"/>
        <w:rPr>
          <w:rFonts w:eastAsia="SimSun"/>
          <w:lang w:eastAsia="zh-CN"/>
        </w:rPr>
      </w:pPr>
      <w:r w:rsidRPr="00C7642A">
        <w:rPr>
          <w:rFonts w:eastAsia="SimSun"/>
          <w:lang w:eastAsia="zh-CN"/>
        </w:rPr>
        <w:t xml:space="preserve">          userLabel:</w:t>
      </w:r>
    </w:p>
    <w:p w14:paraId="05ADDCB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9F9E8D7" w14:textId="77777777" w:rsidR="00CB53EE" w:rsidRPr="00C7642A" w:rsidRDefault="00CB53EE" w:rsidP="00CB53EE">
      <w:pPr>
        <w:pStyle w:val="PL"/>
        <w:rPr>
          <w:rFonts w:eastAsia="SimSun"/>
          <w:lang w:eastAsia="zh-CN"/>
        </w:rPr>
      </w:pPr>
      <w:r w:rsidRPr="00C7642A">
        <w:rPr>
          <w:rFonts w:eastAsia="SimSun"/>
          <w:lang w:eastAsia="zh-CN"/>
        </w:rPr>
        <w:t xml:space="preserve">          intentExpectations:</w:t>
      </w:r>
    </w:p>
    <w:p w14:paraId="03668A6D"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0FD93711"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1B2234E2"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0A53944D"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436D0B6A"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"#/components/schemas/IntentExpectation"</w:t>
      </w:r>
    </w:p>
    <w:p w14:paraId="495BB940"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"#/components/schemas/RadioNetworkExpectation"</w:t>
      </w:r>
    </w:p>
    <w:p w14:paraId="5EDE9AA0"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"#/components/schemas/ServiceSupportExpectation"                </w:t>
      </w:r>
    </w:p>
    <w:p w14:paraId="1CDEC5D1" w14:textId="77777777" w:rsidR="00CB53EE" w:rsidRPr="00C7642A" w:rsidRDefault="00CB53EE" w:rsidP="00CB53EE">
      <w:pPr>
        <w:pStyle w:val="PL"/>
        <w:rPr>
          <w:rFonts w:eastAsia="SimSun"/>
          <w:lang w:eastAsia="zh-CN"/>
        </w:rPr>
      </w:pPr>
      <w:r w:rsidRPr="00C7642A">
        <w:rPr>
          <w:rFonts w:eastAsia="SimSun"/>
          <w:lang w:eastAsia="zh-CN"/>
        </w:rPr>
        <w:t xml:space="preserve">          intentContexts:</w:t>
      </w:r>
    </w:p>
    <w:p w14:paraId="2957A6AA"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22A18307"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92C7105"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"#/components/schemas/IntentContext"</w:t>
      </w:r>
    </w:p>
    <w:p w14:paraId="28F89F9D" w14:textId="77777777" w:rsidR="00CB53EE" w:rsidRPr="00C7642A" w:rsidRDefault="00CB53EE" w:rsidP="00CB53EE">
      <w:pPr>
        <w:pStyle w:val="PL"/>
        <w:rPr>
          <w:rFonts w:eastAsia="SimSun"/>
          <w:lang w:eastAsia="zh-CN"/>
        </w:rPr>
      </w:pPr>
      <w:r w:rsidRPr="00C7642A">
        <w:rPr>
          <w:rFonts w:eastAsia="SimSun"/>
          <w:lang w:eastAsia="zh-CN"/>
        </w:rPr>
        <w:t xml:space="preserve">          intentFulfilmentInfo:</w:t>
      </w:r>
    </w:p>
    <w:p w14:paraId="651018DC"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35968D0F" w14:textId="77777777" w:rsidR="00CB53EE" w:rsidRPr="00C7642A" w:rsidRDefault="00CB53EE" w:rsidP="00CB53EE">
      <w:pPr>
        <w:pStyle w:val="PL"/>
        <w:rPr>
          <w:rFonts w:eastAsia="SimSun"/>
          <w:lang w:eastAsia="zh-CN"/>
        </w:rPr>
      </w:pPr>
      <w:r w:rsidRPr="00C7642A">
        <w:rPr>
          <w:rFonts w:eastAsia="SimSun"/>
          <w:lang w:eastAsia="zh-CN"/>
        </w:rPr>
        <w:t xml:space="preserve">   #-------Definition of concrete IOCs ----------#  </w:t>
      </w:r>
    </w:p>
    <w:p w14:paraId="6BAE49D2" w14:textId="77777777" w:rsidR="00CB53EE" w:rsidRPr="00C7642A" w:rsidRDefault="00CB53EE" w:rsidP="00CB53EE">
      <w:pPr>
        <w:pStyle w:val="PL"/>
        <w:rPr>
          <w:rFonts w:eastAsia="SimSun"/>
          <w:lang w:eastAsia="zh-CN"/>
        </w:rPr>
      </w:pPr>
    </w:p>
    <w:p w14:paraId="1852E12C" w14:textId="77777777" w:rsidR="00CB53EE" w:rsidRPr="00C7642A" w:rsidRDefault="00CB53EE" w:rsidP="00CB53EE">
      <w:pPr>
        <w:pStyle w:val="PL"/>
        <w:rPr>
          <w:rFonts w:eastAsia="SimSun"/>
          <w:lang w:eastAsia="zh-CN"/>
        </w:rPr>
      </w:pPr>
      <w:r w:rsidRPr="00C7642A">
        <w:rPr>
          <w:rFonts w:eastAsia="SimSun"/>
          <w:lang w:eastAsia="zh-CN"/>
        </w:rPr>
        <w:t xml:space="preserve">   #-------Definition of the IntentExpectation dataType ----------#    </w:t>
      </w:r>
    </w:p>
    <w:p w14:paraId="3E950D68" w14:textId="77777777" w:rsidR="00CB53EE" w:rsidRPr="00C7642A" w:rsidRDefault="00CB53EE" w:rsidP="00CB53EE">
      <w:pPr>
        <w:pStyle w:val="PL"/>
        <w:rPr>
          <w:rFonts w:eastAsia="SimSun"/>
          <w:lang w:eastAsia="zh-CN"/>
        </w:rPr>
      </w:pPr>
      <w:r w:rsidRPr="00C7642A">
        <w:rPr>
          <w:rFonts w:eastAsia="SimSun"/>
          <w:lang w:eastAsia="zh-CN"/>
        </w:rPr>
        <w:t xml:space="preserve">    IntentExpectation:</w:t>
      </w:r>
    </w:p>
    <w:p w14:paraId="77302000"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C489C4F"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"IntentExpectation" data type without specialisations</w:t>
      </w:r>
    </w:p>
    <w:p w14:paraId="58A1435C"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DA2174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E631BF7" w14:textId="77777777" w:rsidR="00CB53EE" w:rsidRPr="00C7642A" w:rsidRDefault="00CB53EE" w:rsidP="00CB53EE">
      <w:pPr>
        <w:pStyle w:val="PL"/>
        <w:rPr>
          <w:rFonts w:eastAsia="SimSun"/>
          <w:lang w:eastAsia="zh-CN"/>
        </w:rPr>
      </w:pPr>
      <w:r w:rsidRPr="00C7642A">
        <w:rPr>
          <w:rFonts w:eastAsia="SimSun"/>
          <w:lang w:eastAsia="zh-CN"/>
        </w:rPr>
        <w:t xml:space="preserve">        expectationId:</w:t>
      </w:r>
    </w:p>
    <w:p w14:paraId="0B34962B"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B71B560" w14:textId="77777777" w:rsidR="00CB53EE" w:rsidRPr="00C7642A" w:rsidRDefault="00CB53EE" w:rsidP="00CB53EE">
      <w:pPr>
        <w:pStyle w:val="PL"/>
        <w:rPr>
          <w:rFonts w:eastAsia="SimSun"/>
          <w:lang w:eastAsia="zh-CN"/>
        </w:rPr>
      </w:pPr>
      <w:r w:rsidRPr="00C7642A">
        <w:rPr>
          <w:rFonts w:eastAsia="SimSun"/>
          <w:lang w:eastAsia="zh-CN"/>
        </w:rPr>
        <w:t xml:space="preserve">        expectationVerb:</w:t>
      </w:r>
    </w:p>
    <w:p w14:paraId="54482833"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"#/components/schemas/ExpectationVerb"</w:t>
      </w:r>
    </w:p>
    <w:p w14:paraId="6F3AFDF9" w14:textId="77777777" w:rsidR="00CB53EE" w:rsidRPr="00C7642A" w:rsidRDefault="00CB53EE" w:rsidP="00CB53EE">
      <w:pPr>
        <w:pStyle w:val="PL"/>
        <w:rPr>
          <w:rFonts w:eastAsia="SimSun"/>
          <w:lang w:eastAsia="zh-CN"/>
        </w:rPr>
      </w:pPr>
      <w:r w:rsidRPr="00C7642A">
        <w:rPr>
          <w:rFonts w:eastAsia="SimSun"/>
          <w:lang w:eastAsia="zh-CN"/>
        </w:rPr>
        <w:t xml:space="preserve">        expectationObjects:</w:t>
      </w:r>
    </w:p>
    <w:p w14:paraId="452E244E"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16339F14"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556A7477"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"#/components/schemas/ExpectationObject"</w:t>
      </w:r>
    </w:p>
    <w:p w14:paraId="7002EDE4" w14:textId="77777777" w:rsidR="00CB53EE" w:rsidRPr="00C7642A" w:rsidRDefault="00CB53EE" w:rsidP="00CB53EE">
      <w:pPr>
        <w:pStyle w:val="PL"/>
        <w:rPr>
          <w:rFonts w:eastAsia="SimSun"/>
          <w:lang w:eastAsia="zh-CN"/>
        </w:rPr>
      </w:pPr>
      <w:r w:rsidRPr="00C7642A">
        <w:rPr>
          <w:rFonts w:eastAsia="SimSun"/>
          <w:lang w:eastAsia="zh-CN"/>
        </w:rPr>
        <w:t xml:space="preserve">        expectationTargets:</w:t>
      </w:r>
    </w:p>
    <w:p w14:paraId="3B6D3CEA"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8C6A4DD"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7AF938B"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"#/components/schemas/ExpectationTarget"</w:t>
      </w:r>
    </w:p>
    <w:p w14:paraId="15BC0C7F" w14:textId="77777777" w:rsidR="00CB53EE" w:rsidRPr="00C7642A" w:rsidRDefault="00CB53EE" w:rsidP="00CB53EE">
      <w:pPr>
        <w:pStyle w:val="PL"/>
        <w:rPr>
          <w:rFonts w:eastAsia="SimSun"/>
          <w:lang w:eastAsia="zh-CN"/>
        </w:rPr>
      </w:pPr>
      <w:r w:rsidRPr="00C7642A">
        <w:rPr>
          <w:rFonts w:eastAsia="SimSun"/>
          <w:lang w:eastAsia="zh-CN"/>
        </w:rPr>
        <w:t xml:space="preserve">        expectationContexts:</w:t>
      </w:r>
    </w:p>
    <w:p w14:paraId="6A38252C"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06F6FC4E"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4C39DE5A"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"#/components/schemas/ExpectationContext"</w:t>
      </w:r>
    </w:p>
    <w:p w14:paraId="63140E5E" w14:textId="77777777" w:rsidR="00CB53EE" w:rsidRPr="00C7642A" w:rsidRDefault="00CB53EE" w:rsidP="00CB53EE">
      <w:pPr>
        <w:pStyle w:val="PL"/>
        <w:rPr>
          <w:rFonts w:eastAsia="SimSun"/>
          <w:lang w:eastAsia="zh-CN"/>
        </w:rPr>
      </w:pPr>
      <w:r w:rsidRPr="00C7642A">
        <w:rPr>
          <w:rFonts w:eastAsia="SimSun"/>
          <w:lang w:eastAsia="zh-CN"/>
        </w:rPr>
        <w:t xml:space="preserve">        expectationfulfilmentInfo:</w:t>
      </w:r>
    </w:p>
    <w:p w14:paraId="137806AA"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            </w:t>
      </w:r>
    </w:p>
    <w:p w14:paraId="7EA46B6A" w14:textId="77777777" w:rsidR="00CB53EE" w:rsidRPr="00C7642A" w:rsidRDefault="00CB53EE" w:rsidP="00CB53EE">
      <w:pPr>
        <w:pStyle w:val="PL"/>
        <w:rPr>
          <w:rFonts w:eastAsia="SimSun"/>
          <w:lang w:eastAsia="zh-CN"/>
        </w:rPr>
      </w:pPr>
      <w:r w:rsidRPr="00C7642A">
        <w:rPr>
          <w:rFonts w:eastAsia="SimSun"/>
          <w:lang w:eastAsia="zh-CN"/>
        </w:rPr>
        <w:t xml:space="preserve">    RadioNetworkExpectation:</w:t>
      </w:r>
    </w:p>
    <w:p w14:paraId="04B9C28A"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6568D384"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"IntentExpectation" data type with specialisations to represent MnS consumer's expectations for radio network  delivering and performance assurance    </w:t>
      </w:r>
    </w:p>
    <w:p w14:paraId="01874F51"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EFA7A2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2A2D8FC0" w14:textId="77777777" w:rsidR="00CB53EE" w:rsidRPr="00C7642A" w:rsidRDefault="00CB53EE" w:rsidP="00CB53EE">
      <w:pPr>
        <w:pStyle w:val="PL"/>
        <w:rPr>
          <w:rFonts w:eastAsia="SimSun"/>
          <w:lang w:eastAsia="zh-CN"/>
        </w:rPr>
      </w:pPr>
      <w:r w:rsidRPr="00C7642A">
        <w:rPr>
          <w:rFonts w:eastAsia="SimSun"/>
          <w:lang w:eastAsia="zh-CN"/>
        </w:rPr>
        <w:t xml:space="preserve">        expectationId:</w:t>
      </w:r>
    </w:p>
    <w:p w14:paraId="30F08CA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75166BF" w14:textId="77777777" w:rsidR="00CB53EE" w:rsidRPr="00C7642A" w:rsidRDefault="00CB53EE" w:rsidP="00CB53EE">
      <w:pPr>
        <w:pStyle w:val="PL"/>
        <w:rPr>
          <w:rFonts w:eastAsia="SimSun"/>
          <w:lang w:eastAsia="zh-CN"/>
        </w:rPr>
      </w:pPr>
      <w:r w:rsidRPr="00C7642A">
        <w:rPr>
          <w:rFonts w:eastAsia="SimSun"/>
          <w:lang w:eastAsia="zh-CN"/>
        </w:rPr>
        <w:t xml:space="preserve">        expectationVerb:</w:t>
      </w:r>
    </w:p>
    <w:p w14:paraId="28DF7312"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"#/components/schemas/ExpectationVerb"</w:t>
      </w:r>
    </w:p>
    <w:p w14:paraId="1F4E5088" w14:textId="77777777" w:rsidR="00CB53EE" w:rsidRPr="00C7642A" w:rsidRDefault="00CB53EE" w:rsidP="00CB53EE">
      <w:pPr>
        <w:pStyle w:val="PL"/>
        <w:rPr>
          <w:rFonts w:eastAsia="SimSun"/>
          <w:lang w:eastAsia="zh-CN"/>
        </w:rPr>
      </w:pPr>
      <w:r w:rsidRPr="00C7642A">
        <w:rPr>
          <w:rFonts w:eastAsia="SimSun"/>
          <w:lang w:eastAsia="zh-CN"/>
        </w:rPr>
        <w:t xml:space="preserve">        expectationObjects:</w:t>
      </w:r>
    </w:p>
    <w:p w14:paraId="1A7446D4"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79CDE930"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6B77BCCA"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"#/components/schemas/RadioNetworkExpectationObject"</w:t>
      </w:r>
    </w:p>
    <w:p w14:paraId="6B927004" w14:textId="77777777" w:rsidR="00CB53EE" w:rsidRPr="00C7642A" w:rsidRDefault="00CB53EE" w:rsidP="00CB53EE">
      <w:pPr>
        <w:pStyle w:val="PL"/>
        <w:rPr>
          <w:rFonts w:eastAsia="SimSun"/>
          <w:lang w:eastAsia="zh-CN"/>
        </w:rPr>
      </w:pPr>
      <w:r w:rsidRPr="00C7642A">
        <w:rPr>
          <w:rFonts w:eastAsia="SimSun"/>
          <w:lang w:eastAsia="zh-CN"/>
        </w:rPr>
        <w:t xml:space="preserve">        expectationTargets:</w:t>
      </w:r>
    </w:p>
    <w:p w14:paraId="6BE0332D"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13182A94"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1263287"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16D38D0"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6629603F"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"#/components/schemas/WeakRSRPRatioTarget"</w:t>
      </w:r>
    </w:p>
    <w:p w14:paraId="5C5E452D"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"#/components/schemas/LowSINRRatioTarget"</w:t>
      </w:r>
    </w:p>
    <w:p w14:paraId="2790A598"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"#/components/schemas/AveULRANUEThptTarget"</w:t>
      </w:r>
    </w:p>
    <w:p w14:paraId="732D6E50"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"#/components/schemas/AveDLRANUEThptTarget"</w:t>
      </w:r>
    </w:p>
    <w:p w14:paraId="30EDF8D0"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"#/components/schemas/LowULRANUEThptRatioTarget"</w:t>
      </w:r>
    </w:p>
    <w:p w14:paraId="346EFFE1"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"#/components/schemas/LowDLRANUEThptRatioTarget" </w:t>
      </w:r>
    </w:p>
    <w:p w14:paraId="215B3D0C"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"#/components/schemas/ExpectationTarget"</w:t>
      </w:r>
    </w:p>
    <w:p w14:paraId="4441B4D3" w14:textId="77777777" w:rsidR="00CB53EE" w:rsidRPr="00C7642A" w:rsidRDefault="00CB53EE" w:rsidP="00CB53EE">
      <w:pPr>
        <w:pStyle w:val="PL"/>
        <w:rPr>
          <w:rFonts w:eastAsia="SimSun"/>
          <w:lang w:eastAsia="zh-CN"/>
        </w:rPr>
      </w:pPr>
      <w:r w:rsidRPr="00C7642A">
        <w:rPr>
          <w:rFonts w:eastAsia="SimSun"/>
          <w:lang w:eastAsia="zh-CN"/>
        </w:rPr>
        <w:t xml:space="preserve">        expectationContexts:</w:t>
      </w:r>
    </w:p>
    <w:p w14:paraId="27C2D6B9"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78B44966"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3770D839"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"#/components/schemas/ExpectationContext"</w:t>
      </w:r>
    </w:p>
    <w:p w14:paraId="7F23DA72" w14:textId="77777777" w:rsidR="00CB53EE" w:rsidRPr="00C7642A" w:rsidRDefault="00CB53EE" w:rsidP="00CB53EE">
      <w:pPr>
        <w:pStyle w:val="PL"/>
        <w:rPr>
          <w:rFonts w:eastAsia="SimSun"/>
          <w:lang w:eastAsia="zh-CN"/>
        </w:rPr>
      </w:pPr>
      <w:r w:rsidRPr="00C7642A">
        <w:rPr>
          <w:rFonts w:eastAsia="SimSun"/>
          <w:lang w:eastAsia="zh-CN"/>
        </w:rPr>
        <w:t xml:space="preserve">        expectationfulfilmentInfo:</w:t>
      </w:r>
    </w:p>
    <w:p w14:paraId="1D803C28"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                  </w:t>
      </w:r>
    </w:p>
    <w:p w14:paraId="5B907E01" w14:textId="77777777" w:rsidR="00CB53EE" w:rsidRPr="00C7642A" w:rsidRDefault="00CB53EE" w:rsidP="00CB53EE">
      <w:pPr>
        <w:pStyle w:val="PL"/>
        <w:rPr>
          <w:rFonts w:eastAsia="SimSun"/>
          <w:lang w:eastAsia="zh-CN"/>
        </w:rPr>
      </w:pPr>
      <w:r w:rsidRPr="00C7642A">
        <w:rPr>
          <w:rFonts w:eastAsia="SimSun"/>
          <w:lang w:eastAsia="zh-CN"/>
        </w:rPr>
        <w:t xml:space="preserve">    ServiceSupportExpectation:</w:t>
      </w:r>
    </w:p>
    <w:p w14:paraId="513EE466"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74CCF671"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"IntentExpectation" data type with specialisations to represent MnS consumer's expectations for service deployment    </w:t>
      </w:r>
    </w:p>
    <w:p w14:paraId="761741A3"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53DFC54"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60614EE" w14:textId="77777777" w:rsidR="00CB53EE" w:rsidRPr="00C7642A" w:rsidRDefault="00CB53EE" w:rsidP="00CB53EE">
      <w:pPr>
        <w:pStyle w:val="PL"/>
        <w:rPr>
          <w:rFonts w:eastAsia="SimSun"/>
          <w:lang w:eastAsia="zh-CN"/>
        </w:rPr>
      </w:pPr>
      <w:r w:rsidRPr="00C7642A">
        <w:rPr>
          <w:rFonts w:eastAsia="SimSun"/>
          <w:lang w:eastAsia="zh-CN"/>
        </w:rPr>
        <w:t xml:space="preserve">        expectationId:</w:t>
      </w:r>
    </w:p>
    <w:p w14:paraId="125DD664"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4F66B55" w14:textId="77777777" w:rsidR="00CB53EE" w:rsidRPr="00C7642A" w:rsidRDefault="00CB53EE" w:rsidP="00CB53EE">
      <w:pPr>
        <w:pStyle w:val="PL"/>
        <w:rPr>
          <w:rFonts w:eastAsia="SimSun"/>
          <w:lang w:eastAsia="zh-CN"/>
        </w:rPr>
      </w:pPr>
      <w:r w:rsidRPr="00C7642A">
        <w:rPr>
          <w:rFonts w:eastAsia="SimSun"/>
          <w:lang w:eastAsia="zh-CN"/>
        </w:rPr>
        <w:t xml:space="preserve">        expectationVerb:</w:t>
      </w:r>
    </w:p>
    <w:p w14:paraId="6C806DC6"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"#/components/schemas/ExpectationVerb"</w:t>
      </w:r>
    </w:p>
    <w:p w14:paraId="1600333A" w14:textId="77777777" w:rsidR="00CB53EE" w:rsidRPr="00C7642A" w:rsidRDefault="00CB53EE" w:rsidP="00CB53EE">
      <w:pPr>
        <w:pStyle w:val="PL"/>
        <w:rPr>
          <w:rFonts w:eastAsia="SimSun"/>
          <w:lang w:eastAsia="zh-CN"/>
        </w:rPr>
      </w:pPr>
      <w:r w:rsidRPr="00C7642A">
        <w:rPr>
          <w:rFonts w:eastAsia="SimSun"/>
          <w:lang w:eastAsia="zh-CN"/>
        </w:rPr>
        <w:t xml:space="preserve">        expectationObjects:</w:t>
      </w:r>
    </w:p>
    <w:p w14:paraId="20B9F9EF"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19B612B4"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78F844CD"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"#/components/schemas/ServiceSupportExpectationObject"</w:t>
      </w:r>
    </w:p>
    <w:p w14:paraId="67745C43" w14:textId="77777777" w:rsidR="00CB53EE" w:rsidRPr="00C7642A" w:rsidRDefault="00CB53EE" w:rsidP="00CB53EE">
      <w:pPr>
        <w:pStyle w:val="PL"/>
        <w:rPr>
          <w:rFonts w:eastAsia="SimSun"/>
          <w:lang w:eastAsia="zh-CN"/>
        </w:rPr>
      </w:pPr>
      <w:r w:rsidRPr="00C7642A">
        <w:rPr>
          <w:rFonts w:eastAsia="SimSun"/>
          <w:lang w:eastAsia="zh-CN"/>
        </w:rPr>
        <w:t xml:space="preserve">        expectationTargets:</w:t>
      </w:r>
    </w:p>
    <w:p w14:paraId="760476D7"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245003A7"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CA8E6B9"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66A824DE"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5B9B346F"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"#/components/schemas/DLThptPerUETarget"</w:t>
      </w:r>
    </w:p>
    <w:p w14:paraId="6C3773B8"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"#/components/schemas/ULThptPerUETarget"</w:t>
      </w:r>
    </w:p>
    <w:p w14:paraId="265F3B2D"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"#/components/schemas/DLLatencyTarget"</w:t>
      </w:r>
    </w:p>
    <w:p w14:paraId="2E6E0564"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"#/components/schemas/ULLatencyTarget"</w:t>
      </w:r>
    </w:p>
    <w:p w14:paraId="4DD19136"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"#/components/schemas/MaxNumberofUEsTarget"</w:t>
      </w:r>
    </w:p>
    <w:p w14:paraId="7BBCB42F"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"#/components/schemas/ActivityFactorTarget"</w:t>
      </w:r>
    </w:p>
    <w:p w14:paraId="11595AAD"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"#/components/schemas/UESpeedTarget"</w:t>
      </w:r>
    </w:p>
    <w:p w14:paraId="2BF84C08"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"#/components/schemas/ExpectationTarget"</w:t>
      </w:r>
    </w:p>
    <w:p w14:paraId="6F8996AF" w14:textId="77777777" w:rsidR="00CB53EE" w:rsidRPr="00C7642A" w:rsidRDefault="00CB53EE" w:rsidP="00CB53EE">
      <w:pPr>
        <w:pStyle w:val="PL"/>
        <w:rPr>
          <w:rFonts w:eastAsia="SimSun"/>
          <w:lang w:eastAsia="zh-CN"/>
        </w:rPr>
      </w:pPr>
      <w:r w:rsidRPr="00C7642A">
        <w:rPr>
          <w:rFonts w:eastAsia="SimSun"/>
          <w:lang w:eastAsia="zh-CN"/>
        </w:rPr>
        <w:t xml:space="preserve">        expectationContexts:</w:t>
      </w:r>
    </w:p>
    <w:p w14:paraId="0C66B83B"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5BB65E43"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7E4B1E55"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2D79599"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4392C5A8"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"#/components/schemas/ServiceStartTimeContext"</w:t>
      </w:r>
    </w:p>
    <w:p w14:paraId="70B584E9"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"#/components/schemas/ServiceEndTimeContext"</w:t>
      </w:r>
    </w:p>
    <w:p w14:paraId="7EB8D866"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"#/components/schemas/UEMobilityLevelContext"</w:t>
      </w:r>
    </w:p>
    <w:p w14:paraId="1452C7B4"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"#/components/schemas/ResourceSharingLevelContext"</w:t>
      </w:r>
    </w:p>
    <w:p w14:paraId="46C4079A"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"#/components/schemas/ExpectationContext"</w:t>
      </w:r>
    </w:p>
    <w:p w14:paraId="69647629" w14:textId="77777777" w:rsidR="00CB53EE" w:rsidRPr="00C7642A" w:rsidRDefault="00CB53EE" w:rsidP="00CB53EE">
      <w:pPr>
        <w:pStyle w:val="PL"/>
        <w:rPr>
          <w:rFonts w:eastAsia="SimSun"/>
          <w:lang w:eastAsia="zh-CN"/>
        </w:rPr>
      </w:pPr>
      <w:r w:rsidRPr="00C7642A">
        <w:rPr>
          <w:rFonts w:eastAsia="SimSun"/>
          <w:lang w:eastAsia="zh-CN"/>
        </w:rPr>
        <w:t xml:space="preserve">        expectationfulfilmentInfo:</w:t>
      </w:r>
    </w:p>
    <w:p w14:paraId="4E15ED38"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              </w:t>
      </w:r>
    </w:p>
    <w:p w14:paraId="3A3A4D85" w14:textId="77777777" w:rsidR="00CB53EE" w:rsidRPr="00C7642A" w:rsidRDefault="00CB53EE" w:rsidP="00CB53EE">
      <w:pPr>
        <w:pStyle w:val="PL"/>
        <w:rPr>
          <w:rFonts w:eastAsia="SimSun"/>
          <w:lang w:eastAsia="zh-CN"/>
        </w:rPr>
      </w:pPr>
      <w:r w:rsidRPr="00C7642A">
        <w:rPr>
          <w:rFonts w:eastAsia="SimSun"/>
          <w:lang w:eastAsia="zh-CN"/>
        </w:rPr>
        <w:t xml:space="preserve">   #-------Definition of the IntentExpectation dataType ----------#    </w:t>
      </w:r>
    </w:p>
    <w:p w14:paraId="69BCA86D" w14:textId="77777777" w:rsidR="00CB53EE" w:rsidRPr="00C7642A" w:rsidRDefault="00CB53EE" w:rsidP="00CB53EE">
      <w:pPr>
        <w:pStyle w:val="PL"/>
        <w:rPr>
          <w:rFonts w:eastAsia="SimSun"/>
          <w:lang w:eastAsia="zh-CN"/>
        </w:rPr>
      </w:pPr>
    </w:p>
    <w:p w14:paraId="059657E2" w14:textId="77777777" w:rsidR="00CB53EE" w:rsidRPr="00C7642A" w:rsidRDefault="00CB53EE" w:rsidP="00CB53EE">
      <w:pPr>
        <w:pStyle w:val="PL"/>
        <w:rPr>
          <w:rFonts w:eastAsia="SimSun"/>
          <w:lang w:eastAsia="zh-CN"/>
        </w:rPr>
      </w:pPr>
      <w:r w:rsidRPr="00C7642A">
        <w:rPr>
          <w:rFonts w:eastAsia="SimSun"/>
          <w:lang w:eastAsia="zh-CN"/>
        </w:rPr>
        <w:t xml:space="preserve">   #-------Definition of the ExpectationObject dataType ----------#    </w:t>
      </w:r>
    </w:p>
    <w:p w14:paraId="73B63D5C" w14:textId="77777777" w:rsidR="00CB53EE" w:rsidRPr="00C7642A" w:rsidRDefault="00CB53EE" w:rsidP="00CB53EE">
      <w:pPr>
        <w:pStyle w:val="PL"/>
        <w:rPr>
          <w:rFonts w:eastAsia="SimSun"/>
          <w:lang w:eastAsia="zh-CN"/>
        </w:rPr>
      </w:pPr>
      <w:r w:rsidRPr="00C7642A">
        <w:rPr>
          <w:rFonts w:eastAsia="SimSun"/>
          <w:lang w:eastAsia="zh-CN"/>
        </w:rPr>
        <w:t xml:space="preserve">    ExpectationObject:</w:t>
      </w:r>
    </w:p>
    <w:p w14:paraId="315CDE78"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2CF78BC"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"ExpectationObject" data type without specialisations</w:t>
      </w:r>
    </w:p>
    <w:p w14:paraId="7C57A7A6"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49C785F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66B158C" w14:textId="77777777" w:rsidR="00CB53EE" w:rsidRPr="00C7642A" w:rsidRDefault="00CB53EE" w:rsidP="00CB53EE">
      <w:pPr>
        <w:pStyle w:val="PL"/>
        <w:rPr>
          <w:rFonts w:eastAsia="SimSun"/>
          <w:lang w:eastAsia="zh-CN"/>
        </w:rPr>
      </w:pPr>
      <w:r w:rsidRPr="00C7642A">
        <w:rPr>
          <w:rFonts w:eastAsia="SimSun"/>
          <w:lang w:eastAsia="zh-CN"/>
        </w:rPr>
        <w:t xml:space="preserve">        objectType:</w:t>
      </w:r>
    </w:p>
    <w:p w14:paraId="552653E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A6DC007"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F6C90BB" w14:textId="77777777" w:rsidR="00CB53EE" w:rsidRPr="00C7642A" w:rsidRDefault="00CB53EE" w:rsidP="00CB53EE">
      <w:pPr>
        <w:pStyle w:val="PL"/>
        <w:rPr>
          <w:rFonts w:eastAsia="SimSun"/>
          <w:lang w:eastAsia="zh-CN"/>
        </w:rPr>
      </w:pPr>
      <w:r w:rsidRPr="00C7642A">
        <w:rPr>
          <w:rFonts w:eastAsia="SimSun"/>
          <w:lang w:eastAsia="zh-CN"/>
        </w:rPr>
        <w:t xml:space="preserve">            - RAN_SubNetwork  #value for Radio Network Expectation--#</w:t>
      </w:r>
    </w:p>
    <w:p w14:paraId="22F914A7" w14:textId="77777777" w:rsidR="00CB53EE" w:rsidRPr="00C7642A" w:rsidRDefault="00CB53EE" w:rsidP="00CB53EE">
      <w:pPr>
        <w:pStyle w:val="PL"/>
        <w:rPr>
          <w:rFonts w:eastAsia="SimSun"/>
          <w:lang w:eastAsia="zh-CN"/>
        </w:rPr>
      </w:pPr>
      <w:r w:rsidRPr="00C7642A">
        <w:rPr>
          <w:rFonts w:eastAsia="SimSun"/>
          <w:lang w:eastAsia="zh-CN"/>
        </w:rPr>
        <w:t xml:space="preserve">            - Service_Support  #value for Service Support Expectation--#</w:t>
      </w:r>
    </w:p>
    <w:p w14:paraId="4899FF6B" w14:textId="77777777" w:rsidR="00CB53EE" w:rsidRPr="00C7642A" w:rsidRDefault="00CB53EE" w:rsidP="00CB53EE">
      <w:pPr>
        <w:pStyle w:val="PL"/>
        <w:rPr>
          <w:rFonts w:eastAsia="SimSun"/>
          <w:lang w:eastAsia="zh-CN"/>
        </w:rPr>
      </w:pPr>
      <w:r w:rsidRPr="00C7642A">
        <w:rPr>
          <w:rFonts w:eastAsia="SimSun"/>
          <w:lang w:eastAsia="zh-CN"/>
        </w:rPr>
        <w:t xml:space="preserve">            - TBD    #-This will be added based on defined scenario specfic intent expectation-#</w:t>
      </w:r>
    </w:p>
    <w:p w14:paraId="56E880EA" w14:textId="77777777" w:rsidR="00CB53EE" w:rsidRPr="00C7642A" w:rsidRDefault="00CB53EE" w:rsidP="00CB53EE">
      <w:pPr>
        <w:pStyle w:val="PL"/>
        <w:rPr>
          <w:rFonts w:eastAsia="SimSun"/>
          <w:lang w:eastAsia="zh-CN"/>
        </w:rPr>
      </w:pPr>
      <w:r w:rsidRPr="00C7642A">
        <w:rPr>
          <w:rFonts w:eastAsia="SimSun"/>
          <w:lang w:eastAsia="zh-CN"/>
        </w:rPr>
        <w:t xml:space="preserve">        objectInstance:</w:t>
      </w:r>
    </w:p>
    <w:p w14:paraId="30A67111" w14:textId="77777777" w:rsidR="00CB53EE" w:rsidRPr="00C7642A" w:rsidRDefault="00CB53EE" w:rsidP="00CB53EE">
      <w:pPr>
        <w:pStyle w:val="PL"/>
        <w:rPr>
          <w:rFonts w:eastAsia="SimSun"/>
          <w:lang w:eastAsia="zh-CN"/>
        </w:rPr>
      </w:pPr>
      <w:r w:rsidRPr="00C7642A">
        <w:rPr>
          <w:rFonts w:eastAsia="SimSun"/>
          <w:lang w:eastAsia="zh-CN"/>
        </w:rPr>
        <w:t xml:space="preserve">          $ref: "TS28623_ComDefs.yaml#/components/schemas/Dn"</w:t>
      </w:r>
    </w:p>
    <w:p w14:paraId="7C4C6DC4" w14:textId="77777777" w:rsidR="00CB53EE" w:rsidRPr="00C7642A" w:rsidRDefault="00CB53EE" w:rsidP="00CB53EE">
      <w:pPr>
        <w:pStyle w:val="PL"/>
        <w:rPr>
          <w:rFonts w:eastAsia="SimSun"/>
          <w:lang w:eastAsia="zh-CN"/>
        </w:rPr>
      </w:pPr>
      <w:r w:rsidRPr="00C7642A">
        <w:rPr>
          <w:rFonts w:eastAsia="SimSun"/>
          <w:lang w:eastAsia="zh-CN"/>
        </w:rPr>
        <w:t xml:space="preserve">        objectContexts:</w:t>
      </w:r>
    </w:p>
    <w:p w14:paraId="1B1BFB2E"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1B7FDAAC"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12F4AC7D"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"#/components/schemas/ObjectContext"           </w:t>
      </w:r>
    </w:p>
    <w:p w14:paraId="4F89ED22" w14:textId="77777777" w:rsidR="00CB53EE" w:rsidRPr="00C7642A" w:rsidRDefault="00CB53EE" w:rsidP="00CB53EE">
      <w:pPr>
        <w:pStyle w:val="PL"/>
        <w:rPr>
          <w:rFonts w:eastAsia="SimSun"/>
          <w:lang w:eastAsia="zh-CN"/>
        </w:rPr>
      </w:pPr>
      <w:r w:rsidRPr="00C7642A">
        <w:rPr>
          <w:rFonts w:eastAsia="SimSun"/>
          <w:lang w:eastAsia="zh-CN"/>
        </w:rPr>
        <w:t xml:space="preserve">    RadioNetworkExpectationObject:</w:t>
      </w:r>
    </w:p>
    <w:p w14:paraId="795B1441"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3624F8D3"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"ExpectationObject" data type with specialisations for RadioNetworkExpectation</w:t>
      </w:r>
    </w:p>
    <w:p w14:paraId="436A9031"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6A2A83F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C155E3D" w14:textId="77777777" w:rsidR="00CB53EE" w:rsidRPr="00C7642A" w:rsidRDefault="00CB53EE" w:rsidP="00CB53EE">
      <w:pPr>
        <w:pStyle w:val="PL"/>
        <w:rPr>
          <w:rFonts w:eastAsia="SimSun"/>
          <w:lang w:eastAsia="zh-CN"/>
        </w:rPr>
      </w:pPr>
      <w:r w:rsidRPr="00C7642A">
        <w:rPr>
          <w:rFonts w:eastAsia="SimSun"/>
          <w:lang w:eastAsia="zh-CN"/>
        </w:rPr>
        <w:t xml:space="preserve">        objectType:</w:t>
      </w:r>
    </w:p>
    <w:p w14:paraId="5ACD3D4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EB39A18"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B2B3608" w14:textId="77777777" w:rsidR="00CB53EE" w:rsidRPr="00C7642A" w:rsidRDefault="00CB53EE" w:rsidP="00CB53EE">
      <w:pPr>
        <w:pStyle w:val="PL"/>
        <w:rPr>
          <w:rFonts w:eastAsia="SimSun"/>
          <w:lang w:eastAsia="zh-CN"/>
        </w:rPr>
      </w:pPr>
      <w:r w:rsidRPr="00C7642A">
        <w:rPr>
          <w:rFonts w:eastAsia="SimSun"/>
          <w:lang w:eastAsia="zh-CN"/>
        </w:rPr>
        <w:t xml:space="preserve">            - RAN_SubNetwork  #value for Radio Network Expectation--#</w:t>
      </w:r>
    </w:p>
    <w:p w14:paraId="63C483EE" w14:textId="77777777" w:rsidR="00CB53EE" w:rsidRPr="00C7642A" w:rsidRDefault="00CB53EE" w:rsidP="00CB53EE">
      <w:pPr>
        <w:pStyle w:val="PL"/>
        <w:rPr>
          <w:rFonts w:eastAsia="SimSun"/>
          <w:lang w:eastAsia="zh-CN"/>
        </w:rPr>
      </w:pPr>
      <w:r w:rsidRPr="00C7642A">
        <w:rPr>
          <w:rFonts w:eastAsia="SimSun"/>
          <w:lang w:eastAsia="zh-CN"/>
        </w:rPr>
        <w:t xml:space="preserve">        objectInstance:</w:t>
      </w:r>
    </w:p>
    <w:p w14:paraId="0506360E" w14:textId="77777777" w:rsidR="00CB53EE" w:rsidRPr="00C7642A" w:rsidRDefault="00CB53EE" w:rsidP="00CB53EE">
      <w:pPr>
        <w:pStyle w:val="PL"/>
        <w:rPr>
          <w:rFonts w:eastAsia="SimSun"/>
          <w:lang w:eastAsia="zh-CN"/>
        </w:rPr>
      </w:pPr>
      <w:r w:rsidRPr="00C7642A">
        <w:rPr>
          <w:rFonts w:eastAsia="SimSun"/>
          <w:lang w:eastAsia="zh-CN"/>
        </w:rPr>
        <w:t xml:space="preserve">          $ref: "TS28623_ComDefs.yaml#/components/schemas/Dn"</w:t>
      </w:r>
    </w:p>
    <w:p w14:paraId="5A545C79" w14:textId="77777777" w:rsidR="00CB53EE" w:rsidRPr="00C7642A" w:rsidRDefault="00CB53EE" w:rsidP="00CB53EE">
      <w:pPr>
        <w:pStyle w:val="PL"/>
        <w:rPr>
          <w:rFonts w:eastAsia="SimSun"/>
          <w:lang w:eastAsia="zh-CN"/>
        </w:rPr>
      </w:pPr>
      <w:r w:rsidRPr="00C7642A">
        <w:rPr>
          <w:rFonts w:eastAsia="SimSun"/>
          <w:lang w:eastAsia="zh-CN"/>
        </w:rPr>
        <w:t xml:space="preserve">        objectContexts:</w:t>
      </w:r>
    </w:p>
    <w:p w14:paraId="716C804B"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A82C47D"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35B8EA5E"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1203F4C3"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3CD1A3CC"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"#/components/schemas/CoverageAreaPolygonContext"</w:t>
      </w:r>
    </w:p>
    <w:p w14:paraId="5185A379"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"#/components/schemas/CoverageTACContext"</w:t>
      </w:r>
    </w:p>
    <w:p w14:paraId="0EDD350C"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"#/components/schemas/PLMNContext"</w:t>
      </w:r>
    </w:p>
    <w:p w14:paraId="5748C9E6"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"#/components/schemas/NRFqBandContext"</w:t>
      </w:r>
    </w:p>
    <w:p w14:paraId="1E7673C5"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"#/components/schemas/RATContext"</w:t>
      </w:r>
    </w:p>
    <w:p w14:paraId="4143FFAB"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"#/components/schemas/ObjectContext"               </w:t>
      </w:r>
    </w:p>
    <w:p w14:paraId="68B41850" w14:textId="77777777" w:rsidR="00CB53EE" w:rsidRPr="00C7642A" w:rsidRDefault="00CB53EE" w:rsidP="00CB53EE">
      <w:pPr>
        <w:pStyle w:val="PL"/>
        <w:rPr>
          <w:rFonts w:eastAsia="SimSun"/>
          <w:lang w:eastAsia="zh-CN"/>
        </w:rPr>
      </w:pPr>
      <w:r w:rsidRPr="00C7642A">
        <w:rPr>
          <w:rFonts w:eastAsia="SimSun"/>
          <w:lang w:eastAsia="zh-CN"/>
        </w:rPr>
        <w:t xml:space="preserve">    ServiceSupportExpectationObject: </w:t>
      </w:r>
    </w:p>
    <w:p w14:paraId="6015A30E"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391D42CD"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"ExpectationObject" data type with specialisations for ServiceSupportExpectation</w:t>
      </w:r>
    </w:p>
    <w:p w14:paraId="32988FD6"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1D2C4A8"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2DCF388D" w14:textId="77777777" w:rsidR="00CB53EE" w:rsidRPr="00C7642A" w:rsidRDefault="00CB53EE" w:rsidP="00CB53EE">
      <w:pPr>
        <w:pStyle w:val="PL"/>
        <w:rPr>
          <w:rFonts w:eastAsia="SimSun"/>
          <w:lang w:eastAsia="zh-CN"/>
        </w:rPr>
      </w:pPr>
      <w:r w:rsidRPr="00C7642A">
        <w:rPr>
          <w:rFonts w:eastAsia="SimSun"/>
          <w:lang w:eastAsia="zh-CN"/>
        </w:rPr>
        <w:t xml:space="preserve">        objectType:</w:t>
      </w:r>
    </w:p>
    <w:p w14:paraId="01B932B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8DA965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34C6E3AC" w14:textId="77777777" w:rsidR="00CB53EE" w:rsidRPr="00C7642A" w:rsidRDefault="00CB53EE" w:rsidP="00CB53EE">
      <w:pPr>
        <w:pStyle w:val="PL"/>
        <w:rPr>
          <w:rFonts w:eastAsia="SimSun"/>
          <w:lang w:eastAsia="zh-CN"/>
        </w:rPr>
      </w:pPr>
      <w:r w:rsidRPr="00C7642A">
        <w:rPr>
          <w:rFonts w:eastAsia="SimSun"/>
          <w:lang w:eastAsia="zh-CN"/>
        </w:rPr>
        <w:t xml:space="preserve">            - Service_Support  #value for Radio Network Expectation--#</w:t>
      </w:r>
    </w:p>
    <w:p w14:paraId="4D191A52" w14:textId="77777777" w:rsidR="00CB53EE" w:rsidRPr="00C7642A" w:rsidRDefault="00CB53EE" w:rsidP="00CB53EE">
      <w:pPr>
        <w:pStyle w:val="PL"/>
        <w:rPr>
          <w:rFonts w:eastAsia="SimSun"/>
          <w:lang w:eastAsia="zh-CN"/>
        </w:rPr>
      </w:pPr>
      <w:r w:rsidRPr="00C7642A">
        <w:rPr>
          <w:rFonts w:eastAsia="SimSun"/>
          <w:lang w:eastAsia="zh-CN"/>
        </w:rPr>
        <w:t xml:space="preserve">        objectInstance:</w:t>
      </w:r>
    </w:p>
    <w:p w14:paraId="571397A6" w14:textId="77777777" w:rsidR="00CB53EE" w:rsidRPr="00C7642A" w:rsidRDefault="00CB53EE" w:rsidP="00CB53EE">
      <w:pPr>
        <w:pStyle w:val="PL"/>
        <w:rPr>
          <w:rFonts w:eastAsia="SimSun"/>
          <w:lang w:eastAsia="zh-CN"/>
        </w:rPr>
      </w:pPr>
      <w:r w:rsidRPr="00C7642A">
        <w:rPr>
          <w:rFonts w:eastAsia="SimSun"/>
          <w:lang w:eastAsia="zh-CN"/>
        </w:rPr>
        <w:t xml:space="preserve">          $ref: "TS28623_ComDefs.yaml#/components/schemas/Dn"</w:t>
      </w:r>
    </w:p>
    <w:p w14:paraId="25ADAFAC" w14:textId="77777777" w:rsidR="00CB53EE" w:rsidRPr="00C7642A" w:rsidRDefault="00CB53EE" w:rsidP="00CB53EE">
      <w:pPr>
        <w:pStyle w:val="PL"/>
        <w:rPr>
          <w:rFonts w:eastAsia="SimSun"/>
          <w:lang w:eastAsia="zh-CN"/>
        </w:rPr>
      </w:pPr>
      <w:r w:rsidRPr="00C7642A">
        <w:rPr>
          <w:rFonts w:eastAsia="SimSun"/>
          <w:lang w:eastAsia="zh-CN"/>
        </w:rPr>
        <w:t xml:space="preserve">        objectContexts:</w:t>
      </w:r>
    </w:p>
    <w:p w14:paraId="13391056"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0F346539"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681BF51A"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1396C588"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1A24B924"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"#/components/schemas/EdgeIdenfiticationIdContext"</w:t>
      </w:r>
    </w:p>
    <w:p w14:paraId="0DDF5F8A"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"#/components/schemas/EdgeIdenfiticationLocContext"</w:t>
      </w:r>
    </w:p>
    <w:p w14:paraId="4D60F338"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"#/components/schemas/CoverageAreaTAContext"   </w:t>
      </w:r>
    </w:p>
    <w:p w14:paraId="1B5F8D21"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"#/components/schemas/ObjectContext"   </w:t>
      </w:r>
    </w:p>
    <w:p w14:paraId="3BB5E00A" w14:textId="77777777" w:rsidR="00CB53EE" w:rsidRPr="00C7642A" w:rsidRDefault="00CB53EE" w:rsidP="00CB53EE">
      <w:pPr>
        <w:pStyle w:val="PL"/>
        <w:rPr>
          <w:rFonts w:eastAsia="SimSun"/>
          <w:lang w:eastAsia="zh-CN"/>
        </w:rPr>
      </w:pPr>
      <w:r w:rsidRPr="00C7642A">
        <w:rPr>
          <w:rFonts w:eastAsia="SimSun"/>
          <w:lang w:eastAsia="zh-CN"/>
        </w:rPr>
        <w:t xml:space="preserve">   #-------Definition of the ExpectationObject dataType ----------#    </w:t>
      </w:r>
    </w:p>
    <w:p w14:paraId="4B60AA30" w14:textId="77777777" w:rsidR="00CB53EE" w:rsidRPr="00C7642A" w:rsidRDefault="00CB53EE" w:rsidP="00CB53EE">
      <w:pPr>
        <w:pStyle w:val="PL"/>
        <w:rPr>
          <w:rFonts w:eastAsia="SimSun"/>
          <w:lang w:eastAsia="zh-CN"/>
        </w:rPr>
      </w:pPr>
    </w:p>
    <w:p w14:paraId="566DC303" w14:textId="77777777" w:rsidR="00CB53EE" w:rsidRPr="00C7642A" w:rsidRDefault="00CB53EE" w:rsidP="00CB53EE">
      <w:pPr>
        <w:pStyle w:val="PL"/>
        <w:rPr>
          <w:rFonts w:eastAsia="SimSun"/>
          <w:lang w:eastAsia="zh-CN"/>
        </w:rPr>
      </w:pPr>
      <w:r w:rsidRPr="00C7642A">
        <w:rPr>
          <w:rFonts w:eastAsia="SimSun"/>
          <w:lang w:eastAsia="zh-CN"/>
        </w:rPr>
        <w:t xml:space="preserve">   #-------Definition of the generic dataType --------------#    </w:t>
      </w:r>
    </w:p>
    <w:p w14:paraId="4BDF202F" w14:textId="77777777" w:rsidR="00CB53EE" w:rsidRPr="00C7642A" w:rsidRDefault="00CB53EE" w:rsidP="00CB53EE">
      <w:pPr>
        <w:pStyle w:val="PL"/>
        <w:rPr>
          <w:rFonts w:eastAsia="SimSun"/>
          <w:lang w:eastAsia="zh-CN"/>
        </w:rPr>
      </w:pPr>
      <w:r w:rsidRPr="00C7642A">
        <w:rPr>
          <w:rFonts w:eastAsia="SimSun"/>
          <w:lang w:eastAsia="zh-CN"/>
        </w:rPr>
        <w:t xml:space="preserve">    Condition:</w:t>
      </w:r>
    </w:p>
    <w:p w14:paraId="49E2799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05FCA3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5DD351C"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524B558D"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2F1DEF05" w14:textId="77777777" w:rsidR="00CB53EE" w:rsidRPr="00C7642A" w:rsidRDefault="00CB53EE" w:rsidP="00CB53EE">
      <w:pPr>
        <w:pStyle w:val="PL"/>
        <w:rPr>
          <w:rFonts w:eastAsia="SimSun"/>
          <w:lang w:eastAsia="zh-CN"/>
        </w:rPr>
      </w:pPr>
      <w:r w:rsidRPr="00C7642A">
        <w:rPr>
          <w:rFonts w:eastAsia="SimSun"/>
          <w:lang w:eastAsia="zh-CN"/>
        </w:rPr>
        <w:t xml:space="preserve">        - IS_GREATER_THAN</w:t>
      </w:r>
    </w:p>
    <w:p w14:paraId="2A6762C4"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5B44CBC6" w14:textId="77777777" w:rsidR="00CB53EE" w:rsidRPr="00C7642A" w:rsidRDefault="00CB53EE" w:rsidP="00CB53EE">
      <w:pPr>
        <w:pStyle w:val="PL"/>
        <w:rPr>
          <w:rFonts w:eastAsia="SimSun"/>
          <w:lang w:eastAsia="zh-CN"/>
        </w:rPr>
      </w:pPr>
      <w:r w:rsidRPr="00C7642A">
        <w:rPr>
          <w:rFonts w:eastAsia="SimSun"/>
          <w:lang w:eastAsia="zh-CN"/>
        </w:rPr>
        <w:t xml:space="preserve">        - IS_OUTSIDE_RANGE</w:t>
      </w:r>
    </w:p>
    <w:p w14:paraId="794A4B36" w14:textId="77777777" w:rsidR="00CB53EE" w:rsidRPr="00C7642A" w:rsidRDefault="00CB53EE" w:rsidP="00CB53EE">
      <w:pPr>
        <w:pStyle w:val="PL"/>
        <w:rPr>
          <w:rFonts w:eastAsia="SimSun"/>
          <w:lang w:eastAsia="zh-CN"/>
        </w:rPr>
      </w:pPr>
      <w:r w:rsidRPr="00C7642A">
        <w:rPr>
          <w:rFonts w:eastAsia="SimSun"/>
          <w:lang w:eastAsia="zh-CN"/>
        </w:rPr>
        <w:t xml:space="preserve">        - IS_ONE_OF</w:t>
      </w:r>
    </w:p>
    <w:p w14:paraId="3234401E" w14:textId="77777777" w:rsidR="00CB53EE" w:rsidRPr="00C7642A" w:rsidRDefault="00CB53EE" w:rsidP="00CB53EE">
      <w:pPr>
        <w:pStyle w:val="PL"/>
        <w:rPr>
          <w:rFonts w:eastAsia="SimSun"/>
          <w:lang w:eastAsia="zh-CN"/>
        </w:rPr>
      </w:pPr>
      <w:r w:rsidRPr="00C7642A">
        <w:rPr>
          <w:rFonts w:eastAsia="SimSun"/>
          <w:lang w:eastAsia="zh-CN"/>
        </w:rPr>
        <w:t xml:space="preserve">        - IS_NOT_ONE_OF</w:t>
      </w:r>
    </w:p>
    <w:p w14:paraId="198C8F26" w14:textId="77777777" w:rsidR="00CB53EE" w:rsidRPr="00C7642A" w:rsidRDefault="00CB53EE" w:rsidP="00CB53EE">
      <w:pPr>
        <w:pStyle w:val="PL"/>
        <w:rPr>
          <w:rFonts w:eastAsia="SimSun"/>
          <w:lang w:eastAsia="zh-CN"/>
        </w:rPr>
      </w:pPr>
      <w:r w:rsidRPr="00C7642A">
        <w:rPr>
          <w:rFonts w:eastAsia="SimSun"/>
          <w:lang w:eastAsia="zh-CN"/>
        </w:rPr>
        <w:t xml:space="preserve">        - IS_EQUAL_TO_OR_LESS_THAN</w:t>
      </w:r>
    </w:p>
    <w:p w14:paraId="405C6CE3" w14:textId="77777777" w:rsidR="00CB53EE" w:rsidRPr="00C7642A" w:rsidRDefault="00CB53EE" w:rsidP="00CB53EE">
      <w:pPr>
        <w:pStyle w:val="PL"/>
        <w:rPr>
          <w:rFonts w:eastAsia="SimSun"/>
          <w:lang w:eastAsia="zh-CN"/>
        </w:rPr>
      </w:pPr>
      <w:r w:rsidRPr="00C7642A">
        <w:rPr>
          <w:rFonts w:eastAsia="SimSun"/>
          <w:lang w:eastAsia="zh-CN"/>
        </w:rPr>
        <w:t xml:space="preserve">        - IS_EQUAL_TO_OR_GREATER_THAN</w:t>
      </w:r>
    </w:p>
    <w:p w14:paraId="34CA1044" w14:textId="77777777" w:rsidR="00CB53EE" w:rsidRPr="00C7642A" w:rsidRDefault="00CB53EE" w:rsidP="00CB53EE">
      <w:pPr>
        <w:pStyle w:val="PL"/>
        <w:rPr>
          <w:rFonts w:eastAsia="SimSun"/>
          <w:lang w:eastAsia="zh-CN"/>
        </w:rPr>
      </w:pPr>
      <w:r w:rsidRPr="00C7642A">
        <w:rPr>
          <w:rFonts w:eastAsia="SimSun"/>
          <w:lang w:eastAsia="zh-CN"/>
        </w:rPr>
        <w:t xml:space="preserve">    FulfilStatus:</w:t>
      </w:r>
    </w:p>
    <w:p w14:paraId="46DEC556"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B455CC4"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F04B3F4" w14:textId="77777777" w:rsidR="00CB53EE" w:rsidRPr="00C7642A" w:rsidRDefault="00CB53EE" w:rsidP="00CB53EE">
      <w:pPr>
        <w:pStyle w:val="PL"/>
        <w:rPr>
          <w:rFonts w:eastAsia="SimSun"/>
          <w:lang w:eastAsia="zh-CN"/>
        </w:rPr>
      </w:pPr>
      <w:r w:rsidRPr="00C7642A">
        <w:rPr>
          <w:rFonts w:eastAsia="SimSun"/>
          <w:lang w:eastAsia="zh-CN"/>
        </w:rPr>
        <w:t xml:space="preserve">          - FULFILLED</w:t>
      </w:r>
    </w:p>
    <w:p w14:paraId="52786F15" w14:textId="77777777" w:rsidR="00CB53EE" w:rsidRPr="00C7642A" w:rsidRDefault="00CB53EE" w:rsidP="00CB53EE">
      <w:pPr>
        <w:pStyle w:val="PL"/>
        <w:rPr>
          <w:rFonts w:eastAsia="SimSun"/>
          <w:lang w:eastAsia="zh-CN"/>
        </w:rPr>
      </w:pPr>
      <w:r w:rsidRPr="00C7642A">
        <w:rPr>
          <w:rFonts w:eastAsia="SimSun"/>
          <w:lang w:eastAsia="zh-CN"/>
        </w:rPr>
        <w:t xml:space="preserve">          - NOT_FULFILLED</w:t>
      </w:r>
    </w:p>
    <w:p w14:paraId="714A517E" w14:textId="77777777" w:rsidR="00CB53EE" w:rsidRPr="00C7642A" w:rsidRDefault="00CB53EE" w:rsidP="00CB53EE">
      <w:pPr>
        <w:pStyle w:val="PL"/>
        <w:rPr>
          <w:rFonts w:eastAsia="SimSun"/>
          <w:lang w:eastAsia="zh-CN"/>
        </w:rPr>
      </w:pPr>
      <w:r w:rsidRPr="00C7642A">
        <w:rPr>
          <w:rFonts w:eastAsia="SimSun"/>
          <w:lang w:eastAsia="zh-CN"/>
        </w:rPr>
        <w:t xml:space="preserve">    NotFulfilledState:</w:t>
      </w:r>
    </w:p>
    <w:p w14:paraId="4B2538F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E06849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B19652F" w14:textId="77777777" w:rsidR="00CB53EE" w:rsidRPr="00C7642A" w:rsidRDefault="00CB53EE" w:rsidP="00CB53EE">
      <w:pPr>
        <w:pStyle w:val="PL"/>
        <w:rPr>
          <w:rFonts w:eastAsia="SimSun"/>
          <w:lang w:eastAsia="zh-CN"/>
        </w:rPr>
      </w:pPr>
      <w:r w:rsidRPr="00C7642A">
        <w:rPr>
          <w:rFonts w:eastAsia="SimSun"/>
          <w:lang w:eastAsia="zh-CN"/>
        </w:rPr>
        <w:t xml:space="preserve">          - ACKNOWLEDGED</w:t>
      </w:r>
    </w:p>
    <w:p w14:paraId="684B64C2" w14:textId="77777777" w:rsidR="00CB53EE" w:rsidRPr="00C7642A" w:rsidRDefault="00CB53EE" w:rsidP="00CB53EE">
      <w:pPr>
        <w:pStyle w:val="PL"/>
        <w:rPr>
          <w:rFonts w:eastAsia="SimSun"/>
          <w:lang w:eastAsia="zh-CN"/>
        </w:rPr>
      </w:pPr>
      <w:r w:rsidRPr="00C7642A">
        <w:rPr>
          <w:rFonts w:eastAsia="SimSun"/>
          <w:lang w:eastAsia="zh-CN"/>
        </w:rPr>
        <w:t xml:space="preserve">          - COMPLIANT</w:t>
      </w:r>
    </w:p>
    <w:p w14:paraId="2F655885" w14:textId="77777777" w:rsidR="00CB53EE" w:rsidRPr="00C7642A" w:rsidRDefault="00CB53EE" w:rsidP="00CB53EE">
      <w:pPr>
        <w:pStyle w:val="PL"/>
        <w:rPr>
          <w:rFonts w:eastAsia="SimSun"/>
          <w:lang w:eastAsia="zh-CN"/>
        </w:rPr>
      </w:pPr>
      <w:r w:rsidRPr="00C7642A">
        <w:rPr>
          <w:rFonts w:eastAsia="SimSun"/>
          <w:lang w:eastAsia="zh-CN"/>
        </w:rPr>
        <w:t xml:space="preserve">          - DEGRADED</w:t>
      </w:r>
    </w:p>
    <w:p w14:paraId="5E01AB53" w14:textId="77777777" w:rsidR="00CB53EE" w:rsidRPr="00C7642A" w:rsidRDefault="00CB53EE" w:rsidP="00CB53EE">
      <w:pPr>
        <w:pStyle w:val="PL"/>
        <w:rPr>
          <w:rFonts w:eastAsia="SimSun"/>
          <w:lang w:eastAsia="zh-CN"/>
        </w:rPr>
      </w:pPr>
      <w:r w:rsidRPr="00C7642A">
        <w:rPr>
          <w:rFonts w:eastAsia="SimSun"/>
          <w:lang w:eastAsia="zh-CN"/>
        </w:rPr>
        <w:t xml:space="preserve">          - SUSPENDED</w:t>
      </w:r>
    </w:p>
    <w:p w14:paraId="01167429" w14:textId="77777777" w:rsidR="00CB53EE" w:rsidRPr="00C7642A" w:rsidRDefault="00CB53EE" w:rsidP="00CB53EE">
      <w:pPr>
        <w:pStyle w:val="PL"/>
        <w:rPr>
          <w:rFonts w:eastAsia="SimSun"/>
          <w:lang w:eastAsia="zh-CN"/>
        </w:rPr>
      </w:pPr>
      <w:r w:rsidRPr="00C7642A">
        <w:rPr>
          <w:rFonts w:eastAsia="SimSun"/>
          <w:lang w:eastAsia="zh-CN"/>
        </w:rPr>
        <w:t xml:space="preserve">          - TERMINATED</w:t>
      </w:r>
    </w:p>
    <w:p w14:paraId="5572F6AD" w14:textId="77777777" w:rsidR="00CB53EE" w:rsidRPr="00C7642A" w:rsidRDefault="00CB53EE" w:rsidP="00CB53EE">
      <w:pPr>
        <w:pStyle w:val="PL"/>
        <w:rPr>
          <w:rFonts w:eastAsia="SimSun"/>
          <w:lang w:eastAsia="zh-CN"/>
        </w:rPr>
      </w:pPr>
      <w:r w:rsidRPr="00C7642A">
        <w:rPr>
          <w:rFonts w:eastAsia="SimSun"/>
          <w:lang w:eastAsia="zh-CN"/>
        </w:rPr>
        <w:t xml:space="preserve">          - FULFILMENTFAILED</w:t>
      </w:r>
    </w:p>
    <w:p w14:paraId="366E2404" w14:textId="77777777" w:rsidR="00CB53EE" w:rsidRPr="00C7642A" w:rsidRDefault="00CB53EE" w:rsidP="00CB53EE">
      <w:pPr>
        <w:pStyle w:val="PL"/>
        <w:rPr>
          <w:rFonts w:eastAsia="SimSun"/>
          <w:lang w:eastAsia="zh-CN"/>
        </w:rPr>
      </w:pPr>
      <w:r w:rsidRPr="00C7642A">
        <w:rPr>
          <w:rFonts w:eastAsia="SimSun"/>
          <w:lang w:eastAsia="zh-CN"/>
        </w:rPr>
        <w:t xml:space="preserve">    FulfilmentInfo:</w:t>
      </w:r>
    </w:p>
    <w:p w14:paraId="3A68723D"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3F35E4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3A73EA7C" w14:textId="77777777" w:rsidR="00CB53EE" w:rsidRPr="00C7642A" w:rsidRDefault="00CB53EE" w:rsidP="00CB53EE">
      <w:pPr>
        <w:pStyle w:val="PL"/>
        <w:rPr>
          <w:rFonts w:eastAsia="SimSun"/>
          <w:lang w:eastAsia="zh-CN"/>
        </w:rPr>
      </w:pPr>
      <w:r w:rsidRPr="00C7642A">
        <w:rPr>
          <w:rFonts w:eastAsia="SimSun"/>
          <w:lang w:eastAsia="zh-CN"/>
        </w:rPr>
        <w:t xml:space="preserve">        fulfilStatus:</w:t>
      </w:r>
    </w:p>
    <w:p w14:paraId="0BF76F17"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"#/components/schemas/FulfilStatus"</w:t>
      </w:r>
    </w:p>
    <w:p w14:paraId="2E6D893E" w14:textId="77777777" w:rsidR="00CB53EE" w:rsidRPr="00C7642A" w:rsidRDefault="00CB53EE" w:rsidP="00CB53EE">
      <w:pPr>
        <w:pStyle w:val="PL"/>
        <w:rPr>
          <w:rFonts w:eastAsia="SimSun"/>
          <w:lang w:eastAsia="zh-CN"/>
        </w:rPr>
      </w:pPr>
      <w:r w:rsidRPr="00C7642A">
        <w:rPr>
          <w:rFonts w:eastAsia="SimSun"/>
          <w:lang w:eastAsia="zh-CN"/>
        </w:rPr>
        <w:t xml:space="preserve">        notFullfilledState:</w:t>
      </w:r>
    </w:p>
    <w:p w14:paraId="3B36D8BB"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225432B" w14:textId="77777777" w:rsidR="00CB53EE" w:rsidRPr="00C7642A" w:rsidRDefault="00CB53EE" w:rsidP="00CB53EE">
      <w:pPr>
        <w:pStyle w:val="PL"/>
        <w:rPr>
          <w:rFonts w:eastAsia="SimSun"/>
          <w:lang w:eastAsia="zh-CN"/>
        </w:rPr>
      </w:pPr>
      <w:r w:rsidRPr="00C7642A">
        <w:rPr>
          <w:rFonts w:eastAsia="SimSun"/>
          <w:lang w:eastAsia="zh-CN"/>
        </w:rPr>
        <w:t xml:space="preserve">            An attribute which is used when FulfilmentInfo is implemented for IntentFulfilmentInfo</w:t>
      </w:r>
    </w:p>
    <w:p w14:paraId="2A8E9C2B"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"#/components/schemas/NotFulfilledState"</w:t>
      </w:r>
    </w:p>
    <w:p w14:paraId="3C09E567" w14:textId="77777777" w:rsidR="00CB53EE" w:rsidRPr="00C7642A" w:rsidRDefault="00CB53EE" w:rsidP="00CB53EE">
      <w:pPr>
        <w:pStyle w:val="PL"/>
        <w:rPr>
          <w:rFonts w:eastAsia="SimSun"/>
          <w:lang w:eastAsia="zh-CN"/>
        </w:rPr>
      </w:pPr>
      <w:r w:rsidRPr="00C7642A">
        <w:rPr>
          <w:rFonts w:eastAsia="SimSun"/>
          <w:lang w:eastAsia="zh-CN"/>
        </w:rPr>
        <w:t xml:space="preserve">        notFulfilledReasons:</w:t>
      </w:r>
    </w:p>
    <w:p w14:paraId="62B27AB4"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741A46DF" w14:textId="77777777" w:rsidR="00CB53EE" w:rsidRPr="00C7642A" w:rsidRDefault="00CB53EE" w:rsidP="00CB53EE">
      <w:pPr>
        <w:pStyle w:val="PL"/>
        <w:rPr>
          <w:rFonts w:eastAsia="SimSun"/>
          <w:lang w:eastAsia="zh-CN"/>
        </w:rPr>
      </w:pPr>
      <w:r w:rsidRPr="00C7642A">
        <w:rPr>
          <w:rFonts w:eastAsia="SimSun"/>
          <w:lang w:eastAsia="zh-CN"/>
        </w:rPr>
        <w:t xml:space="preserve">            An attribute which is used when FulfilmentInfo is implemented for IntentFulfilmentInfo</w:t>
      </w:r>
    </w:p>
    <w:p w14:paraId="2F1DC00A"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35D102F" w14:textId="77777777" w:rsidR="00CB53EE" w:rsidRPr="00C7642A" w:rsidRDefault="00CB53EE" w:rsidP="00CB53EE">
      <w:pPr>
        <w:pStyle w:val="PL"/>
        <w:rPr>
          <w:rFonts w:eastAsia="SimSun"/>
          <w:lang w:eastAsia="zh-CN"/>
        </w:rPr>
      </w:pPr>
      <w:r w:rsidRPr="00C7642A">
        <w:rPr>
          <w:rFonts w:eastAsia="SimSun"/>
          <w:lang w:eastAsia="zh-CN"/>
        </w:rPr>
        <w:t xml:space="preserve">    ExpectationVerb:</w:t>
      </w:r>
    </w:p>
    <w:p w14:paraId="444298AA"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9E7976F"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4A969D2" w14:textId="77777777" w:rsidR="00CB53EE" w:rsidRPr="00C7642A" w:rsidRDefault="00CB53EE" w:rsidP="00CB53EE">
      <w:pPr>
        <w:pStyle w:val="PL"/>
        <w:rPr>
          <w:rFonts w:eastAsia="SimSun"/>
          <w:lang w:eastAsia="zh-CN"/>
        </w:rPr>
      </w:pPr>
      <w:r w:rsidRPr="00C7642A">
        <w:rPr>
          <w:rFonts w:eastAsia="SimSun"/>
          <w:lang w:eastAsia="zh-CN"/>
        </w:rPr>
        <w:t xml:space="preserve">          - DELIVER</w:t>
      </w:r>
    </w:p>
    <w:p w14:paraId="024D77BB" w14:textId="77777777" w:rsidR="00CB53EE" w:rsidRPr="00C7642A" w:rsidRDefault="00CB53EE" w:rsidP="00CB53EE">
      <w:pPr>
        <w:pStyle w:val="PL"/>
        <w:rPr>
          <w:rFonts w:eastAsia="SimSun"/>
          <w:lang w:eastAsia="zh-CN"/>
        </w:rPr>
      </w:pPr>
      <w:r w:rsidRPr="00C7642A">
        <w:rPr>
          <w:rFonts w:eastAsia="SimSun"/>
          <w:lang w:eastAsia="zh-CN"/>
        </w:rPr>
        <w:t xml:space="preserve">          - ENSURE</w:t>
      </w:r>
    </w:p>
    <w:p w14:paraId="70F6FD9F" w14:textId="77777777" w:rsidR="00CB53EE" w:rsidRPr="00C7642A" w:rsidRDefault="00CB53EE" w:rsidP="00CB53EE">
      <w:pPr>
        <w:pStyle w:val="PL"/>
        <w:rPr>
          <w:rFonts w:eastAsia="SimSun"/>
          <w:lang w:eastAsia="zh-CN"/>
        </w:rPr>
      </w:pPr>
      <w:r w:rsidRPr="00C7642A">
        <w:rPr>
          <w:rFonts w:eastAsia="SimSun"/>
          <w:lang w:eastAsia="zh-CN"/>
        </w:rPr>
        <w:t xml:space="preserve">   #-------Definition of the generic dataType --------------#    </w:t>
      </w:r>
    </w:p>
    <w:p w14:paraId="4E6CC1E9" w14:textId="77777777" w:rsidR="00CB53EE" w:rsidRPr="00C7642A" w:rsidRDefault="00CB53EE" w:rsidP="00CB53EE">
      <w:pPr>
        <w:pStyle w:val="PL"/>
        <w:rPr>
          <w:rFonts w:eastAsia="SimSun"/>
          <w:lang w:eastAsia="zh-CN"/>
        </w:rPr>
      </w:pPr>
    </w:p>
    <w:p w14:paraId="3D57EFDF" w14:textId="77777777" w:rsidR="00CB53EE" w:rsidRPr="00C7642A" w:rsidRDefault="00CB53EE" w:rsidP="00CB53EE">
      <w:pPr>
        <w:pStyle w:val="PL"/>
        <w:rPr>
          <w:rFonts w:eastAsia="SimSun"/>
          <w:lang w:eastAsia="zh-CN"/>
        </w:rPr>
      </w:pPr>
      <w:r w:rsidRPr="00C7642A">
        <w:rPr>
          <w:rFonts w:eastAsia="SimSun"/>
          <w:lang w:eastAsia="zh-CN"/>
        </w:rPr>
        <w:t xml:space="preserve">   #-------Definition of the IntentContext dataType --------------#    </w:t>
      </w:r>
    </w:p>
    <w:p w14:paraId="719A0AE3" w14:textId="77777777" w:rsidR="00CB53EE" w:rsidRPr="00C7642A" w:rsidRDefault="00CB53EE" w:rsidP="00CB53EE">
      <w:pPr>
        <w:pStyle w:val="PL"/>
        <w:rPr>
          <w:rFonts w:eastAsia="SimSun"/>
          <w:lang w:eastAsia="zh-CN"/>
        </w:rPr>
      </w:pPr>
      <w:r w:rsidRPr="00C7642A">
        <w:rPr>
          <w:rFonts w:eastAsia="SimSun"/>
          <w:lang w:eastAsia="zh-CN"/>
        </w:rPr>
        <w:t xml:space="preserve">    IntentContext:</w:t>
      </w:r>
    </w:p>
    <w:p w14:paraId="3DA08E3E"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37DAA0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"IntentContext" data type without specialisations</w:t>
      </w:r>
    </w:p>
    <w:p w14:paraId="16F0AFA7"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A8F5CB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58E53B36"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6D1D792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EBECF80"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192B29A9"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"#/components/schemas/Condition"</w:t>
      </w:r>
    </w:p>
    <w:p w14:paraId="27E9E8CD"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5394C0FC"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0CBC6C73"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339936A5" w14:textId="77777777" w:rsidR="00CB53EE" w:rsidRPr="00C7642A" w:rsidRDefault="00CB53EE" w:rsidP="00CB53EE">
      <w:pPr>
        <w:pStyle w:val="PL"/>
        <w:rPr>
          <w:rFonts w:eastAsia="SimSun"/>
          <w:lang w:eastAsia="zh-CN"/>
        </w:rPr>
      </w:pPr>
      <w:r w:rsidRPr="00C7642A">
        <w:rPr>
          <w:rFonts w:eastAsia="SimSun"/>
          <w:lang w:eastAsia="zh-CN"/>
        </w:rPr>
        <w:t xml:space="preserve">            type: number </w:t>
      </w:r>
    </w:p>
    <w:p w14:paraId="17D21AA1" w14:textId="77777777" w:rsidR="00CB53EE" w:rsidRPr="00C7642A" w:rsidRDefault="00CB53EE" w:rsidP="00CB53EE">
      <w:pPr>
        <w:pStyle w:val="PL"/>
        <w:rPr>
          <w:rFonts w:eastAsia="SimSun"/>
          <w:lang w:eastAsia="zh-CN"/>
        </w:rPr>
      </w:pPr>
      <w:r w:rsidRPr="00C7642A">
        <w:rPr>
          <w:rFonts w:eastAsia="SimSun"/>
          <w:lang w:eastAsia="zh-CN"/>
        </w:rPr>
        <w:t xml:space="preserve">   #-------Definition of the IntentContext dataType --------------#   </w:t>
      </w:r>
    </w:p>
    <w:p w14:paraId="72545F49"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29D87AB1" w14:textId="77777777" w:rsidR="00CB53EE" w:rsidRPr="00C7642A" w:rsidRDefault="00CB53EE" w:rsidP="00CB53EE">
      <w:pPr>
        <w:pStyle w:val="PL"/>
        <w:rPr>
          <w:rFonts w:eastAsia="SimSun"/>
          <w:lang w:eastAsia="zh-CN"/>
        </w:rPr>
      </w:pPr>
      <w:r w:rsidRPr="00C7642A">
        <w:rPr>
          <w:rFonts w:eastAsia="SimSun"/>
          <w:lang w:eastAsia="zh-CN"/>
        </w:rPr>
        <w:t xml:space="preserve">   #-------Definition of the ExpectationTarget dataType----------#     </w:t>
      </w:r>
    </w:p>
    <w:p w14:paraId="70E7A5D9" w14:textId="77777777" w:rsidR="00CB53EE" w:rsidRPr="00C7642A" w:rsidRDefault="00CB53EE" w:rsidP="00CB53EE">
      <w:pPr>
        <w:pStyle w:val="PL"/>
        <w:rPr>
          <w:rFonts w:eastAsia="SimSun"/>
          <w:lang w:eastAsia="zh-CN"/>
        </w:rPr>
      </w:pPr>
      <w:r w:rsidRPr="00C7642A">
        <w:rPr>
          <w:rFonts w:eastAsia="SimSun"/>
          <w:lang w:eastAsia="zh-CN"/>
        </w:rPr>
        <w:t xml:space="preserve">    ExpectationTarget:</w:t>
      </w:r>
    </w:p>
    <w:p w14:paraId="01D275F7"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204293A"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without specialisations</w:t>
      </w:r>
    </w:p>
    <w:p w14:paraId="74AE34CA"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A2C2C5A"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BAE5E85"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1B6D0EC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1DBAE19"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23B2C076"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"#/components/schemas/Condition"</w:t>
      </w:r>
    </w:p>
    <w:p w14:paraId="1B8E3E5E"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3AFB6B46" w14:textId="77777777" w:rsidR="00CB53EE" w:rsidRPr="00C7642A" w:rsidRDefault="00CB53EE" w:rsidP="00CB53EE">
      <w:pPr>
        <w:pStyle w:val="PL"/>
        <w:rPr>
          <w:rFonts w:eastAsia="SimSun"/>
          <w:lang w:eastAsia="zh-CN"/>
        </w:rPr>
      </w:pPr>
      <w:r w:rsidRPr="00C7642A">
        <w:rPr>
          <w:rFonts w:eastAsia="SimSun"/>
          <w:lang w:eastAsia="zh-CN"/>
        </w:rPr>
        <w:t xml:space="preserve">          type: number</w:t>
      </w:r>
    </w:p>
    <w:p w14:paraId="5A4F2F13" w14:textId="77777777" w:rsidR="00CB53EE" w:rsidRPr="00C7642A" w:rsidRDefault="00CB53EE" w:rsidP="00CB53EE">
      <w:pPr>
        <w:pStyle w:val="PL"/>
        <w:rPr>
          <w:rFonts w:eastAsia="SimSun"/>
          <w:lang w:eastAsia="zh-CN"/>
        </w:rPr>
      </w:pPr>
      <w:r w:rsidRPr="00C7642A">
        <w:rPr>
          <w:rFonts w:eastAsia="SimSun"/>
          <w:lang w:eastAsia="zh-CN"/>
        </w:rPr>
        <w:t xml:space="preserve">        targetContexts:</w:t>
      </w:r>
    </w:p>
    <w:p w14:paraId="2ACDD328"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352A648C"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36601F7C"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"#/components/schemas/TargetContext"</w:t>
      </w:r>
    </w:p>
    <w:p w14:paraId="20A49C9C" w14:textId="77777777" w:rsidR="00CB53EE" w:rsidRPr="00C7642A" w:rsidRDefault="00CB53EE" w:rsidP="00CB53EE">
      <w:pPr>
        <w:pStyle w:val="PL"/>
        <w:rPr>
          <w:rFonts w:eastAsia="SimSun"/>
          <w:lang w:eastAsia="zh-CN"/>
        </w:rPr>
      </w:pPr>
      <w:r w:rsidRPr="00C7642A">
        <w:rPr>
          <w:rFonts w:eastAsia="SimSun"/>
          <w:lang w:eastAsia="zh-CN"/>
        </w:rPr>
        <w:t xml:space="preserve">    TargetContext:</w:t>
      </w:r>
    </w:p>
    <w:p w14:paraId="6618C7DD"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FB85628"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"TargetContext" data type without specialisations</w:t>
      </w:r>
    </w:p>
    <w:p w14:paraId="3DCE1373"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5CCF13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424F1EBA"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705AAB8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173FBDD"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39923D9A"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"#/components/schemas/Condition"</w:t>
      </w:r>
    </w:p>
    <w:p w14:paraId="3A522180"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7BDBFC32" w14:textId="77777777" w:rsidR="00CB53EE" w:rsidRPr="00C7642A" w:rsidRDefault="00CB53EE" w:rsidP="00CB53EE">
      <w:pPr>
        <w:pStyle w:val="PL"/>
        <w:rPr>
          <w:rFonts w:eastAsia="SimSun"/>
          <w:lang w:eastAsia="zh-CN"/>
        </w:rPr>
      </w:pPr>
      <w:r w:rsidRPr="00C7642A">
        <w:rPr>
          <w:rFonts w:eastAsia="SimSun"/>
          <w:lang w:eastAsia="zh-CN"/>
        </w:rPr>
        <w:t xml:space="preserve">          type: number        </w:t>
      </w:r>
    </w:p>
    <w:p w14:paraId="4166FC0E" w14:textId="77777777" w:rsidR="00CB53EE" w:rsidRPr="00C7642A" w:rsidRDefault="00CB53EE" w:rsidP="00CB53EE">
      <w:pPr>
        <w:pStyle w:val="PL"/>
        <w:rPr>
          <w:rFonts w:eastAsia="SimSun"/>
          <w:lang w:eastAsia="zh-CN"/>
        </w:rPr>
      </w:pPr>
      <w:r w:rsidRPr="00C7642A">
        <w:rPr>
          <w:rFonts w:eastAsia="SimSun"/>
          <w:lang w:eastAsia="zh-CN"/>
        </w:rPr>
        <w:t xml:space="preserve">    WeakRSRPRatioTarget:</w:t>
      </w:r>
    </w:p>
    <w:p w14:paraId="26E08286"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DFC1591"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WeakRSRPRatioTarget</w:t>
      </w:r>
    </w:p>
    <w:p w14:paraId="1AD408B6"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35EE7F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AF5AAE5"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3DAA0DE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FE504F4"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FFBE5E6" w14:textId="77777777" w:rsidR="00CB53EE" w:rsidRPr="00C7642A" w:rsidRDefault="00CB53EE" w:rsidP="00CB53EE">
      <w:pPr>
        <w:pStyle w:val="PL"/>
        <w:rPr>
          <w:rFonts w:eastAsia="SimSun"/>
          <w:lang w:eastAsia="zh-CN"/>
        </w:rPr>
      </w:pPr>
      <w:r w:rsidRPr="00C7642A">
        <w:rPr>
          <w:rFonts w:eastAsia="SimSun"/>
          <w:lang w:eastAsia="zh-CN"/>
        </w:rPr>
        <w:t xml:space="preserve">            - WeakRSRPRatio</w:t>
      </w:r>
    </w:p>
    <w:p w14:paraId="0DAF798E"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1FD6FDA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5CCB014"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88BB7A5"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5311209D"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531D018C"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1AD141E3" w14:textId="77777777" w:rsidR="00CB53EE" w:rsidRPr="00C7642A" w:rsidRDefault="00CB53EE" w:rsidP="00CB53EE">
      <w:pPr>
        <w:pStyle w:val="PL"/>
        <w:rPr>
          <w:rFonts w:eastAsia="SimSun"/>
          <w:lang w:eastAsia="zh-CN"/>
        </w:rPr>
      </w:pPr>
      <w:r w:rsidRPr="00C7642A">
        <w:rPr>
          <w:rFonts w:eastAsia="SimSun"/>
          <w:lang w:eastAsia="zh-CN"/>
        </w:rPr>
        <w:t xml:space="preserve">          minimum: 0</w:t>
      </w:r>
    </w:p>
    <w:p w14:paraId="68D955C3" w14:textId="77777777" w:rsidR="00CB53EE" w:rsidRPr="00C7642A" w:rsidRDefault="00CB53EE" w:rsidP="00CB53EE">
      <w:pPr>
        <w:pStyle w:val="PL"/>
        <w:rPr>
          <w:rFonts w:eastAsia="SimSun"/>
          <w:lang w:eastAsia="zh-CN"/>
        </w:rPr>
      </w:pPr>
      <w:r w:rsidRPr="00C7642A">
        <w:rPr>
          <w:rFonts w:eastAsia="SimSun"/>
          <w:lang w:eastAsia="zh-CN"/>
        </w:rPr>
        <w:t xml:space="preserve">          maximum: 100</w:t>
      </w:r>
    </w:p>
    <w:p w14:paraId="74BC11CC" w14:textId="77777777" w:rsidR="00CB53EE" w:rsidRPr="00C7642A" w:rsidRDefault="00CB53EE" w:rsidP="00CB53EE">
      <w:pPr>
        <w:pStyle w:val="PL"/>
        <w:rPr>
          <w:rFonts w:eastAsia="SimSun"/>
          <w:lang w:eastAsia="zh-CN"/>
        </w:rPr>
      </w:pPr>
      <w:r w:rsidRPr="00C7642A">
        <w:rPr>
          <w:rFonts w:eastAsia="SimSun"/>
          <w:lang w:eastAsia="zh-CN"/>
        </w:rPr>
        <w:t xml:space="preserve">        targetContexts:</w:t>
      </w:r>
    </w:p>
    <w:p w14:paraId="6E03B7E4"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"#/components/schemas/WeakRSRPContext"</w:t>
      </w:r>
    </w:p>
    <w:p w14:paraId="1FB29E8A"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2278DF96"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122653F6" w14:textId="77777777" w:rsidR="00CB53EE" w:rsidRPr="00C7642A" w:rsidRDefault="00CB53EE" w:rsidP="00CB53EE">
      <w:pPr>
        <w:pStyle w:val="PL"/>
        <w:rPr>
          <w:rFonts w:eastAsia="SimSun"/>
          <w:lang w:eastAsia="zh-CN"/>
        </w:rPr>
      </w:pPr>
      <w:r w:rsidRPr="00C7642A">
        <w:rPr>
          <w:rFonts w:eastAsia="SimSun"/>
          <w:lang w:eastAsia="zh-CN"/>
        </w:rPr>
        <w:t xml:space="preserve">    WeakRSRPContext:</w:t>
      </w:r>
    </w:p>
    <w:p w14:paraId="636FCF5E"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3734288"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"TargetContext" data type with specialisations for WeakRSRPContext</w:t>
      </w:r>
    </w:p>
    <w:p w14:paraId="07CC3F24"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419EF27D"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9C977E9"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1109D89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1C72CD7"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11003FB" w14:textId="77777777" w:rsidR="00CB53EE" w:rsidRPr="00C7642A" w:rsidRDefault="00CB53EE" w:rsidP="00CB53EE">
      <w:pPr>
        <w:pStyle w:val="PL"/>
        <w:rPr>
          <w:rFonts w:eastAsia="SimSun"/>
          <w:lang w:eastAsia="zh-CN"/>
        </w:rPr>
      </w:pPr>
      <w:r w:rsidRPr="00C7642A">
        <w:rPr>
          <w:rFonts w:eastAsia="SimSun"/>
          <w:lang w:eastAsia="zh-CN"/>
        </w:rPr>
        <w:t xml:space="preserve">            - WeakRSRPThreshold</w:t>
      </w:r>
    </w:p>
    <w:p w14:paraId="2E757FCA"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6CB4266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632E65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9BC2B43"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42D4B35C"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74F19A60" w14:textId="77777777" w:rsidR="00CB53EE" w:rsidRPr="00C7642A" w:rsidRDefault="00CB53EE" w:rsidP="00CB53EE">
      <w:pPr>
        <w:pStyle w:val="PL"/>
        <w:rPr>
          <w:rFonts w:eastAsia="SimSun"/>
          <w:lang w:eastAsia="zh-CN"/>
        </w:rPr>
      </w:pPr>
      <w:r w:rsidRPr="00C7642A">
        <w:rPr>
          <w:rFonts w:eastAsia="SimSun"/>
          <w:lang w:eastAsia="zh-CN"/>
        </w:rPr>
        <w:t xml:space="preserve">          type: number</w:t>
      </w:r>
    </w:p>
    <w:p w14:paraId="73BC396D" w14:textId="77777777" w:rsidR="00CB53EE" w:rsidRPr="00C7642A" w:rsidRDefault="00CB53EE" w:rsidP="00CB53EE">
      <w:pPr>
        <w:pStyle w:val="PL"/>
        <w:rPr>
          <w:rFonts w:eastAsia="SimSun"/>
          <w:lang w:eastAsia="zh-CN"/>
        </w:rPr>
      </w:pPr>
      <w:r w:rsidRPr="00C7642A">
        <w:rPr>
          <w:rFonts w:eastAsia="SimSun"/>
          <w:lang w:eastAsia="zh-CN"/>
        </w:rPr>
        <w:t xml:space="preserve">    LowSINRRatioTarget:</w:t>
      </w:r>
    </w:p>
    <w:p w14:paraId="16F401D0"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29F63BBD"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LowSINRatioTarget</w:t>
      </w:r>
    </w:p>
    <w:p w14:paraId="665E9DD2"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6D96B29"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DF0F6FB"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503FFB63"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19BD6B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288E47A" w14:textId="77777777" w:rsidR="00CB53EE" w:rsidRPr="00C7642A" w:rsidRDefault="00CB53EE" w:rsidP="00CB53EE">
      <w:pPr>
        <w:pStyle w:val="PL"/>
        <w:rPr>
          <w:rFonts w:eastAsia="SimSun"/>
          <w:lang w:eastAsia="zh-CN"/>
        </w:rPr>
      </w:pPr>
      <w:r w:rsidRPr="00C7642A">
        <w:rPr>
          <w:rFonts w:eastAsia="SimSun"/>
          <w:lang w:eastAsia="zh-CN"/>
        </w:rPr>
        <w:t xml:space="preserve">            - LowSINRRatio</w:t>
      </w:r>
    </w:p>
    <w:p w14:paraId="28B1E66D"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4BE1AFB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C1F3B07"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52847D2"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355819AF"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0FDE129D"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557CC1D0" w14:textId="77777777" w:rsidR="00CB53EE" w:rsidRPr="00C7642A" w:rsidRDefault="00CB53EE" w:rsidP="00CB53EE">
      <w:pPr>
        <w:pStyle w:val="PL"/>
        <w:rPr>
          <w:rFonts w:eastAsia="SimSun"/>
          <w:lang w:eastAsia="zh-CN"/>
        </w:rPr>
      </w:pPr>
      <w:r w:rsidRPr="00C7642A">
        <w:rPr>
          <w:rFonts w:eastAsia="SimSun"/>
          <w:lang w:eastAsia="zh-CN"/>
        </w:rPr>
        <w:t xml:space="preserve">          minimum: 0</w:t>
      </w:r>
    </w:p>
    <w:p w14:paraId="2E242BEB" w14:textId="77777777" w:rsidR="00CB53EE" w:rsidRPr="00C7642A" w:rsidRDefault="00CB53EE" w:rsidP="00CB53EE">
      <w:pPr>
        <w:pStyle w:val="PL"/>
        <w:rPr>
          <w:rFonts w:eastAsia="SimSun"/>
          <w:lang w:eastAsia="zh-CN"/>
        </w:rPr>
      </w:pPr>
      <w:r w:rsidRPr="00C7642A">
        <w:rPr>
          <w:rFonts w:eastAsia="SimSun"/>
          <w:lang w:eastAsia="zh-CN"/>
        </w:rPr>
        <w:t xml:space="preserve">          maximum: 100</w:t>
      </w:r>
    </w:p>
    <w:p w14:paraId="3CB5AAAA" w14:textId="77777777" w:rsidR="00CB53EE" w:rsidRPr="00C7642A" w:rsidRDefault="00CB53EE" w:rsidP="00CB53EE">
      <w:pPr>
        <w:pStyle w:val="PL"/>
        <w:rPr>
          <w:rFonts w:eastAsia="SimSun"/>
          <w:lang w:eastAsia="zh-CN"/>
        </w:rPr>
      </w:pPr>
      <w:r w:rsidRPr="00C7642A">
        <w:rPr>
          <w:rFonts w:eastAsia="SimSun"/>
          <w:lang w:eastAsia="zh-CN"/>
        </w:rPr>
        <w:t xml:space="preserve">        targetContexts:</w:t>
      </w:r>
    </w:p>
    <w:p w14:paraId="206122DD"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"#/components/schemas/LowSINRContext"</w:t>
      </w:r>
    </w:p>
    <w:p w14:paraId="4983295D"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47D6ADA6"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11D0A37B" w14:textId="77777777" w:rsidR="00CB53EE" w:rsidRPr="00C7642A" w:rsidRDefault="00CB53EE" w:rsidP="00CB53EE">
      <w:pPr>
        <w:pStyle w:val="PL"/>
        <w:rPr>
          <w:rFonts w:eastAsia="SimSun"/>
          <w:lang w:eastAsia="zh-CN"/>
        </w:rPr>
      </w:pPr>
      <w:r w:rsidRPr="00C7642A">
        <w:rPr>
          <w:rFonts w:eastAsia="SimSun"/>
          <w:lang w:eastAsia="zh-CN"/>
        </w:rPr>
        <w:t xml:space="preserve">    LowSINRContext:</w:t>
      </w:r>
    </w:p>
    <w:p w14:paraId="0C1C67EC"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38CB921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"TargetContext" data type with specialisations for LowSINRContext</w:t>
      </w:r>
    </w:p>
    <w:p w14:paraId="74B04F86"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AE7B959"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16BE53F1"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1EA6F867"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6945592"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3A386D4" w14:textId="77777777" w:rsidR="00CB53EE" w:rsidRPr="00C7642A" w:rsidRDefault="00CB53EE" w:rsidP="00CB53EE">
      <w:pPr>
        <w:pStyle w:val="PL"/>
        <w:rPr>
          <w:rFonts w:eastAsia="SimSun"/>
          <w:lang w:eastAsia="zh-CN"/>
        </w:rPr>
      </w:pPr>
      <w:r w:rsidRPr="00C7642A">
        <w:rPr>
          <w:rFonts w:eastAsia="SimSun"/>
          <w:lang w:eastAsia="zh-CN"/>
        </w:rPr>
        <w:t xml:space="preserve">            - LowSINRThreshold</w:t>
      </w:r>
    </w:p>
    <w:p w14:paraId="33781CC0"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21F3D243"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1D60605"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AB1B1B4"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7DFB0F98" w14:textId="77777777" w:rsidR="00CB53EE" w:rsidRPr="00263D7E" w:rsidRDefault="00CB53EE" w:rsidP="00CB53EE">
      <w:pPr>
        <w:pStyle w:val="PL"/>
        <w:rPr>
          <w:rFonts w:eastAsia="SimSun"/>
          <w:lang w:val="fr-FR" w:eastAsia="zh-CN"/>
        </w:rPr>
      </w:pPr>
      <w:r w:rsidRPr="00C7642A">
        <w:rPr>
          <w:rFonts w:eastAsia="SimSun"/>
          <w:lang w:eastAsia="zh-CN"/>
        </w:rPr>
        <w:t xml:space="preserve">        </w:t>
      </w:r>
      <w:r w:rsidRPr="00263D7E">
        <w:rPr>
          <w:rFonts w:eastAsia="SimSun"/>
          <w:lang w:val="fr-FR" w:eastAsia="zh-CN"/>
        </w:rPr>
        <w:t>contextValueRange:</w:t>
      </w:r>
    </w:p>
    <w:p w14:paraId="239225D1" w14:textId="77777777" w:rsidR="00CB53EE" w:rsidRPr="00263D7E" w:rsidRDefault="00CB53EE" w:rsidP="00CB53EE">
      <w:pPr>
        <w:pStyle w:val="PL"/>
        <w:rPr>
          <w:rFonts w:eastAsia="SimSun"/>
          <w:lang w:val="fr-FR" w:eastAsia="zh-CN"/>
        </w:rPr>
      </w:pPr>
      <w:r w:rsidRPr="00263D7E">
        <w:rPr>
          <w:rFonts w:eastAsia="SimSun"/>
          <w:lang w:val="fr-FR" w:eastAsia="zh-CN"/>
        </w:rPr>
        <w:t xml:space="preserve">          type: integer</w:t>
      </w:r>
    </w:p>
    <w:p w14:paraId="38C19679" w14:textId="77777777" w:rsidR="00CB53EE" w:rsidRPr="00263D7E" w:rsidRDefault="00CB53EE" w:rsidP="00CB53EE">
      <w:pPr>
        <w:pStyle w:val="PL"/>
        <w:rPr>
          <w:rFonts w:eastAsia="SimSun"/>
          <w:lang w:val="fr-FR" w:eastAsia="zh-CN"/>
        </w:rPr>
      </w:pPr>
      <w:r w:rsidRPr="00263D7E">
        <w:rPr>
          <w:rFonts w:eastAsia="SimSun"/>
          <w:lang w:val="fr-FR" w:eastAsia="zh-CN"/>
        </w:rPr>
        <w:t xml:space="preserve">    AveULRANUEThptTarget:</w:t>
      </w:r>
    </w:p>
    <w:p w14:paraId="75B667BC" w14:textId="77777777" w:rsidR="00CB53EE" w:rsidRPr="00263D7E" w:rsidRDefault="00CB53EE" w:rsidP="00CB53EE">
      <w:pPr>
        <w:pStyle w:val="PL"/>
        <w:rPr>
          <w:rFonts w:eastAsia="SimSun"/>
          <w:lang w:val="fr-FR" w:eastAsia="zh-CN"/>
        </w:rPr>
      </w:pPr>
      <w:r w:rsidRPr="00263D7E">
        <w:rPr>
          <w:rFonts w:eastAsia="SimSun"/>
          <w:lang w:val="fr-FR" w:eastAsia="zh-CN"/>
        </w:rPr>
        <w:t xml:space="preserve">      description: &gt;-</w:t>
      </w:r>
    </w:p>
    <w:p w14:paraId="71B697F2" w14:textId="77777777" w:rsidR="00CB53EE" w:rsidRPr="00C7642A" w:rsidRDefault="00CB53EE" w:rsidP="00CB53EE">
      <w:pPr>
        <w:pStyle w:val="PL"/>
        <w:rPr>
          <w:rFonts w:eastAsia="SimSun"/>
          <w:lang w:eastAsia="zh-CN"/>
        </w:rPr>
      </w:pPr>
      <w:r w:rsidRPr="00263D7E">
        <w:rPr>
          <w:rFonts w:eastAsia="SimSun"/>
          <w:lang w:val="fr-FR" w:eastAsia="zh-CN"/>
        </w:rPr>
        <w:t xml:space="preserve">        </w:t>
      </w:r>
      <w:r w:rsidRPr="00C7642A">
        <w:rPr>
          <w:rFonts w:eastAsia="SimSun"/>
          <w:lang w:eastAsia="zh-CN"/>
        </w:rPr>
        <w:t>This data type is the "ExpectationTarget" data type with specialisations for AveULRANUEThptTarget</w:t>
      </w:r>
    </w:p>
    <w:p w14:paraId="04F01A7A"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0A345BA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15AD5C15"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36B2448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FFAEF83"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8C36EF4" w14:textId="77777777" w:rsidR="00CB53EE" w:rsidRPr="00C7642A" w:rsidRDefault="00CB53EE" w:rsidP="00CB53EE">
      <w:pPr>
        <w:pStyle w:val="PL"/>
        <w:rPr>
          <w:rFonts w:eastAsia="SimSun"/>
          <w:lang w:eastAsia="zh-CN"/>
        </w:rPr>
      </w:pPr>
      <w:r w:rsidRPr="00C7642A">
        <w:rPr>
          <w:rFonts w:eastAsia="SimSun"/>
          <w:lang w:eastAsia="zh-CN"/>
        </w:rPr>
        <w:t xml:space="preserve">            - AveULRANUEThpt</w:t>
      </w:r>
    </w:p>
    <w:p w14:paraId="4C842B94"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0588BBAA"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99415A3"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10F06D9" w14:textId="77777777" w:rsidR="00CB53EE" w:rsidRPr="00C7642A" w:rsidRDefault="00CB53EE" w:rsidP="00CB53EE">
      <w:pPr>
        <w:pStyle w:val="PL"/>
        <w:rPr>
          <w:rFonts w:eastAsia="SimSun"/>
          <w:lang w:eastAsia="zh-CN"/>
        </w:rPr>
      </w:pPr>
      <w:r w:rsidRPr="00C7642A">
        <w:rPr>
          <w:rFonts w:eastAsia="SimSun"/>
          <w:lang w:eastAsia="zh-CN"/>
        </w:rPr>
        <w:t xml:space="preserve">            - IS_GREATER_THAN</w:t>
      </w:r>
    </w:p>
    <w:p w14:paraId="68869D9A"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0F591702"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67D45714"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581D92AD"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0190CCB8" w14:textId="77777777" w:rsidR="00CB53EE" w:rsidRPr="00C7642A" w:rsidRDefault="00CB53EE" w:rsidP="00CB53EE">
      <w:pPr>
        <w:pStyle w:val="PL"/>
        <w:rPr>
          <w:rFonts w:eastAsia="SimSun"/>
          <w:lang w:eastAsia="zh-CN"/>
        </w:rPr>
      </w:pPr>
      <w:r w:rsidRPr="00C7642A">
        <w:rPr>
          <w:rFonts w:eastAsia="SimSun"/>
          <w:lang w:eastAsia="zh-CN"/>
        </w:rPr>
        <w:t xml:space="preserve">    AveDLRANUEThptTarget:</w:t>
      </w:r>
    </w:p>
    <w:p w14:paraId="2B0A6877"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9566ADB"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AveDLRANUEThptTarget    </w:t>
      </w:r>
    </w:p>
    <w:p w14:paraId="134E3FCC"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BF22404"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535C7C0D"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1E0FED5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4101A29"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8C879A6" w14:textId="77777777" w:rsidR="00CB53EE" w:rsidRPr="00C7642A" w:rsidRDefault="00CB53EE" w:rsidP="00CB53EE">
      <w:pPr>
        <w:pStyle w:val="PL"/>
        <w:rPr>
          <w:rFonts w:eastAsia="SimSun"/>
          <w:lang w:eastAsia="zh-CN"/>
        </w:rPr>
      </w:pPr>
      <w:r w:rsidRPr="00C7642A">
        <w:rPr>
          <w:rFonts w:eastAsia="SimSun"/>
          <w:lang w:eastAsia="zh-CN"/>
        </w:rPr>
        <w:t xml:space="preserve">            - AveDLRANUEThpt</w:t>
      </w:r>
    </w:p>
    <w:p w14:paraId="1DEFBE95"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116F157A"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D97976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B981917" w14:textId="77777777" w:rsidR="00CB53EE" w:rsidRPr="00C7642A" w:rsidRDefault="00CB53EE" w:rsidP="00CB53EE">
      <w:pPr>
        <w:pStyle w:val="PL"/>
        <w:rPr>
          <w:rFonts w:eastAsia="SimSun"/>
          <w:lang w:eastAsia="zh-CN"/>
        </w:rPr>
      </w:pPr>
      <w:r w:rsidRPr="00C7642A">
        <w:rPr>
          <w:rFonts w:eastAsia="SimSun"/>
          <w:lang w:eastAsia="zh-CN"/>
        </w:rPr>
        <w:t xml:space="preserve">            - IS_GREATER_THAN</w:t>
      </w:r>
    </w:p>
    <w:p w14:paraId="45077D11"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4B55DCCD"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38048654"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20A226E6"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07BB0BFE" w14:textId="77777777" w:rsidR="00CB53EE" w:rsidRPr="00C7642A" w:rsidRDefault="00CB53EE" w:rsidP="00CB53EE">
      <w:pPr>
        <w:pStyle w:val="PL"/>
        <w:rPr>
          <w:rFonts w:eastAsia="SimSun"/>
          <w:lang w:eastAsia="zh-CN"/>
        </w:rPr>
      </w:pPr>
      <w:r w:rsidRPr="00C7642A">
        <w:rPr>
          <w:rFonts w:eastAsia="SimSun"/>
          <w:lang w:eastAsia="zh-CN"/>
        </w:rPr>
        <w:t xml:space="preserve">    LowULRANUEThptRatioTarget:</w:t>
      </w:r>
    </w:p>
    <w:p w14:paraId="2DC7B8DC"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620BA27E"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LowULRANUEThptRatioTarget        </w:t>
      </w:r>
    </w:p>
    <w:p w14:paraId="73659C0E"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1C20AE9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2CD680BE"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3C15C11B"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99DF89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C573D4F" w14:textId="77777777" w:rsidR="00CB53EE" w:rsidRPr="00C7642A" w:rsidRDefault="00CB53EE" w:rsidP="00CB53EE">
      <w:pPr>
        <w:pStyle w:val="PL"/>
        <w:rPr>
          <w:rFonts w:eastAsia="SimSun"/>
          <w:lang w:eastAsia="zh-CN"/>
        </w:rPr>
      </w:pPr>
      <w:r w:rsidRPr="00C7642A">
        <w:rPr>
          <w:rFonts w:eastAsia="SimSun"/>
          <w:lang w:eastAsia="zh-CN"/>
        </w:rPr>
        <w:t xml:space="preserve">            - LowULRANUEThptRatio</w:t>
      </w:r>
    </w:p>
    <w:p w14:paraId="29D7C1DD"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5534FDA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CF486C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BE34B38"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59C995C2"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25831B67"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31BF15C9" w14:textId="77777777" w:rsidR="00CB53EE" w:rsidRPr="00C7642A" w:rsidRDefault="00CB53EE" w:rsidP="00CB53EE">
      <w:pPr>
        <w:pStyle w:val="PL"/>
        <w:rPr>
          <w:rFonts w:eastAsia="SimSun"/>
          <w:lang w:eastAsia="zh-CN"/>
        </w:rPr>
      </w:pPr>
      <w:r w:rsidRPr="00C7642A">
        <w:rPr>
          <w:rFonts w:eastAsia="SimSun"/>
          <w:lang w:eastAsia="zh-CN"/>
        </w:rPr>
        <w:t xml:space="preserve">          minimum: 0</w:t>
      </w:r>
    </w:p>
    <w:p w14:paraId="0AB391EB" w14:textId="77777777" w:rsidR="00CB53EE" w:rsidRPr="00C7642A" w:rsidRDefault="00CB53EE" w:rsidP="00CB53EE">
      <w:pPr>
        <w:pStyle w:val="PL"/>
        <w:rPr>
          <w:rFonts w:eastAsia="SimSun"/>
          <w:lang w:eastAsia="zh-CN"/>
        </w:rPr>
      </w:pPr>
      <w:r w:rsidRPr="00C7642A">
        <w:rPr>
          <w:rFonts w:eastAsia="SimSun"/>
          <w:lang w:eastAsia="zh-CN"/>
        </w:rPr>
        <w:t xml:space="preserve">          maximum: 100</w:t>
      </w:r>
    </w:p>
    <w:p w14:paraId="25F1AC4E" w14:textId="77777777" w:rsidR="00CB53EE" w:rsidRPr="00C7642A" w:rsidRDefault="00CB53EE" w:rsidP="00CB53EE">
      <w:pPr>
        <w:pStyle w:val="PL"/>
        <w:rPr>
          <w:rFonts w:eastAsia="SimSun"/>
          <w:lang w:eastAsia="zh-CN"/>
        </w:rPr>
      </w:pPr>
      <w:r w:rsidRPr="00C7642A">
        <w:rPr>
          <w:rFonts w:eastAsia="SimSun"/>
          <w:lang w:eastAsia="zh-CN"/>
        </w:rPr>
        <w:t xml:space="preserve">        targetContexts:</w:t>
      </w:r>
    </w:p>
    <w:p w14:paraId="436BEE33"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"#/components/schemas/LowULRANUEThptContext"</w:t>
      </w:r>
    </w:p>
    <w:p w14:paraId="1E9DE768"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2AC34232"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1FCF4199" w14:textId="77777777" w:rsidR="00CB53EE" w:rsidRPr="00C7642A" w:rsidRDefault="00CB53EE" w:rsidP="00CB53EE">
      <w:pPr>
        <w:pStyle w:val="PL"/>
        <w:rPr>
          <w:rFonts w:eastAsia="SimSun"/>
          <w:lang w:eastAsia="zh-CN"/>
        </w:rPr>
      </w:pPr>
      <w:r w:rsidRPr="00C7642A">
        <w:rPr>
          <w:rFonts w:eastAsia="SimSun"/>
          <w:lang w:eastAsia="zh-CN"/>
        </w:rPr>
        <w:t xml:space="preserve">    LowULRANUEThptContext:</w:t>
      </w:r>
    </w:p>
    <w:p w14:paraId="6D143E5B"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3CA9169B"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"TargetContext" data type with specialisations for LowULRANUEThptContext    </w:t>
      </w:r>
    </w:p>
    <w:p w14:paraId="3DD5015D"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FA22A7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B433333"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5C1018E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098F710"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374B1F24" w14:textId="77777777" w:rsidR="00CB53EE" w:rsidRPr="00C7642A" w:rsidRDefault="00CB53EE" w:rsidP="00CB53EE">
      <w:pPr>
        <w:pStyle w:val="PL"/>
        <w:rPr>
          <w:rFonts w:eastAsia="SimSun"/>
          <w:lang w:eastAsia="zh-CN"/>
        </w:rPr>
      </w:pPr>
      <w:r w:rsidRPr="00C7642A">
        <w:rPr>
          <w:rFonts w:eastAsia="SimSun"/>
          <w:lang w:eastAsia="zh-CN"/>
        </w:rPr>
        <w:t xml:space="preserve">            - LowULRANUEThptThreshold</w:t>
      </w:r>
    </w:p>
    <w:p w14:paraId="57F68B82"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2852D57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CD4FF65"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2567724"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2A259BC9"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7FD64396" w14:textId="77777777" w:rsidR="00CB53EE" w:rsidRPr="00C7642A" w:rsidRDefault="00CB53EE" w:rsidP="00CB53EE">
      <w:pPr>
        <w:pStyle w:val="PL"/>
        <w:rPr>
          <w:rFonts w:eastAsia="SimSun"/>
          <w:lang w:eastAsia="zh-CN"/>
        </w:rPr>
      </w:pPr>
      <w:r w:rsidRPr="00C7642A">
        <w:rPr>
          <w:rFonts w:eastAsia="SimSun"/>
          <w:lang w:eastAsia="zh-CN"/>
        </w:rPr>
        <w:t xml:space="preserve">          type: number</w:t>
      </w:r>
    </w:p>
    <w:p w14:paraId="59EBBBF7" w14:textId="77777777" w:rsidR="00CB53EE" w:rsidRPr="00C7642A" w:rsidRDefault="00CB53EE" w:rsidP="00CB53EE">
      <w:pPr>
        <w:pStyle w:val="PL"/>
        <w:rPr>
          <w:rFonts w:eastAsia="SimSun"/>
          <w:lang w:eastAsia="zh-CN"/>
        </w:rPr>
      </w:pPr>
      <w:r w:rsidRPr="00C7642A">
        <w:rPr>
          <w:rFonts w:eastAsia="SimSun"/>
          <w:lang w:eastAsia="zh-CN"/>
        </w:rPr>
        <w:t xml:space="preserve">    LowDLRANUEThptRatioTarget:</w:t>
      </w:r>
    </w:p>
    <w:p w14:paraId="4396D0EA"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BD9873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LowDLRANUEThptRatioTarget         </w:t>
      </w:r>
    </w:p>
    <w:p w14:paraId="3324F32B"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B917637"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670DB4C"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3299B8B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E512B7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AFD30ED" w14:textId="77777777" w:rsidR="00CB53EE" w:rsidRPr="00C7642A" w:rsidRDefault="00CB53EE" w:rsidP="00CB53EE">
      <w:pPr>
        <w:pStyle w:val="PL"/>
        <w:rPr>
          <w:rFonts w:eastAsia="SimSun"/>
          <w:lang w:eastAsia="zh-CN"/>
        </w:rPr>
      </w:pPr>
      <w:r w:rsidRPr="00C7642A">
        <w:rPr>
          <w:rFonts w:eastAsia="SimSun"/>
          <w:lang w:eastAsia="zh-CN"/>
        </w:rPr>
        <w:t xml:space="preserve">            - LowDLRANUEThptRatio</w:t>
      </w:r>
    </w:p>
    <w:p w14:paraId="7E4AAC84"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11C93B8B"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FFDF313"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C6306DA"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7E0AC936"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7ED60BBB"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748D1385" w14:textId="77777777" w:rsidR="00CB53EE" w:rsidRPr="00C7642A" w:rsidRDefault="00CB53EE" w:rsidP="00CB53EE">
      <w:pPr>
        <w:pStyle w:val="PL"/>
        <w:rPr>
          <w:rFonts w:eastAsia="SimSun"/>
          <w:lang w:eastAsia="zh-CN"/>
        </w:rPr>
      </w:pPr>
      <w:r w:rsidRPr="00C7642A">
        <w:rPr>
          <w:rFonts w:eastAsia="SimSun"/>
          <w:lang w:eastAsia="zh-CN"/>
        </w:rPr>
        <w:t xml:space="preserve">          minimum: 0</w:t>
      </w:r>
    </w:p>
    <w:p w14:paraId="6332C8A1" w14:textId="77777777" w:rsidR="00CB53EE" w:rsidRPr="00C7642A" w:rsidRDefault="00CB53EE" w:rsidP="00CB53EE">
      <w:pPr>
        <w:pStyle w:val="PL"/>
        <w:rPr>
          <w:rFonts w:eastAsia="SimSun"/>
          <w:lang w:eastAsia="zh-CN"/>
        </w:rPr>
      </w:pPr>
      <w:r w:rsidRPr="00C7642A">
        <w:rPr>
          <w:rFonts w:eastAsia="SimSun"/>
          <w:lang w:eastAsia="zh-CN"/>
        </w:rPr>
        <w:t xml:space="preserve">          maximum: 100</w:t>
      </w:r>
    </w:p>
    <w:p w14:paraId="2E47B74F" w14:textId="77777777" w:rsidR="00CB53EE" w:rsidRPr="00C7642A" w:rsidRDefault="00CB53EE" w:rsidP="00CB53EE">
      <w:pPr>
        <w:pStyle w:val="PL"/>
        <w:rPr>
          <w:rFonts w:eastAsia="SimSun"/>
          <w:lang w:eastAsia="zh-CN"/>
        </w:rPr>
      </w:pPr>
      <w:r w:rsidRPr="00C7642A">
        <w:rPr>
          <w:rFonts w:eastAsia="SimSun"/>
          <w:lang w:eastAsia="zh-CN"/>
        </w:rPr>
        <w:t xml:space="preserve">        targetContexts:</w:t>
      </w:r>
    </w:p>
    <w:p w14:paraId="10501DFB"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"#/components/schemas/LowDLRANUEThptContext"</w:t>
      </w:r>
    </w:p>
    <w:p w14:paraId="6C9AD636" w14:textId="77777777" w:rsidR="00CB53EE" w:rsidRPr="00C7642A" w:rsidRDefault="00CB53EE" w:rsidP="00CB53EE">
      <w:pPr>
        <w:pStyle w:val="PL"/>
        <w:rPr>
          <w:rFonts w:eastAsia="SimSun"/>
          <w:lang w:eastAsia="zh-CN"/>
        </w:rPr>
      </w:pPr>
      <w:r w:rsidRPr="00C7642A">
        <w:rPr>
          <w:rFonts w:eastAsia="SimSun"/>
          <w:lang w:eastAsia="zh-CN"/>
        </w:rPr>
        <w:t xml:space="preserve">        targetFulfilmentInfo:</w:t>
      </w:r>
    </w:p>
    <w:p w14:paraId="0B18C005"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"#/components/schemas/FulfilmentInfo"</w:t>
      </w:r>
    </w:p>
    <w:p w14:paraId="4F8B3098" w14:textId="77777777" w:rsidR="00CB53EE" w:rsidRPr="00C7642A" w:rsidRDefault="00CB53EE" w:rsidP="00CB53EE">
      <w:pPr>
        <w:pStyle w:val="PL"/>
        <w:rPr>
          <w:rFonts w:eastAsia="SimSun"/>
          <w:lang w:eastAsia="zh-CN"/>
        </w:rPr>
      </w:pPr>
      <w:r w:rsidRPr="00C7642A">
        <w:rPr>
          <w:rFonts w:eastAsia="SimSun"/>
          <w:lang w:eastAsia="zh-CN"/>
        </w:rPr>
        <w:t xml:space="preserve">    LowDLRANUEThptContext:</w:t>
      </w:r>
    </w:p>
    <w:p w14:paraId="29D41A93"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90C4DB2"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"TargetContext" data type with specialisations for LowDLRANUEThptContext      </w:t>
      </w:r>
    </w:p>
    <w:p w14:paraId="780D8CC3"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ADE12A5"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47E1CE1"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2526D4E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DC1A05E"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8320DD0" w14:textId="77777777" w:rsidR="00CB53EE" w:rsidRPr="00C7642A" w:rsidRDefault="00CB53EE" w:rsidP="00CB53EE">
      <w:pPr>
        <w:pStyle w:val="PL"/>
        <w:rPr>
          <w:rFonts w:eastAsia="SimSun"/>
          <w:lang w:eastAsia="zh-CN"/>
        </w:rPr>
      </w:pPr>
      <w:r w:rsidRPr="00C7642A">
        <w:rPr>
          <w:rFonts w:eastAsia="SimSun"/>
          <w:lang w:eastAsia="zh-CN"/>
        </w:rPr>
        <w:t xml:space="preserve">            - LowDLRANUEThptThreshold</w:t>
      </w:r>
    </w:p>
    <w:p w14:paraId="6348D255"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7BB9E4B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5871DAA"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B89C19F"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7ED5D9CF"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6D11CD5D" w14:textId="77777777" w:rsidR="00CB53EE" w:rsidRPr="00C7642A" w:rsidRDefault="00CB53EE" w:rsidP="00CB53EE">
      <w:pPr>
        <w:pStyle w:val="PL"/>
        <w:rPr>
          <w:rFonts w:eastAsia="SimSun"/>
          <w:lang w:eastAsia="zh-CN"/>
        </w:rPr>
      </w:pPr>
      <w:r w:rsidRPr="00C7642A">
        <w:rPr>
          <w:rFonts w:eastAsia="SimSun"/>
          <w:lang w:eastAsia="zh-CN"/>
        </w:rPr>
        <w:t xml:space="preserve">          type: number</w:t>
      </w:r>
    </w:p>
    <w:p w14:paraId="5F0049AA" w14:textId="77777777" w:rsidR="00CB53EE" w:rsidRPr="00C7642A" w:rsidRDefault="00CB53EE" w:rsidP="00CB53EE">
      <w:pPr>
        <w:pStyle w:val="PL"/>
        <w:rPr>
          <w:rFonts w:eastAsia="SimSun"/>
          <w:lang w:eastAsia="zh-CN"/>
        </w:rPr>
      </w:pPr>
      <w:r w:rsidRPr="00C7642A">
        <w:rPr>
          <w:rFonts w:eastAsia="SimSun"/>
          <w:lang w:eastAsia="zh-CN"/>
        </w:rPr>
        <w:t xml:space="preserve">    DLThptPerUETarget:</w:t>
      </w:r>
    </w:p>
    <w:p w14:paraId="2916F9B8"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7176BE1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DLThptPerUETarget       </w:t>
      </w:r>
    </w:p>
    <w:p w14:paraId="736765AC"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60B47849"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6776BA7"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2E69A50F"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5EDFD8D"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3624E08A" w14:textId="77777777" w:rsidR="00CB53EE" w:rsidRPr="00C7642A" w:rsidRDefault="00CB53EE" w:rsidP="00CB53EE">
      <w:pPr>
        <w:pStyle w:val="PL"/>
        <w:rPr>
          <w:rFonts w:eastAsia="SimSun"/>
          <w:lang w:eastAsia="zh-CN"/>
        </w:rPr>
      </w:pPr>
      <w:r w:rsidRPr="00C7642A">
        <w:rPr>
          <w:rFonts w:eastAsia="SimSun"/>
          <w:lang w:eastAsia="zh-CN"/>
        </w:rPr>
        <w:t xml:space="preserve">            - DlThptPerUE</w:t>
      </w:r>
    </w:p>
    <w:p w14:paraId="3FC6F190"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4E2DFC93"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53F7662"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EAD656A" w14:textId="77777777" w:rsidR="00CB53EE" w:rsidRPr="00C7642A" w:rsidRDefault="00CB53EE" w:rsidP="00CB53EE">
      <w:pPr>
        <w:pStyle w:val="PL"/>
        <w:rPr>
          <w:rFonts w:eastAsia="SimSun"/>
          <w:lang w:eastAsia="zh-CN"/>
        </w:rPr>
      </w:pPr>
      <w:r w:rsidRPr="00C7642A">
        <w:rPr>
          <w:rFonts w:eastAsia="SimSun"/>
          <w:lang w:eastAsia="zh-CN"/>
        </w:rPr>
        <w:t xml:space="preserve">            - IS_GREATER_THAN</w:t>
      </w:r>
    </w:p>
    <w:p w14:paraId="5D188F37"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123B06A0" w14:textId="77777777" w:rsidR="00CB53EE" w:rsidRPr="00C7642A" w:rsidRDefault="00CB53EE" w:rsidP="00CB53EE">
      <w:pPr>
        <w:pStyle w:val="PL"/>
        <w:rPr>
          <w:rFonts w:eastAsia="SimSun"/>
          <w:lang w:eastAsia="zh-CN"/>
        </w:rPr>
      </w:pPr>
      <w:r w:rsidRPr="00C7642A">
        <w:rPr>
          <w:rFonts w:eastAsia="SimSun"/>
          <w:lang w:eastAsia="zh-CN"/>
        </w:rPr>
        <w:t xml:space="preserve">          $ref: "TS28541_SliceNrm.yaml#/components/schemas/XLThpt"</w:t>
      </w:r>
    </w:p>
    <w:p w14:paraId="7D79F333" w14:textId="77777777" w:rsidR="00CB53EE" w:rsidRPr="00C7642A" w:rsidRDefault="00CB53EE" w:rsidP="00CB53EE">
      <w:pPr>
        <w:pStyle w:val="PL"/>
        <w:rPr>
          <w:rFonts w:eastAsia="SimSun"/>
          <w:lang w:eastAsia="zh-CN"/>
        </w:rPr>
      </w:pPr>
      <w:r w:rsidRPr="00C7642A">
        <w:rPr>
          <w:rFonts w:eastAsia="SimSun"/>
          <w:lang w:eastAsia="zh-CN"/>
        </w:rPr>
        <w:t xml:space="preserve">    ULThptPerUETarget:</w:t>
      </w:r>
    </w:p>
    <w:p w14:paraId="4A73EBE1"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C2CF66C"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ULThptPerUETarget       </w:t>
      </w:r>
    </w:p>
    <w:p w14:paraId="43F6655A"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E9AF88C"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A3DFE4E"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3751E24F"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B63C0C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CE8329F" w14:textId="77777777" w:rsidR="00CB53EE" w:rsidRPr="00C7642A" w:rsidRDefault="00CB53EE" w:rsidP="00CB53EE">
      <w:pPr>
        <w:pStyle w:val="PL"/>
        <w:rPr>
          <w:rFonts w:eastAsia="SimSun"/>
          <w:lang w:eastAsia="zh-CN"/>
        </w:rPr>
      </w:pPr>
      <w:r w:rsidRPr="00C7642A">
        <w:rPr>
          <w:rFonts w:eastAsia="SimSun"/>
          <w:lang w:eastAsia="zh-CN"/>
        </w:rPr>
        <w:t xml:space="preserve">            - UlThptPerUE</w:t>
      </w:r>
    </w:p>
    <w:p w14:paraId="12EAAF71"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505945EF"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BDCD165"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3159D4ED" w14:textId="77777777" w:rsidR="00CB53EE" w:rsidRPr="00C7642A" w:rsidRDefault="00CB53EE" w:rsidP="00CB53EE">
      <w:pPr>
        <w:pStyle w:val="PL"/>
        <w:rPr>
          <w:rFonts w:eastAsia="SimSun"/>
          <w:lang w:eastAsia="zh-CN"/>
        </w:rPr>
      </w:pPr>
      <w:r w:rsidRPr="00C7642A">
        <w:rPr>
          <w:rFonts w:eastAsia="SimSun"/>
          <w:lang w:eastAsia="zh-CN"/>
        </w:rPr>
        <w:t xml:space="preserve">            - IS_GREATER_THAN</w:t>
      </w:r>
    </w:p>
    <w:p w14:paraId="5E4A5BA4"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65AA90B9" w14:textId="77777777" w:rsidR="00CB53EE" w:rsidRPr="00C7642A" w:rsidRDefault="00CB53EE" w:rsidP="00CB53EE">
      <w:pPr>
        <w:pStyle w:val="PL"/>
        <w:rPr>
          <w:rFonts w:eastAsia="SimSun"/>
          <w:lang w:eastAsia="zh-CN"/>
        </w:rPr>
      </w:pPr>
      <w:r w:rsidRPr="00C7642A">
        <w:rPr>
          <w:rFonts w:eastAsia="SimSun"/>
          <w:lang w:eastAsia="zh-CN"/>
        </w:rPr>
        <w:t xml:space="preserve">          $ref: "TS28541_SliceNrm.yaml#/components/schemas/XLThpt"</w:t>
      </w:r>
    </w:p>
    <w:p w14:paraId="5B7EE37F" w14:textId="77777777" w:rsidR="00CB53EE" w:rsidRPr="00C7642A" w:rsidRDefault="00CB53EE" w:rsidP="00CB53EE">
      <w:pPr>
        <w:pStyle w:val="PL"/>
        <w:rPr>
          <w:rFonts w:eastAsia="SimSun"/>
          <w:lang w:eastAsia="zh-CN"/>
        </w:rPr>
      </w:pPr>
      <w:r w:rsidRPr="00C7642A">
        <w:rPr>
          <w:rFonts w:eastAsia="SimSun"/>
          <w:lang w:eastAsia="zh-CN"/>
        </w:rPr>
        <w:t xml:space="preserve">    DLLatencyTarget:</w:t>
      </w:r>
    </w:p>
    <w:p w14:paraId="2DEA5442"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11AF28A5"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DLLatencyTarget       </w:t>
      </w:r>
    </w:p>
    <w:p w14:paraId="07B6EC0E"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0F8A8BB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511E888D"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1B69755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7C78EEE"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DC311C1" w14:textId="77777777" w:rsidR="00CB53EE" w:rsidRPr="00C7642A" w:rsidRDefault="00CB53EE" w:rsidP="00CB53EE">
      <w:pPr>
        <w:pStyle w:val="PL"/>
        <w:rPr>
          <w:rFonts w:eastAsia="SimSun"/>
          <w:lang w:eastAsia="zh-CN"/>
        </w:rPr>
      </w:pPr>
      <w:r w:rsidRPr="00C7642A">
        <w:rPr>
          <w:rFonts w:eastAsia="SimSun"/>
          <w:lang w:eastAsia="zh-CN"/>
        </w:rPr>
        <w:t xml:space="preserve">            - DlLatency</w:t>
      </w:r>
    </w:p>
    <w:p w14:paraId="3F8D1C63"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2386E4C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9042FFE"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0B1DA80"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42180EF5"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30029829"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6E9422F3" w14:textId="77777777" w:rsidR="00CB53EE" w:rsidRPr="00C7642A" w:rsidRDefault="00CB53EE" w:rsidP="00CB53EE">
      <w:pPr>
        <w:pStyle w:val="PL"/>
        <w:rPr>
          <w:rFonts w:eastAsia="SimSun"/>
          <w:lang w:eastAsia="zh-CN"/>
        </w:rPr>
      </w:pPr>
      <w:r w:rsidRPr="00C7642A">
        <w:rPr>
          <w:rFonts w:eastAsia="SimSun"/>
          <w:lang w:eastAsia="zh-CN"/>
        </w:rPr>
        <w:t xml:space="preserve">    ULLatencyTarget:</w:t>
      </w:r>
    </w:p>
    <w:p w14:paraId="440DBE1C"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E431F7F"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ULLatencyTarget     </w:t>
      </w:r>
    </w:p>
    <w:p w14:paraId="501C377B"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65895C8C"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1B05228"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444CA691"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B9EE0F1"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9285658" w14:textId="77777777" w:rsidR="00CB53EE" w:rsidRPr="00C7642A" w:rsidRDefault="00CB53EE" w:rsidP="00CB53EE">
      <w:pPr>
        <w:pStyle w:val="PL"/>
        <w:rPr>
          <w:rFonts w:eastAsia="SimSun"/>
          <w:lang w:eastAsia="zh-CN"/>
        </w:rPr>
      </w:pPr>
      <w:r w:rsidRPr="00C7642A">
        <w:rPr>
          <w:rFonts w:eastAsia="SimSun"/>
          <w:lang w:eastAsia="zh-CN"/>
        </w:rPr>
        <w:t xml:space="preserve">            - UlLatency</w:t>
      </w:r>
    </w:p>
    <w:p w14:paraId="0B852AD0"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0EC833E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17CADB7"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7211C2D"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6C42A3E4"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53964ED9"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485BBFC3" w14:textId="77777777" w:rsidR="00CB53EE" w:rsidRPr="00C7642A" w:rsidRDefault="00CB53EE" w:rsidP="00CB53EE">
      <w:pPr>
        <w:pStyle w:val="PL"/>
        <w:rPr>
          <w:rFonts w:eastAsia="SimSun"/>
          <w:lang w:eastAsia="zh-CN"/>
        </w:rPr>
      </w:pPr>
      <w:r w:rsidRPr="00C7642A">
        <w:rPr>
          <w:rFonts w:eastAsia="SimSun"/>
          <w:lang w:eastAsia="zh-CN"/>
        </w:rPr>
        <w:t xml:space="preserve">    MaxNumberofUEsTarget:</w:t>
      </w:r>
    </w:p>
    <w:p w14:paraId="02D86905"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3419BBD"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MaxNumberofUEsTarget     </w:t>
      </w:r>
    </w:p>
    <w:p w14:paraId="470080F9"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9609CB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A69AEB1"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135F806A"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1CE1A41"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AD20ED8" w14:textId="77777777" w:rsidR="00CB53EE" w:rsidRPr="00C7642A" w:rsidRDefault="00CB53EE" w:rsidP="00CB53EE">
      <w:pPr>
        <w:pStyle w:val="PL"/>
        <w:rPr>
          <w:rFonts w:eastAsia="SimSun"/>
          <w:lang w:eastAsia="zh-CN"/>
        </w:rPr>
      </w:pPr>
      <w:r w:rsidRPr="00C7642A">
        <w:rPr>
          <w:rFonts w:eastAsia="SimSun"/>
          <w:lang w:eastAsia="zh-CN"/>
        </w:rPr>
        <w:t xml:space="preserve">            - maxNumberofUEs</w:t>
      </w:r>
    </w:p>
    <w:p w14:paraId="17906F81"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1B12653B"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BC25935"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9E518C0"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44F35711"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465FEE6F"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694AE832" w14:textId="77777777" w:rsidR="00CB53EE" w:rsidRPr="00C7642A" w:rsidRDefault="00CB53EE" w:rsidP="00CB53EE">
      <w:pPr>
        <w:pStyle w:val="PL"/>
        <w:rPr>
          <w:rFonts w:eastAsia="SimSun"/>
          <w:lang w:eastAsia="zh-CN"/>
        </w:rPr>
      </w:pPr>
      <w:r w:rsidRPr="00C7642A">
        <w:rPr>
          <w:rFonts w:eastAsia="SimSun"/>
          <w:lang w:eastAsia="zh-CN"/>
        </w:rPr>
        <w:t xml:space="preserve">    ActivityFactorTarget:</w:t>
      </w:r>
    </w:p>
    <w:p w14:paraId="79BAB820"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B36AE65"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ActivityFactorTarget       </w:t>
      </w:r>
    </w:p>
    <w:p w14:paraId="4BCD1B74"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16A304EA"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7003B56"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2EF0F9C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DAC2A13"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0D71DBB" w14:textId="77777777" w:rsidR="00CB53EE" w:rsidRPr="00C7642A" w:rsidRDefault="00CB53EE" w:rsidP="00CB53EE">
      <w:pPr>
        <w:pStyle w:val="PL"/>
        <w:rPr>
          <w:rFonts w:eastAsia="SimSun"/>
          <w:lang w:eastAsia="zh-CN"/>
        </w:rPr>
      </w:pPr>
      <w:r w:rsidRPr="00C7642A">
        <w:rPr>
          <w:rFonts w:eastAsia="SimSun"/>
          <w:lang w:eastAsia="zh-CN"/>
        </w:rPr>
        <w:t xml:space="preserve">            - activityFactor</w:t>
      </w:r>
    </w:p>
    <w:p w14:paraId="579C481A"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2186FDF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2CAB178"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5072B46"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3F13FEBC"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7D20581F"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5CE197B1" w14:textId="77777777" w:rsidR="00CB53EE" w:rsidRPr="00C7642A" w:rsidRDefault="00CB53EE" w:rsidP="00CB53EE">
      <w:pPr>
        <w:pStyle w:val="PL"/>
        <w:rPr>
          <w:rFonts w:eastAsia="SimSun"/>
          <w:lang w:eastAsia="zh-CN"/>
        </w:rPr>
      </w:pPr>
      <w:r w:rsidRPr="00C7642A">
        <w:rPr>
          <w:rFonts w:eastAsia="SimSun"/>
          <w:lang w:eastAsia="zh-CN"/>
        </w:rPr>
        <w:t xml:space="preserve">    UESpeedTarget:</w:t>
      </w:r>
    </w:p>
    <w:p w14:paraId="55855A02"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77DAF07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"ExpectationTarget" data type with specialisations for UESpeedTarget      </w:t>
      </w:r>
    </w:p>
    <w:p w14:paraId="2547FB18"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57896E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0E428EFD" w14:textId="77777777" w:rsidR="00CB53EE" w:rsidRPr="00C7642A" w:rsidRDefault="00CB53EE" w:rsidP="00CB53EE">
      <w:pPr>
        <w:pStyle w:val="PL"/>
        <w:rPr>
          <w:rFonts w:eastAsia="SimSun"/>
          <w:lang w:eastAsia="zh-CN"/>
        </w:rPr>
      </w:pPr>
      <w:r w:rsidRPr="00C7642A">
        <w:rPr>
          <w:rFonts w:eastAsia="SimSun"/>
          <w:lang w:eastAsia="zh-CN"/>
        </w:rPr>
        <w:t xml:space="preserve">        targetName:</w:t>
      </w:r>
    </w:p>
    <w:p w14:paraId="2A743CA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8489E9A"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4F9470C" w14:textId="77777777" w:rsidR="00CB53EE" w:rsidRPr="00C7642A" w:rsidRDefault="00CB53EE" w:rsidP="00CB53EE">
      <w:pPr>
        <w:pStyle w:val="PL"/>
        <w:rPr>
          <w:rFonts w:eastAsia="SimSun"/>
          <w:lang w:eastAsia="zh-CN"/>
        </w:rPr>
      </w:pPr>
      <w:r w:rsidRPr="00C7642A">
        <w:rPr>
          <w:rFonts w:eastAsia="SimSun"/>
          <w:lang w:eastAsia="zh-CN"/>
        </w:rPr>
        <w:t xml:space="preserve">            - uESpeed</w:t>
      </w:r>
    </w:p>
    <w:p w14:paraId="0A276DAE" w14:textId="77777777" w:rsidR="00CB53EE" w:rsidRPr="00C7642A" w:rsidRDefault="00CB53EE" w:rsidP="00CB53EE">
      <w:pPr>
        <w:pStyle w:val="PL"/>
        <w:rPr>
          <w:rFonts w:eastAsia="SimSun"/>
          <w:lang w:eastAsia="zh-CN"/>
        </w:rPr>
      </w:pPr>
      <w:r w:rsidRPr="00C7642A">
        <w:rPr>
          <w:rFonts w:eastAsia="SimSun"/>
          <w:lang w:eastAsia="zh-CN"/>
        </w:rPr>
        <w:t xml:space="preserve">        targetCondition:</w:t>
      </w:r>
    </w:p>
    <w:p w14:paraId="25A7694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227EA40F"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F689010" w14:textId="77777777" w:rsidR="00CB53EE" w:rsidRPr="00C7642A" w:rsidRDefault="00CB53EE" w:rsidP="00CB53EE">
      <w:pPr>
        <w:pStyle w:val="PL"/>
        <w:rPr>
          <w:rFonts w:eastAsia="SimSun"/>
          <w:lang w:eastAsia="zh-CN"/>
        </w:rPr>
      </w:pPr>
      <w:r w:rsidRPr="00C7642A">
        <w:rPr>
          <w:rFonts w:eastAsia="SimSun"/>
          <w:lang w:eastAsia="zh-CN"/>
        </w:rPr>
        <w:t xml:space="preserve">            - IS_LESS_THAN</w:t>
      </w:r>
    </w:p>
    <w:p w14:paraId="196BB3FF" w14:textId="77777777" w:rsidR="00CB53EE" w:rsidRPr="00C7642A" w:rsidRDefault="00CB53EE" w:rsidP="00CB53EE">
      <w:pPr>
        <w:pStyle w:val="PL"/>
        <w:rPr>
          <w:rFonts w:eastAsia="SimSun"/>
          <w:lang w:eastAsia="zh-CN"/>
        </w:rPr>
      </w:pPr>
      <w:r w:rsidRPr="00C7642A">
        <w:rPr>
          <w:rFonts w:eastAsia="SimSun"/>
          <w:lang w:eastAsia="zh-CN"/>
        </w:rPr>
        <w:t xml:space="preserve">        targetValueRange:</w:t>
      </w:r>
    </w:p>
    <w:p w14:paraId="53E4EC9E"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10563EF8" w14:textId="77777777" w:rsidR="00CB53EE" w:rsidRPr="00C7642A" w:rsidRDefault="00CB53EE" w:rsidP="00CB53EE">
      <w:pPr>
        <w:pStyle w:val="PL"/>
        <w:rPr>
          <w:rFonts w:eastAsia="SimSun"/>
          <w:lang w:eastAsia="zh-CN"/>
        </w:rPr>
      </w:pPr>
      <w:r w:rsidRPr="00C7642A">
        <w:rPr>
          <w:rFonts w:eastAsia="SimSun"/>
          <w:lang w:eastAsia="zh-CN"/>
        </w:rPr>
        <w:t xml:space="preserve">   #-------Definition of the concrete ExpectationTarget  dataType----------#  </w:t>
      </w:r>
    </w:p>
    <w:p w14:paraId="57BA7434"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2708CD01" w14:textId="77777777" w:rsidR="00CB53EE" w:rsidRPr="00C7642A" w:rsidRDefault="00CB53EE" w:rsidP="00CB53EE">
      <w:pPr>
        <w:pStyle w:val="PL"/>
        <w:rPr>
          <w:rFonts w:eastAsia="SimSun"/>
          <w:lang w:eastAsia="zh-CN"/>
        </w:rPr>
      </w:pPr>
      <w:r w:rsidRPr="00C7642A">
        <w:rPr>
          <w:rFonts w:eastAsia="SimSun"/>
          <w:lang w:eastAsia="zh-CN"/>
        </w:rPr>
        <w:t xml:space="preserve">   #-------Definition of the concrete ObjectTarget dataType----------------#</w:t>
      </w:r>
    </w:p>
    <w:p w14:paraId="17AD583D" w14:textId="77777777" w:rsidR="00CB53EE" w:rsidRPr="00C7642A" w:rsidRDefault="00CB53EE" w:rsidP="00CB53EE">
      <w:pPr>
        <w:pStyle w:val="PL"/>
        <w:rPr>
          <w:rFonts w:eastAsia="SimSun"/>
          <w:lang w:eastAsia="zh-CN"/>
        </w:rPr>
      </w:pPr>
      <w:r w:rsidRPr="00C7642A">
        <w:rPr>
          <w:rFonts w:eastAsia="SimSun"/>
          <w:lang w:eastAsia="zh-CN"/>
        </w:rPr>
        <w:t xml:space="preserve">    ObjectContext:</w:t>
      </w:r>
    </w:p>
    <w:p w14:paraId="701ECA77"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684A1ACF"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without specialisations        </w:t>
      </w:r>
    </w:p>
    <w:p w14:paraId="7DF36078"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CC8E3A9"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41D2C534"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4DE42AA4"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544ABBF"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767D93E0"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"#/components/schemas/Condition"</w:t>
      </w:r>
    </w:p>
    <w:p w14:paraId="4A9F023E"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5125E6C1"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361258F9"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78EC20A5" w14:textId="77777777" w:rsidR="00CB53EE" w:rsidRPr="00C7642A" w:rsidRDefault="00CB53EE" w:rsidP="00CB53EE">
      <w:pPr>
        <w:pStyle w:val="PL"/>
        <w:rPr>
          <w:rFonts w:eastAsia="SimSun"/>
          <w:lang w:eastAsia="zh-CN"/>
        </w:rPr>
      </w:pPr>
      <w:r w:rsidRPr="00C7642A">
        <w:rPr>
          <w:rFonts w:eastAsia="SimSun"/>
          <w:lang w:eastAsia="zh-CN"/>
        </w:rPr>
        <w:t xml:space="preserve">            type: number </w:t>
      </w:r>
    </w:p>
    <w:p w14:paraId="15AD5221" w14:textId="77777777" w:rsidR="00CB53EE" w:rsidRPr="00C7642A" w:rsidRDefault="00CB53EE" w:rsidP="00CB53EE">
      <w:pPr>
        <w:pStyle w:val="PL"/>
        <w:rPr>
          <w:rFonts w:eastAsia="SimSun"/>
          <w:lang w:eastAsia="zh-CN"/>
        </w:rPr>
      </w:pPr>
      <w:r w:rsidRPr="00C7642A">
        <w:rPr>
          <w:rFonts w:eastAsia="SimSun"/>
          <w:lang w:eastAsia="zh-CN"/>
        </w:rPr>
        <w:t xml:space="preserve">    CoverageAreaPolygonContext:</w:t>
      </w:r>
    </w:p>
    <w:p w14:paraId="35347CF4"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39AA62A0"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CoverageAreaPolygonContext          </w:t>
      </w:r>
    </w:p>
    <w:p w14:paraId="589660A0"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1C05C56D"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24739E45"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028B9556"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FECB6A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728A153" w14:textId="77777777" w:rsidR="00CB53EE" w:rsidRPr="00C7642A" w:rsidRDefault="00CB53EE" w:rsidP="00CB53EE">
      <w:pPr>
        <w:pStyle w:val="PL"/>
        <w:rPr>
          <w:rFonts w:eastAsia="SimSun"/>
          <w:lang w:eastAsia="zh-CN"/>
        </w:rPr>
      </w:pPr>
      <w:r w:rsidRPr="00C7642A">
        <w:rPr>
          <w:rFonts w:eastAsia="SimSun"/>
          <w:lang w:eastAsia="zh-CN"/>
        </w:rPr>
        <w:t xml:space="preserve">            - CoverageAreaPolygon</w:t>
      </w:r>
    </w:p>
    <w:p w14:paraId="6CC1F0E0"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6742A7C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32C4901"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4F9638F"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7E6D47A1"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4161E4CC"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39342F2"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37C19C7"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"#/components/schemas/CoverageArea"</w:t>
      </w:r>
    </w:p>
    <w:p w14:paraId="6AF5B54B" w14:textId="77777777" w:rsidR="00CB53EE" w:rsidRPr="00C7642A" w:rsidRDefault="00CB53EE" w:rsidP="00CB53EE">
      <w:pPr>
        <w:pStyle w:val="PL"/>
        <w:rPr>
          <w:rFonts w:eastAsia="SimSun"/>
          <w:lang w:eastAsia="zh-CN"/>
        </w:rPr>
      </w:pPr>
      <w:r w:rsidRPr="00C7642A">
        <w:rPr>
          <w:rFonts w:eastAsia="SimSun"/>
          <w:lang w:eastAsia="zh-CN"/>
        </w:rPr>
        <w:t xml:space="preserve">    CoverageArea:</w:t>
      </w:r>
    </w:p>
    <w:p w14:paraId="6F38DB74"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347EFD7" w14:textId="77777777" w:rsidR="00CB53EE" w:rsidRPr="00C7642A" w:rsidRDefault="00CB53EE" w:rsidP="00CB53EE">
      <w:pPr>
        <w:pStyle w:val="PL"/>
        <w:rPr>
          <w:rFonts w:eastAsia="SimSun"/>
          <w:lang w:eastAsia="zh-CN"/>
        </w:rPr>
      </w:pPr>
      <w:r w:rsidRPr="00C7642A">
        <w:rPr>
          <w:rFonts w:eastAsia="SimSun"/>
          <w:lang w:eastAsia="zh-CN"/>
        </w:rPr>
        <w:t xml:space="preserve">    CoverageTACContext:</w:t>
      </w:r>
    </w:p>
    <w:p w14:paraId="29C9114E"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21A99D1A"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CoverageTACContext     </w:t>
      </w:r>
    </w:p>
    <w:p w14:paraId="02FCB807"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42CA64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2FF2F0EC"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1611480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0051A8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ED74252" w14:textId="77777777" w:rsidR="00CB53EE" w:rsidRPr="00C7642A" w:rsidRDefault="00CB53EE" w:rsidP="00CB53EE">
      <w:pPr>
        <w:pStyle w:val="PL"/>
        <w:rPr>
          <w:rFonts w:eastAsia="SimSun"/>
          <w:lang w:eastAsia="zh-CN"/>
        </w:rPr>
      </w:pPr>
      <w:r w:rsidRPr="00C7642A">
        <w:rPr>
          <w:rFonts w:eastAsia="SimSun"/>
          <w:lang w:eastAsia="zh-CN"/>
        </w:rPr>
        <w:t xml:space="preserve">            - CoverageAreaTac</w:t>
      </w:r>
    </w:p>
    <w:p w14:paraId="3318341C"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4293D45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C46C47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1EC9494"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6C0CA8D6"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3CB606FE"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2E370262"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0F6347B7" w14:textId="77777777" w:rsidR="00CB53EE" w:rsidRPr="00C7642A" w:rsidRDefault="00CB53EE" w:rsidP="00CB53EE">
      <w:pPr>
        <w:pStyle w:val="PL"/>
        <w:rPr>
          <w:rFonts w:eastAsia="SimSun"/>
          <w:lang w:eastAsia="zh-CN"/>
        </w:rPr>
      </w:pPr>
      <w:r w:rsidRPr="00C7642A">
        <w:rPr>
          <w:rFonts w:eastAsia="SimSun"/>
          <w:lang w:eastAsia="zh-CN"/>
        </w:rPr>
        <w:t xml:space="preserve">            $ref: "TS28541_NrNrm.yaml#/components/schemas/NrTac"</w:t>
      </w:r>
    </w:p>
    <w:p w14:paraId="6EC2F059" w14:textId="77777777" w:rsidR="00CB53EE" w:rsidRPr="00C7642A" w:rsidRDefault="00CB53EE" w:rsidP="00CB53EE">
      <w:pPr>
        <w:pStyle w:val="PL"/>
        <w:rPr>
          <w:rFonts w:eastAsia="SimSun"/>
          <w:lang w:eastAsia="zh-CN"/>
        </w:rPr>
      </w:pPr>
      <w:r w:rsidRPr="00C7642A">
        <w:rPr>
          <w:rFonts w:eastAsia="SimSun"/>
          <w:lang w:eastAsia="zh-CN"/>
        </w:rPr>
        <w:t xml:space="preserve">    PLMNContext:</w:t>
      </w:r>
    </w:p>
    <w:p w14:paraId="478B815D"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DEEB084"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PLMNContext       </w:t>
      </w:r>
    </w:p>
    <w:p w14:paraId="58F688BA"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04E81A1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573CD77D"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5423C40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B2436C7"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37566242" w14:textId="77777777" w:rsidR="00CB53EE" w:rsidRPr="00C7642A" w:rsidRDefault="00CB53EE" w:rsidP="00CB53EE">
      <w:pPr>
        <w:pStyle w:val="PL"/>
        <w:rPr>
          <w:rFonts w:eastAsia="SimSun"/>
          <w:lang w:eastAsia="zh-CN"/>
        </w:rPr>
      </w:pPr>
      <w:r w:rsidRPr="00C7642A">
        <w:rPr>
          <w:rFonts w:eastAsia="SimSun"/>
          <w:lang w:eastAsia="zh-CN"/>
        </w:rPr>
        <w:t xml:space="preserve">            - PLMN</w:t>
      </w:r>
    </w:p>
    <w:p w14:paraId="08046276"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2B41EC3C"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B108973"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475B779"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130C8DBA"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63A5DA35"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CB10196"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5D96CBA1" w14:textId="77777777" w:rsidR="00CB53EE" w:rsidRPr="00C7642A" w:rsidRDefault="00CB53EE" w:rsidP="00CB53EE">
      <w:pPr>
        <w:pStyle w:val="PL"/>
        <w:rPr>
          <w:rFonts w:eastAsia="SimSun"/>
          <w:lang w:eastAsia="zh-CN"/>
        </w:rPr>
      </w:pPr>
      <w:r w:rsidRPr="00C7642A">
        <w:rPr>
          <w:rFonts w:eastAsia="SimSun"/>
          <w:lang w:eastAsia="zh-CN"/>
        </w:rPr>
        <w:t xml:space="preserve">            $ref: "TS28623_ComDefs.yaml#/components/schemas/PlmnId"</w:t>
      </w:r>
    </w:p>
    <w:p w14:paraId="7D0ECE4E" w14:textId="77777777" w:rsidR="00CB53EE" w:rsidRPr="00C7642A" w:rsidRDefault="00CB53EE" w:rsidP="00CB53EE">
      <w:pPr>
        <w:pStyle w:val="PL"/>
        <w:rPr>
          <w:rFonts w:eastAsia="SimSun"/>
          <w:lang w:eastAsia="zh-CN"/>
        </w:rPr>
      </w:pPr>
      <w:r w:rsidRPr="00C7642A">
        <w:rPr>
          <w:rFonts w:eastAsia="SimSun"/>
          <w:lang w:eastAsia="zh-CN"/>
        </w:rPr>
        <w:t xml:space="preserve">    NRFqBandContext:</w:t>
      </w:r>
    </w:p>
    <w:p w14:paraId="3C0D78FA"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6BE6E55C"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NRFqBandContext       </w:t>
      </w:r>
    </w:p>
    <w:p w14:paraId="13F9F2C2"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6E2CB8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5A6C5B8"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19FC0F5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5E655C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0766C58" w14:textId="77777777" w:rsidR="00CB53EE" w:rsidRPr="00C7642A" w:rsidRDefault="00CB53EE" w:rsidP="00CB53EE">
      <w:pPr>
        <w:pStyle w:val="PL"/>
        <w:rPr>
          <w:rFonts w:eastAsia="SimSun"/>
          <w:lang w:eastAsia="zh-CN"/>
        </w:rPr>
      </w:pPr>
      <w:r w:rsidRPr="00C7642A">
        <w:rPr>
          <w:rFonts w:eastAsia="SimSun"/>
          <w:lang w:eastAsia="zh-CN"/>
        </w:rPr>
        <w:t xml:space="preserve">            - NRFqBand</w:t>
      </w:r>
    </w:p>
    <w:p w14:paraId="7A2741E9"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4F186E9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757AD3C"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99DC5D6"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34BBAA70"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1E8662BB"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248663D2"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52B0387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4D74255F" w14:textId="77777777" w:rsidR="00CB53EE" w:rsidRPr="00C7642A" w:rsidRDefault="00CB53EE" w:rsidP="00CB53EE">
      <w:pPr>
        <w:pStyle w:val="PL"/>
        <w:rPr>
          <w:rFonts w:eastAsia="SimSun"/>
          <w:lang w:eastAsia="zh-CN"/>
        </w:rPr>
      </w:pPr>
      <w:r w:rsidRPr="00C7642A">
        <w:rPr>
          <w:rFonts w:eastAsia="SimSun"/>
          <w:lang w:eastAsia="zh-CN"/>
        </w:rPr>
        <w:t xml:space="preserve">    RATContext:</w:t>
      </w:r>
    </w:p>
    <w:p w14:paraId="7BCA810E"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22C5E43C"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RATContext           </w:t>
      </w:r>
    </w:p>
    <w:p w14:paraId="1CD185E0"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D099F12"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65282DF5"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51780797"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4C801CD"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7F9D611" w14:textId="77777777" w:rsidR="00CB53EE" w:rsidRPr="00C7642A" w:rsidRDefault="00CB53EE" w:rsidP="00CB53EE">
      <w:pPr>
        <w:pStyle w:val="PL"/>
        <w:rPr>
          <w:rFonts w:eastAsia="SimSun"/>
          <w:lang w:eastAsia="zh-CN"/>
        </w:rPr>
      </w:pPr>
      <w:r w:rsidRPr="00C7642A">
        <w:rPr>
          <w:rFonts w:eastAsia="SimSun"/>
          <w:lang w:eastAsia="zh-CN"/>
        </w:rPr>
        <w:t xml:space="preserve">            - RAT</w:t>
      </w:r>
    </w:p>
    <w:p w14:paraId="1695ED52"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10BE1D8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87FD3D4"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AEE5BAA"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753F2E98"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13EB7302"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4AA7DBE2"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4AB43DF"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957828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D373795" w14:textId="77777777" w:rsidR="00CB53EE" w:rsidRPr="00C7642A" w:rsidRDefault="00CB53EE" w:rsidP="00CB53EE">
      <w:pPr>
        <w:pStyle w:val="PL"/>
        <w:rPr>
          <w:rFonts w:eastAsia="SimSun"/>
          <w:lang w:eastAsia="zh-CN"/>
        </w:rPr>
      </w:pPr>
      <w:r w:rsidRPr="00C7642A">
        <w:rPr>
          <w:rFonts w:eastAsia="SimSun"/>
          <w:lang w:eastAsia="zh-CN"/>
        </w:rPr>
        <w:t xml:space="preserve">              - UTRAN</w:t>
      </w:r>
    </w:p>
    <w:p w14:paraId="1A5C0DFF" w14:textId="77777777" w:rsidR="00CB53EE" w:rsidRPr="00C7642A" w:rsidRDefault="00CB53EE" w:rsidP="00CB53EE">
      <w:pPr>
        <w:pStyle w:val="PL"/>
        <w:rPr>
          <w:rFonts w:eastAsia="SimSun"/>
          <w:lang w:eastAsia="zh-CN"/>
        </w:rPr>
      </w:pPr>
      <w:r w:rsidRPr="00C7642A">
        <w:rPr>
          <w:rFonts w:eastAsia="SimSun"/>
          <w:lang w:eastAsia="zh-CN"/>
        </w:rPr>
        <w:t xml:space="preserve">              - EUTRAN</w:t>
      </w:r>
    </w:p>
    <w:p w14:paraId="5891B252" w14:textId="77777777" w:rsidR="00CB53EE" w:rsidRPr="00C7642A" w:rsidRDefault="00CB53EE" w:rsidP="00CB53EE">
      <w:pPr>
        <w:pStyle w:val="PL"/>
        <w:rPr>
          <w:rFonts w:eastAsia="SimSun"/>
          <w:lang w:eastAsia="zh-CN"/>
        </w:rPr>
      </w:pPr>
      <w:r w:rsidRPr="00C7642A">
        <w:rPr>
          <w:rFonts w:eastAsia="SimSun"/>
          <w:lang w:eastAsia="zh-CN"/>
        </w:rPr>
        <w:t xml:space="preserve">              - NR</w:t>
      </w:r>
    </w:p>
    <w:p w14:paraId="6872E6F4" w14:textId="77777777" w:rsidR="00CB53EE" w:rsidRPr="00C7642A" w:rsidRDefault="00CB53EE" w:rsidP="00CB53EE">
      <w:pPr>
        <w:pStyle w:val="PL"/>
        <w:rPr>
          <w:rFonts w:eastAsia="SimSun"/>
          <w:lang w:eastAsia="zh-CN"/>
        </w:rPr>
      </w:pPr>
      <w:r w:rsidRPr="00C7642A">
        <w:rPr>
          <w:rFonts w:eastAsia="SimSun"/>
          <w:lang w:eastAsia="zh-CN"/>
        </w:rPr>
        <w:t xml:space="preserve">    EdgeIdenfiticationIdContext:</w:t>
      </w:r>
    </w:p>
    <w:p w14:paraId="1B12FF73"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42DEAC54"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EdgeIdenfiticationIdContext      </w:t>
      </w:r>
    </w:p>
    <w:p w14:paraId="7385EC47"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3C650DB"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1A18E583"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4829811F"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B4B5461"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3F11071" w14:textId="77777777" w:rsidR="00CB53EE" w:rsidRPr="00C7642A" w:rsidRDefault="00CB53EE" w:rsidP="00CB53EE">
      <w:pPr>
        <w:pStyle w:val="PL"/>
        <w:rPr>
          <w:rFonts w:eastAsia="SimSun"/>
          <w:lang w:eastAsia="zh-CN"/>
        </w:rPr>
      </w:pPr>
      <w:r w:rsidRPr="00C7642A">
        <w:rPr>
          <w:rFonts w:eastAsia="SimSun"/>
          <w:lang w:eastAsia="zh-CN"/>
        </w:rPr>
        <w:t xml:space="preserve">            - edgeIdentificationId</w:t>
      </w:r>
    </w:p>
    <w:p w14:paraId="221074A0"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6C56F317"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EB8B8CF"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F96B5FD"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03D08E1F"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72E8DB41"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A303BF4"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5778FCD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788D850" w14:textId="77777777" w:rsidR="00CB53EE" w:rsidRPr="00C7642A" w:rsidRDefault="00CB53EE" w:rsidP="00CB53EE">
      <w:pPr>
        <w:pStyle w:val="PL"/>
        <w:rPr>
          <w:rFonts w:eastAsia="SimSun"/>
          <w:lang w:eastAsia="zh-CN"/>
        </w:rPr>
      </w:pPr>
      <w:r w:rsidRPr="00C7642A">
        <w:rPr>
          <w:rFonts w:eastAsia="SimSun"/>
          <w:lang w:eastAsia="zh-CN"/>
        </w:rPr>
        <w:t xml:space="preserve">    EdgeIdenfiticationLocContext:</w:t>
      </w:r>
    </w:p>
    <w:p w14:paraId="37DF59D8"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E8672B6"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EdgeIdenfiticationLocContext    </w:t>
      </w:r>
    </w:p>
    <w:p w14:paraId="56EB6F48"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2118FBB8"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567D7E29"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275DCD34"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496035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A0B8E21" w14:textId="77777777" w:rsidR="00CB53EE" w:rsidRPr="00C7642A" w:rsidRDefault="00CB53EE" w:rsidP="00CB53EE">
      <w:pPr>
        <w:pStyle w:val="PL"/>
        <w:rPr>
          <w:rFonts w:eastAsia="SimSun"/>
          <w:lang w:eastAsia="zh-CN"/>
        </w:rPr>
      </w:pPr>
      <w:r w:rsidRPr="00C7642A">
        <w:rPr>
          <w:rFonts w:eastAsia="SimSun"/>
          <w:lang w:eastAsia="zh-CN"/>
        </w:rPr>
        <w:t xml:space="preserve">            - edgeIdentificationTarget</w:t>
      </w:r>
    </w:p>
    <w:p w14:paraId="48585A2F"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0088A0E2"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490AF7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DA8D010"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2042B4A4"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3A18C9F6"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408C469"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3F63D0C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34E2E72" w14:textId="77777777" w:rsidR="00CB53EE" w:rsidRPr="00C7642A" w:rsidRDefault="00CB53EE" w:rsidP="00CB53EE">
      <w:pPr>
        <w:pStyle w:val="PL"/>
        <w:rPr>
          <w:rFonts w:eastAsia="SimSun"/>
          <w:lang w:eastAsia="zh-CN"/>
        </w:rPr>
      </w:pPr>
      <w:r w:rsidRPr="00C7642A">
        <w:rPr>
          <w:rFonts w:eastAsia="SimSun"/>
          <w:lang w:eastAsia="zh-CN"/>
        </w:rPr>
        <w:t xml:space="preserve">    CoverageAreaTAContext:</w:t>
      </w:r>
    </w:p>
    <w:p w14:paraId="1958D3C9"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7FC18FF8"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"ObjectContext" data type with specialisations for CoverageAreaTAContext       </w:t>
      </w:r>
    </w:p>
    <w:p w14:paraId="3FBD2803"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6B4CBF0"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1008FA6"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3D93CEDD"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A73BBFD"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74FFD297" w14:textId="77777777" w:rsidR="00CB53EE" w:rsidRPr="00C7642A" w:rsidRDefault="00CB53EE" w:rsidP="00CB53EE">
      <w:pPr>
        <w:pStyle w:val="PL"/>
        <w:rPr>
          <w:rFonts w:eastAsia="SimSun"/>
          <w:lang w:eastAsia="zh-CN"/>
        </w:rPr>
      </w:pPr>
      <w:r w:rsidRPr="00C7642A">
        <w:rPr>
          <w:rFonts w:eastAsia="SimSun"/>
          <w:lang w:eastAsia="zh-CN"/>
        </w:rPr>
        <w:t xml:space="preserve">            - coverageAreaTA</w:t>
      </w:r>
    </w:p>
    <w:p w14:paraId="153EEA76"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29B5713B"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0C5BF66"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D4C732A"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68EAD431"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13DB5603"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607F6E61"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13BA6F69"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"#/components/schemas/CoverageAreaTAList"</w:t>
      </w:r>
    </w:p>
    <w:p w14:paraId="7250BF65" w14:textId="77777777" w:rsidR="00CB53EE" w:rsidRPr="00C7642A" w:rsidRDefault="00CB53EE" w:rsidP="00CB53EE">
      <w:pPr>
        <w:pStyle w:val="PL"/>
        <w:rPr>
          <w:rFonts w:eastAsia="SimSun"/>
          <w:lang w:eastAsia="zh-CN"/>
        </w:rPr>
      </w:pPr>
      <w:r w:rsidRPr="00C7642A">
        <w:rPr>
          <w:rFonts w:eastAsia="SimSun"/>
          <w:lang w:eastAsia="zh-CN"/>
        </w:rPr>
        <w:t xml:space="preserve">    CoverageAreaTAList:</w:t>
      </w:r>
    </w:p>
    <w:p w14:paraId="1ECB84FF" w14:textId="77777777" w:rsidR="00CB53EE" w:rsidRPr="00C7642A" w:rsidRDefault="00CB53EE" w:rsidP="00CB53EE">
      <w:pPr>
        <w:pStyle w:val="PL"/>
        <w:rPr>
          <w:rFonts w:eastAsia="SimSun"/>
          <w:lang w:eastAsia="zh-CN"/>
        </w:rPr>
      </w:pPr>
      <w:r w:rsidRPr="00C7642A">
        <w:rPr>
          <w:rFonts w:eastAsia="SimSun"/>
          <w:lang w:eastAsia="zh-CN"/>
        </w:rPr>
        <w:t xml:space="preserve">          type: integer</w:t>
      </w:r>
    </w:p>
    <w:p w14:paraId="00B9F57F" w14:textId="77777777" w:rsidR="00CB53EE" w:rsidRPr="00C7642A" w:rsidRDefault="00CB53EE" w:rsidP="00CB53EE">
      <w:pPr>
        <w:pStyle w:val="PL"/>
        <w:rPr>
          <w:rFonts w:eastAsia="SimSun"/>
          <w:lang w:eastAsia="zh-CN"/>
        </w:rPr>
      </w:pPr>
      <w:r w:rsidRPr="00C7642A">
        <w:rPr>
          <w:rFonts w:eastAsia="SimSun"/>
          <w:lang w:eastAsia="zh-CN"/>
        </w:rPr>
        <w:t xml:space="preserve">   #-------Definition of the concrete ObjectTarget dataType----------------#</w:t>
      </w:r>
    </w:p>
    <w:p w14:paraId="790BA7DB"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4F336888" w14:textId="77777777" w:rsidR="00CB53EE" w:rsidRPr="00C7642A" w:rsidRDefault="00CB53EE" w:rsidP="00CB53EE">
      <w:pPr>
        <w:pStyle w:val="PL"/>
        <w:rPr>
          <w:rFonts w:eastAsia="SimSun"/>
          <w:lang w:eastAsia="zh-CN"/>
        </w:rPr>
      </w:pPr>
      <w:r w:rsidRPr="00C7642A">
        <w:rPr>
          <w:rFonts w:eastAsia="SimSun"/>
          <w:lang w:eastAsia="zh-CN"/>
        </w:rPr>
        <w:t xml:space="preserve">   #-------Definition of the concrete ExpectionContext dataType----------------#</w:t>
      </w:r>
    </w:p>
    <w:p w14:paraId="023E050C" w14:textId="77777777" w:rsidR="00CB53EE" w:rsidRPr="00C7642A" w:rsidRDefault="00CB53EE" w:rsidP="00CB53EE">
      <w:pPr>
        <w:pStyle w:val="PL"/>
        <w:rPr>
          <w:rFonts w:eastAsia="SimSun"/>
          <w:lang w:eastAsia="zh-CN"/>
        </w:rPr>
      </w:pPr>
      <w:r w:rsidRPr="00C7642A">
        <w:rPr>
          <w:rFonts w:eastAsia="SimSun"/>
          <w:lang w:eastAsia="zh-CN"/>
        </w:rPr>
        <w:t xml:space="preserve">    ExpectationContext:</w:t>
      </w:r>
    </w:p>
    <w:p w14:paraId="20545675"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E8589B7"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"ExpectationContext" data type without specialisations       </w:t>
      </w:r>
    </w:p>
    <w:p w14:paraId="44011FB3"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7A29F748"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37007C85"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28B5BB6E"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EE43EE1"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754D285C"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"#/components/schemas/Condition"</w:t>
      </w:r>
    </w:p>
    <w:p w14:paraId="2C123D78"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52CCFBBC"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1CE23EA7"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2E8A60F7" w14:textId="77777777" w:rsidR="00CB53EE" w:rsidRPr="00C7642A" w:rsidRDefault="00CB53EE" w:rsidP="00CB53EE">
      <w:pPr>
        <w:pStyle w:val="PL"/>
        <w:rPr>
          <w:rFonts w:eastAsia="SimSun"/>
          <w:lang w:eastAsia="zh-CN"/>
        </w:rPr>
      </w:pPr>
      <w:r w:rsidRPr="00C7642A">
        <w:rPr>
          <w:rFonts w:eastAsia="SimSun"/>
          <w:lang w:eastAsia="zh-CN"/>
        </w:rPr>
        <w:t xml:space="preserve">            type: number </w:t>
      </w:r>
    </w:p>
    <w:p w14:paraId="0DB6A479" w14:textId="77777777" w:rsidR="00CB53EE" w:rsidRPr="00C7642A" w:rsidRDefault="00CB53EE" w:rsidP="00CB53EE">
      <w:pPr>
        <w:pStyle w:val="PL"/>
        <w:rPr>
          <w:rFonts w:eastAsia="SimSun"/>
          <w:lang w:eastAsia="zh-CN"/>
        </w:rPr>
      </w:pPr>
      <w:r w:rsidRPr="00C7642A">
        <w:rPr>
          <w:rFonts w:eastAsia="SimSun"/>
          <w:lang w:eastAsia="zh-CN"/>
        </w:rPr>
        <w:t xml:space="preserve">    ServiceStartTimeContext:</w:t>
      </w:r>
    </w:p>
    <w:p w14:paraId="32D06709"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000D9D24"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"ExpectationContext" data type with specialisations for ServiceStartTimeContext       </w:t>
      </w:r>
    </w:p>
    <w:p w14:paraId="25520B87"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5790FC48"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02B2D25"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436FE039"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35F9C73F"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A5D7BE0" w14:textId="77777777" w:rsidR="00CB53EE" w:rsidRPr="00C7642A" w:rsidRDefault="00CB53EE" w:rsidP="00CB53EE">
      <w:pPr>
        <w:pStyle w:val="PL"/>
        <w:rPr>
          <w:rFonts w:eastAsia="SimSun"/>
          <w:lang w:eastAsia="zh-CN"/>
        </w:rPr>
      </w:pPr>
      <w:r w:rsidRPr="00C7642A">
        <w:rPr>
          <w:rFonts w:eastAsia="SimSun"/>
          <w:lang w:eastAsia="zh-CN"/>
        </w:rPr>
        <w:t xml:space="preserve">            - ServiceStartTime</w:t>
      </w:r>
    </w:p>
    <w:p w14:paraId="7F661EDB"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0BBAB9A3"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15706248"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13772340"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5C8FFF7A"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1B48D22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3B1D131" w14:textId="77777777" w:rsidR="00CB53EE" w:rsidRPr="00C7642A" w:rsidRDefault="00CB53EE" w:rsidP="00CB53EE">
      <w:pPr>
        <w:pStyle w:val="PL"/>
        <w:rPr>
          <w:rFonts w:eastAsia="SimSun"/>
          <w:lang w:eastAsia="zh-CN"/>
        </w:rPr>
      </w:pPr>
      <w:r w:rsidRPr="00C7642A">
        <w:rPr>
          <w:rFonts w:eastAsia="SimSun"/>
          <w:lang w:eastAsia="zh-CN"/>
        </w:rPr>
        <w:t xml:space="preserve">    ServiceEndTimeContext:</w:t>
      </w:r>
    </w:p>
    <w:p w14:paraId="67B32E26"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FFE507A"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"ExpectationContext" data type with specialisations for ServiceEndTimeContext         </w:t>
      </w:r>
    </w:p>
    <w:p w14:paraId="3A624F02"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687DCEC6"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3D7273F9"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6AD7DC77"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631A63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9C31FF0" w14:textId="77777777" w:rsidR="00CB53EE" w:rsidRPr="00C7642A" w:rsidRDefault="00CB53EE" w:rsidP="00CB53EE">
      <w:pPr>
        <w:pStyle w:val="PL"/>
        <w:rPr>
          <w:rFonts w:eastAsia="SimSun"/>
          <w:lang w:eastAsia="zh-CN"/>
        </w:rPr>
      </w:pPr>
      <w:r w:rsidRPr="00C7642A">
        <w:rPr>
          <w:rFonts w:eastAsia="SimSun"/>
          <w:lang w:eastAsia="zh-CN"/>
        </w:rPr>
        <w:t xml:space="preserve">            - ServiceEndTime</w:t>
      </w:r>
    </w:p>
    <w:p w14:paraId="7DAD39C9"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798EE108"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95BEA69"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563CBDBF" w14:textId="77777777" w:rsidR="00CB53EE" w:rsidRPr="00C7642A" w:rsidRDefault="00CB53EE" w:rsidP="00CB53EE">
      <w:pPr>
        <w:pStyle w:val="PL"/>
        <w:rPr>
          <w:rFonts w:eastAsia="SimSun"/>
          <w:lang w:eastAsia="zh-CN"/>
        </w:rPr>
      </w:pPr>
      <w:r w:rsidRPr="00C7642A">
        <w:rPr>
          <w:rFonts w:eastAsia="SimSun"/>
          <w:lang w:eastAsia="zh-CN"/>
        </w:rPr>
        <w:t xml:space="preserve">            - IS_EQUAL_TO</w:t>
      </w:r>
    </w:p>
    <w:p w14:paraId="73482F1C"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3344468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5D5163C1" w14:textId="77777777" w:rsidR="00CB53EE" w:rsidRPr="00C7642A" w:rsidRDefault="00CB53EE" w:rsidP="00CB53EE">
      <w:pPr>
        <w:pStyle w:val="PL"/>
        <w:rPr>
          <w:rFonts w:eastAsia="SimSun"/>
          <w:lang w:eastAsia="zh-CN"/>
        </w:rPr>
      </w:pPr>
      <w:r w:rsidRPr="00C7642A">
        <w:rPr>
          <w:rFonts w:eastAsia="SimSun"/>
          <w:lang w:eastAsia="zh-CN"/>
        </w:rPr>
        <w:t xml:space="preserve">    UEMobilityLevelContext:</w:t>
      </w:r>
    </w:p>
    <w:p w14:paraId="166CD95A"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68DB1D4C"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"ExpectationContext" data type with specialisations for UEMobilityLevelContext       </w:t>
      </w:r>
    </w:p>
    <w:p w14:paraId="38FFD104"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49024937"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77BF96BF"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0C072071"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087436B1"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6D62DB25" w14:textId="77777777" w:rsidR="00CB53EE" w:rsidRPr="00C7642A" w:rsidRDefault="00CB53EE" w:rsidP="00CB53EE">
      <w:pPr>
        <w:pStyle w:val="PL"/>
        <w:rPr>
          <w:rFonts w:eastAsia="SimSun"/>
          <w:lang w:eastAsia="zh-CN"/>
        </w:rPr>
      </w:pPr>
      <w:r w:rsidRPr="00C7642A">
        <w:rPr>
          <w:rFonts w:eastAsia="SimSun"/>
          <w:lang w:eastAsia="zh-CN"/>
        </w:rPr>
        <w:t xml:space="preserve">            - UEMobilityLevel</w:t>
      </w:r>
    </w:p>
    <w:p w14:paraId="047E1926"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74978046"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320E37B"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4FC3CECF"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25E1AF0C"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5E051CA6"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0528FC7A"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106A8494" w14:textId="77777777" w:rsidR="00CB53EE" w:rsidRPr="00C7642A" w:rsidRDefault="00CB53EE" w:rsidP="00CB53EE">
      <w:pPr>
        <w:pStyle w:val="PL"/>
        <w:rPr>
          <w:rFonts w:eastAsia="SimSun"/>
          <w:lang w:eastAsia="zh-CN"/>
        </w:rPr>
      </w:pPr>
      <w:r w:rsidRPr="00C7642A">
        <w:rPr>
          <w:rFonts w:eastAsia="SimSun"/>
          <w:lang w:eastAsia="zh-CN"/>
        </w:rPr>
        <w:t xml:space="preserve">            $ref: "TS28541_SliceNrm.yaml#/components/schemas/MobilityLevel"</w:t>
      </w:r>
    </w:p>
    <w:p w14:paraId="616CD457" w14:textId="77777777" w:rsidR="00CB53EE" w:rsidRPr="00C7642A" w:rsidRDefault="00CB53EE" w:rsidP="00CB53EE">
      <w:pPr>
        <w:pStyle w:val="PL"/>
        <w:rPr>
          <w:rFonts w:eastAsia="SimSun"/>
          <w:lang w:eastAsia="zh-CN"/>
        </w:rPr>
      </w:pPr>
      <w:r w:rsidRPr="00C7642A">
        <w:rPr>
          <w:rFonts w:eastAsia="SimSun"/>
          <w:lang w:eastAsia="zh-CN"/>
        </w:rPr>
        <w:t xml:space="preserve">    ResourceSharingLevelContext:</w:t>
      </w:r>
    </w:p>
    <w:p w14:paraId="271AFEC0" w14:textId="77777777" w:rsidR="00CB53EE" w:rsidRPr="00C7642A" w:rsidRDefault="00CB53EE" w:rsidP="00CB53EE">
      <w:pPr>
        <w:pStyle w:val="PL"/>
        <w:rPr>
          <w:rFonts w:eastAsia="SimSun"/>
          <w:lang w:eastAsia="zh-CN"/>
        </w:rPr>
      </w:pPr>
      <w:r w:rsidRPr="00C7642A">
        <w:rPr>
          <w:rFonts w:eastAsia="SimSun"/>
          <w:lang w:eastAsia="zh-CN"/>
        </w:rPr>
        <w:t xml:space="preserve">      description: &gt;-</w:t>
      </w:r>
    </w:p>
    <w:p w14:paraId="51ABC9DD" w14:textId="77777777" w:rsidR="00CB53EE" w:rsidRPr="00C7642A" w:rsidRDefault="00CB53EE" w:rsidP="00CB53EE">
      <w:pPr>
        <w:pStyle w:val="PL"/>
        <w:rPr>
          <w:rFonts w:eastAsia="SimSun"/>
          <w:lang w:eastAsia="zh-CN"/>
        </w:rPr>
      </w:pPr>
      <w:r w:rsidRPr="00C7642A">
        <w:rPr>
          <w:rFonts w:eastAsia="SimSun"/>
          <w:lang w:eastAsia="zh-CN"/>
        </w:rPr>
        <w:t xml:space="preserve">        This data type is the "ExpectationContext" data type with specialisations for ResourceSharingLevelContext          </w:t>
      </w:r>
    </w:p>
    <w:p w14:paraId="466C1361" w14:textId="77777777" w:rsidR="00CB53EE" w:rsidRPr="00C7642A" w:rsidRDefault="00CB53EE" w:rsidP="00CB53EE">
      <w:pPr>
        <w:pStyle w:val="PL"/>
        <w:rPr>
          <w:rFonts w:eastAsia="SimSun"/>
          <w:lang w:eastAsia="zh-CN"/>
        </w:rPr>
      </w:pPr>
      <w:r w:rsidRPr="00C7642A">
        <w:rPr>
          <w:rFonts w:eastAsia="SimSun"/>
          <w:lang w:eastAsia="zh-CN"/>
        </w:rPr>
        <w:t xml:space="preserve">      type: object</w:t>
      </w:r>
    </w:p>
    <w:p w14:paraId="3B303FE3" w14:textId="77777777" w:rsidR="00CB53EE" w:rsidRPr="00C7642A" w:rsidRDefault="00CB53EE" w:rsidP="00CB53EE">
      <w:pPr>
        <w:pStyle w:val="PL"/>
        <w:rPr>
          <w:rFonts w:eastAsia="SimSun"/>
          <w:lang w:eastAsia="zh-CN"/>
        </w:rPr>
      </w:pPr>
      <w:r w:rsidRPr="00C7642A">
        <w:rPr>
          <w:rFonts w:eastAsia="SimSun"/>
          <w:lang w:eastAsia="zh-CN"/>
        </w:rPr>
        <w:t xml:space="preserve">      properties:</w:t>
      </w:r>
    </w:p>
    <w:p w14:paraId="450FC487" w14:textId="77777777" w:rsidR="00CB53EE" w:rsidRPr="00C7642A" w:rsidRDefault="00CB53EE" w:rsidP="00CB53EE">
      <w:pPr>
        <w:pStyle w:val="PL"/>
        <w:rPr>
          <w:rFonts w:eastAsia="SimSun"/>
          <w:lang w:eastAsia="zh-CN"/>
        </w:rPr>
      </w:pPr>
      <w:r w:rsidRPr="00C7642A">
        <w:rPr>
          <w:rFonts w:eastAsia="SimSun"/>
          <w:lang w:eastAsia="zh-CN"/>
        </w:rPr>
        <w:t xml:space="preserve">        contextAttribute:</w:t>
      </w:r>
    </w:p>
    <w:p w14:paraId="08F33973"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75EFB269"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079C6AD9" w14:textId="77777777" w:rsidR="00CB53EE" w:rsidRPr="00C7642A" w:rsidRDefault="00CB53EE" w:rsidP="00CB53EE">
      <w:pPr>
        <w:pStyle w:val="PL"/>
        <w:rPr>
          <w:rFonts w:eastAsia="SimSun"/>
          <w:lang w:eastAsia="zh-CN"/>
        </w:rPr>
      </w:pPr>
      <w:r w:rsidRPr="00C7642A">
        <w:rPr>
          <w:rFonts w:eastAsia="SimSun"/>
          <w:lang w:eastAsia="zh-CN"/>
        </w:rPr>
        <w:t xml:space="preserve">            - ResourceSharingLevel</w:t>
      </w:r>
    </w:p>
    <w:p w14:paraId="16BBAE52" w14:textId="77777777" w:rsidR="00CB53EE" w:rsidRPr="00C7642A" w:rsidRDefault="00CB53EE" w:rsidP="00CB53EE">
      <w:pPr>
        <w:pStyle w:val="PL"/>
        <w:rPr>
          <w:rFonts w:eastAsia="SimSun"/>
          <w:lang w:eastAsia="zh-CN"/>
        </w:rPr>
      </w:pPr>
      <w:r w:rsidRPr="00C7642A">
        <w:rPr>
          <w:rFonts w:eastAsia="SimSun"/>
          <w:lang w:eastAsia="zh-CN"/>
        </w:rPr>
        <w:t xml:space="preserve">        contextCondition:</w:t>
      </w:r>
    </w:p>
    <w:p w14:paraId="391B4F10" w14:textId="77777777" w:rsidR="00CB53EE" w:rsidRPr="00C7642A" w:rsidRDefault="00CB53EE" w:rsidP="00CB53EE">
      <w:pPr>
        <w:pStyle w:val="PL"/>
        <w:rPr>
          <w:rFonts w:eastAsia="SimSun"/>
          <w:lang w:eastAsia="zh-CN"/>
        </w:rPr>
      </w:pPr>
      <w:r w:rsidRPr="00C7642A">
        <w:rPr>
          <w:rFonts w:eastAsia="SimSun"/>
          <w:lang w:eastAsia="zh-CN"/>
        </w:rPr>
        <w:t xml:space="preserve">          type: string</w:t>
      </w:r>
    </w:p>
    <w:p w14:paraId="67B4F965" w14:textId="77777777" w:rsidR="00CB53EE" w:rsidRPr="00C7642A" w:rsidRDefault="00CB53EE" w:rsidP="00CB53EE">
      <w:pPr>
        <w:pStyle w:val="PL"/>
        <w:rPr>
          <w:rFonts w:eastAsia="SimSun"/>
          <w:lang w:eastAsia="zh-CN"/>
        </w:rPr>
      </w:pPr>
      <w:r w:rsidRPr="00C7642A">
        <w:rPr>
          <w:rFonts w:eastAsia="SimSun"/>
          <w:lang w:eastAsia="zh-CN"/>
        </w:rPr>
        <w:t xml:space="preserve">          enum:</w:t>
      </w:r>
    </w:p>
    <w:p w14:paraId="24D076B4" w14:textId="77777777" w:rsidR="00CB53EE" w:rsidRPr="00C7642A" w:rsidRDefault="00CB53EE" w:rsidP="00CB53EE">
      <w:pPr>
        <w:pStyle w:val="PL"/>
        <w:rPr>
          <w:rFonts w:eastAsia="SimSun"/>
          <w:lang w:eastAsia="zh-CN"/>
        </w:rPr>
      </w:pPr>
      <w:r w:rsidRPr="00C7642A">
        <w:rPr>
          <w:rFonts w:eastAsia="SimSun"/>
          <w:lang w:eastAsia="zh-CN"/>
        </w:rPr>
        <w:t xml:space="preserve">            - IS_WITHIN_RANGE</w:t>
      </w:r>
    </w:p>
    <w:p w14:paraId="6C669727" w14:textId="77777777" w:rsidR="00CB53EE" w:rsidRPr="00C7642A" w:rsidRDefault="00CB53EE" w:rsidP="00CB53EE">
      <w:pPr>
        <w:pStyle w:val="PL"/>
        <w:rPr>
          <w:rFonts w:eastAsia="SimSun"/>
          <w:lang w:eastAsia="zh-CN"/>
        </w:rPr>
      </w:pPr>
      <w:r w:rsidRPr="00C7642A">
        <w:rPr>
          <w:rFonts w:eastAsia="SimSun"/>
          <w:lang w:eastAsia="zh-CN"/>
        </w:rPr>
        <w:t xml:space="preserve">        contextValueRange:</w:t>
      </w:r>
    </w:p>
    <w:p w14:paraId="36C1A31D"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3D9B5166"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0A8E82EF" w14:textId="77777777" w:rsidR="00CB53EE" w:rsidRPr="00C7642A" w:rsidRDefault="00CB53EE" w:rsidP="00CB53EE">
      <w:pPr>
        <w:pStyle w:val="PL"/>
        <w:rPr>
          <w:rFonts w:eastAsia="SimSun"/>
          <w:lang w:eastAsia="zh-CN"/>
        </w:rPr>
      </w:pPr>
      <w:r w:rsidRPr="00C7642A">
        <w:rPr>
          <w:rFonts w:eastAsia="SimSun"/>
          <w:lang w:eastAsia="zh-CN"/>
        </w:rPr>
        <w:t xml:space="preserve">            $ref: "TS28541_SliceNrm.yaml#/components/schemas/SharingLevel"</w:t>
      </w:r>
    </w:p>
    <w:p w14:paraId="1841CC3D" w14:textId="77777777" w:rsidR="00CB53EE" w:rsidRPr="00C7642A" w:rsidRDefault="00CB53EE" w:rsidP="00CB53EE">
      <w:pPr>
        <w:pStyle w:val="PL"/>
        <w:rPr>
          <w:rFonts w:eastAsia="SimSun"/>
          <w:lang w:eastAsia="zh-CN"/>
        </w:rPr>
      </w:pPr>
      <w:r w:rsidRPr="00C7642A">
        <w:rPr>
          <w:rFonts w:eastAsia="SimSun"/>
          <w:lang w:eastAsia="zh-CN"/>
        </w:rPr>
        <w:t xml:space="preserve">   #-------Definition of the concrete ExpectionContext dataType----------------#</w:t>
      </w:r>
    </w:p>
    <w:p w14:paraId="2F450997" w14:textId="77777777" w:rsidR="00CB53EE" w:rsidRPr="00C7642A" w:rsidRDefault="00CB53EE" w:rsidP="00CB53EE">
      <w:pPr>
        <w:pStyle w:val="PL"/>
        <w:rPr>
          <w:rFonts w:eastAsia="SimSun"/>
          <w:lang w:eastAsia="zh-CN"/>
        </w:rPr>
      </w:pPr>
    </w:p>
    <w:p w14:paraId="068DBFFF"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070B60D3" w14:textId="77777777" w:rsidR="00CB53EE" w:rsidRPr="00C7642A" w:rsidRDefault="00CB53EE" w:rsidP="00CB53EE">
      <w:pPr>
        <w:pStyle w:val="PL"/>
        <w:rPr>
          <w:rFonts w:eastAsia="SimSun"/>
          <w:lang w:eastAsia="zh-CN"/>
        </w:rPr>
      </w:pPr>
      <w:r w:rsidRPr="00C7642A">
        <w:rPr>
          <w:rFonts w:eastAsia="SimSun"/>
          <w:lang w:eastAsia="zh-CN"/>
        </w:rPr>
        <w:t xml:space="preserve">   #------Definition of JSON arrays for name-contained IOCs ---------------#</w:t>
      </w:r>
    </w:p>
    <w:p w14:paraId="5A8E2131" w14:textId="77777777" w:rsidR="00CB53EE" w:rsidRPr="00C7642A" w:rsidRDefault="00CB53EE" w:rsidP="00CB53EE">
      <w:pPr>
        <w:pStyle w:val="PL"/>
        <w:rPr>
          <w:rFonts w:eastAsia="SimSun"/>
          <w:lang w:eastAsia="zh-CN"/>
        </w:rPr>
      </w:pPr>
    </w:p>
    <w:p w14:paraId="199C4AE4" w14:textId="77777777" w:rsidR="00CB53EE" w:rsidRPr="00C7642A" w:rsidRDefault="00CB53EE" w:rsidP="00CB53EE">
      <w:pPr>
        <w:pStyle w:val="PL"/>
        <w:rPr>
          <w:rFonts w:eastAsia="SimSun"/>
          <w:lang w:eastAsia="zh-CN"/>
        </w:rPr>
      </w:pPr>
      <w:r w:rsidRPr="00C7642A">
        <w:rPr>
          <w:rFonts w:eastAsia="SimSun"/>
          <w:lang w:eastAsia="zh-CN"/>
        </w:rPr>
        <w:t xml:space="preserve">    SubNetwork-Multiple:</w:t>
      </w:r>
    </w:p>
    <w:p w14:paraId="1BF1CA7F"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25F2306C"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5738613F"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'#/components/schemas/SubNetwork-Single'</w:t>
      </w:r>
    </w:p>
    <w:p w14:paraId="28F788B4"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3B441A90" w14:textId="77777777" w:rsidR="00CB53EE" w:rsidRPr="00C7642A" w:rsidRDefault="00CB53EE" w:rsidP="00CB53EE">
      <w:pPr>
        <w:pStyle w:val="PL"/>
        <w:rPr>
          <w:rFonts w:eastAsia="SimSun"/>
          <w:lang w:eastAsia="zh-CN"/>
        </w:rPr>
      </w:pPr>
      <w:r w:rsidRPr="00C7642A">
        <w:rPr>
          <w:rFonts w:eastAsia="SimSun"/>
          <w:lang w:eastAsia="zh-CN"/>
        </w:rPr>
        <w:t xml:space="preserve">    Intent-Multiple:</w:t>
      </w:r>
    </w:p>
    <w:p w14:paraId="3EBBD07E" w14:textId="77777777" w:rsidR="00CB53EE" w:rsidRPr="00C7642A" w:rsidRDefault="00CB53EE" w:rsidP="00CB53EE">
      <w:pPr>
        <w:pStyle w:val="PL"/>
        <w:rPr>
          <w:rFonts w:eastAsia="SimSun"/>
          <w:lang w:eastAsia="zh-CN"/>
        </w:rPr>
      </w:pPr>
      <w:r w:rsidRPr="00C7642A">
        <w:rPr>
          <w:rFonts w:eastAsia="SimSun"/>
          <w:lang w:eastAsia="zh-CN"/>
        </w:rPr>
        <w:t xml:space="preserve">      type: array</w:t>
      </w:r>
    </w:p>
    <w:p w14:paraId="463A44DE" w14:textId="77777777" w:rsidR="00CB53EE" w:rsidRPr="00C7642A" w:rsidRDefault="00CB53EE" w:rsidP="00CB53EE">
      <w:pPr>
        <w:pStyle w:val="PL"/>
        <w:rPr>
          <w:rFonts w:eastAsia="SimSun"/>
          <w:lang w:eastAsia="zh-CN"/>
        </w:rPr>
      </w:pPr>
      <w:r w:rsidRPr="00C7642A">
        <w:rPr>
          <w:rFonts w:eastAsia="SimSun"/>
          <w:lang w:eastAsia="zh-CN"/>
        </w:rPr>
        <w:t xml:space="preserve">      items:</w:t>
      </w:r>
    </w:p>
    <w:p w14:paraId="4470E359" w14:textId="77777777" w:rsidR="00CB53EE" w:rsidRPr="00C7642A" w:rsidRDefault="00CB53EE" w:rsidP="00CB53EE">
      <w:pPr>
        <w:pStyle w:val="PL"/>
        <w:rPr>
          <w:rFonts w:eastAsia="SimSun"/>
          <w:lang w:eastAsia="zh-CN"/>
        </w:rPr>
      </w:pPr>
      <w:r w:rsidRPr="00C7642A">
        <w:rPr>
          <w:rFonts w:eastAsia="SimSun"/>
          <w:lang w:eastAsia="zh-CN"/>
        </w:rPr>
        <w:t xml:space="preserve">        $ref: '#/components/schemas/Intent-Single'              </w:t>
      </w:r>
    </w:p>
    <w:p w14:paraId="39CE99FC" w14:textId="77777777" w:rsidR="00CB53EE" w:rsidRPr="00C7642A" w:rsidRDefault="00CB53EE" w:rsidP="00CB53EE">
      <w:pPr>
        <w:pStyle w:val="PL"/>
        <w:rPr>
          <w:rFonts w:eastAsia="SimSun"/>
          <w:lang w:eastAsia="zh-CN"/>
        </w:rPr>
      </w:pPr>
      <w:r w:rsidRPr="00C7642A">
        <w:rPr>
          <w:rFonts w:eastAsia="SimSun"/>
          <w:lang w:eastAsia="zh-CN"/>
        </w:rPr>
        <w:t xml:space="preserve">   #------Definition of JSON arrays for name-contained IOCs ---------------#</w:t>
      </w:r>
    </w:p>
    <w:p w14:paraId="45F62B6B" w14:textId="77777777" w:rsidR="00CB53EE" w:rsidRPr="00C7642A" w:rsidRDefault="00CB53EE" w:rsidP="00CB53EE">
      <w:pPr>
        <w:pStyle w:val="PL"/>
        <w:rPr>
          <w:rFonts w:eastAsia="SimSun"/>
          <w:lang w:eastAsia="zh-CN"/>
        </w:rPr>
      </w:pPr>
      <w:r w:rsidRPr="00C7642A">
        <w:rPr>
          <w:rFonts w:eastAsia="SimSun"/>
          <w:lang w:eastAsia="zh-CN"/>
        </w:rPr>
        <w:t xml:space="preserve">   </w:t>
      </w:r>
    </w:p>
    <w:p w14:paraId="0FEC7DAB" w14:textId="77777777" w:rsidR="00CB53EE" w:rsidRPr="00C7642A" w:rsidRDefault="00CB53EE" w:rsidP="00CB53EE">
      <w:pPr>
        <w:pStyle w:val="PL"/>
        <w:rPr>
          <w:rFonts w:eastAsia="SimSun"/>
          <w:lang w:eastAsia="zh-CN"/>
        </w:rPr>
      </w:pPr>
      <w:r w:rsidRPr="00C7642A">
        <w:rPr>
          <w:rFonts w:eastAsia="SimSun"/>
          <w:lang w:eastAsia="zh-CN"/>
        </w:rPr>
        <w:t xml:space="preserve">   #----- Definitions in TS 28.312 for TS 28.532 --------------------------#</w:t>
      </w:r>
    </w:p>
    <w:p w14:paraId="7E9DBBC5" w14:textId="77777777" w:rsidR="00CB53EE" w:rsidRPr="00C7642A" w:rsidRDefault="00CB53EE" w:rsidP="00CB53EE">
      <w:pPr>
        <w:pStyle w:val="PL"/>
        <w:rPr>
          <w:rFonts w:eastAsia="SimSun"/>
          <w:lang w:eastAsia="zh-CN"/>
        </w:rPr>
      </w:pPr>
      <w:r w:rsidRPr="00C7642A">
        <w:rPr>
          <w:rFonts w:eastAsia="SimSun"/>
          <w:lang w:eastAsia="zh-CN"/>
        </w:rPr>
        <w:t xml:space="preserve">    resources-intentNrm:</w:t>
      </w:r>
    </w:p>
    <w:p w14:paraId="04396CAE" w14:textId="77777777" w:rsidR="00CB53EE" w:rsidRPr="00C7642A" w:rsidRDefault="00CB53EE" w:rsidP="00CB53EE">
      <w:pPr>
        <w:pStyle w:val="PL"/>
        <w:rPr>
          <w:rFonts w:eastAsia="SimSun"/>
          <w:lang w:eastAsia="zh-CN"/>
        </w:rPr>
      </w:pPr>
      <w:r w:rsidRPr="00C7642A">
        <w:rPr>
          <w:rFonts w:eastAsia="SimSun"/>
          <w:lang w:eastAsia="zh-CN"/>
        </w:rPr>
        <w:t xml:space="preserve">      oneOf:</w:t>
      </w:r>
    </w:p>
    <w:p w14:paraId="2A0B0948"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'#/components/schemas/SubNetwork-Single'</w:t>
      </w:r>
    </w:p>
    <w:p w14:paraId="046FE03C" w14:textId="77777777" w:rsidR="00CB53EE" w:rsidRPr="00C7642A" w:rsidRDefault="00CB53EE" w:rsidP="00CB53EE">
      <w:pPr>
        <w:pStyle w:val="PL"/>
        <w:rPr>
          <w:rFonts w:eastAsia="SimSun"/>
          <w:lang w:eastAsia="zh-CN"/>
        </w:rPr>
      </w:pPr>
      <w:r w:rsidRPr="00C7642A">
        <w:rPr>
          <w:rFonts w:eastAsia="SimSun"/>
          <w:lang w:eastAsia="zh-CN"/>
        </w:rPr>
        <w:t xml:space="preserve">       - $ref: '#/components/schemas/Intent-Single'</w:t>
      </w:r>
    </w:p>
    <w:p w14:paraId="52F9FF70" w14:textId="77777777" w:rsidR="00CB53EE" w:rsidRDefault="00CB53EE" w:rsidP="00CB53EE">
      <w:pPr>
        <w:pStyle w:val="PL"/>
        <w:rPr>
          <w:rFonts w:eastAsia="SimSun"/>
          <w:lang w:eastAsia="zh-CN"/>
        </w:rPr>
      </w:pPr>
      <w:r w:rsidRPr="00C7642A">
        <w:rPr>
          <w:rFonts w:eastAsia="SimSun"/>
          <w:lang w:eastAsia="zh-CN"/>
        </w:rPr>
        <w:t xml:space="preserve">   #----- Definitions in TS 28.312 for TS 28.532 --------------------------#</w:t>
      </w:r>
    </w:p>
    <w:p w14:paraId="44589142" w14:textId="4F783429" w:rsidR="00780267" w:rsidRDefault="00780267" w:rsidP="00780267">
      <w:pPr>
        <w:pStyle w:val="Heading1"/>
        <w:rPr>
          <w:rFonts w:eastAsia="SimSun"/>
        </w:rPr>
      </w:pPr>
      <w:bookmarkStart w:id="308" w:name="_Toc130464640"/>
      <w:r>
        <w:rPr>
          <w:rFonts w:eastAsia="SimSun"/>
        </w:rPr>
        <w:t>8</w:t>
      </w:r>
      <w:r>
        <w:rPr>
          <w:rFonts w:eastAsia="SimSun"/>
        </w:rPr>
        <w:tab/>
        <w:t>Guidelines for using scenario specific intent expectation for intent driven use cases</w:t>
      </w:r>
      <w:bookmarkEnd w:id="308"/>
    </w:p>
    <w:p w14:paraId="14C968DF" w14:textId="77777777" w:rsidR="00780267" w:rsidRDefault="00780267" w:rsidP="00780267">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-coverageAreaPolygonContext</w:t>
            </w:r>
          </w:p>
          <w:p w14:paraId="7E1197EA" w14:textId="77777777" w:rsidR="00780267" w:rsidRDefault="00780267" w:rsidP="00780267">
            <w:pPr>
              <w:pStyle w:val="TAL"/>
            </w:pPr>
            <w:r>
              <w:t>- coverageTACContext</w:t>
            </w:r>
          </w:p>
          <w:p w14:paraId="03FDDB94" w14:textId="77777777" w:rsidR="00780267" w:rsidRDefault="00780267" w:rsidP="00780267">
            <w:pPr>
              <w:pStyle w:val="TAL"/>
            </w:pPr>
            <w:r>
              <w:t>- pLMNContext</w:t>
            </w:r>
          </w:p>
          <w:p w14:paraId="3CDD8213" w14:textId="77777777" w:rsidR="00780267" w:rsidRDefault="00780267" w:rsidP="00780267">
            <w:pPr>
              <w:pStyle w:val="TAL"/>
            </w:pPr>
            <w:r>
              <w:t>- nRFqBandContext</w:t>
            </w:r>
          </w:p>
          <w:p w14:paraId="18D3ED6B"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-weakRSRPRatioTarget</w:t>
            </w:r>
          </w:p>
          <w:p w14:paraId="023D6D13" w14:textId="77777777" w:rsidR="00780267" w:rsidRDefault="00780267" w:rsidP="00780267">
            <w:pPr>
              <w:pStyle w:val="TAL"/>
            </w:pPr>
            <w:r>
              <w:t>- lowSINRRatioTarget</w:t>
            </w:r>
          </w:p>
          <w:p w14:paraId="098E1D24" w14:textId="77777777" w:rsidR="00780267" w:rsidRDefault="00780267" w:rsidP="00780267">
            <w:pPr>
              <w:pStyle w:val="TAL"/>
            </w:pPr>
            <w:r>
              <w:t>- aveULRANUEThptTarget</w:t>
            </w:r>
          </w:p>
          <w:p w14:paraId="2C009A24" w14:textId="77777777" w:rsidR="00780267" w:rsidRDefault="00780267" w:rsidP="00780267">
            <w:pPr>
              <w:pStyle w:val="TAL"/>
            </w:pPr>
            <w:r>
              <w:t>- aveDLRANUEthptTarget</w:t>
            </w:r>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77777777" w:rsidR="00780267" w:rsidRDefault="00780267" w:rsidP="00780267">
            <w:pPr>
              <w:pStyle w:val="TAL"/>
              <w:rPr>
                <w:noProof/>
                <w:lang w:eastAsia="zh-CN"/>
              </w:rPr>
            </w:pPr>
            <w:r>
              <w:t>Intent containing an expectation for delivering a service (clause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77777777" w:rsidR="00780267" w:rsidRDefault="00780267" w:rsidP="00780267">
            <w:pPr>
              <w:pStyle w:val="TAL"/>
              <w:rPr>
                <w:noProof/>
                <w:lang w:eastAsia="zh-CN"/>
              </w:rPr>
            </w:pPr>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edgeIdenfiticationIdContext</w:t>
            </w:r>
          </w:p>
          <w:p w14:paraId="5005A313" w14:textId="77777777" w:rsidR="00780267" w:rsidRDefault="00780267" w:rsidP="00780267">
            <w:pPr>
              <w:pStyle w:val="TAL"/>
            </w:pPr>
            <w:r>
              <w:t>- edgeIdenfiticationLocContext</w:t>
            </w:r>
          </w:p>
          <w:p w14:paraId="034DFEBA" w14:textId="77777777" w:rsidR="00780267" w:rsidRDefault="00780267" w:rsidP="00780267">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dlThptPerUETarget</w:t>
            </w:r>
          </w:p>
          <w:p w14:paraId="2B582A71" w14:textId="77777777" w:rsidR="00780267" w:rsidRDefault="00780267" w:rsidP="00780267">
            <w:pPr>
              <w:pStyle w:val="TAL"/>
            </w:pPr>
            <w:r>
              <w:t>- UlThptPerUETarget</w:t>
            </w:r>
          </w:p>
          <w:p w14:paraId="70610C16" w14:textId="77777777" w:rsidR="00780267" w:rsidRDefault="00780267" w:rsidP="00780267">
            <w:pPr>
              <w:pStyle w:val="TAL"/>
            </w:pPr>
            <w:r>
              <w:t>- dLLatencyTarget</w:t>
            </w:r>
          </w:p>
          <w:p w14:paraId="56199C6E" w14:textId="77777777" w:rsidR="00780267" w:rsidRDefault="00780267" w:rsidP="00780267">
            <w:pPr>
              <w:pStyle w:val="TAL"/>
            </w:pPr>
            <w:r>
              <w:t>- uLLatencyTarget</w:t>
            </w:r>
          </w:p>
          <w:p w14:paraId="2F930C4B" w14:textId="77777777" w:rsidR="00780267" w:rsidRDefault="00780267" w:rsidP="00780267">
            <w:pPr>
              <w:pStyle w:val="TAL"/>
            </w:pPr>
            <w:r>
              <w:t>- maxNumberofUEsTarget</w:t>
            </w:r>
          </w:p>
          <w:p w14:paraId="374B550A" w14:textId="77777777" w:rsidR="00780267" w:rsidRDefault="00780267" w:rsidP="00780267">
            <w:pPr>
              <w:pStyle w:val="TAL"/>
            </w:pPr>
            <w:r>
              <w:t>- activityFactorTarget</w:t>
            </w:r>
          </w:p>
          <w:p w14:paraId="600A3886" w14:textId="77777777" w:rsidR="00780267" w:rsidRDefault="00780267" w:rsidP="00780267">
            <w:pPr>
              <w:pStyle w:val="TAL"/>
            </w:pPr>
            <w:r>
              <w:t>- uESpeedTarget</w:t>
            </w:r>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-coverageAreaPolygonContext</w:t>
            </w:r>
          </w:p>
          <w:p w14:paraId="6A129FC0" w14:textId="77777777" w:rsidR="00780267" w:rsidRDefault="00780267" w:rsidP="00780267">
            <w:pPr>
              <w:pStyle w:val="TAL"/>
            </w:pPr>
            <w:r>
              <w:t>- nRFqBandContext</w:t>
            </w:r>
          </w:p>
          <w:p w14:paraId="6787867A"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-weakRSRPRatioTarget</w:t>
            </w:r>
          </w:p>
          <w:p w14:paraId="6A53920F" w14:textId="77777777" w:rsidR="00780267" w:rsidRDefault="00780267" w:rsidP="00780267">
            <w:pPr>
              <w:pStyle w:val="TAL"/>
            </w:pPr>
            <w:r>
              <w:t>-lowSINRRatioTarget</w:t>
            </w:r>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-coverageAreaPolygonContext</w:t>
            </w:r>
          </w:p>
          <w:p w14:paraId="0C4C6AF6" w14:textId="77777777" w:rsidR="00780267" w:rsidRDefault="00780267" w:rsidP="00780267">
            <w:pPr>
              <w:pStyle w:val="TAL"/>
            </w:pPr>
            <w:r>
              <w:t>- nRFqBandContext</w:t>
            </w:r>
          </w:p>
          <w:p w14:paraId="6AB0268C"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-aveULRANUEThptTarget</w:t>
            </w:r>
          </w:p>
          <w:p w14:paraId="297B99B7" w14:textId="77777777" w:rsidR="00780267" w:rsidRDefault="00780267" w:rsidP="00780267">
            <w:pPr>
              <w:pStyle w:val="TAL"/>
            </w:pPr>
            <w:r>
              <w:t>-aveDLRANUEthptTarget</w:t>
            </w:r>
          </w:p>
          <w:p w14:paraId="05C4BF27" w14:textId="77777777" w:rsidR="00780267" w:rsidRDefault="00780267" w:rsidP="00780267">
            <w:pPr>
              <w:pStyle w:val="TAL"/>
            </w:pPr>
            <w:r>
              <w:t>-lowULRANUEThptRatioTarget</w:t>
            </w:r>
          </w:p>
          <w:p w14:paraId="67E5F217" w14:textId="77777777" w:rsidR="00780267" w:rsidRDefault="00780267" w:rsidP="00780267">
            <w:pPr>
              <w:pStyle w:val="TAL"/>
            </w:pPr>
            <w:r>
              <w:t>-lowDLRANUEThptRatioTarget</w:t>
            </w:r>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309" w:name="_Toc106192984"/>
      <w:bookmarkStart w:id="310" w:name="_Toc130464641"/>
      <w:r w:rsidR="005B1465" w:rsidRPr="000B1F58">
        <w:rPr>
          <w:lang w:val="fr-FR"/>
        </w:rPr>
        <w:t>Annex A (informative):</w:t>
      </w:r>
      <w:r w:rsidR="00804A58" w:rsidRPr="000B1F58">
        <w:rPr>
          <w:lang w:val="fr-FR"/>
        </w:rPr>
        <w:br/>
      </w:r>
      <w:r w:rsidR="005B1465" w:rsidRPr="000B1F58">
        <w:rPr>
          <w:lang w:val="fr-FR"/>
        </w:rPr>
        <w:t>PlantUML source code</w:t>
      </w:r>
      <w:bookmarkEnd w:id="309"/>
      <w:bookmarkEnd w:id="310"/>
    </w:p>
    <w:p w14:paraId="5A5D6959" w14:textId="77777777" w:rsidR="005B1465" w:rsidRPr="00506640" w:rsidRDefault="005B1465" w:rsidP="005E6A04">
      <w:pPr>
        <w:pStyle w:val="Heading1"/>
      </w:pPr>
      <w:bookmarkStart w:id="311" w:name="_Toc106192985"/>
      <w:bookmarkStart w:id="312" w:name="_Toc130464642"/>
      <w:r w:rsidRPr="00506640">
        <w:t>A.1</w:t>
      </w:r>
      <w:r w:rsidRPr="00506640">
        <w:tab/>
        <w:t>Procedures for intent management</w:t>
      </w:r>
      <w:bookmarkEnd w:id="311"/>
      <w:bookmarkEnd w:id="312"/>
    </w:p>
    <w:p w14:paraId="4C9F619C" w14:textId="4F0EDD38" w:rsidR="00814FE8" w:rsidRPr="00506640" w:rsidRDefault="00814FE8" w:rsidP="005E6A04">
      <w:pPr>
        <w:pStyle w:val="Heading2"/>
      </w:pPr>
      <w:bookmarkStart w:id="313" w:name="_Toc106192986"/>
      <w:bookmarkStart w:id="314" w:name="_Toc130464643"/>
      <w:r w:rsidRPr="00506640">
        <w:t>A.1.1</w:t>
      </w:r>
      <w:r w:rsidR="00C879F8" w:rsidRPr="00506640">
        <w:tab/>
      </w:r>
      <w:r w:rsidRPr="00506640">
        <w:t>Create an intent</w:t>
      </w:r>
      <w:bookmarkEnd w:id="313"/>
      <w:bookmarkEnd w:id="314"/>
    </w:p>
    <w:p w14:paraId="1752358B" w14:textId="77777777" w:rsidR="006C55D1" w:rsidRPr="00300D4D" w:rsidRDefault="006C55D1" w:rsidP="006C55D1">
      <w:pPr>
        <w:pStyle w:val="PL"/>
        <w:shd w:val="clear" w:color="auto" w:fill="E7E6E6"/>
        <w:rPr>
          <w:color w:val="808080"/>
        </w:rPr>
      </w:pPr>
      <w:r w:rsidRPr="00300D4D">
        <w:rPr>
          <w:color w:val="808080"/>
        </w:rPr>
        <w:t>@startuml</w:t>
      </w:r>
    </w:p>
    <w:p w14:paraId="47DCD0D7" w14:textId="77777777" w:rsidR="006C55D1" w:rsidRPr="00300D4D" w:rsidRDefault="006C55D1" w:rsidP="006C55D1">
      <w:pPr>
        <w:pStyle w:val="PL"/>
        <w:shd w:val="clear" w:color="auto" w:fill="E7E6E6"/>
        <w:rPr>
          <w:color w:val="808080"/>
        </w:rPr>
      </w:pPr>
      <w:r w:rsidRPr="00300D4D">
        <w:rPr>
          <w:color w:val="808080"/>
        </w:rPr>
        <w:t>title "[Create an intent]"</w:t>
      </w:r>
    </w:p>
    <w:p w14:paraId="7D449C8C" w14:textId="77777777" w:rsidR="006C55D1" w:rsidRPr="00300D4D" w:rsidRDefault="006C55D1" w:rsidP="006C55D1">
      <w:pPr>
        <w:pStyle w:val="PL"/>
        <w:shd w:val="clear" w:color="auto" w:fill="E7E6E6"/>
        <w:rPr>
          <w:color w:val="808080"/>
        </w:rPr>
      </w:pPr>
      <w:r w:rsidRPr="00300D4D">
        <w:rPr>
          <w:color w:val="808080"/>
        </w:rPr>
        <w:t>actor "MnS Consumer" as MnS_Consumer</w:t>
      </w:r>
    </w:p>
    <w:p w14:paraId="4C369BE6" w14:textId="77777777" w:rsidR="006C55D1" w:rsidRPr="00300D4D" w:rsidRDefault="006C55D1" w:rsidP="006C55D1">
      <w:pPr>
        <w:pStyle w:val="PL"/>
        <w:shd w:val="clear" w:color="auto" w:fill="E7E6E6"/>
        <w:rPr>
          <w:color w:val="808080"/>
        </w:rPr>
      </w:pPr>
      <w:r w:rsidRPr="00300D4D">
        <w:rPr>
          <w:color w:val="808080"/>
        </w:rPr>
        <w:t>participant "MnS Producer" as MnS_Producer</w:t>
      </w:r>
    </w:p>
    <w:p w14:paraId="660795E7" w14:textId="77777777" w:rsidR="006C55D1" w:rsidRPr="00300D4D" w:rsidRDefault="006C55D1" w:rsidP="006C55D1">
      <w:pPr>
        <w:pStyle w:val="PL"/>
        <w:shd w:val="clear" w:color="auto" w:fill="E7E6E6"/>
        <w:rPr>
          <w:color w:val="808080"/>
        </w:rPr>
      </w:pPr>
      <w:r w:rsidRPr="00300D4D">
        <w:rPr>
          <w:color w:val="808080"/>
        </w:rPr>
        <w:t>Collections "ManagedEntity" as ManagedEntity</w:t>
      </w:r>
    </w:p>
    <w:p w14:paraId="4C0EA678" w14:textId="77777777" w:rsidR="006C55D1" w:rsidRPr="00300D4D" w:rsidRDefault="006C55D1" w:rsidP="006C55D1">
      <w:pPr>
        <w:pStyle w:val="PL"/>
        <w:shd w:val="clear" w:color="auto" w:fill="E7E6E6"/>
        <w:rPr>
          <w:color w:val="808080"/>
        </w:rPr>
      </w:pPr>
      <w:r w:rsidRPr="00300D4D">
        <w:rPr>
          <w:color w:val="808080"/>
        </w:rPr>
        <w:t>MnS_Consumer -&gt; MnS_Producer: 1. Request to create an intent instance (list of attributes of intent IOC)</w:t>
      </w:r>
    </w:p>
    <w:p w14:paraId="6915247B" w14:textId="77777777" w:rsidR="006C55D1" w:rsidRPr="00300D4D" w:rsidRDefault="006C55D1" w:rsidP="006C55D1">
      <w:pPr>
        <w:pStyle w:val="PL"/>
        <w:shd w:val="clear" w:color="auto" w:fill="E7E6E6"/>
        <w:rPr>
          <w:color w:val="808080"/>
        </w:rPr>
      </w:pPr>
      <w:r w:rsidRPr="00300D4D">
        <w:rPr>
          <w:color w:val="808080"/>
        </w:rPr>
        <w:t>MnS_Producer -&gt; MnS_Producer: 2. Create and configure intent MOI</w:t>
      </w:r>
    </w:p>
    <w:p w14:paraId="6B25692F" w14:textId="77777777" w:rsidR="006C55D1" w:rsidRPr="00300D4D" w:rsidRDefault="006C55D1" w:rsidP="006C55D1">
      <w:pPr>
        <w:pStyle w:val="PL"/>
        <w:shd w:val="clear" w:color="auto" w:fill="E7E6E6"/>
        <w:rPr>
          <w:color w:val="808080"/>
        </w:rPr>
      </w:pPr>
      <w:r w:rsidRPr="00300D4D">
        <w:rPr>
          <w:color w:val="808080"/>
        </w:rPr>
        <w:t xml:space="preserve">MnS_Producer -&gt; MnS_Consumer: 3. Response for create an intent instance </w:t>
      </w:r>
    </w:p>
    <w:p w14:paraId="15411C80" w14:textId="77777777" w:rsidR="006C55D1" w:rsidRPr="00300D4D" w:rsidRDefault="006C55D1" w:rsidP="006C55D1">
      <w:pPr>
        <w:pStyle w:val="PL"/>
        <w:shd w:val="clear" w:color="auto" w:fill="E7E6E6"/>
        <w:rPr>
          <w:color w:val="808080"/>
        </w:rPr>
      </w:pPr>
      <w:r w:rsidRPr="00300D4D">
        <w:rPr>
          <w:color w:val="808080"/>
        </w:rPr>
        <w:t>MnS_Producer -&gt; MnS_Producer: 4. Perform the feasibility check of the intent instance</w:t>
      </w:r>
    </w:p>
    <w:p w14:paraId="7DEF07AE" w14:textId="77777777" w:rsidR="006C55D1" w:rsidRPr="00300D4D" w:rsidRDefault="006C55D1" w:rsidP="006C55D1">
      <w:pPr>
        <w:pStyle w:val="PL"/>
        <w:shd w:val="clear" w:color="auto" w:fill="E7E6E6"/>
        <w:rPr>
          <w:color w:val="808080"/>
        </w:rPr>
      </w:pPr>
    </w:p>
    <w:p w14:paraId="56068C5B" w14:textId="77777777" w:rsidR="006C55D1" w:rsidRPr="00300D4D" w:rsidRDefault="006C55D1" w:rsidP="006C55D1">
      <w:pPr>
        <w:pStyle w:val="PL"/>
        <w:shd w:val="clear" w:color="auto" w:fill="E7E6E6"/>
        <w:rPr>
          <w:color w:val="808080"/>
        </w:rPr>
      </w:pPr>
      <w:r w:rsidRPr="00300D4D">
        <w:rPr>
          <w:color w:val="808080"/>
        </w:rPr>
        <w:t>alt feasibility check result is "Feasible"</w:t>
      </w:r>
    </w:p>
    <w:p w14:paraId="5443597F"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5a. Perform service or network management tasks</w:t>
      </w:r>
    </w:p>
    <w:p w14:paraId="36CD4031" w14:textId="77777777" w:rsidR="006C55D1" w:rsidRPr="00300D4D" w:rsidRDefault="006C55D1" w:rsidP="006C55D1">
      <w:pPr>
        <w:pStyle w:val="PL"/>
        <w:shd w:val="clear" w:color="auto" w:fill="E7E6E6"/>
        <w:rPr>
          <w:color w:val="808080"/>
        </w:rPr>
      </w:pPr>
      <w:r w:rsidRPr="00300D4D">
        <w:rPr>
          <w:color w:val="808080"/>
        </w:rPr>
        <w:t xml:space="preserve">  loop </w:t>
      </w:r>
    </w:p>
    <w:p w14:paraId="7B247695"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6. Evaluate intent fulfilment </w:t>
      </w:r>
    </w:p>
    <w:p w14:paraId="40E629B7" w14:textId="77777777" w:rsidR="006C55D1" w:rsidRPr="00300D4D" w:rsidRDefault="006C55D1" w:rsidP="006C55D1">
      <w:pPr>
        <w:pStyle w:val="PL"/>
        <w:shd w:val="clear" w:color="auto" w:fill="E7E6E6"/>
        <w:rPr>
          <w:color w:val="808080"/>
        </w:rPr>
      </w:pPr>
      <w:r w:rsidRPr="00300D4D">
        <w:rPr>
          <w:color w:val="808080"/>
        </w:rPr>
        <w:t xml:space="preserve">     opt</w:t>
      </w:r>
    </w:p>
    <w:p w14:paraId="58DB276C"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7. Adjust to fulfil the intent requirement</w:t>
      </w:r>
    </w:p>
    <w:p w14:paraId="6A84412F" w14:textId="77777777" w:rsidR="006C55D1" w:rsidRPr="00300D4D" w:rsidRDefault="006C55D1" w:rsidP="006C55D1">
      <w:pPr>
        <w:pStyle w:val="PL"/>
        <w:shd w:val="clear" w:color="auto" w:fill="E7E6E6"/>
        <w:rPr>
          <w:color w:val="808080"/>
        </w:rPr>
      </w:pPr>
      <w:r w:rsidRPr="00300D4D">
        <w:rPr>
          <w:color w:val="808080"/>
        </w:rPr>
        <w:t xml:space="preserve">     end</w:t>
      </w:r>
    </w:p>
    <w:p w14:paraId="6EC597F1" w14:textId="77777777" w:rsidR="006C55D1" w:rsidRPr="00300D4D" w:rsidRDefault="006C55D1" w:rsidP="006C55D1">
      <w:pPr>
        <w:pStyle w:val="PL"/>
        <w:shd w:val="clear" w:color="auto" w:fill="E7E6E6"/>
        <w:rPr>
          <w:color w:val="808080"/>
        </w:rPr>
      </w:pPr>
      <w:r w:rsidRPr="00300D4D">
        <w:rPr>
          <w:color w:val="808080"/>
        </w:rPr>
        <w:t xml:space="preserve">  end</w:t>
      </w:r>
    </w:p>
    <w:p w14:paraId="2D62D9A9" w14:textId="77777777" w:rsidR="006C55D1" w:rsidRPr="00300D4D" w:rsidRDefault="006C55D1" w:rsidP="006C55D1">
      <w:pPr>
        <w:pStyle w:val="PL"/>
        <w:shd w:val="clear" w:color="auto" w:fill="E7E6E6"/>
        <w:rPr>
          <w:color w:val="808080"/>
        </w:rPr>
      </w:pPr>
      <w:r w:rsidRPr="00300D4D">
        <w:rPr>
          <w:color w:val="808080"/>
        </w:rPr>
        <w:t xml:space="preserve">  MnS_Producer -&gt; MnS_Consumer:8. Notify of intent fulfillment Information\n (DN of intent MOI, FulfilmentInfo)</w:t>
      </w:r>
    </w:p>
    <w:p w14:paraId="4444EB75" w14:textId="77777777" w:rsidR="006C55D1" w:rsidRPr="00300D4D" w:rsidRDefault="006C55D1" w:rsidP="006C55D1">
      <w:pPr>
        <w:pStyle w:val="PL"/>
        <w:shd w:val="clear" w:color="auto" w:fill="E7E6E6"/>
        <w:rPr>
          <w:color w:val="808080"/>
        </w:rPr>
      </w:pPr>
    </w:p>
    <w:p w14:paraId="2309B0C9" w14:textId="77777777" w:rsidR="006C55D1" w:rsidRPr="00300D4D" w:rsidRDefault="006C55D1" w:rsidP="006C55D1">
      <w:pPr>
        <w:pStyle w:val="PL"/>
        <w:shd w:val="clear" w:color="auto" w:fill="E7E6E6"/>
        <w:rPr>
          <w:color w:val="808080"/>
        </w:rPr>
      </w:pPr>
      <w:r w:rsidRPr="00300D4D">
        <w:rPr>
          <w:color w:val="808080"/>
        </w:rPr>
        <w:t>else feasibility check result is "inFeasible"</w:t>
      </w:r>
    </w:p>
    <w:p w14:paraId="45CFDB39" w14:textId="77777777" w:rsidR="006C55D1" w:rsidRPr="00300D4D" w:rsidRDefault="006C55D1" w:rsidP="006C55D1">
      <w:pPr>
        <w:pStyle w:val="PL"/>
        <w:shd w:val="clear" w:color="auto" w:fill="E7E6E6"/>
        <w:rPr>
          <w:color w:val="808080"/>
        </w:rPr>
      </w:pPr>
      <w:r w:rsidRPr="00300D4D">
        <w:rPr>
          <w:color w:val="808080"/>
        </w:rPr>
        <w:t xml:space="preserve">  MnS_Producer -&gt; MnS_Consumer: 5b. Notify of intent infeasibile information</w:t>
      </w:r>
    </w:p>
    <w:p w14:paraId="5219E921" w14:textId="77777777" w:rsidR="006C55D1" w:rsidRPr="00300D4D" w:rsidRDefault="006C55D1" w:rsidP="006C55D1">
      <w:pPr>
        <w:pStyle w:val="PL"/>
        <w:shd w:val="clear" w:color="auto" w:fill="E7E6E6"/>
        <w:rPr>
          <w:color w:val="808080"/>
        </w:rPr>
      </w:pPr>
      <w:r w:rsidRPr="00300D4D">
        <w:rPr>
          <w:color w:val="808080"/>
        </w:rPr>
        <w:t>end</w:t>
      </w:r>
    </w:p>
    <w:p w14:paraId="47118582" w14:textId="77777777" w:rsidR="006C55D1" w:rsidRPr="00300D4D" w:rsidRDefault="006C55D1" w:rsidP="006C55D1">
      <w:pPr>
        <w:pStyle w:val="PL"/>
        <w:shd w:val="clear" w:color="auto" w:fill="E7E6E6"/>
        <w:rPr>
          <w:color w:val="808080"/>
        </w:rPr>
      </w:pPr>
    </w:p>
    <w:p w14:paraId="063BA2FF" w14:textId="77777777" w:rsidR="006C55D1" w:rsidRPr="00300D4D" w:rsidRDefault="006C55D1" w:rsidP="006C55D1">
      <w:pPr>
        <w:pStyle w:val="PL"/>
        <w:shd w:val="clear" w:color="auto" w:fill="E7E6E6"/>
        <w:rPr>
          <w:color w:val="808080"/>
        </w:rPr>
      </w:pPr>
      <w:r w:rsidRPr="00300D4D">
        <w:rPr>
          <w:color w:val="808080"/>
        </w:rPr>
        <w:t>hide footbox</w:t>
      </w:r>
    </w:p>
    <w:p w14:paraId="053B65F9" w14:textId="37899BD4" w:rsidR="005B1465" w:rsidRPr="00506640" w:rsidRDefault="006C55D1" w:rsidP="0072411A">
      <w:pPr>
        <w:pStyle w:val="PL"/>
      </w:pPr>
      <w:r w:rsidRPr="00300D4D">
        <w:rPr>
          <w:color w:val="808080"/>
        </w:rPr>
        <w:t>@enduml</w:t>
      </w:r>
    </w:p>
    <w:p w14:paraId="52C3C784" w14:textId="77777777" w:rsidR="005B1465" w:rsidRPr="00506640" w:rsidRDefault="005B1465" w:rsidP="005E6A04">
      <w:pPr>
        <w:pStyle w:val="Heading2"/>
      </w:pPr>
      <w:bookmarkStart w:id="315" w:name="_Toc106192987"/>
      <w:bookmarkStart w:id="316" w:name="_Toc130464644"/>
      <w:r w:rsidRPr="00506640">
        <w:t>A.1.2</w:t>
      </w:r>
      <w:r w:rsidRPr="00506640">
        <w:tab/>
        <w:t>Modify an intent</w:t>
      </w:r>
      <w:bookmarkEnd w:id="315"/>
      <w:bookmarkEnd w:id="316"/>
    </w:p>
    <w:p w14:paraId="5AC64481" w14:textId="77777777" w:rsidR="006C55D1" w:rsidRPr="008F632C" w:rsidRDefault="006C55D1" w:rsidP="006C55D1">
      <w:pPr>
        <w:pStyle w:val="PL"/>
        <w:shd w:val="clear" w:color="auto" w:fill="E7E6E6"/>
        <w:rPr>
          <w:color w:val="808080"/>
        </w:rPr>
      </w:pPr>
      <w:r w:rsidRPr="008F632C">
        <w:rPr>
          <w:color w:val="808080"/>
        </w:rPr>
        <w:t>@startuml</w:t>
      </w:r>
    </w:p>
    <w:p w14:paraId="033EF7D6" w14:textId="77777777" w:rsidR="006C55D1" w:rsidRPr="008F632C" w:rsidRDefault="006C55D1" w:rsidP="006C55D1">
      <w:pPr>
        <w:pStyle w:val="PL"/>
        <w:shd w:val="clear" w:color="auto" w:fill="E7E6E6"/>
        <w:rPr>
          <w:color w:val="808080"/>
        </w:rPr>
      </w:pPr>
      <w:r w:rsidRPr="008F632C">
        <w:rPr>
          <w:color w:val="808080"/>
        </w:rPr>
        <w:t>title "[Create an intent]"</w:t>
      </w:r>
    </w:p>
    <w:p w14:paraId="21B68098" w14:textId="77777777" w:rsidR="006C55D1" w:rsidRPr="008F632C" w:rsidRDefault="006C55D1" w:rsidP="006C55D1">
      <w:pPr>
        <w:pStyle w:val="PL"/>
        <w:shd w:val="clear" w:color="auto" w:fill="E7E6E6"/>
        <w:rPr>
          <w:color w:val="808080"/>
        </w:rPr>
      </w:pPr>
      <w:r w:rsidRPr="008F632C">
        <w:rPr>
          <w:color w:val="808080"/>
        </w:rPr>
        <w:t>actor "MnS Consumer" as MnS_Consumer</w:t>
      </w:r>
    </w:p>
    <w:p w14:paraId="7170155E" w14:textId="77777777" w:rsidR="006C55D1" w:rsidRPr="008F632C" w:rsidRDefault="006C55D1" w:rsidP="006C55D1">
      <w:pPr>
        <w:pStyle w:val="PL"/>
        <w:shd w:val="clear" w:color="auto" w:fill="E7E6E6"/>
        <w:rPr>
          <w:color w:val="808080"/>
        </w:rPr>
      </w:pPr>
      <w:r w:rsidRPr="008F632C">
        <w:rPr>
          <w:color w:val="808080"/>
        </w:rPr>
        <w:t>participant "MnS Producer" as MnS_Producer</w:t>
      </w:r>
    </w:p>
    <w:p w14:paraId="73F0B94C" w14:textId="77777777" w:rsidR="006C55D1" w:rsidRPr="008F632C" w:rsidRDefault="006C55D1" w:rsidP="006C55D1">
      <w:pPr>
        <w:pStyle w:val="PL"/>
        <w:shd w:val="clear" w:color="auto" w:fill="E7E6E6"/>
        <w:rPr>
          <w:color w:val="808080"/>
        </w:rPr>
      </w:pPr>
      <w:r w:rsidRPr="008F632C">
        <w:rPr>
          <w:color w:val="808080"/>
        </w:rPr>
        <w:t>Collections "ManagedEntity" as ManagedEntity</w:t>
      </w:r>
    </w:p>
    <w:p w14:paraId="75018614" w14:textId="77777777" w:rsidR="006C55D1" w:rsidRPr="008F632C" w:rsidRDefault="006C55D1" w:rsidP="006C55D1">
      <w:pPr>
        <w:pStyle w:val="PL"/>
        <w:shd w:val="clear" w:color="auto" w:fill="E7E6E6"/>
        <w:rPr>
          <w:color w:val="808080"/>
        </w:rPr>
      </w:pPr>
      <w:r w:rsidRPr="008F632C">
        <w:rPr>
          <w:color w:val="808080"/>
        </w:rPr>
        <w:t>MnS_Consumer -&gt; MnS_Producer: 1. Request to create an intent instance (list of attributes of intent IOC)</w:t>
      </w:r>
    </w:p>
    <w:p w14:paraId="568195A4" w14:textId="77777777" w:rsidR="006C55D1" w:rsidRPr="008F632C" w:rsidRDefault="006C55D1" w:rsidP="006C55D1">
      <w:pPr>
        <w:pStyle w:val="PL"/>
        <w:shd w:val="clear" w:color="auto" w:fill="E7E6E6"/>
        <w:rPr>
          <w:color w:val="808080"/>
        </w:rPr>
      </w:pPr>
      <w:r w:rsidRPr="008F632C">
        <w:rPr>
          <w:color w:val="808080"/>
        </w:rPr>
        <w:t>MnS_Producer -&gt; MnS_Producer: 2. Create and configure intent MOI</w:t>
      </w:r>
    </w:p>
    <w:p w14:paraId="44568F77" w14:textId="77777777" w:rsidR="006C55D1" w:rsidRPr="008F632C" w:rsidRDefault="006C55D1" w:rsidP="006C55D1">
      <w:pPr>
        <w:pStyle w:val="PL"/>
        <w:shd w:val="clear" w:color="auto" w:fill="E7E6E6"/>
        <w:rPr>
          <w:color w:val="808080"/>
        </w:rPr>
      </w:pPr>
      <w:r w:rsidRPr="008F632C">
        <w:rPr>
          <w:color w:val="808080"/>
        </w:rPr>
        <w:t xml:space="preserve">MnS_Producer -&gt; MnS_Consumer: 3. Response for create an intent instance </w:t>
      </w:r>
    </w:p>
    <w:p w14:paraId="47CAAEBB" w14:textId="77777777" w:rsidR="006C55D1" w:rsidRPr="008F632C" w:rsidRDefault="006C55D1" w:rsidP="006C55D1">
      <w:pPr>
        <w:pStyle w:val="PL"/>
        <w:shd w:val="clear" w:color="auto" w:fill="E7E6E6"/>
        <w:rPr>
          <w:color w:val="808080"/>
        </w:rPr>
      </w:pPr>
      <w:r w:rsidRPr="008F632C">
        <w:rPr>
          <w:color w:val="808080"/>
        </w:rPr>
        <w:t>MnS_Producer -&gt; MnS_Producer: 4. Perform the feasibility check of the intent instance</w:t>
      </w:r>
    </w:p>
    <w:p w14:paraId="459E285B" w14:textId="77777777" w:rsidR="006C55D1" w:rsidRPr="008F632C" w:rsidRDefault="006C55D1" w:rsidP="006C55D1">
      <w:pPr>
        <w:pStyle w:val="PL"/>
        <w:shd w:val="clear" w:color="auto" w:fill="E7E6E6"/>
        <w:rPr>
          <w:color w:val="808080"/>
        </w:rPr>
      </w:pPr>
    </w:p>
    <w:p w14:paraId="5F7EFE87" w14:textId="77777777" w:rsidR="006C55D1" w:rsidRPr="008F632C" w:rsidRDefault="006C55D1" w:rsidP="006C55D1">
      <w:pPr>
        <w:pStyle w:val="PL"/>
        <w:shd w:val="clear" w:color="auto" w:fill="E7E6E6"/>
        <w:rPr>
          <w:color w:val="808080"/>
        </w:rPr>
      </w:pPr>
      <w:r w:rsidRPr="008F632C">
        <w:rPr>
          <w:color w:val="808080"/>
        </w:rPr>
        <w:t>alt feasibility check result is "Feasible"</w:t>
      </w:r>
    </w:p>
    <w:p w14:paraId="25F76839"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5a. Perform service or network management tasks</w:t>
      </w:r>
    </w:p>
    <w:p w14:paraId="1F660AC1" w14:textId="77777777" w:rsidR="006C55D1" w:rsidRPr="008F632C" w:rsidRDefault="006C55D1" w:rsidP="006C55D1">
      <w:pPr>
        <w:pStyle w:val="PL"/>
        <w:shd w:val="clear" w:color="auto" w:fill="E7E6E6"/>
        <w:rPr>
          <w:color w:val="808080"/>
        </w:rPr>
      </w:pPr>
      <w:r w:rsidRPr="008F632C">
        <w:rPr>
          <w:color w:val="808080"/>
        </w:rPr>
        <w:t xml:space="preserve">  loop </w:t>
      </w:r>
    </w:p>
    <w:p w14:paraId="28B762DC"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6. Evaluate intent fulfilment </w:t>
      </w:r>
    </w:p>
    <w:p w14:paraId="1E58561C" w14:textId="77777777" w:rsidR="006C55D1" w:rsidRPr="008F632C" w:rsidRDefault="006C55D1" w:rsidP="006C55D1">
      <w:pPr>
        <w:pStyle w:val="PL"/>
        <w:shd w:val="clear" w:color="auto" w:fill="E7E6E6"/>
        <w:rPr>
          <w:color w:val="808080"/>
        </w:rPr>
      </w:pPr>
      <w:r w:rsidRPr="008F632C">
        <w:rPr>
          <w:color w:val="808080"/>
        </w:rPr>
        <w:t xml:space="preserve">     opt</w:t>
      </w:r>
    </w:p>
    <w:p w14:paraId="3DEC2EE3"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7. Adjust to fulfil the intent requirement</w:t>
      </w:r>
    </w:p>
    <w:p w14:paraId="28CF9594" w14:textId="77777777" w:rsidR="006C55D1" w:rsidRPr="008F632C" w:rsidRDefault="006C55D1" w:rsidP="006C55D1">
      <w:pPr>
        <w:pStyle w:val="PL"/>
        <w:shd w:val="clear" w:color="auto" w:fill="E7E6E6"/>
        <w:rPr>
          <w:color w:val="808080"/>
        </w:rPr>
      </w:pPr>
      <w:r w:rsidRPr="008F632C">
        <w:rPr>
          <w:color w:val="808080"/>
        </w:rPr>
        <w:t xml:space="preserve">     end</w:t>
      </w:r>
    </w:p>
    <w:p w14:paraId="3EAA23CF" w14:textId="77777777" w:rsidR="006C55D1" w:rsidRPr="008F632C" w:rsidRDefault="006C55D1" w:rsidP="006C55D1">
      <w:pPr>
        <w:pStyle w:val="PL"/>
        <w:shd w:val="clear" w:color="auto" w:fill="E7E6E6"/>
        <w:rPr>
          <w:color w:val="808080"/>
        </w:rPr>
      </w:pPr>
      <w:r w:rsidRPr="008F632C">
        <w:rPr>
          <w:color w:val="808080"/>
        </w:rPr>
        <w:t xml:space="preserve">  end</w:t>
      </w:r>
    </w:p>
    <w:p w14:paraId="202C9C42" w14:textId="77777777" w:rsidR="006C55D1" w:rsidRPr="008F632C" w:rsidRDefault="006C55D1" w:rsidP="006C55D1">
      <w:pPr>
        <w:pStyle w:val="PL"/>
        <w:shd w:val="clear" w:color="auto" w:fill="E7E6E6"/>
        <w:rPr>
          <w:color w:val="808080"/>
        </w:rPr>
      </w:pPr>
      <w:r w:rsidRPr="008F632C">
        <w:rPr>
          <w:color w:val="808080"/>
        </w:rPr>
        <w:t xml:space="preserve">  MnS_Producer -&gt; MnS_Consumer:8. Notify of intent fulfillment Information\n (DN of intent MOI, FulfilmentInfo)</w:t>
      </w:r>
    </w:p>
    <w:p w14:paraId="6A736491" w14:textId="77777777" w:rsidR="006C55D1" w:rsidRPr="008F632C" w:rsidRDefault="006C55D1" w:rsidP="006C55D1">
      <w:pPr>
        <w:pStyle w:val="PL"/>
        <w:shd w:val="clear" w:color="auto" w:fill="E7E6E6"/>
        <w:rPr>
          <w:color w:val="808080"/>
        </w:rPr>
      </w:pPr>
    </w:p>
    <w:p w14:paraId="67E611A6" w14:textId="77777777" w:rsidR="006C55D1" w:rsidRPr="008F632C" w:rsidRDefault="006C55D1" w:rsidP="006C55D1">
      <w:pPr>
        <w:pStyle w:val="PL"/>
        <w:shd w:val="clear" w:color="auto" w:fill="E7E6E6"/>
        <w:rPr>
          <w:color w:val="808080"/>
        </w:rPr>
      </w:pPr>
      <w:r w:rsidRPr="008F632C">
        <w:rPr>
          <w:color w:val="808080"/>
        </w:rPr>
        <w:t>else feasibility check result is "inFeasible"</w:t>
      </w:r>
    </w:p>
    <w:p w14:paraId="003FFAA1" w14:textId="77777777" w:rsidR="006C55D1" w:rsidRPr="008F632C" w:rsidRDefault="006C55D1" w:rsidP="006C55D1">
      <w:pPr>
        <w:pStyle w:val="PL"/>
        <w:shd w:val="clear" w:color="auto" w:fill="E7E6E6"/>
        <w:rPr>
          <w:color w:val="808080"/>
        </w:rPr>
      </w:pPr>
      <w:r w:rsidRPr="008F632C">
        <w:rPr>
          <w:color w:val="808080"/>
        </w:rPr>
        <w:t xml:space="preserve">  MnS_Producer -&gt; MnS_Consumer: 5b. Notify of intent infeasibile information for \n the created intent instance</w:t>
      </w:r>
    </w:p>
    <w:p w14:paraId="3039007C" w14:textId="25228057" w:rsidR="00E155FF" w:rsidRPr="00506640" w:rsidRDefault="006C55D1" w:rsidP="00E155FF">
      <w:pPr>
        <w:pStyle w:val="PL"/>
        <w:shd w:val="clear" w:color="auto" w:fill="E7E6E6"/>
        <w:rPr>
          <w:color w:val="808080"/>
        </w:rPr>
      </w:pPr>
      <w:r w:rsidRPr="008F632C">
        <w:rPr>
          <w:color w:val="808080"/>
        </w:rPr>
        <w:t>end</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17" w:name="_Toc106192988"/>
      <w:bookmarkStart w:id="318" w:name="_Toc130464645"/>
      <w:r w:rsidRPr="00506640">
        <w:t>A.1.3</w:t>
      </w:r>
      <w:r w:rsidRPr="00506640">
        <w:tab/>
        <w:t>Delete an intent</w:t>
      </w:r>
      <w:bookmarkEnd w:id="317"/>
      <w:bookmarkEnd w:id="318"/>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"MnS Consumer" as MnS_Consumer</w:t>
      </w:r>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"MnS Producer" as MnS_Producer</w:t>
      </w:r>
    </w:p>
    <w:p w14:paraId="1D8BEE38" w14:textId="77777777" w:rsidR="005B1465" w:rsidRPr="00506640" w:rsidRDefault="005B1465" w:rsidP="0072411A">
      <w:pPr>
        <w:pStyle w:val="PL"/>
        <w:keepNext/>
        <w:keepLines/>
        <w:shd w:val="clear" w:color="auto" w:fill="E7E6E6"/>
        <w:rPr>
          <w:color w:val="808080"/>
        </w:rPr>
      </w:pPr>
      <w:r w:rsidRPr="00506640">
        <w:rPr>
          <w:color w:val="808080"/>
        </w:rPr>
        <w:t xml:space="preserve">MnS_Consumer -&gt; MnS_Producer: 1.Requst to delete an intent instance\n('objectInstance' of intent MOI) </w:t>
      </w:r>
    </w:p>
    <w:p w14:paraId="1C3EA713" w14:textId="77777777" w:rsidR="005B1465" w:rsidRPr="00506640" w:rsidRDefault="005B1465" w:rsidP="0072411A">
      <w:pPr>
        <w:pStyle w:val="PL"/>
        <w:keepNext/>
        <w:keepLines/>
        <w:shd w:val="clear" w:color="auto" w:fill="E7E6E6"/>
        <w:rPr>
          <w:color w:val="808080"/>
        </w:rPr>
      </w:pPr>
      <w:r w:rsidRPr="00506640">
        <w:rPr>
          <w:color w:val="808080"/>
        </w:rPr>
        <w:t>MnS_Producer -&gt; MnS_Producer: 2.Delete the intent MOI</w:t>
      </w:r>
    </w:p>
    <w:p w14:paraId="2A9C3761" w14:textId="0466020E" w:rsidR="005B1465" w:rsidRPr="00506640" w:rsidRDefault="005B1465" w:rsidP="0072411A">
      <w:pPr>
        <w:pStyle w:val="PL"/>
        <w:keepNext/>
        <w:keepLines/>
        <w:shd w:val="clear" w:color="auto" w:fill="E7E6E6"/>
        <w:rPr>
          <w:color w:val="808080"/>
        </w:rPr>
      </w:pPr>
      <w:r w:rsidRPr="00506640">
        <w:rPr>
          <w:color w:val="808080"/>
        </w:rPr>
        <w:t>MnS_Producer -&gt; MnS_Consumer: 3.Response for delete an intent instance\n ('objectInstance'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19" w:name="_Toc106192989"/>
      <w:bookmarkStart w:id="320" w:name="_Toc130464646"/>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19"/>
      <w:bookmarkEnd w:id="320"/>
    </w:p>
    <w:p w14:paraId="200AE15A" w14:textId="77777777" w:rsidR="008752E7" w:rsidRPr="00076727" w:rsidRDefault="008752E7" w:rsidP="008752E7">
      <w:pPr>
        <w:pStyle w:val="PL"/>
        <w:shd w:val="clear" w:color="auto" w:fill="E7E6E6"/>
        <w:rPr>
          <w:color w:val="808080"/>
        </w:rPr>
      </w:pPr>
      <w:r w:rsidRPr="00076727">
        <w:rPr>
          <w:color w:val="808080"/>
        </w:rPr>
        <w:t>@startuml</w:t>
      </w:r>
    </w:p>
    <w:p w14:paraId="5C740B4A" w14:textId="77777777" w:rsidR="008752E7" w:rsidRPr="00076727" w:rsidRDefault="008752E7" w:rsidP="008752E7">
      <w:pPr>
        <w:pStyle w:val="PL"/>
        <w:shd w:val="clear" w:color="auto" w:fill="E7E6E6"/>
        <w:rPr>
          <w:color w:val="808080"/>
        </w:rPr>
      </w:pPr>
      <w:r w:rsidRPr="00076727">
        <w:rPr>
          <w:color w:val="808080"/>
        </w:rPr>
        <w:t>title "[Query an intent]"</w:t>
      </w:r>
    </w:p>
    <w:p w14:paraId="6AE20EAA" w14:textId="77777777" w:rsidR="008752E7" w:rsidRPr="00076727" w:rsidRDefault="008752E7" w:rsidP="008752E7">
      <w:pPr>
        <w:pStyle w:val="PL"/>
        <w:shd w:val="clear" w:color="auto" w:fill="E7E6E6"/>
        <w:rPr>
          <w:color w:val="808080"/>
        </w:rPr>
      </w:pPr>
      <w:r w:rsidRPr="00076727">
        <w:rPr>
          <w:color w:val="808080"/>
        </w:rPr>
        <w:t>actor "MnS Consumer" as MnS_Consumer</w:t>
      </w:r>
    </w:p>
    <w:p w14:paraId="7D598877" w14:textId="77777777" w:rsidR="008752E7" w:rsidRPr="00076727" w:rsidRDefault="008752E7" w:rsidP="008752E7">
      <w:pPr>
        <w:pStyle w:val="PL"/>
        <w:shd w:val="clear" w:color="auto" w:fill="E7E6E6"/>
        <w:rPr>
          <w:color w:val="808080"/>
        </w:rPr>
      </w:pPr>
      <w:r w:rsidRPr="00076727">
        <w:rPr>
          <w:color w:val="808080"/>
        </w:rPr>
        <w:t>participant "MnS Producer" as MnS_Producer</w:t>
      </w:r>
    </w:p>
    <w:p w14:paraId="6ED52F0B" w14:textId="77777777" w:rsidR="008752E7" w:rsidRPr="00076727" w:rsidRDefault="008752E7" w:rsidP="008752E7">
      <w:pPr>
        <w:pStyle w:val="PL"/>
        <w:shd w:val="clear" w:color="auto" w:fill="E7E6E6"/>
        <w:rPr>
          <w:color w:val="808080"/>
        </w:rPr>
      </w:pPr>
      <w:r w:rsidRPr="00076727">
        <w:rPr>
          <w:color w:val="808080"/>
        </w:rPr>
        <w:t xml:space="preserve">MnS_Consumer -&gt; MnS_Producer: 1.Request to query an intent instance(objectInstance,AttributeList of Intent IOC ) </w:t>
      </w:r>
    </w:p>
    <w:p w14:paraId="037AB5E8" w14:textId="77777777" w:rsidR="008752E7" w:rsidRPr="00076727" w:rsidRDefault="008752E7" w:rsidP="008752E7">
      <w:pPr>
        <w:pStyle w:val="PL"/>
        <w:shd w:val="clear" w:color="auto" w:fill="E7E6E6"/>
        <w:rPr>
          <w:color w:val="808080"/>
        </w:rPr>
      </w:pPr>
      <w:r w:rsidRPr="00076727">
        <w:rPr>
          <w:color w:val="808080"/>
        </w:rPr>
        <w:t>MnS_Producer -&gt; MnS_Producer: 2.Query the intent MOI</w:t>
      </w:r>
    </w:p>
    <w:p w14:paraId="15A130F8" w14:textId="77777777" w:rsidR="008752E7" w:rsidRPr="00076727" w:rsidRDefault="008752E7" w:rsidP="008752E7">
      <w:pPr>
        <w:pStyle w:val="PL"/>
        <w:shd w:val="clear" w:color="auto" w:fill="E7E6E6"/>
        <w:rPr>
          <w:color w:val="808080"/>
        </w:rPr>
      </w:pPr>
      <w:r w:rsidRPr="00076727">
        <w:rPr>
          <w:color w:val="808080"/>
        </w:rPr>
        <w:t>MnS_Producer -&gt; MnS_Consumer: 3.Response for query an intent instance \n (objectClass,objectInstance,status,list of [Attribute,value] of Intent IOC )</w:t>
      </w:r>
    </w:p>
    <w:p w14:paraId="63E04999" w14:textId="77777777" w:rsidR="008752E7" w:rsidRPr="00076727" w:rsidRDefault="008752E7" w:rsidP="008752E7">
      <w:pPr>
        <w:pStyle w:val="PL"/>
        <w:shd w:val="clear" w:color="auto" w:fill="E7E6E6"/>
        <w:rPr>
          <w:color w:val="808080"/>
        </w:rPr>
      </w:pPr>
      <w:r w:rsidRPr="00076727">
        <w:rPr>
          <w:color w:val="808080"/>
        </w:rPr>
        <w:t>hide footbox</w:t>
      </w:r>
    </w:p>
    <w:p w14:paraId="2E745291" w14:textId="77777777" w:rsidR="008752E7" w:rsidRDefault="008752E7" w:rsidP="008752E7">
      <w:pPr>
        <w:pStyle w:val="PL"/>
        <w:shd w:val="clear" w:color="auto" w:fill="E7E6E6"/>
        <w:rPr>
          <w:color w:val="808080"/>
        </w:rPr>
      </w:pPr>
      <w:r w:rsidRPr="00076727">
        <w:rPr>
          <w:color w:val="808080"/>
        </w:rPr>
        <w:t>@enduml</w:t>
      </w:r>
    </w:p>
    <w:p w14:paraId="7DFA2436" w14:textId="77777777" w:rsidR="009A4338" w:rsidRPr="00506640" w:rsidRDefault="009A4338" w:rsidP="0072411A">
      <w:pPr>
        <w:pStyle w:val="PL"/>
      </w:pPr>
    </w:p>
    <w:p w14:paraId="004C2ED2" w14:textId="037591CB" w:rsidR="00814FE8" w:rsidRPr="00506640" w:rsidRDefault="00814FE8" w:rsidP="005E6A04">
      <w:pPr>
        <w:pStyle w:val="Heading1"/>
      </w:pPr>
      <w:bookmarkStart w:id="321" w:name="_Toc106192990"/>
      <w:bookmarkStart w:id="322" w:name="_Toc130464647"/>
      <w:r w:rsidRPr="00506640">
        <w:t>A.2</w:t>
      </w:r>
      <w:r w:rsidRPr="00506640">
        <w:tab/>
        <w:t xml:space="preserve">Information model definition for </w:t>
      </w:r>
      <w:bookmarkEnd w:id="321"/>
      <w:r w:rsidR="002A7936">
        <w:t>i</w:t>
      </w:r>
      <w:r w:rsidR="002A7936" w:rsidRPr="00506640">
        <w:t>ntent</w:t>
      </w:r>
      <w:bookmarkEnd w:id="322"/>
    </w:p>
    <w:p w14:paraId="05ACE3DE" w14:textId="2BFBF9BA" w:rsidR="00814FE8" w:rsidRPr="00506640" w:rsidRDefault="00814FE8" w:rsidP="005E6A04">
      <w:pPr>
        <w:pStyle w:val="Heading2"/>
      </w:pPr>
      <w:bookmarkStart w:id="323" w:name="_Toc106192991"/>
      <w:bookmarkStart w:id="324" w:name="_Toc130464648"/>
      <w:r w:rsidRPr="00506640">
        <w:t>A.</w:t>
      </w:r>
      <w:r w:rsidRPr="00506640">
        <w:rPr>
          <w:lang w:eastAsia="zh-CN"/>
        </w:rPr>
        <w:t>2</w:t>
      </w:r>
      <w:r w:rsidRPr="00506640">
        <w:t>.1</w:t>
      </w:r>
      <w:r w:rsidRPr="00506640">
        <w:tab/>
        <w:t>Relationship UML diagram for intent (</w:t>
      </w:r>
      <w:r w:rsidR="002A7936">
        <w:t>f</w:t>
      </w:r>
      <w:r w:rsidR="002A7936" w:rsidRPr="00506640">
        <w:t xml:space="preserve">igure </w:t>
      </w:r>
      <w:r w:rsidRPr="00506640">
        <w:rPr>
          <w:lang w:eastAsia="zh-CN"/>
        </w:rPr>
        <w:t>6.2.1.1.2-1</w:t>
      </w:r>
      <w:r w:rsidRPr="00506640">
        <w:t>)</w:t>
      </w:r>
      <w:bookmarkEnd w:id="323"/>
      <w:bookmarkEnd w:id="324"/>
    </w:p>
    <w:p w14:paraId="3E1A6F69" w14:textId="77777777" w:rsidR="006B4F82" w:rsidRPr="00653EB6" w:rsidRDefault="006B4F82" w:rsidP="006B4F82">
      <w:pPr>
        <w:pStyle w:val="PL"/>
        <w:shd w:val="clear" w:color="auto" w:fill="E7E6E6"/>
        <w:rPr>
          <w:color w:val="808080"/>
        </w:rPr>
      </w:pPr>
      <w:r w:rsidRPr="00653EB6">
        <w:rPr>
          <w:color w:val="808080"/>
        </w:rPr>
        <w:t>@startuml</w:t>
      </w:r>
    </w:p>
    <w:p w14:paraId="1730D907" w14:textId="77777777" w:rsidR="006B4F82" w:rsidRPr="00653EB6" w:rsidRDefault="006B4F82" w:rsidP="006B4F82">
      <w:pPr>
        <w:pStyle w:val="PL"/>
        <w:shd w:val="clear" w:color="auto" w:fill="E7E6E6"/>
        <w:rPr>
          <w:color w:val="808080"/>
        </w:rPr>
      </w:pPr>
      <w:r w:rsidRPr="00653EB6">
        <w:rPr>
          <w:color w:val="808080"/>
        </w:rPr>
        <w:t>hide circle</w:t>
      </w:r>
    </w:p>
    <w:p w14:paraId="480298C4" w14:textId="77777777" w:rsidR="006B4F82" w:rsidRPr="00653EB6" w:rsidRDefault="006B4F82" w:rsidP="006B4F82">
      <w:pPr>
        <w:pStyle w:val="PL"/>
        <w:shd w:val="clear" w:color="auto" w:fill="E7E6E6"/>
        <w:rPr>
          <w:color w:val="808080"/>
        </w:rPr>
      </w:pPr>
      <w:r w:rsidRPr="00653EB6">
        <w:rPr>
          <w:color w:val="808080"/>
        </w:rPr>
        <w:t>hide methods</w:t>
      </w:r>
    </w:p>
    <w:p w14:paraId="26AB6C06" w14:textId="77777777" w:rsidR="006B4F82" w:rsidRPr="00653EB6" w:rsidRDefault="006B4F82" w:rsidP="006B4F82">
      <w:pPr>
        <w:pStyle w:val="PL"/>
        <w:shd w:val="clear" w:color="auto" w:fill="E7E6E6"/>
        <w:rPr>
          <w:color w:val="808080"/>
        </w:rPr>
      </w:pPr>
      <w:r w:rsidRPr="00653EB6">
        <w:rPr>
          <w:color w:val="808080"/>
        </w:rPr>
        <w:t>hide members</w:t>
      </w:r>
    </w:p>
    <w:p w14:paraId="195BED56" w14:textId="77777777" w:rsidR="006B4F82" w:rsidRPr="00653EB6" w:rsidRDefault="006B4F82" w:rsidP="006B4F82">
      <w:pPr>
        <w:pStyle w:val="PL"/>
        <w:shd w:val="clear" w:color="auto" w:fill="E7E6E6"/>
        <w:rPr>
          <w:color w:val="808080"/>
        </w:rPr>
      </w:pPr>
    </w:p>
    <w:p w14:paraId="76ACB6D5" w14:textId="77777777" w:rsidR="006B4F82" w:rsidRPr="00653EB6" w:rsidRDefault="006B4F82" w:rsidP="006B4F82">
      <w:pPr>
        <w:pStyle w:val="PL"/>
        <w:shd w:val="clear" w:color="auto" w:fill="E7E6E6"/>
        <w:rPr>
          <w:color w:val="808080"/>
        </w:rPr>
      </w:pPr>
      <w:r w:rsidRPr="00653EB6">
        <w:rPr>
          <w:color w:val="808080"/>
        </w:rPr>
        <w:t>skinparam class {</w:t>
      </w:r>
    </w:p>
    <w:p w14:paraId="5AEF0B3A" w14:textId="77777777" w:rsidR="006B4F82" w:rsidRPr="00653EB6" w:rsidRDefault="006B4F82" w:rsidP="006B4F82">
      <w:pPr>
        <w:pStyle w:val="PL"/>
        <w:shd w:val="clear" w:color="auto" w:fill="E7E6E6"/>
        <w:rPr>
          <w:color w:val="808080"/>
        </w:rPr>
      </w:pPr>
      <w:r w:rsidRPr="00653EB6">
        <w:rPr>
          <w:color w:val="808080"/>
        </w:rPr>
        <w:tab/>
        <w:t>AttributeIconSize 0</w:t>
      </w:r>
    </w:p>
    <w:p w14:paraId="1F8EA808" w14:textId="77777777" w:rsidR="006B4F82" w:rsidRPr="00653EB6" w:rsidRDefault="006B4F82" w:rsidP="006B4F82">
      <w:pPr>
        <w:pStyle w:val="PL"/>
        <w:shd w:val="clear" w:color="auto" w:fill="E7E6E6"/>
        <w:rPr>
          <w:color w:val="808080"/>
        </w:rPr>
      </w:pPr>
      <w:r w:rsidRPr="00653EB6">
        <w:rPr>
          <w:color w:val="808080"/>
        </w:rPr>
        <w:tab/>
        <w:t>BackgroundColor white</w:t>
      </w:r>
    </w:p>
    <w:p w14:paraId="3ED10D54" w14:textId="77777777" w:rsidR="006B4F82" w:rsidRPr="00653EB6" w:rsidRDefault="006B4F82" w:rsidP="006B4F82">
      <w:pPr>
        <w:pStyle w:val="PL"/>
        <w:shd w:val="clear" w:color="auto" w:fill="E7E6E6"/>
        <w:rPr>
          <w:color w:val="808080"/>
        </w:rPr>
      </w:pPr>
      <w:r w:rsidRPr="00653EB6">
        <w:rPr>
          <w:color w:val="808080"/>
        </w:rPr>
        <w:tab/>
        <w:t>BorderColor black</w:t>
      </w:r>
    </w:p>
    <w:p w14:paraId="74F921DC" w14:textId="77777777" w:rsidR="006B4F82" w:rsidRPr="00653EB6" w:rsidRDefault="006B4F82" w:rsidP="006B4F82">
      <w:pPr>
        <w:pStyle w:val="PL"/>
        <w:shd w:val="clear" w:color="auto" w:fill="E7E6E6"/>
        <w:rPr>
          <w:color w:val="808080"/>
        </w:rPr>
      </w:pPr>
      <w:r w:rsidRPr="00653EB6">
        <w:rPr>
          <w:color w:val="808080"/>
        </w:rPr>
        <w:tab/>
        <w:t>ArrowColor black</w:t>
      </w:r>
    </w:p>
    <w:p w14:paraId="1494E6AA" w14:textId="77777777" w:rsidR="006B4F82" w:rsidRPr="00653EB6" w:rsidRDefault="006B4F82" w:rsidP="006B4F82">
      <w:pPr>
        <w:pStyle w:val="PL"/>
        <w:shd w:val="clear" w:color="auto" w:fill="E7E6E6"/>
        <w:rPr>
          <w:color w:val="808080"/>
        </w:rPr>
      </w:pPr>
      <w:r w:rsidRPr="00653EB6">
        <w:rPr>
          <w:color w:val="808080"/>
        </w:rPr>
        <w:t>}</w:t>
      </w:r>
    </w:p>
    <w:p w14:paraId="2F61D768" w14:textId="77777777" w:rsidR="006B4F82" w:rsidRPr="00653EB6" w:rsidRDefault="006B4F82" w:rsidP="006B4F82">
      <w:pPr>
        <w:pStyle w:val="PL"/>
        <w:shd w:val="clear" w:color="auto" w:fill="E7E6E6"/>
        <w:rPr>
          <w:color w:val="808080"/>
        </w:rPr>
      </w:pPr>
      <w:r w:rsidRPr="00653EB6">
        <w:rPr>
          <w:color w:val="808080"/>
        </w:rPr>
        <w:t>skinparam   Shadowing false</w:t>
      </w:r>
    </w:p>
    <w:p w14:paraId="57918DD7" w14:textId="77777777" w:rsidR="006B4F82" w:rsidRPr="00653EB6" w:rsidRDefault="006B4F82" w:rsidP="006B4F82">
      <w:pPr>
        <w:pStyle w:val="PL"/>
        <w:shd w:val="clear" w:color="auto" w:fill="E7E6E6"/>
        <w:rPr>
          <w:color w:val="808080"/>
        </w:rPr>
      </w:pPr>
      <w:r w:rsidRPr="00653EB6">
        <w:rPr>
          <w:color w:val="808080"/>
        </w:rPr>
        <w:t>skinparam  Monochrome true</w:t>
      </w:r>
    </w:p>
    <w:p w14:paraId="05FB61E0" w14:textId="77777777" w:rsidR="006B4F82" w:rsidRPr="00653EB6" w:rsidRDefault="006B4F82" w:rsidP="006B4F82">
      <w:pPr>
        <w:pStyle w:val="PL"/>
        <w:shd w:val="clear" w:color="auto" w:fill="E7E6E6"/>
        <w:rPr>
          <w:color w:val="808080"/>
        </w:rPr>
      </w:pPr>
      <w:r w:rsidRPr="00653EB6">
        <w:rPr>
          <w:color w:val="808080"/>
        </w:rPr>
        <w:t>skinparam  ClassBackgroundColor White</w:t>
      </w:r>
    </w:p>
    <w:p w14:paraId="17E69004" w14:textId="77777777" w:rsidR="006B4F82" w:rsidRPr="00653EB6" w:rsidRDefault="006B4F82" w:rsidP="006B4F82">
      <w:pPr>
        <w:pStyle w:val="PL"/>
        <w:shd w:val="clear" w:color="auto" w:fill="E7E6E6"/>
        <w:rPr>
          <w:color w:val="808080"/>
        </w:rPr>
      </w:pPr>
      <w:r w:rsidRPr="00653EB6">
        <w:rPr>
          <w:color w:val="808080"/>
        </w:rPr>
        <w:t>skinparam  NoteBackgroundColor White</w:t>
      </w:r>
    </w:p>
    <w:p w14:paraId="032FA16E" w14:textId="77777777" w:rsidR="006B4F82" w:rsidRPr="00653EB6" w:rsidRDefault="006B4F82" w:rsidP="006B4F82">
      <w:pPr>
        <w:pStyle w:val="PL"/>
        <w:shd w:val="clear" w:color="auto" w:fill="E7E6E6"/>
        <w:rPr>
          <w:color w:val="808080"/>
        </w:rPr>
      </w:pPr>
    </w:p>
    <w:p w14:paraId="5550A05F" w14:textId="77777777" w:rsidR="006B4F82" w:rsidRPr="00653EB6" w:rsidRDefault="006B4F82" w:rsidP="006B4F82">
      <w:pPr>
        <w:pStyle w:val="PL"/>
        <w:shd w:val="clear" w:color="auto" w:fill="E7E6E6"/>
        <w:rPr>
          <w:color w:val="808080"/>
        </w:rPr>
      </w:pPr>
      <w:r w:rsidRPr="00653EB6">
        <w:rPr>
          <w:color w:val="808080"/>
        </w:rPr>
        <w:t>class "&lt;&lt;proxyClass&gt;&gt; \n  ManagedEntity " as ManagedEntity{}</w:t>
      </w:r>
    </w:p>
    <w:p w14:paraId="11254B30" w14:textId="77777777" w:rsidR="006B4F82" w:rsidRPr="00653EB6" w:rsidRDefault="006B4F82" w:rsidP="006B4F82">
      <w:pPr>
        <w:pStyle w:val="PL"/>
        <w:shd w:val="clear" w:color="auto" w:fill="E7E6E6"/>
        <w:rPr>
          <w:color w:val="808080"/>
        </w:rPr>
      </w:pPr>
      <w:r w:rsidRPr="00653EB6">
        <w:rPr>
          <w:color w:val="808080"/>
        </w:rPr>
        <w:t>class "&lt;&lt;InformationObjectClass&gt;&gt;\n Intent " as Intent {}</w:t>
      </w:r>
    </w:p>
    <w:p w14:paraId="5EC21F6A" w14:textId="77777777" w:rsidR="006B4F82" w:rsidRPr="00653EB6" w:rsidRDefault="006B4F82" w:rsidP="006B4F82">
      <w:pPr>
        <w:pStyle w:val="PL"/>
        <w:shd w:val="clear" w:color="auto" w:fill="E7E6E6"/>
        <w:rPr>
          <w:color w:val="808080"/>
        </w:rPr>
      </w:pPr>
      <w:r w:rsidRPr="00653EB6">
        <w:rPr>
          <w:color w:val="808080"/>
        </w:rPr>
        <w:t>class "&lt;&lt;dataType&gt;&gt;\n IntentExpectation" as IntentExpectation{}</w:t>
      </w:r>
    </w:p>
    <w:p w14:paraId="583C2170" w14:textId="77777777" w:rsidR="006B4F82" w:rsidRPr="00653EB6" w:rsidRDefault="006B4F82" w:rsidP="006B4F82">
      <w:pPr>
        <w:pStyle w:val="PL"/>
        <w:shd w:val="clear" w:color="auto" w:fill="E7E6E6"/>
        <w:rPr>
          <w:color w:val="808080"/>
        </w:rPr>
      </w:pPr>
      <w:r w:rsidRPr="00653EB6">
        <w:rPr>
          <w:color w:val="808080"/>
        </w:rPr>
        <w:t>class "&lt;&lt;dataType&gt;&gt;\n IntentContext" as IntentContext{}</w:t>
      </w:r>
    </w:p>
    <w:p w14:paraId="15DBB02A" w14:textId="77777777" w:rsidR="006B4F82" w:rsidRPr="00653EB6" w:rsidRDefault="006B4F82" w:rsidP="006B4F82">
      <w:pPr>
        <w:pStyle w:val="PL"/>
        <w:shd w:val="clear" w:color="auto" w:fill="E7E6E6"/>
        <w:rPr>
          <w:color w:val="808080"/>
        </w:rPr>
      </w:pPr>
      <w:r w:rsidRPr="00653EB6">
        <w:rPr>
          <w:color w:val="808080"/>
        </w:rPr>
        <w:t>class "&lt;&lt;dataType&gt;&gt;\n ExpectationObject" as ExpectationObject{}</w:t>
      </w:r>
    </w:p>
    <w:p w14:paraId="2801F302" w14:textId="77777777" w:rsidR="006B4F82" w:rsidRPr="00653EB6" w:rsidRDefault="006B4F82" w:rsidP="006B4F82">
      <w:pPr>
        <w:pStyle w:val="PL"/>
        <w:shd w:val="clear" w:color="auto" w:fill="E7E6E6"/>
        <w:rPr>
          <w:color w:val="808080"/>
        </w:rPr>
      </w:pPr>
      <w:r w:rsidRPr="00653EB6">
        <w:rPr>
          <w:color w:val="808080"/>
        </w:rPr>
        <w:t>class "&lt;&lt;dataType&gt;&gt;\n ObjectContext" as ObjectContext{}</w:t>
      </w:r>
    </w:p>
    <w:p w14:paraId="6DD44C98" w14:textId="77777777" w:rsidR="006B4F82" w:rsidRPr="00653EB6" w:rsidRDefault="006B4F82" w:rsidP="006B4F82">
      <w:pPr>
        <w:pStyle w:val="PL"/>
        <w:shd w:val="clear" w:color="auto" w:fill="E7E6E6"/>
        <w:rPr>
          <w:color w:val="808080"/>
        </w:rPr>
      </w:pPr>
      <w:r w:rsidRPr="00653EB6">
        <w:rPr>
          <w:color w:val="808080"/>
        </w:rPr>
        <w:t>class "&lt;&lt;dataType&gt;&gt;\n ExpectationTarget" as ExpectationTarget{}</w:t>
      </w:r>
    </w:p>
    <w:p w14:paraId="048B5E41" w14:textId="77777777" w:rsidR="006B4F82" w:rsidRPr="00653EB6" w:rsidRDefault="006B4F82" w:rsidP="006B4F82">
      <w:pPr>
        <w:pStyle w:val="PL"/>
        <w:shd w:val="clear" w:color="auto" w:fill="E7E6E6"/>
        <w:rPr>
          <w:color w:val="808080"/>
        </w:rPr>
      </w:pPr>
      <w:r w:rsidRPr="00653EB6">
        <w:rPr>
          <w:color w:val="808080"/>
        </w:rPr>
        <w:t>class "&lt;&lt;dataType&gt;&gt;\n TargetContext" as TargetContext{}</w:t>
      </w:r>
    </w:p>
    <w:p w14:paraId="71ABA0FA" w14:textId="77777777" w:rsidR="006B4F82" w:rsidRPr="00653EB6" w:rsidRDefault="006B4F82" w:rsidP="006B4F82">
      <w:pPr>
        <w:pStyle w:val="PL"/>
        <w:shd w:val="clear" w:color="auto" w:fill="E7E6E6"/>
        <w:rPr>
          <w:color w:val="808080"/>
        </w:rPr>
      </w:pPr>
      <w:r w:rsidRPr="00653EB6">
        <w:rPr>
          <w:color w:val="808080"/>
        </w:rPr>
        <w:t>class "&lt;&lt;dataType&gt;&gt;\n ExpectationContext" as ExpectationContext{}</w:t>
      </w:r>
    </w:p>
    <w:p w14:paraId="604B8DF4" w14:textId="77777777" w:rsidR="006B4F82" w:rsidRPr="00653EB6" w:rsidRDefault="006B4F82" w:rsidP="006B4F82">
      <w:pPr>
        <w:pStyle w:val="PL"/>
        <w:shd w:val="clear" w:color="auto" w:fill="E7E6E6"/>
        <w:rPr>
          <w:color w:val="808080"/>
        </w:rPr>
      </w:pPr>
    </w:p>
    <w:p w14:paraId="4D91C2A6" w14:textId="77777777" w:rsidR="006B4F82" w:rsidRPr="00653EB6" w:rsidRDefault="006B4F82" w:rsidP="006B4F82">
      <w:pPr>
        <w:pStyle w:val="PL"/>
        <w:shd w:val="clear" w:color="auto" w:fill="E7E6E6"/>
        <w:rPr>
          <w:color w:val="808080"/>
        </w:rPr>
      </w:pPr>
      <w:r w:rsidRPr="00653EB6">
        <w:rPr>
          <w:color w:val="808080"/>
        </w:rPr>
        <w:t>ManagedEntity  "1" *-- "*" Intent</w:t>
      </w:r>
    </w:p>
    <w:p w14:paraId="6BE5418E" w14:textId="77777777" w:rsidR="006B4F82" w:rsidRPr="00653EB6" w:rsidRDefault="006B4F82" w:rsidP="006B4F82">
      <w:pPr>
        <w:pStyle w:val="PL"/>
        <w:shd w:val="clear" w:color="auto" w:fill="E7E6E6"/>
        <w:rPr>
          <w:color w:val="808080"/>
        </w:rPr>
      </w:pPr>
      <w:r w:rsidRPr="00653EB6">
        <w:rPr>
          <w:color w:val="808080"/>
        </w:rPr>
        <w:t>Intent "1" -- "1..*" IntentExpectation</w:t>
      </w:r>
    </w:p>
    <w:p w14:paraId="5510C9F7" w14:textId="77777777" w:rsidR="006B4F82" w:rsidRPr="00653EB6" w:rsidRDefault="006B4F82" w:rsidP="006B4F82">
      <w:pPr>
        <w:pStyle w:val="PL"/>
        <w:shd w:val="clear" w:color="auto" w:fill="E7E6E6"/>
        <w:rPr>
          <w:color w:val="808080"/>
        </w:rPr>
      </w:pPr>
      <w:r w:rsidRPr="00653EB6">
        <w:rPr>
          <w:color w:val="808080"/>
        </w:rPr>
        <w:t>Intent "1" -- "*" IntentContext</w:t>
      </w:r>
    </w:p>
    <w:p w14:paraId="0020D96F" w14:textId="77777777" w:rsidR="006B4F82" w:rsidRPr="00653EB6" w:rsidRDefault="006B4F82" w:rsidP="006B4F82">
      <w:pPr>
        <w:pStyle w:val="PL"/>
        <w:shd w:val="clear" w:color="auto" w:fill="E7E6E6"/>
        <w:rPr>
          <w:color w:val="808080"/>
        </w:rPr>
      </w:pPr>
    </w:p>
    <w:p w14:paraId="07421C7E" w14:textId="77777777" w:rsidR="006B4F82" w:rsidRPr="00653EB6" w:rsidRDefault="006B4F82" w:rsidP="006B4F82">
      <w:pPr>
        <w:pStyle w:val="PL"/>
        <w:shd w:val="clear" w:color="auto" w:fill="E7E6E6"/>
        <w:rPr>
          <w:color w:val="808080"/>
        </w:rPr>
      </w:pPr>
    </w:p>
    <w:p w14:paraId="0E4BC4DA" w14:textId="77777777" w:rsidR="006B4F82" w:rsidRPr="00653EB6" w:rsidRDefault="006B4F82" w:rsidP="006B4F82">
      <w:pPr>
        <w:pStyle w:val="PL"/>
        <w:shd w:val="clear" w:color="auto" w:fill="E7E6E6"/>
        <w:rPr>
          <w:color w:val="808080"/>
        </w:rPr>
      </w:pPr>
      <w:r w:rsidRPr="00653EB6">
        <w:rPr>
          <w:color w:val="808080"/>
        </w:rPr>
        <w:t>IntentExpectation "1" -- "1..*" ExpectationTarget</w:t>
      </w:r>
    </w:p>
    <w:p w14:paraId="0BCB8E18" w14:textId="77777777" w:rsidR="006B4F82" w:rsidRPr="00653EB6" w:rsidRDefault="006B4F82" w:rsidP="006B4F82">
      <w:pPr>
        <w:pStyle w:val="PL"/>
        <w:shd w:val="clear" w:color="auto" w:fill="E7E6E6"/>
        <w:rPr>
          <w:color w:val="808080"/>
        </w:rPr>
      </w:pPr>
      <w:r w:rsidRPr="00653EB6">
        <w:rPr>
          <w:color w:val="808080"/>
        </w:rPr>
        <w:t>IntentExpectation "1" -- "1" ExpectationObject</w:t>
      </w:r>
    </w:p>
    <w:p w14:paraId="1B16EE13" w14:textId="77777777" w:rsidR="006B4F82" w:rsidRPr="00653EB6" w:rsidRDefault="006B4F82" w:rsidP="006B4F82">
      <w:pPr>
        <w:pStyle w:val="PL"/>
        <w:shd w:val="clear" w:color="auto" w:fill="E7E6E6"/>
        <w:rPr>
          <w:color w:val="808080"/>
        </w:rPr>
      </w:pPr>
      <w:r w:rsidRPr="00653EB6">
        <w:rPr>
          <w:color w:val="808080"/>
        </w:rPr>
        <w:t>IntentExpectation "1" -- "*" ExpectationContext</w:t>
      </w:r>
    </w:p>
    <w:p w14:paraId="59B80556" w14:textId="77777777" w:rsidR="006B4F82" w:rsidRPr="00653EB6" w:rsidRDefault="006B4F82" w:rsidP="006B4F82">
      <w:pPr>
        <w:pStyle w:val="PL"/>
        <w:shd w:val="clear" w:color="auto" w:fill="E7E6E6"/>
        <w:rPr>
          <w:color w:val="808080"/>
        </w:rPr>
      </w:pPr>
      <w:r w:rsidRPr="00653EB6">
        <w:rPr>
          <w:color w:val="808080"/>
        </w:rPr>
        <w:t>ExpectationObject "1" -- "*" ObjectContext</w:t>
      </w:r>
    </w:p>
    <w:p w14:paraId="03B19FCE" w14:textId="77777777" w:rsidR="006B4F82" w:rsidRPr="00653EB6" w:rsidRDefault="006B4F82" w:rsidP="006B4F82">
      <w:pPr>
        <w:pStyle w:val="PL"/>
        <w:shd w:val="clear" w:color="auto" w:fill="E7E6E6"/>
        <w:rPr>
          <w:color w:val="808080"/>
        </w:rPr>
      </w:pPr>
      <w:r w:rsidRPr="00653EB6">
        <w:rPr>
          <w:color w:val="808080"/>
        </w:rPr>
        <w:t>ExpectationTarget "1" -- "*" TargetContext</w:t>
      </w:r>
    </w:p>
    <w:p w14:paraId="504C5EAD" w14:textId="77777777" w:rsidR="006B4F82" w:rsidRPr="00653EB6" w:rsidRDefault="006B4F82" w:rsidP="006B4F82">
      <w:pPr>
        <w:pStyle w:val="PL"/>
        <w:shd w:val="clear" w:color="auto" w:fill="E7E6E6"/>
        <w:rPr>
          <w:color w:val="808080"/>
        </w:rPr>
      </w:pPr>
    </w:p>
    <w:p w14:paraId="1CD8FF92" w14:textId="77777777" w:rsidR="006B4F82" w:rsidRPr="00653EB6" w:rsidRDefault="006B4F82" w:rsidP="006B4F82">
      <w:pPr>
        <w:pStyle w:val="PL"/>
        <w:shd w:val="clear" w:color="auto" w:fill="E7E6E6"/>
        <w:rPr>
          <w:color w:val="808080"/>
        </w:rPr>
      </w:pPr>
      <w:r w:rsidRPr="00653EB6">
        <w:rPr>
          <w:color w:val="808080"/>
        </w:rPr>
        <w:t>note left of ManagedEntity</w:t>
      </w:r>
    </w:p>
    <w:p w14:paraId="4BD14D05" w14:textId="77777777" w:rsidR="006B4F82" w:rsidRPr="00653EB6" w:rsidRDefault="006B4F82" w:rsidP="006B4F82">
      <w:pPr>
        <w:pStyle w:val="PL"/>
        <w:shd w:val="clear" w:color="auto" w:fill="E7E6E6"/>
        <w:rPr>
          <w:color w:val="808080"/>
        </w:rPr>
      </w:pPr>
      <w:r w:rsidRPr="00653EB6">
        <w:rPr>
          <w:color w:val="808080"/>
        </w:rPr>
        <w:t>Represents the folllowing IOCs:</w:t>
      </w:r>
    </w:p>
    <w:p w14:paraId="37848F82" w14:textId="77777777" w:rsidR="006B4F82" w:rsidRPr="00653EB6" w:rsidRDefault="006B4F82" w:rsidP="006B4F82">
      <w:pPr>
        <w:pStyle w:val="PL"/>
        <w:shd w:val="clear" w:color="auto" w:fill="E7E6E6"/>
        <w:rPr>
          <w:color w:val="808080"/>
        </w:rPr>
      </w:pPr>
      <w:r w:rsidRPr="00653EB6">
        <w:rPr>
          <w:color w:val="808080"/>
        </w:rPr>
        <w:t>Subnetwork</w:t>
      </w:r>
    </w:p>
    <w:p w14:paraId="73824E22" w14:textId="77777777" w:rsidR="006B4F82" w:rsidRPr="00653EB6" w:rsidRDefault="006B4F82" w:rsidP="006B4F82">
      <w:pPr>
        <w:pStyle w:val="PL"/>
        <w:shd w:val="clear" w:color="auto" w:fill="E7E6E6"/>
        <w:rPr>
          <w:color w:val="808080"/>
        </w:rPr>
      </w:pPr>
      <w:r w:rsidRPr="00653EB6">
        <w:rPr>
          <w:color w:val="808080"/>
        </w:rPr>
        <w:t>end note</w:t>
      </w:r>
    </w:p>
    <w:p w14:paraId="68FC5B5F" w14:textId="77777777" w:rsidR="006B4F82" w:rsidRPr="00653EB6" w:rsidRDefault="006B4F82" w:rsidP="006B4F82">
      <w:pPr>
        <w:pStyle w:val="PL"/>
        <w:shd w:val="clear" w:color="auto" w:fill="E7E6E6"/>
        <w:rPr>
          <w:color w:val="808080"/>
        </w:rPr>
      </w:pPr>
    </w:p>
    <w:p w14:paraId="344A3071" w14:textId="77777777" w:rsidR="006B4F82" w:rsidRPr="00653EB6" w:rsidRDefault="006B4F82" w:rsidP="006B4F82">
      <w:pPr>
        <w:pStyle w:val="PL"/>
        <w:shd w:val="clear" w:color="auto" w:fill="E7E6E6"/>
        <w:rPr>
          <w:color w:val="808080"/>
        </w:rPr>
      </w:pPr>
      <w:r w:rsidRPr="00653EB6">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25" w:name="_Toc106192992"/>
      <w:bookmarkStart w:id="326" w:name="_Toc130464649"/>
      <w:r w:rsidR="00211A28" w:rsidRPr="00506640">
        <w:t xml:space="preserve">Annex </w:t>
      </w:r>
      <w:r w:rsidR="007D5DCB" w:rsidRPr="00506640">
        <w:t>B</w:t>
      </w:r>
      <w:r w:rsidR="00211A28" w:rsidRPr="00506640">
        <w:t xml:space="preserve"> (informative):</w:t>
      </w:r>
      <w:r w:rsidR="00804A58" w:rsidRPr="00506640">
        <w:br/>
      </w:r>
      <w:r w:rsidR="00211A28" w:rsidRPr="00506640">
        <w:t>Intent Life Cycle Management</w:t>
      </w:r>
      <w:bookmarkEnd w:id="325"/>
      <w:bookmarkEnd w:id="326"/>
    </w:p>
    <w:p w14:paraId="68CF844F" w14:textId="2C0F583C" w:rsidR="007436A6" w:rsidRPr="00506640" w:rsidRDefault="007436A6" w:rsidP="005E6A04">
      <w:pPr>
        <w:pStyle w:val="Heading1"/>
        <w:rPr>
          <w:lang w:eastAsia="zh-CN"/>
        </w:rPr>
      </w:pPr>
      <w:bookmarkStart w:id="327" w:name="_Toc106192993"/>
      <w:bookmarkStart w:id="328" w:name="_Toc130464650"/>
      <w:r w:rsidRPr="00506640">
        <w:rPr>
          <w:lang w:eastAsia="zh-CN"/>
        </w:rPr>
        <w:t>B.1</w:t>
      </w:r>
      <w:r w:rsidR="000C3127" w:rsidRPr="00506640">
        <w:rPr>
          <w:lang w:eastAsia="zh-CN"/>
        </w:rPr>
        <w:tab/>
      </w:r>
      <w:r w:rsidRPr="00506640">
        <w:rPr>
          <w:lang w:eastAsia="zh-CN"/>
        </w:rPr>
        <w:t>Intent Life Cycle Management</w:t>
      </w:r>
      <w:bookmarkEnd w:id="327"/>
      <w:bookmarkEnd w:id="328"/>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if the initially captured requirement needs further detalization,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506640" w:rsidRDefault="007436A6" w:rsidP="00804A58">
      <w:r w:rsidRPr="00506640">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C5DD0C2" w:rsidR="00035478" w:rsidRPr="00506640" w:rsidRDefault="00804A58" w:rsidP="005E6A04">
      <w:pPr>
        <w:pStyle w:val="Heading8"/>
      </w:pPr>
      <w:r w:rsidRPr="00506640">
        <w:br w:type="page"/>
      </w:r>
      <w:bookmarkStart w:id="329" w:name="_Toc106192994"/>
      <w:bookmarkStart w:id="330" w:name="_Toc130464651"/>
      <w:r w:rsidR="00167656" w:rsidRPr="00506640">
        <w:t xml:space="preserve">Annex </w:t>
      </w:r>
      <w:r w:rsidR="00035478" w:rsidRPr="00506640">
        <w:t>C(informative):</w:t>
      </w:r>
      <w:r w:rsidRPr="00506640">
        <w:br/>
      </w:r>
      <w:r w:rsidR="00035478" w:rsidRPr="00506640">
        <w:t>Mapping the 3GPP and the TM Forum intentExpectation Models</w:t>
      </w:r>
      <w:bookmarkEnd w:id="329"/>
      <w:bookmarkEnd w:id="330"/>
    </w:p>
    <w:p w14:paraId="42E2BC96" w14:textId="53D6FC53"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r w:rsidR="00B134CA" w:rsidRPr="00B134CA">
        <w:t>icm</w:t>
      </w:r>
      <w:r w:rsidRPr="00506640">
        <w:t>:target</w:t>
      </w:r>
      <w:r w:rsidR="00B134CA" w:rsidRPr="00B134CA">
        <w:t>, icm:propertyParams</w:t>
      </w:r>
      <w:r w:rsidRPr="00506640">
        <w:t xml:space="preserve"> and the </w:t>
      </w:r>
      <w:r w:rsidR="00B134CA" w:rsidRPr="00B134CA">
        <w:t>icm:deliveryParams</w:t>
      </w:r>
      <w:r w:rsidRPr="00506640">
        <w:t>.</w:t>
      </w:r>
      <w:r w:rsidR="0087150C" w:rsidRPr="0087150C">
        <w:t xml:space="preserve"> </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IntentExpectation.</w:t>
      </w:r>
    </w:p>
    <w:p w14:paraId="724A978B" w14:textId="2E79E446" w:rsidR="000B1F58" w:rsidRPr="00506640" w:rsidRDefault="000B1F58" w:rsidP="000B1F58">
      <w:pPr>
        <w:pStyle w:val="TH"/>
      </w:pPr>
      <w:r>
        <w:t>T</w:t>
      </w:r>
      <w:r w:rsidRPr="00506640">
        <w:t>able C.1</w:t>
      </w:r>
      <w:r>
        <w:t>. M</w:t>
      </w:r>
      <w:r w:rsidRPr="00506640">
        <w:t>apping between 3GPP Intent Expectation and TM Forum ICM</w:t>
      </w:r>
      <w:r w:rsidR="00B134CA" w:rsidRPr="00B134CA">
        <w:t xml:space="preserve"> IntentExpectation</w:t>
      </w:r>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11CDACC0" w:rsidR="004B0908" w:rsidRPr="00506640" w:rsidRDefault="004B0908" w:rsidP="004B0908">
            <w:pPr>
              <w:pStyle w:val="TAH"/>
            </w:pPr>
            <w:r w:rsidRPr="00506640">
              <w:t>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1A690B68" w:rsidR="004B0908" w:rsidRPr="00506640" w:rsidRDefault="00B134CA" w:rsidP="004B0908">
            <w:pPr>
              <w:pStyle w:val="TAH"/>
            </w:pPr>
            <w:r w:rsidRPr="00B134CA">
              <w:t>Attribute</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r w:rsidRPr="00506640">
              <w:rPr>
                <w:rFonts w:ascii="Courier New" w:hAnsi="Courier New" w:cs="Courier New"/>
                <w:lang w:eastAsia="zh-CN"/>
              </w:rPr>
              <w:t>expectationObject.ObjectInstance</w:t>
            </w:r>
          </w:p>
        </w:tc>
        <w:tc>
          <w:tcPr>
            <w:tcW w:w="4816" w:type="dxa"/>
            <w:vAlign w:val="center"/>
          </w:tcPr>
          <w:p w14:paraId="2F9DFAAA" w14:textId="3CF587FF" w:rsidR="004B0908" w:rsidRPr="00506640" w:rsidRDefault="004B0908" w:rsidP="004B0908">
            <w:pPr>
              <w:pStyle w:val="TAL"/>
            </w:pPr>
            <w:r w:rsidRPr="00506640">
              <w:rPr>
                <w:rFonts w:ascii="Courier New" w:hAnsi="Courier New" w:cs="Courier New"/>
                <w:lang w:eastAsia="zh-CN"/>
              </w:rPr>
              <w:t>icm:target</w:t>
            </w:r>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r w:rsidRPr="00506640">
              <w:rPr>
                <w:rFonts w:ascii="Courier New" w:hAnsi="Courier New" w:cs="Courier New"/>
                <w:lang w:eastAsia="zh-CN"/>
              </w:rPr>
              <w:t>expectation</w:t>
            </w:r>
            <w:r w:rsidRPr="00506640">
              <w:rPr>
                <w:rFonts w:ascii="Courier New" w:hAnsi="Courier New" w:cs="Courier New"/>
                <w:bCs/>
                <w:lang w:eastAsia="zh-CN"/>
              </w:rPr>
              <w:t>Targets</w:t>
            </w:r>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r w:rsidRPr="00506640">
              <w:rPr>
                <w:rFonts w:ascii="Courier New" w:hAnsi="Courier New" w:cs="Courier New"/>
                <w:lang w:eastAsia="zh-CN"/>
              </w:rPr>
              <w:t>icm:propertyParams</w:t>
            </w:r>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expectationContexts</w:t>
            </w:r>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expectationObject.objectType</w:t>
            </w:r>
          </w:p>
        </w:tc>
        <w:tc>
          <w:tcPr>
            <w:tcW w:w="4816" w:type="dxa"/>
            <w:vMerge w:val="restart"/>
            <w:vAlign w:val="center"/>
          </w:tcPr>
          <w:p w14:paraId="44F8BEF8" w14:textId="682DEF24" w:rsidR="004B0908" w:rsidRPr="00506640" w:rsidRDefault="004B0908" w:rsidP="004B0908">
            <w:pPr>
              <w:pStyle w:val="TAL"/>
            </w:pPr>
            <w:r w:rsidRPr="00506640">
              <w:rPr>
                <w:rFonts w:ascii="Courier New" w:hAnsi="Courier New" w:cs="Courier New"/>
                <w:lang w:eastAsia="zh-CN"/>
              </w:rPr>
              <w:t>icm:deliveryParams</w:t>
            </w:r>
          </w:p>
        </w:tc>
      </w:tr>
      <w:tr w:rsidR="004B0908" w:rsidRPr="00506640" w14:paraId="650D98E2" w14:textId="77777777" w:rsidTr="00CB4EB5">
        <w:trPr>
          <w:jc w:val="center"/>
        </w:trPr>
        <w:tc>
          <w:tcPr>
            <w:tcW w:w="4815" w:type="dxa"/>
            <w:vAlign w:val="center"/>
          </w:tcPr>
          <w:p w14:paraId="04F4B142" w14:textId="45F35AEC"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w:t>
            </w:r>
            <w:r w:rsidR="009B3079" w:rsidRPr="009B3079">
              <w:rPr>
                <w:rFonts w:ascii="Courier New" w:hAnsi="Courier New" w:cs="Courier New"/>
                <w:lang w:eastAsia="zh-CN"/>
              </w:rPr>
              <w:t>at</w:t>
            </w:r>
            <w:r w:rsidRPr="00506640">
              <w:rPr>
                <w:rFonts w:ascii="Courier New" w:hAnsi="Courier New" w:cs="Courier New"/>
                <w:lang w:eastAsia="zh-CN"/>
              </w:rPr>
              <w:t>ionObject.ObjectContexts</w:t>
            </w:r>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31" w:name="_Toc106192995"/>
      <w:bookmarkStart w:id="332" w:name="_Toc130464652"/>
      <w:r w:rsidRPr="00506640">
        <w:t xml:space="preserve">Annex </w:t>
      </w:r>
      <w:r w:rsidR="00804A58" w:rsidRPr="00506640">
        <w:t>D</w:t>
      </w:r>
      <w:r w:rsidRPr="00506640">
        <w:t xml:space="preserve"> (informative):</w:t>
      </w:r>
      <w:r w:rsidRPr="00506640">
        <w:br/>
        <w:t>Change history</w:t>
      </w:r>
      <w:bookmarkStart w:id="333" w:name="historyclause"/>
      <w:bookmarkEnd w:id="331"/>
      <w:bookmarkEnd w:id="332"/>
      <w:bookmarkEnd w:id="333"/>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r w:rsidRPr="00506640">
              <w:rPr>
                <w:b/>
                <w:sz w:val="16"/>
              </w:rPr>
              <w:t>TDoc</w:t>
            </w:r>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r w:rsidR="00D21E14" w:rsidRPr="00506640" w14:paraId="2E3AAA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0F5CC" w14:textId="4B6FD203" w:rsidR="00D21E14" w:rsidRDefault="00D21E14" w:rsidP="000C0D12">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4226396" w14:textId="45CB1F83" w:rsidR="00D21E14" w:rsidRDefault="00D21E14" w:rsidP="000C0D12">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3281D" w14:textId="424DCAEF" w:rsidR="00D21E14" w:rsidRDefault="00D21E14" w:rsidP="000C0D12">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6CA55" w14:textId="33B7EA85" w:rsidR="00D21E14" w:rsidRDefault="00D21E14" w:rsidP="000C0D12">
            <w:pPr>
              <w:pStyle w:val="TAL"/>
              <w:keepNext w:val="0"/>
              <w:rPr>
                <w:sz w:val="16"/>
                <w:szCs w:val="16"/>
              </w:rPr>
            </w:pPr>
            <w:r>
              <w:rPr>
                <w:sz w:val="16"/>
                <w:szCs w:val="16"/>
              </w:rPr>
              <w:t>0005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D0B01" w14:textId="31ACCBCE" w:rsidR="00D21E14" w:rsidRDefault="00D21E14" w:rsidP="000C0D12">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BDCF6" w14:textId="4D136F5C" w:rsidR="00D21E14" w:rsidRDefault="00D21E14" w:rsidP="000C0D1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F789AA9" w14:textId="29F0EA74" w:rsidR="00D21E14" w:rsidRDefault="00D21E14"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248AB" w14:textId="6CB2A064" w:rsidR="00D21E14" w:rsidRDefault="00D21E14" w:rsidP="000C0D12">
            <w:pPr>
              <w:pStyle w:val="TAC"/>
              <w:keepNext w:val="0"/>
              <w:rPr>
                <w:rFonts w:eastAsia="DengXian"/>
                <w:sz w:val="16"/>
                <w:szCs w:val="16"/>
                <w:lang w:eastAsia="zh-CN"/>
              </w:rPr>
            </w:pPr>
            <w:r>
              <w:rPr>
                <w:rFonts w:eastAsia="DengXian"/>
                <w:sz w:val="16"/>
                <w:szCs w:val="16"/>
                <w:lang w:eastAsia="zh-CN"/>
              </w:rPr>
              <w:t>17.2.0</w:t>
            </w:r>
          </w:p>
        </w:tc>
      </w:tr>
      <w:tr w:rsidR="00B31BB1" w:rsidRPr="00506640" w14:paraId="69A7596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6AE" w14:textId="541DF40D" w:rsidR="00B31BB1" w:rsidRDefault="00B31BB1" w:rsidP="00B31BB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708456" w14:textId="1C286793" w:rsidR="00B31BB1" w:rsidRDefault="00B31BB1" w:rsidP="00B31BB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1AC49" w14:textId="12D539D4" w:rsidR="00B31BB1" w:rsidRDefault="00B31BB1" w:rsidP="00B31BB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4C95" w14:textId="3AEB3456" w:rsidR="00B31BB1" w:rsidRDefault="00B31BB1" w:rsidP="00B31BB1">
            <w:pPr>
              <w:pStyle w:val="TAL"/>
              <w:keepNext w:val="0"/>
              <w:rPr>
                <w:sz w:val="16"/>
                <w:szCs w:val="16"/>
              </w:rPr>
            </w:pPr>
            <w:r>
              <w:rPr>
                <w:sz w:val="16"/>
                <w:szCs w:val="16"/>
              </w:rPr>
              <w:t>0006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59E5C" w14:textId="7A7BC94E" w:rsidR="00B31BB1" w:rsidRDefault="00B31BB1" w:rsidP="00B31BB1">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0C09" w14:textId="22004A31" w:rsidR="00B31BB1" w:rsidRDefault="00B31BB1" w:rsidP="00B31BB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6F7C3A" w14:textId="7ECC6BAC" w:rsidR="00B31BB1" w:rsidRDefault="00B31BB1" w:rsidP="00B31BB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Stage 3 and Stage 2 definitions for Intent Driven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9770" w14:textId="43668D9F" w:rsidR="00B31BB1" w:rsidRDefault="00B31BB1" w:rsidP="00B31BB1">
            <w:pPr>
              <w:pStyle w:val="TAC"/>
              <w:keepNext w:val="0"/>
              <w:rPr>
                <w:rFonts w:eastAsia="DengXian"/>
                <w:sz w:val="16"/>
                <w:szCs w:val="16"/>
                <w:lang w:eastAsia="zh-CN"/>
              </w:rPr>
            </w:pPr>
            <w:r>
              <w:rPr>
                <w:rFonts w:eastAsia="DengXian"/>
                <w:sz w:val="16"/>
                <w:szCs w:val="16"/>
                <w:lang w:eastAsia="zh-CN"/>
              </w:rPr>
              <w:t>17.2.0</w:t>
            </w:r>
          </w:p>
        </w:tc>
      </w:tr>
      <w:tr w:rsidR="00487269" w:rsidRPr="00506640" w14:paraId="1EFBAE0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3A6FD" w14:textId="38509C36" w:rsidR="00487269" w:rsidRDefault="00487269" w:rsidP="0048726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69F3DB" w14:textId="078590A6" w:rsidR="00487269" w:rsidRDefault="00487269" w:rsidP="0048726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D807" w14:textId="796E9B5B" w:rsidR="00487269" w:rsidRDefault="00487269" w:rsidP="0048726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8323F" w14:textId="791A4B1D" w:rsidR="00487269" w:rsidRDefault="00487269" w:rsidP="00487269">
            <w:pPr>
              <w:pStyle w:val="TAL"/>
              <w:keepNext w:val="0"/>
              <w:rPr>
                <w:sz w:val="16"/>
                <w:szCs w:val="16"/>
              </w:rPr>
            </w:pPr>
            <w:r>
              <w:rPr>
                <w:sz w:val="16"/>
                <w:szCs w:val="16"/>
              </w:rPr>
              <w:t>0007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9373" w14:textId="7722840F" w:rsidR="00487269" w:rsidRDefault="00487269" w:rsidP="00487269">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604B" w14:textId="34CE086C" w:rsidR="00487269" w:rsidRDefault="00487269" w:rsidP="0048726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B7FBF5" w14:textId="7C4CF718" w:rsidR="00487269" w:rsidRDefault="00487269" w:rsidP="0048726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Addition of notification clauses, correction of mis-numbered clauses and addition of common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9B042" w14:textId="51EAD544" w:rsidR="00487269" w:rsidRDefault="00487269" w:rsidP="00487269">
            <w:pPr>
              <w:pStyle w:val="TAC"/>
              <w:keepNext w:val="0"/>
              <w:rPr>
                <w:rFonts w:eastAsia="DengXian"/>
                <w:sz w:val="16"/>
                <w:szCs w:val="16"/>
                <w:lang w:eastAsia="zh-CN"/>
              </w:rPr>
            </w:pPr>
            <w:r>
              <w:rPr>
                <w:rFonts w:eastAsia="DengXian"/>
                <w:sz w:val="16"/>
                <w:szCs w:val="16"/>
                <w:lang w:eastAsia="zh-CN"/>
              </w:rPr>
              <w:t>17.2.0</w:t>
            </w:r>
          </w:p>
        </w:tc>
      </w:tr>
      <w:tr w:rsidR="002B6C4A" w:rsidRPr="00506640" w14:paraId="548AED4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479D6" w14:textId="70BE1495" w:rsidR="002B6C4A" w:rsidRDefault="002B6C4A" w:rsidP="002B6C4A">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A2E5AE" w14:textId="47289D20" w:rsidR="002B6C4A" w:rsidRDefault="002B6C4A" w:rsidP="002B6C4A">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FD02" w14:textId="447989E1" w:rsidR="002B6C4A" w:rsidRDefault="002B6C4A" w:rsidP="002B6C4A">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4036E" w14:textId="4B089159" w:rsidR="002B6C4A" w:rsidRDefault="002B6C4A" w:rsidP="002B6C4A">
            <w:pPr>
              <w:pStyle w:val="TAL"/>
              <w:keepNext w:val="0"/>
              <w:rPr>
                <w:sz w:val="16"/>
                <w:szCs w:val="16"/>
              </w:rPr>
            </w:pPr>
            <w:r>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544C" w14:textId="4543B2B6" w:rsidR="002B6C4A" w:rsidRDefault="002B6C4A" w:rsidP="002B6C4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2D070" w14:textId="1A8D4F8C" w:rsidR="002B6C4A" w:rsidRDefault="002B6C4A" w:rsidP="002B6C4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8310A9" w14:textId="133394A2" w:rsidR="002B6C4A" w:rsidRDefault="002B6C4A" w:rsidP="002B6C4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for ambiguous relation description between classic MnS and intent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2F12C" w14:textId="2953CCDC" w:rsidR="002B6C4A" w:rsidRDefault="002B6C4A" w:rsidP="002B6C4A">
            <w:pPr>
              <w:pStyle w:val="TAC"/>
              <w:keepNext w:val="0"/>
              <w:rPr>
                <w:rFonts w:eastAsia="DengXian"/>
                <w:sz w:val="16"/>
                <w:szCs w:val="16"/>
                <w:lang w:eastAsia="zh-CN"/>
              </w:rPr>
            </w:pPr>
            <w:r>
              <w:rPr>
                <w:rFonts w:eastAsia="DengXian"/>
                <w:sz w:val="16"/>
                <w:szCs w:val="16"/>
                <w:lang w:eastAsia="zh-CN"/>
              </w:rPr>
              <w:t>17.2.0</w:t>
            </w:r>
          </w:p>
        </w:tc>
      </w:tr>
      <w:tr w:rsidR="00366806" w:rsidRPr="00506640" w14:paraId="5F7895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EFF26" w14:textId="301D8D5B" w:rsidR="00366806" w:rsidRDefault="00366806" w:rsidP="00366806">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F4FEA" w14:textId="78C49C1F" w:rsidR="00366806" w:rsidRDefault="00366806" w:rsidP="00366806">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98845" w14:textId="192250A2" w:rsidR="00366806" w:rsidRDefault="00366806" w:rsidP="00366806">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0D84C0" w14:textId="72F13B89" w:rsidR="00366806" w:rsidRDefault="00366806" w:rsidP="00366806">
            <w:pPr>
              <w:pStyle w:val="TAL"/>
              <w:keepNext w:val="0"/>
              <w:rPr>
                <w:sz w:val="16"/>
                <w:szCs w:val="16"/>
              </w:rPr>
            </w:pPr>
            <w:r>
              <w:rPr>
                <w:sz w:val="16"/>
                <w:szCs w:val="16"/>
              </w:rPr>
              <w:t>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90BE" w14:textId="4C524C5C" w:rsidR="00366806" w:rsidRDefault="00366806" w:rsidP="00366806">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9E71" w14:textId="4C398D4B" w:rsidR="00366806" w:rsidRDefault="00366806" w:rsidP="0036680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4EE3196" w14:textId="09146D96" w:rsidR="00366806" w:rsidRDefault="00366806" w:rsidP="0036680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Enum value to use upper case characters to align with TS 32.156 (Stage2 and Stage3)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2DD9" w14:textId="668FFB86" w:rsidR="00366806" w:rsidRDefault="00366806" w:rsidP="00366806">
            <w:pPr>
              <w:pStyle w:val="TAC"/>
              <w:keepNext w:val="0"/>
              <w:rPr>
                <w:rFonts w:eastAsia="DengXian"/>
                <w:sz w:val="16"/>
                <w:szCs w:val="16"/>
                <w:lang w:eastAsia="zh-CN"/>
              </w:rPr>
            </w:pPr>
            <w:r>
              <w:rPr>
                <w:rFonts w:eastAsia="DengXian"/>
                <w:sz w:val="16"/>
                <w:szCs w:val="16"/>
                <w:lang w:eastAsia="zh-CN"/>
              </w:rPr>
              <w:t>17.2.0</w:t>
            </w:r>
          </w:p>
        </w:tc>
      </w:tr>
      <w:tr w:rsidR="00932717" w:rsidRPr="00506640" w14:paraId="2B6B75C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D0873" w14:textId="54932285" w:rsidR="00932717" w:rsidRDefault="00932717" w:rsidP="00932717">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1A08B5" w14:textId="2BA03B7C" w:rsidR="00932717" w:rsidRDefault="00932717" w:rsidP="00932717">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CD4EF" w14:textId="7ABB5B8D" w:rsidR="00932717" w:rsidRDefault="00932717" w:rsidP="00932717">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118BC0" w14:textId="6F4FA2B2" w:rsidR="00932717" w:rsidRDefault="00932717" w:rsidP="00932717">
            <w:pPr>
              <w:pStyle w:val="TAL"/>
              <w:keepNext w:val="0"/>
              <w:rPr>
                <w:sz w:val="16"/>
                <w:szCs w:val="16"/>
              </w:rPr>
            </w:pPr>
            <w:r>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AFDB2" w14:textId="6582BAF8" w:rsidR="00932717" w:rsidRDefault="00932717" w:rsidP="009327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14C" w14:textId="68A68242" w:rsidR="00932717" w:rsidRDefault="00932717" w:rsidP="00932717">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2E766E" w14:textId="6B636560" w:rsidR="00932717" w:rsidRDefault="00932717" w:rsidP="00932717">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procedure for create an intent and modify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243B0" w14:textId="4FE54A6A" w:rsidR="00932717" w:rsidRDefault="00932717" w:rsidP="00932717">
            <w:pPr>
              <w:pStyle w:val="TAC"/>
              <w:keepNext w:val="0"/>
              <w:rPr>
                <w:rFonts w:eastAsia="DengXian"/>
                <w:sz w:val="16"/>
                <w:szCs w:val="16"/>
                <w:lang w:eastAsia="zh-CN"/>
              </w:rPr>
            </w:pPr>
            <w:r>
              <w:rPr>
                <w:rFonts w:eastAsia="DengXian"/>
                <w:sz w:val="16"/>
                <w:szCs w:val="16"/>
                <w:lang w:eastAsia="zh-CN"/>
              </w:rPr>
              <w:t>17.2.0</w:t>
            </w:r>
          </w:p>
        </w:tc>
      </w:tr>
      <w:tr w:rsidR="003D0FFB" w:rsidRPr="00506640" w14:paraId="75669AE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91E7" w14:textId="7C508D2A" w:rsidR="003D0FFB" w:rsidRDefault="003D0FFB" w:rsidP="003D0FFB">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F41C4B" w14:textId="394485F6" w:rsidR="003D0FFB" w:rsidRDefault="003D0FFB" w:rsidP="003D0FFB">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E26C3" w14:textId="3384D47C" w:rsidR="003D0FFB" w:rsidRDefault="003D0FFB" w:rsidP="003D0FFB">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1E58C" w14:textId="2ABDB7B4" w:rsidR="003D0FFB" w:rsidRDefault="003D0FFB" w:rsidP="003D0FFB">
            <w:pPr>
              <w:pStyle w:val="TAL"/>
              <w:keepNext w:val="0"/>
              <w:rPr>
                <w:sz w:val="16"/>
                <w:szCs w:val="16"/>
              </w:rPr>
            </w:pPr>
            <w:r>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1C7A" w14:textId="0853F19A" w:rsidR="003D0FFB" w:rsidRDefault="003D0FFB" w:rsidP="003D0FF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14E62" w14:textId="1A7E0DC2" w:rsidR="003D0FFB" w:rsidRDefault="003D0FFB" w:rsidP="003D0FF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18EC2E" w14:textId="408B5601" w:rsidR="003D0FFB" w:rsidRDefault="003D0FFB" w:rsidP="003D0FF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generic requirements for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96DCF" w14:textId="5FE34FBE" w:rsidR="003D0FFB" w:rsidRDefault="003D0FFB" w:rsidP="003D0FFB">
            <w:pPr>
              <w:pStyle w:val="TAC"/>
              <w:keepNext w:val="0"/>
              <w:rPr>
                <w:rFonts w:eastAsia="DengXian"/>
                <w:sz w:val="16"/>
                <w:szCs w:val="16"/>
                <w:lang w:eastAsia="zh-CN"/>
              </w:rPr>
            </w:pPr>
            <w:r>
              <w:rPr>
                <w:rFonts w:eastAsia="DengXian"/>
                <w:sz w:val="16"/>
                <w:szCs w:val="16"/>
                <w:lang w:eastAsia="zh-CN"/>
              </w:rPr>
              <w:t>17.2.0</w:t>
            </w:r>
          </w:p>
        </w:tc>
      </w:tr>
      <w:tr w:rsidR="00040FE1" w:rsidRPr="00506640" w14:paraId="7D02AC2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761" w14:textId="6A925802" w:rsidR="00040FE1" w:rsidRDefault="00040FE1" w:rsidP="00040FE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A7D275" w14:textId="0B4745D5" w:rsidR="00040FE1" w:rsidRDefault="00040FE1" w:rsidP="00040FE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1B3C4" w14:textId="18EF828A" w:rsidR="00040FE1" w:rsidRDefault="00040FE1" w:rsidP="00040FE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9A10D6" w14:textId="5ECA6201" w:rsidR="00040FE1" w:rsidRDefault="00040FE1" w:rsidP="00040FE1">
            <w:pPr>
              <w:pStyle w:val="TAL"/>
              <w:keepNext w:val="0"/>
              <w:rPr>
                <w:sz w:val="16"/>
                <w:szCs w:val="16"/>
              </w:rPr>
            </w:pPr>
            <w:r>
              <w:rPr>
                <w:sz w:val="16"/>
                <w:szCs w:val="16"/>
              </w:rPr>
              <w:t>0012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4C924" w14:textId="55DFE297" w:rsidR="00040FE1" w:rsidRDefault="00040FE1" w:rsidP="00040FE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5D64" w14:textId="1275638F" w:rsidR="00040FE1" w:rsidRDefault="00040FE1" w:rsidP="00040FE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7CB413" w14:textId="0F17C357" w:rsidR="00040FE1" w:rsidRDefault="00040FE1" w:rsidP="00040FE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class diagram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50235" w14:textId="5184B038" w:rsidR="00040FE1" w:rsidRDefault="00040FE1" w:rsidP="00040FE1">
            <w:pPr>
              <w:pStyle w:val="TAC"/>
              <w:keepNext w:val="0"/>
              <w:rPr>
                <w:rFonts w:eastAsia="DengXian"/>
                <w:sz w:val="16"/>
                <w:szCs w:val="16"/>
                <w:lang w:eastAsia="zh-CN"/>
              </w:rPr>
            </w:pPr>
            <w:r>
              <w:rPr>
                <w:rFonts w:eastAsia="DengXian"/>
                <w:sz w:val="16"/>
                <w:szCs w:val="16"/>
                <w:lang w:eastAsia="zh-CN"/>
              </w:rPr>
              <w:t>17.2.0</w:t>
            </w:r>
          </w:p>
        </w:tc>
      </w:tr>
      <w:tr w:rsidR="005178A9" w:rsidRPr="00506640" w14:paraId="335787B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B5D09" w14:textId="3FFDF861" w:rsidR="005178A9" w:rsidRDefault="005178A9" w:rsidP="005178A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ED04E1" w14:textId="0D2E81F9" w:rsidR="005178A9" w:rsidRDefault="005178A9" w:rsidP="005178A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E0B6" w14:textId="3DFDC3E5" w:rsidR="005178A9" w:rsidRDefault="005178A9"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9012" w14:textId="6CA40103" w:rsidR="005178A9" w:rsidRDefault="005178A9" w:rsidP="005178A9">
            <w:pPr>
              <w:pStyle w:val="TAL"/>
              <w:keepNext w:val="0"/>
              <w:rPr>
                <w:sz w:val="16"/>
                <w:szCs w:val="16"/>
              </w:rPr>
            </w:pPr>
            <w:r>
              <w:rPr>
                <w:sz w:val="16"/>
                <w:szCs w:val="16"/>
              </w:rPr>
              <w:t>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AFDF" w14:textId="09EB747C" w:rsidR="005178A9" w:rsidRDefault="005178A9" w:rsidP="005178A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FD3BB" w14:textId="431234F9" w:rsidR="005178A9" w:rsidRDefault="005178A9"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BAA7EFB" w14:textId="56DCED05" w:rsidR="005178A9" w:rsidRDefault="005178A9"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notFulfilledReasons attribute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6390E" w14:textId="741EA1FC" w:rsidR="005178A9" w:rsidRDefault="005178A9" w:rsidP="005178A9">
            <w:pPr>
              <w:pStyle w:val="TAC"/>
              <w:keepNext w:val="0"/>
              <w:rPr>
                <w:rFonts w:eastAsia="DengXian"/>
                <w:sz w:val="16"/>
                <w:szCs w:val="16"/>
                <w:lang w:eastAsia="zh-CN"/>
              </w:rPr>
            </w:pPr>
            <w:r>
              <w:rPr>
                <w:rFonts w:eastAsia="DengXian"/>
                <w:sz w:val="16"/>
                <w:szCs w:val="16"/>
                <w:lang w:eastAsia="zh-CN"/>
              </w:rPr>
              <w:t>17.2.0</w:t>
            </w:r>
          </w:p>
        </w:tc>
      </w:tr>
      <w:tr w:rsidR="008752E7" w:rsidRPr="00506640" w14:paraId="1713CC2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476A" w14:textId="5C1845E2" w:rsidR="008752E7" w:rsidRDefault="008752E7" w:rsidP="005178A9">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6A58D0A" w14:textId="01F1D852" w:rsidR="008752E7" w:rsidRDefault="008752E7" w:rsidP="005178A9">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20A92C" w14:textId="04069EC2" w:rsidR="008752E7" w:rsidRDefault="008752E7"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6F672" w14:textId="025A5FE9" w:rsidR="008752E7" w:rsidRDefault="008752E7" w:rsidP="005178A9">
            <w:pPr>
              <w:pStyle w:val="TAL"/>
              <w:keepNext w:val="0"/>
              <w:rPr>
                <w:sz w:val="16"/>
                <w:szCs w:val="16"/>
              </w:rPr>
            </w:pPr>
            <w:r>
              <w:rPr>
                <w:sz w:val="16"/>
                <w:szCs w:val="16"/>
              </w:rPr>
              <w:t>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937D2" w14:textId="0014667E" w:rsidR="008752E7" w:rsidRDefault="008752E7" w:rsidP="005178A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F6D45" w14:textId="5BA42697" w:rsidR="008752E7" w:rsidRDefault="008752E7"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1FE52D" w14:textId="3BBFE7B0" w:rsidR="008752E7" w:rsidRDefault="008752E7"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procedures for delete an intent and query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A7EBF3" w14:textId="5C4AC455" w:rsidR="008752E7" w:rsidRDefault="008752E7" w:rsidP="005178A9">
            <w:pPr>
              <w:pStyle w:val="TAC"/>
              <w:keepNext w:val="0"/>
              <w:rPr>
                <w:rFonts w:eastAsia="DengXian"/>
                <w:sz w:val="16"/>
                <w:szCs w:val="16"/>
                <w:lang w:eastAsia="zh-CN"/>
              </w:rPr>
            </w:pPr>
            <w:r>
              <w:rPr>
                <w:rFonts w:eastAsia="DengXian"/>
                <w:sz w:val="16"/>
                <w:szCs w:val="16"/>
                <w:lang w:eastAsia="zh-CN"/>
              </w:rPr>
              <w:t>17.3.0</w:t>
            </w:r>
          </w:p>
        </w:tc>
      </w:tr>
      <w:tr w:rsidR="00E071A6" w:rsidRPr="00506640" w14:paraId="691EFCA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DF92" w14:textId="64CF45B1" w:rsidR="00E071A6" w:rsidRDefault="00E071A6" w:rsidP="00E071A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93A694" w14:textId="7EB18BE3" w:rsidR="00E071A6" w:rsidRDefault="00E071A6" w:rsidP="00E071A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A3AA2" w14:textId="7801721D" w:rsidR="00E071A6" w:rsidRDefault="00E071A6" w:rsidP="00E071A6">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581B89" w14:textId="2ED8A4F7" w:rsidR="00E071A6" w:rsidRDefault="00E071A6" w:rsidP="00E071A6">
            <w:pPr>
              <w:pStyle w:val="TAL"/>
              <w:keepNext w:val="0"/>
              <w:rPr>
                <w:sz w:val="16"/>
                <w:szCs w:val="16"/>
              </w:rPr>
            </w:pPr>
            <w:r>
              <w:rPr>
                <w:sz w:val="16"/>
                <w:szCs w:val="16"/>
              </w:rPr>
              <w:t>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549EF" w14:textId="766634CA" w:rsidR="00E071A6" w:rsidRDefault="00E071A6" w:rsidP="00E071A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236A1" w14:textId="19D9728E" w:rsidR="00E071A6" w:rsidRDefault="00E071A6" w:rsidP="00E071A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346B267" w14:textId="64518B33" w:rsidR="00E071A6" w:rsidRDefault="00E071A6" w:rsidP="00E071A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Udpate Annex C Mapping the 3GPP and the TM Forum intentExpectation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F342" w14:textId="695E2B2C" w:rsidR="00E071A6" w:rsidRDefault="00E071A6" w:rsidP="00E071A6">
            <w:pPr>
              <w:pStyle w:val="TAC"/>
              <w:keepNext w:val="0"/>
              <w:rPr>
                <w:rFonts w:eastAsia="DengXian"/>
                <w:sz w:val="16"/>
                <w:szCs w:val="16"/>
                <w:lang w:eastAsia="zh-CN"/>
              </w:rPr>
            </w:pPr>
            <w:r>
              <w:rPr>
                <w:rFonts w:eastAsia="DengXian"/>
                <w:sz w:val="16"/>
                <w:szCs w:val="16"/>
                <w:lang w:eastAsia="zh-CN"/>
              </w:rPr>
              <w:t>17.3.0</w:t>
            </w:r>
          </w:p>
        </w:tc>
      </w:tr>
      <w:tr w:rsidR="00B76AC0" w:rsidRPr="00506640" w14:paraId="0D6EF0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5F52F" w14:textId="741A25C5" w:rsidR="00B76AC0" w:rsidRDefault="00B76AC0"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9BF44D" w14:textId="2A27E337" w:rsidR="00B76AC0" w:rsidRDefault="00B76AC0"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7FAD9" w14:textId="3D956859" w:rsidR="00B76AC0" w:rsidRDefault="00B76AC0"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5F3E9C" w14:textId="09CB3273" w:rsidR="00B76AC0" w:rsidRDefault="00B76AC0" w:rsidP="00B76AC0">
            <w:pPr>
              <w:pStyle w:val="TAL"/>
              <w:keepNext w:val="0"/>
              <w:rPr>
                <w:sz w:val="16"/>
                <w:szCs w:val="16"/>
              </w:rPr>
            </w:pPr>
            <w:r>
              <w:rPr>
                <w:sz w:val="16"/>
                <w:szCs w:val="16"/>
              </w:rPr>
              <w:t>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1B01A" w14:textId="67ED6F68" w:rsidR="00B76AC0" w:rsidRDefault="00B76AC0"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DAF97" w14:textId="639F906E" w:rsidR="00B76AC0" w:rsidRDefault="00B76AC0"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645D4AD" w14:textId="4811983A" w:rsidR="00B76AC0" w:rsidRDefault="00B76AC0"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4.2.2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B9C1" w14:textId="397C6D6A" w:rsidR="00B76AC0" w:rsidRDefault="00B76AC0" w:rsidP="00B76AC0">
            <w:pPr>
              <w:pStyle w:val="TAC"/>
              <w:keepNext w:val="0"/>
              <w:rPr>
                <w:rFonts w:eastAsia="DengXian"/>
                <w:sz w:val="16"/>
                <w:szCs w:val="16"/>
                <w:lang w:eastAsia="zh-CN"/>
              </w:rPr>
            </w:pPr>
            <w:r>
              <w:rPr>
                <w:rFonts w:eastAsia="DengXian"/>
                <w:sz w:val="16"/>
                <w:szCs w:val="16"/>
                <w:lang w:eastAsia="zh-CN"/>
              </w:rPr>
              <w:t>17.3.0</w:t>
            </w:r>
          </w:p>
        </w:tc>
      </w:tr>
      <w:tr w:rsidR="000910A1" w:rsidRPr="00506640" w14:paraId="5DFEA9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03A5" w14:textId="0DAE59FB" w:rsidR="000910A1" w:rsidRDefault="000910A1"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B4D27F" w14:textId="74BEB218" w:rsidR="000910A1" w:rsidRDefault="000910A1"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C07DD" w14:textId="08892B13" w:rsidR="000910A1" w:rsidRDefault="000910A1"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C665D5" w14:textId="545D0C81" w:rsidR="000910A1" w:rsidRDefault="000910A1" w:rsidP="00B76AC0">
            <w:pPr>
              <w:pStyle w:val="TAL"/>
              <w:keepNext w:val="0"/>
              <w:rPr>
                <w:sz w:val="16"/>
                <w:szCs w:val="16"/>
              </w:rPr>
            </w:pPr>
            <w:r>
              <w:rPr>
                <w:sz w:val="16"/>
                <w:szCs w:val="16"/>
              </w:rPr>
              <w:t>0018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D46DE" w14:textId="201B271E" w:rsidR="000910A1" w:rsidRDefault="000910A1"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5C1" w14:textId="5827FA71" w:rsidR="000910A1" w:rsidRDefault="000910A1"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7504BF2" w14:textId="24019358" w:rsidR="000910A1" w:rsidRDefault="000910A1"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 3 PlmnId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E4A8C" w14:textId="67B0D0EE" w:rsidR="000910A1" w:rsidRDefault="000910A1" w:rsidP="00B76AC0">
            <w:pPr>
              <w:pStyle w:val="TAC"/>
              <w:keepNext w:val="0"/>
              <w:rPr>
                <w:rFonts w:eastAsia="DengXian"/>
                <w:sz w:val="16"/>
                <w:szCs w:val="16"/>
                <w:lang w:eastAsia="zh-CN"/>
              </w:rPr>
            </w:pPr>
            <w:r>
              <w:rPr>
                <w:rFonts w:eastAsia="DengXian"/>
                <w:sz w:val="16"/>
                <w:szCs w:val="16"/>
                <w:lang w:eastAsia="zh-CN"/>
              </w:rPr>
              <w:t>17.3.0</w:t>
            </w:r>
          </w:p>
        </w:tc>
      </w:tr>
      <w:tr w:rsidR="00FE6D42" w:rsidRPr="00506640" w14:paraId="415D49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87590" w14:textId="32DA393A" w:rsidR="00FE6D42" w:rsidRDefault="00FE6D42" w:rsidP="00FE6D4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D82D108" w14:textId="78D22B9A" w:rsidR="00FE6D42" w:rsidRDefault="00FE6D42" w:rsidP="00FE6D4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9F0D4" w14:textId="3F5505E2" w:rsidR="00FE6D42" w:rsidRDefault="00FE6D42" w:rsidP="00FE6D4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8D573" w14:textId="43CF27AC" w:rsidR="00FE6D42" w:rsidRDefault="00FE6D42" w:rsidP="00FE6D42">
            <w:pPr>
              <w:pStyle w:val="TAL"/>
              <w:keepNext w:val="0"/>
              <w:rPr>
                <w:sz w:val="16"/>
                <w:szCs w:val="16"/>
              </w:rPr>
            </w:pPr>
            <w:r>
              <w:rPr>
                <w:sz w:val="16"/>
                <w:szCs w:val="16"/>
              </w:rPr>
              <w:t>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16DDA" w14:textId="77AB9F58" w:rsidR="00FE6D42" w:rsidRDefault="00FE6D42" w:rsidP="00FE6D4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0C34" w14:textId="1E13DC30" w:rsidR="00FE6D42" w:rsidRDefault="00FE6D42" w:rsidP="00FE6D4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20EFB9" w14:textId="23739CAD" w:rsidR="00FE6D42" w:rsidRDefault="00FE6D42" w:rsidP="00FE6D4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on clause 4.5 General concept of Intent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954F7" w14:textId="175F7803" w:rsidR="00FE6D42" w:rsidRDefault="00FE6D42" w:rsidP="00FE6D42">
            <w:pPr>
              <w:pStyle w:val="TAC"/>
              <w:keepNext w:val="0"/>
              <w:rPr>
                <w:rFonts w:eastAsia="DengXian"/>
                <w:sz w:val="16"/>
                <w:szCs w:val="16"/>
                <w:lang w:eastAsia="zh-CN"/>
              </w:rPr>
            </w:pPr>
            <w:r>
              <w:rPr>
                <w:rFonts w:eastAsia="DengXian"/>
                <w:sz w:val="16"/>
                <w:szCs w:val="16"/>
                <w:lang w:eastAsia="zh-CN"/>
              </w:rPr>
              <w:t>17.3.0</w:t>
            </w:r>
          </w:p>
        </w:tc>
      </w:tr>
      <w:tr w:rsidR="00B672B4" w:rsidRPr="00506640" w14:paraId="658D0CD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898A9" w14:textId="6F3371F1" w:rsidR="00B672B4" w:rsidRDefault="00B672B4" w:rsidP="00B672B4">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5565AE" w14:textId="23A72DD4" w:rsidR="00B672B4" w:rsidRDefault="00B672B4" w:rsidP="00B672B4">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ABFB1" w14:textId="74A3054F" w:rsidR="00B672B4" w:rsidRDefault="00B672B4" w:rsidP="00B672B4">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08D055" w14:textId="2BDAF016" w:rsidR="00B672B4" w:rsidRDefault="00B672B4" w:rsidP="00B672B4">
            <w:pPr>
              <w:pStyle w:val="TAL"/>
              <w:keepNext w:val="0"/>
              <w:rPr>
                <w:sz w:val="16"/>
                <w:szCs w:val="16"/>
              </w:rPr>
            </w:pPr>
            <w:r>
              <w:rPr>
                <w:sz w:val="16"/>
                <w:szCs w:val="16"/>
              </w:rPr>
              <w:t>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CF6FD" w14:textId="765F8C67" w:rsidR="00B672B4" w:rsidRDefault="00B672B4" w:rsidP="00B672B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24E6" w14:textId="1BD28A68" w:rsidR="00B672B4" w:rsidRDefault="00B672B4" w:rsidP="00B672B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DF04EFD" w14:textId="6674A85C" w:rsidR="00B672B4" w:rsidRDefault="00B672B4" w:rsidP="00B672B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6.2.2.1.2.4 ExpectationContexts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32C08" w14:textId="4B12FCD8" w:rsidR="00B672B4" w:rsidRDefault="00B672B4" w:rsidP="00B672B4">
            <w:pPr>
              <w:pStyle w:val="TAC"/>
              <w:keepNext w:val="0"/>
              <w:rPr>
                <w:rFonts w:eastAsia="DengXian"/>
                <w:sz w:val="16"/>
                <w:szCs w:val="16"/>
                <w:lang w:eastAsia="zh-CN"/>
              </w:rPr>
            </w:pPr>
            <w:r>
              <w:rPr>
                <w:rFonts w:eastAsia="DengXian"/>
                <w:sz w:val="16"/>
                <w:szCs w:val="16"/>
                <w:lang w:eastAsia="zh-CN"/>
              </w:rPr>
              <w:t>17.3.0</w:t>
            </w:r>
          </w:p>
        </w:tc>
      </w:tr>
      <w:tr w:rsidR="003B7B01" w:rsidRPr="00506640" w14:paraId="18CB3E8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E6BD6" w14:textId="482B74A0" w:rsidR="003B7B01" w:rsidRDefault="003B7B01" w:rsidP="003B7B01">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EEBE1BC" w14:textId="4625E9F4" w:rsidR="003B7B01" w:rsidRDefault="003B7B01" w:rsidP="003B7B01">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FBFD6" w14:textId="4E87EE00" w:rsidR="003B7B01" w:rsidRDefault="003B7B01" w:rsidP="003B7B01">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F6D13" w14:textId="08A24CEC" w:rsidR="003B7B01" w:rsidRDefault="003B7B01" w:rsidP="003B7B01">
            <w:pPr>
              <w:pStyle w:val="TAL"/>
              <w:keepNext w:val="0"/>
              <w:rPr>
                <w:sz w:val="16"/>
                <w:szCs w:val="16"/>
              </w:rPr>
            </w:pPr>
            <w:r>
              <w:rPr>
                <w:sz w:val="16"/>
                <w:szCs w:val="16"/>
              </w:rPr>
              <w:t>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86751" w14:textId="6B7E0394" w:rsidR="003B7B01" w:rsidRDefault="003B7B01" w:rsidP="003B7B0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05A2D" w14:textId="5B2AABB3" w:rsidR="003B7B01" w:rsidRDefault="003B7B01" w:rsidP="003B7B0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CB062B1" w14:textId="64AB76AB" w:rsidR="003B7B01" w:rsidRDefault="003B7B01" w:rsidP="003B7B0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value of the defaultValue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DAF8" w14:textId="0ECB092C" w:rsidR="003B7B01" w:rsidRDefault="003B7B01" w:rsidP="003B7B01">
            <w:pPr>
              <w:pStyle w:val="TAC"/>
              <w:keepNext w:val="0"/>
              <w:rPr>
                <w:rFonts w:eastAsia="DengXian"/>
                <w:sz w:val="16"/>
                <w:szCs w:val="16"/>
                <w:lang w:eastAsia="zh-CN"/>
              </w:rPr>
            </w:pPr>
            <w:r>
              <w:rPr>
                <w:rFonts w:eastAsia="DengXian"/>
                <w:sz w:val="16"/>
                <w:szCs w:val="16"/>
                <w:lang w:eastAsia="zh-CN"/>
              </w:rPr>
              <w:t>17.3.0</w:t>
            </w:r>
          </w:p>
        </w:tc>
      </w:tr>
      <w:tr w:rsidR="00310965" w:rsidRPr="00506640" w14:paraId="5C1D1AB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F4BF3" w14:textId="6396ACA1" w:rsidR="00310965" w:rsidRDefault="00310965" w:rsidP="00310965">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18538" w14:textId="266987A3" w:rsidR="00310965" w:rsidRDefault="00310965" w:rsidP="00310965">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063F4" w14:textId="7B15F37A" w:rsidR="00310965" w:rsidRDefault="00310965" w:rsidP="00310965">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473A5E" w14:textId="41CCAB77" w:rsidR="00310965" w:rsidRDefault="00310965" w:rsidP="00310965">
            <w:pPr>
              <w:pStyle w:val="TAL"/>
              <w:keepNext w:val="0"/>
              <w:rPr>
                <w:sz w:val="16"/>
                <w:szCs w:val="16"/>
              </w:rPr>
            </w:pPr>
            <w:r>
              <w:rPr>
                <w:sz w:val="16"/>
                <w:szCs w:val="16"/>
              </w:rPr>
              <w:t>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9700DD" w14:textId="5B9F0007" w:rsidR="00310965" w:rsidRDefault="00310965" w:rsidP="003109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FA86" w14:textId="56DD38D3" w:rsidR="00310965" w:rsidRDefault="00310965" w:rsidP="00310965">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7FB128" w14:textId="668710BF" w:rsidR="00310965" w:rsidRDefault="00310965" w:rsidP="00310965">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Context date type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C3A7F" w14:textId="7542904E" w:rsidR="00310965" w:rsidRDefault="00310965" w:rsidP="00310965">
            <w:pPr>
              <w:pStyle w:val="TAC"/>
              <w:keepNext w:val="0"/>
              <w:rPr>
                <w:rFonts w:eastAsia="DengXian"/>
                <w:sz w:val="16"/>
                <w:szCs w:val="16"/>
                <w:lang w:eastAsia="zh-CN"/>
              </w:rPr>
            </w:pPr>
            <w:r>
              <w:rPr>
                <w:rFonts w:eastAsia="DengXian"/>
                <w:sz w:val="16"/>
                <w:szCs w:val="16"/>
                <w:lang w:eastAsia="zh-CN"/>
              </w:rPr>
              <w:t>17.3.0</w:t>
            </w:r>
          </w:p>
        </w:tc>
      </w:tr>
      <w:tr w:rsidR="006B4F82" w:rsidRPr="00506640" w14:paraId="6D488BB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8CC34" w14:textId="13247C31"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FE9DF8" w14:textId="79BD2AC1"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ED39C" w14:textId="12478459"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9016E" w14:textId="7FDA250C" w:rsidR="006B4F82" w:rsidRDefault="006B4F82" w:rsidP="006B4F82">
            <w:pPr>
              <w:pStyle w:val="TAL"/>
              <w:keepNext w:val="0"/>
              <w:rPr>
                <w:sz w:val="16"/>
                <w:szCs w:val="16"/>
              </w:rPr>
            </w:pPr>
            <w:r>
              <w:rPr>
                <w:sz w:val="16"/>
                <w:szCs w:val="16"/>
              </w:rPr>
              <w:t>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D02D" w14:textId="2AF29F9D"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70174" w14:textId="56141F38"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7EF6DF9" w14:textId="2C5266DE"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Change targetAttribute to targetName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AB116" w14:textId="563939D0"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6B4F82" w:rsidRPr="00506640" w14:paraId="27CA2A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CA679" w14:textId="11DA463C"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EB5AA8" w14:textId="7DC53440"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1ABB0" w14:textId="76185EBF"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42B72" w14:textId="77930AB9" w:rsidR="006B4F82" w:rsidRDefault="006B4F82" w:rsidP="006B4F82">
            <w:pPr>
              <w:pStyle w:val="TAL"/>
              <w:keepNext w:val="0"/>
              <w:rPr>
                <w:sz w:val="16"/>
                <w:szCs w:val="16"/>
              </w:rPr>
            </w:pPr>
            <w:r>
              <w:rPr>
                <w:sz w:val="16"/>
                <w:szCs w:val="16"/>
              </w:rPr>
              <w:t>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38A35" w14:textId="6A6685FF"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EC45" w14:textId="0A44CE42"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BE9E4D1" w14:textId="5BB902B9"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the figure 6.2.1.1.1-1:Relationship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DFEC" w14:textId="4DDCDED6"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0B13E6" w:rsidRPr="00506640" w14:paraId="2091D0C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964E4" w14:textId="15036472" w:rsidR="000B13E6" w:rsidRDefault="000B13E6" w:rsidP="000B13E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1040B1" w14:textId="3E313072" w:rsidR="000B13E6" w:rsidRDefault="000B13E6" w:rsidP="000B13E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E932E" w14:textId="26D0887D" w:rsidR="000B13E6" w:rsidRDefault="000B13E6" w:rsidP="000B13E6">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10D20" w14:textId="12195BF9" w:rsidR="000B13E6" w:rsidRDefault="000B13E6" w:rsidP="000B13E6">
            <w:pPr>
              <w:pStyle w:val="TAL"/>
              <w:keepNext w:val="0"/>
              <w:rPr>
                <w:sz w:val="16"/>
                <w:szCs w:val="16"/>
              </w:rPr>
            </w:pPr>
            <w:r>
              <w:rPr>
                <w:sz w:val="16"/>
                <w:szCs w:val="16"/>
              </w:rPr>
              <w:t>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14E0E" w14:textId="3DD67620" w:rsidR="000B13E6" w:rsidRDefault="000B13E6" w:rsidP="000B13E6">
            <w:pPr>
              <w:pStyle w:val="TAR"/>
              <w:keepNext w:val="0"/>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939" w14:textId="781C6537" w:rsidR="000B13E6" w:rsidRDefault="000B13E6" w:rsidP="000B13E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01FD40" w14:textId="3262FB67" w:rsidR="000B13E6" w:rsidRDefault="000B13E6" w:rsidP="000B13E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 Title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D6FAB" w14:textId="5B6D41D5" w:rsidR="000B13E6" w:rsidRDefault="000B13E6" w:rsidP="000B13E6">
            <w:pPr>
              <w:pStyle w:val="TAC"/>
              <w:keepNext w:val="0"/>
              <w:rPr>
                <w:rFonts w:eastAsia="DengXian"/>
                <w:sz w:val="16"/>
                <w:szCs w:val="16"/>
                <w:lang w:eastAsia="zh-CN"/>
              </w:rPr>
            </w:pPr>
            <w:r>
              <w:rPr>
                <w:rFonts w:eastAsia="DengXian"/>
                <w:sz w:val="16"/>
                <w:szCs w:val="16"/>
                <w:lang w:eastAsia="zh-CN"/>
              </w:rPr>
              <w:t>17.3.0</w:t>
            </w:r>
          </w:p>
        </w:tc>
      </w:tr>
    </w:tbl>
    <w:p w14:paraId="72632792" w14:textId="77777777" w:rsidR="00080512" w:rsidRPr="00506640" w:rsidRDefault="00080512" w:rsidP="00414877"/>
    <w:sectPr w:rsidR="00080512" w:rsidRPr="0050664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81C1A" w14:textId="77777777" w:rsidR="00D36476" w:rsidRDefault="00D36476">
      <w:r>
        <w:separator/>
      </w:r>
    </w:p>
  </w:endnote>
  <w:endnote w:type="continuationSeparator" w:id="0">
    <w:p w14:paraId="3ADA2861" w14:textId="77777777" w:rsidR="00D36476" w:rsidRDefault="00D3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3031E" w14:textId="77777777" w:rsidR="00D36476" w:rsidRDefault="00D36476">
      <w:r>
        <w:separator/>
      </w:r>
    </w:p>
  </w:footnote>
  <w:footnote w:type="continuationSeparator" w:id="0">
    <w:p w14:paraId="7B44711F" w14:textId="77777777" w:rsidR="00D36476" w:rsidRDefault="00D36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55805CD1"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7F75">
      <w:rPr>
        <w:rFonts w:ascii="Arial" w:hAnsi="Arial" w:cs="Arial"/>
        <w:b/>
        <w:noProof/>
        <w:sz w:val="18"/>
        <w:szCs w:val="18"/>
      </w:rPr>
      <w:t>3GPP TS 28.312 V17.23.0 (20222023-1203)</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143795C3"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7F75">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A"/>
    <w:rsid w:val="0003030A"/>
    <w:rsid w:val="000317D8"/>
    <w:rsid w:val="00031876"/>
    <w:rsid w:val="000323CA"/>
    <w:rsid w:val="00033397"/>
    <w:rsid w:val="00035478"/>
    <w:rsid w:val="000372E5"/>
    <w:rsid w:val="00040095"/>
    <w:rsid w:val="00040FE1"/>
    <w:rsid w:val="00051834"/>
    <w:rsid w:val="00051C93"/>
    <w:rsid w:val="0005364A"/>
    <w:rsid w:val="00053829"/>
    <w:rsid w:val="00054A22"/>
    <w:rsid w:val="00054DD6"/>
    <w:rsid w:val="0005638B"/>
    <w:rsid w:val="00062023"/>
    <w:rsid w:val="00062FBA"/>
    <w:rsid w:val="000655A6"/>
    <w:rsid w:val="00070D73"/>
    <w:rsid w:val="000725FB"/>
    <w:rsid w:val="00080512"/>
    <w:rsid w:val="000910A1"/>
    <w:rsid w:val="00094188"/>
    <w:rsid w:val="00097EAB"/>
    <w:rsid w:val="000B13E6"/>
    <w:rsid w:val="000B1E04"/>
    <w:rsid w:val="000B1F58"/>
    <w:rsid w:val="000B2BC2"/>
    <w:rsid w:val="000B3680"/>
    <w:rsid w:val="000C0D12"/>
    <w:rsid w:val="000C305F"/>
    <w:rsid w:val="000C3127"/>
    <w:rsid w:val="000C47C3"/>
    <w:rsid w:val="000C74ED"/>
    <w:rsid w:val="000D0CD0"/>
    <w:rsid w:val="000D3D15"/>
    <w:rsid w:val="000D4D88"/>
    <w:rsid w:val="000D58AB"/>
    <w:rsid w:val="000D79FB"/>
    <w:rsid w:val="000F5624"/>
    <w:rsid w:val="001026F2"/>
    <w:rsid w:val="00114D2A"/>
    <w:rsid w:val="00116CB3"/>
    <w:rsid w:val="00126260"/>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0F4D"/>
    <w:rsid w:val="001B2432"/>
    <w:rsid w:val="001B47FD"/>
    <w:rsid w:val="001B6637"/>
    <w:rsid w:val="001C21C3"/>
    <w:rsid w:val="001C6F7D"/>
    <w:rsid w:val="001D02C2"/>
    <w:rsid w:val="001D4511"/>
    <w:rsid w:val="001E15FB"/>
    <w:rsid w:val="001E22AA"/>
    <w:rsid w:val="001E5E80"/>
    <w:rsid w:val="001F0C1D"/>
    <w:rsid w:val="001F1132"/>
    <w:rsid w:val="001F168B"/>
    <w:rsid w:val="002071D6"/>
    <w:rsid w:val="00211A28"/>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8538A"/>
    <w:rsid w:val="00290E58"/>
    <w:rsid w:val="002927F4"/>
    <w:rsid w:val="002A7936"/>
    <w:rsid w:val="002B1E2D"/>
    <w:rsid w:val="002B2D11"/>
    <w:rsid w:val="002B6339"/>
    <w:rsid w:val="002B6C4A"/>
    <w:rsid w:val="002D3AAF"/>
    <w:rsid w:val="002E00EE"/>
    <w:rsid w:val="002E0156"/>
    <w:rsid w:val="002F1C54"/>
    <w:rsid w:val="002F5976"/>
    <w:rsid w:val="00302E3B"/>
    <w:rsid w:val="00304D57"/>
    <w:rsid w:val="00310965"/>
    <w:rsid w:val="00316E66"/>
    <w:rsid w:val="003172DC"/>
    <w:rsid w:val="00320E44"/>
    <w:rsid w:val="0033289E"/>
    <w:rsid w:val="003465EA"/>
    <w:rsid w:val="003532D1"/>
    <w:rsid w:val="0035462D"/>
    <w:rsid w:val="00357ADA"/>
    <w:rsid w:val="00361D2E"/>
    <w:rsid w:val="00362D8A"/>
    <w:rsid w:val="00363DBF"/>
    <w:rsid w:val="00366806"/>
    <w:rsid w:val="003765B8"/>
    <w:rsid w:val="00386426"/>
    <w:rsid w:val="00391E07"/>
    <w:rsid w:val="003A1603"/>
    <w:rsid w:val="003B10EB"/>
    <w:rsid w:val="003B11BA"/>
    <w:rsid w:val="003B7B01"/>
    <w:rsid w:val="003C0696"/>
    <w:rsid w:val="003C3971"/>
    <w:rsid w:val="003D0FFB"/>
    <w:rsid w:val="003D2B49"/>
    <w:rsid w:val="003D47E6"/>
    <w:rsid w:val="003E36F7"/>
    <w:rsid w:val="003F7EAF"/>
    <w:rsid w:val="00404D7C"/>
    <w:rsid w:val="004100AD"/>
    <w:rsid w:val="00412517"/>
    <w:rsid w:val="00414877"/>
    <w:rsid w:val="00423334"/>
    <w:rsid w:val="00426DF8"/>
    <w:rsid w:val="00427F75"/>
    <w:rsid w:val="004345EC"/>
    <w:rsid w:val="004477AC"/>
    <w:rsid w:val="00451DC0"/>
    <w:rsid w:val="00453718"/>
    <w:rsid w:val="004545B9"/>
    <w:rsid w:val="00465515"/>
    <w:rsid w:val="00465F2D"/>
    <w:rsid w:val="004704A9"/>
    <w:rsid w:val="0047269E"/>
    <w:rsid w:val="00487269"/>
    <w:rsid w:val="0049455F"/>
    <w:rsid w:val="00497066"/>
    <w:rsid w:val="004A1453"/>
    <w:rsid w:val="004A53BF"/>
    <w:rsid w:val="004B0908"/>
    <w:rsid w:val="004B52AB"/>
    <w:rsid w:val="004C756F"/>
    <w:rsid w:val="004D3578"/>
    <w:rsid w:val="004E213A"/>
    <w:rsid w:val="004E5CEE"/>
    <w:rsid w:val="004F0988"/>
    <w:rsid w:val="004F29C2"/>
    <w:rsid w:val="004F3340"/>
    <w:rsid w:val="00506640"/>
    <w:rsid w:val="005178A9"/>
    <w:rsid w:val="00523828"/>
    <w:rsid w:val="00526F06"/>
    <w:rsid w:val="00527CFC"/>
    <w:rsid w:val="0053388B"/>
    <w:rsid w:val="00535773"/>
    <w:rsid w:val="0054090E"/>
    <w:rsid w:val="00543E6C"/>
    <w:rsid w:val="00545FDC"/>
    <w:rsid w:val="00555858"/>
    <w:rsid w:val="00565087"/>
    <w:rsid w:val="00565145"/>
    <w:rsid w:val="00570605"/>
    <w:rsid w:val="0057181E"/>
    <w:rsid w:val="00575762"/>
    <w:rsid w:val="0058287A"/>
    <w:rsid w:val="00582F25"/>
    <w:rsid w:val="00584043"/>
    <w:rsid w:val="00591105"/>
    <w:rsid w:val="00597B11"/>
    <w:rsid w:val="005A376F"/>
    <w:rsid w:val="005B1465"/>
    <w:rsid w:val="005B5BD1"/>
    <w:rsid w:val="005C76F1"/>
    <w:rsid w:val="005D2BD2"/>
    <w:rsid w:val="005D2E01"/>
    <w:rsid w:val="005D4C2B"/>
    <w:rsid w:val="005D54D7"/>
    <w:rsid w:val="005D7526"/>
    <w:rsid w:val="005E4BB2"/>
    <w:rsid w:val="005E6A04"/>
    <w:rsid w:val="005F2A58"/>
    <w:rsid w:val="00602AEA"/>
    <w:rsid w:val="00614FDF"/>
    <w:rsid w:val="00627C8B"/>
    <w:rsid w:val="00631E67"/>
    <w:rsid w:val="006324A3"/>
    <w:rsid w:val="00632BB1"/>
    <w:rsid w:val="0063543D"/>
    <w:rsid w:val="00636670"/>
    <w:rsid w:val="00647114"/>
    <w:rsid w:val="00661660"/>
    <w:rsid w:val="006811C6"/>
    <w:rsid w:val="006947C8"/>
    <w:rsid w:val="006A29F4"/>
    <w:rsid w:val="006A323F"/>
    <w:rsid w:val="006B30D0"/>
    <w:rsid w:val="006B4F82"/>
    <w:rsid w:val="006B508E"/>
    <w:rsid w:val="006C0E3D"/>
    <w:rsid w:val="006C3D95"/>
    <w:rsid w:val="006C55D1"/>
    <w:rsid w:val="006D184C"/>
    <w:rsid w:val="006D5547"/>
    <w:rsid w:val="006E5C86"/>
    <w:rsid w:val="006E6D4E"/>
    <w:rsid w:val="00701116"/>
    <w:rsid w:val="0070487B"/>
    <w:rsid w:val="007071C1"/>
    <w:rsid w:val="00713C44"/>
    <w:rsid w:val="00716033"/>
    <w:rsid w:val="00723207"/>
    <w:rsid w:val="0072411A"/>
    <w:rsid w:val="0073396C"/>
    <w:rsid w:val="00734A5B"/>
    <w:rsid w:val="0074026F"/>
    <w:rsid w:val="0074031D"/>
    <w:rsid w:val="007429F6"/>
    <w:rsid w:val="007436A6"/>
    <w:rsid w:val="00744B9A"/>
    <w:rsid w:val="00744E76"/>
    <w:rsid w:val="00753265"/>
    <w:rsid w:val="0076072E"/>
    <w:rsid w:val="00765C2F"/>
    <w:rsid w:val="0077446A"/>
    <w:rsid w:val="00774DA4"/>
    <w:rsid w:val="00780267"/>
    <w:rsid w:val="00781F0F"/>
    <w:rsid w:val="007913C6"/>
    <w:rsid w:val="007948EF"/>
    <w:rsid w:val="00797E51"/>
    <w:rsid w:val="007A093B"/>
    <w:rsid w:val="007A0D14"/>
    <w:rsid w:val="007A5EB5"/>
    <w:rsid w:val="007B04B9"/>
    <w:rsid w:val="007B17F3"/>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66B"/>
    <w:rsid w:val="00824AE9"/>
    <w:rsid w:val="00830747"/>
    <w:rsid w:val="008359D8"/>
    <w:rsid w:val="00861CD8"/>
    <w:rsid w:val="0087150C"/>
    <w:rsid w:val="00871EC8"/>
    <w:rsid w:val="00872F95"/>
    <w:rsid w:val="008752E7"/>
    <w:rsid w:val="008768CA"/>
    <w:rsid w:val="0088224D"/>
    <w:rsid w:val="008A0C49"/>
    <w:rsid w:val="008A22CE"/>
    <w:rsid w:val="008B11A1"/>
    <w:rsid w:val="008B78A9"/>
    <w:rsid w:val="008B7E7D"/>
    <w:rsid w:val="008C384C"/>
    <w:rsid w:val="008C38AB"/>
    <w:rsid w:val="008D21D5"/>
    <w:rsid w:val="008E43B8"/>
    <w:rsid w:val="008F57C0"/>
    <w:rsid w:val="008F7264"/>
    <w:rsid w:val="0090271F"/>
    <w:rsid w:val="00902E23"/>
    <w:rsid w:val="00910DCA"/>
    <w:rsid w:val="009114D7"/>
    <w:rsid w:val="0091348E"/>
    <w:rsid w:val="00914838"/>
    <w:rsid w:val="00917CCB"/>
    <w:rsid w:val="0092140A"/>
    <w:rsid w:val="00924929"/>
    <w:rsid w:val="009252C5"/>
    <w:rsid w:val="00926EE0"/>
    <w:rsid w:val="009275F9"/>
    <w:rsid w:val="00927BA6"/>
    <w:rsid w:val="00932717"/>
    <w:rsid w:val="00941973"/>
    <w:rsid w:val="00942EC2"/>
    <w:rsid w:val="0096437F"/>
    <w:rsid w:val="0096664A"/>
    <w:rsid w:val="00967C8B"/>
    <w:rsid w:val="00984438"/>
    <w:rsid w:val="0098749D"/>
    <w:rsid w:val="009874C8"/>
    <w:rsid w:val="009A4338"/>
    <w:rsid w:val="009B3079"/>
    <w:rsid w:val="009C6640"/>
    <w:rsid w:val="009D4246"/>
    <w:rsid w:val="009D4AEF"/>
    <w:rsid w:val="009D7F96"/>
    <w:rsid w:val="009E0C93"/>
    <w:rsid w:val="009E57D3"/>
    <w:rsid w:val="009F0C8D"/>
    <w:rsid w:val="009F0D40"/>
    <w:rsid w:val="009F26B6"/>
    <w:rsid w:val="009F37B7"/>
    <w:rsid w:val="00A10419"/>
    <w:rsid w:val="00A10F02"/>
    <w:rsid w:val="00A164B4"/>
    <w:rsid w:val="00A1797D"/>
    <w:rsid w:val="00A26956"/>
    <w:rsid w:val="00A27486"/>
    <w:rsid w:val="00A37F54"/>
    <w:rsid w:val="00A4706D"/>
    <w:rsid w:val="00A52D9A"/>
    <w:rsid w:val="00A53724"/>
    <w:rsid w:val="00A56066"/>
    <w:rsid w:val="00A63207"/>
    <w:rsid w:val="00A637EF"/>
    <w:rsid w:val="00A66CD4"/>
    <w:rsid w:val="00A71F55"/>
    <w:rsid w:val="00A73129"/>
    <w:rsid w:val="00A81CBC"/>
    <w:rsid w:val="00A82346"/>
    <w:rsid w:val="00A92BA1"/>
    <w:rsid w:val="00A94487"/>
    <w:rsid w:val="00AC14E8"/>
    <w:rsid w:val="00AC6BC6"/>
    <w:rsid w:val="00AE3181"/>
    <w:rsid w:val="00AE65E2"/>
    <w:rsid w:val="00AF4E3F"/>
    <w:rsid w:val="00B01C13"/>
    <w:rsid w:val="00B04824"/>
    <w:rsid w:val="00B114F6"/>
    <w:rsid w:val="00B134CA"/>
    <w:rsid w:val="00B15449"/>
    <w:rsid w:val="00B2136C"/>
    <w:rsid w:val="00B22AA0"/>
    <w:rsid w:val="00B26C8B"/>
    <w:rsid w:val="00B31BB1"/>
    <w:rsid w:val="00B33904"/>
    <w:rsid w:val="00B44362"/>
    <w:rsid w:val="00B508B1"/>
    <w:rsid w:val="00B60B97"/>
    <w:rsid w:val="00B61F0C"/>
    <w:rsid w:val="00B6372C"/>
    <w:rsid w:val="00B639F5"/>
    <w:rsid w:val="00B64E5E"/>
    <w:rsid w:val="00B66B4E"/>
    <w:rsid w:val="00B672B4"/>
    <w:rsid w:val="00B76AC0"/>
    <w:rsid w:val="00B77D32"/>
    <w:rsid w:val="00B84B44"/>
    <w:rsid w:val="00B911BB"/>
    <w:rsid w:val="00B92AE7"/>
    <w:rsid w:val="00B93086"/>
    <w:rsid w:val="00B9463F"/>
    <w:rsid w:val="00B96D73"/>
    <w:rsid w:val="00BA1564"/>
    <w:rsid w:val="00BA158B"/>
    <w:rsid w:val="00BA19ED"/>
    <w:rsid w:val="00BA2057"/>
    <w:rsid w:val="00BA3C55"/>
    <w:rsid w:val="00BA4B8D"/>
    <w:rsid w:val="00BA7ABB"/>
    <w:rsid w:val="00BC0F7D"/>
    <w:rsid w:val="00BC376A"/>
    <w:rsid w:val="00BC6D35"/>
    <w:rsid w:val="00BC7105"/>
    <w:rsid w:val="00BD25F0"/>
    <w:rsid w:val="00BD7D31"/>
    <w:rsid w:val="00BE313F"/>
    <w:rsid w:val="00BE3255"/>
    <w:rsid w:val="00BE3AC8"/>
    <w:rsid w:val="00BF0860"/>
    <w:rsid w:val="00BF128E"/>
    <w:rsid w:val="00C03047"/>
    <w:rsid w:val="00C048BE"/>
    <w:rsid w:val="00C074DD"/>
    <w:rsid w:val="00C11D35"/>
    <w:rsid w:val="00C12B51"/>
    <w:rsid w:val="00C1496A"/>
    <w:rsid w:val="00C27B4D"/>
    <w:rsid w:val="00C31430"/>
    <w:rsid w:val="00C33079"/>
    <w:rsid w:val="00C37FB5"/>
    <w:rsid w:val="00C4145F"/>
    <w:rsid w:val="00C43202"/>
    <w:rsid w:val="00C45231"/>
    <w:rsid w:val="00C4686D"/>
    <w:rsid w:val="00C476C7"/>
    <w:rsid w:val="00C5009E"/>
    <w:rsid w:val="00C5742C"/>
    <w:rsid w:val="00C63468"/>
    <w:rsid w:val="00C63B3D"/>
    <w:rsid w:val="00C67DDB"/>
    <w:rsid w:val="00C72833"/>
    <w:rsid w:val="00C76962"/>
    <w:rsid w:val="00C8020D"/>
    <w:rsid w:val="00C809A5"/>
    <w:rsid w:val="00C80DBF"/>
    <w:rsid w:val="00C80EBB"/>
    <w:rsid w:val="00C80F1D"/>
    <w:rsid w:val="00C81524"/>
    <w:rsid w:val="00C879F8"/>
    <w:rsid w:val="00C914FD"/>
    <w:rsid w:val="00C93F40"/>
    <w:rsid w:val="00C97F4B"/>
    <w:rsid w:val="00CA0AB5"/>
    <w:rsid w:val="00CA3D0C"/>
    <w:rsid w:val="00CA4D0C"/>
    <w:rsid w:val="00CB53E6"/>
    <w:rsid w:val="00CB53EE"/>
    <w:rsid w:val="00CB6B58"/>
    <w:rsid w:val="00CC60CF"/>
    <w:rsid w:val="00CD1B24"/>
    <w:rsid w:val="00CD7957"/>
    <w:rsid w:val="00CE1CA2"/>
    <w:rsid w:val="00D04C1A"/>
    <w:rsid w:val="00D060EE"/>
    <w:rsid w:val="00D14796"/>
    <w:rsid w:val="00D21E14"/>
    <w:rsid w:val="00D22833"/>
    <w:rsid w:val="00D23F5B"/>
    <w:rsid w:val="00D3097A"/>
    <w:rsid w:val="00D35CBB"/>
    <w:rsid w:val="00D36476"/>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1DE5"/>
    <w:rsid w:val="00DC309B"/>
    <w:rsid w:val="00DC4DA2"/>
    <w:rsid w:val="00DD4C17"/>
    <w:rsid w:val="00DD74A5"/>
    <w:rsid w:val="00DE063B"/>
    <w:rsid w:val="00DE5CA8"/>
    <w:rsid w:val="00DE7BBC"/>
    <w:rsid w:val="00DF2B1F"/>
    <w:rsid w:val="00DF62CD"/>
    <w:rsid w:val="00DF771E"/>
    <w:rsid w:val="00E071A6"/>
    <w:rsid w:val="00E155FF"/>
    <w:rsid w:val="00E16509"/>
    <w:rsid w:val="00E1660F"/>
    <w:rsid w:val="00E169BE"/>
    <w:rsid w:val="00E305AD"/>
    <w:rsid w:val="00E32DF3"/>
    <w:rsid w:val="00E436DC"/>
    <w:rsid w:val="00E44582"/>
    <w:rsid w:val="00E55602"/>
    <w:rsid w:val="00E62C7C"/>
    <w:rsid w:val="00E63F38"/>
    <w:rsid w:val="00E65954"/>
    <w:rsid w:val="00E76B24"/>
    <w:rsid w:val="00E77645"/>
    <w:rsid w:val="00EA1505"/>
    <w:rsid w:val="00EA15B0"/>
    <w:rsid w:val="00EA5EA7"/>
    <w:rsid w:val="00EA73D7"/>
    <w:rsid w:val="00EB1EF1"/>
    <w:rsid w:val="00EB3AF7"/>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25C8"/>
    <w:rsid w:val="00F52E1B"/>
    <w:rsid w:val="00F54B77"/>
    <w:rsid w:val="00F559A3"/>
    <w:rsid w:val="00F653B8"/>
    <w:rsid w:val="00F71DFB"/>
    <w:rsid w:val="00F75076"/>
    <w:rsid w:val="00F82549"/>
    <w:rsid w:val="00F9008D"/>
    <w:rsid w:val="00F918C5"/>
    <w:rsid w:val="00F97C0B"/>
    <w:rsid w:val="00FA1266"/>
    <w:rsid w:val="00FA20E3"/>
    <w:rsid w:val="00FA21A2"/>
    <w:rsid w:val="00FB14D6"/>
    <w:rsid w:val="00FB1A18"/>
    <w:rsid w:val="00FC1192"/>
    <w:rsid w:val="00FC2A1C"/>
    <w:rsid w:val="00FE6D42"/>
    <w:rsid w:val="00FF0AD8"/>
    <w:rsid w:val="00FF1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51DC0"/>
    <w:pPr>
      <w:spacing w:before="120"/>
      <w:outlineLvl w:val="2"/>
    </w:pPr>
    <w:rPr>
      <w:sz w:val="28"/>
    </w:rPr>
  </w:style>
  <w:style w:type="paragraph" w:styleId="Heading4">
    <w:name w:val="heading 4"/>
    <w:basedOn w:val="Heading3"/>
    <w:next w:val="Normal"/>
    <w:link w:val="Heading4Char"/>
    <w:qFormat/>
    <w:rsid w:val="00451DC0"/>
    <w:pPr>
      <w:ind w:left="1418" w:hanging="1418"/>
      <w:outlineLvl w:val="3"/>
    </w:pPr>
    <w:rPr>
      <w:sz w:val="24"/>
    </w:rPr>
  </w:style>
  <w:style w:type="paragraph" w:styleId="Heading5">
    <w:name w:val="heading 5"/>
    <w:basedOn w:val="Heading4"/>
    <w:next w:val="Normal"/>
    <w:link w:val="Heading5Char"/>
    <w:qFormat/>
    <w:rsid w:val="00451DC0"/>
    <w:pPr>
      <w:ind w:left="1701" w:hanging="1701"/>
      <w:outlineLvl w:val="4"/>
    </w:pPr>
    <w:rPr>
      <w:sz w:val="22"/>
    </w:rPr>
  </w:style>
  <w:style w:type="paragraph" w:styleId="Heading6">
    <w:name w:val="heading 6"/>
    <w:basedOn w:val="H6"/>
    <w:next w:val="Normal"/>
    <w:link w:val="Heading6Char"/>
    <w:qFormat/>
    <w:rsid w:val="00451DC0"/>
    <w:pPr>
      <w:outlineLvl w:val="5"/>
    </w:pPr>
  </w:style>
  <w:style w:type="paragraph" w:styleId="Heading7">
    <w:name w:val="heading 7"/>
    <w:basedOn w:val="H6"/>
    <w:next w:val="Normal"/>
    <w:link w:val="Heading7Char"/>
    <w:qFormat/>
    <w:rsid w:val="00451DC0"/>
    <w:pPr>
      <w:outlineLvl w:val="6"/>
    </w:pPr>
  </w:style>
  <w:style w:type="paragraph" w:styleId="Heading8">
    <w:name w:val="heading 8"/>
    <w:basedOn w:val="Heading1"/>
    <w:next w:val="Normal"/>
    <w:link w:val="Heading8Char"/>
    <w:qFormat/>
    <w:rsid w:val="00451DC0"/>
    <w:pPr>
      <w:ind w:left="0" w:firstLine="0"/>
      <w:outlineLvl w:val="7"/>
    </w:pPr>
  </w:style>
  <w:style w:type="paragraph" w:styleId="Heading9">
    <w:name w:val="heading 9"/>
    <w:basedOn w:val="Heading8"/>
    <w:next w:val="Normal"/>
    <w:link w:val="Heading9Char"/>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tabs>
        <w:tab w:val="clear" w:pos="926"/>
        <w:tab w:val="num" w:pos="360"/>
      </w:tabs>
      <w:ind w:left="360"/>
      <w:contextualSpacing/>
    </w:pPr>
  </w:style>
  <w:style w:type="paragraph" w:styleId="ListNumber4">
    <w:name w:val="List Number 4"/>
    <w:basedOn w:val="Normal"/>
    <w:rsid w:val="003B10EB"/>
    <w:pPr>
      <w:numPr>
        <w:numId w:val="36"/>
      </w:numPr>
      <w:tabs>
        <w:tab w:val="clear" w:pos="1209"/>
        <w:tab w:val="num" w:pos="643"/>
      </w:tabs>
      <w:ind w:left="643"/>
      <w:contextualSpacing/>
    </w:pPr>
  </w:style>
  <w:style w:type="paragraph" w:styleId="ListNumber5">
    <w:name w:val="List Number 5"/>
    <w:basedOn w:val="Normal"/>
    <w:rsid w:val="003B10EB"/>
    <w:pPr>
      <w:numPr>
        <w:numId w:val="37"/>
      </w:numPr>
      <w:tabs>
        <w:tab w:val="clear" w:pos="1492"/>
      </w:tabs>
      <w:ind w:left="360"/>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rsid w:val="005A376F"/>
    <w:rPr>
      <w:rFonts w:ascii="Arial" w:eastAsia="Times New Roman" w:hAnsi="Arial"/>
      <w:sz w:val="28"/>
      <w:lang w:val="en-GB" w:eastAsia="en-US"/>
    </w:rPr>
  </w:style>
  <w:style w:type="character" w:customStyle="1" w:styleId="Heading4Char">
    <w:name w:val="Heading 4 Char"/>
    <w:basedOn w:val="DefaultParagraphFont"/>
    <w:link w:val="Heading4"/>
    <w:rsid w:val="005A376F"/>
    <w:rPr>
      <w:rFonts w:ascii="Arial" w:eastAsia="Times New Roman" w:hAnsi="Arial"/>
      <w:sz w:val="24"/>
      <w:lang w:val="en-GB" w:eastAsia="en-US"/>
    </w:rPr>
  </w:style>
  <w:style w:type="character" w:customStyle="1" w:styleId="Heading5Char">
    <w:name w:val="Heading 5 Char"/>
    <w:basedOn w:val="DefaultParagraphFont"/>
    <w:link w:val="Heading5"/>
    <w:rsid w:val="005A376F"/>
    <w:rPr>
      <w:rFonts w:ascii="Arial" w:eastAsia="Times New Roman" w:hAnsi="Arial"/>
      <w:sz w:val="22"/>
      <w:lang w:val="en-GB" w:eastAsia="en-US"/>
    </w:rPr>
  </w:style>
  <w:style w:type="character" w:customStyle="1" w:styleId="Heading6Char">
    <w:name w:val="Heading 6 Char"/>
    <w:basedOn w:val="DefaultParagraphFont"/>
    <w:link w:val="Heading6"/>
    <w:rsid w:val="005A376F"/>
    <w:rPr>
      <w:rFonts w:ascii="Arial" w:eastAsia="Times New Roman" w:hAnsi="Arial"/>
      <w:lang w:val="en-GB" w:eastAsia="en-US"/>
    </w:rPr>
  </w:style>
  <w:style w:type="character" w:customStyle="1" w:styleId="Heading7Char">
    <w:name w:val="Heading 7 Char"/>
    <w:basedOn w:val="DefaultParagraphFont"/>
    <w:link w:val="Heading7"/>
    <w:rsid w:val="005A376F"/>
    <w:rPr>
      <w:rFonts w:ascii="Arial" w:eastAsia="Times New Roman" w:hAnsi="Arial"/>
      <w:lang w:val="en-GB" w:eastAsia="en-US"/>
    </w:rPr>
  </w:style>
  <w:style w:type="character" w:customStyle="1" w:styleId="Heading8Char">
    <w:name w:val="Heading 8 Char"/>
    <w:basedOn w:val="DefaultParagraphFont"/>
    <w:link w:val="Heading8"/>
    <w:rsid w:val="005A376F"/>
    <w:rPr>
      <w:rFonts w:ascii="Arial" w:eastAsia="Times New Roman" w:hAnsi="Arial"/>
      <w:sz w:val="36"/>
      <w:lang w:val="en-GB" w:eastAsia="en-US"/>
    </w:rPr>
  </w:style>
  <w:style w:type="character" w:customStyle="1" w:styleId="Heading9Char">
    <w:name w:val="Heading 9 Char"/>
    <w:basedOn w:val="DefaultParagraphFont"/>
    <w:link w:val="Heading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FooterChar">
    <w:name w:val="Footer Char"/>
    <w:basedOn w:val="DefaultParagraphFont"/>
    <w:link w:val="Footer"/>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ind w:left="840" w:hanging="4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ind w:left="360" w:hanging="360"/>
    </w:pPr>
    <w:rPr>
      <w:sz w:val="24"/>
    </w:rPr>
  </w:style>
  <w:style w:type="paragraph" w:customStyle="1" w:styleId="List21">
    <w:name w:val="List 2.1"/>
    <w:basedOn w:val="List11"/>
    <w:rsid w:val="005A376F"/>
    <w:pPr>
      <w:numPr>
        <w:ilvl w:val="1"/>
      </w:numPr>
      <w:tabs>
        <w:tab w:val="clear" w:pos="1440"/>
        <w:tab w:val="clear" w:pos="2041"/>
        <w:tab w:val="num" w:pos="360"/>
        <w:tab w:val="num" w:pos="2608"/>
      </w:tabs>
      <w:ind w:left="2608" w:hanging="567"/>
    </w:pPr>
  </w:style>
  <w:style w:type="paragraph" w:customStyle="1" w:styleId="List31">
    <w:name w:val="List 3.1"/>
    <w:basedOn w:val="List21"/>
    <w:rsid w:val="005A376F"/>
    <w:pPr>
      <w:numPr>
        <w:ilvl w:val="2"/>
      </w:numPr>
      <w:tabs>
        <w:tab w:val="clear" w:pos="2160"/>
        <w:tab w:val="num" w:pos="360"/>
        <w:tab w:val="num" w:pos="1440"/>
        <w:tab w:val="left" w:pos="3175"/>
      </w:tabs>
      <w:ind w:left="360" w:hanging="794"/>
    </w:pPr>
  </w:style>
  <w:style w:type="paragraph" w:customStyle="1" w:styleId="List41">
    <w:name w:val="List 4.1"/>
    <w:basedOn w:val="List31"/>
    <w:rsid w:val="005A376F"/>
    <w:pPr>
      <w:numPr>
        <w:ilvl w:val="3"/>
      </w:numPr>
      <w:tabs>
        <w:tab w:val="clear" w:pos="2880"/>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ind w:left="620" w:hanging="42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5A376F"/>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num" w:pos="360"/>
        <w:tab w:val="left" w:pos="794"/>
        <w:tab w:val="left" w:pos="1191"/>
        <w:tab w:val="left" w:pos="1588"/>
        <w:tab w:val="left" w:pos="1985"/>
      </w:tabs>
      <w:spacing w:before="136" w:after="0"/>
      <w:ind w:left="0" w:firstLine="0"/>
      <w:jc w:val="both"/>
    </w:pPr>
    <w:rPr>
      <w:rFonts w:ascii="Times" w:hAnsi="Times"/>
    </w:rPr>
  </w:style>
  <w:style w:type="character" w:styleId="Emphasis">
    <w:name w:val="Emphasis"/>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 w:type="character" w:styleId="SubtleEmphasis">
    <w:name w:val="Subtle Emphasis"/>
    <w:basedOn w:val="DefaultParagraphFont"/>
    <w:uiPriority w:val="19"/>
    <w:qFormat/>
    <w:rsid w:val="00627C8B"/>
    <w:rPr>
      <w:i/>
      <w:iCs/>
      <w:color w:val="808080" w:themeColor="text1" w:themeTint="7F"/>
    </w:rPr>
  </w:style>
  <w:style w:type="character" w:styleId="IntenseEmphasis">
    <w:name w:val="Intense Emphasis"/>
    <w:basedOn w:val="DefaultParagraphFont"/>
    <w:uiPriority w:val="21"/>
    <w:qFormat/>
    <w:rsid w:val="00627C8B"/>
    <w:rPr>
      <w:b/>
      <w:bCs/>
      <w:i/>
      <w:iCs/>
      <w:color w:val="4472C4" w:themeColor="accent1"/>
    </w:rPr>
  </w:style>
  <w:style w:type="character" w:styleId="SubtleReference">
    <w:name w:val="Subtle Reference"/>
    <w:basedOn w:val="DefaultParagraphFont"/>
    <w:uiPriority w:val="31"/>
    <w:qFormat/>
    <w:rsid w:val="00627C8B"/>
    <w:rPr>
      <w:smallCaps/>
      <w:color w:val="ED7D31" w:themeColor="accent2"/>
      <w:u w:val="single"/>
    </w:rPr>
  </w:style>
  <w:style w:type="character" w:styleId="IntenseReference">
    <w:name w:val="Intense Reference"/>
    <w:basedOn w:val="DefaultParagraphFont"/>
    <w:uiPriority w:val="32"/>
    <w:qFormat/>
    <w:rsid w:val="00627C8B"/>
    <w:rPr>
      <w:b/>
      <w:bCs/>
      <w:smallCaps/>
      <w:color w:val="ED7D31" w:themeColor="accent2"/>
      <w:spacing w:val="5"/>
      <w:u w:val="single"/>
    </w:rPr>
  </w:style>
  <w:style w:type="character" w:styleId="BookTitle">
    <w:name w:val="Book Title"/>
    <w:basedOn w:val="DefaultParagraphFont"/>
    <w:uiPriority w:val="33"/>
    <w:qFormat/>
    <w:rsid w:val="00627C8B"/>
    <w:rPr>
      <w:b/>
      <w:bCs/>
      <w:smallCaps/>
      <w:spacing w:val="5"/>
    </w:rPr>
  </w:style>
  <w:style w:type="table" w:styleId="LightShading">
    <w:name w:val="Light Shading"/>
    <w:basedOn w:val="TableNormal"/>
    <w:uiPriority w:val="60"/>
    <w:rsid w:val="00627C8B"/>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7C8B"/>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7C8B"/>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27C8B"/>
    <w:rPr>
      <w:rFonts w:asciiTheme="minorHAnsi" w:eastAsiaTheme="minorEastAsia" w:hAnsiTheme="minorHAnsi" w:cstheme="minorBidi"/>
      <w:color w:val="7B7B7B" w:themeColor="accent3" w:themeShade="BF"/>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27C8B"/>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27C8B"/>
    <w:rPr>
      <w:rFonts w:asciiTheme="minorHAnsi" w:eastAsiaTheme="minorEastAsia" w:hAnsiTheme="minorHAnsi" w:cstheme="minorBidi"/>
      <w:color w:val="2E74B5" w:themeColor="accent5" w:themeShade="BF"/>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27C8B"/>
    <w:rPr>
      <w:rFonts w:asciiTheme="minorHAnsi" w:eastAsiaTheme="minorEastAsia" w:hAnsiTheme="minorHAnsi" w:cstheme="minorBidi"/>
      <w:color w:val="538135" w:themeColor="accent6" w:themeShade="BF"/>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27C8B"/>
    <w:rPr>
      <w:rFonts w:ascii="Courier New" w:eastAsiaTheme="minorEastAsia" w:hAnsi="Courier New"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3.emf"/><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oleObject" Target="embeddings/Microsoft_Word_97_-_2003_Document1.doc"/><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Word_Document1.docx"/><Relationship Id="rId29"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emf"/><Relationship Id="rId32" Type="http://schemas.openxmlformats.org/officeDocument/2006/relationships/image" Target="media/image16.png"/><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oleObject" Target="embeddings/Microsoft_Word_97_-_2003_Document.doc"/><Relationship Id="rId28" Type="http://schemas.openxmlformats.org/officeDocument/2006/relationships/image" Target="media/image14.emf"/><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package" Target="embeddings/Microsoft_Word_Document4.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package" Target="embeddings/Microsoft_Word_Document2.docx"/><Relationship Id="rId30" Type="http://schemas.openxmlformats.org/officeDocument/2006/relationships/image" Target="media/image1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2.xml><?xml version="1.0" encoding="utf-8"?>
<ds:datastoreItem xmlns:ds="http://schemas.openxmlformats.org/officeDocument/2006/customXml" ds:itemID="{D64AEE6F-E0C5-43AE-ADD1-C02A5C0ADB1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19951</Words>
  <Characters>113726</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133411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32.158_CR0098_(Rel-17)_TEI16, REST_SS</cp:lastModifiedBy>
  <cp:revision>2</cp:revision>
  <cp:lastPrinted>2019-02-25T14:05:00Z</cp:lastPrinted>
  <dcterms:created xsi:type="dcterms:W3CDTF">2023-03-30T12:45:00Z</dcterms:created>
  <dcterms:modified xsi:type="dcterms:W3CDTF">2023-03-30T12:45:00Z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vt:lpwstr>
  </property>
</Properties>
</file>