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A3CE5" w14:textId="3E8CA8E9"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2F50BB" w:rsidRPr="008577C3">
        <w:rPr>
          <w:noProof w:val="0"/>
        </w:rPr>
        <w:t>V</w:t>
      </w:r>
      <w:r w:rsidR="004F78AA">
        <w:rPr>
          <w:noProof w:val="0"/>
        </w:rPr>
        <w:t>17.</w:t>
      </w:r>
      <w:r w:rsidR="00E64AAB">
        <w:rPr>
          <w:noProof w:val="0"/>
        </w:rPr>
        <w:t>10</w:t>
      </w:r>
      <w:r w:rsidR="004F78AA">
        <w:rPr>
          <w:noProof w:val="0"/>
        </w:rPr>
        <w:t>.0</w:t>
      </w:r>
      <w:r w:rsidRPr="008577C3">
        <w:rPr>
          <w:noProof w:val="0"/>
        </w:rPr>
        <w:t xml:space="preserve"> </w:t>
      </w:r>
      <w:r w:rsidRPr="008577C3">
        <w:rPr>
          <w:noProof w:val="0"/>
          <w:sz w:val="32"/>
        </w:rPr>
        <w:t>(</w:t>
      </w:r>
      <w:r w:rsidR="00E64AAB">
        <w:rPr>
          <w:noProof w:val="0"/>
          <w:sz w:val="32"/>
        </w:rPr>
        <w:t>2025</w:t>
      </w:r>
      <w:r w:rsidR="004F78AA">
        <w:rPr>
          <w:noProof w:val="0"/>
          <w:sz w:val="32"/>
        </w:rPr>
        <w:t>-</w:t>
      </w:r>
      <w:r w:rsidR="00E64AAB">
        <w:rPr>
          <w:noProof w:val="0"/>
          <w:sz w:val="32"/>
        </w:rPr>
        <w:t>03</w:t>
      </w:r>
      <w:r w:rsidRPr="008577C3">
        <w:rPr>
          <w:noProof w:val="0"/>
          <w:sz w:val="32"/>
        </w:rPr>
        <w:t>)</w:t>
      </w:r>
    </w:p>
    <w:p w14:paraId="53BEE0DA" w14:textId="77777777" w:rsidR="00080512" w:rsidRPr="008577C3" w:rsidRDefault="00080512">
      <w:pPr>
        <w:pStyle w:val="ZB"/>
        <w:framePr w:wrap="notBeside"/>
        <w:rPr>
          <w:noProof w:val="0"/>
        </w:rPr>
      </w:pPr>
      <w:r w:rsidRPr="008577C3">
        <w:rPr>
          <w:noProof w:val="0"/>
        </w:rPr>
        <w:t>Technical Specification</w:t>
      </w:r>
    </w:p>
    <w:p w14:paraId="5CC4E5DB" w14:textId="77777777" w:rsidR="009D13BA" w:rsidRPr="008577C3" w:rsidRDefault="009D13BA" w:rsidP="009D13BA">
      <w:pPr>
        <w:pStyle w:val="ZT"/>
        <w:framePr w:wrap="notBeside"/>
      </w:pPr>
      <w:r w:rsidRPr="008577C3">
        <w:t>3rd Generation Partnership Project;</w:t>
      </w:r>
    </w:p>
    <w:p w14:paraId="08B2FA86" w14:textId="77777777" w:rsidR="009D13BA" w:rsidRPr="008577C3" w:rsidRDefault="009D13BA" w:rsidP="009D13BA">
      <w:pPr>
        <w:pStyle w:val="ZT"/>
        <w:framePr w:wrap="notBeside"/>
      </w:pPr>
      <w:r w:rsidRPr="008577C3">
        <w:t>Technical Specification Group Services and System Aspects;</w:t>
      </w:r>
    </w:p>
    <w:p w14:paraId="554192BD"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4FA72F01"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5BC32B1A" w14:textId="77777777" w:rsidR="009D13BA" w:rsidRPr="008577C3" w:rsidRDefault="009D13BA" w:rsidP="009D13BA">
      <w:pPr>
        <w:pStyle w:val="ZT"/>
        <w:framePr w:wrap="notBeside"/>
        <w:rPr>
          <w:i/>
          <w:sz w:val="28"/>
        </w:rPr>
      </w:pPr>
      <w:r w:rsidRPr="008577C3">
        <w:t>(</w:t>
      </w:r>
      <w:r w:rsidRPr="008577C3">
        <w:rPr>
          <w:rStyle w:val="ZGSM"/>
        </w:rPr>
        <w:t xml:space="preserve">Release </w:t>
      </w:r>
      <w:r w:rsidR="002F50BB" w:rsidRPr="008577C3">
        <w:rPr>
          <w:rStyle w:val="ZGSM"/>
        </w:rPr>
        <w:t>1</w:t>
      </w:r>
      <w:r w:rsidR="002F50BB">
        <w:rPr>
          <w:rStyle w:val="ZGSM"/>
        </w:rPr>
        <w:t>7</w:t>
      </w:r>
      <w:r w:rsidRPr="008577C3">
        <w:t>)</w:t>
      </w:r>
    </w:p>
    <w:p w14:paraId="69597A4E" w14:textId="77777777" w:rsidR="00080512" w:rsidRPr="008577C3" w:rsidRDefault="00080512">
      <w:pPr>
        <w:pStyle w:val="ZT"/>
        <w:framePr w:wrap="notBeside"/>
        <w:rPr>
          <w:i/>
          <w:sz w:val="28"/>
        </w:rPr>
      </w:pPr>
    </w:p>
    <w:p w14:paraId="28B5F7D3"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67F12C4C"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2A3D46DD" w14:textId="77777777" w:rsidR="00FC1192" w:rsidRPr="008577C3" w:rsidRDefault="00FC1192" w:rsidP="00FC1192">
      <w:pPr>
        <w:pStyle w:val="ZU"/>
        <w:framePr w:h="4929" w:hRule="exact" w:wrap="notBeside"/>
        <w:tabs>
          <w:tab w:val="right" w:pos="10206"/>
        </w:tabs>
        <w:jc w:val="left"/>
        <w:rPr>
          <w:noProof w:val="0"/>
        </w:rPr>
      </w:pPr>
      <w:r w:rsidRPr="008577C3">
        <w:rPr>
          <w:noProof w:val="0"/>
          <w:color w:val="0000FF"/>
        </w:rPr>
        <w:tab/>
      </w:r>
    </w:p>
    <w:p w14:paraId="0BD44B4E" w14:textId="77777777" w:rsidR="00FC1192" w:rsidRPr="008577C3" w:rsidRDefault="00FC1192" w:rsidP="00FC1192">
      <w:pPr>
        <w:pStyle w:val="ZU"/>
        <w:framePr w:h="4929" w:hRule="exact" w:wrap="notBeside"/>
        <w:tabs>
          <w:tab w:val="right" w:pos="10206"/>
        </w:tabs>
        <w:jc w:val="left"/>
        <w:rPr>
          <w:noProof w:val="0"/>
        </w:rPr>
      </w:pPr>
    </w:p>
    <w:p w14:paraId="6A599998" w14:textId="77777777" w:rsidR="00614FDF" w:rsidRPr="008577C3" w:rsidRDefault="00614FDF" w:rsidP="00614FDF">
      <w:pPr>
        <w:pStyle w:val="ZU"/>
        <w:framePr w:h="4929" w:hRule="exact" w:wrap="notBeside"/>
        <w:tabs>
          <w:tab w:val="right" w:pos="10206"/>
        </w:tabs>
        <w:jc w:val="left"/>
        <w:rPr>
          <w:noProof w:val="0"/>
        </w:rPr>
      </w:pPr>
      <w:r w:rsidRPr="008577C3">
        <w:rPr>
          <w:noProof w:val="0"/>
          <w:color w:val="0000FF"/>
        </w:rPr>
        <w:tab/>
      </w:r>
    </w:p>
    <w:p w14:paraId="0A664725"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r w:rsidR="00000000">
        <w:rPr>
          <w:i/>
          <w:noProof w:val="0"/>
        </w:rPr>
        <w:pict w14:anchorId="76D69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8577C3">
        <w:rPr>
          <w:noProof w:val="0"/>
          <w:color w:val="0000FF"/>
        </w:rPr>
        <w:tab/>
      </w:r>
      <w:r w:rsidR="00000000">
        <w:rPr>
          <w:noProof w:val="0"/>
        </w:rPr>
        <w:pict w14:anchorId="21654F6F">
          <v:shape id="_x0000_i1026" type="#_x0000_t75" style="width:128pt;height:75pt">
            <v:imagedata r:id="rId10" o:title="3GPP-logo_web"/>
          </v:shape>
        </w:pict>
      </w:r>
    </w:p>
    <w:p w14:paraId="10C411A3" w14:textId="77777777" w:rsidR="00080512" w:rsidRPr="008577C3" w:rsidRDefault="00080512">
      <w:pPr>
        <w:pStyle w:val="ZU"/>
        <w:framePr w:h="4929" w:hRule="exact" w:wrap="notBeside"/>
        <w:tabs>
          <w:tab w:val="right" w:pos="10206"/>
        </w:tabs>
        <w:jc w:val="left"/>
        <w:rPr>
          <w:noProof w:val="0"/>
        </w:rPr>
      </w:pPr>
    </w:p>
    <w:p w14:paraId="4CE560B9"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16BC7020" w14:textId="77777777" w:rsidR="00080512" w:rsidRPr="008577C3" w:rsidRDefault="00080512">
      <w:pPr>
        <w:pStyle w:val="ZV"/>
        <w:framePr w:wrap="notBeside"/>
        <w:rPr>
          <w:noProof w:val="0"/>
        </w:rPr>
      </w:pPr>
    </w:p>
    <w:p w14:paraId="56264A13" w14:textId="77777777" w:rsidR="00080512" w:rsidRPr="008577C3" w:rsidRDefault="00080512"/>
    <w:bookmarkEnd w:id="0"/>
    <w:p w14:paraId="15F49B90"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6400A2ED" w14:textId="77777777" w:rsidR="00614FDF" w:rsidRPr="008577C3" w:rsidRDefault="00614FDF" w:rsidP="00614FDF">
      <w:pPr>
        <w:rPr>
          <w:i/>
        </w:rPr>
      </w:pPr>
      <w:bookmarkStart w:id="1" w:name="page2"/>
      <w:r w:rsidRPr="008577C3">
        <w:lastRenderedPageBreak/>
        <w:br/>
      </w:r>
    </w:p>
    <w:p w14:paraId="0777401C" w14:textId="77777777" w:rsidR="00080512" w:rsidRPr="008577C3" w:rsidRDefault="00080512"/>
    <w:p w14:paraId="04E315C4"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16C6BE65"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6182F963" w14:textId="77777777" w:rsidR="00080512" w:rsidRPr="008577C3" w:rsidRDefault="00080512">
      <w:pPr>
        <w:pStyle w:val="FP"/>
        <w:framePr w:wrap="notBeside" w:hAnchor="margin" w:yAlign="center"/>
        <w:ind w:left="2835" w:right="2835"/>
        <w:jc w:val="center"/>
        <w:rPr>
          <w:rFonts w:ascii="Arial" w:hAnsi="Arial"/>
          <w:sz w:val="18"/>
        </w:rPr>
      </w:pPr>
    </w:p>
    <w:p w14:paraId="78A63CDA"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1C797AFF"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7B704F97"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1EAA5496"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77BB45F"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FC344A1"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712C9D17" w14:textId="77777777" w:rsidR="00080512" w:rsidRPr="008577C3" w:rsidRDefault="00080512"/>
    <w:p w14:paraId="57937BEE"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50064DF9"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1CEA349B" w14:textId="77777777" w:rsidR="00080512" w:rsidRPr="008577C3" w:rsidRDefault="00080512" w:rsidP="00FA1266">
      <w:pPr>
        <w:pStyle w:val="FP"/>
        <w:framePr w:h="3057" w:hRule="exact" w:wrap="notBeside" w:vAnchor="page" w:hAnchor="margin" w:y="12605"/>
        <w:jc w:val="center"/>
      </w:pPr>
    </w:p>
    <w:p w14:paraId="5FF0EE68" w14:textId="344AFA0B"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E64AAB" w:rsidRPr="008577C3">
        <w:rPr>
          <w:sz w:val="18"/>
        </w:rPr>
        <w:t>20</w:t>
      </w:r>
      <w:r w:rsidR="00E64AAB">
        <w:rPr>
          <w:sz w:val="18"/>
        </w:rPr>
        <w:t>25</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2" w:name="copyrightaddon"/>
      <w:bookmarkEnd w:id="2"/>
    </w:p>
    <w:p w14:paraId="38F6EC4A"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73D3AAEC" w14:textId="77777777" w:rsidR="00FC1192" w:rsidRPr="008577C3" w:rsidRDefault="00FC1192" w:rsidP="00FA1266">
      <w:pPr>
        <w:pStyle w:val="FP"/>
        <w:framePr w:h="3057" w:hRule="exact" w:wrap="notBeside" w:vAnchor="page" w:hAnchor="margin" w:y="12605"/>
        <w:rPr>
          <w:sz w:val="18"/>
        </w:rPr>
      </w:pPr>
    </w:p>
    <w:p w14:paraId="1A5109FC"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31F8D1E7"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31995E17"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1"/>
    <w:p w14:paraId="63BB63A8" w14:textId="77777777" w:rsidR="00080512" w:rsidRPr="008577C3" w:rsidRDefault="00080512">
      <w:pPr>
        <w:pStyle w:val="TT"/>
      </w:pPr>
      <w:r w:rsidRPr="008577C3">
        <w:br w:type="page"/>
      </w:r>
      <w:r w:rsidRPr="008577C3">
        <w:lastRenderedPageBreak/>
        <w:t>Contents</w:t>
      </w:r>
    </w:p>
    <w:p w14:paraId="71376BEA" w14:textId="5AA66F51" w:rsidR="00545374"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545374">
        <w:rPr>
          <w:noProof/>
        </w:rPr>
        <w:t>Foreword</w:t>
      </w:r>
      <w:r w:rsidR="00545374">
        <w:rPr>
          <w:noProof/>
        </w:rPr>
        <w:tab/>
      </w:r>
      <w:r w:rsidR="00545374">
        <w:rPr>
          <w:noProof/>
        </w:rPr>
        <w:fldChar w:fldCharType="begin" w:fldLock="1"/>
      </w:r>
      <w:r w:rsidR="00545374">
        <w:rPr>
          <w:noProof/>
        </w:rPr>
        <w:instrText xml:space="preserve"> PAGEREF _Toc193453369 \h </w:instrText>
      </w:r>
      <w:r w:rsidR="00545374">
        <w:rPr>
          <w:noProof/>
        </w:rPr>
      </w:r>
      <w:r w:rsidR="00545374">
        <w:rPr>
          <w:noProof/>
        </w:rPr>
        <w:fldChar w:fldCharType="separate"/>
      </w:r>
      <w:r w:rsidR="00545374">
        <w:rPr>
          <w:noProof/>
        </w:rPr>
        <w:t>5</w:t>
      </w:r>
      <w:r w:rsidR="00545374">
        <w:rPr>
          <w:noProof/>
        </w:rPr>
        <w:fldChar w:fldCharType="end"/>
      </w:r>
    </w:p>
    <w:p w14:paraId="7633F5D4" w14:textId="6E415677" w:rsidR="00545374" w:rsidRDefault="00545374">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_Toc193453370 \h </w:instrText>
      </w:r>
      <w:r>
        <w:rPr>
          <w:noProof/>
        </w:rPr>
      </w:r>
      <w:r>
        <w:rPr>
          <w:noProof/>
        </w:rPr>
        <w:fldChar w:fldCharType="separate"/>
      </w:r>
      <w:r>
        <w:rPr>
          <w:noProof/>
        </w:rPr>
        <w:t>7</w:t>
      </w:r>
      <w:r>
        <w:rPr>
          <w:noProof/>
        </w:rPr>
        <w:fldChar w:fldCharType="end"/>
      </w:r>
    </w:p>
    <w:p w14:paraId="426AAFBD" w14:textId="668C55E6" w:rsidR="00545374" w:rsidRDefault="00545374">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_Toc193453371 \h </w:instrText>
      </w:r>
      <w:r>
        <w:rPr>
          <w:noProof/>
        </w:rPr>
      </w:r>
      <w:r>
        <w:rPr>
          <w:noProof/>
        </w:rPr>
        <w:fldChar w:fldCharType="separate"/>
      </w:r>
      <w:r>
        <w:rPr>
          <w:noProof/>
        </w:rPr>
        <w:t>7</w:t>
      </w:r>
      <w:r>
        <w:rPr>
          <w:noProof/>
        </w:rPr>
        <w:fldChar w:fldCharType="end"/>
      </w:r>
    </w:p>
    <w:p w14:paraId="11E4CAE4" w14:textId="71E73161" w:rsidR="00545374" w:rsidRDefault="00545374">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_Toc193453372 \h </w:instrText>
      </w:r>
      <w:r>
        <w:rPr>
          <w:noProof/>
        </w:rPr>
      </w:r>
      <w:r>
        <w:rPr>
          <w:noProof/>
        </w:rPr>
        <w:fldChar w:fldCharType="separate"/>
      </w:r>
      <w:r>
        <w:rPr>
          <w:noProof/>
        </w:rPr>
        <w:t>8</w:t>
      </w:r>
      <w:r>
        <w:rPr>
          <w:noProof/>
        </w:rPr>
        <w:fldChar w:fldCharType="end"/>
      </w:r>
    </w:p>
    <w:p w14:paraId="11484F84" w14:textId="15E35E7B" w:rsidR="00545374" w:rsidRDefault="00545374">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_Toc193453373 \h </w:instrText>
      </w:r>
      <w:r>
        <w:rPr>
          <w:noProof/>
        </w:rPr>
      </w:r>
      <w:r>
        <w:rPr>
          <w:noProof/>
        </w:rPr>
        <w:fldChar w:fldCharType="separate"/>
      </w:r>
      <w:r>
        <w:rPr>
          <w:noProof/>
        </w:rPr>
        <w:t>8</w:t>
      </w:r>
      <w:r>
        <w:rPr>
          <w:noProof/>
        </w:rPr>
        <w:fldChar w:fldCharType="end"/>
      </w:r>
    </w:p>
    <w:p w14:paraId="1E1F47C2" w14:textId="191E527A" w:rsidR="00545374" w:rsidRDefault="00545374">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_Toc193453374 \h </w:instrText>
      </w:r>
      <w:r>
        <w:rPr>
          <w:noProof/>
        </w:rPr>
      </w:r>
      <w:r>
        <w:rPr>
          <w:noProof/>
        </w:rPr>
        <w:fldChar w:fldCharType="separate"/>
      </w:r>
      <w:r>
        <w:rPr>
          <w:noProof/>
        </w:rPr>
        <w:t>9</w:t>
      </w:r>
      <w:r>
        <w:rPr>
          <w:noProof/>
        </w:rPr>
        <w:fldChar w:fldCharType="end"/>
      </w:r>
    </w:p>
    <w:p w14:paraId="311097EC" w14:textId="270E930C" w:rsidR="00545374" w:rsidRDefault="00545374">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_Toc193453375 \h </w:instrText>
      </w:r>
      <w:r>
        <w:rPr>
          <w:noProof/>
        </w:rPr>
      </w:r>
      <w:r>
        <w:rPr>
          <w:noProof/>
        </w:rPr>
        <w:fldChar w:fldCharType="separate"/>
      </w:r>
      <w:r>
        <w:rPr>
          <w:noProof/>
        </w:rPr>
        <w:t>9</w:t>
      </w:r>
      <w:r>
        <w:rPr>
          <w:noProof/>
        </w:rPr>
        <w:fldChar w:fldCharType="end"/>
      </w:r>
    </w:p>
    <w:p w14:paraId="64A10649" w14:textId="68FEE4ED" w:rsidR="00545374" w:rsidRDefault="00545374">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_Toc193453376 \h </w:instrText>
      </w:r>
      <w:r>
        <w:rPr>
          <w:noProof/>
        </w:rPr>
      </w:r>
      <w:r>
        <w:rPr>
          <w:noProof/>
        </w:rPr>
        <w:fldChar w:fldCharType="separate"/>
      </w:r>
      <w:r>
        <w:rPr>
          <w:noProof/>
        </w:rPr>
        <w:t>9</w:t>
      </w:r>
      <w:r>
        <w:rPr>
          <w:noProof/>
        </w:rPr>
        <w:fldChar w:fldCharType="end"/>
      </w:r>
    </w:p>
    <w:p w14:paraId="107AF849" w14:textId="60128850" w:rsidR="00545374" w:rsidRDefault="00545374">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_Toc193453377 \h </w:instrText>
      </w:r>
      <w:r>
        <w:rPr>
          <w:noProof/>
        </w:rPr>
      </w:r>
      <w:r>
        <w:rPr>
          <w:noProof/>
        </w:rPr>
        <w:fldChar w:fldCharType="separate"/>
      </w:r>
      <w:r>
        <w:rPr>
          <w:noProof/>
        </w:rPr>
        <w:t>9</w:t>
      </w:r>
      <w:r>
        <w:rPr>
          <w:noProof/>
        </w:rPr>
        <w:fldChar w:fldCharType="end"/>
      </w:r>
    </w:p>
    <w:p w14:paraId="5893D339" w14:textId="4CC02C1F" w:rsidR="00545374" w:rsidRDefault="00545374">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_Toc193453378 \h </w:instrText>
      </w:r>
      <w:r>
        <w:rPr>
          <w:noProof/>
        </w:rPr>
      </w:r>
      <w:r>
        <w:rPr>
          <w:noProof/>
        </w:rPr>
        <w:fldChar w:fldCharType="separate"/>
      </w:r>
      <w:r>
        <w:rPr>
          <w:noProof/>
        </w:rPr>
        <w:t>10</w:t>
      </w:r>
      <w:r>
        <w:rPr>
          <w:noProof/>
        </w:rPr>
        <w:fldChar w:fldCharType="end"/>
      </w:r>
    </w:p>
    <w:p w14:paraId="3A1B0F38" w14:textId="3E4BBD9C" w:rsidR="00545374" w:rsidRDefault="00545374">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_Toc193453379 \h </w:instrText>
      </w:r>
      <w:r>
        <w:rPr>
          <w:noProof/>
        </w:rPr>
      </w:r>
      <w:r>
        <w:rPr>
          <w:noProof/>
        </w:rPr>
        <w:fldChar w:fldCharType="separate"/>
      </w:r>
      <w:r>
        <w:rPr>
          <w:noProof/>
        </w:rPr>
        <w:t>11</w:t>
      </w:r>
      <w:r>
        <w:rPr>
          <w:noProof/>
        </w:rPr>
        <w:fldChar w:fldCharType="end"/>
      </w:r>
    </w:p>
    <w:p w14:paraId="3B23A532" w14:textId="78BDE13F" w:rsidR="00545374" w:rsidRDefault="00545374">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_Toc193453380 \h </w:instrText>
      </w:r>
      <w:r>
        <w:rPr>
          <w:noProof/>
        </w:rPr>
      </w:r>
      <w:r>
        <w:rPr>
          <w:noProof/>
        </w:rPr>
        <w:fldChar w:fldCharType="separate"/>
      </w:r>
      <w:r>
        <w:rPr>
          <w:noProof/>
        </w:rPr>
        <w:t>11</w:t>
      </w:r>
      <w:r>
        <w:rPr>
          <w:noProof/>
        </w:rPr>
        <w:fldChar w:fldCharType="end"/>
      </w:r>
    </w:p>
    <w:p w14:paraId="61853E70" w14:textId="0DF0FB2A" w:rsidR="00545374" w:rsidRDefault="00545374">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_Toc193453381 \h </w:instrText>
      </w:r>
      <w:r>
        <w:rPr>
          <w:noProof/>
        </w:rPr>
      </w:r>
      <w:r>
        <w:rPr>
          <w:noProof/>
        </w:rPr>
        <w:fldChar w:fldCharType="separate"/>
      </w:r>
      <w:r>
        <w:rPr>
          <w:noProof/>
        </w:rPr>
        <w:t>11</w:t>
      </w:r>
      <w:r>
        <w:rPr>
          <w:noProof/>
        </w:rPr>
        <w:fldChar w:fldCharType="end"/>
      </w:r>
    </w:p>
    <w:p w14:paraId="4FB92F45" w14:textId="259E35E3" w:rsidR="00545374" w:rsidRDefault="00545374">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_Toc193453382 \h </w:instrText>
      </w:r>
      <w:r>
        <w:rPr>
          <w:noProof/>
        </w:rPr>
      </w:r>
      <w:r>
        <w:rPr>
          <w:noProof/>
        </w:rPr>
        <w:fldChar w:fldCharType="separate"/>
      </w:r>
      <w:r>
        <w:rPr>
          <w:noProof/>
        </w:rPr>
        <w:t>11</w:t>
      </w:r>
      <w:r>
        <w:rPr>
          <w:noProof/>
        </w:rPr>
        <w:fldChar w:fldCharType="end"/>
      </w:r>
    </w:p>
    <w:p w14:paraId="0E574914" w14:textId="64592815" w:rsidR="00545374" w:rsidRDefault="00545374">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_Toc193453383 \h </w:instrText>
      </w:r>
      <w:r>
        <w:rPr>
          <w:noProof/>
        </w:rPr>
      </w:r>
      <w:r>
        <w:rPr>
          <w:noProof/>
        </w:rPr>
        <w:fldChar w:fldCharType="separate"/>
      </w:r>
      <w:r>
        <w:rPr>
          <w:noProof/>
        </w:rPr>
        <w:t>11</w:t>
      </w:r>
      <w:r>
        <w:rPr>
          <w:noProof/>
        </w:rPr>
        <w:fldChar w:fldCharType="end"/>
      </w:r>
    </w:p>
    <w:p w14:paraId="459B4408" w14:textId="758B81FB" w:rsidR="00545374" w:rsidRDefault="00545374">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_Toc193453384 \h </w:instrText>
      </w:r>
      <w:r>
        <w:rPr>
          <w:noProof/>
        </w:rPr>
      </w:r>
      <w:r>
        <w:rPr>
          <w:noProof/>
        </w:rPr>
        <w:fldChar w:fldCharType="separate"/>
      </w:r>
      <w:r>
        <w:rPr>
          <w:noProof/>
        </w:rPr>
        <w:t>11</w:t>
      </w:r>
      <w:r>
        <w:rPr>
          <w:noProof/>
        </w:rPr>
        <w:fldChar w:fldCharType="end"/>
      </w:r>
    </w:p>
    <w:p w14:paraId="708DB07C" w14:textId="3B4F7DEF" w:rsidR="00545374" w:rsidRDefault="00545374">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_Toc193453385 \h </w:instrText>
      </w:r>
      <w:r>
        <w:rPr>
          <w:noProof/>
        </w:rPr>
      </w:r>
      <w:r>
        <w:rPr>
          <w:noProof/>
        </w:rPr>
        <w:fldChar w:fldCharType="separate"/>
      </w:r>
      <w:r>
        <w:rPr>
          <w:noProof/>
        </w:rPr>
        <w:t>11</w:t>
      </w:r>
      <w:r>
        <w:rPr>
          <w:noProof/>
        </w:rPr>
        <w:fldChar w:fldCharType="end"/>
      </w:r>
    </w:p>
    <w:p w14:paraId="06B86D20" w14:textId="52532DF0" w:rsidR="00545374" w:rsidRDefault="00545374">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_Toc193453386 \h </w:instrText>
      </w:r>
      <w:r>
        <w:rPr>
          <w:noProof/>
        </w:rPr>
      </w:r>
      <w:r>
        <w:rPr>
          <w:noProof/>
        </w:rPr>
        <w:fldChar w:fldCharType="separate"/>
      </w:r>
      <w:r>
        <w:rPr>
          <w:noProof/>
        </w:rPr>
        <w:t>11</w:t>
      </w:r>
      <w:r>
        <w:rPr>
          <w:noProof/>
        </w:rPr>
        <w:fldChar w:fldCharType="end"/>
      </w:r>
    </w:p>
    <w:p w14:paraId="6C3F23A3" w14:textId="2DB5934B" w:rsidR="00545374" w:rsidRDefault="00545374">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_Toc193453387 \h </w:instrText>
      </w:r>
      <w:r>
        <w:rPr>
          <w:noProof/>
        </w:rPr>
      </w:r>
      <w:r>
        <w:rPr>
          <w:noProof/>
        </w:rPr>
        <w:fldChar w:fldCharType="separate"/>
      </w:r>
      <w:r>
        <w:rPr>
          <w:noProof/>
        </w:rPr>
        <w:t>12</w:t>
      </w:r>
      <w:r>
        <w:rPr>
          <w:noProof/>
        </w:rPr>
        <w:fldChar w:fldCharType="end"/>
      </w:r>
    </w:p>
    <w:p w14:paraId="4D471B33" w14:textId="1C16F8B6" w:rsidR="00545374" w:rsidRDefault="00545374">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_Toc193453388 \h </w:instrText>
      </w:r>
      <w:r>
        <w:rPr>
          <w:noProof/>
        </w:rPr>
      </w:r>
      <w:r>
        <w:rPr>
          <w:noProof/>
        </w:rPr>
        <w:fldChar w:fldCharType="separate"/>
      </w:r>
      <w:r>
        <w:rPr>
          <w:noProof/>
        </w:rPr>
        <w:t>12</w:t>
      </w:r>
      <w:r>
        <w:rPr>
          <w:noProof/>
        </w:rPr>
        <w:fldChar w:fldCharType="end"/>
      </w:r>
    </w:p>
    <w:p w14:paraId="3BEB5E73" w14:textId="4FC528FC" w:rsidR="00545374" w:rsidRDefault="00545374">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_Toc193453389 \h </w:instrText>
      </w:r>
      <w:r>
        <w:rPr>
          <w:noProof/>
        </w:rPr>
      </w:r>
      <w:r>
        <w:rPr>
          <w:noProof/>
        </w:rPr>
        <w:fldChar w:fldCharType="separate"/>
      </w:r>
      <w:r>
        <w:rPr>
          <w:noProof/>
        </w:rPr>
        <w:t>12</w:t>
      </w:r>
      <w:r>
        <w:rPr>
          <w:noProof/>
        </w:rPr>
        <w:fldChar w:fldCharType="end"/>
      </w:r>
    </w:p>
    <w:p w14:paraId="4F934355" w14:textId="5509982C" w:rsidR="00545374" w:rsidRDefault="00545374">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_Toc193453390 \h </w:instrText>
      </w:r>
      <w:r>
        <w:rPr>
          <w:noProof/>
        </w:rPr>
      </w:r>
      <w:r>
        <w:rPr>
          <w:noProof/>
        </w:rPr>
        <w:fldChar w:fldCharType="separate"/>
      </w:r>
      <w:r>
        <w:rPr>
          <w:noProof/>
        </w:rPr>
        <w:t>12</w:t>
      </w:r>
      <w:r>
        <w:rPr>
          <w:noProof/>
        </w:rPr>
        <w:fldChar w:fldCharType="end"/>
      </w:r>
    </w:p>
    <w:p w14:paraId="5F8B00C0" w14:textId="6A91C561" w:rsidR="00545374" w:rsidRDefault="00545374">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_Toc193453391 \h </w:instrText>
      </w:r>
      <w:r>
        <w:rPr>
          <w:noProof/>
        </w:rPr>
      </w:r>
      <w:r>
        <w:rPr>
          <w:noProof/>
        </w:rPr>
        <w:fldChar w:fldCharType="separate"/>
      </w:r>
      <w:r>
        <w:rPr>
          <w:noProof/>
        </w:rPr>
        <w:t>12</w:t>
      </w:r>
      <w:r>
        <w:rPr>
          <w:noProof/>
        </w:rPr>
        <w:fldChar w:fldCharType="end"/>
      </w:r>
    </w:p>
    <w:p w14:paraId="72A89CAA" w14:textId="404D9D47" w:rsidR="00545374" w:rsidRDefault="00545374">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_Toc193453392 \h </w:instrText>
      </w:r>
      <w:r>
        <w:rPr>
          <w:noProof/>
        </w:rPr>
      </w:r>
      <w:r>
        <w:rPr>
          <w:noProof/>
        </w:rPr>
        <w:fldChar w:fldCharType="separate"/>
      </w:r>
      <w:r>
        <w:rPr>
          <w:noProof/>
        </w:rPr>
        <w:t>12</w:t>
      </w:r>
      <w:r>
        <w:rPr>
          <w:noProof/>
        </w:rPr>
        <w:fldChar w:fldCharType="end"/>
      </w:r>
    </w:p>
    <w:p w14:paraId="498F1A92" w14:textId="107061F9" w:rsidR="00545374" w:rsidRDefault="00545374">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_Toc193453393 \h </w:instrText>
      </w:r>
      <w:r>
        <w:rPr>
          <w:noProof/>
        </w:rPr>
      </w:r>
      <w:r>
        <w:rPr>
          <w:noProof/>
        </w:rPr>
        <w:fldChar w:fldCharType="separate"/>
      </w:r>
      <w:r>
        <w:rPr>
          <w:noProof/>
        </w:rPr>
        <w:t>12</w:t>
      </w:r>
      <w:r>
        <w:rPr>
          <w:noProof/>
        </w:rPr>
        <w:fldChar w:fldCharType="end"/>
      </w:r>
    </w:p>
    <w:p w14:paraId="11FB33C6" w14:textId="3DEFBB76" w:rsidR="00545374" w:rsidRDefault="00545374">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supervision</w:t>
      </w:r>
      <w:r>
        <w:rPr>
          <w:noProof/>
        </w:rPr>
        <w:tab/>
      </w:r>
      <w:r>
        <w:rPr>
          <w:noProof/>
        </w:rPr>
        <w:fldChar w:fldCharType="begin" w:fldLock="1"/>
      </w:r>
      <w:r>
        <w:rPr>
          <w:noProof/>
        </w:rPr>
        <w:instrText xml:space="preserve"> PAGEREF _Toc193453394 \h </w:instrText>
      </w:r>
      <w:r>
        <w:rPr>
          <w:noProof/>
        </w:rPr>
      </w:r>
      <w:r>
        <w:rPr>
          <w:noProof/>
        </w:rPr>
        <w:fldChar w:fldCharType="separate"/>
      </w:r>
      <w:r>
        <w:rPr>
          <w:noProof/>
        </w:rPr>
        <w:t>12</w:t>
      </w:r>
      <w:r>
        <w:rPr>
          <w:noProof/>
        </w:rPr>
        <w:fldChar w:fldCharType="end"/>
      </w:r>
    </w:p>
    <w:p w14:paraId="6CFDF982" w14:textId="35A2758A" w:rsidR="00545374" w:rsidRDefault="00545374">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_Toc193453395 \h </w:instrText>
      </w:r>
      <w:r>
        <w:rPr>
          <w:noProof/>
        </w:rPr>
      </w:r>
      <w:r>
        <w:rPr>
          <w:noProof/>
        </w:rPr>
        <w:fldChar w:fldCharType="separate"/>
      </w:r>
      <w:r>
        <w:rPr>
          <w:noProof/>
        </w:rPr>
        <w:t>13</w:t>
      </w:r>
      <w:r>
        <w:rPr>
          <w:noProof/>
        </w:rPr>
        <w:fldChar w:fldCharType="end"/>
      </w:r>
    </w:p>
    <w:p w14:paraId="6659F479" w14:textId="622A1D22" w:rsidR="00545374" w:rsidRDefault="00545374">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_Toc193453396 \h </w:instrText>
      </w:r>
      <w:r>
        <w:rPr>
          <w:noProof/>
        </w:rPr>
      </w:r>
      <w:r>
        <w:rPr>
          <w:noProof/>
        </w:rPr>
        <w:fldChar w:fldCharType="separate"/>
      </w:r>
      <w:r>
        <w:rPr>
          <w:noProof/>
        </w:rPr>
        <w:t>13</w:t>
      </w:r>
      <w:r>
        <w:rPr>
          <w:noProof/>
        </w:rPr>
        <w:fldChar w:fldCharType="end"/>
      </w:r>
    </w:p>
    <w:p w14:paraId="2404B6BA" w14:textId="7CEF1D24" w:rsidR="00545374" w:rsidRDefault="00545374">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_Toc193453397 \h </w:instrText>
      </w:r>
      <w:r>
        <w:rPr>
          <w:noProof/>
        </w:rPr>
      </w:r>
      <w:r>
        <w:rPr>
          <w:noProof/>
        </w:rPr>
        <w:fldChar w:fldCharType="separate"/>
      </w:r>
      <w:r>
        <w:rPr>
          <w:noProof/>
        </w:rPr>
        <w:t>13</w:t>
      </w:r>
      <w:r>
        <w:rPr>
          <w:noProof/>
        </w:rPr>
        <w:fldChar w:fldCharType="end"/>
      </w:r>
    </w:p>
    <w:p w14:paraId="63E2BF35" w14:textId="204A2918" w:rsidR="00545374" w:rsidRDefault="00545374">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_Toc193453398 \h </w:instrText>
      </w:r>
      <w:r>
        <w:rPr>
          <w:noProof/>
        </w:rPr>
      </w:r>
      <w:r>
        <w:rPr>
          <w:noProof/>
        </w:rPr>
        <w:fldChar w:fldCharType="separate"/>
      </w:r>
      <w:r>
        <w:rPr>
          <w:noProof/>
        </w:rPr>
        <w:t>13</w:t>
      </w:r>
      <w:r>
        <w:rPr>
          <w:noProof/>
        </w:rPr>
        <w:fldChar w:fldCharType="end"/>
      </w:r>
    </w:p>
    <w:p w14:paraId="0CCE3298" w14:textId="262AE893" w:rsidR="00545374" w:rsidRDefault="00545374">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_Toc193453399 \h </w:instrText>
      </w:r>
      <w:r>
        <w:rPr>
          <w:noProof/>
        </w:rPr>
      </w:r>
      <w:r>
        <w:rPr>
          <w:noProof/>
        </w:rPr>
        <w:fldChar w:fldCharType="separate"/>
      </w:r>
      <w:r>
        <w:rPr>
          <w:noProof/>
        </w:rPr>
        <w:t>13</w:t>
      </w:r>
      <w:r>
        <w:rPr>
          <w:noProof/>
        </w:rPr>
        <w:fldChar w:fldCharType="end"/>
      </w:r>
    </w:p>
    <w:p w14:paraId="5D7798A1" w14:textId="0CE8E6AF" w:rsidR="00545374" w:rsidRDefault="00545374">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_Toc193453400 \h </w:instrText>
      </w:r>
      <w:r>
        <w:rPr>
          <w:noProof/>
        </w:rPr>
      </w:r>
      <w:r>
        <w:rPr>
          <w:noProof/>
        </w:rPr>
        <w:fldChar w:fldCharType="separate"/>
      </w:r>
      <w:r>
        <w:rPr>
          <w:noProof/>
        </w:rPr>
        <w:t>13</w:t>
      </w:r>
      <w:r>
        <w:rPr>
          <w:noProof/>
        </w:rPr>
        <w:fldChar w:fldCharType="end"/>
      </w:r>
    </w:p>
    <w:p w14:paraId="50274728" w14:textId="444AC0BD" w:rsidR="00545374" w:rsidRDefault="00545374">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_Toc193453401 \h </w:instrText>
      </w:r>
      <w:r>
        <w:rPr>
          <w:noProof/>
        </w:rPr>
      </w:r>
      <w:r>
        <w:rPr>
          <w:noProof/>
        </w:rPr>
        <w:fldChar w:fldCharType="separate"/>
      </w:r>
      <w:r>
        <w:rPr>
          <w:noProof/>
        </w:rPr>
        <w:t>14</w:t>
      </w:r>
      <w:r>
        <w:rPr>
          <w:noProof/>
        </w:rPr>
        <w:fldChar w:fldCharType="end"/>
      </w:r>
    </w:p>
    <w:p w14:paraId="0DE1AE3D" w14:textId="5360FE81" w:rsidR="00545374" w:rsidRDefault="00545374">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_Toc193453402 \h </w:instrText>
      </w:r>
      <w:r>
        <w:rPr>
          <w:noProof/>
        </w:rPr>
      </w:r>
      <w:r>
        <w:rPr>
          <w:noProof/>
        </w:rPr>
        <w:fldChar w:fldCharType="separate"/>
      </w:r>
      <w:r>
        <w:rPr>
          <w:noProof/>
        </w:rPr>
        <w:t>14</w:t>
      </w:r>
      <w:r>
        <w:rPr>
          <w:noProof/>
        </w:rPr>
        <w:fldChar w:fldCharType="end"/>
      </w:r>
    </w:p>
    <w:p w14:paraId="25E6126F" w14:textId="5A396F36" w:rsidR="00545374" w:rsidRDefault="00545374">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fldLock="1"/>
      </w:r>
      <w:r>
        <w:rPr>
          <w:noProof/>
        </w:rPr>
        <w:instrText xml:space="preserve"> PAGEREF _Toc193453403 \h </w:instrText>
      </w:r>
      <w:r>
        <w:rPr>
          <w:noProof/>
        </w:rPr>
      </w:r>
      <w:r>
        <w:rPr>
          <w:noProof/>
        </w:rPr>
        <w:fldChar w:fldCharType="separate"/>
      </w:r>
      <w:r>
        <w:rPr>
          <w:noProof/>
        </w:rPr>
        <w:t>15</w:t>
      </w:r>
      <w:r>
        <w:rPr>
          <w:noProof/>
        </w:rPr>
        <w:fldChar w:fldCharType="end"/>
      </w:r>
    </w:p>
    <w:p w14:paraId="065DEF9D" w14:textId="7777D1B4" w:rsidR="00545374" w:rsidRDefault="00545374">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_Toc193453404 \h </w:instrText>
      </w:r>
      <w:r>
        <w:rPr>
          <w:noProof/>
        </w:rPr>
      </w:r>
      <w:r>
        <w:rPr>
          <w:noProof/>
        </w:rPr>
        <w:fldChar w:fldCharType="separate"/>
      </w:r>
      <w:r>
        <w:rPr>
          <w:noProof/>
        </w:rPr>
        <w:t>15</w:t>
      </w:r>
      <w:r>
        <w:rPr>
          <w:noProof/>
        </w:rPr>
        <w:fldChar w:fldCharType="end"/>
      </w:r>
    </w:p>
    <w:p w14:paraId="5CBE11DB" w14:textId="589228CD" w:rsidR="00545374" w:rsidRDefault="00545374">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_Toc193453405 \h </w:instrText>
      </w:r>
      <w:r>
        <w:rPr>
          <w:noProof/>
        </w:rPr>
      </w:r>
      <w:r>
        <w:rPr>
          <w:noProof/>
        </w:rPr>
        <w:fldChar w:fldCharType="separate"/>
      </w:r>
      <w:r>
        <w:rPr>
          <w:noProof/>
        </w:rPr>
        <w:t>15</w:t>
      </w:r>
      <w:r>
        <w:rPr>
          <w:noProof/>
        </w:rPr>
        <w:fldChar w:fldCharType="end"/>
      </w:r>
    </w:p>
    <w:p w14:paraId="02BFE4C4" w14:textId="02F84A6A" w:rsidR="00545374" w:rsidRDefault="00545374">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_Toc193453406 \h </w:instrText>
      </w:r>
      <w:r>
        <w:rPr>
          <w:noProof/>
        </w:rPr>
      </w:r>
      <w:r>
        <w:rPr>
          <w:noProof/>
        </w:rPr>
        <w:fldChar w:fldCharType="separate"/>
      </w:r>
      <w:r>
        <w:rPr>
          <w:noProof/>
        </w:rPr>
        <w:t>15</w:t>
      </w:r>
      <w:r>
        <w:rPr>
          <w:noProof/>
        </w:rPr>
        <w:fldChar w:fldCharType="end"/>
      </w:r>
    </w:p>
    <w:p w14:paraId="16B7DD64" w14:textId="1D507628" w:rsidR="00545374" w:rsidRDefault="00545374">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_Toc193453407 \h </w:instrText>
      </w:r>
      <w:r>
        <w:rPr>
          <w:noProof/>
        </w:rPr>
      </w:r>
      <w:r>
        <w:rPr>
          <w:noProof/>
        </w:rPr>
        <w:fldChar w:fldCharType="separate"/>
      </w:r>
      <w:r>
        <w:rPr>
          <w:noProof/>
        </w:rPr>
        <w:t>15</w:t>
      </w:r>
      <w:r>
        <w:rPr>
          <w:noProof/>
        </w:rPr>
        <w:fldChar w:fldCharType="end"/>
      </w:r>
    </w:p>
    <w:p w14:paraId="26B502EC" w14:textId="12729901" w:rsidR="00545374" w:rsidRDefault="00545374">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_Toc193453408 \h </w:instrText>
      </w:r>
      <w:r>
        <w:rPr>
          <w:noProof/>
        </w:rPr>
      </w:r>
      <w:r>
        <w:rPr>
          <w:noProof/>
        </w:rPr>
        <w:fldChar w:fldCharType="separate"/>
      </w:r>
      <w:r>
        <w:rPr>
          <w:noProof/>
        </w:rPr>
        <w:t>16</w:t>
      </w:r>
      <w:r>
        <w:rPr>
          <w:noProof/>
        </w:rPr>
        <w:fldChar w:fldCharType="end"/>
      </w:r>
    </w:p>
    <w:p w14:paraId="093DEE0E" w14:textId="34A1B476" w:rsidR="00545374" w:rsidRDefault="00545374">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_Toc193453409 \h </w:instrText>
      </w:r>
      <w:r>
        <w:rPr>
          <w:noProof/>
        </w:rPr>
      </w:r>
      <w:r>
        <w:rPr>
          <w:noProof/>
        </w:rPr>
        <w:fldChar w:fldCharType="separate"/>
      </w:r>
      <w:r>
        <w:rPr>
          <w:noProof/>
        </w:rPr>
        <w:t>16</w:t>
      </w:r>
      <w:r>
        <w:rPr>
          <w:noProof/>
        </w:rPr>
        <w:fldChar w:fldCharType="end"/>
      </w:r>
    </w:p>
    <w:p w14:paraId="27E24C27" w14:textId="5C57E77A" w:rsidR="00545374" w:rsidRDefault="00545374">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_Toc193453410 \h </w:instrText>
      </w:r>
      <w:r>
        <w:rPr>
          <w:noProof/>
        </w:rPr>
      </w:r>
      <w:r>
        <w:rPr>
          <w:noProof/>
        </w:rPr>
        <w:fldChar w:fldCharType="separate"/>
      </w:r>
      <w:r>
        <w:rPr>
          <w:noProof/>
        </w:rPr>
        <w:t>16</w:t>
      </w:r>
      <w:r>
        <w:rPr>
          <w:noProof/>
        </w:rPr>
        <w:fldChar w:fldCharType="end"/>
      </w:r>
    </w:p>
    <w:p w14:paraId="2F904F6F" w14:textId="4A512968" w:rsidR="00545374" w:rsidRDefault="00545374">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_Toc193453411 \h </w:instrText>
      </w:r>
      <w:r>
        <w:rPr>
          <w:noProof/>
        </w:rPr>
      </w:r>
      <w:r>
        <w:rPr>
          <w:noProof/>
        </w:rPr>
        <w:fldChar w:fldCharType="separate"/>
      </w:r>
      <w:r>
        <w:rPr>
          <w:noProof/>
        </w:rPr>
        <w:t>16</w:t>
      </w:r>
      <w:r>
        <w:rPr>
          <w:noProof/>
        </w:rPr>
        <w:fldChar w:fldCharType="end"/>
      </w:r>
    </w:p>
    <w:p w14:paraId="4E4411F1" w14:textId="033D1764" w:rsidR="00545374" w:rsidRDefault="00545374">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_Toc193453412 \h </w:instrText>
      </w:r>
      <w:r>
        <w:rPr>
          <w:noProof/>
        </w:rPr>
      </w:r>
      <w:r>
        <w:rPr>
          <w:noProof/>
        </w:rPr>
        <w:fldChar w:fldCharType="separate"/>
      </w:r>
      <w:r>
        <w:rPr>
          <w:noProof/>
        </w:rPr>
        <w:t>16</w:t>
      </w:r>
      <w:r>
        <w:rPr>
          <w:noProof/>
        </w:rPr>
        <w:fldChar w:fldCharType="end"/>
      </w:r>
    </w:p>
    <w:p w14:paraId="2471225E" w14:textId="08BAA9F1" w:rsidR="00545374" w:rsidRDefault="00545374">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_Toc193453413 \h </w:instrText>
      </w:r>
      <w:r>
        <w:rPr>
          <w:noProof/>
        </w:rPr>
      </w:r>
      <w:r>
        <w:rPr>
          <w:noProof/>
        </w:rPr>
        <w:fldChar w:fldCharType="separate"/>
      </w:r>
      <w:r>
        <w:rPr>
          <w:noProof/>
        </w:rPr>
        <w:t>16</w:t>
      </w:r>
      <w:r>
        <w:rPr>
          <w:noProof/>
        </w:rPr>
        <w:fldChar w:fldCharType="end"/>
      </w:r>
    </w:p>
    <w:p w14:paraId="2340457E" w14:textId="5A2F7746" w:rsidR="00545374" w:rsidRDefault="00545374">
      <w:pPr>
        <w:pStyle w:val="TOC4"/>
        <w:rPr>
          <w:rFonts w:ascii="Calibri" w:eastAsia="Malgun Gothic" w:hAnsi="Calibri"/>
          <w:noProof/>
          <w:kern w:val="2"/>
          <w:sz w:val="24"/>
          <w:szCs w:val="24"/>
          <w:lang w:eastAsia="en-GB"/>
        </w:rPr>
      </w:pPr>
      <w:r>
        <w:rPr>
          <w:noProof/>
        </w:rPr>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_Toc193453414 \h </w:instrText>
      </w:r>
      <w:r>
        <w:rPr>
          <w:noProof/>
        </w:rPr>
      </w:r>
      <w:r>
        <w:rPr>
          <w:noProof/>
        </w:rPr>
        <w:fldChar w:fldCharType="separate"/>
      </w:r>
      <w:r>
        <w:rPr>
          <w:noProof/>
        </w:rPr>
        <w:t>17</w:t>
      </w:r>
      <w:r>
        <w:rPr>
          <w:noProof/>
        </w:rPr>
        <w:fldChar w:fldCharType="end"/>
      </w:r>
    </w:p>
    <w:p w14:paraId="73B6C857" w14:textId="2EF76D4E" w:rsidR="00545374" w:rsidRDefault="00545374">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_Toc193453415 \h </w:instrText>
      </w:r>
      <w:r>
        <w:rPr>
          <w:noProof/>
        </w:rPr>
      </w:r>
      <w:r>
        <w:rPr>
          <w:noProof/>
        </w:rPr>
        <w:fldChar w:fldCharType="separate"/>
      </w:r>
      <w:r>
        <w:rPr>
          <w:noProof/>
        </w:rPr>
        <w:t>17</w:t>
      </w:r>
      <w:r>
        <w:rPr>
          <w:noProof/>
        </w:rPr>
        <w:fldChar w:fldCharType="end"/>
      </w:r>
    </w:p>
    <w:p w14:paraId="46309C14" w14:textId="3E3BF366" w:rsidR="00545374" w:rsidRDefault="00545374">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_Toc193453416 \h </w:instrText>
      </w:r>
      <w:r>
        <w:rPr>
          <w:noProof/>
        </w:rPr>
      </w:r>
      <w:r>
        <w:rPr>
          <w:noProof/>
        </w:rPr>
        <w:fldChar w:fldCharType="separate"/>
      </w:r>
      <w:r>
        <w:rPr>
          <w:noProof/>
        </w:rPr>
        <w:t>17</w:t>
      </w:r>
      <w:r>
        <w:rPr>
          <w:noProof/>
        </w:rPr>
        <w:fldChar w:fldCharType="end"/>
      </w:r>
    </w:p>
    <w:p w14:paraId="51E08973" w14:textId="69C19D6D" w:rsidR="00545374" w:rsidRDefault="00545374">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_Toc193453417 \h </w:instrText>
      </w:r>
      <w:r>
        <w:rPr>
          <w:noProof/>
        </w:rPr>
      </w:r>
      <w:r>
        <w:rPr>
          <w:noProof/>
        </w:rPr>
        <w:fldChar w:fldCharType="separate"/>
      </w:r>
      <w:r>
        <w:rPr>
          <w:noProof/>
        </w:rPr>
        <w:t>17</w:t>
      </w:r>
      <w:r>
        <w:rPr>
          <w:noProof/>
        </w:rPr>
        <w:fldChar w:fldCharType="end"/>
      </w:r>
    </w:p>
    <w:p w14:paraId="2E05E6FB" w14:textId="1825B585" w:rsidR="00545374" w:rsidRDefault="00545374">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_Toc193453418 \h </w:instrText>
      </w:r>
      <w:r>
        <w:rPr>
          <w:noProof/>
        </w:rPr>
      </w:r>
      <w:r>
        <w:rPr>
          <w:noProof/>
        </w:rPr>
        <w:fldChar w:fldCharType="separate"/>
      </w:r>
      <w:r>
        <w:rPr>
          <w:noProof/>
        </w:rPr>
        <w:t>17</w:t>
      </w:r>
      <w:r>
        <w:rPr>
          <w:noProof/>
        </w:rPr>
        <w:fldChar w:fldCharType="end"/>
      </w:r>
    </w:p>
    <w:p w14:paraId="337AFBBC" w14:textId="52C3ABBD" w:rsidR="00545374" w:rsidRDefault="00545374">
      <w:pPr>
        <w:pStyle w:val="TOC4"/>
        <w:rPr>
          <w:rFonts w:ascii="Calibri" w:eastAsia="Malgun Gothic" w:hAnsi="Calibri"/>
          <w:noProof/>
          <w:kern w:val="2"/>
          <w:sz w:val="24"/>
          <w:szCs w:val="24"/>
          <w:lang w:eastAsia="en-GB"/>
        </w:rPr>
      </w:pPr>
      <w:r>
        <w:rPr>
          <w:noProof/>
        </w:rPr>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fldLock="1"/>
      </w:r>
      <w:r>
        <w:rPr>
          <w:noProof/>
        </w:rPr>
        <w:instrText xml:space="preserve"> PAGEREF _Toc193453419 \h </w:instrText>
      </w:r>
      <w:r>
        <w:rPr>
          <w:noProof/>
        </w:rPr>
      </w:r>
      <w:r>
        <w:rPr>
          <w:noProof/>
        </w:rPr>
        <w:fldChar w:fldCharType="separate"/>
      </w:r>
      <w:r>
        <w:rPr>
          <w:noProof/>
        </w:rPr>
        <w:t>17</w:t>
      </w:r>
      <w:r>
        <w:rPr>
          <w:noProof/>
        </w:rPr>
        <w:fldChar w:fldCharType="end"/>
      </w:r>
    </w:p>
    <w:p w14:paraId="101818E4" w14:textId="57F60FAD" w:rsidR="00545374" w:rsidRDefault="00545374">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_Toc193453420 \h </w:instrText>
      </w:r>
      <w:r>
        <w:rPr>
          <w:noProof/>
        </w:rPr>
      </w:r>
      <w:r>
        <w:rPr>
          <w:noProof/>
        </w:rPr>
        <w:fldChar w:fldCharType="separate"/>
      </w:r>
      <w:r>
        <w:rPr>
          <w:noProof/>
        </w:rPr>
        <w:t>17</w:t>
      </w:r>
      <w:r>
        <w:rPr>
          <w:noProof/>
        </w:rPr>
        <w:fldChar w:fldCharType="end"/>
      </w:r>
    </w:p>
    <w:p w14:paraId="077FA225" w14:textId="41828B82" w:rsidR="00545374" w:rsidRDefault="00545374">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_Toc193453421 \h </w:instrText>
      </w:r>
      <w:r>
        <w:rPr>
          <w:noProof/>
        </w:rPr>
      </w:r>
      <w:r>
        <w:rPr>
          <w:noProof/>
        </w:rPr>
        <w:fldChar w:fldCharType="separate"/>
      </w:r>
      <w:r>
        <w:rPr>
          <w:noProof/>
        </w:rPr>
        <w:t>18</w:t>
      </w:r>
      <w:r>
        <w:rPr>
          <w:noProof/>
        </w:rPr>
        <w:fldChar w:fldCharType="end"/>
      </w:r>
    </w:p>
    <w:p w14:paraId="467C2B93" w14:textId="2F1BBF5B" w:rsidR="00545374" w:rsidRDefault="00545374">
      <w:pPr>
        <w:pStyle w:val="TOC1"/>
        <w:rPr>
          <w:rFonts w:ascii="Calibri" w:eastAsia="Malgun Gothic" w:hAnsi="Calibri"/>
          <w:noProof/>
          <w:kern w:val="2"/>
          <w:sz w:val="24"/>
          <w:szCs w:val="24"/>
          <w:lang w:eastAsia="en-GB"/>
        </w:rPr>
      </w:pPr>
      <w:r>
        <w:rPr>
          <w:noProof/>
        </w:rPr>
        <w:lastRenderedPageBreak/>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_Toc193453422 \h </w:instrText>
      </w:r>
      <w:r>
        <w:rPr>
          <w:noProof/>
        </w:rPr>
      </w:r>
      <w:r>
        <w:rPr>
          <w:noProof/>
        </w:rPr>
        <w:fldChar w:fldCharType="separate"/>
      </w:r>
      <w:r>
        <w:rPr>
          <w:noProof/>
        </w:rPr>
        <w:t>18</w:t>
      </w:r>
      <w:r>
        <w:rPr>
          <w:noProof/>
        </w:rPr>
        <w:fldChar w:fldCharType="end"/>
      </w:r>
    </w:p>
    <w:p w14:paraId="24A080D8" w14:textId="71884E1A" w:rsidR="00545374" w:rsidRDefault="00545374">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_Toc193453423 \h </w:instrText>
      </w:r>
      <w:r>
        <w:rPr>
          <w:noProof/>
        </w:rPr>
      </w:r>
      <w:r>
        <w:rPr>
          <w:noProof/>
        </w:rPr>
        <w:fldChar w:fldCharType="separate"/>
      </w:r>
      <w:r>
        <w:rPr>
          <w:noProof/>
        </w:rPr>
        <w:t>18</w:t>
      </w:r>
      <w:r>
        <w:rPr>
          <w:noProof/>
        </w:rPr>
        <w:fldChar w:fldCharType="end"/>
      </w:r>
    </w:p>
    <w:p w14:paraId="3C7B9B29" w14:textId="60A0B12D" w:rsidR="00545374" w:rsidRDefault="00545374">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fldLock="1"/>
      </w:r>
      <w:r>
        <w:rPr>
          <w:noProof/>
        </w:rPr>
        <w:instrText xml:space="preserve"> PAGEREF _Toc193453424 \h </w:instrText>
      </w:r>
      <w:r>
        <w:rPr>
          <w:noProof/>
        </w:rPr>
      </w:r>
      <w:r>
        <w:rPr>
          <w:noProof/>
        </w:rPr>
        <w:fldChar w:fldCharType="separate"/>
      </w:r>
      <w:r>
        <w:rPr>
          <w:noProof/>
        </w:rPr>
        <w:t>18</w:t>
      </w:r>
      <w:r>
        <w:rPr>
          <w:noProof/>
        </w:rPr>
        <w:fldChar w:fldCharType="end"/>
      </w:r>
    </w:p>
    <w:p w14:paraId="6CFC52AD" w14:textId="0EF4B0B9" w:rsidR="00545374" w:rsidRDefault="00545374">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fldLock="1"/>
      </w:r>
      <w:r>
        <w:rPr>
          <w:noProof/>
        </w:rPr>
        <w:instrText xml:space="preserve"> PAGEREF _Toc193453425 \h </w:instrText>
      </w:r>
      <w:r>
        <w:rPr>
          <w:noProof/>
        </w:rPr>
      </w:r>
      <w:r>
        <w:rPr>
          <w:noProof/>
        </w:rPr>
        <w:fldChar w:fldCharType="separate"/>
      </w:r>
      <w:r>
        <w:rPr>
          <w:noProof/>
        </w:rPr>
        <w:t>18</w:t>
      </w:r>
      <w:r>
        <w:rPr>
          <w:noProof/>
        </w:rPr>
        <w:fldChar w:fldCharType="end"/>
      </w:r>
    </w:p>
    <w:p w14:paraId="26FCAE6F" w14:textId="41C72E03" w:rsidR="00545374" w:rsidRDefault="00545374">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_Toc193453426 \h </w:instrText>
      </w:r>
      <w:r>
        <w:rPr>
          <w:noProof/>
        </w:rPr>
      </w:r>
      <w:r>
        <w:rPr>
          <w:noProof/>
        </w:rPr>
        <w:fldChar w:fldCharType="separate"/>
      </w:r>
      <w:r>
        <w:rPr>
          <w:noProof/>
        </w:rPr>
        <w:t>18</w:t>
      </w:r>
      <w:r>
        <w:rPr>
          <w:noProof/>
        </w:rPr>
        <w:fldChar w:fldCharType="end"/>
      </w:r>
    </w:p>
    <w:p w14:paraId="46BCAE44" w14:textId="2273BE5C" w:rsidR="00545374" w:rsidRDefault="00545374">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_Toc193453427 \h </w:instrText>
      </w:r>
      <w:r>
        <w:rPr>
          <w:noProof/>
        </w:rPr>
      </w:r>
      <w:r>
        <w:rPr>
          <w:noProof/>
        </w:rPr>
        <w:fldChar w:fldCharType="separate"/>
      </w:r>
      <w:r>
        <w:rPr>
          <w:noProof/>
        </w:rPr>
        <w:t>19</w:t>
      </w:r>
      <w:r>
        <w:rPr>
          <w:noProof/>
        </w:rPr>
        <w:fldChar w:fldCharType="end"/>
      </w:r>
    </w:p>
    <w:p w14:paraId="4F764DA7" w14:textId="5CE94589" w:rsidR="00545374" w:rsidRDefault="00545374">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_Toc193453428 \h </w:instrText>
      </w:r>
      <w:r>
        <w:rPr>
          <w:noProof/>
        </w:rPr>
      </w:r>
      <w:r>
        <w:rPr>
          <w:noProof/>
        </w:rPr>
        <w:fldChar w:fldCharType="separate"/>
      </w:r>
      <w:r>
        <w:rPr>
          <w:noProof/>
        </w:rPr>
        <w:t>19</w:t>
      </w:r>
      <w:r>
        <w:rPr>
          <w:noProof/>
        </w:rPr>
        <w:fldChar w:fldCharType="end"/>
      </w:r>
    </w:p>
    <w:p w14:paraId="088DEF8A" w14:textId="710514B6" w:rsidR="00545374" w:rsidRDefault="00545374">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_Toc193453429 \h </w:instrText>
      </w:r>
      <w:r>
        <w:rPr>
          <w:noProof/>
        </w:rPr>
      </w:r>
      <w:r>
        <w:rPr>
          <w:noProof/>
        </w:rPr>
        <w:fldChar w:fldCharType="separate"/>
      </w:r>
      <w:r>
        <w:rPr>
          <w:noProof/>
        </w:rPr>
        <w:t>19</w:t>
      </w:r>
      <w:r>
        <w:rPr>
          <w:noProof/>
        </w:rPr>
        <w:fldChar w:fldCharType="end"/>
      </w:r>
    </w:p>
    <w:p w14:paraId="482B3BE0" w14:textId="7F7FD8BA" w:rsidR="00545374" w:rsidRDefault="00545374">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_Toc193453430 \h </w:instrText>
      </w:r>
      <w:r>
        <w:rPr>
          <w:noProof/>
        </w:rPr>
      </w:r>
      <w:r>
        <w:rPr>
          <w:noProof/>
        </w:rPr>
        <w:fldChar w:fldCharType="separate"/>
      </w:r>
      <w:r>
        <w:rPr>
          <w:noProof/>
        </w:rPr>
        <w:t>19</w:t>
      </w:r>
      <w:r>
        <w:rPr>
          <w:noProof/>
        </w:rPr>
        <w:fldChar w:fldCharType="end"/>
      </w:r>
    </w:p>
    <w:p w14:paraId="3DA4E9CD" w14:textId="11266640" w:rsidR="00545374" w:rsidRDefault="00545374">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fldLock="1"/>
      </w:r>
      <w:r>
        <w:rPr>
          <w:noProof/>
        </w:rPr>
        <w:instrText xml:space="preserve"> PAGEREF _Toc193453431 \h </w:instrText>
      </w:r>
      <w:r>
        <w:rPr>
          <w:noProof/>
        </w:rPr>
      </w:r>
      <w:r>
        <w:rPr>
          <w:noProof/>
        </w:rPr>
        <w:fldChar w:fldCharType="separate"/>
      </w:r>
      <w:r>
        <w:rPr>
          <w:noProof/>
        </w:rPr>
        <w:t>19</w:t>
      </w:r>
      <w:r>
        <w:rPr>
          <w:noProof/>
        </w:rPr>
        <w:fldChar w:fldCharType="end"/>
      </w:r>
    </w:p>
    <w:p w14:paraId="7AAA26C0" w14:textId="49C4B9C3" w:rsidR="00545374" w:rsidRDefault="00545374">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_Toc193453432 \h </w:instrText>
      </w:r>
      <w:r>
        <w:rPr>
          <w:noProof/>
        </w:rPr>
      </w:r>
      <w:r>
        <w:rPr>
          <w:noProof/>
        </w:rPr>
        <w:fldChar w:fldCharType="separate"/>
      </w:r>
      <w:r>
        <w:rPr>
          <w:noProof/>
        </w:rPr>
        <w:t>19</w:t>
      </w:r>
      <w:r>
        <w:rPr>
          <w:noProof/>
        </w:rPr>
        <w:fldChar w:fldCharType="end"/>
      </w:r>
    </w:p>
    <w:p w14:paraId="6C9D8650" w14:textId="0AAA59A9" w:rsidR="00545374" w:rsidRDefault="00545374">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8471E3">
        <w:rPr>
          <w:noProof/>
          <w:lang w:val="en-US"/>
        </w:rPr>
        <w:t xml:space="preserve">EE KPIs </w:t>
      </w:r>
      <w:r>
        <w:rPr>
          <w:noProof/>
        </w:rPr>
        <w:t>evaluated from network data traffic dimension</w:t>
      </w:r>
      <w:r>
        <w:rPr>
          <w:noProof/>
        </w:rPr>
        <w:tab/>
      </w:r>
      <w:r>
        <w:rPr>
          <w:noProof/>
        </w:rPr>
        <w:fldChar w:fldCharType="begin" w:fldLock="1"/>
      </w:r>
      <w:r>
        <w:rPr>
          <w:noProof/>
        </w:rPr>
        <w:instrText xml:space="preserve"> PAGEREF _Toc193453433 \h </w:instrText>
      </w:r>
      <w:r>
        <w:rPr>
          <w:noProof/>
        </w:rPr>
      </w:r>
      <w:r>
        <w:rPr>
          <w:noProof/>
        </w:rPr>
        <w:fldChar w:fldCharType="separate"/>
      </w:r>
      <w:r>
        <w:rPr>
          <w:noProof/>
        </w:rPr>
        <w:t>19</w:t>
      </w:r>
      <w:r>
        <w:rPr>
          <w:noProof/>
        </w:rPr>
        <w:fldChar w:fldCharType="end"/>
      </w:r>
    </w:p>
    <w:p w14:paraId="7236A0EC" w14:textId="0A1A10C8" w:rsidR="00545374" w:rsidRDefault="00545374">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_Toc193453434 \h </w:instrText>
      </w:r>
      <w:r>
        <w:rPr>
          <w:noProof/>
        </w:rPr>
      </w:r>
      <w:r>
        <w:rPr>
          <w:noProof/>
        </w:rPr>
        <w:fldChar w:fldCharType="separate"/>
      </w:r>
      <w:r>
        <w:rPr>
          <w:noProof/>
        </w:rPr>
        <w:t>19</w:t>
      </w:r>
      <w:r>
        <w:rPr>
          <w:noProof/>
        </w:rPr>
        <w:fldChar w:fldCharType="end"/>
      </w:r>
    </w:p>
    <w:p w14:paraId="34C8734C" w14:textId="28AEBA99" w:rsidR="00545374" w:rsidRDefault="00545374">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_Toc193453435 \h </w:instrText>
      </w:r>
      <w:r>
        <w:rPr>
          <w:noProof/>
        </w:rPr>
      </w:r>
      <w:r>
        <w:rPr>
          <w:noProof/>
        </w:rPr>
        <w:fldChar w:fldCharType="separate"/>
      </w:r>
      <w:r>
        <w:rPr>
          <w:noProof/>
        </w:rPr>
        <w:t>19</w:t>
      </w:r>
      <w:r>
        <w:rPr>
          <w:noProof/>
        </w:rPr>
        <w:fldChar w:fldCharType="end"/>
      </w:r>
    </w:p>
    <w:p w14:paraId="08FC044D" w14:textId="4355EE78" w:rsidR="00545374" w:rsidRDefault="00545374">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_Toc193453436 \h </w:instrText>
      </w:r>
      <w:r>
        <w:rPr>
          <w:noProof/>
        </w:rPr>
      </w:r>
      <w:r>
        <w:rPr>
          <w:noProof/>
        </w:rPr>
        <w:fldChar w:fldCharType="separate"/>
      </w:r>
      <w:r>
        <w:rPr>
          <w:noProof/>
        </w:rPr>
        <w:t>21</w:t>
      </w:r>
      <w:r>
        <w:rPr>
          <w:noProof/>
        </w:rPr>
        <w:fldChar w:fldCharType="end"/>
      </w:r>
    </w:p>
    <w:p w14:paraId="473DC1B5" w14:textId="4A6655EF" w:rsidR="00545374" w:rsidRDefault="00545374">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_Toc193453437 \h </w:instrText>
      </w:r>
      <w:r>
        <w:rPr>
          <w:noProof/>
        </w:rPr>
      </w:r>
      <w:r>
        <w:rPr>
          <w:noProof/>
        </w:rPr>
        <w:fldChar w:fldCharType="separate"/>
      </w:r>
      <w:r>
        <w:rPr>
          <w:noProof/>
        </w:rPr>
        <w:t>21</w:t>
      </w:r>
      <w:r>
        <w:rPr>
          <w:noProof/>
        </w:rPr>
        <w:fldChar w:fldCharType="end"/>
      </w:r>
    </w:p>
    <w:p w14:paraId="273D1E63" w14:textId="44B10FBC" w:rsidR="00545374" w:rsidRDefault="00545374">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_Toc193453438 \h </w:instrText>
      </w:r>
      <w:r>
        <w:rPr>
          <w:noProof/>
        </w:rPr>
      </w:r>
      <w:r>
        <w:rPr>
          <w:noProof/>
        </w:rPr>
        <w:fldChar w:fldCharType="separate"/>
      </w:r>
      <w:r>
        <w:rPr>
          <w:noProof/>
        </w:rPr>
        <w:t>21</w:t>
      </w:r>
      <w:r>
        <w:rPr>
          <w:noProof/>
        </w:rPr>
        <w:fldChar w:fldCharType="end"/>
      </w:r>
    </w:p>
    <w:p w14:paraId="6EC38970" w14:textId="18A18D2E" w:rsidR="00545374" w:rsidRDefault="00545374">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_Toc193453439 \h </w:instrText>
      </w:r>
      <w:r>
        <w:rPr>
          <w:noProof/>
        </w:rPr>
      </w:r>
      <w:r>
        <w:rPr>
          <w:noProof/>
        </w:rPr>
        <w:fldChar w:fldCharType="separate"/>
      </w:r>
      <w:r>
        <w:rPr>
          <w:noProof/>
        </w:rPr>
        <w:t>21</w:t>
      </w:r>
      <w:r>
        <w:rPr>
          <w:noProof/>
        </w:rPr>
        <w:fldChar w:fldCharType="end"/>
      </w:r>
    </w:p>
    <w:p w14:paraId="5E7C86D8" w14:textId="0E90EEAC" w:rsidR="00545374" w:rsidRDefault="00545374">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_Toc193453440 \h </w:instrText>
      </w:r>
      <w:r>
        <w:rPr>
          <w:noProof/>
        </w:rPr>
      </w:r>
      <w:r>
        <w:rPr>
          <w:noProof/>
        </w:rPr>
        <w:fldChar w:fldCharType="separate"/>
      </w:r>
      <w:r>
        <w:rPr>
          <w:noProof/>
        </w:rPr>
        <w:t>22</w:t>
      </w:r>
      <w:r>
        <w:rPr>
          <w:noProof/>
        </w:rPr>
        <w:fldChar w:fldCharType="end"/>
      </w:r>
    </w:p>
    <w:p w14:paraId="6A4E01BB" w14:textId="239F9D74" w:rsidR="00545374" w:rsidRDefault="00545374">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_Toc193453441 \h </w:instrText>
      </w:r>
      <w:r>
        <w:rPr>
          <w:noProof/>
        </w:rPr>
      </w:r>
      <w:r>
        <w:rPr>
          <w:noProof/>
        </w:rPr>
        <w:fldChar w:fldCharType="separate"/>
      </w:r>
      <w:r>
        <w:rPr>
          <w:noProof/>
        </w:rPr>
        <w:t>22</w:t>
      </w:r>
      <w:r>
        <w:rPr>
          <w:noProof/>
        </w:rPr>
        <w:fldChar w:fldCharType="end"/>
      </w:r>
    </w:p>
    <w:p w14:paraId="4DA5470A" w14:textId="0FC78C01" w:rsidR="00545374" w:rsidRDefault="00545374">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_Toc193453442 \h </w:instrText>
      </w:r>
      <w:r>
        <w:rPr>
          <w:noProof/>
        </w:rPr>
      </w:r>
      <w:r>
        <w:rPr>
          <w:noProof/>
        </w:rPr>
        <w:fldChar w:fldCharType="separate"/>
      </w:r>
      <w:r>
        <w:rPr>
          <w:noProof/>
        </w:rPr>
        <w:t>23</w:t>
      </w:r>
      <w:r>
        <w:rPr>
          <w:noProof/>
        </w:rPr>
        <w:fldChar w:fldCharType="end"/>
      </w:r>
    </w:p>
    <w:p w14:paraId="58A317E2" w14:textId="15B3EC06" w:rsidR="00545374" w:rsidRDefault="00545374">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_Toc193453443 \h </w:instrText>
      </w:r>
      <w:r>
        <w:rPr>
          <w:noProof/>
        </w:rPr>
      </w:r>
      <w:r>
        <w:rPr>
          <w:noProof/>
        </w:rPr>
        <w:fldChar w:fldCharType="separate"/>
      </w:r>
      <w:r>
        <w:rPr>
          <w:noProof/>
        </w:rPr>
        <w:t>23</w:t>
      </w:r>
      <w:r>
        <w:rPr>
          <w:noProof/>
        </w:rPr>
        <w:fldChar w:fldCharType="end"/>
      </w:r>
    </w:p>
    <w:p w14:paraId="03D81D5C" w14:textId="650B8C0C" w:rsidR="00545374" w:rsidRDefault="00545374">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_Toc193453444 \h </w:instrText>
      </w:r>
      <w:r>
        <w:rPr>
          <w:noProof/>
        </w:rPr>
      </w:r>
      <w:r>
        <w:rPr>
          <w:noProof/>
        </w:rPr>
        <w:fldChar w:fldCharType="separate"/>
      </w:r>
      <w:r>
        <w:rPr>
          <w:noProof/>
        </w:rPr>
        <w:t>23</w:t>
      </w:r>
      <w:r>
        <w:rPr>
          <w:noProof/>
        </w:rPr>
        <w:fldChar w:fldCharType="end"/>
      </w:r>
    </w:p>
    <w:p w14:paraId="14EB0740" w14:textId="487734E0" w:rsidR="00545374" w:rsidRDefault="00545374">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_Toc193453445 \h </w:instrText>
      </w:r>
      <w:r>
        <w:rPr>
          <w:noProof/>
        </w:rPr>
      </w:r>
      <w:r>
        <w:rPr>
          <w:noProof/>
        </w:rPr>
        <w:fldChar w:fldCharType="separate"/>
      </w:r>
      <w:r>
        <w:rPr>
          <w:noProof/>
        </w:rPr>
        <w:t>23</w:t>
      </w:r>
      <w:r>
        <w:rPr>
          <w:noProof/>
        </w:rPr>
        <w:fldChar w:fldCharType="end"/>
      </w:r>
    </w:p>
    <w:p w14:paraId="1781D7E7" w14:textId="7E692B8C" w:rsidR="00545374" w:rsidRDefault="00545374">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_Toc193453446 \h </w:instrText>
      </w:r>
      <w:r>
        <w:rPr>
          <w:noProof/>
        </w:rPr>
      </w:r>
      <w:r>
        <w:rPr>
          <w:noProof/>
        </w:rPr>
        <w:fldChar w:fldCharType="separate"/>
      </w:r>
      <w:r>
        <w:rPr>
          <w:noProof/>
        </w:rPr>
        <w:t>23</w:t>
      </w:r>
      <w:r>
        <w:rPr>
          <w:noProof/>
        </w:rPr>
        <w:fldChar w:fldCharType="end"/>
      </w:r>
    </w:p>
    <w:p w14:paraId="6B446E7D" w14:textId="266DDDE5" w:rsidR="00545374" w:rsidRDefault="00545374">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_Toc193453447 \h </w:instrText>
      </w:r>
      <w:r>
        <w:rPr>
          <w:noProof/>
        </w:rPr>
      </w:r>
      <w:r>
        <w:rPr>
          <w:noProof/>
        </w:rPr>
        <w:fldChar w:fldCharType="separate"/>
      </w:r>
      <w:r>
        <w:rPr>
          <w:noProof/>
        </w:rPr>
        <w:t>23</w:t>
      </w:r>
      <w:r>
        <w:rPr>
          <w:noProof/>
        </w:rPr>
        <w:fldChar w:fldCharType="end"/>
      </w:r>
    </w:p>
    <w:p w14:paraId="3B4FACBE" w14:textId="27633225" w:rsidR="00545374" w:rsidRDefault="00545374">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_Toc193453448 \h </w:instrText>
      </w:r>
      <w:r>
        <w:rPr>
          <w:noProof/>
        </w:rPr>
      </w:r>
      <w:r>
        <w:rPr>
          <w:noProof/>
        </w:rPr>
        <w:fldChar w:fldCharType="separate"/>
      </w:r>
      <w:r>
        <w:rPr>
          <w:noProof/>
        </w:rPr>
        <w:t>25</w:t>
      </w:r>
      <w:r>
        <w:rPr>
          <w:noProof/>
        </w:rPr>
        <w:fldChar w:fldCharType="end"/>
      </w:r>
    </w:p>
    <w:p w14:paraId="7AA2CE43" w14:textId="48879E5A" w:rsidR="00545374" w:rsidRDefault="00545374">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_Toc193453449 \h </w:instrText>
      </w:r>
      <w:r>
        <w:rPr>
          <w:noProof/>
        </w:rPr>
      </w:r>
      <w:r>
        <w:rPr>
          <w:noProof/>
        </w:rPr>
        <w:fldChar w:fldCharType="separate"/>
      </w:r>
      <w:r>
        <w:rPr>
          <w:noProof/>
        </w:rPr>
        <w:t>25</w:t>
      </w:r>
      <w:r>
        <w:rPr>
          <w:noProof/>
        </w:rPr>
        <w:fldChar w:fldCharType="end"/>
      </w:r>
    </w:p>
    <w:p w14:paraId="52CFC6FE" w14:textId="0A893E27" w:rsidR="00545374" w:rsidRDefault="00545374">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_Toc193453450 \h </w:instrText>
      </w:r>
      <w:r>
        <w:rPr>
          <w:noProof/>
        </w:rPr>
      </w:r>
      <w:r>
        <w:rPr>
          <w:noProof/>
        </w:rPr>
        <w:fldChar w:fldCharType="separate"/>
      </w:r>
      <w:r>
        <w:rPr>
          <w:noProof/>
        </w:rPr>
        <w:t>25</w:t>
      </w:r>
      <w:r>
        <w:rPr>
          <w:noProof/>
        </w:rPr>
        <w:fldChar w:fldCharType="end"/>
      </w:r>
    </w:p>
    <w:p w14:paraId="0811D26C" w14:textId="57C00AFB" w:rsidR="00545374" w:rsidRDefault="00545374">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_Toc193453451 \h </w:instrText>
      </w:r>
      <w:r>
        <w:rPr>
          <w:noProof/>
        </w:rPr>
      </w:r>
      <w:r>
        <w:rPr>
          <w:noProof/>
        </w:rPr>
        <w:fldChar w:fldCharType="separate"/>
      </w:r>
      <w:r>
        <w:rPr>
          <w:noProof/>
        </w:rPr>
        <w:t>25</w:t>
      </w:r>
      <w:r>
        <w:rPr>
          <w:noProof/>
        </w:rPr>
        <w:fldChar w:fldCharType="end"/>
      </w:r>
    </w:p>
    <w:p w14:paraId="2EC22C0A" w14:textId="1745106E" w:rsidR="00545374" w:rsidRDefault="00545374">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_Toc193453452 \h </w:instrText>
      </w:r>
      <w:r>
        <w:rPr>
          <w:noProof/>
        </w:rPr>
      </w:r>
      <w:r>
        <w:rPr>
          <w:noProof/>
        </w:rPr>
        <w:fldChar w:fldCharType="separate"/>
      </w:r>
      <w:r>
        <w:rPr>
          <w:noProof/>
        </w:rPr>
        <w:t>25</w:t>
      </w:r>
      <w:r>
        <w:rPr>
          <w:noProof/>
        </w:rPr>
        <w:fldChar w:fldCharType="end"/>
      </w:r>
    </w:p>
    <w:p w14:paraId="6A2034F3" w14:textId="576604DA" w:rsidR="00545374" w:rsidRDefault="00545374">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_Toc193453453 \h </w:instrText>
      </w:r>
      <w:r>
        <w:rPr>
          <w:noProof/>
        </w:rPr>
      </w:r>
      <w:r>
        <w:rPr>
          <w:noProof/>
        </w:rPr>
        <w:fldChar w:fldCharType="separate"/>
      </w:r>
      <w:r>
        <w:rPr>
          <w:noProof/>
        </w:rPr>
        <w:t>25</w:t>
      </w:r>
      <w:r>
        <w:rPr>
          <w:noProof/>
        </w:rPr>
        <w:fldChar w:fldCharType="end"/>
      </w:r>
    </w:p>
    <w:p w14:paraId="709C4CC1" w14:textId="36BD4A4B" w:rsidR="00545374" w:rsidRDefault="00545374">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_Toc193453454 \h </w:instrText>
      </w:r>
      <w:r>
        <w:rPr>
          <w:noProof/>
        </w:rPr>
      </w:r>
      <w:r>
        <w:rPr>
          <w:noProof/>
        </w:rPr>
        <w:fldChar w:fldCharType="separate"/>
      </w:r>
      <w:r>
        <w:rPr>
          <w:noProof/>
        </w:rPr>
        <w:t>26</w:t>
      </w:r>
      <w:r>
        <w:rPr>
          <w:noProof/>
        </w:rPr>
        <w:fldChar w:fldCharType="end"/>
      </w:r>
    </w:p>
    <w:p w14:paraId="37397955" w14:textId="2186E0B0" w:rsidR="00545374" w:rsidRDefault="00545374">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_Toc193453455 \h </w:instrText>
      </w:r>
      <w:r>
        <w:rPr>
          <w:noProof/>
        </w:rPr>
      </w:r>
      <w:r>
        <w:rPr>
          <w:noProof/>
        </w:rPr>
        <w:fldChar w:fldCharType="separate"/>
      </w:r>
      <w:r>
        <w:rPr>
          <w:noProof/>
        </w:rPr>
        <w:t>26</w:t>
      </w:r>
      <w:r>
        <w:rPr>
          <w:noProof/>
        </w:rPr>
        <w:fldChar w:fldCharType="end"/>
      </w:r>
    </w:p>
    <w:p w14:paraId="32F0770A" w14:textId="4A7C39CD" w:rsidR="00545374" w:rsidRDefault="00545374">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_Toc193453456 \h </w:instrText>
      </w:r>
      <w:r>
        <w:rPr>
          <w:noProof/>
        </w:rPr>
      </w:r>
      <w:r>
        <w:rPr>
          <w:noProof/>
        </w:rPr>
        <w:fldChar w:fldCharType="separate"/>
      </w:r>
      <w:r>
        <w:rPr>
          <w:noProof/>
        </w:rPr>
        <w:t>26</w:t>
      </w:r>
      <w:r>
        <w:rPr>
          <w:noProof/>
        </w:rPr>
        <w:fldChar w:fldCharType="end"/>
      </w:r>
    </w:p>
    <w:p w14:paraId="4E138736" w14:textId="09322517" w:rsidR="00545374" w:rsidRDefault="00545374">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_Toc193453457 \h </w:instrText>
      </w:r>
      <w:r>
        <w:rPr>
          <w:noProof/>
        </w:rPr>
      </w:r>
      <w:r>
        <w:rPr>
          <w:noProof/>
        </w:rPr>
        <w:fldChar w:fldCharType="separate"/>
      </w:r>
      <w:r>
        <w:rPr>
          <w:noProof/>
        </w:rPr>
        <w:t>26</w:t>
      </w:r>
      <w:r>
        <w:rPr>
          <w:noProof/>
        </w:rPr>
        <w:fldChar w:fldCharType="end"/>
      </w:r>
    </w:p>
    <w:p w14:paraId="5E36EE85" w14:textId="53684207" w:rsidR="00545374" w:rsidRDefault="00545374">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_Toc193453458 \h </w:instrText>
      </w:r>
      <w:r>
        <w:rPr>
          <w:noProof/>
        </w:rPr>
      </w:r>
      <w:r>
        <w:rPr>
          <w:noProof/>
        </w:rPr>
        <w:fldChar w:fldCharType="separate"/>
      </w:r>
      <w:r>
        <w:rPr>
          <w:noProof/>
        </w:rPr>
        <w:t>28</w:t>
      </w:r>
      <w:r>
        <w:rPr>
          <w:noProof/>
        </w:rPr>
        <w:fldChar w:fldCharType="end"/>
      </w:r>
    </w:p>
    <w:p w14:paraId="7C693E3A" w14:textId="2A148950" w:rsidR="00545374" w:rsidRDefault="00545374">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_Toc193453459 \h </w:instrText>
      </w:r>
      <w:r>
        <w:rPr>
          <w:noProof/>
        </w:rPr>
      </w:r>
      <w:r>
        <w:rPr>
          <w:noProof/>
        </w:rPr>
        <w:fldChar w:fldCharType="separate"/>
      </w:r>
      <w:r>
        <w:rPr>
          <w:noProof/>
        </w:rPr>
        <w:t>28</w:t>
      </w:r>
      <w:r>
        <w:rPr>
          <w:noProof/>
        </w:rPr>
        <w:fldChar w:fldCharType="end"/>
      </w:r>
    </w:p>
    <w:p w14:paraId="6C853612" w14:textId="70261EC0" w:rsidR="00545374" w:rsidRDefault="00545374">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_Toc193453460 \h </w:instrText>
      </w:r>
      <w:r>
        <w:rPr>
          <w:noProof/>
        </w:rPr>
      </w:r>
      <w:r>
        <w:rPr>
          <w:noProof/>
        </w:rPr>
        <w:fldChar w:fldCharType="separate"/>
      </w:r>
      <w:r>
        <w:rPr>
          <w:noProof/>
        </w:rPr>
        <w:t>29</w:t>
      </w:r>
      <w:r>
        <w:rPr>
          <w:noProof/>
        </w:rPr>
        <w:fldChar w:fldCharType="end"/>
      </w:r>
    </w:p>
    <w:p w14:paraId="4D784C3F" w14:textId="7EBF7DAC" w:rsidR="00545374" w:rsidRDefault="00545374">
      <w:pPr>
        <w:pStyle w:val="TOC2"/>
        <w:rPr>
          <w:rFonts w:ascii="Calibri" w:eastAsia="Malgun Gothic" w:hAnsi="Calibri"/>
          <w:noProof/>
          <w:kern w:val="2"/>
          <w:sz w:val="24"/>
          <w:szCs w:val="24"/>
          <w:lang w:eastAsia="en-GB"/>
        </w:rPr>
      </w:pPr>
      <w:r w:rsidRPr="008471E3">
        <w:rPr>
          <w:rFonts w:eastAsia="SimSun"/>
          <w:noProof/>
        </w:rPr>
        <w:t>6.3</w:t>
      </w:r>
      <w:r>
        <w:rPr>
          <w:rFonts w:ascii="Calibri" w:eastAsia="Malgun Gothic" w:hAnsi="Calibri"/>
          <w:noProof/>
          <w:kern w:val="2"/>
          <w:sz w:val="24"/>
          <w:szCs w:val="24"/>
          <w:lang w:eastAsia="en-GB"/>
        </w:rPr>
        <w:tab/>
      </w:r>
      <w:r w:rsidRPr="008471E3">
        <w:rPr>
          <w:rFonts w:eastAsia="SimSun"/>
          <w:noProof/>
        </w:rPr>
        <w:t>Solutions for energy consumption</w:t>
      </w:r>
      <w:r>
        <w:rPr>
          <w:noProof/>
        </w:rPr>
        <w:tab/>
      </w:r>
      <w:r>
        <w:rPr>
          <w:noProof/>
        </w:rPr>
        <w:fldChar w:fldCharType="begin" w:fldLock="1"/>
      </w:r>
      <w:r>
        <w:rPr>
          <w:noProof/>
        </w:rPr>
        <w:instrText xml:space="preserve"> PAGEREF _Toc193453461 \h </w:instrText>
      </w:r>
      <w:r>
        <w:rPr>
          <w:noProof/>
        </w:rPr>
      </w:r>
      <w:r>
        <w:rPr>
          <w:noProof/>
        </w:rPr>
        <w:fldChar w:fldCharType="separate"/>
      </w:r>
      <w:r>
        <w:rPr>
          <w:noProof/>
        </w:rPr>
        <w:t>29</w:t>
      </w:r>
      <w:r>
        <w:rPr>
          <w:noProof/>
        </w:rPr>
        <w:fldChar w:fldCharType="end"/>
      </w:r>
    </w:p>
    <w:p w14:paraId="1B11E288" w14:textId="0F54567C" w:rsidR="00545374" w:rsidRDefault="00545374">
      <w:pPr>
        <w:pStyle w:val="TOC3"/>
        <w:rPr>
          <w:rFonts w:ascii="Calibri" w:eastAsia="Malgun Gothic" w:hAnsi="Calibri"/>
          <w:noProof/>
          <w:kern w:val="2"/>
          <w:sz w:val="24"/>
          <w:szCs w:val="24"/>
          <w:lang w:eastAsia="en-GB"/>
        </w:rPr>
      </w:pPr>
      <w:r w:rsidRPr="008471E3">
        <w:rPr>
          <w:rFonts w:eastAsia="SimSun"/>
          <w:noProof/>
        </w:rPr>
        <w:t>6.3.1</w:t>
      </w:r>
      <w:r>
        <w:rPr>
          <w:rFonts w:ascii="Calibri" w:eastAsia="Malgun Gothic" w:hAnsi="Calibri"/>
          <w:noProof/>
          <w:kern w:val="2"/>
          <w:sz w:val="24"/>
          <w:szCs w:val="24"/>
          <w:lang w:eastAsia="en-GB"/>
        </w:rPr>
        <w:tab/>
      </w:r>
      <w:r w:rsidRPr="008471E3">
        <w:rPr>
          <w:rFonts w:eastAsia="SimSun"/>
          <w:noProof/>
        </w:rPr>
        <w:t>Solution for energy consumption of PNFs</w:t>
      </w:r>
      <w:r>
        <w:rPr>
          <w:noProof/>
        </w:rPr>
        <w:tab/>
      </w:r>
      <w:r>
        <w:rPr>
          <w:noProof/>
        </w:rPr>
        <w:fldChar w:fldCharType="begin" w:fldLock="1"/>
      </w:r>
      <w:r>
        <w:rPr>
          <w:noProof/>
        </w:rPr>
        <w:instrText xml:space="preserve"> PAGEREF _Toc193453462 \h </w:instrText>
      </w:r>
      <w:r>
        <w:rPr>
          <w:noProof/>
        </w:rPr>
      </w:r>
      <w:r>
        <w:rPr>
          <w:noProof/>
        </w:rPr>
        <w:fldChar w:fldCharType="separate"/>
      </w:r>
      <w:r>
        <w:rPr>
          <w:noProof/>
        </w:rPr>
        <w:t>29</w:t>
      </w:r>
      <w:r>
        <w:rPr>
          <w:noProof/>
        </w:rPr>
        <w:fldChar w:fldCharType="end"/>
      </w:r>
    </w:p>
    <w:p w14:paraId="182C467D" w14:textId="5035006F" w:rsidR="00545374" w:rsidRDefault="00545374">
      <w:pPr>
        <w:pStyle w:val="TOC3"/>
        <w:rPr>
          <w:rFonts w:ascii="Calibri" w:eastAsia="Malgun Gothic" w:hAnsi="Calibri"/>
          <w:noProof/>
          <w:kern w:val="2"/>
          <w:sz w:val="24"/>
          <w:szCs w:val="24"/>
          <w:lang w:eastAsia="en-GB"/>
        </w:rPr>
      </w:pPr>
      <w:r w:rsidRPr="008471E3">
        <w:rPr>
          <w:rFonts w:eastAsia="SimSun"/>
          <w:noProof/>
        </w:rPr>
        <w:t>6.3.2</w:t>
      </w:r>
      <w:r>
        <w:rPr>
          <w:rFonts w:ascii="Calibri" w:eastAsia="Malgun Gothic" w:hAnsi="Calibri"/>
          <w:noProof/>
          <w:kern w:val="2"/>
          <w:sz w:val="24"/>
          <w:szCs w:val="24"/>
          <w:lang w:eastAsia="en-GB"/>
        </w:rPr>
        <w:tab/>
      </w:r>
      <w:r w:rsidRPr="008471E3">
        <w:rPr>
          <w:rFonts w:eastAsia="SimSun"/>
          <w:noProof/>
        </w:rPr>
        <w:t>Solution for energy consumption of VNF/VNFCs</w:t>
      </w:r>
      <w:r>
        <w:rPr>
          <w:noProof/>
        </w:rPr>
        <w:tab/>
      </w:r>
      <w:r>
        <w:rPr>
          <w:noProof/>
        </w:rPr>
        <w:fldChar w:fldCharType="begin" w:fldLock="1"/>
      </w:r>
      <w:r>
        <w:rPr>
          <w:noProof/>
        </w:rPr>
        <w:instrText xml:space="preserve"> PAGEREF _Toc193453463 \h </w:instrText>
      </w:r>
      <w:r>
        <w:rPr>
          <w:noProof/>
        </w:rPr>
      </w:r>
      <w:r>
        <w:rPr>
          <w:noProof/>
        </w:rPr>
        <w:fldChar w:fldCharType="separate"/>
      </w:r>
      <w:r>
        <w:rPr>
          <w:noProof/>
        </w:rPr>
        <w:t>29</w:t>
      </w:r>
      <w:r>
        <w:rPr>
          <w:noProof/>
        </w:rPr>
        <w:fldChar w:fldCharType="end"/>
      </w:r>
    </w:p>
    <w:p w14:paraId="7598DD08" w14:textId="75DCA688" w:rsidR="00545374" w:rsidRDefault="00545374">
      <w:pPr>
        <w:pStyle w:val="TOC4"/>
        <w:rPr>
          <w:rFonts w:ascii="Calibri" w:eastAsia="Malgun Gothic" w:hAnsi="Calibri"/>
          <w:noProof/>
          <w:kern w:val="2"/>
          <w:sz w:val="24"/>
          <w:szCs w:val="24"/>
          <w:lang w:eastAsia="en-GB"/>
        </w:rPr>
      </w:pPr>
      <w:r w:rsidRPr="008471E3">
        <w:rPr>
          <w:rFonts w:eastAsia="SimSun"/>
          <w:noProof/>
        </w:rPr>
        <w:t>6.3.2.1</w:t>
      </w:r>
      <w:r>
        <w:rPr>
          <w:rFonts w:ascii="Calibri" w:eastAsia="Malgun Gothic" w:hAnsi="Calibri"/>
          <w:noProof/>
          <w:kern w:val="2"/>
          <w:sz w:val="24"/>
          <w:szCs w:val="24"/>
          <w:lang w:eastAsia="en-GB"/>
        </w:rPr>
        <w:tab/>
      </w:r>
      <w:r w:rsidRPr="008471E3">
        <w:rPr>
          <w:rFonts w:eastAsia="SimSun"/>
          <w:noProof/>
        </w:rPr>
        <w:t>Introduction</w:t>
      </w:r>
      <w:r>
        <w:rPr>
          <w:noProof/>
        </w:rPr>
        <w:tab/>
      </w:r>
      <w:r>
        <w:rPr>
          <w:noProof/>
        </w:rPr>
        <w:fldChar w:fldCharType="begin" w:fldLock="1"/>
      </w:r>
      <w:r>
        <w:rPr>
          <w:noProof/>
        </w:rPr>
        <w:instrText xml:space="preserve"> PAGEREF _Toc193453464 \h </w:instrText>
      </w:r>
      <w:r>
        <w:rPr>
          <w:noProof/>
        </w:rPr>
      </w:r>
      <w:r>
        <w:rPr>
          <w:noProof/>
        </w:rPr>
        <w:fldChar w:fldCharType="separate"/>
      </w:r>
      <w:r>
        <w:rPr>
          <w:noProof/>
        </w:rPr>
        <w:t>29</w:t>
      </w:r>
      <w:r>
        <w:rPr>
          <w:noProof/>
        </w:rPr>
        <w:fldChar w:fldCharType="end"/>
      </w:r>
    </w:p>
    <w:p w14:paraId="046481E2" w14:textId="6B990A89" w:rsidR="00545374" w:rsidRDefault="00545374">
      <w:pPr>
        <w:pStyle w:val="TOC4"/>
        <w:rPr>
          <w:rFonts w:ascii="Calibri" w:eastAsia="Malgun Gothic" w:hAnsi="Calibri"/>
          <w:noProof/>
          <w:kern w:val="2"/>
          <w:sz w:val="24"/>
          <w:szCs w:val="24"/>
          <w:lang w:eastAsia="en-GB"/>
        </w:rPr>
      </w:pPr>
      <w:r w:rsidRPr="008471E3">
        <w:rPr>
          <w:rFonts w:eastAsia="SimSun"/>
          <w:noProof/>
        </w:rPr>
        <w:t>6.3.2.2</w:t>
      </w:r>
      <w:r>
        <w:rPr>
          <w:rFonts w:ascii="Calibri" w:eastAsia="Malgun Gothic" w:hAnsi="Calibri"/>
          <w:noProof/>
          <w:kern w:val="2"/>
          <w:sz w:val="24"/>
          <w:szCs w:val="24"/>
          <w:lang w:eastAsia="en-GB"/>
        </w:rPr>
        <w:tab/>
      </w:r>
      <w:r w:rsidRPr="008471E3">
        <w:rPr>
          <w:rFonts w:eastAsia="SimSun"/>
          <w:noProof/>
        </w:rPr>
        <w:t>Solution for VM-based VNF/VNFCs</w:t>
      </w:r>
      <w:r>
        <w:rPr>
          <w:noProof/>
        </w:rPr>
        <w:tab/>
      </w:r>
      <w:r>
        <w:rPr>
          <w:noProof/>
        </w:rPr>
        <w:fldChar w:fldCharType="begin" w:fldLock="1"/>
      </w:r>
      <w:r>
        <w:rPr>
          <w:noProof/>
        </w:rPr>
        <w:instrText xml:space="preserve"> PAGEREF _Toc193453465 \h </w:instrText>
      </w:r>
      <w:r>
        <w:rPr>
          <w:noProof/>
        </w:rPr>
      </w:r>
      <w:r>
        <w:rPr>
          <w:noProof/>
        </w:rPr>
        <w:fldChar w:fldCharType="separate"/>
      </w:r>
      <w:r>
        <w:rPr>
          <w:noProof/>
        </w:rPr>
        <w:t>30</w:t>
      </w:r>
      <w:r>
        <w:rPr>
          <w:noProof/>
        </w:rPr>
        <w:fldChar w:fldCharType="end"/>
      </w:r>
    </w:p>
    <w:p w14:paraId="1ED765E3" w14:textId="02ADF2C8" w:rsidR="00545374" w:rsidRDefault="00545374">
      <w:pPr>
        <w:pStyle w:val="TOC5"/>
        <w:rPr>
          <w:rFonts w:ascii="Calibri" w:eastAsia="Malgun Gothic" w:hAnsi="Calibri"/>
          <w:noProof/>
          <w:kern w:val="2"/>
          <w:sz w:val="24"/>
          <w:szCs w:val="24"/>
          <w:lang w:eastAsia="en-GB"/>
        </w:rPr>
      </w:pPr>
      <w:r w:rsidRPr="008471E3">
        <w:rPr>
          <w:rFonts w:eastAsia="SimSun"/>
          <w:noProof/>
          <w:lang w:val="en-US"/>
        </w:rPr>
        <w:t>6.3.2.2.1</w:t>
      </w:r>
      <w:r>
        <w:rPr>
          <w:rFonts w:ascii="Calibri" w:eastAsia="Malgun Gothic" w:hAnsi="Calibri"/>
          <w:noProof/>
          <w:kern w:val="2"/>
          <w:sz w:val="24"/>
          <w:szCs w:val="24"/>
          <w:lang w:eastAsia="en-GB"/>
        </w:rPr>
        <w:tab/>
      </w:r>
      <w:r w:rsidRPr="008471E3">
        <w:rPr>
          <w:rFonts w:eastAsia="SimSun"/>
          <w:noProof/>
          <w:lang w:val="en-US"/>
        </w:rPr>
        <w:t>Solution based on vCPU usage of virtual compute resources</w:t>
      </w:r>
      <w:r>
        <w:rPr>
          <w:noProof/>
        </w:rPr>
        <w:tab/>
      </w:r>
      <w:r>
        <w:rPr>
          <w:noProof/>
        </w:rPr>
        <w:fldChar w:fldCharType="begin" w:fldLock="1"/>
      </w:r>
      <w:r>
        <w:rPr>
          <w:noProof/>
        </w:rPr>
        <w:instrText xml:space="preserve"> PAGEREF _Toc193453466 \h </w:instrText>
      </w:r>
      <w:r>
        <w:rPr>
          <w:noProof/>
        </w:rPr>
      </w:r>
      <w:r>
        <w:rPr>
          <w:noProof/>
        </w:rPr>
        <w:fldChar w:fldCharType="separate"/>
      </w:r>
      <w:r>
        <w:rPr>
          <w:noProof/>
        </w:rPr>
        <w:t>30</w:t>
      </w:r>
      <w:r>
        <w:rPr>
          <w:noProof/>
        </w:rPr>
        <w:fldChar w:fldCharType="end"/>
      </w:r>
    </w:p>
    <w:p w14:paraId="486C8470" w14:textId="670E19D2" w:rsidR="00545374" w:rsidRDefault="00545374" w:rsidP="00545374">
      <w:pPr>
        <w:pStyle w:val="TOC8"/>
        <w:rPr>
          <w:rFonts w:ascii="Calibri" w:eastAsia="Malgun Gothic"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_Toc193453467 \h </w:instrText>
      </w:r>
      <w:r>
        <w:rPr>
          <w:noProof/>
        </w:rPr>
      </w:r>
      <w:r>
        <w:rPr>
          <w:noProof/>
        </w:rPr>
        <w:fldChar w:fldCharType="separate"/>
      </w:r>
      <w:r>
        <w:rPr>
          <w:noProof/>
        </w:rPr>
        <w:t>32</w:t>
      </w:r>
      <w:r>
        <w:rPr>
          <w:noProof/>
        </w:rPr>
        <w:fldChar w:fldCharType="end"/>
      </w:r>
    </w:p>
    <w:p w14:paraId="0621A7C4" w14:textId="5E5C191D" w:rsidR="00545374" w:rsidRDefault="00545374">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_Toc193453468 \h </w:instrText>
      </w:r>
      <w:r>
        <w:rPr>
          <w:noProof/>
        </w:rPr>
      </w:r>
      <w:r>
        <w:rPr>
          <w:noProof/>
        </w:rPr>
        <w:fldChar w:fldCharType="separate"/>
      </w:r>
      <w:r>
        <w:rPr>
          <w:noProof/>
        </w:rPr>
        <w:t>32</w:t>
      </w:r>
      <w:r>
        <w:rPr>
          <w:noProof/>
        </w:rPr>
        <w:fldChar w:fldCharType="end"/>
      </w:r>
    </w:p>
    <w:p w14:paraId="542DACF8" w14:textId="381AF16C" w:rsidR="00545374" w:rsidRDefault="00545374">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_Toc193453469 \h </w:instrText>
      </w:r>
      <w:r>
        <w:rPr>
          <w:noProof/>
        </w:rPr>
      </w:r>
      <w:r>
        <w:rPr>
          <w:noProof/>
        </w:rPr>
        <w:fldChar w:fldCharType="separate"/>
      </w:r>
      <w:r>
        <w:rPr>
          <w:noProof/>
        </w:rPr>
        <w:t>32</w:t>
      </w:r>
      <w:r>
        <w:rPr>
          <w:noProof/>
        </w:rPr>
        <w:fldChar w:fldCharType="end"/>
      </w:r>
    </w:p>
    <w:p w14:paraId="77518AB8" w14:textId="18CFAEC2" w:rsidR="00545374" w:rsidRDefault="00545374">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_Toc193453470 \h </w:instrText>
      </w:r>
      <w:r>
        <w:rPr>
          <w:noProof/>
        </w:rPr>
      </w:r>
      <w:r>
        <w:rPr>
          <w:noProof/>
        </w:rPr>
        <w:fldChar w:fldCharType="separate"/>
      </w:r>
      <w:r>
        <w:rPr>
          <w:noProof/>
        </w:rPr>
        <w:t>32</w:t>
      </w:r>
      <w:r>
        <w:rPr>
          <w:noProof/>
        </w:rPr>
        <w:fldChar w:fldCharType="end"/>
      </w:r>
    </w:p>
    <w:p w14:paraId="0E43B2E0" w14:textId="09D8B335" w:rsidR="00545374" w:rsidRDefault="00545374">
      <w:pPr>
        <w:pStyle w:val="TOC1"/>
        <w:rPr>
          <w:rFonts w:ascii="Calibri" w:eastAsia="Malgun Gothic" w:hAnsi="Calibri"/>
          <w:noProof/>
          <w:kern w:val="2"/>
          <w:sz w:val="24"/>
          <w:szCs w:val="24"/>
          <w:lang w:eastAsia="en-GB"/>
        </w:rPr>
      </w:pPr>
      <w:r>
        <w:rPr>
          <w:noProof/>
        </w:rPr>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_Toc193453471 \h </w:instrText>
      </w:r>
      <w:r>
        <w:rPr>
          <w:noProof/>
        </w:rPr>
      </w:r>
      <w:r>
        <w:rPr>
          <w:noProof/>
        </w:rPr>
        <w:fldChar w:fldCharType="separate"/>
      </w:r>
      <w:r>
        <w:rPr>
          <w:noProof/>
        </w:rPr>
        <w:t>33</w:t>
      </w:r>
      <w:r>
        <w:rPr>
          <w:noProof/>
        </w:rPr>
        <w:fldChar w:fldCharType="end"/>
      </w:r>
    </w:p>
    <w:p w14:paraId="563202EE" w14:textId="08C42451" w:rsidR="00545374" w:rsidRDefault="00545374" w:rsidP="00545374">
      <w:pPr>
        <w:pStyle w:val="TOC8"/>
        <w:rPr>
          <w:rFonts w:ascii="Calibri" w:eastAsia="Malgun Gothic"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_Toc193453472 \h </w:instrText>
      </w:r>
      <w:r>
        <w:rPr>
          <w:noProof/>
        </w:rPr>
      </w:r>
      <w:r>
        <w:rPr>
          <w:noProof/>
        </w:rPr>
        <w:fldChar w:fldCharType="separate"/>
      </w:r>
      <w:r>
        <w:rPr>
          <w:noProof/>
        </w:rPr>
        <w:t>34</w:t>
      </w:r>
      <w:r>
        <w:rPr>
          <w:noProof/>
        </w:rPr>
        <w:fldChar w:fldCharType="end"/>
      </w:r>
    </w:p>
    <w:p w14:paraId="39D04855" w14:textId="57A75035" w:rsidR="00080512" w:rsidRPr="008577C3" w:rsidRDefault="005305C6">
      <w:r>
        <w:rPr>
          <w:noProof/>
          <w:sz w:val="22"/>
        </w:rPr>
        <w:fldChar w:fldCharType="end"/>
      </w:r>
    </w:p>
    <w:p w14:paraId="0673B3B5" w14:textId="77777777" w:rsidR="00080512" w:rsidRPr="008577C3" w:rsidRDefault="00080512">
      <w:pPr>
        <w:pStyle w:val="Heading1"/>
      </w:pPr>
      <w:r w:rsidRPr="008577C3">
        <w:br w:type="page"/>
      </w:r>
      <w:bookmarkStart w:id="3" w:name="_Toc34300915"/>
      <w:bookmarkStart w:id="4" w:name="_Toc43730744"/>
      <w:bookmarkStart w:id="5" w:name="_Toc193453369"/>
      <w:r w:rsidRPr="008577C3">
        <w:lastRenderedPageBreak/>
        <w:t>Foreword</w:t>
      </w:r>
      <w:bookmarkEnd w:id="3"/>
      <w:bookmarkEnd w:id="4"/>
      <w:bookmarkEnd w:id="5"/>
    </w:p>
    <w:p w14:paraId="1FC1DD87"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6B5C556A"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5A763" w14:textId="77777777" w:rsidR="00080512" w:rsidRPr="008577C3" w:rsidRDefault="00080512">
      <w:pPr>
        <w:pStyle w:val="B10"/>
      </w:pPr>
      <w:r w:rsidRPr="008577C3">
        <w:t>Version x.y.z</w:t>
      </w:r>
    </w:p>
    <w:p w14:paraId="1B335FC0" w14:textId="77777777" w:rsidR="00080512" w:rsidRPr="008577C3" w:rsidRDefault="00080512">
      <w:pPr>
        <w:pStyle w:val="B10"/>
      </w:pPr>
      <w:r w:rsidRPr="008577C3">
        <w:t>where:</w:t>
      </w:r>
    </w:p>
    <w:p w14:paraId="1CED19FA" w14:textId="77777777" w:rsidR="00080512" w:rsidRPr="008577C3" w:rsidRDefault="00080512">
      <w:pPr>
        <w:pStyle w:val="B2"/>
      </w:pPr>
      <w:r w:rsidRPr="008577C3">
        <w:t>x</w:t>
      </w:r>
      <w:r w:rsidRPr="008577C3">
        <w:tab/>
        <w:t>the first digit:</w:t>
      </w:r>
    </w:p>
    <w:p w14:paraId="4F0A3B66" w14:textId="77777777" w:rsidR="00080512" w:rsidRPr="008577C3" w:rsidRDefault="00080512">
      <w:pPr>
        <w:pStyle w:val="B3"/>
      </w:pPr>
      <w:r w:rsidRPr="008577C3">
        <w:t>1</w:t>
      </w:r>
      <w:r w:rsidRPr="008577C3">
        <w:tab/>
        <w:t>presented to TSG for information;</w:t>
      </w:r>
    </w:p>
    <w:p w14:paraId="56959F01" w14:textId="77777777" w:rsidR="00080512" w:rsidRPr="008577C3" w:rsidRDefault="00080512">
      <w:pPr>
        <w:pStyle w:val="B3"/>
      </w:pPr>
      <w:r w:rsidRPr="008577C3">
        <w:t>2</w:t>
      </w:r>
      <w:r w:rsidRPr="008577C3">
        <w:tab/>
        <w:t>presented to TSG for approval;</w:t>
      </w:r>
    </w:p>
    <w:p w14:paraId="4501D93B" w14:textId="77777777" w:rsidR="00080512" w:rsidRPr="008577C3" w:rsidRDefault="00080512">
      <w:pPr>
        <w:pStyle w:val="B3"/>
      </w:pPr>
      <w:r w:rsidRPr="008577C3">
        <w:t>3</w:t>
      </w:r>
      <w:r w:rsidRPr="008577C3">
        <w:tab/>
        <w:t>or greater indicates TSG approved document under change control.</w:t>
      </w:r>
    </w:p>
    <w:p w14:paraId="72F78D8A"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1DFDD08F" w14:textId="77777777" w:rsidR="00080512" w:rsidRDefault="00080512">
      <w:pPr>
        <w:pStyle w:val="B2"/>
      </w:pPr>
      <w:r w:rsidRPr="008577C3">
        <w:t>z</w:t>
      </w:r>
      <w:r w:rsidRPr="008577C3">
        <w:tab/>
        <w:t>the third digit is incremented when editorial only changes have been incorporated in the document.</w:t>
      </w:r>
    </w:p>
    <w:p w14:paraId="2D36C74E" w14:textId="77777777" w:rsidR="00AC70F1" w:rsidRDefault="00AC70F1" w:rsidP="00AC70F1">
      <w:r>
        <w:t>In the present document, certain modal verbs have the following meanings:</w:t>
      </w:r>
    </w:p>
    <w:p w14:paraId="2988CE82" w14:textId="77777777" w:rsidR="00AC70F1" w:rsidRDefault="00AC70F1" w:rsidP="00AC70F1">
      <w:pPr>
        <w:pStyle w:val="EX"/>
      </w:pPr>
      <w:r w:rsidRPr="008C384C">
        <w:rPr>
          <w:b/>
        </w:rPr>
        <w:t>shall</w:t>
      </w:r>
      <w:r>
        <w:tab/>
      </w:r>
      <w:r>
        <w:tab/>
        <w:t>indicates a mandatory requirement to do something</w:t>
      </w:r>
    </w:p>
    <w:p w14:paraId="00671C89" w14:textId="77777777" w:rsidR="00AC70F1" w:rsidRDefault="00AC70F1" w:rsidP="00AC70F1">
      <w:pPr>
        <w:pStyle w:val="EX"/>
      </w:pPr>
      <w:r w:rsidRPr="008C384C">
        <w:rPr>
          <w:b/>
        </w:rPr>
        <w:t>shall not</w:t>
      </w:r>
      <w:r>
        <w:tab/>
        <w:t>indicates an interdiction (prohibition) to do something</w:t>
      </w:r>
    </w:p>
    <w:p w14:paraId="0EBE55F1"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36F3AB6F"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04A1F7" w14:textId="77777777" w:rsidR="00AC70F1" w:rsidRDefault="00AC70F1" w:rsidP="00AC70F1">
      <w:pPr>
        <w:pStyle w:val="EX"/>
      </w:pPr>
      <w:r w:rsidRPr="008C384C">
        <w:rPr>
          <w:b/>
        </w:rPr>
        <w:t>should</w:t>
      </w:r>
      <w:r>
        <w:tab/>
      </w:r>
      <w:r>
        <w:tab/>
        <w:t>indicates a recommendation to do something</w:t>
      </w:r>
    </w:p>
    <w:p w14:paraId="75C64836" w14:textId="77777777" w:rsidR="00AC70F1" w:rsidRDefault="00AC70F1" w:rsidP="00AC70F1">
      <w:pPr>
        <w:pStyle w:val="EX"/>
      </w:pPr>
      <w:r w:rsidRPr="008C384C">
        <w:rPr>
          <w:b/>
        </w:rPr>
        <w:t>should not</w:t>
      </w:r>
      <w:r>
        <w:tab/>
        <w:t>indicates a recommendation not to do something</w:t>
      </w:r>
    </w:p>
    <w:p w14:paraId="52CD2465" w14:textId="77777777" w:rsidR="00AC70F1" w:rsidRDefault="00AC70F1" w:rsidP="00AC70F1">
      <w:pPr>
        <w:pStyle w:val="EX"/>
      </w:pPr>
      <w:r w:rsidRPr="00774DA4">
        <w:rPr>
          <w:b/>
        </w:rPr>
        <w:t>may</w:t>
      </w:r>
      <w:r>
        <w:tab/>
      </w:r>
      <w:r>
        <w:tab/>
        <w:t>indicates permission to do something</w:t>
      </w:r>
    </w:p>
    <w:p w14:paraId="22FA1C5F" w14:textId="77777777" w:rsidR="00AC70F1" w:rsidRDefault="00AC70F1" w:rsidP="00AC70F1">
      <w:pPr>
        <w:pStyle w:val="EX"/>
      </w:pPr>
      <w:r w:rsidRPr="00774DA4">
        <w:rPr>
          <w:b/>
        </w:rPr>
        <w:t>need not</w:t>
      </w:r>
      <w:r>
        <w:tab/>
        <w:t>indicates permission not to do something</w:t>
      </w:r>
    </w:p>
    <w:p w14:paraId="701F2EA4"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774D4A60" w14:textId="77777777" w:rsidR="00AC70F1" w:rsidRDefault="00AC70F1" w:rsidP="00AC70F1">
      <w:pPr>
        <w:pStyle w:val="EX"/>
      </w:pPr>
      <w:r w:rsidRPr="00774DA4">
        <w:rPr>
          <w:b/>
        </w:rPr>
        <w:t>can</w:t>
      </w:r>
      <w:r>
        <w:tab/>
      </w:r>
      <w:r>
        <w:tab/>
        <w:t>indicates that something is possible</w:t>
      </w:r>
    </w:p>
    <w:p w14:paraId="6B2B4E5E" w14:textId="77777777" w:rsidR="00AC70F1" w:rsidRDefault="00AC70F1" w:rsidP="00AC70F1">
      <w:pPr>
        <w:pStyle w:val="EX"/>
      </w:pPr>
      <w:r w:rsidRPr="00774DA4">
        <w:rPr>
          <w:b/>
        </w:rPr>
        <w:t>cannot</w:t>
      </w:r>
      <w:r>
        <w:tab/>
      </w:r>
      <w:r>
        <w:tab/>
        <w:t>indicates that something is impossible</w:t>
      </w:r>
    </w:p>
    <w:p w14:paraId="776A51F9" w14:textId="77777777" w:rsidR="00AC70F1" w:rsidRDefault="00AC70F1" w:rsidP="00AC70F1">
      <w:pPr>
        <w:pStyle w:val="EX"/>
      </w:pPr>
      <w:r>
        <w:t>The constructions "can" and "cannot" shall not to be used as substitutes for "may" and "need not".</w:t>
      </w:r>
    </w:p>
    <w:p w14:paraId="44D7B7F7"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2B957F9"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B70ABBF"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C799261"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F184D5" w14:textId="77777777" w:rsidR="00AC70F1" w:rsidRDefault="00AC70F1" w:rsidP="00AC70F1">
      <w:r>
        <w:t>In addition:</w:t>
      </w:r>
    </w:p>
    <w:p w14:paraId="6281A0F0" w14:textId="77777777" w:rsidR="00AC70F1" w:rsidRDefault="00AC70F1" w:rsidP="00AC70F1">
      <w:pPr>
        <w:pStyle w:val="EX"/>
      </w:pPr>
      <w:r w:rsidRPr="00647114">
        <w:rPr>
          <w:b/>
        </w:rPr>
        <w:t>is</w:t>
      </w:r>
      <w:r>
        <w:tab/>
        <w:t>(or any other verb in the indicative mood) indicates a statement of fact</w:t>
      </w:r>
    </w:p>
    <w:p w14:paraId="220814EB" w14:textId="77777777" w:rsidR="00AC70F1" w:rsidRDefault="00AC70F1" w:rsidP="00AC70F1">
      <w:pPr>
        <w:pStyle w:val="EX"/>
      </w:pPr>
      <w:r w:rsidRPr="00647114">
        <w:rPr>
          <w:b/>
        </w:rPr>
        <w:t>is not</w:t>
      </w:r>
      <w:r>
        <w:tab/>
        <w:t>(or any other negative verb in the indicative mood) indicates a statement of fact</w:t>
      </w:r>
    </w:p>
    <w:p w14:paraId="2B174D45" w14:textId="77777777" w:rsidR="00AC70F1" w:rsidRPr="004D3578" w:rsidRDefault="00AC70F1" w:rsidP="00AC70F1">
      <w:pPr>
        <w:pStyle w:val="EX"/>
      </w:pPr>
      <w:r>
        <w:t>The constructions "is" and "is not" do not indicate requirements.</w:t>
      </w:r>
    </w:p>
    <w:p w14:paraId="37FC1800" w14:textId="77777777" w:rsidR="00AC70F1" w:rsidRPr="008577C3" w:rsidRDefault="00AC70F1">
      <w:pPr>
        <w:pStyle w:val="B2"/>
      </w:pPr>
    </w:p>
    <w:p w14:paraId="5D3179DC" w14:textId="77777777" w:rsidR="00080512" w:rsidRPr="008577C3" w:rsidRDefault="00080512">
      <w:pPr>
        <w:pStyle w:val="Heading1"/>
      </w:pPr>
      <w:r w:rsidRPr="008577C3">
        <w:br w:type="page"/>
      </w:r>
      <w:bookmarkStart w:id="6" w:name="_Toc34300916"/>
      <w:bookmarkStart w:id="7" w:name="_Toc43730745"/>
      <w:bookmarkStart w:id="8" w:name="_Toc193453370"/>
      <w:r w:rsidRPr="008577C3">
        <w:lastRenderedPageBreak/>
        <w:t>1</w:t>
      </w:r>
      <w:r w:rsidRPr="008577C3">
        <w:tab/>
        <w:t>Scope</w:t>
      </w:r>
      <w:bookmarkEnd w:id="6"/>
      <w:bookmarkEnd w:id="7"/>
      <w:bookmarkEnd w:id="8"/>
    </w:p>
    <w:p w14:paraId="4E1CE029"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44D06CAC" w14:textId="77777777" w:rsidR="00080512" w:rsidRPr="008577C3" w:rsidRDefault="00080512">
      <w:pPr>
        <w:pStyle w:val="Heading1"/>
      </w:pPr>
      <w:bookmarkStart w:id="9" w:name="_Toc34300917"/>
      <w:bookmarkStart w:id="10" w:name="_Toc43730746"/>
      <w:bookmarkStart w:id="11" w:name="_Toc193453371"/>
      <w:r w:rsidRPr="008577C3">
        <w:t>2</w:t>
      </w:r>
      <w:r w:rsidRPr="008577C3">
        <w:tab/>
        <w:t>References</w:t>
      </w:r>
      <w:bookmarkEnd w:id="9"/>
      <w:bookmarkEnd w:id="10"/>
      <w:bookmarkEnd w:id="11"/>
    </w:p>
    <w:p w14:paraId="0AE5CBEB" w14:textId="77777777" w:rsidR="00080512" w:rsidRPr="008577C3" w:rsidRDefault="00080512">
      <w:r w:rsidRPr="008577C3">
        <w:t>The following documents contain provisions which, through reference in this text, constitute provisions of the present document.</w:t>
      </w:r>
    </w:p>
    <w:p w14:paraId="2CCCAA26" w14:textId="77777777" w:rsidR="00080512" w:rsidRPr="008577C3" w:rsidRDefault="00051834" w:rsidP="00051834">
      <w:pPr>
        <w:pStyle w:val="B10"/>
      </w:pPr>
      <w:bookmarkStart w:id="12" w:name="OLE_LINK1"/>
      <w:bookmarkStart w:id="13" w:name="OLE_LINK2"/>
      <w:bookmarkStart w:id="14" w:name="OLE_LINK3"/>
      <w:bookmarkStart w:id="15"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42A83AFD"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4AEBC4D1"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2"/>
    <w:bookmarkEnd w:id="13"/>
    <w:bookmarkEnd w:id="14"/>
    <w:bookmarkEnd w:id="15"/>
    <w:p w14:paraId="51EA55A6" w14:textId="77777777" w:rsidR="00EC4A25" w:rsidRPr="008577C3" w:rsidRDefault="00EC4A25" w:rsidP="00EC4A25">
      <w:pPr>
        <w:pStyle w:val="EX"/>
      </w:pPr>
      <w:r w:rsidRPr="008577C3">
        <w:t>[1]</w:t>
      </w:r>
      <w:r w:rsidRPr="008577C3">
        <w:tab/>
        <w:t>3GPP TR 21.905: "Vocabulary for 3GPP Specifications".</w:t>
      </w:r>
    </w:p>
    <w:p w14:paraId="25E4A556"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4FA79A86"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6BDFEF0D"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8E2C6E7" w14:textId="77777777" w:rsidR="00D50765" w:rsidRPr="008577C3" w:rsidRDefault="00D50765" w:rsidP="00D50765">
      <w:pPr>
        <w:pStyle w:val="EX"/>
      </w:pPr>
      <w:r w:rsidRPr="008577C3">
        <w:t>[5]</w:t>
      </w:r>
      <w:r w:rsidRPr="008577C3">
        <w:tab/>
        <w:t>3GPP TS 28.550: "Management and orchestration; Performance assurance".</w:t>
      </w:r>
    </w:p>
    <w:p w14:paraId="7EF54516" w14:textId="77777777" w:rsidR="00D50765" w:rsidRPr="008577C3" w:rsidRDefault="00D50765" w:rsidP="00D50765">
      <w:pPr>
        <w:pStyle w:val="EX"/>
      </w:pPr>
      <w:r w:rsidRPr="008577C3">
        <w:t>[6]</w:t>
      </w:r>
      <w:r w:rsidRPr="008577C3">
        <w:tab/>
        <w:t>3GPP TS 28.531: "Management and orchestration; Provisioning".</w:t>
      </w:r>
    </w:p>
    <w:p w14:paraId="22684D89" w14:textId="77777777" w:rsidR="00D50765" w:rsidRPr="008577C3" w:rsidRDefault="00D50765" w:rsidP="00D50765">
      <w:pPr>
        <w:pStyle w:val="EX"/>
      </w:pPr>
      <w:r w:rsidRPr="008577C3">
        <w:t>[7]</w:t>
      </w:r>
      <w:r w:rsidRPr="008577C3">
        <w:tab/>
        <w:t>3GPP TS 28.545: "Management and orchestration; Fault Supervision (FS)".</w:t>
      </w:r>
    </w:p>
    <w:p w14:paraId="1673540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16AEFB9"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5E7B76FA"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41904ECE"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582C0396" w14:textId="77777777" w:rsidR="003128FA" w:rsidRPr="008577C3" w:rsidRDefault="003128FA" w:rsidP="003128FA">
      <w:pPr>
        <w:pStyle w:val="EX"/>
      </w:pPr>
      <w:r w:rsidRPr="008577C3">
        <w:t>[12]</w:t>
      </w:r>
      <w:r w:rsidRPr="008577C3">
        <w:tab/>
        <w:t>3GPP TS 38.401: "NG-RAN; Architecture description".</w:t>
      </w:r>
    </w:p>
    <w:p w14:paraId="2B9267A9"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2A9F93E4" w14:textId="31C80DEF" w:rsidR="00E647C9" w:rsidRDefault="00E647C9" w:rsidP="00E647C9">
      <w:pPr>
        <w:pStyle w:val="EX"/>
      </w:pPr>
      <w:r w:rsidRPr="008577C3">
        <w:t>[14]</w:t>
      </w:r>
      <w:r w:rsidRPr="008577C3">
        <w:tab/>
      </w:r>
      <w:r w:rsidR="00984D5E">
        <w:t>Void</w:t>
      </w:r>
      <w:r w:rsidRPr="008577C3">
        <w:t>.</w:t>
      </w:r>
    </w:p>
    <w:p w14:paraId="46F94EF8"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65576253"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6463E902" w14:textId="77777777" w:rsidR="00141CBF" w:rsidRDefault="00C64FF8" w:rsidP="00E647C9">
      <w:pPr>
        <w:pStyle w:val="EX"/>
      </w:pPr>
      <w:r>
        <w:t>[17]</w:t>
      </w:r>
      <w:r>
        <w:tab/>
        <w:t>3GPP TS 32.551: "Energy Saving Managament (ESM); Concepts and requirements".</w:t>
      </w:r>
    </w:p>
    <w:p w14:paraId="67EEF047" w14:textId="77777777" w:rsidR="00621263" w:rsidRDefault="00621263" w:rsidP="00E647C9">
      <w:pPr>
        <w:pStyle w:val="EX"/>
      </w:pPr>
      <w:r>
        <w:lastRenderedPageBreak/>
        <w:t>[18]</w:t>
      </w:r>
      <w:r>
        <w:tab/>
        <w:t>3GPP TS 28.554: "Management and orchestration; 5G end to end Key Performance Indicators (KPI)".</w:t>
      </w:r>
    </w:p>
    <w:p w14:paraId="5484CBFA"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5921D26" w14:textId="77777777" w:rsidR="0057566A" w:rsidRDefault="0057566A" w:rsidP="0057566A">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517500C9" w14:textId="77777777" w:rsidR="00984D5E" w:rsidRDefault="00984D5E" w:rsidP="00984D5E">
      <w:pPr>
        <w:pStyle w:val="EX"/>
        <w:rPr>
          <w:lang w:val="en-US"/>
        </w:rPr>
      </w:pPr>
      <w:r>
        <w:rPr>
          <w:lang w:val="en-US"/>
        </w:rPr>
        <w:t>[21]</w:t>
      </w:r>
      <w:r>
        <w:rPr>
          <w:lang w:val="en-US"/>
        </w:rPr>
        <w:tab/>
      </w:r>
      <w:r w:rsidRPr="00D91A31">
        <w:t>ETSI GS NFV-IFA 008 V3.7.1 (2022-11)</w:t>
      </w:r>
      <w:r>
        <w:t xml:space="preserve">: </w:t>
      </w:r>
      <w:r w:rsidRPr="009A1923">
        <w:t>"Network Functions Virtualisation (NFV) Release 3; Management and Orchestration; V</w:t>
      </w:r>
      <w:r>
        <w:t>e</w:t>
      </w:r>
      <w:r w:rsidRPr="009A1923">
        <w:t>-Vnfm reference point - Interface and Information Model Specification".</w:t>
      </w:r>
    </w:p>
    <w:p w14:paraId="10AC11E3" w14:textId="77777777" w:rsidR="00984D5E" w:rsidRDefault="00984D5E" w:rsidP="00984D5E">
      <w:pPr>
        <w:pStyle w:val="EX"/>
      </w:pPr>
      <w:r>
        <w:rPr>
          <w:lang w:val="en-US"/>
        </w:rPr>
        <w:t>[22]</w:t>
      </w:r>
      <w:r>
        <w:rPr>
          <w:lang w:val="en-US"/>
        </w:rPr>
        <w:tab/>
      </w:r>
      <w:r w:rsidRPr="00D91A31">
        <w:t>ETSI GS NFV-TST 008 V3.5.1 (2021-12)</w:t>
      </w:r>
      <w:r w:rsidRPr="009A1923">
        <w:t>: "</w:t>
      </w:r>
      <w:r>
        <w:t>Network Functions Virtualisation (NFV) Release 3; Testing; NFVI Compute and Network Metrics Specification</w:t>
      </w:r>
      <w:r w:rsidRPr="009A1923">
        <w:t>".</w:t>
      </w:r>
    </w:p>
    <w:p w14:paraId="3436F666" w14:textId="77777777" w:rsidR="00984D5E" w:rsidRDefault="00984D5E" w:rsidP="00984D5E">
      <w:pPr>
        <w:pStyle w:val="EX"/>
        <w:rPr>
          <w:lang w:val="en-US"/>
        </w:rPr>
      </w:pPr>
      <w:r>
        <w:rPr>
          <w:lang w:val="en-US"/>
        </w:rPr>
        <w:t>[23]</w:t>
      </w:r>
      <w:r>
        <w:rPr>
          <w:lang w:val="en-US"/>
        </w:rPr>
        <w:tab/>
        <w:t>ETSI GS NFV-IFA 027 (V4.3.1) (2022-06): "Network Functions Virtualisation (NFV) Release 4; Management and Orchestration; Performance Measurements Specification".</w:t>
      </w:r>
      <w:bookmarkStart w:id="16" w:name="_Hlk175053954"/>
    </w:p>
    <w:p w14:paraId="3B978517" w14:textId="77777777" w:rsidR="00984D5E" w:rsidRDefault="00984D5E" w:rsidP="00984D5E">
      <w:pPr>
        <w:pStyle w:val="EX"/>
        <w:rPr>
          <w:lang w:val="en-US"/>
        </w:rPr>
      </w:pPr>
      <w:r>
        <w:rPr>
          <w:lang w:val="en-US"/>
        </w:rPr>
        <w:t>[24]</w:t>
      </w:r>
      <w:r>
        <w:rPr>
          <w:lang w:val="en-US"/>
        </w:rPr>
        <w:tab/>
        <w:t>ETSI GS NFV-IFA 006 (V3.7.1) (2022-11): "</w:t>
      </w:r>
      <w:r w:rsidRPr="00F82821">
        <w:t xml:space="preserve"> </w:t>
      </w:r>
      <w:r>
        <w:t xml:space="preserve">Network Functions Virtualisation (NFV) Release 3; Management and Orchestration; Vi-Vnfm reference point - Interface and Information Model Specification </w:t>
      </w:r>
      <w:r>
        <w:rPr>
          <w:lang w:val="en-US"/>
        </w:rPr>
        <w:t>".</w:t>
      </w:r>
    </w:p>
    <w:bookmarkEnd w:id="16"/>
    <w:p w14:paraId="3ED99B9F" w14:textId="77777777" w:rsidR="00984D5E" w:rsidRPr="008577C3" w:rsidRDefault="00984D5E" w:rsidP="0057566A">
      <w:pPr>
        <w:pStyle w:val="EX"/>
      </w:pPr>
    </w:p>
    <w:p w14:paraId="3D33FB8D" w14:textId="77777777" w:rsidR="00080512" w:rsidRPr="008577C3" w:rsidRDefault="00080512">
      <w:pPr>
        <w:pStyle w:val="Heading1"/>
      </w:pPr>
      <w:bookmarkStart w:id="17" w:name="_Toc34300918"/>
      <w:bookmarkStart w:id="18" w:name="_Toc43730747"/>
      <w:bookmarkStart w:id="19" w:name="_Toc193453372"/>
      <w:r w:rsidRPr="008577C3">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0E46336E" w14:textId="77777777" w:rsidR="00080512" w:rsidRPr="008577C3" w:rsidRDefault="00080512">
      <w:pPr>
        <w:pStyle w:val="Heading2"/>
      </w:pPr>
      <w:bookmarkStart w:id="20" w:name="_Toc34300919"/>
      <w:bookmarkStart w:id="21" w:name="_Toc43730748"/>
      <w:bookmarkStart w:id="22" w:name="_Toc193453373"/>
      <w:r w:rsidRPr="008577C3">
        <w:t>3.1</w:t>
      </w:r>
      <w:r w:rsidRPr="008577C3">
        <w:tab/>
      </w:r>
      <w:r w:rsidR="00AC70F1">
        <w:t>Terms</w:t>
      </w:r>
      <w:bookmarkEnd w:id="20"/>
      <w:bookmarkEnd w:id="21"/>
      <w:bookmarkEnd w:id="22"/>
    </w:p>
    <w:p w14:paraId="362FC952"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24B17C4"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 xml:space="preserve">. </w:t>
      </w:r>
    </w:p>
    <w:p w14:paraId="75DBB741" w14:textId="77777777" w:rsidR="00ED3218" w:rsidRPr="008577C3" w:rsidRDefault="00ED3218" w:rsidP="00ED3218">
      <w:pPr>
        <w:rPr>
          <w:bCs/>
        </w:rPr>
      </w:pPr>
      <w:r w:rsidRPr="008577C3">
        <w:rPr>
          <w:b/>
        </w:rPr>
        <w:t xml:space="preserve">energySaving state: </w:t>
      </w:r>
      <w:r w:rsidR="00402C82">
        <w:t xml:space="preserve">state </w:t>
      </w:r>
      <w:r w:rsidR="00402C82">
        <w:rPr>
          <w:bCs/>
        </w:rPr>
        <w:t xml:space="preserve">in which </w:t>
      </w:r>
      <w:r w:rsidR="00402C82" w:rsidRPr="00CA3C6A">
        <w:rPr>
          <w:bCs/>
        </w:rPr>
        <w:t>a cell</w:t>
      </w:r>
      <w:r w:rsidR="00402C82">
        <w:rPr>
          <w:bCs/>
        </w:rPr>
        <w:t xml:space="preserve"> or </w:t>
      </w:r>
      <w:r w:rsidR="00402C82" w:rsidRPr="00CA3C6A">
        <w:rPr>
          <w:bCs/>
        </w:rPr>
        <w:t>network function</w:t>
      </w:r>
      <w:r w:rsidR="00402C82">
        <w:rPr>
          <w:bCs/>
        </w:rPr>
        <w:t xml:space="preserve"> </w:t>
      </w:r>
      <w:r w:rsidR="00402C82">
        <w:rPr>
          <w:bCs/>
          <w:lang w:val="en-US"/>
        </w:rPr>
        <w:t>is</w:t>
      </w:r>
      <w:r w:rsidR="00402C82">
        <w:rPr>
          <w:bCs/>
        </w:rPr>
        <w:t xml:space="preserve"> powered-down for energy saving purposes</w:t>
      </w:r>
      <w:r w:rsidRPr="008577C3">
        <w:rPr>
          <w:bCs/>
        </w:rPr>
        <w:t>.</w:t>
      </w:r>
    </w:p>
    <w:p w14:paraId="09123EE3"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element or network function is still controllable.</w:t>
      </w:r>
    </w:p>
    <w:p w14:paraId="1C035120"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F241E7">
        <w:t>Void</w:t>
      </w:r>
      <w:r w:rsidRPr="008577C3">
        <w:t>.</w:t>
      </w:r>
    </w:p>
    <w:p w14:paraId="464BF71D" w14:textId="77777777" w:rsidR="00AC70F1" w:rsidRPr="008577C3" w:rsidRDefault="00AC70F1" w:rsidP="00AC70F1">
      <w:pPr>
        <w:rPr>
          <w:bCs/>
        </w:rPr>
      </w:pPr>
      <w:r w:rsidRPr="008577C3">
        <w:rPr>
          <w:b/>
        </w:rPr>
        <w:t xml:space="preserve">notEnergySaving state: </w:t>
      </w:r>
      <w:r w:rsidRPr="008577C3">
        <w:rPr>
          <w:bCs/>
        </w:rPr>
        <w:t>state when no energy saving</w:t>
      </w:r>
      <w:r w:rsidR="00F241E7">
        <w:rPr>
          <w:bCs/>
        </w:rPr>
        <w:t xml:space="preserve"> is</w:t>
      </w:r>
      <w:r w:rsidRPr="008577C3">
        <w:rPr>
          <w:bCs/>
        </w:rPr>
        <w:t xml:space="preserve"> in progress.</w:t>
      </w:r>
    </w:p>
    <w:p w14:paraId="6B54001B"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F241E7">
        <w:t>Void</w:t>
      </w:r>
      <w:r w:rsidRPr="008577C3">
        <w:t>.</w:t>
      </w:r>
    </w:p>
    <w:p w14:paraId="1094ED38"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3C5D35EA"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element or network function goes into energySaving state.</w:t>
      </w:r>
    </w:p>
    <w:p w14:paraId="5EEA312A"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596D0C52"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element or network function goes into notEnergySaving state.</w:t>
      </w:r>
    </w:p>
    <w:p w14:paraId="477E8D7D"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5D06DD3C" w14:textId="77777777"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984D5E">
        <w:t xml:space="preserve">TS 32.551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14:paraId="6B62250E" w14:textId="77777777" w:rsidR="00C64FF8" w:rsidRPr="008577C3" w:rsidRDefault="00C64FF8" w:rsidP="00C64FF8">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2F347742" w14:textId="77777777" w:rsidR="00AC70F1" w:rsidRDefault="00080512">
      <w:pPr>
        <w:pStyle w:val="Heading2"/>
      </w:pPr>
      <w:bookmarkStart w:id="26" w:name="_Toc34300920"/>
      <w:bookmarkStart w:id="27" w:name="_Toc43730749"/>
      <w:bookmarkStart w:id="28" w:name="_Toc193453374"/>
      <w:r w:rsidRPr="008577C3">
        <w:lastRenderedPageBreak/>
        <w:t>3.</w:t>
      </w:r>
      <w:r w:rsidR="004B7106" w:rsidRPr="008577C3">
        <w:t>2</w:t>
      </w:r>
      <w:r w:rsidRPr="008577C3">
        <w:tab/>
      </w:r>
      <w:r w:rsidR="00AC70F1">
        <w:t>Symbols</w:t>
      </w:r>
      <w:bookmarkEnd w:id="26"/>
      <w:bookmarkEnd w:id="27"/>
      <w:bookmarkEnd w:id="28"/>
    </w:p>
    <w:p w14:paraId="0ACFEB7B" w14:textId="77777777" w:rsidR="00AC70F1" w:rsidRPr="00AC70F1" w:rsidRDefault="00AC70F1" w:rsidP="00AA5C1E">
      <w:r>
        <w:t>Void.</w:t>
      </w:r>
    </w:p>
    <w:p w14:paraId="6589929E" w14:textId="77777777" w:rsidR="00080512" w:rsidRPr="008577C3" w:rsidRDefault="00AC70F1">
      <w:pPr>
        <w:pStyle w:val="Heading2"/>
      </w:pPr>
      <w:bookmarkStart w:id="29" w:name="_Toc34300921"/>
      <w:bookmarkStart w:id="30" w:name="_Toc43730750"/>
      <w:bookmarkStart w:id="31" w:name="_Toc193453375"/>
      <w:r>
        <w:t>3.3</w:t>
      </w:r>
      <w:r>
        <w:tab/>
      </w:r>
      <w:r w:rsidR="00080512" w:rsidRPr="008577C3">
        <w:t>Abbreviations</w:t>
      </w:r>
      <w:bookmarkEnd w:id="29"/>
      <w:bookmarkEnd w:id="30"/>
      <w:bookmarkEnd w:id="31"/>
    </w:p>
    <w:p w14:paraId="69CA956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1BD39B98" w14:textId="77777777" w:rsidR="004B7106" w:rsidRPr="008577C3" w:rsidRDefault="004B7106" w:rsidP="004B7106">
      <w:pPr>
        <w:pStyle w:val="EW"/>
      </w:pPr>
      <w:r w:rsidRPr="008577C3">
        <w:t>DV</w:t>
      </w:r>
      <w:r w:rsidRPr="008577C3">
        <w:tab/>
        <w:t>Data Volume</w:t>
      </w:r>
    </w:p>
    <w:p w14:paraId="2004C8A6" w14:textId="77777777" w:rsidR="004B7106" w:rsidRPr="008577C3" w:rsidRDefault="004B7106" w:rsidP="004B7106">
      <w:pPr>
        <w:pStyle w:val="EW"/>
      </w:pPr>
      <w:r w:rsidRPr="008577C3">
        <w:t>EC</w:t>
      </w:r>
      <w:r w:rsidRPr="008577C3">
        <w:tab/>
        <w:t>Energy Consumption</w:t>
      </w:r>
    </w:p>
    <w:p w14:paraId="72924525" w14:textId="77777777" w:rsidR="004B7106" w:rsidRPr="008577C3" w:rsidRDefault="004B7106" w:rsidP="004B7106">
      <w:pPr>
        <w:pStyle w:val="EW"/>
      </w:pPr>
      <w:r w:rsidRPr="008577C3">
        <w:t>EE</w:t>
      </w:r>
      <w:r w:rsidRPr="008577C3">
        <w:tab/>
        <w:t>Energy Efficiency</w:t>
      </w:r>
    </w:p>
    <w:p w14:paraId="70738929" w14:textId="77777777" w:rsidR="004B7106" w:rsidRPr="008577C3" w:rsidRDefault="004B7106" w:rsidP="004B7106">
      <w:pPr>
        <w:pStyle w:val="EW"/>
      </w:pPr>
      <w:r w:rsidRPr="008577C3">
        <w:t>PEE</w:t>
      </w:r>
      <w:r w:rsidRPr="008577C3">
        <w:tab/>
        <w:t>Power, Energy and Environmental</w:t>
      </w:r>
    </w:p>
    <w:p w14:paraId="1B61D951" w14:textId="77777777" w:rsidR="004B7106" w:rsidRPr="008577C3" w:rsidRDefault="004B7106" w:rsidP="004B7106">
      <w:pPr>
        <w:pStyle w:val="EW"/>
      </w:pPr>
      <w:r w:rsidRPr="008577C3">
        <w:t>PNF</w:t>
      </w:r>
      <w:r w:rsidRPr="008577C3">
        <w:tab/>
        <w:t>Physical Network Function</w:t>
      </w:r>
    </w:p>
    <w:p w14:paraId="13DAAFCD" w14:textId="77777777" w:rsidR="001A2A6A" w:rsidRPr="008577C3" w:rsidRDefault="004B7106">
      <w:pPr>
        <w:pStyle w:val="EW"/>
      </w:pPr>
      <w:r w:rsidRPr="008577C3">
        <w:t>VNF</w:t>
      </w:r>
      <w:r w:rsidRPr="008577C3">
        <w:tab/>
        <w:t>Virtualized Network Function</w:t>
      </w:r>
    </w:p>
    <w:p w14:paraId="479707DD" w14:textId="77777777" w:rsidR="00080512" w:rsidRPr="008577C3" w:rsidRDefault="00080512">
      <w:pPr>
        <w:pStyle w:val="EW"/>
      </w:pPr>
    </w:p>
    <w:p w14:paraId="08159290" w14:textId="77777777" w:rsidR="00DF0104" w:rsidRPr="008577C3" w:rsidRDefault="00DF0104" w:rsidP="00DF0104">
      <w:pPr>
        <w:pStyle w:val="Heading1"/>
      </w:pPr>
      <w:bookmarkStart w:id="32" w:name="_Toc34300922"/>
      <w:bookmarkStart w:id="33" w:name="_Toc43730751"/>
      <w:bookmarkStart w:id="34" w:name="_Toc193453376"/>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3EA459A8" w14:textId="77777777" w:rsidR="0009311B" w:rsidRPr="008577C3" w:rsidRDefault="0009311B" w:rsidP="008E24B3">
      <w:pPr>
        <w:pStyle w:val="Heading2"/>
      </w:pPr>
      <w:bookmarkStart w:id="35" w:name="_Toc34300923"/>
      <w:bookmarkStart w:id="36" w:name="_Toc43730752"/>
      <w:bookmarkStart w:id="37" w:name="_Toc193453377"/>
      <w:r w:rsidRPr="008577C3">
        <w:t>4.1</w:t>
      </w:r>
      <w:r w:rsidRPr="008577C3">
        <w:tab/>
      </w:r>
      <w:r w:rsidR="003C24C5" w:rsidRPr="008577C3">
        <w:t xml:space="preserve">EE KPIs </w:t>
      </w:r>
      <w:r w:rsidRPr="008577C3">
        <w:t>Overview</w:t>
      </w:r>
      <w:bookmarkEnd w:id="35"/>
      <w:bookmarkEnd w:id="36"/>
      <w:bookmarkEnd w:id="37"/>
    </w:p>
    <w:p w14:paraId="4210567A"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07D25500" w14:textId="77777777" w:rsidR="003C24C5" w:rsidRPr="008577C3" w:rsidRDefault="003C24C5" w:rsidP="003C24C5">
      <w:pPr>
        <w:pStyle w:val="B10"/>
      </w:pPr>
      <w:r w:rsidRPr="008577C3">
        <w:t>-</w:t>
      </w:r>
      <w:r w:rsidRPr="008577C3">
        <w:tab/>
        <w:t>whole networks (i.e. end-to-end), or to</w:t>
      </w:r>
    </w:p>
    <w:p w14:paraId="2B1389D6" w14:textId="77777777" w:rsidR="003C24C5" w:rsidRPr="008577C3" w:rsidRDefault="003C24C5" w:rsidP="003C24C5">
      <w:pPr>
        <w:pStyle w:val="B10"/>
      </w:pPr>
      <w:r w:rsidRPr="008577C3">
        <w:t>-</w:t>
      </w:r>
      <w:r w:rsidRPr="008577C3">
        <w:tab/>
        <w:t>sub-networks (e.g. the radio access network), or to</w:t>
      </w:r>
    </w:p>
    <w:p w14:paraId="279BB05C" w14:textId="77777777" w:rsidR="003C24C5" w:rsidRPr="008577C3" w:rsidRDefault="003C24C5" w:rsidP="003C24C5">
      <w:pPr>
        <w:pStyle w:val="B10"/>
      </w:pPr>
      <w:r w:rsidRPr="008577C3">
        <w:t>-</w:t>
      </w:r>
      <w:r w:rsidRPr="008577C3">
        <w:tab/>
        <w:t>single network elements, or to</w:t>
      </w:r>
    </w:p>
    <w:p w14:paraId="1AC97631" w14:textId="77777777" w:rsidR="003C24C5" w:rsidRPr="008577C3" w:rsidRDefault="003C24C5" w:rsidP="00A302BA">
      <w:pPr>
        <w:pStyle w:val="B10"/>
      </w:pPr>
      <w:r w:rsidRPr="008577C3">
        <w:t>-</w:t>
      </w:r>
      <w:r w:rsidRPr="008577C3">
        <w:tab/>
        <w:t>telecommunication sites, which contain network elements and site equipment.</w:t>
      </w:r>
    </w:p>
    <w:p w14:paraId="3DC7F531" w14:textId="77777777" w:rsidR="003C24C5" w:rsidRPr="008577C3" w:rsidRDefault="003C24C5" w:rsidP="003C24C5">
      <w:pPr>
        <w:pStyle w:val="NO"/>
      </w:pPr>
      <w:r w:rsidRPr="008577C3">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B1625E7" w14:textId="77777777" w:rsidR="003C24C5" w:rsidRPr="008577C3" w:rsidRDefault="003C24C5" w:rsidP="003C24C5">
      <w:r w:rsidRPr="008577C3">
        <w:t>Moreover, EE KPIs can also be categorized according to the operator's network life cycle phase they may apply to, e.g.:</w:t>
      </w:r>
    </w:p>
    <w:p w14:paraId="5BB8E53C"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5F3F123A"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11AB1656"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6B849DDB"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59A8D8BD" w14:textId="77777777"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3D8FA001" w14:textId="77777777" w:rsidR="004B7106" w:rsidRPr="008577C3" w:rsidRDefault="004B7106" w:rsidP="004B7106">
      <w:r w:rsidRPr="008577C3">
        <w:t>The calculation of the energy efficiency of 5G networks relies on the following principles:</w:t>
      </w:r>
    </w:p>
    <w:p w14:paraId="49FA1BEE"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1B0E63F0" w14:textId="77777777" w:rsidR="004B7106" w:rsidRPr="008577C3" w:rsidRDefault="004B7106" w:rsidP="004B7106">
      <w:pPr>
        <w:pStyle w:val="B2"/>
      </w:pPr>
      <w:r w:rsidRPr="008577C3">
        <w:lastRenderedPageBreak/>
        <w:t xml:space="preserve"> - </w:t>
      </w:r>
      <w:r w:rsidR="00000000">
        <w:rPr>
          <w:lang w:eastAsia="fr-FR"/>
        </w:rPr>
        <w:pict w14:anchorId="61DBAD2F">
          <v:shape id="_x0000_s2051" type="#_x0000_t75" style="position:absolute;margin-left:0;margin-top:0;width:72.45pt;height:30.55pt;z-index:4;mso-position-horizontal-relative:char;mso-position-vertical-relative:line">
            <v:imagedata r:id="rId11" o:title=""/>
          </v:shape>
        </w:pict>
      </w:r>
      <w:r w:rsidR="00000000">
        <w:pict w14:anchorId="46A51816">
          <v:shape id="_x0000_i1027" type="#_x0000_t75" style="width:72.5pt;height:30.5pt">
            <v:imagedata croptop="-65520f" cropbottom="65520f"/>
          </v:shape>
        </w:pict>
      </w:r>
      <w:r w:rsidRPr="008577C3">
        <w:t>, and</w:t>
      </w:r>
    </w:p>
    <w:p w14:paraId="121CA5F0" w14:textId="77777777" w:rsidR="004B7106" w:rsidRPr="008577C3" w:rsidRDefault="004B7106" w:rsidP="004B7106">
      <w:pPr>
        <w:pStyle w:val="B2"/>
      </w:pPr>
      <w:r w:rsidRPr="008577C3">
        <w:t xml:space="preserve">- </w:t>
      </w:r>
      <w:r w:rsidR="00000000">
        <w:rPr>
          <w:lang w:eastAsia="fr-FR"/>
        </w:rPr>
        <w:pict w14:anchorId="438FCF5F">
          <v:shape id="_x0000_s2050" type="#_x0000_t75" style="position:absolute;margin-left:0;margin-top:0;width:97.8pt;height:26.85pt;z-index:3;mso-position-horizontal-relative:char;mso-position-vertical-relative:line">
            <v:imagedata r:id="rId12" o:title=""/>
          </v:shape>
        </w:pict>
      </w:r>
      <w:r w:rsidR="00000000">
        <w:pict w14:anchorId="4699D7C3">
          <v:shape id="_x0000_i1028" type="#_x0000_t75" style="width:97.5pt;height:27pt">
            <v:imagedata croptop="-65520f" cropbottom="65520f"/>
          </v:shape>
        </w:pict>
      </w:r>
    </w:p>
    <w:p w14:paraId="7016A10E"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2F2D911F"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02250FA2" w14:textId="77777777" w:rsidR="004B7106" w:rsidRPr="008577C3" w:rsidRDefault="004B7106" w:rsidP="004B7106">
      <w:pPr>
        <w:pStyle w:val="B10"/>
      </w:pPr>
      <w:r w:rsidRPr="008577C3">
        <w:t xml:space="preserve">- </w:t>
      </w:r>
      <w:r w:rsidR="00AC70F1">
        <w:tab/>
      </w:r>
      <w:r w:rsidRPr="008577C3">
        <w:t>In NG-RAN, DV is measured per cell;</w:t>
      </w:r>
    </w:p>
    <w:p w14:paraId="62D56442" w14:textId="77777777" w:rsidR="004B7106" w:rsidRPr="008577C3" w:rsidRDefault="004B7106" w:rsidP="004B7106">
      <w:pPr>
        <w:pStyle w:val="B10"/>
      </w:pPr>
      <w:r w:rsidRPr="008577C3">
        <w:t xml:space="preserve">- </w:t>
      </w:r>
      <w:r w:rsidR="00AC70F1">
        <w:tab/>
      </w:r>
      <w:r w:rsidRPr="008577C3">
        <w:t>In 5GC, DV is measured per NF;</w:t>
      </w:r>
    </w:p>
    <w:p w14:paraId="2F7430D7"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17827210"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025E8E02"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007A8D11"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78826A57"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3E36800A"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4BDAD0C8"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248857A2" w14:textId="77777777" w:rsidR="00265E2B" w:rsidRPr="008577C3" w:rsidRDefault="00265E2B" w:rsidP="00265E2B">
      <w:pPr>
        <w:pStyle w:val="Heading2"/>
      </w:pPr>
      <w:bookmarkStart w:id="38" w:name="_Toc34300924"/>
      <w:bookmarkStart w:id="39" w:name="_Toc43730753"/>
      <w:bookmarkStart w:id="40" w:name="_Toc193453378"/>
      <w:r w:rsidRPr="008577C3">
        <w:t>4.2</w:t>
      </w:r>
      <w:r w:rsidR="00A302BA" w:rsidRPr="008577C3">
        <w:tab/>
      </w:r>
      <w:r w:rsidRPr="008577C3">
        <w:t>Management services</w:t>
      </w:r>
      <w:bookmarkEnd w:id="38"/>
      <w:bookmarkEnd w:id="39"/>
      <w:bookmarkEnd w:id="40"/>
    </w:p>
    <w:p w14:paraId="1D96A690" w14:textId="77777777" w:rsidR="00265E2B" w:rsidRPr="008577C3" w:rsidRDefault="00265E2B" w:rsidP="00265E2B">
      <w:r w:rsidRPr="008577C3">
        <w:t>The management services required for the assessment of the energy efficiency of 5G networks are listed below:</w:t>
      </w:r>
    </w:p>
    <w:p w14:paraId="3780AB71" w14:textId="77777777"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984D5E" w:rsidRPr="008577C3">
        <w:t xml:space="preserve">TS 28.550 </w:t>
      </w:r>
      <w:r w:rsidRPr="008577C3">
        <w:t>[5] – clause 4.3):</w:t>
      </w:r>
    </w:p>
    <w:p w14:paraId="5E3DF2AE"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0993D4E1"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075A8326"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36660041" w14:textId="77777777"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984D5E" w:rsidRPr="008577C3">
        <w:t>TS 28.531</w:t>
      </w:r>
      <w:r w:rsidR="00984D5E">
        <w:t xml:space="preserve"> </w:t>
      </w:r>
      <w:r w:rsidRPr="008577C3">
        <w:t>[6] – clause 6.3):</w:t>
      </w:r>
    </w:p>
    <w:p w14:paraId="022480FA" w14:textId="77777777" w:rsidR="00265E2B" w:rsidRPr="008577C3" w:rsidRDefault="00265E2B" w:rsidP="00265E2B">
      <w:pPr>
        <w:pStyle w:val="B2"/>
      </w:pPr>
      <w:r w:rsidRPr="008577C3">
        <w:t>-</w:t>
      </w:r>
      <w:r w:rsidR="00AC70F1">
        <w:tab/>
      </w:r>
      <w:r w:rsidRPr="008577C3">
        <w:t xml:space="preserve"> Provisioning for NF</w:t>
      </w:r>
      <w:r w:rsidR="00BB72BD">
        <w:t>.</w:t>
      </w:r>
    </w:p>
    <w:p w14:paraId="4D74B59C"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116803C2" w14:textId="77777777" w:rsidR="00265E2B" w:rsidRPr="008577C3" w:rsidRDefault="00265E2B" w:rsidP="00265E2B">
      <w:pPr>
        <w:pStyle w:val="B10"/>
      </w:pPr>
      <w:r w:rsidRPr="008577C3">
        <w:t xml:space="preserve">- </w:t>
      </w:r>
      <w:r w:rsidR="00AC70F1">
        <w:tab/>
      </w:r>
      <w:r w:rsidRPr="008577C3">
        <w:t xml:space="preserve">Management services for Fault Supervision (cf. </w:t>
      </w:r>
      <w:r w:rsidR="00984D5E" w:rsidRPr="008577C3">
        <w:t xml:space="preserve">TS 28.545 </w:t>
      </w:r>
      <w:r w:rsidRPr="008577C3">
        <w:t>[7] – clause 4.1.1):</w:t>
      </w:r>
    </w:p>
    <w:p w14:paraId="5E64EB0A" w14:textId="77777777" w:rsidR="00265E2B" w:rsidRPr="008577C3" w:rsidRDefault="00265E2B" w:rsidP="00265E2B">
      <w:pPr>
        <w:pStyle w:val="B2"/>
      </w:pPr>
      <w:r w:rsidRPr="008577C3">
        <w:t xml:space="preserve">- </w:t>
      </w:r>
      <w:r w:rsidR="00AC70F1">
        <w:tab/>
      </w:r>
      <w:r w:rsidRPr="008577C3">
        <w:t>Fault supervision data report service for NF</w:t>
      </w:r>
      <w:r w:rsidR="00BB72BD">
        <w:t>.</w:t>
      </w:r>
    </w:p>
    <w:p w14:paraId="6099B5FF" w14:textId="77777777" w:rsidR="00265E2B" w:rsidRPr="008577C3" w:rsidRDefault="00265E2B" w:rsidP="00AC70F1">
      <w:pPr>
        <w:pStyle w:val="B2"/>
      </w:pPr>
      <w:r w:rsidRPr="008577C3">
        <w:lastRenderedPageBreak/>
        <w:t xml:space="preserve">- </w:t>
      </w:r>
      <w:r w:rsidR="00AC70F1">
        <w:tab/>
      </w:r>
      <w:r w:rsidRPr="008577C3">
        <w:t>Fault supervision data control service for NF.</w:t>
      </w:r>
    </w:p>
    <w:p w14:paraId="03E7EFE7" w14:textId="77777777" w:rsidR="00FC4ED9" w:rsidRPr="008577C3" w:rsidRDefault="00FC4ED9" w:rsidP="00FC4ED9">
      <w:pPr>
        <w:pStyle w:val="Heading2"/>
      </w:pPr>
      <w:bookmarkStart w:id="41" w:name="_Toc34300925"/>
      <w:bookmarkStart w:id="42" w:name="_Toc43730754"/>
      <w:bookmarkStart w:id="43" w:name="_Toc193453379"/>
      <w:r w:rsidRPr="008577C3">
        <w:t>4.3</w:t>
      </w:r>
      <w:r w:rsidRPr="008577C3">
        <w:tab/>
        <w:t>Energy saving</w:t>
      </w:r>
      <w:bookmarkEnd w:id="41"/>
      <w:bookmarkEnd w:id="42"/>
      <w:bookmarkEnd w:id="43"/>
    </w:p>
    <w:p w14:paraId="73EB127C" w14:textId="77777777" w:rsidR="00FC4ED9" w:rsidRPr="008577C3" w:rsidRDefault="00FC4ED9" w:rsidP="00FC4ED9">
      <w:pPr>
        <w:pStyle w:val="Heading3"/>
      </w:pPr>
      <w:bookmarkStart w:id="44" w:name="_Toc34300926"/>
      <w:bookmarkStart w:id="45" w:name="_Toc43730755"/>
      <w:bookmarkStart w:id="46" w:name="_Toc193453380"/>
      <w:r w:rsidRPr="008577C3">
        <w:t>4.3.1</w:t>
      </w:r>
      <w:r w:rsidRPr="008577C3">
        <w:tab/>
        <w:t>Introduction</w:t>
      </w:r>
      <w:bookmarkEnd w:id="44"/>
      <w:bookmarkEnd w:id="45"/>
      <w:bookmarkEnd w:id="46"/>
    </w:p>
    <w:p w14:paraId="1C310746"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1FF0D562"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7536D8FB" w14:textId="77777777" w:rsidR="00F90D29" w:rsidRPr="00AC0DCA" w:rsidRDefault="00F90D29" w:rsidP="00F90D29">
      <w:pPr>
        <w:pStyle w:val="Heading3"/>
        <w:rPr>
          <w:lang w:eastAsia="zh-CN"/>
        </w:rPr>
      </w:pPr>
      <w:bookmarkStart w:id="47" w:name="_Toc34300927"/>
      <w:bookmarkStart w:id="48" w:name="_Toc43730756"/>
      <w:bookmarkStart w:id="49" w:name="_Toc193453381"/>
      <w:r w:rsidRPr="00AC0DCA">
        <w:t>4.3.</w:t>
      </w:r>
      <w:r>
        <w:t>2</w:t>
      </w:r>
      <w:r w:rsidRPr="00AC0DCA">
        <w:tab/>
      </w:r>
      <w:r>
        <w:t>C</w:t>
      </w:r>
      <w:r w:rsidRPr="00AC0DCA">
        <w:t>oncepts</w:t>
      </w:r>
      <w:bookmarkEnd w:id="47"/>
      <w:bookmarkEnd w:id="48"/>
      <w:bookmarkEnd w:id="49"/>
    </w:p>
    <w:p w14:paraId="542F00DB"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2A40AC2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0E18F870" w14:textId="77777777" w:rsidR="00F90D29" w:rsidRPr="00AC0DCA" w:rsidRDefault="00F90D29" w:rsidP="00F90D29">
      <w:pPr>
        <w:pStyle w:val="B10"/>
      </w:pPr>
      <w:r w:rsidRPr="00AC0DCA">
        <w:t>-</w:t>
      </w:r>
      <w:r w:rsidRPr="00AC0DCA">
        <w:tab/>
        <w:t>notEnergySaving state</w:t>
      </w:r>
    </w:p>
    <w:p w14:paraId="6EFF90DD" w14:textId="77777777" w:rsidR="00F90D29" w:rsidRPr="00AC0DCA" w:rsidRDefault="00F90D29" w:rsidP="00F90D29">
      <w:pPr>
        <w:pStyle w:val="B10"/>
      </w:pPr>
      <w:r w:rsidRPr="00AC0DCA">
        <w:t>-</w:t>
      </w:r>
      <w:r w:rsidRPr="00AC0DCA">
        <w:tab/>
        <w:t>energySaving state</w:t>
      </w:r>
    </w:p>
    <w:p w14:paraId="5D65669E"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161EB0D0"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3271E73E"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56C0FA88" w14:textId="77777777" w:rsidR="00F90D29" w:rsidRPr="00AC0DCA"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44581869" w14:textId="77777777" w:rsidR="00F90D29" w:rsidRDefault="00F90D29" w:rsidP="00AC70F1">
      <w:r w:rsidRPr="00AC0DCA">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02AD484B" w14:textId="77777777" w:rsidR="00F90D29" w:rsidRPr="008577C3" w:rsidRDefault="00F90D29" w:rsidP="00AC70F1"/>
    <w:p w14:paraId="4CBB180C" w14:textId="77777777" w:rsidR="00DF0104" w:rsidRPr="008577C3" w:rsidRDefault="00DF0104" w:rsidP="00DF0104">
      <w:pPr>
        <w:pStyle w:val="Heading1"/>
      </w:pPr>
      <w:bookmarkStart w:id="50" w:name="_Toc34300928"/>
      <w:bookmarkStart w:id="51" w:name="_Toc43730757"/>
      <w:bookmarkStart w:id="52" w:name="_Toc193453382"/>
      <w:r w:rsidRPr="008577C3">
        <w:t>5</w:t>
      </w:r>
      <w:r w:rsidRPr="008577C3">
        <w:tab/>
      </w:r>
      <w:r w:rsidR="007009EA" w:rsidRPr="008577C3">
        <w:t xml:space="preserve">Specification </w:t>
      </w:r>
      <w:r w:rsidRPr="008577C3">
        <w:t>level requirements</w:t>
      </w:r>
      <w:bookmarkEnd w:id="50"/>
      <w:bookmarkEnd w:id="51"/>
      <w:bookmarkEnd w:id="52"/>
    </w:p>
    <w:p w14:paraId="4096640C" w14:textId="77777777" w:rsidR="007009EA" w:rsidRPr="008577C3" w:rsidRDefault="007009EA" w:rsidP="007009EA">
      <w:pPr>
        <w:pStyle w:val="Heading2"/>
      </w:pPr>
      <w:bookmarkStart w:id="53" w:name="_Toc34300929"/>
      <w:bookmarkStart w:id="54" w:name="_Toc43730758"/>
      <w:bookmarkStart w:id="55" w:name="_Toc193453383"/>
      <w:r w:rsidRPr="008577C3">
        <w:t>5.1</w:t>
      </w:r>
      <w:r w:rsidRPr="008577C3">
        <w:tab/>
        <w:t>Use cases</w:t>
      </w:r>
      <w:bookmarkEnd w:id="53"/>
      <w:bookmarkEnd w:id="54"/>
      <w:bookmarkEnd w:id="55"/>
    </w:p>
    <w:p w14:paraId="6488E91D" w14:textId="77777777" w:rsidR="007009EA" w:rsidRPr="008577C3" w:rsidRDefault="007009EA" w:rsidP="007009EA">
      <w:pPr>
        <w:pStyle w:val="Heading3"/>
      </w:pPr>
      <w:bookmarkStart w:id="56" w:name="_Toc34300930"/>
      <w:bookmarkStart w:id="57" w:name="_Toc43730759"/>
      <w:bookmarkStart w:id="58" w:name="_Toc193453384"/>
      <w:r w:rsidRPr="008577C3">
        <w:t>5.1.1</w:t>
      </w:r>
      <w:r w:rsidRPr="008577C3">
        <w:tab/>
        <w:t>Data Volume (DV) collection</w:t>
      </w:r>
      <w:bookmarkEnd w:id="56"/>
      <w:bookmarkEnd w:id="57"/>
      <w:bookmarkEnd w:id="58"/>
    </w:p>
    <w:p w14:paraId="7363E5AF" w14:textId="77777777" w:rsidR="007009EA" w:rsidRPr="008577C3" w:rsidRDefault="007009EA" w:rsidP="007009EA">
      <w:pPr>
        <w:pStyle w:val="Heading4"/>
      </w:pPr>
      <w:bookmarkStart w:id="59" w:name="_Toc34300931"/>
      <w:bookmarkStart w:id="60" w:name="_Toc43730760"/>
      <w:bookmarkStart w:id="61" w:name="_Toc193453385"/>
      <w:r w:rsidRPr="008577C3">
        <w:t>5.1.1.1</w:t>
      </w:r>
      <w:r w:rsidRPr="008577C3">
        <w:tab/>
        <w:t>Applicability</w:t>
      </w:r>
      <w:bookmarkEnd w:id="59"/>
      <w:bookmarkEnd w:id="60"/>
      <w:bookmarkEnd w:id="61"/>
      <w:r w:rsidRPr="008577C3">
        <w:t xml:space="preserve"> </w:t>
      </w:r>
    </w:p>
    <w:p w14:paraId="5A6F56D8"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7C638870" w14:textId="77777777" w:rsidR="007009EA" w:rsidRPr="008577C3" w:rsidRDefault="007009EA" w:rsidP="007009EA">
      <w:pPr>
        <w:pStyle w:val="Heading4"/>
      </w:pPr>
      <w:bookmarkStart w:id="62" w:name="_Toc34300932"/>
      <w:bookmarkStart w:id="63" w:name="_Toc43730761"/>
      <w:bookmarkStart w:id="64" w:name="_Toc193453386"/>
      <w:r w:rsidRPr="008577C3">
        <w:t>5.1.1.2</w:t>
      </w:r>
      <w:r w:rsidRPr="008577C3">
        <w:tab/>
        <w:t>DV measurement control</w:t>
      </w:r>
      <w:bookmarkEnd w:id="62"/>
      <w:bookmarkEnd w:id="63"/>
      <w:bookmarkEnd w:id="64"/>
      <w:r w:rsidRPr="008577C3">
        <w:t xml:space="preserve"> </w:t>
      </w:r>
    </w:p>
    <w:p w14:paraId="11762714" w14:textId="77777777" w:rsidR="007009EA" w:rsidRPr="008577C3" w:rsidRDefault="007009EA" w:rsidP="007009EA">
      <w:r w:rsidRPr="008577C3">
        <w:t xml:space="preserve">Use cases specified in </w:t>
      </w:r>
      <w:r w:rsidR="00984D5E" w:rsidRPr="008577C3">
        <w:t xml:space="preserve">TS 28.550 </w:t>
      </w:r>
      <w:r w:rsidRPr="008577C3">
        <w:t>[5] – clause 5.1.1.1 ("NF measurement job control service") – apply for measurement job control of Data Volume.</w:t>
      </w:r>
    </w:p>
    <w:p w14:paraId="7CC5DD70" w14:textId="77777777" w:rsidR="007009EA" w:rsidRPr="008577C3" w:rsidRDefault="007009EA" w:rsidP="007009EA">
      <w:r w:rsidRPr="008577C3">
        <w:lastRenderedPageBreak/>
        <w:t xml:space="preserve">Depending on scenarios, NF measurement job control services may not exist. In such a case, the NF measurement control of DV may be achieved as specified in </w:t>
      </w:r>
      <w:r w:rsidR="00984D5E" w:rsidRPr="008577C3">
        <w:t xml:space="preserve">TS 28.531 </w:t>
      </w:r>
      <w:r w:rsidRPr="008577C3">
        <w:t>[6] – clause 5.1.18 ("Configuration of a 3GPP NF instance").</w:t>
      </w:r>
    </w:p>
    <w:p w14:paraId="4DCD1436"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4F8D45A4" w14:textId="77777777" w:rsidR="007009EA" w:rsidRPr="008577C3" w:rsidRDefault="007009EA" w:rsidP="007009EA">
      <w:pPr>
        <w:pStyle w:val="Heading4"/>
      </w:pPr>
      <w:bookmarkStart w:id="65" w:name="_Toc34300933"/>
      <w:bookmarkStart w:id="66" w:name="_Toc43730762"/>
      <w:bookmarkStart w:id="67" w:name="_Toc193453387"/>
      <w:r w:rsidRPr="008577C3">
        <w:t>5.1.1.3</w:t>
      </w:r>
      <w:r w:rsidRPr="008577C3">
        <w:tab/>
        <w:t>DV measurement data file reporting</w:t>
      </w:r>
      <w:bookmarkEnd w:id="65"/>
      <w:bookmarkEnd w:id="66"/>
      <w:bookmarkEnd w:id="67"/>
      <w:r w:rsidRPr="008577C3">
        <w:t xml:space="preserve"> </w:t>
      </w:r>
    </w:p>
    <w:p w14:paraId="79B57F3D" w14:textId="77777777" w:rsidR="007009EA" w:rsidRPr="008577C3" w:rsidRDefault="007009EA" w:rsidP="007009EA">
      <w:r w:rsidRPr="008577C3">
        <w:t xml:space="preserve">Use cases specified in </w:t>
      </w:r>
      <w:r w:rsidR="00984D5E" w:rsidRPr="008577C3">
        <w:t xml:space="preserve">TS 28.550 </w:t>
      </w:r>
      <w:r w:rsidRPr="008577C3">
        <w:t xml:space="preserve">[5] – clause 5.1.1.2 – apply for Data Volume measurement data file reporting, in compliance with </w:t>
      </w:r>
      <w:r w:rsidR="00984D5E" w:rsidRPr="008577C3">
        <w:t xml:space="preserve">TS 32.432 </w:t>
      </w:r>
      <w:r w:rsidRPr="008577C3">
        <w:t xml:space="preserve">[8], </w:t>
      </w:r>
      <w:r w:rsidR="00984D5E" w:rsidRPr="008577C3">
        <w:t xml:space="preserve">TS 32.435 </w:t>
      </w:r>
      <w:r w:rsidRPr="008577C3">
        <w:t xml:space="preserve">[9], </w:t>
      </w:r>
      <w:r w:rsidR="00984D5E" w:rsidRPr="008577C3">
        <w:t xml:space="preserve">TS 32.436 </w:t>
      </w:r>
      <w:r w:rsidRPr="008577C3">
        <w:t>[10].</w:t>
      </w:r>
    </w:p>
    <w:p w14:paraId="42DF3F1F" w14:textId="77777777" w:rsidR="007009EA" w:rsidRPr="008577C3" w:rsidRDefault="007009EA" w:rsidP="007009EA">
      <w:r w:rsidRPr="008577C3">
        <w:t>Traceability: REQ-DVFRS-FUN-010, REQ-DVFRS-FUN-011.</w:t>
      </w:r>
    </w:p>
    <w:p w14:paraId="09855AC3" w14:textId="77777777" w:rsidR="007009EA" w:rsidRPr="008577C3" w:rsidRDefault="007009EA" w:rsidP="007009EA">
      <w:pPr>
        <w:pStyle w:val="Heading4"/>
      </w:pPr>
      <w:bookmarkStart w:id="68" w:name="_Toc34300934"/>
      <w:bookmarkStart w:id="69" w:name="_Toc43730763"/>
      <w:bookmarkStart w:id="70" w:name="_Toc193453388"/>
      <w:r w:rsidRPr="008577C3">
        <w:t>5.1.1.4</w:t>
      </w:r>
      <w:r w:rsidRPr="008577C3">
        <w:tab/>
        <w:t>DV measurement data streaming</w:t>
      </w:r>
      <w:bookmarkEnd w:id="68"/>
      <w:bookmarkEnd w:id="69"/>
      <w:bookmarkEnd w:id="70"/>
      <w:r w:rsidRPr="008577C3">
        <w:t xml:space="preserve"> </w:t>
      </w:r>
    </w:p>
    <w:p w14:paraId="5BF79DCA" w14:textId="77777777" w:rsidR="00002599" w:rsidRPr="008577C3" w:rsidRDefault="00002599" w:rsidP="00002599">
      <w:r w:rsidRPr="008577C3">
        <w:t xml:space="preserve">Use cases specified in </w:t>
      </w:r>
      <w:r w:rsidR="00984D5E" w:rsidRPr="008577C3">
        <w:t xml:space="preserve">TS 28.550 </w:t>
      </w:r>
      <w:r w:rsidRPr="008577C3">
        <w:t>[5] – clause 5.1.1.3 – apply for Data Volume measurement data streaming.</w:t>
      </w:r>
    </w:p>
    <w:p w14:paraId="456D3C01" w14:textId="77777777" w:rsidR="0058558F" w:rsidRPr="008577C3" w:rsidRDefault="00002599" w:rsidP="008E24B3">
      <w:r w:rsidRPr="008577C3">
        <w:t>Traceability: REQ-DVDS-FUN-020.</w:t>
      </w:r>
    </w:p>
    <w:p w14:paraId="0AA3C23E" w14:textId="77777777" w:rsidR="0058558F" w:rsidRPr="008577C3" w:rsidRDefault="0058558F" w:rsidP="0058558F">
      <w:pPr>
        <w:pStyle w:val="Heading3"/>
      </w:pPr>
      <w:bookmarkStart w:id="71" w:name="_Toc34300935"/>
      <w:bookmarkStart w:id="72" w:name="_Toc43730764"/>
      <w:bookmarkStart w:id="73" w:name="_Toc193453389"/>
      <w:r w:rsidRPr="008577C3">
        <w:t>5.1.2</w:t>
      </w:r>
      <w:r w:rsidRPr="008577C3">
        <w:tab/>
        <w:t>Power, Energy and Environmental (PEE) measurement collection</w:t>
      </w:r>
      <w:bookmarkEnd w:id="71"/>
      <w:bookmarkEnd w:id="72"/>
      <w:bookmarkEnd w:id="73"/>
    </w:p>
    <w:p w14:paraId="475F69C3" w14:textId="77777777" w:rsidR="0058558F" w:rsidRPr="008577C3" w:rsidRDefault="0058558F" w:rsidP="0058558F">
      <w:pPr>
        <w:pStyle w:val="Heading4"/>
      </w:pPr>
      <w:bookmarkStart w:id="74" w:name="_Toc34300936"/>
      <w:bookmarkStart w:id="75" w:name="_Toc43730765"/>
      <w:bookmarkStart w:id="76" w:name="_Toc193453390"/>
      <w:r w:rsidRPr="008577C3">
        <w:t>5.1.2.1</w:t>
      </w:r>
      <w:r w:rsidRPr="008577C3">
        <w:tab/>
        <w:t>Applicability</w:t>
      </w:r>
      <w:bookmarkEnd w:id="74"/>
      <w:bookmarkEnd w:id="75"/>
      <w:bookmarkEnd w:id="76"/>
      <w:r w:rsidRPr="008577C3">
        <w:t xml:space="preserve"> </w:t>
      </w:r>
    </w:p>
    <w:p w14:paraId="3269423F"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0B1F2DA7" w14:textId="77777777" w:rsidR="0058558F" w:rsidRPr="008577C3" w:rsidRDefault="0058558F" w:rsidP="0058558F">
      <w:pPr>
        <w:pStyle w:val="Heading4"/>
      </w:pPr>
      <w:bookmarkStart w:id="77" w:name="_Toc34300937"/>
      <w:bookmarkStart w:id="78" w:name="_Toc43730766"/>
      <w:bookmarkStart w:id="79" w:name="_Toc193453391"/>
      <w:r w:rsidRPr="008577C3">
        <w:t>5.1.2.2</w:t>
      </w:r>
      <w:r w:rsidRPr="008577C3">
        <w:tab/>
        <w:t>PEE measurement control</w:t>
      </w:r>
      <w:bookmarkEnd w:id="77"/>
      <w:bookmarkEnd w:id="78"/>
      <w:bookmarkEnd w:id="79"/>
      <w:r w:rsidRPr="008577C3">
        <w:t xml:space="preserve"> </w:t>
      </w:r>
    </w:p>
    <w:p w14:paraId="46270D13" w14:textId="77777777" w:rsidR="0058558F" w:rsidRPr="008577C3" w:rsidRDefault="0058558F" w:rsidP="0058558F">
      <w:r w:rsidRPr="008577C3">
        <w:t xml:space="preserve">Use cases specified in </w:t>
      </w:r>
      <w:r w:rsidR="00984D5E" w:rsidRPr="008577C3">
        <w:t xml:space="preserve">TS 28.550 </w:t>
      </w:r>
      <w:r w:rsidRPr="008577C3">
        <w:t>[5] – clause 5.1.1.1 ("NF measurement job control service") – apply for measurement job control of PEE parameters.</w:t>
      </w:r>
    </w:p>
    <w:p w14:paraId="632D6E96" w14:textId="77777777" w:rsidR="0058558F" w:rsidRPr="008577C3" w:rsidRDefault="0058558F" w:rsidP="0058558F">
      <w:r w:rsidRPr="008577C3">
        <w:t xml:space="preserve">Depending on scenarios, NF measurement job control services may not exist. In such a case, the NF measurement control of PEE parameters may be achieved as specified in </w:t>
      </w:r>
      <w:r w:rsidR="00984D5E" w:rsidRPr="008577C3">
        <w:t xml:space="preserve">TS 28.531 </w:t>
      </w:r>
      <w:r w:rsidRPr="008577C3">
        <w:t>[6] – clause 5.1.18 ("Configuration of a 3GPP NF instance").</w:t>
      </w:r>
    </w:p>
    <w:p w14:paraId="60F864C7" w14:textId="77777777" w:rsidR="0058558F" w:rsidRPr="008577C3" w:rsidRDefault="0058558F" w:rsidP="0058558F">
      <w:r w:rsidRPr="008577C3">
        <w:t>Traceability: REQ-PEEMCS-FUN-001, REQ-PEEMCS-FUN-002, REQ-PEEMCS-FUN-003, REQ-PEEMCS-FUN-004, REQ-PEEMCS-FUN-005.</w:t>
      </w:r>
    </w:p>
    <w:p w14:paraId="343F22E6" w14:textId="77777777" w:rsidR="0058558F" w:rsidRPr="008577C3" w:rsidRDefault="0058558F" w:rsidP="0058558F">
      <w:pPr>
        <w:pStyle w:val="Heading4"/>
      </w:pPr>
      <w:bookmarkStart w:id="80" w:name="_Toc34300938"/>
      <w:bookmarkStart w:id="81" w:name="_Toc43730767"/>
      <w:bookmarkStart w:id="82" w:name="_Toc193453392"/>
      <w:r w:rsidRPr="008577C3">
        <w:t>5.1.2.3</w:t>
      </w:r>
      <w:r w:rsidRPr="008577C3">
        <w:tab/>
        <w:t>PEE measurement data file reporting</w:t>
      </w:r>
      <w:bookmarkEnd w:id="80"/>
      <w:bookmarkEnd w:id="81"/>
      <w:bookmarkEnd w:id="82"/>
      <w:r w:rsidRPr="008577C3">
        <w:t xml:space="preserve"> </w:t>
      </w:r>
    </w:p>
    <w:p w14:paraId="752AAE03" w14:textId="77777777" w:rsidR="0058558F" w:rsidRPr="008577C3" w:rsidRDefault="0058558F" w:rsidP="0058558F">
      <w:r w:rsidRPr="008577C3">
        <w:t xml:space="preserve">Use cases specified in </w:t>
      </w:r>
      <w:r w:rsidR="00984D5E" w:rsidRPr="008577C3">
        <w:t xml:space="preserve">TS 28.550 </w:t>
      </w:r>
      <w:r w:rsidRPr="008577C3">
        <w:t xml:space="preserve">[5] – clause 5.1.1.2 – apply for PEE measurement data file reporting, in compliance with </w:t>
      </w:r>
      <w:r w:rsidR="00984D5E" w:rsidRPr="008577C3">
        <w:t xml:space="preserve">TS 32.432 </w:t>
      </w:r>
      <w:r w:rsidRPr="008577C3">
        <w:t xml:space="preserve">[8], </w:t>
      </w:r>
      <w:r w:rsidR="00984D5E" w:rsidRPr="008577C3">
        <w:t xml:space="preserve">TS 32.435 </w:t>
      </w:r>
      <w:r w:rsidRPr="008577C3">
        <w:t xml:space="preserve">[9], </w:t>
      </w:r>
      <w:r w:rsidR="00984D5E" w:rsidRPr="008577C3">
        <w:t xml:space="preserve">TS 32.436 </w:t>
      </w:r>
      <w:r w:rsidRPr="008577C3">
        <w:t>[10].</w:t>
      </w:r>
    </w:p>
    <w:p w14:paraId="0162AED7" w14:textId="77777777" w:rsidR="0058558F" w:rsidRPr="008577C3" w:rsidRDefault="0058558F" w:rsidP="0058558F">
      <w:r w:rsidRPr="008577C3">
        <w:t>Traceability: REQ-PEEFRS-FUN-010, REQ-PEEFRS-FUN-011.</w:t>
      </w:r>
    </w:p>
    <w:p w14:paraId="41DA2A6C" w14:textId="77777777" w:rsidR="0058558F" w:rsidRPr="008577C3" w:rsidRDefault="0058558F" w:rsidP="0058558F">
      <w:pPr>
        <w:pStyle w:val="Heading4"/>
      </w:pPr>
      <w:bookmarkStart w:id="83" w:name="_Toc34300939"/>
      <w:bookmarkStart w:id="84" w:name="_Toc43730768"/>
      <w:bookmarkStart w:id="85" w:name="_Toc193453393"/>
      <w:r w:rsidRPr="008577C3">
        <w:t>5.1.2.4</w:t>
      </w:r>
      <w:r w:rsidRPr="008577C3">
        <w:tab/>
        <w:t>PEE measurement data streaming</w:t>
      </w:r>
      <w:bookmarkEnd w:id="83"/>
      <w:bookmarkEnd w:id="84"/>
      <w:bookmarkEnd w:id="85"/>
      <w:r w:rsidRPr="008577C3">
        <w:t xml:space="preserve"> </w:t>
      </w:r>
    </w:p>
    <w:p w14:paraId="699A538A" w14:textId="77777777" w:rsidR="00005722" w:rsidRPr="008577C3" w:rsidRDefault="00005722" w:rsidP="00005722">
      <w:r w:rsidRPr="008577C3">
        <w:t xml:space="preserve">Use cases specified in </w:t>
      </w:r>
      <w:r w:rsidR="00984D5E" w:rsidRPr="008577C3">
        <w:t xml:space="preserve">TS 28.550 </w:t>
      </w:r>
      <w:r w:rsidRPr="008577C3">
        <w:t>[5] – clause 5.1.1.3 – apply for PEE measurement data streaming.</w:t>
      </w:r>
    </w:p>
    <w:p w14:paraId="6083C66C" w14:textId="77777777" w:rsidR="00005722" w:rsidRPr="008577C3" w:rsidRDefault="00005722" w:rsidP="000F6E17">
      <w:r w:rsidRPr="008577C3">
        <w:t>Traceability: REQ-PEEDS-FUN-020.</w:t>
      </w:r>
    </w:p>
    <w:p w14:paraId="3A600FA7" w14:textId="77777777" w:rsidR="0058558F" w:rsidRPr="008577C3" w:rsidRDefault="0058558F" w:rsidP="0058558F">
      <w:pPr>
        <w:pStyle w:val="Heading4"/>
      </w:pPr>
      <w:bookmarkStart w:id="86" w:name="_Toc34300940"/>
      <w:bookmarkStart w:id="87" w:name="_Toc43730769"/>
      <w:bookmarkStart w:id="88" w:name="_Toc193453394"/>
      <w:r w:rsidRPr="008577C3">
        <w:t>5.1.2.</w:t>
      </w:r>
      <w:r w:rsidR="005B0F50" w:rsidRPr="008577C3">
        <w:t>5</w:t>
      </w:r>
      <w:r w:rsidRPr="008577C3">
        <w:tab/>
        <w:t>PEE fault supervision</w:t>
      </w:r>
      <w:bookmarkEnd w:id="86"/>
      <w:bookmarkEnd w:id="87"/>
      <w:bookmarkEnd w:id="88"/>
      <w:r w:rsidRPr="008577C3">
        <w:t xml:space="preserve"> </w:t>
      </w:r>
    </w:p>
    <w:p w14:paraId="12453B29" w14:textId="77777777" w:rsidR="00E03CB8" w:rsidRPr="008577C3" w:rsidRDefault="00E03CB8" w:rsidP="000F6E17">
      <w:r w:rsidRPr="008577C3">
        <w:t xml:space="preserve">Use cases specified in </w:t>
      </w:r>
      <w:r w:rsidR="00984D5E" w:rsidRPr="008577C3">
        <w:t xml:space="preserve">TS 28.545 </w:t>
      </w:r>
      <w:r w:rsidRPr="008577C3">
        <w:t>[7] – clause 5.1.13 ("Report alarm notifications of NF instance") – apply for PEE fault supervision.</w:t>
      </w:r>
    </w:p>
    <w:p w14:paraId="04FB3DEF" w14:textId="77777777" w:rsidR="0058558F" w:rsidRPr="008577C3" w:rsidRDefault="0058558F" w:rsidP="0058558F">
      <w:r w:rsidRPr="008577C3">
        <w:t>Traceability: REQ-PEEFSS-FUN-020.</w:t>
      </w:r>
    </w:p>
    <w:p w14:paraId="3583A97B" w14:textId="77777777" w:rsidR="0058558F" w:rsidRPr="008577C3" w:rsidRDefault="0058558F" w:rsidP="0058558F">
      <w:pPr>
        <w:pStyle w:val="Heading4"/>
      </w:pPr>
      <w:bookmarkStart w:id="89" w:name="_Toc34300941"/>
      <w:bookmarkStart w:id="90" w:name="_Toc43730770"/>
      <w:bookmarkStart w:id="91" w:name="_Toc193453395"/>
      <w:r w:rsidRPr="008577C3">
        <w:lastRenderedPageBreak/>
        <w:t>5.1.2.</w:t>
      </w:r>
      <w:r w:rsidR="005B0F50" w:rsidRPr="008577C3">
        <w:t>6</w:t>
      </w:r>
      <w:r w:rsidRPr="008577C3">
        <w:tab/>
        <w:t>PEE configuration management</w:t>
      </w:r>
      <w:bookmarkEnd w:id="89"/>
      <w:bookmarkEnd w:id="90"/>
      <w:bookmarkEnd w:id="91"/>
      <w:r w:rsidRPr="008577C3">
        <w:t xml:space="preserve"> </w:t>
      </w:r>
    </w:p>
    <w:p w14:paraId="17099B3E" w14:textId="77777777" w:rsidR="0058558F" w:rsidRPr="008577C3" w:rsidRDefault="0058558F" w:rsidP="0058558F">
      <w:r w:rsidRPr="008577C3">
        <w:t>Use cases specified in [</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66955EE8" w14:textId="77777777" w:rsidR="00330584" w:rsidRPr="008577C3" w:rsidRDefault="0058558F" w:rsidP="008E24B3">
      <w:r w:rsidRPr="008577C3">
        <w:t>Traceability: REQ-PEECMS-FUN-030, REQ-PEECMS-FUN-031.</w:t>
      </w:r>
    </w:p>
    <w:p w14:paraId="0B66CBC4" w14:textId="77777777" w:rsidR="00330584" w:rsidRPr="008577C3" w:rsidRDefault="00330584" w:rsidP="00330584">
      <w:pPr>
        <w:pStyle w:val="Heading3"/>
      </w:pPr>
      <w:bookmarkStart w:id="92" w:name="_Toc34300942"/>
      <w:bookmarkStart w:id="93" w:name="_Toc43730771"/>
      <w:bookmarkStart w:id="94" w:name="_Toc193453396"/>
      <w:r w:rsidRPr="008577C3">
        <w:t>5.1.3</w:t>
      </w:r>
      <w:r w:rsidRPr="008577C3">
        <w:tab/>
        <w:t>Energy saving use cases</w:t>
      </w:r>
      <w:bookmarkEnd w:id="92"/>
      <w:bookmarkEnd w:id="93"/>
      <w:bookmarkEnd w:id="94"/>
    </w:p>
    <w:p w14:paraId="01A3DDBF" w14:textId="77777777" w:rsidR="00CC552C" w:rsidRPr="008577C3" w:rsidRDefault="00CC552C" w:rsidP="007739B3">
      <w:pPr>
        <w:pStyle w:val="Heading4"/>
      </w:pPr>
      <w:bookmarkStart w:id="95" w:name="_Toc34300943"/>
      <w:bookmarkStart w:id="96" w:name="_Toc43730772"/>
      <w:bookmarkStart w:id="97" w:name="_Toc193453397"/>
      <w:r w:rsidRPr="008577C3">
        <w:t>5.1.</w:t>
      </w:r>
      <w:r w:rsidR="006D1E58" w:rsidRPr="008577C3">
        <w:t>3</w:t>
      </w:r>
      <w:r w:rsidRPr="008577C3">
        <w:t>.1</w:t>
      </w:r>
      <w:r w:rsidRPr="008577C3">
        <w:tab/>
        <w:t>General</w:t>
      </w:r>
      <w:bookmarkEnd w:id="95"/>
      <w:bookmarkEnd w:id="96"/>
      <w:bookmarkEnd w:id="97"/>
    </w:p>
    <w:p w14:paraId="067E9D11" w14:textId="0D28277D"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w:t>
      </w:r>
      <w:r w:rsidR="00984D5E">
        <w:rPr>
          <w:kern w:val="2"/>
        </w:rPr>
        <w:t xml:space="preserve"> 15.4.2</w:t>
      </w:r>
      <w:r w:rsidRPr="008577C3">
        <w:rPr>
          <w:kern w:val="2"/>
        </w:rPr>
        <w:t xml:space="preserve"> in </w:t>
      </w:r>
      <w:r w:rsidR="00984D5E" w:rsidRPr="008577C3">
        <w:rPr>
          <w:lang w:eastAsia="zh-CN"/>
        </w:rPr>
        <w:t>TS 38.300</w:t>
      </w:r>
      <w:r w:rsidR="00984D5E">
        <w:rPr>
          <w:lang w:eastAsia="zh-CN"/>
        </w:rPr>
        <w:t xml:space="preserve"> </w:t>
      </w:r>
      <w:r w:rsidR="00984D5E" w:rsidRPr="008577C3">
        <w:rPr>
          <w:lang w:eastAsia="zh-CN"/>
        </w:rPr>
        <w:t>[13]</w:t>
      </w:r>
      <w:r w:rsidRPr="008577C3">
        <w:rPr>
          <w:kern w:val="2"/>
        </w:rPr>
        <w:t>).</w:t>
      </w:r>
      <w:r w:rsidRPr="008577C3">
        <w:rPr>
          <w:rStyle w:val="fontstyle01"/>
        </w:rPr>
        <w:t xml:space="preserve"> </w:t>
      </w:r>
    </w:p>
    <w:p w14:paraId="425C3CE4" w14:textId="77777777" w:rsidR="00CC552C" w:rsidRPr="008577C3" w:rsidRDefault="00CC552C" w:rsidP="00CC552C">
      <w:r w:rsidRPr="008577C3">
        <w:t xml:space="preserve">The energy saving consists of two scenarios where the </w:t>
      </w:r>
      <w:r w:rsidR="000D1FAF">
        <w:t xml:space="preserve">capacity </w:t>
      </w:r>
      <w:r w:rsidRPr="008577C3">
        <w:t xml:space="preserve">booster cell </w:t>
      </w:r>
      <w:r w:rsidR="000D1FAF">
        <w:t>-</w:t>
      </w:r>
      <w:r w:rsidR="000D1FAF" w:rsidRPr="008577C3">
        <w:t xml:space="preserve"> </w:t>
      </w:r>
      <w:r w:rsidRPr="008577C3">
        <w:t>gNB is fully or partially overlaid by the candidate cell(s).</w:t>
      </w:r>
    </w:p>
    <w:p w14:paraId="6798C024" w14:textId="77777777" w:rsidR="00CC552C" w:rsidRPr="000D1FAF" w:rsidRDefault="00CC552C" w:rsidP="007739B3">
      <w:pPr>
        <w:pStyle w:val="Heading4"/>
      </w:pPr>
      <w:bookmarkStart w:id="98" w:name="_Toc34300944"/>
      <w:bookmarkStart w:id="99" w:name="_Toc43730773"/>
      <w:bookmarkStart w:id="100" w:name="_Toc193453398"/>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6A100057" w14:textId="77777777" w:rsidR="00EF66C3" w:rsidRPr="000D1FAF" w:rsidRDefault="00EF66C3" w:rsidP="00AA5C1E">
      <w:pPr>
        <w:pStyle w:val="Heading5"/>
      </w:pPr>
      <w:bookmarkStart w:id="101" w:name="_Toc34300945"/>
      <w:bookmarkStart w:id="102" w:name="_Toc43730774"/>
      <w:bookmarkStart w:id="103" w:name="_Toc193453399"/>
      <w:r w:rsidRPr="000D1FAF">
        <w:t>5.1.3.2.1</w:t>
      </w:r>
      <w:r w:rsidRPr="000D1FAF">
        <w:tab/>
        <w:t>Introduction</w:t>
      </w:r>
      <w:bookmarkEnd w:id="101"/>
      <w:bookmarkEnd w:id="102"/>
      <w:bookmarkEnd w:id="103"/>
    </w:p>
    <w:p w14:paraId="02E9EC97"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63260E4E"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5FFC20B"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7FC40C90" w14:textId="77777777" w:rsidR="00CC552C" w:rsidRPr="000D1FAF" w:rsidRDefault="00545374" w:rsidP="00CC7CC9">
      <w:pPr>
        <w:pStyle w:val="TH"/>
      </w:pPr>
      <w:r>
        <w:pict w14:anchorId="16F73087">
          <v:shape id="_x0000_i1029" type="#_x0000_t75" style="width:386.5pt;height:101pt">
            <v:imagedata r:id="rId13" o:title=""/>
          </v:shape>
        </w:pict>
      </w:r>
    </w:p>
    <w:p w14:paraId="1F22F816"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1B941C91" w14:textId="77777777" w:rsidR="004C201D" w:rsidRPr="00CC7CC9" w:rsidRDefault="004C201D" w:rsidP="004C201D">
      <w:pPr>
        <w:rPr>
          <w:lang w:val="es-ES" w:eastAsia="zh-CN"/>
        </w:rPr>
      </w:pPr>
      <w:bookmarkStart w:id="104" w:name="_Toc34300946"/>
      <w:bookmarkStart w:id="105" w:name="_Toc43730775"/>
      <w:r w:rsidRPr="00CC7CC9">
        <w:rPr>
          <w:lang w:val="es-ES" w:eastAsia="zh-CN"/>
        </w:rPr>
        <w:t>Traceability: REQ-ESCOL-FUN-1, REQ-ESCOL-FUN-2, REQ-ESCOL-FUN-3, REQ-ESCOL-FUN-4, REQ-ESCOL-FUN-5, REQ-ESCOL-FUN-6, REQ-ESCOL-FUN-7.</w:t>
      </w:r>
    </w:p>
    <w:p w14:paraId="1C189F79" w14:textId="77777777" w:rsidR="00CC552C" w:rsidRPr="008577C3" w:rsidRDefault="00CC552C" w:rsidP="0035724A">
      <w:pPr>
        <w:pStyle w:val="Heading5"/>
        <w:rPr>
          <w:highlight w:val="cyan"/>
        </w:rPr>
      </w:pPr>
      <w:bookmarkStart w:id="106" w:name="_Toc193453400"/>
      <w:r w:rsidRPr="000D1FAF">
        <w:t>5.1.</w:t>
      </w:r>
      <w:r w:rsidR="0035724A" w:rsidRPr="000D1FAF">
        <w:t>3</w:t>
      </w:r>
      <w:r w:rsidRPr="000D1FAF">
        <w:t>.2.</w:t>
      </w:r>
      <w:r w:rsidR="00EF66C3" w:rsidRPr="000D1FAF">
        <w:t>2</w:t>
      </w:r>
      <w:r w:rsidRPr="000D1FAF">
        <w:tab/>
        <w:t>Intra-RAT energy saving</w:t>
      </w:r>
      <w:bookmarkEnd w:id="104"/>
      <w:bookmarkEnd w:id="105"/>
      <w:bookmarkEnd w:id="106"/>
    </w:p>
    <w:p w14:paraId="77AAB2A8" w14:textId="3475ABF4" w:rsidR="00CC552C" w:rsidRPr="008577C3" w:rsidRDefault="00CC552C" w:rsidP="00CC552C">
      <w:r w:rsidRPr="008577C3">
        <w:rPr>
          <w:lang w:eastAsia="zh-CN"/>
        </w:rPr>
        <w:t xml:space="preserve">Intra-RAT energy saving focuses on a scenario where the gNB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6A94BEBB"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765F4C2"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 xml:space="preserve">collects the traffic load performance measurements from the NR capacity booster cell and candidate cells, and may request a NR capacity booster cell to enter the energy saving mode </w:t>
      </w:r>
      <w:r w:rsidRPr="008577C3">
        <w:lastRenderedPageBreak/>
        <w:t>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4D6B94BC" w14:textId="77777777" w:rsidR="00CC552C" w:rsidRPr="008577C3" w:rsidRDefault="00CC552C" w:rsidP="0035724A">
      <w:pPr>
        <w:pStyle w:val="Heading5"/>
      </w:pPr>
      <w:bookmarkStart w:id="107" w:name="_Toc34300947"/>
      <w:bookmarkStart w:id="108" w:name="_Toc43730776"/>
      <w:bookmarkStart w:id="109" w:name="_Toc193453401"/>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3335DD78" w14:textId="49E444E8"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(see clause</w:t>
      </w:r>
      <w:r w:rsidR="00984D5E">
        <w:rPr>
          <w:kern w:val="2"/>
        </w:rPr>
        <w:t xml:space="preserve"> 15.4.2</w:t>
      </w:r>
      <w:r w:rsidRPr="008577C3">
        <w:rPr>
          <w:kern w:val="2"/>
        </w:rPr>
        <w:t xml:space="preserve"> in </w:t>
      </w:r>
      <w:r w:rsidR="00984D5E" w:rsidRPr="008577C3">
        <w:rPr>
          <w:lang w:eastAsia="zh-CN"/>
        </w:rPr>
        <w:t>TS 38.300</w:t>
      </w:r>
      <w:r w:rsidR="00984D5E">
        <w:rPr>
          <w:lang w:eastAsia="zh-CN"/>
        </w:rPr>
        <w:t xml:space="preserve"> </w:t>
      </w:r>
      <w:r w:rsidR="00984D5E" w:rsidRPr="008577C3">
        <w:rPr>
          <w:lang w:eastAsia="zh-CN"/>
        </w:rPr>
        <w:t>[13]</w:t>
      </w:r>
      <w:r w:rsidRPr="008577C3">
        <w:rPr>
          <w:kern w:val="2"/>
        </w:rPr>
        <w:t xml:space="preserve">). </w:t>
      </w:r>
    </w:p>
    <w:p w14:paraId="347E1106"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14:paraId="635FD125" w14:textId="77777777" w:rsidR="00330584" w:rsidRPr="008577C3" w:rsidRDefault="00330584" w:rsidP="007739B3">
      <w:pPr>
        <w:pStyle w:val="Heading4"/>
      </w:pPr>
      <w:bookmarkStart w:id="110" w:name="_Toc34300948"/>
      <w:bookmarkStart w:id="111" w:name="_Toc43730777"/>
      <w:bookmarkStart w:id="112" w:name="_Toc193453402"/>
      <w:r w:rsidRPr="008577C3">
        <w:t>5.1.3.</w:t>
      </w:r>
      <w:r w:rsidR="0035724A" w:rsidRPr="008577C3">
        <w:rPr>
          <w:lang w:eastAsia="zh-CN"/>
        </w:rPr>
        <w:t>3</w:t>
      </w:r>
      <w:r w:rsidRPr="008577C3">
        <w:tab/>
        <w:t>Capacity booster cell fully overlaid by candidate cell(s)</w:t>
      </w:r>
      <w:bookmarkEnd w:id="110"/>
      <w:bookmarkEnd w:id="111"/>
      <w:bookmarkEnd w:id="112"/>
    </w:p>
    <w:p w14:paraId="6DE75A98"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F8B7779" w14:textId="77777777" w:rsidR="00330584" w:rsidRPr="008577C3" w:rsidRDefault="00000000" w:rsidP="00456566">
      <w:pPr>
        <w:pStyle w:val="TH"/>
      </w:pPr>
      <w:r>
        <w:rPr>
          <w:sz w:val="24"/>
          <w:lang w:eastAsia="zh-CN"/>
        </w:rPr>
        <w:pict w14:anchorId="7F134D8B">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4" o:title=""/>
            </v:shape>
          </v:group>
        </w:pict>
      </w:r>
      <w:r>
        <w:pict w14:anchorId="240D78F8">
          <v:shape id="_x0000_i1030" type="#_x0000_t75" style="width:470pt;height:205pt">
            <v:imagedata croptop="-65520f" cropbottom="65520f"/>
          </v:shape>
        </w:pict>
      </w:r>
    </w:p>
    <w:p w14:paraId="04733959"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536BBD62" w14:textId="77777777" w:rsidR="00330584" w:rsidRPr="008577C3" w:rsidRDefault="00330584" w:rsidP="00330584">
      <w:r w:rsidRPr="008577C3">
        <w:t>This use case applies both for Intra- and Inter-RAT Energy Saving.</w:t>
      </w:r>
    </w:p>
    <w:p w14:paraId="674D3F54" w14:textId="77777777" w:rsidR="00330584" w:rsidRPr="008577C3" w:rsidRDefault="00330584" w:rsidP="00330584">
      <w:pPr>
        <w:rPr>
          <w:b/>
          <w:lang w:eastAsia="zh-CN"/>
        </w:rPr>
      </w:pPr>
      <w:r w:rsidRPr="008577C3">
        <w:rPr>
          <w:b/>
          <w:lang w:eastAsia="zh-CN"/>
        </w:rPr>
        <w:t>Inter-frequency Intra-RAT gNB Coverage</w:t>
      </w:r>
    </w:p>
    <w:p w14:paraId="1983547B" w14:textId="10221F9E" w:rsidR="00330584" w:rsidRPr="008577C3" w:rsidRDefault="00330584" w:rsidP="00330584">
      <w:pPr>
        <w:rPr>
          <w:b/>
          <w:lang w:eastAsia="zh-CN"/>
        </w:rPr>
      </w:pPr>
      <w:r w:rsidRPr="008577C3">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9D22E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5E4CB9CA" w14:textId="77777777" w:rsidR="00330584" w:rsidRPr="008577C3" w:rsidRDefault="00330584" w:rsidP="00330584">
      <w:pPr>
        <w:rPr>
          <w:b/>
          <w:lang w:eastAsia="zh-CN"/>
        </w:rPr>
      </w:pPr>
      <w:r w:rsidRPr="008577C3">
        <w:rPr>
          <w:b/>
          <w:lang w:eastAsia="zh-CN"/>
        </w:rPr>
        <w:t>Inter-RAT gNB Coverage</w:t>
      </w:r>
    </w:p>
    <w:p w14:paraId="408062AF"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w:t>
      </w:r>
      <w:r w:rsidR="007553BD">
        <w:rPr>
          <w:lang w:eastAsia="zh-CN"/>
        </w:rPr>
        <w:lastRenderedPageBreak/>
        <w:t>centralized or distributed ES management can decide if the Cell B needs to be activated and take portion of the traffic from Cell A.</w:t>
      </w:r>
    </w:p>
    <w:p w14:paraId="1856A76C"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4F619786"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12C60B3E" w14:textId="77777777" w:rsidTr="00A302BA">
        <w:trPr>
          <w:jc w:val="center"/>
        </w:trPr>
        <w:tc>
          <w:tcPr>
            <w:tcW w:w="1068" w:type="dxa"/>
          </w:tcPr>
          <w:p w14:paraId="6DFEDFD8" w14:textId="77777777" w:rsidR="00330584" w:rsidRPr="008577C3" w:rsidRDefault="00330584" w:rsidP="00A302BA">
            <w:pPr>
              <w:pStyle w:val="TAH"/>
            </w:pPr>
            <w:r w:rsidRPr="008577C3">
              <w:t>Scenario</w:t>
            </w:r>
          </w:p>
        </w:tc>
        <w:tc>
          <w:tcPr>
            <w:tcW w:w="2946" w:type="dxa"/>
          </w:tcPr>
          <w:p w14:paraId="65DE5E72"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1EDA3AB8"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350B6FA0" w14:textId="77777777" w:rsidR="00330584" w:rsidRPr="008577C3" w:rsidRDefault="00330584" w:rsidP="00A302BA">
            <w:pPr>
              <w:pStyle w:val="TAH"/>
            </w:pPr>
            <w:r w:rsidRPr="008577C3">
              <w:rPr>
                <w:rFonts w:hint="eastAsia"/>
              </w:rPr>
              <w:t>Scenario</w:t>
            </w:r>
          </w:p>
        </w:tc>
      </w:tr>
      <w:tr w:rsidR="00330584" w:rsidRPr="008577C3" w14:paraId="5280B85D" w14:textId="77777777" w:rsidTr="00A302BA">
        <w:trPr>
          <w:jc w:val="center"/>
        </w:trPr>
        <w:tc>
          <w:tcPr>
            <w:tcW w:w="1068" w:type="dxa"/>
          </w:tcPr>
          <w:p w14:paraId="52AA1341" w14:textId="77777777" w:rsidR="00330584" w:rsidRPr="008577C3" w:rsidRDefault="00330584" w:rsidP="00A302BA">
            <w:pPr>
              <w:pStyle w:val="TAC"/>
            </w:pPr>
            <w:r w:rsidRPr="008577C3">
              <w:rPr>
                <w:rFonts w:hint="eastAsia"/>
              </w:rPr>
              <w:t>1</w:t>
            </w:r>
          </w:p>
        </w:tc>
        <w:tc>
          <w:tcPr>
            <w:tcW w:w="2946" w:type="dxa"/>
          </w:tcPr>
          <w:p w14:paraId="61B17443" w14:textId="77777777" w:rsidR="00330584" w:rsidRPr="008577C3" w:rsidRDefault="00330584" w:rsidP="00A302BA">
            <w:pPr>
              <w:pStyle w:val="TAL"/>
            </w:pPr>
            <w:r w:rsidRPr="008577C3">
              <w:t>gNB</w:t>
            </w:r>
          </w:p>
        </w:tc>
        <w:tc>
          <w:tcPr>
            <w:tcW w:w="3033" w:type="dxa"/>
          </w:tcPr>
          <w:p w14:paraId="6FC60B66" w14:textId="77777777" w:rsidR="00330584" w:rsidRPr="008577C3" w:rsidRDefault="00330584" w:rsidP="00A302BA">
            <w:pPr>
              <w:pStyle w:val="TAL"/>
            </w:pPr>
            <w:r w:rsidRPr="008577C3">
              <w:t>eNB</w:t>
            </w:r>
          </w:p>
        </w:tc>
        <w:tc>
          <w:tcPr>
            <w:tcW w:w="2793" w:type="dxa"/>
          </w:tcPr>
          <w:p w14:paraId="1BB038D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ABD59C7" w14:textId="77777777" w:rsidTr="00A302BA">
        <w:trPr>
          <w:jc w:val="center"/>
        </w:trPr>
        <w:tc>
          <w:tcPr>
            <w:tcW w:w="1068" w:type="dxa"/>
          </w:tcPr>
          <w:p w14:paraId="2F2DAD17" w14:textId="77777777" w:rsidR="00330584" w:rsidRPr="008577C3" w:rsidRDefault="00330584" w:rsidP="00A302BA">
            <w:pPr>
              <w:pStyle w:val="TAC"/>
            </w:pPr>
            <w:r w:rsidRPr="008577C3">
              <w:rPr>
                <w:rFonts w:hint="eastAsia"/>
              </w:rPr>
              <w:t>2</w:t>
            </w:r>
          </w:p>
        </w:tc>
        <w:tc>
          <w:tcPr>
            <w:tcW w:w="2946" w:type="dxa"/>
          </w:tcPr>
          <w:p w14:paraId="06561504" w14:textId="77777777" w:rsidR="00330584" w:rsidRPr="008577C3" w:rsidDel="000F4ECA" w:rsidRDefault="00330584" w:rsidP="00A302BA">
            <w:pPr>
              <w:pStyle w:val="TAL"/>
            </w:pPr>
            <w:r w:rsidRPr="008577C3">
              <w:t>gNB</w:t>
            </w:r>
          </w:p>
        </w:tc>
        <w:tc>
          <w:tcPr>
            <w:tcW w:w="3033" w:type="dxa"/>
          </w:tcPr>
          <w:p w14:paraId="2F70DCC6" w14:textId="77777777" w:rsidR="00330584" w:rsidRPr="008577C3" w:rsidRDefault="00330584" w:rsidP="00A302BA">
            <w:pPr>
              <w:pStyle w:val="TAL"/>
            </w:pPr>
            <w:r w:rsidRPr="008577C3">
              <w:rPr>
                <w:rFonts w:hint="eastAsia"/>
              </w:rPr>
              <w:t>gNB</w:t>
            </w:r>
          </w:p>
        </w:tc>
        <w:tc>
          <w:tcPr>
            <w:tcW w:w="2793" w:type="dxa"/>
          </w:tcPr>
          <w:p w14:paraId="17D252C0"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0AE6C4BF" w14:textId="77777777" w:rsidTr="00A302BA">
        <w:trPr>
          <w:jc w:val="center"/>
        </w:trPr>
        <w:tc>
          <w:tcPr>
            <w:tcW w:w="1068" w:type="dxa"/>
          </w:tcPr>
          <w:p w14:paraId="4D2A12D1" w14:textId="77777777" w:rsidR="00330584" w:rsidRPr="008577C3" w:rsidRDefault="00330584" w:rsidP="00A302BA">
            <w:pPr>
              <w:pStyle w:val="TAC"/>
            </w:pPr>
            <w:r w:rsidRPr="008577C3">
              <w:rPr>
                <w:rFonts w:hint="eastAsia"/>
              </w:rPr>
              <w:t>3</w:t>
            </w:r>
          </w:p>
        </w:tc>
        <w:tc>
          <w:tcPr>
            <w:tcW w:w="2946" w:type="dxa"/>
          </w:tcPr>
          <w:p w14:paraId="6220A893" w14:textId="77777777" w:rsidR="00330584" w:rsidRPr="008577C3" w:rsidDel="000F4ECA" w:rsidRDefault="00330584" w:rsidP="00A302BA">
            <w:pPr>
              <w:pStyle w:val="TAL"/>
            </w:pPr>
            <w:r w:rsidRPr="008577C3">
              <w:t>gNB</w:t>
            </w:r>
          </w:p>
        </w:tc>
        <w:tc>
          <w:tcPr>
            <w:tcW w:w="3033" w:type="dxa"/>
          </w:tcPr>
          <w:p w14:paraId="19F008A4"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28882B02"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6B407845" w14:textId="77777777" w:rsidTr="00A302BA">
        <w:trPr>
          <w:jc w:val="center"/>
        </w:trPr>
        <w:tc>
          <w:tcPr>
            <w:tcW w:w="1068" w:type="dxa"/>
          </w:tcPr>
          <w:p w14:paraId="52167EC5" w14:textId="77777777" w:rsidR="00330584" w:rsidRPr="008577C3" w:rsidRDefault="00330584" w:rsidP="00A302BA">
            <w:pPr>
              <w:pStyle w:val="TAC"/>
            </w:pPr>
            <w:r w:rsidRPr="008577C3">
              <w:rPr>
                <w:rFonts w:hint="eastAsia"/>
              </w:rPr>
              <w:t>4</w:t>
            </w:r>
          </w:p>
        </w:tc>
        <w:tc>
          <w:tcPr>
            <w:tcW w:w="2946" w:type="dxa"/>
          </w:tcPr>
          <w:p w14:paraId="440A2BED" w14:textId="77777777" w:rsidR="00330584" w:rsidRPr="008577C3" w:rsidRDefault="00330584" w:rsidP="00A302BA">
            <w:pPr>
              <w:pStyle w:val="TAL"/>
            </w:pPr>
            <w:r w:rsidRPr="008577C3">
              <w:t>gNB</w:t>
            </w:r>
          </w:p>
        </w:tc>
        <w:tc>
          <w:tcPr>
            <w:tcW w:w="3033" w:type="dxa"/>
          </w:tcPr>
          <w:p w14:paraId="5543ED33" w14:textId="77777777" w:rsidR="00330584" w:rsidRPr="008577C3" w:rsidRDefault="00330584" w:rsidP="00A302BA">
            <w:pPr>
              <w:pStyle w:val="TAL"/>
            </w:pPr>
            <w:r w:rsidRPr="008577C3">
              <w:rPr>
                <w:rFonts w:hint="eastAsia"/>
              </w:rPr>
              <w:t>NB</w:t>
            </w:r>
          </w:p>
        </w:tc>
        <w:tc>
          <w:tcPr>
            <w:tcW w:w="2793" w:type="dxa"/>
          </w:tcPr>
          <w:p w14:paraId="29EFB00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2F4EC3A6" w14:textId="77777777" w:rsidTr="00A302BA">
        <w:trPr>
          <w:jc w:val="center"/>
        </w:trPr>
        <w:tc>
          <w:tcPr>
            <w:tcW w:w="1068" w:type="dxa"/>
          </w:tcPr>
          <w:p w14:paraId="2352E1B5" w14:textId="77777777" w:rsidR="00330584" w:rsidRPr="008577C3" w:rsidRDefault="00330584" w:rsidP="00A302BA">
            <w:pPr>
              <w:pStyle w:val="TAC"/>
            </w:pPr>
            <w:r w:rsidRPr="008577C3">
              <w:rPr>
                <w:rFonts w:hint="eastAsia"/>
              </w:rPr>
              <w:t>5</w:t>
            </w:r>
          </w:p>
        </w:tc>
        <w:tc>
          <w:tcPr>
            <w:tcW w:w="2946" w:type="dxa"/>
          </w:tcPr>
          <w:p w14:paraId="3DA9B34C" w14:textId="77777777" w:rsidR="00330584" w:rsidRPr="008577C3" w:rsidDel="000F4ECA" w:rsidRDefault="00330584" w:rsidP="00A302BA">
            <w:pPr>
              <w:pStyle w:val="TAL"/>
            </w:pPr>
            <w:r w:rsidRPr="008577C3">
              <w:t>gNB</w:t>
            </w:r>
          </w:p>
        </w:tc>
        <w:tc>
          <w:tcPr>
            <w:tcW w:w="3033" w:type="dxa"/>
          </w:tcPr>
          <w:p w14:paraId="32503C95"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4B30EF07"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BB4848D" w14:textId="77777777" w:rsidR="00330584" w:rsidRPr="00CC7CC9" w:rsidRDefault="00330584" w:rsidP="00A302BA">
      <w:pPr>
        <w:rPr>
          <w:lang w:val="es-ES"/>
        </w:rPr>
      </w:pPr>
    </w:p>
    <w:p w14:paraId="574E1FD7"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6B285671" w14:textId="77777777" w:rsidR="00B23C41" w:rsidRDefault="00B23C41" w:rsidP="00B23C41">
      <w:pPr>
        <w:pStyle w:val="Heading4"/>
      </w:pPr>
      <w:bookmarkStart w:id="113" w:name="_Toc193453403"/>
      <w:r w:rsidRPr="008577C3">
        <w:t>5.1.3.</w:t>
      </w:r>
      <w:r>
        <w:t>4</w:t>
      </w:r>
      <w:r w:rsidRPr="008577C3">
        <w:tab/>
      </w:r>
      <w:r>
        <w:t>Switch off edge UPFs during off-peak traffic hours</w:t>
      </w:r>
      <w:bookmarkEnd w:id="113"/>
    </w:p>
    <w:p w14:paraId="05891701" w14:textId="77777777" w:rsidR="00B23C41" w:rsidRDefault="00B23C41" w:rsidP="00B23C41">
      <w:r>
        <w:t>To meet service demands, e.g. in terms of latency, the Network Operator (NOP) decided to deploy some UPFs at the edge of its core network, i.e. closer to low latency demanding service users than if they were deployed in its central core network.</w:t>
      </w:r>
    </w:p>
    <w:p w14:paraId="77442ED7" w14:textId="77777777" w:rsidR="00B23C41" w:rsidRDefault="00B23C41" w:rsidP="00B23C41">
      <w:r>
        <w:t>During off-peak periods and depending on service users’ profile, observed behaviour and habits, the NOP may decide that some of these edge UPFs are no longer justifed. For example, at night, in some locations where no user paying for low latency services is connected, the remaining traffic (not demanding low latency) can be redirected from the edge UPFs to central core UPFs. The NOP may then decide to:</w:t>
      </w:r>
    </w:p>
    <w:p w14:paraId="0DC5F820" w14:textId="77777777" w:rsidR="00B23C41" w:rsidRDefault="00B23C41" w:rsidP="00B23C41">
      <w:pPr>
        <w:pStyle w:val="B10"/>
      </w:pPr>
      <w:r>
        <w:t>- redirect the remaining traffic to and from these edge UPFs to existing central core UPFs, and</w:t>
      </w:r>
    </w:p>
    <w:p w14:paraId="7ECCAD93"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D2BEB53"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68EF79A2" w14:textId="77777777" w:rsidR="00B23C41" w:rsidRDefault="00B23C41" w:rsidP="00B23C41">
      <w:pPr>
        <w:rPr>
          <w:noProof/>
        </w:rPr>
      </w:pPr>
      <w:r>
        <w:rPr>
          <w:noProof/>
        </w:rPr>
        <w:t>The NOP may decide at any time to come back to the initial situation.</w:t>
      </w:r>
    </w:p>
    <w:p w14:paraId="461A3BAE" w14:textId="77777777" w:rsidR="00B23C41" w:rsidRPr="00F25117" w:rsidRDefault="00B23C41" w:rsidP="008E24B3">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77705767" w14:textId="77777777" w:rsidR="00DF0104" w:rsidRPr="008577C3" w:rsidRDefault="00DF0104" w:rsidP="00DF0104">
      <w:pPr>
        <w:pStyle w:val="Heading2"/>
      </w:pPr>
      <w:bookmarkStart w:id="114" w:name="_Toc34300949"/>
      <w:bookmarkStart w:id="115" w:name="_Toc43730778"/>
      <w:bookmarkStart w:id="116" w:name="_Toc193453404"/>
      <w:r w:rsidRPr="008577C3">
        <w:t>5.</w:t>
      </w:r>
      <w:r w:rsidR="007009EA" w:rsidRPr="008577C3">
        <w:t>2</w:t>
      </w:r>
      <w:r w:rsidRPr="008577C3">
        <w:tab/>
        <w:t>Requirements</w:t>
      </w:r>
      <w:bookmarkEnd w:id="114"/>
      <w:bookmarkEnd w:id="115"/>
      <w:bookmarkEnd w:id="116"/>
    </w:p>
    <w:p w14:paraId="2BD5F86A" w14:textId="77777777" w:rsidR="007009EA" w:rsidRPr="008577C3" w:rsidRDefault="007009EA" w:rsidP="007009EA">
      <w:pPr>
        <w:pStyle w:val="Heading3"/>
      </w:pPr>
      <w:bookmarkStart w:id="117" w:name="_Toc34300950"/>
      <w:bookmarkStart w:id="118" w:name="_Toc43730779"/>
      <w:bookmarkStart w:id="119" w:name="_Toc193453405"/>
      <w:r w:rsidRPr="008577C3">
        <w:t>5.2.1</w:t>
      </w:r>
      <w:r w:rsidRPr="008577C3">
        <w:tab/>
        <w:t>Requirements for Data Volume (DV) measurement</w:t>
      </w:r>
      <w:bookmarkEnd w:id="117"/>
      <w:bookmarkEnd w:id="118"/>
      <w:bookmarkEnd w:id="119"/>
    </w:p>
    <w:p w14:paraId="4AA7C6DC" w14:textId="77777777" w:rsidR="007009EA" w:rsidRPr="008577C3" w:rsidRDefault="007009EA" w:rsidP="007009EA">
      <w:pPr>
        <w:pStyle w:val="Heading4"/>
      </w:pPr>
      <w:bookmarkStart w:id="120" w:name="_Toc34300951"/>
      <w:bookmarkStart w:id="121" w:name="_Toc43730780"/>
      <w:bookmarkStart w:id="122" w:name="_Toc193453406"/>
      <w:r w:rsidRPr="008577C3">
        <w:t>5.2.1.1</w:t>
      </w:r>
      <w:r w:rsidRPr="008577C3">
        <w:tab/>
        <w:t>Applicability</w:t>
      </w:r>
      <w:bookmarkEnd w:id="120"/>
      <w:bookmarkEnd w:id="121"/>
      <w:bookmarkEnd w:id="122"/>
      <w:r w:rsidRPr="008577C3">
        <w:t xml:space="preserve"> </w:t>
      </w:r>
    </w:p>
    <w:p w14:paraId="2184C349"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7D44876E" w14:textId="77777777" w:rsidR="007009EA" w:rsidRPr="008577C3" w:rsidRDefault="007009EA" w:rsidP="007009EA">
      <w:pPr>
        <w:pStyle w:val="Heading4"/>
      </w:pPr>
      <w:bookmarkStart w:id="123" w:name="_Toc34300952"/>
      <w:bookmarkStart w:id="124" w:name="_Toc43730781"/>
      <w:bookmarkStart w:id="125" w:name="_Toc193453407"/>
      <w:r w:rsidRPr="008577C3">
        <w:t>5.2.1.2</w:t>
      </w:r>
      <w:r w:rsidRPr="008577C3">
        <w:tab/>
        <w:t>Requirements for DV measurement control</w:t>
      </w:r>
      <w:bookmarkEnd w:id="123"/>
      <w:bookmarkEnd w:id="124"/>
      <w:bookmarkEnd w:id="125"/>
      <w:r w:rsidRPr="008577C3">
        <w:t xml:space="preserve"> </w:t>
      </w:r>
    </w:p>
    <w:p w14:paraId="490C84D7"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00510BF1"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043DC3D"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0664F924" w14:textId="77777777" w:rsidR="007009EA" w:rsidRPr="008577C3" w:rsidRDefault="007009EA" w:rsidP="007009EA">
      <w:pPr>
        <w:rPr>
          <w:bCs/>
        </w:rPr>
      </w:pPr>
      <w:r w:rsidRPr="008577C3">
        <w:rPr>
          <w:b/>
          <w:bCs/>
        </w:rPr>
        <w:lastRenderedPageBreak/>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6AB687EF"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7789BBF4" w14:textId="77777777" w:rsidR="007009EA" w:rsidRPr="008577C3" w:rsidRDefault="007009EA" w:rsidP="007009EA">
      <w:pPr>
        <w:pStyle w:val="Heading4"/>
      </w:pPr>
      <w:bookmarkStart w:id="126" w:name="_Toc34300953"/>
      <w:bookmarkStart w:id="127" w:name="_Toc43730782"/>
      <w:bookmarkStart w:id="128" w:name="_Toc193453408"/>
      <w:r w:rsidRPr="008577C3">
        <w:t>5.2.1.3</w:t>
      </w:r>
      <w:r w:rsidRPr="008577C3">
        <w:tab/>
        <w:t>Requirements for DV measurement data file reporting</w:t>
      </w:r>
      <w:bookmarkEnd w:id="126"/>
      <w:bookmarkEnd w:id="127"/>
      <w:bookmarkEnd w:id="128"/>
      <w:r w:rsidRPr="008577C3">
        <w:t xml:space="preserve"> </w:t>
      </w:r>
    </w:p>
    <w:p w14:paraId="79FC8190"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67037050"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9F8A8C6" w14:textId="77777777" w:rsidR="007009EA" w:rsidRPr="008577C3" w:rsidRDefault="007009EA" w:rsidP="007009EA">
      <w:pPr>
        <w:pStyle w:val="Heading4"/>
      </w:pPr>
      <w:bookmarkStart w:id="129" w:name="_Toc34300954"/>
      <w:bookmarkStart w:id="130" w:name="_Toc43730783"/>
      <w:bookmarkStart w:id="131" w:name="_Toc193453409"/>
      <w:r w:rsidRPr="008577C3">
        <w:t>5.2.1.4</w:t>
      </w:r>
      <w:r w:rsidRPr="008577C3">
        <w:tab/>
        <w:t>Requirements for DV measurement data streaming service</w:t>
      </w:r>
      <w:bookmarkEnd w:id="129"/>
      <w:bookmarkEnd w:id="130"/>
      <w:bookmarkEnd w:id="131"/>
    </w:p>
    <w:p w14:paraId="236F6323"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033AF9D4" w14:textId="77777777" w:rsidR="008016C4" w:rsidRPr="008577C3" w:rsidRDefault="008016C4" w:rsidP="008016C4">
      <w:pPr>
        <w:pStyle w:val="Heading3"/>
      </w:pPr>
      <w:bookmarkStart w:id="132" w:name="_Toc34300955"/>
      <w:bookmarkStart w:id="133" w:name="_Toc43730784"/>
      <w:bookmarkStart w:id="134" w:name="_Toc193453410"/>
      <w:r w:rsidRPr="008577C3">
        <w:t>5.2.2</w:t>
      </w:r>
      <w:r w:rsidRPr="008577C3">
        <w:tab/>
        <w:t>Requirements for Power, Energy and Environmental (PEE) measurement</w:t>
      </w:r>
      <w:bookmarkEnd w:id="132"/>
      <w:bookmarkEnd w:id="133"/>
      <w:bookmarkEnd w:id="134"/>
    </w:p>
    <w:p w14:paraId="088EF1C4" w14:textId="77777777" w:rsidR="008016C4" w:rsidRPr="008577C3" w:rsidRDefault="008016C4" w:rsidP="008016C4">
      <w:pPr>
        <w:pStyle w:val="Heading4"/>
      </w:pPr>
      <w:bookmarkStart w:id="135" w:name="_Toc34300956"/>
      <w:bookmarkStart w:id="136" w:name="_Toc43730785"/>
      <w:bookmarkStart w:id="137" w:name="_Toc193453411"/>
      <w:r w:rsidRPr="008577C3">
        <w:t>5.2.2.1</w:t>
      </w:r>
      <w:r w:rsidRPr="008577C3">
        <w:tab/>
        <w:t>Applicability</w:t>
      </w:r>
      <w:bookmarkEnd w:id="135"/>
      <w:bookmarkEnd w:id="136"/>
      <w:bookmarkEnd w:id="137"/>
      <w:r w:rsidRPr="008577C3">
        <w:t xml:space="preserve"> </w:t>
      </w:r>
    </w:p>
    <w:p w14:paraId="6EDDA513"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4812B591" w14:textId="77777777" w:rsidR="008016C4" w:rsidRPr="008577C3" w:rsidRDefault="008016C4" w:rsidP="008016C4">
      <w:pPr>
        <w:pStyle w:val="Heading4"/>
      </w:pPr>
      <w:bookmarkStart w:id="138" w:name="_Toc34300957"/>
      <w:bookmarkStart w:id="139" w:name="_Toc43730786"/>
      <w:bookmarkStart w:id="140" w:name="_Toc193453412"/>
      <w:r w:rsidRPr="008577C3">
        <w:t>5.2.2.2</w:t>
      </w:r>
      <w:r w:rsidRPr="008577C3">
        <w:tab/>
        <w:t>Requirements for PEE measurement control</w:t>
      </w:r>
      <w:bookmarkEnd w:id="138"/>
      <w:bookmarkEnd w:id="139"/>
      <w:bookmarkEnd w:id="140"/>
      <w:r w:rsidRPr="008577C3">
        <w:t xml:space="preserve"> </w:t>
      </w:r>
    </w:p>
    <w:p w14:paraId="10CC46F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7CBD3B8"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3185E6BA"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78F13FD7"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5A2B05E1"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3F8D5C6F"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2D1FE40B" w14:textId="77777777" w:rsidR="008016C4" w:rsidRPr="008577C3" w:rsidRDefault="008016C4" w:rsidP="008016C4">
      <w:pPr>
        <w:pStyle w:val="Heading4"/>
      </w:pPr>
      <w:bookmarkStart w:id="141" w:name="_Toc34300958"/>
      <w:bookmarkStart w:id="142" w:name="_Toc43730787"/>
      <w:bookmarkStart w:id="143" w:name="_Toc193453413"/>
      <w:r w:rsidRPr="008577C3">
        <w:t>5.2</w:t>
      </w:r>
      <w:r w:rsidR="008F03E3" w:rsidRPr="008577C3">
        <w:t>.2.</w:t>
      </w:r>
      <w:r w:rsidRPr="008577C3">
        <w:t>3</w:t>
      </w:r>
      <w:r w:rsidRPr="008577C3">
        <w:tab/>
        <w:t>Requirements for PEE measurement data file reporting</w:t>
      </w:r>
      <w:bookmarkEnd w:id="141"/>
      <w:bookmarkEnd w:id="142"/>
      <w:bookmarkEnd w:id="143"/>
      <w:r w:rsidRPr="008577C3">
        <w:t xml:space="preserve"> </w:t>
      </w:r>
    </w:p>
    <w:p w14:paraId="3B7C4C0B"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2A7E17DE"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42665945" w14:textId="77777777" w:rsidR="008016C4" w:rsidRPr="008577C3" w:rsidRDefault="008016C4" w:rsidP="008016C4">
      <w:pPr>
        <w:pStyle w:val="Heading4"/>
      </w:pPr>
      <w:bookmarkStart w:id="144" w:name="_Toc34300959"/>
      <w:bookmarkStart w:id="145" w:name="_Toc43730788"/>
      <w:bookmarkStart w:id="146" w:name="_Toc193453414"/>
      <w:r w:rsidRPr="008577C3">
        <w:lastRenderedPageBreak/>
        <w:t>5.2.2.4</w:t>
      </w:r>
      <w:r w:rsidRPr="008577C3">
        <w:tab/>
        <w:t>Requirements for PEE measurement data streaming</w:t>
      </w:r>
      <w:bookmarkEnd w:id="144"/>
      <w:bookmarkEnd w:id="145"/>
      <w:bookmarkEnd w:id="146"/>
      <w:r w:rsidRPr="008577C3">
        <w:t xml:space="preserve"> </w:t>
      </w:r>
    </w:p>
    <w:p w14:paraId="6B7B79B1"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7AF85C08" w14:textId="77777777" w:rsidR="008016C4" w:rsidRPr="008577C3" w:rsidRDefault="008016C4" w:rsidP="008016C4">
      <w:pPr>
        <w:pStyle w:val="Heading4"/>
      </w:pPr>
      <w:bookmarkStart w:id="147" w:name="_Toc34300960"/>
      <w:bookmarkStart w:id="148" w:name="_Toc43730789"/>
      <w:bookmarkStart w:id="149" w:name="_Toc193453415"/>
      <w:r w:rsidRPr="008577C3">
        <w:t>5.2.2.5</w:t>
      </w:r>
      <w:r w:rsidRPr="008577C3">
        <w:tab/>
        <w:t>Requirements for PEE fault supervision</w:t>
      </w:r>
      <w:bookmarkEnd w:id="147"/>
      <w:bookmarkEnd w:id="148"/>
      <w:bookmarkEnd w:id="149"/>
      <w:r w:rsidRPr="008577C3">
        <w:t xml:space="preserve"> </w:t>
      </w:r>
    </w:p>
    <w:p w14:paraId="24EF8BEE"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4D7E807" w14:textId="77777777" w:rsidR="008016C4" w:rsidRPr="008577C3" w:rsidRDefault="008016C4" w:rsidP="008016C4">
      <w:pPr>
        <w:pStyle w:val="Heading4"/>
      </w:pPr>
      <w:bookmarkStart w:id="150" w:name="_Toc34300961"/>
      <w:bookmarkStart w:id="151" w:name="_Toc43730790"/>
      <w:bookmarkStart w:id="152" w:name="_Toc193453416"/>
      <w:r w:rsidRPr="008577C3">
        <w:t>5.2.2.6</w:t>
      </w:r>
      <w:r w:rsidRPr="008577C3">
        <w:tab/>
        <w:t>Requirements for PEE configuration management</w:t>
      </w:r>
      <w:bookmarkEnd w:id="150"/>
      <w:bookmarkEnd w:id="151"/>
      <w:bookmarkEnd w:id="152"/>
      <w:r w:rsidRPr="008577C3">
        <w:t xml:space="preserve"> </w:t>
      </w:r>
    </w:p>
    <w:p w14:paraId="39ED21B8"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59336D21"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24EE6A4D" w14:textId="77777777" w:rsidR="006D715C" w:rsidRDefault="006D715C" w:rsidP="006D715C">
      <w:pPr>
        <w:pStyle w:val="Heading3"/>
      </w:pPr>
      <w:bookmarkStart w:id="153" w:name="_Toc34300962"/>
      <w:bookmarkStart w:id="154" w:name="_Toc43730791"/>
      <w:bookmarkStart w:id="155" w:name="_Toc193453417"/>
      <w:r w:rsidRPr="008577C3">
        <w:t>5.2.3</w:t>
      </w:r>
      <w:r w:rsidRPr="008577C3">
        <w:tab/>
        <w:t>Requirements for energy saving</w:t>
      </w:r>
      <w:bookmarkEnd w:id="153"/>
      <w:bookmarkEnd w:id="154"/>
      <w:bookmarkEnd w:id="155"/>
    </w:p>
    <w:p w14:paraId="6970C13F" w14:textId="77777777" w:rsidR="0059597E" w:rsidRPr="0059597E" w:rsidRDefault="0059597E" w:rsidP="00AA5C1E">
      <w:pPr>
        <w:pStyle w:val="Heading4"/>
      </w:pPr>
      <w:bookmarkStart w:id="156" w:name="_Toc34300963"/>
      <w:bookmarkStart w:id="157" w:name="_Toc43730792"/>
      <w:bookmarkStart w:id="158" w:name="_Toc193453418"/>
      <w:r w:rsidRPr="00846D5D">
        <w:t>5.2.3.</w:t>
      </w:r>
      <w:r>
        <w:t>1</w:t>
      </w:r>
      <w:r w:rsidRPr="00846D5D">
        <w:tab/>
        <w:t>Requirements for capacity booster cell overlaid by candidate cell(s)</w:t>
      </w:r>
      <w:bookmarkEnd w:id="156"/>
      <w:bookmarkEnd w:id="157"/>
      <w:bookmarkEnd w:id="158"/>
    </w:p>
    <w:p w14:paraId="25B26D59"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4919B28B"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79E355B6"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215C1171"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6415EC4C"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8170E0E"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6782FEE2"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27790F1A" w14:textId="77777777" w:rsidR="00B23C41" w:rsidRDefault="00B23C41" w:rsidP="00B23C41">
      <w:pPr>
        <w:pStyle w:val="Heading4"/>
        <w:rPr>
          <w:noProof/>
        </w:rPr>
      </w:pPr>
      <w:bookmarkStart w:id="159" w:name="_Toc193453419"/>
      <w:r w:rsidRPr="00846D5D">
        <w:t>5.2.3.</w:t>
      </w:r>
      <w:r>
        <w:t>2</w:t>
      </w:r>
      <w:r w:rsidRPr="00846D5D">
        <w:tab/>
        <w:t>Requirements for</w:t>
      </w:r>
      <w:r>
        <w:t xml:space="preserve"> switch off edge UPFs during off-peak hours</w:t>
      </w:r>
      <w:bookmarkEnd w:id="159"/>
    </w:p>
    <w:p w14:paraId="6A451A9B"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781A950E" w14:textId="77777777" w:rsidR="0059597E" w:rsidRPr="008577C3"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2ED537BE" w14:textId="77777777" w:rsidR="00DF0104" w:rsidRPr="008577C3" w:rsidRDefault="00DF0104" w:rsidP="00DF0104">
      <w:pPr>
        <w:pStyle w:val="Heading2"/>
      </w:pPr>
      <w:bookmarkStart w:id="160" w:name="_Toc34300964"/>
      <w:bookmarkStart w:id="161" w:name="_Toc43730793"/>
      <w:bookmarkStart w:id="162" w:name="_Toc193453420"/>
      <w:r w:rsidRPr="008577C3">
        <w:t>5.</w:t>
      </w:r>
      <w:r w:rsidR="00E03CB8" w:rsidRPr="008577C3">
        <w:t>3</w:t>
      </w:r>
      <w:r w:rsidRPr="008577C3">
        <w:tab/>
        <w:t>Actor roles</w:t>
      </w:r>
      <w:bookmarkEnd w:id="160"/>
      <w:bookmarkEnd w:id="161"/>
      <w:bookmarkEnd w:id="162"/>
    </w:p>
    <w:p w14:paraId="44C83F07" w14:textId="77777777" w:rsidR="00DF0104" w:rsidRPr="008577C3" w:rsidRDefault="00E03CB8" w:rsidP="00DF0104">
      <w:r w:rsidRPr="008577C3">
        <w:t>Consumers of management services involved in use cases and requirements - see clauses 5.1 and 5.2.</w:t>
      </w:r>
    </w:p>
    <w:p w14:paraId="5126C290" w14:textId="77777777" w:rsidR="00DF0104" w:rsidRPr="008577C3" w:rsidRDefault="00DF0104" w:rsidP="00DF0104">
      <w:pPr>
        <w:pStyle w:val="Heading2"/>
      </w:pPr>
      <w:bookmarkStart w:id="163" w:name="_Toc34300965"/>
      <w:bookmarkStart w:id="164" w:name="_Toc43730794"/>
      <w:bookmarkStart w:id="165" w:name="_Toc193453421"/>
      <w:r w:rsidRPr="008577C3">
        <w:lastRenderedPageBreak/>
        <w:t>5.</w:t>
      </w:r>
      <w:r w:rsidR="00684E78" w:rsidRPr="008577C3">
        <w:t>4</w:t>
      </w:r>
      <w:r w:rsidRPr="008577C3">
        <w:tab/>
        <w:t>Telecom</w:t>
      </w:r>
      <w:r w:rsidR="00E03CB8" w:rsidRPr="008577C3">
        <w:t>munication</w:t>
      </w:r>
      <w:r w:rsidRPr="008577C3">
        <w:t xml:space="preserve"> resources</w:t>
      </w:r>
      <w:bookmarkEnd w:id="163"/>
      <w:bookmarkEnd w:id="164"/>
      <w:bookmarkEnd w:id="165"/>
    </w:p>
    <w:p w14:paraId="5702F20A" w14:textId="77777777" w:rsidR="00DF0104" w:rsidRDefault="00E03CB8" w:rsidP="00A302BA">
      <w:r w:rsidRPr="008577C3">
        <w:t>The telecommunication resources include network function management functions and/or the managed network functions.</w:t>
      </w:r>
    </w:p>
    <w:p w14:paraId="270C60C5" w14:textId="77777777" w:rsidR="00141CBF" w:rsidRPr="00927762" w:rsidRDefault="00141CBF" w:rsidP="00141CBF">
      <w:pPr>
        <w:pStyle w:val="Heading1"/>
      </w:pPr>
      <w:bookmarkStart w:id="166" w:name="_Toc34300966"/>
      <w:bookmarkStart w:id="167" w:name="_Toc43730795"/>
      <w:bookmarkStart w:id="168" w:name="_Toc193453422"/>
      <w:r>
        <w:t>6</w:t>
      </w:r>
      <w:r w:rsidRPr="00927762">
        <w:tab/>
        <w:t>Solutions for energy efficiency</w:t>
      </w:r>
      <w:bookmarkEnd w:id="166"/>
      <w:bookmarkEnd w:id="167"/>
      <w:bookmarkEnd w:id="168"/>
    </w:p>
    <w:p w14:paraId="20E93811" w14:textId="77777777" w:rsidR="00141CBF" w:rsidRDefault="00141CBF" w:rsidP="00141CBF">
      <w:pPr>
        <w:pStyle w:val="Heading2"/>
      </w:pPr>
      <w:bookmarkStart w:id="169" w:name="_Toc34300967"/>
      <w:bookmarkStart w:id="170" w:name="_Toc43730796"/>
      <w:bookmarkStart w:id="171" w:name="_Toc193453423"/>
      <w:r w:rsidRPr="00141CBF">
        <w:t>6.1</w:t>
      </w:r>
      <w:r w:rsidRPr="00141CBF">
        <w:tab/>
        <w:t>Solutions for assessment of mobile network data energy efficiency</w:t>
      </w:r>
      <w:bookmarkEnd w:id="169"/>
      <w:bookmarkEnd w:id="170"/>
      <w:bookmarkEnd w:id="171"/>
    </w:p>
    <w:p w14:paraId="2E189721" w14:textId="77777777" w:rsidR="00621263" w:rsidRPr="00621263" w:rsidRDefault="00621263" w:rsidP="00CB6257">
      <w:pPr>
        <w:pStyle w:val="Heading3"/>
      </w:pPr>
      <w:bookmarkStart w:id="172" w:name="_Toc193453424"/>
      <w:r>
        <w:t>6.1.1</w:t>
      </w:r>
      <w:r>
        <w:tab/>
        <w:t>Energy efficiency of NG-RAN</w:t>
      </w:r>
      <w:bookmarkEnd w:id="172"/>
    </w:p>
    <w:p w14:paraId="006A9440"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13C604C3" w14:textId="77777777" w:rsidR="00141CBF" w:rsidRPr="00631288" w:rsidRDefault="00000000" w:rsidP="00141CBF">
      <w:pPr>
        <w:ind w:left="851" w:hanging="284"/>
      </w:pPr>
      <w:r>
        <w:rPr>
          <w:noProof/>
          <w:lang w:val="fr-FR" w:eastAsia="fr-FR"/>
        </w:rPr>
        <w:pict w14:anchorId="2292CC21">
          <v:shape id="_x0000_s2055" type="#_x0000_t75" style="position:absolute;margin-left:0;margin-top:0;width:72.45pt;height:30.55pt;z-index:1;mso-position-horizontal-relative:char;mso-position-vertical-relative:line">
            <v:imagedata r:id="rId11" o:title=""/>
          </v:shape>
        </w:pict>
      </w:r>
      <w:r>
        <w:pict w14:anchorId="33E69856">
          <v:shape id="_x0000_i1031" type="#_x0000_t75" style="width:72.5pt;height:30.5pt">
            <v:imagedata croptop="-65520f" cropbottom="65520f"/>
          </v:shape>
        </w:pict>
      </w:r>
    </w:p>
    <w:p w14:paraId="2EB17872" w14:textId="77777777" w:rsidR="00141CBF" w:rsidRDefault="007F6A45" w:rsidP="00141CBF">
      <w:bookmarkStart w:id="173" w:name="_Hlk134098106"/>
      <w:r>
        <w:t>NG-RAN data EE KPI is is obtained by the data volume divided by Energy Consumption (EC) of the considered network elements. The KPI is defined for both non-split and split gNB scenarios. This KPI is defined in clause 6.7.1 of TS 28.554 [</w:t>
      </w:r>
      <w:r w:rsidR="005A0511">
        <w:t>18</w:t>
      </w:r>
      <w:r>
        <w:t>].</w:t>
      </w:r>
      <w:bookmarkEnd w:id="173"/>
    </w:p>
    <w:p w14:paraId="696676F4" w14:textId="77777777" w:rsidR="00141CBF" w:rsidRPr="00631288" w:rsidRDefault="00141CBF" w:rsidP="00141CBF">
      <w:r>
        <w:t>The following PEE (Power, Energy and Environmental) measurement may be used as the EC</w:t>
      </w:r>
      <w:r w:rsidRPr="00BF537C">
        <w:rPr>
          <w:vertAlign w:val="subscript"/>
        </w:rPr>
        <w:t>MN</w:t>
      </w:r>
      <w:r>
        <w:t>:</w:t>
      </w:r>
    </w:p>
    <w:p w14:paraId="1AEE666B"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46DBC4BA" w14:textId="77777777" w:rsidR="00AC3F8B" w:rsidRDefault="00AC3F8B" w:rsidP="00AC3F8B">
      <w:pPr>
        <w:pStyle w:val="Heading3"/>
      </w:pPr>
      <w:bookmarkStart w:id="174" w:name="_Toc34300968"/>
      <w:bookmarkStart w:id="175" w:name="_Toc43730797"/>
      <w:bookmarkStart w:id="176" w:name="_Toc193453425"/>
      <w:r>
        <w:t>6.1.2</w:t>
      </w:r>
      <w:r>
        <w:tab/>
        <w:t>Energy efficiency of network slices</w:t>
      </w:r>
      <w:bookmarkEnd w:id="176"/>
    </w:p>
    <w:p w14:paraId="7816F3B3" w14:textId="77777777" w:rsidR="00F533E0" w:rsidRDefault="00F533E0" w:rsidP="00F533E0">
      <w:pPr>
        <w:pStyle w:val="Heading4"/>
      </w:pPr>
      <w:bookmarkStart w:id="177" w:name="_Toc193453426"/>
      <w:r>
        <w:t>6.1.2.1</w:t>
      </w:r>
      <w:r>
        <w:tab/>
        <w:t>Introduction</w:t>
      </w:r>
      <w:bookmarkEnd w:id="177"/>
    </w:p>
    <w:p w14:paraId="23901BF4" w14:textId="77777777" w:rsidR="00F533E0" w:rsidRDefault="00F533E0" w:rsidP="00F533E0">
      <w:r>
        <w:t xml:space="preserve">Assessment of the energy efficiency of 5G network slices is based on KPIs defined in TS 28.554 [18] clause 6.7.2. </w:t>
      </w:r>
    </w:p>
    <w:p w14:paraId="6A8D3847" w14:textId="77777777" w:rsidR="00F533E0" w:rsidRDefault="00F533E0" w:rsidP="00F533E0">
      <w:r>
        <w:t>The Generic network slice Energy Efficiency KPI is defined as the ratio between the performance of network slice to the Energy Consumption of the network slice. The KPI for Energy Consumption of the network slice is defined in TS 28.554 [18] clause 6.7.3.3.</w:t>
      </w:r>
    </w:p>
    <w:p w14:paraId="46B4F76D" w14:textId="77777777" w:rsidR="00F533E0" w:rsidRDefault="00F533E0" w:rsidP="00F533E0">
      <w:r>
        <w:t xml:space="preserve">The energy efficiency of 5G network slice is defined for each slice type as follows: </w:t>
      </w:r>
    </w:p>
    <w:p w14:paraId="2784DF33" w14:textId="77777777" w:rsidR="00F533E0" w:rsidRDefault="00F533E0" w:rsidP="00F533E0">
      <w:pPr>
        <w:ind w:firstLine="284"/>
      </w:pPr>
      <w:r>
        <w:t>1) Energy efficiency of eMBB network slice, with the following variants:</w:t>
      </w:r>
    </w:p>
    <w:p w14:paraId="2F736FC2" w14:textId="77777777" w:rsidR="00F533E0" w:rsidRDefault="00F533E0" w:rsidP="00F533E0">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7A934335" w14:textId="77777777" w:rsidR="00F533E0" w:rsidRDefault="00F533E0" w:rsidP="00F533E0">
      <w:pPr>
        <w:ind w:left="568" w:firstLine="6"/>
      </w:pPr>
      <w:r>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7E86515F" w14:textId="77777777" w:rsidR="00F533E0" w:rsidRDefault="00F533E0" w:rsidP="00F533E0">
      <w:r>
        <w:tab/>
        <w:t>2) Energy efficiency of URLLC network slice, with the following variants:</w:t>
      </w:r>
    </w:p>
    <w:p w14:paraId="01EC92F1" w14:textId="77777777" w:rsidR="00F533E0" w:rsidRDefault="00F533E0" w:rsidP="00F533E0">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6BCDCA8A" w14:textId="77777777" w:rsidR="00F533E0" w:rsidRDefault="00F533E0" w:rsidP="00F533E0">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 xml:space="preserve">of the </w:t>
      </w:r>
      <w:r w:rsidRPr="00195D1A">
        <w:lastRenderedPageBreak/>
        <w:t>network slice multiplied by the inverse of the end-to-end User Plane (UP) latency of the network slice, divided by the energy consumption of the network slice</w:t>
      </w:r>
      <w:r>
        <w:t>. This KPI is defined in TS 28.554 [18] clause 6.7.2.3.3.</w:t>
      </w:r>
    </w:p>
    <w:p w14:paraId="50E009AB" w14:textId="77777777" w:rsidR="00F533E0" w:rsidRDefault="00F533E0" w:rsidP="00F533E0">
      <w:pPr>
        <w:ind w:firstLine="284"/>
      </w:pPr>
      <w:r>
        <w:t>3) Energy efficiency of MIoT network slice, with the following variants:</w:t>
      </w:r>
    </w:p>
    <w:p w14:paraId="3DDFC781" w14:textId="77777777" w:rsidR="00F533E0" w:rsidRDefault="00F533E0" w:rsidP="00F533E0">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4CF5664C" w14:textId="77777777" w:rsidR="00F533E0" w:rsidRDefault="00F533E0" w:rsidP="00F533E0">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7D62418E" w14:textId="77777777" w:rsidR="00AC3F8B" w:rsidRDefault="00F533E0" w:rsidP="00B07AD3">
      <w:pPr>
        <w:pStyle w:val="Heading4"/>
      </w:pPr>
      <w:bookmarkStart w:id="178" w:name="_Toc193453427"/>
      <w:r>
        <w:t>6.1.2.2</w:t>
      </w:r>
      <w:r>
        <w:tab/>
        <w:t>Void</w:t>
      </w:r>
      <w:bookmarkEnd w:id="178"/>
    </w:p>
    <w:p w14:paraId="3D79DD85" w14:textId="77777777" w:rsidR="00AC3F8B" w:rsidRDefault="00AC3F8B" w:rsidP="00B07AD3">
      <w:pPr>
        <w:pStyle w:val="Heading4"/>
      </w:pPr>
      <w:bookmarkStart w:id="179" w:name="_Toc193453428"/>
      <w:r>
        <w:t>6.1.2.3</w:t>
      </w:r>
      <w:r>
        <w:tab/>
        <w:t>Void</w:t>
      </w:r>
      <w:bookmarkEnd w:id="179"/>
    </w:p>
    <w:p w14:paraId="073417C1" w14:textId="77777777" w:rsidR="00AC3F8B" w:rsidRPr="00C0795A" w:rsidRDefault="00AC3F8B" w:rsidP="00B07AD3">
      <w:pPr>
        <w:pStyle w:val="Heading4"/>
        <w:rPr>
          <w:lang w:val="en-US"/>
        </w:rPr>
      </w:pPr>
      <w:bookmarkStart w:id="180" w:name="_Toc193453429"/>
      <w:r>
        <w:t>6.1.2.4</w:t>
      </w:r>
      <w:r>
        <w:tab/>
        <w:t>Void</w:t>
      </w:r>
      <w:bookmarkEnd w:id="180"/>
    </w:p>
    <w:p w14:paraId="747FF1D2" w14:textId="77777777" w:rsidR="00AC3F8B" w:rsidRDefault="00AC3F8B" w:rsidP="00B07AD3">
      <w:pPr>
        <w:pStyle w:val="Heading4"/>
      </w:pPr>
      <w:bookmarkStart w:id="181" w:name="_Toc193453430"/>
      <w:r>
        <w:t>6.1.2.5</w:t>
      </w:r>
      <w:r>
        <w:tab/>
        <w:t>Void</w:t>
      </w:r>
      <w:bookmarkEnd w:id="181"/>
    </w:p>
    <w:p w14:paraId="63F598BF" w14:textId="59A8BE45" w:rsidR="00581511" w:rsidRDefault="00581511" w:rsidP="00581511">
      <w:pPr>
        <w:pStyle w:val="Heading3"/>
      </w:pPr>
      <w:bookmarkStart w:id="182" w:name="_Hlk187843770"/>
      <w:bookmarkStart w:id="183" w:name="_Toc193453431"/>
      <w:r>
        <w:t>6.1.3</w:t>
      </w:r>
      <w:r>
        <w:tab/>
        <w:t>Energy efficiency of 5GC</w:t>
      </w:r>
      <w:bookmarkEnd w:id="183"/>
    </w:p>
    <w:p w14:paraId="5FF1C96D" w14:textId="399831D0" w:rsidR="00581511" w:rsidRDefault="00581511" w:rsidP="00581511">
      <w:pPr>
        <w:pStyle w:val="Heading4"/>
      </w:pPr>
      <w:bookmarkStart w:id="184" w:name="_Toc193453432"/>
      <w:r>
        <w:t>6.1.3.1</w:t>
      </w:r>
      <w:r>
        <w:tab/>
        <w:t>Introduction</w:t>
      </w:r>
      <w:bookmarkEnd w:id="184"/>
    </w:p>
    <w:p w14:paraId="59C945F8" w14:textId="77777777" w:rsidR="00581511" w:rsidRDefault="00581511" w:rsidP="00581511">
      <w:r>
        <w:t>Assessment of the energy efficiency of 5GC is based on KPIs defined in TS 28.554 [18] clause 6.7.4.</w:t>
      </w:r>
    </w:p>
    <w:p w14:paraId="198E201A" w14:textId="77777777" w:rsidR="00581511" w:rsidRDefault="00581511" w:rsidP="00581511">
      <w:r>
        <w:t>The Generic 5GC Energy Efficiency KPI is defined as the ratio between the performance (useful output) of 5GC to the Energy Consumption of 5GC. The KPI for Energy Consumption of the 5G core network is defined in TS 28.554 [18] clause 6.7.3.2.</w:t>
      </w:r>
    </w:p>
    <w:p w14:paraId="7C723339" w14:textId="1EBBBCC0" w:rsidR="00581511" w:rsidRDefault="00581511" w:rsidP="00581511">
      <w:pPr>
        <w:pStyle w:val="Heading4"/>
      </w:pPr>
      <w:bookmarkStart w:id="185" w:name="_Toc193453433"/>
      <w:r>
        <w:t>6.1.3.2</w:t>
      </w:r>
      <w:r>
        <w:tab/>
      </w:r>
      <w:r>
        <w:rPr>
          <w:lang w:val="en-US"/>
        </w:rPr>
        <w:t xml:space="preserve">EE KPIs </w:t>
      </w:r>
      <w:r>
        <w:t>evaluated from network data traffic dimension</w:t>
      </w:r>
      <w:bookmarkEnd w:id="185"/>
    </w:p>
    <w:p w14:paraId="4424113C" w14:textId="77777777" w:rsidR="00581511" w:rsidRDefault="00581511" w:rsidP="00581511">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6B6CF3A8" w14:textId="77777777" w:rsidR="009551F8" w:rsidRPr="00927762" w:rsidRDefault="009551F8" w:rsidP="009551F8">
      <w:pPr>
        <w:pStyle w:val="Heading2"/>
      </w:pPr>
      <w:bookmarkStart w:id="186" w:name="_Toc193453434"/>
      <w:bookmarkEnd w:id="182"/>
      <w:r>
        <w:t>6</w:t>
      </w:r>
      <w:r w:rsidRPr="00927762">
        <w:t>.2</w:t>
      </w:r>
      <w:r w:rsidRPr="00927762">
        <w:tab/>
        <w:t xml:space="preserve">Solutions for </w:t>
      </w:r>
      <w:r>
        <w:t>e</w:t>
      </w:r>
      <w:r w:rsidRPr="00927762">
        <w:t xml:space="preserve">nergy </w:t>
      </w:r>
      <w:r>
        <w:t>s</w:t>
      </w:r>
      <w:r w:rsidRPr="00927762">
        <w:t>aving</w:t>
      </w:r>
      <w:bookmarkEnd w:id="174"/>
      <w:bookmarkEnd w:id="175"/>
      <w:bookmarkEnd w:id="186"/>
    </w:p>
    <w:p w14:paraId="4DCC634D" w14:textId="77777777" w:rsidR="009551F8" w:rsidRPr="00927762" w:rsidRDefault="009551F8" w:rsidP="009551F8">
      <w:pPr>
        <w:pStyle w:val="Heading3"/>
      </w:pPr>
      <w:bookmarkStart w:id="187" w:name="_Toc34300969"/>
      <w:bookmarkStart w:id="188" w:name="_Toc43730798"/>
      <w:bookmarkStart w:id="189" w:name="_Toc193453435"/>
      <w:r>
        <w:t>6</w:t>
      </w:r>
      <w:r w:rsidRPr="00927762">
        <w:t>.2.1</w:t>
      </w:r>
      <w:r w:rsidRPr="00927762">
        <w:tab/>
        <w:t>Overview</w:t>
      </w:r>
      <w:bookmarkEnd w:id="187"/>
      <w:bookmarkEnd w:id="188"/>
      <w:bookmarkEnd w:id="189"/>
    </w:p>
    <w:p w14:paraId="350A50C6"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67C98090" w14:textId="77777777" w:rsidR="004D1AC4" w:rsidRDefault="004D1AC4" w:rsidP="004D1AC4">
      <w:r>
        <w:t>The service related information may include service characteristic information and/or tenant information of service.</w:t>
      </w:r>
    </w:p>
    <w:p w14:paraId="3855FCD7" w14:textId="77777777" w:rsidR="004D1AC4" w:rsidRDefault="004D1AC4" w:rsidP="004D1AC4">
      <w:r>
        <w:t>The service characteristic information may include service type information, service name information, and service priority information.</w:t>
      </w:r>
    </w:p>
    <w:p w14:paraId="55D1867E"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62216710" w14:textId="77777777" w:rsidR="004D1AC4" w:rsidRDefault="004D1AC4" w:rsidP="004D1AC4">
      <w:pPr>
        <w:pStyle w:val="B10"/>
        <w:rPr>
          <w:lang w:eastAsia="ko-KR"/>
        </w:rPr>
      </w:pPr>
      <w:r>
        <w:rPr>
          <w:lang w:eastAsia="ko-KR"/>
        </w:rPr>
        <w:lastRenderedPageBreak/>
        <w:t>- The service name may be human-readable name according to operator's policy;</w:t>
      </w:r>
    </w:p>
    <w:p w14:paraId="367BC21B"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4D251DC" w14:textId="77777777" w:rsidR="004D1AC4" w:rsidRDefault="004D1AC4" w:rsidP="004D1AC4">
      <w:r>
        <w:t>The tenant information of service may include tenant type information, tenant name information, tenant priority information</w:t>
      </w:r>
    </w:p>
    <w:p w14:paraId="539B4CC6"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07DD1855" w14:textId="77777777" w:rsidR="004D1AC4" w:rsidRDefault="004D1AC4" w:rsidP="004D1AC4">
      <w:pPr>
        <w:pStyle w:val="B10"/>
        <w:rPr>
          <w:lang w:eastAsia="ko-KR"/>
        </w:rPr>
      </w:pPr>
      <w:r>
        <w:rPr>
          <w:lang w:eastAsia="ko-KR"/>
        </w:rPr>
        <w:t>- The tenant name may be human-readable name according to operator's policy;</w:t>
      </w:r>
    </w:p>
    <w:p w14:paraId="47FB2488"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08B56354"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31B052E7" w14:textId="77777777" w:rsidR="004D1AC4" w:rsidRDefault="004D1AC4" w:rsidP="004D1AC4">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54692309" w14:textId="77777777" w:rsidR="004D1AC4" w:rsidRDefault="004D1AC4" w:rsidP="004D1AC4">
      <w:pPr>
        <w:pStyle w:val="NO"/>
      </w:pPr>
      <w:r>
        <w:t>NOTE: How the weight values are assigned by the operator is not subject to standardization.</w:t>
      </w:r>
    </w:p>
    <w:p w14:paraId="6071F62C" w14:textId="77777777" w:rsidR="009551F8" w:rsidRPr="00927762" w:rsidRDefault="009551F8" w:rsidP="009551F8">
      <w:r w:rsidRPr="00927762">
        <w:t xml:space="preserve">ES activation procedure and ES deactivation procedure may be initiated in different ways as below: </w:t>
      </w:r>
    </w:p>
    <w:p w14:paraId="0EFDD107" w14:textId="77777777" w:rsidR="009551F8" w:rsidRPr="00927762" w:rsidRDefault="009551F8" w:rsidP="00AA5C1E">
      <w:pPr>
        <w:pStyle w:val="B10"/>
      </w:pPr>
      <w:r w:rsidRPr="00927762">
        <w:t>-</w:t>
      </w:r>
      <w:r w:rsidRPr="00927762">
        <w:tab/>
        <w:t>Centralized ES solution</w:t>
      </w:r>
    </w:p>
    <w:p w14:paraId="3A48A141"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0F5F1ECC"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4F2D25F7"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121654DE" w14:textId="77777777" w:rsidR="009551F8" w:rsidRPr="00927762" w:rsidRDefault="009551F8" w:rsidP="00AA5C1E">
      <w:pPr>
        <w:pStyle w:val="B10"/>
      </w:pPr>
      <w:r w:rsidRPr="00927762">
        <w:t>-</w:t>
      </w:r>
      <w:r w:rsidRPr="00927762">
        <w:tab/>
        <w:t>Distributed ES solution</w:t>
      </w:r>
    </w:p>
    <w:p w14:paraId="7DC27DD8"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2962C653" w14:textId="77777777"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4D5F258F" w14:textId="77777777" w:rsidR="009551F8" w:rsidRDefault="00AA5C1E" w:rsidP="009551F8">
      <w:pPr>
        <w:pStyle w:val="Heading3"/>
      </w:pPr>
      <w:bookmarkStart w:id="190" w:name="_Toc34300970"/>
      <w:bookmarkStart w:id="191" w:name="_Toc43730799"/>
      <w:bookmarkStart w:id="192" w:name="_Toc193453436"/>
      <w:r>
        <w:lastRenderedPageBreak/>
        <w:t>6</w:t>
      </w:r>
      <w:r w:rsidR="009551F8">
        <w:t>.2.2</w:t>
      </w:r>
      <w:r w:rsidR="009551F8">
        <w:tab/>
        <w:t>Centralized energy saving solution</w:t>
      </w:r>
      <w:bookmarkEnd w:id="190"/>
      <w:bookmarkEnd w:id="191"/>
      <w:bookmarkEnd w:id="192"/>
    </w:p>
    <w:p w14:paraId="5630BCC2" w14:textId="77777777" w:rsidR="00FC6857" w:rsidRDefault="00FC6857" w:rsidP="00FC6857">
      <w:pPr>
        <w:pStyle w:val="Heading4"/>
      </w:pPr>
      <w:bookmarkStart w:id="193" w:name="_Toc34300971"/>
      <w:bookmarkStart w:id="194" w:name="_Toc43730800"/>
      <w:bookmarkStart w:id="195" w:name="_Toc193453437"/>
      <w:r>
        <w:t>6.2.2.1</w:t>
      </w:r>
      <w:r>
        <w:tab/>
        <w:t>Procedures</w:t>
      </w:r>
      <w:bookmarkEnd w:id="193"/>
      <w:bookmarkEnd w:id="194"/>
      <w:bookmarkEnd w:id="195"/>
    </w:p>
    <w:p w14:paraId="26C64834" w14:textId="77777777" w:rsidR="00FC6857" w:rsidRPr="00616BE9" w:rsidRDefault="00FC6857" w:rsidP="00FC6857">
      <w:pPr>
        <w:pStyle w:val="Heading5"/>
      </w:pPr>
      <w:bookmarkStart w:id="196" w:name="_Toc34300972"/>
      <w:bookmarkStart w:id="197" w:name="_Toc43730801"/>
      <w:bookmarkStart w:id="198" w:name="_Toc193453438"/>
      <w:r>
        <w:t>6.2.2.1.1</w:t>
      </w:r>
      <w:r>
        <w:tab/>
        <w:t>Energy saving activation</w:t>
      </w:r>
      <w:bookmarkEnd w:id="196"/>
      <w:bookmarkEnd w:id="197"/>
      <w:bookmarkEnd w:id="198"/>
    </w:p>
    <w:p w14:paraId="1FCCB1AF"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0AC9424C" w14:textId="77777777" w:rsidR="00FC6857" w:rsidRDefault="00FC6857" w:rsidP="00FC6857">
      <w:r w:rsidRPr="0055661E">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6601082B" w14:textId="77777777" w:rsidR="00FC6857" w:rsidRDefault="00545374" w:rsidP="00FB2476">
      <w:pPr>
        <w:pStyle w:val="TH"/>
      </w:pPr>
      <w:r>
        <w:pict w14:anchorId="306EF7B4">
          <v:shape id="_x0000_i1032" type="#_x0000_t75" style="width:481pt;height:161pt">
            <v:imagedata r:id="rId15" o:title=""/>
          </v:shape>
        </w:pict>
      </w:r>
    </w:p>
    <w:p w14:paraId="50A33A0E"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20F6FC29" w14:textId="77777777" w:rsidR="00784AB6" w:rsidRDefault="00784AB6" w:rsidP="00784AB6">
      <w:pPr>
        <w:rPr>
          <w:lang w:val="en-US"/>
        </w:rPr>
      </w:pPr>
      <w:r>
        <w:rPr>
          <w:lang w:val="en-US"/>
        </w:rPr>
        <w:t>It is assumed that all relevant MOIs have been created.</w:t>
      </w:r>
    </w:p>
    <w:p w14:paraId="3E3478E7" w14:textId="77777777" w:rsidR="00784AB6" w:rsidRPr="00CC3060" w:rsidRDefault="00784AB6" w:rsidP="00784AB6">
      <w:pPr>
        <w:rPr>
          <w:b/>
          <w:lang w:val="en-US"/>
        </w:rPr>
      </w:pPr>
      <w:r w:rsidRPr="00CC3060">
        <w:rPr>
          <w:b/>
          <w:lang w:val="en-US"/>
        </w:rPr>
        <w:t>Energy saving activation</w:t>
      </w:r>
      <w:r>
        <w:rPr>
          <w:b/>
          <w:lang w:val="en-US"/>
        </w:rPr>
        <w:t>:</w:t>
      </w:r>
    </w:p>
    <w:p w14:paraId="7E0EFEBF"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204FD482"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31984117"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3905DC3C"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30DEAB36" w14:textId="77777777" w:rsidR="00FC6857" w:rsidRPr="00616BE9" w:rsidRDefault="00FC6857" w:rsidP="00FC6857">
      <w:pPr>
        <w:pStyle w:val="Heading5"/>
      </w:pPr>
      <w:bookmarkStart w:id="199" w:name="_Toc34300973"/>
      <w:bookmarkStart w:id="200" w:name="_Toc43730802"/>
      <w:bookmarkStart w:id="201" w:name="_Toc193453439"/>
      <w:r>
        <w:t>6.2.2.1.2</w:t>
      </w:r>
      <w:r>
        <w:tab/>
        <w:t>Energy saving deactivation</w:t>
      </w:r>
      <w:bookmarkEnd w:id="199"/>
      <w:bookmarkEnd w:id="200"/>
      <w:bookmarkEnd w:id="201"/>
    </w:p>
    <w:p w14:paraId="695B000B"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631DA67F" w14:textId="77777777" w:rsidR="00FC6857" w:rsidRDefault="00545374" w:rsidP="00FB2476">
      <w:pPr>
        <w:pStyle w:val="TH"/>
      </w:pPr>
      <w:r>
        <w:lastRenderedPageBreak/>
        <w:pict w14:anchorId="2C2193C7">
          <v:shape id="_x0000_i1033" type="#_x0000_t75" style="width:481.5pt;height:160pt">
            <v:imagedata r:id="rId16" o:title=""/>
          </v:shape>
        </w:pict>
      </w:r>
    </w:p>
    <w:p w14:paraId="038943B0"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43F6597B" w14:textId="77777777" w:rsidR="00FC6857" w:rsidRDefault="00FC6857" w:rsidP="00784AB6">
      <w:pPr>
        <w:rPr>
          <w:lang w:val="en-US"/>
        </w:rPr>
      </w:pPr>
    </w:p>
    <w:p w14:paraId="5CD39368"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3BCAE0D0" w14:textId="77777777" w:rsidR="00784AB6" w:rsidRDefault="00784AB6" w:rsidP="00784AB6">
      <w:pPr>
        <w:rPr>
          <w:lang w:val="en-US"/>
        </w:rPr>
      </w:pPr>
      <w:r>
        <w:t xml:space="preserve">The MnS producer for </w:t>
      </w:r>
      <w:r w:rsidR="003155E9">
        <w:rPr>
          <w:lang w:eastAsia="zh-CN"/>
        </w:rPr>
        <w:t>Domain-</w:t>
      </w:r>
      <w:r>
        <w:t xml:space="preserve">centralized ES </w:t>
      </w:r>
      <w:r>
        <w:rPr>
          <w:lang w:val="en-US"/>
        </w:rPr>
        <w:t>collects the traffic load performance measurements from the candidate cells.</w:t>
      </w:r>
    </w:p>
    <w:p w14:paraId="711F51D8" w14:textId="77777777" w:rsidR="00784AB6" w:rsidRDefault="00784AB6" w:rsidP="00784AB6">
      <w:pPr>
        <w:rPr>
          <w:lang w:val="en-US"/>
        </w:rPr>
      </w:pPr>
      <w:r>
        <w:rPr>
          <w:lang w:val="en-US"/>
        </w:rPr>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5993B3D8"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1267405C" w14:textId="77777777" w:rsidR="003155E9" w:rsidRDefault="003155E9" w:rsidP="003155E9">
      <w:pPr>
        <w:pStyle w:val="Heading4"/>
      </w:pPr>
      <w:bookmarkStart w:id="202" w:name="_Toc193453440"/>
      <w:r>
        <w:t>6.2.2.2</w:t>
      </w:r>
      <w:r>
        <w:tab/>
        <w:t>Management services</w:t>
      </w:r>
      <w:bookmarkEnd w:id="202"/>
    </w:p>
    <w:p w14:paraId="1E1CC990" w14:textId="77777777" w:rsidR="003155E9" w:rsidRPr="005D21A5" w:rsidRDefault="003155E9" w:rsidP="003155E9">
      <w:pPr>
        <w:pStyle w:val="Heading5"/>
      </w:pPr>
      <w:bookmarkStart w:id="203" w:name="_Toc193453441"/>
      <w:r>
        <w:t>6.2.2.2.1</w:t>
      </w:r>
      <w:r w:rsidRPr="00E1626B">
        <w:tab/>
      </w:r>
      <w:r>
        <w:t>MnS component type A</w:t>
      </w:r>
      <w:bookmarkEnd w:id="203"/>
    </w:p>
    <w:p w14:paraId="516D5F5F"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45B93DE8" w14:textId="77777777" w:rsidTr="00AF6F69">
        <w:trPr>
          <w:jc w:val="center"/>
        </w:trPr>
        <w:tc>
          <w:tcPr>
            <w:tcW w:w="4379" w:type="dxa"/>
            <w:shd w:val="pct15" w:color="auto" w:fill="FFFFFF"/>
          </w:tcPr>
          <w:p w14:paraId="6BF092FB"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7438E5D" w14:textId="77777777" w:rsidR="003155E9" w:rsidRPr="00215D3C" w:rsidRDefault="003155E9" w:rsidP="00AF6F69">
            <w:pPr>
              <w:pStyle w:val="TAH"/>
            </w:pPr>
            <w:r w:rsidRPr="00343FC5">
              <w:rPr>
                <w:lang w:eastAsia="zh-CN"/>
              </w:rPr>
              <w:t>Note</w:t>
            </w:r>
          </w:p>
        </w:tc>
      </w:tr>
      <w:tr w:rsidR="003155E9" w:rsidRPr="00215D3C" w14:paraId="4BBA4581" w14:textId="77777777" w:rsidTr="00AF6F69">
        <w:trPr>
          <w:jc w:val="center"/>
        </w:trPr>
        <w:tc>
          <w:tcPr>
            <w:tcW w:w="4379" w:type="dxa"/>
          </w:tcPr>
          <w:p w14:paraId="6E88C8FE"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10939EB4"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0A3C1E8F"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3F6D0C25"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5577CA1F" w14:textId="77777777" w:rsidR="003155E9" w:rsidRPr="00423D3B" w:rsidRDefault="003155E9" w:rsidP="00AF6F69">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6F91E991"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52D77516" w14:textId="77777777" w:rsidTr="00AF6F69">
        <w:trPr>
          <w:jc w:val="center"/>
        </w:trPr>
        <w:tc>
          <w:tcPr>
            <w:tcW w:w="4379" w:type="dxa"/>
          </w:tcPr>
          <w:p w14:paraId="44093A02"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310337E4"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63840582"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5AD44AB4"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1D42CC9C"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26B041C2"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2EB39D04" w14:textId="77777777" w:rsidR="003155E9" w:rsidRDefault="003155E9" w:rsidP="003155E9"/>
    <w:p w14:paraId="3B9B7BFE" w14:textId="77777777" w:rsidR="003155E9" w:rsidRPr="00FC4CC0" w:rsidRDefault="003155E9" w:rsidP="003155E9">
      <w:pPr>
        <w:pStyle w:val="Heading5"/>
      </w:pPr>
      <w:bookmarkStart w:id="204" w:name="_Toc193453442"/>
      <w:r>
        <w:lastRenderedPageBreak/>
        <w:t>6.2.2.2.2</w:t>
      </w:r>
      <w:r>
        <w:tab/>
        <w:t>MnS Component Type B</w:t>
      </w:r>
      <w:bookmarkEnd w:id="204"/>
    </w:p>
    <w:p w14:paraId="56F09B6F" w14:textId="77777777" w:rsidR="003155E9" w:rsidRDefault="003155E9" w:rsidP="003155E9">
      <w:pPr>
        <w:pStyle w:val="Heading6"/>
      </w:pPr>
      <w:bookmarkStart w:id="205" w:name="_Toc193453443"/>
      <w:r>
        <w:t>6.2.2.2.2.1</w:t>
      </w:r>
      <w:r w:rsidRPr="00E1626B">
        <w:tab/>
      </w:r>
      <w:r>
        <w:t>Objective and targets</w:t>
      </w:r>
      <w:bookmarkEnd w:id="205"/>
    </w:p>
    <w:p w14:paraId="6787DB32" w14:textId="77777777" w:rsidR="003155E9" w:rsidRDefault="003155E9" w:rsidP="003155E9">
      <w:r>
        <w:t>The objective of ES is to automatically set parameters so as to maximize NG-RAN data energy efficiency - see Table 6.2.2.1.2.1-1.</w:t>
      </w:r>
    </w:p>
    <w:p w14:paraId="61F10041"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3553909C" w14:textId="77777777" w:rsidTr="00AF6F69">
        <w:trPr>
          <w:cantSplit/>
          <w:tblHeader/>
          <w:jc w:val="center"/>
        </w:trPr>
        <w:tc>
          <w:tcPr>
            <w:tcW w:w="1158" w:type="pct"/>
            <w:shd w:val="clear" w:color="auto" w:fill="E0E0E0"/>
          </w:tcPr>
          <w:p w14:paraId="75A39773" w14:textId="77777777" w:rsidR="003155E9" w:rsidRDefault="003155E9" w:rsidP="00AF6F69">
            <w:pPr>
              <w:pStyle w:val="TAH"/>
            </w:pPr>
            <w:r>
              <w:rPr>
                <w:lang w:eastAsia="zh-CN"/>
              </w:rPr>
              <w:t>Target</w:t>
            </w:r>
            <w:r>
              <w:t>s</w:t>
            </w:r>
          </w:p>
        </w:tc>
        <w:tc>
          <w:tcPr>
            <w:tcW w:w="2943" w:type="pct"/>
            <w:shd w:val="clear" w:color="auto" w:fill="E0E0E0"/>
          </w:tcPr>
          <w:p w14:paraId="1FF60ED1" w14:textId="77777777" w:rsidR="003155E9" w:rsidRDefault="003155E9" w:rsidP="00AF6F69">
            <w:pPr>
              <w:pStyle w:val="TAH"/>
            </w:pPr>
            <w:r>
              <w:t>Definition</w:t>
            </w:r>
          </w:p>
        </w:tc>
        <w:tc>
          <w:tcPr>
            <w:tcW w:w="899" w:type="pct"/>
            <w:shd w:val="clear" w:color="auto" w:fill="E0E0E0"/>
          </w:tcPr>
          <w:p w14:paraId="3DA31B1A" w14:textId="77777777" w:rsidR="003155E9" w:rsidRDefault="003155E9" w:rsidP="00AF6F69">
            <w:pPr>
              <w:pStyle w:val="TAH"/>
              <w:rPr>
                <w:lang w:eastAsia="zh-CN"/>
              </w:rPr>
            </w:pPr>
            <w:r>
              <w:t>Legal Values</w:t>
            </w:r>
          </w:p>
        </w:tc>
      </w:tr>
      <w:tr w:rsidR="003155E9" w14:paraId="5AE4EBBC" w14:textId="77777777" w:rsidTr="00AF6F69">
        <w:trPr>
          <w:cantSplit/>
          <w:tblHeader/>
          <w:jc w:val="center"/>
        </w:trPr>
        <w:tc>
          <w:tcPr>
            <w:tcW w:w="1158" w:type="pct"/>
          </w:tcPr>
          <w:p w14:paraId="61DF742E" w14:textId="77777777" w:rsidR="003155E9" w:rsidRDefault="003155E9" w:rsidP="00AF6F69">
            <w:pPr>
              <w:pStyle w:val="TAL"/>
              <w:rPr>
                <w:snapToGrid w:val="0"/>
                <w:lang w:eastAsia="zh-CN"/>
              </w:rPr>
            </w:pPr>
            <w:r w:rsidRPr="008870B7">
              <w:t>NG-RAN data Energy Efficiency</w:t>
            </w:r>
          </w:p>
        </w:tc>
        <w:tc>
          <w:tcPr>
            <w:tcW w:w="2943" w:type="pct"/>
          </w:tcPr>
          <w:p w14:paraId="5478FBCD"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4060C150"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1B3464B0" w14:textId="77777777" w:rsidR="003155E9" w:rsidRDefault="003155E9" w:rsidP="003155E9">
      <w:pPr>
        <w:tabs>
          <w:tab w:val="left" w:pos="530"/>
          <w:tab w:val="left" w:pos="2910"/>
        </w:tabs>
        <w:spacing w:after="120"/>
      </w:pPr>
    </w:p>
    <w:p w14:paraId="4407822A" w14:textId="77777777" w:rsidR="003155E9" w:rsidRDefault="003155E9" w:rsidP="003155E9">
      <w:pPr>
        <w:pStyle w:val="Heading6"/>
      </w:pPr>
      <w:bookmarkStart w:id="206" w:name="_Toc193453444"/>
      <w:r>
        <w:t>6.2.2.2.2.2</w:t>
      </w:r>
      <w:r>
        <w:tab/>
        <w:t>Control information</w:t>
      </w:r>
      <w:bookmarkEnd w:id="206"/>
    </w:p>
    <w:p w14:paraId="6F195102"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945AC11" w14:textId="77777777" w:rsidR="003155E9" w:rsidRDefault="003155E9" w:rsidP="003155E9">
      <w:pPr>
        <w:pStyle w:val="Heading5"/>
      </w:pPr>
      <w:bookmarkStart w:id="207" w:name="_Toc193453445"/>
      <w:r>
        <w:t>6.2.2.2.3</w:t>
      </w:r>
      <w:r>
        <w:tab/>
        <w:t>MnS Component Type C</w:t>
      </w:r>
      <w:bookmarkEnd w:id="207"/>
    </w:p>
    <w:p w14:paraId="40E6E935" w14:textId="77777777" w:rsidR="003155E9" w:rsidRDefault="003155E9" w:rsidP="003155E9">
      <w:pPr>
        <w:pStyle w:val="Heading6"/>
      </w:pPr>
      <w:bookmarkStart w:id="208" w:name="_Toc193453446"/>
      <w:r>
        <w:t>6.2.2.2.3.1</w:t>
      </w:r>
      <w:r>
        <w:tab/>
        <w:t>Parameters to be optimized</w:t>
      </w:r>
      <w:bookmarkEnd w:id="208"/>
    </w:p>
    <w:p w14:paraId="758D78B5" w14:textId="77777777" w:rsidR="003155E9" w:rsidRDefault="003155E9" w:rsidP="003155E9">
      <w:r>
        <w:t>This is out of the scope of the present document.</w:t>
      </w:r>
    </w:p>
    <w:p w14:paraId="4F5CAB84" w14:textId="77777777" w:rsidR="003155E9" w:rsidRDefault="003155E9" w:rsidP="003155E9">
      <w:pPr>
        <w:pStyle w:val="Heading6"/>
      </w:pPr>
      <w:bookmarkStart w:id="209" w:name="_Toc193453447"/>
      <w:r>
        <w:t>6.2.2.2.3.2</w:t>
      </w:r>
      <w:r>
        <w:tab/>
        <w:t>Performance measurements</w:t>
      </w:r>
      <w:bookmarkEnd w:id="209"/>
    </w:p>
    <w:p w14:paraId="312CD938"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2096134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0892B871" w14:textId="77777777" w:rsidTr="00AF6F69">
        <w:trPr>
          <w:jc w:val="center"/>
        </w:trPr>
        <w:tc>
          <w:tcPr>
            <w:tcW w:w="2718" w:type="dxa"/>
          </w:tcPr>
          <w:p w14:paraId="386DA39E"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612AB9AA" w14:textId="77777777" w:rsidR="003155E9" w:rsidRDefault="003155E9" w:rsidP="00AF6F69">
            <w:pPr>
              <w:pStyle w:val="TAH"/>
              <w:widowControl w:val="0"/>
              <w:rPr>
                <w:lang w:eastAsia="zh-CN"/>
              </w:rPr>
            </w:pPr>
            <w:r>
              <w:rPr>
                <w:rFonts w:hint="eastAsia"/>
                <w:lang w:eastAsia="zh-CN"/>
              </w:rPr>
              <w:t>Description</w:t>
            </w:r>
          </w:p>
        </w:tc>
        <w:tc>
          <w:tcPr>
            <w:tcW w:w="2553" w:type="dxa"/>
          </w:tcPr>
          <w:p w14:paraId="3F21A3B9" w14:textId="77777777" w:rsidR="003155E9" w:rsidRDefault="003155E9" w:rsidP="00AF6F69">
            <w:pPr>
              <w:pStyle w:val="TAH"/>
              <w:widowControl w:val="0"/>
              <w:rPr>
                <w:lang w:eastAsia="zh-CN"/>
              </w:rPr>
            </w:pPr>
            <w:r>
              <w:rPr>
                <w:rFonts w:hint="eastAsia"/>
                <w:lang w:eastAsia="zh-CN"/>
              </w:rPr>
              <w:t>Related targets</w:t>
            </w:r>
          </w:p>
        </w:tc>
      </w:tr>
      <w:tr w:rsidR="003155E9" w14:paraId="60773AE1" w14:textId="77777777" w:rsidTr="00AF6F69">
        <w:trPr>
          <w:jc w:val="center"/>
        </w:trPr>
        <w:tc>
          <w:tcPr>
            <w:tcW w:w="2718" w:type="dxa"/>
          </w:tcPr>
          <w:p w14:paraId="7FBA7E6B" w14:textId="77777777" w:rsidR="003155E9" w:rsidRDefault="003155E9" w:rsidP="00AF6F69">
            <w:pPr>
              <w:pStyle w:val="TAL"/>
              <w:widowControl w:val="0"/>
              <w:rPr>
                <w:highlight w:val="yellow"/>
              </w:rPr>
            </w:pPr>
            <w:r w:rsidRPr="00235995">
              <w:t>DRB.PdcpSduVolumeDL_Filter</w:t>
            </w:r>
          </w:p>
        </w:tc>
        <w:tc>
          <w:tcPr>
            <w:tcW w:w="3966" w:type="dxa"/>
          </w:tcPr>
          <w:p w14:paraId="3090D7FE"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FBAEE56" w14:textId="77777777" w:rsidR="003155E9" w:rsidRDefault="003155E9" w:rsidP="00AF6F69">
            <w:pPr>
              <w:pStyle w:val="TAL"/>
              <w:widowControl w:val="0"/>
            </w:pPr>
            <w:r>
              <w:t xml:space="preserve">In case of </w:t>
            </w:r>
            <w:r w:rsidRPr="00D413C2">
              <w:t>non-split gNBs</w:t>
            </w:r>
            <w:r>
              <w:t>.</w:t>
            </w:r>
          </w:p>
        </w:tc>
        <w:tc>
          <w:tcPr>
            <w:tcW w:w="2553" w:type="dxa"/>
          </w:tcPr>
          <w:p w14:paraId="01562287" w14:textId="77777777" w:rsidR="003155E9" w:rsidRDefault="003155E9" w:rsidP="00AF6F69">
            <w:pPr>
              <w:pStyle w:val="TAL"/>
              <w:widowControl w:val="0"/>
            </w:pPr>
            <w:r w:rsidRPr="008870B7">
              <w:t>NG-RAN data Energy Efficiency</w:t>
            </w:r>
          </w:p>
        </w:tc>
      </w:tr>
      <w:tr w:rsidR="003155E9" w14:paraId="545D020E" w14:textId="77777777" w:rsidTr="00AF6F69">
        <w:trPr>
          <w:jc w:val="center"/>
        </w:trPr>
        <w:tc>
          <w:tcPr>
            <w:tcW w:w="2718" w:type="dxa"/>
          </w:tcPr>
          <w:p w14:paraId="591ABF87" w14:textId="77777777" w:rsidR="003155E9" w:rsidRDefault="003155E9" w:rsidP="00AF6F69">
            <w:pPr>
              <w:pStyle w:val="TAL"/>
              <w:widowControl w:val="0"/>
            </w:pPr>
            <w:r w:rsidRPr="00235995">
              <w:t>DRB.PdcpSduVolumeUL_Filter</w:t>
            </w:r>
          </w:p>
        </w:tc>
        <w:tc>
          <w:tcPr>
            <w:tcW w:w="3966" w:type="dxa"/>
          </w:tcPr>
          <w:p w14:paraId="723271A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143F5583" w14:textId="77777777" w:rsidR="003155E9" w:rsidRDefault="003155E9" w:rsidP="00AF6F69">
            <w:pPr>
              <w:pStyle w:val="TAL"/>
              <w:widowControl w:val="0"/>
            </w:pPr>
            <w:r>
              <w:t xml:space="preserve">In case of </w:t>
            </w:r>
            <w:r w:rsidRPr="00D413C2">
              <w:t>non-split gNBs</w:t>
            </w:r>
            <w:r>
              <w:t>.</w:t>
            </w:r>
          </w:p>
        </w:tc>
        <w:tc>
          <w:tcPr>
            <w:tcW w:w="2553" w:type="dxa"/>
          </w:tcPr>
          <w:p w14:paraId="5CC03278" w14:textId="77777777" w:rsidR="003155E9" w:rsidRPr="00E26D78" w:rsidRDefault="003155E9" w:rsidP="00AF6F69">
            <w:pPr>
              <w:pStyle w:val="TAL"/>
              <w:widowControl w:val="0"/>
              <w:rPr>
                <w:snapToGrid w:val="0"/>
              </w:rPr>
            </w:pPr>
            <w:r w:rsidRPr="008870B7">
              <w:t>NG-RAN data Energy Efficiency</w:t>
            </w:r>
          </w:p>
        </w:tc>
      </w:tr>
      <w:tr w:rsidR="003155E9" w14:paraId="7577187D" w14:textId="77777777" w:rsidTr="00AF6F69">
        <w:trPr>
          <w:jc w:val="center"/>
        </w:trPr>
        <w:tc>
          <w:tcPr>
            <w:tcW w:w="2718" w:type="dxa"/>
          </w:tcPr>
          <w:p w14:paraId="0F24B279" w14:textId="77777777" w:rsidR="003155E9" w:rsidRPr="00B756D4" w:rsidRDefault="003155E9" w:rsidP="00AF6F69">
            <w:pPr>
              <w:pStyle w:val="TAL"/>
              <w:widowControl w:val="0"/>
            </w:pPr>
            <w:r w:rsidRPr="008C50B9">
              <w:t>DL Cell PDCP SDU Data Volume on X2 Interface</w:t>
            </w:r>
          </w:p>
        </w:tc>
        <w:tc>
          <w:tcPr>
            <w:tcW w:w="3966" w:type="dxa"/>
          </w:tcPr>
          <w:p w14:paraId="0DDF8834"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5378E7DD"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63F33B" w14:textId="77777777" w:rsidR="003155E9" w:rsidRPr="00E26D78" w:rsidRDefault="003155E9" w:rsidP="00AF6F69">
            <w:pPr>
              <w:pStyle w:val="TAL"/>
              <w:widowControl w:val="0"/>
              <w:rPr>
                <w:snapToGrid w:val="0"/>
              </w:rPr>
            </w:pPr>
            <w:r w:rsidRPr="008870B7">
              <w:t>NG-RAN data Energy Efficiency</w:t>
            </w:r>
          </w:p>
        </w:tc>
      </w:tr>
      <w:tr w:rsidR="003155E9" w14:paraId="0A720179" w14:textId="77777777" w:rsidTr="00AF6F69">
        <w:trPr>
          <w:jc w:val="center"/>
        </w:trPr>
        <w:tc>
          <w:tcPr>
            <w:tcW w:w="2718" w:type="dxa"/>
          </w:tcPr>
          <w:p w14:paraId="74F36F7D" w14:textId="77777777" w:rsidR="003155E9" w:rsidRPr="00B756D4" w:rsidRDefault="003155E9" w:rsidP="00AF6F69">
            <w:pPr>
              <w:pStyle w:val="TAL"/>
              <w:widowControl w:val="0"/>
            </w:pPr>
            <w:r w:rsidRPr="008C50B9">
              <w:t>DL Cell PDCP SDU Data Volume on Xn Interface</w:t>
            </w:r>
          </w:p>
        </w:tc>
        <w:tc>
          <w:tcPr>
            <w:tcW w:w="3966" w:type="dxa"/>
          </w:tcPr>
          <w:p w14:paraId="3A0906D2"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07577C3C"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4245CA63" w14:textId="77777777" w:rsidR="003155E9" w:rsidRPr="00E26D78" w:rsidRDefault="003155E9" w:rsidP="00AF6F69">
            <w:pPr>
              <w:pStyle w:val="TAL"/>
              <w:widowControl w:val="0"/>
              <w:rPr>
                <w:snapToGrid w:val="0"/>
              </w:rPr>
            </w:pPr>
            <w:r w:rsidRPr="008870B7">
              <w:t>NG-RAN data Energy Efficiency</w:t>
            </w:r>
          </w:p>
        </w:tc>
      </w:tr>
      <w:tr w:rsidR="003155E9" w14:paraId="0EF8BF1D" w14:textId="77777777" w:rsidTr="00AF6F69">
        <w:trPr>
          <w:jc w:val="center"/>
        </w:trPr>
        <w:tc>
          <w:tcPr>
            <w:tcW w:w="2718" w:type="dxa"/>
          </w:tcPr>
          <w:p w14:paraId="52AF39B3" w14:textId="77777777" w:rsidR="003155E9" w:rsidRPr="00B756D4" w:rsidRDefault="003155E9" w:rsidP="00AF6F69">
            <w:pPr>
              <w:pStyle w:val="TAL"/>
              <w:widowControl w:val="0"/>
            </w:pPr>
            <w:r w:rsidRPr="008C50B9">
              <w:t>UL Cell PDCP SDU Data Volume on X2 Interface</w:t>
            </w:r>
          </w:p>
        </w:tc>
        <w:tc>
          <w:tcPr>
            <w:tcW w:w="3966" w:type="dxa"/>
          </w:tcPr>
          <w:p w14:paraId="27457174"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2E1E386C"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867536F" w14:textId="77777777" w:rsidR="003155E9" w:rsidRPr="00E26D78" w:rsidRDefault="003155E9" w:rsidP="00AF6F69">
            <w:pPr>
              <w:pStyle w:val="TAL"/>
              <w:widowControl w:val="0"/>
              <w:rPr>
                <w:snapToGrid w:val="0"/>
              </w:rPr>
            </w:pPr>
            <w:r w:rsidRPr="008870B7">
              <w:t>NG-RAN data Energy Efficiency</w:t>
            </w:r>
          </w:p>
        </w:tc>
      </w:tr>
      <w:tr w:rsidR="003155E9" w14:paraId="3B762AC6" w14:textId="77777777" w:rsidTr="00AF6F69">
        <w:trPr>
          <w:jc w:val="center"/>
        </w:trPr>
        <w:tc>
          <w:tcPr>
            <w:tcW w:w="2718" w:type="dxa"/>
          </w:tcPr>
          <w:p w14:paraId="77C883B0" w14:textId="77777777" w:rsidR="003155E9" w:rsidRPr="00B756D4" w:rsidRDefault="003155E9" w:rsidP="00AF6F69">
            <w:pPr>
              <w:pStyle w:val="TAL"/>
              <w:widowControl w:val="0"/>
            </w:pPr>
            <w:r w:rsidRPr="008C50B9">
              <w:t>UL Cell PDCP SDU Data Volume on Xn Interface</w:t>
            </w:r>
          </w:p>
        </w:tc>
        <w:tc>
          <w:tcPr>
            <w:tcW w:w="3966" w:type="dxa"/>
          </w:tcPr>
          <w:p w14:paraId="6270F411"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22501734"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7596F65C" w14:textId="77777777" w:rsidR="003155E9" w:rsidRPr="00E26D78" w:rsidRDefault="003155E9" w:rsidP="00AF6F69">
            <w:pPr>
              <w:pStyle w:val="TAL"/>
              <w:widowControl w:val="0"/>
              <w:rPr>
                <w:snapToGrid w:val="0"/>
              </w:rPr>
            </w:pPr>
            <w:r w:rsidRPr="008870B7">
              <w:t>NG-RAN data Energy Efficiency</w:t>
            </w:r>
          </w:p>
        </w:tc>
      </w:tr>
      <w:tr w:rsidR="003155E9" w14:paraId="136BAE07" w14:textId="77777777" w:rsidTr="00AF6F69">
        <w:trPr>
          <w:jc w:val="center"/>
        </w:trPr>
        <w:tc>
          <w:tcPr>
            <w:tcW w:w="2718" w:type="dxa"/>
          </w:tcPr>
          <w:p w14:paraId="3F53B171" w14:textId="77777777" w:rsidR="003155E9" w:rsidRPr="008C50B9" w:rsidRDefault="003155E9" w:rsidP="00AF6F69">
            <w:pPr>
              <w:pStyle w:val="TAL"/>
              <w:widowControl w:val="0"/>
            </w:pPr>
            <w:r>
              <w:rPr>
                <w:lang w:val="fr-FR"/>
              </w:rPr>
              <w:t>DRB.F1uPdcpSduVolumeDL_Filter</w:t>
            </w:r>
          </w:p>
        </w:tc>
        <w:tc>
          <w:tcPr>
            <w:tcW w:w="3966" w:type="dxa"/>
          </w:tcPr>
          <w:p w14:paraId="08CB08C8"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01C9421" w14:textId="77777777" w:rsidR="003155E9" w:rsidRPr="008870B7" w:rsidRDefault="003155E9" w:rsidP="00AF6F69">
            <w:pPr>
              <w:pStyle w:val="TAL"/>
              <w:widowControl w:val="0"/>
            </w:pPr>
            <w:r w:rsidRPr="00880553">
              <w:t>NG-RAN data Energy Efficiency</w:t>
            </w:r>
          </w:p>
        </w:tc>
      </w:tr>
      <w:tr w:rsidR="003155E9" w14:paraId="7C4EB0E2" w14:textId="77777777" w:rsidTr="00AF6F69">
        <w:trPr>
          <w:jc w:val="center"/>
        </w:trPr>
        <w:tc>
          <w:tcPr>
            <w:tcW w:w="2718" w:type="dxa"/>
          </w:tcPr>
          <w:p w14:paraId="24FFF5B9" w14:textId="77777777" w:rsidR="003155E9" w:rsidRPr="008C50B9" w:rsidRDefault="003155E9" w:rsidP="00AF6F69">
            <w:pPr>
              <w:pStyle w:val="TAL"/>
              <w:widowControl w:val="0"/>
            </w:pPr>
            <w:r>
              <w:rPr>
                <w:lang w:val="fr-FR"/>
              </w:rPr>
              <w:t>DRB.XnuPdcpSduVolumeDL_Filter</w:t>
            </w:r>
          </w:p>
        </w:tc>
        <w:tc>
          <w:tcPr>
            <w:tcW w:w="3966" w:type="dxa"/>
          </w:tcPr>
          <w:p w14:paraId="0A827002"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490FC03D" w14:textId="77777777" w:rsidR="003155E9" w:rsidRPr="008870B7" w:rsidRDefault="003155E9" w:rsidP="00AF6F69">
            <w:pPr>
              <w:pStyle w:val="TAL"/>
              <w:widowControl w:val="0"/>
            </w:pPr>
            <w:r w:rsidRPr="00880553">
              <w:t>NG-RAN data Energy Efficiency</w:t>
            </w:r>
          </w:p>
        </w:tc>
      </w:tr>
      <w:tr w:rsidR="003155E9" w14:paraId="71657CF5" w14:textId="77777777" w:rsidTr="00AF6F69">
        <w:trPr>
          <w:jc w:val="center"/>
        </w:trPr>
        <w:tc>
          <w:tcPr>
            <w:tcW w:w="2718" w:type="dxa"/>
          </w:tcPr>
          <w:p w14:paraId="71E4CE4D" w14:textId="77777777" w:rsidR="003155E9" w:rsidRPr="008C50B9" w:rsidRDefault="003155E9" w:rsidP="00AF6F69">
            <w:pPr>
              <w:pStyle w:val="TAL"/>
              <w:widowControl w:val="0"/>
            </w:pPr>
            <w:r>
              <w:rPr>
                <w:lang w:val="fr-FR"/>
              </w:rPr>
              <w:t>DRB.X2uPdcpSduVolumeDL_Filter</w:t>
            </w:r>
          </w:p>
        </w:tc>
        <w:tc>
          <w:tcPr>
            <w:tcW w:w="3966" w:type="dxa"/>
          </w:tcPr>
          <w:p w14:paraId="71CB5814"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20FEFE10" w14:textId="77777777" w:rsidR="003155E9" w:rsidRPr="008870B7" w:rsidRDefault="003155E9" w:rsidP="00AF6F69">
            <w:pPr>
              <w:pStyle w:val="TAL"/>
              <w:widowControl w:val="0"/>
            </w:pPr>
            <w:r w:rsidRPr="00880553">
              <w:t>NG-RAN data Energy Efficiency</w:t>
            </w:r>
          </w:p>
        </w:tc>
      </w:tr>
      <w:tr w:rsidR="003155E9" w14:paraId="1907DA05" w14:textId="77777777" w:rsidTr="00AF6F69">
        <w:trPr>
          <w:jc w:val="center"/>
        </w:trPr>
        <w:tc>
          <w:tcPr>
            <w:tcW w:w="2718" w:type="dxa"/>
          </w:tcPr>
          <w:p w14:paraId="5D77B857" w14:textId="77777777" w:rsidR="003155E9" w:rsidRPr="008C50B9" w:rsidRDefault="003155E9" w:rsidP="00AF6F69">
            <w:pPr>
              <w:pStyle w:val="TAL"/>
              <w:widowControl w:val="0"/>
            </w:pPr>
            <w:r>
              <w:rPr>
                <w:lang w:val="fr-FR"/>
              </w:rPr>
              <w:t>DRB.F1uPdcpSduVolumeUL_Filter</w:t>
            </w:r>
          </w:p>
        </w:tc>
        <w:tc>
          <w:tcPr>
            <w:tcW w:w="3966" w:type="dxa"/>
          </w:tcPr>
          <w:p w14:paraId="54E7CCD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5BA9B815" w14:textId="77777777" w:rsidR="003155E9" w:rsidRPr="008870B7" w:rsidRDefault="003155E9" w:rsidP="00AF6F69">
            <w:pPr>
              <w:pStyle w:val="TAL"/>
              <w:widowControl w:val="0"/>
            </w:pPr>
            <w:r w:rsidRPr="00880553">
              <w:t>NG-RAN data Energy Efficiency</w:t>
            </w:r>
          </w:p>
        </w:tc>
      </w:tr>
      <w:tr w:rsidR="003155E9" w14:paraId="03C91A37" w14:textId="77777777" w:rsidTr="00AF6F69">
        <w:trPr>
          <w:jc w:val="center"/>
        </w:trPr>
        <w:tc>
          <w:tcPr>
            <w:tcW w:w="2718" w:type="dxa"/>
          </w:tcPr>
          <w:p w14:paraId="5D43A3DE" w14:textId="77777777" w:rsidR="003155E9" w:rsidRPr="008C50B9" w:rsidRDefault="003155E9" w:rsidP="00AF6F69">
            <w:pPr>
              <w:pStyle w:val="TAL"/>
              <w:widowControl w:val="0"/>
            </w:pPr>
            <w:r>
              <w:rPr>
                <w:lang w:val="fr-FR"/>
              </w:rPr>
              <w:t>DRB.XnuPdcpSduVolumeUL_Filter</w:t>
            </w:r>
          </w:p>
        </w:tc>
        <w:tc>
          <w:tcPr>
            <w:tcW w:w="3966" w:type="dxa"/>
          </w:tcPr>
          <w:p w14:paraId="06F26261"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1BB4D7D7" w14:textId="77777777" w:rsidR="003155E9" w:rsidRPr="008870B7" w:rsidRDefault="003155E9" w:rsidP="00AF6F69">
            <w:pPr>
              <w:pStyle w:val="TAL"/>
              <w:widowControl w:val="0"/>
            </w:pPr>
            <w:r w:rsidRPr="00880553">
              <w:lastRenderedPageBreak/>
              <w:t>NG-RAN data Energy Efficiency</w:t>
            </w:r>
          </w:p>
        </w:tc>
      </w:tr>
      <w:tr w:rsidR="003155E9" w14:paraId="76D50C04" w14:textId="77777777" w:rsidTr="00AF6F69">
        <w:trPr>
          <w:jc w:val="center"/>
        </w:trPr>
        <w:tc>
          <w:tcPr>
            <w:tcW w:w="2718" w:type="dxa"/>
          </w:tcPr>
          <w:p w14:paraId="54FF71EB" w14:textId="77777777" w:rsidR="003155E9" w:rsidRPr="008C50B9" w:rsidRDefault="003155E9" w:rsidP="00AF6F69">
            <w:pPr>
              <w:pStyle w:val="TAL"/>
              <w:widowControl w:val="0"/>
            </w:pPr>
            <w:r>
              <w:rPr>
                <w:lang w:val="fr-FR"/>
              </w:rPr>
              <w:t>DRB.X2uPdcpSduVolumeUL_Filter</w:t>
            </w:r>
          </w:p>
        </w:tc>
        <w:tc>
          <w:tcPr>
            <w:tcW w:w="3966" w:type="dxa"/>
          </w:tcPr>
          <w:p w14:paraId="66C21837"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3F27D9A3" w14:textId="77777777" w:rsidR="003155E9" w:rsidRPr="008870B7" w:rsidRDefault="003155E9" w:rsidP="00AF6F69">
            <w:pPr>
              <w:pStyle w:val="TAL"/>
              <w:widowControl w:val="0"/>
            </w:pPr>
            <w:r w:rsidRPr="00880553">
              <w:t>NG-RAN data Energy Efficiency</w:t>
            </w:r>
          </w:p>
        </w:tc>
      </w:tr>
      <w:tr w:rsidR="003155E9" w14:paraId="30E5CF50" w14:textId="77777777" w:rsidTr="00AF6F69">
        <w:trPr>
          <w:jc w:val="center"/>
        </w:trPr>
        <w:tc>
          <w:tcPr>
            <w:tcW w:w="2718" w:type="dxa"/>
          </w:tcPr>
          <w:p w14:paraId="663AF26E" w14:textId="77777777" w:rsidR="003155E9" w:rsidRPr="00B756D4" w:rsidRDefault="003155E9" w:rsidP="00AF6F69">
            <w:pPr>
              <w:pStyle w:val="TAL"/>
              <w:widowControl w:val="0"/>
            </w:pPr>
            <w:r w:rsidRPr="00DB5306">
              <w:t>PNF Energy consumption</w:t>
            </w:r>
          </w:p>
        </w:tc>
        <w:tc>
          <w:tcPr>
            <w:tcW w:w="3966" w:type="dxa"/>
          </w:tcPr>
          <w:p w14:paraId="7E736543"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2C00AC7C" w14:textId="77777777" w:rsidR="003155E9" w:rsidRPr="00E26D78" w:rsidRDefault="003155E9" w:rsidP="00AF6F69">
            <w:pPr>
              <w:pStyle w:val="TAL"/>
              <w:widowControl w:val="0"/>
              <w:rPr>
                <w:snapToGrid w:val="0"/>
              </w:rPr>
            </w:pPr>
            <w:r w:rsidRPr="008870B7">
              <w:t>NG-RAN data Energy Efficiency</w:t>
            </w:r>
          </w:p>
        </w:tc>
      </w:tr>
    </w:tbl>
    <w:p w14:paraId="7B4F07BA" w14:textId="77777777" w:rsidR="003155E9" w:rsidRPr="00AA5C1E" w:rsidRDefault="003155E9" w:rsidP="00AA5C1E">
      <w:pPr>
        <w:rPr>
          <w:lang w:val="en-US" w:eastAsia="zh-CN"/>
        </w:rPr>
      </w:pPr>
    </w:p>
    <w:p w14:paraId="21E85858" w14:textId="77777777" w:rsidR="009551F8" w:rsidRDefault="00AA5C1E" w:rsidP="009551F8">
      <w:pPr>
        <w:pStyle w:val="Heading3"/>
      </w:pPr>
      <w:bookmarkStart w:id="210" w:name="_Toc34300974"/>
      <w:bookmarkStart w:id="211" w:name="_Toc43730803"/>
      <w:bookmarkStart w:id="212" w:name="_Toc193453448"/>
      <w:r>
        <w:t>6</w:t>
      </w:r>
      <w:r w:rsidR="009551F8">
        <w:t>.2.3</w:t>
      </w:r>
      <w:r w:rsidR="009551F8">
        <w:tab/>
        <w:t>Distributed energy saving solution</w:t>
      </w:r>
      <w:bookmarkEnd w:id="210"/>
      <w:bookmarkEnd w:id="211"/>
      <w:bookmarkEnd w:id="212"/>
    </w:p>
    <w:p w14:paraId="6991DF7D" w14:textId="77777777" w:rsidR="008B4A94" w:rsidRDefault="008B4A94" w:rsidP="00561A44">
      <w:pPr>
        <w:pStyle w:val="Heading4"/>
      </w:pPr>
      <w:bookmarkStart w:id="213" w:name="_Toc35938297"/>
      <w:bookmarkStart w:id="214" w:name="_Toc27411315"/>
      <w:bookmarkStart w:id="215" w:name="_Toc43730804"/>
      <w:bookmarkStart w:id="216" w:name="_Toc193453449"/>
      <w:r>
        <w:t>6.2.3.0</w:t>
      </w:r>
      <w:r>
        <w:tab/>
        <w:t>Management service components used for D</w:t>
      </w:r>
      <w:r w:rsidR="003155E9">
        <w:t xml:space="preserve">istributed </w:t>
      </w:r>
      <w:r>
        <w:t>SON ES</w:t>
      </w:r>
      <w:bookmarkEnd w:id="213"/>
      <w:bookmarkEnd w:id="214"/>
      <w:r>
        <w:t xml:space="preserve"> solution</w:t>
      </w:r>
      <w:bookmarkEnd w:id="215"/>
      <w:bookmarkEnd w:id="216"/>
    </w:p>
    <w:p w14:paraId="1C37AF1B"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1F45597B" w14:textId="77777777" w:rsidR="00DB0958" w:rsidRDefault="00DB0958" w:rsidP="00DB0958">
      <w:pPr>
        <w:pStyle w:val="Heading4"/>
      </w:pPr>
      <w:bookmarkStart w:id="217" w:name="_Toc34300975"/>
      <w:bookmarkStart w:id="218" w:name="_Toc43730805"/>
      <w:bookmarkStart w:id="219" w:name="_Toc193453450"/>
      <w:r>
        <w:t>6.2.3.1</w:t>
      </w:r>
      <w:r>
        <w:tab/>
        <w:t>Management services</w:t>
      </w:r>
      <w:bookmarkEnd w:id="217"/>
      <w:bookmarkEnd w:id="218"/>
      <w:bookmarkEnd w:id="219"/>
    </w:p>
    <w:p w14:paraId="42867FC7" w14:textId="77777777" w:rsidR="00DB0958" w:rsidRPr="005D21A5" w:rsidRDefault="00DB0958" w:rsidP="00DB0958">
      <w:pPr>
        <w:pStyle w:val="Heading5"/>
      </w:pPr>
      <w:bookmarkStart w:id="220" w:name="_Toc34300976"/>
      <w:bookmarkStart w:id="221" w:name="_Toc43730806"/>
      <w:bookmarkStart w:id="222" w:name="_Toc193453451"/>
      <w:r>
        <w:t>6.2.3.1.1</w:t>
      </w:r>
      <w:r w:rsidRPr="00E1626B">
        <w:tab/>
      </w:r>
      <w:r>
        <w:t>MnS component type A</w:t>
      </w:r>
      <w:bookmarkEnd w:id="220"/>
      <w:bookmarkEnd w:id="221"/>
      <w:bookmarkEnd w:id="222"/>
    </w:p>
    <w:p w14:paraId="3CE0C2B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55EDD59B" w14:textId="77777777" w:rsidTr="006049BA">
        <w:trPr>
          <w:jc w:val="center"/>
        </w:trPr>
        <w:tc>
          <w:tcPr>
            <w:tcW w:w="4379" w:type="dxa"/>
            <w:shd w:val="pct15" w:color="auto" w:fill="FFFFFF"/>
          </w:tcPr>
          <w:p w14:paraId="1599F27F"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DF89EB8" w14:textId="77777777" w:rsidR="00DB0958" w:rsidRPr="00215D3C" w:rsidRDefault="00DB0958" w:rsidP="006049BA">
            <w:pPr>
              <w:pStyle w:val="TAH"/>
            </w:pPr>
            <w:r w:rsidRPr="00343FC5">
              <w:rPr>
                <w:lang w:eastAsia="zh-CN"/>
              </w:rPr>
              <w:t>Note</w:t>
            </w:r>
          </w:p>
        </w:tc>
      </w:tr>
      <w:tr w:rsidR="00DB0958" w:rsidRPr="00215D3C" w14:paraId="1859CEC4" w14:textId="77777777" w:rsidTr="006049BA">
        <w:trPr>
          <w:jc w:val="center"/>
        </w:trPr>
        <w:tc>
          <w:tcPr>
            <w:tcW w:w="4379" w:type="dxa"/>
          </w:tcPr>
          <w:p w14:paraId="20287034"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4A654D03"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2B4848ED"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0F2287F7"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3AC6B65E"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744F115B"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0AEE2D99" w14:textId="77777777" w:rsidTr="006049BA">
        <w:trPr>
          <w:jc w:val="center"/>
        </w:trPr>
        <w:tc>
          <w:tcPr>
            <w:tcW w:w="4379" w:type="dxa"/>
          </w:tcPr>
          <w:p w14:paraId="485DEEAC"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569A2289"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722BCABE"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150DC739"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4CA09446"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47650E9B"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6E57FF86" w14:textId="77777777" w:rsidR="00DB0958" w:rsidRDefault="00DB0958" w:rsidP="00DB0958"/>
    <w:p w14:paraId="40F2B9AE" w14:textId="77777777" w:rsidR="00DB0958" w:rsidRPr="00FC4CC0" w:rsidRDefault="00DB0958" w:rsidP="00DB0958">
      <w:pPr>
        <w:pStyle w:val="Heading5"/>
      </w:pPr>
      <w:bookmarkStart w:id="223" w:name="_Toc34300977"/>
      <w:bookmarkStart w:id="224" w:name="_Toc43730807"/>
      <w:bookmarkStart w:id="225" w:name="_Toc193453452"/>
      <w:r>
        <w:t>6.2.3.1.2</w:t>
      </w:r>
      <w:r>
        <w:tab/>
        <w:t>MnS Component Type B</w:t>
      </w:r>
      <w:bookmarkEnd w:id="223"/>
      <w:bookmarkEnd w:id="224"/>
      <w:bookmarkEnd w:id="225"/>
    </w:p>
    <w:p w14:paraId="3ACA27BF" w14:textId="77777777" w:rsidR="00DB0958" w:rsidRDefault="00DB0958" w:rsidP="00DB0958">
      <w:pPr>
        <w:pStyle w:val="Heading6"/>
      </w:pPr>
      <w:bookmarkStart w:id="226" w:name="_Toc25757529"/>
      <w:bookmarkStart w:id="227" w:name="_Toc34300978"/>
      <w:bookmarkStart w:id="228" w:name="_Toc43730808"/>
      <w:bookmarkStart w:id="229" w:name="_Toc193453453"/>
      <w:r>
        <w:t>6.2.3.1.2.1</w:t>
      </w:r>
      <w:r w:rsidRPr="00E1626B">
        <w:tab/>
      </w:r>
      <w:bookmarkEnd w:id="226"/>
      <w:r>
        <w:t>Objective and targets</w:t>
      </w:r>
      <w:bookmarkEnd w:id="227"/>
      <w:bookmarkEnd w:id="228"/>
      <w:bookmarkEnd w:id="229"/>
    </w:p>
    <w:p w14:paraId="78639490" w14:textId="77777777" w:rsidR="00DB0958" w:rsidRDefault="00DB0958" w:rsidP="00DB0958">
      <w:r>
        <w:t>The objective of ES is to automatically set parameters so as to maximize NG-RAN data energy efficiency - see Table 6.2.3.1.2.1-1.</w:t>
      </w:r>
    </w:p>
    <w:p w14:paraId="1F4751C6"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3F714788" w14:textId="77777777" w:rsidTr="006049BA">
        <w:trPr>
          <w:cantSplit/>
          <w:tblHeader/>
          <w:jc w:val="center"/>
        </w:trPr>
        <w:tc>
          <w:tcPr>
            <w:tcW w:w="1158" w:type="pct"/>
            <w:shd w:val="clear" w:color="auto" w:fill="E0E0E0"/>
          </w:tcPr>
          <w:p w14:paraId="0E18DD58" w14:textId="77777777" w:rsidR="00DB0958" w:rsidRDefault="00DB0958" w:rsidP="006049BA">
            <w:pPr>
              <w:pStyle w:val="TAH"/>
            </w:pPr>
            <w:r>
              <w:rPr>
                <w:lang w:eastAsia="zh-CN"/>
              </w:rPr>
              <w:t>Target</w:t>
            </w:r>
            <w:r>
              <w:t>s</w:t>
            </w:r>
          </w:p>
        </w:tc>
        <w:tc>
          <w:tcPr>
            <w:tcW w:w="2943" w:type="pct"/>
            <w:shd w:val="clear" w:color="auto" w:fill="E0E0E0"/>
          </w:tcPr>
          <w:p w14:paraId="6AF02639" w14:textId="77777777" w:rsidR="00DB0958" w:rsidRDefault="00DB0958" w:rsidP="006049BA">
            <w:pPr>
              <w:pStyle w:val="TAH"/>
            </w:pPr>
            <w:r>
              <w:t>Definition</w:t>
            </w:r>
          </w:p>
        </w:tc>
        <w:tc>
          <w:tcPr>
            <w:tcW w:w="899" w:type="pct"/>
            <w:shd w:val="clear" w:color="auto" w:fill="E0E0E0"/>
          </w:tcPr>
          <w:p w14:paraId="19F74DD3" w14:textId="77777777" w:rsidR="00DB0958" w:rsidRDefault="00DB0958" w:rsidP="006049BA">
            <w:pPr>
              <w:pStyle w:val="TAH"/>
              <w:rPr>
                <w:lang w:eastAsia="zh-CN"/>
              </w:rPr>
            </w:pPr>
            <w:r>
              <w:t>Legal Values</w:t>
            </w:r>
          </w:p>
        </w:tc>
      </w:tr>
      <w:tr w:rsidR="00DB0958" w14:paraId="4F8769CC" w14:textId="77777777" w:rsidTr="006049BA">
        <w:trPr>
          <w:cantSplit/>
          <w:tblHeader/>
          <w:jc w:val="center"/>
        </w:trPr>
        <w:tc>
          <w:tcPr>
            <w:tcW w:w="1158" w:type="pct"/>
          </w:tcPr>
          <w:p w14:paraId="77D208DD" w14:textId="77777777" w:rsidR="00DB0958" w:rsidRDefault="00DB0958" w:rsidP="006049BA">
            <w:pPr>
              <w:pStyle w:val="TAL"/>
              <w:rPr>
                <w:snapToGrid w:val="0"/>
                <w:lang w:eastAsia="zh-CN"/>
              </w:rPr>
            </w:pPr>
            <w:r w:rsidRPr="008870B7">
              <w:t>NG-RAN data Energy Efficiency</w:t>
            </w:r>
          </w:p>
        </w:tc>
        <w:tc>
          <w:tcPr>
            <w:tcW w:w="2943" w:type="pct"/>
          </w:tcPr>
          <w:p w14:paraId="4FAB0C08"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6FF97196"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8F29CF1" w14:textId="77777777" w:rsidR="00DB0958" w:rsidRDefault="00DB0958" w:rsidP="00DB0958">
      <w:pPr>
        <w:tabs>
          <w:tab w:val="left" w:pos="530"/>
          <w:tab w:val="left" w:pos="2910"/>
        </w:tabs>
        <w:spacing w:after="120"/>
      </w:pPr>
    </w:p>
    <w:p w14:paraId="2E7B7742" w14:textId="77777777" w:rsidR="00DB0958" w:rsidRDefault="00DB0958" w:rsidP="00DB0958">
      <w:pPr>
        <w:pStyle w:val="Heading6"/>
      </w:pPr>
      <w:bookmarkStart w:id="230" w:name="_Toc25757530"/>
      <w:bookmarkStart w:id="231" w:name="_Toc34300979"/>
      <w:bookmarkStart w:id="232" w:name="_Toc43730809"/>
      <w:bookmarkStart w:id="233" w:name="_Toc193453454"/>
      <w:r>
        <w:lastRenderedPageBreak/>
        <w:t>6.2.3.1.2.2</w:t>
      </w:r>
      <w:r>
        <w:tab/>
      </w:r>
      <w:bookmarkEnd w:id="230"/>
      <w:r>
        <w:t>Control information</w:t>
      </w:r>
      <w:bookmarkEnd w:id="231"/>
      <w:bookmarkEnd w:id="232"/>
      <w:bookmarkEnd w:id="233"/>
    </w:p>
    <w:p w14:paraId="519AF12C" w14:textId="77777777" w:rsidR="00DB0958" w:rsidRDefault="00DB0958" w:rsidP="00DB0958">
      <w:pPr>
        <w:tabs>
          <w:tab w:val="left" w:pos="530"/>
          <w:tab w:val="left" w:pos="2910"/>
        </w:tabs>
        <w:spacing w:after="120"/>
      </w:pPr>
      <w:bookmarkStart w:id="234"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34"/>
    <w:p w14:paraId="402308CA" w14:textId="77777777" w:rsidR="00DB0958" w:rsidRDefault="00DB0958" w:rsidP="00DB0958"/>
    <w:p w14:paraId="1B150520" w14:textId="77777777" w:rsidR="00DB0958" w:rsidRDefault="00DB0958" w:rsidP="00DB0958">
      <w:pPr>
        <w:pStyle w:val="Heading5"/>
      </w:pPr>
      <w:bookmarkStart w:id="235" w:name="_Toc34300980"/>
      <w:bookmarkStart w:id="236" w:name="_Toc43730810"/>
      <w:bookmarkStart w:id="237" w:name="_Toc193453455"/>
      <w:r>
        <w:t>6.2.3.1.3</w:t>
      </w:r>
      <w:r>
        <w:tab/>
        <w:t>MnS Component Type C</w:t>
      </w:r>
      <w:bookmarkEnd w:id="235"/>
      <w:bookmarkEnd w:id="236"/>
      <w:bookmarkEnd w:id="237"/>
    </w:p>
    <w:p w14:paraId="10726B01" w14:textId="77777777" w:rsidR="00DB0958" w:rsidRDefault="00DB0958" w:rsidP="00DB0958">
      <w:pPr>
        <w:pStyle w:val="Heading6"/>
      </w:pPr>
      <w:bookmarkStart w:id="238" w:name="_Toc34300981"/>
      <w:bookmarkStart w:id="239" w:name="_Toc43730811"/>
      <w:bookmarkStart w:id="240" w:name="_Toc193453456"/>
      <w:r>
        <w:t>6.2.3.1.3.1</w:t>
      </w:r>
      <w:r>
        <w:tab/>
        <w:t>Parameters to be optimized</w:t>
      </w:r>
      <w:bookmarkEnd w:id="238"/>
      <w:bookmarkEnd w:id="239"/>
      <w:bookmarkEnd w:id="240"/>
    </w:p>
    <w:p w14:paraId="107FB8B1" w14:textId="77777777" w:rsidR="00DB0958" w:rsidRDefault="00DB0958" w:rsidP="00DB0958">
      <w:r>
        <w:t>This is out of the scope of the present document.</w:t>
      </w:r>
    </w:p>
    <w:p w14:paraId="0EDD220A" w14:textId="77777777" w:rsidR="00DB0958" w:rsidRDefault="00DB0958" w:rsidP="00DB0958">
      <w:pPr>
        <w:pStyle w:val="Heading6"/>
      </w:pPr>
      <w:bookmarkStart w:id="241" w:name="_Toc34300982"/>
      <w:bookmarkStart w:id="242" w:name="_Toc43730812"/>
      <w:bookmarkStart w:id="243" w:name="_Toc193453457"/>
      <w:r>
        <w:t>6.2.3.1.3.2</w:t>
      </w:r>
      <w:r>
        <w:tab/>
        <w:t>Performance measurements</w:t>
      </w:r>
      <w:bookmarkEnd w:id="241"/>
      <w:bookmarkEnd w:id="242"/>
      <w:bookmarkEnd w:id="243"/>
    </w:p>
    <w:p w14:paraId="546F94E6"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57B02F65"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62D55632" w14:textId="77777777" w:rsidTr="006049BA">
        <w:trPr>
          <w:jc w:val="center"/>
        </w:trPr>
        <w:tc>
          <w:tcPr>
            <w:tcW w:w="2718" w:type="dxa"/>
          </w:tcPr>
          <w:p w14:paraId="1D17087D"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17AD723D" w14:textId="77777777" w:rsidR="00DB0958" w:rsidRDefault="00DB0958" w:rsidP="006049BA">
            <w:pPr>
              <w:pStyle w:val="TAH"/>
              <w:widowControl w:val="0"/>
              <w:rPr>
                <w:lang w:eastAsia="zh-CN"/>
              </w:rPr>
            </w:pPr>
            <w:r>
              <w:rPr>
                <w:rFonts w:hint="eastAsia"/>
                <w:lang w:eastAsia="zh-CN"/>
              </w:rPr>
              <w:t>Description</w:t>
            </w:r>
          </w:p>
        </w:tc>
        <w:tc>
          <w:tcPr>
            <w:tcW w:w="2553" w:type="dxa"/>
          </w:tcPr>
          <w:p w14:paraId="740444EE" w14:textId="77777777" w:rsidR="00DB0958" w:rsidRDefault="00DB0958" w:rsidP="006049BA">
            <w:pPr>
              <w:pStyle w:val="TAH"/>
              <w:widowControl w:val="0"/>
              <w:rPr>
                <w:lang w:eastAsia="zh-CN"/>
              </w:rPr>
            </w:pPr>
            <w:r>
              <w:rPr>
                <w:rFonts w:hint="eastAsia"/>
                <w:lang w:eastAsia="zh-CN"/>
              </w:rPr>
              <w:t>Related targets</w:t>
            </w:r>
          </w:p>
        </w:tc>
      </w:tr>
      <w:tr w:rsidR="00C30EAC" w14:paraId="281396B3" w14:textId="77777777" w:rsidTr="006049BA">
        <w:trPr>
          <w:jc w:val="center"/>
        </w:trPr>
        <w:tc>
          <w:tcPr>
            <w:tcW w:w="2718" w:type="dxa"/>
          </w:tcPr>
          <w:p w14:paraId="2D58A032" w14:textId="77777777" w:rsidR="00C30EAC" w:rsidRDefault="00C30EAC" w:rsidP="00C30EAC">
            <w:pPr>
              <w:pStyle w:val="TAL"/>
              <w:widowControl w:val="0"/>
              <w:rPr>
                <w:highlight w:val="yellow"/>
              </w:rPr>
            </w:pPr>
            <w:r w:rsidRPr="00235995">
              <w:t>DRB.PdcpSduVolumeDL_Filter</w:t>
            </w:r>
          </w:p>
        </w:tc>
        <w:tc>
          <w:tcPr>
            <w:tcW w:w="3966" w:type="dxa"/>
          </w:tcPr>
          <w:p w14:paraId="3C066473"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5C4851CA" w14:textId="77777777" w:rsidR="00C30EAC" w:rsidRDefault="00C30EAC" w:rsidP="00C30EAC">
            <w:pPr>
              <w:pStyle w:val="TAL"/>
              <w:widowControl w:val="0"/>
            </w:pPr>
            <w:r>
              <w:t xml:space="preserve">In case of </w:t>
            </w:r>
            <w:r w:rsidRPr="00D413C2">
              <w:t>non-split gNBs</w:t>
            </w:r>
            <w:r>
              <w:t>.</w:t>
            </w:r>
          </w:p>
        </w:tc>
        <w:tc>
          <w:tcPr>
            <w:tcW w:w="2553" w:type="dxa"/>
          </w:tcPr>
          <w:p w14:paraId="5D768D32" w14:textId="77777777" w:rsidR="00C30EAC" w:rsidRDefault="00C30EAC" w:rsidP="00C30EAC">
            <w:pPr>
              <w:pStyle w:val="TAL"/>
              <w:widowControl w:val="0"/>
            </w:pPr>
            <w:r w:rsidRPr="008870B7">
              <w:t>NG-RAN data Energy Efficiency</w:t>
            </w:r>
          </w:p>
        </w:tc>
      </w:tr>
      <w:tr w:rsidR="00C30EAC" w14:paraId="23FFCBE6" w14:textId="77777777" w:rsidTr="006049BA">
        <w:trPr>
          <w:jc w:val="center"/>
        </w:trPr>
        <w:tc>
          <w:tcPr>
            <w:tcW w:w="2718" w:type="dxa"/>
          </w:tcPr>
          <w:p w14:paraId="12891B36" w14:textId="77777777" w:rsidR="00C30EAC" w:rsidRDefault="00C30EAC" w:rsidP="00C30EAC">
            <w:pPr>
              <w:pStyle w:val="TAL"/>
              <w:widowControl w:val="0"/>
            </w:pPr>
            <w:r w:rsidRPr="00235995">
              <w:t>DRB.PdcpSduVolumeUL_Filter</w:t>
            </w:r>
          </w:p>
        </w:tc>
        <w:tc>
          <w:tcPr>
            <w:tcW w:w="3966" w:type="dxa"/>
          </w:tcPr>
          <w:p w14:paraId="30E5935A"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7252A807" w14:textId="77777777" w:rsidR="00C30EAC" w:rsidRDefault="00C30EAC" w:rsidP="00C30EAC">
            <w:pPr>
              <w:pStyle w:val="TAL"/>
              <w:widowControl w:val="0"/>
            </w:pPr>
            <w:r>
              <w:t xml:space="preserve">In case of </w:t>
            </w:r>
            <w:r w:rsidRPr="00D413C2">
              <w:t>non-split gNBs</w:t>
            </w:r>
            <w:r>
              <w:t>.</w:t>
            </w:r>
          </w:p>
        </w:tc>
        <w:tc>
          <w:tcPr>
            <w:tcW w:w="2553" w:type="dxa"/>
          </w:tcPr>
          <w:p w14:paraId="6805078E" w14:textId="77777777" w:rsidR="00C30EAC" w:rsidRPr="00E26D78" w:rsidRDefault="00C30EAC" w:rsidP="00C30EAC">
            <w:pPr>
              <w:pStyle w:val="TAL"/>
              <w:widowControl w:val="0"/>
              <w:rPr>
                <w:snapToGrid w:val="0"/>
              </w:rPr>
            </w:pPr>
            <w:r w:rsidRPr="008870B7">
              <w:t>NG-RAN data Energy Efficiency</w:t>
            </w:r>
          </w:p>
        </w:tc>
      </w:tr>
      <w:tr w:rsidR="00C30EAC" w14:paraId="1A8A66B3" w14:textId="77777777" w:rsidTr="006049BA">
        <w:trPr>
          <w:jc w:val="center"/>
        </w:trPr>
        <w:tc>
          <w:tcPr>
            <w:tcW w:w="2718" w:type="dxa"/>
          </w:tcPr>
          <w:p w14:paraId="273DECF4" w14:textId="77777777" w:rsidR="00C30EAC" w:rsidRPr="00B756D4" w:rsidRDefault="00C30EAC" w:rsidP="00C30EAC">
            <w:pPr>
              <w:pStyle w:val="TAL"/>
              <w:widowControl w:val="0"/>
            </w:pPr>
            <w:r w:rsidRPr="008C50B9">
              <w:t>DL Cell PDCP SDU Data Volume on X2 Interface</w:t>
            </w:r>
          </w:p>
        </w:tc>
        <w:tc>
          <w:tcPr>
            <w:tcW w:w="3966" w:type="dxa"/>
          </w:tcPr>
          <w:p w14:paraId="0DB8218A"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6BEB56E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3E7145AA" w14:textId="77777777" w:rsidR="00C30EAC" w:rsidRPr="00E26D78" w:rsidRDefault="00C30EAC" w:rsidP="00C30EAC">
            <w:pPr>
              <w:pStyle w:val="TAL"/>
              <w:widowControl w:val="0"/>
              <w:rPr>
                <w:snapToGrid w:val="0"/>
              </w:rPr>
            </w:pPr>
            <w:r w:rsidRPr="008870B7">
              <w:t>NG-RAN data Energy Efficiency</w:t>
            </w:r>
          </w:p>
        </w:tc>
      </w:tr>
      <w:tr w:rsidR="00C30EAC" w14:paraId="3588C41B" w14:textId="77777777" w:rsidTr="006049BA">
        <w:trPr>
          <w:jc w:val="center"/>
        </w:trPr>
        <w:tc>
          <w:tcPr>
            <w:tcW w:w="2718" w:type="dxa"/>
          </w:tcPr>
          <w:p w14:paraId="4A928FA2" w14:textId="77777777" w:rsidR="00C30EAC" w:rsidRPr="00B756D4" w:rsidRDefault="00C30EAC" w:rsidP="00C30EAC">
            <w:pPr>
              <w:pStyle w:val="TAL"/>
              <w:widowControl w:val="0"/>
            </w:pPr>
            <w:r w:rsidRPr="008C50B9">
              <w:t>DL Cell PDCP SDU Data Volume on Xn Interface</w:t>
            </w:r>
          </w:p>
        </w:tc>
        <w:tc>
          <w:tcPr>
            <w:tcW w:w="3966" w:type="dxa"/>
          </w:tcPr>
          <w:p w14:paraId="739D12F0"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6BEC804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B018CF0" w14:textId="77777777" w:rsidR="00C30EAC" w:rsidRPr="00E26D78" w:rsidRDefault="00C30EAC" w:rsidP="00C30EAC">
            <w:pPr>
              <w:pStyle w:val="TAL"/>
              <w:widowControl w:val="0"/>
              <w:rPr>
                <w:snapToGrid w:val="0"/>
              </w:rPr>
            </w:pPr>
            <w:r w:rsidRPr="008870B7">
              <w:t>NG-RAN data Energy Efficiency</w:t>
            </w:r>
          </w:p>
        </w:tc>
      </w:tr>
      <w:tr w:rsidR="00C30EAC" w14:paraId="4F609F0A" w14:textId="77777777" w:rsidTr="006049BA">
        <w:trPr>
          <w:jc w:val="center"/>
        </w:trPr>
        <w:tc>
          <w:tcPr>
            <w:tcW w:w="2718" w:type="dxa"/>
          </w:tcPr>
          <w:p w14:paraId="5AD80F75" w14:textId="77777777" w:rsidR="00C30EAC" w:rsidRPr="00B756D4" w:rsidRDefault="00C30EAC" w:rsidP="00C30EAC">
            <w:pPr>
              <w:pStyle w:val="TAL"/>
              <w:widowControl w:val="0"/>
            </w:pPr>
            <w:r w:rsidRPr="008C50B9">
              <w:t>UL Cell PDCP SDU Data Volume on X2 Interface</w:t>
            </w:r>
          </w:p>
        </w:tc>
        <w:tc>
          <w:tcPr>
            <w:tcW w:w="3966" w:type="dxa"/>
          </w:tcPr>
          <w:p w14:paraId="2DD5D891"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7FE1FD1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BB6D045" w14:textId="77777777" w:rsidR="00C30EAC" w:rsidRPr="00E26D78" w:rsidRDefault="00C30EAC" w:rsidP="00C30EAC">
            <w:pPr>
              <w:pStyle w:val="TAL"/>
              <w:widowControl w:val="0"/>
              <w:rPr>
                <w:snapToGrid w:val="0"/>
              </w:rPr>
            </w:pPr>
            <w:r w:rsidRPr="008870B7">
              <w:t>NG-RAN data Energy Efficiency</w:t>
            </w:r>
          </w:p>
        </w:tc>
      </w:tr>
      <w:tr w:rsidR="00C30EAC" w14:paraId="18BACA14" w14:textId="77777777" w:rsidTr="006049BA">
        <w:trPr>
          <w:jc w:val="center"/>
        </w:trPr>
        <w:tc>
          <w:tcPr>
            <w:tcW w:w="2718" w:type="dxa"/>
          </w:tcPr>
          <w:p w14:paraId="48C21068" w14:textId="77777777" w:rsidR="00C30EAC" w:rsidRPr="00B756D4" w:rsidRDefault="00C30EAC" w:rsidP="00C30EAC">
            <w:pPr>
              <w:pStyle w:val="TAL"/>
              <w:widowControl w:val="0"/>
            </w:pPr>
            <w:r w:rsidRPr="008C50B9">
              <w:t>UL Cell PDCP SDU Data Volume on Xn Interface</w:t>
            </w:r>
          </w:p>
        </w:tc>
        <w:tc>
          <w:tcPr>
            <w:tcW w:w="3966" w:type="dxa"/>
          </w:tcPr>
          <w:p w14:paraId="57FC547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0640A47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8F2E151" w14:textId="77777777" w:rsidR="00C30EAC" w:rsidRPr="00E26D78" w:rsidRDefault="00C30EAC" w:rsidP="00C30EAC">
            <w:pPr>
              <w:pStyle w:val="TAL"/>
              <w:widowControl w:val="0"/>
              <w:rPr>
                <w:snapToGrid w:val="0"/>
              </w:rPr>
            </w:pPr>
            <w:r w:rsidRPr="008870B7">
              <w:t>NG-RAN data Energy Efficiency</w:t>
            </w:r>
          </w:p>
        </w:tc>
      </w:tr>
      <w:tr w:rsidR="007514B5" w14:paraId="3961DF7A" w14:textId="77777777" w:rsidTr="006049BA">
        <w:trPr>
          <w:jc w:val="center"/>
        </w:trPr>
        <w:tc>
          <w:tcPr>
            <w:tcW w:w="2718" w:type="dxa"/>
          </w:tcPr>
          <w:p w14:paraId="50E7193D" w14:textId="77777777" w:rsidR="007514B5" w:rsidRPr="008C50B9" w:rsidRDefault="007514B5" w:rsidP="007514B5">
            <w:pPr>
              <w:pStyle w:val="TAL"/>
              <w:widowControl w:val="0"/>
            </w:pPr>
            <w:r>
              <w:rPr>
                <w:lang w:val="fr-FR"/>
              </w:rPr>
              <w:t>DRB.F1uPdcpSduVolumeDL_Filter</w:t>
            </w:r>
          </w:p>
        </w:tc>
        <w:tc>
          <w:tcPr>
            <w:tcW w:w="3966" w:type="dxa"/>
          </w:tcPr>
          <w:p w14:paraId="4CC006EF"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DD6ED7D" w14:textId="77777777" w:rsidR="007514B5" w:rsidRPr="008870B7" w:rsidRDefault="007514B5" w:rsidP="007514B5">
            <w:pPr>
              <w:pStyle w:val="TAL"/>
              <w:widowControl w:val="0"/>
            </w:pPr>
            <w:r w:rsidRPr="00880553">
              <w:t>NG-RAN data Energy Efficiency</w:t>
            </w:r>
          </w:p>
        </w:tc>
      </w:tr>
      <w:tr w:rsidR="007514B5" w14:paraId="30FDCA1F" w14:textId="77777777" w:rsidTr="006049BA">
        <w:trPr>
          <w:jc w:val="center"/>
        </w:trPr>
        <w:tc>
          <w:tcPr>
            <w:tcW w:w="2718" w:type="dxa"/>
          </w:tcPr>
          <w:p w14:paraId="7AC729F4" w14:textId="77777777" w:rsidR="007514B5" w:rsidRPr="008C50B9" w:rsidRDefault="007514B5" w:rsidP="007514B5">
            <w:pPr>
              <w:pStyle w:val="TAL"/>
              <w:widowControl w:val="0"/>
            </w:pPr>
            <w:r>
              <w:rPr>
                <w:lang w:val="fr-FR"/>
              </w:rPr>
              <w:t>DRB.XnuPdcpSduVolumeDL_Filter</w:t>
            </w:r>
          </w:p>
        </w:tc>
        <w:tc>
          <w:tcPr>
            <w:tcW w:w="3966" w:type="dxa"/>
          </w:tcPr>
          <w:p w14:paraId="45A15F4A"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5AD17837" w14:textId="77777777" w:rsidR="007514B5" w:rsidRPr="008870B7" w:rsidRDefault="007514B5" w:rsidP="007514B5">
            <w:pPr>
              <w:pStyle w:val="TAL"/>
              <w:widowControl w:val="0"/>
            </w:pPr>
            <w:r w:rsidRPr="00880553">
              <w:t>NG-RAN data Energy Efficiency</w:t>
            </w:r>
          </w:p>
        </w:tc>
      </w:tr>
      <w:tr w:rsidR="007514B5" w14:paraId="5AF5A1A9" w14:textId="77777777" w:rsidTr="006049BA">
        <w:trPr>
          <w:jc w:val="center"/>
        </w:trPr>
        <w:tc>
          <w:tcPr>
            <w:tcW w:w="2718" w:type="dxa"/>
          </w:tcPr>
          <w:p w14:paraId="133FCF92" w14:textId="77777777" w:rsidR="007514B5" w:rsidRPr="008C50B9" w:rsidRDefault="007514B5" w:rsidP="007514B5">
            <w:pPr>
              <w:pStyle w:val="TAL"/>
              <w:widowControl w:val="0"/>
            </w:pPr>
            <w:r>
              <w:rPr>
                <w:lang w:val="fr-FR"/>
              </w:rPr>
              <w:t>DRB.X2uPdcpSduVolumeDL_Filter</w:t>
            </w:r>
          </w:p>
        </w:tc>
        <w:tc>
          <w:tcPr>
            <w:tcW w:w="3966" w:type="dxa"/>
          </w:tcPr>
          <w:p w14:paraId="120AD262"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4435B1DF" w14:textId="77777777" w:rsidR="007514B5" w:rsidRPr="008870B7" w:rsidRDefault="007514B5" w:rsidP="007514B5">
            <w:pPr>
              <w:pStyle w:val="TAL"/>
              <w:widowControl w:val="0"/>
            </w:pPr>
            <w:r w:rsidRPr="00880553">
              <w:t>NG-RAN data Energy Efficiency</w:t>
            </w:r>
          </w:p>
        </w:tc>
      </w:tr>
      <w:tr w:rsidR="007514B5" w14:paraId="3F509A88" w14:textId="77777777" w:rsidTr="006049BA">
        <w:trPr>
          <w:jc w:val="center"/>
        </w:trPr>
        <w:tc>
          <w:tcPr>
            <w:tcW w:w="2718" w:type="dxa"/>
          </w:tcPr>
          <w:p w14:paraId="1C47AE95" w14:textId="77777777" w:rsidR="007514B5" w:rsidRPr="008C50B9" w:rsidRDefault="007514B5" w:rsidP="007514B5">
            <w:pPr>
              <w:pStyle w:val="TAL"/>
              <w:widowControl w:val="0"/>
            </w:pPr>
            <w:r>
              <w:rPr>
                <w:lang w:val="fr-FR"/>
              </w:rPr>
              <w:t>DRB.F1uPdcpSduVolumeUL_Filter</w:t>
            </w:r>
          </w:p>
        </w:tc>
        <w:tc>
          <w:tcPr>
            <w:tcW w:w="3966" w:type="dxa"/>
          </w:tcPr>
          <w:p w14:paraId="050149F9"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1D7F7FA5" w14:textId="77777777" w:rsidR="007514B5" w:rsidRPr="008870B7" w:rsidRDefault="007514B5" w:rsidP="007514B5">
            <w:pPr>
              <w:pStyle w:val="TAL"/>
              <w:widowControl w:val="0"/>
            </w:pPr>
            <w:r w:rsidRPr="00880553">
              <w:t>NG-RAN data Energy Efficiency</w:t>
            </w:r>
          </w:p>
        </w:tc>
      </w:tr>
      <w:tr w:rsidR="007514B5" w14:paraId="04E6D5DF" w14:textId="77777777" w:rsidTr="006049BA">
        <w:trPr>
          <w:jc w:val="center"/>
        </w:trPr>
        <w:tc>
          <w:tcPr>
            <w:tcW w:w="2718" w:type="dxa"/>
          </w:tcPr>
          <w:p w14:paraId="12453916" w14:textId="77777777" w:rsidR="007514B5" w:rsidRPr="008C50B9" w:rsidRDefault="007514B5" w:rsidP="007514B5">
            <w:pPr>
              <w:pStyle w:val="TAL"/>
              <w:widowControl w:val="0"/>
            </w:pPr>
            <w:r>
              <w:rPr>
                <w:lang w:val="fr-FR"/>
              </w:rPr>
              <w:t>DRB.XnuPdcpSduVolumeUL_Filter</w:t>
            </w:r>
          </w:p>
        </w:tc>
        <w:tc>
          <w:tcPr>
            <w:tcW w:w="3966" w:type="dxa"/>
          </w:tcPr>
          <w:p w14:paraId="04ABC72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4D02F110" w14:textId="77777777" w:rsidR="007514B5" w:rsidRPr="008870B7" w:rsidRDefault="007514B5" w:rsidP="007514B5">
            <w:pPr>
              <w:pStyle w:val="TAL"/>
              <w:widowControl w:val="0"/>
            </w:pPr>
            <w:r w:rsidRPr="00880553">
              <w:lastRenderedPageBreak/>
              <w:t>NG-RAN data Energy Efficiency</w:t>
            </w:r>
          </w:p>
        </w:tc>
      </w:tr>
      <w:tr w:rsidR="007514B5" w14:paraId="3CC00E6D" w14:textId="77777777" w:rsidTr="006049BA">
        <w:trPr>
          <w:jc w:val="center"/>
        </w:trPr>
        <w:tc>
          <w:tcPr>
            <w:tcW w:w="2718" w:type="dxa"/>
          </w:tcPr>
          <w:p w14:paraId="26A7846F" w14:textId="77777777" w:rsidR="007514B5" w:rsidRPr="008C50B9" w:rsidRDefault="007514B5" w:rsidP="007514B5">
            <w:pPr>
              <w:pStyle w:val="TAL"/>
              <w:widowControl w:val="0"/>
            </w:pPr>
            <w:r>
              <w:rPr>
                <w:lang w:val="fr-FR"/>
              </w:rPr>
              <w:t>DRB.X2uPdcpSduVolumeUL_Filter</w:t>
            </w:r>
          </w:p>
        </w:tc>
        <w:tc>
          <w:tcPr>
            <w:tcW w:w="3966" w:type="dxa"/>
          </w:tcPr>
          <w:p w14:paraId="0390678D"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55E13BCD" w14:textId="77777777" w:rsidR="007514B5" w:rsidRPr="008870B7" w:rsidRDefault="007514B5" w:rsidP="007514B5">
            <w:pPr>
              <w:pStyle w:val="TAL"/>
              <w:widowControl w:val="0"/>
            </w:pPr>
            <w:r w:rsidRPr="00880553">
              <w:t>NG-RAN data Energy Efficiency</w:t>
            </w:r>
          </w:p>
        </w:tc>
      </w:tr>
      <w:tr w:rsidR="00C30EAC" w14:paraId="538FCA95" w14:textId="77777777" w:rsidTr="006049BA">
        <w:trPr>
          <w:jc w:val="center"/>
        </w:trPr>
        <w:tc>
          <w:tcPr>
            <w:tcW w:w="2718" w:type="dxa"/>
          </w:tcPr>
          <w:p w14:paraId="2EF6351B" w14:textId="77777777" w:rsidR="00C30EAC" w:rsidRPr="00B756D4" w:rsidRDefault="00C30EAC" w:rsidP="00C30EAC">
            <w:pPr>
              <w:pStyle w:val="TAL"/>
              <w:widowControl w:val="0"/>
            </w:pPr>
            <w:r w:rsidRPr="00DB5306">
              <w:t>PNF Energy consumption</w:t>
            </w:r>
          </w:p>
        </w:tc>
        <w:tc>
          <w:tcPr>
            <w:tcW w:w="3966" w:type="dxa"/>
          </w:tcPr>
          <w:p w14:paraId="3660078E"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1D0E95A6" w14:textId="77777777" w:rsidR="00C30EAC" w:rsidRPr="00E26D78" w:rsidRDefault="00C30EAC" w:rsidP="00C30EAC">
            <w:pPr>
              <w:pStyle w:val="TAL"/>
              <w:widowControl w:val="0"/>
              <w:rPr>
                <w:snapToGrid w:val="0"/>
              </w:rPr>
            </w:pPr>
            <w:r w:rsidRPr="008870B7">
              <w:t>NG-RAN data Energy Efficiency</w:t>
            </w:r>
          </w:p>
        </w:tc>
      </w:tr>
    </w:tbl>
    <w:p w14:paraId="4E5BA8B2" w14:textId="77777777" w:rsidR="00DB0958" w:rsidRDefault="00DB0958" w:rsidP="00DB0958">
      <w:pPr>
        <w:rPr>
          <w:lang w:eastAsia="zh-CN"/>
        </w:rPr>
      </w:pPr>
    </w:p>
    <w:p w14:paraId="2D638417" w14:textId="77777777" w:rsidR="00DB0958" w:rsidRDefault="00DB0958" w:rsidP="00DB0958">
      <w:pPr>
        <w:pStyle w:val="Heading4"/>
      </w:pPr>
      <w:bookmarkStart w:id="244" w:name="_Toc34300983"/>
      <w:bookmarkStart w:id="245" w:name="_Toc43730813"/>
      <w:bookmarkStart w:id="246" w:name="_Toc193453458"/>
      <w:r>
        <w:t>6.2.3.2</w:t>
      </w:r>
      <w:r>
        <w:tab/>
        <w:t>Procedures</w:t>
      </w:r>
      <w:bookmarkEnd w:id="244"/>
      <w:bookmarkEnd w:id="245"/>
      <w:bookmarkEnd w:id="246"/>
    </w:p>
    <w:p w14:paraId="5DCF2E83" w14:textId="77777777" w:rsidR="00DB0958" w:rsidRPr="00DB0958" w:rsidRDefault="00DB0958" w:rsidP="00DB0958">
      <w:pPr>
        <w:pStyle w:val="Heading5"/>
      </w:pPr>
      <w:bookmarkStart w:id="247" w:name="_Toc34300984"/>
      <w:bookmarkStart w:id="248" w:name="_Toc43730814"/>
      <w:bookmarkStart w:id="249" w:name="_Toc193453459"/>
      <w:r w:rsidRPr="00DB0958">
        <w:t>6.2.3.2.1</w:t>
      </w:r>
      <w:r w:rsidRPr="00DB0958">
        <w:tab/>
        <w:t>Energy saving activation</w:t>
      </w:r>
      <w:bookmarkEnd w:id="247"/>
      <w:bookmarkEnd w:id="248"/>
      <w:bookmarkEnd w:id="249"/>
    </w:p>
    <w:p w14:paraId="70382E5B"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6573FF0" w14:textId="77777777" w:rsidR="00DB0958" w:rsidRDefault="00DB0958" w:rsidP="00DB0958">
      <w:pPr>
        <w:jc w:val="center"/>
      </w:pPr>
    </w:p>
    <w:p w14:paraId="4C3C9CCC" w14:textId="77777777" w:rsidR="00DB0958" w:rsidRDefault="00545374" w:rsidP="00FB2476">
      <w:pPr>
        <w:pStyle w:val="TH"/>
      </w:pPr>
      <w:r>
        <w:pict w14:anchorId="1F2EF58A">
          <v:shape id="_x0000_i1034" type="#_x0000_t75" style="width:481.5pt;height:141pt">
            <v:imagedata r:id="rId17" o:title=""/>
          </v:shape>
        </w:pict>
      </w:r>
    </w:p>
    <w:p w14:paraId="4C582A4E"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6D5BD743" w14:textId="77777777" w:rsidR="00DB0958" w:rsidRPr="00DB0958" w:rsidRDefault="00DB0958" w:rsidP="003B4C67"/>
    <w:p w14:paraId="775E18E0" w14:textId="77777777" w:rsidR="00784AB6" w:rsidRDefault="00784AB6" w:rsidP="00784AB6">
      <w:pPr>
        <w:rPr>
          <w:lang w:val="en-US"/>
        </w:rPr>
      </w:pPr>
      <w:r>
        <w:rPr>
          <w:lang w:val="en-US"/>
        </w:rPr>
        <w:t>It is assumed that all relevant MOIs have been created.</w:t>
      </w:r>
    </w:p>
    <w:p w14:paraId="6FED4D2C"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7DB67E4D"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5D1850C6" w14:textId="77777777" w:rsidR="00784AB6" w:rsidRDefault="00784AB6" w:rsidP="00AA5C1E">
      <w:pPr>
        <w:pStyle w:val="B10"/>
        <w:rPr>
          <w:lang w:val="en-US"/>
        </w:rPr>
      </w:pPr>
      <w:r>
        <w:rPr>
          <w:lang w:val="en-US"/>
        </w:rPr>
        <w:t>- Configure the cell overlaid relations for NR capacity booster cells, and macro cells as candidate cells</w:t>
      </w:r>
    </w:p>
    <w:p w14:paraId="08DF9F10"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E5E835"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6009DFFD" w14:textId="77777777" w:rsidR="00784AB6" w:rsidRDefault="00784AB6" w:rsidP="00784AB6">
      <w:pPr>
        <w:pStyle w:val="NO"/>
        <w:rPr>
          <w:lang w:val="en-US"/>
        </w:rPr>
      </w:pPr>
      <w:r>
        <w:t xml:space="preserve">NOTE: </w:t>
      </w:r>
      <w:r w:rsidR="00230396">
        <w:rPr>
          <w:lang w:eastAsia="zh-CN"/>
        </w:rPr>
        <w:t>Void</w:t>
      </w:r>
    </w:p>
    <w:p w14:paraId="75E2E996"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1D28294A"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28C4B0DC" w14:textId="77777777" w:rsidR="00DB0958" w:rsidRDefault="003C3B65" w:rsidP="003B4C67">
      <w:pPr>
        <w:pStyle w:val="Heading5"/>
        <w:rPr>
          <w:lang w:val="en-US"/>
        </w:rPr>
      </w:pPr>
      <w:bookmarkStart w:id="250" w:name="_Toc34300985"/>
      <w:bookmarkStart w:id="251" w:name="_Toc43730815"/>
      <w:bookmarkStart w:id="252" w:name="_Toc193453460"/>
      <w:r w:rsidRPr="00DB0958">
        <w:lastRenderedPageBreak/>
        <w:t>6.2.3.2.2</w:t>
      </w:r>
      <w:r w:rsidRPr="00DB0958">
        <w:tab/>
        <w:t>Energy saving de</w:t>
      </w:r>
      <w:r w:rsidRPr="00123101">
        <w:t>activation</w:t>
      </w:r>
      <w:bookmarkEnd w:id="250"/>
      <w:bookmarkEnd w:id="251"/>
      <w:bookmarkEnd w:id="252"/>
    </w:p>
    <w:p w14:paraId="1CC1AB82"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4CDD6DEC" w14:textId="77777777" w:rsidR="00DB0958" w:rsidRDefault="00DB0958" w:rsidP="00DB0958">
      <w:pPr>
        <w:jc w:val="center"/>
      </w:pPr>
    </w:p>
    <w:p w14:paraId="65CECC73" w14:textId="77777777" w:rsidR="00DB0958" w:rsidRDefault="00545374" w:rsidP="00FB2476">
      <w:pPr>
        <w:pStyle w:val="TH"/>
      </w:pPr>
      <w:r>
        <w:pict w14:anchorId="678E641B">
          <v:shape id="_x0000_i1035" type="#_x0000_t75" style="width:478pt;height:104pt">
            <v:imagedata r:id="rId18" o:title=""/>
          </v:shape>
        </w:pict>
      </w:r>
    </w:p>
    <w:p w14:paraId="49865030"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40BF174E" w14:textId="77777777" w:rsidR="00DB0958" w:rsidRDefault="00DB0958" w:rsidP="00784AB6">
      <w:pPr>
        <w:rPr>
          <w:lang w:val="en-US"/>
        </w:rPr>
      </w:pPr>
    </w:p>
    <w:p w14:paraId="7DEDEB51"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B69766B"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07F0A13E"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35668E1B" w14:textId="77777777" w:rsidR="001349FF" w:rsidRDefault="001349FF" w:rsidP="001349FF">
      <w:pPr>
        <w:pStyle w:val="Heading2"/>
        <w:rPr>
          <w:rFonts w:eastAsia="SimSun"/>
        </w:rPr>
      </w:pPr>
      <w:bookmarkStart w:id="253" w:name="_Toc193453461"/>
      <w:r>
        <w:rPr>
          <w:rFonts w:eastAsia="SimSun"/>
        </w:rPr>
        <w:t>6.3</w:t>
      </w:r>
      <w:r>
        <w:rPr>
          <w:rFonts w:eastAsia="SimSun"/>
        </w:rPr>
        <w:tab/>
        <w:t>Solutions for energy consumption</w:t>
      </w:r>
      <w:bookmarkEnd w:id="253"/>
    </w:p>
    <w:p w14:paraId="3A667FB2" w14:textId="77777777" w:rsidR="001349FF" w:rsidRDefault="001349FF" w:rsidP="001349FF">
      <w:pPr>
        <w:pStyle w:val="Heading3"/>
        <w:rPr>
          <w:rFonts w:eastAsia="SimSun"/>
        </w:rPr>
      </w:pPr>
      <w:bookmarkStart w:id="254" w:name="_Toc193453462"/>
      <w:r>
        <w:rPr>
          <w:rFonts w:eastAsia="SimSun"/>
        </w:rPr>
        <w:t>6.3.1</w:t>
      </w:r>
      <w:r>
        <w:rPr>
          <w:rFonts w:eastAsia="SimSun"/>
        </w:rPr>
        <w:tab/>
        <w:t>Solution for energy consumption of PNFs</w:t>
      </w:r>
      <w:bookmarkEnd w:id="254"/>
    </w:p>
    <w:p w14:paraId="093D99FF" w14:textId="77777777" w:rsidR="001349FF" w:rsidRDefault="001349FF" w:rsidP="001349FF">
      <w:pPr>
        <w:rPr>
          <w:rFonts w:eastAsia="SimSun"/>
        </w:rPr>
      </w:pPr>
      <w:r>
        <w:t>TS 28.552 [15] clause 5.1.1.19 defines measurements for the Energy Consumption (EC) of Physical Network Functions (PNF), associated to corresponding ManagedElement IOC instances.</w:t>
      </w:r>
    </w:p>
    <w:p w14:paraId="1B49864F" w14:textId="77777777" w:rsidR="001349FF" w:rsidRDefault="001349FF" w:rsidP="001349FF">
      <w:r>
        <w:t>The method for collecting these measurements is described in</w:t>
      </w:r>
      <w:r>
        <w:rPr>
          <w:lang w:eastAsia="zh-CN"/>
        </w:rPr>
        <w:t xml:space="preserve"> ETSI ES 202 336-12 [4].</w:t>
      </w:r>
    </w:p>
    <w:p w14:paraId="6EB240CA" w14:textId="77777777" w:rsidR="001349FF" w:rsidRDefault="001349FF" w:rsidP="001349FF">
      <w:pPr>
        <w:pStyle w:val="Heading3"/>
        <w:rPr>
          <w:rFonts w:eastAsia="SimSun"/>
        </w:rPr>
      </w:pPr>
      <w:bookmarkStart w:id="255" w:name="_Toc193453463"/>
      <w:r>
        <w:rPr>
          <w:rFonts w:eastAsia="SimSun"/>
        </w:rPr>
        <w:t>6.3.2</w:t>
      </w:r>
      <w:r>
        <w:rPr>
          <w:rFonts w:eastAsia="SimSun"/>
        </w:rPr>
        <w:tab/>
        <w:t>Solution for energy consumption of VNF/VNFCs</w:t>
      </w:r>
      <w:bookmarkEnd w:id="255"/>
    </w:p>
    <w:p w14:paraId="476C7926" w14:textId="77777777" w:rsidR="001349FF" w:rsidRDefault="001349FF" w:rsidP="001349FF">
      <w:pPr>
        <w:pStyle w:val="Heading4"/>
        <w:rPr>
          <w:rFonts w:eastAsia="SimSun"/>
        </w:rPr>
      </w:pPr>
      <w:bookmarkStart w:id="256" w:name="_Toc193453464"/>
      <w:r>
        <w:rPr>
          <w:rFonts w:eastAsia="SimSun"/>
        </w:rPr>
        <w:t>6.3.2.1</w:t>
      </w:r>
      <w:r>
        <w:rPr>
          <w:rFonts w:eastAsia="SimSun"/>
        </w:rPr>
        <w:tab/>
        <w:t>Introduction</w:t>
      </w:r>
      <w:bookmarkEnd w:id="256"/>
    </w:p>
    <w:p w14:paraId="277072B5" w14:textId="77777777" w:rsidR="001349FF" w:rsidRDefault="001349FF" w:rsidP="001349FF">
      <w:pPr>
        <w:rPr>
          <w:rFonts w:eastAsia="SimSun"/>
        </w:rPr>
      </w:pPr>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1FED63AC"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71156FC2"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5E6D611B"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25333DEC" w14:textId="77777777" w:rsidR="001349FF" w:rsidRDefault="00545374" w:rsidP="000D03BE">
      <w:pPr>
        <w:pStyle w:val="TH"/>
      </w:pPr>
      <w:r>
        <w:rPr>
          <w:noProof/>
        </w:rPr>
        <w:lastRenderedPageBreak/>
        <w:pict w14:anchorId="5CA349C1">
          <v:shape id="Picture 2" o:spid="_x0000_i1036" type="#_x0000_t75" style="width:125.5pt;height:236.5pt;visibility:visible">
            <v:imagedata r:id="rId19" o:title=""/>
          </v:shape>
        </w:pict>
      </w:r>
    </w:p>
    <w:p w14:paraId="39DB5CE7" w14:textId="77777777" w:rsidR="001349FF" w:rsidRDefault="001349FF" w:rsidP="001349FF">
      <w:pPr>
        <w:pStyle w:val="TF"/>
      </w:pPr>
      <w:r>
        <w:t>Figure 3.2.1-1: VNF-VNFC-Virtualisation Container relationship</w:t>
      </w:r>
    </w:p>
    <w:p w14:paraId="2F87DF6A"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0A92A2A7" w14:textId="77777777" w:rsidR="001349FF" w:rsidRDefault="001349FF" w:rsidP="001349FF">
      <w:pPr>
        <w:rPr>
          <w:lang w:eastAsia="ko-KR"/>
        </w:rPr>
      </w:pPr>
      <w:r>
        <w:rPr>
          <w:lang w:eastAsia="ko-KR"/>
        </w:rPr>
        <w:t>"</w:t>
      </w:r>
    </w:p>
    <w:p w14:paraId="36769C89" w14:textId="77777777" w:rsidR="001349FF" w:rsidRDefault="001349FF" w:rsidP="001349FF">
      <w:pPr>
        <w:rPr>
          <w:i/>
          <w:iCs/>
          <w:lang w:eastAsia="ko-KR"/>
        </w:rPr>
      </w:pPr>
      <w:r>
        <w:rPr>
          <w:i/>
          <w:iCs/>
          <w:lang w:eastAsia="ko-KR"/>
        </w:rPr>
        <w:t>partition of a compute node that provides an isolated virtualised computation environment.</w:t>
      </w:r>
    </w:p>
    <w:p w14:paraId="7F6012A0"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3B782AE" w14:textId="77777777" w:rsidR="001349FF" w:rsidRDefault="001349FF" w:rsidP="001349FF">
      <w:pPr>
        <w:rPr>
          <w:lang w:eastAsia="ko-KR"/>
        </w:rPr>
      </w:pPr>
      <w:r>
        <w:rPr>
          <w:lang w:eastAsia="ko-KR"/>
        </w:rPr>
        <w:t>".</w:t>
      </w:r>
    </w:p>
    <w:p w14:paraId="521D1F1B"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423F3D1A" w14:textId="77777777" w:rsidR="001349FF" w:rsidRDefault="001349FF" w:rsidP="001349FF"/>
    <w:p w14:paraId="0F17F6AD" w14:textId="77777777" w:rsidR="001349FF" w:rsidRDefault="001349FF" w:rsidP="001349FF">
      <w:r>
        <w:t>To estimate the Energy Consumption of VNF / VNFCs, it is assumed that:</w:t>
      </w:r>
    </w:p>
    <w:p w14:paraId="255EF15D"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465E3E33" w14:textId="77777777" w:rsidR="001349FF" w:rsidRDefault="001349FF" w:rsidP="001349FF">
      <w:pPr>
        <w:pStyle w:val="B10"/>
        <w:rPr>
          <w:lang w:eastAsia="zh-CN"/>
        </w:rPr>
      </w:pPr>
      <w:r>
        <w:rPr>
          <w:lang w:eastAsia="zh-CN"/>
        </w:rPr>
        <w:t>- Pre-condition #2: this MF knows on which NFVI node(s), the VNF/VNFC instances run;</w:t>
      </w:r>
    </w:p>
    <w:p w14:paraId="2884F3F5" w14:textId="77777777" w:rsidR="001349FF" w:rsidRDefault="001349FF" w:rsidP="001349FF">
      <w:pPr>
        <w:pStyle w:val="B10"/>
        <w:rPr>
          <w:lang w:eastAsia="zh-CN"/>
        </w:rPr>
      </w:pPr>
      <w:r>
        <w:rPr>
          <w:lang w:eastAsia="zh-CN"/>
        </w:rPr>
        <w:t>- Pre-condition #3: NFVI nodes are equipped with embedded or external sensors (see ETSI ES 202 336-12).</w:t>
      </w:r>
    </w:p>
    <w:p w14:paraId="0F8FD825" w14:textId="77777777" w:rsidR="001349FF" w:rsidRDefault="001349FF" w:rsidP="001349FF">
      <w:pPr>
        <w:pStyle w:val="Heading4"/>
        <w:rPr>
          <w:rFonts w:eastAsia="SimSun"/>
        </w:rPr>
      </w:pPr>
      <w:bookmarkStart w:id="257" w:name="_Toc193453465"/>
      <w:r>
        <w:rPr>
          <w:rFonts w:eastAsia="SimSun"/>
        </w:rPr>
        <w:t>6.3.2.2</w:t>
      </w:r>
      <w:r>
        <w:rPr>
          <w:rFonts w:eastAsia="SimSun"/>
        </w:rPr>
        <w:tab/>
        <w:t>Solution for VM-based VNF/VNFCs</w:t>
      </w:r>
      <w:bookmarkEnd w:id="257"/>
    </w:p>
    <w:p w14:paraId="1C63CAA0" w14:textId="77777777" w:rsidR="001349FF" w:rsidRDefault="001349FF" w:rsidP="001349FF">
      <w:pPr>
        <w:pStyle w:val="Heading5"/>
        <w:rPr>
          <w:rFonts w:eastAsia="SimSun"/>
          <w:lang w:val="en-US"/>
        </w:rPr>
      </w:pPr>
      <w:bookmarkStart w:id="258" w:name="_Toc193453466"/>
      <w:r>
        <w:rPr>
          <w:rFonts w:eastAsia="SimSun"/>
          <w:lang w:val="en-US"/>
        </w:rPr>
        <w:t>6.3.2.2.1</w:t>
      </w:r>
      <w:r>
        <w:rPr>
          <w:rFonts w:eastAsia="SimSun"/>
          <w:lang w:val="en-US"/>
        </w:rPr>
        <w:tab/>
        <w:t>Solution based on vCPU usage of virtual compute resources</w:t>
      </w:r>
      <w:bookmarkEnd w:id="258"/>
    </w:p>
    <w:p w14:paraId="3B612508" w14:textId="77777777" w:rsidR="001349FF" w:rsidRDefault="001349FF" w:rsidP="001349FF">
      <w:pPr>
        <w:rPr>
          <w:rFonts w:eastAsia="SimSun"/>
          <w:lang w:eastAsia="zh-CN"/>
        </w:rPr>
      </w:pPr>
      <w:r>
        <w:rPr>
          <w:lang w:eastAsia="zh-CN"/>
        </w:rPr>
        <w:t>The procedure for estimating the energy consumption of VNF/VNFCs based on the vCPU usage of underlying virtual compute resources is as follows:</w:t>
      </w:r>
    </w:p>
    <w:p w14:paraId="18D673A2"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761ECB84" w14:textId="51A1538E"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984D5E">
        <w:rPr>
          <w:lang w:eastAsia="zh-CN"/>
        </w:rPr>
        <w:t>-</w:t>
      </w:r>
      <w:r>
        <w:rPr>
          <w:lang w:eastAsia="zh-CN"/>
        </w:rPr>
        <w:t>IFA 008 [</w:t>
      </w:r>
      <w:r w:rsidR="00984D5E">
        <w:rPr>
          <w:lang w:eastAsia="zh-CN"/>
        </w:rPr>
        <w:t>21</w:t>
      </w:r>
      <w:r>
        <w:rPr>
          <w:lang w:eastAsia="zh-CN"/>
        </w:rPr>
        <w:t>] clause 7.4.4) for a given period of time (same observation period as in 1);</w:t>
      </w:r>
    </w:p>
    <w:p w14:paraId="1672739A" w14:textId="28FAF102"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984D5E">
        <w:rPr>
          <w:lang w:eastAsia="zh-CN"/>
        </w:rPr>
        <w:t>-</w:t>
      </w:r>
      <w:r>
        <w:rPr>
          <w:lang w:eastAsia="zh-CN"/>
        </w:rPr>
        <w:t>IFA 008 [</w:t>
      </w:r>
      <w:r w:rsidR="00984D5E">
        <w:rPr>
          <w:lang w:eastAsia="zh-CN"/>
        </w:rPr>
        <w:t>2</w:t>
      </w:r>
      <w:r>
        <w:rPr>
          <w:lang w:eastAsia="zh-CN"/>
        </w:rPr>
        <w:t>1] clause 7.4.2);</w:t>
      </w:r>
    </w:p>
    <w:p w14:paraId="3FC99D1B" w14:textId="21A71D2E"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984D5E">
        <w:rPr>
          <w:lang w:eastAsia="zh-CN"/>
        </w:rPr>
        <w:t>-</w:t>
      </w:r>
      <w:r>
        <w:rPr>
          <w:lang w:eastAsia="zh-CN"/>
        </w:rPr>
        <w:t>IFA 006 [2</w:t>
      </w:r>
      <w:r w:rsidR="00984D5E">
        <w:rPr>
          <w:lang w:eastAsia="zh-CN"/>
        </w:rPr>
        <w:t>4</w:t>
      </w:r>
      <w:r>
        <w:rPr>
          <w:lang w:eastAsia="zh-CN"/>
        </w:rPr>
        <w:t>] clause 7.7.5);</w:t>
      </w:r>
    </w:p>
    <w:p w14:paraId="349CFD8F" w14:textId="4A413606"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w:t>
      </w:r>
      <w:r w:rsidR="00984D5E">
        <w:rPr>
          <w:lang w:eastAsia="zh-CN"/>
        </w:rPr>
        <w:t>-</w:t>
      </w:r>
      <w:r>
        <w:rPr>
          <w:lang w:eastAsia="zh-CN"/>
        </w:rPr>
        <w:t>IFA 006 [2</w:t>
      </w:r>
      <w:r w:rsidR="00A7534C">
        <w:rPr>
          <w:lang w:eastAsia="zh-CN"/>
        </w:rPr>
        <w:t>4</w:t>
      </w:r>
      <w:r>
        <w:rPr>
          <w:lang w:eastAsia="zh-CN"/>
        </w:rPr>
        <w:t>] clause 7.7.2);</w:t>
      </w:r>
    </w:p>
    <w:p w14:paraId="05B82E3F" w14:textId="579255AA"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984D5E">
        <w:rPr>
          <w:lang w:eastAsia="zh-CN"/>
        </w:rPr>
        <w:t>-</w:t>
      </w:r>
      <w:r>
        <w:rPr>
          <w:lang w:eastAsia="zh-CN"/>
        </w:rPr>
        <w:t>TST 008 [</w:t>
      </w:r>
      <w:r w:rsidR="00A7534C">
        <w:rPr>
          <w:lang w:eastAsia="zh-CN"/>
        </w:rPr>
        <w:t>22</w:t>
      </w:r>
      <w:r>
        <w:rPr>
          <w:lang w:eastAsia="zh-CN"/>
        </w:rPr>
        <w:t>] clause 6.6). Whether the VIM gets this data in pull mode or in push mode is out of scope of the present document;</w:t>
      </w:r>
    </w:p>
    <w:p w14:paraId="05D2CB75" w14:textId="23ED5126" w:rsidR="001349FF" w:rsidRDefault="001349FF" w:rsidP="001349FF">
      <w:pPr>
        <w:pStyle w:val="B10"/>
        <w:rPr>
          <w:lang w:eastAsia="zh-CN"/>
        </w:rPr>
      </w:pPr>
      <w:r>
        <w:rPr>
          <w:lang w:eastAsia="zh-CN"/>
        </w:rPr>
        <w:t>7. The VIM aggregates them per virtual compute resource and calculates their arithmetic mean per virtual compute resource; this per virtual compute resource arithmetic mean of process utilization compute metric values is called VCpuUsageMean (see ETSI GS NFV</w:t>
      </w:r>
      <w:r w:rsidR="00984D5E">
        <w:rPr>
          <w:lang w:eastAsia="zh-CN"/>
        </w:rPr>
        <w:t>-</w:t>
      </w:r>
      <w:r>
        <w:rPr>
          <w:lang w:eastAsia="zh-CN"/>
        </w:rPr>
        <w:t>IFA 027</w:t>
      </w:r>
      <w:r w:rsidR="00A7534C">
        <w:rPr>
          <w:lang w:eastAsia="zh-CN"/>
        </w:rPr>
        <w:t xml:space="preserve"> [23]</w:t>
      </w:r>
      <w:r>
        <w:rPr>
          <w:lang w:eastAsia="zh-CN"/>
        </w:rPr>
        <w:t xml:space="preserve"> clause 7.1.2); </w:t>
      </w:r>
    </w:p>
    <w:p w14:paraId="02D3ED32" w14:textId="04DA6659" w:rsidR="001349FF" w:rsidRDefault="001349FF" w:rsidP="001349FF">
      <w:pPr>
        <w:pStyle w:val="B10"/>
        <w:rPr>
          <w:lang w:eastAsia="zh-CN"/>
        </w:rPr>
      </w:pPr>
      <w:r>
        <w:rPr>
          <w:lang w:eastAsia="zh-CN"/>
        </w:rPr>
        <w:t>8. The VIM notifies the VNFM about VCpuUsageMean measurement(s) for the virtual compute instance(s) (see ETSI GS NFV IFA</w:t>
      </w:r>
      <w:r w:rsidR="00984D5E">
        <w:rPr>
          <w:lang w:eastAsia="zh-CN"/>
        </w:rPr>
        <w:t>-</w:t>
      </w:r>
      <w:r>
        <w:rPr>
          <w:lang w:eastAsia="zh-CN"/>
        </w:rPr>
        <w:t>006 [2</w:t>
      </w:r>
      <w:r w:rsidR="00A7534C">
        <w:rPr>
          <w:lang w:eastAsia="zh-CN"/>
        </w:rPr>
        <w:t>4</w:t>
      </w:r>
      <w:r>
        <w:rPr>
          <w:lang w:eastAsia="zh-CN"/>
        </w:rPr>
        <w:t>] clause 7.7.6);</w:t>
      </w:r>
    </w:p>
    <w:p w14:paraId="173F58A7"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7438CF11" w14:textId="7A265631"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w:t>
      </w:r>
      <w:r w:rsidR="00984D5E">
        <w:rPr>
          <w:lang w:eastAsia="zh-CN"/>
        </w:rPr>
        <w:t>-</w:t>
      </w:r>
      <w:r>
        <w:rPr>
          <w:lang w:eastAsia="zh-CN"/>
        </w:rPr>
        <w:t>IFA 027 [</w:t>
      </w:r>
      <w:r w:rsidR="00A7534C">
        <w:rPr>
          <w:lang w:eastAsia="zh-CN"/>
        </w:rPr>
        <w:t>23</w:t>
      </w:r>
      <w:r>
        <w:rPr>
          <w:lang w:eastAsia="zh-CN"/>
        </w:rPr>
        <w:t>] clause 7.2.2);</w:t>
      </w:r>
    </w:p>
    <w:p w14:paraId="426CAC32" w14:textId="5618761C"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w:t>
      </w:r>
      <w:r w:rsidR="00984D5E">
        <w:rPr>
          <w:lang w:eastAsia="zh-CN"/>
        </w:rPr>
        <w:t>-</w:t>
      </w:r>
      <w:r>
        <w:rPr>
          <w:lang w:eastAsia="zh-CN"/>
        </w:rPr>
        <w:t>IFA 008 [</w:t>
      </w:r>
      <w:r w:rsidR="00A7534C">
        <w:rPr>
          <w:lang w:eastAsia="zh-CN"/>
        </w:rPr>
        <w:t>21</w:t>
      </w:r>
      <w:r>
        <w:rPr>
          <w:lang w:eastAsia="zh-CN"/>
        </w:rPr>
        <w:t>] clause 7.4.5);</w:t>
      </w:r>
    </w:p>
    <w:p w14:paraId="5E16DF17" w14:textId="77777777" w:rsidR="001349FF" w:rsidRDefault="001349FF" w:rsidP="001349FF">
      <w:pPr>
        <w:pStyle w:val="B10"/>
        <w:rPr>
          <w:lang w:eastAsia="zh-CN"/>
        </w:rPr>
      </w:pPr>
      <w:r>
        <w:rPr>
          <w:lang w:eastAsia="zh-CN"/>
        </w:rPr>
        <w:t>12. NF energy consumption can be now estimated as follows:</w:t>
      </w:r>
    </w:p>
    <w:p w14:paraId="2E7968E5"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02B9F67B"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333185A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DE04D22" w14:textId="77777777" w:rsidR="001349FF" w:rsidRDefault="001349FF" w:rsidP="001349FF"/>
    <w:p w14:paraId="70FBBB15" w14:textId="77777777" w:rsidR="009551F8" w:rsidRPr="001349FF" w:rsidRDefault="009551F8" w:rsidP="00A302BA"/>
    <w:p w14:paraId="04451B81" w14:textId="77777777" w:rsidR="00F919DB" w:rsidRPr="00AA5C1E" w:rsidRDefault="00F919DB" w:rsidP="00A302BA">
      <w:pPr>
        <w:rPr>
          <w:lang w:val="en-US"/>
        </w:rPr>
      </w:pPr>
      <w:r>
        <w:rPr>
          <w:lang w:val="en-US"/>
        </w:rPr>
        <w:br w:type="page"/>
      </w:r>
    </w:p>
    <w:p w14:paraId="6A3CD58A" w14:textId="77777777" w:rsidR="00F919DB" w:rsidRDefault="00F919DB" w:rsidP="00F919DB">
      <w:pPr>
        <w:pStyle w:val="Heading8"/>
      </w:pPr>
      <w:bookmarkStart w:id="259" w:name="_Toc34300986"/>
      <w:bookmarkStart w:id="260" w:name="_Toc43730816"/>
      <w:bookmarkStart w:id="261" w:name="_Toc193453467"/>
      <w:r w:rsidRPr="008577C3">
        <w:t xml:space="preserve">Annex </w:t>
      </w:r>
      <w:r>
        <w:t>A</w:t>
      </w:r>
      <w:r w:rsidRPr="008577C3">
        <w:t xml:space="preserve"> (informative):</w:t>
      </w:r>
      <w:r w:rsidRPr="008577C3">
        <w:br/>
      </w:r>
      <w:r>
        <w:t>Plant UML source code</w:t>
      </w:r>
      <w:bookmarkEnd w:id="259"/>
      <w:bookmarkEnd w:id="260"/>
      <w:bookmarkEnd w:id="261"/>
    </w:p>
    <w:p w14:paraId="3AD8F962" w14:textId="77777777" w:rsidR="00F919DB" w:rsidRDefault="00F919DB" w:rsidP="002D5CC8">
      <w:pPr>
        <w:pStyle w:val="Heading1"/>
      </w:pPr>
      <w:bookmarkStart w:id="262" w:name="_Toc34300987"/>
      <w:bookmarkStart w:id="263" w:name="_Toc43730817"/>
      <w:bookmarkStart w:id="264" w:name="_Toc193453468"/>
      <w:r w:rsidRPr="00397C4E">
        <w:t>A.1</w:t>
      </w:r>
      <w:r w:rsidR="005305C6">
        <w:tab/>
      </w:r>
      <w:r w:rsidR="00F35844">
        <w:t>Distributed e</w:t>
      </w:r>
      <w:r>
        <w:t>nergy saving activation</w:t>
      </w:r>
      <w:bookmarkEnd w:id="262"/>
      <w:bookmarkEnd w:id="263"/>
      <w:bookmarkEnd w:id="264"/>
    </w:p>
    <w:p w14:paraId="30E3EDCF" w14:textId="77777777" w:rsidR="00F919DB" w:rsidRDefault="00F919DB" w:rsidP="00F919DB">
      <w:pPr>
        <w:pStyle w:val="PL"/>
      </w:pPr>
      <w:r>
        <w:t>@startuml</w:t>
      </w:r>
    </w:p>
    <w:p w14:paraId="3326E36F" w14:textId="77777777" w:rsidR="00F919DB" w:rsidRDefault="00F919DB" w:rsidP="00F919DB">
      <w:pPr>
        <w:pStyle w:val="PL"/>
      </w:pPr>
    </w:p>
    <w:p w14:paraId="75EFECDE" w14:textId="77777777" w:rsidR="00F919DB" w:rsidRDefault="00F919DB" w:rsidP="00F919DB">
      <w:pPr>
        <w:pStyle w:val="PL"/>
      </w:pPr>
      <w:r>
        <w:t>title Distributed energy saving activation Diagram</w:t>
      </w:r>
    </w:p>
    <w:p w14:paraId="105EEECC" w14:textId="77777777" w:rsidR="00F919DB" w:rsidRDefault="00F919DB" w:rsidP="00F919DB">
      <w:pPr>
        <w:pStyle w:val="PL"/>
      </w:pPr>
    </w:p>
    <w:p w14:paraId="24FBBC30" w14:textId="77777777" w:rsidR="00F919DB" w:rsidRDefault="00F919DB" w:rsidP="00F919DB">
      <w:pPr>
        <w:pStyle w:val="PL"/>
      </w:pPr>
      <w:r>
        <w:t>participant "MnS producer of Distributed ES" as MnSProdDSON</w:t>
      </w:r>
    </w:p>
    <w:p w14:paraId="686F3A21" w14:textId="77777777" w:rsidR="00F919DB" w:rsidRDefault="00F919DB" w:rsidP="00F919DB">
      <w:pPr>
        <w:pStyle w:val="PL"/>
      </w:pPr>
      <w:r>
        <w:t>participant "Provisioning MnS producer" as MnSProdProv</w:t>
      </w:r>
    </w:p>
    <w:p w14:paraId="0E15E2C7" w14:textId="77777777" w:rsidR="00F919DB" w:rsidRDefault="00F919DB" w:rsidP="00F919DB">
      <w:pPr>
        <w:pStyle w:val="PL"/>
      </w:pPr>
      <w:r>
        <w:t>participant "Distributed Energy Saving function" as DESFunction</w:t>
      </w:r>
    </w:p>
    <w:p w14:paraId="78A99726" w14:textId="77777777" w:rsidR="00F919DB" w:rsidRDefault="00F919DB" w:rsidP="00F919DB">
      <w:pPr>
        <w:pStyle w:val="PL"/>
      </w:pPr>
    </w:p>
    <w:p w14:paraId="1D18891D" w14:textId="77777777" w:rsidR="00F919DB" w:rsidRDefault="00F919DB" w:rsidP="00F919DB">
      <w:pPr>
        <w:pStyle w:val="PL"/>
      </w:pPr>
      <w:r>
        <w:t xml:space="preserve">MnSProdProv &lt;- MnSProdDSON: 1. &lt;i&gt;modifyMOIAttributes&lt;/i&gt; to configure cell overlaid relations </w:t>
      </w:r>
    </w:p>
    <w:p w14:paraId="5150DE33" w14:textId="77777777" w:rsidR="00F919DB" w:rsidRDefault="00F919DB" w:rsidP="00F919DB">
      <w:pPr>
        <w:pStyle w:val="PL"/>
      </w:pPr>
      <w:r>
        <w:t xml:space="preserve">DESFunction &lt;- MnSProdProv: 2. Configure cell overlaid relations </w:t>
      </w:r>
    </w:p>
    <w:p w14:paraId="26691B01" w14:textId="77777777" w:rsidR="00F919DB" w:rsidRDefault="00F919DB" w:rsidP="00F919DB">
      <w:pPr>
        <w:pStyle w:val="PL"/>
      </w:pPr>
      <w:r>
        <w:t>MnSProdProv &lt;- MnSProdDSON: 3. &lt;i&gt;modifyMOIAttributes&lt;/i&gt; to configure ES policy (incl. thresholds)</w:t>
      </w:r>
    </w:p>
    <w:p w14:paraId="293DABFD" w14:textId="77777777" w:rsidR="00F919DB" w:rsidRDefault="00F919DB" w:rsidP="00F919DB">
      <w:pPr>
        <w:pStyle w:val="PL"/>
      </w:pPr>
      <w:r>
        <w:t>DESFunction &lt;- MnSProdProv: 4. Configure ES policy (incl. thresholds)</w:t>
      </w:r>
    </w:p>
    <w:p w14:paraId="3DFBCC59" w14:textId="77777777" w:rsidR="00F919DB" w:rsidRDefault="00F919DB" w:rsidP="00F919DB">
      <w:pPr>
        <w:pStyle w:val="PL"/>
      </w:pPr>
      <w:r>
        <w:t>MnSProdProv &lt;- MnSProdDSON: 5. &lt;i&gt;modifyMOIAttributes&lt;/i&gt; to set ESswitch to 'ON'</w:t>
      </w:r>
    </w:p>
    <w:p w14:paraId="7FDB3816" w14:textId="77777777" w:rsidR="00F919DB" w:rsidRDefault="00F919DB" w:rsidP="00F919DB">
      <w:pPr>
        <w:pStyle w:val="PL"/>
      </w:pPr>
      <w:r>
        <w:t>DESFunction &lt;- MnSProdProv: 6. Switch on energy saving functionality</w:t>
      </w:r>
    </w:p>
    <w:p w14:paraId="1803A851" w14:textId="77777777" w:rsidR="00F919DB" w:rsidRDefault="00F919DB" w:rsidP="00F919DB">
      <w:pPr>
        <w:pStyle w:val="PL"/>
      </w:pPr>
    </w:p>
    <w:p w14:paraId="5F5CFCDF" w14:textId="77777777" w:rsidR="00F919DB" w:rsidRDefault="00F919DB" w:rsidP="00F919DB">
      <w:pPr>
        <w:pStyle w:val="PL"/>
      </w:pPr>
      <w:r>
        <w:t xml:space="preserve">opt if decision is taken that NR capacity booster cell should enter energySaving state </w:t>
      </w:r>
    </w:p>
    <w:p w14:paraId="0D5DE1DD" w14:textId="77777777" w:rsidR="00F919DB" w:rsidRDefault="00F919DB" w:rsidP="00F919DB">
      <w:pPr>
        <w:pStyle w:val="PL"/>
      </w:pPr>
      <w:r>
        <w:t xml:space="preserve"> </w:t>
      </w:r>
    </w:p>
    <w:p w14:paraId="65AE8F82" w14:textId="77777777" w:rsidR="00F919DB" w:rsidRDefault="00F919DB" w:rsidP="00F919DB">
      <w:pPr>
        <w:pStyle w:val="PL"/>
      </w:pPr>
      <w:r>
        <w:t>DESFunction -&gt; MnSProdProv: 7. Inform that energySaving state has been changed to 'ON'</w:t>
      </w:r>
    </w:p>
    <w:p w14:paraId="74C45F37" w14:textId="77777777" w:rsidR="00F919DB" w:rsidRDefault="00F919DB" w:rsidP="00F919DB">
      <w:pPr>
        <w:pStyle w:val="PL"/>
      </w:pPr>
      <w:r>
        <w:t>MnSProdProv -&gt; MnSProdDSON: 8. &lt;i&gt;notifyMOIAttributeValueChanges&lt;/i&gt; (energySaving, old value = 'off', new value = 'on')</w:t>
      </w:r>
    </w:p>
    <w:p w14:paraId="2C85BDE3" w14:textId="77777777" w:rsidR="00F919DB" w:rsidRDefault="00F919DB" w:rsidP="00F919DB">
      <w:pPr>
        <w:pStyle w:val="PL"/>
      </w:pPr>
      <w:r>
        <w:t>end</w:t>
      </w:r>
    </w:p>
    <w:p w14:paraId="21D27F83" w14:textId="77777777" w:rsidR="00F919DB" w:rsidRDefault="00F919DB" w:rsidP="00F919DB">
      <w:pPr>
        <w:pStyle w:val="PL"/>
      </w:pPr>
    </w:p>
    <w:p w14:paraId="23729A76" w14:textId="77777777" w:rsidR="00F919DB" w:rsidRDefault="00F919DB" w:rsidP="00F919DB">
      <w:pPr>
        <w:pStyle w:val="PL"/>
      </w:pPr>
      <w:r>
        <w:t>@enduml</w:t>
      </w:r>
    </w:p>
    <w:p w14:paraId="7E9C5A7C" w14:textId="77777777" w:rsidR="00F919DB" w:rsidRDefault="00F919DB" w:rsidP="00F919DB">
      <w:pPr>
        <w:pStyle w:val="PL"/>
      </w:pPr>
    </w:p>
    <w:p w14:paraId="4F483B09" w14:textId="77777777" w:rsidR="00F919DB" w:rsidRDefault="00F919DB" w:rsidP="00F919DB">
      <w:pPr>
        <w:pStyle w:val="PL"/>
      </w:pPr>
    </w:p>
    <w:p w14:paraId="210DA901" w14:textId="77777777" w:rsidR="00F919DB" w:rsidRDefault="00F919DB" w:rsidP="002D5CC8">
      <w:pPr>
        <w:pStyle w:val="Heading1"/>
      </w:pPr>
      <w:bookmarkStart w:id="265" w:name="_Toc34300988"/>
      <w:bookmarkStart w:id="266" w:name="_Toc43730818"/>
      <w:bookmarkStart w:id="267" w:name="_Toc193453469"/>
      <w:r w:rsidRPr="00397C4E">
        <w:t>A.</w:t>
      </w:r>
      <w:r>
        <w:t>2</w:t>
      </w:r>
      <w:r w:rsidR="005305C6">
        <w:tab/>
      </w:r>
      <w:r w:rsidR="00F35844">
        <w:t>Distributed e</w:t>
      </w:r>
      <w:r>
        <w:t>nergy saving deactivation</w:t>
      </w:r>
      <w:bookmarkEnd w:id="265"/>
      <w:bookmarkEnd w:id="266"/>
      <w:bookmarkEnd w:id="267"/>
    </w:p>
    <w:p w14:paraId="241951F3" w14:textId="77777777" w:rsidR="00F919DB" w:rsidRDefault="00F919DB" w:rsidP="00F919DB">
      <w:pPr>
        <w:pStyle w:val="PL"/>
      </w:pPr>
      <w:r>
        <w:t>@startuml</w:t>
      </w:r>
    </w:p>
    <w:p w14:paraId="7A698ECC" w14:textId="77777777" w:rsidR="00F919DB" w:rsidRDefault="00F919DB" w:rsidP="00F919DB">
      <w:pPr>
        <w:pStyle w:val="PL"/>
      </w:pPr>
    </w:p>
    <w:p w14:paraId="3E9818CD" w14:textId="77777777" w:rsidR="00F919DB" w:rsidRDefault="00F919DB" w:rsidP="00F919DB">
      <w:pPr>
        <w:pStyle w:val="PL"/>
      </w:pPr>
      <w:r>
        <w:t xml:space="preserve">title Distributed energy saving deactivation Diagram </w:t>
      </w:r>
    </w:p>
    <w:p w14:paraId="6BFC5181" w14:textId="77777777" w:rsidR="00F919DB" w:rsidRDefault="00F919DB" w:rsidP="00F919DB">
      <w:pPr>
        <w:pStyle w:val="PL"/>
      </w:pPr>
    </w:p>
    <w:p w14:paraId="49CFA452" w14:textId="77777777" w:rsidR="00F919DB" w:rsidRDefault="00F919DB" w:rsidP="00F919DB">
      <w:pPr>
        <w:pStyle w:val="PL"/>
      </w:pPr>
      <w:r>
        <w:t>participant "MnS producer of Distributed ES" as MnSProdDSON</w:t>
      </w:r>
    </w:p>
    <w:p w14:paraId="3DDFAB57" w14:textId="77777777" w:rsidR="00F919DB" w:rsidRDefault="00F919DB" w:rsidP="00F919DB">
      <w:pPr>
        <w:pStyle w:val="PL"/>
      </w:pPr>
      <w:r>
        <w:t>participant "Provisioning MnS producer" as MnSProdProv</w:t>
      </w:r>
    </w:p>
    <w:p w14:paraId="48BD025F" w14:textId="77777777" w:rsidR="00F919DB" w:rsidRDefault="00F919DB" w:rsidP="00F919DB">
      <w:pPr>
        <w:pStyle w:val="PL"/>
      </w:pPr>
      <w:r>
        <w:t>participant "Distributed Energy Saving function" as DESFunction</w:t>
      </w:r>
    </w:p>
    <w:p w14:paraId="1610C138" w14:textId="77777777" w:rsidR="00F919DB" w:rsidRDefault="00F919DB" w:rsidP="00F919DB">
      <w:pPr>
        <w:pStyle w:val="PL"/>
      </w:pPr>
    </w:p>
    <w:p w14:paraId="1BD1387E" w14:textId="77777777" w:rsidR="00F919DB" w:rsidRDefault="00F919DB" w:rsidP="00F919DB">
      <w:pPr>
        <w:pStyle w:val="PL"/>
      </w:pPr>
      <w:r>
        <w:t>note over DESFunction: Monitors the traffic load of the candidate cell</w:t>
      </w:r>
    </w:p>
    <w:p w14:paraId="447107A0" w14:textId="77777777" w:rsidR="00F919DB" w:rsidRDefault="00F919DB" w:rsidP="00F919DB">
      <w:pPr>
        <w:pStyle w:val="PL"/>
      </w:pPr>
      <w:r>
        <w:t>note over DESFunction: Detects that additioal capacity is needed</w:t>
      </w:r>
    </w:p>
    <w:p w14:paraId="3F3E5466" w14:textId="77777777" w:rsidR="00F919DB" w:rsidRDefault="00F919DB" w:rsidP="00F919DB">
      <w:pPr>
        <w:pStyle w:val="PL"/>
      </w:pPr>
    </w:p>
    <w:p w14:paraId="5538ADA3" w14:textId="77777777" w:rsidR="00F919DB" w:rsidRDefault="00F919DB" w:rsidP="00F919DB">
      <w:pPr>
        <w:pStyle w:val="PL"/>
      </w:pPr>
      <w:r>
        <w:t xml:space="preserve">opt if decision is taken to re-activate the NR capacity booster cell </w:t>
      </w:r>
    </w:p>
    <w:p w14:paraId="7A6A2538" w14:textId="77777777" w:rsidR="00F919DB" w:rsidRDefault="00F919DB" w:rsidP="00F919DB">
      <w:pPr>
        <w:pStyle w:val="PL"/>
      </w:pPr>
      <w:r>
        <w:t xml:space="preserve"> </w:t>
      </w:r>
    </w:p>
    <w:p w14:paraId="5522E1D5" w14:textId="77777777" w:rsidR="00F919DB" w:rsidRDefault="00F919DB" w:rsidP="00F919DB">
      <w:pPr>
        <w:pStyle w:val="PL"/>
      </w:pPr>
      <w:r>
        <w:t>DESFunction -&gt; MnSProdProv: 8. Inform that energySaving state has been changed to 'OFF'</w:t>
      </w:r>
    </w:p>
    <w:p w14:paraId="363E9866" w14:textId="77777777" w:rsidR="00F919DB" w:rsidRDefault="00F919DB" w:rsidP="00F919DB">
      <w:pPr>
        <w:pStyle w:val="PL"/>
      </w:pPr>
      <w:r>
        <w:t>MnSProdProv -&gt; MnSProdDSON: 9. &lt;i&gt;notifyMOIAttributeValueChanges&lt;/i&gt; (energySaving, old value = 'on', new value = 'off')</w:t>
      </w:r>
    </w:p>
    <w:p w14:paraId="1A6949BD" w14:textId="77777777" w:rsidR="00F919DB" w:rsidRDefault="00F919DB" w:rsidP="00F919DB">
      <w:pPr>
        <w:pStyle w:val="PL"/>
      </w:pPr>
      <w:r>
        <w:t>end</w:t>
      </w:r>
    </w:p>
    <w:p w14:paraId="543E927A" w14:textId="77777777" w:rsidR="00F919DB" w:rsidRDefault="00F919DB" w:rsidP="00F919DB">
      <w:pPr>
        <w:pStyle w:val="PL"/>
      </w:pPr>
    </w:p>
    <w:p w14:paraId="7F8642B6" w14:textId="77777777" w:rsidR="00F919DB" w:rsidRDefault="00F919DB" w:rsidP="00F919DB">
      <w:pPr>
        <w:pStyle w:val="PL"/>
      </w:pPr>
      <w:r>
        <w:t>@enduml</w:t>
      </w:r>
    </w:p>
    <w:p w14:paraId="5CBA2BA3" w14:textId="77777777" w:rsidR="00FC6857" w:rsidRDefault="00FC6857" w:rsidP="00F919DB">
      <w:pPr>
        <w:pStyle w:val="PL"/>
      </w:pPr>
    </w:p>
    <w:p w14:paraId="6D28FF3A" w14:textId="77777777" w:rsidR="00FC6857" w:rsidRDefault="00FC6857" w:rsidP="002D5CC8">
      <w:pPr>
        <w:pStyle w:val="Heading1"/>
      </w:pPr>
      <w:bookmarkStart w:id="268" w:name="_Toc34300989"/>
      <w:bookmarkStart w:id="269" w:name="_Toc43730819"/>
      <w:bookmarkStart w:id="270" w:name="_Toc193453470"/>
      <w:r>
        <w:t>A</w:t>
      </w:r>
      <w:r w:rsidRPr="00397C4E">
        <w:t>.</w:t>
      </w:r>
      <w:r>
        <w:t>3</w:t>
      </w:r>
      <w:r w:rsidR="005305C6">
        <w:tab/>
      </w:r>
      <w:r>
        <w:t>Centralized energy saving activation</w:t>
      </w:r>
      <w:bookmarkEnd w:id="268"/>
      <w:bookmarkEnd w:id="269"/>
      <w:bookmarkEnd w:id="270"/>
    </w:p>
    <w:p w14:paraId="58D44D4E" w14:textId="77777777" w:rsidR="00FC6857" w:rsidRDefault="00FC6857" w:rsidP="00FC6857">
      <w:pPr>
        <w:pStyle w:val="PL"/>
      </w:pPr>
      <w:r>
        <w:t>@startuml</w:t>
      </w:r>
    </w:p>
    <w:p w14:paraId="63A67F47" w14:textId="77777777" w:rsidR="00FC6857" w:rsidRDefault="00FC6857" w:rsidP="00FC6857">
      <w:pPr>
        <w:pStyle w:val="PL"/>
      </w:pPr>
    </w:p>
    <w:p w14:paraId="056DADC0" w14:textId="77777777" w:rsidR="00FC6857" w:rsidRDefault="00FC6857" w:rsidP="00FC6857">
      <w:pPr>
        <w:pStyle w:val="PL"/>
      </w:pPr>
      <w:r>
        <w:t>title Centralized e</w:t>
      </w:r>
      <w:r w:rsidR="00637A93">
        <w:t>nergy saving activation Diagram</w:t>
      </w:r>
    </w:p>
    <w:p w14:paraId="5BAF41E4" w14:textId="77777777" w:rsidR="00FC6857" w:rsidRDefault="00FC6857" w:rsidP="00FC6857">
      <w:pPr>
        <w:pStyle w:val="PL"/>
      </w:pPr>
    </w:p>
    <w:p w14:paraId="6D7FA8EF" w14:textId="77777777" w:rsidR="00FC6857" w:rsidRDefault="00FC6857" w:rsidP="00FC6857">
      <w:pPr>
        <w:pStyle w:val="PL"/>
      </w:pPr>
      <w:r>
        <w:t>participant "MnS producer of Centralized ES" as MnSProdCSON</w:t>
      </w:r>
    </w:p>
    <w:p w14:paraId="5580C23F" w14:textId="77777777" w:rsidR="00FC6857" w:rsidRDefault="00FC6857" w:rsidP="00FC6857">
      <w:pPr>
        <w:pStyle w:val="PL"/>
      </w:pPr>
      <w:r>
        <w:t>participant "Performance Assurance MnS producer" as MnSProdPA</w:t>
      </w:r>
    </w:p>
    <w:p w14:paraId="47A8DA9B" w14:textId="77777777" w:rsidR="00FC6857" w:rsidRDefault="00FC6857" w:rsidP="00FC6857">
      <w:pPr>
        <w:pStyle w:val="PL"/>
      </w:pPr>
      <w:r>
        <w:t>participant "Provisioning MnS producer" as MnSProdProv</w:t>
      </w:r>
    </w:p>
    <w:p w14:paraId="33D73F7B" w14:textId="77777777" w:rsidR="00FC6857" w:rsidRDefault="00FC6857" w:rsidP="00FC6857">
      <w:pPr>
        <w:pStyle w:val="PL"/>
      </w:pPr>
      <w:r>
        <w:t>participant "NR Capacity Booster Cell" as NRCapacityBCell</w:t>
      </w:r>
    </w:p>
    <w:p w14:paraId="63AB1CFC" w14:textId="77777777" w:rsidR="00FC6857" w:rsidRDefault="00FC6857" w:rsidP="00FC6857">
      <w:pPr>
        <w:pStyle w:val="PL"/>
      </w:pPr>
      <w:r>
        <w:t>participant "NR Cells" as NRCandidateCells</w:t>
      </w:r>
    </w:p>
    <w:p w14:paraId="3683DE71" w14:textId="77777777" w:rsidR="00FC6857" w:rsidRDefault="00FC6857" w:rsidP="00FC6857">
      <w:pPr>
        <w:pStyle w:val="PL"/>
      </w:pPr>
    </w:p>
    <w:p w14:paraId="7BF9684B" w14:textId="77777777" w:rsidR="00FC6857" w:rsidRDefault="00FC6857" w:rsidP="00FC6857">
      <w:pPr>
        <w:pStyle w:val="PL"/>
      </w:pPr>
      <w:r>
        <w:t>MnSProdPA &lt;- NRCapacityBCell: 1. Collects traffic load performance measurements</w:t>
      </w:r>
    </w:p>
    <w:p w14:paraId="2A22FDE2" w14:textId="77777777" w:rsidR="00FC6857" w:rsidRDefault="00FC6857" w:rsidP="00FC6857">
      <w:pPr>
        <w:pStyle w:val="PL"/>
      </w:pPr>
      <w:r>
        <w:t>MnSProdPA &lt;- NRCandidateCells: 1. Collects traffic load performance measurements</w:t>
      </w:r>
    </w:p>
    <w:p w14:paraId="1B728BAA" w14:textId="77777777" w:rsidR="00FC6857" w:rsidRDefault="00FC6857" w:rsidP="00FC6857">
      <w:pPr>
        <w:pStyle w:val="PL"/>
      </w:pPr>
    </w:p>
    <w:p w14:paraId="1464B3F4" w14:textId="77777777" w:rsidR="00FC6857" w:rsidRDefault="00FC6857" w:rsidP="00FC6857">
      <w:pPr>
        <w:pStyle w:val="PL"/>
      </w:pPr>
      <w:r>
        <w:t>MnSProdPA -&gt; MnSProdCSON: 2. Collects traffic load performance measurements</w:t>
      </w:r>
    </w:p>
    <w:p w14:paraId="76585E25" w14:textId="77777777" w:rsidR="00FC6857" w:rsidRDefault="00FC6857" w:rsidP="00FC6857">
      <w:pPr>
        <w:pStyle w:val="PL"/>
      </w:pPr>
      <w:r>
        <w:t>note over MnSProdCSON: Analyzes traffic load performance measurements</w:t>
      </w:r>
    </w:p>
    <w:p w14:paraId="3720AEB9" w14:textId="77777777" w:rsidR="00FC6857" w:rsidRDefault="00FC6857" w:rsidP="00FC6857">
      <w:pPr>
        <w:pStyle w:val="PL"/>
      </w:pPr>
    </w:p>
    <w:p w14:paraId="7BDBBDA7" w14:textId="77777777" w:rsidR="00FC6857" w:rsidRDefault="00FC6857" w:rsidP="00FC6857">
      <w:pPr>
        <w:pStyle w:val="PL"/>
      </w:pPr>
      <w:r>
        <w:t>opt if decision is taken that the NR capacity booster cell should enter the energySaving state</w:t>
      </w:r>
    </w:p>
    <w:p w14:paraId="3807B6B1" w14:textId="77777777" w:rsidR="00FC6857" w:rsidRDefault="00FC6857" w:rsidP="00FC6857">
      <w:pPr>
        <w:pStyle w:val="PL"/>
      </w:pPr>
      <w:r>
        <w:t>MnSProdCSON -&gt; MnSProdProv: 3. &lt;i&gt;modifyMOIAttributes&lt;/i&gt; (NR Capacity Booster Cell, (energySaving, old value = 'off', new value = 'on'))</w:t>
      </w:r>
    </w:p>
    <w:p w14:paraId="1AF86411" w14:textId="77777777" w:rsidR="00FC6857" w:rsidRDefault="00FC6857" w:rsidP="00FC6857">
      <w:pPr>
        <w:pStyle w:val="PL"/>
      </w:pPr>
      <w:r>
        <w:t>MnSProdProv -&gt; NRCapacityBCell: 4. Configures NR Capacity Booster Cell</w:t>
      </w:r>
    </w:p>
    <w:p w14:paraId="4623A9C1" w14:textId="77777777" w:rsidR="00FC6857" w:rsidRDefault="00FC6857" w:rsidP="00FC6857">
      <w:pPr>
        <w:pStyle w:val="PL"/>
      </w:pPr>
      <w:r>
        <w:t>note over NRCapacityBCell: 5. May initiate handover actions</w:t>
      </w:r>
    </w:p>
    <w:p w14:paraId="61343930" w14:textId="77777777" w:rsidR="00FC6857" w:rsidRDefault="00FC6857" w:rsidP="00FC6857">
      <w:pPr>
        <w:pStyle w:val="PL"/>
      </w:pPr>
      <w:r>
        <w:t>MnSProdProv -&gt; NRCandidateCells: 6. Configures Candidate Cells</w:t>
      </w:r>
    </w:p>
    <w:p w14:paraId="2B82CBBE" w14:textId="77777777" w:rsidR="00FC6857" w:rsidRDefault="00FC6857" w:rsidP="00FC6857">
      <w:pPr>
        <w:pStyle w:val="PL"/>
      </w:pPr>
      <w:r>
        <w:t>note over NRCapacityBCell: 7. Enters energySaving state</w:t>
      </w:r>
    </w:p>
    <w:p w14:paraId="53CF01AD" w14:textId="77777777" w:rsidR="00FC6857" w:rsidRDefault="00FC6857" w:rsidP="00FC6857">
      <w:pPr>
        <w:pStyle w:val="PL"/>
      </w:pPr>
      <w:r>
        <w:t>NRCapacityBCell -&gt; MnSProdProv: 8. Informs that energySaving state has changed</w:t>
      </w:r>
    </w:p>
    <w:p w14:paraId="478038E4" w14:textId="77777777" w:rsidR="00FC6857" w:rsidRDefault="00FC6857" w:rsidP="00FC6857">
      <w:pPr>
        <w:pStyle w:val="PL"/>
      </w:pPr>
      <w:r>
        <w:t>MnSProdProv -&gt; MnSProdCSON: 9. &lt;i&gt;notifyMOIAttributeValueChanges&lt;/i&gt; (NR Capacity Booster Cell, (energySaving, old value = 'off', new value = 'on'))</w:t>
      </w:r>
    </w:p>
    <w:p w14:paraId="1D136403" w14:textId="77777777" w:rsidR="00FC6857" w:rsidRDefault="00FC6857" w:rsidP="00FC6857">
      <w:pPr>
        <w:pStyle w:val="PL"/>
      </w:pPr>
      <w:r>
        <w:t>end</w:t>
      </w:r>
    </w:p>
    <w:p w14:paraId="0BF0911F" w14:textId="77777777" w:rsidR="00FC6857" w:rsidRDefault="00FC6857" w:rsidP="00FC6857">
      <w:pPr>
        <w:pStyle w:val="PL"/>
      </w:pPr>
    </w:p>
    <w:p w14:paraId="26FC176C" w14:textId="77777777" w:rsidR="00FC6857" w:rsidRDefault="00FC6857" w:rsidP="00FC6857">
      <w:pPr>
        <w:pStyle w:val="PL"/>
      </w:pPr>
      <w:r>
        <w:t>@enduml</w:t>
      </w:r>
    </w:p>
    <w:p w14:paraId="301B56D0" w14:textId="77777777" w:rsidR="00FC6857" w:rsidRDefault="00FC6857" w:rsidP="00FC6857">
      <w:pPr>
        <w:pStyle w:val="PL"/>
      </w:pPr>
    </w:p>
    <w:p w14:paraId="23DE3578" w14:textId="77777777" w:rsidR="00FC6857" w:rsidRDefault="00FC6857" w:rsidP="002D5CC8">
      <w:pPr>
        <w:pStyle w:val="Heading1"/>
      </w:pPr>
      <w:bookmarkStart w:id="271" w:name="_Toc34300990"/>
      <w:bookmarkStart w:id="272" w:name="_Toc43730820"/>
      <w:bookmarkStart w:id="273" w:name="_Toc193453471"/>
      <w:r>
        <w:t>A</w:t>
      </w:r>
      <w:r w:rsidRPr="00397C4E">
        <w:t>.</w:t>
      </w:r>
      <w:r>
        <w:t>4</w:t>
      </w:r>
      <w:r w:rsidR="005305C6">
        <w:tab/>
      </w:r>
      <w:r>
        <w:t>Centralized energy saving deactivation</w:t>
      </w:r>
      <w:bookmarkEnd w:id="271"/>
      <w:bookmarkEnd w:id="272"/>
      <w:bookmarkEnd w:id="273"/>
    </w:p>
    <w:p w14:paraId="1EB5F026" w14:textId="77777777" w:rsidR="00FC6857" w:rsidRDefault="00FC6857" w:rsidP="00FC6857">
      <w:pPr>
        <w:pStyle w:val="PL"/>
      </w:pPr>
      <w:r>
        <w:t>@startuml</w:t>
      </w:r>
    </w:p>
    <w:p w14:paraId="44CA9415" w14:textId="77777777" w:rsidR="00FC6857" w:rsidRDefault="00FC6857" w:rsidP="00FC6857">
      <w:pPr>
        <w:pStyle w:val="PL"/>
      </w:pPr>
    </w:p>
    <w:p w14:paraId="2A9FBEE6" w14:textId="77777777" w:rsidR="00FC6857" w:rsidRDefault="00FC6857" w:rsidP="00FC6857">
      <w:pPr>
        <w:pStyle w:val="PL"/>
      </w:pPr>
      <w:r>
        <w:t xml:space="preserve">title Centralized energy saving deactivation Diagram </w:t>
      </w:r>
    </w:p>
    <w:p w14:paraId="4D6B4C27" w14:textId="77777777" w:rsidR="00FC6857" w:rsidRDefault="00FC6857" w:rsidP="00FC6857">
      <w:pPr>
        <w:pStyle w:val="PL"/>
      </w:pPr>
    </w:p>
    <w:p w14:paraId="285562C4" w14:textId="77777777" w:rsidR="00FC6857" w:rsidRDefault="00FC6857" w:rsidP="00FC6857">
      <w:pPr>
        <w:pStyle w:val="PL"/>
      </w:pPr>
      <w:r>
        <w:t>participant "MnS producer of Centralized ES" as MnSProdCSON</w:t>
      </w:r>
    </w:p>
    <w:p w14:paraId="6EBAB093" w14:textId="77777777" w:rsidR="00FC6857" w:rsidRDefault="00FC6857" w:rsidP="00FC6857">
      <w:pPr>
        <w:pStyle w:val="PL"/>
      </w:pPr>
      <w:r>
        <w:t>participant "Performance Assurance MnS producer" as MnSProdPA</w:t>
      </w:r>
    </w:p>
    <w:p w14:paraId="0B14DA29" w14:textId="77777777" w:rsidR="00FC6857" w:rsidRDefault="00FC6857" w:rsidP="00FC6857">
      <w:pPr>
        <w:pStyle w:val="PL"/>
      </w:pPr>
      <w:r>
        <w:t>participant "Provisioning MnS producer" as MnSProdProv</w:t>
      </w:r>
    </w:p>
    <w:p w14:paraId="3A0219F5" w14:textId="77777777" w:rsidR="00FC6857" w:rsidRDefault="00FC6857" w:rsidP="00FC6857">
      <w:pPr>
        <w:pStyle w:val="PL"/>
      </w:pPr>
      <w:r>
        <w:t>participant "NR Capacity Booster Cell" as NRCapacityBCell</w:t>
      </w:r>
    </w:p>
    <w:p w14:paraId="7DAA9548" w14:textId="77777777" w:rsidR="00FC6857" w:rsidRDefault="00FC6857" w:rsidP="00FC6857">
      <w:pPr>
        <w:pStyle w:val="PL"/>
      </w:pPr>
      <w:r>
        <w:t>participant "NR Cells" as NRCandidateCells</w:t>
      </w:r>
    </w:p>
    <w:p w14:paraId="142DDDBA" w14:textId="77777777" w:rsidR="00FC6857" w:rsidRDefault="00FC6857" w:rsidP="00FC6857">
      <w:pPr>
        <w:pStyle w:val="PL"/>
      </w:pPr>
    </w:p>
    <w:p w14:paraId="3E9FD1B5" w14:textId="77777777" w:rsidR="00FC6857" w:rsidRDefault="00FC6857" w:rsidP="00FC6857">
      <w:pPr>
        <w:pStyle w:val="PL"/>
      </w:pPr>
      <w:r>
        <w:t>MnSProdPA &lt;- NRCandidateCells: 1. Collects traffic load performance measurements</w:t>
      </w:r>
    </w:p>
    <w:p w14:paraId="143CDBE2" w14:textId="77777777" w:rsidR="00FC6857" w:rsidRDefault="00FC6857" w:rsidP="00FC6857">
      <w:pPr>
        <w:pStyle w:val="PL"/>
      </w:pPr>
      <w:r>
        <w:t>MnSProdPA -&gt; MnSProdCSON: 2. Collects traffic load performance measurements</w:t>
      </w:r>
    </w:p>
    <w:p w14:paraId="7DCC1961" w14:textId="77777777" w:rsidR="00FC6857" w:rsidRDefault="00FC6857" w:rsidP="00FC6857">
      <w:pPr>
        <w:pStyle w:val="PL"/>
      </w:pPr>
      <w:r>
        <w:t>note over MnSProdCSON: 3. Analyzes traffic load performance measurements</w:t>
      </w:r>
    </w:p>
    <w:p w14:paraId="19F6ABDB" w14:textId="77777777" w:rsidR="00FC6857" w:rsidRDefault="00FC6857" w:rsidP="00FC6857">
      <w:pPr>
        <w:pStyle w:val="PL"/>
      </w:pPr>
    </w:p>
    <w:p w14:paraId="272BAFBA" w14:textId="77777777" w:rsidR="00FC6857" w:rsidRDefault="00FC6857" w:rsidP="00FC6857">
      <w:pPr>
        <w:pStyle w:val="PL"/>
      </w:pPr>
      <w:r>
        <w:t>opt if capacity is needed</w:t>
      </w:r>
    </w:p>
    <w:p w14:paraId="52012AC4" w14:textId="77777777" w:rsidR="00FC6857" w:rsidRDefault="00FC6857" w:rsidP="00FC6857">
      <w:pPr>
        <w:pStyle w:val="PL"/>
      </w:pPr>
      <w:r>
        <w:t>note over MnSProdCSON: 4. Decision is taken to reactivate the NR capacity booster cell</w:t>
      </w:r>
    </w:p>
    <w:p w14:paraId="11D283E3" w14:textId="77777777" w:rsidR="00FC6857" w:rsidRDefault="00FC6857" w:rsidP="00FC6857">
      <w:pPr>
        <w:pStyle w:val="PL"/>
      </w:pPr>
      <w:r>
        <w:t>MnSProdCSON -&gt; MnSProdProv: 5. &lt;i&gt;modifyMOIAttributes&lt;/i&gt; (NR Capacity Booster Cell, (energySaving, old value = 'on', new value = 'off'))</w:t>
      </w:r>
    </w:p>
    <w:p w14:paraId="541A5768" w14:textId="77777777" w:rsidR="00FC6857" w:rsidRDefault="00FC6857" w:rsidP="00FC6857">
      <w:pPr>
        <w:pStyle w:val="PL"/>
      </w:pPr>
      <w:r>
        <w:t>MnSProdProv -&gt; NRCapacityBCell: 5. Configures NR Capacity Booster Cell</w:t>
      </w:r>
    </w:p>
    <w:p w14:paraId="1198169D" w14:textId="77777777" w:rsidR="00FC6857" w:rsidRDefault="00FC6857" w:rsidP="00FC6857">
      <w:pPr>
        <w:pStyle w:val="PL"/>
      </w:pPr>
      <w:r>
        <w:t>note over NRCapacityBCell: 6. May initiate handover actions</w:t>
      </w:r>
    </w:p>
    <w:p w14:paraId="12A832BF" w14:textId="77777777" w:rsidR="00FC6857" w:rsidRDefault="00FC6857" w:rsidP="00FC6857">
      <w:pPr>
        <w:pStyle w:val="PL"/>
      </w:pPr>
      <w:r>
        <w:t>MnSProdProv -&gt; NRCandidateCells: 7. Configures Candidate Cells</w:t>
      </w:r>
    </w:p>
    <w:p w14:paraId="59AF7538" w14:textId="77777777" w:rsidR="00FC6857" w:rsidRDefault="00FC6857" w:rsidP="00FC6857">
      <w:pPr>
        <w:pStyle w:val="PL"/>
      </w:pPr>
      <w:r>
        <w:t>note over NRCapacityBCell: 7. Leaves energySaving state</w:t>
      </w:r>
    </w:p>
    <w:p w14:paraId="3B30C926" w14:textId="77777777" w:rsidR="00FC6857" w:rsidRDefault="00FC6857" w:rsidP="00FC6857">
      <w:pPr>
        <w:pStyle w:val="PL"/>
      </w:pPr>
      <w:r>
        <w:t>NRCapacityBCell -&gt; MnSProdProv: 8. Informs that energySaving state has changed</w:t>
      </w:r>
    </w:p>
    <w:p w14:paraId="59A18E8B" w14:textId="77777777" w:rsidR="00FC6857" w:rsidRDefault="00FC6857" w:rsidP="00FC6857">
      <w:pPr>
        <w:pStyle w:val="PL"/>
      </w:pPr>
      <w:r>
        <w:t>MnSProdProv -&gt; MnSProdCSON: 9. &lt;i&gt;notifyMOIAttributeValueChanges&lt;/i&gt; (NR Capacity Booster Cell, (energySaving, old value = 'on', new value = 'off'))</w:t>
      </w:r>
    </w:p>
    <w:p w14:paraId="25E65F3C" w14:textId="77777777" w:rsidR="00FC6857" w:rsidRDefault="00FC6857" w:rsidP="00FC6857">
      <w:pPr>
        <w:pStyle w:val="PL"/>
      </w:pPr>
      <w:r>
        <w:t>end</w:t>
      </w:r>
    </w:p>
    <w:p w14:paraId="11E05A7D" w14:textId="77777777" w:rsidR="00FC6857" w:rsidRDefault="00FC6857" w:rsidP="00FC6857">
      <w:pPr>
        <w:pStyle w:val="PL"/>
      </w:pPr>
    </w:p>
    <w:p w14:paraId="66FC3125" w14:textId="77777777" w:rsidR="00FC6857" w:rsidRPr="005664C9" w:rsidRDefault="00FC6857" w:rsidP="00FC6857">
      <w:pPr>
        <w:pStyle w:val="PL"/>
      </w:pPr>
      <w:r>
        <w:t>@enduml</w:t>
      </w:r>
    </w:p>
    <w:p w14:paraId="73F63A12" w14:textId="77777777" w:rsidR="00FC6857" w:rsidRPr="006A609B" w:rsidRDefault="00FC6857" w:rsidP="00F919DB">
      <w:pPr>
        <w:pStyle w:val="PL"/>
      </w:pPr>
    </w:p>
    <w:p w14:paraId="481EB861" w14:textId="77777777" w:rsidR="00141CBF" w:rsidRPr="008577C3" w:rsidRDefault="00141CBF" w:rsidP="00A302BA"/>
    <w:p w14:paraId="5D94342F" w14:textId="77777777" w:rsidR="00080512" w:rsidRPr="008577C3" w:rsidRDefault="00080512">
      <w:pPr>
        <w:pStyle w:val="Heading8"/>
      </w:pPr>
      <w:bookmarkStart w:id="274" w:name="historyclause"/>
      <w:r w:rsidRPr="008577C3">
        <w:br w:type="page"/>
      </w:r>
      <w:bookmarkStart w:id="275" w:name="_Toc34300991"/>
      <w:bookmarkStart w:id="276" w:name="_Toc43730821"/>
      <w:bookmarkStart w:id="277" w:name="_Toc193453472"/>
      <w:r w:rsidRPr="008577C3">
        <w:lastRenderedPageBreak/>
        <w:t xml:space="preserve">Annex </w:t>
      </w:r>
      <w:r w:rsidR="00F919DB">
        <w:t>B</w:t>
      </w:r>
      <w:r w:rsidRPr="008577C3">
        <w:t xml:space="preserve"> (informative):</w:t>
      </w:r>
      <w:r w:rsidRPr="008577C3">
        <w:br/>
        <w:t>Change history</w:t>
      </w:r>
      <w:bookmarkEnd w:id="275"/>
      <w:bookmarkEnd w:id="276"/>
      <w:bookmarkEnd w:id="2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1572A5A4" w14:textId="77777777" w:rsidTr="00C72833">
        <w:trPr>
          <w:cantSplit/>
        </w:trPr>
        <w:tc>
          <w:tcPr>
            <w:tcW w:w="9639" w:type="dxa"/>
            <w:gridSpan w:val="8"/>
            <w:tcBorders>
              <w:bottom w:val="nil"/>
            </w:tcBorders>
            <w:shd w:val="solid" w:color="FFFFFF" w:fill="auto"/>
          </w:tcPr>
          <w:bookmarkEnd w:id="274"/>
          <w:p w14:paraId="19A2CBD7" w14:textId="77777777" w:rsidR="003C3971" w:rsidRPr="008577C3" w:rsidRDefault="003C3971" w:rsidP="00C72833">
            <w:pPr>
              <w:pStyle w:val="TAL"/>
              <w:jc w:val="center"/>
              <w:rPr>
                <w:b/>
                <w:sz w:val="16"/>
              </w:rPr>
            </w:pPr>
            <w:r w:rsidRPr="008577C3">
              <w:rPr>
                <w:b/>
              </w:rPr>
              <w:t>Change history</w:t>
            </w:r>
          </w:p>
        </w:tc>
      </w:tr>
      <w:tr w:rsidR="003C3971" w:rsidRPr="008577C3" w14:paraId="6EE0600D" w14:textId="77777777" w:rsidTr="00CB6257">
        <w:tc>
          <w:tcPr>
            <w:tcW w:w="800" w:type="dxa"/>
            <w:shd w:val="pct10" w:color="auto" w:fill="FFFFFF"/>
          </w:tcPr>
          <w:p w14:paraId="6A493056"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14D03015"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11D14B21"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253BFEFE"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09B20D20"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0EAE369B"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4C7191B4"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3BEF857A"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1ACBD718" w14:textId="77777777" w:rsidTr="00CB6257">
        <w:tc>
          <w:tcPr>
            <w:tcW w:w="800" w:type="dxa"/>
            <w:shd w:val="solid" w:color="FFFFFF" w:fill="auto"/>
          </w:tcPr>
          <w:p w14:paraId="30D1BE8C" w14:textId="77777777" w:rsidR="006663FE" w:rsidRDefault="006663FE" w:rsidP="00C72833">
            <w:pPr>
              <w:pStyle w:val="TAC"/>
              <w:rPr>
                <w:sz w:val="16"/>
                <w:szCs w:val="16"/>
              </w:rPr>
            </w:pPr>
            <w:r>
              <w:rPr>
                <w:sz w:val="16"/>
                <w:szCs w:val="16"/>
              </w:rPr>
              <w:t>2020-03</w:t>
            </w:r>
          </w:p>
        </w:tc>
        <w:tc>
          <w:tcPr>
            <w:tcW w:w="800" w:type="dxa"/>
            <w:shd w:val="solid" w:color="FFFFFF" w:fill="auto"/>
          </w:tcPr>
          <w:p w14:paraId="7987C305" w14:textId="77777777" w:rsidR="006663FE" w:rsidRDefault="006663FE" w:rsidP="00C72833">
            <w:pPr>
              <w:pStyle w:val="TAC"/>
              <w:rPr>
                <w:sz w:val="16"/>
                <w:szCs w:val="16"/>
              </w:rPr>
            </w:pPr>
            <w:r>
              <w:rPr>
                <w:sz w:val="16"/>
                <w:szCs w:val="16"/>
              </w:rPr>
              <w:t>SA#87-e</w:t>
            </w:r>
          </w:p>
        </w:tc>
        <w:tc>
          <w:tcPr>
            <w:tcW w:w="1094" w:type="dxa"/>
            <w:shd w:val="solid" w:color="FFFFFF" w:fill="auto"/>
          </w:tcPr>
          <w:p w14:paraId="68517F90" w14:textId="77777777" w:rsidR="006663FE" w:rsidRDefault="006663FE" w:rsidP="00C72833">
            <w:pPr>
              <w:pStyle w:val="TAC"/>
              <w:rPr>
                <w:sz w:val="16"/>
                <w:szCs w:val="16"/>
              </w:rPr>
            </w:pPr>
            <w:r>
              <w:rPr>
                <w:sz w:val="16"/>
                <w:szCs w:val="16"/>
              </w:rPr>
              <w:t>SP-200198</w:t>
            </w:r>
          </w:p>
        </w:tc>
        <w:tc>
          <w:tcPr>
            <w:tcW w:w="567" w:type="dxa"/>
            <w:shd w:val="solid" w:color="FFFFFF" w:fill="auto"/>
          </w:tcPr>
          <w:p w14:paraId="1997B51F" w14:textId="77777777" w:rsidR="006663FE" w:rsidRPr="008577C3" w:rsidRDefault="006663FE" w:rsidP="00C72833">
            <w:pPr>
              <w:pStyle w:val="TAL"/>
              <w:rPr>
                <w:sz w:val="16"/>
                <w:szCs w:val="16"/>
              </w:rPr>
            </w:pPr>
          </w:p>
        </w:tc>
        <w:tc>
          <w:tcPr>
            <w:tcW w:w="425" w:type="dxa"/>
            <w:shd w:val="solid" w:color="FFFFFF" w:fill="auto"/>
          </w:tcPr>
          <w:p w14:paraId="6C0C18C3" w14:textId="77777777" w:rsidR="006663FE" w:rsidRPr="008577C3" w:rsidRDefault="006663FE" w:rsidP="00CB6257">
            <w:pPr>
              <w:pStyle w:val="TAR"/>
              <w:jc w:val="center"/>
              <w:rPr>
                <w:sz w:val="16"/>
                <w:szCs w:val="16"/>
              </w:rPr>
            </w:pPr>
          </w:p>
        </w:tc>
        <w:tc>
          <w:tcPr>
            <w:tcW w:w="425" w:type="dxa"/>
            <w:shd w:val="solid" w:color="FFFFFF" w:fill="auto"/>
          </w:tcPr>
          <w:p w14:paraId="271EDB04" w14:textId="77777777" w:rsidR="006663FE" w:rsidRPr="008577C3" w:rsidRDefault="006663FE" w:rsidP="00C72833">
            <w:pPr>
              <w:pStyle w:val="TAC"/>
              <w:rPr>
                <w:sz w:val="16"/>
                <w:szCs w:val="16"/>
              </w:rPr>
            </w:pPr>
          </w:p>
        </w:tc>
        <w:tc>
          <w:tcPr>
            <w:tcW w:w="4820" w:type="dxa"/>
            <w:shd w:val="solid" w:color="FFFFFF" w:fill="auto"/>
          </w:tcPr>
          <w:p w14:paraId="65C4EAC3"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4E6F3187" w14:textId="77777777" w:rsidR="006663FE" w:rsidRDefault="006663FE" w:rsidP="00C871C8">
            <w:pPr>
              <w:pStyle w:val="TAC"/>
              <w:rPr>
                <w:sz w:val="16"/>
                <w:szCs w:val="16"/>
              </w:rPr>
            </w:pPr>
            <w:r>
              <w:rPr>
                <w:sz w:val="16"/>
                <w:szCs w:val="16"/>
              </w:rPr>
              <w:t>2.0.0</w:t>
            </w:r>
          </w:p>
        </w:tc>
      </w:tr>
      <w:tr w:rsidR="006B5CE3" w:rsidRPr="008577C3" w14:paraId="165CCB92" w14:textId="77777777" w:rsidTr="00CB6257">
        <w:tc>
          <w:tcPr>
            <w:tcW w:w="800" w:type="dxa"/>
            <w:shd w:val="solid" w:color="FFFFFF" w:fill="auto"/>
          </w:tcPr>
          <w:p w14:paraId="19077F66" w14:textId="77777777" w:rsidR="006B5CE3" w:rsidRDefault="006B5CE3" w:rsidP="006B5CE3">
            <w:pPr>
              <w:pStyle w:val="TAC"/>
              <w:rPr>
                <w:sz w:val="16"/>
                <w:szCs w:val="16"/>
              </w:rPr>
            </w:pPr>
            <w:r>
              <w:rPr>
                <w:sz w:val="16"/>
                <w:szCs w:val="16"/>
              </w:rPr>
              <w:t>2020-03</w:t>
            </w:r>
          </w:p>
        </w:tc>
        <w:tc>
          <w:tcPr>
            <w:tcW w:w="800" w:type="dxa"/>
            <w:shd w:val="solid" w:color="FFFFFF" w:fill="auto"/>
          </w:tcPr>
          <w:p w14:paraId="4FAF3110" w14:textId="77777777" w:rsidR="006B5CE3" w:rsidRDefault="006B5CE3" w:rsidP="006B5CE3">
            <w:pPr>
              <w:pStyle w:val="TAC"/>
              <w:rPr>
                <w:sz w:val="16"/>
                <w:szCs w:val="16"/>
              </w:rPr>
            </w:pPr>
            <w:r>
              <w:rPr>
                <w:sz w:val="16"/>
                <w:szCs w:val="16"/>
              </w:rPr>
              <w:t>SA#87-e</w:t>
            </w:r>
          </w:p>
        </w:tc>
        <w:tc>
          <w:tcPr>
            <w:tcW w:w="1094" w:type="dxa"/>
            <w:shd w:val="solid" w:color="FFFFFF" w:fill="auto"/>
          </w:tcPr>
          <w:p w14:paraId="0EFA17D2" w14:textId="77777777" w:rsidR="006B5CE3" w:rsidRDefault="006B5CE3" w:rsidP="006B5CE3">
            <w:pPr>
              <w:pStyle w:val="TAC"/>
              <w:rPr>
                <w:sz w:val="16"/>
                <w:szCs w:val="16"/>
              </w:rPr>
            </w:pPr>
          </w:p>
        </w:tc>
        <w:tc>
          <w:tcPr>
            <w:tcW w:w="567" w:type="dxa"/>
            <w:shd w:val="solid" w:color="FFFFFF" w:fill="auto"/>
          </w:tcPr>
          <w:p w14:paraId="2B708112" w14:textId="77777777" w:rsidR="006B5CE3" w:rsidRPr="008577C3" w:rsidRDefault="006B5CE3" w:rsidP="006B5CE3">
            <w:pPr>
              <w:pStyle w:val="TAL"/>
              <w:rPr>
                <w:sz w:val="16"/>
                <w:szCs w:val="16"/>
              </w:rPr>
            </w:pPr>
          </w:p>
        </w:tc>
        <w:tc>
          <w:tcPr>
            <w:tcW w:w="425" w:type="dxa"/>
            <w:shd w:val="solid" w:color="FFFFFF" w:fill="auto"/>
          </w:tcPr>
          <w:p w14:paraId="161468B5" w14:textId="77777777" w:rsidR="006B5CE3" w:rsidRPr="008577C3" w:rsidRDefault="006B5CE3" w:rsidP="00CB6257">
            <w:pPr>
              <w:pStyle w:val="TAR"/>
              <w:jc w:val="center"/>
              <w:rPr>
                <w:sz w:val="16"/>
                <w:szCs w:val="16"/>
              </w:rPr>
            </w:pPr>
          </w:p>
        </w:tc>
        <w:tc>
          <w:tcPr>
            <w:tcW w:w="425" w:type="dxa"/>
            <w:shd w:val="solid" w:color="FFFFFF" w:fill="auto"/>
          </w:tcPr>
          <w:p w14:paraId="2801A113" w14:textId="77777777" w:rsidR="006B5CE3" w:rsidRPr="008577C3" w:rsidRDefault="006B5CE3" w:rsidP="006B5CE3">
            <w:pPr>
              <w:pStyle w:val="TAC"/>
              <w:rPr>
                <w:sz w:val="16"/>
                <w:szCs w:val="16"/>
              </w:rPr>
            </w:pPr>
          </w:p>
        </w:tc>
        <w:tc>
          <w:tcPr>
            <w:tcW w:w="4820" w:type="dxa"/>
            <w:shd w:val="solid" w:color="FFFFFF" w:fill="auto"/>
          </w:tcPr>
          <w:p w14:paraId="618D2E04"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002B40AD" w14:textId="77777777" w:rsidR="006B5CE3" w:rsidRDefault="006B5CE3" w:rsidP="006B5CE3">
            <w:pPr>
              <w:pStyle w:val="TAC"/>
              <w:rPr>
                <w:sz w:val="16"/>
                <w:szCs w:val="16"/>
              </w:rPr>
            </w:pPr>
            <w:r>
              <w:rPr>
                <w:sz w:val="16"/>
                <w:szCs w:val="16"/>
              </w:rPr>
              <w:t>16.0.0</w:t>
            </w:r>
          </w:p>
        </w:tc>
      </w:tr>
      <w:tr w:rsidR="008B4A94" w:rsidRPr="008577C3" w14:paraId="3EDB38EF" w14:textId="77777777" w:rsidTr="00CB6257">
        <w:tc>
          <w:tcPr>
            <w:tcW w:w="800" w:type="dxa"/>
            <w:shd w:val="solid" w:color="FFFFFF" w:fill="auto"/>
          </w:tcPr>
          <w:p w14:paraId="00FA65A7" w14:textId="77777777" w:rsidR="008B4A94" w:rsidRDefault="008B4A94" w:rsidP="006B5CE3">
            <w:pPr>
              <w:pStyle w:val="TAC"/>
              <w:rPr>
                <w:sz w:val="16"/>
                <w:szCs w:val="16"/>
              </w:rPr>
            </w:pPr>
            <w:r>
              <w:rPr>
                <w:sz w:val="16"/>
                <w:szCs w:val="16"/>
              </w:rPr>
              <w:t>2020-06</w:t>
            </w:r>
          </w:p>
        </w:tc>
        <w:tc>
          <w:tcPr>
            <w:tcW w:w="800" w:type="dxa"/>
            <w:shd w:val="solid" w:color="FFFFFF" w:fill="auto"/>
          </w:tcPr>
          <w:p w14:paraId="211A6FB3" w14:textId="77777777" w:rsidR="008B4A94" w:rsidRDefault="008B4A94" w:rsidP="006B5CE3">
            <w:pPr>
              <w:pStyle w:val="TAC"/>
              <w:rPr>
                <w:sz w:val="16"/>
                <w:szCs w:val="16"/>
              </w:rPr>
            </w:pPr>
            <w:r>
              <w:rPr>
                <w:sz w:val="16"/>
                <w:szCs w:val="16"/>
              </w:rPr>
              <w:t>SA#88-e</w:t>
            </w:r>
          </w:p>
        </w:tc>
        <w:tc>
          <w:tcPr>
            <w:tcW w:w="1094" w:type="dxa"/>
            <w:shd w:val="solid" w:color="FFFFFF" w:fill="auto"/>
          </w:tcPr>
          <w:p w14:paraId="0E3BDC43" w14:textId="77777777" w:rsidR="008B4A94" w:rsidRDefault="008B4A94" w:rsidP="006B5CE3">
            <w:pPr>
              <w:pStyle w:val="TAC"/>
              <w:rPr>
                <w:sz w:val="16"/>
                <w:szCs w:val="16"/>
              </w:rPr>
            </w:pPr>
            <w:r>
              <w:rPr>
                <w:sz w:val="16"/>
                <w:szCs w:val="16"/>
              </w:rPr>
              <w:t>SP-200496</w:t>
            </w:r>
          </w:p>
        </w:tc>
        <w:tc>
          <w:tcPr>
            <w:tcW w:w="567" w:type="dxa"/>
            <w:shd w:val="solid" w:color="FFFFFF" w:fill="auto"/>
          </w:tcPr>
          <w:p w14:paraId="297DAA44"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4F9C7D2"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0D73AA52"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959B5E7"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71A4158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7347E91" w14:textId="77777777" w:rsidTr="00CB6257">
        <w:tc>
          <w:tcPr>
            <w:tcW w:w="800" w:type="dxa"/>
            <w:shd w:val="solid" w:color="FFFFFF" w:fill="auto"/>
          </w:tcPr>
          <w:p w14:paraId="7B23EE94" w14:textId="77777777" w:rsidR="00166280" w:rsidRDefault="00166280" w:rsidP="006B5CE3">
            <w:pPr>
              <w:pStyle w:val="TAC"/>
              <w:rPr>
                <w:sz w:val="16"/>
                <w:szCs w:val="16"/>
              </w:rPr>
            </w:pPr>
            <w:r>
              <w:rPr>
                <w:sz w:val="16"/>
                <w:szCs w:val="16"/>
              </w:rPr>
              <w:t>2020-09</w:t>
            </w:r>
          </w:p>
        </w:tc>
        <w:tc>
          <w:tcPr>
            <w:tcW w:w="800" w:type="dxa"/>
            <w:shd w:val="solid" w:color="FFFFFF" w:fill="auto"/>
          </w:tcPr>
          <w:p w14:paraId="2C84A817" w14:textId="77777777" w:rsidR="00166280" w:rsidRDefault="00166280" w:rsidP="006B5CE3">
            <w:pPr>
              <w:pStyle w:val="TAC"/>
              <w:rPr>
                <w:sz w:val="16"/>
                <w:szCs w:val="16"/>
              </w:rPr>
            </w:pPr>
            <w:r>
              <w:rPr>
                <w:sz w:val="16"/>
                <w:szCs w:val="16"/>
              </w:rPr>
              <w:t>SA#89-e</w:t>
            </w:r>
          </w:p>
        </w:tc>
        <w:tc>
          <w:tcPr>
            <w:tcW w:w="1094" w:type="dxa"/>
            <w:shd w:val="solid" w:color="FFFFFF" w:fill="auto"/>
          </w:tcPr>
          <w:p w14:paraId="78314BCD" w14:textId="77777777" w:rsidR="00166280" w:rsidRDefault="00166280" w:rsidP="006B5CE3">
            <w:pPr>
              <w:pStyle w:val="TAC"/>
              <w:rPr>
                <w:sz w:val="16"/>
                <w:szCs w:val="16"/>
              </w:rPr>
            </w:pPr>
            <w:r>
              <w:rPr>
                <w:sz w:val="16"/>
                <w:szCs w:val="16"/>
              </w:rPr>
              <w:t>SP-200734</w:t>
            </w:r>
          </w:p>
        </w:tc>
        <w:tc>
          <w:tcPr>
            <w:tcW w:w="567" w:type="dxa"/>
            <w:shd w:val="solid" w:color="FFFFFF" w:fill="auto"/>
          </w:tcPr>
          <w:p w14:paraId="1635E253" w14:textId="77777777" w:rsidR="00166280" w:rsidRDefault="00166280" w:rsidP="006B5CE3">
            <w:pPr>
              <w:pStyle w:val="TAL"/>
              <w:rPr>
                <w:sz w:val="16"/>
                <w:szCs w:val="16"/>
              </w:rPr>
            </w:pPr>
            <w:r>
              <w:rPr>
                <w:sz w:val="16"/>
                <w:szCs w:val="16"/>
              </w:rPr>
              <w:t>0002</w:t>
            </w:r>
          </w:p>
        </w:tc>
        <w:tc>
          <w:tcPr>
            <w:tcW w:w="425" w:type="dxa"/>
            <w:shd w:val="solid" w:color="FFFFFF" w:fill="auto"/>
          </w:tcPr>
          <w:p w14:paraId="2C383E87"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04C3999D" w14:textId="77777777" w:rsidR="00166280" w:rsidRDefault="00166280" w:rsidP="006B5CE3">
            <w:pPr>
              <w:pStyle w:val="TAC"/>
              <w:rPr>
                <w:sz w:val="16"/>
                <w:szCs w:val="16"/>
              </w:rPr>
            </w:pPr>
            <w:r>
              <w:rPr>
                <w:sz w:val="16"/>
                <w:szCs w:val="16"/>
              </w:rPr>
              <w:t>F</w:t>
            </w:r>
          </w:p>
        </w:tc>
        <w:tc>
          <w:tcPr>
            <w:tcW w:w="4820" w:type="dxa"/>
            <w:shd w:val="solid" w:color="FFFFFF" w:fill="auto"/>
          </w:tcPr>
          <w:p w14:paraId="5EE8C3F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22B2FA2E" w14:textId="77777777" w:rsidR="00166280" w:rsidRDefault="00166280" w:rsidP="006B5CE3">
            <w:pPr>
              <w:pStyle w:val="TAC"/>
              <w:rPr>
                <w:sz w:val="16"/>
                <w:szCs w:val="16"/>
              </w:rPr>
            </w:pPr>
            <w:r>
              <w:rPr>
                <w:sz w:val="16"/>
                <w:szCs w:val="16"/>
              </w:rPr>
              <w:t>16.2.0</w:t>
            </w:r>
          </w:p>
        </w:tc>
      </w:tr>
      <w:tr w:rsidR="00321654" w:rsidRPr="008577C3" w14:paraId="15FCC6CC" w14:textId="77777777" w:rsidTr="00CB6257">
        <w:tc>
          <w:tcPr>
            <w:tcW w:w="800" w:type="dxa"/>
            <w:shd w:val="solid" w:color="FFFFFF" w:fill="auto"/>
          </w:tcPr>
          <w:p w14:paraId="43E861EF" w14:textId="77777777" w:rsidR="00321654" w:rsidRDefault="00321654" w:rsidP="006B5CE3">
            <w:pPr>
              <w:pStyle w:val="TAC"/>
              <w:rPr>
                <w:sz w:val="16"/>
                <w:szCs w:val="16"/>
              </w:rPr>
            </w:pPr>
            <w:r>
              <w:rPr>
                <w:sz w:val="16"/>
                <w:szCs w:val="16"/>
              </w:rPr>
              <w:t>2020-12</w:t>
            </w:r>
          </w:p>
        </w:tc>
        <w:tc>
          <w:tcPr>
            <w:tcW w:w="800" w:type="dxa"/>
            <w:shd w:val="solid" w:color="FFFFFF" w:fill="auto"/>
          </w:tcPr>
          <w:p w14:paraId="4501DED2" w14:textId="77777777" w:rsidR="00321654" w:rsidRDefault="00321654" w:rsidP="006B5CE3">
            <w:pPr>
              <w:pStyle w:val="TAC"/>
              <w:rPr>
                <w:sz w:val="16"/>
                <w:szCs w:val="16"/>
              </w:rPr>
            </w:pPr>
            <w:r>
              <w:rPr>
                <w:sz w:val="16"/>
                <w:szCs w:val="16"/>
              </w:rPr>
              <w:t>SA#90e</w:t>
            </w:r>
          </w:p>
        </w:tc>
        <w:tc>
          <w:tcPr>
            <w:tcW w:w="1094" w:type="dxa"/>
            <w:shd w:val="solid" w:color="FFFFFF" w:fill="auto"/>
          </w:tcPr>
          <w:p w14:paraId="73CE05B0" w14:textId="77777777" w:rsidR="00321654" w:rsidRDefault="00321654" w:rsidP="006B5CE3">
            <w:pPr>
              <w:pStyle w:val="TAC"/>
              <w:rPr>
                <w:sz w:val="16"/>
                <w:szCs w:val="16"/>
              </w:rPr>
            </w:pPr>
            <w:r>
              <w:rPr>
                <w:sz w:val="16"/>
                <w:szCs w:val="16"/>
              </w:rPr>
              <w:t>SP-201047</w:t>
            </w:r>
          </w:p>
        </w:tc>
        <w:tc>
          <w:tcPr>
            <w:tcW w:w="567" w:type="dxa"/>
            <w:shd w:val="solid" w:color="FFFFFF" w:fill="auto"/>
          </w:tcPr>
          <w:p w14:paraId="41BD2441" w14:textId="77777777" w:rsidR="00321654" w:rsidRDefault="00321654" w:rsidP="006B5CE3">
            <w:pPr>
              <w:pStyle w:val="TAL"/>
              <w:rPr>
                <w:sz w:val="16"/>
                <w:szCs w:val="16"/>
              </w:rPr>
            </w:pPr>
            <w:r>
              <w:rPr>
                <w:sz w:val="16"/>
                <w:szCs w:val="16"/>
              </w:rPr>
              <w:t>0003</w:t>
            </w:r>
          </w:p>
        </w:tc>
        <w:tc>
          <w:tcPr>
            <w:tcW w:w="425" w:type="dxa"/>
            <w:shd w:val="solid" w:color="FFFFFF" w:fill="auto"/>
          </w:tcPr>
          <w:p w14:paraId="10249A12"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673770D0" w14:textId="77777777" w:rsidR="00321654" w:rsidRDefault="00321654" w:rsidP="006B5CE3">
            <w:pPr>
              <w:pStyle w:val="TAC"/>
              <w:rPr>
                <w:sz w:val="16"/>
                <w:szCs w:val="16"/>
              </w:rPr>
            </w:pPr>
            <w:r>
              <w:rPr>
                <w:sz w:val="16"/>
                <w:szCs w:val="16"/>
              </w:rPr>
              <w:t>F</w:t>
            </w:r>
          </w:p>
        </w:tc>
        <w:tc>
          <w:tcPr>
            <w:tcW w:w="4820" w:type="dxa"/>
            <w:shd w:val="solid" w:color="FFFFFF" w:fill="auto"/>
          </w:tcPr>
          <w:p w14:paraId="54EFD851"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104A85D4" w14:textId="77777777" w:rsidR="00321654" w:rsidRDefault="00321654" w:rsidP="006B5CE3">
            <w:pPr>
              <w:pStyle w:val="TAC"/>
              <w:rPr>
                <w:sz w:val="16"/>
                <w:szCs w:val="16"/>
              </w:rPr>
            </w:pPr>
            <w:r>
              <w:rPr>
                <w:sz w:val="16"/>
                <w:szCs w:val="16"/>
              </w:rPr>
              <w:t>16.3.0</w:t>
            </w:r>
          </w:p>
        </w:tc>
      </w:tr>
      <w:tr w:rsidR="00C30EAC" w:rsidRPr="008577C3" w14:paraId="3F131AC1" w14:textId="77777777" w:rsidTr="00CB6257">
        <w:tc>
          <w:tcPr>
            <w:tcW w:w="800" w:type="dxa"/>
            <w:shd w:val="solid" w:color="FFFFFF" w:fill="auto"/>
          </w:tcPr>
          <w:p w14:paraId="1D633D1A" w14:textId="77777777" w:rsidR="00C30EAC" w:rsidRDefault="00C30EAC" w:rsidP="00C30EAC">
            <w:pPr>
              <w:pStyle w:val="TAC"/>
              <w:rPr>
                <w:sz w:val="16"/>
                <w:szCs w:val="16"/>
              </w:rPr>
            </w:pPr>
            <w:r>
              <w:rPr>
                <w:sz w:val="16"/>
                <w:szCs w:val="16"/>
              </w:rPr>
              <w:t>2020-12</w:t>
            </w:r>
          </w:p>
        </w:tc>
        <w:tc>
          <w:tcPr>
            <w:tcW w:w="800" w:type="dxa"/>
            <w:shd w:val="solid" w:color="FFFFFF" w:fill="auto"/>
          </w:tcPr>
          <w:p w14:paraId="032BE2BE" w14:textId="77777777" w:rsidR="00C30EAC" w:rsidRDefault="00C30EAC" w:rsidP="00C30EAC">
            <w:pPr>
              <w:pStyle w:val="TAC"/>
              <w:rPr>
                <w:sz w:val="16"/>
                <w:szCs w:val="16"/>
              </w:rPr>
            </w:pPr>
            <w:r>
              <w:rPr>
                <w:sz w:val="16"/>
                <w:szCs w:val="16"/>
              </w:rPr>
              <w:t>SA#90e</w:t>
            </w:r>
          </w:p>
        </w:tc>
        <w:tc>
          <w:tcPr>
            <w:tcW w:w="1094" w:type="dxa"/>
            <w:shd w:val="solid" w:color="FFFFFF" w:fill="auto"/>
          </w:tcPr>
          <w:p w14:paraId="45A653C3" w14:textId="77777777" w:rsidR="00C30EAC" w:rsidRDefault="00C30EAC" w:rsidP="00C30EAC">
            <w:pPr>
              <w:pStyle w:val="TAC"/>
              <w:rPr>
                <w:sz w:val="16"/>
                <w:szCs w:val="16"/>
              </w:rPr>
            </w:pPr>
            <w:r>
              <w:rPr>
                <w:sz w:val="16"/>
                <w:szCs w:val="16"/>
              </w:rPr>
              <w:t>SP-201047</w:t>
            </w:r>
          </w:p>
        </w:tc>
        <w:tc>
          <w:tcPr>
            <w:tcW w:w="567" w:type="dxa"/>
            <w:shd w:val="solid" w:color="FFFFFF" w:fill="auto"/>
          </w:tcPr>
          <w:p w14:paraId="18E83749" w14:textId="77777777" w:rsidR="00C30EAC" w:rsidRDefault="00C30EAC" w:rsidP="00C30EAC">
            <w:pPr>
              <w:pStyle w:val="TAL"/>
              <w:rPr>
                <w:sz w:val="16"/>
                <w:szCs w:val="16"/>
              </w:rPr>
            </w:pPr>
            <w:r>
              <w:rPr>
                <w:sz w:val="16"/>
                <w:szCs w:val="16"/>
              </w:rPr>
              <w:t>0004</w:t>
            </w:r>
          </w:p>
        </w:tc>
        <w:tc>
          <w:tcPr>
            <w:tcW w:w="425" w:type="dxa"/>
            <w:shd w:val="solid" w:color="FFFFFF" w:fill="auto"/>
          </w:tcPr>
          <w:p w14:paraId="1F9DB507"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0036884A" w14:textId="77777777" w:rsidR="00C30EAC" w:rsidRDefault="00C30EAC" w:rsidP="00C30EAC">
            <w:pPr>
              <w:pStyle w:val="TAC"/>
              <w:rPr>
                <w:sz w:val="16"/>
                <w:szCs w:val="16"/>
              </w:rPr>
            </w:pPr>
            <w:r>
              <w:rPr>
                <w:sz w:val="16"/>
                <w:szCs w:val="16"/>
              </w:rPr>
              <w:t>F</w:t>
            </w:r>
          </w:p>
        </w:tc>
        <w:tc>
          <w:tcPr>
            <w:tcW w:w="4820" w:type="dxa"/>
            <w:shd w:val="solid" w:color="FFFFFF" w:fill="auto"/>
          </w:tcPr>
          <w:p w14:paraId="471741F2"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6249AA32" w14:textId="77777777" w:rsidR="00C30EAC" w:rsidRDefault="00C30EAC" w:rsidP="00C30EAC">
            <w:pPr>
              <w:pStyle w:val="TAC"/>
              <w:rPr>
                <w:sz w:val="16"/>
                <w:szCs w:val="16"/>
              </w:rPr>
            </w:pPr>
            <w:r>
              <w:rPr>
                <w:sz w:val="16"/>
                <w:szCs w:val="16"/>
              </w:rPr>
              <w:t>16.3.0</w:t>
            </w:r>
          </w:p>
        </w:tc>
      </w:tr>
      <w:tr w:rsidR="00230396" w:rsidRPr="008577C3" w14:paraId="10495BAA" w14:textId="77777777" w:rsidTr="00CB6257">
        <w:tc>
          <w:tcPr>
            <w:tcW w:w="800" w:type="dxa"/>
            <w:shd w:val="solid" w:color="FFFFFF" w:fill="auto"/>
          </w:tcPr>
          <w:p w14:paraId="5AF628BE" w14:textId="77777777" w:rsidR="00230396" w:rsidRDefault="00230396" w:rsidP="00C30EAC">
            <w:pPr>
              <w:pStyle w:val="TAC"/>
              <w:rPr>
                <w:sz w:val="16"/>
                <w:szCs w:val="16"/>
              </w:rPr>
            </w:pPr>
            <w:r>
              <w:rPr>
                <w:sz w:val="16"/>
                <w:szCs w:val="16"/>
              </w:rPr>
              <w:t>2020-12</w:t>
            </w:r>
          </w:p>
        </w:tc>
        <w:tc>
          <w:tcPr>
            <w:tcW w:w="800" w:type="dxa"/>
            <w:shd w:val="solid" w:color="FFFFFF" w:fill="auto"/>
          </w:tcPr>
          <w:p w14:paraId="3085D791" w14:textId="77777777" w:rsidR="00230396" w:rsidRDefault="00230396" w:rsidP="00C30EAC">
            <w:pPr>
              <w:pStyle w:val="TAC"/>
              <w:rPr>
                <w:sz w:val="16"/>
                <w:szCs w:val="16"/>
              </w:rPr>
            </w:pPr>
            <w:r>
              <w:rPr>
                <w:sz w:val="16"/>
                <w:szCs w:val="16"/>
              </w:rPr>
              <w:t>SA#90e</w:t>
            </w:r>
          </w:p>
        </w:tc>
        <w:tc>
          <w:tcPr>
            <w:tcW w:w="1094" w:type="dxa"/>
            <w:shd w:val="solid" w:color="FFFFFF" w:fill="auto"/>
          </w:tcPr>
          <w:p w14:paraId="19ABA7A6" w14:textId="77777777" w:rsidR="00230396" w:rsidRDefault="00230396" w:rsidP="00C30EAC">
            <w:pPr>
              <w:pStyle w:val="TAC"/>
              <w:rPr>
                <w:sz w:val="16"/>
                <w:szCs w:val="16"/>
              </w:rPr>
            </w:pPr>
            <w:r>
              <w:rPr>
                <w:sz w:val="16"/>
                <w:szCs w:val="16"/>
              </w:rPr>
              <w:t>SP-201047</w:t>
            </w:r>
          </w:p>
        </w:tc>
        <w:tc>
          <w:tcPr>
            <w:tcW w:w="567" w:type="dxa"/>
            <w:shd w:val="solid" w:color="FFFFFF" w:fill="auto"/>
          </w:tcPr>
          <w:p w14:paraId="694B5A34" w14:textId="77777777" w:rsidR="00230396" w:rsidRDefault="00230396" w:rsidP="00C30EAC">
            <w:pPr>
              <w:pStyle w:val="TAL"/>
              <w:rPr>
                <w:sz w:val="16"/>
                <w:szCs w:val="16"/>
              </w:rPr>
            </w:pPr>
            <w:r>
              <w:rPr>
                <w:sz w:val="16"/>
                <w:szCs w:val="16"/>
              </w:rPr>
              <w:t>0005</w:t>
            </w:r>
          </w:p>
        </w:tc>
        <w:tc>
          <w:tcPr>
            <w:tcW w:w="425" w:type="dxa"/>
            <w:shd w:val="solid" w:color="FFFFFF" w:fill="auto"/>
          </w:tcPr>
          <w:p w14:paraId="0AD06100"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7725E3E2" w14:textId="77777777" w:rsidR="00230396" w:rsidRDefault="00230396" w:rsidP="00C30EAC">
            <w:pPr>
              <w:pStyle w:val="TAC"/>
              <w:rPr>
                <w:sz w:val="16"/>
                <w:szCs w:val="16"/>
              </w:rPr>
            </w:pPr>
            <w:r>
              <w:rPr>
                <w:sz w:val="16"/>
                <w:szCs w:val="16"/>
              </w:rPr>
              <w:t>F</w:t>
            </w:r>
          </w:p>
        </w:tc>
        <w:tc>
          <w:tcPr>
            <w:tcW w:w="4820" w:type="dxa"/>
            <w:shd w:val="solid" w:color="FFFFFF" w:fill="auto"/>
          </w:tcPr>
          <w:p w14:paraId="03A45FB9"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53F8F12E" w14:textId="77777777" w:rsidR="00230396" w:rsidRDefault="00230396" w:rsidP="00C30EAC">
            <w:pPr>
              <w:pStyle w:val="TAC"/>
              <w:rPr>
                <w:sz w:val="16"/>
                <w:szCs w:val="16"/>
              </w:rPr>
            </w:pPr>
            <w:r>
              <w:rPr>
                <w:sz w:val="16"/>
                <w:szCs w:val="16"/>
              </w:rPr>
              <w:t>16.3.0</w:t>
            </w:r>
          </w:p>
        </w:tc>
      </w:tr>
      <w:tr w:rsidR="00230396" w:rsidRPr="008577C3" w14:paraId="612A8E0C" w14:textId="77777777" w:rsidTr="00CB6257">
        <w:tc>
          <w:tcPr>
            <w:tcW w:w="800" w:type="dxa"/>
            <w:shd w:val="solid" w:color="FFFFFF" w:fill="auto"/>
          </w:tcPr>
          <w:p w14:paraId="694E3616" w14:textId="77777777" w:rsidR="00230396" w:rsidRDefault="00230396" w:rsidP="00230396">
            <w:pPr>
              <w:pStyle w:val="TAC"/>
              <w:rPr>
                <w:sz w:val="16"/>
                <w:szCs w:val="16"/>
              </w:rPr>
            </w:pPr>
            <w:r>
              <w:rPr>
                <w:sz w:val="16"/>
                <w:szCs w:val="16"/>
              </w:rPr>
              <w:t>2020-12</w:t>
            </w:r>
          </w:p>
        </w:tc>
        <w:tc>
          <w:tcPr>
            <w:tcW w:w="800" w:type="dxa"/>
            <w:shd w:val="solid" w:color="FFFFFF" w:fill="auto"/>
          </w:tcPr>
          <w:p w14:paraId="787DE612" w14:textId="77777777" w:rsidR="00230396" w:rsidRDefault="00230396" w:rsidP="00230396">
            <w:pPr>
              <w:pStyle w:val="TAC"/>
              <w:rPr>
                <w:sz w:val="16"/>
                <w:szCs w:val="16"/>
              </w:rPr>
            </w:pPr>
            <w:r>
              <w:rPr>
                <w:sz w:val="16"/>
                <w:szCs w:val="16"/>
              </w:rPr>
              <w:t>SA#90e</w:t>
            </w:r>
          </w:p>
        </w:tc>
        <w:tc>
          <w:tcPr>
            <w:tcW w:w="1094" w:type="dxa"/>
            <w:shd w:val="solid" w:color="FFFFFF" w:fill="auto"/>
          </w:tcPr>
          <w:p w14:paraId="10F038F4" w14:textId="77777777" w:rsidR="00230396" w:rsidRDefault="00230396" w:rsidP="00230396">
            <w:pPr>
              <w:pStyle w:val="TAC"/>
              <w:rPr>
                <w:sz w:val="16"/>
                <w:szCs w:val="16"/>
              </w:rPr>
            </w:pPr>
            <w:r>
              <w:rPr>
                <w:sz w:val="16"/>
                <w:szCs w:val="16"/>
              </w:rPr>
              <w:t>SP-201047</w:t>
            </w:r>
          </w:p>
        </w:tc>
        <w:tc>
          <w:tcPr>
            <w:tcW w:w="567" w:type="dxa"/>
            <w:shd w:val="solid" w:color="FFFFFF" w:fill="auto"/>
          </w:tcPr>
          <w:p w14:paraId="6AC59838" w14:textId="77777777" w:rsidR="00230396" w:rsidRDefault="00230396" w:rsidP="00230396">
            <w:pPr>
              <w:pStyle w:val="TAL"/>
              <w:rPr>
                <w:sz w:val="16"/>
                <w:szCs w:val="16"/>
              </w:rPr>
            </w:pPr>
            <w:r>
              <w:rPr>
                <w:sz w:val="16"/>
                <w:szCs w:val="16"/>
              </w:rPr>
              <w:t>0007</w:t>
            </w:r>
          </w:p>
        </w:tc>
        <w:tc>
          <w:tcPr>
            <w:tcW w:w="425" w:type="dxa"/>
            <w:shd w:val="solid" w:color="FFFFFF" w:fill="auto"/>
          </w:tcPr>
          <w:p w14:paraId="396D834C"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952C444" w14:textId="77777777" w:rsidR="00230396" w:rsidRDefault="00230396" w:rsidP="00230396">
            <w:pPr>
              <w:pStyle w:val="TAC"/>
              <w:rPr>
                <w:sz w:val="16"/>
                <w:szCs w:val="16"/>
              </w:rPr>
            </w:pPr>
            <w:r>
              <w:rPr>
                <w:sz w:val="16"/>
                <w:szCs w:val="16"/>
              </w:rPr>
              <w:t>F</w:t>
            </w:r>
          </w:p>
        </w:tc>
        <w:tc>
          <w:tcPr>
            <w:tcW w:w="4820" w:type="dxa"/>
            <w:shd w:val="solid" w:color="FFFFFF" w:fill="auto"/>
          </w:tcPr>
          <w:p w14:paraId="37402D62"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3419E9C9" w14:textId="77777777" w:rsidR="00230396" w:rsidRDefault="00230396" w:rsidP="00230396">
            <w:pPr>
              <w:pStyle w:val="TAC"/>
              <w:rPr>
                <w:sz w:val="16"/>
                <w:szCs w:val="16"/>
              </w:rPr>
            </w:pPr>
            <w:r>
              <w:rPr>
                <w:sz w:val="16"/>
                <w:szCs w:val="16"/>
              </w:rPr>
              <w:t>16.3.0</w:t>
            </w:r>
          </w:p>
        </w:tc>
      </w:tr>
      <w:tr w:rsidR="00C64FF8" w:rsidRPr="008577C3" w14:paraId="0C3ED0FE" w14:textId="77777777" w:rsidTr="00CB6257">
        <w:tc>
          <w:tcPr>
            <w:tcW w:w="800" w:type="dxa"/>
            <w:shd w:val="solid" w:color="FFFFFF" w:fill="auto"/>
          </w:tcPr>
          <w:p w14:paraId="38984DE2" w14:textId="77777777" w:rsidR="00C64FF8" w:rsidRDefault="00C64FF8" w:rsidP="00230396">
            <w:pPr>
              <w:pStyle w:val="TAC"/>
              <w:rPr>
                <w:sz w:val="16"/>
                <w:szCs w:val="16"/>
              </w:rPr>
            </w:pPr>
            <w:r>
              <w:rPr>
                <w:sz w:val="16"/>
                <w:szCs w:val="16"/>
              </w:rPr>
              <w:t>2021-03</w:t>
            </w:r>
          </w:p>
        </w:tc>
        <w:tc>
          <w:tcPr>
            <w:tcW w:w="800" w:type="dxa"/>
            <w:shd w:val="solid" w:color="FFFFFF" w:fill="auto"/>
          </w:tcPr>
          <w:p w14:paraId="45F0A3AE" w14:textId="77777777" w:rsidR="00C64FF8" w:rsidRDefault="00C64FF8" w:rsidP="00230396">
            <w:pPr>
              <w:pStyle w:val="TAC"/>
              <w:rPr>
                <w:sz w:val="16"/>
                <w:szCs w:val="16"/>
              </w:rPr>
            </w:pPr>
            <w:r>
              <w:rPr>
                <w:sz w:val="16"/>
                <w:szCs w:val="16"/>
              </w:rPr>
              <w:t>SA#91e</w:t>
            </w:r>
          </w:p>
        </w:tc>
        <w:tc>
          <w:tcPr>
            <w:tcW w:w="1094" w:type="dxa"/>
            <w:shd w:val="solid" w:color="FFFFFF" w:fill="auto"/>
          </w:tcPr>
          <w:p w14:paraId="3BC4161D" w14:textId="77777777" w:rsidR="00C64FF8" w:rsidRDefault="00C64FF8" w:rsidP="00230396">
            <w:pPr>
              <w:pStyle w:val="TAC"/>
              <w:rPr>
                <w:sz w:val="16"/>
                <w:szCs w:val="16"/>
              </w:rPr>
            </w:pPr>
            <w:r>
              <w:rPr>
                <w:sz w:val="16"/>
                <w:szCs w:val="16"/>
              </w:rPr>
              <w:t>SP-210143</w:t>
            </w:r>
          </w:p>
        </w:tc>
        <w:tc>
          <w:tcPr>
            <w:tcW w:w="567" w:type="dxa"/>
            <w:shd w:val="solid" w:color="FFFFFF" w:fill="auto"/>
          </w:tcPr>
          <w:p w14:paraId="6C913072" w14:textId="77777777" w:rsidR="00C64FF8" w:rsidRDefault="00C64FF8" w:rsidP="00230396">
            <w:pPr>
              <w:pStyle w:val="TAL"/>
              <w:rPr>
                <w:sz w:val="16"/>
                <w:szCs w:val="16"/>
              </w:rPr>
            </w:pPr>
            <w:r>
              <w:rPr>
                <w:sz w:val="16"/>
                <w:szCs w:val="16"/>
              </w:rPr>
              <w:t>0009</w:t>
            </w:r>
          </w:p>
        </w:tc>
        <w:tc>
          <w:tcPr>
            <w:tcW w:w="425" w:type="dxa"/>
            <w:shd w:val="solid" w:color="FFFFFF" w:fill="auto"/>
          </w:tcPr>
          <w:p w14:paraId="18FC846C"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A70D237" w14:textId="77777777" w:rsidR="00C64FF8" w:rsidRDefault="00C64FF8" w:rsidP="00230396">
            <w:pPr>
              <w:pStyle w:val="TAC"/>
              <w:rPr>
                <w:sz w:val="16"/>
                <w:szCs w:val="16"/>
              </w:rPr>
            </w:pPr>
            <w:r>
              <w:rPr>
                <w:sz w:val="16"/>
                <w:szCs w:val="16"/>
              </w:rPr>
              <w:t>F</w:t>
            </w:r>
          </w:p>
        </w:tc>
        <w:tc>
          <w:tcPr>
            <w:tcW w:w="4820" w:type="dxa"/>
            <w:shd w:val="solid" w:color="FFFFFF" w:fill="auto"/>
          </w:tcPr>
          <w:p w14:paraId="453D5D8C"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5E3AAE55" w14:textId="77777777" w:rsidR="00C64FF8" w:rsidRDefault="00C64FF8" w:rsidP="00230396">
            <w:pPr>
              <w:pStyle w:val="TAC"/>
              <w:rPr>
                <w:sz w:val="16"/>
                <w:szCs w:val="16"/>
              </w:rPr>
            </w:pPr>
            <w:r>
              <w:rPr>
                <w:sz w:val="16"/>
                <w:szCs w:val="16"/>
              </w:rPr>
              <w:t>16.4.0</w:t>
            </w:r>
          </w:p>
        </w:tc>
      </w:tr>
      <w:tr w:rsidR="002F50BB" w:rsidRPr="008577C3" w14:paraId="3C2E119E" w14:textId="77777777" w:rsidTr="00CB6257">
        <w:tc>
          <w:tcPr>
            <w:tcW w:w="800" w:type="dxa"/>
            <w:shd w:val="solid" w:color="FFFFFF" w:fill="auto"/>
          </w:tcPr>
          <w:p w14:paraId="60E45924" w14:textId="77777777" w:rsidR="002F50BB" w:rsidRDefault="002F50BB" w:rsidP="002F50BB">
            <w:pPr>
              <w:pStyle w:val="TAC"/>
              <w:rPr>
                <w:sz w:val="16"/>
                <w:szCs w:val="16"/>
              </w:rPr>
            </w:pPr>
            <w:r>
              <w:rPr>
                <w:sz w:val="16"/>
                <w:szCs w:val="16"/>
              </w:rPr>
              <w:t>2021-03</w:t>
            </w:r>
          </w:p>
        </w:tc>
        <w:tc>
          <w:tcPr>
            <w:tcW w:w="800" w:type="dxa"/>
            <w:shd w:val="solid" w:color="FFFFFF" w:fill="auto"/>
          </w:tcPr>
          <w:p w14:paraId="333CB51D" w14:textId="77777777" w:rsidR="002F50BB" w:rsidRDefault="002F50BB" w:rsidP="002F50BB">
            <w:pPr>
              <w:pStyle w:val="TAC"/>
              <w:rPr>
                <w:sz w:val="16"/>
                <w:szCs w:val="16"/>
              </w:rPr>
            </w:pPr>
            <w:r>
              <w:rPr>
                <w:sz w:val="16"/>
                <w:szCs w:val="16"/>
              </w:rPr>
              <w:t>SA#91e</w:t>
            </w:r>
          </w:p>
        </w:tc>
        <w:tc>
          <w:tcPr>
            <w:tcW w:w="1094" w:type="dxa"/>
            <w:shd w:val="solid" w:color="FFFFFF" w:fill="auto"/>
          </w:tcPr>
          <w:p w14:paraId="3AFCD6C1" w14:textId="77777777" w:rsidR="002F50BB" w:rsidRDefault="002F50BB" w:rsidP="002F50BB">
            <w:pPr>
              <w:pStyle w:val="TAC"/>
              <w:rPr>
                <w:sz w:val="16"/>
                <w:szCs w:val="16"/>
              </w:rPr>
            </w:pPr>
            <w:r>
              <w:rPr>
                <w:sz w:val="16"/>
                <w:szCs w:val="16"/>
              </w:rPr>
              <w:t>SP-210142</w:t>
            </w:r>
          </w:p>
        </w:tc>
        <w:tc>
          <w:tcPr>
            <w:tcW w:w="567" w:type="dxa"/>
            <w:shd w:val="solid" w:color="FFFFFF" w:fill="auto"/>
          </w:tcPr>
          <w:p w14:paraId="10C76CF4" w14:textId="77777777" w:rsidR="002F50BB" w:rsidRDefault="002F50BB" w:rsidP="002F50BB">
            <w:pPr>
              <w:pStyle w:val="TAL"/>
              <w:rPr>
                <w:sz w:val="16"/>
                <w:szCs w:val="16"/>
              </w:rPr>
            </w:pPr>
            <w:r>
              <w:rPr>
                <w:sz w:val="16"/>
                <w:szCs w:val="16"/>
              </w:rPr>
              <w:t>0008</w:t>
            </w:r>
          </w:p>
        </w:tc>
        <w:tc>
          <w:tcPr>
            <w:tcW w:w="425" w:type="dxa"/>
            <w:shd w:val="solid" w:color="FFFFFF" w:fill="auto"/>
          </w:tcPr>
          <w:p w14:paraId="4DAB8104"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47814F05" w14:textId="77777777" w:rsidR="002F50BB" w:rsidRDefault="002F50BB" w:rsidP="002F50BB">
            <w:pPr>
              <w:pStyle w:val="TAC"/>
              <w:rPr>
                <w:sz w:val="16"/>
                <w:szCs w:val="16"/>
              </w:rPr>
            </w:pPr>
            <w:r>
              <w:rPr>
                <w:sz w:val="16"/>
                <w:szCs w:val="16"/>
              </w:rPr>
              <w:t>B</w:t>
            </w:r>
          </w:p>
        </w:tc>
        <w:tc>
          <w:tcPr>
            <w:tcW w:w="4820" w:type="dxa"/>
            <w:shd w:val="solid" w:color="FFFFFF" w:fill="auto"/>
          </w:tcPr>
          <w:p w14:paraId="46C1411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7EEBEE9E" w14:textId="77777777" w:rsidR="002F50BB" w:rsidRDefault="002F50BB" w:rsidP="002F50BB">
            <w:pPr>
              <w:pStyle w:val="TAC"/>
              <w:rPr>
                <w:sz w:val="16"/>
                <w:szCs w:val="16"/>
              </w:rPr>
            </w:pPr>
            <w:r>
              <w:rPr>
                <w:sz w:val="16"/>
                <w:szCs w:val="16"/>
              </w:rPr>
              <w:t>17.0.0</w:t>
            </w:r>
          </w:p>
        </w:tc>
      </w:tr>
      <w:tr w:rsidR="00B23C41" w:rsidRPr="008577C3" w14:paraId="75345A91" w14:textId="77777777" w:rsidTr="00CB6257">
        <w:tc>
          <w:tcPr>
            <w:tcW w:w="800" w:type="dxa"/>
            <w:shd w:val="solid" w:color="FFFFFF" w:fill="auto"/>
          </w:tcPr>
          <w:p w14:paraId="4E66BBBB" w14:textId="77777777" w:rsidR="00B23C41" w:rsidRDefault="00B23C41" w:rsidP="00B23C41">
            <w:pPr>
              <w:pStyle w:val="TAC"/>
              <w:rPr>
                <w:sz w:val="16"/>
                <w:szCs w:val="16"/>
              </w:rPr>
            </w:pPr>
            <w:r>
              <w:rPr>
                <w:sz w:val="16"/>
                <w:szCs w:val="16"/>
              </w:rPr>
              <w:t>2021-03</w:t>
            </w:r>
          </w:p>
        </w:tc>
        <w:tc>
          <w:tcPr>
            <w:tcW w:w="800" w:type="dxa"/>
            <w:shd w:val="solid" w:color="FFFFFF" w:fill="auto"/>
          </w:tcPr>
          <w:p w14:paraId="563CCCE6" w14:textId="77777777" w:rsidR="00B23C41" w:rsidRDefault="00B23C41" w:rsidP="00B23C41">
            <w:pPr>
              <w:pStyle w:val="TAC"/>
              <w:rPr>
                <w:sz w:val="16"/>
                <w:szCs w:val="16"/>
              </w:rPr>
            </w:pPr>
            <w:r>
              <w:rPr>
                <w:sz w:val="16"/>
                <w:szCs w:val="16"/>
              </w:rPr>
              <w:t>SA#91e</w:t>
            </w:r>
          </w:p>
        </w:tc>
        <w:tc>
          <w:tcPr>
            <w:tcW w:w="1094" w:type="dxa"/>
            <w:shd w:val="solid" w:color="FFFFFF" w:fill="auto"/>
          </w:tcPr>
          <w:p w14:paraId="758D76D5" w14:textId="77777777" w:rsidR="00B23C41" w:rsidRDefault="00B23C41" w:rsidP="00B23C41">
            <w:pPr>
              <w:pStyle w:val="TAC"/>
              <w:rPr>
                <w:sz w:val="16"/>
                <w:szCs w:val="16"/>
              </w:rPr>
            </w:pPr>
            <w:r>
              <w:rPr>
                <w:sz w:val="16"/>
                <w:szCs w:val="16"/>
              </w:rPr>
              <w:t>SP-210142</w:t>
            </w:r>
          </w:p>
        </w:tc>
        <w:tc>
          <w:tcPr>
            <w:tcW w:w="567" w:type="dxa"/>
            <w:shd w:val="solid" w:color="FFFFFF" w:fill="auto"/>
          </w:tcPr>
          <w:p w14:paraId="4F14BD11" w14:textId="77777777" w:rsidR="00B23C41" w:rsidRDefault="00B23C41" w:rsidP="00B23C41">
            <w:pPr>
              <w:pStyle w:val="TAL"/>
              <w:rPr>
                <w:sz w:val="16"/>
                <w:szCs w:val="16"/>
              </w:rPr>
            </w:pPr>
            <w:r>
              <w:rPr>
                <w:sz w:val="16"/>
                <w:szCs w:val="16"/>
              </w:rPr>
              <w:t>0010</w:t>
            </w:r>
          </w:p>
        </w:tc>
        <w:tc>
          <w:tcPr>
            <w:tcW w:w="425" w:type="dxa"/>
            <w:shd w:val="solid" w:color="FFFFFF" w:fill="auto"/>
          </w:tcPr>
          <w:p w14:paraId="69A62065"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2535C020" w14:textId="77777777" w:rsidR="00B23C41" w:rsidRDefault="00B23C41" w:rsidP="00B23C41">
            <w:pPr>
              <w:pStyle w:val="TAC"/>
              <w:rPr>
                <w:sz w:val="16"/>
                <w:szCs w:val="16"/>
              </w:rPr>
            </w:pPr>
            <w:r>
              <w:rPr>
                <w:sz w:val="16"/>
                <w:szCs w:val="16"/>
              </w:rPr>
              <w:t>B</w:t>
            </w:r>
          </w:p>
        </w:tc>
        <w:tc>
          <w:tcPr>
            <w:tcW w:w="4820" w:type="dxa"/>
            <w:shd w:val="solid" w:color="FFFFFF" w:fill="auto"/>
          </w:tcPr>
          <w:p w14:paraId="1A1841A7"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2F9B55B9" w14:textId="77777777" w:rsidR="00B23C41" w:rsidRDefault="00B23C41" w:rsidP="00B23C41">
            <w:pPr>
              <w:pStyle w:val="TAC"/>
              <w:rPr>
                <w:sz w:val="16"/>
                <w:szCs w:val="16"/>
              </w:rPr>
            </w:pPr>
            <w:r>
              <w:rPr>
                <w:sz w:val="16"/>
                <w:szCs w:val="16"/>
              </w:rPr>
              <w:t>17.0.0</w:t>
            </w:r>
          </w:p>
        </w:tc>
      </w:tr>
      <w:tr w:rsidR="00FC6D6E" w:rsidRPr="008577C3" w14:paraId="7F75C12B" w14:textId="77777777" w:rsidTr="00CB6257">
        <w:tc>
          <w:tcPr>
            <w:tcW w:w="800" w:type="dxa"/>
            <w:shd w:val="solid" w:color="FFFFFF" w:fill="auto"/>
          </w:tcPr>
          <w:p w14:paraId="74836E00" w14:textId="77777777" w:rsidR="00FC6D6E" w:rsidRDefault="00FC6D6E" w:rsidP="00B23C41">
            <w:pPr>
              <w:pStyle w:val="TAC"/>
              <w:rPr>
                <w:sz w:val="16"/>
                <w:szCs w:val="16"/>
              </w:rPr>
            </w:pPr>
            <w:r>
              <w:rPr>
                <w:sz w:val="16"/>
                <w:szCs w:val="16"/>
              </w:rPr>
              <w:t>2021-06</w:t>
            </w:r>
          </w:p>
        </w:tc>
        <w:tc>
          <w:tcPr>
            <w:tcW w:w="800" w:type="dxa"/>
            <w:shd w:val="solid" w:color="FFFFFF" w:fill="auto"/>
          </w:tcPr>
          <w:p w14:paraId="711FE39E" w14:textId="77777777" w:rsidR="00FC6D6E" w:rsidRDefault="00FC6D6E" w:rsidP="00B23C41">
            <w:pPr>
              <w:pStyle w:val="TAC"/>
              <w:rPr>
                <w:sz w:val="16"/>
                <w:szCs w:val="16"/>
              </w:rPr>
            </w:pPr>
            <w:r>
              <w:rPr>
                <w:sz w:val="16"/>
                <w:szCs w:val="16"/>
              </w:rPr>
              <w:t>SA#92e</w:t>
            </w:r>
          </w:p>
        </w:tc>
        <w:tc>
          <w:tcPr>
            <w:tcW w:w="1094" w:type="dxa"/>
            <w:shd w:val="solid" w:color="FFFFFF" w:fill="auto"/>
          </w:tcPr>
          <w:p w14:paraId="6F6C1AB5"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1498AC4" w14:textId="77777777" w:rsidR="00FC6D6E" w:rsidRDefault="00FC6D6E" w:rsidP="00B23C41">
            <w:pPr>
              <w:pStyle w:val="TAL"/>
              <w:rPr>
                <w:sz w:val="16"/>
                <w:szCs w:val="16"/>
              </w:rPr>
            </w:pPr>
            <w:r>
              <w:rPr>
                <w:sz w:val="16"/>
                <w:szCs w:val="16"/>
              </w:rPr>
              <w:t>0011</w:t>
            </w:r>
          </w:p>
        </w:tc>
        <w:tc>
          <w:tcPr>
            <w:tcW w:w="425" w:type="dxa"/>
            <w:shd w:val="solid" w:color="FFFFFF" w:fill="auto"/>
          </w:tcPr>
          <w:p w14:paraId="1D5D422B"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1DC0319B" w14:textId="77777777" w:rsidR="00FC6D6E" w:rsidRDefault="00FC6D6E" w:rsidP="00B23C41">
            <w:pPr>
              <w:pStyle w:val="TAC"/>
              <w:rPr>
                <w:sz w:val="16"/>
                <w:szCs w:val="16"/>
              </w:rPr>
            </w:pPr>
            <w:r>
              <w:rPr>
                <w:sz w:val="16"/>
                <w:szCs w:val="16"/>
              </w:rPr>
              <w:t>B</w:t>
            </w:r>
          </w:p>
        </w:tc>
        <w:tc>
          <w:tcPr>
            <w:tcW w:w="4820" w:type="dxa"/>
            <w:shd w:val="solid" w:color="FFFFFF" w:fill="auto"/>
          </w:tcPr>
          <w:p w14:paraId="713BD3CF"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1F399780" w14:textId="77777777" w:rsidR="00FC6D6E" w:rsidRDefault="00FC6D6E" w:rsidP="00B23C41">
            <w:pPr>
              <w:pStyle w:val="TAC"/>
              <w:rPr>
                <w:sz w:val="16"/>
                <w:szCs w:val="16"/>
              </w:rPr>
            </w:pPr>
            <w:r>
              <w:rPr>
                <w:sz w:val="16"/>
                <w:szCs w:val="16"/>
              </w:rPr>
              <w:t>17.1.0</w:t>
            </w:r>
          </w:p>
        </w:tc>
      </w:tr>
      <w:tr w:rsidR="000C6C5C" w:rsidRPr="008577C3" w14:paraId="39C64D77" w14:textId="77777777" w:rsidTr="00CB6257">
        <w:tc>
          <w:tcPr>
            <w:tcW w:w="800" w:type="dxa"/>
            <w:shd w:val="solid" w:color="FFFFFF" w:fill="auto"/>
          </w:tcPr>
          <w:p w14:paraId="63808D40" w14:textId="77777777" w:rsidR="000C6C5C" w:rsidRDefault="000C6C5C" w:rsidP="00B23C41">
            <w:pPr>
              <w:pStyle w:val="TAC"/>
              <w:rPr>
                <w:sz w:val="16"/>
                <w:szCs w:val="16"/>
              </w:rPr>
            </w:pPr>
            <w:r>
              <w:rPr>
                <w:sz w:val="16"/>
                <w:szCs w:val="16"/>
              </w:rPr>
              <w:t>2021-06</w:t>
            </w:r>
          </w:p>
        </w:tc>
        <w:tc>
          <w:tcPr>
            <w:tcW w:w="800" w:type="dxa"/>
            <w:shd w:val="solid" w:color="FFFFFF" w:fill="auto"/>
          </w:tcPr>
          <w:p w14:paraId="55B7A930" w14:textId="77777777" w:rsidR="000C6C5C" w:rsidRDefault="000C6C5C" w:rsidP="00B23C41">
            <w:pPr>
              <w:pStyle w:val="TAC"/>
              <w:rPr>
                <w:sz w:val="16"/>
                <w:szCs w:val="16"/>
              </w:rPr>
            </w:pPr>
            <w:r>
              <w:rPr>
                <w:sz w:val="16"/>
                <w:szCs w:val="16"/>
              </w:rPr>
              <w:t>SA#92e</w:t>
            </w:r>
          </w:p>
        </w:tc>
        <w:tc>
          <w:tcPr>
            <w:tcW w:w="1094" w:type="dxa"/>
            <w:shd w:val="solid" w:color="FFFFFF" w:fill="auto"/>
          </w:tcPr>
          <w:p w14:paraId="01E28795" w14:textId="77777777" w:rsidR="000C6C5C" w:rsidRDefault="000C6C5C" w:rsidP="00B23C41">
            <w:pPr>
              <w:pStyle w:val="TAC"/>
              <w:rPr>
                <w:sz w:val="16"/>
                <w:szCs w:val="16"/>
              </w:rPr>
            </w:pPr>
            <w:r>
              <w:rPr>
                <w:sz w:val="16"/>
                <w:szCs w:val="16"/>
              </w:rPr>
              <w:t>SP-210408</w:t>
            </w:r>
          </w:p>
        </w:tc>
        <w:tc>
          <w:tcPr>
            <w:tcW w:w="567" w:type="dxa"/>
            <w:shd w:val="solid" w:color="FFFFFF" w:fill="auto"/>
          </w:tcPr>
          <w:p w14:paraId="6A781D3E" w14:textId="77777777" w:rsidR="000C6C5C" w:rsidRDefault="000C6C5C" w:rsidP="00B23C41">
            <w:pPr>
              <w:pStyle w:val="TAL"/>
              <w:rPr>
                <w:sz w:val="16"/>
                <w:szCs w:val="16"/>
              </w:rPr>
            </w:pPr>
            <w:r>
              <w:rPr>
                <w:sz w:val="16"/>
                <w:szCs w:val="16"/>
              </w:rPr>
              <w:t>0015</w:t>
            </w:r>
          </w:p>
        </w:tc>
        <w:tc>
          <w:tcPr>
            <w:tcW w:w="425" w:type="dxa"/>
            <w:shd w:val="solid" w:color="FFFFFF" w:fill="auto"/>
          </w:tcPr>
          <w:p w14:paraId="1D06C39F"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278B6B0D" w14:textId="77777777" w:rsidR="000C6C5C" w:rsidRDefault="000C6C5C" w:rsidP="00B23C41">
            <w:pPr>
              <w:pStyle w:val="TAC"/>
              <w:rPr>
                <w:sz w:val="16"/>
                <w:szCs w:val="16"/>
              </w:rPr>
            </w:pPr>
            <w:r>
              <w:rPr>
                <w:sz w:val="16"/>
                <w:szCs w:val="16"/>
              </w:rPr>
              <w:t>A</w:t>
            </w:r>
          </w:p>
        </w:tc>
        <w:tc>
          <w:tcPr>
            <w:tcW w:w="4820" w:type="dxa"/>
            <w:shd w:val="solid" w:color="FFFFFF" w:fill="auto"/>
          </w:tcPr>
          <w:p w14:paraId="2A96A5B8"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70604F12" w14:textId="77777777" w:rsidR="000C6C5C" w:rsidRDefault="000C6C5C" w:rsidP="00B23C41">
            <w:pPr>
              <w:pStyle w:val="TAC"/>
              <w:rPr>
                <w:sz w:val="16"/>
                <w:szCs w:val="16"/>
              </w:rPr>
            </w:pPr>
            <w:r>
              <w:rPr>
                <w:sz w:val="16"/>
                <w:szCs w:val="16"/>
              </w:rPr>
              <w:t>17.1.0</w:t>
            </w:r>
          </w:p>
        </w:tc>
      </w:tr>
      <w:tr w:rsidR="000C6C5C" w:rsidRPr="008577C3" w14:paraId="623EEE36" w14:textId="77777777" w:rsidTr="00CB6257">
        <w:tc>
          <w:tcPr>
            <w:tcW w:w="800" w:type="dxa"/>
            <w:shd w:val="solid" w:color="FFFFFF" w:fill="auto"/>
          </w:tcPr>
          <w:p w14:paraId="0796A5AD" w14:textId="77777777" w:rsidR="000C6C5C" w:rsidRDefault="000C6C5C" w:rsidP="00B23C41">
            <w:pPr>
              <w:pStyle w:val="TAC"/>
              <w:rPr>
                <w:sz w:val="16"/>
                <w:szCs w:val="16"/>
              </w:rPr>
            </w:pPr>
            <w:r>
              <w:rPr>
                <w:sz w:val="16"/>
                <w:szCs w:val="16"/>
              </w:rPr>
              <w:t>2021-06</w:t>
            </w:r>
          </w:p>
        </w:tc>
        <w:tc>
          <w:tcPr>
            <w:tcW w:w="800" w:type="dxa"/>
            <w:shd w:val="solid" w:color="FFFFFF" w:fill="auto"/>
          </w:tcPr>
          <w:p w14:paraId="395E905A" w14:textId="77777777" w:rsidR="000C6C5C" w:rsidRDefault="000C6C5C" w:rsidP="00B23C41">
            <w:pPr>
              <w:pStyle w:val="TAC"/>
              <w:rPr>
                <w:sz w:val="16"/>
                <w:szCs w:val="16"/>
              </w:rPr>
            </w:pPr>
            <w:r>
              <w:rPr>
                <w:sz w:val="16"/>
                <w:szCs w:val="16"/>
              </w:rPr>
              <w:t>SA#92e</w:t>
            </w:r>
          </w:p>
        </w:tc>
        <w:tc>
          <w:tcPr>
            <w:tcW w:w="1094" w:type="dxa"/>
            <w:shd w:val="solid" w:color="FFFFFF" w:fill="auto"/>
          </w:tcPr>
          <w:p w14:paraId="7BD4908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4B88D77" w14:textId="77777777" w:rsidR="000C6C5C" w:rsidRDefault="000C6C5C" w:rsidP="00B23C41">
            <w:pPr>
              <w:pStyle w:val="TAL"/>
              <w:rPr>
                <w:sz w:val="16"/>
                <w:szCs w:val="16"/>
              </w:rPr>
            </w:pPr>
            <w:r>
              <w:rPr>
                <w:sz w:val="16"/>
                <w:szCs w:val="16"/>
              </w:rPr>
              <w:t>0016</w:t>
            </w:r>
          </w:p>
        </w:tc>
        <w:tc>
          <w:tcPr>
            <w:tcW w:w="425" w:type="dxa"/>
            <w:shd w:val="solid" w:color="FFFFFF" w:fill="auto"/>
          </w:tcPr>
          <w:p w14:paraId="5717D796"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48B668AA" w14:textId="77777777" w:rsidR="000C6C5C" w:rsidRDefault="000C6C5C" w:rsidP="00B23C41">
            <w:pPr>
              <w:pStyle w:val="TAC"/>
              <w:rPr>
                <w:sz w:val="16"/>
                <w:szCs w:val="16"/>
              </w:rPr>
            </w:pPr>
            <w:r>
              <w:rPr>
                <w:sz w:val="16"/>
                <w:szCs w:val="16"/>
              </w:rPr>
              <w:t>B</w:t>
            </w:r>
          </w:p>
        </w:tc>
        <w:tc>
          <w:tcPr>
            <w:tcW w:w="4820" w:type="dxa"/>
            <w:shd w:val="solid" w:color="FFFFFF" w:fill="auto"/>
          </w:tcPr>
          <w:p w14:paraId="18DA0D10"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0033E759" w14:textId="77777777" w:rsidR="000C6C5C" w:rsidRDefault="000C6C5C" w:rsidP="00B23C41">
            <w:pPr>
              <w:pStyle w:val="TAC"/>
              <w:rPr>
                <w:sz w:val="16"/>
                <w:szCs w:val="16"/>
              </w:rPr>
            </w:pPr>
            <w:r>
              <w:rPr>
                <w:sz w:val="16"/>
                <w:szCs w:val="16"/>
              </w:rPr>
              <w:t>17.1.0</w:t>
            </w:r>
          </w:p>
        </w:tc>
      </w:tr>
      <w:tr w:rsidR="009B2F28" w:rsidRPr="008577C3" w14:paraId="56C63B6E" w14:textId="77777777" w:rsidTr="00CB6257">
        <w:tc>
          <w:tcPr>
            <w:tcW w:w="800" w:type="dxa"/>
            <w:shd w:val="solid" w:color="FFFFFF" w:fill="auto"/>
          </w:tcPr>
          <w:p w14:paraId="23458641" w14:textId="77777777" w:rsidR="009B2F28" w:rsidRDefault="009B2F28" w:rsidP="00B23C41">
            <w:pPr>
              <w:pStyle w:val="TAC"/>
              <w:rPr>
                <w:sz w:val="16"/>
                <w:szCs w:val="16"/>
              </w:rPr>
            </w:pPr>
            <w:r>
              <w:rPr>
                <w:sz w:val="16"/>
                <w:szCs w:val="16"/>
              </w:rPr>
              <w:t>2021-09</w:t>
            </w:r>
          </w:p>
        </w:tc>
        <w:tc>
          <w:tcPr>
            <w:tcW w:w="800" w:type="dxa"/>
            <w:shd w:val="solid" w:color="FFFFFF" w:fill="auto"/>
          </w:tcPr>
          <w:p w14:paraId="3D3C3E69" w14:textId="77777777" w:rsidR="009B2F28" w:rsidRDefault="009B2F28" w:rsidP="00B23C41">
            <w:pPr>
              <w:pStyle w:val="TAC"/>
              <w:rPr>
                <w:sz w:val="16"/>
                <w:szCs w:val="16"/>
              </w:rPr>
            </w:pPr>
            <w:r>
              <w:rPr>
                <w:sz w:val="16"/>
                <w:szCs w:val="16"/>
              </w:rPr>
              <w:t>SA#93e</w:t>
            </w:r>
          </w:p>
        </w:tc>
        <w:tc>
          <w:tcPr>
            <w:tcW w:w="1094" w:type="dxa"/>
            <w:shd w:val="solid" w:color="FFFFFF" w:fill="auto"/>
          </w:tcPr>
          <w:p w14:paraId="4B3310F8" w14:textId="77777777" w:rsidR="009B2F28" w:rsidRDefault="009B2F28" w:rsidP="00B23C41">
            <w:pPr>
              <w:pStyle w:val="TAC"/>
              <w:rPr>
                <w:sz w:val="16"/>
                <w:szCs w:val="16"/>
              </w:rPr>
            </w:pPr>
            <w:r>
              <w:rPr>
                <w:sz w:val="16"/>
                <w:szCs w:val="16"/>
              </w:rPr>
              <w:t>SP-210869</w:t>
            </w:r>
          </w:p>
        </w:tc>
        <w:tc>
          <w:tcPr>
            <w:tcW w:w="567" w:type="dxa"/>
            <w:shd w:val="solid" w:color="FFFFFF" w:fill="auto"/>
          </w:tcPr>
          <w:p w14:paraId="011ED73C" w14:textId="77777777" w:rsidR="009B2F28" w:rsidRDefault="009B2F28" w:rsidP="00B23C41">
            <w:pPr>
              <w:pStyle w:val="TAL"/>
              <w:rPr>
                <w:sz w:val="16"/>
                <w:szCs w:val="16"/>
              </w:rPr>
            </w:pPr>
            <w:r>
              <w:rPr>
                <w:sz w:val="16"/>
                <w:szCs w:val="16"/>
              </w:rPr>
              <w:t>0017</w:t>
            </w:r>
          </w:p>
        </w:tc>
        <w:tc>
          <w:tcPr>
            <w:tcW w:w="425" w:type="dxa"/>
            <w:shd w:val="solid" w:color="FFFFFF" w:fill="auto"/>
          </w:tcPr>
          <w:p w14:paraId="1733C3CF"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37EB99B8" w14:textId="77777777" w:rsidR="009B2F28" w:rsidRDefault="009B2F28" w:rsidP="00B23C41">
            <w:pPr>
              <w:pStyle w:val="TAC"/>
              <w:rPr>
                <w:sz w:val="16"/>
                <w:szCs w:val="16"/>
              </w:rPr>
            </w:pPr>
            <w:r>
              <w:rPr>
                <w:sz w:val="16"/>
                <w:szCs w:val="16"/>
              </w:rPr>
              <w:t>F</w:t>
            </w:r>
          </w:p>
        </w:tc>
        <w:tc>
          <w:tcPr>
            <w:tcW w:w="4820" w:type="dxa"/>
            <w:shd w:val="solid" w:color="FFFFFF" w:fill="auto"/>
          </w:tcPr>
          <w:p w14:paraId="6474EBB0"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7482BE2A" w14:textId="77777777" w:rsidR="009B2F28" w:rsidRDefault="009B2F28" w:rsidP="00B23C41">
            <w:pPr>
              <w:pStyle w:val="TAC"/>
              <w:rPr>
                <w:sz w:val="16"/>
                <w:szCs w:val="16"/>
              </w:rPr>
            </w:pPr>
            <w:r>
              <w:rPr>
                <w:sz w:val="16"/>
                <w:szCs w:val="16"/>
              </w:rPr>
              <w:t>17.2.0</w:t>
            </w:r>
          </w:p>
        </w:tc>
      </w:tr>
      <w:tr w:rsidR="00712A24" w:rsidRPr="008577C3" w14:paraId="15D43D53" w14:textId="77777777" w:rsidTr="00CB6257">
        <w:tc>
          <w:tcPr>
            <w:tcW w:w="800" w:type="dxa"/>
            <w:shd w:val="solid" w:color="FFFFFF" w:fill="auto"/>
          </w:tcPr>
          <w:p w14:paraId="0DE2D3A4" w14:textId="77777777" w:rsidR="00712A24" w:rsidRDefault="00712A24" w:rsidP="00B23C41">
            <w:pPr>
              <w:pStyle w:val="TAC"/>
              <w:rPr>
                <w:sz w:val="16"/>
                <w:szCs w:val="16"/>
              </w:rPr>
            </w:pPr>
            <w:r>
              <w:rPr>
                <w:sz w:val="16"/>
                <w:szCs w:val="16"/>
              </w:rPr>
              <w:t>2021-12</w:t>
            </w:r>
          </w:p>
        </w:tc>
        <w:tc>
          <w:tcPr>
            <w:tcW w:w="800" w:type="dxa"/>
            <w:shd w:val="solid" w:color="FFFFFF" w:fill="auto"/>
          </w:tcPr>
          <w:p w14:paraId="51DDE48A" w14:textId="77777777" w:rsidR="00712A24" w:rsidRDefault="00712A24" w:rsidP="00B23C41">
            <w:pPr>
              <w:pStyle w:val="TAC"/>
              <w:rPr>
                <w:sz w:val="16"/>
                <w:szCs w:val="16"/>
              </w:rPr>
            </w:pPr>
            <w:r>
              <w:rPr>
                <w:sz w:val="16"/>
                <w:szCs w:val="16"/>
              </w:rPr>
              <w:t>SA#94e</w:t>
            </w:r>
          </w:p>
        </w:tc>
        <w:tc>
          <w:tcPr>
            <w:tcW w:w="1094" w:type="dxa"/>
            <w:shd w:val="solid" w:color="FFFFFF" w:fill="auto"/>
          </w:tcPr>
          <w:p w14:paraId="4895512F" w14:textId="77777777" w:rsidR="00712A24" w:rsidRDefault="00712A24" w:rsidP="00B23C41">
            <w:pPr>
              <w:pStyle w:val="TAC"/>
              <w:rPr>
                <w:sz w:val="16"/>
                <w:szCs w:val="16"/>
              </w:rPr>
            </w:pPr>
            <w:r>
              <w:rPr>
                <w:sz w:val="16"/>
                <w:szCs w:val="16"/>
              </w:rPr>
              <w:t>SP-211459</w:t>
            </w:r>
          </w:p>
        </w:tc>
        <w:tc>
          <w:tcPr>
            <w:tcW w:w="567" w:type="dxa"/>
            <w:shd w:val="solid" w:color="FFFFFF" w:fill="auto"/>
          </w:tcPr>
          <w:p w14:paraId="235843C1" w14:textId="77777777" w:rsidR="00712A24" w:rsidRDefault="00712A24" w:rsidP="00B23C41">
            <w:pPr>
              <w:pStyle w:val="TAL"/>
              <w:rPr>
                <w:sz w:val="16"/>
                <w:szCs w:val="16"/>
              </w:rPr>
            </w:pPr>
            <w:r>
              <w:rPr>
                <w:sz w:val="16"/>
                <w:szCs w:val="16"/>
              </w:rPr>
              <w:t>0018</w:t>
            </w:r>
          </w:p>
        </w:tc>
        <w:tc>
          <w:tcPr>
            <w:tcW w:w="425" w:type="dxa"/>
            <w:shd w:val="solid" w:color="FFFFFF" w:fill="auto"/>
          </w:tcPr>
          <w:p w14:paraId="0C2C0820"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10407245" w14:textId="77777777" w:rsidR="00712A24" w:rsidRDefault="00712A24" w:rsidP="00B23C41">
            <w:pPr>
              <w:pStyle w:val="TAC"/>
              <w:rPr>
                <w:sz w:val="16"/>
                <w:szCs w:val="16"/>
              </w:rPr>
            </w:pPr>
            <w:r>
              <w:rPr>
                <w:sz w:val="16"/>
                <w:szCs w:val="16"/>
              </w:rPr>
              <w:t>C</w:t>
            </w:r>
          </w:p>
        </w:tc>
        <w:tc>
          <w:tcPr>
            <w:tcW w:w="4820" w:type="dxa"/>
            <w:shd w:val="solid" w:color="FFFFFF" w:fill="auto"/>
          </w:tcPr>
          <w:p w14:paraId="136C6EDA"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41E553FF" w14:textId="77777777" w:rsidR="00712A24" w:rsidRDefault="00712A24" w:rsidP="00B23C41">
            <w:pPr>
              <w:pStyle w:val="TAC"/>
              <w:rPr>
                <w:sz w:val="16"/>
                <w:szCs w:val="16"/>
              </w:rPr>
            </w:pPr>
            <w:r>
              <w:rPr>
                <w:sz w:val="16"/>
                <w:szCs w:val="16"/>
              </w:rPr>
              <w:t>17.3.0</w:t>
            </w:r>
          </w:p>
        </w:tc>
      </w:tr>
      <w:tr w:rsidR="004D1AC4" w:rsidRPr="008577C3" w14:paraId="684C678D" w14:textId="77777777" w:rsidTr="00CB6257">
        <w:tc>
          <w:tcPr>
            <w:tcW w:w="800" w:type="dxa"/>
            <w:shd w:val="solid" w:color="FFFFFF" w:fill="auto"/>
          </w:tcPr>
          <w:p w14:paraId="0A414AE9" w14:textId="77777777" w:rsidR="004D1AC4" w:rsidRDefault="004D1AC4" w:rsidP="00B23C41">
            <w:pPr>
              <w:pStyle w:val="TAC"/>
              <w:rPr>
                <w:sz w:val="16"/>
                <w:szCs w:val="16"/>
              </w:rPr>
            </w:pPr>
            <w:r>
              <w:rPr>
                <w:sz w:val="16"/>
                <w:szCs w:val="16"/>
              </w:rPr>
              <w:t>2021-12</w:t>
            </w:r>
          </w:p>
        </w:tc>
        <w:tc>
          <w:tcPr>
            <w:tcW w:w="800" w:type="dxa"/>
            <w:shd w:val="solid" w:color="FFFFFF" w:fill="auto"/>
          </w:tcPr>
          <w:p w14:paraId="05E37123" w14:textId="77777777" w:rsidR="004D1AC4" w:rsidRDefault="004D1AC4" w:rsidP="00B23C41">
            <w:pPr>
              <w:pStyle w:val="TAC"/>
              <w:rPr>
                <w:sz w:val="16"/>
                <w:szCs w:val="16"/>
              </w:rPr>
            </w:pPr>
            <w:r>
              <w:rPr>
                <w:sz w:val="16"/>
                <w:szCs w:val="16"/>
              </w:rPr>
              <w:t>SA#94e</w:t>
            </w:r>
          </w:p>
        </w:tc>
        <w:tc>
          <w:tcPr>
            <w:tcW w:w="1094" w:type="dxa"/>
            <w:shd w:val="solid" w:color="FFFFFF" w:fill="auto"/>
          </w:tcPr>
          <w:p w14:paraId="017810CE" w14:textId="77777777" w:rsidR="004D1AC4" w:rsidRDefault="004D1AC4" w:rsidP="00B23C41">
            <w:pPr>
              <w:pStyle w:val="TAC"/>
              <w:rPr>
                <w:sz w:val="16"/>
                <w:szCs w:val="16"/>
              </w:rPr>
            </w:pPr>
            <w:r>
              <w:rPr>
                <w:sz w:val="16"/>
                <w:szCs w:val="16"/>
              </w:rPr>
              <w:t>SP-211460</w:t>
            </w:r>
          </w:p>
        </w:tc>
        <w:tc>
          <w:tcPr>
            <w:tcW w:w="567" w:type="dxa"/>
            <w:shd w:val="solid" w:color="FFFFFF" w:fill="auto"/>
          </w:tcPr>
          <w:p w14:paraId="76294E14" w14:textId="77777777" w:rsidR="004D1AC4" w:rsidRDefault="004D1AC4" w:rsidP="00B23C41">
            <w:pPr>
              <w:pStyle w:val="TAL"/>
              <w:rPr>
                <w:sz w:val="16"/>
                <w:szCs w:val="16"/>
              </w:rPr>
            </w:pPr>
            <w:r>
              <w:rPr>
                <w:sz w:val="16"/>
                <w:szCs w:val="16"/>
              </w:rPr>
              <w:t>0020</w:t>
            </w:r>
          </w:p>
        </w:tc>
        <w:tc>
          <w:tcPr>
            <w:tcW w:w="425" w:type="dxa"/>
            <w:shd w:val="solid" w:color="FFFFFF" w:fill="auto"/>
          </w:tcPr>
          <w:p w14:paraId="29A54BA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45542ABF" w14:textId="77777777" w:rsidR="004D1AC4" w:rsidRDefault="004D1AC4" w:rsidP="00B23C41">
            <w:pPr>
              <w:pStyle w:val="TAC"/>
              <w:rPr>
                <w:sz w:val="16"/>
                <w:szCs w:val="16"/>
              </w:rPr>
            </w:pPr>
            <w:r>
              <w:rPr>
                <w:sz w:val="16"/>
                <w:szCs w:val="16"/>
              </w:rPr>
              <w:t>A</w:t>
            </w:r>
          </w:p>
        </w:tc>
        <w:tc>
          <w:tcPr>
            <w:tcW w:w="4820" w:type="dxa"/>
            <w:shd w:val="solid" w:color="FFFFFF" w:fill="auto"/>
          </w:tcPr>
          <w:p w14:paraId="48F8BC80"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9644F8C" w14:textId="77777777" w:rsidR="004D1AC4" w:rsidRDefault="004D1AC4" w:rsidP="00B23C41">
            <w:pPr>
              <w:pStyle w:val="TAC"/>
              <w:rPr>
                <w:sz w:val="16"/>
                <w:szCs w:val="16"/>
              </w:rPr>
            </w:pPr>
            <w:r>
              <w:rPr>
                <w:sz w:val="16"/>
                <w:szCs w:val="16"/>
              </w:rPr>
              <w:t>17.3.0</w:t>
            </w:r>
          </w:p>
        </w:tc>
      </w:tr>
      <w:tr w:rsidR="0057566A" w:rsidRPr="008577C3" w14:paraId="6AAD16FF" w14:textId="77777777" w:rsidTr="00CB6257">
        <w:tc>
          <w:tcPr>
            <w:tcW w:w="800" w:type="dxa"/>
            <w:shd w:val="solid" w:color="FFFFFF" w:fill="auto"/>
          </w:tcPr>
          <w:p w14:paraId="562D872E" w14:textId="77777777" w:rsidR="0057566A" w:rsidRDefault="0057566A" w:rsidP="00B23C41">
            <w:pPr>
              <w:pStyle w:val="TAC"/>
              <w:rPr>
                <w:sz w:val="16"/>
                <w:szCs w:val="16"/>
              </w:rPr>
            </w:pPr>
            <w:r>
              <w:rPr>
                <w:sz w:val="16"/>
                <w:szCs w:val="16"/>
              </w:rPr>
              <w:t>2022-09</w:t>
            </w:r>
          </w:p>
        </w:tc>
        <w:tc>
          <w:tcPr>
            <w:tcW w:w="800" w:type="dxa"/>
            <w:shd w:val="solid" w:color="FFFFFF" w:fill="auto"/>
          </w:tcPr>
          <w:p w14:paraId="2BA7CC53" w14:textId="77777777" w:rsidR="0057566A" w:rsidRDefault="0057566A" w:rsidP="00B23C41">
            <w:pPr>
              <w:pStyle w:val="TAC"/>
              <w:rPr>
                <w:sz w:val="16"/>
                <w:szCs w:val="16"/>
              </w:rPr>
            </w:pPr>
            <w:r>
              <w:rPr>
                <w:sz w:val="16"/>
                <w:szCs w:val="16"/>
              </w:rPr>
              <w:t>SA#97e</w:t>
            </w:r>
          </w:p>
        </w:tc>
        <w:tc>
          <w:tcPr>
            <w:tcW w:w="1094" w:type="dxa"/>
            <w:shd w:val="solid" w:color="FFFFFF" w:fill="auto"/>
          </w:tcPr>
          <w:p w14:paraId="5F56531C" w14:textId="77777777" w:rsidR="0057566A" w:rsidRDefault="0057566A" w:rsidP="00B23C41">
            <w:pPr>
              <w:pStyle w:val="TAC"/>
              <w:rPr>
                <w:sz w:val="16"/>
                <w:szCs w:val="16"/>
              </w:rPr>
            </w:pPr>
            <w:r>
              <w:rPr>
                <w:sz w:val="16"/>
                <w:szCs w:val="16"/>
              </w:rPr>
              <w:t>SP-220850</w:t>
            </w:r>
          </w:p>
        </w:tc>
        <w:tc>
          <w:tcPr>
            <w:tcW w:w="567" w:type="dxa"/>
            <w:shd w:val="solid" w:color="FFFFFF" w:fill="auto"/>
          </w:tcPr>
          <w:p w14:paraId="0DBF338A" w14:textId="77777777" w:rsidR="0057566A" w:rsidRDefault="0057566A" w:rsidP="00B23C41">
            <w:pPr>
              <w:pStyle w:val="TAL"/>
              <w:rPr>
                <w:sz w:val="16"/>
                <w:szCs w:val="16"/>
              </w:rPr>
            </w:pPr>
            <w:r>
              <w:rPr>
                <w:sz w:val="16"/>
                <w:szCs w:val="16"/>
              </w:rPr>
              <w:t>0021</w:t>
            </w:r>
          </w:p>
        </w:tc>
        <w:tc>
          <w:tcPr>
            <w:tcW w:w="425" w:type="dxa"/>
            <w:shd w:val="solid" w:color="FFFFFF" w:fill="auto"/>
          </w:tcPr>
          <w:p w14:paraId="7B28EADA"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6BC6B676" w14:textId="77777777" w:rsidR="0057566A" w:rsidRDefault="0057566A" w:rsidP="00B23C41">
            <w:pPr>
              <w:pStyle w:val="TAC"/>
              <w:rPr>
                <w:sz w:val="16"/>
                <w:szCs w:val="16"/>
              </w:rPr>
            </w:pPr>
            <w:r>
              <w:rPr>
                <w:sz w:val="16"/>
                <w:szCs w:val="16"/>
              </w:rPr>
              <w:t>F</w:t>
            </w:r>
          </w:p>
        </w:tc>
        <w:tc>
          <w:tcPr>
            <w:tcW w:w="4820" w:type="dxa"/>
            <w:shd w:val="solid" w:color="FFFFFF" w:fill="auto"/>
          </w:tcPr>
          <w:p w14:paraId="4152C414"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1F390CCF" w14:textId="77777777" w:rsidR="0057566A" w:rsidRDefault="0057566A" w:rsidP="00B23C41">
            <w:pPr>
              <w:pStyle w:val="TAC"/>
              <w:rPr>
                <w:sz w:val="16"/>
                <w:szCs w:val="16"/>
              </w:rPr>
            </w:pPr>
            <w:r>
              <w:rPr>
                <w:sz w:val="16"/>
                <w:szCs w:val="16"/>
              </w:rPr>
              <w:t>17.4.0</w:t>
            </w:r>
          </w:p>
        </w:tc>
      </w:tr>
      <w:tr w:rsidR="00601961" w:rsidRPr="008577C3" w14:paraId="4AB4E7E3" w14:textId="77777777" w:rsidTr="00CB6257">
        <w:tc>
          <w:tcPr>
            <w:tcW w:w="800" w:type="dxa"/>
            <w:shd w:val="solid" w:color="FFFFFF" w:fill="auto"/>
          </w:tcPr>
          <w:p w14:paraId="0D581E84" w14:textId="77777777" w:rsidR="00601961" w:rsidRDefault="00601961" w:rsidP="00B23C41">
            <w:pPr>
              <w:pStyle w:val="TAC"/>
              <w:rPr>
                <w:sz w:val="16"/>
                <w:szCs w:val="16"/>
              </w:rPr>
            </w:pPr>
            <w:r>
              <w:rPr>
                <w:sz w:val="16"/>
                <w:szCs w:val="16"/>
              </w:rPr>
              <w:t>2023-03</w:t>
            </w:r>
          </w:p>
        </w:tc>
        <w:tc>
          <w:tcPr>
            <w:tcW w:w="800" w:type="dxa"/>
            <w:shd w:val="solid" w:color="FFFFFF" w:fill="auto"/>
          </w:tcPr>
          <w:p w14:paraId="08975452" w14:textId="77777777" w:rsidR="00601961" w:rsidRDefault="00601961" w:rsidP="00B23C41">
            <w:pPr>
              <w:pStyle w:val="TAC"/>
              <w:rPr>
                <w:sz w:val="16"/>
                <w:szCs w:val="16"/>
              </w:rPr>
            </w:pPr>
            <w:r>
              <w:rPr>
                <w:sz w:val="16"/>
                <w:szCs w:val="16"/>
              </w:rPr>
              <w:t>SA#99</w:t>
            </w:r>
          </w:p>
        </w:tc>
        <w:tc>
          <w:tcPr>
            <w:tcW w:w="1094" w:type="dxa"/>
            <w:shd w:val="solid" w:color="FFFFFF" w:fill="auto"/>
          </w:tcPr>
          <w:p w14:paraId="308A8144" w14:textId="77777777" w:rsidR="00601961" w:rsidRDefault="00601961" w:rsidP="00B23C41">
            <w:pPr>
              <w:pStyle w:val="TAC"/>
              <w:rPr>
                <w:sz w:val="16"/>
                <w:szCs w:val="16"/>
              </w:rPr>
            </w:pPr>
            <w:r>
              <w:rPr>
                <w:sz w:val="16"/>
                <w:szCs w:val="16"/>
              </w:rPr>
              <w:t>SP-230194</w:t>
            </w:r>
          </w:p>
        </w:tc>
        <w:tc>
          <w:tcPr>
            <w:tcW w:w="567" w:type="dxa"/>
            <w:shd w:val="solid" w:color="FFFFFF" w:fill="auto"/>
          </w:tcPr>
          <w:p w14:paraId="4C8DDF60" w14:textId="77777777" w:rsidR="00601961" w:rsidRDefault="00601961" w:rsidP="00B23C41">
            <w:pPr>
              <w:pStyle w:val="TAL"/>
              <w:rPr>
                <w:sz w:val="16"/>
                <w:szCs w:val="16"/>
              </w:rPr>
            </w:pPr>
            <w:r>
              <w:rPr>
                <w:sz w:val="16"/>
                <w:szCs w:val="16"/>
              </w:rPr>
              <w:t>0023</w:t>
            </w:r>
          </w:p>
        </w:tc>
        <w:tc>
          <w:tcPr>
            <w:tcW w:w="425" w:type="dxa"/>
            <w:shd w:val="solid" w:color="FFFFFF" w:fill="auto"/>
          </w:tcPr>
          <w:p w14:paraId="79BF3F43" w14:textId="77777777" w:rsidR="00601961" w:rsidRDefault="00601961" w:rsidP="00CB6257">
            <w:pPr>
              <w:pStyle w:val="TAR"/>
              <w:jc w:val="center"/>
              <w:rPr>
                <w:sz w:val="16"/>
                <w:szCs w:val="16"/>
              </w:rPr>
            </w:pPr>
            <w:r>
              <w:rPr>
                <w:sz w:val="16"/>
                <w:szCs w:val="16"/>
              </w:rPr>
              <w:t>-</w:t>
            </w:r>
          </w:p>
        </w:tc>
        <w:tc>
          <w:tcPr>
            <w:tcW w:w="425" w:type="dxa"/>
            <w:shd w:val="solid" w:color="FFFFFF" w:fill="auto"/>
          </w:tcPr>
          <w:p w14:paraId="38EAE1EE" w14:textId="77777777" w:rsidR="00601961" w:rsidRDefault="00601961" w:rsidP="00B23C41">
            <w:pPr>
              <w:pStyle w:val="TAC"/>
              <w:rPr>
                <w:sz w:val="16"/>
                <w:szCs w:val="16"/>
              </w:rPr>
            </w:pPr>
            <w:r>
              <w:rPr>
                <w:sz w:val="16"/>
                <w:szCs w:val="16"/>
              </w:rPr>
              <w:t>F</w:t>
            </w:r>
          </w:p>
        </w:tc>
        <w:tc>
          <w:tcPr>
            <w:tcW w:w="4820" w:type="dxa"/>
            <w:shd w:val="solid" w:color="FFFFFF" w:fill="auto"/>
          </w:tcPr>
          <w:p w14:paraId="25EA3337" w14:textId="77777777" w:rsidR="00601961" w:rsidRPr="0057566A" w:rsidRDefault="00601961" w:rsidP="00B23C41">
            <w:pPr>
              <w:pStyle w:val="TAL"/>
              <w:rPr>
                <w:sz w:val="16"/>
                <w:szCs w:val="16"/>
              </w:rPr>
            </w:pPr>
            <w:r>
              <w:rPr>
                <w:sz w:val="16"/>
                <w:szCs w:val="16"/>
              </w:rPr>
              <w:t>Correct latency-based URLLC EE KPI unit</w:t>
            </w:r>
          </w:p>
        </w:tc>
        <w:tc>
          <w:tcPr>
            <w:tcW w:w="708" w:type="dxa"/>
            <w:shd w:val="solid" w:color="FFFFFF" w:fill="auto"/>
          </w:tcPr>
          <w:p w14:paraId="24BB90F6" w14:textId="77777777" w:rsidR="00601961" w:rsidRDefault="00601961" w:rsidP="00B23C41">
            <w:pPr>
              <w:pStyle w:val="TAC"/>
              <w:rPr>
                <w:sz w:val="16"/>
                <w:szCs w:val="16"/>
              </w:rPr>
            </w:pPr>
            <w:r>
              <w:rPr>
                <w:sz w:val="16"/>
                <w:szCs w:val="16"/>
              </w:rPr>
              <w:t>17.5.0</w:t>
            </w:r>
          </w:p>
        </w:tc>
      </w:tr>
      <w:tr w:rsidR="00601961" w:rsidRPr="008577C3" w14:paraId="2CB9F8A6" w14:textId="77777777" w:rsidTr="00CB6257">
        <w:tc>
          <w:tcPr>
            <w:tcW w:w="800" w:type="dxa"/>
            <w:shd w:val="solid" w:color="FFFFFF" w:fill="auto"/>
          </w:tcPr>
          <w:p w14:paraId="1930C3FD" w14:textId="77777777" w:rsidR="00601961" w:rsidRDefault="00601961" w:rsidP="00601961">
            <w:pPr>
              <w:pStyle w:val="TAC"/>
              <w:rPr>
                <w:sz w:val="16"/>
                <w:szCs w:val="16"/>
              </w:rPr>
            </w:pPr>
            <w:r>
              <w:rPr>
                <w:sz w:val="16"/>
                <w:szCs w:val="16"/>
              </w:rPr>
              <w:t>2023-03</w:t>
            </w:r>
          </w:p>
        </w:tc>
        <w:tc>
          <w:tcPr>
            <w:tcW w:w="800" w:type="dxa"/>
            <w:shd w:val="solid" w:color="FFFFFF" w:fill="auto"/>
          </w:tcPr>
          <w:p w14:paraId="7EDB7030" w14:textId="77777777" w:rsidR="00601961" w:rsidRDefault="00601961" w:rsidP="00601961">
            <w:pPr>
              <w:pStyle w:val="TAC"/>
              <w:rPr>
                <w:sz w:val="16"/>
                <w:szCs w:val="16"/>
              </w:rPr>
            </w:pPr>
            <w:r>
              <w:rPr>
                <w:sz w:val="16"/>
                <w:szCs w:val="16"/>
              </w:rPr>
              <w:t>SA#99</w:t>
            </w:r>
          </w:p>
        </w:tc>
        <w:tc>
          <w:tcPr>
            <w:tcW w:w="1094" w:type="dxa"/>
            <w:shd w:val="solid" w:color="FFFFFF" w:fill="auto"/>
          </w:tcPr>
          <w:p w14:paraId="436BD2E1" w14:textId="77777777" w:rsidR="00601961" w:rsidRDefault="00601961" w:rsidP="00601961">
            <w:pPr>
              <w:pStyle w:val="TAC"/>
              <w:rPr>
                <w:sz w:val="16"/>
                <w:szCs w:val="16"/>
              </w:rPr>
            </w:pPr>
            <w:r>
              <w:rPr>
                <w:sz w:val="16"/>
                <w:szCs w:val="16"/>
              </w:rPr>
              <w:t>SP-230194</w:t>
            </w:r>
          </w:p>
        </w:tc>
        <w:tc>
          <w:tcPr>
            <w:tcW w:w="567" w:type="dxa"/>
            <w:shd w:val="solid" w:color="FFFFFF" w:fill="auto"/>
          </w:tcPr>
          <w:p w14:paraId="1A85DBE1" w14:textId="77777777" w:rsidR="00601961" w:rsidRDefault="00601961" w:rsidP="00601961">
            <w:pPr>
              <w:pStyle w:val="TAL"/>
              <w:rPr>
                <w:sz w:val="16"/>
                <w:szCs w:val="16"/>
              </w:rPr>
            </w:pPr>
            <w:r>
              <w:rPr>
                <w:sz w:val="16"/>
                <w:szCs w:val="16"/>
              </w:rPr>
              <w:t>0025</w:t>
            </w:r>
          </w:p>
        </w:tc>
        <w:tc>
          <w:tcPr>
            <w:tcW w:w="425" w:type="dxa"/>
            <w:shd w:val="solid" w:color="FFFFFF" w:fill="auto"/>
          </w:tcPr>
          <w:p w14:paraId="1C510DEC" w14:textId="77777777" w:rsidR="00601961" w:rsidRDefault="00601961" w:rsidP="00601961">
            <w:pPr>
              <w:pStyle w:val="TAR"/>
              <w:jc w:val="center"/>
              <w:rPr>
                <w:sz w:val="16"/>
                <w:szCs w:val="16"/>
              </w:rPr>
            </w:pPr>
            <w:r>
              <w:rPr>
                <w:sz w:val="16"/>
                <w:szCs w:val="16"/>
              </w:rPr>
              <w:t>-</w:t>
            </w:r>
          </w:p>
        </w:tc>
        <w:tc>
          <w:tcPr>
            <w:tcW w:w="425" w:type="dxa"/>
            <w:shd w:val="solid" w:color="FFFFFF" w:fill="auto"/>
          </w:tcPr>
          <w:p w14:paraId="6C8FDFA3" w14:textId="77777777" w:rsidR="00601961" w:rsidRDefault="00601961" w:rsidP="00601961">
            <w:pPr>
              <w:pStyle w:val="TAC"/>
              <w:rPr>
                <w:sz w:val="16"/>
                <w:szCs w:val="16"/>
              </w:rPr>
            </w:pPr>
            <w:r>
              <w:rPr>
                <w:sz w:val="16"/>
                <w:szCs w:val="16"/>
              </w:rPr>
              <w:t>F</w:t>
            </w:r>
          </w:p>
        </w:tc>
        <w:tc>
          <w:tcPr>
            <w:tcW w:w="4820" w:type="dxa"/>
            <w:shd w:val="solid" w:color="FFFFFF" w:fill="auto"/>
          </w:tcPr>
          <w:p w14:paraId="6683664D" w14:textId="77777777" w:rsidR="00601961" w:rsidRDefault="00601961" w:rsidP="00601961">
            <w:pPr>
              <w:pStyle w:val="TAL"/>
              <w:rPr>
                <w:sz w:val="16"/>
                <w:szCs w:val="16"/>
              </w:rPr>
            </w:pPr>
            <w:r>
              <w:rPr>
                <w:sz w:val="16"/>
                <w:szCs w:val="16"/>
              </w:rPr>
              <w:t>Correct measurement used for eMBB and URLLC EE KPIs</w:t>
            </w:r>
          </w:p>
        </w:tc>
        <w:tc>
          <w:tcPr>
            <w:tcW w:w="708" w:type="dxa"/>
            <w:shd w:val="solid" w:color="FFFFFF" w:fill="auto"/>
          </w:tcPr>
          <w:p w14:paraId="59F87C00" w14:textId="77777777" w:rsidR="00601961" w:rsidRDefault="00601961" w:rsidP="00601961">
            <w:pPr>
              <w:pStyle w:val="TAC"/>
              <w:rPr>
                <w:sz w:val="16"/>
                <w:szCs w:val="16"/>
              </w:rPr>
            </w:pPr>
            <w:r>
              <w:rPr>
                <w:sz w:val="16"/>
                <w:szCs w:val="16"/>
              </w:rPr>
              <w:t>17.5.0</w:t>
            </w:r>
          </w:p>
        </w:tc>
      </w:tr>
      <w:tr w:rsidR="00831717" w:rsidRPr="008577C3" w14:paraId="76BFF4E3" w14:textId="77777777" w:rsidTr="00CB6257">
        <w:tc>
          <w:tcPr>
            <w:tcW w:w="800" w:type="dxa"/>
            <w:shd w:val="solid" w:color="FFFFFF" w:fill="auto"/>
          </w:tcPr>
          <w:p w14:paraId="7584BA50" w14:textId="77777777" w:rsidR="00831717" w:rsidRDefault="00831717" w:rsidP="00601961">
            <w:pPr>
              <w:pStyle w:val="TAC"/>
              <w:rPr>
                <w:sz w:val="16"/>
                <w:szCs w:val="16"/>
              </w:rPr>
            </w:pPr>
            <w:r>
              <w:rPr>
                <w:sz w:val="16"/>
                <w:szCs w:val="16"/>
              </w:rPr>
              <w:t>2023-09</w:t>
            </w:r>
          </w:p>
        </w:tc>
        <w:tc>
          <w:tcPr>
            <w:tcW w:w="800" w:type="dxa"/>
            <w:shd w:val="solid" w:color="FFFFFF" w:fill="auto"/>
          </w:tcPr>
          <w:p w14:paraId="7FEC903C" w14:textId="77777777" w:rsidR="00831717" w:rsidRDefault="00831717" w:rsidP="00601961">
            <w:pPr>
              <w:pStyle w:val="TAC"/>
              <w:rPr>
                <w:sz w:val="16"/>
                <w:szCs w:val="16"/>
              </w:rPr>
            </w:pPr>
            <w:r>
              <w:rPr>
                <w:sz w:val="16"/>
                <w:szCs w:val="16"/>
              </w:rPr>
              <w:t>SA#101</w:t>
            </w:r>
          </w:p>
        </w:tc>
        <w:tc>
          <w:tcPr>
            <w:tcW w:w="1094" w:type="dxa"/>
            <w:shd w:val="solid" w:color="FFFFFF" w:fill="auto"/>
          </w:tcPr>
          <w:p w14:paraId="316653B2" w14:textId="77777777" w:rsidR="00831717" w:rsidRDefault="00831717" w:rsidP="00601961">
            <w:pPr>
              <w:pStyle w:val="TAC"/>
              <w:rPr>
                <w:sz w:val="16"/>
                <w:szCs w:val="16"/>
              </w:rPr>
            </w:pPr>
            <w:r w:rsidRPr="00831717">
              <w:rPr>
                <w:sz w:val="16"/>
                <w:szCs w:val="16"/>
              </w:rPr>
              <w:t>SP-230940</w:t>
            </w:r>
          </w:p>
        </w:tc>
        <w:tc>
          <w:tcPr>
            <w:tcW w:w="567" w:type="dxa"/>
            <w:shd w:val="solid" w:color="FFFFFF" w:fill="auto"/>
          </w:tcPr>
          <w:p w14:paraId="3DA59DEB" w14:textId="77777777" w:rsidR="00831717" w:rsidRDefault="00B12F09" w:rsidP="00601961">
            <w:pPr>
              <w:pStyle w:val="TAL"/>
              <w:rPr>
                <w:sz w:val="16"/>
                <w:szCs w:val="16"/>
              </w:rPr>
            </w:pPr>
            <w:r>
              <w:rPr>
                <w:sz w:val="16"/>
                <w:szCs w:val="16"/>
              </w:rPr>
              <w:t>0029</w:t>
            </w:r>
          </w:p>
        </w:tc>
        <w:tc>
          <w:tcPr>
            <w:tcW w:w="425" w:type="dxa"/>
            <w:shd w:val="solid" w:color="FFFFFF" w:fill="auto"/>
          </w:tcPr>
          <w:p w14:paraId="15A81A70" w14:textId="77777777" w:rsidR="00831717" w:rsidRDefault="00B12F09" w:rsidP="00601961">
            <w:pPr>
              <w:pStyle w:val="TAR"/>
              <w:jc w:val="center"/>
              <w:rPr>
                <w:sz w:val="16"/>
                <w:szCs w:val="16"/>
              </w:rPr>
            </w:pPr>
            <w:r>
              <w:rPr>
                <w:sz w:val="16"/>
                <w:szCs w:val="16"/>
              </w:rPr>
              <w:t>1</w:t>
            </w:r>
          </w:p>
        </w:tc>
        <w:tc>
          <w:tcPr>
            <w:tcW w:w="425" w:type="dxa"/>
            <w:shd w:val="solid" w:color="FFFFFF" w:fill="auto"/>
          </w:tcPr>
          <w:p w14:paraId="6D0AFAE6" w14:textId="77777777" w:rsidR="00831717" w:rsidRDefault="00B12F09" w:rsidP="00601961">
            <w:pPr>
              <w:pStyle w:val="TAC"/>
              <w:rPr>
                <w:sz w:val="16"/>
                <w:szCs w:val="16"/>
              </w:rPr>
            </w:pPr>
            <w:r>
              <w:rPr>
                <w:sz w:val="16"/>
                <w:szCs w:val="16"/>
              </w:rPr>
              <w:t>A</w:t>
            </w:r>
          </w:p>
        </w:tc>
        <w:tc>
          <w:tcPr>
            <w:tcW w:w="4820" w:type="dxa"/>
            <w:shd w:val="solid" w:color="FFFFFF" w:fill="auto"/>
          </w:tcPr>
          <w:p w14:paraId="59483CF1" w14:textId="77777777" w:rsidR="00831717" w:rsidRDefault="00B12F09" w:rsidP="00601961">
            <w:pPr>
              <w:pStyle w:val="TAL"/>
              <w:rPr>
                <w:sz w:val="16"/>
                <w:szCs w:val="16"/>
              </w:rPr>
            </w:pPr>
            <w:r w:rsidRPr="00B12F09">
              <w:rPr>
                <w:sz w:val="16"/>
                <w:szCs w:val="16"/>
              </w:rPr>
              <w:t>Update NG-RAN data EE KPI definition with reference to TS 28.554</w:t>
            </w:r>
          </w:p>
        </w:tc>
        <w:tc>
          <w:tcPr>
            <w:tcW w:w="708" w:type="dxa"/>
            <w:shd w:val="solid" w:color="FFFFFF" w:fill="auto"/>
          </w:tcPr>
          <w:p w14:paraId="4356DF43" w14:textId="77777777" w:rsidR="00831717" w:rsidRDefault="00831717" w:rsidP="00601961">
            <w:pPr>
              <w:pStyle w:val="TAC"/>
              <w:rPr>
                <w:sz w:val="16"/>
                <w:szCs w:val="16"/>
              </w:rPr>
            </w:pPr>
            <w:r>
              <w:rPr>
                <w:sz w:val="16"/>
                <w:szCs w:val="16"/>
              </w:rPr>
              <w:t>17.6.0</w:t>
            </w:r>
          </w:p>
        </w:tc>
      </w:tr>
      <w:tr w:rsidR="00831717" w:rsidRPr="008577C3" w14:paraId="17BE5E10" w14:textId="77777777" w:rsidTr="00CB6257">
        <w:tc>
          <w:tcPr>
            <w:tcW w:w="800" w:type="dxa"/>
            <w:shd w:val="solid" w:color="FFFFFF" w:fill="auto"/>
          </w:tcPr>
          <w:p w14:paraId="3D22A9B7" w14:textId="77777777" w:rsidR="00831717" w:rsidRDefault="00831717" w:rsidP="00831717">
            <w:pPr>
              <w:pStyle w:val="TAC"/>
              <w:rPr>
                <w:sz w:val="16"/>
                <w:szCs w:val="16"/>
              </w:rPr>
            </w:pPr>
            <w:r>
              <w:rPr>
                <w:sz w:val="16"/>
                <w:szCs w:val="16"/>
              </w:rPr>
              <w:t>2023-09</w:t>
            </w:r>
          </w:p>
        </w:tc>
        <w:tc>
          <w:tcPr>
            <w:tcW w:w="800" w:type="dxa"/>
            <w:shd w:val="solid" w:color="FFFFFF" w:fill="auto"/>
          </w:tcPr>
          <w:p w14:paraId="75D5B80E" w14:textId="77777777" w:rsidR="00831717" w:rsidRDefault="00831717" w:rsidP="00831717">
            <w:pPr>
              <w:pStyle w:val="TAC"/>
              <w:rPr>
                <w:sz w:val="16"/>
                <w:szCs w:val="16"/>
              </w:rPr>
            </w:pPr>
            <w:r>
              <w:rPr>
                <w:sz w:val="16"/>
                <w:szCs w:val="16"/>
              </w:rPr>
              <w:t>SA#101</w:t>
            </w:r>
          </w:p>
        </w:tc>
        <w:tc>
          <w:tcPr>
            <w:tcW w:w="1094" w:type="dxa"/>
            <w:shd w:val="solid" w:color="FFFFFF" w:fill="auto"/>
          </w:tcPr>
          <w:p w14:paraId="2302E47A" w14:textId="77777777" w:rsidR="00831717" w:rsidRDefault="00831717" w:rsidP="00831717">
            <w:pPr>
              <w:pStyle w:val="TAC"/>
              <w:rPr>
                <w:sz w:val="16"/>
                <w:szCs w:val="16"/>
              </w:rPr>
            </w:pPr>
            <w:r w:rsidRPr="00831717">
              <w:rPr>
                <w:sz w:val="16"/>
                <w:szCs w:val="16"/>
              </w:rPr>
              <w:t>SP-230944</w:t>
            </w:r>
          </w:p>
        </w:tc>
        <w:tc>
          <w:tcPr>
            <w:tcW w:w="567" w:type="dxa"/>
            <w:shd w:val="solid" w:color="FFFFFF" w:fill="auto"/>
          </w:tcPr>
          <w:p w14:paraId="4103EBAB" w14:textId="77777777" w:rsidR="00831717" w:rsidRDefault="00B12F09" w:rsidP="00831717">
            <w:pPr>
              <w:pStyle w:val="TAL"/>
              <w:rPr>
                <w:sz w:val="16"/>
                <w:szCs w:val="16"/>
              </w:rPr>
            </w:pPr>
            <w:r>
              <w:rPr>
                <w:sz w:val="16"/>
                <w:szCs w:val="16"/>
              </w:rPr>
              <w:t>0031</w:t>
            </w:r>
          </w:p>
        </w:tc>
        <w:tc>
          <w:tcPr>
            <w:tcW w:w="425" w:type="dxa"/>
            <w:shd w:val="solid" w:color="FFFFFF" w:fill="auto"/>
          </w:tcPr>
          <w:p w14:paraId="4E74E6AC" w14:textId="77777777" w:rsidR="00831717" w:rsidRDefault="00B12F09" w:rsidP="00831717">
            <w:pPr>
              <w:pStyle w:val="TAR"/>
              <w:jc w:val="center"/>
              <w:rPr>
                <w:sz w:val="16"/>
                <w:szCs w:val="16"/>
              </w:rPr>
            </w:pPr>
            <w:r>
              <w:rPr>
                <w:sz w:val="16"/>
                <w:szCs w:val="16"/>
              </w:rPr>
              <w:t>1</w:t>
            </w:r>
          </w:p>
        </w:tc>
        <w:tc>
          <w:tcPr>
            <w:tcW w:w="425" w:type="dxa"/>
            <w:shd w:val="solid" w:color="FFFFFF" w:fill="auto"/>
          </w:tcPr>
          <w:p w14:paraId="75C22F5F" w14:textId="77777777" w:rsidR="00831717" w:rsidRDefault="00B12F09" w:rsidP="00831717">
            <w:pPr>
              <w:pStyle w:val="TAC"/>
              <w:rPr>
                <w:sz w:val="16"/>
                <w:szCs w:val="16"/>
              </w:rPr>
            </w:pPr>
            <w:r>
              <w:rPr>
                <w:sz w:val="16"/>
                <w:szCs w:val="16"/>
              </w:rPr>
              <w:t>F</w:t>
            </w:r>
          </w:p>
        </w:tc>
        <w:tc>
          <w:tcPr>
            <w:tcW w:w="4820" w:type="dxa"/>
            <w:shd w:val="solid" w:color="FFFFFF" w:fill="auto"/>
          </w:tcPr>
          <w:p w14:paraId="35A03604" w14:textId="77777777" w:rsidR="00831717" w:rsidRDefault="00B12F09" w:rsidP="00831717">
            <w:pPr>
              <w:pStyle w:val="TAL"/>
              <w:rPr>
                <w:sz w:val="16"/>
                <w:szCs w:val="16"/>
              </w:rPr>
            </w:pPr>
            <w:r w:rsidRPr="00B12F09">
              <w:rPr>
                <w:sz w:val="16"/>
                <w:szCs w:val="16"/>
              </w:rPr>
              <w:t>Remove redundant Network Slice EE KPI definition</w:t>
            </w:r>
          </w:p>
        </w:tc>
        <w:tc>
          <w:tcPr>
            <w:tcW w:w="708" w:type="dxa"/>
            <w:shd w:val="solid" w:color="FFFFFF" w:fill="auto"/>
          </w:tcPr>
          <w:p w14:paraId="5E44FD82" w14:textId="77777777" w:rsidR="00831717" w:rsidRDefault="00831717" w:rsidP="00831717">
            <w:pPr>
              <w:pStyle w:val="TAC"/>
              <w:rPr>
                <w:sz w:val="16"/>
                <w:szCs w:val="16"/>
              </w:rPr>
            </w:pPr>
            <w:r>
              <w:rPr>
                <w:sz w:val="16"/>
                <w:szCs w:val="16"/>
              </w:rPr>
              <w:t>17.6.0</w:t>
            </w:r>
          </w:p>
        </w:tc>
      </w:tr>
      <w:tr w:rsidR="00402C82" w14:paraId="07AF21D8" w14:textId="77777777" w:rsidTr="00402C82">
        <w:tc>
          <w:tcPr>
            <w:tcW w:w="800" w:type="dxa"/>
            <w:tcBorders>
              <w:top w:val="single" w:sz="6" w:space="0" w:color="auto"/>
              <w:left w:val="single" w:sz="6" w:space="0" w:color="auto"/>
              <w:bottom w:val="single" w:sz="6" w:space="0" w:color="auto"/>
              <w:right w:val="single" w:sz="6" w:space="0" w:color="auto"/>
            </w:tcBorders>
            <w:shd w:val="solid" w:color="FFFFFF" w:fill="auto"/>
          </w:tcPr>
          <w:p w14:paraId="7D2B4C9F" w14:textId="77777777" w:rsidR="00402C82" w:rsidRDefault="00402C82" w:rsidP="005F6651">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48A" w14:textId="77777777" w:rsidR="00402C82" w:rsidRDefault="00402C82" w:rsidP="005F6651">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E8083" w14:textId="77777777" w:rsidR="00402C82" w:rsidRPr="001D45FF" w:rsidRDefault="00402C82" w:rsidP="005F6651">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50C23" w14:textId="77777777" w:rsidR="00402C82" w:rsidRDefault="00402C82" w:rsidP="005F665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F8B42" w14:textId="77777777" w:rsidR="00402C82" w:rsidRDefault="00402C82" w:rsidP="005F665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E3639" w14:textId="77777777" w:rsidR="00402C82" w:rsidRDefault="00402C82" w:rsidP="005F665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2FAFA" w14:textId="77777777" w:rsidR="00402C82" w:rsidRDefault="00402C82" w:rsidP="005F6651">
            <w:pPr>
              <w:pStyle w:val="TAL"/>
              <w:rPr>
                <w:sz w:val="16"/>
                <w:szCs w:val="16"/>
              </w:rPr>
            </w:pPr>
            <w:r w:rsidRPr="00402C82">
              <w:rPr>
                <w:sz w:val="16"/>
                <w:szCs w:val="16"/>
              </w:rPr>
              <w:t>Rel-1</w:t>
            </w:r>
            <w:r>
              <w:rPr>
                <w:sz w:val="16"/>
                <w:szCs w:val="16"/>
              </w:rPr>
              <w:t>7</w:t>
            </w:r>
            <w:r w:rsidRPr="00402C82">
              <w:rPr>
                <w:sz w:val="16"/>
                <w:szCs w:val="16"/>
              </w:rPr>
              <w:t xml:space="preserve">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3397" w14:textId="77777777" w:rsidR="00402C82" w:rsidRDefault="00402C82" w:rsidP="005F6651">
            <w:pPr>
              <w:pStyle w:val="TAC"/>
              <w:rPr>
                <w:sz w:val="16"/>
                <w:szCs w:val="16"/>
              </w:rPr>
            </w:pPr>
            <w:r>
              <w:rPr>
                <w:sz w:val="16"/>
                <w:szCs w:val="16"/>
              </w:rPr>
              <w:t>17.7.0</w:t>
            </w:r>
          </w:p>
        </w:tc>
      </w:tr>
      <w:tr w:rsidR="00984D5E" w14:paraId="690F808A" w14:textId="77777777" w:rsidTr="00402C82">
        <w:tc>
          <w:tcPr>
            <w:tcW w:w="800" w:type="dxa"/>
            <w:tcBorders>
              <w:top w:val="single" w:sz="6" w:space="0" w:color="auto"/>
              <w:left w:val="single" w:sz="6" w:space="0" w:color="auto"/>
              <w:bottom w:val="single" w:sz="6" w:space="0" w:color="auto"/>
              <w:right w:val="single" w:sz="6" w:space="0" w:color="auto"/>
            </w:tcBorders>
            <w:shd w:val="solid" w:color="FFFFFF" w:fill="auto"/>
          </w:tcPr>
          <w:p w14:paraId="64B203DA" w14:textId="77777777" w:rsidR="00984D5E" w:rsidRDefault="00984D5E" w:rsidP="005F6651">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BEBB" w14:textId="77777777" w:rsidR="00984D5E" w:rsidRDefault="00984D5E" w:rsidP="005F6651">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3BB0F" w14:textId="77777777" w:rsidR="00984D5E" w:rsidRDefault="00984D5E" w:rsidP="005F6651">
            <w:pPr>
              <w:pStyle w:val="TAC"/>
              <w:rPr>
                <w:sz w:val="16"/>
                <w:szCs w:val="16"/>
              </w:rPr>
            </w:pPr>
            <w:r w:rsidRPr="00984D5E">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C3852" w14:textId="77777777" w:rsidR="00984D5E" w:rsidRDefault="00984D5E" w:rsidP="005F6651">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95DA9" w14:textId="77777777" w:rsidR="00984D5E" w:rsidRDefault="00984D5E" w:rsidP="005F665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AD4E5" w14:textId="77777777" w:rsidR="00984D5E" w:rsidRDefault="00984D5E" w:rsidP="005F665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60705" w14:textId="77777777" w:rsidR="00984D5E" w:rsidRPr="00402C82" w:rsidRDefault="00984D5E" w:rsidP="005F6651">
            <w:pPr>
              <w:pStyle w:val="TAL"/>
              <w:rPr>
                <w:sz w:val="16"/>
                <w:szCs w:val="16"/>
              </w:rPr>
            </w:pPr>
            <w:r>
              <w:rPr>
                <w:sz w:val="16"/>
                <w:szCs w:val="16"/>
              </w:rPr>
              <w:t>Rel-17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81CA3" w14:textId="77777777" w:rsidR="00984D5E" w:rsidRDefault="00984D5E" w:rsidP="005F6651">
            <w:pPr>
              <w:pStyle w:val="TAC"/>
              <w:rPr>
                <w:sz w:val="16"/>
                <w:szCs w:val="16"/>
              </w:rPr>
            </w:pPr>
            <w:r>
              <w:rPr>
                <w:sz w:val="16"/>
                <w:szCs w:val="16"/>
              </w:rPr>
              <w:t>17.8.0</w:t>
            </w:r>
          </w:p>
        </w:tc>
      </w:tr>
      <w:tr w:rsidR="004F78AA" w14:paraId="68D60D1E" w14:textId="77777777" w:rsidTr="00402C82">
        <w:tc>
          <w:tcPr>
            <w:tcW w:w="800" w:type="dxa"/>
            <w:tcBorders>
              <w:top w:val="single" w:sz="6" w:space="0" w:color="auto"/>
              <w:left w:val="single" w:sz="6" w:space="0" w:color="auto"/>
              <w:bottom w:val="single" w:sz="6" w:space="0" w:color="auto"/>
              <w:right w:val="single" w:sz="6" w:space="0" w:color="auto"/>
            </w:tcBorders>
            <w:shd w:val="solid" w:color="FFFFFF" w:fill="auto"/>
          </w:tcPr>
          <w:p w14:paraId="0D574C78" w14:textId="76C23387" w:rsidR="004F78AA" w:rsidRDefault="004F78AA" w:rsidP="005F6651">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D6046" w14:textId="133FB702" w:rsidR="004F78AA" w:rsidRDefault="004F78AA" w:rsidP="005F6651">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33E9D" w14:textId="4BFC7E11" w:rsidR="004F78AA" w:rsidRPr="00984D5E" w:rsidRDefault="004F78AA" w:rsidP="005F6651">
            <w:pPr>
              <w:pStyle w:val="TAC"/>
              <w:rPr>
                <w:sz w:val="16"/>
                <w:szCs w:val="16"/>
              </w:rPr>
            </w:pPr>
            <w:r w:rsidRPr="004F78AA">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5D711" w14:textId="0E5C9009" w:rsidR="004F78AA" w:rsidRDefault="004F78AA" w:rsidP="005F6651">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86C56" w14:textId="100E679D" w:rsidR="004F78AA" w:rsidRDefault="004F78AA" w:rsidP="005F665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BD2" w14:textId="13A9AA4F" w:rsidR="004F78AA" w:rsidRDefault="004F78AA" w:rsidP="005F665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3A331" w14:textId="6EF75BFB" w:rsidR="004F78AA" w:rsidRDefault="004F78AA" w:rsidP="005F6651">
            <w:pPr>
              <w:pStyle w:val="TAL"/>
              <w:rPr>
                <w:sz w:val="16"/>
                <w:szCs w:val="16"/>
              </w:rPr>
            </w:pPr>
            <w:r>
              <w:rPr>
                <w:sz w:val="16"/>
                <w:szCs w:val="16"/>
              </w:rPr>
              <w:t>Rel-17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868B7" w14:textId="2290B0BC" w:rsidR="004F78AA" w:rsidRDefault="004F78AA" w:rsidP="005F6651">
            <w:pPr>
              <w:pStyle w:val="TAC"/>
              <w:rPr>
                <w:sz w:val="16"/>
                <w:szCs w:val="16"/>
              </w:rPr>
            </w:pPr>
            <w:r>
              <w:rPr>
                <w:sz w:val="16"/>
                <w:szCs w:val="16"/>
              </w:rPr>
              <w:t>17.9.0</w:t>
            </w:r>
          </w:p>
        </w:tc>
      </w:tr>
      <w:tr w:rsidR="00E64AAB" w:rsidRPr="00E64AAB" w14:paraId="6D4A50AC" w14:textId="77777777" w:rsidTr="00E64AAB">
        <w:tc>
          <w:tcPr>
            <w:tcW w:w="800" w:type="dxa"/>
            <w:tcBorders>
              <w:top w:val="single" w:sz="6" w:space="0" w:color="auto"/>
              <w:left w:val="single" w:sz="6" w:space="0" w:color="auto"/>
              <w:bottom w:val="single" w:sz="6" w:space="0" w:color="auto"/>
              <w:right w:val="single" w:sz="6" w:space="0" w:color="auto"/>
            </w:tcBorders>
            <w:shd w:val="solid" w:color="FFFFFF" w:fill="auto"/>
          </w:tcPr>
          <w:p w14:paraId="2B1D3D16" w14:textId="77777777" w:rsidR="00E64AAB" w:rsidRPr="00E64AAB" w:rsidRDefault="00E64AAB" w:rsidP="00E64AAB">
            <w:pPr>
              <w:pStyle w:val="TAC"/>
              <w:rPr>
                <w:sz w:val="16"/>
                <w:szCs w:val="16"/>
              </w:rPr>
            </w:pPr>
            <w:r w:rsidRPr="00E64AAB">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D36DB" w14:textId="77777777" w:rsidR="00E64AAB" w:rsidRPr="00E64AAB" w:rsidRDefault="00E64AAB" w:rsidP="00E64AAB">
            <w:pPr>
              <w:pStyle w:val="TAC"/>
              <w:rPr>
                <w:sz w:val="16"/>
                <w:szCs w:val="16"/>
              </w:rPr>
            </w:pPr>
            <w:r w:rsidRPr="00E64AAB">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3C6F" w14:textId="77777777" w:rsidR="00E64AAB" w:rsidRPr="00E64AAB" w:rsidRDefault="00E64AAB" w:rsidP="00E64AAB">
            <w:pPr>
              <w:pStyle w:val="TAC"/>
              <w:rPr>
                <w:sz w:val="16"/>
                <w:szCs w:val="16"/>
              </w:rPr>
            </w:pPr>
            <w:r w:rsidRPr="00E64AAB">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1561B" w14:textId="77777777" w:rsidR="00E64AAB" w:rsidRPr="00E64AAB" w:rsidRDefault="00E64AAB" w:rsidP="00E64AAB">
            <w:pPr>
              <w:pStyle w:val="TAL"/>
              <w:rPr>
                <w:sz w:val="16"/>
                <w:szCs w:val="16"/>
              </w:rPr>
            </w:pPr>
            <w:r w:rsidRPr="00E64AAB">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0ECE1" w14:textId="77777777" w:rsidR="00E64AAB" w:rsidRPr="00E64AAB" w:rsidRDefault="00E64AAB" w:rsidP="00E64AAB">
            <w:pPr>
              <w:pStyle w:val="TAR"/>
              <w:jc w:val="center"/>
              <w:rPr>
                <w:sz w:val="16"/>
                <w:szCs w:val="16"/>
              </w:rPr>
            </w:pPr>
            <w:r w:rsidRPr="00E64A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C2784" w14:textId="77777777" w:rsidR="00E64AAB" w:rsidRPr="00E64AAB" w:rsidRDefault="00E64AAB" w:rsidP="00E64AAB">
            <w:pPr>
              <w:pStyle w:val="TAC"/>
              <w:rPr>
                <w:sz w:val="16"/>
                <w:szCs w:val="16"/>
              </w:rPr>
            </w:pPr>
            <w:r w:rsidRPr="00E64AAB">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74D123" w14:textId="77777777" w:rsidR="00E64AAB" w:rsidRPr="00E64AAB" w:rsidRDefault="00E64AAB" w:rsidP="00E64AAB">
            <w:pPr>
              <w:pStyle w:val="TAL"/>
              <w:rPr>
                <w:sz w:val="16"/>
                <w:szCs w:val="16"/>
              </w:rPr>
            </w:pPr>
            <w:r w:rsidRPr="00E64AAB">
              <w:rPr>
                <w:sz w:val="16"/>
                <w:szCs w:val="16"/>
              </w:rPr>
              <w:t>Rel-17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811EC" w14:textId="5BAE42F5" w:rsidR="00E64AAB" w:rsidRPr="00E64AAB" w:rsidRDefault="00E64AAB" w:rsidP="00E64AAB">
            <w:pPr>
              <w:pStyle w:val="TAC"/>
              <w:rPr>
                <w:sz w:val="16"/>
                <w:szCs w:val="16"/>
              </w:rPr>
            </w:pPr>
            <w:r>
              <w:rPr>
                <w:sz w:val="16"/>
                <w:szCs w:val="16"/>
              </w:rPr>
              <w:t>17.10.0</w:t>
            </w:r>
          </w:p>
        </w:tc>
      </w:tr>
    </w:tbl>
    <w:p w14:paraId="12C31A7B" w14:textId="77777777" w:rsidR="00080512" w:rsidRPr="008577C3" w:rsidRDefault="00080512" w:rsidP="001A2A6A"/>
    <w:sectPr w:rsidR="00080512" w:rsidRPr="008577C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B19C" w14:textId="77777777" w:rsidR="00444F9D" w:rsidRDefault="00444F9D">
      <w:r>
        <w:separator/>
      </w:r>
    </w:p>
  </w:endnote>
  <w:endnote w:type="continuationSeparator" w:id="0">
    <w:p w14:paraId="18EA687B" w14:textId="77777777" w:rsidR="00444F9D" w:rsidRDefault="0044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190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77589" w14:textId="77777777" w:rsidR="00444F9D" w:rsidRDefault="00444F9D">
      <w:r>
        <w:separator/>
      </w:r>
    </w:p>
  </w:footnote>
  <w:footnote w:type="continuationSeparator" w:id="0">
    <w:p w14:paraId="0E10ABF7" w14:textId="77777777" w:rsidR="00444F9D" w:rsidRDefault="0044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2784" w14:textId="04B57D2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374">
      <w:rPr>
        <w:rFonts w:ascii="Arial" w:hAnsi="Arial" w:cs="Arial"/>
        <w:b/>
        <w:noProof/>
        <w:sz w:val="18"/>
        <w:szCs w:val="18"/>
      </w:rPr>
      <w:t>3GPP TS 28.310 V17.10.0 (2025-03)</w:t>
    </w:r>
    <w:r>
      <w:rPr>
        <w:rFonts w:ascii="Arial" w:hAnsi="Arial" w:cs="Arial"/>
        <w:b/>
        <w:sz w:val="18"/>
        <w:szCs w:val="18"/>
      </w:rPr>
      <w:fldChar w:fldCharType="end"/>
    </w:r>
  </w:p>
  <w:p w14:paraId="081DC3C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78ED68EF" w14:textId="38CD03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374">
      <w:rPr>
        <w:rFonts w:ascii="Arial" w:hAnsi="Arial" w:cs="Arial"/>
        <w:b/>
        <w:noProof/>
        <w:sz w:val="18"/>
        <w:szCs w:val="18"/>
      </w:rPr>
      <w:t>Release 17</w:t>
    </w:r>
    <w:r>
      <w:rPr>
        <w:rFonts w:ascii="Arial" w:hAnsi="Arial" w:cs="Arial"/>
        <w:b/>
        <w:sz w:val="18"/>
        <w:szCs w:val="18"/>
      </w:rPr>
      <w:fldChar w:fldCharType="end"/>
    </w:r>
  </w:p>
  <w:p w14:paraId="46DF946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282A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540B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FEA9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21295401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27030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829947">
    <w:abstractNumId w:val="11"/>
  </w:num>
  <w:num w:numId="4" w16cid:durableId="1076782497">
    <w:abstractNumId w:val="13"/>
  </w:num>
  <w:num w:numId="5" w16cid:durableId="774522611">
    <w:abstractNumId w:val="9"/>
  </w:num>
  <w:num w:numId="6" w16cid:durableId="333185291">
    <w:abstractNumId w:val="7"/>
  </w:num>
  <w:num w:numId="7" w16cid:durableId="1038700636">
    <w:abstractNumId w:val="6"/>
  </w:num>
  <w:num w:numId="8" w16cid:durableId="790826733">
    <w:abstractNumId w:val="5"/>
  </w:num>
  <w:num w:numId="9" w16cid:durableId="1585533259">
    <w:abstractNumId w:val="4"/>
  </w:num>
  <w:num w:numId="10" w16cid:durableId="31227809">
    <w:abstractNumId w:val="8"/>
  </w:num>
  <w:num w:numId="11" w16cid:durableId="453518762">
    <w:abstractNumId w:val="3"/>
  </w:num>
  <w:num w:numId="12" w16cid:durableId="610667268">
    <w:abstractNumId w:val="14"/>
  </w:num>
  <w:num w:numId="13" w16cid:durableId="1261570125">
    <w:abstractNumId w:val="14"/>
  </w:num>
  <w:num w:numId="14" w16cid:durableId="32331513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8839227">
    <w:abstractNumId w:val="12"/>
  </w:num>
  <w:num w:numId="16" w16cid:durableId="314384082">
    <w:abstractNumId w:val="2"/>
  </w:num>
  <w:num w:numId="17" w16cid:durableId="183249506">
    <w:abstractNumId w:val="1"/>
  </w:num>
  <w:num w:numId="18" w16cid:durableId="90803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kwrQUAZuCCUSwAAAA="/>
  </w:docVars>
  <w:rsids>
    <w:rsidRoot w:val="004E213A"/>
    <w:rsid w:val="000007F2"/>
    <w:rsid w:val="00002599"/>
    <w:rsid w:val="00005722"/>
    <w:rsid w:val="00015FDD"/>
    <w:rsid w:val="00020633"/>
    <w:rsid w:val="00033397"/>
    <w:rsid w:val="00040095"/>
    <w:rsid w:val="00051834"/>
    <w:rsid w:val="00054A22"/>
    <w:rsid w:val="000655A6"/>
    <w:rsid w:val="00080512"/>
    <w:rsid w:val="000863DA"/>
    <w:rsid w:val="00091B92"/>
    <w:rsid w:val="0009311B"/>
    <w:rsid w:val="000C6C5C"/>
    <w:rsid w:val="000D03BE"/>
    <w:rsid w:val="000D1FAF"/>
    <w:rsid w:val="000D58AB"/>
    <w:rsid w:val="000D63A8"/>
    <w:rsid w:val="000F6E17"/>
    <w:rsid w:val="001154DB"/>
    <w:rsid w:val="00123101"/>
    <w:rsid w:val="001305A5"/>
    <w:rsid w:val="001349FF"/>
    <w:rsid w:val="00137449"/>
    <w:rsid w:val="001414DC"/>
    <w:rsid w:val="00141CBF"/>
    <w:rsid w:val="00147126"/>
    <w:rsid w:val="0015220B"/>
    <w:rsid w:val="0016382E"/>
    <w:rsid w:val="00166280"/>
    <w:rsid w:val="00181D5F"/>
    <w:rsid w:val="00185FBC"/>
    <w:rsid w:val="001A1DD3"/>
    <w:rsid w:val="001A2A6A"/>
    <w:rsid w:val="001D02C2"/>
    <w:rsid w:val="001E1EEB"/>
    <w:rsid w:val="001E2138"/>
    <w:rsid w:val="001E6D6C"/>
    <w:rsid w:val="001F168B"/>
    <w:rsid w:val="00211D53"/>
    <w:rsid w:val="00230396"/>
    <w:rsid w:val="002347A2"/>
    <w:rsid w:val="00252A2D"/>
    <w:rsid w:val="00253833"/>
    <w:rsid w:val="00263968"/>
    <w:rsid w:val="00265E2B"/>
    <w:rsid w:val="00282457"/>
    <w:rsid w:val="002832E5"/>
    <w:rsid w:val="00294876"/>
    <w:rsid w:val="002960B1"/>
    <w:rsid w:val="002B19BF"/>
    <w:rsid w:val="002B2AD7"/>
    <w:rsid w:val="002B6A0F"/>
    <w:rsid w:val="002D3959"/>
    <w:rsid w:val="002D5CC8"/>
    <w:rsid w:val="002E47BB"/>
    <w:rsid w:val="002F50BB"/>
    <w:rsid w:val="002F720A"/>
    <w:rsid w:val="00301452"/>
    <w:rsid w:val="00303E11"/>
    <w:rsid w:val="003125B1"/>
    <w:rsid w:val="003128FA"/>
    <w:rsid w:val="003155E9"/>
    <w:rsid w:val="003172DC"/>
    <w:rsid w:val="00321654"/>
    <w:rsid w:val="00330584"/>
    <w:rsid w:val="0034675D"/>
    <w:rsid w:val="00347CDA"/>
    <w:rsid w:val="0035462D"/>
    <w:rsid w:val="0035492D"/>
    <w:rsid w:val="0035603C"/>
    <w:rsid w:val="0035724A"/>
    <w:rsid w:val="003633D5"/>
    <w:rsid w:val="00366E32"/>
    <w:rsid w:val="00366EBC"/>
    <w:rsid w:val="00381137"/>
    <w:rsid w:val="003A0DB5"/>
    <w:rsid w:val="003B2269"/>
    <w:rsid w:val="003B4C67"/>
    <w:rsid w:val="003C24C5"/>
    <w:rsid w:val="003C3971"/>
    <w:rsid w:val="003C3B65"/>
    <w:rsid w:val="00402C08"/>
    <w:rsid w:val="00402C82"/>
    <w:rsid w:val="00403E04"/>
    <w:rsid w:val="00406137"/>
    <w:rsid w:val="00411B0F"/>
    <w:rsid w:val="00414F08"/>
    <w:rsid w:val="004160A1"/>
    <w:rsid w:val="004223AD"/>
    <w:rsid w:val="00444F9D"/>
    <w:rsid w:val="00445FB0"/>
    <w:rsid w:val="00456566"/>
    <w:rsid w:val="00487B32"/>
    <w:rsid w:val="004B49ED"/>
    <w:rsid w:val="004B4C3E"/>
    <w:rsid w:val="004B7106"/>
    <w:rsid w:val="004C1515"/>
    <w:rsid w:val="004C201D"/>
    <w:rsid w:val="004C59F7"/>
    <w:rsid w:val="004C5B82"/>
    <w:rsid w:val="004D1AC4"/>
    <w:rsid w:val="004D3578"/>
    <w:rsid w:val="004E213A"/>
    <w:rsid w:val="004E3BAF"/>
    <w:rsid w:val="004F7334"/>
    <w:rsid w:val="004F78AA"/>
    <w:rsid w:val="00501A6C"/>
    <w:rsid w:val="0052010B"/>
    <w:rsid w:val="00522335"/>
    <w:rsid w:val="005261A8"/>
    <w:rsid w:val="005305C6"/>
    <w:rsid w:val="00543E6C"/>
    <w:rsid w:val="005447B6"/>
    <w:rsid w:val="00545374"/>
    <w:rsid w:val="00561A44"/>
    <w:rsid w:val="00565087"/>
    <w:rsid w:val="00570D66"/>
    <w:rsid w:val="00572712"/>
    <w:rsid w:val="0057566A"/>
    <w:rsid w:val="00581511"/>
    <w:rsid w:val="0058558F"/>
    <w:rsid w:val="0059597E"/>
    <w:rsid w:val="005A0511"/>
    <w:rsid w:val="005B0F50"/>
    <w:rsid w:val="005B2F61"/>
    <w:rsid w:val="005D2E01"/>
    <w:rsid w:val="005D5993"/>
    <w:rsid w:val="005F3287"/>
    <w:rsid w:val="005F3FFC"/>
    <w:rsid w:val="005F6651"/>
    <w:rsid w:val="00601961"/>
    <w:rsid w:val="006049BA"/>
    <w:rsid w:val="00614FDF"/>
    <w:rsid w:val="006164B1"/>
    <w:rsid w:val="00621263"/>
    <w:rsid w:val="00637A93"/>
    <w:rsid w:val="006663FE"/>
    <w:rsid w:val="00684E78"/>
    <w:rsid w:val="00693A47"/>
    <w:rsid w:val="006949D4"/>
    <w:rsid w:val="006B5CE3"/>
    <w:rsid w:val="006D1E58"/>
    <w:rsid w:val="006D401D"/>
    <w:rsid w:val="006D715C"/>
    <w:rsid w:val="006E5C86"/>
    <w:rsid w:val="006F523F"/>
    <w:rsid w:val="007009EA"/>
    <w:rsid w:val="00711B11"/>
    <w:rsid w:val="00712A24"/>
    <w:rsid w:val="00716A2C"/>
    <w:rsid w:val="00734A5B"/>
    <w:rsid w:val="00744E76"/>
    <w:rsid w:val="007514B5"/>
    <w:rsid w:val="00753455"/>
    <w:rsid w:val="007553BD"/>
    <w:rsid w:val="00763949"/>
    <w:rsid w:val="007739B3"/>
    <w:rsid w:val="00781F0F"/>
    <w:rsid w:val="00784AB6"/>
    <w:rsid w:val="00785FED"/>
    <w:rsid w:val="007A2582"/>
    <w:rsid w:val="007C2CC7"/>
    <w:rsid w:val="007D3E6B"/>
    <w:rsid w:val="007F658D"/>
    <w:rsid w:val="007F6A45"/>
    <w:rsid w:val="008016C4"/>
    <w:rsid w:val="008028A4"/>
    <w:rsid w:val="00831717"/>
    <w:rsid w:val="008577C3"/>
    <w:rsid w:val="00860502"/>
    <w:rsid w:val="008768CA"/>
    <w:rsid w:val="00880553"/>
    <w:rsid w:val="00880973"/>
    <w:rsid w:val="008903E4"/>
    <w:rsid w:val="008B4A94"/>
    <w:rsid w:val="008B59A0"/>
    <w:rsid w:val="008C696F"/>
    <w:rsid w:val="008E24B3"/>
    <w:rsid w:val="008E6E81"/>
    <w:rsid w:val="008F03E3"/>
    <w:rsid w:val="0090271F"/>
    <w:rsid w:val="00902E23"/>
    <w:rsid w:val="00910809"/>
    <w:rsid w:val="0091348E"/>
    <w:rsid w:val="00917CCB"/>
    <w:rsid w:val="00935E60"/>
    <w:rsid w:val="009408AE"/>
    <w:rsid w:val="00942EC2"/>
    <w:rsid w:val="009551F8"/>
    <w:rsid w:val="00975D96"/>
    <w:rsid w:val="00984D5E"/>
    <w:rsid w:val="00996D75"/>
    <w:rsid w:val="009A2104"/>
    <w:rsid w:val="009B1976"/>
    <w:rsid w:val="009B2F28"/>
    <w:rsid w:val="009D13BA"/>
    <w:rsid w:val="009D22EA"/>
    <w:rsid w:val="009D3EFC"/>
    <w:rsid w:val="009F1DDA"/>
    <w:rsid w:val="009F37B7"/>
    <w:rsid w:val="00A10F02"/>
    <w:rsid w:val="00A164B4"/>
    <w:rsid w:val="00A203C2"/>
    <w:rsid w:val="00A27393"/>
    <w:rsid w:val="00A302BA"/>
    <w:rsid w:val="00A53724"/>
    <w:rsid w:val="00A7534C"/>
    <w:rsid w:val="00A77CA6"/>
    <w:rsid w:val="00A82346"/>
    <w:rsid w:val="00AA3207"/>
    <w:rsid w:val="00AA5C1E"/>
    <w:rsid w:val="00AB1629"/>
    <w:rsid w:val="00AB3EAC"/>
    <w:rsid w:val="00AB5AA8"/>
    <w:rsid w:val="00AC3902"/>
    <w:rsid w:val="00AC3F8B"/>
    <w:rsid w:val="00AC70F1"/>
    <w:rsid w:val="00AF6F69"/>
    <w:rsid w:val="00AF70FC"/>
    <w:rsid w:val="00B067AD"/>
    <w:rsid w:val="00B07AD3"/>
    <w:rsid w:val="00B12F09"/>
    <w:rsid w:val="00B15449"/>
    <w:rsid w:val="00B23C41"/>
    <w:rsid w:val="00B27653"/>
    <w:rsid w:val="00B36A19"/>
    <w:rsid w:val="00B37E01"/>
    <w:rsid w:val="00B528DF"/>
    <w:rsid w:val="00BA0F58"/>
    <w:rsid w:val="00BA2FDF"/>
    <w:rsid w:val="00BA4E9F"/>
    <w:rsid w:val="00BB72BD"/>
    <w:rsid w:val="00BC0F7D"/>
    <w:rsid w:val="00BC413B"/>
    <w:rsid w:val="00BD7EE9"/>
    <w:rsid w:val="00BE753B"/>
    <w:rsid w:val="00BF4498"/>
    <w:rsid w:val="00C00798"/>
    <w:rsid w:val="00C0795A"/>
    <w:rsid w:val="00C0798A"/>
    <w:rsid w:val="00C30EAC"/>
    <w:rsid w:val="00C33079"/>
    <w:rsid w:val="00C42707"/>
    <w:rsid w:val="00C45231"/>
    <w:rsid w:val="00C64FF8"/>
    <w:rsid w:val="00C72833"/>
    <w:rsid w:val="00C74FE1"/>
    <w:rsid w:val="00C871C8"/>
    <w:rsid w:val="00C93F40"/>
    <w:rsid w:val="00CA3D0C"/>
    <w:rsid w:val="00CB6257"/>
    <w:rsid w:val="00CC552C"/>
    <w:rsid w:val="00CC7CC9"/>
    <w:rsid w:val="00CE79D0"/>
    <w:rsid w:val="00CF27A3"/>
    <w:rsid w:val="00D006B8"/>
    <w:rsid w:val="00D16C86"/>
    <w:rsid w:val="00D30A31"/>
    <w:rsid w:val="00D4650C"/>
    <w:rsid w:val="00D471B8"/>
    <w:rsid w:val="00D50765"/>
    <w:rsid w:val="00D738D6"/>
    <w:rsid w:val="00D755EB"/>
    <w:rsid w:val="00D77225"/>
    <w:rsid w:val="00D87E00"/>
    <w:rsid w:val="00D906AF"/>
    <w:rsid w:val="00D9134D"/>
    <w:rsid w:val="00DA7A03"/>
    <w:rsid w:val="00DB0958"/>
    <w:rsid w:val="00DB1818"/>
    <w:rsid w:val="00DC309B"/>
    <w:rsid w:val="00DC4DA2"/>
    <w:rsid w:val="00DE18BC"/>
    <w:rsid w:val="00DE5D7E"/>
    <w:rsid w:val="00DF0104"/>
    <w:rsid w:val="00DF2B1F"/>
    <w:rsid w:val="00DF62CD"/>
    <w:rsid w:val="00E03CB8"/>
    <w:rsid w:val="00E21AB1"/>
    <w:rsid w:val="00E55352"/>
    <w:rsid w:val="00E56A4F"/>
    <w:rsid w:val="00E647C9"/>
    <w:rsid w:val="00E64AAB"/>
    <w:rsid w:val="00E77645"/>
    <w:rsid w:val="00EB02F0"/>
    <w:rsid w:val="00EB22AE"/>
    <w:rsid w:val="00EC4A25"/>
    <w:rsid w:val="00EC6CBE"/>
    <w:rsid w:val="00ED0A36"/>
    <w:rsid w:val="00ED3218"/>
    <w:rsid w:val="00EE6A56"/>
    <w:rsid w:val="00EF66C3"/>
    <w:rsid w:val="00F00894"/>
    <w:rsid w:val="00F025A2"/>
    <w:rsid w:val="00F04712"/>
    <w:rsid w:val="00F22EC7"/>
    <w:rsid w:val="00F241E7"/>
    <w:rsid w:val="00F25117"/>
    <w:rsid w:val="00F34CFE"/>
    <w:rsid w:val="00F35844"/>
    <w:rsid w:val="00F36F3B"/>
    <w:rsid w:val="00F417F8"/>
    <w:rsid w:val="00F51438"/>
    <w:rsid w:val="00F533E0"/>
    <w:rsid w:val="00F54619"/>
    <w:rsid w:val="00F653B8"/>
    <w:rsid w:val="00F722A6"/>
    <w:rsid w:val="00F74469"/>
    <w:rsid w:val="00F802D2"/>
    <w:rsid w:val="00F90D29"/>
    <w:rsid w:val="00F919DB"/>
    <w:rsid w:val="00F95B9B"/>
    <w:rsid w:val="00FA1266"/>
    <w:rsid w:val="00FB2476"/>
    <w:rsid w:val="00FC1192"/>
    <w:rsid w:val="00FC4ED9"/>
    <w:rsid w:val="00FC6857"/>
    <w:rsid w:val="00FC6D6E"/>
    <w:rsid w:val="00FE480A"/>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2072300"/>
  <w15:chartTrackingRefBased/>
  <w15:docId w15:val="{630FBB2B-24F0-4479-AC59-68F859BB3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601961"/>
  </w:style>
  <w:style w:type="paragraph" w:styleId="BlockText">
    <w:name w:val="Block Text"/>
    <w:basedOn w:val="Normal"/>
    <w:rsid w:val="00601961"/>
    <w:pPr>
      <w:spacing w:after="120"/>
      <w:ind w:left="1440" w:right="1440"/>
    </w:pPr>
  </w:style>
  <w:style w:type="paragraph" w:styleId="BodyText">
    <w:name w:val="Body Text"/>
    <w:basedOn w:val="Normal"/>
    <w:link w:val="BodyTextChar"/>
    <w:rsid w:val="00601961"/>
    <w:pPr>
      <w:spacing w:after="120"/>
    </w:pPr>
  </w:style>
  <w:style w:type="character" w:customStyle="1" w:styleId="BodyTextChar">
    <w:name w:val="Body Text Char"/>
    <w:link w:val="BodyText"/>
    <w:rsid w:val="00601961"/>
    <w:rPr>
      <w:lang w:eastAsia="en-US"/>
    </w:rPr>
  </w:style>
  <w:style w:type="paragraph" w:styleId="BodyText2">
    <w:name w:val="Body Text 2"/>
    <w:basedOn w:val="Normal"/>
    <w:link w:val="BodyText2Char"/>
    <w:rsid w:val="00601961"/>
    <w:pPr>
      <w:spacing w:after="120" w:line="480" w:lineRule="auto"/>
    </w:pPr>
  </w:style>
  <w:style w:type="character" w:customStyle="1" w:styleId="BodyText2Char">
    <w:name w:val="Body Text 2 Char"/>
    <w:link w:val="BodyText2"/>
    <w:rsid w:val="00601961"/>
    <w:rPr>
      <w:lang w:eastAsia="en-US"/>
    </w:rPr>
  </w:style>
  <w:style w:type="paragraph" w:styleId="BodyText3">
    <w:name w:val="Body Text 3"/>
    <w:basedOn w:val="Normal"/>
    <w:link w:val="BodyText3Char"/>
    <w:rsid w:val="00601961"/>
    <w:pPr>
      <w:spacing w:after="120"/>
    </w:pPr>
    <w:rPr>
      <w:sz w:val="16"/>
      <w:szCs w:val="16"/>
    </w:rPr>
  </w:style>
  <w:style w:type="character" w:customStyle="1" w:styleId="BodyText3Char">
    <w:name w:val="Body Text 3 Char"/>
    <w:link w:val="BodyText3"/>
    <w:rsid w:val="00601961"/>
    <w:rPr>
      <w:sz w:val="16"/>
      <w:szCs w:val="16"/>
      <w:lang w:eastAsia="en-US"/>
    </w:rPr>
  </w:style>
  <w:style w:type="paragraph" w:styleId="BodyTextFirstIndent">
    <w:name w:val="Body Text First Indent"/>
    <w:basedOn w:val="BodyText"/>
    <w:link w:val="BodyTextFirstIndentChar"/>
    <w:rsid w:val="00601961"/>
    <w:pPr>
      <w:ind w:firstLine="210"/>
    </w:pPr>
  </w:style>
  <w:style w:type="character" w:customStyle="1" w:styleId="BodyTextFirstIndentChar">
    <w:name w:val="Body Text First Indent Char"/>
    <w:link w:val="BodyTextFirstIndent"/>
    <w:rsid w:val="00601961"/>
    <w:rPr>
      <w:lang w:eastAsia="en-US"/>
    </w:rPr>
  </w:style>
  <w:style w:type="paragraph" w:styleId="BodyTextIndent">
    <w:name w:val="Body Text Indent"/>
    <w:basedOn w:val="Normal"/>
    <w:link w:val="BodyTextIndentChar"/>
    <w:rsid w:val="00601961"/>
    <w:pPr>
      <w:spacing w:after="120"/>
      <w:ind w:left="283"/>
    </w:pPr>
  </w:style>
  <w:style w:type="character" w:customStyle="1" w:styleId="BodyTextIndentChar">
    <w:name w:val="Body Text Indent Char"/>
    <w:link w:val="BodyTextIndent"/>
    <w:rsid w:val="00601961"/>
    <w:rPr>
      <w:lang w:eastAsia="en-US"/>
    </w:rPr>
  </w:style>
  <w:style w:type="paragraph" w:styleId="BodyTextFirstIndent2">
    <w:name w:val="Body Text First Indent 2"/>
    <w:basedOn w:val="BodyTextIndent"/>
    <w:link w:val="BodyTextFirstIndent2Char"/>
    <w:rsid w:val="00601961"/>
    <w:pPr>
      <w:ind w:firstLine="210"/>
    </w:pPr>
  </w:style>
  <w:style w:type="character" w:customStyle="1" w:styleId="BodyTextFirstIndent2Char">
    <w:name w:val="Body Text First Indent 2 Char"/>
    <w:link w:val="BodyTextFirstIndent2"/>
    <w:rsid w:val="00601961"/>
    <w:rPr>
      <w:lang w:eastAsia="en-US"/>
    </w:rPr>
  </w:style>
  <w:style w:type="paragraph" w:styleId="BodyTextIndent2">
    <w:name w:val="Body Text Indent 2"/>
    <w:basedOn w:val="Normal"/>
    <w:link w:val="BodyTextIndent2Char"/>
    <w:rsid w:val="00601961"/>
    <w:pPr>
      <w:spacing w:after="120" w:line="480" w:lineRule="auto"/>
      <w:ind w:left="283"/>
    </w:pPr>
  </w:style>
  <w:style w:type="character" w:customStyle="1" w:styleId="BodyTextIndent2Char">
    <w:name w:val="Body Text Indent 2 Char"/>
    <w:link w:val="BodyTextIndent2"/>
    <w:rsid w:val="00601961"/>
    <w:rPr>
      <w:lang w:eastAsia="en-US"/>
    </w:rPr>
  </w:style>
  <w:style w:type="paragraph" w:styleId="BodyTextIndent3">
    <w:name w:val="Body Text Indent 3"/>
    <w:basedOn w:val="Normal"/>
    <w:link w:val="BodyTextIndent3Char"/>
    <w:rsid w:val="00601961"/>
    <w:pPr>
      <w:spacing w:after="120"/>
      <w:ind w:left="283"/>
    </w:pPr>
    <w:rPr>
      <w:sz w:val="16"/>
      <w:szCs w:val="16"/>
    </w:rPr>
  </w:style>
  <w:style w:type="character" w:customStyle="1" w:styleId="BodyTextIndent3Char">
    <w:name w:val="Body Text Indent 3 Char"/>
    <w:link w:val="BodyTextIndent3"/>
    <w:rsid w:val="00601961"/>
    <w:rPr>
      <w:sz w:val="16"/>
      <w:szCs w:val="16"/>
      <w:lang w:eastAsia="en-US"/>
    </w:rPr>
  </w:style>
  <w:style w:type="paragraph" w:styleId="Caption">
    <w:name w:val="caption"/>
    <w:basedOn w:val="Normal"/>
    <w:next w:val="Normal"/>
    <w:semiHidden/>
    <w:unhideWhenUsed/>
    <w:qFormat/>
    <w:rsid w:val="00601961"/>
    <w:rPr>
      <w:b/>
      <w:bCs/>
    </w:rPr>
  </w:style>
  <w:style w:type="paragraph" w:styleId="Closing">
    <w:name w:val="Closing"/>
    <w:basedOn w:val="Normal"/>
    <w:link w:val="ClosingChar"/>
    <w:rsid w:val="00601961"/>
    <w:pPr>
      <w:ind w:left="4252"/>
    </w:pPr>
  </w:style>
  <w:style w:type="character" w:customStyle="1" w:styleId="ClosingChar">
    <w:name w:val="Closing Char"/>
    <w:link w:val="Closing"/>
    <w:rsid w:val="00601961"/>
    <w:rPr>
      <w:lang w:eastAsia="en-US"/>
    </w:rPr>
  </w:style>
  <w:style w:type="paragraph" w:styleId="Date">
    <w:name w:val="Date"/>
    <w:basedOn w:val="Normal"/>
    <w:next w:val="Normal"/>
    <w:link w:val="DateChar"/>
    <w:rsid w:val="00601961"/>
  </w:style>
  <w:style w:type="character" w:customStyle="1" w:styleId="DateChar">
    <w:name w:val="Date Char"/>
    <w:link w:val="Date"/>
    <w:rsid w:val="00601961"/>
    <w:rPr>
      <w:lang w:eastAsia="en-US"/>
    </w:rPr>
  </w:style>
  <w:style w:type="paragraph" w:styleId="DocumentMap">
    <w:name w:val="Document Map"/>
    <w:basedOn w:val="Normal"/>
    <w:link w:val="DocumentMapChar"/>
    <w:rsid w:val="00601961"/>
    <w:rPr>
      <w:rFonts w:ascii="Segoe UI" w:hAnsi="Segoe UI" w:cs="Segoe UI"/>
      <w:sz w:val="16"/>
      <w:szCs w:val="16"/>
    </w:rPr>
  </w:style>
  <w:style w:type="character" w:customStyle="1" w:styleId="DocumentMapChar">
    <w:name w:val="Document Map Char"/>
    <w:link w:val="DocumentMap"/>
    <w:rsid w:val="00601961"/>
    <w:rPr>
      <w:rFonts w:ascii="Segoe UI" w:hAnsi="Segoe UI" w:cs="Segoe UI"/>
      <w:sz w:val="16"/>
      <w:szCs w:val="16"/>
      <w:lang w:eastAsia="en-US"/>
    </w:rPr>
  </w:style>
  <w:style w:type="paragraph" w:styleId="E-mailSignature">
    <w:name w:val="E-mail Signature"/>
    <w:basedOn w:val="Normal"/>
    <w:link w:val="E-mailSignatureChar"/>
    <w:rsid w:val="00601961"/>
  </w:style>
  <w:style w:type="character" w:customStyle="1" w:styleId="E-mailSignatureChar">
    <w:name w:val="E-mail Signature Char"/>
    <w:link w:val="E-mailSignature"/>
    <w:rsid w:val="00601961"/>
    <w:rPr>
      <w:lang w:eastAsia="en-US"/>
    </w:rPr>
  </w:style>
  <w:style w:type="paragraph" w:styleId="EndnoteText">
    <w:name w:val="endnote text"/>
    <w:basedOn w:val="Normal"/>
    <w:link w:val="EndnoteTextChar"/>
    <w:rsid w:val="00601961"/>
  </w:style>
  <w:style w:type="character" w:customStyle="1" w:styleId="EndnoteTextChar">
    <w:name w:val="Endnote Text Char"/>
    <w:link w:val="EndnoteText"/>
    <w:rsid w:val="00601961"/>
    <w:rPr>
      <w:lang w:eastAsia="en-US"/>
    </w:rPr>
  </w:style>
  <w:style w:type="paragraph" w:styleId="EnvelopeAddress">
    <w:name w:val="envelope address"/>
    <w:basedOn w:val="Normal"/>
    <w:rsid w:val="006019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01961"/>
    <w:rPr>
      <w:rFonts w:ascii="Calibri Light" w:hAnsi="Calibri Light"/>
    </w:rPr>
  </w:style>
  <w:style w:type="paragraph" w:styleId="HTMLAddress">
    <w:name w:val="HTML Address"/>
    <w:basedOn w:val="Normal"/>
    <w:link w:val="HTMLAddressChar"/>
    <w:rsid w:val="00601961"/>
    <w:rPr>
      <w:i/>
      <w:iCs/>
    </w:rPr>
  </w:style>
  <w:style w:type="character" w:customStyle="1" w:styleId="HTMLAddressChar">
    <w:name w:val="HTML Address Char"/>
    <w:link w:val="HTMLAddress"/>
    <w:rsid w:val="00601961"/>
    <w:rPr>
      <w:i/>
      <w:iCs/>
      <w:lang w:eastAsia="en-US"/>
    </w:rPr>
  </w:style>
  <w:style w:type="paragraph" w:styleId="HTMLPreformatted">
    <w:name w:val="HTML Preformatted"/>
    <w:basedOn w:val="Normal"/>
    <w:link w:val="HTMLPreformattedChar"/>
    <w:rsid w:val="00601961"/>
    <w:rPr>
      <w:rFonts w:ascii="Courier New" w:hAnsi="Courier New" w:cs="Courier New"/>
    </w:rPr>
  </w:style>
  <w:style w:type="character" w:customStyle="1" w:styleId="HTMLPreformattedChar">
    <w:name w:val="HTML Preformatted Char"/>
    <w:link w:val="HTMLPreformatted"/>
    <w:rsid w:val="00601961"/>
    <w:rPr>
      <w:rFonts w:ascii="Courier New" w:hAnsi="Courier New" w:cs="Courier New"/>
      <w:lang w:eastAsia="en-US"/>
    </w:rPr>
  </w:style>
  <w:style w:type="paragraph" w:styleId="Index3">
    <w:name w:val="index 3"/>
    <w:basedOn w:val="Normal"/>
    <w:next w:val="Normal"/>
    <w:rsid w:val="00601961"/>
    <w:pPr>
      <w:ind w:left="600" w:hanging="200"/>
    </w:pPr>
  </w:style>
  <w:style w:type="paragraph" w:styleId="Index4">
    <w:name w:val="index 4"/>
    <w:basedOn w:val="Normal"/>
    <w:next w:val="Normal"/>
    <w:rsid w:val="00601961"/>
    <w:pPr>
      <w:ind w:left="800" w:hanging="200"/>
    </w:pPr>
  </w:style>
  <w:style w:type="paragraph" w:styleId="Index5">
    <w:name w:val="index 5"/>
    <w:basedOn w:val="Normal"/>
    <w:next w:val="Normal"/>
    <w:rsid w:val="00601961"/>
    <w:pPr>
      <w:ind w:left="1000" w:hanging="200"/>
    </w:pPr>
  </w:style>
  <w:style w:type="paragraph" w:styleId="Index6">
    <w:name w:val="index 6"/>
    <w:basedOn w:val="Normal"/>
    <w:next w:val="Normal"/>
    <w:rsid w:val="00601961"/>
    <w:pPr>
      <w:ind w:left="1200" w:hanging="200"/>
    </w:pPr>
  </w:style>
  <w:style w:type="paragraph" w:styleId="Index7">
    <w:name w:val="index 7"/>
    <w:basedOn w:val="Normal"/>
    <w:next w:val="Normal"/>
    <w:rsid w:val="00601961"/>
    <w:pPr>
      <w:ind w:left="1400" w:hanging="200"/>
    </w:pPr>
  </w:style>
  <w:style w:type="paragraph" w:styleId="Index8">
    <w:name w:val="index 8"/>
    <w:basedOn w:val="Normal"/>
    <w:next w:val="Normal"/>
    <w:rsid w:val="00601961"/>
    <w:pPr>
      <w:ind w:left="1600" w:hanging="200"/>
    </w:pPr>
  </w:style>
  <w:style w:type="paragraph" w:styleId="Index9">
    <w:name w:val="index 9"/>
    <w:basedOn w:val="Normal"/>
    <w:next w:val="Normal"/>
    <w:rsid w:val="00601961"/>
    <w:pPr>
      <w:ind w:left="1800" w:hanging="200"/>
    </w:pPr>
  </w:style>
  <w:style w:type="paragraph" w:styleId="IndexHeading">
    <w:name w:val="index heading"/>
    <w:basedOn w:val="Normal"/>
    <w:next w:val="Index1"/>
    <w:rsid w:val="00601961"/>
    <w:rPr>
      <w:rFonts w:ascii="Calibri Light" w:hAnsi="Calibri Light"/>
      <w:b/>
      <w:bCs/>
    </w:rPr>
  </w:style>
  <w:style w:type="paragraph" w:styleId="IntenseQuote">
    <w:name w:val="Intense Quote"/>
    <w:basedOn w:val="Normal"/>
    <w:next w:val="Normal"/>
    <w:link w:val="IntenseQuoteChar"/>
    <w:uiPriority w:val="30"/>
    <w:qFormat/>
    <w:rsid w:val="006019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01961"/>
    <w:rPr>
      <w:i/>
      <w:iCs/>
      <w:color w:val="4472C4"/>
      <w:lang w:eastAsia="en-US"/>
    </w:rPr>
  </w:style>
  <w:style w:type="paragraph" w:styleId="ListContinue">
    <w:name w:val="List Continue"/>
    <w:basedOn w:val="Normal"/>
    <w:rsid w:val="00601961"/>
    <w:pPr>
      <w:spacing w:after="120"/>
      <w:ind w:left="283"/>
      <w:contextualSpacing/>
    </w:pPr>
  </w:style>
  <w:style w:type="paragraph" w:styleId="ListContinue2">
    <w:name w:val="List Continue 2"/>
    <w:basedOn w:val="Normal"/>
    <w:rsid w:val="00601961"/>
    <w:pPr>
      <w:spacing w:after="120"/>
      <w:ind w:left="566"/>
      <w:contextualSpacing/>
    </w:pPr>
  </w:style>
  <w:style w:type="paragraph" w:styleId="ListContinue3">
    <w:name w:val="List Continue 3"/>
    <w:basedOn w:val="Normal"/>
    <w:rsid w:val="00601961"/>
    <w:pPr>
      <w:spacing w:after="120"/>
      <w:ind w:left="849"/>
      <w:contextualSpacing/>
    </w:pPr>
  </w:style>
  <w:style w:type="paragraph" w:styleId="ListContinue4">
    <w:name w:val="List Continue 4"/>
    <w:basedOn w:val="Normal"/>
    <w:rsid w:val="00601961"/>
    <w:pPr>
      <w:spacing w:after="120"/>
      <w:ind w:left="1132"/>
      <w:contextualSpacing/>
    </w:pPr>
  </w:style>
  <w:style w:type="paragraph" w:styleId="ListContinue5">
    <w:name w:val="List Continue 5"/>
    <w:basedOn w:val="Normal"/>
    <w:rsid w:val="00601961"/>
    <w:pPr>
      <w:spacing w:after="120"/>
      <w:ind w:left="1415"/>
      <w:contextualSpacing/>
    </w:pPr>
  </w:style>
  <w:style w:type="paragraph" w:styleId="ListNumber3">
    <w:name w:val="List Number 3"/>
    <w:basedOn w:val="Normal"/>
    <w:rsid w:val="00601961"/>
    <w:pPr>
      <w:numPr>
        <w:numId w:val="16"/>
      </w:numPr>
      <w:contextualSpacing/>
    </w:pPr>
  </w:style>
  <w:style w:type="paragraph" w:styleId="ListNumber4">
    <w:name w:val="List Number 4"/>
    <w:basedOn w:val="Normal"/>
    <w:rsid w:val="00601961"/>
    <w:pPr>
      <w:numPr>
        <w:numId w:val="17"/>
      </w:numPr>
      <w:contextualSpacing/>
    </w:pPr>
  </w:style>
  <w:style w:type="paragraph" w:styleId="ListNumber5">
    <w:name w:val="List Number 5"/>
    <w:basedOn w:val="Normal"/>
    <w:rsid w:val="00601961"/>
    <w:pPr>
      <w:numPr>
        <w:numId w:val="18"/>
      </w:numPr>
      <w:contextualSpacing/>
    </w:pPr>
  </w:style>
  <w:style w:type="paragraph" w:styleId="MacroText">
    <w:name w:val="macro"/>
    <w:link w:val="MacroTextChar"/>
    <w:rsid w:val="006019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01961"/>
    <w:rPr>
      <w:rFonts w:ascii="Courier New" w:hAnsi="Courier New" w:cs="Courier New"/>
      <w:lang w:eastAsia="en-US"/>
    </w:rPr>
  </w:style>
  <w:style w:type="paragraph" w:styleId="MessageHeader">
    <w:name w:val="Message Header"/>
    <w:basedOn w:val="Normal"/>
    <w:link w:val="MessageHeaderChar"/>
    <w:rsid w:val="006019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01961"/>
    <w:rPr>
      <w:rFonts w:ascii="Calibri Light" w:hAnsi="Calibri Light"/>
      <w:sz w:val="24"/>
      <w:szCs w:val="24"/>
      <w:shd w:val="pct20" w:color="auto" w:fill="auto"/>
      <w:lang w:eastAsia="en-US"/>
    </w:rPr>
  </w:style>
  <w:style w:type="paragraph" w:styleId="NoSpacing">
    <w:name w:val="No Spacing"/>
    <w:uiPriority w:val="1"/>
    <w:qFormat/>
    <w:rsid w:val="00601961"/>
    <w:pPr>
      <w:overflowPunct w:val="0"/>
      <w:autoSpaceDE w:val="0"/>
      <w:autoSpaceDN w:val="0"/>
      <w:adjustRightInd w:val="0"/>
      <w:textAlignment w:val="baseline"/>
    </w:pPr>
    <w:rPr>
      <w:lang w:eastAsia="en-US"/>
    </w:rPr>
  </w:style>
  <w:style w:type="paragraph" w:styleId="NormalWeb">
    <w:name w:val="Normal (Web)"/>
    <w:basedOn w:val="Normal"/>
    <w:rsid w:val="00601961"/>
    <w:rPr>
      <w:sz w:val="24"/>
      <w:szCs w:val="24"/>
    </w:rPr>
  </w:style>
  <w:style w:type="paragraph" w:styleId="NormalIndent">
    <w:name w:val="Normal Indent"/>
    <w:basedOn w:val="Normal"/>
    <w:rsid w:val="00601961"/>
    <w:pPr>
      <w:ind w:left="720"/>
    </w:pPr>
  </w:style>
  <w:style w:type="paragraph" w:styleId="NoteHeading">
    <w:name w:val="Note Heading"/>
    <w:basedOn w:val="Normal"/>
    <w:next w:val="Normal"/>
    <w:link w:val="NoteHeadingChar"/>
    <w:rsid w:val="00601961"/>
  </w:style>
  <w:style w:type="character" w:customStyle="1" w:styleId="NoteHeadingChar">
    <w:name w:val="Note Heading Char"/>
    <w:link w:val="NoteHeading"/>
    <w:rsid w:val="00601961"/>
    <w:rPr>
      <w:lang w:eastAsia="en-US"/>
    </w:rPr>
  </w:style>
  <w:style w:type="paragraph" w:styleId="PlainText">
    <w:name w:val="Plain Text"/>
    <w:basedOn w:val="Normal"/>
    <w:link w:val="PlainTextChar"/>
    <w:rsid w:val="00601961"/>
    <w:rPr>
      <w:rFonts w:ascii="Courier New" w:hAnsi="Courier New" w:cs="Courier New"/>
    </w:rPr>
  </w:style>
  <w:style w:type="character" w:customStyle="1" w:styleId="PlainTextChar">
    <w:name w:val="Plain Text Char"/>
    <w:link w:val="PlainText"/>
    <w:rsid w:val="00601961"/>
    <w:rPr>
      <w:rFonts w:ascii="Courier New" w:hAnsi="Courier New" w:cs="Courier New"/>
      <w:lang w:eastAsia="en-US"/>
    </w:rPr>
  </w:style>
  <w:style w:type="paragraph" w:styleId="Quote">
    <w:name w:val="Quote"/>
    <w:basedOn w:val="Normal"/>
    <w:next w:val="Normal"/>
    <w:link w:val="QuoteChar"/>
    <w:uiPriority w:val="29"/>
    <w:qFormat/>
    <w:rsid w:val="00601961"/>
    <w:pPr>
      <w:spacing w:before="200" w:after="160"/>
      <w:ind w:left="864" w:right="864"/>
      <w:jc w:val="center"/>
    </w:pPr>
    <w:rPr>
      <w:i/>
      <w:iCs/>
      <w:color w:val="404040"/>
    </w:rPr>
  </w:style>
  <w:style w:type="character" w:customStyle="1" w:styleId="QuoteChar">
    <w:name w:val="Quote Char"/>
    <w:link w:val="Quote"/>
    <w:uiPriority w:val="29"/>
    <w:rsid w:val="00601961"/>
    <w:rPr>
      <w:i/>
      <w:iCs/>
      <w:color w:val="404040"/>
      <w:lang w:eastAsia="en-US"/>
    </w:rPr>
  </w:style>
  <w:style w:type="paragraph" w:styleId="Salutation">
    <w:name w:val="Salutation"/>
    <w:basedOn w:val="Normal"/>
    <w:next w:val="Normal"/>
    <w:link w:val="SalutationChar"/>
    <w:rsid w:val="00601961"/>
  </w:style>
  <w:style w:type="character" w:customStyle="1" w:styleId="SalutationChar">
    <w:name w:val="Salutation Char"/>
    <w:link w:val="Salutation"/>
    <w:rsid w:val="00601961"/>
    <w:rPr>
      <w:lang w:eastAsia="en-US"/>
    </w:rPr>
  </w:style>
  <w:style w:type="paragraph" w:styleId="Signature">
    <w:name w:val="Signature"/>
    <w:basedOn w:val="Normal"/>
    <w:link w:val="SignatureChar"/>
    <w:rsid w:val="00601961"/>
    <w:pPr>
      <w:ind w:left="4252"/>
    </w:pPr>
  </w:style>
  <w:style w:type="character" w:customStyle="1" w:styleId="SignatureChar">
    <w:name w:val="Signature Char"/>
    <w:link w:val="Signature"/>
    <w:rsid w:val="00601961"/>
    <w:rPr>
      <w:lang w:eastAsia="en-US"/>
    </w:rPr>
  </w:style>
  <w:style w:type="paragraph" w:styleId="Subtitle">
    <w:name w:val="Subtitle"/>
    <w:basedOn w:val="Normal"/>
    <w:next w:val="Normal"/>
    <w:link w:val="SubtitleChar"/>
    <w:qFormat/>
    <w:rsid w:val="00601961"/>
    <w:pPr>
      <w:spacing w:after="60"/>
      <w:jc w:val="center"/>
      <w:outlineLvl w:val="1"/>
    </w:pPr>
    <w:rPr>
      <w:rFonts w:ascii="Calibri Light" w:hAnsi="Calibri Light"/>
      <w:sz w:val="24"/>
      <w:szCs w:val="24"/>
    </w:rPr>
  </w:style>
  <w:style w:type="character" w:customStyle="1" w:styleId="SubtitleChar">
    <w:name w:val="Subtitle Char"/>
    <w:link w:val="Subtitle"/>
    <w:rsid w:val="00601961"/>
    <w:rPr>
      <w:rFonts w:ascii="Calibri Light" w:hAnsi="Calibri Light"/>
      <w:sz w:val="24"/>
      <w:szCs w:val="24"/>
      <w:lang w:eastAsia="en-US"/>
    </w:rPr>
  </w:style>
  <w:style w:type="paragraph" w:styleId="TableofAuthorities">
    <w:name w:val="table of authorities"/>
    <w:basedOn w:val="Normal"/>
    <w:next w:val="Normal"/>
    <w:rsid w:val="00601961"/>
    <w:pPr>
      <w:ind w:left="200" w:hanging="200"/>
    </w:pPr>
  </w:style>
  <w:style w:type="paragraph" w:styleId="TableofFigures">
    <w:name w:val="table of figures"/>
    <w:basedOn w:val="Normal"/>
    <w:next w:val="Normal"/>
    <w:rsid w:val="00601961"/>
  </w:style>
  <w:style w:type="paragraph" w:styleId="Title">
    <w:name w:val="Title"/>
    <w:basedOn w:val="Normal"/>
    <w:next w:val="Normal"/>
    <w:link w:val="TitleChar"/>
    <w:qFormat/>
    <w:rsid w:val="006019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01961"/>
    <w:rPr>
      <w:rFonts w:ascii="Calibri Light" w:hAnsi="Calibri Light"/>
      <w:b/>
      <w:bCs/>
      <w:kern w:val="28"/>
      <w:sz w:val="32"/>
      <w:szCs w:val="32"/>
      <w:lang w:eastAsia="en-US"/>
    </w:rPr>
  </w:style>
  <w:style w:type="paragraph" w:styleId="TOAHeading">
    <w:name w:val="toa heading"/>
    <w:basedOn w:val="Normal"/>
    <w:next w:val="Normal"/>
    <w:rsid w:val="0060196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019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187603239">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11894</Words>
  <Characters>67796</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79531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CR1479</cp:lastModifiedBy>
  <cp:revision>3</cp:revision>
  <dcterms:created xsi:type="dcterms:W3CDTF">2025-03-21T11:40:00Z</dcterms:created>
  <dcterms:modified xsi:type="dcterms:W3CDTF">2025-03-21T11:42:00Z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16%28.310%Rel-17%0017%28.310%Rel-17%0018%28.310%Rel-17%0020%28.310%Rel-17%0023%28.310%Rel-17%0025%28.310 %Rel-17%0051%28.310%Rel-17%0055%</vt:lpwstr>
  </property>
</Properties>
</file>