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tcPr>
          <w:p w14:paraId="3FDEDF14" w14:textId="062C960D"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B5318" w:rsidRPr="00AB5318">
              <w:rPr>
                <w:noProof w:val="0"/>
              </w:rPr>
              <w:t>V</w:t>
            </w:r>
            <w:r w:rsidR="00724218" w:rsidRPr="00AB5318">
              <w:rPr>
                <w:noProof w:val="0"/>
              </w:rPr>
              <w:t>18</w:t>
            </w:r>
            <w:r w:rsidR="001D4C5C">
              <w:rPr>
                <w:noProof w:val="0"/>
              </w:rPr>
              <w:t>.</w:t>
            </w:r>
            <w:r w:rsidR="002A69B1">
              <w:rPr>
                <w:noProof w:val="0"/>
                <w:lang w:eastAsia="zh-CN"/>
              </w:rPr>
              <w:t>6</w:t>
            </w:r>
            <w:r w:rsidR="00631C8C" w:rsidRPr="008227B8">
              <w:rPr>
                <w:noProof w:val="0"/>
              </w:rPr>
              <w:t>.</w:t>
            </w:r>
            <w:r w:rsidR="002A69B1">
              <w:rPr>
                <w:noProof w:val="0"/>
              </w:rPr>
              <w:t>0</w:t>
            </w:r>
            <w:r w:rsidRPr="008227B8">
              <w:rPr>
                <w:noProof w:val="0"/>
              </w:rPr>
              <w:t xml:space="preserve"> </w:t>
            </w:r>
            <w:r w:rsidRPr="008227B8">
              <w:rPr>
                <w:noProof w:val="0"/>
                <w:sz w:val="32"/>
              </w:rPr>
              <w:t>(</w:t>
            </w:r>
            <w:bookmarkStart w:id="3" w:name="issueDate"/>
            <w:r w:rsidR="000D07BF" w:rsidRPr="008227B8">
              <w:rPr>
                <w:noProof w:val="0"/>
                <w:sz w:val="32"/>
                <w:shd w:val="clear" w:color="auto" w:fill="FFFFFF" w:themeFill="background1"/>
              </w:rPr>
              <w:t>202</w:t>
            </w:r>
            <w:r w:rsidR="000D07BF">
              <w:rPr>
                <w:noProof w:val="0"/>
                <w:sz w:val="32"/>
                <w:shd w:val="clear" w:color="auto" w:fill="FFFFFF" w:themeFill="background1"/>
              </w:rPr>
              <w:t>5</w:t>
            </w:r>
            <w:r w:rsidR="00631C8C" w:rsidRPr="008227B8">
              <w:rPr>
                <w:noProof w:val="0"/>
                <w:sz w:val="32"/>
                <w:shd w:val="clear" w:color="auto" w:fill="FFFFFF" w:themeFill="background1"/>
              </w:rPr>
              <w:t>-</w:t>
            </w:r>
            <w:bookmarkEnd w:id="3"/>
            <w:r w:rsidR="00626FE2">
              <w:rPr>
                <w:noProof w:val="0"/>
                <w:sz w:val="32"/>
                <w:shd w:val="clear" w:color="auto" w:fill="FFFFFF" w:themeFill="background1"/>
              </w:rPr>
              <w:t>0</w:t>
            </w:r>
            <w:r w:rsidR="002A69B1">
              <w:rPr>
                <w:noProof w:val="0"/>
                <w:sz w:val="32"/>
                <w:shd w:val="clear" w:color="auto" w:fill="FFFFFF" w:themeFill="background1"/>
                <w:lang w:eastAsia="zh-CN"/>
              </w:rPr>
              <w:t>9</w:t>
            </w:r>
            <w:r w:rsidRPr="008227B8">
              <w:rPr>
                <w:noProof w:val="0"/>
                <w:sz w:val="32"/>
              </w:rPr>
              <w:t>)</w:t>
            </w:r>
          </w:p>
        </w:tc>
      </w:tr>
      <w:tr w:rsidR="004F0988" w:rsidRPr="008227B8" w14:paraId="0FFD4F19" w14:textId="77777777" w:rsidTr="005E4BB2">
        <w:trPr>
          <w:trHeight w:hRule="exact" w:val="1134"/>
        </w:trPr>
        <w:tc>
          <w:tcPr>
            <w:tcW w:w="10423" w:type="dxa"/>
            <w:gridSpan w:val="2"/>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01282ABC" w:rsidR="00E16509" w:rsidRPr="008227B8" w:rsidRDefault="00E16509" w:rsidP="00133525">
            <w:pPr>
              <w:pStyle w:val="FP"/>
              <w:jc w:val="center"/>
              <w:rPr>
                <w:sz w:val="18"/>
              </w:rPr>
            </w:pPr>
            <w:r w:rsidRPr="008227B8">
              <w:rPr>
                <w:sz w:val="18"/>
              </w:rPr>
              <w:t xml:space="preserve">© </w:t>
            </w:r>
            <w:r w:rsidR="000D07BF" w:rsidRPr="008227B8">
              <w:rPr>
                <w:sz w:val="18"/>
              </w:rPr>
              <w:t>202</w:t>
            </w:r>
            <w:r w:rsidR="000D07BF">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t>Contents</w:t>
      </w:r>
    </w:p>
    <w:p w14:paraId="18471AB2" w14:textId="71906645" w:rsidR="00912656"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912656">
        <w:rPr>
          <w:noProof/>
        </w:rPr>
        <w:t>Foreword</w:t>
      </w:r>
      <w:r w:rsidR="00912656">
        <w:rPr>
          <w:noProof/>
        </w:rPr>
        <w:tab/>
      </w:r>
      <w:r w:rsidR="00912656">
        <w:rPr>
          <w:noProof/>
        </w:rPr>
        <w:fldChar w:fldCharType="begin" w:fldLock="1"/>
      </w:r>
      <w:r w:rsidR="00912656">
        <w:rPr>
          <w:noProof/>
        </w:rPr>
        <w:instrText xml:space="preserve"> PAGEREF _Toc212629421 \h </w:instrText>
      </w:r>
      <w:r w:rsidR="00912656">
        <w:rPr>
          <w:noProof/>
        </w:rPr>
      </w:r>
      <w:r w:rsidR="00912656">
        <w:rPr>
          <w:noProof/>
        </w:rPr>
        <w:fldChar w:fldCharType="separate"/>
      </w:r>
      <w:r w:rsidR="00912656">
        <w:rPr>
          <w:noProof/>
        </w:rPr>
        <w:t>6</w:t>
      </w:r>
      <w:r w:rsidR="00912656">
        <w:rPr>
          <w:noProof/>
        </w:rPr>
        <w:fldChar w:fldCharType="end"/>
      </w:r>
    </w:p>
    <w:p w14:paraId="7AD7D6C8" w14:textId="4A23EEA3" w:rsidR="00912656" w:rsidRDefault="00912656">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_Toc212629422 \h </w:instrText>
      </w:r>
      <w:r>
        <w:rPr>
          <w:noProof/>
        </w:rPr>
      </w:r>
      <w:r>
        <w:rPr>
          <w:noProof/>
        </w:rPr>
        <w:fldChar w:fldCharType="separate"/>
      </w:r>
      <w:r>
        <w:rPr>
          <w:noProof/>
        </w:rPr>
        <w:t>8</w:t>
      </w:r>
      <w:r>
        <w:rPr>
          <w:noProof/>
        </w:rPr>
        <w:fldChar w:fldCharType="end"/>
      </w:r>
    </w:p>
    <w:p w14:paraId="4557B8BB" w14:textId="4F18335F" w:rsidR="00912656" w:rsidRDefault="00912656">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_Toc212629423 \h </w:instrText>
      </w:r>
      <w:r>
        <w:rPr>
          <w:noProof/>
        </w:rPr>
      </w:r>
      <w:r>
        <w:rPr>
          <w:noProof/>
        </w:rPr>
        <w:fldChar w:fldCharType="separate"/>
      </w:r>
      <w:r>
        <w:rPr>
          <w:noProof/>
        </w:rPr>
        <w:t>8</w:t>
      </w:r>
      <w:r>
        <w:rPr>
          <w:noProof/>
        </w:rPr>
        <w:fldChar w:fldCharType="end"/>
      </w:r>
    </w:p>
    <w:p w14:paraId="5156C45C" w14:textId="7BF0CD7B" w:rsidR="00912656" w:rsidRDefault="00912656">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_Toc212629424 \h </w:instrText>
      </w:r>
      <w:r>
        <w:rPr>
          <w:noProof/>
        </w:rPr>
      </w:r>
      <w:r>
        <w:rPr>
          <w:noProof/>
        </w:rPr>
        <w:fldChar w:fldCharType="separate"/>
      </w:r>
      <w:r>
        <w:rPr>
          <w:noProof/>
        </w:rPr>
        <w:t>9</w:t>
      </w:r>
      <w:r>
        <w:rPr>
          <w:noProof/>
        </w:rPr>
        <w:fldChar w:fldCharType="end"/>
      </w:r>
    </w:p>
    <w:p w14:paraId="08B7E2E1" w14:textId="26A8EBA2" w:rsidR="00912656" w:rsidRDefault="00912656">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_Toc212629425 \h </w:instrText>
      </w:r>
      <w:r>
        <w:rPr>
          <w:noProof/>
        </w:rPr>
      </w:r>
      <w:r>
        <w:rPr>
          <w:noProof/>
        </w:rPr>
        <w:fldChar w:fldCharType="separate"/>
      </w:r>
      <w:r>
        <w:rPr>
          <w:noProof/>
        </w:rPr>
        <w:t>9</w:t>
      </w:r>
      <w:r>
        <w:rPr>
          <w:noProof/>
        </w:rPr>
        <w:fldChar w:fldCharType="end"/>
      </w:r>
    </w:p>
    <w:p w14:paraId="118782F8" w14:textId="5C16C26A" w:rsidR="00912656" w:rsidRDefault="00912656">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_Toc212629426 \h </w:instrText>
      </w:r>
      <w:r>
        <w:rPr>
          <w:noProof/>
        </w:rPr>
      </w:r>
      <w:r>
        <w:rPr>
          <w:noProof/>
        </w:rPr>
        <w:fldChar w:fldCharType="separate"/>
      </w:r>
      <w:r>
        <w:rPr>
          <w:noProof/>
        </w:rPr>
        <w:t>9</w:t>
      </w:r>
      <w:r>
        <w:rPr>
          <w:noProof/>
        </w:rPr>
        <w:fldChar w:fldCharType="end"/>
      </w:r>
    </w:p>
    <w:p w14:paraId="16B82489" w14:textId="15DD7437" w:rsidR="00912656" w:rsidRDefault="00912656">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_Toc212629427 \h </w:instrText>
      </w:r>
      <w:r>
        <w:rPr>
          <w:noProof/>
        </w:rPr>
      </w:r>
      <w:r>
        <w:rPr>
          <w:noProof/>
        </w:rPr>
        <w:fldChar w:fldCharType="separate"/>
      </w:r>
      <w:r>
        <w:rPr>
          <w:noProof/>
        </w:rPr>
        <w:t>9</w:t>
      </w:r>
      <w:r>
        <w:rPr>
          <w:noProof/>
        </w:rPr>
        <w:fldChar w:fldCharType="end"/>
      </w:r>
    </w:p>
    <w:p w14:paraId="315E5757" w14:textId="46A75146" w:rsidR="00912656" w:rsidRDefault="00912656">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_Toc212629428 \h </w:instrText>
      </w:r>
      <w:r>
        <w:rPr>
          <w:noProof/>
        </w:rPr>
      </w:r>
      <w:r>
        <w:rPr>
          <w:noProof/>
        </w:rPr>
        <w:fldChar w:fldCharType="separate"/>
      </w:r>
      <w:r>
        <w:rPr>
          <w:noProof/>
        </w:rPr>
        <w:t>10</w:t>
      </w:r>
      <w:r>
        <w:rPr>
          <w:noProof/>
        </w:rPr>
        <w:fldChar w:fldCharType="end"/>
      </w:r>
    </w:p>
    <w:p w14:paraId="0B496798" w14:textId="59BB5052" w:rsidR="00912656" w:rsidRDefault="00912656">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_Toc212629429 \h </w:instrText>
      </w:r>
      <w:r>
        <w:rPr>
          <w:noProof/>
        </w:rPr>
      </w:r>
      <w:r>
        <w:rPr>
          <w:noProof/>
        </w:rPr>
        <w:fldChar w:fldCharType="separate"/>
      </w:r>
      <w:r>
        <w:rPr>
          <w:noProof/>
        </w:rPr>
        <w:t>10</w:t>
      </w:r>
      <w:r>
        <w:rPr>
          <w:noProof/>
        </w:rPr>
        <w:fldChar w:fldCharType="end"/>
      </w:r>
    </w:p>
    <w:p w14:paraId="1A17F488" w14:textId="207D0C6A" w:rsidR="00912656" w:rsidRDefault="00912656">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_Toc212629430 \h </w:instrText>
      </w:r>
      <w:r>
        <w:rPr>
          <w:noProof/>
        </w:rPr>
      </w:r>
      <w:r>
        <w:rPr>
          <w:noProof/>
        </w:rPr>
        <w:fldChar w:fldCharType="separate"/>
      </w:r>
      <w:r>
        <w:rPr>
          <w:noProof/>
        </w:rPr>
        <w:t>11</w:t>
      </w:r>
      <w:r>
        <w:rPr>
          <w:noProof/>
        </w:rPr>
        <w:fldChar w:fldCharType="end"/>
      </w:r>
    </w:p>
    <w:p w14:paraId="240CD5BB" w14:textId="7F7482E7" w:rsidR="00912656" w:rsidRDefault="00912656">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_Toc212629431 \h </w:instrText>
      </w:r>
      <w:r>
        <w:rPr>
          <w:noProof/>
        </w:rPr>
      </w:r>
      <w:r>
        <w:rPr>
          <w:noProof/>
        </w:rPr>
        <w:fldChar w:fldCharType="separate"/>
      </w:r>
      <w:r>
        <w:rPr>
          <w:noProof/>
        </w:rPr>
        <w:t>11</w:t>
      </w:r>
      <w:r>
        <w:rPr>
          <w:noProof/>
        </w:rPr>
        <w:fldChar w:fldCharType="end"/>
      </w:r>
    </w:p>
    <w:p w14:paraId="1B7035FC" w14:textId="1F2F4711" w:rsidR="00912656" w:rsidRDefault="00912656">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_Toc212629432 \h </w:instrText>
      </w:r>
      <w:r>
        <w:rPr>
          <w:noProof/>
        </w:rPr>
      </w:r>
      <w:r>
        <w:rPr>
          <w:noProof/>
        </w:rPr>
        <w:fldChar w:fldCharType="separate"/>
      </w:r>
      <w:r>
        <w:rPr>
          <w:noProof/>
        </w:rPr>
        <w:t>12</w:t>
      </w:r>
      <w:r>
        <w:rPr>
          <w:noProof/>
        </w:rPr>
        <w:fldChar w:fldCharType="end"/>
      </w:r>
    </w:p>
    <w:p w14:paraId="3AD3D03A" w14:textId="1070D063" w:rsidR="00912656" w:rsidRDefault="00912656">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_Toc212629433 \h </w:instrText>
      </w:r>
      <w:r>
        <w:rPr>
          <w:noProof/>
        </w:rPr>
      </w:r>
      <w:r>
        <w:rPr>
          <w:noProof/>
        </w:rPr>
        <w:fldChar w:fldCharType="separate"/>
      </w:r>
      <w:r>
        <w:rPr>
          <w:noProof/>
        </w:rPr>
        <w:t>12</w:t>
      </w:r>
      <w:r>
        <w:rPr>
          <w:noProof/>
        </w:rPr>
        <w:fldChar w:fldCharType="end"/>
      </w:r>
    </w:p>
    <w:p w14:paraId="6AE80614" w14:textId="6AF9E858" w:rsidR="00912656" w:rsidRDefault="00912656">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_Toc212629434 \h </w:instrText>
      </w:r>
      <w:r>
        <w:rPr>
          <w:noProof/>
        </w:rPr>
      </w:r>
      <w:r>
        <w:rPr>
          <w:noProof/>
        </w:rPr>
        <w:fldChar w:fldCharType="separate"/>
      </w:r>
      <w:r>
        <w:rPr>
          <w:noProof/>
        </w:rPr>
        <w:t>13</w:t>
      </w:r>
      <w:r>
        <w:rPr>
          <w:noProof/>
        </w:rPr>
        <w:fldChar w:fldCharType="end"/>
      </w:r>
    </w:p>
    <w:p w14:paraId="623E1244" w14:textId="6A16E5AE" w:rsidR="00912656" w:rsidRDefault="00912656">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_Toc212629435 \h </w:instrText>
      </w:r>
      <w:r>
        <w:rPr>
          <w:noProof/>
        </w:rPr>
      </w:r>
      <w:r>
        <w:rPr>
          <w:noProof/>
        </w:rPr>
        <w:fldChar w:fldCharType="separate"/>
      </w:r>
      <w:r>
        <w:rPr>
          <w:noProof/>
        </w:rPr>
        <w:t>13</w:t>
      </w:r>
      <w:r>
        <w:rPr>
          <w:noProof/>
        </w:rPr>
        <w:fldChar w:fldCharType="end"/>
      </w:r>
    </w:p>
    <w:p w14:paraId="024FB537" w14:textId="535C45FB" w:rsidR="00912656" w:rsidRDefault="00912656">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_Toc212629436 \h </w:instrText>
      </w:r>
      <w:r>
        <w:rPr>
          <w:noProof/>
        </w:rPr>
      </w:r>
      <w:r>
        <w:rPr>
          <w:noProof/>
        </w:rPr>
        <w:fldChar w:fldCharType="separate"/>
      </w:r>
      <w:r>
        <w:rPr>
          <w:noProof/>
        </w:rPr>
        <w:t>13</w:t>
      </w:r>
      <w:r>
        <w:rPr>
          <w:noProof/>
        </w:rPr>
        <w:fldChar w:fldCharType="end"/>
      </w:r>
    </w:p>
    <w:p w14:paraId="46E7B1C8" w14:textId="085EB51F" w:rsidR="00912656" w:rsidRDefault="00912656">
      <w:pPr>
        <w:pStyle w:val="TOC2"/>
        <w:rPr>
          <w:rFonts w:asciiTheme="minorHAnsi" w:hAnsiTheme="minorHAnsi" w:cstheme="minorBidi"/>
          <w:noProof/>
          <w:kern w:val="2"/>
          <w:sz w:val="24"/>
          <w:szCs w:val="24"/>
          <w:lang w:eastAsia="en-GB"/>
          <w14:ligatures w14:val="standardContextual"/>
        </w:rPr>
      </w:pPr>
      <w:r w:rsidRPr="00751BBC">
        <w:rPr>
          <w:rFonts w:eastAsia="SimSun"/>
          <w:noProof/>
          <w:lang w:eastAsia="zh-CN"/>
        </w:rPr>
        <w:t>6.7</w:t>
      </w:r>
      <w:r w:rsidRPr="00751BBC">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_Toc212629437 \h </w:instrText>
      </w:r>
      <w:r>
        <w:rPr>
          <w:noProof/>
        </w:rPr>
      </w:r>
      <w:r>
        <w:rPr>
          <w:noProof/>
        </w:rPr>
        <w:fldChar w:fldCharType="separate"/>
      </w:r>
      <w:r>
        <w:rPr>
          <w:noProof/>
        </w:rPr>
        <w:t>13</w:t>
      </w:r>
      <w:r>
        <w:rPr>
          <w:noProof/>
        </w:rPr>
        <w:fldChar w:fldCharType="end"/>
      </w:r>
    </w:p>
    <w:p w14:paraId="419C2558" w14:textId="0CED948D" w:rsidR="00912656" w:rsidRDefault="00912656">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_Toc212629438 \h </w:instrText>
      </w:r>
      <w:r>
        <w:rPr>
          <w:noProof/>
        </w:rPr>
      </w:r>
      <w:r>
        <w:rPr>
          <w:noProof/>
        </w:rPr>
        <w:fldChar w:fldCharType="separate"/>
      </w:r>
      <w:r>
        <w:rPr>
          <w:noProof/>
        </w:rPr>
        <w:t>14</w:t>
      </w:r>
      <w:r>
        <w:rPr>
          <w:noProof/>
        </w:rPr>
        <w:fldChar w:fldCharType="end"/>
      </w:r>
    </w:p>
    <w:p w14:paraId="1E5169BA" w14:textId="74CAFBCA" w:rsidR="00912656" w:rsidRDefault="00912656">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_Toc212629439 \h </w:instrText>
      </w:r>
      <w:r>
        <w:rPr>
          <w:noProof/>
        </w:rPr>
      </w:r>
      <w:r>
        <w:rPr>
          <w:noProof/>
        </w:rPr>
        <w:fldChar w:fldCharType="separate"/>
      </w:r>
      <w:r>
        <w:rPr>
          <w:noProof/>
        </w:rPr>
        <w:t>14</w:t>
      </w:r>
      <w:r>
        <w:rPr>
          <w:noProof/>
        </w:rPr>
        <w:fldChar w:fldCharType="end"/>
      </w:r>
    </w:p>
    <w:p w14:paraId="3451C65C" w14:textId="3B234084" w:rsidR="00912656" w:rsidRDefault="00912656">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_Toc212629440 \h </w:instrText>
      </w:r>
      <w:r>
        <w:rPr>
          <w:noProof/>
        </w:rPr>
      </w:r>
      <w:r>
        <w:rPr>
          <w:noProof/>
        </w:rPr>
        <w:fldChar w:fldCharType="separate"/>
      </w:r>
      <w:r>
        <w:rPr>
          <w:noProof/>
        </w:rPr>
        <w:t>14</w:t>
      </w:r>
      <w:r>
        <w:rPr>
          <w:noProof/>
        </w:rPr>
        <w:fldChar w:fldCharType="end"/>
      </w:r>
    </w:p>
    <w:p w14:paraId="40337D55" w14:textId="02CA9B12" w:rsidR="00912656" w:rsidRDefault="00912656">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_Toc212629441 \h </w:instrText>
      </w:r>
      <w:r>
        <w:rPr>
          <w:noProof/>
        </w:rPr>
      </w:r>
      <w:r>
        <w:rPr>
          <w:noProof/>
        </w:rPr>
        <w:fldChar w:fldCharType="separate"/>
      </w:r>
      <w:r>
        <w:rPr>
          <w:noProof/>
        </w:rPr>
        <w:t>14</w:t>
      </w:r>
      <w:r>
        <w:rPr>
          <w:noProof/>
        </w:rPr>
        <w:fldChar w:fldCharType="end"/>
      </w:r>
    </w:p>
    <w:p w14:paraId="125BEB6A" w14:textId="2091AB8E" w:rsidR="00912656" w:rsidRDefault="00912656">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_Toc212629442 \h </w:instrText>
      </w:r>
      <w:r>
        <w:rPr>
          <w:noProof/>
        </w:rPr>
      </w:r>
      <w:r>
        <w:rPr>
          <w:noProof/>
        </w:rPr>
        <w:fldChar w:fldCharType="separate"/>
      </w:r>
      <w:r>
        <w:rPr>
          <w:noProof/>
        </w:rPr>
        <w:t>15</w:t>
      </w:r>
      <w:r>
        <w:rPr>
          <w:noProof/>
        </w:rPr>
        <w:fldChar w:fldCharType="end"/>
      </w:r>
    </w:p>
    <w:p w14:paraId="6B630A90" w14:textId="38413BB4" w:rsidR="00912656" w:rsidRDefault="00912656">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_Toc212629443 \h </w:instrText>
      </w:r>
      <w:r>
        <w:rPr>
          <w:noProof/>
        </w:rPr>
      </w:r>
      <w:r>
        <w:rPr>
          <w:noProof/>
        </w:rPr>
        <w:fldChar w:fldCharType="separate"/>
      </w:r>
      <w:r>
        <w:rPr>
          <w:noProof/>
        </w:rPr>
        <w:t>15</w:t>
      </w:r>
      <w:r>
        <w:rPr>
          <w:noProof/>
        </w:rPr>
        <w:fldChar w:fldCharType="end"/>
      </w:r>
    </w:p>
    <w:p w14:paraId="519913F9" w14:textId="3A6C25B1" w:rsidR="00912656" w:rsidRDefault="00912656">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_Toc212629444 \h </w:instrText>
      </w:r>
      <w:r>
        <w:rPr>
          <w:noProof/>
        </w:rPr>
      </w:r>
      <w:r>
        <w:rPr>
          <w:noProof/>
        </w:rPr>
        <w:fldChar w:fldCharType="separate"/>
      </w:r>
      <w:r>
        <w:rPr>
          <w:noProof/>
        </w:rPr>
        <w:t>16</w:t>
      </w:r>
      <w:r>
        <w:rPr>
          <w:noProof/>
        </w:rPr>
        <w:fldChar w:fldCharType="end"/>
      </w:r>
    </w:p>
    <w:p w14:paraId="78A01364" w14:textId="22A35AB3" w:rsidR="00912656" w:rsidRDefault="00912656">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_Toc212629445 \h </w:instrText>
      </w:r>
      <w:r>
        <w:rPr>
          <w:noProof/>
        </w:rPr>
      </w:r>
      <w:r>
        <w:rPr>
          <w:noProof/>
        </w:rPr>
        <w:fldChar w:fldCharType="separate"/>
      </w:r>
      <w:r>
        <w:rPr>
          <w:noProof/>
        </w:rPr>
        <w:t>16</w:t>
      </w:r>
      <w:r>
        <w:rPr>
          <w:noProof/>
        </w:rPr>
        <w:fldChar w:fldCharType="end"/>
      </w:r>
    </w:p>
    <w:p w14:paraId="3014DEA9" w14:textId="4AC55F7F" w:rsidR="00912656" w:rsidRDefault="00912656">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_Toc212629446 \h </w:instrText>
      </w:r>
      <w:r>
        <w:rPr>
          <w:noProof/>
        </w:rPr>
      </w:r>
      <w:r>
        <w:rPr>
          <w:noProof/>
        </w:rPr>
        <w:fldChar w:fldCharType="separate"/>
      </w:r>
      <w:r>
        <w:rPr>
          <w:noProof/>
        </w:rPr>
        <w:t>16</w:t>
      </w:r>
      <w:r>
        <w:rPr>
          <w:noProof/>
        </w:rPr>
        <w:fldChar w:fldCharType="end"/>
      </w:r>
    </w:p>
    <w:p w14:paraId="2BAED2A3" w14:textId="7F7E0E85" w:rsidR="00912656" w:rsidRDefault="00912656">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_Toc212629447 \h </w:instrText>
      </w:r>
      <w:r>
        <w:rPr>
          <w:noProof/>
        </w:rPr>
      </w:r>
      <w:r>
        <w:rPr>
          <w:noProof/>
        </w:rPr>
        <w:fldChar w:fldCharType="separate"/>
      </w:r>
      <w:r>
        <w:rPr>
          <w:noProof/>
        </w:rPr>
        <w:t>17</w:t>
      </w:r>
      <w:r>
        <w:rPr>
          <w:noProof/>
        </w:rPr>
        <w:fldChar w:fldCharType="end"/>
      </w:r>
    </w:p>
    <w:p w14:paraId="6CD37780" w14:textId="77F35A74"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7.2.1</w:t>
      </w:r>
      <w:r w:rsidRPr="00751BBC">
        <w:rPr>
          <w:rFonts w:eastAsia="SimSun"/>
          <w:noProof/>
          <w:lang w:eastAsia="zh-CN"/>
        </w:rPr>
        <w:tab/>
        <w:t>Relationships</w:t>
      </w:r>
      <w:r>
        <w:rPr>
          <w:noProof/>
        </w:rPr>
        <w:tab/>
      </w:r>
      <w:r>
        <w:rPr>
          <w:noProof/>
        </w:rPr>
        <w:fldChar w:fldCharType="begin" w:fldLock="1"/>
      </w:r>
      <w:r>
        <w:rPr>
          <w:noProof/>
        </w:rPr>
        <w:instrText xml:space="preserve"> PAGEREF _Toc212629448 \h </w:instrText>
      </w:r>
      <w:r>
        <w:rPr>
          <w:noProof/>
        </w:rPr>
      </w:r>
      <w:r>
        <w:rPr>
          <w:noProof/>
        </w:rPr>
        <w:fldChar w:fldCharType="separate"/>
      </w:r>
      <w:r>
        <w:rPr>
          <w:noProof/>
        </w:rPr>
        <w:t>17</w:t>
      </w:r>
      <w:r>
        <w:rPr>
          <w:noProof/>
        </w:rPr>
        <w:fldChar w:fldCharType="end"/>
      </w:r>
    </w:p>
    <w:p w14:paraId="079C63DD" w14:textId="74A0AC3C"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7.2.2</w:t>
      </w:r>
      <w:r w:rsidRPr="00751BBC">
        <w:rPr>
          <w:rFonts w:eastAsia="SimSun"/>
          <w:noProof/>
          <w:lang w:eastAsia="zh-CN"/>
        </w:rPr>
        <w:tab/>
        <w:t>Inheritance</w:t>
      </w:r>
      <w:r>
        <w:rPr>
          <w:noProof/>
        </w:rPr>
        <w:tab/>
      </w:r>
      <w:r>
        <w:rPr>
          <w:noProof/>
        </w:rPr>
        <w:fldChar w:fldCharType="begin" w:fldLock="1"/>
      </w:r>
      <w:r>
        <w:rPr>
          <w:noProof/>
        </w:rPr>
        <w:instrText xml:space="preserve"> PAGEREF _Toc212629449 \h </w:instrText>
      </w:r>
      <w:r>
        <w:rPr>
          <w:noProof/>
        </w:rPr>
      </w:r>
      <w:r>
        <w:rPr>
          <w:noProof/>
        </w:rPr>
        <w:fldChar w:fldCharType="separate"/>
      </w:r>
      <w:r>
        <w:rPr>
          <w:noProof/>
        </w:rPr>
        <w:t>17</w:t>
      </w:r>
      <w:r>
        <w:rPr>
          <w:noProof/>
        </w:rPr>
        <w:fldChar w:fldCharType="end"/>
      </w:r>
    </w:p>
    <w:p w14:paraId="15AFBA3A" w14:textId="37D06721" w:rsidR="00912656" w:rsidRDefault="00912656">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_Toc212629450 \h </w:instrText>
      </w:r>
      <w:r>
        <w:rPr>
          <w:noProof/>
        </w:rPr>
      </w:r>
      <w:r>
        <w:rPr>
          <w:noProof/>
        </w:rPr>
        <w:fldChar w:fldCharType="separate"/>
      </w:r>
      <w:r>
        <w:rPr>
          <w:noProof/>
        </w:rPr>
        <w:t>17</w:t>
      </w:r>
      <w:r>
        <w:rPr>
          <w:noProof/>
        </w:rPr>
        <w:fldChar w:fldCharType="end"/>
      </w:r>
    </w:p>
    <w:p w14:paraId="11880B9B" w14:textId="1A96EA07"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7.3.1</w:t>
      </w:r>
      <w:r w:rsidRPr="00751BBC">
        <w:rPr>
          <w:rFonts w:eastAsia="SimSun"/>
          <w:noProof/>
          <w:lang w:eastAsia="zh-CN"/>
        </w:rPr>
        <w:tab/>
        <w:t>AlarmRecord &lt;&lt;dataType&gt;&gt;</w:t>
      </w:r>
      <w:r>
        <w:rPr>
          <w:noProof/>
        </w:rPr>
        <w:tab/>
      </w:r>
      <w:r>
        <w:rPr>
          <w:noProof/>
        </w:rPr>
        <w:fldChar w:fldCharType="begin" w:fldLock="1"/>
      </w:r>
      <w:r>
        <w:rPr>
          <w:noProof/>
        </w:rPr>
        <w:instrText xml:space="preserve"> PAGEREF _Toc212629451 \h </w:instrText>
      </w:r>
      <w:r>
        <w:rPr>
          <w:noProof/>
        </w:rPr>
      </w:r>
      <w:r>
        <w:rPr>
          <w:noProof/>
        </w:rPr>
        <w:fldChar w:fldCharType="separate"/>
      </w:r>
      <w:r>
        <w:rPr>
          <w:noProof/>
        </w:rPr>
        <w:t>17</w:t>
      </w:r>
      <w:r>
        <w:rPr>
          <w:noProof/>
        </w:rPr>
        <w:fldChar w:fldCharType="end"/>
      </w:r>
    </w:p>
    <w:p w14:paraId="2B31E631" w14:textId="5EE53C48"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7.3.1.1</w:t>
      </w:r>
      <w:r w:rsidRPr="00751BBC">
        <w:rPr>
          <w:rFonts w:eastAsia="SimSun"/>
          <w:noProof/>
          <w:lang w:eastAsia="zh-CN"/>
        </w:rPr>
        <w:tab/>
        <w:t>Definition</w:t>
      </w:r>
      <w:r>
        <w:rPr>
          <w:noProof/>
        </w:rPr>
        <w:tab/>
      </w:r>
      <w:r>
        <w:rPr>
          <w:noProof/>
        </w:rPr>
        <w:fldChar w:fldCharType="begin" w:fldLock="1"/>
      </w:r>
      <w:r>
        <w:rPr>
          <w:noProof/>
        </w:rPr>
        <w:instrText xml:space="preserve"> PAGEREF _Toc212629452 \h </w:instrText>
      </w:r>
      <w:r>
        <w:rPr>
          <w:noProof/>
        </w:rPr>
      </w:r>
      <w:r>
        <w:rPr>
          <w:noProof/>
        </w:rPr>
        <w:fldChar w:fldCharType="separate"/>
      </w:r>
      <w:r>
        <w:rPr>
          <w:noProof/>
        </w:rPr>
        <w:t>17</w:t>
      </w:r>
      <w:r>
        <w:rPr>
          <w:noProof/>
        </w:rPr>
        <w:fldChar w:fldCharType="end"/>
      </w:r>
    </w:p>
    <w:p w14:paraId="3458B813" w14:textId="7CBE47B4"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7.3.1.2</w:t>
      </w:r>
      <w:r w:rsidRPr="00751BBC">
        <w:rPr>
          <w:rFonts w:eastAsia="SimSun"/>
          <w:noProof/>
          <w:lang w:eastAsia="zh-CN"/>
        </w:rPr>
        <w:tab/>
        <w:t>Attributes</w:t>
      </w:r>
      <w:r>
        <w:rPr>
          <w:noProof/>
        </w:rPr>
        <w:tab/>
      </w:r>
      <w:r>
        <w:rPr>
          <w:noProof/>
        </w:rPr>
        <w:fldChar w:fldCharType="begin" w:fldLock="1"/>
      </w:r>
      <w:r>
        <w:rPr>
          <w:noProof/>
        </w:rPr>
        <w:instrText xml:space="preserve"> PAGEREF _Toc212629453 \h </w:instrText>
      </w:r>
      <w:r>
        <w:rPr>
          <w:noProof/>
        </w:rPr>
      </w:r>
      <w:r>
        <w:rPr>
          <w:noProof/>
        </w:rPr>
        <w:fldChar w:fldCharType="separate"/>
      </w:r>
      <w:r>
        <w:rPr>
          <w:noProof/>
        </w:rPr>
        <w:t>18</w:t>
      </w:r>
      <w:r>
        <w:rPr>
          <w:noProof/>
        </w:rPr>
        <w:fldChar w:fldCharType="end"/>
      </w:r>
    </w:p>
    <w:p w14:paraId="4A9A7550" w14:textId="4D2AA47C"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7.3.1.3</w:t>
      </w:r>
      <w:r w:rsidRPr="00751BBC">
        <w:rPr>
          <w:rFonts w:eastAsia="SimSun"/>
          <w:noProof/>
          <w:lang w:eastAsia="zh-CN"/>
        </w:rPr>
        <w:tab/>
        <w:t>Attribute constraints</w:t>
      </w:r>
      <w:r>
        <w:rPr>
          <w:noProof/>
        </w:rPr>
        <w:tab/>
      </w:r>
      <w:r>
        <w:rPr>
          <w:noProof/>
        </w:rPr>
        <w:fldChar w:fldCharType="begin" w:fldLock="1"/>
      </w:r>
      <w:r>
        <w:rPr>
          <w:noProof/>
        </w:rPr>
        <w:instrText xml:space="preserve"> PAGEREF _Toc212629454 \h </w:instrText>
      </w:r>
      <w:r>
        <w:rPr>
          <w:noProof/>
        </w:rPr>
      </w:r>
      <w:r>
        <w:rPr>
          <w:noProof/>
        </w:rPr>
        <w:fldChar w:fldCharType="separate"/>
      </w:r>
      <w:r>
        <w:rPr>
          <w:noProof/>
        </w:rPr>
        <w:t>18</w:t>
      </w:r>
      <w:r>
        <w:rPr>
          <w:noProof/>
        </w:rPr>
        <w:fldChar w:fldCharType="end"/>
      </w:r>
    </w:p>
    <w:p w14:paraId="229351AF" w14:textId="0D852FC1"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7.3.1.4</w:t>
      </w:r>
      <w:r w:rsidRPr="00751BBC">
        <w:rPr>
          <w:rFonts w:eastAsia="SimSun"/>
          <w:noProof/>
          <w:lang w:eastAsia="zh-CN"/>
        </w:rPr>
        <w:tab/>
        <w:t>Notifications</w:t>
      </w:r>
      <w:r>
        <w:rPr>
          <w:noProof/>
        </w:rPr>
        <w:tab/>
      </w:r>
      <w:r>
        <w:rPr>
          <w:noProof/>
        </w:rPr>
        <w:fldChar w:fldCharType="begin" w:fldLock="1"/>
      </w:r>
      <w:r>
        <w:rPr>
          <w:noProof/>
        </w:rPr>
        <w:instrText xml:space="preserve"> PAGEREF _Toc212629455 \h </w:instrText>
      </w:r>
      <w:r>
        <w:rPr>
          <w:noProof/>
        </w:rPr>
      </w:r>
      <w:r>
        <w:rPr>
          <w:noProof/>
        </w:rPr>
        <w:fldChar w:fldCharType="separate"/>
      </w:r>
      <w:r>
        <w:rPr>
          <w:noProof/>
        </w:rPr>
        <w:t>18</w:t>
      </w:r>
      <w:r>
        <w:rPr>
          <w:noProof/>
        </w:rPr>
        <w:fldChar w:fldCharType="end"/>
      </w:r>
    </w:p>
    <w:p w14:paraId="08B17554" w14:textId="27387284"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7.3.2</w:t>
      </w:r>
      <w:r w:rsidRPr="00751BBC">
        <w:rPr>
          <w:rFonts w:eastAsia="SimSun"/>
          <w:noProof/>
          <w:lang w:eastAsia="zh-CN"/>
        </w:rPr>
        <w:tab/>
        <w:t>AlarmList</w:t>
      </w:r>
      <w:r>
        <w:rPr>
          <w:noProof/>
        </w:rPr>
        <w:tab/>
      </w:r>
      <w:r>
        <w:rPr>
          <w:noProof/>
        </w:rPr>
        <w:fldChar w:fldCharType="begin" w:fldLock="1"/>
      </w:r>
      <w:r>
        <w:rPr>
          <w:noProof/>
        </w:rPr>
        <w:instrText xml:space="preserve"> PAGEREF _Toc212629456 \h </w:instrText>
      </w:r>
      <w:r>
        <w:rPr>
          <w:noProof/>
        </w:rPr>
      </w:r>
      <w:r>
        <w:rPr>
          <w:noProof/>
        </w:rPr>
        <w:fldChar w:fldCharType="separate"/>
      </w:r>
      <w:r>
        <w:rPr>
          <w:noProof/>
        </w:rPr>
        <w:t>19</w:t>
      </w:r>
      <w:r>
        <w:rPr>
          <w:noProof/>
        </w:rPr>
        <w:fldChar w:fldCharType="end"/>
      </w:r>
    </w:p>
    <w:p w14:paraId="1AEEC753" w14:textId="4F176E14"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7.3.2.1</w:t>
      </w:r>
      <w:r w:rsidRPr="00751BBC">
        <w:rPr>
          <w:rFonts w:eastAsia="SimSun"/>
          <w:noProof/>
          <w:lang w:eastAsia="zh-CN"/>
        </w:rPr>
        <w:tab/>
        <w:t>Definition</w:t>
      </w:r>
      <w:r>
        <w:rPr>
          <w:noProof/>
        </w:rPr>
        <w:tab/>
      </w:r>
      <w:r>
        <w:rPr>
          <w:noProof/>
        </w:rPr>
        <w:fldChar w:fldCharType="begin" w:fldLock="1"/>
      </w:r>
      <w:r>
        <w:rPr>
          <w:noProof/>
        </w:rPr>
        <w:instrText xml:space="preserve"> PAGEREF _Toc212629457 \h </w:instrText>
      </w:r>
      <w:r>
        <w:rPr>
          <w:noProof/>
        </w:rPr>
      </w:r>
      <w:r>
        <w:rPr>
          <w:noProof/>
        </w:rPr>
        <w:fldChar w:fldCharType="separate"/>
      </w:r>
      <w:r>
        <w:rPr>
          <w:noProof/>
        </w:rPr>
        <w:t>19</w:t>
      </w:r>
      <w:r>
        <w:rPr>
          <w:noProof/>
        </w:rPr>
        <w:fldChar w:fldCharType="end"/>
      </w:r>
    </w:p>
    <w:p w14:paraId="55616A48" w14:textId="4302C0B4"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7.3.2.2</w:t>
      </w:r>
      <w:r w:rsidRPr="00751BBC">
        <w:rPr>
          <w:rFonts w:eastAsia="SimSun"/>
          <w:noProof/>
          <w:lang w:eastAsia="zh-CN"/>
        </w:rPr>
        <w:tab/>
        <w:t>Attributes</w:t>
      </w:r>
      <w:r>
        <w:rPr>
          <w:noProof/>
        </w:rPr>
        <w:tab/>
      </w:r>
      <w:r>
        <w:rPr>
          <w:noProof/>
        </w:rPr>
        <w:fldChar w:fldCharType="begin" w:fldLock="1"/>
      </w:r>
      <w:r>
        <w:rPr>
          <w:noProof/>
        </w:rPr>
        <w:instrText xml:space="preserve"> PAGEREF _Toc212629458 \h </w:instrText>
      </w:r>
      <w:r>
        <w:rPr>
          <w:noProof/>
        </w:rPr>
      </w:r>
      <w:r>
        <w:rPr>
          <w:noProof/>
        </w:rPr>
        <w:fldChar w:fldCharType="separate"/>
      </w:r>
      <w:r>
        <w:rPr>
          <w:noProof/>
        </w:rPr>
        <w:t>19</w:t>
      </w:r>
      <w:r>
        <w:rPr>
          <w:noProof/>
        </w:rPr>
        <w:fldChar w:fldCharType="end"/>
      </w:r>
    </w:p>
    <w:p w14:paraId="15372FAA" w14:textId="461B97DD"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7.3.2.3</w:t>
      </w:r>
      <w:r w:rsidRPr="00751BBC">
        <w:rPr>
          <w:rFonts w:eastAsia="SimSun"/>
          <w:noProof/>
          <w:lang w:eastAsia="zh-CN"/>
        </w:rPr>
        <w:tab/>
        <w:t>Attribute constraints</w:t>
      </w:r>
      <w:r>
        <w:rPr>
          <w:noProof/>
        </w:rPr>
        <w:tab/>
      </w:r>
      <w:r>
        <w:rPr>
          <w:noProof/>
        </w:rPr>
        <w:fldChar w:fldCharType="begin" w:fldLock="1"/>
      </w:r>
      <w:r>
        <w:rPr>
          <w:noProof/>
        </w:rPr>
        <w:instrText xml:space="preserve"> PAGEREF _Toc212629459 \h </w:instrText>
      </w:r>
      <w:r>
        <w:rPr>
          <w:noProof/>
        </w:rPr>
      </w:r>
      <w:r>
        <w:rPr>
          <w:noProof/>
        </w:rPr>
        <w:fldChar w:fldCharType="separate"/>
      </w:r>
      <w:r>
        <w:rPr>
          <w:noProof/>
        </w:rPr>
        <w:t>19</w:t>
      </w:r>
      <w:r>
        <w:rPr>
          <w:noProof/>
        </w:rPr>
        <w:fldChar w:fldCharType="end"/>
      </w:r>
    </w:p>
    <w:p w14:paraId="012C48A1" w14:textId="63376796"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7.3.2.4</w:t>
      </w:r>
      <w:r w:rsidRPr="00751BBC">
        <w:rPr>
          <w:rFonts w:eastAsia="SimSun"/>
          <w:noProof/>
          <w:lang w:eastAsia="zh-CN"/>
        </w:rPr>
        <w:tab/>
        <w:t>Notifications</w:t>
      </w:r>
      <w:r>
        <w:rPr>
          <w:noProof/>
        </w:rPr>
        <w:tab/>
      </w:r>
      <w:r>
        <w:rPr>
          <w:noProof/>
        </w:rPr>
        <w:fldChar w:fldCharType="begin" w:fldLock="1"/>
      </w:r>
      <w:r>
        <w:rPr>
          <w:noProof/>
        </w:rPr>
        <w:instrText xml:space="preserve"> PAGEREF _Toc212629460 \h </w:instrText>
      </w:r>
      <w:r>
        <w:rPr>
          <w:noProof/>
        </w:rPr>
      </w:r>
      <w:r>
        <w:rPr>
          <w:noProof/>
        </w:rPr>
        <w:fldChar w:fldCharType="separate"/>
      </w:r>
      <w:r>
        <w:rPr>
          <w:noProof/>
        </w:rPr>
        <w:t>19</w:t>
      </w:r>
      <w:r>
        <w:rPr>
          <w:noProof/>
        </w:rPr>
        <w:fldChar w:fldCharType="end"/>
      </w:r>
    </w:p>
    <w:p w14:paraId="1AEB00FD" w14:textId="5CC0E83D"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7.3.3</w:t>
      </w:r>
      <w:r w:rsidRPr="00751BBC">
        <w:rPr>
          <w:rFonts w:eastAsia="SimSun"/>
          <w:noProof/>
          <w:lang w:eastAsia="zh-CN"/>
        </w:rPr>
        <w:tab/>
        <w:t>AlarmComment &lt;&lt;dataType&gt;&gt;</w:t>
      </w:r>
      <w:r>
        <w:rPr>
          <w:noProof/>
        </w:rPr>
        <w:tab/>
      </w:r>
      <w:r>
        <w:rPr>
          <w:noProof/>
        </w:rPr>
        <w:fldChar w:fldCharType="begin" w:fldLock="1"/>
      </w:r>
      <w:r>
        <w:rPr>
          <w:noProof/>
        </w:rPr>
        <w:instrText xml:space="preserve"> PAGEREF _Toc212629461 \h </w:instrText>
      </w:r>
      <w:r>
        <w:rPr>
          <w:noProof/>
        </w:rPr>
      </w:r>
      <w:r>
        <w:rPr>
          <w:noProof/>
        </w:rPr>
        <w:fldChar w:fldCharType="separate"/>
      </w:r>
      <w:r>
        <w:rPr>
          <w:noProof/>
        </w:rPr>
        <w:t>19</w:t>
      </w:r>
      <w:r>
        <w:rPr>
          <w:noProof/>
        </w:rPr>
        <w:fldChar w:fldCharType="end"/>
      </w:r>
    </w:p>
    <w:p w14:paraId="44919BBD" w14:textId="0DF1EEDD"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7.3.3.1</w:t>
      </w:r>
      <w:r w:rsidRPr="00751BBC">
        <w:rPr>
          <w:rFonts w:eastAsia="SimSun"/>
          <w:noProof/>
          <w:lang w:eastAsia="zh-CN"/>
        </w:rPr>
        <w:tab/>
        <w:t>Definition</w:t>
      </w:r>
      <w:r>
        <w:rPr>
          <w:noProof/>
        </w:rPr>
        <w:tab/>
      </w:r>
      <w:r>
        <w:rPr>
          <w:noProof/>
        </w:rPr>
        <w:fldChar w:fldCharType="begin" w:fldLock="1"/>
      </w:r>
      <w:r>
        <w:rPr>
          <w:noProof/>
        </w:rPr>
        <w:instrText xml:space="preserve"> PAGEREF _Toc212629462 \h </w:instrText>
      </w:r>
      <w:r>
        <w:rPr>
          <w:noProof/>
        </w:rPr>
      </w:r>
      <w:r>
        <w:rPr>
          <w:noProof/>
        </w:rPr>
        <w:fldChar w:fldCharType="separate"/>
      </w:r>
      <w:r>
        <w:rPr>
          <w:noProof/>
        </w:rPr>
        <w:t>19</w:t>
      </w:r>
      <w:r>
        <w:rPr>
          <w:noProof/>
        </w:rPr>
        <w:fldChar w:fldCharType="end"/>
      </w:r>
    </w:p>
    <w:p w14:paraId="21107EFC" w14:textId="69A153F5"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7.3.3.2</w:t>
      </w:r>
      <w:r w:rsidRPr="00751BBC">
        <w:rPr>
          <w:rFonts w:eastAsia="SimSun"/>
          <w:noProof/>
          <w:lang w:eastAsia="zh-CN"/>
        </w:rPr>
        <w:tab/>
        <w:t>Attributes</w:t>
      </w:r>
      <w:r>
        <w:rPr>
          <w:noProof/>
        </w:rPr>
        <w:tab/>
      </w:r>
      <w:r>
        <w:rPr>
          <w:noProof/>
        </w:rPr>
        <w:fldChar w:fldCharType="begin" w:fldLock="1"/>
      </w:r>
      <w:r>
        <w:rPr>
          <w:noProof/>
        </w:rPr>
        <w:instrText xml:space="preserve"> PAGEREF _Toc212629463 \h </w:instrText>
      </w:r>
      <w:r>
        <w:rPr>
          <w:noProof/>
        </w:rPr>
      </w:r>
      <w:r>
        <w:rPr>
          <w:noProof/>
        </w:rPr>
        <w:fldChar w:fldCharType="separate"/>
      </w:r>
      <w:r>
        <w:rPr>
          <w:noProof/>
        </w:rPr>
        <w:t>19</w:t>
      </w:r>
      <w:r>
        <w:rPr>
          <w:noProof/>
        </w:rPr>
        <w:fldChar w:fldCharType="end"/>
      </w:r>
    </w:p>
    <w:p w14:paraId="10E45920" w14:textId="5284BCD7"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7.3.3.3</w:t>
      </w:r>
      <w:r w:rsidRPr="00751BBC">
        <w:rPr>
          <w:rFonts w:eastAsia="SimSun"/>
          <w:noProof/>
          <w:lang w:eastAsia="zh-CN"/>
        </w:rPr>
        <w:tab/>
        <w:t>Attribute constraints</w:t>
      </w:r>
      <w:r>
        <w:rPr>
          <w:noProof/>
        </w:rPr>
        <w:tab/>
      </w:r>
      <w:r>
        <w:rPr>
          <w:noProof/>
        </w:rPr>
        <w:fldChar w:fldCharType="begin" w:fldLock="1"/>
      </w:r>
      <w:r>
        <w:rPr>
          <w:noProof/>
        </w:rPr>
        <w:instrText xml:space="preserve"> PAGEREF _Toc212629464 \h </w:instrText>
      </w:r>
      <w:r>
        <w:rPr>
          <w:noProof/>
        </w:rPr>
      </w:r>
      <w:r>
        <w:rPr>
          <w:noProof/>
        </w:rPr>
        <w:fldChar w:fldCharType="separate"/>
      </w:r>
      <w:r>
        <w:rPr>
          <w:noProof/>
        </w:rPr>
        <w:t>20</w:t>
      </w:r>
      <w:r>
        <w:rPr>
          <w:noProof/>
        </w:rPr>
        <w:fldChar w:fldCharType="end"/>
      </w:r>
    </w:p>
    <w:p w14:paraId="233BD05B" w14:textId="3B27BB69"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7.3.3.4</w:t>
      </w:r>
      <w:r w:rsidRPr="00751BBC">
        <w:rPr>
          <w:rFonts w:eastAsia="SimSun"/>
          <w:noProof/>
          <w:lang w:eastAsia="zh-CN"/>
        </w:rPr>
        <w:tab/>
        <w:t>Notifications</w:t>
      </w:r>
      <w:r>
        <w:rPr>
          <w:noProof/>
        </w:rPr>
        <w:tab/>
      </w:r>
      <w:r>
        <w:rPr>
          <w:noProof/>
        </w:rPr>
        <w:fldChar w:fldCharType="begin" w:fldLock="1"/>
      </w:r>
      <w:r>
        <w:rPr>
          <w:noProof/>
        </w:rPr>
        <w:instrText xml:space="preserve"> PAGEREF _Toc212629465 \h </w:instrText>
      </w:r>
      <w:r>
        <w:rPr>
          <w:noProof/>
        </w:rPr>
      </w:r>
      <w:r>
        <w:rPr>
          <w:noProof/>
        </w:rPr>
        <w:fldChar w:fldCharType="separate"/>
      </w:r>
      <w:r>
        <w:rPr>
          <w:noProof/>
        </w:rPr>
        <w:t>20</w:t>
      </w:r>
      <w:r>
        <w:rPr>
          <w:noProof/>
        </w:rPr>
        <w:fldChar w:fldCharType="end"/>
      </w:r>
    </w:p>
    <w:p w14:paraId="48B50195" w14:textId="7DA0587A"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7.3.4</w:t>
      </w:r>
      <w:r w:rsidRPr="00751BBC">
        <w:rPr>
          <w:rFonts w:eastAsia="SimSun"/>
          <w:noProof/>
          <w:lang w:eastAsia="zh-CN"/>
        </w:rPr>
        <w:tab/>
        <w:t>CorrelatedNotification &lt;&lt;dataType&gt;&gt;</w:t>
      </w:r>
      <w:r>
        <w:rPr>
          <w:noProof/>
        </w:rPr>
        <w:tab/>
      </w:r>
      <w:r>
        <w:rPr>
          <w:noProof/>
        </w:rPr>
        <w:fldChar w:fldCharType="begin" w:fldLock="1"/>
      </w:r>
      <w:r>
        <w:rPr>
          <w:noProof/>
        </w:rPr>
        <w:instrText xml:space="preserve"> PAGEREF _Toc212629466 \h </w:instrText>
      </w:r>
      <w:r>
        <w:rPr>
          <w:noProof/>
        </w:rPr>
      </w:r>
      <w:r>
        <w:rPr>
          <w:noProof/>
        </w:rPr>
        <w:fldChar w:fldCharType="separate"/>
      </w:r>
      <w:r>
        <w:rPr>
          <w:noProof/>
        </w:rPr>
        <w:t>20</w:t>
      </w:r>
      <w:r>
        <w:rPr>
          <w:noProof/>
        </w:rPr>
        <w:fldChar w:fldCharType="end"/>
      </w:r>
    </w:p>
    <w:p w14:paraId="630A98C1" w14:textId="441CBCAC"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7.3.4.1</w:t>
      </w:r>
      <w:r w:rsidRPr="00751BBC">
        <w:rPr>
          <w:rFonts w:eastAsia="SimSun"/>
          <w:noProof/>
          <w:lang w:eastAsia="zh-CN"/>
        </w:rPr>
        <w:tab/>
        <w:t>Definition</w:t>
      </w:r>
      <w:r>
        <w:rPr>
          <w:noProof/>
        </w:rPr>
        <w:tab/>
      </w:r>
      <w:r>
        <w:rPr>
          <w:noProof/>
        </w:rPr>
        <w:fldChar w:fldCharType="begin" w:fldLock="1"/>
      </w:r>
      <w:r>
        <w:rPr>
          <w:noProof/>
        </w:rPr>
        <w:instrText xml:space="preserve"> PAGEREF _Toc212629467 \h </w:instrText>
      </w:r>
      <w:r>
        <w:rPr>
          <w:noProof/>
        </w:rPr>
      </w:r>
      <w:r>
        <w:rPr>
          <w:noProof/>
        </w:rPr>
        <w:fldChar w:fldCharType="separate"/>
      </w:r>
      <w:r>
        <w:rPr>
          <w:noProof/>
        </w:rPr>
        <w:t>20</w:t>
      </w:r>
      <w:r>
        <w:rPr>
          <w:noProof/>
        </w:rPr>
        <w:fldChar w:fldCharType="end"/>
      </w:r>
    </w:p>
    <w:p w14:paraId="289305F9" w14:textId="2734B53C"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7.3.4.2</w:t>
      </w:r>
      <w:r w:rsidRPr="00751BBC">
        <w:rPr>
          <w:rFonts w:eastAsia="SimSun"/>
          <w:noProof/>
          <w:lang w:eastAsia="zh-CN"/>
        </w:rPr>
        <w:tab/>
        <w:t>Attributes</w:t>
      </w:r>
      <w:r>
        <w:rPr>
          <w:noProof/>
        </w:rPr>
        <w:tab/>
      </w:r>
      <w:r>
        <w:rPr>
          <w:noProof/>
        </w:rPr>
        <w:fldChar w:fldCharType="begin" w:fldLock="1"/>
      </w:r>
      <w:r>
        <w:rPr>
          <w:noProof/>
        </w:rPr>
        <w:instrText xml:space="preserve"> PAGEREF _Toc212629468 \h </w:instrText>
      </w:r>
      <w:r>
        <w:rPr>
          <w:noProof/>
        </w:rPr>
      </w:r>
      <w:r>
        <w:rPr>
          <w:noProof/>
        </w:rPr>
        <w:fldChar w:fldCharType="separate"/>
      </w:r>
      <w:r>
        <w:rPr>
          <w:noProof/>
        </w:rPr>
        <w:t>20</w:t>
      </w:r>
      <w:r>
        <w:rPr>
          <w:noProof/>
        </w:rPr>
        <w:fldChar w:fldCharType="end"/>
      </w:r>
    </w:p>
    <w:p w14:paraId="2B58DD7A" w14:textId="69BCFC85"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7.3.4.3</w:t>
      </w:r>
      <w:r w:rsidRPr="00751BBC">
        <w:rPr>
          <w:rFonts w:eastAsia="SimSun"/>
          <w:noProof/>
          <w:lang w:eastAsia="zh-CN"/>
        </w:rPr>
        <w:tab/>
        <w:t>Attribute constraints</w:t>
      </w:r>
      <w:r>
        <w:rPr>
          <w:noProof/>
        </w:rPr>
        <w:tab/>
      </w:r>
      <w:r>
        <w:rPr>
          <w:noProof/>
        </w:rPr>
        <w:fldChar w:fldCharType="begin" w:fldLock="1"/>
      </w:r>
      <w:r>
        <w:rPr>
          <w:noProof/>
        </w:rPr>
        <w:instrText xml:space="preserve"> PAGEREF _Toc212629469 \h </w:instrText>
      </w:r>
      <w:r>
        <w:rPr>
          <w:noProof/>
        </w:rPr>
      </w:r>
      <w:r>
        <w:rPr>
          <w:noProof/>
        </w:rPr>
        <w:fldChar w:fldCharType="separate"/>
      </w:r>
      <w:r>
        <w:rPr>
          <w:noProof/>
        </w:rPr>
        <w:t>20</w:t>
      </w:r>
      <w:r>
        <w:rPr>
          <w:noProof/>
        </w:rPr>
        <w:fldChar w:fldCharType="end"/>
      </w:r>
    </w:p>
    <w:p w14:paraId="0B3557C2" w14:textId="648663C7"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lang w:eastAsia="zh-CN"/>
        </w:rPr>
        <w:t>7.3.4.4</w:t>
      </w:r>
      <w:r w:rsidRPr="00751BBC">
        <w:rPr>
          <w:rFonts w:eastAsia="SimSun"/>
          <w:noProof/>
          <w:lang w:eastAsia="zh-CN"/>
        </w:rPr>
        <w:tab/>
        <w:t>Notifications</w:t>
      </w:r>
      <w:r>
        <w:rPr>
          <w:noProof/>
        </w:rPr>
        <w:tab/>
      </w:r>
      <w:r>
        <w:rPr>
          <w:noProof/>
        </w:rPr>
        <w:fldChar w:fldCharType="begin" w:fldLock="1"/>
      </w:r>
      <w:r>
        <w:rPr>
          <w:noProof/>
        </w:rPr>
        <w:instrText xml:space="preserve"> PAGEREF _Toc212629470 \h </w:instrText>
      </w:r>
      <w:r>
        <w:rPr>
          <w:noProof/>
        </w:rPr>
      </w:r>
      <w:r>
        <w:rPr>
          <w:noProof/>
        </w:rPr>
        <w:fldChar w:fldCharType="separate"/>
      </w:r>
      <w:r>
        <w:rPr>
          <w:noProof/>
        </w:rPr>
        <w:t>20</w:t>
      </w:r>
      <w:r>
        <w:rPr>
          <w:noProof/>
        </w:rPr>
        <w:fldChar w:fldCharType="end"/>
      </w:r>
    </w:p>
    <w:p w14:paraId="18745711" w14:textId="52B1EA22" w:rsidR="00912656" w:rsidRDefault="00912656">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_Toc212629471 \h </w:instrText>
      </w:r>
      <w:r>
        <w:rPr>
          <w:noProof/>
        </w:rPr>
      </w:r>
      <w:r>
        <w:rPr>
          <w:noProof/>
        </w:rPr>
        <w:fldChar w:fldCharType="separate"/>
      </w:r>
      <w:r>
        <w:rPr>
          <w:noProof/>
        </w:rPr>
        <w:t>20</w:t>
      </w:r>
      <w:r>
        <w:rPr>
          <w:noProof/>
        </w:rPr>
        <w:fldChar w:fldCharType="end"/>
      </w:r>
    </w:p>
    <w:p w14:paraId="423CD362" w14:textId="77D26F27"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_Toc212629472 \h </w:instrText>
      </w:r>
      <w:r>
        <w:rPr>
          <w:noProof/>
        </w:rPr>
      </w:r>
      <w:r>
        <w:rPr>
          <w:noProof/>
        </w:rPr>
        <w:fldChar w:fldCharType="separate"/>
      </w:r>
      <w:r>
        <w:rPr>
          <w:noProof/>
        </w:rPr>
        <w:t>20</w:t>
      </w:r>
      <w:r>
        <w:rPr>
          <w:noProof/>
        </w:rPr>
        <w:fldChar w:fldCharType="end"/>
      </w:r>
    </w:p>
    <w:p w14:paraId="328636E3" w14:textId="7AA635EB"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_Toc212629473 \h </w:instrText>
      </w:r>
      <w:r>
        <w:rPr>
          <w:noProof/>
        </w:rPr>
      </w:r>
      <w:r>
        <w:rPr>
          <w:noProof/>
        </w:rPr>
        <w:fldChar w:fldCharType="separate"/>
      </w:r>
      <w:r>
        <w:rPr>
          <w:noProof/>
        </w:rPr>
        <w:t>21</w:t>
      </w:r>
      <w:r>
        <w:rPr>
          <w:noProof/>
        </w:rPr>
        <w:fldChar w:fldCharType="end"/>
      </w:r>
    </w:p>
    <w:p w14:paraId="61F46599" w14:textId="2F719CBC"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_Toc212629474 \h </w:instrText>
      </w:r>
      <w:r>
        <w:rPr>
          <w:noProof/>
        </w:rPr>
      </w:r>
      <w:r>
        <w:rPr>
          <w:noProof/>
        </w:rPr>
        <w:fldChar w:fldCharType="separate"/>
      </w:r>
      <w:r>
        <w:rPr>
          <w:noProof/>
        </w:rPr>
        <w:t>21</w:t>
      </w:r>
      <w:r>
        <w:rPr>
          <w:noProof/>
        </w:rPr>
        <w:fldChar w:fldCharType="end"/>
      </w:r>
    </w:p>
    <w:p w14:paraId="77EA9531" w14:textId="13BB6036"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7.3.5.4</w:t>
      </w:r>
      <w:r>
        <w:rPr>
          <w:noProof/>
          <w:lang w:eastAsia="zh-CN"/>
        </w:rPr>
        <w:tab/>
        <w:t>Notifications</w:t>
      </w:r>
      <w:r>
        <w:rPr>
          <w:noProof/>
        </w:rPr>
        <w:tab/>
      </w:r>
      <w:r>
        <w:rPr>
          <w:noProof/>
        </w:rPr>
        <w:fldChar w:fldCharType="begin" w:fldLock="1"/>
      </w:r>
      <w:r>
        <w:rPr>
          <w:noProof/>
        </w:rPr>
        <w:instrText xml:space="preserve"> PAGEREF _Toc212629475 \h </w:instrText>
      </w:r>
      <w:r>
        <w:rPr>
          <w:noProof/>
        </w:rPr>
      </w:r>
      <w:r>
        <w:rPr>
          <w:noProof/>
        </w:rPr>
        <w:fldChar w:fldCharType="separate"/>
      </w:r>
      <w:r>
        <w:rPr>
          <w:noProof/>
        </w:rPr>
        <w:t>21</w:t>
      </w:r>
      <w:r>
        <w:rPr>
          <w:noProof/>
        </w:rPr>
        <w:fldChar w:fldCharType="end"/>
      </w:r>
    </w:p>
    <w:p w14:paraId="7D6A673E" w14:textId="7AB8F528" w:rsidR="00912656" w:rsidRDefault="00912656">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_Toc212629476 \h </w:instrText>
      </w:r>
      <w:r>
        <w:rPr>
          <w:noProof/>
        </w:rPr>
      </w:r>
      <w:r>
        <w:rPr>
          <w:noProof/>
        </w:rPr>
        <w:fldChar w:fldCharType="separate"/>
      </w:r>
      <w:r>
        <w:rPr>
          <w:noProof/>
        </w:rPr>
        <w:t>21</w:t>
      </w:r>
      <w:r>
        <w:rPr>
          <w:noProof/>
        </w:rPr>
        <w:fldChar w:fldCharType="end"/>
      </w:r>
    </w:p>
    <w:p w14:paraId="7607ABD5" w14:textId="7480D0C4"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_Toc212629477 \h </w:instrText>
      </w:r>
      <w:r>
        <w:rPr>
          <w:noProof/>
        </w:rPr>
      </w:r>
      <w:r>
        <w:rPr>
          <w:noProof/>
        </w:rPr>
        <w:fldChar w:fldCharType="separate"/>
      </w:r>
      <w:r>
        <w:rPr>
          <w:noProof/>
        </w:rPr>
        <w:t>21</w:t>
      </w:r>
      <w:r>
        <w:rPr>
          <w:noProof/>
        </w:rPr>
        <w:fldChar w:fldCharType="end"/>
      </w:r>
    </w:p>
    <w:p w14:paraId="1F580364" w14:textId="029105AC"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_Toc212629478 \h </w:instrText>
      </w:r>
      <w:r>
        <w:rPr>
          <w:noProof/>
        </w:rPr>
      </w:r>
      <w:r>
        <w:rPr>
          <w:noProof/>
        </w:rPr>
        <w:fldChar w:fldCharType="separate"/>
      </w:r>
      <w:r>
        <w:rPr>
          <w:noProof/>
        </w:rPr>
        <w:t>21</w:t>
      </w:r>
      <w:r>
        <w:rPr>
          <w:noProof/>
        </w:rPr>
        <w:fldChar w:fldCharType="end"/>
      </w:r>
    </w:p>
    <w:p w14:paraId="0E86D44B" w14:textId="7E64A8E4"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_Toc212629479 \h </w:instrText>
      </w:r>
      <w:r>
        <w:rPr>
          <w:noProof/>
        </w:rPr>
      </w:r>
      <w:r>
        <w:rPr>
          <w:noProof/>
        </w:rPr>
        <w:fldChar w:fldCharType="separate"/>
      </w:r>
      <w:r>
        <w:rPr>
          <w:noProof/>
        </w:rPr>
        <w:t>21</w:t>
      </w:r>
      <w:r>
        <w:rPr>
          <w:noProof/>
        </w:rPr>
        <w:fldChar w:fldCharType="end"/>
      </w:r>
    </w:p>
    <w:p w14:paraId="658B073A" w14:textId="5F9A178D"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_Toc212629480 \h </w:instrText>
      </w:r>
      <w:r>
        <w:rPr>
          <w:noProof/>
        </w:rPr>
      </w:r>
      <w:r>
        <w:rPr>
          <w:noProof/>
        </w:rPr>
        <w:fldChar w:fldCharType="separate"/>
      </w:r>
      <w:r>
        <w:rPr>
          <w:noProof/>
        </w:rPr>
        <w:t>21</w:t>
      </w:r>
      <w:r>
        <w:rPr>
          <w:noProof/>
        </w:rPr>
        <w:fldChar w:fldCharType="end"/>
      </w:r>
    </w:p>
    <w:p w14:paraId="21A12EF0" w14:textId="7DF0F1DC" w:rsidR="00912656" w:rsidRDefault="00912656">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_Toc212629481 \h </w:instrText>
      </w:r>
      <w:r>
        <w:rPr>
          <w:noProof/>
        </w:rPr>
      </w:r>
      <w:r>
        <w:rPr>
          <w:noProof/>
        </w:rPr>
        <w:fldChar w:fldCharType="separate"/>
      </w:r>
      <w:r>
        <w:rPr>
          <w:noProof/>
        </w:rPr>
        <w:t>21</w:t>
      </w:r>
      <w:r>
        <w:rPr>
          <w:noProof/>
        </w:rPr>
        <w:fldChar w:fldCharType="end"/>
      </w:r>
    </w:p>
    <w:p w14:paraId="3F92721F" w14:textId="60922FAA"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_Toc212629482 \h </w:instrText>
      </w:r>
      <w:r>
        <w:rPr>
          <w:noProof/>
        </w:rPr>
      </w:r>
      <w:r>
        <w:rPr>
          <w:noProof/>
        </w:rPr>
        <w:fldChar w:fldCharType="separate"/>
      </w:r>
      <w:r>
        <w:rPr>
          <w:noProof/>
        </w:rPr>
        <w:t>21</w:t>
      </w:r>
      <w:r>
        <w:rPr>
          <w:noProof/>
        </w:rPr>
        <w:fldChar w:fldCharType="end"/>
      </w:r>
    </w:p>
    <w:p w14:paraId="7030ED4B" w14:textId="7A431D16"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_Toc212629483 \h </w:instrText>
      </w:r>
      <w:r>
        <w:rPr>
          <w:noProof/>
        </w:rPr>
      </w:r>
      <w:r>
        <w:rPr>
          <w:noProof/>
        </w:rPr>
        <w:fldChar w:fldCharType="separate"/>
      </w:r>
      <w:r>
        <w:rPr>
          <w:noProof/>
        </w:rPr>
        <w:t>22</w:t>
      </w:r>
      <w:r>
        <w:rPr>
          <w:noProof/>
        </w:rPr>
        <w:fldChar w:fldCharType="end"/>
      </w:r>
    </w:p>
    <w:p w14:paraId="200C54E1" w14:textId="06DBEE17"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7.3.7.3</w:t>
      </w:r>
      <w:r>
        <w:rPr>
          <w:noProof/>
          <w:lang w:eastAsia="zh-CN"/>
        </w:rPr>
        <w:tab/>
        <w:t>Attribute constraints</w:t>
      </w:r>
      <w:r>
        <w:rPr>
          <w:noProof/>
        </w:rPr>
        <w:tab/>
      </w:r>
      <w:r>
        <w:rPr>
          <w:noProof/>
        </w:rPr>
        <w:fldChar w:fldCharType="begin" w:fldLock="1"/>
      </w:r>
      <w:r>
        <w:rPr>
          <w:noProof/>
        </w:rPr>
        <w:instrText xml:space="preserve"> PAGEREF _Toc212629484 \h </w:instrText>
      </w:r>
      <w:r>
        <w:rPr>
          <w:noProof/>
        </w:rPr>
      </w:r>
      <w:r>
        <w:rPr>
          <w:noProof/>
        </w:rPr>
        <w:fldChar w:fldCharType="separate"/>
      </w:r>
      <w:r>
        <w:rPr>
          <w:noProof/>
        </w:rPr>
        <w:t>22</w:t>
      </w:r>
      <w:r>
        <w:rPr>
          <w:noProof/>
        </w:rPr>
        <w:fldChar w:fldCharType="end"/>
      </w:r>
    </w:p>
    <w:p w14:paraId="1420EE51" w14:textId="262EAB9C" w:rsidR="00912656" w:rsidRDefault="00912656">
      <w:pPr>
        <w:pStyle w:val="TOC4"/>
        <w:rPr>
          <w:rFonts w:asciiTheme="minorHAnsi" w:hAnsiTheme="minorHAnsi" w:cstheme="minorBidi"/>
          <w:noProof/>
          <w:kern w:val="2"/>
          <w:sz w:val="24"/>
          <w:szCs w:val="24"/>
          <w:lang w:eastAsia="en-GB"/>
          <w14:ligatures w14:val="standardContextual"/>
        </w:rPr>
      </w:pPr>
      <w:r>
        <w:rPr>
          <w:noProof/>
          <w:lang w:eastAsia="zh-CN"/>
        </w:rPr>
        <w:t>7.3.7.4</w:t>
      </w:r>
      <w:r>
        <w:rPr>
          <w:noProof/>
          <w:lang w:eastAsia="zh-CN"/>
        </w:rPr>
        <w:tab/>
        <w:t>Notifications</w:t>
      </w:r>
      <w:r>
        <w:rPr>
          <w:noProof/>
        </w:rPr>
        <w:tab/>
      </w:r>
      <w:r>
        <w:rPr>
          <w:noProof/>
        </w:rPr>
        <w:fldChar w:fldCharType="begin" w:fldLock="1"/>
      </w:r>
      <w:r>
        <w:rPr>
          <w:noProof/>
        </w:rPr>
        <w:instrText xml:space="preserve"> PAGEREF _Toc212629485 \h </w:instrText>
      </w:r>
      <w:r>
        <w:rPr>
          <w:noProof/>
        </w:rPr>
      </w:r>
      <w:r>
        <w:rPr>
          <w:noProof/>
        </w:rPr>
        <w:fldChar w:fldCharType="separate"/>
      </w:r>
      <w:r>
        <w:rPr>
          <w:noProof/>
        </w:rPr>
        <w:t>22</w:t>
      </w:r>
      <w:r>
        <w:rPr>
          <w:noProof/>
        </w:rPr>
        <w:fldChar w:fldCharType="end"/>
      </w:r>
    </w:p>
    <w:p w14:paraId="4E636434" w14:textId="572E3D49" w:rsidR="00912656" w:rsidRDefault="00912656">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_Toc212629486 \h </w:instrText>
      </w:r>
      <w:r>
        <w:rPr>
          <w:noProof/>
        </w:rPr>
      </w:r>
      <w:r>
        <w:rPr>
          <w:noProof/>
        </w:rPr>
        <w:fldChar w:fldCharType="separate"/>
      </w:r>
      <w:r>
        <w:rPr>
          <w:noProof/>
        </w:rPr>
        <w:t>22</w:t>
      </w:r>
      <w:r>
        <w:rPr>
          <w:noProof/>
        </w:rPr>
        <w:fldChar w:fldCharType="end"/>
      </w:r>
    </w:p>
    <w:p w14:paraId="5608035E" w14:textId="143FE007"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7.4.1</w:t>
      </w:r>
      <w:r w:rsidRPr="00751BBC">
        <w:rPr>
          <w:rFonts w:eastAsia="SimSun"/>
          <w:noProof/>
          <w:lang w:eastAsia="zh-CN"/>
        </w:rPr>
        <w:tab/>
        <w:t>Attribute properties</w:t>
      </w:r>
      <w:r>
        <w:rPr>
          <w:noProof/>
        </w:rPr>
        <w:tab/>
      </w:r>
      <w:r>
        <w:rPr>
          <w:noProof/>
        </w:rPr>
        <w:fldChar w:fldCharType="begin" w:fldLock="1"/>
      </w:r>
      <w:r>
        <w:rPr>
          <w:noProof/>
        </w:rPr>
        <w:instrText xml:space="preserve"> PAGEREF _Toc212629487 \h </w:instrText>
      </w:r>
      <w:r>
        <w:rPr>
          <w:noProof/>
        </w:rPr>
      </w:r>
      <w:r>
        <w:rPr>
          <w:noProof/>
        </w:rPr>
        <w:fldChar w:fldCharType="separate"/>
      </w:r>
      <w:r>
        <w:rPr>
          <w:noProof/>
        </w:rPr>
        <w:t>22</w:t>
      </w:r>
      <w:r>
        <w:rPr>
          <w:noProof/>
        </w:rPr>
        <w:fldChar w:fldCharType="end"/>
      </w:r>
    </w:p>
    <w:p w14:paraId="0C761D3F" w14:textId="299FDFA5"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7.4.2</w:t>
      </w:r>
      <w:r w:rsidRPr="00751BBC">
        <w:rPr>
          <w:rFonts w:eastAsia="SimSun"/>
          <w:noProof/>
          <w:lang w:eastAsia="zh-CN"/>
        </w:rPr>
        <w:tab/>
        <w:t>Constraints</w:t>
      </w:r>
      <w:r>
        <w:rPr>
          <w:noProof/>
        </w:rPr>
        <w:tab/>
      </w:r>
      <w:r>
        <w:rPr>
          <w:noProof/>
        </w:rPr>
        <w:fldChar w:fldCharType="begin" w:fldLock="1"/>
      </w:r>
      <w:r>
        <w:rPr>
          <w:noProof/>
        </w:rPr>
        <w:instrText xml:space="preserve"> PAGEREF _Toc212629488 \h </w:instrText>
      </w:r>
      <w:r>
        <w:rPr>
          <w:noProof/>
        </w:rPr>
      </w:r>
      <w:r>
        <w:rPr>
          <w:noProof/>
        </w:rPr>
        <w:fldChar w:fldCharType="separate"/>
      </w:r>
      <w:r>
        <w:rPr>
          <w:noProof/>
        </w:rPr>
        <w:t>30</w:t>
      </w:r>
      <w:r>
        <w:rPr>
          <w:noProof/>
        </w:rPr>
        <w:fldChar w:fldCharType="end"/>
      </w:r>
    </w:p>
    <w:p w14:paraId="2A4CA32D" w14:textId="1DFDFFAF" w:rsidR="00912656" w:rsidRDefault="00912656">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_Toc212629489 \h </w:instrText>
      </w:r>
      <w:r>
        <w:rPr>
          <w:noProof/>
        </w:rPr>
      </w:r>
      <w:r>
        <w:rPr>
          <w:noProof/>
        </w:rPr>
        <w:fldChar w:fldCharType="separate"/>
      </w:r>
      <w:r>
        <w:rPr>
          <w:noProof/>
        </w:rPr>
        <w:t>30</w:t>
      </w:r>
      <w:r>
        <w:rPr>
          <w:noProof/>
        </w:rPr>
        <w:fldChar w:fldCharType="end"/>
      </w:r>
    </w:p>
    <w:p w14:paraId="591CAC0B" w14:textId="11E31678"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rPr>
        <w:t>7.5.1</w:t>
      </w:r>
      <w:r w:rsidRPr="00751BBC">
        <w:rPr>
          <w:rFonts w:eastAsia="SimSun"/>
          <w:noProof/>
        </w:rPr>
        <w:tab/>
        <w:t>Alarm notifications</w:t>
      </w:r>
      <w:r>
        <w:rPr>
          <w:noProof/>
        </w:rPr>
        <w:tab/>
      </w:r>
      <w:r>
        <w:rPr>
          <w:noProof/>
        </w:rPr>
        <w:fldChar w:fldCharType="begin" w:fldLock="1"/>
      </w:r>
      <w:r>
        <w:rPr>
          <w:noProof/>
        </w:rPr>
        <w:instrText xml:space="preserve"> PAGEREF _Toc212629490 \h </w:instrText>
      </w:r>
      <w:r>
        <w:rPr>
          <w:noProof/>
        </w:rPr>
      </w:r>
      <w:r>
        <w:rPr>
          <w:noProof/>
        </w:rPr>
        <w:fldChar w:fldCharType="separate"/>
      </w:r>
      <w:r>
        <w:rPr>
          <w:noProof/>
        </w:rPr>
        <w:t>30</w:t>
      </w:r>
      <w:r>
        <w:rPr>
          <w:noProof/>
        </w:rPr>
        <w:fldChar w:fldCharType="end"/>
      </w:r>
    </w:p>
    <w:p w14:paraId="3C0112C4" w14:textId="1E0A309D"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7.5.2</w:t>
      </w:r>
      <w:r w:rsidRPr="00751BBC">
        <w:rPr>
          <w:rFonts w:eastAsia="SimSun"/>
          <w:noProof/>
          <w:lang w:eastAsia="zh-CN"/>
        </w:rPr>
        <w:tab/>
        <w:t>Configuration notifications</w:t>
      </w:r>
      <w:r>
        <w:rPr>
          <w:noProof/>
        </w:rPr>
        <w:tab/>
      </w:r>
      <w:r>
        <w:rPr>
          <w:noProof/>
        </w:rPr>
        <w:fldChar w:fldCharType="begin" w:fldLock="1"/>
      </w:r>
      <w:r>
        <w:rPr>
          <w:noProof/>
        </w:rPr>
        <w:instrText xml:space="preserve"> PAGEREF _Toc212629491 \h </w:instrText>
      </w:r>
      <w:r>
        <w:rPr>
          <w:noProof/>
        </w:rPr>
      </w:r>
      <w:r>
        <w:rPr>
          <w:noProof/>
        </w:rPr>
        <w:fldChar w:fldCharType="separate"/>
      </w:r>
      <w:r>
        <w:rPr>
          <w:noProof/>
        </w:rPr>
        <w:t>31</w:t>
      </w:r>
      <w:r>
        <w:rPr>
          <w:noProof/>
        </w:rPr>
        <w:fldChar w:fldCharType="end"/>
      </w:r>
    </w:p>
    <w:p w14:paraId="1039AAD8" w14:textId="43EAAE89" w:rsidR="00912656" w:rsidRDefault="00912656">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_Toc212629492 \h </w:instrText>
      </w:r>
      <w:r>
        <w:rPr>
          <w:noProof/>
        </w:rPr>
      </w:r>
      <w:r>
        <w:rPr>
          <w:noProof/>
        </w:rPr>
        <w:fldChar w:fldCharType="separate"/>
      </w:r>
      <w:r>
        <w:rPr>
          <w:noProof/>
        </w:rPr>
        <w:t>31</w:t>
      </w:r>
      <w:r>
        <w:rPr>
          <w:noProof/>
        </w:rPr>
        <w:fldChar w:fldCharType="end"/>
      </w:r>
    </w:p>
    <w:p w14:paraId="0F5BD872" w14:textId="54B332B4" w:rsidR="00912656" w:rsidRDefault="00912656">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_Toc212629493 \h </w:instrText>
      </w:r>
      <w:r>
        <w:rPr>
          <w:noProof/>
        </w:rPr>
      </w:r>
      <w:r>
        <w:rPr>
          <w:noProof/>
        </w:rPr>
        <w:fldChar w:fldCharType="separate"/>
      </w:r>
      <w:r>
        <w:rPr>
          <w:noProof/>
        </w:rPr>
        <w:t>31</w:t>
      </w:r>
      <w:r>
        <w:rPr>
          <w:noProof/>
        </w:rPr>
        <w:fldChar w:fldCharType="end"/>
      </w:r>
    </w:p>
    <w:p w14:paraId="518B34D3" w14:textId="7BAC9B6A" w:rsidR="00912656" w:rsidRDefault="00912656">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_Toc212629494 \h </w:instrText>
      </w:r>
      <w:r>
        <w:rPr>
          <w:noProof/>
        </w:rPr>
      </w:r>
      <w:r>
        <w:rPr>
          <w:noProof/>
        </w:rPr>
        <w:fldChar w:fldCharType="separate"/>
      </w:r>
      <w:r>
        <w:rPr>
          <w:noProof/>
        </w:rPr>
        <w:t>31</w:t>
      </w:r>
      <w:r>
        <w:rPr>
          <w:noProof/>
        </w:rPr>
        <w:fldChar w:fldCharType="end"/>
      </w:r>
    </w:p>
    <w:p w14:paraId="64767152" w14:textId="6A9476F8"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8.2.1</w:t>
      </w:r>
      <w:r w:rsidRPr="00751BBC">
        <w:rPr>
          <w:rFonts w:eastAsia="SimSun"/>
          <w:noProof/>
          <w:lang w:eastAsia="zh-CN"/>
        </w:rPr>
        <w:tab/>
        <w:t>Definition</w:t>
      </w:r>
      <w:r>
        <w:rPr>
          <w:noProof/>
        </w:rPr>
        <w:tab/>
      </w:r>
      <w:r>
        <w:rPr>
          <w:noProof/>
        </w:rPr>
        <w:fldChar w:fldCharType="begin" w:fldLock="1"/>
      </w:r>
      <w:r>
        <w:rPr>
          <w:noProof/>
        </w:rPr>
        <w:instrText xml:space="preserve"> PAGEREF _Toc212629495 \h </w:instrText>
      </w:r>
      <w:r>
        <w:rPr>
          <w:noProof/>
        </w:rPr>
      </w:r>
      <w:r>
        <w:rPr>
          <w:noProof/>
        </w:rPr>
        <w:fldChar w:fldCharType="separate"/>
      </w:r>
      <w:r>
        <w:rPr>
          <w:noProof/>
        </w:rPr>
        <w:t>31</w:t>
      </w:r>
      <w:r>
        <w:rPr>
          <w:noProof/>
        </w:rPr>
        <w:fldChar w:fldCharType="end"/>
      </w:r>
    </w:p>
    <w:p w14:paraId="2EE63B7E" w14:textId="3DAFF1A9"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8.2.2</w:t>
      </w:r>
      <w:r w:rsidRPr="00751BBC">
        <w:rPr>
          <w:rFonts w:eastAsia="SimSun"/>
          <w:noProof/>
          <w:lang w:eastAsia="zh-CN"/>
        </w:rPr>
        <w:tab/>
        <w:t>Input parameters</w:t>
      </w:r>
      <w:r>
        <w:rPr>
          <w:noProof/>
        </w:rPr>
        <w:tab/>
      </w:r>
      <w:r>
        <w:rPr>
          <w:noProof/>
        </w:rPr>
        <w:fldChar w:fldCharType="begin" w:fldLock="1"/>
      </w:r>
      <w:r>
        <w:rPr>
          <w:noProof/>
        </w:rPr>
        <w:instrText xml:space="preserve"> PAGEREF _Toc212629496 \h </w:instrText>
      </w:r>
      <w:r>
        <w:rPr>
          <w:noProof/>
        </w:rPr>
      </w:r>
      <w:r>
        <w:rPr>
          <w:noProof/>
        </w:rPr>
        <w:fldChar w:fldCharType="separate"/>
      </w:r>
      <w:r>
        <w:rPr>
          <w:noProof/>
        </w:rPr>
        <w:t>31</w:t>
      </w:r>
      <w:r>
        <w:rPr>
          <w:noProof/>
        </w:rPr>
        <w:fldChar w:fldCharType="end"/>
      </w:r>
    </w:p>
    <w:p w14:paraId="51852F68" w14:textId="42CAE2F7" w:rsidR="00912656" w:rsidRDefault="00912656">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_Toc212629497 \h </w:instrText>
      </w:r>
      <w:r>
        <w:rPr>
          <w:noProof/>
        </w:rPr>
      </w:r>
      <w:r>
        <w:rPr>
          <w:noProof/>
        </w:rPr>
        <w:fldChar w:fldCharType="separate"/>
      </w:r>
      <w:r>
        <w:rPr>
          <w:noProof/>
        </w:rPr>
        <w:t>32</w:t>
      </w:r>
      <w:r>
        <w:rPr>
          <w:noProof/>
        </w:rPr>
        <w:fldChar w:fldCharType="end"/>
      </w:r>
    </w:p>
    <w:p w14:paraId="7D78926D" w14:textId="3A1C9A42"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rPr>
        <w:t>8.3.1</w:t>
      </w:r>
      <w:r w:rsidRPr="00751BBC">
        <w:rPr>
          <w:rFonts w:eastAsia="SimSun"/>
          <w:noProof/>
        </w:rPr>
        <w:tab/>
        <w:t>Definition</w:t>
      </w:r>
      <w:r>
        <w:rPr>
          <w:noProof/>
        </w:rPr>
        <w:tab/>
      </w:r>
      <w:r>
        <w:rPr>
          <w:noProof/>
        </w:rPr>
        <w:fldChar w:fldCharType="begin" w:fldLock="1"/>
      </w:r>
      <w:r>
        <w:rPr>
          <w:noProof/>
        </w:rPr>
        <w:instrText xml:space="preserve"> PAGEREF _Toc212629498 \h </w:instrText>
      </w:r>
      <w:r>
        <w:rPr>
          <w:noProof/>
        </w:rPr>
      </w:r>
      <w:r>
        <w:rPr>
          <w:noProof/>
        </w:rPr>
        <w:fldChar w:fldCharType="separate"/>
      </w:r>
      <w:r>
        <w:rPr>
          <w:noProof/>
        </w:rPr>
        <w:t>32</w:t>
      </w:r>
      <w:r>
        <w:rPr>
          <w:noProof/>
        </w:rPr>
        <w:fldChar w:fldCharType="end"/>
      </w:r>
    </w:p>
    <w:p w14:paraId="15966426" w14:textId="733F9DA7"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8.3.2</w:t>
      </w:r>
      <w:r w:rsidRPr="00751BBC">
        <w:rPr>
          <w:rFonts w:eastAsia="SimSun"/>
          <w:noProof/>
          <w:lang w:eastAsia="zh-CN"/>
        </w:rPr>
        <w:tab/>
        <w:t>Input parameters</w:t>
      </w:r>
      <w:r>
        <w:rPr>
          <w:noProof/>
        </w:rPr>
        <w:tab/>
      </w:r>
      <w:r>
        <w:rPr>
          <w:noProof/>
        </w:rPr>
        <w:fldChar w:fldCharType="begin" w:fldLock="1"/>
      </w:r>
      <w:r>
        <w:rPr>
          <w:noProof/>
        </w:rPr>
        <w:instrText xml:space="preserve"> PAGEREF _Toc212629499 \h </w:instrText>
      </w:r>
      <w:r>
        <w:rPr>
          <w:noProof/>
        </w:rPr>
      </w:r>
      <w:r>
        <w:rPr>
          <w:noProof/>
        </w:rPr>
        <w:fldChar w:fldCharType="separate"/>
      </w:r>
      <w:r>
        <w:rPr>
          <w:noProof/>
        </w:rPr>
        <w:t>33</w:t>
      </w:r>
      <w:r>
        <w:rPr>
          <w:noProof/>
        </w:rPr>
        <w:fldChar w:fldCharType="end"/>
      </w:r>
    </w:p>
    <w:p w14:paraId="458CC5B8" w14:textId="30765586" w:rsidR="00912656" w:rsidRDefault="00912656">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_Toc212629500 \h </w:instrText>
      </w:r>
      <w:r>
        <w:rPr>
          <w:noProof/>
        </w:rPr>
      </w:r>
      <w:r>
        <w:rPr>
          <w:noProof/>
        </w:rPr>
        <w:fldChar w:fldCharType="separate"/>
      </w:r>
      <w:r>
        <w:rPr>
          <w:noProof/>
        </w:rPr>
        <w:t>33</w:t>
      </w:r>
      <w:r>
        <w:rPr>
          <w:noProof/>
        </w:rPr>
        <w:fldChar w:fldCharType="end"/>
      </w:r>
    </w:p>
    <w:p w14:paraId="4489FB5C" w14:textId="2B6BB1A4"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8.4.1</w:t>
      </w:r>
      <w:r w:rsidRPr="00751BBC">
        <w:rPr>
          <w:rFonts w:eastAsia="SimSun"/>
          <w:noProof/>
          <w:lang w:eastAsia="zh-CN"/>
        </w:rPr>
        <w:tab/>
        <w:t>Definition</w:t>
      </w:r>
      <w:r>
        <w:rPr>
          <w:noProof/>
        </w:rPr>
        <w:tab/>
      </w:r>
      <w:r>
        <w:rPr>
          <w:noProof/>
        </w:rPr>
        <w:fldChar w:fldCharType="begin" w:fldLock="1"/>
      </w:r>
      <w:r>
        <w:rPr>
          <w:noProof/>
        </w:rPr>
        <w:instrText xml:space="preserve"> PAGEREF _Toc212629501 \h </w:instrText>
      </w:r>
      <w:r>
        <w:rPr>
          <w:noProof/>
        </w:rPr>
      </w:r>
      <w:r>
        <w:rPr>
          <w:noProof/>
        </w:rPr>
        <w:fldChar w:fldCharType="separate"/>
      </w:r>
      <w:r>
        <w:rPr>
          <w:noProof/>
        </w:rPr>
        <w:t>33</w:t>
      </w:r>
      <w:r>
        <w:rPr>
          <w:noProof/>
        </w:rPr>
        <w:fldChar w:fldCharType="end"/>
      </w:r>
    </w:p>
    <w:p w14:paraId="7C7CD840" w14:textId="2AF0F125"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8.4.2</w:t>
      </w:r>
      <w:r w:rsidRPr="00751BBC">
        <w:rPr>
          <w:rFonts w:eastAsia="SimSun"/>
          <w:noProof/>
          <w:lang w:eastAsia="zh-CN"/>
        </w:rPr>
        <w:tab/>
        <w:t>Input parameters</w:t>
      </w:r>
      <w:r>
        <w:rPr>
          <w:noProof/>
        </w:rPr>
        <w:tab/>
      </w:r>
      <w:r>
        <w:rPr>
          <w:noProof/>
        </w:rPr>
        <w:fldChar w:fldCharType="begin" w:fldLock="1"/>
      </w:r>
      <w:r>
        <w:rPr>
          <w:noProof/>
        </w:rPr>
        <w:instrText xml:space="preserve"> PAGEREF _Toc212629502 \h </w:instrText>
      </w:r>
      <w:r>
        <w:rPr>
          <w:noProof/>
        </w:rPr>
      </w:r>
      <w:r>
        <w:rPr>
          <w:noProof/>
        </w:rPr>
        <w:fldChar w:fldCharType="separate"/>
      </w:r>
      <w:r>
        <w:rPr>
          <w:noProof/>
        </w:rPr>
        <w:t>34</w:t>
      </w:r>
      <w:r>
        <w:rPr>
          <w:noProof/>
        </w:rPr>
        <w:fldChar w:fldCharType="end"/>
      </w:r>
    </w:p>
    <w:p w14:paraId="5C811BAA" w14:textId="105ACE4F" w:rsidR="00912656" w:rsidRDefault="00912656">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_Toc212629503 \h </w:instrText>
      </w:r>
      <w:r>
        <w:rPr>
          <w:noProof/>
        </w:rPr>
      </w:r>
      <w:r>
        <w:rPr>
          <w:noProof/>
        </w:rPr>
        <w:fldChar w:fldCharType="separate"/>
      </w:r>
      <w:r>
        <w:rPr>
          <w:noProof/>
        </w:rPr>
        <w:t>34</w:t>
      </w:r>
      <w:r>
        <w:rPr>
          <w:noProof/>
        </w:rPr>
        <w:fldChar w:fldCharType="end"/>
      </w:r>
    </w:p>
    <w:p w14:paraId="600F31E1" w14:textId="2E62076A"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8.5.1</w:t>
      </w:r>
      <w:r w:rsidRPr="00751BBC">
        <w:rPr>
          <w:rFonts w:eastAsia="SimSun"/>
          <w:noProof/>
          <w:lang w:eastAsia="zh-CN"/>
        </w:rPr>
        <w:tab/>
        <w:t>Definition</w:t>
      </w:r>
      <w:r>
        <w:rPr>
          <w:noProof/>
        </w:rPr>
        <w:tab/>
      </w:r>
      <w:r>
        <w:rPr>
          <w:noProof/>
        </w:rPr>
        <w:fldChar w:fldCharType="begin" w:fldLock="1"/>
      </w:r>
      <w:r>
        <w:rPr>
          <w:noProof/>
        </w:rPr>
        <w:instrText xml:space="preserve"> PAGEREF _Toc212629504 \h </w:instrText>
      </w:r>
      <w:r>
        <w:rPr>
          <w:noProof/>
        </w:rPr>
      </w:r>
      <w:r>
        <w:rPr>
          <w:noProof/>
        </w:rPr>
        <w:fldChar w:fldCharType="separate"/>
      </w:r>
      <w:r>
        <w:rPr>
          <w:noProof/>
        </w:rPr>
        <w:t>34</w:t>
      </w:r>
      <w:r>
        <w:rPr>
          <w:noProof/>
        </w:rPr>
        <w:fldChar w:fldCharType="end"/>
      </w:r>
    </w:p>
    <w:p w14:paraId="41F97EDF" w14:textId="3750A426"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8.5.2</w:t>
      </w:r>
      <w:r w:rsidRPr="00751BBC">
        <w:rPr>
          <w:rFonts w:eastAsia="SimSun"/>
          <w:noProof/>
          <w:lang w:eastAsia="zh-CN"/>
        </w:rPr>
        <w:tab/>
        <w:t>Input parameters</w:t>
      </w:r>
      <w:r>
        <w:rPr>
          <w:noProof/>
        </w:rPr>
        <w:tab/>
      </w:r>
      <w:r>
        <w:rPr>
          <w:noProof/>
        </w:rPr>
        <w:fldChar w:fldCharType="begin" w:fldLock="1"/>
      </w:r>
      <w:r>
        <w:rPr>
          <w:noProof/>
        </w:rPr>
        <w:instrText xml:space="preserve"> PAGEREF _Toc212629505 \h </w:instrText>
      </w:r>
      <w:r>
        <w:rPr>
          <w:noProof/>
        </w:rPr>
      </w:r>
      <w:r>
        <w:rPr>
          <w:noProof/>
        </w:rPr>
        <w:fldChar w:fldCharType="separate"/>
      </w:r>
      <w:r>
        <w:rPr>
          <w:noProof/>
        </w:rPr>
        <w:t>35</w:t>
      </w:r>
      <w:r>
        <w:rPr>
          <w:noProof/>
        </w:rPr>
        <w:fldChar w:fldCharType="end"/>
      </w:r>
    </w:p>
    <w:p w14:paraId="1B850DB3" w14:textId="03CF324B" w:rsidR="00912656" w:rsidRDefault="00912656">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_Toc212629506 \h </w:instrText>
      </w:r>
      <w:r>
        <w:rPr>
          <w:noProof/>
        </w:rPr>
      </w:r>
      <w:r>
        <w:rPr>
          <w:noProof/>
        </w:rPr>
        <w:fldChar w:fldCharType="separate"/>
      </w:r>
      <w:r>
        <w:rPr>
          <w:noProof/>
        </w:rPr>
        <w:t>35</w:t>
      </w:r>
      <w:r>
        <w:rPr>
          <w:noProof/>
        </w:rPr>
        <w:fldChar w:fldCharType="end"/>
      </w:r>
    </w:p>
    <w:p w14:paraId="5A6B59F4" w14:textId="45AE0A63"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8.6.1</w:t>
      </w:r>
      <w:r w:rsidRPr="00751BBC">
        <w:rPr>
          <w:rFonts w:eastAsia="SimSun"/>
          <w:noProof/>
          <w:lang w:eastAsia="zh-CN"/>
        </w:rPr>
        <w:tab/>
        <w:t>Definition</w:t>
      </w:r>
      <w:r>
        <w:rPr>
          <w:noProof/>
        </w:rPr>
        <w:tab/>
      </w:r>
      <w:r>
        <w:rPr>
          <w:noProof/>
        </w:rPr>
        <w:fldChar w:fldCharType="begin" w:fldLock="1"/>
      </w:r>
      <w:r>
        <w:rPr>
          <w:noProof/>
        </w:rPr>
        <w:instrText xml:space="preserve"> PAGEREF _Toc212629507 \h </w:instrText>
      </w:r>
      <w:r>
        <w:rPr>
          <w:noProof/>
        </w:rPr>
      </w:r>
      <w:r>
        <w:rPr>
          <w:noProof/>
        </w:rPr>
        <w:fldChar w:fldCharType="separate"/>
      </w:r>
      <w:r>
        <w:rPr>
          <w:noProof/>
        </w:rPr>
        <w:t>35</w:t>
      </w:r>
      <w:r>
        <w:rPr>
          <w:noProof/>
        </w:rPr>
        <w:fldChar w:fldCharType="end"/>
      </w:r>
    </w:p>
    <w:p w14:paraId="6366BBE2" w14:textId="37171636"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8.6.2</w:t>
      </w:r>
      <w:r w:rsidRPr="00751BBC">
        <w:rPr>
          <w:rFonts w:eastAsia="SimSun"/>
          <w:noProof/>
          <w:lang w:eastAsia="zh-CN"/>
        </w:rPr>
        <w:tab/>
        <w:t>Input parameters</w:t>
      </w:r>
      <w:r>
        <w:rPr>
          <w:noProof/>
        </w:rPr>
        <w:tab/>
      </w:r>
      <w:r>
        <w:rPr>
          <w:noProof/>
        </w:rPr>
        <w:fldChar w:fldCharType="begin" w:fldLock="1"/>
      </w:r>
      <w:r>
        <w:rPr>
          <w:noProof/>
        </w:rPr>
        <w:instrText xml:space="preserve"> PAGEREF _Toc212629508 \h </w:instrText>
      </w:r>
      <w:r>
        <w:rPr>
          <w:noProof/>
        </w:rPr>
      </w:r>
      <w:r>
        <w:rPr>
          <w:noProof/>
        </w:rPr>
        <w:fldChar w:fldCharType="separate"/>
      </w:r>
      <w:r>
        <w:rPr>
          <w:noProof/>
        </w:rPr>
        <w:t>36</w:t>
      </w:r>
      <w:r>
        <w:rPr>
          <w:noProof/>
        </w:rPr>
        <w:fldChar w:fldCharType="end"/>
      </w:r>
    </w:p>
    <w:p w14:paraId="7742A98F" w14:textId="4106EDE5" w:rsidR="00912656" w:rsidRDefault="00912656">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_Toc212629509 \h </w:instrText>
      </w:r>
      <w:r>
        <w:rPr>
          <w:noProof/>
        </w:rPr>
      </w:r>
      <w:r>
        <w:rPr>
          <w:noProof/>
        </w:rPr>
        <w:fldChar w:fldCharType="separate"/>
      </w:r>
      <w:r>
        <w:rPr>
          <w:noProof/>
        </w:rPr>
        <w:t>36</w:t>
      </w:r>
      <w:r>
        <w:rPr>
          <w:noProof/>
        </w:rPr>
        <w:fldChar w:fldCharType="end"/>
      </w:r>
    </w:p>
    <w:p w14:paraId="536FD8B2" w14:textId="7AF00D95"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8.7.1</w:t>
      </w:r>
      <w:r w:rsidRPr="00751BBC">
        <w:rPr>
          <w:rFonts w:eastAsia="SimSun"/>
          <w:noProof/>
          <w:lang w:eastAsia="zh-CN"/>
        </w:rPr>
        <w:tab/>
        <w:t>Definition</w:t>
      </w:r>
      <w:r>
        <w:rPr>
          <w:noProof/>
        </w:rPr>
        <w:tab/>
      </w:r>
      <w:r>
        <w:rPr>
          <w:noProof/>
        </w:rPr>
        <w:fldChar w:fldCharType="begin" w:fldLock="1"/>
      </w:r>
      <w:r>
        <w:rPr>
          <w:noProof/>
        </w:rPr>
        <w:instrText xml:space="preserve"> PAGEREF _Toc212629510 \h </w:instrText>
      </w:r>
      <w:r>
        <w:rPr>
          <w:noProof/>
        </w:rPr>
      </w:r>
      <w:r>
        <w:rPr>
          <w:noProof/>
        </w:rPr>
        <w:fldChar w:fldCharType="separate"/>
      </w:r>
      <w:r>
        <w:rPr>
          <w:noProof/>
        </w:rPr>
        <w:t>36</w:t>
      </w:r>
      <w:r>
        <w:rPr>
          <w:noProof/>
        </w:rPr>
        <w:fldChar w:fldCharType="end"/>
      </w:r>
    </w:p>
    <w:p w14:paraId="04D90759" w14:textId="27A87125"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8.7.2</w:t>
      </w:r>
      <w:r w:rsidRPr="00751BBC">
        <w:rPr>
          <w:rFonts w:eastAsia="SimSun"/>
          <w:noProof/>
          <w:lang w:eastAsia="zh-CN"/>
        </w:rPr>
        <w:tab/>
        <w:t>Input parameters</w:t>
      </w:r>
      <w:r>
        <w:rPr>
          <w:noProof/>
        </w:rPr>
        <w:tab/>
      </w:r>
      <w:r>
        <w:rPr>
          <w:noProof/>
        </w:rPr>
        <w:fldChar w:fldCharType="begin" w:fldLock="1"/>
      </w:r>
      <w:r>
        <w:rPr>
          <w:noProof/>
        </w:rPr>
        <w:instrText xml:space="preserve"> PAGEREF _Toc212629511 \h </w:instrText>
      </w:r>
      <w:r>
        <w:rPr>
          <w:noProof/>
        </w:rPr>
      </w:r>
      <w:r>
        <w:rPr>
          <w:noProof/>
        </w:rPr>
        <w:fldChar w:fldCharType="separate"/>
      </w:r>
      <w:r>
        <w:rPr>
          <w:noProof/>
        </w:rPr>
        <w:t>36</w:t>
      </w:r>
      <w:r>
        <w:rPr>
          <w:noProof/>
        </w:rPr>
        <w:fldChar w:fldCharType="end"/>
      </w:r>
    </w:p>
    <w:p w14:paraId="14FB9D47" w14:textId="74CEDB3D" w:rsidR="00912656" w:rsidRDefault="00912656">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_Toc212629512 \h </w:instrText>
      </w:r>
      <w:r>
        <w:rPr>
          <w:noProof/>
        </w:rPr>
      </w:r>
      <w:r>
        <w:rPr>
          <w:noProof/>
        </w:rPr>
        <w:fldChar w:fldCharType="separate"/>
      </w:r>
      <w:r>
        <w:rPr>
          <w:noProof/>
        </w:rPr>
        <w:t>36</w:t>
      </w:r>
      <w:r>
        <w:rPr>
          <w:noProof/>
        </w:rPr>
        <w:fldChar w:fldCharType="end"/>
      </w:r>
    </w:p>
    <w:p w14:paraId="13CD6C43" w14:textId="0ADF5344"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8.8.1</w:t>
      </w:r>
      <w:r w:rsidRPr="00751BBC">
        <w:rPr>
          <w:rFonts w:eastAsia="SimSun"/>
          <w:noProof/>
          <w:lang w:eastAsia="zh-CN"/>
        </w:rPr>
        <w:tab/>
        <w:t>Definition</w:t>
      </w:r>
      <w:r>
        <w:rPr>
          <w:noProof/>
        </w:rPr>
        <w:tab/>
      </w:r>
      <w:r>
        <w:rPr>
          <w:noProof/>
        </w:rPr>
        <w:fldChar w:fldCharType="begin" w:fldLock="1"/>
      </w:r>
      <w:r>
        <w:rPr>
          <w:noProof/>
        </w:rPr>
        <w:instrText xml:space="preserve"> PAGEREF _Toc212629513 \h </w:instrText>
      </w:r>
      <w:r>
        <w:rPr>
          <w:noProof/>
        </w:rPr>
      </w:r>
      <w:r>
        <w:rPr>
          <w:noProof/>
        </w:rPr>
        <w:fldChar w:fldCharType="separate"/>
      </w:r>
      <w:r>
        <w:rPr>
          <w:noProof/>
        </w:rPr>
        <w:t>36</w:t>
      </w:r>
      <w:r>
        <w:rPr>
          <w:noProof/>
        </w:rPr>
        <w:fldChar w:fldCharType="end"/>
      </w:r>
    </w:p>
    <w:p w14:paraId="4ABEF40C" w14:textId="31FDB14D"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8.8.2</w:t>
      </w:r>
      <w:r w:rsidRPr="00751BBC">
        <w:rPr>
          <w:rFonts w:eastAsia="SimSun"/>
          <w:noProof/>
          <w:lang w:eastAsia="zh-CN"/>
        </w:rPr>
        <w:tab/>
        <w:t>Input parameters</w:t>
      </w:r>
      <w:r>
        <w:rPr>
          <w:noProof/>
        </w:rPr>
        <w:tab/>
      </w:r>
      <w:r>
        <w:rPr>
          <w:noProof/>
        </w:rPr>
        <w:fldChar w:fldCharType="begin" w:fldLock="1"/>
      </w:r>
      <w:r>
        <w:rPr>
          <w:noProof/>
        </w:rPr>
        <w:instrText xml:space="preserve"> PAGEREF _Toc212629514 \h </w:instrText>
      </w:r>
      <w:r>
        <w:rPr>
          <w:noProof/>
        </w:rPr>
      </w:r>
      <w:r>
        <w:rPr>
          <w:noProof/>
        </w:rPr>
        <w:fldChar w:fldCharType="separate"/>
      </w:r>
      <w:r>
        <w:rPr>
          <w:noProof/>
        </w:rPr>
        <w:t>37</w:t>
      </w:r>
      <w:r>
        <w:rPr>
          <w:noProof/>
        </w:rPr>
        <w:fldChar w:fldCharType="end"/>
      </w:r>
    </w:p>
    <w:p w14:paraId="1AA5428F" w14:textId="2CB0CC12" w:rsidR="00912656" w:rsidRDefault="00912656">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_Toc212629515 \h </w:instrText>
      </w:r>
      <w:r>
        <w:rPr>
          <w:noProof/>
        </w:rPr>
      </w:r>
      <w:r>
        <w:rPr>
          <w:noProof/>
        </w:rPr>
        <w:fldChar w:fldCharType="separate"/>
      </w:r>
      <w:r>
        <w:rPr>
          <w:noProof/>
        </w:rPr>
        <w:t>37</w:t>
      </w:r>
      <w:r>
        <w:rPr>
          <w:noProof/>
        </w:rPr>
        <w:fldChar w:fldCharType="end"/>
      </w:r>
    </w:p>
    <w:p w14:paraId="50F72564" w14:textId="1017E15D"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8.9.1</w:t>
      </w:r>
      <w:r w:rsidRPr="00751BBC">
        <w:rPr>
          <w:rFonts w:eastAsia="SimSun"/>
          <w:noProof/>
          <w:lang w:eastAsia="zh-CN"/>
        </w:rPr>
        <w:tab/>
        <w:t>Definition</w:t>
      </w:r>
      <w:r>
        <w:rPr>
          <w:noProof/>
        </w:rPr>
        <w:tab/>
      </w:r>
      <w:r>
        <w:rPr>
          <w:noProof/>
        </w:rPr>
        <w:fldChar w:fldCharType="begin" w:fldLock="1"/>
      </w:r>
      <w:r>
        <w:rPr>
          <w:noProof/>
        </w:rPr>
        <w:instrText xml:space="preserve"> PAGEREF _Toc212629516 \h </w:instrText>
      </w:r>
      <w:r>
        <w:rPr>
          <w:noProof/>
        </w:rPr>
      </w:r>
      <w:r>
        <w:rPr>
          <w:noProof/>
        </w:rPr>
        <w:fldChar w:fldCharType="separate"/>
      </w:r>
      <w:r>
        <w:rPr>
          <w:noProof/>
        </w:rPr>
        <w:t>37</w:t>
      </w:r>
      <w:r>
        <w:rPr>
          <w:noProof/>
        </w:rPr>
        <w:fldChar w:fldCharType="end"/>
      </w:r>
    </w:p>
    <w:p w14:paraId="34624512" w14:textId="09180FEE"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8.9.2</w:t>
      </w:r>
      <w:r w:rsidRPr="00751BBC">
        <w:rPr>
          <w:rFonts w:eastAsia="SimSun"/>
          <w:noProof/>
          <w:lang w:eastAsia="zh-CN"/>
        </w:rPr>
        <w:tab/>
        <w:t>Input parameters</w:t>
      </w:r>
      <w:r>
        <w:rPr>
          <w:noProof/>
        </w:rPr>
        <w:tab/>
      </w:r>
      <w:r>
        <w:rPr>
          <w:noProof/>
        </w:rPr>
        <w:fldChar w:fldCharType="begin" w:fldLock="1"/>
      </w:r>
      <w:r>
        <w:rPr>
          <w:noProof/>
        </w:rPr>
        <w:instrText xml:space="preserve"> PAGEREF _Toc212629517 \h </w:instrText>
      </w:r>
      <w:r>
        <w:rPr>
          <w:noProof/>
        </w:rPr>
      </w:r>
      <w:r>
        <w:rPr>
          <w:noProof/>
        </w:rPr>
        <w:fldChar w:fldCharType="separate"/>
      </w:r>
      <w:r>
        <w:rPr>
          <w:noProof/>
        </w:rPr>
        <w:t>37</w:t>
      </w:r>
      <w:r>
        <w:rPr>
          <w:noProof/>
        </w:rPr>
        <w:fldChar w:fldCharType="end"/>
      </w:r>
    </w:p>
    <w:p w14:paraId="390091EA" w14:textId="449535AF" w:rsidR="00912656" w:rsidRDefault="00912656">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_Toc212629518 \h </w:instrText>
      </w:r>
      <w:r>
        <w:rPr>
          <w:noProof/>
        </w:rPr>
      </w:r>
      <w:r>
        <w:rPr>
          <w:noProof/>
        </w:rPr>
        <w:fldChar w:fldCharType="separate"/>
      </w:r>
      <w:r>
        <w:rPr>
          <w:noProof/>
        </w:rPr>
        <w:t>37</w:t>
      </w:r>
      <w:r>
        <w:rPr>
          <w:noProof/>
        </w:rPr>
        <w:fldChar w:fldCharType="end"/>
      </w:r>
    </w:p>
    <w:p w14:paraId="65EA97B2" w14:textId="501AC72E"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8.10.1</w:t>
      </w:r>
      <w:r w:rsidRPr="00751BBC">
        <w:rPr>
          <w:rFonts w:eastAsia="SimSun"/>
          <w:noProof/>
          <w:lang w:eastAsia="zh-CN"/>
        </w:rPr>
        <w:tab/>
        <w:t>Definition</w:t>
      </w:r>
      <w:r>
        <w:rPr>
          <w:noProof/>
        </w:rPr>
        <w:tab/>
      </w:r>
      <w:r>
        <w:rPr>
          <w:noProof/>
        </w:rPr>
        <w:fldChar w:fldCharType="begin" w:fldLock="1"/>
      </w:r>
      <w:r>
        <w:rPr>
          <w:noProof/>
        </w:rPr>
        <w:instrText xml:space="preserve"> PAGEREF _Toc212629519 \h </w:instrText>
      </w:r>
      <w:r>
        <w:rPr>
          <w:noProof/>
        </w:rPr>
      </w:r>
      <w:r>
        <w:rPr>
          <w:noProof/>
        </w:rPr>
        <w:fldChar w:fldCharType="separate"/>
      </w:r>
      <w:r>
        <w:rPr>
          <w:noProof/>
        </w:rPr>
        <w:t>37</w:t>
      </w:r>
      <w:r>
        <w:rPr>
          <w:noProof/>
        </w:rPr>
        <w:fldChar w:fldCharType="end"/>
      </w:r>
    </w:p>
    <w:p w14:paraId="73CA71C2" w14:textId="05085A27"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lang w:eastAsia="zh-CN"/>
        </w:rPr>
        <w:t>8.10.2</w:t>
      </w:r>
      <w:r w:rsidRPr="00751BBC">
        <w:rPr>
          <w:rFonts w:eastAsia="SimSun"/>
          <w:noProof/>
          <w:lang w:eastAsia="zh-CN"/>
        </w:rPr>
        <w:tab/>
        <w:t>Input parameters</w:t>
      </w:r>
      <w:r>
        <w:rPr>
          <w:noProof/>
        </w:rPr>
        <w:tab/>
      </w:r>
      <w:r>
        <w:rPr>
          <w:noProof/>
        </w:rPr>
        <w:fldChar w:fldCharType="begin" w:fldLock="1"/>
      </w:r>
      <w:r>
        <w:rPr>
          <w:noProof/>
        </w:rPr>
        <w:instrText xml:space="preserve"> PAGEREF _Toc212629520 \h </w:instrText>
      </w:r>
      <w:r>
        <w:rPr>
          <w:noProof/>
        </w:rPr>
      </w:r>
      <w:r>
        <w:rPr>
          <w:noProof/>
        </w:rPr>
        <w:fldChar w:fldCharType="separate"/>
      </w:r>
      <w:r>
        <w:rPr>
          <w:noProof/>
        </w:rPr>
        <w:t>38</w:t>
      </w:r>
      <w:r>
        <w:rPr>
          <w:noProof/>
        </w:rPr>
        <w:fldChar w:fldCharType="end"/>
      </w:r>
    </w:p>
    <w:p w14:paraId="387B2779" w14:textId="4C645F2D" w:rsidR="00912656" w:rsidRDefault="00912656">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_Toc212629521 \h </w:instrText>
      </w:r>
      <w:r>
        <w:rPr>
          <w:noProof/>
        </w:rPr>
      </w:r>
      <w:r>
        <w:rPr>
          <w:noProof/>
        </w:rPr>
        <w:fldChar w:fldCharType="separate"/>
      </w:r>
      <w:r>
        <w:rPr>
          <w:noProof/>
        </w:rPr>
        <w:t>39</w:t>
      </w:r>
      <w:r>
        <w:rPr>
          <w:noProof/>
        </w:rPr>
        <w:fldChar w:fldCharType="end"/>
      </w:r>
    </w:p>
    <w:p w14:paraId="67A61A81" w14:textId="42967519" w:rsidR="00912656" w:rsidRDefault="00912656">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751BBC">
        <w:rPr>
          <w:rFonts w:eastAsia="SimSun"/>
          <w:noProof/>
        </w:rPr>
        <w:t>RESTful HTTP-based solution set</w:t>
      </w:r>
      <w:r>
        <w:rPr>
          <w:noProof/>
        </w:rPr>
        <w:tab/>
      </w:r>
      <w:r>
        <w:rPr>
          <w:noProof/>
        </w:rPr>
        <w:fldChar w:fldCharType="begin" w:fldLock="1"/>
      </w:r>
      <w:r>
        <w:rPr>
          <w:noProof/>
        </w:rPr>
        <w:instrText xml:space="preserve"> PAGEREF _Toc212629522 \h </w:instrText>
      </w:r>
      <w:r>
        <w:rPr>
          <w:noProof/>
        </w:rPr>
      </w:r>
      <w:r>
        <w:rPr>
          <w:noProof/>
        </w:rPr>
        <w:fldChar w:fldCharType="separate"/>
      </w:r>
      <w:r>
        <w:rPr>
          <w:noProof/>
        </w:rPr>
        <w:t>39</w:t>
      </w:r>
      <w:r>
        <w:rPr>
          <w:noProof/>
        </w:rPr>
        <w:fldChar w:fldCharType="end"/>
      </w:r>
    </w:p>
    <w:p w14:paraId="6A53C6FD" w14:textId="0BF73F2E" w:rsidR="00912656" w:rsidRDefault="00912656">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_Toc212629523 \h </w:instrText>
      </w:r>
      <w:r>
        <w:rPr>
          <w:noProof/>
        </w:rPr>
      </w:r>
      <w:r>
        <w:rPr>
          <w:noProof/>
        </w:rPr>
        <w:fldChar w:fldCharType="separate"/>
      </w:r>
      <w:r>
        <w:rPr>
          <w:noProof/>
        </w:rPr>
        <w:t>39</w:t>
      </w:r>
      <w:r>
        <w:rPr>
          <w:noProof/>
        </w:rPr>
        <w:fldChar w:fldCharType="end"/>
      </w:r>
    </w:p>
    <w:p w14:paraId="2B05C8FB" w14:textId="4AB0433D" w:rsidR="00912656" w:rsidRDefault="00912656">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_Toc212629524 \h </w:instrText>
      </w:r>
      <w:r>
        <w:rPr>
          <w:noProof/>
        </w:rPr>
      </w:r>
      <w:r>
        <w:rPr>
          <w:noProof/>
        </w:rPr>
        <w:fldChar w:fldCharType="separate"/>
      </w:r>
      <w:r>
        <w:rPr>
          <w:noProof/>
        </w:rPr>
        <w:t>39</w:t>
      </w:r>
      <w:r>
        <w:rPr>
          <w:noProof/>
        </w:rPr>
        <w:fldChar w:fldCharType="end"/>
      </w:r>
    </w:p>
    <w:p w14:paraId="17FBFC55" w14:textId="76802ADA" w:rsidR="00912656" w:rsidRDefault="00912656">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_Toc212629525 \h </w:instrText>
      </w:r>
      <w:r>
        <w:rPr>
          <w:noProof/>
        </w:rPr>
      </w:r>
      <w:r>
        <w:rPr>
          <w:noProof/>
        </w:rPr>
        <w:fldChar w:fldCharType="separate"/>
      </w:r>
      <w:r>
        <w:rPr>
          <w:noProof/>
        </w:rPr>
        <w:t>39</w:t>
      </w:r>
      <w:r>
        <w:rPr>
          <w:noProof/>
        </w:rPr>
        <w:fldChar w:fldCharType="end"/>
      </w:r>
    </w:p>
    <w:p w14:paraId="390C16BB" w14:textId="42284ED5" w:rsidR="00912656" w:rsidRDefault="00912656">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_Toc212629526 \h </w:instrText>
      </w:r>
      <w:r>
        <w:rPr>
          <w:noProof/>
        </w:rPr>
      </w:r>
      <w:r>
        <w:rPr>
          <w:noProof/>
        </w:rPr>
        <w:fldChar w:fldCharType="separate"/>
      </w:r>
      <w:r>
        <w:rPr>
          <w:noProof/>
        </w:rPr>
        <w:t>39</w:t>
      </w:r>
      <w:r>
        <w:rPr>
          <w:noProof/>
        </w:rPr>
        <w:fldChar w:fldCharType="end"/>
      </w:r>
    </w:p>
    <w:p w14:paraId="1FD0D336" w14:textId="05C09A49" w:rsidR="00912656" w:rsidRDefault="00912656">
      <w:pPr>
        <w:pStyle w:val="TOC2"/>
        <w:rPr>
          <w:rFonts w:asciiTheme="minorHAnsi" w:hAnsiTheme="minorHAnsi" w:cstheme="minorBidi"/>
          <w:noProof/>
          <w:kern w:val="2"/>
          <w:sz w:val="24"/>
          <w:szCs w:val="24"/>
          <w:lang w:eastAsia="en-GB"/>
          <w14:ligatures w14:val="standardContextual"/>
        </w:rPr>
      </w:pPr>
      <w:r w:rsidRPr="00751BBC">
        <w:rPr>
          <w:rFonts w:eastAsia="SimSun"/>
          <w:noProof/>
        </w:rPr>
        <w:t>A.2</w:t>
      </w:r>
      <w:r w:rsidRPr="00751BBC">
        <w:rPr>
          <w:rFonts w:eastAsia="SimSun"/>
          <w:noProof/>
        </w:rPr>
        <w:tab/>
        <w:t>RESTful HTTP-based solution set for integration with ONAP VES API</w:t>
      </w:r>
      <w:r>
        <w:rPr>
          <w:noProof/>
        </w:rPr>
        <w:tab/>
      </w:r>
      <w:r>
        <w:rPr>
          <w:noProof/>
        </w:rPr>
        <w:fldChar w:fldCharType="begin" w:fldLock="1"/>
      </w:r>
      <w:r>
        <w:rPr>
          <w:noProof/>
        </w:rPr>
        <w:instrText xml:space="preserve"> PAGEREF _Toc212629527 \h </w:instrText>
      </w:r>
      <w:r>
        <w:rPr>
          <w:noProof/>
        </w:rPr>
      </w:r>
      <w:r>
        <w:rPr>
          <w:noProof/>
        </w:rPr>
        <w:fldChar w:fldCharType="separate"/>
      </w:r>
      <w:r>
        <w:rPr>
          <w:noProof/>
        </w:rPr>
        <w:t>41</w:t>
      </w:r>
      <w:r>
        <w:rPr>
          <w:noProof/>
        </w:rPr>
        <w:fldChar w:fldCharType="end"/>
      </w:r>
    </w:p>
    <w:p w14:paraId="294378D7" w14:textId="11508487"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rPr>
        <w:t>A.2.1</w:t>
      </w:r>
      <w:r w:rsidRPr="00751BBC">
        <w:rPr>
          <w:rFonts w:eastAsia="SimSun"/>
          <w:noProof/>
        </w:rPr>
        <w:tab/>
        <w:t>General</w:t>
      </w:r>
      <w:r>
        <w:rPr>
          <w:noProof/>
        </w:rPr>
        <w:tab/>
      </w:r>
      <w:r>
        <w:rPr>
          <w:noProof/>
        </w:rPr>
        <w:fldChar w:fldCharType="begin" w:fldLock="1"/>
      </w:r>
      <w:r>
        <w:rPr>
          <w:noProof/>
        </w:rPr>
        <w:instrText xml:space="preserve"> PAGEREF _Toc212629528 \h </w:instrText>
      </w:r>
      <w:r>
        <w:rPr>
          <w:noProof/>
        </w:rPr>
      </w:r>
      <w:r>
        <w:rPr>
          <w:noProof/>
        </w:rPr>
        <w:fldChar w:fldCharType="separate"/>
      </w:r>
      <w:r>
        <w:rPr>
          <w:noProof/>
        </w:rPr>
        <w:t>41</w:t>
      </w:r>
      <w:r>
        <w:rPr>
          <w:noProof/>
        </w:rPr>
        <w:fldChar w:fldCharType="end"/>
      </w:r>
    </w:p>
    <w:p w14:paraId="1C7F88C1" w14:textId="5F2AF915"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rPr>
        <w:t>A.2.2</w:t>
      </w:r>
      <w:r w:rsidRPr="00751BBC">
        <w:rPr>
          <w:rFonts w:eastAsia="SimSun"/>
          <w:noProof/>
        </w:rPr>
        <w:tab/>
        <w:t>Mapping of notifications</w:t>
      </w:r>
      <w:r>
        <w:rPr>
          <w:noProof/>
        </w:rPr>
        <w:tab/>
      </w:r>
      <w:r>
        <w:rPr>
          <w:noProof/>
        </w:rPr>
        <w:fldChar w:fldCharType="begin" w:fldLock="1"/>
      </w:r>
      <w:r>
        <w:rPr>
          <w:noProof/>
        </w:rPr>
        <w:instrText xml:space="preserve"> PAGEREF _Toc212629529 \h </w:instrText>
      </w:r>
      <w:r>
        <w:rPr>
          <w:noProof/>
        </w:rPr>
      </w:r>
      <w:r>
        <w:rPr>
          <w:noProof/>
        </w:rPr>
        <w:fldChar w:fldCharType="separate"/>
      </w:r>
      <w:r>
        <w:rPr>
          <w:noProof/>
        </w:rPr>
        <w:t>42</w:t>
      </w:r>
      <w:r>
        <w:rPr>
          <w:noProof/>
        </w:rPr>
        <w:fldChar w:fldCharType="end"/>
      </w:r>
    </w:p>
    <w:p w14:paraId="63AE13E0" w14:textId="0AB6C19F"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rPr>
        <w:t>A.2.2.1</w:t>
      </w:r>
      <w:r w:rsidRPr="00751BBC">
        <w:rPr>
          <w:rFonts w:eastAsia="SimSun"/>
          <w:noProof/>
        </w:rPr>
        <w:tab/>
        <w:t>General</w:t>
      </w:r>
      <w:r>
        <w:rPr>
          <w:noProof/>
        </w:rPr>
        <w:tab/>
      </w:r>
      <w:r>
        <w:rPr>
          <w:noProof/>
        </w:rPr>
        <w:fldChar w:fldCharType="begin" w:fldLock="1"/>
      </w:r>
      <w:r>
        <w:rPr>
          <w:noProof/>
        </w:rPr>
        <w:instrText xml:space="preserve"> PAGEREF _Toc212629530 \h </w:instrText>
      </w:r>
      <w:r>
        <w:rPr>
          <w:noProof/>
        </w:rPr>
      </w:r>
      <w:r>
        <w:rPr>
          <w:noProof/>
        </w:rPr>
        <w:fldChar w:fldCharType="separate"/>
      </w:r>
      <w:r>
        <w:rPr>
          <w:noProof/>
        </w:rPr>
        <w:t>42</w:t>
      </w:r>
      <w:r>
        <w:rPr>
          <w:noProof/>
        </w:rPr>
        <w:fldChar w:fldCharType="end"/>
      </w:r>
    </w:p>
    <w:p w14:paraId="283D6852" w14:textId="38512A7B" w:rsidR="00912656" w:rsidRDefault="00912656">
      <w:pPr>
        <w:pStyle w:val="TOC4"/>
        <w:rPr>
          <w:rFonts w:asciiTheme="minorHAnsi" w:hAnsiTheme="minorHAnsi" w:cstheme="minorBidi"/>
          <w:noProof/>
          <w:kern w:val="2"/>
          <w:sz w:val="24"/>
          <w:szCs w:val="24"/>
          <w:lang w:eastAsia="en-GB"/>
          <w14:ligatures w14:val="standardContextual"/>
        </w:rPr>
      </w:pPr>
      <w:r w:rsidRPr="00751BBC">
        <w:rPr>
          <w:rFonts w:eastAsia="SimSun"/>
          <w:noProof/>
        </w:rPr>
        <w:t>A.2.2.2</w:t>
      </w:r>
      <w:r w:rsidRPr="00751BBC">
        <w:rPr>
          <w:rFonts w:eastAsia="SimSun"/>
          <w:noProof/>
        </w:rPr>
        <w:tab/>
        <w:t>Resources</w:t>
      </w:r>
      <w:r>
        <w:rPr>
          <w:noProof/>
        </w:rPr>
        <w:tab/>
      </w:r>
      <w:r>
        <w:rPr>
          <w:noProof/>
        </w:rPr>
        <w:fldChar w:fldCharType="begin" w:fldLock="1"/>
      </w:r>
      <w:r>
        <w:rPr>
          <w:noProof/>
        </w:rPr>
        <w:instrText xml:space="preserve"> PAGEREF _Toc212629531 \h </w:instrText>
      </w:r>
      <w:r>
        <w:rPr>
          <w:noProof/>
        </w:rPr>
      </w:r>
      <w:r>
        <w:rPr>
          <w:noProof/>
        </w:rPr>
        <w:fldChar w:fldCharType="separate"/>
      </w:r>
      <w:r>
        <w:rPr>
          <w:noProof/>
        </w:rPr>
        <w:t>42</w:t>
      </w:r>
      <w:r>
        <w:rPr>
          <w:noProof/>
        </w:rPr>
        <w:fldChar w:fldCharType="end"/>
      </w:r>
    </w:p>
    <w:p w14:paraId="56D7D380" w14:textId="112F87C8" w:rsidR="00912656" w:rsidRDefault="00912656">
      <w:pPr>
        <w:pStyle w:val="TOC3"/>
        <w:rPr>
          <w:rFonts w:asciiTheme="minorHAnsi" w:hAnsiTheme="minorHAnsi" w:cstheme="minorBidi"/>
          <w:noProof/>
          <w:kern w:val="2"/>
          <w:sz w:val="24"/>
          <w:szCs w:val="24"/>
          <w:lang w:eastAsia="en-GB"/>
          <w14:ligatures w14:val="standardContextual"/>
        </w:rPr>
      </w:pPr>
      <w:r w:rsidRPr="00751BBC">
        <w:rPr>
          <w:rFonts w:eastAsia="SimSun"/>
          <w:noProof/>
        </w:rPr>
        <w:t>A.2.3</w:t>
      </w:r>
      <w:r w:rsidRPr="00751BBC">
        <w:rPr>
          <w:rFonts w:eastAsia="SimSun"/>
          <w:noProof/>
        </w:rPr>
        <w:tab/>
      </w:r>
      <w:r w:rsidRPr="00751BBC">
        <w:rPr>
          <w:rFonts w:eastAsia="SimSun"/>
          <w:noProof/>
          <w:lang w:eastAsia="de-DE"/>
        </w:rPr>
        <w:t>Integration with ONAP VES</w:t>
      </w:r>
      <w:r>
        <w:rPr>
          <w:noProof/>
        </w:rPr>
        <w:tab/>
      </w:r>
      <w:r>
        <w:rPr>
          <w:noProof/>
        </w:rPr>
        <w:fldChar w:fldCharType="begin" w:fldLock="1"/>
      </w:r>
      <w:r>
        <w:rPr>
          <w:noProof/>
        </w:rPr>
        <w:instrText xml:space="preserve"> PAGEREF _Toc212629532 \h </w:instrText>
      </w:r>
      <w:r>
        <w:rPr>
          <w:noProof/>
        </w:rPr>
      </w:r>
      <w:r>
        <w:rPr>
          <w:noProof/>
        </w:rPr>
        <w:fldChar w:fldCharType="separate"/>
      </w:r>
      <w:r>
        <w:rPr>
          <w:noProof/>
        </w:rPr>
        <w:t>42</w:t>
      </w:r>
      <w:r>
        <w:rPr>
          <w:noProof/>
        </w:rPr>
        <w:fldChar w:fldCharType="end"/>
      </w:r>
    </w:p>
    <w:p w14:paraId="30D9BACE" w14:textId="1D9D7EF3" w:rsidR="00912656" w:rsidRDefault="00912656">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_Toc212629533 \h </w:instrText>
      </w:r>
      <w:r>
        <w:rPr>
          <w:noProof/>
        </w:rPr>
      </w:r>
      <w:r>
        <w:rPr>
          <w:noProof/>
        </w:rPr>
        <w:fldChar w:fldCharType="separate"/>
      </w:r>
      <w:r>
        <w:rPr>
          <w:noProof/>
        </w:rPr>
        <w:t>42</w:t>
      </w:r>
      <w:r>
        <w:rPr>
          <w:noProof/>
        </w:rPr>
        <w:fldChar w:fldCharType="end"/>
      </w:r>
    </w:p>
    <w:p w14:paraId="2BE03A7E" w14:textId="4EA418CB" w:rsidR="00912656" w:rsidRDefault="00912656">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_Toc212629534 \h </w:instrText>
      </w:r>
      <w:r>
        <w:rPr>
          <w:noProof/>
        </w:rPr>
      </w:r>
      <w:r>
        <w:rPr>
          <w:noProof/>
        </w:rPr>
        <w:fldChar w:fldCharType="separate"/>
      </w:r>
      <w:r>
        <w:rPr>
          <w:noProof/>
        </w:rPr>
        <w:t>42</w:t>
      </w:r>
      <w:r>
        <w:rPr>
          <w:noProof/>
        </w:rPr>
        <w:fldChar w:fldCharType="end"/>
      </w:r>
    </w:p>
    <w:p w14:paraId="5430BC74" w14:textId="347CC016" w:rsidR="00912656" w:rsidRDefault="00912656">
      <w:pPr>
        <w:pStyle w:val="TOC3"/>
        <w:rPr>
          <w:rFonts w:asciiTheme="minorHAnsi" w:hAnsiTheme="minorHAnsi" w:cstheme="minorBidi"/>
          <w:noProof/>
          <w:kern w:val="2"/>
          <w:sz w:val="24"/>
          <w:szCs w:val="24"/>
          <w:lang w:eastAsia="en-GB"/>
          <w14:ligatures w14:val="standardContextual"/>
        </w:rPr>
      </w:pPr>
      <w:r>
        <w:rPr>
          <w:noProof/>
        </w:rPr>
        <w:t>A.3.2</w:t>
      </w:r>
      <w:r>
        <w:rPr>
          <w:noProof/>
        </w:rPr>
        <w:tab/>
        <w:t>YANG definitions</w:t>
      </w:r>
      <w:r>
        <w:rPr>
          <w:noProof/>
        </w:rPr>
        <w:tab/>
      </w:r>
      <w:r>
        <w:rPr>
          <w:noProof/>
        </w:rPr>
        <w:fldChar w:fldCharType="begin" w:fldLock="1"/>
      </w:r>
      <w:r>
        <w:rPr>
          <w:noProof/>
        </w:rPr>
        <w:instrText xml:space="preserve"> PAGEREF _Toc212629535 \h </w:instrText>
      </w:r>
      <w:r>
        <w:rPr>
          <w:noProof/>
        </w:rPr>
      </w:r>
      <w:r>
        <w:rPr>
          <w:noProof/>
        </w:rPr>
        <w:fldChar w:fldCharType="separate"/>
      </w:r>
      <w:r>
        <w:rPr>
          <w:noProof/>
        </w:rPr>
        <w:t>42</w:t>
      </w:r>
      <w:r>
        <w:rPr>
          <w:noProof/>
        </w:rPr>
        <w:fldChar w:fldCharType="end"/>
      </w:r>
    </w:p>
    <w:p w14:paraId="6CBA8F52" w14:textId="508B6869" w:rsidR="00912656" w:rsidRDefault="00912656">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_Toc212629536 \h </w:instrText>
      </w:r>
      <w:r>
        <w:rPr>
          <w:noProof/>
        </w:rPr>
      </w:r>
      <w:r>
        <w:rPr>
          <w:noProof/>
        </w:rPr>
        <w:fldChar w:fldCharType="separate"/>
      </w:r>
      <w:r>
        <w:rPr>
          <w:noProof/>
        </w:rPr>
        <w:t>43</w:t>
      </w:r>
      <w:r>
        <w:rPr>
          <w:noProof/>
        </w:rPr>
        <w:fldChar w:fldCharType="end"/>
      </w:r>
    </w:p>
    <w:p w14:paraId="4C192D2E" w14:textId="738AC2BE" w:rsidR="00912656" w:rsidRDefault="00912656">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_Toc212629537 \h </w:instrText>
      </w:r>
      <w:r>
        <w:rPr>
          <w:noProof/>
        </w:rPr>
      </w:r>
      <w:r>
        <w:rPr>
          <w:noProof/>
        </w:rPr>
        <w:fldChar w:fldCharType="separate"/>
      </w:r>
      <w:r>
        <w:rPr>
          <w:noProof/>
        </w:rPr>
        <w:t>49</w:t>
      </w:r>
      <w:r>
        <w:rPr>
          <w:noProof/>
        </w:rPr>
        <w:fldChar w:fldCharType="end"/>
      </w:r>
    </w:p>
    <w:p w14:paraId="0B9E3498" w14:textId="7CE7293B"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212629421"/>
      <w:bookmarkEnd w:id="13"/>
      <w:r w:rsidRPr="008227B8">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12629422"/>
      <w:r w:rsidRPr="008227B8">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212629423"/>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12629424"/>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12629425"/>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0D243426" w14:textId="77777777" w:rsidR="00761881" w:rsidRPr="008227B8" w:rsidRDefault="00761881" w:rsidP="00761881">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12629426"/>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12629427"/>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212629428"/>
      <w:r w:rsidRPr="008227B8">
        <w:t>4</w:t>
      </w:r>
      <w:r w:rsidRPr="008227B8">
        <w:tab/>
        <w:t>Concepts and overview</w:t>
      </w:r>
      <w:bookmarkEnd w:id="34"/>
      <w:r w:rsidRPr="008227B8" w:rsidDel="00173912">
        <w:t xml:space="preserve"> </w:t>
      </w:r>
      <w:bookmarkEnd w:id="33"/>
    </w:p>
    <w:p w14:paraId="7AB9A16C" w14:textId="6BCF56EB" w:rsidR="004A35B2" w:rsidRPr="008227B8" w:rsidRDefault="004A35B2" w:rsidP="004A35B2">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B1860D0" w14:textId="77777777" w:rsidR="00E37614" w:rsidRPr="008227B8" w:rsidRDefault="00E37614" w:rsidP="00E37614">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146D1EC" w14:textId="041C911E" w:rsidR="00E37614" w:rsidRPr="008227B8" w:rsidRDefault="00E37614" w:rsidP="00E37614">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 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7982641"/>
      <w:bookmarkStart w:id="36" w:name="_Toc212629429"/>
      <w:r w:rsidRPr="008227B8">
        <w:t>5</w:t>
      </w:r>
      <w:r w:rsidRPr="008227B8">
        <w:tab/>
        <w:t>Requirements</w:t>
      </w:r>
      <w:bookmarkEnd w:id="36"/>
      <w:r w:rsidRPr="008227B8">
        <w:t xml:space="preserve"> </w:t>
      </w:r>
      <w:bookmarkEnd w:id="35"/>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212629430"/>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212629431"/>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212629432"/>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212629433"/>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66"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212629434"/>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212629435"/>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212629436"/>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212629437"/>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212629438"/>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212629439"/>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212629440"/>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212629441"/>
      <w:r w:rsidRPr="008227B8">
        <w:t>6.</w:t>
      </w:r>
      <w:r w:rsidR="002B6147" w:rsidRPr="008227B8">
        <w:t>11</w:t>
      </w:r>
      <w:r w:rsidR="002B6147" w:rsidRPr="008227B8">
        <w:tab/>
        <w:t>Reliability of alarm lists</w:t>
      </w:r>
      <w:bookmarkEnd w:id="81"/>
      <w:bookmarkEnd w:id="82"/>
    </w:p>
    <w:p w14:paraId="6B8F9A47" w14:textId="56F7ED62" w:rsidR="00690717" w:rsidRPr="008227B8" w:rsidRDefault="00690717" w:rsidP="00690717">
      <w:pPr>
        <w:rPr>
          <w:lang w:eastAsia="zh-CN"/>
        </w:rPr>
      </w:pPr>
      <w:bookmarkStart w:id="83" w:name="_Toc157982654"/>
      <w:r w:rsidRPr="008227B8">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w:t>
      </w:r>
      <w:r>
        <w:rPr>
          <w:lang w:eastAsia="zh-CN"/>
        </w:rPr>
        <w:t>y</w:t>
      </w:r>
      <w:r w:rsidRPr="008227B8">
        <w:rPr>
          <w:lang w:eastAsia="zh-CN"/>
        </w:rPr>
        <w:t xml:space="preserve"> more and hence unreliable.</w:t>
      </w:r>
    </w:p>
    <w:p w14:paraId="7F1E87CB" w14:textId="005ABF5E" w:rsidR="00690717" w:rsidRDefault="00690717" w:rsidP="00690717">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r>
        <w:rPr>
          <w:lang w:eastAsia="zh-CN"/>
        </w:rPr>
        <w:t>,</w:t>
      </w:r>
      <w:r w:rsidRPr="008227B8">
        <w:rPr>
          <w:lang w:eastAsia="zh-CN"/>
        </w:rPr>
        <w:t xml:space="preserv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r>
        <w:rPr>
          <w:lang w:eastAsia="zh-CN"/>
        </w:rPr>
        <w:t>.</w:t>
      </w:r>
    </w:p>
    <w:p w14:paraId="6BA13619" w14:textId="77DABFD3" w:rsidR="002B6147" w:rsidRPr="008227B8" w:rsidRDefault="00C77DBA" w:rsidP="00C826AA">
      <w:pPr>
        <w:pStyle w:val="Heading2"/>
      </w:pPr>
      <w:bookmarkStart w:id="84" w:name="_Toc212629442"/>
      <w:r w:rsidRPr="008227B8">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212629443"/>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212629444"/>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212629445"/>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212629446"/>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8" w:name="_Toc157982659"/>
      <w:bookmarkEnd w:id="97"/>
    </w:p>
    <w:p w14:paraId="6B7236EE" w14:textId="6B2362C4" w:rsidR="002B6147" w:rsidRPr="008227B8" w:rsidRDefault="00C77DBA" w:rsidP="002F011B">
      <w:pPr>
        <w:pStyle w:val="Heading2"/>
      </w:pPr>
      <w:bookmarkStart w:id="99" w:name="_Toc212629447"/>
      <w:r w:rsidRPr="008227B8">
        <w:t>7.</w:t>
      </w:r>
      <w:r w:rsidR="002B6147" w:rsidRPr="008227B8">
        <w:t>2</w:t>
      </w:r>
      <w:r w:rsidR="002B6147" w:rsidRPr="008227B8">
        <w:tab/>
        <w:t>Class diagrams</w:t>
      </w:r>
      <w:bookmarkEnd w:id="98"/>
      <w:bookmarkEnd w:id="99"/>
    </w:p>
    <w:p w14:paraId="17B238A2" w14:textId="095BA82A" w:rsidR="002B6147" w:rsidRPr="008227B8" w:rsidRDefault="00C77DBA" w:rsidP="004250E7">
      <w:pPr>
        <w:pStyle w:val="Heading3"/>
        <w:rPr>
          <w:rFonts w:eastAsia="SimSun"/>
          <w:lang w:eastAsia="zh-CN"/>
        </w:rPr>
      </w:pPr>
      <w:bookmarkStart w:id="100" w:name="_Toc157982660"/>
      <w:bookmarkStart w:id="101" w:name="_Toc212629448"/>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0"/>
      <w:bookmarkEnd w:id="101"/>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2" w:name="_Toc157982661"/>
      <w:bookmarkStart w:id="103" w:name="_Toc212629449"/>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2"/>
      <w:bookmarkEnd w:id="103"/>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4" w:name="_Toc157982662"/>
      <w:bookmarkStart w:id="105" w:name="_Toc212629450"/>
      <w:r w:rsidRPr="008227B8">
        <w:t>7.</w:t>
      </w:r>
      <w:r w:rsidR="002B6147" w:rsidRPr="008227B8">
        <w:t>3</w:t>
      </w:r>
      <w:r w:rsidR="002B6147" w:rsidRPr="008227B8">
        <w:tab/>
        <w:t>Class definitions</w:t>
      </w:r>
      <w:bookmarkEnd w:id="104"/>
      <w:bookmarkEnd w:id="105"/>
    </w:p>
    <w:p w14:paraId="32C1979E" w14:textId="0CDF8EF3" w:rsidR="002B6147" w:rsidRPr="008227B8" w:rsidRDefault="00C77DBA" w:rsidP="004250E7">
      <w:pPr>
        <w:pStyle w:val="Heading3"/>
        <w:rPr>
          <w:rFonts w:eastAsia="SimSun"/>
          <w:lang w:eastAsia="zh-CN"/>
        </w:rPr>
      </w:pPr>
      <w:bookmarkStart w:id="106" w:name="_Toc157982663"/>
      <w:bookmarkStart w:id="107" w:name="_Toc212629451"/>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6"/>
      <w:bookmarkEnd w:id="107"/>
    </w:p>
    <w:p w14:paraId="47E2459D" w14:textId="0B7242FF" w:rsidR="002B6147" w:rsidRPr="008227B8" w:rsidRDefault="00C77DBA" w:rsidP="004250E7">
      <w:pPr>
        <w:pStyle w:val="Heading4"/>
        <w:rPr>
          <w:rFonts w:eastAsia="SimSun"/>
          <w:lang w:eastAsia="zh-CN"/>
        </w:rPr>
      </w:pPr>
      <w:bookmarkStart w:id="108" w:name="_Toc157982664"/>
      <w:bookmarkStart w:id="109" w:name="_Toc212629452"/>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8"/>
      <w:bookmarkEnd w:id="109"/>
    </w:p>
    <w:p w14:paraId="4E95813C" w14:textId="77777777" w:rsidR="002B6147" w:rsidRPr="008227B8" w:rsidRDefault="002B6147" w:rsidP="002B6147">
      <w:bookmarkStart w:id="110"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0"/>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1" w:name="_Toc157982665"/>
      <w:bookmarkStart w:id="112" w:name="_Toc212629453"/>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3"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4" w:name="_MCCTEMPBM_CRPT22660052___7"/>
            <w:bookmarkStart w:id="115" w:name="_MCCTEMPBM_CRPT22660053___4" w:colFirst="1" w:colLast="4"/>
            <w:bookmarkEnd w:id="113"/>
            <w:r w:rsidRPr="008227B8">
              <w:rPr>
                <w:rFonts w:ascii="Arial" w:hAnsi="Arial" w:cs="Arial"/>
                <w:sz w:val="18"/>
                <w:szCs w:val="18"/>
              </w:rPr>
              <w:t>alarmId</w:t>
            </w:r>
            <w:bookmarkEnd w:id="114"/>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6" w:name="_MCCTEMPBM_CRPT22660054___7"/>
            <w:bookmarkStart w:id="117" w:name="_MCCTEMPBM_CRPT22660055___4" w:colFirst="1" w:colLast="4"/>
            <w:bookmarkEnd w:id="115"/>
            <w:r w:rsidRPr="008227B8">
              <w:rPr>
                <w:rFonts w:ascii="Arial" w:hAnsi="Arial" w:cs="Arial"/>
                <w:sz w:val="18"/>
                <w:szCs w:val="18"/>
              </w:rPr>
              <w:t>objectInstance</w:t>
            </w:r>
            <w:bookmarkEnd w:id="116"/>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8" w:name="_MCCTEMPBM_CRPT22660056___7"/>
            <w:bookmarkStart w:id="119" w:name="_MCCTEMPBM_CRPT22660057___4" w:colFirst="1" w:colLast="4"/>
            <w:bookmarkEnd w:id="117"/>
            <w:r w:rsidRPr="008227B8">
              <w:rPr>
                <w:rFonts w:ascii="Arial" w:hAnsi="Arial" w:cs="Arial"/>
                <w:sz w:val="18"/>
                <w:szCs w:val="18"/>
              </w:rPr>
              <w:t>notificationId</w:t>
            </w:r>
            <w:bookmarkEnd w:id="118"/>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0" w:name="_MCCTEMPBM_CRPT22660058___7"/>
            <w:bookmarkStart w:id="121" w:name="_MCCTEMPBM_CRPT22660059___4" w:colFirst="1" w:colLast="4"/>
            <w:bookmarkEnd w:id="119"/>
            <w:r w:rsidRPr="008227B8">
              <w:rPr>
                <w:rFonts w:ascii="Arial" w:hAnsi="Arial" w:cs="Arial"/>
                <w:sz w:val="18"/>
                <w:szCs w:val="18"/>
              </w:rPr>
              <w:t>alarmRaisedTime</w:t>
            </w:r>
            <w:bookmarkEnd w:id="120"/>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2" w:name="_MCCTEMPBM_CRPT22660060___7"/>
            <w:bookmarkStart w:id="123" w:name="_MCCTEMPBM_CRPT22660061___4" w:colFirst="1" w:colLast="4"/>
            <w:bookmarkEnd w:id="121"/>
            <w:r w:rsidRPr="008227B8">
              <w:rPr>
                <w:rFonts w:ascii="Arial" w:hAnsi="Arial" w:cs="Arial"/>
                <w:sz w:val="18"/>
                <w:szCs w:val="18"/>
              </w:rPr>
              <w:t>alarmChangedTime</w:t>
            </w:r>
            <w:bookmarkEnd w:id="122"/>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4" w:name="_MCCTEMPBM_CRPT22660062___7"/>
            <w:bookmarkStart w:id="125" w:name="_MCCTEMPBM_CRPT22660063___4" w:colFirst="1" w:colLast="4"/>
            <w:bookmarkEnd w:id="123"/>
            <w:r w:rsidRPr="008227B8">
              <w:rPr>
                <w:rFonts w:ascii="Arial" w:hAnsi="Arial" w:cs="Arial"/>
                <w:sz w:val="18"/>
                <w:szCs w:val="18"/>
              </w:rPr>
              <w:t>alarmClearedTime</w:t>
            </w:r>
            <w:bookmarkEnd w:id="124"/>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6" w:name="_MCCTEMPBM_CRPT22660064___7"/>
            <w:bookmarkStart w:id="127" w:name="_MCCTEMPBM_CRPT22660065___4" w:colFirst="1" w:colLast="4"/>
            <w:bookmarkEnd w:id="125"/>
            <w:r w:rsidRPr="008227B8">
              <w:rPr>
                <w:rFonts w:ascii="Arial" w:hAnsi="Arial" w:cs="Arial"/>
                <w:sz w:val="18"/>
                <w:szCs w:val="18"/>
              </w:rPr>
              <w:t>alarmType</w:t>
            </w:r>
            <w:bookmarkEnd w:id="126"/>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8" w:name="_MCCTEMPBM_CRPT22660066___7"/>
            <w:bookmarkStart w:id="129" w:name="_MCCTEMPBM_CRPT22660067___4" w:colFirst="1" w:colLast="4"/>
            <w:bookmarkEnd w:id="127"/>
            <w:r w:rsidRPr="008227B8">
              <w:rPr>
                <w:rFonts w:ascii="Arial" w:hAnsi="Arial" w:cs="Arial"/>
                <w:sz w:val="18"/>
                <w:szCs w:val="18"/>
              </w:rPr>
              <w:t>probableCause</w:t>
            </w:r>
            <w:bookmarkEnd w:id="128"/>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0" w:name="_MCCTEMPBM_CRPT22660068___7"/>
            <w:bookmarkStart w:id="131" w:name="_MCCTEMPBM_CRPT22660069___4" w:colFirst="1" w:colLast="4"/>
            <w:bookmarkEnd w:id="129"/>
            <w:r w:rsidRPr="008227B8">
              <w:rPr>
                <w:rFonts w:ascii="Arial" w:hAnsi="Arial" w:cs="Arial"/>
                <w:sz w:val="18"/>
                <w:szCs w:val="18"/>
              </w:rPr>
              <w:t>specificProblem</w:t>
            </w:r>
            <w:bookmarkEnd w:id="130"/>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2" w:name="_MCCTEMPBM_CRPT22660070___7"/>
            <w:bookmarkStart w:id="133" w:name="_MCCTEMPBM_CRPT22660071___4" w:colFirst="1" w:colLast="4"/>
            <w:bookmarkEnd w:id="131"/>
            <w:r w:rsidRPr="008227B8">
              <w:rPr>
                <w:rFonts w:ascii="Arial" w:hAnsi="Arial" w:cs="Arial"/>
                <w:sz w:val="18"/>
                <w:szCs w:val="18"/>
              </w:rPr>
              <w:t>perceivedSeverity</w:t>
            </w:r>
            <w:bookmarkEnd w:id="132"/>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4" w:name="_MCCTEMPBM_CRPT22660072___7"/>
            <w:bookmarkStart w:id="135" w:name="_MCCTEMPBM_CRPT22660073___4" w:colFirst="1" w:colLast="4"/>
            <w:bookmarkEnd w:id="133"/>
            <w:r w:rsidRPr="008227B8">
              <w:rPr>
                <w:rFonts w:ascii="Arial" w:hAnsi="Arial" w:cs="Arial"/>
                <w:sz w:val="18"/>
                <w:szCs w:val="18"/>
              </w:rPr>
              <w:t>backedUpStatus</w:t>
            </w:r>
            <w:bookmarkEnd w:id="134"/>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6" w:name="_MCCTEMPBM_CRPT22660074___7"/>
            <w:bookmarkStart w:id="137" w:name="_MCCTEMPBM_CRPT22660075___4" w:colFirst="1" w:colLast="4"/>
            <w:bookmarkEnd w:id="135"/>
            <w:r w:rsidRPr="008227B8">
              <w:rPr>
                <w:rFonts w:ascii="Arial" w:hAnsi="Arial" w:cs="Arial"/>
                <w:sz w:val="18"/>
                <w:szCs w:val="18"/>
              </w:rPr>
              <w:t>backUpObject</w:t>
            </w:r>
            <w:bookmarkEnd w:id="136"/>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8" w:name="_MCCTEMPBM_CRPT22660076___7"/>
            <w:bookmarkStart w:id="139" w:name="_MCCTEMPBM_CRPT22660077___4" w:colFirst="1" w:colLast="4"/>
            <w:bookmarkEnd w:id="137"/>
            <w:r w:rsidRPr="008227B8">
              <w:rPr>
                <w:rFonts w:ascii="Arial" w:hAnsi="Arial" w:cs="Arial"/>
                <w:sz w:val="18"/>
              </w:rPr>
              <w:t>trendIndication</w:t>
            </w:r>
            <w:bookmarkEnd w:id="138"/>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0" w:name="_MCCTEMPBM_CRPT22660078___7"/>
            <w:bookmarkStart w:id="141" w:name="_MCCTEMPBM_CRPT22660079___4" w:colFirst="1" w:colLast="4"/>
            <w:bookmarkEnd w:id="139"/>
            <w:r w:rsidRPr="008227B8">
              <w:rPr>
                <w:rFonts w:ascii="Arial" w:hAnsi="Arial" w:cs="Arial"/>
                <w:sz w:val="18"/>
              </w:rPr>
              <w:t>thresholdInfo</w:t>
            </w:r>
            <w:bookmarkEnd w:id="140"/>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2" w:name="_MCCTEMPBM_CRPT22660080___7"/>
            <w:bookmarkStart w:id="143" w:name="_MCCTEMPBM_CRPT22660081___4" w:colFirst="1" w:colLast="4"/>
            <w:bookmarkEnd w:id="141"/>
            <w:r w:rsidRPr="008227B8">
              <w:rPr>
                <w:rFonts w:ascii="Arial" w:hAnsi="Arial" w:cs="Arial"/>
                <w:sz w:val="18"/>
              </w:rPr>
              <w:t>stateChangeDefinition</w:t>
            </w:r>
            <w:bookmarkEnd w:id="142"/>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4" w:name="_MCCTEMPBM_CRPT22660082___7"/>
            <w:bookmarkStart w:id="145" w:name="_MCCTEMPBM_CRPT22660083___4" w:colFirst="1" w:colLast="4"/>
            <w:bookmarkEnd w:id="143"/>
            <w:r w:rsidRPr="008227B8">
              <w:rPr>
                <w:rFonts w:ascii="Arial" w:hAnsi="Arial" w:cs="Arial"/>
                <w:sz w:val="18"/>
              </w:rPr>
              <w:t>monitoredAttributes</w:t>
            </w:r>
            <w:bookmarkEnd w:id="144"/>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6" w:name="_MCCTEMPBM_CRPT22660084___7"/>
            <w:bookmarkStart w:id="147" w:name="_MCCTEMPBM_CRPT22660085___4" w:colFirst="1" w:colLast="4"/>
            <w:bookmarkEnd w:id="145"/>
            <w:r w:rsidRPr="008227B8">
              <w:rPr>
                <w:rFonts w:ascii="Arial" w:hAnsi="Arial" w:cs="Arial"/>
                <w:sz w:val="18"/>
              </w:rPr>
              <w:t>proposedRepairActions</w:t>
            </w:r>
            <w:bookmarkEnd w:id="146"/>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8" w:name="_MCCTEMPBM_CRPT22660086___7"/>
            <w:bookmarkStart w:id="149" w:name="_MCCTEMPBM_CRPT22660087___4" w:colFirst="1" w:colLast="4"/>
            <w:bookmarkEnd w:id="147"/>
            <w:r w:rsidRPr="008227B8">
              <w:rPr>
                <w:rFonts w:ascii="Arial" w:hAnsi="Arial" w:cs="Arial"/>
                <w:sz w:val="18"/>
              </w:rPr>
              <w:t>additionalText</w:t>
            </w:r>
            <w:bookmarkEnd w:id="148"/>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0" w:name="_MCCTEMPBM_CRPT22660088___7"/>
            <w:bookmarkStart w:id="151" w:name="_MCCTEMPBM_CRPT22660089___4" w:colFirst="1" w:colLast="4"/>
            <w:bookmarkEnd w:id="149"/>
            <w:r w:rsidRPr="008227B8">
              <w:rPr>
                <w:rFonts w:ascii="Arial" w:hAnsi="Arial" w:cs="Arial"/>
                <w:sz w:val="18"/>
              </w:rPr>
              <w:t>additionalInformation</w:t>
            </w:r>
            <w:bookmarkEnd w:id="150"/>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2" w:name="_MCCTEMPBM_CRPT22660090___7"/>
            <w:bookmarkStart w:id="153" w:name="_MCCTEMPBM_CRPT22660091___4" w:colFirst="1" w:colLast="4"/>
            <w:bookmarkEnd w:id="151"/>
            <w:r w:rsidRPr="008227B8">
              <w:rPr>
                <w:rFonts w:ascii="Arial" w:hAnsi="Arial" w:cs="Arial"/>
                <w:sz w:val="18"/>
                <w:szCs w:val="18"/>
              </w:rPr>
              <w:t>rootCauseIndicator</w:t>
            </w:r>
            <w:bookmarkEnd w:id="152"/>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4" w:name="_MCCTEMPBM_CRPT22660092___7"/>
            <w:bookmarkStart w:id="155" w:name="_MCCTEMPBM_CRPT22660093___4" w:colFirst="1" w:colLast="4"/>
            <w:bookmarkEnd w:id="153"/>
            <w:r w:rsidRPr="008227B8">
              <w:rPr>
                <w:rFonts w:ascii="Arial" w:hAnsi="Arial" w:cs="Arial"/>
                <w:sz w:val="18"/>
              </w:rPr>
              <w:t>correlatedNotifications</w:t>
            </w:r>
            <w:bookmarkEnd w:id="154"/>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6" w:name="_MCCTEMPBM_CRPT22660094___7"/>
            <w:bookmarkStart w:id="157" w:name="_MCCTEMPBM_CRPT22660095___4" w:colFirst="1" w:colLast="4"/>
            <w:bookmarkEnd w:id="155"/>
            <w:r w:rsidRPr="008227B8">
              <w:rPr>
                <w:rFonts w:ascii="Arial" w:hAnsi="Arial" w:cs="Arial"/>
                <w:sz w:val="18"/>
              </w:rPr>
              <w:t>comments</w:t>
            </w:r>
            <w:bookmarkEnd w:id="156"/>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8" w:name="_MCCTEMPBM_CRPT22660096___7"/>
            <w:bookmarkStart w:id="159" w:name="_MCCTEMPBM_CRPT22660097___4" w:colFirst="1" w:colLast="4"/>
            <w:bookmarkEnd w:id="157"/>
            <w:r w:rsidRPr="008227B8">
              <w:rPr>
                <w:rFonts w:ascii="Arial" w:hAnsi="Arial" w:cs="Arial"/>
                <w:sz w:val="18"/>
              </w:rPr>
              <w:t xml:space="preserve">ackTime </w:t>
            </w:r>
            <w:bookmarkEnd w:id="158"/>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0" w:name="_MCCTEMPBM_CRPT22660098___7"/>
            <w:bookmarkStart w:id="161" w:name="_MCCTEMPBM_CRPT22660099___4" w:colFirst="1" w:colLast="4"/>
            <w:bookmarkEnd w:id="159"/>
            <w:r w:rsidRPr="008227B8">
              <w:rPr>
                <w:rFonts w:ascii="Arial" w:hAnsi="Arial" w:cs="Arial"/>
                <w:sz w:val="18"/>
              </w:rPr>
              <w:t xml:space="preserve">ackUserId </w:t>
            </w:r>
            <w:bookmarkEnd w:id="160"/>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2" w:name="_MCCTEMPBM_CRPT22660100___7"/>
            <w:bookmarkStart w:id="163" w:name="_MCCTEMPBM_CRPT22660101___4" w:colFirst="1" w:colLast="4"/>
            <w:bookmarkEnd w:id="161"/>
            <w:r w:rsidRPr="008227B8">
              <w:rPr>
                <w:rFonts w:ascii="Arial" w:hAnsi="Arial" w:cs="Arial"/>
                <w:sz w:val="18"/>
              </w:rPr>
              <w:t xml:space="preserve">ackSystemId </w:t>
            </w:r>
            <w:bookmarkEnd w:id="162"/>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4" w:name="_MCCTEMPBM_CRPT22660102___7"/>
            <w:bookmarkStart w:id="165" w:name="_MCCTEMPBM_CRPT22660103___4" w:colFirst="1" w:colLast="4"/>
            <w:bookmarkEnd w:id="163"/>
            <w:r w:rsidRPr="008227B8">
              <w:rPr>
                <w:rFonts w:ascii="Arial" w:hAnsi="Arial" w:cs="Arial"/>
                <w:sz w:val="18"/>
              </w:rPr>
              <w:t xml:space="preserve">ackState </w:t>
            </w:r>
            <w:bookmarkEnd w:id="164"/>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6" w:name="_MCCTEMPBM_CRPT22660104___7"/>
            <w:bookmarkStart w:id="167" w:name="_MCCTEMPBM_CRPT22660105___4" w:colFirst="1" w:colLast="4"/>
            <w:bookmarkEnd w:id="165"/>
            <w:r w:rsidRPr="008227B8">
              <w:rPr>
                <w:rFonts w:ascii="Arial" w:hAnsi="Arial" w:cs="Arial"/>
                <w:sz w:val="18"/>
              </w:rPr>
              <w:t>clearUserId</w:t>
            </w:r>
            <w:bookmarkEnd w:id="166"/>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8" w:name="_MCCTEMPBM_CRPT22660106___7"/>
            <w:bookmarkStart w:id="169" w:name="_MCCTEMPBM_CRPT22660107___4" w:colFirst="1" w:colLast="4"/>
            <w:bookmarkEnd w:id="167"/>
            <w:r w:rsidRPr="008227B8">
              <w:rPr>
                <w:rFonts w:ascii="Arial" w:hAnsi="Arial" w:cs="Arial"/>
                <w:sz w:val="18"/>
              </w:rPr>
              <w:t>clearSystemId</w:t>
            </w:r>
            <w:bookmarkEnd w:id="168"/>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0" w:name="_MCCTEMPBM_CRPT22660108___7"/>
            <w:bookmarkStart w:id="171" w:name="_MCCTEMPBM_CRPT22660109___4" w:colFirst="1" w:colLast="4"/>
            <w:bookmarkEnd w:id="169"/>
            <w:r w:rsidRPr="008227B8">
              <w:rPr>
                <w:rFonts w:ascii="Arial" w:hAnsi="Arial" w:cs="Arial"/>
                <w:sz w:val="18"/>
              </w:rPr>
              <w:t>serviceUser</w:t>
            </w:r>
            <w:bookmarkEnd w:id="170"/>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2" w:name="_MCCTEMPBM_CRPT22660110___7"/>
            <w:bookmarkStart w:id="173" w:name="_MCCTEMPBM_CRPT22660111___4" w:colFirst="1" w:colLast="4"/>
            <w:bookmarkEnd w:id="171"/>
            <w:r w:rsidRPr="008227B8">
              <w:rPr>
                <w:rFonts w:ascii="Arial" w:hAnsi="Arial" w:cs="Arial"/>
                <w:sz w:val="18"/>
              </w:rPr>
              <w:t>serviceProvider</w:t>
            </w:r>
            <w:bookmarkEnd w:id="172"/>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4" w:name="_MCCTEMPBM_CRPT22660112___7"/>
            <w:bookmarkStart w:id="175" w:name="_MCCTEMPBM_CRPT22660113___4" w:colFirst="1" w:colLast="4"/>
            <w:bookmarkEnd w:id="173"/>
            <w:r w:rsidRPr="008227B8">
              <w:rPr>
                <w:rFonts w:ascii="Arial" w:hAnsi="Arial" w:cs="Arial"/>
                <w:sz w:val="18"/>
              </w:rPr>
              <w:t>securityAlarmDetector</w:t>
            </w:r>
            <w:bookmarkEnd w:id="174"/>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5"/>
      <w:tr w:rsidR="002B6147" w:rsidRPr="008227B8" w14:paraId="7A5717B9" w14:textId="77777777" w:rsidTr="00AD2F20">
        <w:tc>
          <w:tcPr>
            <w:tcW w:w="5000" w:type="pct"/>
            <w:gridSpan w:val="6"/>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6" w:name="_Toc157982666"/>
      <w:bookmarkStart w:id="177" w:name="_Toc212629454"/>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6"/>
      <w:bookmarkEnd w:id="177"/>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8"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tcPr>
          <w:p w14:paraId="78765414" w14:textId="77777777" w:rsidR="00A9570B" w:rsidRPr="008227B8" w:rsidRDefault="00A9570B" w:rsidP="00A9570B">
            <w:pPr>
              <w:keepNext/>
              <w:keepLines/>
              <w:spacing w:after="0"/>
              <w:rPr>
                <w:rFonts w:ascii="Arial" w:hAnsi="Arial" w:cs="Arial"/>
                <w:sz w:val="18"/>
                <w:szCs w:val="18"/>
              </w:rPr>
            </w:pPr>
            <w:bookmarkStart w:id="179" w:name="_MCCTEMPBM_CRPT22660116___7" w:colFirst="0" w:colLast="1"/>
            <w:bookmarkEnd w:id="178"/>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tcPr>
          <w:p w14:paraId="6D552FBC" w14:textId="77777777" w:rsidR="00A9570B" w:rsidRPr="008227B8" w:rsidRDefault="00A9570B" w:rsidP="00A9570B">
            <w:pPr>
              <w:keepNext/>
              <w:keepLines/>
              <w:spacing w:after="0"/>
              <w:rPr>
                <w:rFonts w:ascii="Arial" w:hAnsi="Arial" w:cs="Arial"/>
                <w:sz w:val="18"/>
              </w:rPr>
            </w:pPr>
            <w:bookmarkStart w:id="180" w:name="_MCCTEMPBM_CRPT22660117___7" w:colFirst="0" w:colLast="0"/>
            <w:bookmarkEnd w:id="179"/>
            <w:r w:rsidRPr="008227B8">
              <w:rPr>
                <w:rFonts w:ascii="Arial" w:hAnsi="Arial" w:cs="Arial"/>
                <w:sz w:val="18"/>
              </w:rPr>
              <w:t>comments</w:t>
            </w:r>
          </w:p>
        </w:tc>
        <w:tc>
          <w:tcPr>
            <w:tcW w:w="2627" w:type="pct"/>
            <w:gridSpan w:val="2"/>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tcPr>
          <w:p w14:paraId="5739B731" w14:textId="48641246" w:rsidR="00A9570B" w:rsidRPr="008227B8" w:rsidRDefault="00A9570B" w:rsidP="00A9570B">
            <w:pPr>
              <w:keepNext/>
              <w:keepLines/>
              <w:spacing w:after="0"/>
              <w:rPr>
                <w:rFonts w:ascii="Arial" w:hAnsi="Arial" w:cs="Arial"/>
                <w:sz w:val="18"/>
              </w:rPr>
            </w:pPr>
            <w:bookmarkStart w:id="181" w:name="_MCCTEMPBM_CRPT22660118___7" w:colFirst="0" w:colLast="1"/>
            <w:bookmarkEnd w:id="180"/>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tcPr>
          <w:p w14:paraId="41FE03EF" w14:textId="77777777" w:rsidR="00A9570B" w:rsidRPr="008227B8" w:rsidRDefault="00A9570B" w:rsidP="00A9570B">
            <w:pPr>
              <w:keepNext/>
              <w:keepLines/>
              <w:spacing w:after="0"/>
              <w:rPr>
                <w:rFonts w:ascii="Arial" w:hAnsi="Arial" w:cs="Arial"/>
                <w:sz w:val="18"/>
              </w:rPr>
            </w:pPr>
            <w:bookmarkStart w:id="182" w:name="_MCCTEMPBM_CRPT22660119___7" w:colFirst="0" w:colLast="1"/>
            <w:bookmarkEnd w:id="181"/>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tcPr>
          <w:p w14:paraId="06C15539" w14:textId="77777777" w:rsidR="00A9570B" w:rsidRPr="008227B8" w:rsidRDefault="00A9570B" w:rsidP="00A9570B">
            <w:pPr>
              <w:keepNext/>
              <w:keepLines/>
              <w:spacing w:after="0"/>
              <w:rPr>
                <w:rFonts w:ascii="Arial" w:hAnsi="Arial" w:cs="Arial"/>
                <w:sz w:val="18"/>
              </w:rPr>
            </w:pPr>
            <w:bookmarkStart w:id="183" w:name="_MCCTEMPBM_CRPT22660120___7" w:colFirst="0" w:colLast="1"/>
            <w:bookmarkEnd w:id="182"/>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4" w:name="_Toc157982667"/>
      <w:bookmarkEnd w:id="183"/>
    </w:p>
    <w:p w14:paraId="79200215" w14:textId="3B6036FE" w:rsidR="00A9570B" w:rsidRPr="008227B8" w:rsidRDefault="00C77DBA" w:rsidP="004250E7">
      <w:pPr>
        <w:pStyle w:val="Heading4"/>
        <w:rPr>
          <w:rFonts w:eastAsia="SimSun"/>
          <w:lang w:eastAsia="zh-CN"/>
        </w:rPr>
      </w:pPr>
      <w:bookmarkStart w:id="185" w:name="_Toc212629455"/>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4"/>
      <w:bookmarkEnd w:id="185"/>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6" w:name="_Toc157982668"/>
      <w:bookmarkStart w:id="187" w:name="_Toc212629456"/>
      <w:r w:rsidRPr="008227B8">
        <w:rPr>
          <w:rFonts w:eastAsia="SimSun"/>
          <w:lang w:eastAsia="zh-CN"/>
        </w:rPr>
        <w:t>7.</w:t>
      </w:r>
      <w:r w:rsidR="002B6147" w:rsidRPr="008227B8">
        <w:rPr>
          <w:rFonts w:eastAsia="SimSun"/>
          <w:lang w:eastAsia="zh-CN"/>
        </w:rPr>
        <w:t>3.2</w:t>
      </w:r>
      <w:r w:rsidR="002B6147" w:rsidRPr="008227B8">
        <w:rPr>
          <w:rFonts w:eastAsia="SimSun"/>
          <w:lang w:eastAsia="zh-CN"/>
        </w:rPr>
        <w:tab/>
        <w:t>AlarmList</w:t>
      </w:r>
      <w:bookmarkEnd w:id="186"/>
      <w:bookmarkEnd w:id="187"/>
    </w:p>
    <w:p w14:paraId="0ADA4DDF" w14:textId="10536652" w:rsidR="002B6147" w:rsidRPr="008227B8" w:rsidRDefault="00C77DBA" w:rsidP="004250E7">
      <w:pPr>
        <w:pStyle w:val="Heading4"/>
        <w:rPr>
          <w:rFonts w:eastAsia="SimSun"/>
          <w:lang w:eastAsia="zh-CN"/>
        </w:rPr>
      </w:pPr>
      <w:bookmarkStart w:id="188" w:name="_Toc157982669"/>
      <w:bookmarkStart w:id="189" w:name="_Toc212629457"/>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8"/>
      <w:bookmarkEnd w:id="189"/>
    </w:p>
    <w:p w14:paraId="73EA2220" w14:textId="4CE0902C" w:rsidR="002B6147" w:rsidRPr="008227B8" w:rsidRDefault="002B6147" w:rsidP="002B6147">
      <w:bookmarkStart w:id="190"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0"/>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1" w:name="_Toc157982670"/>
      <w:bookmarkStart w:id="192" w:name="_Toc212629458"/>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1"/>
      <w:bookmarkEnd w:id="192"/>
    </w:p>
    <w:p w14:paraId="61490655" w14:textId="77777777" w:rsidR="002B6147" w:rsidRPr="008227B8" w:rsidRDefault="002B6147" w:rsidP="002B6147">
      <w:bookmarkStart w:id="193"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4" w:name="_MCCTEMPBM_CRPT22660123___4" w:colFirst="0" w:colLast="4"/>
            <w:bookmarkEnd w:id="193"/>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5" w:name="_MCCTEMPBM_CRPT22660124___7"/>
            <w:bookmarkStart w:id="196" w:name="_MCCTEMPBM_CRPT22660125___4" w:colFirst="1" w:colLast="4"/>
            <w:bookmarkEnd w:id="194"/>
            <w:r w:rsidRPr="008227B8">
              <w:rPr>
                <w:rFonts w:ascii="Arial" w:hAnsi="Arial" w:cs="Arial"/>
                <w:bCs/>
                <w:sz w:val="18"/>
                <w:szCs w:val="18"/>
              </w:rPr>
              <w:t>administrativeState</w:t>
            </w:r>
            <w:bookmarkEnd w:id="195"/>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7" w:name="_MCCTEMPBM_CRPT22660126___7"/>
            <w:bookmarkStart w:id="198" w:name="_MCCTEMPBM_CRPT22660127___4" w:colFirst="1" w:colLast="4"/>
            <w:bookmarkEnd w:id="196"/>
            <w:r w:rsidRPr="008227B8">
              <w:rPr>
                <w:rFonts w:ascii="Arial" w:hAnsi="Arial" w:cs="Arial"/>
                <w:bCs/>
                <w:sz w:val="18"/>
                <w:szCs w:val="18"/>
              </w:rPr>
              <w:t>operationalState</w:t>
            </w:r>
            <w:bookmarkEnd w:id="197"/>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9" w:name="_MCCTEMPBM_CRPT22660128___7"/>
            <w:bookmarkStart w:id="200" w:name="_MCCTEMPBM_CRPT22660129___4" w:colFirst="1" w:colLast="4"/>
            <w:bookmarkEnd w:id="198"/>
            <w:r w:rsidRPr="008227B8">
              <w:rPr>
                <w:rFonts w:ascii="Arial" w:hAnsi="Arial" w:cs="Arial"/>
                <w:sz w:val="18"/>
              </w:rPr>
              <w:t>numOfAlarmRecords</w:t>
            </w:r>
            <w:bookmarkEnd w:id="199"/>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1" w:name="_MCCTEMPBM_CRPT22660130___7"/>
            <w:bookmarkStart w:id="202" w:name="_MCCTEMPBM_CRPT22660131___4" w:colFirst="1" w:colLast="4"/>
            <w:bookmarkEnd w:id="200"/>
            <w:r w:rsidRPr="008227B8">
              <w:rPr>
                <w:rFonts w:ascii="Arial" w:hAnsi="Arial" w:cs="Arial"/>
                <w:sz w:val="18"/>
              </w:rPr>
              <w:t>last</w:t>
            </w:r>
            <w:r w:rsidRPr="008227B8">
              <w:rPr>
                <w:rFonts w:ascii="Arial" w:hAnsi="Arial" w:cs="Arial"/>
              </w:rPr>
              <w:t>Modification</w:t>
            </w:r>
            <w:bookmarkEnd w:id="201"/>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3" w:name="_MCCTEMPBM_CRPT22660132___7"/>
            <w:bookmarkStart w:id="204" w:name="_MCCTEMPBM_CRPT22660133___4" w:colFirst="1" w:colLast="4"/>
            <w:bookmarkEnd w:id="202"/>
            <w:r w:rsidRPr="008227B8">
              <w:rPr>
                <w:rFonts w:ascii="Arial" w:hAnsi="Arial" w:cs="Arial"/>
                <w:sz w:val="18"/>
              </w:rPr>
              <w:t>alarmRecords</w:t>
            </w:r>
            <w:bookmarkEnd w:id="203"/>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5" w:name="_MCCTEMPBM_CRPT22660134___7"/>
            <w:bookmarkStart w:id="206" w:name="_MCCTEMPBM_CRPT22660135___4" w:colFirst="1" w:colLast="4"/>
            <w:bookmarkEnd w:id="204"/>
            <w:r w:rsidRPr="008227B8">
              <w:rPr>
                <w:rFonts w:ascii="Arial" w:hAnsi="Arial" w:cs="Arial"/>
                <w:sz w:val="18"/>
              </w:rPr>
              <w:t xml:space="preserve">unreliableAlarmScope </w:t>
            </w:r>
            <w:bookmarkEnd w:id="205"/>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6"/>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7" w:name="_Toc157982671"/>
      <w:bookmarkStart w:id="208" w:name="_Toc212629459"/>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7"/>
      <w:bookmarkEnd w:id="208"/>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9" w:name="_Toc157982672"/>
      <w:bookmarkStart w:id="210" w:name="_Toc21262946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9"/>
      <w:bookmarkEnd w:id="210"/>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1" w:name="_Toc157982673"/>
      <w:bookmarkStart w:id="212" w:name="_Toc212629461"/>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1"/>
      <w:bookmarkEnd w:id="212"/>
    </w:p>
    <w:p w14:paraId="71249A2D" w14:textId="4C0DE0CF" w:rsidR="002B6147" w:rsidRPr="008227B8" w:rsidRDefault="00C77DBA" w:rsidP="004250E7">
      <w:pPr>
        <w:pStyle w:val="Heading4"/>
        <w:rPr>
          <w:rFonts w:eastAsia="SimSun"/>
          <w:lang w:eastAsia="zh-CN"/>
        </w:rPr>
      </w:pPr>
      <w:bookmarkStart w:id="213" w:name="_Toc157982674"/>
      <w:bookmarkStart w:id="214" w:name="_Toc212629462"/>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3"/>
      <w:bookmarkEnd w:id="214"/>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5" w:name="_Toc157982675"/>
      <w:bookmarkStart w:id="216" w:name="_Toc212629463"/>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5"/>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7"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8" w:name="_MCCTEMPBM_CRPT22660137___7"/>
            <w:bookmarkStart w:id="219" w:name="_MCCTEMPBM_CRPT22660138___4" w:colFirst="1" w:colLast="4"/>
            <w:bookmarkEnd w:id="217"/>
            <w:r w:rsidRPr="008227B8">
              <w:rPr>
                <w:rFonts w:ascii="Arial" w:eastAsia="SimSun" w:hAnsi="Arial" w:cs="Arial"/>
                <w:sz w:val="18"/>
              </w:rPr>
              <w:t>commentTime</w:t>
            </w:r>
            <w:bookmarkEnd w:id="218"/>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0" w:name="_MCCTEMPBM_CRPT22660139___7"/>
            <w:bookmarkStart w:id="221" w:name="_MCCTEMPBM_CRPT22660140___4" w:colFirst="1" w:colLast="4"/>
            <w:bookmarkEnd w:id="219"/>
            <w:r w:rsidRPr="008227B8">
              <w:rPr>
                <w:rFonts w:ascii="Arial" w:eastAsia="SimSun" w:hAnsi="Arial" w:cs="Arial"/>
                <w:sz w:val="18"/>
              </w:rPr>
              <w:t>commentUserId</w:t>
            </w:r>
            <w:bookmarkEnd w:id="220"/>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2" w:name="_MCCTEMPBM_CRPT22660141___7"/>
            <w:bookmarkStart w:id="223" w:name="_MCCTEMPBM_CRPT22660142___4" w:colFirst="1" w:colLast="4"/>
            <w:bookmarkEnd w:id="221"/>
            <w:r w:rsidRPr="008227B8">
              <w:rPr>
                <w:rFonts w:ascii="Arial" w:eastAsia="SimSun" w:hAnsi="Arial" w:cs="Arial"/>
                <w:sz w:val="18"/>
              </w:rPr>
              <w:t>commentSystemId</w:t>
            </w:r>
            <w:bookmarkEnd w:id="222"/>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4" w:name="_MCCTEMPBM_CRPT22660143___4"/>
            <w:bookmarkStart w:id="225" w:name="_MCCTEMPBM_CRPT22660144___4" w:colFirst="1" w:colLast="4"/>
            <w:bookmarkEnd w:id="223"/>
            <w:r w:rsidRPr="008227B8">
              <w:rPr>
                <w:rFonts w:ascii="Arial" w:eastAsia="SimSun" w:hAnsi="Arial" w:cs="Arial"/>
                <w:sz w:val="18"/>
              </w:rPr>
              <w:t>commentText</w:t>
            </w:r>
            <w:bookmarkEnd w:id="224"/>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5"/>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6" w:name="_Toc157982676"/>
      <w:bookmarkStart w:id="227" w:name="_Toc212629464"/>
      <w:r w:rsidRPr="008227B8">
        <w:rPr>
          <w:rFonts w:eastAsia="SimSun"/>
          <w:lang w:eastAsia="zh-CN"/>
        </w:rPr>
        <w:t>7.</w:t>
      </w:r>
      <w:r w:rsidR="002B6147" w:rsidRPr="008227B8">
        <w:rPr>
          <w:rFonts w:eastAsia="SimSun"/>
          <w:lang w:eastAsia="zh-CN"/>
        </w:rPr>
        <w:t>3.3.3</w:t>
      </w:r>
      <w:r w:rsidR="002B6147" w:rsidRPr="008227B8">
        <w:rPr>
          <w:rFonts w:eastAsia="SimSun"/>
          <w:lang w:eastAsia="zh-CN"/>
        </w:rPr>
        <w:tab/>
        <w:t>Attribute constraints</w:t>
      </w:r>
      <w:bookmarkEnd w:id="226"/>
      <w:bookmarkEnd w:id="227"/>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8" w:name="_Toc157982677"/>
      <w:bookmarkStart w:id="229" w:name="_Toc212629465"/>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8"/>
      <w:bookmarkEnd w:id="229"/>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0" w:name="_Toc157982678"/>
      <w:bookmarkStart w:id="231" w:name="_Toc212629466"/>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0"/>
      <w:bookmarkEnd w:id="231"/>
    </w:p>
    <w:p w14:paraId="33418253" w14:textId="7EF0CC45" w:rsidR="002B6147" w:rsidRPr="008227B8" w:rsidRDefault="00C77DBA" w:rsidP="004250E7">
      <w:pPr>
        <w:pStyle w:val="Heading4"/>
        <w:rPr>
          <w:rFonts w:eastAsia="SimSun"/>
          <w:lang w:eastAsia="zh-CN"/>
        </w:rPr>
      </w:pPr>
      <w:bookmarkStart w:id="232" w:name="_Toc157982679"/>
      <w:bookmarkStart w:id="233" w:name="_Toc212629467"/>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2"/>
      <w:bookmarkEnd w:id="233"/>
    </w:p>
    <w:p w14:paraId="73316F02" w14:textId="77777777" w:rsidR="002B6147" w:rsidRPr="008227B8" w:rsidRDefault="002B6147" w:rsidP="002B6147">
      <w:bookmarkStart w:id="234"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5" w:name="_Toc157982680"/>
      <w:bookmarkStart w:id="236" w:name="_Toc212629468"/>
      <w:bookmarkEnd w:id="234"/>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5"/>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7"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8" w:name="_MCCTEMPBM_CRPT22660147___7"/>
            <w:bookmarkStart w:id="239" w:name="_MCCTEMPBM_CRPT22660148___4" w:colFirst="1" w:colLast="4"/>
            <w:bookmarkEnd w:id="237"/>
            <w:r w:rsidRPr="008227B8">
              <w:rPr>
                <w:rFonts w:ascii="Arial" w:eastAsia="SimSun" w:hAnsi="Arial" w:cs="Arial"/>
                <w:sz w:val="18"/>
              </w:rPr>
              <w:t>sourceObjectInstance</w:t>
            </w:r>
            <w:bookmarkEnd w:id="238"/>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0" w:name="_MCCTEMPBM_CRPT22660149___7"/>
            <w:bookmarkStart w:id="241" w:name="_MCCTEMPBM_CRPT22660150___4" w:colFirst="1" w:colLast="4"/>
            <w:bookmarkEnd w:id="239"/>
            <w:r w:rsidRPr="008227B8">
              <w:rPr>
                <w:rFonts w:ascii="Arial" w:eastAsia="SimSun" w:hAnsi="Arial" w:cs="Arial"/>
                <w:sz w:val="18"/>
              </w:rPr>
              <w:t>notificationId</w:t>
            </w:r>
            <w:r w:rsidR="00C03387">
              <w:rPr>
                <w:rFonts w:ascii="Arial" w:eastAsia="SimSun" w:hAnsi="Arial" w:cs="Arial"/>
                <w:sz w:val="18"/>
              </w:rPr>
              <w:t>s</w:t>
            </w:r>
            <w:bookmarkEnd w:id="240"/>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1"/>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2" w:name="_Toc157982681"/>
      <w:bookmarkStart w:id="243" w:name="_Toc212629469"/>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2"/>
      <w:bookmarkEnd w:id="243"/>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4" w:name="_Toc157982682"/>
      <w:bookmarkStart w:id="245" w:name="_Toc212629470"/>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4"/>
      <w:bookmarkEnd w:id="245"/>
    </w:p>
    <w:p w14:paraId="3864255F" w14:textId="64B2FFE6" w:rsidR="002B6147" w:rsidRPr="008227B8" w:rsidRDefault="002B6147" w:rsidP="002B6147">
      <w:r w:rsidRPr="008227B8">
        <w:t xml:space="preserve">See clause </w:t>
      </w:r>
      <w:r w:rsidR="00C77DBA" w:rsidRPr="008227B8">
        <w:t>7.</w:t>
      </w:r>
      <w:r w:rsidRPr="008227B8">
        <w:t>5.</w:t>
      </w:r>
    </w:p>
    <w:p w14:paraId="3E46ACAD" w14:textId="4C1D81B3" w:rsidR="0056066E" w:rsidRPr="008227B8" w:rsidRDefault="0056066E" w:rsidP="0056066E">
      <w:pPr>
        <w:pStyle w:val="Heading3"/>
        <w:rPr>
          <w:lang w:eastAsia="zh-CN"/>
        </w:rPr>
      </w:pPr>
      <w:bookmarkStart w:id="246" w:name="_Toc187394999"/>
      <w:bookmarkStart w:id="247" w:name="_Toc157982683"/>
      <w:bookmarkStart w:id="248" w:name="_Toc212629471"/>
      <w:r w:rsidRPr="008227B8">
        <w:rPr>
          <w:lang w:eastAsia="zh-CN"/>
        </w:rPr>
        <w:t>7.3.</w:t>
      </w:r>
      <w:r w:rsidR="000E1E26">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46"/>
      <w:bookmarkEnd w:id="248"/>
    </w:p>
    <w:p w14:paraId="385B3E57" w14:textId="15FD8B3D" w:rsidR="0056066E" w:rsidRPr="008227B8" w:rsidRDefault="0056066E" w:rsidP="0056066E">
      <w:pPr>
        <w:pStyle w:val="Heading4"/>
        <w:rPr>
          <w:lang w:eastAsia="zh-CN"/>
        </w:rPr>
      </w:pPr>
      <w:bookmarkStart w:id="249" w:name="_Toc187395000"/>
      <w:bookmarkStart w:id="250" w:name="_Toc212629472"/>
      <w:r w:rsidRPr="008227B8">
        <w:rPr>
          <w:lang w:eastAsia="zh-CN"/>
        </w:rPr>
        <w:t>7.3.</w:t>
      </w:r>
      <w:r w:rsidR="000E1E26">
        <w:rPr>
          <w:rFonts w:hint="eastAsia"/>
          <w:lang w:eastAsia="zh-CN"/>
        </w:rPr>
        <w:t>5</w:t>
      </w:r>
      <w:r w:rsidRPr="008227B8">
        <w:rPr>
          <w:lang w:eastAsia="zh-CN"/>
        </w:rPr>
        <w:t>.1</w:t>
      </w:r>
      <w:r w:rsidRPr="008227B8">
        <w:rPr>
          <w:lang w:eastAsia="zh-CN"/>
        </w:rPr>
        <w:tab/>
        <w:t>Definition</w:t>
      </w:r>
      <w:bookmarkEnd w:id="249"/>
      <w:bookmarkEnd w:id="250"/>
    </w:p>
    <w:p w14:paraId="1F73731D" w14:textId="77777777" w:rsidR="0056066E" w:rsidRDefault="0056066E" w:rsidP="0056066E">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2B13DB68" w14:textId="77777777" w:rsidR="0056066E" w:rsidRDefault="0056066E" w:rsidP="0056066E">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33D4DD47" w14:textId="77777777" w:rsidR="0056066E" w:rsidRPr="004168F2" w:rsidRDefault="0056066E" w:rsidP="0056066E">
      <w:r>
        <w:rPr>
          <w:lang w:eastAsia="de-DE"/>
        </w:rPr>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0839C4FD" w14:textId="77777777" w:rsidR="0056066E" w:rsidRDefault="0056066E" w:rsidP="0056066E">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2B46C95F" w14:textId="4D640C52" w:rsidR="0056066E" w:rsidRPr="008227B8" w:rsidRDefault="0056066E" w:rsidP="0056066E">
      <w:pPr>
        <w:pStyle w:val="Heading4"/>
        <w:rPr>
          <w:lang w:eastAsia="zh-CN"/>
        </w:rPr>
      </w:pPr>
      <w:bookmarkStart w:id="251" w:name="_Toc187395001"/>
      <w:bookmarkStart w:id="252" w:name="_Toc212629473"/>
      <w:r w:rsidRPr="008227B8">
        <w:rPr>
          <w:lang w:eastAsia="zh-CN"/>
        </w:rPr>
        <w:t>7.3.</w:t>
      </w:r>
      <w:r w:rsidR="000E1E26">
        <w:rPr>
          <w:rFonts w:hint="eastAsia"/>
          <w:lang w:eastAsia="zh-CN"/>
        </w:rPr>
        <w:t>5</w:t>
      </w:r>
      <w:r w:rsidRPr="008227B8">
        <w:rPr>
          <w:lang w:eastAsia="zh-CN"/>
        </w:rPr>
        <w:t>.2</w:t>
      </w:r>
      <w:r w:rsidRPr="008227B8">
        <w:rPr>
          <w:lang w:eastAsia="zh-CN"/>
        </w:rPr>
        <w:tab/>
        <w:t>Attributes</w:t>
      </w:r>
      <w:bookmarkEnd w:id="251"/>
      <w:bookmarkEnd w:id="2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6E4FA0C1" w14:textId="77777777" w:rsidTr="00C838A9">
        <w:trPr>
          <w:cantSplit/>
          <w:jc w:val="center"/>
        </w:trPr>
        <w:tc>
          <w:tcPr>
            <w:tcW w:w="2403" w:type="pct"/>
            <w:shd w:val="clear" w:color="auto" w:fill="BFBFBF"/>
            <w:noWrap/>
          </w:tcPr>
          <w:p w14:paraId="55A80279"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973C84E"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59D824D6"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40A110A"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213C8AAC"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2AA09A6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4D78B7F4" w14:textId="77777777" w:rsidTr="00C838A9">
        <w:trPr>
          <w:cantSplit/>
          <w:jc w:val="center"/>
        </w:trPr>
        <w:tc>
          <w:tcPr>
            <w:tcW w:w="2403" w:type="pct"/>
            <w:noWrap/>
          </w:tcPr>
          <w:p w14:paraId="7FD6EF51"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73A7E32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AC1F1D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D6862A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89DA9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13876D4C"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9B5623" w14:textId="77777777" w:rsidTr="00C838A9">
        <w:trPr>
          <w:cantSplit/>
          <w:jc w:val="center"/>
        </w:trPr>
        <w:tc>
          <w:tcPr>
            <w:tcW w:w="2403" w:type="pct"/>
            <w:noWrap/>
          </w:tcPr>
          <w:p w14:paraId="2B35E016"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observedValue</w:t>
            </w:r>
          </w:p>
        </w:tc>
        <w:tc>
          <w:tcPr>
            <w:tcW w:w="199" w:type="pct"/>
            <w:noWrap/>
          </w:tcPr>
          <w:p w14:paraId="4CE27AA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2788C15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46D406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E4C928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4A9EEA9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22C994DB" w14:textId="77777777" w:rsidTr="00C838A9">
        <w:trPr>
          <w:cantSplit/>
          <w:jc w:val="center"/>
        </w:trPr>
        <w:tc>
          <w:tcPr>
            <w:tcW w:w="2403" w:type="pct"/>
            <w:noWrap/>
          </w:tcPr>
          <w:p w14:paraId="5B445308"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thresholdLevel</w:t>
            </w:r>
          </w:p>
        </w:tc>
        <w:tc>
          <w:tcPr>
            <w:tcW w:w="199" w:type="pct"/>
            <w:noWrap/>
          </w:tcPr>
          <w:p w14:paraId="67323D56"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0D67E78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662922D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32A9049"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2EE15D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0C9F032" w14:textId="77777777" w:rsidTr="00C838A9">
        <w:trPr>
          <w:cantSplit/>
          <w:jc w:val="center"/>
        </w:trPr>
        <w:tc>
          <w:tcPr>
            <w:tcW w:w="2403" w:type="pct"/>
            <w:noWrap/>
          </w:tcPr>
          <w:p w14:paraId="2A6059AC"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armTime</w:t>
            </w:r>
          </w:p>
        </w:tc>
        <w:tc>
          <w:tcPr>
            <w:tcW w:w="199" w:type="pct"/>
            <w:noWrap/>
          </w:tcPr>
          <w:p w14:paraId="4D5CD33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D205DA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DB63D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36D521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03F3F35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1E10877B" w14:textId="77777777" w:rsidR="0056066E" w:rsidRPr="008227B8" w:rsidRDefault="0056066E" w:rsidP="0056066E"/>
    <w:p w14:paraId="7B2A40F0" w14:textId="1338A6E5" w:rsidR="0056066E" w:rsidRPr="008227B8" w:rsidRDefault="0056066E" w:rsidP="0056066E">
      <w:pPr>
        <w:pStyle w:val="Heading4"/>
        <w:rPr>
          <w:lang w:eastAsia="zh-CN"/>
        </w:rPr>
      </w:pPr>
      <w:bookmarkStart w:id="253" w:name="_Toc187395002"/>
      <w:bookmarkStart w:id="254" w:name="_Toc212629474"/>
      <w:r w:rsidRPr="008227B8">
        <w:rPr>
          <w:lang w:eastAsia="zh-CN"/>
        </w:rPr>
        <w:t>7.3.</w:t>
      </w:r>
      <w:r w:rsidR="000E1E26">
        <w:rPr>
          <w:rFonts w:hint="eastAsia"/>
          <w:lang w:eastAsia="zh-CN"/>
        </w:rPr>
        <w:t>5</w:t>
      </w:r>
      <w:r w:rsidRPr="008227B8">
        <w:rPr>
          <w:lang w:eastAsia="zh-CN"/>
        </w:rPr>
        <w:t>.3</w:t>
      </w:r>
      <w:r w:rsidRPr="008227B8">
        <w:rPr>
          <w:lang w:eastAsia="zh-CN"/>
        </w:rPr>
        <w:tab/>
        <w:t>Attribute constraints</w:t>
      </w:r>
      <w:bookmarkEnd w:id="253"/>
      <w:bookmarkEnd w:id="254"/>
    </w:p>
    <w:p w14:paraId="1F0A2D6D" w14:textId="77777777" w:rsidR="0056066E" w:rsidRPr="008227B8" w:rsidRDefault="0056066E" w:rsidP="0056066E">
      <w:r w:rsidRPr="008227B8">
        <w:t>None.</w:t>
      </w:r>
    </w:p>
    <w:p w14:paraId="647D7A59" w14:textId="6EF5222D" w:rsidR="0056066E" w:rsidRPr="008227B8" w:rsidRDefault="0056066E" w:rsidP="0056066E">
      <w:pPr>
        <w:pStyle w:val="Heading4"/>
        <w:rPr>
          <w:lang w:eastAsia="zh-CN"/>
        </w:rPr>
      </w:pPr>
      <w:bookmarkStart w:id="255" w:name="_Toc187395003"/>
      <w:bookmarkStart w:id="256" w:name="_Toc212629475"/>
      <w:r w:rsidRPr="008227B8">
        <w:rPr>
          <w:lang w:eastAsia="zh-CN"/>
        </w:rPr>
        <w:t>7.3.</w:t>
      </w:r>
      <w:r w:rsidR="000E1E26">
        <w:rPr>
          <w:rFonts w:hint="eastAsia"/>
          <w:lang w:eastAsia="zh-CN"/>
        </w:rPr>
        <w:t>5</w:t>
      </w:r>
      <w:r w:rsidRPr="008227B8">
        <w:rPr>
          <w:lang w:eastAsia="zh-CN"/>
        </w:rPr>
        <w:t>.4</w:t>
      </w:r>
      <w:r w:rsidRPr="008227B8">
        <w:rPr>
          <w:lang w:eastAsia="zh-CN"/>
        </w:rPr>
        <w:tab/>
        <w:t>Notifications</w:t>
      </w:r>
      <w:bookmarkEnd w:id="255"/>
      <w:bookmarkEnd w:id="256"/>
    </w:p>
    <w:p w14:paraId="3CCB9AAC" w14:textId="77777777" w:rsidR="0056066E" w:rsidRDefault="0056066E" w:rsidP="0056066E">
      <w:r w:rsidRPr="008227B8">
        <w:t>See clause 7.5.</w:t>
      </w:r>
    </w:p>
    <w:p w14:paraId="69F9995D" w14:textId="77777777" w:rsidR="0056066E" w:rsidRDefault="0056066E" w:rsidP="0056066E"/>
    <w:p w14:paraId="277D7FAB" w14:textId="530D2AB6" w:rsidR="0056066E" w:rsidRPr="008227B8" w:rsidRDefault="0056066E" w:rsidP="0056066E">
      <w:pPr>
        <w:pStyle w:val="Heading3"/>
        <w:rPr>
          <w:lang w:eastAsia="zh-CN"/>
        </w:rPr>
      </w:pPr>
      <w:bookmarkStart w:id="257" w:name="_Toc212629476"/>
      <w:r w:rsidRPr="008227B8">
        <w:rPr>
          <w:lang w:eastAsia="zh-CN"/>
        </w:rPr>
        <w:t>7.3.</w:t>
      </w:r>
      <w:r w:rsidR="000E1E26">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57"/>
    </w:p>
    <w:p w14:paraId="149798C4" w14:textId="6538C775" w:rsidR="0056066E" w:rsidRPr="008227B8" w:rsidRDefault="0056066E" w:rsidP="0056066E">
      <w:pPr>
        <w:pStyle w:val="Heading4"/>
        <w:rPr>
          <w:lang w:eastAsia="zh-CN"/>
        </w:rPr>
      </w:pPr>
      <w:bookmarkStart w:id="258" w:name="_Toc212629477"/>
      <w:r w:rsidRPr="008227B8">
        <w:rPr>
          <w:lang w:eastAsia="zh-CN"/>
        </w:rPr>
        <w:t>7.3.</w:t>
      </w:r>
      <w:r w:rsidR="000E1E26">
        <w:rPr>
          <w:rFonts w:hint="eastAsia"/>
          <w:lang w:eastAsia="zh-CN"/>
        </w:rPr>
        <w:t>6</w:t>
      </w:r>
      <w:r w:rsidRPr="008227B8">
        <w:rPr>
          <w:lang w:eastAsia="zh-CN"/>
        </w:rPr>
        <w:t>.1</w:t>
      </w:r>
      <w:r w:rsidRPr="008227B8">
        <w:rPr>
          <w:lang w:eastAsia="zh-CN"/>
        </w:rPr>
        <w:tab/>
        <w:t>Definition</w:t>
      </w:r>
      <w:bookmarkEnd w:id="258"/>
    </w:p>
    <w:p w14:paraId="16CC6249" w14:textId="77777777" w:rsidR="0056066E" w:rsidRDefault="0056066E" w:rsidP="0056066E">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39E33E25" w14:textId="0E39708F" w:rsidR="0056066E" w:rsidRPr="008227B8" w:rsidRDefault="0056066E" w:rsidP="0056066E">
      <w:pPr>
        <w:pStyle w:val="Heading4"/>
        <w:rPr>
          <w:lang w:eastAsia="zh-CN"/>
        </w:rPr>
      </w:pPr>
      <w:bookmarkStart w:id="259" w:name="_Toc212629478"/>
      <w:r w:rsidRPr="008227B8">
        <w:rPr>
          <w:lang w:eastAsia="zh-CN"/>
        </w:rPr>
        <w:t>7.3.</w:t>
      </w:r>
      <w:r w:rsidR="000E1E26">
        <w:rPr>
          <w:rFonts w:hint="eastAsia"/>
          <w:lang w:eastAsia="zh-CN"/>
        </w:rPr>
        <w:t>6</w:t>
      </w:r>
      <w:r w:rsidRPr="008227B8">
        <w:rPr>
          <w:lang w:eastAsia="zh-CN"/>
        </w:rPr>
        <w:t>.2</w:t>
      </w:r>
      <w:r w:rsidRPr="008227B8">
        <w:rPr>
          <w:lang w:eastAsia="zh-CN"/>
        </w:rPr>
        <w:tab/>
        <w:t>Attributes</w:t>
      </w:r>
      <w:bookmarkEnd w:id="2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6554E2C" w14:textId="77777777" w:rsidTr="00C838A9">
        <w:trPr>
          <w:cantSplit/>
          <w:jc w:val="center"/>
        </w:trPr>
        <w:tc>
          <w:tcPr>
            <w:tcW w:w="2403" w:type="pct"/>
            <w:shd w:val="clear" w:color="auto" w:fill="BFBFBF"/>
            <w:noWrap/>
          </w:tcPr>
          <w:p w14:paraId="5DD3F10C"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6D350DF"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13D249FD"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056D33A0"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496223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507C67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15F735BA" w14:textId="77777777" w:rsidTr="00C838A9">
        <w:trPr>
          <w:cantSplit/>
          <w:jc w:val="center"/>
        </w:trPr>
        <w:tc>
          <w:tcPr>
            <w:tcW w:w="2403" w:type="pct"/>
            <w:noWrap/>
          </w:tcPr>
          <w:p w14:paraId="31A4B564"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6CF9B24"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357F7771"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7615E8D6"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1926230"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7CD9C7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B0B1EF" w14:textId="77777777" w:rsidTr="00C838A9">
        <w:trPr>
          <w:cantSplit/>
          <w:jc w:val="center"/>
        </w:trPr>
        <w:tc>
          <w:tcPr>
            <w:tcW w:w="2403" w:type="pct"/>
            <w:noWrap/>
          </w:tcPr>
          <w:p w14:paraId="47D4ED86"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4EA8F60F"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2F4891F"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3A3D44C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B8449F4"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7D15F04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0EA6F053" w14:textId="77777777" w:rsidR="0056066E" w:rsidRPr="008227B8" w:rsidRDefault="0056066E" w:rsidP="0056066E"/>
    <w:p w14:paraId="355E531B" w14:textId="253C8338" w:rsidR="0056066E" w:rsidRPr="008227B8" w:rsidRDefault="0056066E" w:rsidP="0056066E">
      <w:pPr>
        <w:pStyle w:val="Heading4"/>
        <w:rPr>
          <w:lang w:eastAsia="zh-CN"/>
        </w:rPr>
      </w:pPr>
      <w:bookmarkStart w:id="260" w:name="_Toc212629479"/>
      <w:r w:rsidRPr="008227B8">
        <w:rPr>
          <w:lang w:eastAsia="zh-CN"/>
        </w:rPr>
        <w:t>7.3.</w:t>
      </w:r>
      <w:r w:rsidR="000E1E26">
        <w:rPr>
          <w:rFonts w:hint="eastAsia"/>
          <w:lang w:eastAsia="zh-CN"/>
        </w:rPr>
        <w:t>6</w:t>
      </w:r>
      <w:r w:rsidRPr="008227B8">
        <w:rPr>
          <w:lang w:eastAsia="zh-CN"/>
        </w:rPr>
        <w:t>.3</w:t>
      </w:r>
      <w:r w:rsidRPr="008227B8">
        <w:rPr>
          <w:lang w:eastAsia="zh-CN"/>
        </w:rPr>
        <w:tab/>
        <w:t>Attribute constraints</w:t>
      </w:r>
      <w:bookmarkEnd w:id="260"/>
    </w:p>
    <w:p w14:paraId="7EA6FA10" w14:textId="77777777" w:rsidR="0056066E" w:rsidRPr="008227B8" w:rsidRDefault="0056066E" w:rsidP="0056066E">
      <w:r w:rsidRPr="008227B8">
        <w:t>None.</w:t>
      </w:r>
    </w:p>
    <w:p w14:paraId="66D42E0C" w14:textId="5F8B9316" w:rsidR="0056066E" w:rsidRPr="008227B8" w:rsidRDefault="0056066E" w:rsidP="0056066E">
      <w:pPr>
        <w:pStyle w:val="Heading4"/>
        <w:rPr>
          <w:lang w:eastAsia="zh-CN"/>
        </w:rPr>
      </w:pPr>
      <w:bookmarkStart w:id="261" w:name="_Toc212629480"/>
      <w:r w:rsidRPr="008227B8">
        <w:rPr>
          <w:lang w:eastAsia="zh-CN"/>
        </w:rPr>
        <w:t>7.3.</w:t>
      </w:r>
      <w:r w:rsidR="000E1E26">
        <w:rPr>
          <w:rFonts w:hint="eastAsia"/>
          <w:lang w:eastAsia="zh-CN"/>
        </w:rPr>
        <w:t>6</w:t>
      </w:r>
      <w:r w:rsidRPr="008227B8">
        <w:rPr>
          <w:lang w:eastAsia="zh-CN"/>
        </w:rPr>
        <w:t>.4</w:t>
      </w:r>
      <w:r w:rsidRPr="008227B8">
        <w:rPr>
          <w:lang w:eastAsia="zh-CN"/>
        </w:rPr>
        <w:tab/>
        <w:t>Notifications</w:t>
      </w:r>
      <w:bookmarkEnd w:id="261"/>
    </w:p>
    <w:p w14:paraId="74F77479" w14:textId="77777777" w:rsidR="0056066E" w:rsidRDefault="0056066E" w:rsidP="0056066E">
      <w:r w:rsidRPr="008227B8">
        <w:t>See clause 7.5.</w:t>
      </w:r>
    </w:p>
    <w:p w14:paraId="543C384C" w14:textId="77777777" w:rsidR="0056066E" w:rsidRPr="008227B8" w:rsidRDefault="0056066E" w:rsidP="0056066E"/>
    <w:p w14:paraId="25489CA5" w14:textId="2E7D8450" w:rsidR="0056066E" w:rsidRPr="008227B8" w:rsidRDefault="0056066E" w:rsidP="0056066E">
      <w:pPr>
        <w:pStyle w:val="Heading3"/>
        <w:rPr>
          <w:lang w:eastAsia="zh-CN"/>
        </w:rPr>
      </w:pPr>
      <w:bookmarkStart w:id="262" w:name="_Toc212629481"/>
      <w:r w:rsidRPr="008227B8">
        <w:rPr>
          <w:lang w:eastAsia="zh-CN"/>
        </w:rPr>
        <w:t>7.3.</w:t>
      </w:r>
      <w:r w:rsidR="000E1E26">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62"/>
    </w:p>
    <w:p w14:paraId="6DAE2208" w14:textId="1C2B05AE" w:rsidR="0056066E" w:rsidRPr="008227B8" w:rsidRDefault="0056066E" w:rsidP="0056066E">
      <w:pPr>
        <w:pStyle w:val="Heading4"/>
        <w:rPr>
          <w:lang w:eastAsia="zh-CN"/>
        </w:rPr>
      </w:pPr>
      <w:bookmarkStart w:id="263" w:name="_Toc212629482"/>
      <w:r w:rsidRPr="008227B8">
        <w:rPr>
          <w:lang w:eastAsia="zh-CN"/>
        </w:rPr>
        <w:t>7.3.</w:t>
      </w:r>
      <w:r w:rsidR="000E1E26">
        <w:rPr>
          <w:rFonts w:hint="eastAsia"/>
          <w:lang w:eastAsia="zh-CN"/>
        </w:rPr>
        <w:t>7</w:t>
      </w:r>
      <w:r w:rsidRPr="008227B8">
        <w:rPr>
          <w:lang w:eastAsia="zh-CN"/>
        </w:rPr>
        <w:t>.1</w:t>
      </w:r>
      <w:r w:rsidRPr="008227B8">
        <w:rPr>
          <w:lang w:eastAsia="zh-CN"/>
        </w:rPr>
        <w:tab/>
        <w:t>Definition</w:t>
      </w:r>
      <w:bookmarkEnd w:id="263"/>
    </w:p>
    <w:p w14:paraId="4C5C80AC" w14:textId="77777777" w:rsidR="0056066E" w:rsidRDefault="0056066E" w:rsidP="0056066E">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13C11264" w14:textId="77777777" w:rsidR="0056066E" w:rsidRDefault="0056066E" w:rsidP="0056066E">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70EB39E0" w14:textId="225129EC" w:rsidR="0056066E" w:rsidRPr="008227B8" w:rsidRDefault="0056066E" w:rsidP="0056066E">
      <w:pPr>
        <w:pStyle w:val="Heading4"/>
        <w:rPr>
          <w:lang w:eastAsia="zh-CN"/>
        </w:rPr>
      </w:pPr>
      <w:bookmarkStart w:id="264" w:name="_Toc212629483"/>
      <w:r w:rsidRPr="008227B8">
        <w:rPr>
          <w:lang w:eastAsia="zh-CN"/>
        </w:rPr>
        <w:t>7.3.</w:t>
      </w:r>
      <w:r w:rsidR="000E1E26">
        <w:rPr>
          <w:rFonts w:hint="eastAsia"/>
          <w:lang w:eastAsia="zh-CN"/>
        </w:rPr>
        <w:t>7</w:t>
      </w:r>
      <w:r w:rsidRPr="008227B8">
        <w:rPr>
          <w:lang w:eastAsia="zh-CN"/>
        </w:rPr>
        <w:t>.2</w:t>
      </w:r>
      <w:r w:rsidRPr="008227B8">
        <w:rPr>
          <w:lang w:eastAsia="zh-CN"/>
        </w:rPr>
        <w:tab/>
        <w:t>Attributes</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C886D23" w14:textId="77777777" w:rsidTr="00C838A9">
        <w:trPr>
          <w:cantSplit/>
          <w:jc w:val="center"/>
        </w:trPr>
        <w:tc>
          <w:tcPr>
            <w:tcW w:w="2403" w:type="pct"/>
            <w:shd w:val="clear" w:color="auto" w:fill="BFBFBF"/>
            <w:noWrap/>
          </w:tcPr>
          <w:p w14:paraId="0B184562"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3D2A6F9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20077CB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A47A32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094A53D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37EA4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062E041D" w14:textId="77777777" w:rsidTr="00C838A9">
        <w:trPr>
          <w:cantSplit/>
          <w:jc w:val="center"/>
        </w:trPr>
        <w:tc>
          <w:tcPr>
            <w:tcW w:w="2403" w:type="pct"/>
            <w:noWrap/>
          </w:tcPr>
          <w:p w14:paraId="08CF94EF"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1E9157AA"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48DCC92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91CF5E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71306A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3FF3C735"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19D747D5" w14:textId="77777777" w:rsidTr="00C838A9">
        <w:trPr>
          <w:cantSplit/>
          <w:jc w:val="center"/>
        </w:trPr>
        <w:tc>
          <w:tcPr>
            <w:tcW w:w="2403" w:type="pct"/>
            <w:noWrap/>
          </w:tcPr>
          <w:p w14:paraId="2E60876E"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483857F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3493396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0F0E17B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AB14FAE"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6F4A8B84"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72EB7A09" w14:textId="77777777" w:rsidR="0056066E" w:rsidRPr="008227B8" w:rsidRDefault="0056066E" w:rsidP="0056066E"/>
    <w:p w14:paraId="4EB5AC4C" w14:textId="60899FFB" w:rsidR="0056066E" w:rsidRPr="008227B8" w:rsidRDefault="0056066E" w:rsidP="0056066E">
      <w:pPr>
        <w:pStyle w:val="Heading4"/>
        <w:rPr>
          <w:lang w:eastAsia="zh-CN"/>
        </w:rPr>
      </w:pPr>
      <w:bookmarkStart w:id="265" w:name="_Toc212629484"/>
      <w:r w:rsidRPr="008227B8">
        <w:rPr>
          <w:lang w:eastAsia="zh-CN"/>
        </w:rPr>
        <w:t>7.3.</w:t>
      </w:r>
      <w:r w:rsidR="000E1E26">
        <w:rPr>
          <w:rFonts w:hint="eastAsia"/>
          <w:lang w:eastAsia="zh-CN"/>
        </w:rPr>
        <w:t>7</w:t>
      </w:r>
      <w:r w:rsidRPr="008227B8">
        <w:rPr>
          <w:lang w:eastAsia="zh-CN"/>
        </w:rPr>
        <w:t>.3</w:t>
      </w:r>
      <w:r w:rsidRPr="008227B8">
        <w:rPr>
          <w:lang w:eastAsia="zh-CN"/>
        </w:rPr>
        <w:tab/>
        <w:t>Attribute constraints</w:t>
      </w:r>
      <w:bookmarkEnd w:id="265"/>
    </w:p>
    <w:p w14:paraId="2A9FB15C" w14:textId="77777777" w:rsidR="0056066E" w:rsidRPr="008227B8" w:rsidRDefault="0056066E" w:rsidP="0056066E">
      <w:r w:rsidRPr="008227B8">
        <w:t>None.</w:t>
      </w:r>
    </w:p>
    <w:p w14:paraId="4B63D06A" w14:textId="1D88F64D" w:rsidR="0056066E" w:rsidRPr="008227B8" w:rsidRDefault="0056066E" w:rsidP="0056066E">
      <w:pPr>
        <w:pStyle w:val="Heading4"/>
        <w:rPr>
          <w:lang w:eastAsia="zh-CN"/>
        </w:rPr>
      </w:pPr>
      <w:bookmarkStart w:id="266" w:name="_Toc212629485"/>
      <w:r w:rsidRPr="008227B8">
        <w:rPr>
          <w:lang w:eastAsia="zh-CN"/>
        </w:rPr>
        <w:t>7.3.</w:t>
      </w:r>
      <w:r w:rsidR="000E1E26">
        <w:rPr>
          <w:rFonts w:hint="eastAsia"/>
          <w:lang w:eastAsia="zh-CN"/>
        </w:rPr>
        <w:t>7</w:t>
      </w:r>
      <w:r w:rsidRPr="008227B8">
        <w:rPr>
          <w:lang w:eastAsia="zh-CN"/>
        </w:rPr>
        <w:t>.4</w:t>
      </w:r>
      <w:r w:rsidRPr="008227B8">
        <w:rPr>
          <w:lang w:eastAsia="zh-CN"/>
        </w:rPr>
        <w:tab/>
        <w:t>Notifications</w:t>
      </w:r>
      <w:bookmarkEnd w:id="266"/>
    </w:p>
    <w:p w14:paraId="18E59C43" w14:textId="40A5623E" w:rsidR="0056066E" w:rsidRDefault="0056066E" w:rsidP="000E1E26">
      <w:r w:rsidRPr="008227B8">
        <w:t>See clause 7.5.</w:t>
      </w:r>
    </w:p>
    <w:p w14:paraId="74FA9236" w14:textId="6CE4999A" w:rsidR="002B6147" w:rsidRPr="008227B8" w:rsidRDefault="00C77DBA" w:rsidP="00DE5104">
      <w:pPr>
        <w:pStyle w:val="Heading2"/>
      </w:pPr>
      <w:bookmarkStart w:id="267" w:name="_Toc212629486"/>
      <w:r w:rsidRPr="008227B8">
        <w:t>7.</w:t>
      </w:r>
      <w:r w:rsidR="002B6147" w:rsidRPr="008227B8">
        <w:t>4</w:t>
      </w:r>
      <w:r w:rsidR="002B6147" w:rsidRPr="008227B8">
        <w:tab/>
        <w:t>Attribute definitions</w:t>
      </w:r>
      <w:bookmarkEnd w:id="247"/>
      <w:bookmarkEnd w:id="267"/>
    </w:p>
    <w:p w14:paraId="4BC8269D" w14:textId="58CFCEE6" w:rsidR="002B6147" w:rsidRPr="008227B8" w:rsidRDefault="00C77DBA" w:rsidP="004250E7">
      <w:pPr>
        <w:pStyle w:val="Heading3"/>
        <w:rPr>
          <w:rFonts w:eastAsia="SimSun"/>
          <w:lang w:eastAsia="zh-CN"/>
        </w:rPr>
      </w:pPr>
      <w:bookmarkStart w:id="268" w:name="_Toc157982684"/>
      <w:bookmarkStart w:id="269" w:name="_Toc212629487"/>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8"/>
      <w:bookmarkEnd w:id="269"/>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70" w:name="_MCCTEMPBM_CRPT22660151___4" w:colFirst="0" w:colLast="1"/>
            <w:r w:rsidRPr="008227B8">
              <w:rPr>
                <w:rFonts w:ascii="Arial" w:hAnsi="Arial" w:cs="Arial"/>
                <w:b/>
                <w:sz w:val="18"/>
                <w:szCs w:val="18"/>
              </w:rPr>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1" w:name="_MCCTEMPBM_CRPT22660154___7" w:colFirst="0" w:colLast="1"/>
            <w:bookmarkStart w:id="272" w:name="_MCCTEMPBM_CRPT22660155___7" w:colFirst="2" w:colLast="2"/>
            <w:bookmarkEnd w:id="270"/>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3" w:name="_MCCTEMPBM_CRPT22660160___7" w:colFirst="0" w:colLast="2"/>
            <w:bookmarkEnd w:id="271"/>
            <w:bookmarkEnd w:id="272"/>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4" w:name="_MCCTEMPBM_CRPT22660161___7" w:colFirst="0" w:colLast="2"/>
            <w:bookmarkEnd w:id="273"/>
            <w:r w:rsidRPr="008227B8">
              <w:rPr>
                <w:bCs/>
                <w:color w:val="333333"/>
              </w:rPr>
              <w:t>operationalState</w:t>
            </w:r>
          </w:p>
        </w:tc>
        <w:tc>
          <w:tcPr>
            <w:tcW w:w="5245" w:type="dxa"/>
          </w:tcPr>
          <w:p w14:paraId="349E60AB" w14:textId="77777777" w:rsidR="00C344F1" w:rsidRPr="008227B8" w:rsidRDefault="00C344F1" w:rsidP="00C344F1">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EF46DB" w14:textId="77777777" w:rsidR="00C344F1" w:rsidRPr="008227B8" w:rsidRDefault="00C344F1" w:rsidP="00C344F1">
            <w:pPr>
              <w:keepLines/>
              <w:spacing w:after="0"/>
              <w:rPr>
                <w:rFonts w:ascii="Arial" w:hAnsi="Arial"/>
                <w:sz w:val="18"/>
                <w:szCs w:val="18"/>
              </w:rPr>
            </w:pPr>
          </w:p>
          <w:p w14:paraId="719E9248" w14:textId="087E0505" w:rsidR="002B6147" w:rsidRPr="008227B8" w:rsidRDefault="00C344F1" w:rsidP="00C344F1">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5" w:name="_MCCTEMPBM_CRPT22660162___7" w:colFirst="0" w:colLast="0"/>
            <w:bookmarkStart w:id="276" w:name="_MCCTEMPBM_CRPT22660163___7" w:colFirst="2" w:colLast="2"/>
            <w:bookmarkEnd w:id="274"/>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7" w:name="_MCCTEMPBM_CRPT22660164___7"/>
            <w:bookmarkStart w:id="278" w:name="_MCCTEMPBM_CRPT22660166___7" w:colFirst="1" w:colLast="2"/>
            <w:bookmarkEnd w:id="275"/>
            <w:bookmarkEnd w:id="276"/>
            <w:r w:rsidRPr="008227B8">
              <w:t>numOfAlarmRecords</w:t>
            </w:r>
            <w:bookmarkEnd w:id="277"/>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9"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9"/>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0" w:name="_MCCTEMPBM_CRPT22660167___7" w:colFirst="0" w:colLast="1"/>
            <w:bookmarkStart w:id="281" w:name="_MCCTEMPBM_CRPT22660168___7" w:colFirst="2" w:colLast="2"/>
            <w:bookmarkEnd w:id="278"/>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2" w:name="_MCCTEMPBM_CRPT22660169___7" w:colFirst="0" w:colLast="1"/>
            <w:bookmarkStart w:id="283" w:name="_MCCTEMPBM_CRPT22660174___7" w:colFirst="2" w:colLast="2"/>
            <w:bookmarkEnd w:id="280"/>
            <w:bookmarkEnd w:id="281"/>
            <w:r w:rsidRPr="008227B8">
              <w:t xml:space="preserve">unreliableAlarmScope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4"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5" w:name="_MCCTEMPBM_CRPT22660171___7"/>
            <w:bookmarkEnd w:id="284"/>
          </w:p>
          <w:p w14:paraId="2DD17D95" w14:textId="77777777" w:rsidR="002B6147" w:rsidRPr="008227B8" w:rsidRDefault="002B6147" w:rsidP="000815A8">
            <w:pPr>
              <w:keepNext/>
              <w:keepLines/>
              <w:spacing w:after="0"/>
              <w:rPr>
                <w:rFonts w:ascii="Arial" w:hAnsi="Arial" w:cs="Arial"/>
                <w:sz w:val="18"/>
              </w:rPr>
            </w:pPr>
            <w:bookmarkStart w:id="286" w:name="_MCCTEMPBM_CRPT22660172___7"/>
            <w:bookmarkEnd w:id="285"/>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7" w:name="_MCCTEMPBM_CRPT22660173___7"/>
            <w:bookmarkEnd w:id="286"/>
          </w:p>
          <w:bookmarkEnd w:id="287"/>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8" w:name="_MCCTEMPBM_CRPT22660175___7" w:colFirst="0" w:colLast="1"/>
            <w:bookmarkStart w:id="289" w:name="_MCCTEMPBM_CRPT22660176___7" w:colFirst="2" w:colLast="2"/>
            <w:bookmarkEnd w:id="282"/>
            <w:bookmarkEnd w:id="283"/>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0" w:name="_MCCTEMPBM_CRPT22660178___7" w:colFirst="2" w:colLast="2"/>
            <w:bookmarkEnd w:id="288"/>
            <w:bookmarkEnd w:id="289"/>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1"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91"/>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2" w:name="_MCCTEMPBM_CRPT22660180___7" w:colFirst="2" w:colLast="2"/>
            <w:bookmarkEnd w:id="290"/>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3"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3"/>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4" w:name="_MCCTEMPBM_CRPT22660182___7" w:colFirst="2" w:colLast="2"/>
            <w:bookmarkEnd w:id="292"/>
            <w:r w:rsidRPr="008227B8">
              <w:rPr>
                <w:rFonts w:eastAsia="SimSun"/>
                <w:lang w:eastAsia="zh-CN"/>
              </w:rPr>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5"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5"/>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6" w:name="_MCCTEMPBM_CRPT22660184___7" w:colFirst="2" w:colLast="2"/>
            <w:bookmarkEnd w:id="294"/>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7"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7"/>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8" w:name="_MCCTEMPBM_CRPT22660185___7" w:colFirst="0" w:colLast="1"/>
            <w:bookmarkStart w:id="299" w:name="_MCCTEMPBM_CRPT22660186___7" w:colFirst="1" w:colLast="1"/>
            <w:bookmarkStart w:id="300" w:name="_MCCTEMPBM_CRPT22660187___7" w:colFirst="2" w:colLast="2"/>
            <w:bookmarkEnd w:id="296"/>
            <w:r w:rsidRPr="008227B8">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12AC866E" w14:textId="77777777" w:rsidR="00BD3FCC" w:rsidRDefault="00BD3FCC" w:rsidP="00BD3FC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FADD57E" w14:textId="77777777" w:rsidR="00BD3FCC" w:rsidRDefault="00BD3FCC" w:rsidP="00BD3FCC">
            <w:pPr>
              <w:keepNext/>
              <w:keepLines/>
              <w:spacing w:after="0"/>
              <w:rPr>
                <w:rFonts w:ascii="Arial" w:hAnsi="Arial" w:cs="Arial"/>
                <w:sz w:val="18"/>
              </w:rPr>
            </w:pPr>
          </w:p>
          <w:p w14:paraId="4AE43111" w14:textId="77777777" w:rsidR="00BD3FCC" w:rsidRDefault="00BD3FCC" w:rsidP="00BD3FCC">
            <w:pPr>
              <w:keepNext/>
              <w:keepLines/>
              <w:spacing w:after="0"/>
              <w:rPr>
                <w:rFonts w:ascii="Arial" w:hAnsi="Arial" w:cs="Arial"/>
                <w:sz w:val="18"/>
              </w:rPr>
            </w:pPr>
            <w:r>
              <w:rPr>
                <w:rFonts w:ascii="Arial" w:hAnsi="Arial" w:cs="Arial"/>
                <w:sz w:val="18"/>
              </w:rPr>
              <w:t>Other:</w:t>
            </w:r>
          </w:p>
          <w:p w14:paraId="2F3B4167" w14:textId="77777777" w:rsidR="00BD3FCC" w:rsidRPr="008227B8" w:rsidRDefault="00BD3FCC" w:rsidP="00BD3FCC">
            <w:pPr>
              <w:keepNext/>
              <w:keepLines/>
              <w:spacing w:after="0"/>
              <w:rPr>
                <w:rFonts w:ascii="Arial" w:hAnsi="Arial" w:cs="Arial"/>
                <w:sz w:val="18"/>
              </w:rPr>
            </w:pPr>
            <w:r>
              <w:rPr>
                <w:rFonts w:ascii="Arial" w:hAnsi="Arial" w:cs="Arial"/>
                <w:sz w:val="18"/>
              </w:rPr>
              <w:t>The type of the alarm does not fit into any of the above types or is not known.</w:t>
            </w:r>
          </w:p>
          <w:p w14:paraId="0F48D94C" w14:textId="77777777" w:rsidR="00BD3FCC" w:rsidRPr="008227B8" w:rsidRDefault="00BD3FCC" w:rsidP="00BD3FCC">
            <w:pPr>
              <w:keepNext/>
              <w:keepLines/>
              <w:spacing w:after="0"/>
              <w:rPr>
                <w:rFonts w:ascii="Arial" w:hAnsi="Arial" w:cs="Arial"/>
                <w:sz w:val="18"/>
              </w:rPr>
            </w:pPr>
          </w:p>
          <w:p w14:paraId="78C4FA05" w14:textId="1E094AC1" w:rsidR="00BD3FCC" w:rsidRPr="008227B8" w:rsidRDefault="00BD3FCC" w:rsidP="00BD3FC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37B8819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C5117D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E0B4DBF"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2B2614A"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04B49F8"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1361932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155F8F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A3DA486" w14:textId="77777777" w:rsidR="00BD3FCC"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29DDA5BD" w:rsidR="002B6147"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1" w:name="_MCCTEMPBM_CRPT22660190___7" w:colFirst="2" w:colLast="2"/>
            <w:bookmarkEnd w:id="298"/>
            <w:bookmarkEnd w:id="299"/>
            <w:bookmarkEnd w:id="300"/>
            <w:r w:rsidRPr="008227B8">
              <w:rPr>
                <w:rFonts w:eastAsia="SimSun"/>
                <w:lang w:eastAsia="zh-CN"/>
              </w:rPr>
              <w:t>probableCause</w:t>
            </w:r>
          </w:p>
        </w:tc>
        <w:tc>
          <w:tcPr>
            <w:tcW w:w="5245" w:type="dxa"/>
          </w:tcPr>
          <w:p w14:paraId="388EB260" w14:textId="0CDC5FA7" w:rsidR="002B6147" w:rsidRPr="008227B8" w:rsidRDefault="002B6147" w:rsidP="000D07BF">
            <w:pPr>
              <w:pStyle w:val="TAL"/>
              <w:keepNext w:val="0"/>
              <w:rPr>
                <w:rFonts w:eastAsia="SimSun" w:cs="Arial"/>
              </w:rPr>
            </w:pPr>
            <w:bookmarkStart w:id="302"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The producer should choose the most specific probableCause applicable.</w:t>
            </w:r>
            <w:bookmarkStart w:id="303" w:name="_MCCTEMPBM_CRPT22660189___7"/>
            <w:bookmarkEnd w:id="302"/>
          </w:p>
          <w:bookmarkEnd w:id="303"/>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4" w:name="_MCCTEMPBM_CRPT22660192___7" w:colFirst="2" w:colLast="2"/>
            <w:bookmarkEnd w:id="301"/>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05"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5"/>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6" w:name="_MCCTEMPBM_CRPT22660193___7" w:colFirst="1" w:colLast="2"/>
            <w:bookmarkEnd w:id="304"/>
            <w:r w:rsidRPr="008227B8">
              <w:rPr>
                <w:rFonts w:eastAsia="SimSun"/>
                <w:lang w:eastAsia="zh-CN"/>
              </w:rPr>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7" w:name="_MCCTEMPBM_CRPT22660195___7" w:colFirst="2" w:colLast="2"/>
            <w:bookmarkEnd w:id="306"/>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8"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8"/>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9" w:name="_MCCTEMPBM_CRPT22660196___7" w:colFirst="2" w:colLast="2"/>
            <w:bookmarkEnd w:id="307"/>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0" w:name="_MCCTEMPBM_CRPT22660197___7" w:colFirst="1" w:colLast="2"/>
            <w:bookmarkEnd w:id="309"/>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6585978B" w:rsidR="002B6147" w:rsidRPr="008227B8" w:rsidRDefault="00D72905" w:rsidP="000815A8">
            <w:pPr>
              <w:keepNext/>
              <w:keepLines/>
              <w:spacing w:after="0"/>
              <w:rPr>
                <w:rFonts w:eastAsia="SimSun"/>
                <w:lang w:eastAsia="zh-CN"/>
              </w:rPr>
            </w:pPr>
            <w:bookmarkStart w:id="311" w:name="_MCCTEMPBM_CRPT22660202___7" w:colFirst="2" w:colLast="2"/>
            <w:bookmarkEnd w:id="310"/>
            <w:r>
              <w:rPr>
                <w:rFonts w:ascii="Arial" w:hAnsi="Arial"/>
                <w:sz w:val="18"/>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2" w:name="_MCCTEMPBM_CRPT22660198___7"/>
            <w:r w:rsidRPr="008227B8">
              <w:rPr>
                <w:rFonts w:ascii="Arial" w:eastAsia="SimSun" w:hAnsi="Arial" w:cs="Arial"/>
                <w:sz w:val="18"/>
              </w:rPr>
              <w:t>It indicates the crossed threshold information such as:</w:t>
            </w:r>
          </w:p>
          <w:bookmarkEnd w:id="312"/>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3"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3"/>
          </w:p>
        </w:tc>
        <w:tc>
          <w:tcPr>
            <w:tcW w:w="1984" w:type="dxa"/>
          </w:tcPr>
          <w:p w14:paraId="4A59660F" w14:textId="724BBEF2" w:rsidR="002B6147" w:rsidRPr="008227B8" w:rsidRDefault="002B6147" w:rsidP="000815A8">
            <w:pPr>
              <w:keepNext/>
              <w:keepLines/>
              <w:spacing w:after="0"/>
              <w:rPr>
                <w:rFonts w:ascii="Arial" w:hAnsi="Arial"/>
                <w:sz w:val="18"/>
              </w:rPr>
            </w:pPr>
            <w:bookmarkStart w:id="314" w:name="_MCCTEMPBM_CRPT22660201___7"/>
            <w:r w:rsidRPr="008227B8">
              <w:rPr>
                <w:rFonts w:ascii="Arial" w:hAnsi="Arial"/>
                <w:sz w:val="18"/>
              </w:rPr>
              <w:t xml:space="preserve">type: </w:t>
            </w:r>
            <w:r w:rsidR="00F23445" w:rsidRPr="00F23445">
              <w:rPr>
                <w:rFonts w:ascii="Arial" w:hAnsi="Arial"/>
                <w:sz w:val="18"/>
              </w:rPr>
              <w:t>ThresholdCrossing</w:t>
            </w:r>
          </w:p>
          <w:bookmarkEnd w:id="314"/>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11"/>
      <w:tr w:rsidR="00C7595D" w:rsidRPr="008227B8" w14:paraId="25316052" w14:textId="77777777" w:rsidTr="00AD2F20">
        <w:trPr>
          <w:cantSplit/>
          <w:jc w:val="center"/>
        </w:trPr>
        <w:tc>
          <w:tcPr>
            <w:tcW w:w="2547" w:type="dxa"/>
          </w:tcPr>
          <w:p w14:paraId="0759FCCE" w14:textId="5533F490" w:rsidR="00C7595D" w:rsidRDefault="00C7595D" w:rsidP="00C7595D">
            <w:pPr>
              <w:keepNext/>
              <w:keepLines/>
              <w:spacing w:after="0"/>
              <w:rPr>
                <w:rFonts w:ascii="Arial" w:hAnsi="Arial"/>
                <w:sz w:val="18"/>
              </w:rPr>
            </w:pPr>
            <w:r>
              <w:rPr>
                <w:rFonts w:ascii="Arial" w:hAnsi="Arial"/>
                <w:sz w:val="18"/>
              </w:rPr>
              <w:t>observedMeasurement</w:t>
            </w:r>
          </w:p>
        </w:tc>
        <w:tc>
          <w:tcPr>
            <w:tcW w:w="5245" w:type="dxa"/>
          </w:tcPr>
          <w:p w14:paraId="22442FB2" w14:textId="453A1A9E"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11C053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B015625"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D527546" w14:textId="77777777" w:rsidR="00C7595D" w:rsidRPr="008227B8" w:rsidRDefault="00C7595D" w:rsidP="00C7595D">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6F69E23B"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CE696BB" w14:textId="4C18EF8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59217CDB" w14:textId="77777777" w:rsidTr="00AD2F20">
        <w:trPr>
          <w:cantSplit/>
          <w:jc w:val="center"/>
        </w:trPr>
        <w:tc>
          <w:tcPr>
            <w:tcW w:w="2547" w:type="dxa"/>
          </w:tcPr>
          <w:p w14:paraId="4069694B" w14:textId="73AA4F94" w:rsidR="00C7595D" w:rsidRDefault="00C7595D" w:rsidP="00C7595D">
            <w:pPr>
              <w:keepNext/>
              <w:keepLines/>
              <w:spacing w:after="0"/>
              <w:rPr>
                <w:rFonts w:ascii="Arial" w:hAnsi="Arial"/>
                <w:sz w:val="18"/>
              </w:rPr>
            </w:pPr>
            <w:r>
              <w:rPr>
                <w:rFonts w:ascii="Arial" w:hAnsi="Arial"/>
                <w:sz w:val="18"/>
              </w:rPr>
              <w:t>observedValue</w:t>
            </w:r>
          </w:p>
        </w:tc>
        <w:tc>
          <w:tcPr>
            <w:tcW w:w="5245" w:type="dxa"/>
          </w:tcPr>
          <w:p w14:paraId="26F92B27" w14:textId="67BBE7C9"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EB7F026"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6184AB62"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39AFB6A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4FFF027"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FF946E4" w14:textId="09ACD1D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46C86AD" w14:textId="77777777" w:rsidTr="00AD2F20">
        <w:trPr>
          <w:cantSplit/>
          <w:jc w:val="center"/>
        </w:trPr>
        <w:tc>
          <w:tcPr>
            <w:tcW w:w="2547" w:type="dxa"/>
          </w:tcPr>
          <w:p w14:paraId="5C557719" w14:textId="45FA5455" w:rsidR="00C7595D" w:rsidRDefault="00C7595D" w:rsidP="00C7595D">
            <w:pPr>
              <w:keepNext/>
              <w:keepLines/>
              <w:spacing w:after="0"/>
              <w:rPr>
                <w:rFonts w:ascii="Arial" w:hAnsi="Arial"/>
                <w:sz w:val="18"/>
              </w:rPr>
            </w:pPr>
            <w:r>
              <w:rPr>
                <w:rFonts w:ascii="Arial" w:hAnsi="Arial"/>
                <w:sz w:val="18"/>
              </w:rPr>
              <w:t>thresholdLevel</w:t>
            </w:r>
          </w:p>
        </w:tc>
        <w:tc>
          <w:tcPr>
            <w:tcW w:w="5245" w:type="dxa"/>
          </w:tcPr>
          <w:p w14:paraId="55C6F26A" w14:textId="2F822210" w:rsidR="00C7595D" w:rsidRPr="008227B8" w:rsidRDefault="00C7595D" w:rsidP="00C7595D">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2E6189D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EF1E8A0"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1763510"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EDE993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C4EC1C5" w14:textId="7CA92DEB"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944D884" w14:textId="77777777" w:rsidTr="00AD2F20">
        <w:trPr>
          <w:cantSplit/>
          <w:jc w:val="center"/>
        </w:trPr>
        <w:tc>
          <w:tcPr>
            <w:tcW w:w="2547" w:type="dxa"/>
          </w:tcPr>
          <w:p w14:paraId="26979102" w14:textId="01538723" w:rsidR="00C7595D" w:rsidRDefault="00C7595D" w:rsidP="00C7595D">
            <w:pPr>
              <w:keepNext/>
              <w:keepLines/>
              <w:spacing w:after="0"/>
              <w:rPr>
                <w:rFonts w:ascii="Arial" w:hAnsi="Arial"/>
                <w:sz w:val="18"/>
              </w:rPr>
            </w:pPr>
            <w:r>
              <w:rPr>
                <w:rFonts w:ascii="Arial" w:hAnsi="Arial"/>
                <w:sz w:val="18"/>
                <w:lang w:eastAsia="zh-CN"/>
              </w:rPr>
              <w:t>up</w:t>
            </w:r>
          </w:p>
        </w:tc>
        <w:tc>
          <w:tcPr>
            <w:tcW w:w="5245" w:type="dxa"/>
          </w:tcPr>
          <w:p w14:paraId="1FA2C602" w14:textId="7C73F971" w:rsidR="00C7595D" w:rsidRPr="008227B8" w:rsidRDefault="00C7595D" w:rsidP="00C7595D">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083558F2"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01A1E25B"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A757781"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7765D6A"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4292EAC1" w14:textId="22EA90BD"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DD8ED39" w14:textId="77777777" w:rsidTr="00AD2F20">
        <w:trPr>
          <w:cantSplit/>
          <w:jc w:val="center"/>
        </w:trPr>
        <w:tc>
          <w:tcPr>
            <w:tcW w:w="2547" w:type="dxa"/>
          </w:tcPr>
          <w:p w14:paraId="736324DD" w14:textId="1BBF6559" w:rsidR="00C7595D" w:rsidRDefault="00C7595D" w:rsidP="00C7595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3D8A31AA" w14:textId="189FD423" w:rsidR="00C7595D" w:rsidRPr="008227B8" w:rsidRDefault="00C7595D" w:rsidP="00C7595D">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699FD2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C91DB73"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29C7E2E"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8A1756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9A01880" w14:textId="15224105"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00D060" w14:textId="77777777" w:rsidTr="00AD2F20">
        <w:trPr>
          <w:cantSplit/>
          <w:jc w:val="center"/>
        </w:trPr>
        <w:tc>
          <w:tcPr>
            <w:tcW w:w="2547" w:type="dxa"/>
          </w:tcPr>
          <w:p w14:paraId="21750BC6" w14:textId="17BF422E" w:rsidR="00C7595D" w:rsidRDefault="00C7595D" w:rsidP="00C7595D">
            <w:pPr>
              <w:keepNext/>
              <w:keepLines/>
              <w:spacing w:after="0"/>
              <w:rPr>
                <w:rFonts w:ascii="Arial" w:hAnsi="Arial"/>
                <w:sz w:val="18"/>
              </w:rPr>
            </w:pPr>
            <w:r>
              <w:rPr>
                <w:rFonts w:ascii="Arial" w:hAnsi="Arial"/>
                <w:sz w:val="18"/>
                <w:lang w:eastAsia="zh-CN"/>
              </w:rPr>
              <w:t>high</w:t>
            </w:r>
          </w:p>
        </w:tc>
        <w:tc>
          <w:tcPr>
            <w:tcW w:w="5245" w:type="dxa"/>
          </w:tcPr>
          <w:p w14:paraId="2251788F" w14:textId="1F5A8EB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Higher value of a threshold with hysteris, the integer type is used for counter thresholds and the float type for gauge thresholds.</w:t>
            </w:r>
          </w:p>
        </w:tc>
        <w:tc>
          <w:tcPr>
            <w:tcW w:w="1984" w:type="dxa"/>
          </w:tcPr>
          <w:p w14:paraId="7022D30E"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0307BD98"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B012D49"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73324C9"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A8AC052" w14:textId="601706A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16B2C74" w14:textId="77777777" w:rsidTr="00AD2F20">
        <w:trPr>
          <w:cantSplit/>
          <w:jc w:val="center"/>
        </w:trPr>
        <w:tc>
          <w:tcPr>
            <w:tcW w:w="2547" w:type="dxa"/>
          </w:tcPr>
          <w:p w14:paraId="10251B27" w14:textId="6E669053" w:rsidR="00C7595D" w:rsidRDefault="00C7595D" w:rsidP="00C7595D">
            <w:pPr>
              <w:keepNext/>
              <w:keepLines/>
              <w:spacing w:after="0"/>
              <w:rPr>
                <w:rFonts w:ascii="Arial" w:hAnsi="Arial"/>
                <w:sz w:val="18"/>
              </w:rPr>
            </w:pPr>
            <w:r>
              <w:rPr>
                <w:rFonts w:ascii="Arial" w:hAnsi="Arial"/>
                <w:sz w:val="18"/>
                <w:lang w:eastAsia="zh-CN"/>
              </w:rPr>
              <w:t>low</w:t>
            </w:r>
          </w:p>
        </w:tc>
        <w:tc>
          <w:tcPr>
            <w:tcW w:w="5245" w:type="dxa"/>
          </w:tcPr>
          <w:p w14:paraId="7A8F63A2" w14:textId="6FBBBCA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0425B3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CB23E7F"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D146F18"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3F6C735"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9EE2E18" w14:textId="3D450DC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3DC1CFA" w14:textId="77777777" w:rsidTr="00AD2F20">
        <w:trPr>
          <w:cantSplit/>
          <w:jc w:val="center"/>
        </w:trPr>
        <w:tc>
          <w:tcPr>
            <w:tcW w:w="2547" w:type="dxa"/>
          </w:tcPr>
          <w:p w14:paraId="4FE707AA" w14:textId="1D2E56C0" w:rsidR="00C7595D" w:rsidRDefault="00C7595D" w:rsidP="00C7595D">
            <w:pPr>
              <w:keepNext/>
              <w:keepLines/>
              <w:spacing w:after="0"/>
              <w:rPr>
                <w:rFonts w:ascii="Arial" w:hAnsi="Arial"/>
                <w:sz w:val="18"/>
              </w:rPr>
            </w:pPr>
            <w:r>
              <w:rPr>
                <w:rFonts w:ascii="Arial" w:hAnsi="Arial"/>
                <w:sz w:val="18"/>
              </w:rPr>
              <w:t>armTime</w:t>
            </w:r>
          </w:p>
        </w:tc>
        <w:tc>
          <w:tcPr>
            <w:tcW w:w="5245" w:type="dxa"/>
          </w:tcPr>
          <w:p w14:paraId="6D1DED0E" w14:textId="15C2B3DB" w:rsidR="00C7595D" w:rsidRPr="008227B8" w:rsidRDefault="00C7595D" w:rsidP="00C7595D">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97AA38F"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20E19E56"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A84069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5FE5F73"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1C2C4C" w14:textId="0AA06AE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3F750E6" w14:textId="77777777" w:rsidTr="00AD2F20">
        <w:trPr>
          <w:cantSplit/>
          <w:jc w:val="center"/>
        </w:trPr>
        <w:tc>
          <w:tcPr>
            <w:tcW w:w="2547" w:type="dxa"/>
          </w:tcPr>
          <w:p w14:paraId="19F97227" w14:textId="77777777" w:rsidR="00C7595D" w:rsidRPr="008227B8" w:rsidRDefault="00C7595D" w:rsidP="00C7595D">
            <w:pPr>
              <w:pStyle w:val="TAL"/>
              <w:rPr>
                <w:rFonts w:eastAsia="SimSun"/>
                <w:lang w:eastAsia="zh-CN"/>
              </w:rPr>
            </w:pPr>
            <w:bookmarkStart w:id="315" w:name="_MCCTEMPBM_CRPT22660203___7" w:colFirst="1" w:colLast="1"/>
            <w:bookmarkStart w:id="316" w:name="_MCCTEMPBM_CRPT22660205___7" w:colFirst="2" w:colLast="2"/>
            <w:r w:rsidRPr="008227B8">
              <w:rPr>
                <w:rFonts w:eastAsia="SimSun"/>
                <w:lang w:eastAsia="zh-CN"/>
              </w:rPr>
              <w:t>stateChangeDefinition</w:t>
            </w:r>
          </w:p>
        </w:tc>
        <w:tc>
          <w:tcPr>
            <w:tcW w:w="5245" w:type="dxa"/>
          </w:tcPr>
          <w:p w14:paraId="119D08FA"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C7595D" w:rsidRPr="008227B8" w:rsidRDefault="00C7595D" w:rsidP="00C7595D">
            <w:pPr>
              <w:keepNext/>
              <w:keepLines/>
              <w:spacing w:after="0"/>
              <w:rPr>
                <w:rFonts w:ascii="Arial" w:eastAsia="SimSun" w:hAnsi="Arial" w:cs="Arial"/>
                <w:sz w:val="18"/>
              </w:rPr>
            </w:pPr>
          </w:p>
          <w:p w14:paraId="2D7DF438" w14:textId="02AC4517" w:rsidR="00C7595D" w:rsidRPr="008227B8" w:rsidRDefault="00C7595D" w:rsidP="00C7595D">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C7595D" w:rsidRPr="008227B8" w:rsidRDefault="00C7595D" w:rsidP="00C7595D">
            <w:pPr>
              <w:pStyle w:val="TAL"/>
            </w:pPr>
            <w:bookmarkStart w:id="317" w:name="_MCCTEMPBM_CRPT22660204___7"/>
            <w:r w:rsidRPr="008227B8">
              <w:t xml:space="preserve">type: </w:t>
            </w:r>
            <w:r w:rsidRPr="008227B8">
              <w:rPr>
                <w:rFonts w:eastAsia="SimSun"/>
                <w:lang w:eastAsia="zh-CN"/>
              </w:rPr>
              <w:t>AttributeValueChange</w:t>
            </w:r>
          </w:p>
          <w:bookmarkEnd w:id="317"/>
          <w:p w14:paraId="4245F89F" w14:textId="77777777" w:rsidR="00C7595D" w:rsidRPr="008227B8" w:rsidRDefault="00C7595D" w:rsidP="00C7595D">
            <w:pPr>
              <w:keepNext/>
              <w:keepLines/>
              <w:spacing w:after="0"/>
              <w:rPr>
                <w:rFonts w:ascii="Arial" w:hAnsi="Arial"/>
                <w:sz w:val="18"/>
              </w:rPr>
            </w:pPr>
            <w:r w:rsidRPr="008227B8">
              <w:rPr>
                <w:rFonts w:ascii="Arial" w:hAnsi="Arial"/>
                <w:sz w:val="18"/>
              </w:rPr>
              <w:t>multiplicity: 0..*</w:t>
            </w:r>
          </w:p>
          <w:p w14:paraId="115FBD3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0EA851B"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0011108"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2DD8D71" w14:textId="77777777" w:rsidTr="00AD2F20">
        <w:trPr>
          <w:cantSplit/>
          <w:jc w:val="center"/>
        </w:trPr>
        <w:tc>
          <w:tcPr>
            <w:tcW w:w="2547" w:type="dxa"/>
          </w:tcPr>
          <w:p w14:paraId="61E75E18" w14:textId="77777777" w:rsidR="00C7595D" w:rsidRPr="008227B8" w:rsidRDefault="00C7595D" w:rsidP="00C7595D">
            <w:pPr>
              <w:pStyle w:val="TAL"/>
              <w:rPr>
                <w:rFonts w:eastAsia="SimSun"/>
                <w:lang w:eastAsia="zh-CN"/>
              </w:rPr>
            </w:pPr>
            <w:bookmarkStart w:id="318" w:name="_MCCTEMPBM_CRPT22660206___7" w:colFirst="1" w:colLast="1"/>
            <w:bookmarkStart w:id="319" w:name="_MCCTEMPBM_CRPT22660208___7" w:colFirst="2" w:colLast="2"/>
            <w:bookmarkEnd w:id="315"/>
            <w:bookmarkEnd w:id="316"/>
            <w:r w:rsidRPr="008227B8">
              <w:rPr>
                <w:rFonts w:eastAsia="SimSun"/>
                <w:lang w:eastAsia="zh-CN"/>
              </w:rPr>
              <w:t>monitoredAttributes</w:t>
            </w:r>
          </w:p>
        </w:tc>
        <w:tc>
          <w:tcPr>
            <w:tcW w:w="5245" w:type="dxa"/>
          </w:tcPr>
          <w:p w14:paraId="34B6D815" w14:textId="2DCF4542" w:rsidR="009021A7" w:rsidRPr="008227B8" w:rsidRDefault="009021A7" w:rsidP="009021A7">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58C5EAA" w14:textId="77777777" w:rsidR="009021A7" w:rsidRPr="008227B8" w:rsidRDefault="009021A7" w:rsidP="009021A7">
            <w:pPr>
              <w:keepNext/>
              <w:keepLines/>
              <w:spacing w:after="0"/>
              <w:rPr>
                <w:rFonts w:ascii="Arial" w:hAnsi="Arial" w:cs="Arial"/>
                <w:sz w:val="18"/>
              </w:rPr>
            </w:pPr>
          </w:p>
          <w:p w14:paraId="74EA41A6" w14:textId="55189312" w:rsidR="00C7595D" w:rsidRPr="008227B8" w:rsidRDefault="009021A7" w:rsidP="009021A7">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C7595D" w:rsidRPr="008227B8" w:rsidRDefault="00C7595D" w:rsidP="00C7595D">
            <w:pPr>
              <w:pStyle w:val="TAL"/>
            </w:pPr>
            <w:bookmarkStart w:id="320" w:name="_MCCTEMPBM_CRPT22660207___7"/>
            <w:r w:rsidRPr="008227B8">
              <w:t xml:space="preserve">type: </w:t>
            </w:r>
            <w:r w:rsidRPr="008227B8">
              <w:rPr>
                <w:rFonts w:eastAsia="SimSun"/>
                <w:lang w:eastAsia="zh-CN"/>
              </w:rPr>
              <w:t>NameValuePair</w:t>
            </w:r>
          </w:p>
          <w:bookmarkEnd w:id="320"/>
          <w:p w14:paraId="5229CBB3"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878742F"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300E06F7"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252E0E0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F1848FB" w14:textId="77777777" w:rsidTr="00AD2F20">
        <w:trPr>
          <w:cantSplit/>
          <w:jc w:val="center"/>
        </w:trPr>
        <w:tc>
          <w:tcPr>
            <w:tcW w:w="2547" w:type="dxa"/>
          </w:tcPr>
          <w:p w14:paraId="388812E6" w14:textId="77777777" w:rsidR="00C7595D" w:rsidRPr="008227B8" w:rsidRDefault="00C7595D" w:rsidP="00C7595D">
            <w:pPr>
              <w:pStyle w:val="TAL"/>
              <w:rPr>
                <w:rFonts w:eastAsia="SimSun"/>
                <w:lang w:eastAsia="zh-CN"/>
              </w:rPr>
            </w:pPr>
            <w:bookmarkStart w:id="321" w:name="_MCCTEMPBM_CRPT22660210___7" w:colFirst="2" w:colLast="2"/>
            <w:bookmarkEnd w:id="318"/>
            <w:bookmarkEnd w:id="319"/>
            <w:r w:rsidRPr="008227B8">
              <w:rPr>
                <w:rFonts w:eastAsia="SimSun"/>
                <w:lang w:eastAsia="zh-CN"/>
              </w:rPr>
              <w:t>proposedRepairActions</w:t>
            </w:r>
          </w:p>
        </w:tc>
        <w:tc>
          <w:tcPr>
            <w:tcW w:w="5245" w:type="dxa"/>
          </w:tcPr>
          <w:p w14:paraId="5749DC4B" w14:textId="43B5B499" w:rsidR="00C7595D" w:rsidRPr="008227B8" w:rsidRDefault="00C7595D" w:rsidP="00C7595D">
            <w:pPr>
              <w:keepNext/>
              <w:keepLines/>
              <w:spacing w:after="0"/>
              <w:rPr>
                <w:rFonts w:ascii="Arial" w:eastAsia="SimSun" w:hAnsi="Arial" w:cs="Arial"/>
                <w:sz w:val="18"/>
              </w:rPr>
            </w:pPr>
            <w:bookmarkStart w:id="322"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C7595D" w:rsidRPr="008227B8" w:rsidRDefault="00C7595D" w:rsidP="00C7595D">
            <w:pPr>
              <w:keepNext/>
              <w:keepLines/>
              <w:spacing w:after="0"/>
              <w:rPr>
                <w:rFonts w:ascii="Arial" w:eastAsia="SimSun" w:hAnsi="Arial" w:cs="Arial"/>
                <w:sz w:val="18"/>
              </w:rPr>
            </w:pPr>
          </w:p>
          <w:bookmarkEnd w:id="322"/>
          <w:p w14:paraId="3A7356DD" w14:textId="77777777" w:rsidR="00C7595D" w:rsidRPr="008227B8" w:rsidRDefault="00C7595D" w:rsidP="00C7595D">
            <w:pPr>
              <w:keepNext/>
              <w:rPr>
                <w:rFonts w:ascii="Arial" w:hAnsi="Arial" w:cs="Arial"/>
                <w:sz w:val="18"/>
              </w:rPr>
            </w:pPr>
          </w:p>
        </w:tc>
        <w:tc>
          <w:tcPr>
            <w:tcW w:w="1984" w:type="dxa"/>
          </w:tcPr>
          <w:p w14:paraId="75D82F0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1902796"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24B607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0C066D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035E82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A31180" w14:textId="77777777" w:rsidTr="00AD2F20">
        <w:trPr>
          <w:cantSplit/>
          <w:jc w:val="center"/>
        </w:trPr>
        <w:tc>
          <w:tcPr>
            <w:tcW w:w="2547" w:type="dxa"/>
          </w:tcPr>
          <w:p w14:paraId="71B4A816" w14:textId="77777777" w:rsidR="00C7595D" w:rsidRPr="008227B8" w:rsidRDefault="00C7595D" w:rsidP="00C7595D">
            <w:pPr>
              <w:pStyle w:val="TAL"/>
              <w:rPr>
                <w:rFonts w:eastAsia="SimSun"/>
                <w:lang w:eastAsia="zh-CN"/>
              </w:rPr>
            </w:pPr>
            <w:bookmarkStart w:id="323" w:name="_MCCTEMPBM_CRPT22660211___7" w:colFirst="1" w:colLast="2"/>
            <w:bookmarkEnd w:id="321"/>
            <w:r w:rsidRPr="008227B8">
              <w:rPr>
                <w:rFonts w:eastAsia="SimSun"/>
                <w:lang w:eastAsia="zh-CN"/>
              </w:rPr>
              <w:t>additionalText</w:t>
            </w:r>
          </w:p>
        </w:tc>
        <w:tc>
          <w:tcPr>
            <w:tcW w:w="5245" w:type="dxa"/>
          </w:tcPr>
          <w:p w14:paraId="3AA14B34" w14:textId="2CDE1C23" w:rsidR="00C7595D" w:rsidRPr="008227B8" w:rsidRDefault="00C7595D" w:rsidP="00C7595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3F7CF20"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4D1C223"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E118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13919E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C45790B" w14:textId="77777777" w:rsidTr="00AD2F20">
        <w:trPr>
          <w:cantSplit/>
          <w:jc w:val="center"/>
        </w:trPr>
        <w:tc>
          <w:tcPr>
            <w:tcW w:w="2547" w:type="dxa"/>
          </w:tcPr>
          <w:p w14:paraId="58E334E3" w14:textId="77777777" w:rsidR="00C7595D" w:rsidRPr="008227B8" w:rsidRDefault="00C7595D" w:rsidP="00C7595D">
            <w:pPr>
              <w:pStyle w:val="TAL"/>
              <w:rPr>
                <w:rFonts w:eastAsia="SimSun"/>
                <w:lang w:eastAsia="zh-CN"/>
              </w:rPr>
            </w:pPr>
            <w:bookmarkStart w:id="324" w:name="_MCCTEMPBM_CRPT22660212___7" w:colFirst="1" w:colLast="2"/>
            <w:bookmarkEnd w:id="323"/>
            <w:r w:rsidRPr="008227B8">
              <w:rPr>
                <w:rFonts w:eastAsia="SimSun"/>
                <w:lang w:eastAsia="zh-CN"/>
              </w:rPr>
              <w:t>additionalInformation</w:t>
            </w:r>
          </w:p>
        </w:tc>
        <w:tc>
          <w:tcPr>
            <w:tcW w:w="5245" w:type="dxa"/>
          </w:tcPr>
          <w:p w14:paraId="16F9D551"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979477E"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CB84FB2" w14:textId="77777777" w:rsidR="009852ED" w:rsidRPr="008227B8" w:rsidRDefault="009852ED" w:rsidP="009852ED">
            <w:pPr>
              <w:keepNext/>
              <w:keepLines/>
              <w:spacing w:after="0"/>
              <w:rPr>
                <w:rFonts w:ascii="Arial" w:eastAsia="SimSun" w:hAnsi="Arial" w:cs="Arial"/>
                <w:sz w:val="18"/>
              </w:rPr>
            </w:pPr>
          </w:p>
          <w:p w14:paraId="15D60581" w14:textId="479EA277" w:rsidR="009852ED" w:rsidRPr="008227B8" w:rsidRDefault="009852ED" w:rsidP="009852ED">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4E9DF549" w14:textId="77777777" w:rsidR="009852ED" w:rsidRPr="008227B8" w:rsidRDefault="009852ED" w:rsidP="009852ED">
            <w:pPr>
              <w:keepNext/>
              <w:keepLines/>
              <w:spacing w:after="0"/>
              <w:rPr>
                <w:rFonts w:ascii="Arial" w:eastAsia="SimSun" w:hAnsi="Arial" w:cs="Arial"/>
                <w:sz w:val="18"/>
              </w:rPr>
            </w:pPr>
          </w:p>
          <w:p w14:paraId="1D106CD1" w14:textId="1CD7E00B" w:rsidR="00C7595D" w:rsidRPr="008227B8" w:rsidRDefault="009852ED" w:rsidP="009852ED">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C7595D" w:rsidRPr="008227B8" w:rsidRDefault="00C7595D" w:rsidP="00C7595D">
            <w:pPr>
              <w:keepNext/>
              <w:keepLines/>
              <w:spacing w:after="0"/>
              <w:rPr>
                <w:rFonts w:ascii="Arial" w:hAnsi="Arial"/>
                <w:sz w:val="18"/>
              </w:rPr>
            </w:pPr>
            <w:r w:rsidRPr="008227B8">
              <w:rPr>
                <w:rFonts w:ascii="Arial" w:hAnsi="Arial"/>
                <w:sz w:val="18"/>
              </w:rPr>
              <w:t>type: NameValuePair</w:t>
            </w:r>
          </w:p>
          <w:p w14:paraId="0C02555B"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50913D4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EE9AA7B"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153E260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ABEF62E" w14:textId="77777777" w:rsidTr="00AD2F20">
        <w:trPr>
          <w:cantSplit/>
          <w:jc w:val="center"/>
        </w:trPr>
        <w:tc>
          <w:tcPr>
            <w:tcW w:w="2547" w:type="dxa"/>
          </w:tcPr>
          <w:p w14:paraId="60414BB3" w14:textId="77777777" w:rsidR="00C7595D" w:rsidRPr="008227B8" w:rsidRDefault="00C7595D" w:rsidP="00C7595D">
            <w:pPr>
              <w:pStyle w:val="TAL"/>
              <w:rPr>
                <w:rFonts w:eastAsia="SimSun"/>
                <w:lang w:eastAsia="zh-CN"/>
              </w:rPr>
            </w:pPr>
            <w:bookmarkStart w:id="325" w:name="_MCCTEMPBM_CRPT22660214___7" w:colFirst="2" w:colLast="2"/>
            <w:bookmarkEnd w:id="324"/>
            <w:r w:rsidRPr="008227B8">
              <w:rPr>
                <w:rFonts w:eastAsia="SimSun"/>
                <w:lang w:eastAsia="zh-CN"/>
              </w:rPr>
              <w:t>rootCauseIndicator</w:t>
            </w:r>
          </w:p>
        </w:tc>
        <w:tc>
          <w:tcPr>
            <w:tcW w:w="5245" w:type="dxa"/>
          </w:tcPr>
          <w:p w14:paraId="4401EE6A" w14:textId="67BCC512" w:rsidR="00C7595D" w:rsidRPr="008227B8" w:rsidRDefault="00C7595D" w:rsidP="00C7595D">
            <w:pPr>
              <w:keepNext/>
              <w:keepLines/>
              <w:spacing w:after="0"/>
              <w:rPr>
                <w:rFonts w:ascii="Arial" w:hAnsi="Arial" w:cs="Arial"/>
                <w:sz w:val="18"/>
              </w:rPr>
            </w:pPr>
            <w:bookmarkStart w:id="326"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26"/>
          </w:p>
        </w:tc>
        <w:tc>
          <w:tcPr>
            <w:tcW w:w="1984" w:type="dxa"/>
          </w:tcPr>
          <w:p w14:paraId="192430ED" w14:textId="77777777" w:rsidR="00C7595D" w:rsidRPr="008227B8" w:rsidRDefault="00C7595D" w:rsidP="00C7595D">
            <w:pPr>
              <w:keepNext/>
              <w:keepLines/>
              <w:spacing w:after="0"/>
              <w:rPr>
                <w:rFonts w:ascii="Arial" w:hAnsi="Arial"/>
                <w:sz w:val="18"/>
              </w:rPr>
            </w:pPr>
            <w:r w:rsidRPr="008227B8">
              <w:rPr>
                <w:rFonts w:ascii="Arial" w:hAnsi="Arial"/>
                <w:sz w:val="18"/>
              </w:rPr>
              <w:t>type: boolean</w:t>
            </w:r>
          </w:p>
          <w:p w14:paraId="1C75B477"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A98EDD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07E8CB7D"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8D33C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37C68C" w14:textId="77777777" w:rsidTr="00AD2F20">
        <w:trPr>
          <w:cantSplit/>
          <w:jc w:val="center"/>
        </w:trPr>
        <w:tc>
          <w:tcPr>
            <w:tcW w:w="2547" w:type="dxa"/>
          </w:tcPr>
          <w:p w14:paraId="7AF70000" w14:textId="77777777" w:rsidR="00C7595D" w:rsidRPr="008227B8" w:rsidRDefault="00C7595D" w:rsidP="00C7595D">
            <w:pPr>
              <w:pStyle w:val="TAL"/>
              <w:rPr>
                <w:rFonts w:eastAsia="SimSun"/>
                <w:lang w:eastAsia="zh-CN"/>
              </w:rPr>
            </w:pPr>
            <w:bookmarkStart w:id="327" w:name="_MCCTEMPBM_CRPT22660215___7" w:colFirst="1" w:colLast="2"/>
            <w:bookmarkEnd w:id="325"/>
            <w:r w:rsidRPr="008227B8">
              <w:rPr>
                <w:rFonts w:eastAsia="SimSun"/>
                <w:lang w:eastAsia="zh-CN"/>
              </w:rPr>
              <w:t>ackTime</w:t>
            </w:r>
          </w:p>
        </w:tc>
        <w:tc>
          <w:tcPr>
            <w:tcW w:w="5245" w:type="dxa"/>
          </w:tcPr>
          <w:p w14:paraId="70C7F02A" w14:textId="77777777" w:rsidR="00C7595D" w:rsidRPr="008227B8" w:rsidRDefault="00C7595D" w:rsidP="00C7595D">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06F5750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1981AFD"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3501648"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2738EBE"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D796951" w14:textId="77777777" w:rsidTr="00AD2F20">
        <w:trPr>
          <w:cantSplit/>
          <w:jc w:val="center"/>
        </w:trPr>
        <w:tc>
          <w:tcPr>
            <w:tcW w:w="2547" w:type="dxa"/>
          </w:tcPr>
          <w:p w14:paraId="44C8B331" w14:textId="77777777" w:rsidR="00C7595D" w:rsidRPr="008227B8" w:rsidRDefault="00C7595D" w:rsidP="00C7595D">
            <w:pPr>
              <w:pStyle w:val="TAL"/>
              <w:rPr>
                <w:rFonts w:eastAsia="SimSun"/>
                <w:lang w:eastAsia="zh-CN"/>
              </w:rPr>
            </w:pPr>
            <w:bookmarkStart w:id="328" w:name="_MCCTEMPBM_CRPT22660216___7" w:colFirst="1" w:colLast="2"/>
            <w:bookmarkEnd w:id="327"/>
            <w:r w:rsidRPr="008227B8">
              <w:rPr>
                <w:rFonts w:eastAsia="SimSun"/>
                <w:lang w:eastAsia="zh-CN"/>
              </w:rPr>
              <w:t>ackUserId</w:t>
            </w:r>
          </w:p>
        </w:tc>
        <w:tc>
          <w:tcPr>
            <w:tcW w:w="5245" w:type="dxa"/>
          </w:tcPr>
          <w:p w14:paraId="628F307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777A038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EE750B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B0FD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197C37E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33A34A6" w14:textId="77777777" w:rsidTr="00AD2F20">
        <w:trPr>
          <w:cantSplit/>
          <w:jc w:val="center"/>
        </w:trPr>
        <w:tc>
          <w:tcPr>
            <w:tcW w:w="2547" w:type="dxa"/>
          </w:tcPr>
          <w:p w14:paraId="45CA1E72" w14:textId="77777777" w:rsidR="00C7595D" w:rsidRPr="008227B8" w:rsidRDefault="00C7595D" w:rsidP="00C7595D">
            <w:pPr>
              <w:pStyle w:val="TAL"/>
              <w:rPr>
                <w:rFonts w:eastAsia="SimSun"/>
                <w:lang w:eastAsia="zh-CN"/>
              </w:rPr>
            </w:pPr>
            <w:bookmarkStart w:id="329" w:name="_MCCTEMPBM_CRPT22660217___7" w:colFirst="0" w:colLast="2"/>
            <w:bookmarkEnd w:id="328"/>
            <w:r w:rsidRPr="008227B8">
              <w:rPr>
                <w:rFonts w:eastAsia="SimSun"/>
              </w:rPr>
              <w:t>ackSystemId</w:t>
            </w:r>
          </w:p>
        </w:tc>
        <w:tc>
          <w:tcPr>
            <w:tcW w:w="5245" w:type="dxa"/>
          </w:tcPr>
          <w:p w14:paraId="75FEC2F8"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3BD0CB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69E7C2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690D1D8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3731F96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80FD18B" w14:textId="77777777" w:rsidTr="00AD2F20">
        <w:trPr>
          <w:cantSplit/>
          <w:jc w:val="center"/>
        </w:trPr>
        <w:tc>
          <w:tcPr>
            <w:tcW w:w="2547" w:type="dxa"/>
          </w:tcPr>
          <w:p w14:paraId="3B026F50" w14:textId="77777777" w:rsidR="00C7595D" w:rsidRPr="008227B8" w:rsidRDefault="00C7595D" w:rsidP="00C7595D">
            <w:pPr>
              <w:pStyle w:val="TAL"/>
              <w:rPr>
                <w:rFonts w:eastAsia="SimSun"/>
                <w:lang w:eastAsia="zh-CN"/>
              </w:rPr>
            </w:pPr>
            <w:bookmarkStart w:id="330" w:name="_MCCTEMPBM_CRPT22660218___7" w:colFirst="0" w:colLast="1"/>
            <w:bookmarkStart w:id="331" w:name="_MCCTEMPBM_CRPT22660219___7" w:colFirst="2" w:colLast="2"/>
            <w:bookmarkEnd w:id="329"/>
            <w:r w:rsidRPr="008227B8">
              <w:rPr>
                <w:rFonts w:eastAsia="SimSun"/>
              </w:rPr>
              <w:t>ackState</w:t>
            </w:r>
          </w:p>
        </w:tc>
        <w:tc>
          <w:tcPr>
            <w:tcW w:w="5245" w:type="dxa"/>
          </w:tcPr>
          <w:p w14:paraId="677533F1"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C7595D" w:rsidRPr="008227B8" w:rsidRDefault="00C7595D" w:rsidP="00C7595D">
            <w:pPr>
              <w:keepNext/>
              <w:keepLines/>
              <w:spacing w:after="0"/>
              <w:rPr>
                <w:rFonts w:ascii="Arial" w:eastAsia="SimSun" w:hAnsi="Arial" w:cs="Arial"/>
                <w:sz w:val="18"/>
              </w:rPr>
            </w:pPr>
          </w:p>
          <w:p w14:paraId="0FF66B99"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C7595D" w:rsidRPr="008227B8" w:rsidRDefault="00C7595D" w:rsidP="00C7595D">
            <w:pPr>
              <w:keepNext/>
              <w:keepLines/>
              <w:spacing w:after="0"/>
              <w:rPr>
                <w:rFonts w:ascii="Arial" w:hAnsi="Arial" w:cs="Arial"/>
                <w:sz w:val="18"/>
              </w:rPr>
            </w:pPr>
          </w:p>
        </w:tc>
        <w:tc>
          <w:tcPr>
            <w:tcW w:w="1984" w:type="dxa"/>
          </w:tcPr>
          <w:p w14:paraId="0B6830BD" w14:textId="77777777" w:rsidR="00C7595D" w:rsidRPr="008227B8" w:rsidRDefault="00C7595D" w:rsidP="00C7595D">
            <w:pPr>
              <w:keepNext/>
              <w:keepLines/>
              <w:spacing w:after="0"/>
              <w:rPr>
                <w:rFonts w:ascii="Arial" w:hAnsi="Arial"/>
                <w:sz w:val="18"/>
              </w:rPr>
            </w:pPr>
            <w:r w:rsidRPr="008227B8">
              <w:rPr>
                <w:rFonts w:ascii="Arial" w:hAnsi="Arial"/>
                <w:sz w:val="18"/>
              </w:rPr>
              <w:t>type: ENUM</w:t>
            </w:r>
          </w:p>
          <w:p w14:paraId="3722696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E32445F"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75D3F1"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8509FD1"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2233889" w14:textId="77777777" w:rsidTr="00AD2F20">
        <w:trPr>
          <w:cantSplit/>
          <w:jc w:val="center"/>
        </w:trPr>
        <w:tc>
          <w:tcPr>
            <w:tcW w:w="2547" w:type="dxa"/>
          </w:tcPr>
          <w:p w14:paraId="51E69950" w14:textId="77777777" w:rsidR="00C7595D" w:rsidRPr="008227B8" w:rsidRDefault="00C7595D" w:rsidP="00C7595D">
            <w:pPr>
              <w:pStyle w:val="TAL"/>
              <w:rPr>
                <w:rFonts w:eastAsia="SimSun"/>
                <w:lang w:eastAsia="zh-CN"/>
              </w:rPr>
            </w:pPr>
            <w:bookmarkStart w:id="332" w:name="_MCCTEMPBM_CRPT22660220___7" w:colFirst="0" w:colLast="2"/>
            <w:bookmarkEnd w:id="330"/>
            <w:bookmarkEnd w:id="331"/>
            <w:r w:rsidRPr="008227B8">
              <w:rPr>
                <w:rFonts w:cs="Arial"/>
              </w:rPr>
              <w:t>clearUserId</w:t>
            </w:r>
          </w:p>
        </w:tc>
        <w:tc>
          <w:tcPr>
            <w:tcW w:w="5245" w:type="dxa"/>
          </w:tcPr>
          <w:p w14:paraId="1694676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FDEFEC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38E202F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5197DD26"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A0BCF7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10C54A5" w14:textId="77777777" w:rsidTr="00AD2F20">
        <w:trPr>
          <w:cantSplit/>
          <w:jc w:val="center"/>
        </w:trPr>
        <w:tc>
          <w:tcPr>
            <w:tcW w:w="2547" w:type="dxa"/>
          </w:tcPr>
          <w:p w14:paraId="5C3CC8F8" w14:textId="77777777" w:rsidR="00C7595D" w:rsidRPr="008227B8" w:rsidRDefault="00C7595D" w:rsidP="00C7595D">
            <w:pPr>
              <w:pStyle w:val="TAL"/>
              <w:rPr>
                <w:rFonts w:eastAsia="SimSun"/>
                <w:lang w:eastAsia="zh-CN"/>
              </w:rPr>
            </w:pPr>
            <w:bookmarkStart w:id="333" w:name="_MCCTEMPBM_CRPT22660221___7" w:colFirst="0" w:colLast="2"/>
            <w:bookmarkEnd w:id="332"/>
            <w:r w:rsidRPr="008227B8">
              <w:rPr>
                <w:rFonts w:cs="Arial"/>
              </w:rPr>
              <w:t>clearSystemId</w:t>
            </w:r>
          </w:p>
        </w:tc>
        <w:tc>
          <w:tcPr>
            <w:tcW w:w="5245" w:type="dxa"/>
          </w:tcPr>
          <w:p w14:paraId="22F6ACD6" w14:textId="77777777" w:rsidR="00C7595D" w:rsidRPr="008227B8" w:rsidRDefault="00C7595D" w:rsidP="00C7595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40EF538"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4CE211C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7D0CE1F"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080320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DB42449" w14:textId="77777777" w:rsidTr="00AD2F20">
        <w:trPr>
          <w:cantSplit/>
          <w:jc w:val="center"/>
        </w:trPr>
        <w:tc>
          <w:tcPr>
            <w:tcW w:w="2547" w:type="dxa"/>
          </w:tcPr>
          <w:p w14:paraId="2117FB76" w14:textId="77777777" w:rsidR="00C7595D" w:rsidRPr="008227B8" w:rsidRDefault="00C7595D" w:rsidP="00C7595D">
            <w:pPr>
              <w:pStyle w:val="TAL"/>
              <w:rPr>
                <w:rFonts w:eastAsia="SimSun"/>
                <w:lang w:eastAsia="zh-CN"/>
              </w:rPr>
            </w:pPr>
            <w:bookmarkStart w:id="334" w:name="_MCCTEMPBM_CRPT22660222___7" w:colFirst="0" w:colLast="2"/>
            <w:bookmarkEnd w:id="333"/>
            <w:r w:rsidRPr="008227B8">
              <w:rPr>
                <w:rFonts w:cs="Arial"/>
              </w:rPr>
              <w:t>serviceUser</w:t>
            </w:r>
          </w:p>
        </w:tc>
        <w:tc>
          <w:tcPr>
            <w:tcW w:w="5245" w:type="dxa"/>
          </w:tcPr>
          <w:p w14:paraId="30169637" w14:textId="77777777" w:rsidR="00C7595D" w:rsidRPr="008227B8" w:rsidRDefault="00C7595D" w:rsidP="00C7595D">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96385D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A132FA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3D17CE4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550F42C"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01AC51C" w14:textId="77777777" w:rsidTr="00AD2F20">
        <w:trPr>
          <w:cantSplit/>
          <w:jc w:val="center"/>
        </w:trPr>
        <w:tc>
          <w:tcPr>
            <w:tcW w:w="2547" w:type="dxa"/>
          </w:tcPr>
          <w:p w14:paraId="22E0D85E" w14:textId="77777777" w:rsidR="00C7595D" w:rsidRPr="008227B8" w:rsidRDefault="00C7595D" w:rsidP="00C7595D">
            <w:pPr>
              <w:pStyle w:val="TAL"/>
              <w:rPr>
                <w:rFonts w:eastAsia="SimSun"/>
                <w:lang w:eastAsia="zh-CN"/>
              </w:rPr>
            </w:pPr>
            <w:bookmarkStart w:id="335" w:name="_MCCTEMPBM_CRPT22660223___7" w:colFirst="0" w:colLast="2"/>
            <w:bookmarkEnd w:id="334"/>
            <w:r w:rsidRPr="008227B8">
              <w:rPr>
                <w:rFonts w:cs="Arial"/>
              </w:rPr>
              <w:t>serviceProvider</w:t>
            </w:r>
          </w:p>
        </w:tc>
        <w:tc>
          <w:tcPr>
            <w:tcW w:w="5245" w:type="dxa"/>
          </w:tcPr>
          <w:p w14:paraId="26D94B71"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044632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A9D8E4A"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6877A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7C372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501150F" w14:textId="77777777" w:rsidTr="00AD2F20">
        <w:trPr>
          <w:cantSplit/>
          <w:jc w:val="center"/>
        </w:trPr>
        <w:tc>
          <w:tcPr>
            <w:tcW w:w="2547" w:type="dxa"/>
          </w:tcPr>
          <w:p w14:paraId="6E086C74" w14:textId="77777777" w:rsidR="00C7595D" w:rsidRPr="008227B8" w:rsidRDefault="00C7595D" w:rsidP="00C7595D">
            <w:pPr>
              <w:pStyle w:val="TAL"/>
              <w:rPr>
                <w:rFonts w:eastAsia="SimSun"/>
                <w:color w:val="00B0F0"/>
                <w:lang w:eastAsia="zh-CN"/>
              </w:rPr>
            </w:pPr>
            <w:bookmarkStart w:id="336" w:name="_MCCTEMPBM_CRPT22660224___7" w:colFirst="0" w:colLast="2"/>
            <w:bookmarkEnd w:id="335"/>
            <w:r w:rsidRPr="008227B8">
              <w:rPr>
                <w:rFonts w:cs="Arial"/>
              </w:rPr>
              <w:t>securityAlarmDetector</w:t>
            </w:r>
          </w:p>
        </w:tc>
        <w:tc>
          <w:tcPr>
            <w:tcW w:w="5245" w:type="dxa"/>
          </w:tcPr>
          <w:p w14:paraId="5435A190"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B566101"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BD45FD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D6CC9E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189F822"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AF2ADED" w14:textId="77777777" w:rsidTr="00AD2F20">
        <w:trPr>
          <w:cantSplit/>
          <w:jc w:val="center"/>
        </w:trPr>
        <w:tc>
          <w:tcPr>
            <w:tcW w:w="2547" w:type="dxa"/>
          </w:tcPr>
          <w:p w14:paraId="159198B9" w14:textId="77777777" w:rsidR="00C7595D" w:rsidRPr="008227B8" w:rsidRDefault="00C7595D" w:rsidP="00C7595D">
            <w:pPr>
              <w:pStyle w:val="TAL"/>
              <w:rPr>
                <w:rFonts w:eastAsia="SimSun"/>
                <w:color w:val="00B0F0"/>
                <w:lang w:eastAsia="zh-CN"/>
              </w:rPr>
            </w:pPr>
            <w:bookmarkStart w:id="337" w:name="_MCCTEMPBM_CRPT22660225___7" w:colFirst="0" w:colLast="2"/>
            <w:bookmarkEnd w:id="336"/>
            <w:r w:rsidRPr="008227B8">
              <w:rPr>
                <w:rFonts w:cs="Arial"/>
              </w:rPr>
              <w:t>comments</w:t>
            </w:r>
          </w:p>
        </w:tc>
        <w:tc>
          <w:tcPr>
            <w:tcW w:w="5245" w:type="dxa"/>
          </w:tcPr>
          <w:p w14:paraId="0D9CB47F"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C7595D" w:rsidRPr="008227B8" w:rsidRDefault="00C7595D" w:rsidP="00C7595D">
            <w:pPr>
              <w:keepNext/>
              <w:keepLines/>
              <w:spacing w:after="0"/>
              <w:rPr>
                <w:rFonts w:ascii="Arial" w:hAnsi="Arial"/>
                <w:sz w:val="18"/>
              </w:rPr>
            </w:pPr>
            <w:r w:rsidRPr="008227B8">
              <w:rPr>
                <w:rFonts w:ascii="Arial" w:hAnsi="Arial"/>
                <w:sz w:val="18"/>
              </w:rPr>
              <w:t>type: AlarmComment</w:t>
            </w:r>
          </w:p>
          <w:p w14:paraId="59015434"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30845C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F6AAD6E"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A8C144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BF9267B" w14:textId="77777777" w:rsidTr="00AD2F20">
        <w:trPr>
          <w:cantSplit/>
          <w:jc w:val="center"/>
        </w:trPr>
        <w:tc>
          <w:tcPr>
            <w:tcW w:w="2547" w:type="dxa"/>
          </w:tcPr>
          <w:p w14:paraId="0B07378A" w14:textId="77777777" w:rsidR="00C7595D" w:rsidRPr="008227B8" w:rsidRDefault="00C7595D" w:rsidP="00C7595D">
            <w:pPr>
              <w:pStyle w:val="TAL"/>
              <w:rPr>
                <w:rFonts w:eastAsia="SimSun"/>
                <w:color w:val="00B0F0"/>
                <w:lang w:eastAsia="zh-CN"/>
              </w:rPr>
            </w:pPr>
            <w:bookmarkStart w:id="338" w:name="_MCCTEMPBM_CRPT22660226___7" w:colFirst="0" w:colLast="2"/>
            <w:bookmarkEnd w:id="337"/>
            <w:r w:rsidRPr="008227B8">
              <w:rPr>
                <w:rFonts w:cs="Arial"/>
              </w:rPr>
              <w:t>correlatedNotifications</w:t>
            </w:r>
          </w:p>
        </w:tc>
        <w:tc>
          <w:tcPr>
            <w:tcW w:w="5245" w:type="dxa"/>
          </w:tcPr>
          <w:p w14:paraId="2EEA65D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13597397"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9B42871"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3F8066E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DA6DF24" w14:textId="77777777" w:rsidTr="00AD2F20">
        <w:trPr>
          <w:cantSplit/>
          <w:jc w:val="center"/>
        </w:trPr>
        <w:tc>
          <w:tcPr>
            <w:tcW w:w="2547" w:type="dxa"/>
          </w:tcPr>
          <w:p w14:paraId="6045FFBE" w14:textId="77777777" w:rsidR="00C7595D" w:rsidRPr="008227B8" w:rsidRDefault="00C7595D" w:rsidP="00C7595D">
            <w:pPr>
              <w:pStyle w:val="TAL"/>
              <w:rPr>
                <w:rFonts w:cs="Arial"/>
              </w:rPr>
            </w:pPr>
            <w:bookmarkStart w:id="339" w:name="_MCCTEMPBM_CRPT22660227___7" w:colFirst="0" w:colLast="2"/>
            <w:bookmarkEnd w:id="338"/>
            <w:r w:rsidRPr="008227B8">
              <w:rPr>
                <w:rFonts w:eastAsia="SimSun" w:cs="Arial"/>
              </w:rPr>
              <w:t>commentTime</w:t>
            </w:r>
          </w:p>
        </w:tc>
        <w:tc>
          <w:tcPr>
            <w:tcW w:w="5245" w:type="dxa"/>
          </w:tcPr>
          <w:p w14:paraId="78710BAA" w14:textId="5FEA3A49"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66F71EA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15FBBCB"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0B42D64"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B3E3C9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448BDB8" w14:textId="77777777" w:rsidTr="00AD2F20">
        <w:trPr>
          <w:cantSplit/>
          <w:jc w:val="center"/>
        </w:trPr>
        <w:tc>
          <w:tcPr>
            <w:tcW w:w="2547" w:type="dxa"/>
          </w:tcPr>
          <w:p w14:paraId="05CB5F11" w14:textId="77777777" w:rsidR="00C7595D" w:rsidRPr="008227B8" w:rsidRDefault="00C7595D" w:rsidP="00C7595D">
            <w:pPr>
              <w:pStyle w:val="TAL"/>
              <w:rPr>
                <w:rFonts w:cs="Arial"/>
              </w:rPr>
            </w:pPr>
            <w:bookmarkStart w:id="340" w:name="_MCCTEMPBM_CRPT22660228___7" w:colFirst="0" w:colLast="2"/>
            <w:bookmarkEnd w:id="339"/>
            <w:r w:rsidRPr="008227B8">
              <w:rPr>
                <w:rFonts w:eastAsia="SimSun" w:cs="Arial"/>
              </w:rPr>
              <w:t>commentUserId</w:t>
            </w:r>
          </w:p>
        </w:tc>
        <w:tc>
          <w:tcPr>
            <w:tcW w:w="5245" w:type="dxa"/>
          </w:tcPr>
          <w:p w14:paraId="660AD3BC"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A4BFC1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7011EF1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B0E3A2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BDA64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3815D4" w14:textId="77777777" w:rsidTr="00AD2F20">
        <w:trPr>
          <w:cantSplit/>
          <w:jc w:val="center"/>
        </w:trPr>
        <w:tc>
          <w:tcPr>
            <w:tcW w:w="2547" w:type="dxa"/>
          </w:tcPr>
          <w:p w14:paraId="65A2FA68" w14:textId="77777777" w:rsidR="00C7595D" w:rsidRPr="008227B8" w:rsidRDefault="00C7595D" w:rsidP="00C7595D">
            <w:pPr>
              <w:pStyle w:val="TAL"/>
              <w:rPr>
                <w:rFonts w:cs="Arial"/>
              </w:rPr>
            </w:pPr>
            <w:bookmarkStart w:id="341" w:name="_MCCTEMPBM_CRPT22660229___7" w:colFirst="0" w:colLast="2"/>
            <w:bookmarkEnd w:id="340"/>
            <w:r w:rsidRPr="008227B8">
              <w:rPr>
                <w:rFonts w:eastAsia="SimSun" w:cs="Arial"/>
              </w:rPr>
              <w:t>commentSystemId</w:t>
            </w:r>
          </w:p>
        </w:tc>
        <w:tc>
          <w:tcPr>
            <w:tcW w:w="5245" w:type="dxa"/>
          </w:tcPr>
          <w:p w14:paraId="386D5B52"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E085637"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0E0314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3CE6A1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0C81E1D"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6AEC93D2" w14:textId="77777777" w:rsidTr="00AD2F20">
        <w:trPr>
          <w:cantSplit/>
          <w:jc w:val="center"/>
        </w:trPr>
        <w:tc>
          <w:tcPr>
            <w:tcW w:w="2547" w:type="dxa"/>
          </w:tcPr>
          <w:p w14:paraId="0AAA30F3" w14:textId="77777777" w:rsidR="00C7595D" w:rsidRPr="008227B8" w:rsidRDefault="00C7595D" w:rsidP="00C7595D">
            <w:pPr>
              <w:pStyle w:val="TAL"/>
              <w:rPr>
                <w:rFonts w:cs="Arial"/>
              </w:rPr>
            </w:pPr>
            <w:bookmarkStart w:id="342" w:name="_MCCTEMPBM_CRPT22660230___7" w:colFirst="0" w:colLast="2"/>
            <w:bookmarkEnd w:id="341"/>
            <w:r w:rsidRPr="008227B8">
              <w:rPr>
                <w:rFonts w:eastAsia="SimSun" w:cs="Arial"/>
              </w:rPr>
              <w:t>commentText</w:t>
            </w:r>
          </w:p>
        </w:tc>
        <w:tc>
          <w:tcPr>
            <w:tcW w:w="5245" w:type="dxa"/>
          </w:tcPr>
          <w:p w14:paraId="3E247FF7"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2923A8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1EDC2310"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E39E45E"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DFAD5E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5A470E3" w14:textId="77777777" w:rsidTr="00AD2F20">
        <w:trPr>
          <w:cantSplit/>
          <w:jc w:val="center"/>
        </w:trPr>
        <w:tc>
          <w:tcPr>
            <w:tcW w:w="2547" w:type="dxa"/>
          </w:tcPr>
          <w:p w14:paraId="10EFD322" w14:textId="77777777" w:rsidR="00C7595D" w:rsidRPr="008227B8" w:rsidRDefault="00C7595D" w:rsidP="00C7595D">
            <w:pPr>
              <w:pStyle w:val="TAL"/>
              <w:rPr>
                <w:rFonts w:cs="Arial"/>
              </w:rPr>
            </w:pPr>
            <w:bookmarkStart w:id="343" w:name="_MCCTEMPBM_CRPT22660231___7" w:colFirst="0" w:colLast="2"/>
            <w:bookmarkEnd w:id="342"/>
            <w:r w:rsidRPr="008227B8">
              <w:rPr>
                <w:rFonts w:eastAsia="SimSun" w:cs="Arial"/>
              </w:rPr>
              <w:t>CorrelatedNotification.sourceObjectInstance</w:t>
            </w:r>
          </w:p>
        </w:tc>
        <w:tc>
          <w:tcPr>
            <w:tcW w:w="5245" w:type="dxa"/>
          </w:tcPr>
          <w:p w14:paraId="5B836BEF" w14:textId="77777777" w:rsidR="00C7595D" w:rsidRPr="008227B8" w:rsidRDefault="00C7595D" w:rsidP="00C7595D">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C7595D" w:rsidRPr="008227B8" w:rsidRDefault="00C7595D" w:rsidP="00C7595D">
            <w:pPr>
              <w:keepNext/>
              <w:keepLines/>
              <w:spacing w:after="0"/>
              <w:rPr>
                <w:rFonts w:ascii="Arial" w:hAnsi="Arial"/>
                <w:sz w:val="18"/>
              </w:rPr>
            </w:pPr>
            <w:r w:rsidRPr="008227B8">
              <w:rPr>
                <w:rFonts w:ascii="Arial" w:hAnsi="Arial"/>
                <w:sz w:val="18"/>
              </w:rPr>
              <w:t>type: DN</w:t>
            </w:r>
          </w:p>
          <w:p w14:paraId="6AAE2B6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6C3471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C8AF3D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79B8E7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181A1F7" w14:textId="77777777" w:rsidTr="00AD2F20">
        <w:trPr>
          <w:cantSplit/>
          <w:jc w:val="center"/>
        </w:trPr>
        <w:tc>
          <w:tcPr>
            <w:tcW w:w="2547" w:type="dxa"/>
          </w:tcPr>
          <w:p w14:paraId="508B9FB0" w14:textId="79EEB6D0" w:rsidR="00C7595D" w:rsidRPr="008227B8" w:rsidRDefault="00C7595D" w:rsidP="00C7595D">
            <w:pPr>
              <w:pStyle w:val="TAL"/>
              <w:rPr>
                <w:rFonts w:cs="Arial"/>
              </w:rPr>
            </w:pPr>
            <w:bookmarkStart w:id="344" w:name="_MCCTEMPBM_CRPT22660232___7" w:colFirst="0" w:colLast="2"/>
            <w:bookmarkEnd w:id="343"/>
            <w:r w:rsidRPr="008227B8">
              <w:rPr>
                <w:rFonts w:eastAsia="SimSun" w:cs="Arial"/>
              </w:rPr>
              <w:t>CorrelatedNotification.notificationId</w:t>
            </w:r>
            <w:r>
              <w:rPr>
                <w:rFonts w:eastAsia="SimSun" w:cs="Arial"/>
              </w:rPr>
              <w:t>s</w:t>
            </w:r>
          </w:p>
        </w:tc>
        <w:tc>
          <w:tcPr>
            <w:tcW w:w="5245" w:type="dxa"/>
          </w:tcPr>
          <w:p w14:paraId="1779FA02"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C7595D" w:rsidRPr="008227B8" w:rsidRDefault="00C7595D" w:rsidP="00C7595D">
            <w:pPr>
              <w:keepNext/>
              <w:keepLines/>
              <w:spacing w:after="0"/>
              <w:rPr>
                <w:rFonts w:ascii="Arial" w:hAnsi="Arial"/>
                <w:sz w:val="18"/>
              </w:rPr>
            </w:pPr>
            <w:r w:rsidRPr="008227B8">
              <w:rPr>
                <w:rFonts w:ascii="Arial" w:hAnsi="Arial"/>
                <w:sz w:val="18"/>
              </w:rPr>
              <w:t>type: integer</w:t>
            </w:r>
          </w:p>
          <w:p w14:paraId="5F86A22A"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B080BFC"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EC09D83"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E6771B3"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bookmarkEnd w:id="344"/>
      <w:tr w:rsidR="00C7595D" w:rsidRPr="008227B8" w14:paraId="68DE1098" w14:textId="77777777" w:rsidTr="00AD2F20">
        <w:trPr>
          <w:cantSplit/>
          <w:jc w:val="center"/>
        </w:trPr>
        <w:tc>
          <w:tcPr>
            <w:tcW w:w="9776" w:type="dxa"/>
            <w:gridSpan w:val="3"/>
          </w:tcPr>
          <w:p w14:paraId="54234A16" w14:textId="61C431BC" w:rsidR="00C7595D" w:rsidRPr="008227B8" w:rsidRDefault="00C7595D" w:rsidP="00C7595D">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5" w:name="_Toc157982685"/>
      <w:bookmarkStart w:id="346" w:name="_Toc212629488"/>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5"/>
      <w:bookmarkEnd w:id="346"/>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7" w:name="_Toc157982686"/>
      <w:bookmarkStart w:id="348" w:name="_Toc212629489"/>
      <w:r w:rsidRPr="008227B8">
        <w:t>7.</w:t>
      </w:r>
      <w:r w:rsidR="002B6147" w:rsidRPr="008227B8">
        <w:t>5</w:t>
      </w:r>
      <w:r w:rsidR="002B6147" w:rsidRPr="008227B8">
        <w:tab/>
        <w:t>Common notifications</w:t>
      </w:r>
      <w:bookmarkEnd w:id="347"/>
      <w:bookmarkEnd w:id="348"/>
    </w:p>
    <w:p w14:paraId="7F2F151E" w14:textId="32962BB9" w:rsidR="002B6147" w:rsidRPr="008227B8" w:rsidRDefault="00C77DBA" w:rsidP="004250E7">
      <w:pPr>
        <w:pStyle w:val="Heading3"/>
        <w:rPr>
          <w:rFonts w:eastAsia="SimSun"/>
        </w:rPr>
      </w:pPr>
      <w:bookmarkStart w:id="349" w:name="_Toc157982687"/>
      <w:bookmarkStart w:id="350" w:name="_Toc212629490"/>
      <w:r w:rsidRPr="008227B8">
        <w:rPr>
          <w:rFonts w:eastAsia="SimSun"/>
        </w:rPr>
        <w:t>7.</w:t>
      </w:r>
      <w:r w:rsidR="002B6147" w:rsidRPr="008227B8">
        <w:rPr>
          <w:rFonts w:eastAsia="SimSun"/>
        </w:rPr>
        <w:t>5.1</w:t>
      </w:r>
      <w:r w:rsidR="002B6147" w:rsidRPr="008227B8">
        <w:rPr>
          <w:rFonts w:eastAsia="SimSun"/>
        </w:rPr>
        <w:tab/>
        <w:t>Alarm notifications</w:t>
      </w:r>
      <w:bookmarkEnd w:id="349"/>
      <w:bookmarkEnd w:id="350"/>
    </w:p>
    <w:p w14:paraId="4C4A1802" w14:textId="7F047AD3" w:rsidR="002B6147" w:rsidRPr="008227B8" w:rsidRDefault="002B6147" w:rsidP="002B6147">
      <w:pPr>
        <w:rPr>
          <w:rFonts w:ascii="Courier New" w:hAnsi="Courier New"/>
        </w:rPr>
      </w:pPr>
      <w:bookmarkStart w:id="351"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2" w:name="_MCCTEMPBM_CRPT22660235___4" w:colFirst="0" w:colLast="0"/>
            <w:bookmarkEnd w:id="351"/>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3" w:name="_MCCTEMPBM_CRPT22660236___7"/>
            <w:bookmarkEnd w:id="352"/>
            <w:r w:rsidRPr="008227B8">
              <w:rPr>
                <w:rFonts w:ascii="Arial" w:hAnsi="Arial" w:cs="Arial"/>
                <w:sz w:val="18"/>
              </w:rPr>
              <w:t>notifyNewAlarm</w:t>
            </w:r>
            <w:bookmarkEnd w:id="353"/>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4" w:name="_MCCTEMPBM_CRPT22660237___7"/>
            <w:r w:rsidRPr="008227B8">
              <w:rPr>
                <w:rFonts w:ascii="Arial" w:hAnsi="Arial" w:cs="Arial"/>
                <w:sz w:val="18"/>
              </w:rPr>
              <w:t>notifyClearedAlarm</w:t>
            </w:r>
            <w:bookmarkEnd w:id="354"/>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5" w:name="_MCCTEMPBM_CRPT22660238___7"/>
            <w:r w:rsidRPr="008227B8">
              <w:rPr>
                <w:rFonts w:ascii="Arial" w:hAnsi="Arial" w:cs="Arial"/>
                <w:sz w:val="18"/>
              </w:rPr>
              <w:t>notifyAlarmListRebuilt</w:t>
            </w:r>
            <w:bookmarkEnd w:id="355"/>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6" w:name="_MCCTEMPBM_CRPT22660239___7"/>
            <w:r w:rsidRPr="008227B8">
              <w:rPr>
                <w:rFonts w:ascii="Arial" w:hAnsi="Arial" w:cs="Arial"/>
                <w:sz w:val="18"/>
              </w:rPr>
              <w:t>notifyChangedAlarmGeneral</w:t>
            </w:r>
            <w:bookmarkEnd w:id="356"/>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7" w:name="_MCCTEMPBM_CRPT22660240___7"/>
            <w:r w:rsidRPr="008227B8">
              <w:rPr>
                <w:rFonts w:ascii="Arial" w:hAnsi="Arial" w:cs="Arial"/>
                <w:sz w:val="18"/>
              </w:rPr>
              <w:t>notifyChangedAlarm</w:t>
            </w:r>
            <w:bookmarkEnd w:id="357"/>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8" w:name="_MCCTEMPBM_CRPT22660241___7"/>
            <w:r w:rsidRPr="008227B8">
              <w:rPr>
                <w:rFonts w:ascii="Arial" w:hAnsi="Arial" w:cs="Arial"/>
                <w:sz w:val="18"/>
              </w:rPr>
              <w:t>notifyCorrelatedNotificationChanged</w:t>
            </w:r>
            <w:bookmarkEnd w:id="358"/>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9" w:name="_MCCTEMPBM_CRPT22660242___7"/>
            <w:r w:rsidRPr="008227B8">
              <w:rPr>
                <w:rFonts w:ascii="Arial" w:hAnsi="Arial" w:cs="Arial"/>
                <w:sz w:val="18"/>
              </w:rPr>
              <w:t>notifyAckStateChanged</w:t>
            </w:r>
            <w:bookmarkEnd w:id="359"/>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0" w:name="_MCCTEMPBM_CRPT22660243___7"/>
            <w:r w:rsidRPr="008227B8">
              <w:rPr>
                <w:rFonts w:ascii="Arial" w:hAnsi="Arial" w:cs="Arial"/>
                <w:sz w:val="18"/>
              </w:rPr>
              <w:t>notifyComments</w:t>
            </w:r>
            <w:bookmarkEnd w:id="360"/>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1" w:name="_MCCTEMPBM_CRPT22660244___7"/>
            <w:r w:rsidRPr="008227B8">
              <w:rPr>
                <w:rFonts w:ascii="Arial" w:hAnsi="Arial" w:cs="Arial"/>
                <w:sz w:val="18"/>
              </w:rPr>
              <w:t>notifyPotentialFaultyAlarmList</w:t>
            </w:r>
            <w:bookmarkEnd w:id="361"/>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2" w:name="_Toc157982688"/>
    </w:p>
    <w:p w14:paraId="5468549A" w14:textId="31BB21D8" w:rsidR="002B6147" w:rsidRPr="008227B8" w:rsidRDefault="00C77DBA" w:rsidP="004250E7">
      <w:pPr>
        <w:pStyle w:val="Heading3"/>
        <w:rPr>
          <w:rFonts w:eastAsia="SimSun"/>
          <w:lang w:eastAsia="zh-CN"/>
        </w:rPr>
      </w:pPr>
      <w:bookmarkStart w:id="363" w:name="_Toc212629491"/>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2"/>
      <w:bookmarkEnd w:id="363"/>
    </w:p>
    <w:p w14:paraId="418283EB" w14:textId="77777777" w:rsidR="002B6147" w:rsidRPr="008227B8" w:rsidRDefault="002B6147" w:rsidP="002B6147">
      <w:bookmarkStart w:id="364"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5" w:name="_MCCTEMPBM_CRPT22660246___4" w:colFirst="0" w:colLast="0"/>
            <w:bookmarkEnd w:id="364"/>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6" w:name="_MCCTEMPBM_CRPT22660247___7"/>
            <w:bookmarkEnd w:id="365"/>
            <w:r w:rsidRPr="008227B8">
              <w:rPr>
                <w:rFonts w:ascii="Arial" w:hAnsi="Arial" w:cs="Arial"/>
                <w:sz w:val="18"/>
              </w:rPr>
              <w:t>notifyMOICreation</w:t>
            </w:r>
            <w:bookmarkEnd w:id="366"/>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7" w:name="_MCCTEMPBM_CRPT22660248___7"/>
            <w:r w:rsidRPr="008227B8">
              <w:rPr>
                <w:rFonts w:ascii="Arial" w:hAnsi="Arial" w:cs="Arial"/>
                <w:sz w:val="18"/>
              </w:rPr>
              <w:t>notifyMOIDeletion</w:t>
            </w:r>
            <w:bookmarkEnd w:id="367"/>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8" w:name="_MCCTEMPBM_CRPT22660249___7"/>
            <w:r w:rsidRPr="008227B8">
              <w:rPr>
                <w:rFonts w:ascii="Arial" w:hAnsi="Arial" w:cs="Arial"/>
                <w:sz w:val="18"/>
              </w:rPr>
              <w:t>notifyMOIAttributeValueChanges</w:t>
            </w:r>
            <w:bookmarkEnd w:id="368"/>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9" w:name="_MCCTEMPBM_CRPT22660250___7"/>
            <w:r w:rsidRPr="008227B8">
              <w:rPr>
                <w:rFonts w:ascii="Arial" w:hAnsi="Arial" w:cs="Arial"/>
                <w:sz w:val="18"/>
              </w:rPr>
              <w:t>notifyMOIChanges</w:t>
            </w:r>
            <w:bookmarkEnd w:id="369"/>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0" w:name="_Toc157982689"/>
      <w:bookmarkStart w:id="371" w:name="_Toc212629492"/>
      <w:r w:rsidRPr="008227B8">
        <w:t>8</w:t>
      </w:r>
      <w:r w:rsidR="002B6147" w:rsidRPr="008227B8">
        <w:tab/>
        <w:t>Notifications</w:t>
      </w:r>
      <w:bookmarkEnd w:id="371"/>
      <w:r w:rsidR="002B6147" w:rsidRPr="008227B8">
        <w:t xml:space="preserve"> </w:t>
      </w:r>
      <w:bookmarkEnd w:id="370"/>
    </w:p>
    <w:p w14:paraId="436FF0CD" w14:textId="366E7C40" w:rsidR="0015281E" w:rsidRPr="008227B8" w:rsidRDefault="00C77DBA" w:rsidP="0015281E">
      <w:pPr>
        <w:pStyle w:val="Heading2"/>
      </w:pPr>
      <w:bookmarkStart w:id="372" w:name="_Toc157982690"/>
      <w:bookmarkStart w:id="373" w:name="_Toc212629493"/>
      <w:r w:rsidRPr="008227B8">
        <w:t>8.</w:t>
      </w:r>
      <w:r w:rsidR="002B6147" w:rsidRPr="008227B8">
        <w:t>1</w:t>
      </w:r>
      <w:r w:rsidR="002B6147" w:rsidRPr="008227B8">
        <w:tab/>
        <w:t>Overview</w:t>
      </w:r>
      <w:bookmarkEnd w:id="372"/>
      <w:bookmarkEnd w:id="373"/>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4" w:name="_Toc157982691"/>
      <w:bookmarkStart w:id="375" w:name="_Toc212629494"/>
      <w:r w:rsidRPr="008227B8">
        <w:t>8.</w:t>
      </w:r>
      <w:r w:rsidR="002B6147" w:rsidRPr="008227B8">
        <w:t>2</w:t>
      </w:r>
      <w:r w:rsidR="002B6147" w:rsidRPr="008227B8">
        <w:tab/>
        <w:t>notifyNewAlarm</w:t>
      </w:r>
      <w:bookmarkEnd w:id="374"/>
      <w:bookmarkEnd w:id="375"/>
    </w:p>
    <w:p w14:paraId="53D0BB98" w14:textId="1713D99A" w:rsidR="002B6147" w:rsidRPr="008227B8" w:rsidRDefault="00C77DBA" w:rsidP="004250E7">
      <w:pPr>
        <w:pStyle w:val="Heading3"/>
        <w:rPr>
          <w:rFonts w:eastAsia="SimSun"/>
          <w:lang w:eastAsia="zh-CN"/>
        </w:rPr>
      </w:pPr>
      <w:bookmarkStart w:id="376" w:name="_Toc157982692"/>
      <w:bookmarkStart w:id="377" w:name="_Toc212629495"/>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6"/>
      <w:bookmarkEnd w:id="377"/>
    </w:p>
    <w:p w14:paraId="09B99DEC" w14:textId="77777777" w:rsidR="002B6147" w:rsidRPr="008227B8" w:rsidRDefault="002B6147" w:rsidP="002B6147">
      <w:bookmarkStart w:id="378"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9" w:name="_Toc157982693"/>
      <w:bookmarkStart w:id="380" w:name="_Toc212629496"/>
      <w:bookmarkEnd w:id="378"/>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9"/>
      <w:bookmarkEnd w:id="380"/>
    </w:p>
    <w:p w14:paraId="6EF5416C" w14:textId="6DE2FE3F" w:rsidR="002B6147" w:rsidRPr="008227B8" w:rsidRDefault="002B6147" w:rsidP="000815A8">
      <w:bookmarkStart w:id="381"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2" w:name="_MCCTEMPBM_CRPT22660253___4"/>
      <w:bookmarkEnd w:id="381"/>
      <w:r w:rsidRPr="008227B8">
        <w:rPr>
          <w:rFonts w:hint="eastAsia"/>
          <w:lang w:eastAsia="zh-CN"/>
        </w:rPr>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3" w:name="_MCCTEMPBM_CRPT22660254___7"/>
            <w:bookmarkStart w:id="384" w:name="_MCCTEMPBM_CRPT22660256___7" w:colFirst="2" w:colLast="2"/>
            <w:bookmarkEnd w:id="382"/>
            <w:r w:rsidRPr="008227B8">
              <w:rPr>
                <w:rFonts w:ascii="Arial" w:hAnsi="Arial" w:cs="Arial"/>
                <w:sz w:val="18"/>
              </w:rPr>
              <w:t>objectClass</w:t>
            </w:r>
            <w:bookmarkEnd w:id="383"/>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5" w:name="_MCCTEMPBM_CRPT22660255___4"/>
            <w:r w:rsidRPr="008227B8">
              <w:rPr>
                <w:rFonts w:ascii="Arial" w:hAnsi="Arial" w:cs="Arial"/>
                <w:sz w:val="18"/>
              </w:rPr>
              <w:t>M</w:t>
            </w:r>
            <w:bookmarkEnd w:id="385"/>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6" w:name="_MCCTEMPBM_CRPT22660257___7"/>
            <w:bookmarkStart w:id="387" w:name="_MCCTEMPBM_CRPT22660259___7" w:colFirst="2" w:colLast="2"/>
            <w:bookmarkEnd w:id="384"/>
            <w:r w:rsidRPr="008227B8">
              <w:rPr>
                <w:rFonts w:ascii="Arial" w:hAnsi="Arial" w:cs="Arial"/>
                <w:sz w:val="18"/>
              </w:rPr>
              <w:t>objectInstance</w:t>
            </w:r>
            <w:bookmarkEnd w:id="386"/>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8" w:name="_MCCTEMPBM_CRPT22660258___4"/>
            <w:r w:rsidRPr="008227B8">
              <w:rPr>
                <w:rFonts w:ascii="Arial" w:hAnsi="Arial" w:cs="Arial"/>
                <w:sz w:val="18"/>
              </w:rPr>
              <w:t>M</w:t>
            </w:r>
            <w:bookmarkEnd w:id="388"/>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9" w:name="_MCCTEMPBM_CRPT22660260___7"/>
            <w:bookmarkStart w:id="390" w:name="_MCCTEMPBM_CRPT22660262___7" w:colFirst="2" w:colLast="2"/>
            <w:bookmarkEnd w:id="387"/>
            <w:r w:rsidRPr="008227B8">
              <w:rPr>
                <w:rFonts w:ascii="Arial" w:hAnsi="Arial" w:cs="Arial"/>
                <w:sz w:val="18"/>
              </w:rPr>
              <w:t>notificationId</w:t>
            </w:r>
            <w:bookmarkEnd w:id="389"/>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1" w:name="_MCCTEMPBM_CRPT22660261___4"/>
            <w:r w:rsidRPr="008227B8">
              <w:rPr>
                <w:rFonts w:ascii="Arial" w:hAnsi="Arial" w:cs="Arial"/>
                <w:sz w:val="18"/>
              </w:rPr>
              <w:t>M</w:t>
            </w:r>
            <w:bookmarkEnd w:id="391"/>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2" w:name="_MCCTEMPBM_CRPT22660263___7"/>
            <w:bookmarkEnd w:id="390"/>
            <w:r w:rsidRPr="008227B8">
              <w:rPr>
                <w:rFonts w:ascii="Arial" w:hAnsi="Arial" w:cs="Arial"/>
                <w:sz w:val="18"/>
              </w:rPr>
              <w:t>notificationType</w:t>
            </w:r>
            <w:bookmarkEnd w:id="392"/>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3" w:name="_MCCTEMPBM_CRPT22660264___4"/>
            <w:r w:rsidRPr="008227B8">
              <w:rPr>
                <w:rFonts w:ascii="Arial" w:hAnsi="Arial" w:cs="Arial"/>
                <w:sz w:val="18"/>
              </w:rPr>
              <w:t>M</w:t>
            </w:r>
            <w:bookmarkEnd w:id="393"/>
          </w:p>
        </w:tc>
        <w:tc>
          <w:tcPr>
            <w:tcW w:w="3165" w:type="dxa"/>
          </w:tcPr>
          <w:p w14:paraId="21A42362" w14:textId="77777777" w:rsidR="002B6147" w:rsidRPr="008227B8" w:rsidRDefault="002B6147" w:rsidP="002B6147">
            <w:pPr>
              <w:keepNext/>
              <w:keepLines/>
              <w:spacing w:after="0"/>
              <w:rPr>
                <w:rFonts w:ascii="Arial" w:hAnsi="Arial"/>
                <w:sz w:val="18"/>
              </w:rPr>
            </w:pPr>
            <w:bookmarkStart w:id="394" w:name="_MCCTEMPBM_CRPT22660265___7"/>
            <w:r w:rsidRPr="008227B8">
              <w:rPr>
                <w:rFonts w:ascii="Arial" w:hAnsi="Arial" w:cs="Arial"/>
                <w:sz w:val="18"/>
              </w:rPr>
              <w:t>"notifyNewAlarm"</w:t>
            </w:r>
            <w:bookmarkEnd w:id="394"/>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5" w:name="_MCCTEMPBM_CRPT22660266___7"/>
            <w:r w:rsidRPr="008227B8">
              <w:rPr>
                <w:rFonts w:ascii="Arial" w:hAnsi="Arial" w:cs="Arial"/>
                <w:sz w:val="18"/>
              </w:rPr>
              <w:t>eventTime</w:t>
            </w:r>
            <w:bookmarkEnd w:id="395"/>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6" w:name="_MCCTEMPBM_CRPT22660267___4"/>
            <w:r w:rsidRPr="008227B8">
              <w:rPr>
                <w:rFonts w:ascii="Arial" w:hAnsi="Arial" w:cs="Arial"/>
                <w:sz w:val="18"/>
              </w:rPr>
              <w:t>M</w:t>
            </w:r>
            <w:bookmarkEnd w:id="396"/>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7" w:name="_MCCTEMPBM_CRPT22660268___7"/>
            <w:r w:rsidRPr="008227B8">
              <w:rPr>
                <w:rFonts w:ascii="Arial" w:hAnsi="Arial" w:cs="Arial"/>
                <w:sz w:val="18"/>
              </w:rPr>
              <w:t>alarmRecord.alarmRaisedTime</w:t>
            </w:r>
            <w:bookmarkEnd w:id="397"/>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8" w:name="_MCCTEMPBM_CRPT22660269___7"/>
            <w:r w:rsidRPr="008227B8">
              <w:rPr>
                <w:rFonts w:ascii="Arial" w:hAnsi="Arial" w:cs="Arial"/>
                <w:sz w:val="18"/>
              </w:rPr>
              <w:t>systemDN</w:t>
            </w:r>
            <w:bookmarkEnd w:id="398"/>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9" w:name="_MCCTEMPBM_CRPT22660270___4"/>
            <w:r w:rsidRPr="008227B8">
              <w:rPr>
                <w:rFonts w:ascii="Arial" w:hAnsi="Arial" w:cs="Arial"/>
                <w:sz w:val="18"/>
              </w:rPr>
              <w:t>M</w:t>
            </w:r>
            <w:bookmarkEnd w:id="399"/>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0"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400"/>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1" w:name="_MCCTEMPBM_CRPT22660272___7"/>
            <w:r w:rsidRPr="008227B8">
              <w:rPr>
                <w:rFonts w:ascii="Arial" w:hAnsi="Arial" w:cs="Arial"/>
                <w:sz w:val="18"/>
              </w:rPr>
              <w:t>alarmId</w:t>
            </w:r>
            <w:bookmarkEnd w:id="401"/>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2" w:name="_MCCTEMPBM_CRPT22660273___4"/>
            <w:r w:rsidRPr="008227B8">
              <w:rPr>
                <w:rFonts w:ascii="Arial" w:hAnsi="Arial" w:cs="Arial"/>
                <w:sz w:val="18"/>
              </w:rPr>
              <w:t>M</w:t>
            </w:r>
            <w:bookmarkEnd w:id="402"/>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3" w:name="_MCCTEMPBM_CRPT22660274___7"/>
            <w:r w:rsidRPr="008227B8">
              <w:rPr>
                <w:rFonts w:ascii="Arial" w:hAnsi="Arial" w:cs="Arial"/>
                <w:sz w:val="18"/>
              </w:rPr>
              <w:t>alarmRecord.alarmId</w:t>
            </w:r>
            <w:bookmarkEnd w:id="403"/>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4" w:name="_MCCTEMPBM_CRPT22660275___7"/>
            <w:r w:rsidRPr="008227B8">
              <w:rPr>
                <w:rFonts w:ascii="Arial" w:hAnsi="Arial" w:cs="Arial"/>
                <w:sz w:val="18"/>
              </w:rPr>
              <w:t>alarmType</w:t>
            </w:r>
            <w:bookmarkEnd w:id="404"/>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5" w:name="_MCCTEMPBM_CRPT22660276___4"/>
            <w:r w:rsidRPr="008227B8">
              <w:rPr>
                <w:rFonts w:ascii="Arial" w:hAnsi="Arial"/>
                <w:sz w:val="18"/>
              </w:rPr>
              <w:t>M</w:t>
            </w:r>
            <w:bookmarkEnd w:id="405"/>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6" w:name="_MCCTEMPBM_CRPT22660277___7"/>
            <w:r w:rsidRPr="008227B8">
              <w:rPr>
                <w:rFonts w:ascii="Arial" w:hAnsi="Arial"/>
                <w:sz w:val="18"/>
              </w:rPr>
              <w:t>alarmRecord.alarmType</w:t>
            </w:r>
            <w:bookmarkEnd w:id="406"/>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7" w:name="_MCCTEMPBM_CRPT22660278___7"/>
            <w:r w:rsidRPr="008227B8">
              <w:rPr>
                <w:rFonts w:ascii="Arial" w:hAnsi="Arial" w:cs="Arial"/>
                <w:sz w:val="18"/>
              </w:rPr>
              <w:t>probableCause</w:t>
            </w:r>
            <w:bookmarkEnd w:id="407"/>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8" w:name="_MCCTEMPBM_CRPT22660279___4"/>
            <w:r w:rsidRPr="008227B8">
              <w:rPr>
                <w:rFonts w:ascii="Arial" w:hAnsi="Arial" w:cs="Arial"/>
                <w:sz w:val="18"/>
              </w:rPr>
              <w:t>M</w:t>
            </w:r>
            <w:bookmarkEnd w:id="408"/>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9" w:name="_MCCTEMPBM_CRPT22660280___7"/>
            <w:r w:rsidRPr="008227B8">
              <w:rPr>
                <w:rFonts w:ascii="Arial" w:hAnsi="Arial" w:cs="Arial"/>
                <w:sz w:val="18"/>
              </w:rPr>
              <w:t>alarmRecord.probableCause</w:t>
            </w:r>
            <w:bookmarkEnd w:id="409"/>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0" w:name="_MCCTEMPBM_CRPT22660281___7"/>
            <w:r w:rsidRPr="008227B8">
              <w:rPr>
                <w:rFonts w:ascii="Arial" w:hAnsi="Arial" w:cs="Arial"/>
                <w:sz w:val="18"/>
              </w:rPr>
              <w:t>perceivedSeverity</w:t>
            </w:r>
            <w:bookmarkEnd w:id="410"/>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1" w:name="_MCCTEMPBM_CRPT22660282___4"/>
            <w:r w:rsidRPr="008227B8">
              <w:rPr>
                <w:rFonts w:ascii="Arial" w:hAnsi="Arial" w:cs="Arial"/>
                <w:sz w:val="18"/>
              </w:rPr>
              <w:t>M</w:t>
            </w:r>
            <w:bookmarkEnd w:id="411"/>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2" w:name="_MCCTEMPBM_CRPT22660283___7"/>
            <w:r w:rsidRPr="008227B8">
              <w:rPr>
                <w:rFonts w:ascii="Arial" w:hAnsi="Arial" w:cs="Arial"/>
                <w:sz w:val="18"/>
              </w:rPr>
              <w:t>alarmRecord.perceivedSeverity</w:t>
            </w:r>
            <w:bookmarkEnd w:id="412"/>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3" w:name="_MCCTEMPBM_CRPT22660284___7"/>
            <w:r w:rsidRPr="008227B8">
              <w:rPr>
                <w:rFonts w:ascii="Arial" w:hAnsi="Arial" w:cs="Arial"/>
                <w:sz w:val="18"/>
              </w:rPr>
              <w:t>specificProblem</w:t>
            </w:r>
            <w:bookmarkEnd w:id="413"/>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4" w:name="_MCCTEMPBM_CRPT22660285___4"/>
            <w:r w:rsidRPr="008227B8">
              <w:rPr>
                <w:rFonts w:ascii="Arial" w:hAnsi="Arial" w:cs="Arial"/>
                <w:sz w:val="18"/>
              </w:rPr>
              <w:t>O</w:t>
            </w:r>
            <w:bookmarkEnd w:id="414"/>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5" w:name="_MCCTEMPBM_CRPT22660286___7"/>
            <w:r w:rsidRPr="008227B8">
              <w:rPr>
                <w:rFonts w:ascii="Arial" w:hAnsi="Arial" w:cs="Arial"/>
                <w:sz w:val="18"/>
              </w:rPr>
              <w:t>alarmRecord.specificProblem</w:t>
            </w:r>
            <w:bookmarkEnd w:id="415"/>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6" w:name="_MCCTEMPBM_CRPT22660287___7"/>
            <w:bookmarkStart w:id="417" w:name="_MCCTEMPBM_CRPT22660289___7" w:colFirst="2" w:colLast="2"/>
            <w:r w:rsidRPr="008227B8">
              <w:rPr>
                <w:rFonts w:ascii="Arial" w:hAnsi="Arial" w:cs="Arial"/>
                <w:sz w:val="18"/>
              </w:rPr>
              <w:t>backedUpStatus</w:t>
            </w:r>
            <w:bookmarkEnd w:id="416"/>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8" w:name="_MCCTEMPBM_CRPT22660288___4"/>
            <w:r w:rsidRPr="008227B8">
              <w:rPr>
                <w:rFonts w:ascii="Arial" w:hAnsi="Arial" w:cs="Arial"/>
                <w:sz w:val="18"/>
              </w:rPr>
              <w:t>CO</w:t>
            </w:r>
            <w:bookmarkEnd w:id="418"/>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9" w:name="_MCCTEMPBM_CRPT22660290___7"/>
            <w:bookmarkEnd w:id="417"/>
            <w:r w:rsidRPr="008227B8">
              <w:rPr>
                <w:rFonts w:ascii="Arial" w:hAnsi="Arial" w:cs="Arial"/>
                <w:sz w:val="18"/>
              </w:rPr>
              <w:t>backUpObject</w:t>
            </w:r>
            <w:bookmarkEnd w:id="419"/>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0" w:name="_MCCTEMPBM_CRPT22660291___4"/>
            <w:r w:rsidRPr="008227B8">
              <w:rPr>
                <w:rFonts w:ascii="Arial" w:hAnsi="Arial" w:cs="Arial"/>
                <w:sz w:val="18"/>
              </w:rPr>
              <w:t>CO</w:t>
            </w:r>
            <w:bookmarkEnd w:id="420"/>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1"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1"/>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2" w:name="_MCCTEMPBM_CRPT22660293___7"/>
            <w:r w:rsidRPr="008227B8">
              <w:rPr>
                <w:rFonts w:ascii="Arial" w:hAnsi="Arial" w:cs="Arial"/>
                <w:sz w:val="18"/>
              </w:rPr>
              <w:t>Used only in non-security notifications.</w:t>
            </w:r>
            <w:bookmarkEnd w:id="422"/>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3" w:name="_MCCTEMPBM_CRPT22660294___7"/>
            <w:bookmarkStart w:id="424" w:name="_MCCTEMPBM_CRPT22660296___7" w:colFirst="2" w:colLast="2"/>
            <w:r w:rsidRPr="008227B8">
              <w:rPr>
                <w:rFonts w:ascii="Arial" w:hAnsi="Arial" w:cs="Arial"/>
                <w:sz w:val="18"/>
              </w:rPr>
              <w:t>trendIndication</w:t>
            </w:r>
            <w:bookmarkEnd w:id="423"/>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5" w:name="_MCCTEMPBM_CRPT22660295___4"/>
            <w:r w:rsidRPr="008227B8">
              <w:rPr>
                <w:rFonts w:ascii="Arial" w:hAnsi="Arial" w:cs="Arial"/>
                <w:sz w:val="18"/>
              </w:rPr>
              <w:t>CO</w:t>
            </w:r>
            <w:bookmarkEnd w:id="425"/>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6" w:name="_MCCTEMPBM_CRPT22660297___7"/>
            <w:bookmarkStart w:id="427" w:name="_MCCTEMPBM_CRPT22660299___7" w:colFirst="2" w:colLast="2"/>
            <w:bookmarkEnd w:id="424"/>
            <w:r w:rsidRPr="008227B8">
              <w:rPr>
                <w:rFonts w:ascii="Arial" w:hAnsi="Arial" w:cs="Arial"/>
                <w:sz w:val="18"/>
              </w:rPr>
              <w:t>thresholdInfo</w:t>
            </w:r>
            <w:bookmarkEnd w:id="426"/>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8" w:name="_MCCTEMPBM_CRPT22660298___4"/>
            <w:r w:rsidRPr="008227B8">
              <w:rPr>
                <w:rFonts w:ascii="Arial" w:hAnsi="Arial" w:cs="Arial"/>
                <w:sz w:val="18"/>
              </w:rPr>
              <w:t>CO</w:t>
            </w:r>
            <w:bookmarkEnd w:id="428"/>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9" w:name="_MCCTEMPBM_CRPT22660300___7"/>
            <w:bookmarkEnd w:id="427"/>
            <w:r w:rsidRPr="008227B8">
              <w:rPr>
                <w:rFonts w:ascii="Arial" w:hAnsi="Arial" w:cs="Arial"/>
                <w:sz w:val="18"/>
              </w:rPr>
              <w:t>correlatedNotifications</w:t>
            </w:r>
            <w:bookmarkEnd w:id="429"/>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0" w:name="_MCCTEMPBM_CRPT22660301___4"/>
            <w:r w:rsidRPr="008227B8">
              <w:rPr>
                <w:rFonts w:ascii="Arial" w:hAnsi="Arial" w:cs="Arial"/>
                <w:sz w:val="18"/>
              </w:rPr>
              <w:t>O</w:t>
            </w:r>
            <w:bookmarkEnd w:id="430"/>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1" w:name="_MCCTEMPBM_CRPT22660302___7"/>
            <w:r w:rsidRPr="008227B8">
              <w:rPr>
                <w:rFonts w:ascii="Arial" w:hAnsi="Arial" w:cs="Arial"/>
                <w:sz w:val="18"/>
              </w:rPr>
              <w:t>alarmRecord.correlatedNotifications</w:t>
            </w:r>
            <w:bookmarkEnd w:id="431"/>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2" w:name="_MCCTEMPBM_CRPT22660303___7"/>
            <w:bookmarkStart w:id="433" w:name="_MCCTEMPBM_CRPT22660305___7" w:colFirst="2" w:colLast="2"/>
            <w:r w:rsidRPr="008227B8">
              <w:rPr>
                <w:rFonts w:ascii="Arial" w:hAnsi="Arial" w:cs="Arial"/>
                <w:sz w:val="18"/>
              </w:rPr>
              <w:t>stateChangeDefinition</w:t>
            </w:r>
            <w:bookmarkEnd w:id="432"/>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4" w:name="_MCCTEMPBM_CRPT22660304___4"/>
            <w:r w:rsidRPr="008227B8">
              <w:rPr>
                <w:rFonts w:ascii="Arial" w:hAnsi="Arial" w:cs="Arial"/>
                <w:sz w:val="18"/>
              </w:rPr>
              <w:t>CO</w:t>
            </w:r>
            <w:bookmarkEnd w:id="434"/>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5" w:name="_MCCTEMPBM_CRPT22660306___7"/>
            <w:bookmarkStart w:id="436" w:name="_MCCTEMPBM_CRPT22660308___7" w:colFirst="2" w:colLast="2"/>
            <w:bookmarkEnd w:id="433"/>
            <w:r w:rsidRPr="008227B8">
              <w:rPr>
                <w:rFonts w:ascii="Arial" w:hAnsi="Arial" w:cs="Arial"/>
                <w:sz w:val="18"/>
              </w:rPr>
              <w:t>monitoredAttributes</w:t>
            </w:r>
            <w:bookmarkEnd w:id="435"/>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7" w:name="_MCCTEMPBM_CRPT22660307___4"/>
            <w:r w:rsidRPr="008227B8">
              <w:rPr>
                <w:rFonts w:ascii="Arial" w:hAnsi="Arial" w:cs="Arial"/>
                <w:sz w:val="18"/>
              </w:rPr>
              <w:t>CO</w:t>
            </w:r>
            <w:bookmarkEnd w:id="437"/>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8" w:name="_MCCTEMPBM_CRPT22660309___7"/>
            <w:bookmarkStart w:id="439" w:name="_MCCTEMPBM_CRPT22660311___7" w:colFirst="2" w:colLast="2"/>
            <w:bookmarkEnd w:id="436"/>
            <w:r w:rsidRPr="008227B8">
              <w:rPr>
                <w:rFonts w:ascii="Arial" w:hAnsi="Arial" w:cs="Arial"/>
                <w:sz w:val="18"/>
              </w:rPr>
              <w:t>proposedRepairActions</w:t>
            </w:r>
            <w:bookmarkEnd w:id="438"/>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0" w:name="_MCCTEMPBM_CRPT22660310___4"/>
            <w:r w:rsidRPr="008227B8">
              <w:rPr>
                <w:rFonts w:ascii="Arial" w:hAnsi="Arial" w:cs="Arial"/>
                <w:sz w:val="18"/>
              </w:rPr>
              <w:t>CO</w:t>
            </w:r>
            <w:bookmarkEnd w:id="440"/>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1" w:name="_MCCTEMPBM_CRPT22660312___7"/>
            <w:bookmarkEnd w:id="439"/>
            <w:r w:rsidRPr="008227B8">
              <w:rPr>
                <w:rFonts w:ascii="Arial" w:hAnsi="Arial" w:cs="Arial"/>
                <w:sz w:val="18"/>
              </w:rPr>
              <w:t>additionalText</w:t>
            </w:r>
            <w:bookmarkEnd w:id="441"/>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2" w:name="_MCCTEMPBM_CRPT22660313___4"/>
            <w:r w:rsidRPr="008227B8">
              <w:rPr>
                <w:rFonts w:ascii="Arial" w:hAnsi="Arial" w:cs="Arial"/>
                <w:sz w:val="18"/>
              </w:rPr>
              <w:t>O</w:t>
            </w:r>
            <w:bookmarkEnd w:id="442"/>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3" w:name="_MCCTEMPBM_CRPT22660314___7"/>
            <w:r w:rsidRPr="008227B8">
              <w:rPr>
                <w:rFonts w:ascii="Arial" w:hAnsi="Arial" w:cs="Arial"/>
                <w:sz w:val="18"/>
              </w:rPr>
              <w:t>alarmRecord.additionalText</w:t>
            </w:r>
            <w:bookmarkEnd w:id="443"/>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4" w:name="_MCCTEMPBM_CRPT22660315___7"/>
            <w:r w:rsidRPr="008227B8">
              <w:rPr>
                <w:rFonts w:ascii="Arial" w:hAnsi="Arial" w:cs="Arial"/>
                <w:sz w:val="18"/>
              </w:rPr>
              <w:t>additionalInformation</w:t>
            </w:r>
            <w:bookmarkEnd w:id="444"/>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5" w:name="_MCCTEMPBM_CRPT22660316___4"/>
            <w:r w:rsidRPr="008227B8">
              <w:rPr>
                <w:rFonts w:ascii="Arial" w:hAnsi="Arial" w:cs="Arial"/>
                <w:sz w:val="18"/>
              </w:rPr>
              <w:t>O</w:t>
            </w:r>
            <w:bookmarkEnd w:id="445"/>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6" w:name="_MCCTEMPBM_CRPT22660317___7"/>
            <w:r w:rsidRPr="008227B8">
              <w:rPr>
                <w:rFonts w:ascii="Arial" w:hAnsi="Arial" w:cs="Arial"/>
                <w:sz w:val="18"/>
              </w:rPr>
              <w:t>alarmRecord.additionalInformation</w:t>
            </w:r>
            <w:bookmarkEnd w:id="446"/>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7" w:name="_MCCTEMPBM_CRPT22660318___7"/>
            <w:r w:rsidRPr="008227B8">
              <w:rPr>
                <w:rFonts w:ascii="Arial" w:hAnsi="Arial" w:cs="Arial"/>
                <w:sz w:val="18"/>
              </w:rPr>
              <w:t>rootCauseIndicator</w:t>
            </w:r>
            <w:bookmarkEnd w:id="447"/>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8" w:name="_MCCTEMPBM_CRPT22660319___4"/>
            <w:r w:rsidRPr="008227B8">
              <w:rPr>
                <w:rFonts w:ascii="Arial" w:hAnsi="Arial" w:cs="Arial" w:hint="eastAsia"/>
                <w:sz w:val="18"/>
                <w:lang w:eastAsia="zh-CN"/>
              </w:rPr>
              <w:t>O</w:t>
            </w:r>
            <w:bookmarkEnd w:id="448"/>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9" w:name="_MCCTEMPBM_CRPT22660320___7"/>
            <w:r w:rsidRPr="008227B8">
              <w:rPr>
                <w:rFonts w:ascii="Arial" w:hAnsi="Arial" w:cs="Arial"/>
                <w:sz w:val="18"/>
              </w:rPr>
              <w:t>alarmRecord.rootCauseIndicator</w:t>
            </w:r>
            <w:bookmarkEnd w:id="449"/>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0" w:name="_MCCTEMPBM_CRPT22660321___7"/>
            <w:bookmarkStart w:id="451" w:name="_MCCTEMPBM_CRPT22660323___7" w:colFirst="2" w:colLast="3"/>
            <w:r w:rsidRPr="008227B8">
              <w:rPr>
                <w:rFonts w:ascii="Arial" w:eastAsia="SimSun" w:hAnsi="Arial" w:cs="Arial"/>
                <w:sz w:val="18"/>
                <w:szCs w:val="18"/>
              </w:rPr>
              <w:t>serviceUser</w:t>
            </w:r>
            <w:bookmarkEnd w:id="450"/>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2___4"/>
            <w:r w:rsidRPr="008227B8">
              <w:rPr>
                <w:rFonts w:ascii="Arial" w:eastAsia="SimSun" w:hAnsi="Arial" w:cs="Arial"/>
                <w:sz w:val="18"/>
                <w:szCs w:val="18"/>
              </w:rPr>
              <w:t>CM</w:t>
            </w:r>
            <w:bookmarkEnd w:id="452"/>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3" w:name="_MCCTEMPBM_CRPT22660324___7"/>
            <w:bookmarkStart w:id="454" w:name="_MCCTEMPBM_CRPT22660326___7" w:colFirst="2" w:colLast="3"/>
            <w:bookmarkEnd w:id="451"/>
            <w:r w:rsidRPr="008227B8">
              <w:rPr>
                <w:rFonts w:ascii="Arial" w:eastAsia="SimSun" w:hAnsi="Arial" w:cs="Arial"/>
                <w:sz w:val="18"/>
                <w:szCs w:val="18"/>
              </w:rPr>
              <w:t>serviceProvider</w:t>
            </w:r>
            <w:bookmarkEnd w:id="453"/>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5___4"/>
            <w:r w:rsidRPr="008227B8">
              <w:rPr>
                <w:rFonts w:ascii="Arial" w:eastAsia="SimSun" w:hAnsi="Arial" w:cs="Arial"/>
                <w:sz w:val="18"/>
                <w:szCs w:val="18"/>
              </w:rPr>
              <w:t>CM</w:t>
            </w:r>
            <w:bookmarkEnd w:id="455"/>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6" w:name="_MCCTEMPBM_CRPT22660327___7"/>
            <w:bookmarkStart w:id="457" w:name="_MCCTEMPBM_CRPT22660329___7" w:colFirst="2" w:colLast="3"/>
            <w:bookmarkEnd w:id="454"/>
            <w:r w:rsidRPr="008227B8">
              <w:rPr>
                <w:rFonts w:ascii="Arial" w:eastAsia="SimSun" w:hAnsi="Arial" w:cs="Arial"/>
                <w:sz w:val="18"/>
                <w:szCs w:val="18"/>
              </w:rPr>
              <w:t>securityAlarmDetector</w:t>
            </w:r>
            <w:bookmarkEnd w:id="456"/>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8" w:name="_MCCTEMPBM_CRPT22660328___4"/>
            <w:r w:rsidRPr="008227B8">
              <w:rPr>
                <w:rFonts w:ascii="Arial" w:eastAsia="SimSun" w:hAnsi="Arial" w:cs="Arial"/>
                <w:sz w:val="18"/>
                <w:szCs w:val="18"/>
              </w:rPr>
              <w:t>CM</w:t>
            </w:r>
            <w:bookmarkEnd w:id="458"/>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57"/>
    </w:tbl>
    <w:p w14:paraId="2EE7D218" w14:textId="77777777" w:rsidR="002B6147" w:rsidRPr="008227B8" w:rsidRDefault="002B6147" w:rsidP="002B6147"/>
    <w:p w14:paraId="0E73A436" w14:textId="47646B4A" w:rsidR="002B6147" w:rsidRPr="008227B8" w:rsidRDefault="00C77DBA" w:rsidP="00DE5104">
      <w:pPr>
        <w:pStyle w:val="Heading2"/>
      </w:pPr>
      <w:bookmarkStart w:id="459" w:name="_Toc157982694"/>
      <w:bookmarkStart w:id="460" w:name="_Toc212629497"/>
      <w:r w:rsidRPr="008227B8">
        <w:t>8.</w:t>
      </w:r>
      <w:r w:rsidR="002B6147" w:rsidRPr="008227B8">
        <w:t>3</w:t>
      </w:r>
      <w:r w:rsidR="002B6147" w:rsidRPr="008227B8">
        <w:tab/>
        <w:t>notifyClearedAlarm</w:t>
      </w:r>
      <w:bookmarkEnd w:id="459"/>
      <w:bookmarkEnd w:id="460"/>
    </w:p>
    <w:p w14:paraId="056F55A8" w14:textId="4F8E8546" w:rsidR="002B6147" w:rsidRPr="008227B8" w:rsidRDefault="00C77DBA" w:rsidP="004250E7">
      <w:pPr>
        <w:pStyle w:val="Heading3"/>
        <w:rPr>
          <w:rFonts w:eastAsia="SimSun"/>
        </w:rPr>
      </w:pPr>
      <w:bookmarkStart w:id="461" w:name="_Toc157982695"/>
      <w:bookmarkStart w:id="462" w:name="_Toc212629498"/>
      <w:r w:rsidRPr="008227B8">
        <w:rPr>
          <w:rFonts w:eastAsia="SimSun"/>
        </w:rPr>
        <w:t>8.</w:t>
      </w:r>
      <w:r w:rsidR="002B6147" w:rsidRPr="008227B8">
        <w:rPr>
          <w:rFonts w:eastAsia="SimSun"/>
        </w:rPr>
        <w:t>3.1</w:t>
      </w:r>
      <w:r w:rsidR="002B6147" w:rsidRPr="008227B8">
        <w:rPr>
          <w:rFonts w:eastAsia="SimSun"/>
        </w:rPr>
        <w:tab/>
        <w:t>Definition</w:t>
      </w:r>
      <w:bookmarkEnd w:id="461"/>
      <w:bookmarkEnd w:id="462"/>
    </w:p>
    <w:p w14:paraId="1B35BDB0" w14:textId="77777777" w:rsidR="002B6147" w:rsidRPr="008227B8" w:rsidRDefault="002B6147" w:rsidP="002B6147">
      <w:pPr>
        <w:rPr>
          <w:lang w:eastAsia="zh-CN"/>
        </w:rPr>
      </w:pPr>
      <w:bookmarkStart w:id="463"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4" w:name="_Toc157982696"/>
      <w:bookmarkStart w:id="465" w:name="_Toc212629499"/>
      <w:bookmarkEnd w:id="463"/>
      <w:r w:rsidRPr="008227B8">
        <w:rPr>
          <w:rFonts w:eastAsia="SimSun"/>
          <w:lang w:eastAsia="zh-CN"/>
        </w:rPr>
        <w:t>8.</w:t>
      </w:r>
      <w:r w:rsidR="002B6147" w:rsidRPr="008227B8">
        <w:rPr>
          <w:rFonts w:eastAsia="SimSun"/>
          <w:lang w:eastAsia="zh-CN"/>
        </w:rPr>
        <w:t>3.2</w:t>
      </w:r>
      <w:r w:rsidR="002B6147" w:rsidRPr="008227B8">
        <w:rPr>
          <w:rFonts w:eastAsia="SimSun"/>
          <w:lang w:eastAsia="zh-CN"/>
        </w:rPr>
        <w:tab/>
        <w:t>Input parameters</w:t>
      </w:r>
      <w:bookmarkEnd w:id="464"/>
      <w:bookmarkEnd w:id="465"/>
    </w:p>
    <w:p w14:paraId="54DD5D85" w14:textId="126673F0" w:rsidR="002B6147" w:rsidRPr="008227B8" w:rsidRDefault="002B6147" w:rsidP="008227B8">
      <w:pPr>
        <w:pStyle w:val="TH"/>
        <w:rPr>
          <w:lang w:eastAsia="zh-CN"/>
        </w:rPr>
      </w:pPr>
      <w:bookmarkStart w:id="466"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7" w:name="_MCCTEMPBM_CRPT22660332___7"/>
            <w:bookmarkEnd w:id="466"/>
            <w:r w:rsidRPr="008227B8">
              <w:rPr>
                <w:rFonts w:ascii="Arial" w:hAnsi="Arial" w:cs="Arial"/>
                <w:sz w:val="18"/>
              </w:rPr>
              <w:t>objectClass</w:t>
            </w:r>
            <w:bookmarkEnd w:id="467"/>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8" w:name="_MCCTEMPBM_CRPT22660333___4"/>
            <w:r w:rsidRPr="008227B8">
              <w:rPr>
                <w:rFonts w:ascii="Arial" w:hAnsi="Arial" w:cs="Arial"/>
                <w:sz w:val="18"/>
              </w:rPr>
              <w:t>M</w:t>
            </w:r>
            <w:bookmarkEnd w:id="468"/>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69"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69"/>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0" w:name="_MCCTEMPBM_CRPT22660335___7"/>
            <w:bookmarkStart w:id="471" w:name="_MCCTEMPBM_CRPT22660337___7" w:colFirst="2" w:colLast="2"/>
            <w:r w:rsidRPr="008227B8">
              <w:rPr>
                <w:rFonts w:ascii="Arial" w:hAnsi="Arial" w:cs="Arial"/>
                <w:sz w:val="18"/>
              </w:rPr>
              <w:t>objectInstance</w:t>
            </w:r>
            <w:bookmarkEnd w:id="470"/>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2" w:name="_MCCTEMPBM_CRPT22660336___4"/>
            <w:r w:rsidRPr="008227B8">
              <w:rPr>
                <w:rFonts w:ascii="Arial" w:hAnsi="Arial" w:cs="Arial"/>
                <w:sz w:val="18"/>
              </w:rPr>
              <w:t>M</w:t>
            </w:r>
            <w:bookmarkEnd w:id="472"/>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3" w:name="_MCCTEMPBM_CRPT22660338___7"/>
            <w:bookmarkEnd w:id="471"/>
            <w:r w:rsidRPr="008227B8">
              <w:rPr>
                <w:rFonts w:ascii="Arial" w:hAnsi="Arial" w:cs="Arial"/>
                <w:sz w:val="18"/>
              </w:rPr>
              <w:t>notificationId</w:t>
            </w:r>
            <w:bookmarkEnd w:id="473"/>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4" w:name="_MCCTEMPBM_CRPT22660339___4"/>
            <w:r w:rsidRPr="008227B8">
              <w:rPr>
                <w:rFonts w:ascii="Arial" w:hAnsi="Arial" w:cs="Arial"/>
                <w:sz w:val="18"/>
              </w:rPr>
              <w:t>M</w:t>
            </w:r>
            <w:bookmarkEnd w:id="474"/>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75"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75"/>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6" w:name="_MCCTEMPBM_CRPT22660341___7"/>
            <w:r w:rsidRPr="008227B8">
              <w:rPr>
                <w:rFonts w:ascii="Arial" w:hAnsi="Arial" w:cs="Courier New"/>
                <w:sz w:val="18"/>
              </w:rPr>
              <w:t>notificationType</w:t>
            </w:r>
            <w:bookmarkEnd w:id="476"/>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42___4"/>
            <w:r w:rsidRPr="008227B8">
              <w:rPr>
                <w:rFonts w:ascii="Arial" w:hAnsi="Arial" w:cs="Arial"/>
                <w:sz w:val="18"/>
              </w:rPr>
              <w:t>M</w:t>
            </w:r>
            <w:bookmarkEnd w:id="477"/>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8" w:name="_MCCTEMPBM_CRPT22660343___7"/>
            <w:r w:rsidRPr="008227B8">
              <w:rPr>
                <w:rFonts w:ascii="Arial" w:hAnsi="Arial" w:cs="Arial"/>
                <w:sz w:val="18"/>
              </w:rPr>
              <w:t>"notifyClearedAlarm"</w:t>
            </w:r>
            <w:bookmarkEnd w:id="478"/>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9" w:name="_MCCTEMPBM_CRPT22660344___7"/>
            <w:r w:rsidRPr="008227B8">
              <w:rPr>
                <w:rFonts w:ascii="Arial" w:hAnsi="Arial" w:cs="Arial"/>
                <w:sz w:val="18"/>
              </w:rPr>
              <w:t>eventTime</w:t>
            </w:r>
            <w:bookmarkEnd w:id="479"/>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0" w:name="_MCCTEMPBM_CRPT22660345___4"/>
            <w:r w:rsidRPr="008227B8">
              <w:rPr>
                <w:rFonts w:ascii="Arial" w:hAnsi="Arial" w:cs="Arial"/>
                <w:sz w:val="18"/>
              </w:rPr>
              <w:t>M</w:t>
            </w:r>
            <w:bookmarkEnd w:id="480"/>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1" w:name="_MCCTEMPBM_CRPT22660346___7"/>
            <w:r w:rsidRPr="008227B8">
              <w:rPr>
                <w:rFonts w:ascii="Arial" w:hAnsi="Arial" w:cs="Arial"/>
                <w:sz w:val="18"/>
              </w:rPr>
              <w:t>alarmRecord.</w:t>
            </w:r>
            <w:r w:rsidRPr="008227B8">
              <w:rPr>
                <w:rFonts w:ascii="Arial" w:hAnsi="Arial" w:cs="Arial"/>
                <w:sz w:val="18"/>
                <w:szCs w:val="18"/>
              </w:rPr>
              <w:t>alarmClearedTime</w:t>
            </w:r>
            <w:bookmarkEnd w:id="481"/>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2" w:name="_MCCTEMPBM_CRPT22660347___7"/>
            <w:r w:rsidRPr="008227B8">
              <w:rPr>
                <w:rFonts w:ascii="Arial" w:hAnsi="Arial" w:cs="Arial"/>
                <w:sz w:val="18"/>
              </w:rPr>
              <w:t>systemDN</w:t>
            </w:r>
            <w:bookmarkEnd w:id="482"/>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3" w:name="_MCCTEMPBM_CRPT22660348___4"/>
            <w:r w:rsidRPr="008227B8">
              <w:rPr>
                <w:rFonts w:ascii="Arial" w:hAnsi="Arial" w:cs="Arial"/>
                <w:sz w:val="18"/>
              </w:rPr>
              <w:t>M</w:t>
            </w:r>
            <w:bookmarkEnd w:id="483"/>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84"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84"/>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5" w:name="_MCCTEMPBM_CRPT22660350___7"/>
            <w:r w:rsidRPr="008227B8">
              <w:rPr>
                <w:rFonts w:ascii="Arial" w:hAnsi="Arial" w:cs="Courier New"/>
                <w:sz w:val="18"/>
              </w:rPr>
              <w:t>alarmId</w:t>
            </w:r>
            <w:bookmarkEnd w:id="485"/>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1___4"/>
            <w:r w:rsidRPr="008227B8">
              <w:rPr>
                <w:rFonts w:ascii="Arial" w:hAnsi="Arial" w:cs="Arial"/>
                <w:sz w:val="18"/>
              </w:rPr>
              <w:t>M</w:t>
            </w:r>
            <w:bookmarkEnd w:id="486"/>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7" w:name="_MCCTEMPBM_CRPT22660352___7"/>
            <w:r w:rsidRPr="008227B8">
              <w:rPr>
                <w:rFonts w:ascii="Arial" w:hAnsi="Arial" w:cs="Arial"/>
                <w:sz w:val="18"/>
              </w:rPr>
              <w:t>alarmRecord.alarmId</w:t>
            </w:r>
            <w:bookmarkEnd w:id="487"/>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8" w:name="_MCCTEMPBM_CRPT22660353___7"/>
            <w:r w:rsidRPr="008227B8">
              <w:rPr>
                <w:rFonts w:ascii="Arial" w:hAnsi="Arial" w:cs="Courier New"/>
                <w:sz w:val="18"/>
              </w:rPr>
              <w:t>alarmType</w:t>
            </w:r>
            <w:bookmarkEnd w:id="488"/>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4___4"/>
            <w:r w:rsidRPr="008227B8">
              <w:rPr>
                <w:rFonts w:ascii="Arial" w:hAnsi="Arial" w:cs="Arial"/>
                <w:sz w:val="18"/>
              </w:rPr>
              <w:t>M</w:t>
            </w:r>
            <w:bookmarkEnd w:id="489"/>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0" w:name="_MCCTEMPBM_CRPT22660355___7"/>
            <w:r w:rsidRPr="008227B8">
              <w:rPr>
                <w:rFonts w:ascii="Arial" w:hAnsi="Arial" w:cs="Arial"/>
                <w:sz w:val="18"/>
              </w:rPr>
              <w:t>alarmRecord.alarmType</w:t>
            </w:r>
            <w:bookmarkEnd w:id="490"/>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1" w:name="_MCCTEMPBM_CRPT22660356___7"/>
            <w:r w:rsidRPr="008227B8">
              <w:rPr>
                <w:rFonts w:ascii="Arial" w:hAnsi="Arial" w:cs="Courier New"/>
                <w:sz w:val="18"/>
              </w:rPr>
              <w:t>probableCause</w:t>
            </w:r>
            <w:bookmarkEnd w:id="491"/>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2" w:name="_MCCTEMPBM_CRPT22660357___4"/>
            <w:r w:rsidRPr="008227B8">
              <w:rPr>
                <w:rFonts w:ascii="Arial" w:hAnsi="Arial" w:cs="Arial"/>
                <w:sz w:val="18"/>
              </w:rPr>
              <w:t>M</w:t>
            </w:r>
            <w:bookmarkEnd w:id="492"/>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3"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3"/>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4" w:name="_MCCTEMPBM_CRPT22660359___7"/>
            <w:bookmarkStart w:id="495" w:name="_MCCTEMPBM_CRPT22660361___7" w:colFirst="2" w:colLast="2"/>
            <w:r w:rsidRPr="008227B8">
              <w:rPr>
                <w:rFonts w:ascii="Arial" w:hAnsi="Arial" w:cs="Courier New"/>
                <w:sz w:val="18"/>
              </w:rPr>
              <w:t>perceivedSeverity</w:t>
            </w:r>
            <w:bookmarkEnd w:id="494"/>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6" w:name="_MCCTEMPBM_CRPT22660360___4"/>
            <w:r w:rsidRPr="008227B8">
              <w:rPr>
                <w:rFonts w:ascii="Arial" w:hAnsi="Arial" w:cs="Arial"/>
                <w:sz w:val="18"/>
              </w:rPr>
              <w:t>M</w:t>
            </w:r>
            <w:bookmarkEnd w:id="496"/>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7" w:name="_MCCTEMPBM_CRPT22660362___7"/>
            <w:bookmarkEnd w:id="495"/>
            <w:r w:rsidRPr="008227B8">
              <w:rPr>
                <w:rFonts w:ascii="Arial" w:hAnsi="Arial" w:cs="Courier New"/>
                <w:sz w:val="18"/>
              </w:rPr>
              <w:t>correlatedNotifications</w:t>
            </w:r>
            <w:bookmarkEnd w:id="497"/>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8" w:name="_MCCTEMPBM_CRPT22660363___4"/>
            <w:r w:rsidRPr="008227B8">
              <w:rPr>
                <w:rFonts w:ascii="Arial" w:hAnsi="Arial" w:cs="Arial"/>
                <w:sz w:val="18"/>
              </w:rPr>
              <w:t>O</w:t>
            </w:r>
            <w:bookmarkEnd w:id="498"/>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9" w:name="_MCCTEMPBM_CRPT22660364___7"/>
            <w:r w:rsidRPr="008227B8">
              <w:rPr>
                <w:rFonts w:ascii="Arial" w:hAnsi="Arial" w:cs="Arial"/>
                <w:sz w:val="18"/>
              </w:rPr>
              <w:t>alarmRecord.correlatedNotifications</w:t>
            </w:r>
            <w:bookmarkEnd w:id="499"/>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0" w:name="_MCCTEMPBM_CRPT22660365___7"/>
            <w:bookmarkStart w:id="501" w:name="_MCCTEMPBM_CRPT22660367___7" w:colFirst="2" w:colLast="2"/>
            <w:r w:rsidRPr="008227B8">
              <w:rPr>
                <w:rFonts w:ascii="Arial" w:hAnsi="Arial" w:cs="Courier New"/>
                <w:sz w:val="18"/>
              </w:rPr>
              <w:t>clearUserId</w:t>
            </w:r>
            <w:bookmarkEnd w:id="500"/>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2" w:name="_MCCTEMPBM_CRPT22660366___4"/>
            <w:r w:rsidRPr="008227B8">
              <w:rPr>
                <w:rFonts w:ascii="Arial" w:hAnsi="Arial"/>
                <w:sz w:val="18"/>
              </w:rPr>
              <w:t>O</w:t>
            </w:r>
            <w:bookmarkEnd w:id="502"/>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3" w:name="_MCCTEMPBM_CRPT22660368___7"/>
            <w:bookmarkStart w:id="504" w:name="_MCCTEMPBM_CRPT22660370___7" w:colFirst="2" w:colLast="2"/>
            <w:bookmarkEnd w:id="501"/>
            <w:r w:rsidRPr="008227B8">
              <w:rPr>
                <w:rFonts w:ascii="Arial" w:hAnsi="Arial" w:cs="Courier New"/>
                <w:sz w:val="18"/>
              </w:rPr>
              <w:t>clearSystemId</w:t>
            </w:r>
            <w:bookmarkEnd w:id="503"/>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5" w:name="_MCCTEMPBM_CRPT22660369___4"/>
            <w:r w:rsidRPr="008227B8">
              <w:rPr>
                <w:rFonts w:ascii="Arial" w:hAnsi="Arial"/>
                <w:sz w:val="18"/>
              </w:rPr>
              <w:t>O</w:t>
            </w:r>
            <w:bookmarkEnd w:id="505"/>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04"/>
    </w:tbl>
    <w:p w14:paraId="442CCDD8" w14:textId="77777777" w:rsidR="002B6147" w:rsidRPr="008227B8" w:rsidRDefault="002B6147" w:rsidP="002B6147"/>
    <w:p w14:paraId="05E1AF10" w14:textId="38D16FB4" w:rsidR="002B6147" w:rsidRPr="008227B8" w:rsidRDefault="00C77DBA" w:rsidP="00DE5104">
      <w:pPr>
        <w:pStyle w:val="Heading2"/>
      </w:pPr>
      <w:bookmarkStart w:id="506" w:name="_Toc157982697"/>
      <w:bookmarkStart w:id="507" w:name="_Toc212629500"/>
      <w:r w:rsidRPr="008227B8">
        <w:rPr>
          <w:rFonts w:hint="eastAsia"/>
        </w:rPr>
        <w:t>8.</w:t>
      </w:r>
      <w:r w:rsidR="002B6147" w:rsidRPr="008227B8">
        <w:rPr>
          <w:rFonts w:hint="eastAsia"/>
        </w:rPr>
        <w:t>4</w:t>
      </w:r>
      <w:r w:rsidR="002B6147" w:rsidRPr="008227B8">
        <w:tab/>
        <w:t>notifyChangedAlarmGeneral</w:t>
      </w:r>
      <w:bookmarkEnd w:id="506"/>
      <w:bookmarkEnd w:id="507"/>
    </w:p>
    <w:p w14:paraId="3E05B940" w14:textId="7D59DA45" w:rsidR="002B6147" w:rsidRPr="008227B8" w:rsidRDefault="00C77DBA" w:rsidP="004250E7">
      <w:pPr>
        <w:pStyle w:val="Heading3"/>
        <w:rPr>
          <w:rFonts w:eastAsia="SimSun"/>
          <w:lang w:eastAsia="zh-CN"/>
        </w:rPr>
      </w:pPr>
      <w:bookmarkStart w:id="508" w:name="_Toc157982698"/>
      <w:bookmarkStart w:id="509" w:name="_Toc212629501"/>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8"/>
      <w:bookmarkEnd w:id="509"/>
    </w:p>
    <w:p w14:paraId="104C1792" w14:textId="77777777" w:rsidR="00BA039E" w:rsidRPr="008227B8" w:rsidRDefault="00BA039E" w:rsidP="00BA039E">
      <w:bookmarkStart w:id="510" w:name="_MCCTEMPBM_CRPT22660371___7"/>
      <w:bookmarkStart w:id="511"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p>
    <w:p w14:paraId="5230E77F" w14:textId="77777777" w:rsidR="00BA039E" w:rsidRPr="008227B8" w:rsidRDefault="00BA039E" w:rsidP="00BA039E">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2" w:name="_Toc212629502"/>
      <w:bookmarkEnd w:id="510"/>
      <w:r w:rsidRPr="008227B8">
        <w:rPr>
          <w:rFonts w:eastAsia="SimSun" w:hint="eastAsia"/>
          <w:lang w:eastAsia="zh-CN"/>
        </w:rPr>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2"/>
      <w:r w:rsidR="002B6147" w:rsidRPr="008227B8">
        <w:rPr>
          <w:rFonts w:eastAsia="SimSun"/>
          <w:lang w:eastAsia="zh-CN"/>
        </w:rPr>
        <w:t xml:space="preserve"> </w:t>
      </w:r>
      <w:bookmarkEnd w:id="511"/>
    </w:p>
    <w:p w14:paraId="2116D81C" w14:textId="15284D1C" w:rsidR="002B6147" w:rsidRPr="008227B8" w:rsidRDefault="002B6147" w:rsidP="008227B8">
      <w:pPr>
        <w:pStyle w:val="TH"/>
        <w:rPr>
          <w:lang w:eastAsia="zh-CN"/>
        </w:rPr>
      </w:pPr>
      <w:bookmarkStart w:id="513"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E709EA">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E709EA">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4" w:name="_MCCTEMPBM_CRPT22660373___7"/>
            <w:bookmarkEnd w:id="513"/>
            <w:r w:rsidRPr="008227B8">
              <w:rPr>
                <w:rFonts w:ascii="Arial" w:hAnsi="Arial" w:cs="Arial"/>
                <w:sz w:val="18"/>
              </w:rPr>
              <w:t>objectClass</w:t>
            </w:r>
            <w:bookmarkEnd w:id="514"/>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5" w:name="_MCCTEMPBM_CRPT22660374___4"/>
            <w:r w:rsidRPr="008227B8">
              <w:rPr>
                <w:rFonts w:ascii="Arial" w:hAnsi="Arial" w:cs="Arial"/>
                <w:sz w:val="18"/>
              </w:rPr>
              <w:t>M</w:t>
            </w:r>
            <w:bookmarkEnd w:id="515"/>
          </w:p>
        </w:tc>
        <w:tc>
          <w:tcPr>
            <w:tcW w:w="3362" w:type="dxa"/>
          </w:tcPr>
          <w:p w14:paraId="10779407" w14:textId="260D0B4A" w:rsidR="002B6147" w:rsidRPr="008227B8" w:rsidRDefault="002B6147" w:rsidP="002B6147">
            <w:pPr>
              <w:keepNext/>
              <w:keepLines/>
              <w:spacing w:after="0"/>
              <w:rPr>
                <w:rFonts w:ascii="Arial" w:eastAsia="SimSun" w:hAnsi="Arial"/>
                <w:sz w:val="18"/>
              </w:rPr>
            </w:pPr>
            <w:bookmarkStart w:id="516"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16"/>
            <w:r w:rsidR="000D07BF">
              <w:rPr>
                <w:rFonts w:ascii="Arial" w:hAnsi="Arial"/>
                <w:sz w:val="18"/>
              </w:rPr>
              <w:t>2</w:t>
            </w:r>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E709EA">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7" w:name="_MCCTEMPBM_CRPT22660376___7"/>
            <w:bookmarkStart w:id="518" w:name="_MCCTEMPBM_CRPT22660378___7" w:colFirst="2" w:colLast="2"/>
            <w:r w:rsidRPr="008227B8">
              <w:rPr>
                <w:rFonts w:ascii="Arial" w:hAnsi="Arial" w:cs="Arial"/>
                <w:sz w:val="18"/>
              </w:rPr>
              <w:t>objectInstance</w:t>
            </w:r>
            <w:bookmarkEnd w:id="517"/>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9" w:name="_MCCTEMPBM_CRPT22660377___4"/>
            <w:r w:rsidRPr="008227B8">
              <w:rPr>
                <w:rFonts w:ascii="Arial" w:hAnsi="Arial" w:cs="Arial"/>
                <w:sz w:val="18"/>
              </w:rPr>
              <w:t>M</w:t>
            </w:r>
            <w:bookmarkEnd w:id="519"/>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E709EA">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0" w:name="_MCCTEMPBM_CRPT22660379___7"/>
            <w:bookmarkEnd w:id="518"/>
            <w:r w:rsidRPr="008227B8">
              <w:rPr>
                <w:rFonts w:ascii="Arial" w:hAnsi="Arial" w:cs="Arial"/>
                <w:sz w:val="18"/>
              </w:rPr>
              <w:t>notificationId</w:t>
            </w:r>
            <w:bookmarkEnd w:id="520"/>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1" w:name="_MCCTEMPBM_CRPT22660380___4"/>
            <w:r w:rsidRPr="008227B8">
              <w:rPr>
                <w:rFonts w:ascii="Arial" w:hAnsi="Arial" w:cs="Arial"/>
                <w:sz w:val="18"/>
              </w:rPr>
              <w:t>M</w:t>
            </w:r>
            <w:bookmarkEnd w:id="521"/>
          </w:p>
        </w:tc>
        <w:tc>
          <w:tcPr>
            <w:tcW w:w="3362" w:type="dxa"/>
          </w:tcPr>
          <w:p w14:paraId="2AE2637E" w14:textId="16D415EB" w:rsidR="002B6147" w:rsidRPr="008227B8" w:rsidRDefault="002B6147" w:rsidP="002B6147">
            <w:pPr>
              <w:keepNext/>
              <w:keepLines/>
              <w:spacing w:after="0"/>
              <w:rPr>
                <w:rFonts w:ascii="Arial" w:eastAsia="SimSun" w:hAnsi="Arial"/>
                <w:sz w:val="18"/>
              </w:rPr>
            </w:pPr>
            <w:bookmarkStart w:id="522"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2"/>
            <w:r w:rsidR="000D07BF">
              <w:rPr>
                <w:rFonts w:ascii="Arial" w:hAnsi="Arial"/>
                <w:sz w:val="18"/>
              </w:rPr>
              <w:t>2</w:t>
            </w:r>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3" w:name="_MCCTEMPBM_CRPT22660382___7"/>
            <w:r w:rsidRPr="008227B8">
              <w:rPr>
                <w:rFonts w:ascii="Arial" w:eastAsia="SimSun" w:hAnsi="Arial"/>
                <w:sz w:val="18"/>
              </w:rPr>
              <w:t>notificationType</w:t>
            </w:r>
            <w:bookmarkEnd w:id="523"/>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4" w:name="_MCCTEMPBM_CRPT22660383___4"/>
            <w:r w:rsidRPr="008227B8">
              <w:rPr>
                <w:rFonts w:ascii="Arial" w:eastAsia="SimSun" w:hAnsi="Arial"/>
                <w:sz w:val="18"/>
              </w:rPr>
              <w:t>M</w:t>
            </w:r>
            <w:bookmarkEnd w:id="52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5" w:name="_MCCTEMPBM_CRPT22660384___7"/>
            <w:r w:rsidRPr="008227B8">
              <w:rPr>
                <w:rFonts w:ascii="Arial" w:eastAsia="SimSun" w:hAnsi="Arial"/>
                <w:sz w:val="18"/>
              </w:rPr>
              <w:t>"notifyChangedAlarmGeneral"</w:t>
            </w:r>
            <w:bookmarkEnd w:id="52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6" w:name="_MCCTEMPBM_CRPT22660385___7"/>
            <w:r w:rsidRPr="008227B8">
              <w:rPr>
                <w:rFonts w:ascii="Arial" w:hAnsi="Arial" w:cs="Courier New"/>
                <w:sz w:val="18"/>
                <w:szCs w:val="18"/>
              </w:rPr>
              <w:t>eventTime</w:t>
            </w:r>
            <w:bookmarkEnd w:id="526"/>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7" w:name="_MCCTEMPBM_CRPT22660386___4"/>
            <w:r w:rsidRPr="008227B8">
              <w:rPr>
                <w:rFonts w:ascii="Arial" w:hAnsi="Arial" w:cs="Arial"/>
                <w:sz w:val="18"/>
                <w:szCs w:val="18"/>
              </w:rPr>
              <w:t>M</w:t>
            </w:r>
            <w:bookmarkEnd w:id="52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8" w:name="_MCCTEMPBM_CRPT22660387___7"/>
            <w:r w:rsidRPr="008227B8">
              <w:rPr>
                <w:rFonts w:ascii="Arial" w:hAnsi="Arial"/>
                <w:sz w:val="18"/>
              </w:rPr>
              <w:t>alarmRecord.alarmChangedTime</w:t>
            </w:r>
            <w:bookmarkEnd w:id="528"/>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9" w:name="_MCCTEMPBM_CRPT22660388___7"/>
            <w:r w:rsidRPr="008227B8">
              <w:rPr>
                <w:rFonts w:ascii="Arial" w:hAnsi="Arial" w:cs="Arial"/>
                <w:sz w:val="18"/>
              </w:rPr>
              <w:t>systemDN</w:t>
            </w:r>
            <w:bookmarkEnd w:id="529"/>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0" w:name="_MCCTEMPBM_CRPT22660389___4"/>
            <w:r w:rsidRPr="008227B8">
              <w:rPr>
                <w:rFonts w:ascii="Arial" w:hAnsi="Arial" w:cs="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31"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31"/>
            <w:r w:rsidR="000D07BF">
              <w:rPr>
                <w:rFonts w:ascii="Arial" w:hAnsi="Arial"/>
                <w:sz w:val="18"/>
              </w:rPr>
              <w:t>2</w:t>
            </w:r>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2" w:name="_MCCTEMPBM_CRPT22660391___7"/>
            <w:r w:rsidRPr="008227B8">
              <w:rPr>
                <w:rFonts w:ascii="Arial" w:eastAsia="SimSun" w:hAnsi="Arial"/>
                <w:sz w:val="18"/>
              </w:rPr>
              <w:t>alarmId</w:t>
            </w:r>
            <w:bookmarkEnd w:id="532"/>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3" w:name="_MCCTEMPBM_CRPT22660392___4"/>
            <w:r w:rsidRPr="008227B8">
              <w:rPr>
                <w:rFonts w:ascii="Arial" w:eastAsia="SimSun" w:hAnsi="Arial"/>
                <w:sz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4" w:name="_MCCTEMPBM_CRPT22660393___7"/>
            <w:r w:rsidRPr="008227B8">
              <w:rPr>
                <w:rFonts w:ascii="Arial" w:eastAsia="SimSun" w:hAnsi="Arial"/>
                <w:sz w:val="18"/>
              </w:rPr>
              <w:t>alarmRecord.alarmId</w:t>
            </w:r>
            <w:bookmarkEnd w:id="534"/>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5" w:name="_MCCTEMPBM_CRPT22660394___7"/>
            <w:r w:rsidRPr="008227B8">
              <w:rPr>
                <w:rFonts w:ascii="Arial" w:eastAsia="SimSun" w:hAnsi="Arial"/>
                <w:sz w:val="18"/>
              </w:rPr>
              <w:t>alarmType</w:t>
            </w:r>
            <w:bookmarkEnd w:id="535"/>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6" w:name="_MCCTEMPBM_CRPT22660395___4"/>
            <w:r w:rsidRPr="008227B8">
              <w:rPr>
                <w:rFonts w:ascii="Arial" w:eastAsia="SimSun" w:hAnsi="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7" w:name="_MCCTEMPBM_CRPT22660396___7"/>
            <w:r w:rsidRPr="008227B8">
              <w:rPr>
                <w:rFonts w:ascii="Arial" w:eastAsia="SimSun" w:hAnsi="Arial"/>
                <w:sz w:val="18"/>
              </w:rPr>
              <w:t>alarmRecord.alarmType</w:t>
            </w:r>
            <w:bookmarkEnd w:id="537"/>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8" w:name="_MCCTEMPBM_CRPT22660397___7"/>
            <w:r w:rsidRPr="008227B8">
              <w:rPr>
                <w:rFonts w:ascii="Arial" w:eastAsia="SimSun" w:hAnsi="Arial"/>
                <w:sz w:val="18"/>
              </w:rPr>
              <w:t>probableCause</w:t>
            </w:r>
            <w:bookmarkEnd w:id="538"/>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9" w:name="_MCCTEMPBM_CRPT22660398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0" w:name="_MCCTEMPBM_CRPT22660399___7"/>
            <w:r w:rsidRPr="008227B8">
              <w:rPr>
                <w:rFonts w:ascii="Arial" w:eastAsia="SimSun" w:hAnsi="Arial"/>
                <w:sz w:val="18"/>
              </w:rPr>
              <w:t>alarmRecord.probableCause</w:t>
            </w:r>
            <w:bookmarkEnd w:id="540"/>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1" w:name="_MCCTEMPBM_CRPT22660400___7"/>
            <w:r w:rsidRPr="008227B8">
              <w:rPr>
                <w:rFonts w:ascii="Arial" w:eastAsia="SimSun" w:hAnsi="Arial"/>
                <w:sz w:val="18"/>
              </w:rPr>
              <w:t>specificProblem</w:t>
            </w:r>
            <w:bookmarkEnd w:id="541"/>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2" w:name="_MCCTEMPBM_CRPT22660401___4"/>
            <w:r w:rsidRPr="008227B8">
              <w:rPr>
                <w:rFonts w:ascii="Arial" w:eastAsia="SimSun" w:hAnsi="Arial"/>
                <w:sz w:val="18"/>
              </w:rPr>
              <w:t>O</w:t>
            </w:r>
            <w:bookmarkEnd w:id="542"/>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3" w:name="_MCCTEMPBM_CRPT22660402___7"/>
            <w:r w:rsidRPr="008227B8">
              <w:rPr>
                <w:rFonts w:ascii="Arial" w:eastAsia="SimSun" w:hAnsi="Arial"/>
                <w:sz w:val="18"/>
              </w:rPr>
              <w:t>alarmRecord.specificProblem</w:t>
            </w:r>
            <w:bookmarkEnd w:id="543"/>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E709EA" w:rsidRPr="008227B8" w14:paraId="338838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E709EA" w:rsidRPr="008227B8" w:rsidRDefault="00E709EA" w:rsidP="00E709EA">
            <w:pPr>
              <w:keepNext/>
              <w:keepLines/>
              <w:spacing w:after="0"/>
              <w:rPr>
                <w:rFonts w:ascii="Arial" w:eastAsia="SimSun" w:hAnsi="Arial"/>
                <w:sz w:val="18"/>
              </w:rPr>
            </w:pPr>
            <w:bookmarkStart w:id="544" w:name="_MCCTEMPBM_CRPT22660403___7"/>
            <w:r w:rsidRPr="008227B8">
              <w:rPr>
                <w:rFonts w:ascii="Arial" w:eastAsia="SimSun" w:hAnsi="Arial"/>
                <w:sz w:val="18"/>
              </w:rPr>
              <w:t>perceivedSeverity</w:t>
            </w:r>
            <w:bookmarkEnd w:id="544"/>
          </w:p>
        </w:tc>
        <w:tc>
          <w:tcPr>
            <w:tcW w:w="397" w:type="dxa"/>
            <w:tcBorders>
              <w:top w:val="single" w:sz="4" w:space="0" w:color="auto"/>
              <w:left w:val="single" w:sz="4" w:space="0" w:color="auto"/>
              <w:bottom w:val="single" w:sz="4" w:space="0" w:color="auto"/>
              <w:right w:val="single" w:sz="4" w:space="0" w:color="auto"/>
            </w:tcBorders>
          </w:tcPr>
          <w:p w14:paraId="7AC7CE32" w14:textId="77777777" w:rsidR="00E709EA" w:rsidRPr="008227B8" w:rsidRDefault="00E709EA" w:rsidP="00E709EA">
            <w:pPr>
              <w:keepNext/>
              <w:keepLines/>
              <w:spacing w:after="0"/>
              <w:jc w:val="center"/>
              <w:rPr>
                <w:rFonts w:ascii="Arial" w:eastAsia="SimSun" w:hAnsi="Arial"/>
                <w:sz w:val="18"/>
              </w:rPr>
            </w:pPr>
            <w:bookmarkStart w:id="545" w:name="_MCCTEMPBM_CRPT22660404___4"/>
            <w:r w:rsidRPr="008227B8">
              <w:rPr>
                <w:rFonts w:ascii="Arial" w:eastAsia="SimSun" w:hAnsi="Arial"/>
                <w:sz w:val="18"/>
              </w:rPr>
              <w:t>O</w:t>
            </w:r>
            <w:bookmarkEnd w:id="545"/>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E709EA" w:rsidRPr="008227B8" w:rsidRDefault="00E709EA" w:rsidP="00E709EA">
            <w:pPr>
              <w:keepNext/>
              <w:keepLines/>
              <w:spacing w:after="0"/>
              <w:rPr>
                <w:rFonts w:ascii="Arial" w:eastAsia="SimSun" w:hAnsi="Arial"/>
                <w:sz w:val="18"/>
              </w:rPr>
            </w:pPr>
            <w:bookmarkStart w:id="546" w:name="_MCCTEMPBM_CRPT22660405___7"/>
            <w:r w:rsidRPr="008227B8">
              <w:rPr>
                <w:rFonts w:ascii="Arial" w:eastAsia="SimSun" w:hAnsi="Arial"/>
                <w:sz w:val="18"/>
              </w:rPr>
              <w:t>alarmRecord.perceivedSeverity</w:t>
            </w:r>
            <w:bookmarkEnd w:id="546"/>
          </w:p>
        </w:tc>
        <w:tc>
          <w:tcPr>
            <w:tcW w:w="3855" w:type="dxa"/>
            <w:tcBorders>
              <w:top w:val="single" w:sz="4" w:space="0" w:color="auto"/>
              <w:left w:val="single" w:sz="4" w:space="0" w:color="auto"/>
              <w:bottom w:val="single" w:sz="4" w:space="0" w:color="auto"/>
              <w:right w:val="single" w:sz="4" w:space="0" w:color="auto"/>
            </w:tcBorders>
          </w:tcPr>
          <w:p w14:paraId="148E560F" w14:textId="460D6557" w:rsidR="00E709EA" w:rsidRPr="008227B8" w:rsidRDefault="00E709EA" w:rsidP="00E709EA">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E709EA" w:rsidRPr="008227B8" w14:paraId="7334A65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E709EA" w:rsidRPr="008227B8" w:rsidRDefault="00E709EA" w:rsidP="00E709EA">
            <w:pPr>
              <w:keepNext/>
              <w:keepLines/>
              <w:spacing w:after="0"/>
              <w:rPr>
                <w:rFonts w:ascii="Arial" w:eastAsia="SimSun" w:hAnsi="Arial"/>
                <w:sz w:val="18"/>
              </w:rPr>
            </w:pPr>
            <w:bookmarkStart w:id="547" w:name="_MCCTEMPBM_CRPT22660406___7"/>
            <w:bookmarkStart w:id="548" w:name="_MCCTEMPBM_CRPT22660408___7" w:colFirst="2" w:colLast="2"/>
            <w:r w:rsidRPr="008227B8">
              <w:rPr>
                <w:rFonts w:ascii="Arial" w:eastAsia="SimSun" w:hAnsi="Arial"/>
                <w:sz w:val="18"/>
              </w:rPr>
              <w:t>backedUpStatus</w:t>
            </w:r>
            <w:bookmarkEnd w:id="547"/>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E709EA" w:rsidRPr="008227B8" w:rsidRDefault="00E709EA" w:rsidP="00E709EA">
            <w:pPr>
              <w:keepNext/>
              <w:keepLines/>
              <w:spacing w:after="0"/>
              <w:jc w:val="center"/>
              <w:rPr>
                <w:rFonts w:ascii="Arial" w:eastAsia="SimSun" w:hAnsi="Arial"/>
                <w:sz w:val="18"/>
              </w:rPr>
            </w:pPr>
            <w:bookmarkStart w:id="549" w:name="_MCCTEMPBM_CRPT22660407___4"/>
            <w:r w:rsidRPr="008227B8">
              <w:rPr>
                <w:rFonts w:ascii="Arial" w:eastAsia="SimSun" w:hAnsi="Arial"/>
                <w:sz w:val="18"/>
              </w:rPr>
              <w:t>CO</w:t>
            </w:r>
            <w:bookmarkEnd w:id="549"/>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1EBB6CCA"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E709EA" w:rsidRPr="008227B8" w:rsidRDefault="00E709EA" w:rsidP="00E709EA">
            <w:pPr>
              <w:keepNext/>
              <w:keepLines/>
              <w:spacing w:after="0"/>
              <w:rPr>
                <w:rFonts w:ascii="Arial" w:eastAsia="SimSun" w:hAnsi="Arial"/>
                <w:sz w:val="18"/>
              </w:rPr>
            </w:pPr>
            <w:bookmarkStart w:id="550" w:name="_MCCTEMPBM_CRPT22660409___7"/>
            <w:bookmarkStart w:id="551" w:name="_MCCTEMPBM_CRPT22660411___7" w:colFirst="2" w:colLast="2"/>
            <w:bookmarkEnd w:id="548"/>
            <w:r w:rsidRPr="008227B8">
              <w:rPr>
                <w:rFonts w:ascii="Arial" w:eastAsia="SimSun" w:hAnsi="Arial"/>
                <w:sz w:val="18"/>
              </w:rPr>
              <w:t>backUpObject</w:t>
            </w:r>
            <w:bookmarkEnd w:id="550"/>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E709EA" w:rsidRPr="008227B8" w:rsidRDefault="00E709EA" w:rsidP="00E709EA">
            <w:pPr>
              <w:keepNext/>
              <w:keepLines/>
              <w:spacing w:after="0"/>
              <w:jc w:val="center"/>
              <w:rPr>
                <w:rFonts w:ascii="Arial" w:eastAsia="SimSun" w:hAnsi="Arial"/>
                <w:sz w:val="18"/>
              </w:rPr>
            </w:pPr>
            <w:bookmarkStart w:id="552" w:name="_MCCTEMPBM_CRPT22660410___4"/>
            <w:r w:rsidRPr="008227B8">
              <w:rPr>
                <w:rFonts w:ascii="Arial" w:eastAsia="SimSun" w:hAnsi="Arial"/>
                <w:sz w:val="18"/>
              </w:rPr>
              <w:t>CO</w:t>
            </w:r>
            <w:bookmarkEnd w:id="552"/>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91095A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E709EA" w:rsidRPr="008227B8" w:rsidRDefault="00E709EA" w:rsidP="00E709EA">
            <w:pPr>
              <w:keepNext/>
              <w:keepLines/>
              <w:spacing w:after="0"/>
              <w:rPr>
                <w:rFonts w:ascii="Arial" w:eastAsia="SimSun" w:hAnsi="Arial"/>
                <w:sz w:val="18"/>
              </w:rPr>
            </w:pPr>
            <w:bookmarkStart w:id="553" w:name="_MCCTEMPBM_CRPT22660412___7"/>
            <w:bookmarkStart w:id="554" w:name="_MCCTEMPBM_CRPT22660414___7" w:colFirst="2" w:colLast="2"/>
            <w:bookmarkEnd w:id="551"/>
            <w:r w:rsidRPr="008227B8">
              <w:rPr>
                <w:rFonts w:ascii="Arial" w:eastAsia="SimSun" w:hAnsi="Arial"/>
                <w:sz w:val="18"/>
              </w:rPr>
              <w:t>trendIndication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E709EA" w:rsidRPr="008227B8" w:rsidRDefault="00E709EA" w:rsidP="00E709EA">
            <w:pPr>
              <w:keepNext/>
              <w:keepLines/>
              <w:spacing w:after="0"/>
              <w:jc w:val="center"/>
              <w:rPr>
                <w:rFonts w:ascii="Arial" w:eastAsia="SimSun" w:hAnsi="Arial"/>
                <w:sz w:val="18"/>
              </w:rPr>
            </w:pPr>
            <w:bookmarkStart w:id="555" w:name="_MCCTEMPBM_CRPT22660413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2AD58BF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E709EA" w:rsidRPr="008227B8" w:rsidRDefault="00E709EA" w:rsidP="00E709EA">
            <w:pPr>
              <w:keepNext/>
              <w:keepLines/>
              <w:spacing w:after="0"/>
              <w:rPr>
                <w:rFonts w:ascii="Arial" w:eastAsia="SimSun" w:hAnsi="Arial"/>
                <w:sz w:val="18"/>
              </w:rPr>
            </w:pPr>
            <w:bookmarkStart w:id="556" w:name="_MCCTEMPBM_CRPT22660415___7"/>
            <w:bookmarkStart w:id="557" w:name="_MCCTEMPBM_CRPT22660417___7" w:colFirst="2" w:colLast="2"/>
            <w:bookmarkEnd w:id="554"/>
            <w:r w:rsidRPr="008227B8">
              <w:rPr>
                <w:rFonts w:ascii="Arial" w:eastAsia="SimSun" w:hAnsi="Arial"/>
                <w:sz w:val="18"/>
              </w:rPr>
              <w:t>thresholdInfo</w:t>
            </w:r>
            <w:bookmarkEnd w:id="556"/>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E709EA" w:rsidRPr="008227B8" w:rsidRDefault="00E709EA" w:rsidP="00E709EA">
            <w:pPr>
              <w:keepNext/>
              <w:keepLines/>
              <w:spacing w:after="0"/>
              <w:jc w:val="center"/>
              <w:rPr>
                <w:rFonts w:ascii="Arial" w:eastAsia="SimSun" w:hAnsi="Arial"/>
                <w:sz w:val="18"/>
              </w:rPr>
            </w:pPr>
            <w:bookmarkStart w:id="558" w:name="_MCCTEMPBM_CRPT22660416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60315D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E709EA" w:rsidRPr="008227B8" w:rsidRDefault="00E709EA" w:rsidP="00E709EA">
            <w:pPr>
              <w:keepNext/>
              <w:keepLines/>
              <w:spacing w:after="0"/>
              <w:rPr>
                <w:rFonts w:ascii="Arial" w:eastAsia="SimSun" w:hAnsi="Arial"/>
                <w:sz w:val="18"/>
              </w:rPr>
            </w:pPr>
            <w:bookmarkStart w:id="559" w:name="_MCCTEMPBM_CRPT22660418___7"/>
            <w:bookmarkEnd w:id="557"/>
            <w:r w:rsidRPr="008227B8">
              <w:rPr>
                <w:rFonts w:ascii="Arial" w:eastAsia="SimSun" w:hAnsi="Arial"/>
                <w:sz w:val="18"/>
              </w:rPr>
              <w:t>correlatedNotifications</w:t>
            </w:r>
            <w:bookmarkEnd w:id="559"/>
          </w:p>
        </w:tc>
        <w:tc>
          <w:tcPr>
            <w:tcW w:w="397" w:type="dxa"/>
            <w:tcBorders>
              <w:top w:val="single" w:sz="4" w:space="0" w:color="auto"/>
              <w:left w:val="single" w:sz="4" w:space="0" w:color="auto"/>
              <w:bottom w:val="single" w:sz="4" w:space="0" w:color="auto"/>
              <w:right w:val="single" w:sz="4" w:space="0" w:color="auto"/>
            </w:tcBorders>
          </w:tcPr>
          <w:p w14:paraId="55FD0175" w14:textId="77777777" w:rsidR="00E709EA" w:rsidRPr="008227B8" w:rsidRDefault="00E709EA" w:rsidP="00E709EA">
            <w:pPr>
              <w:keepNext/>
              <w:keepLines/>
              <w:spacing w:after="0"/>
              <w:jc w:val="center"/>
              <w:rPr>
                <w:rFonts w:ascii="Arial" w:eastAsia="SimSun" w:hAnsi="Arial"/>
                <w:sz w:val="18"/>
              </w:rPr>
            </w:pPr>
            <w:bookmarkStart w:id="560" w:name="_MCCTEMPBM_CRPT22660419___4"/>
            <w:r w:rsidRPr="008227B8">
              <w:rPr>
                <w:rFonts w:ascii="Arial" w:eastAsia="SimSun" w:hAnsi="Arial"/>
                <w:sz w:val="18"/>
              </w:rPr>
              <w:t>O</w:t>
            </w:r>
            <w:bookmarkEnd w:id="560"/>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E709EA" w:rsidRPr="008227B8" w:rsidRDefault="00E709EA" w:rsidP="00E709EA">
            <w:pPr>
              <w:keepNext/>
              <w:keepLines/>
              <w:spacing w:after="0"/>
              <w:rPr>
                <w:rFonts w:ascii="Arial" w:eastAsia="SimSun" w:hAnsi="Arial"/>
                <w:sz w:val="18"/>
              </w:rPr>
            </w:pPr>
            <w:bookmarkStart w:id="561" w:name="_MCCTEMPBM_CRPT22660420___7"/>
            <w:r w:rsidRPr="008227B8">
              <w:rPr>
                <w:rFonts w:ascii="Arial" w:hAnsi="Arial" w:cs="Arial"/>
                <w:sz w:val="18"/>
              </w:rPr>
              <w:t>alarmRecord.correlatedNotifications</w:t>
            </w:r>
            <w:bookmarkEnd w:id="561"/>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E709EA" w:rsidRPr="008227B8" w:rsidRDefault="00E709EA" w:rsidP="00E709EA">
            <w:pPr>
              <w:keepNext/>
              <w:keepLines/>
              <w:spacing w:after="0"/>
              <w:rPr>
                <w:rFonts w:ascii="Arial" w:eastAsia="SimSun" w:hAnsi="Arial"/>
                <w:sz w:val="18"/>
              </w:rPr>
            </w:pPr>
          </w:p>
        </w:tc>
      </w:tr>
      <w:tr w:rsidR="00E709EA" w:rsidRPr="008227B8" w14:paraId="754AB35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E709EA" w:rsidRPr="008227B8" w:rsidRDefault="00E709EA" w:rsidP="00E709EA">
            <w:pPr>
              <w:keepNext/>
              <w:keepLines/>
              <w:spacing w:after="0"/>
              <w:rPr>
                <w:rFonts w:ascii="Arial" w:eastAsia="SimSun" w:hAnsi="Arial"/>
                <w:sz w:val="18"/>
              </w:rPr>
            </w:pPr>
            <w:bookmarkStart w:id="562" w:name="_MCCTEMPBM_CRPT22660421___7"/>
            <w:bookmarkStart w:id="563" w:name="_MCCTEMPBM_CRPT22660423___7" w:colFirst="2" w:colLast="2"/>
            <w:r w:rsidRPr="008227B8">
              <w:rPr>
                <w:rFonts w:ascii="Arial" w:eastAsia="SimSun" w:hAnsi="Arial"/>
                <w:sz w:val="18"/>
              </w:rPr>
              <w:t>stateChangeDefinition</w:t>
            </w:r>
            <w:bookmarkEnd w:id="562"/>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E709EA" w:rsidRPr="008227B8" w:rsidRDefault="00E709EA" w:rsidP="00E709EA">
            <w:pPr>
              <w:keepNext/>
              <w:keepLines/>
              <w:spacing w:after="0"/>
              <w:jc w:val="center"/>
              <w:rPr>
                <w:rFonts w:ascii="Arial" w:eastAsia="SimSun" w:hAnsi="Arial"/>
                <w:sz w:val="18"/>
              </w:rPr>
            </w:pPr>
            <w:bookmarkStart w:id="564" w:name="_MCCTEMPBM_CRPT22660422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E5C7F5C"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E709EA" w:rsidRPr="008227B8" w:rsidRDefault="00E709EA" w:rsidP="00E709EA">
            <w:pPr>
              <w:keepNext/>
              <w:keepLines/>
              <w:spacing w:after="0"/>
              <w:rPr>
                <w:rFonts w:ascii="Arial" w:eastAsia="SimSun" w:hAnsi="Arial"/>
                <w:sz w:val="18"/>
              </w:rPr>
            </w:pPr>
            <w:bookmarkStart w:id="565" w:name="_MCCTEMPBM_CRPT22660424___7"/>
            <w:bookmarkStart w:id="566" w:name="_MCCTEMPBM_CRPT22660426___7" w:colFirst="2" w:colLast="2"/>
            <w:bookmarkEnd w:id="563"/>
            <w:r w:rsidRPr="008227B8">
              <w:rPr>
                <w:rFonts w:ascii="Arial" w:eastAsia="SimSun" w:hAnsi="Arial"/>
                <w:sz w:val="18"/>
              </w:rPr>
              <w:t>monitoredAttributes</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E709EA" w:rsidRPr="008227B8" w:rsidRDefault="00E709EA" w:rsidP="00E709EA">
            <w:pPr>
              <w:keepNext/>
              <w:keepLines/>
              <w:spacing w:after="0"/>
              <w:jc w:val="center"/>
              <w:rPr>
                <w:rFonts w:ascii="Arial" w:eastAsia="SimSun" w:hAnsi="Arial"/>
                <w:sz w:val="18"/>
              </w:rPr>
            </w:pPr>
            <w:bookmarkStart w:id="567" w:name="_MCCTEMPBM_CRPT22660425___4"/>
            <w:r w:rsidRPr="008227B8">
              <w:rPr>
                <w:rFonts w:ascii="Arial" w:eastAsia="SimSun" w:hAnsi="Arial"/>
                <w:sz w:val="18"/>
              </w:rPr>
              <w:t>CO</w:t>
            </w:r>
            <w:bookmarkEnd w:id="567"/>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D49107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E709EA" w:rsidRPr="008227B8" w:rsidRDefault="00E709EA" w:rsidP="00E709EA">
            <w:pPr>
              <w:keepNext/>
              <w:keepLines/>
              <w:spacing w:after="0"/>
              <w:rPr>
                <w:rFonts w:ascii="Arial" w:eastAsia="SimSun" w:hAnsi="Arial"/>
                <w:sz w:val="18"/>
              </w:rPr>
            </w:pPr>
            <w:bookmarkStart w:id="568" w:name="_MCCTEMPBM_CRPT22660427___7"/>
            <w:bookmarkStart w:id="569" w:name="_MCCTEMPBM_CRPT22660429___7" w:colFirst="2" w:colLast="2"/>
            <w:bookmarkEnd w:id="566"/>
            <w:r w:rsidRPr="008227B8">
              <w:rPr>
                <w:rFonts w:ascii="Arial" w:eastAsia="SimSun" w:hAnsi="Arial"/>
                <w:sz w:val="18"/>
              </w:rPr>
              <w:t>proposedRepairActions</w:t>
            </w:r>
            <w:bookmarkEnd w:id="568"/>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E709EA" w:rsidRPr="008227B8" w:rsidRDefault="00E709EA" w:rsidP="00E709EA">
            <w:pPr>
              <w:keepNext/>
              <w:keepLines/>
              <w:spacing w:after="0"/>
              <w:jc w:val="center"/>
              <w:rPr>
                <w:rFonts w:ascii="Arial" w:eastAsia="SimSun" w:hAnsi="Arial"/>
                <w:sz w:val="18"/>
              </w:rPr>
            </w:pPr>
            <w:bookmarkStart w:id="570" w:name="_MCCTEMPBM_CRPT22660428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09256C3"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E709EA" w:rsidRPr="008227B8" w:rsidRDefault="00E709EA" w:rsidP="00E709EA">
            <w:pPr>
              <w:keepNext/>
              <w:keepLines/>
              <w:spacing w:after="0"/>
              <w:rPr>
                <w:rFonts w:ascii="Arial" w:eastAsia="SimSun" w:hAnsi="Arial"/>
                <w:sz w:val="18"/>
              </w:rPr>
            </w:pPr>
            <w:bookmarkStart w:id="571" w:name="_MCCTEMPBM_CRPT22660430___7"/>
            <w:bookmarkEnd w:id="569"/>
            <w:r w:rsidRPr="008227B8">
              <w:rPr>
                <w:rFonts w:ascii="Arial" w:eastAsia="SimSun" w:hAnsi="Arial"/>
                <w:sz w:val="18"/>
              </w:rPr>
              <w:t>additionalText</w:t>
            </w:r>
            <w:bookmarkEnd w:id="571"/>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E709EA" w:rsidRPr="008227B8" w:rsidRDefault="00E709EA" w:rsidP="00E709EA">
            <w:pPr>
              <w:keepNext/>
              <w:keepLines/>
              <w:spacing w:after="0"/>
              <w:jc w:val="center"/>
              <w:rPr>
                <w:rFonts w:ascii="Arial" w:eastAsia="SimSun" w:hAnsi="Arial"/>
                <w:sz w:val="18"/>
              </w:rPr>
            </w:pPr>
            <w:bookmarkStart w:id="572" w:name="_MCCTEMPBM_CRPT22660431___4"/>
            <w:r w:rsidRPr="008227B8">
              <w:rPr>
                <w:rFonts w:ascii="Arial" w:eastAsia="SimSun" w:hAnsi="Arial"/>
                <w:sz w:val="18"/>
              </w:rPr>
              <w:t>O</w:t>
            </w:r>
            <w:bookmarkEnd w:id="572"/>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E709EA" w:rsidRPr="008227B8" w:rsidRDefault="00E709EA" w:rsidP="00E709EA">
            <w:pPr>
              <w:keepNext/>
              <w:keepLines/>
              <w:spacing w:after="0"/>
              <w:rPr>
                <w:rFonts w:ascii="Arial" w:eastAsia="SimSun" w:hAnsi="Arial"/>
                <w:sz w:val="18"/>
              </w:rPr>
            </w:pPr>
            <w:bookmarkStart w:id="573" w:name="_MCCTEMPBM_CRPT22660432___7"/>
            <w:r w:rsidRPr="008227B8">
              <w:rPr>
                <w:rFonts w:ascii="Arial" w:eastAsia="SimSun" w:hAnsi="Arial"/>
                <w:sz w:val="18"/>
              </w:rPr>
              <w:t>alarmRecord.additionalText</w:t>
            </w:r>
            <w:bookmarkEnd w:id="573"/>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E709EA" w:rsidRPr="008227B8" w:rsidRDefault="00E709EA" w:rsidP="00E709EA">
            <w:pPr>
              <w:keepNext/>
              <w:keepLines/>
              <w:spacing w:after="0"/>
              <w:rPr>
                <w:rFonts w:ascii="Arial" w:eastAsia="SimSun" w:hAnsi="Arial"/>
                <w:sz w:val="18"/>
              </w:rPr>
            </w:pPr>
          </w:p>
        </w:tc>
      </w:tr>
      <w:tr w:rsidR="00E709EA" w:rsidRPr="008227B8" w14:paraId="3D88743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E709EA" w:rsidRPr="008227B8" w:rsidRDefault="00E709EA" w:rsidP="00E709EA">
            <w:pPr>
              <w:keepNext/>
              <w:keepLines/>
              <w:spacing w:after="0"/>
              <w:rPr>
                <w:rFonts w:ascii="Arial" w:eastAsia="SimSun" w:hAnsi="Arial"/>
                <w:sz w:val="18"/>
              </w:rPr>
            </w:pPr>
            <w:bookmarkStart w:id="574" w:name="_MCCTEMPBM_CRPT22660433___7"/>
            <w:r w:rsidRPr="008227B8">
              <w:rPr>
                <w:rFonts w:ascii="Arial" w:eastAsia="SimSun" w:hAnsi="Arial"/>
                <w:sz w:val="18"/>
              </w:rPr>
              <w:t>additionalInformation</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E709EA" w:rsidRPr="008227B8" w:rsidRDefault="00E709EA" w:rsidP="00E709EA">
            <w:pPr>
              <w:keepNext/>
              <w:keepLines/>
              <w:spacing w:after="0"/>
              <w:jc w:val="center"/>
              <w:rPr>
                <w:rFonts w:ascii="Arial" w:eastAsia="SimSun" w:hAnsi="Arial"/>
                <w:sz w:val="18"/>
              </w:rPr>
            </w:pPr>
            <w:bookmarkStart w:id="575" w:name="_MCCTEMPBM_CRPT22660434___4"/>
            <w:r w:rsidRPr="008227B8">
              <w:rPr>
                <w:rFonts w:ascii="Arial" w:eastAsia="SimSun" w:hAnsi="Arial"/>
                <w:sz w:val="18"/>
              </w:rPr>
              <w:t>O</w:t>
            </w:r>
            <w:bookmarkEnd w:id="575"/>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E709EA" w:rsidRPr="008227B8" w:rsidRDefault="00E709EA" w:rsidP="00E709EA">
            <w:pPr>
              <w:keepNext/>
              <w:keepLines/>
              <w:spacing w:after="0"/>
              <w:rPr>
                <w:rFonts w:ascii="Arial" w:eastAsia="SimSun" w:hAnsi="Arial"/>
                <w:sz w:val="18"/>
              </w:rPr>
            </w:pPr>
            <w:bookmarkStart w:id="576" w:name="_MCCTEMPBM_CRPT22660435___7"/>
            <w:r w:rsidRPr="008227B8">
              <w:rPr>
                <w:rFonts w:ascii="Arial" w:eastAsia="SimSun" w:hAnsi="Arial"/>
                <w:sz w:val="18"/>
              </w:rPr>
              <w:t>alarmRecord.additionalInformation</w:t>
            </w:r>
            <w:bookmarkEnd w:id="576"/>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E709EA" w:rsidRPr="008227B8" w:rsidRDefault="00E709EA" w:rsidP="00E709EA">
            <w:pPr>
              <w:keepNext/>
              <w:keepLines/>
              <w:spacing w:after="0"/>
              <w:rPr>
                <w:rFonts w:ascii="Arial" w:eastAsia="SimSun" w:hAnsi="Arial"/>
                <w:sz w:val="18"/>
              </w:rPr>
            </w:pPr>
          </w:p>
        </w:tc>
      </w:tr>
      <w:tr w:rsidR="00E709EA" w:rsidRPr="008227B8" w14:paraId="0877062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E709EA" w:rsidRPr="008227B8" w:rsidRDefault="00E709EA" w:rsidP="00E709EA">
            <w:pPr>
              <w:keepNext/>
              <w:keepLines/>
              <w:spacing w:after="0"/>
              <w:rPr>
                <w:rFonts w:ascii="Arial" w:eastAsia="SimSun" w:hAnsi="Arial"/>
                <w:sz w:val="18"/>
              </w:rPr>
            </w:pPr>
            <w:bookmarkStart w:id="577" w:name="_MCCTEMPBM_CRPT22660436___7"/>
            <w:r w:rsidRPr="008227B8">
              <w:rPr>
                <w:rFonts w:ascii="Arial" w:eastAsia="SimSun" w:hAnsi="Arial"/>
                <w:sz w:val="18"/>
              </w:rPr>
              <w:t>rootCauseIndicator</w:t>
            </w:r>
            <w:bookmarkEnd w:id="577"/>
          </w:p>
        </w:tc>
        <w:tc>
          <w:tcPr>
            <w:tcW w:w="397" w:type="dxa"/>
            <w:tcBorders>
              <w:top w:val="single" w:sz="4" w:space="0" w:color="auto"/>
              <w:left w:val="single" w:sz="4" w:space="0" w:color="auto"/>
              <w:bottom w:val="single" w:sz="4" w:space="0" w:color="auto"/>
              <w:right w:val="single" w:sz="4" w:space="0" w:color="auto"/>
            </w:tcBorders>
          </w:tcPr>
          <w:p w14:paraId="1A09F3A7" w14:textId="77777777" w:rsidR="00E709EA" w:rsidRPr="008227B8" w:rsidRDefault="00E709EA" w:rsidP="00E709EA">
            <w:pPr>
              <w:keepNext/>
              <w:keepLines/>
              <w:spacing w:after="0"/>
              <w:jc w:val="center"/>
              <w:rPr>
                <w:rFonts w:ascii="Arial" w:eastAsia="SimSun" w:hAnsi="Arial"/>
                <w:sz w:val="18"/>
                <w:lang w:eastAsia="zh-CN"/>
              </w:rPr>
            </w:pPr>
            <w:bookmarkStart w:id="578" w:name="_MCCTEMPBM_CRPT22660437___4"/>
            <w:r w:rsidRPr="008227B8">
              <w:rPr>
                <w:rFonts w:ascii="Arial" w:eastAsia="SimSun" w:hAnsi="Arial"/>
                <w:sz w:val="18"/>
                <w:lang w:eastAsia="zh-CN"/>
              </w:rPr>
              <w:t>O</w:t>
            </w:r>
            <w:bookmarkEnd w:id="578"/>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E709EA" w:rsidRPr="008227B8" w:rsidRDefault="00E709EA" w:rsidP="00E709EA">
            <w:pPr>
              <w:keepNext/>
              <w:keepLines/>
              <w:spacing w:after="0"/>
              <w:rPr>
                <w:rFonts w:ascii="Arial" w:eastAsia="SimSun" w:hAnsi="Arial"/>
                <w:sz w:val="18"/>
              </w:rPr>
            </w:pPr>
            <w:bookmarkStart w:id="579" w:name="_MCCTEMPBM_CRPT22660438___7"/>
            <w:r w:rsidRPr="008227B8">
              <w:rPr>
                <w:rFonts w:ascii="Arial" w:eastAsia="SimSun" w:hAnsi="Arial"/>
                <w:sz w:val="18"/>
              </w:rPr>
              <w:t>alarmRecord.rootCauseIndicator</w:t>
            </w:r>
            <w:bookmarkEnd w:id="579"/>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E709EA" w:rsidRPr="008227B8" w:rsidRDefault="00E709EA" w:rsidP="00E709EA">
            <w:pPr>
              <w:keepNext/>
              <w:keepLines/>
              <w:spacing w:after="0"/>
              <w:rPr>
                <w:rFonts w:ascii="Arial" w:eastAsia="SimSun" w:hAnsi="Arial"/>
                <w:sz w:val="18"/>
                <w:lang w:eastAsia="de-DE"/>
              </w:rPr>
            </w:pPr>
          </w:p>
        </w:tc>
      </w:tr>
      <w:tr w:rsidR="00E709EA" w:rsidRPr="008227B8" w14:paraId="767E3C9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E709EA" w:rsidRPr="008227B8" w:rsidRDefault="00E709EA" w:rsidP="00E709EA">
            <w:pPr>
              <w:keepNext/>
              <w:keepLines/>
              <w:spacing w:after="0"/>
              <w:rPr>
                <w:rFonts w:ascii="Arial" w:eastAsia="SimSun" w:hAnsi="Arial"/>
                <w:sz w:val="18"/>
              </w:rPr>
            </w:pPr>
            <w:bookmarkStart w:id="580" w:name="_MCCTEMPBM_CRPT22660439___7"/>
            <w:bookmarkStart w:id="581" w:name="_MCCTEMPBM_CRPT22660441___7" w:colFirst="2" w:colLast="3"/>
            <w:r w:rsidRPr="008227B8">
              <w:rPr>
                <w:rFonts w:ascii="Arial" w:eastAsia="SimSun" w:hAnsi="Arial" w:cs="Arial"/>
                <w:sz w:val="18"/>
                <w:szCs w:val="18"/>
              </w:rPr>
              <w:t>serviceUser</w:t>
            </w:r>
            <w:bookmarkEnd w:id="580"/>
          </w:p>
        </w:tc>
        <w:tc>
          <w:tcPr>
            <w:tcW w:w="397" w:type="dxa"/>
            <w:tcBorders>
              <w:top w:val="single" w:sz="4" w:space="0" w:color="auto"/>
              <w:left w:val="single" w:sz="4" w:space="0" w:color="auto"/>
              <w:bottom w:val="single" w:sz="4" w:space="0" w:color="auto"/>
              <w:right w:val="single" w:sz="4" w:space="0" w:color="auto"/>
            </w:tcBorders>
          </w:tcPr>
          <w:p w14:paraId="52433A91" w14:textId="0A5A091B" w:rsidR="00E709EA" w:rsidRPr="008227B8" w:rsidRDefault="00E709EA" w:rsidP="00E709EA">
            <w:pPr>
              <w:keepNext/>
              <w:keepLines/>
              <w:spacing w:after="0"/>
              <w:jc w:val="center"/>
              <w:rPr>
                <w:rFonts w:ascii="Arial" w:eastAsia="SimSun" w:hAnsi="Arial"/>
                <w:sz w:val="18"/>
                <w:lang w:eastAsia="zh-CN"/>
              </w:rPr>
            </w:pPr>
            <w:bookmarkStart w:id="582" w:name="_MCCTEMPBM_CRPT22660440___4"/>
            <w:r w:rsidRPr="008227B8">
              <w:rPr>
                <w:rFonts w:ascii="Arial" w:eastAsia="SimSun" w:hAnsi="Arial" w:cs="Arial"/>
                <w:sz w:val="18"/>
                <w:szCs w:val="18"/>
              </w:rPr>
              <w:t>C</w:t>
            </w:r>
            <w:bookmarkEnd w:id="582"/>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E709EA" w:rsidRPr="008227B8" w:rsidRDefault="00E709EA" w:rsidP="00E709EA">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E709EA" w:rsidRPr="008227B8" w14:paraId="6AD4737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E709EA" w:rsidRPr="008227B8" w:rsidRDefault="00E709EA" w:rsidP="00E709EA">
            <w:pPr>
              <w:keepNext/>
              <w:keepLines/>
              <w:spacing w:after="0"/>
              <w:rPr>
                <w:rFonts w:ascii="Arial" w:eastAsia="SimSun" w:hAnsi="Arial" w:cs="Arial"/>
                <w:sz w:val="18"/>
                <w:szCs w:val="18"/>
              </w:rPr>
            </w:pPr>
            <w:bookmarkStart w:id="583" w:name="_MCCTEMPBM_CRPT22660442___7"/>
            <w:bookmarkStart w:id="584" w:name="_MCCTEMPBM_CRPT22660444___7" w:colFirst="2" w:colLast="3"/>
            <w:bookmarkEnd w:id="581"/>
            <w:r w:rsidRPr="008227B8">
              <w:rPr>
                <w:rFonts w:ascii="Arial" w:eastAsia="SimSun" w:hAnsi="Arial" w:cs="Arial"/>
                <w:sz w:val="18"/>
                <w:szCs w:val="18"/>
              </w:rPr>
              <w:t>serviceProvider</w:t>
            </w:r>
            <w:bookmarkEnd w:id="583"/>
          </w:p>
        </w:tc>
        <w:tc>
          <w:tcPr>
            <w:tcW w:w="397" w:type="dxa"/>
            <w:tcBorders>
              <w:top w:val="single" w:sz="4" w:space="0" w:color="auto"/>
              <w:left w:val="single" w:sz="4" w:space="0" w:color="auto"/>
              <w:bottom w:val="single" w:sz="4" w:space="0" w:color="auto"/>
              <w:right w:val="single" w:sz="4" w:space="0" w:color="auto"/>
            </w:tcBorders>
          </w:tcPr>
          <w:p w14:paraId="31A59319" w14:textId="51A3C0B6" w:rsidR="00E709EA" w:rsidRPr="008227B8" w:rsidRDefault="00E709EA" w:rsidP="00E709EA">
            <w:pPr>
              <w:keepNext/>
              <w:keepLines/>
              <w:spacing w:after="0"/>
              <w:jc w:val="center"/>
              <w:rPr>
                <w:rFonts w:ascii="Arial" w:eastAsia="SimSun" w:hAnsi="Arial" w:cs="Arial"/>
                <w:sz w:val="18"/>
                <w:szCs w:val="18"/>
              </w:rPr>
            </w:pPr>
            <w:bookmarkStart w:id="585" w:name="_MCCTEMPBM_CRPT22660443___4"/>
            <w:r w:rsidRPr="008227B8">
              <w:rPr>
                <w:rFonts w:ascii="Arial" w:eastAsia="SimSun" w:hAnsi="Arial" w:cs="Arial"/>
                <w:sz w:val="18"/>
                <w:szCs w:val="18"/>
              </w:rPr>
              <w:t>C</w:t>
            </w:r>
            <w:bookmarkEnd w:id="58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E709EA" w:rsidRPr="008227B8" w14:paraId="4B117E4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E709EA" w:rsidRPr="008227B8" w:rsidRDefault="00E709EA" w:rsidP="00E709EA">
            <w:pPr>
              <w:keepNext/>
              <w:keepLines/>
              <w:spacing w:after="0"/>
              <w:rPr>
                <w:rFonts w:ascii="Arial" w:eastAsia="SimSun" w:hAnsi="Arial" w:cs="Arial"/>
                <w:sz w:val="18"/>
                <w:szCs w:val="18"/>
              </w:rPr>
            </w:pPr>
            <w:bookmarkStart w:id="586" w:name="_MCCTEMPBM_CRPT22660445___7"/>
            <w:bookmarkStart w:id="587" w:name="_MCCTEMPBM_CRPT22660447___7" w:colFirst="2" w:colLast="3"/>
            <w:bookmarkEnd w:id="584"/>
            <w:r w:rsidRPr="008227B8">
              <w:rPr>
                <w:rFonts w:ascii="Arial" w:eastAsia="SimSun" w:hAnsi="Arial" w:cs="Arial"/>
                <w:sz w:val="18"/>
                <w:szCs w:val="18"/>
              </w:rPr>
              <w:t>securityAlarmDetector</w:t>
            </w:r>
            <w:bookmarkEnd w:id="586"/>
          </w:p>
        </w:tc>
        <w:tc>
          <w:tcPr>
            <w:tcW w:w="397" w:type="dxa"/>
            <w:tcBorders>
              <w:top w:val="single" w:sz="4" w:space="0" w:color="auto"/>
              <w:left w:val="single" w:sz="4" w:space="0" w:color="auto"/>
              <w:bottom w:val="single" w:sz="4" w:space="0" w:color="auto"/>
              <w:right w:val="single" w:sz="4" w:space="0" w:color="auto"/>
            </w:tcBorders>
          </w:tcPr>
          <w:p w14:paraId="72305337" w14:textId="2354EDA2" w:rsidR="00E709EA" w:rsidRPr="008227B8" w:rsidRDefault="00E709EA" w:rsidP="00E709EA">
            <w:pPr>
              <w:keepNext/>
              <w:keepLines/>
              <w:spacing w:after="0"/>
              <w:jc w:val="center"/>
              <w:rPr>
                <w:rFonts w:ascii="Arial" w:eastAsia="SimSun" w:hAnsi="Arial" w:cs="Arial"/>
                <w:sz w:val="18"/>
                <w:szCs w:val="18"/>
              </w:rPr>
            </w:pPr>
            <w:bookmarkStart w:id="588" w:name="_MCCTEMPBM_CRPT22660446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E709EA" w:rsidRPr="008227B8" w14:paraId="626CD6D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E709EA" w:rsidRPr="008227B8" w:rsidRDefault="00E709EA" w:rsidP="00E709EA">
            <w:pPr>
              <w:keepNext/>
              <w:keepLines/>
              <w:spacing w:after="0"/>
              <w:rPr>
                <w:rFonts w:ascii="Arial" w:eastAsia="SimSun" w:hAnsi="Arial" w:cs="Arial"/>
                <w:sz w:val="18"/>
                <w:szCs w:val="18"/>
              </w:rPr>
            </w:pPr>
            <w:bookmarkStart w:id="589" w:name="_MCCTEMPBM_CRPT22660448___7"/>
            <w:bookmarkStart w:id="590" w:name="_MCCTEMPBM_CRPT22660450___7" w:colFirst="2" w:colLast="2"/>
            <w:bookmarkEnd w:id="587"/>
            <w:r w:rsidRPr="008227B8">
              <w:rPr>
                <w:rFonts w:ascii="Arial" w:eastAsia="SimSun" w:hAnsi="Arial"/>
                <w:sz w:val="18"/>
              </w:rPr>
              <w:t>changedAlarmAttributes</w:t>
            </w:r>
            <w:bookmarkEnd w:id="589"/>
          </w:p>
        </w:tc>
        <w:tc>
          <w:tcPr>
            <w:tcW w:w="397" w:type="dxa"/>
            <w:tcBorders>
              <w:top w:val="single" w:sz="4" w:space="0" w:color="auto"/>
              <w:left w:val="single" w:sz="4" w:space="0" w:color="auto"/>
              <w:bottom w:val="single" w:sz="4" w:space="0" w:color="auto"/>
              <w:right w:val="single" w:sz="4" w:space="0" w:color="auto"/>
            </w:tcBorders>
          </w:tcPr>
          <w:p w14:paraId="3AE3947D" w14:textId="77777777" w:rsidR="00E709EA" w:rsidRPr="008227B8" w:rsidRDefault="00E709EA" w:rsidP="00E709EA">
            <w:pPr>
              <w:keepNext/>
              <w:keepLines/>
              <w:spacing w:after="0"/>
              <w:jc w:val="center"/>
              <w:rPr>
                <w:rFonts w:ascii="Arial" w:eastAsia="SimSun" w:hAnsi="Arial" w:cs="Arial"/>
                <w:sz w:val="18"/>
                <w:szCs w:val="18"/>
              </w:rPr>
            </w:pPr>
            <w:bookmarkStart w:id="591" w:name="_MCCTEMPBM_CRPT22660449___4"/>
            <w:r w:rsidRPr="008227B8">
              <w:rPr>
                <w:rFonts w:ascii="Arial" w:eastAsia="SimSun" w:hAnsi="Arial"/>
                <w:sz w:val="18"/>
                <w:lang w:eastAsia="zh-CN"/>
              </w:rPr>
              <w:t>O</w:t>
            </w:r>
            <w:bookmarkEnd w:id="591"/>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E709EA" w:rsidRPr="008227B8" w:rsidRDefault="00E709EA" w:rsidP="00E709EA">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0"/>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2" w:name="_Toc157982700"/>
      <w:bookmarkStart w:id="593" w:name="_Toc212629503"/>
      <w:r w:rsidRPr="008227B8">
        <w:t>8.</w:t>
      </w:r>
      <w:r w:rsidR="002B6147" w:rsidRPr="008227B8">
        <w:t>5</w:t>
      </w:r>
      <w:r w:rsidR="002B6147" w:rsidRPr="008227B8">
        <w:tab/>
        <w:t>notifyAlarmListRebuilt</w:t>
      </w:r>
      <w:bookmarkEnd w:id="592"/>
      <w:bookmarkEnd w:id="593"/>
    </w:p>
    <w:p w14:paraId="161738B8" w14:textId="4ADA0915" w:rsidR="002B6147" w:rsidRPr="008227B8" w:rsidRDefault="00C77DBA" w:rsidP="004250E7">
      <w:pPr>
        <w:pStyle w:val="Heading3"/>
        <w:rPr>
          <w:rFonts w:eastAsia="SimSun"/>
          <w:lang w:eastAsia="zh-CN"/>
        </w:rPr>
      </w:pPr>
      <w:bookmarkStart w:id="594" w:name="_Toc157982701"/>
      <w:bookmarkStart w:id="595" w:name="_Toc212629504"/>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4"/>
      <w:bookmarkEnd w:id="595"/>
    </w:p>
    <w:p w14:paraId="0C23B6D7" w14:textId="77777777" w:rsidR="00AD50C5" w:rsidRDefault="00AD50C5" w:rsidP="00AD50C5">
      <w:pPr>
        <w:rPr>
          <w:lang w:eastAsia="zh-CN" w:bidi="ar-KW"/>
        </w:rPr>
      </w:pPr>
      <w:bookmarkStart w:id="596" w:name="_MCCTEMPBM_CRPT22660451___7"/>
      <w:bookmarkStart w:id="597"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96"/>
      <w:r>
        <w:rPr>
          <w:lang w:eastAsia="zh-CN" w:bidi="ar-KW"/>
        </w:rPr>
        <w:t xml:space="preserve"> </w:t>
      </w:r>
    </w:p>
    <w:p w14:paraId="512A0130" w14:textId="77777777" w:rsidR="00AD50C5" w:rsidRDefault="00AD50C5" w:rsidP="00AD50C5">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w:t>
      </w:r>
      <w:r w:rsidRPr="00D55B53">
        <w:rPr>
          <w:lang w:eastAsia="zh-CN" w:bidi="ar-KW"/>
        </w:rPr>
        <w:t xml:space="preserve"> </w:t>
      </w:r>
      <w:r>
        <w:rPr>
          <w:lang w:eastAsia="zh-CN" w:bidi="ar-KW"/>
        </w:rPr>
        <w:t>the</w:t>
      </w:r>
      <w:r w:rsidRPr="00D55B53">
        <w:rPr>
          <w:lang w:eastAsia="zh-CN" w:bidi="ar-KW"/>
        </w:rPr>
        <w:t xml:space="preserv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37C7949" w14:textId="77777777" w:rsidR="00AD50C5" w:rsidRPr="00324D00" w:rsidRDefault="00AD50C5" w:rsidP="00AD50C5">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w:t>
      </w:r>
      <w:r w:rsidRPr="00A522F6">
        <w:t xml:space="preserve"> </w:t>
      </w:r>
      <w:r>
        <w:t>ends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8" w:name="_Toc212629505"/>
      <w:r w:rsidRPr="008227B8">
        <w:rPr>
          <w:rFonts w:eastAsia="SimSun"/>
          <w:lang w:eastAsia="zh-CN"/>
        </w:rPr>
        <w:t>8.</w:t>
      </w:r>
      <w:r w:rsidR="002B6147" w:rsidRPr="008227B8">
        <w:rPr>
          <w:rFonts w:eastAsia="SimSun"/>
          <w:lang w:eastAsia="zh-CN"/>
        </w:rPr>
        <w:t>5.2</w:t>
      </w:r>
      <w:r w:rsidR="002B6147" w:rsidRPr="008227B8">
        <w:rPr>
          <w:rFonts w:eastAsia="SimSun"/>
          <w:lang w:eastAsia="zh-CN"/>
        </w:rPr>
        <w:tab/>
        <w:t>Input parameters</w:t>
      </w:r>
      <w:bookmarkEnd w:id="597"/>
      <w:bookmarkEnd w:id="598"/>
    </w:p>
    <w:p w14:paraId="379A2FBA" w14:textId="68D1C821" w:rsidR="002B6147" w:rsidRPr="008227B8" w:rsidRDefault="002B6147" w:rsidP="008227B8">
      <w:pPr>
        <w:pStyle w:val="TH"/>
        <w:rPr>
          <w:lang w:eastAsia="zh-CN"/>
        </w:rPr>
      </w:pPr>
      <w:bookmarkStart w:id="599"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0" w:name="_MCCTEMPBM_CRPT22660453___7"/>
            <w:bookmarkEnd w:id="599"/>
            <w:r w:rsidRPr="008227B8">
              <w:rPr>
                <w:rFonts w:ascii="Arial" w:hAnsi="Arial" w:cs="Courier New"/>
                <w:sz w:val="18"/>
                <w:szCs w:val="18"/>
              </w:rPr>
              <w:t>objectClass</w:t>
            </w:r>
            <w:bookmarkEnd w:id="600"/>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1" w:name="_MCCTEMPBM_CRPT22660454___4"/>
            <w:r w:rsidRPr="008227B8">
              <w:rPr>
                <w:rFonts w:ascii="Arial" w:hAnsi="Arial" w:cs="Arial"/>
                <w:sz w:val="18"/>
                <w:szCs w:val="18"/>
              </w:rPr>
              <w:t>M</w:t>
            </w:r>
            <w:bookmarkEnd w:id="601"/>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602"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2"/>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3" w:name="_MCCTEMPBM_CRPT22660456___7"/>
            <w:bookmarkStart w:id="604" w:name="_MCCTEMPBM_CRPT22660458___7" w:colFirst="2" w:colLast="3"/>
            <w:r w:rsidRPr="008227B8">
              <w:rPr>
                <w:rFonts w:ascii="Arial" w:hAnsi="Arial" w:cs="Courier New"/>
                <w:sz w:val="18"/>
                <w:szCs w:val="18"/>
              </w:rPr>
              <w:t>objectInstance</w:t>
            </w:r>
            <w:bookmarkEnd w:id="603"/>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5" w:name="_MCCTEMPBM_CRPT22660457___4"/>
            <w:r w:rsidRPr="008227B8">
              <w:rPr>
                <w:rFonts w:ascii="Arial" w:hAnsi="Arial" w:cs="Arial"/>
                <w:sz w:val="18"/>
                <w:szCs w:val="18"/>
              </w:rPr>
              <w:t>M</w:t>
            </w:r>
            <w:bookmarkEnd w:id="605"/>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6"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7" w:name="_MCCTEMPBM_CRPT22660460___7"/>
            <w:bookmarkEnd w:id="606"/>
          </w:p>
          <w:p w14:paraId="18BFF549" w14:textId="77777777" w:rsidR="002B6147" w:rsidRPr="008227B8" w:rsidRDefault="002B6147" w:rsidP="002B6147">
            <w:pPr>
              <w:keepNext/>
              <w:keepLines/>
              <w:spacing w:after="0"/>
              <w:rPr>
                <w:rFonts w:ascii="Arial" w:hAnsi="Arial" w:cs="Arial"/>
                <w:sz w:val="18"/>
                <w:szCs w:val="18"/>
              </w:rPr>
            </w:pPr>
            <w:bookmarkStart w:id="608" w:name="_MCCTEMPBM_CRPT22660461___7"/>
            <w:bookmarkEnd w:id="607"/>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8"/>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9" w:name="_MCCTEMPBM_CRPT22660462___7"/>
            <w:bookmarkEnd w:id="604"/>
            <w:r w:rsidRPr="008227B8">
              <w:rPr>
                <w:rFonts w:ascii="Arial" w:hAnsi="Arial" w:cs="Arial"/>
                <w:sz w:val="18"/>
              </w:rPr>
              <w:t>notificationId</w:t>
            </w:r>
            <w:bookmarkEnd w:id="609"/>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0" w:name="_MCCTEMPBM_CRPT22660463___4"/>
            <w:r w:rsidRPr="008227B8">
              <w:rPr>
                <w:rFonts w:ascii="Arial" w:hAnsi="Arial" w:cs="Arial"/>
                <w:sz w:val="18"/>
              </w:rPr>
              <w:t>M</w:t>
            </w:r>
            <w:bookmarkEnd w:id="610"/>
          </w:p>
        </w:tc>
        <w:tc>
          <w:tcPr>
            <w:tcW w:w="2519" w:type="dxa"/>
          </w:tcPr>
          <w:p w14:paraId="76C7FBF3" w14:textId="6B853EB0" w:rsidR="002B6147" w:rsidRPr="008227B8" w:rsidRDefault="002B6147" w:rsidP="002B6147">
            <w:pPr>
              <w:keepNext/>
              <w:keepLines/>
              <w:spacing w:after="0"/>
              <w:rPr>
                <w:rFonts w:ascii="Arial" w:hAnsi="Arial" w:cs="Arial"/>
                <w:sz w:val="18"/>
                <w:szCs w:val="18"/>
              </w:rPr>
            </w:pPr>
            <w:bookmarkStart w:id="611"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611"/>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2" w:name="_MCCTEMPBM_CRPT22660465___7"/>
            <w:r w:rsidRPr="008227B8">
              <w:rPr>
                <w:rFonts w:ascii="Arial" w:hAnsi="Arial" w:cs="Courier New"/>
                <w:sz w:val="18"/>
                <w:szCs w:val="18"/>
              </w:rPr>
              <w:t>notificationType</w:t>
            </w:r>
            <w:bookmarkEnd w:id="612"/>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3" w:name="_MCCTEMPBM_CRPT22660466___4"/>
            <w:r w:rsidRPr="008227B8">
              <w:rPr>
                <w:rFonts w:ascii="Arial" w:hAnsi="Arial" w:cs="Arial"/>
                <w:sz w:val="18"/>
                <w:szCs w:val="18"/>
              </w:rPr>
              <w:t>M</w:t>
            </w:r>
            <w:bookmarkEnd w:id="613"/>
          </w:p>
        </w:tc>
        <w:tc>
          <w:tcPr>
            <w:tcW w:w="2519" w:type="dxa"/>
          </w:tcPr>
          <w:p w14:paraId="56375E13" w14:textId="77777777" w:rsidR="002B6147" w:rsidRPr="008227B8" w:rsidRDefault="002B6147" w:rsidP="002B6147">
            <w:pPr>
              <w:keepNext/>
              <w:keepLines/>
              <w:spacing w:after="0"/>
              <w:rPr>
                <w:rFonts w:ascii="Arial" w:hAnsi="Arial" w:cs="Arial"/>
                <w:sz w:val="18"/>
                <w:szCs w:val="18"/>
              </w:rPr>
            </w:pPr>
            <w:bookmarkStart w:id="614" w:name="_MCCTEMPBM_CRPT22660467___7"/>
            <w:r w:rsidRPr="008227B8">
              <w:rPr>
                <w:rFonts w:ascii="Arial" w:hAnsi="Arial" w:cs="Arial"/>
                <w:sz w:val="18"/>
                <w:szCs w:val="18"/>
              </w:rPr>
              <w:t>"notifyAlarmListRebuilt"</w:t>
            </w:r>
            <w:bookmarkEnd w:id="614"/>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5" w:name="_MCCTEMPBM_CRPT22660468___7"/>
            <w:bookmarkStart w:id="616" w:name="_MCCTEMPBM_CRPT22660470___7" w:colFirst="2" w:colLast="2"/>
            <w:r w:rsidRPr="008227B8">
              <w:rPr>
                <w:rFonts w:ascii="Arial" w:hAnsi="Arial" w:cs="Courier New"/>
                <w:sz w:val="18"/>
                <w:szCs w:val="18"/>
              </w:rPr>
              <w:t>eventTime</w:t>
            </w:r>
            <w:bookmarkEnd w:id="615"/>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7" w:name="_MCCTEMPBM_CRPT22660469___4"/>
            <w:r w:rsidRPr="008227B8">
              <w:rPr>
                <w:rFonts w:ascii="Arial" w:hAnsi="Arial" w:cs="Arial"/>
                <w:sz w:val="18"/>
                <w:szCs w:val="18"/>
              </w:rPr>
              <w:t>M</w:t>
            </w:r>
            <w:bookmarkEnd w:id="617"/>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8" w:name="_MCCTEMPBM_CRPT22660471___7"/>
            <w:bookmarkEnd w:id="616"/>
            <w:r w:rsidRPr="008227B8">
              <w:rPr>
                <w:rFonts w:ascii="Arial" w:hAnsi="Arial" w:cs="Arial"/>
                <w:sz w:val="18"/>
              </w:rPr>
              <w:t>systemDN</w:t>
            </w:r>
            <w:bookmarkEnd w:id="618"/>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9" w:name="_MCCTEMPBM_CRPT22660472___4"/>
            <w:r w:rsidRPr="008227B8">
              <w:rPr>
                <w:rFonts w:ascii="Arial" w:hAnsi="Arial" w:cs="Arial"/>
                <w:sz w:val="18"/>
              </w:rPr>
              <w:t>M</w:t>
            </w:r>
            <w:bookmarkEnd w:id="619"/>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20"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0"/>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1" w:name="_MCCTEMPBM_CRPT22660474___7"/>
            <w:bookmarkStart w:id="622" w:name="_MCCTEMPBM_CRPT22660476___7" w:colFirst="2" w:colLast="3"/>
            <w:r w:rsidRPr="008227B8">
              <w:rPr>
                <w:rFonts w:ascii="Arial" w:hAnsi="Arial" w:cs="Courier New"/>
                <w:sz w:val="18"/>
                <w:szCs w:val="18"/>
              </w:rPr>
              <w:t>reason</w:t>
            </w:r>
            <w:bookmarkEnd w:id="62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75___4"/>
            <w:r w:rsidRPr="008227B8">
              <w:rPr>
                <w:rFonts w:ascii="Arial" w:hAnsi="Arial" w:cs="Arial"/>
                <w:sz w:val="18"/>
                <w:szCs w:val="18"/>
              </w:rPr>
              <w:t>M</w:t>
            </w:r>
            <w:bookmarkEnd w:id="623"/>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4" w:name="_MCCTEMPBM_CRPT22660477___7"/>
            <w:bookmarkStart w:id="625" w:name="_MCCTEMPBM_CRPT22660479___7" w:colFirst="2" w:colLast="2"/>
            <w:bookmarkEnd w:id="622"/>
            <w:r w:rsidRPr="008227B8">
              <w:rPr>
                <w:rFonts w:ascii="Arial" w:hAnsi="Arial" w:cs="Arial"/>
                <w:sz w:val="18"/>
                <w:szCs w:val="18"/>
              </w:rPr>
              <w:t>alarmListAlignmentRequirement</w:t>
            </w:r>
            <w:bookmarkEnd w:id="624"/>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6" w:name="_MCCTEMPBM_CRPT22660478___4"/>
            <w:r w:rsidRPr="008227B8">
              <w:rPr>
                <w:rFonts w:ascii="Arial" w:hAnsi="Arial" w:cs="Arial" w:hint="eastAsia"/>
                <w:sz w:val="18"/>
                <w:szCs w:val="18"/>
                <w:lang w:eastAsia="zh-CN"/>
              </w:rPr>
              <w:t>O</w:t>
            </w:r>
            <w:bookmarkEnd w:id="626"/>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25"/>
    </w:tbl>
    <w:p w14:paraId="17DC0F1D" w14:textId="77777777" w:rsidR="002B6147" w:rsidRPr="008227B8" w:rsidRDefault="002B6147" w:rsidP="002B6147"/>
    <w:p w14:paraId="703C8B12" w14:textId="0DF4FBBA" w:rsidR="002B6147" w:rsidRPr="008227B8" w:rsidRDefault="00C77DBA" w:rsidP="00DE5104">
      <w:pPr>
        <w:pStyle w:val="Heading2"/>
      </w:pPr>
      <w:bookmarkStart w:id="627" w:name="_Toc157982703"/>
      <w:bookmarkStart w:id="628" w:name="_Toc212629506"/>
      <w:r w:rsidRPr="008227B8">
        <w:t>8.</w:t>
      </w:r>
      <w:r w:rsidR="002B6147" w:rsidRPr="008227B8">
        <w:t>6</w:t>
      </w:r>
      <w:r w:rsidR="002B6147" w:rsidRPr="008227B8">
        <w:tab/>
        <w:t>notifyChangedAlarm</w:t>
      </w:r>
      <w:bookmarkEnd w:id="628"/>
      <w:r w:rsidR="002B6147" w:rsidRPr="008227B8">
        <w:t xml:space="preserve"> </w:t>
      </w:r>
      <w:bookmarkEnd w:id="627"/>
    </w:p>
    <w:p w14:paraId="5DB032F0" w14:textId="728D51CD" w:rsidR="002B6147" w:rsidRPr="008227B8" w:rsidRDefault="00C77DBA" w:rsidP="004250E7">
      <w:pPr>
        <w:pStyle w:val="Heading3"/>
        <w:rPr>
          <w:rFonts w:eastAsia="SimSun"/>
          <w:lang w:eastAsia="zh-CN"/>
        </w:rPr>
      </w:pPr>
      <w:bookmarkStart w:id="629" w:name="_Toc157982704"/>
      <w:bookmarkStart w:id="630" w:name="_Toc212629507"/>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9"/>
      <w:bookmarkEnd w:id="630"/>
    </w:p>
    <w:p w14:paraId="4B9F15B3" w14:textId="77777777" w:rsidR="002B6147" w:rsidRPr="008227B8" w:rsidRDefault="002B6147" w:rsidP="002B6147">
      <w:bookmarkStart w:id="631"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31"/>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32" w:name="_Toc157982705"/>
      <w:bookmarkStart w:id="633" w:name="_Toc212629508"/>
      <w:r w:rsidRPr="008227B8">
        <w:rPr>
          <w:rFonts w:eastAsia="SimSun"/>
          <w:lang w:eastAsia="zh-CN"/>
        </w:rPr>
        <w:t>8.</w:t>
      </w:r>
      <w:r w:rsidR="002B6147" w:rsidRPr="008227B8">
        <w:rPr>
          <w:rFonts w:eastAsia="SimSun"/>
          <w:lang w:eastAsia="zh-CN"/>
        </w:rPr>
        <w:t>6.2</w:t>
      </w:r>
      <w:r w:rsidR="002B6147" w:rsidRPr="008227B8">
        <w:rPr>
          <w:rFonts w:eastAsia="SimSun"/>
          <w:lang w:eastAsia="zh-CN"/>
        </w:rPr>
        <w:tab/>
        <w:t>Input parameters</w:t>
      </w:r>
      <w:bookmarkEnd w:id="632"/>
      <w:bookmarkEnd w:id="633"/>
    </w:p>
    <w:p w14:paraId="554A22EC" w14:textId="09F9AB33" w:rsidR="002B6147" w:rsidRPr="008227B8" w:rsidRDefault="002B6147" w:rsidP="008227B8">
      <w:pPr>
        <w:pStyle w:val="TH"/>
        <w:rPr>
          <w:lang w:eastAsia="zh-CN"/>
        </w:rPr>
      </w:pPr>
      <w:bookmarkStart w:id="63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5" w:name="_MCCTEMPBM_CRPT22660482___7"/>
            <w:bookmarkEnd w:id="634"/>
            <w:r w:rsidRPr="008227B8">
              <w:rPr>
                <w:rFonts w:ascii="Arial" w:hAnsi="Arial" w:cs="Arial"/>
                <w:sz w:val="18"/>
              </w:rPr>
              <w:t>objectClass</w:t>
            </w:r>
            <w:bookmarkEnd w:id="635"/>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6" w:name="_MCCTEMPBM_CRPT22660483___4"/>
            <w:r w:rsidRPr="008227B8">
              <w:rPr>
                <w:rFonts w:ascii="Arial" w:hAnsi="Arial" w:cs="Arial"/>
                <w:sz w:val="18"/>
              </w:rPr>
              <w:t>M</w:t>
            </w:r>
            <w:bookmarkEnd w:id="636"/>
          </w:p>
        </w:tc>
        <w:tc>
          <w:tcPr>
            <w:tcW w:w="3456" w:type="dxa"/>
          </w:tcPr>
          <w:p w14:paraId="43624563" w14:textId="78254347" w:rsidR="002B6147" w:rsidRPr="008227B8" w:rsidRDefault="002B6147" w:rsidP="002B6147">
            <w:pPr>
              <w:keepNext/>
              <w:keepLines/>
              <w:spacing w:after="0"/>
              <w:rPr>
                <w:rFonts w:ascii="Arial" w:hAnsi="Arial"/>
                <w:sz w:val="18"/>
              </w:rPr>
            </w:pPr>
            <w:bookmarkStart w:id="637"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37"/>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8" w:name="_MCCTEMPBM_CRPT22660485___7"/>
            <w:bookmarkStart w:id="639" w:name="_MCCTEMPBM_CRPT22660487___7" w:colFirst="2" w:colLast="2"/>
            <w:r w:rsidRPr="008227B8">
              <w:rPr>
                <w:rFonts w:ascii="Arial" w:hAnsi="Arial" w:cs="Arial"/>
                <w:sz w:val="18"/>
              </w:rPr>
              <w:t>objectInstance</w:t>
            </w:r>
            <w:bookmarkEnd w:id="638"/>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0" w:name="_MCCTEMPBM_CRPT22660486___4"/>
            <w:r w:rsidRPr="008227B8">
              <w:rPr>
                <w:rFonts w:ascii="Arial" w:hAnsi="Arial" w:cs="Arial"/>
                <w:sz w:val="18"/>
              </w:rPr>
              <w:t>M</w:t>
            </w:r>
            <w:bookmarkEnd w:id="640"/>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1" w:name="_MCCTEMPBM_CRPT22660488___7"/>
            <w:bookmarkEnd w:id="639"/>
            <w:r w:rsidRPr="008227B8">
              <w:rPr>
                <w:rFonts w:ascii="Arial" w:hAnsi="Arial" w:cs="Arial"/>
                <w:sz w:val="18"/>
              </w:rPr>
              <w:t>notificationId</w:t>
            </w:r>
            <w:bookmarkEnd w:id="641"/>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2" w:name="_MCCTEMPBM_CRPT22660489___4"/>
            <w:r w:rsidRPr="008227B8">
              <w:rPr>
                <w:rFonts w:ascii="Arial" w:hAnsi="Arial" w:cs="Arial"/>
                <w:sz w:val="18"/>
              </w:rPr>
              <w:t>M</w:t>
            </w:r>
            <w:bookmarkEnd w:id="642"/>
          </w:p>
        </w:tc>
        <w:tc>
          <w:tcPr>
            <w:tcW w:w="3456" w:type="dxa"/>
          </w:tcPr>
          <w:p w14:paraId="5A6331B0" w14:textId="0AD22198" w:rsidR="002B6147" w:rsidRPr="008227B8" w:rsidRDefault="002B6147" w:rsidP="002B6147">
            <w:pPr>
              <w:keepNext/>
              <w:keepLines/>
              <w:spacing w:after="0"/>
              <w:rPr>
                <w:rFonts w:ascii="Arial" w:hAnsi="Arial"/>
                <w:sz w:val="18"/>
              </w:rPr>
            </w:pPr>
            <w:bookmarkStart w:id="643"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3"/>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4" w:name="_MCCTEMPBM_CRPT22660491___7"/>
            <w:r w:rsidRPr="008227B8">
              <w:rPr>
                <w:rFonts w:ascii="Arial" w:hAnsi="Arial" w:cs="Arial"/>
                <w:sz w:val="18"/>
              </w:rPr>
              <w:t>notificationType</w:t>
            </w:r>
            <w:bookmarkEnd w:id="644"/>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5" w:name="_MCCTEMPBM_CRPT22660492___4"/>
            <w:r w:rsidRPr="008227B8">
              <w:rPr>
                <w:rFonts w:ascii="Arial" w:hAnsi="Arial"/>
                <w:sz w:val="18"/>
              </w:rPr>
              <w:t>M</w:t>
            </w:r>
            <w:bookmarkEnd w:id="645"/>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6" w:name="_MCCTEMPBM_CRPT22660493___7"/>
            <w:r w:rsidRPr="008227B8">
              <w:rPr>
                <w:rFonts w:ascii="Arial" w:hAnsi="Arial"/>
                <w:sz w:val="18"/>
              </w:rPr>
              <w:t>"notifyChangedAlarm"</w:t>
            </w:r>
            <w:bookmarkEnd w:id="646"/>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7" w:name="_MCCTEMPBM_CRPT22660494___7"/>
            <w:r w:rsidRPr="008227B8">
              <w:rPr>
                <w:rFonts w:ascii="Arial" w:hAnsi="Arial" w:cs="Courier New"/>
                <w:sz w:val="18"/>
                <w:szCs w:val="18"/>
              </w:rPr>
              <w:t>eventTime</w:t>
            </w:r>
            <w:bookmarkEnd w:id="647"/>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8" w:name="_MCCTEMPBM_CRPT22660495___4"/>
            <w:r w:rsidRPr="008227B8">
              <w:rPr>
                <w:rFonts w:ascii="Arial" w:hAnsi="Arial" w:cs="Arial"/>
                <w:sz w:val="18"/>
                <w:szCs w:val="18"/>
              </w:rPr>
              <w:t>M</w:t>
            </w:r>
            <w:bookmarkEnd w:id="648"/>
          </w:p>
        </w:tc>
        <w:tc>
          <w:tcPr>
            <w:tcW w:w="3456" w:type="dxa"/>
          </w:tcPr>
          <w:p w14:paraId="2FDEE622" w14:textId="77777777" w:rsidR="002B6147" w:rsidRPr="008227B8" w:rsidRDefault="002B6147" w:rsidP="002B6147">
            <w:pPr>
              <w:keepNext/>
              <w:keepLines/>
              <w:spacing w:after="0"/>
              <w:rPr>
                <w:rFonts w:ascii="Arial" w:hAnsi="Arial"/>
                <w:sz w:val="18"/>
              </w:rPr>
            </w:pPr>
            <w:bookmarkStart w:id="649" w:name="_MCCTEMPBM_CRPT22660496___7"/>
            <w:r w:rsidRPr="008227B8">
              <w:rPr>
                <w:rFonts w:ascii="Arial" w:hAnsi="Arial"/>
                <w:sz w:val="18"/>
              </w:rPr>
              <w:t>alarmRecord.alarmChangedTime</w:t>
            </w:r>
            <w:bookmarkEnd w:id="649"/>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0" w:name="_MCCTEMPBM_CRPT22660497___7"/>
            <w:r w:rsidRPr="008227B8">
              <w:rPr>
                <w:rFonts w:ascii="Arial" w:hAnsi="Arial" w:cs="Arial"/>
                <w:sz w:val="18"/>
              </w:rPr>
              <w:t>systemDN</w:t>
            </w:r>
            <w:bookmarkEnd w:id="650"/>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1" w:name="_MCCTEMPBM_CRPT22660498___4"/>
            <w:r w:rsidRPr="008227B8">
              <w:rPr>
                <w:rFonts w:ascii="Arial" w:hAnsi="Arial" w:cs="Arial"/>
                <w:sz w:val="18"/>
              </w:rPr>
              <w:t>M</w:t>
            </w:r>
            <w:bookmarkEnd w:id="651"/>
          </w:p>
        </w:tc>
        <w:tc>
          <w:tcPr>
            <w:tcW w:w="3456" w:type="dxa"/>
          </w:tcPr>
          <w:p w14:paraId="4E0CA002" w14:textId="24506CF5" w:rsidR="002B6147" w:rsidRPr="008227B8" w:rsidRDefault="002B6147" w:rsidP="002B6147">
            <w:pPr>
              <w:keepNext/>
              <w:keepLines/>
              <w:spacing w:after="0"/>
              <w:rPr>
                <w:rFonts w:ascii="Arial" w:hAnsi="Arial"/>
                <w:sz w:val="18"/>
              </w:rPr>
            </w:pPr>
            <w:bookmarkStart w:id="652"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2"/>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3" w:name="_MCCTEMPBM_CRPT22660500___7"/>
            <w:r w:rsidRPr="008227B8">
              <w:rPr>
                <w:rFonts w:ascii="Arial" w:hAnsi="Arial" w:cs="Arial"/>
                <w:sz w:val="18"/>
              </w:rPr>
              <w:t>alarmId</w:t>
            </w:r>
            <w:bookmarkEnd w:id="653"/>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4" w:name="_MCCTEMPBM_CRPT22660501___4"/>
            <w:r w:rsidRPr="008227B8">
              <w:rPr>
                <w:rFonts w:ascii="Arial" w:hAnsi="Arial"/>
                <w:sz w:val="18"/>
              </w:rPr>
              <w:t>M</w:t>
            </w:r>
            <w:bookmarkEnd w:id="654"/>
          </w:p>
        </w:tc>
        <w:tc>
          <w:tcPr>
            <w:tcW w:w="3456" w:type="dxa"/>
          </w:tcPr>
          <w:p w14:paraId="00954E0C" w14:textId="77777777" w:rsidR="002B6147" w:rsidRPr="008227B8" w:rsidRDefault="002B6147" w:rsidP="002B6147">
            <w:pPr>
              <w:keepNext/>
              <w:keepLines/>
              <w:spacing w:after="0"/>
              <w:rPr>
                <w:rFonts w:ascii="Arial" w:hAnsi="Arial"/>
                <w:sz w:val="18"/>
              </w:rPr>
            </w:pPr>
            <w:bookmarkStart w:id="655" w:name="_MCCTEMPBM_CRPT22660502___7"/>
            <w:r w:rsidRPr="008227B8">
              <w:rPr>
                <w:rFonts w:ascii="Arial" w:hAnsi="Arial"/>
                <w:sz w:val="18"/>
              </w:rPr>
              <w:t>alarmRecord.alarmId</w:t>
            </w:r>
            <w:bookmarkEnd w:id="655"/>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6" w:name="_MCCTEMPBM_CRPT22660503___7"/>
            <w:r w:rsidRPr="008227B8">
              <w:rPr>
                <w:rFonts w:ascii="Arial" w:hAnsi="Arial" w:cs="Arial"/>
                <w:sz w:val="18"/>
              </w:rPr>
              <w:t>alarmType</w:t>
            </w:r>
            <w:bookmarkEnd w:id="656"/>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7" w:name="_MCCTEMPBM_CRPT22660504___4"/>
            <w:r w:rsidRPr="008227B8">
              <w:rPr>
                <w:rFonts w:ascii="Arial" w:hAnsi="Arial"/>
                <w:sz w:val="18"/>
              </w:rPr>
              <w:t>M</w:t>
            </w:r>
            <w:bookmarkEnd w:id="657"/>
          </w:p>
        </w:tc>
        <w:tc>
          <w:tcPr>
            <w:tcW w:w="3456" w:type="dxa"/>
          </w:tcPr>
          <w:p w14:paraId="69E6ED69" w14:textId="77777777" w:rsidR="002B6147" w:rsidRPr="008227B8" w:rsidRDefault="002B6147" w:rsidP="002B6147">
            <w:pPr>
              <w:keepNext/>
              <w:keepLines/>
              <w:spacing w:after="0"/>
              <w:rPr>
                <w:rFonts w:ascii="Arial" w:hAnsi="Arial"/>
                <w:sz w:val="18"/>
              </w:rPr>
            </w:pPr>
            <w:bookmarkStart w:id="658" w:name="_MCCTEMPBM_CRPT22660505___7"/>
            <w:r w:rsidRPr="008227B8">
              <w:rPr>
                <w:rFonts w:ascii="Arial" w:hAnsi="Arial"/>
                <w:sz w:val="18"/>
              </w:rPr>
              <w:t>alarmRecord.alarmType</w:t>
            </w:r>
            <w:bookmarkEnd w:id="658"/>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9" w:name="_MCCTEMPBM_CRPT22660506___7"/>
            <w:r w:rsidRPr="008227B8">
              <w:rPr>
                <w:rFonts w:ascii="Arial" w:hAnsi="Arial" w:cs="Arial"/>
                <w:sz w:val="18"/>
              </w:rPr>
              <w:t>probableCause</w:t>
            </w:r>
            <w:bookmarkEnd w:id="659"/>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0" w:name="_MCCTEMPBM_CRPT22660507___4"/>
            <w:r w:rsidRPr="008227B8">
              <w:rPr>
                <w:rFonts w:ascii="Arial" w:hAnsi="Arial"/>
                <w:sz w:val="18"/>
              </w:rPr>
              <w:t>M</w:t>
            </w:r>
            <w:bookmarkEnd w:id="660"/>
          </w:p>
        </w:tc>
        <w:tc>
          <w:tcPr>
            <w:tcW w:w="3456" w:type="dxa"/>
          </w:tcPr>
          <w:p w14:paraId="23336A49" w14:textId="77777777" w:rsidR="002B6147" w:rsidRPr="008227B8" w:rsidRDefault="002B6147" w:rsidP="002B6147">
            <w:pPr>
              <w:keepNext/>
              <w:keepLines/>
              <w:spacing w:after="0"/>
              <w:rPr>
                <w:rFonts w:ascii="Arial" w:hAnsi="Arial"/>
                <w:sz w:val="18"/>
              </w:rPr>
            </w:pPr>
            <w:bookmarkStart w:id="661" w:name="_MCCTEMPBM_CRPT22660508___7"/>
            <w:r w:rsidRPr="008227B8">
              <w:rPr>
                <w:rFonts w:ascii="Arial" w:hAnsi="Arial"/>
                <w:sz w:val="18"/>
              </w:rPr>
              <w:t>alarmRecord.probableCause</w:t>
            </w:r>
            <w:bookmarkEnd w:id="661"/>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2" w:name="_MCCTEMPBM_CRPT22660509___7"/>
            <w:r w:rsidRPr="008227B8">
              <w:rPr>
                <w:rFonts w:ascii="Arial" w:hAnsi="Arial" w:cs="Arial"/>
                <w:sz w:val="18"/>
              </w:rPr>
              <w:t>perceivedSeverity</w:t>
            </w:r>
            <w:bookmarkEnd w:id="662"/>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3" w:name="_MCCTEMPBM_CRPT22660510___4"/>
            <w:r w:rsidRPr="008227B8">
              <w:rPr>
                <w:rFonts w:ascii="Arial" w:hAnsi="Arial"/>
                <w:sz w:val="18"/>
              </w:rPr>
              <w:t>M</w:t>
            </w:r>
            <w:bookmarkEnd w:id="663"/>
          </w:p>
        </w:tc>
        <w:tc>
          <w:tcPr>
            <w:tcW w:w="3456" w:type="dxa"/>
          </w:tcPr>
          <w:p w14:paraId="6A5DA911" w14:textId="77777777" w:rsidR="002B6147" w:rsidRPr="008227B8" w:rsidRDefault="002B6147" w:rsidP="002B6147">
            <w:pPr>
              <w:keepNext/>
              <w:keepLines/>
              <w:spacing w:after="0"/>
              <w:rPr>
                <w:rFonts w:ascii="Arial" w:hAnsi="Arial"/>
                <w:sz w:val="18"/>
              </w:rPr>
            </w:pPr>
            <w:bookmarkStart w:id="664" w:name="_MCCTEMPBM_CRPT22660511___7"/>
            <w:r w:rsidRPr="008227B8">
              <w:rPr>
                <w:rFonts w:ascii="Arial" w:hAnsi="Arial"/>
                <w:sz w:val="18"/>
              </w:rPr>
              <w:t>alarmRecord.perceivedSeverity</w:t>
            </w:r>
            <w:bookmarkEnd w:id="664"/>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5" w:name="_Toc157982706"/>
    </w:p>
    <w:p w14:paraId="48892A7C" w14:textId="449F35C1" w:rsidR="002B6147" w:rsidRPr="008227B8" w:rsidRDefault="00C77DBA" w:rsidP="00DE5104">
      <w:pPr>
        <w:pStyle w:val="Heading2"/>
      </w:pPr>
      <w:bookmarkStart w:id="666" w:name="_Toc212629509"/>
      <w:r w:rsidRPr="008227B8">
        <w:t>8.</w:t>
      </w:r>
      <w:r w:rsidR="002B6147" w:rsidRPr="008227B8">
        <w:t>7</w:t>
      </w:r>
      <w:r w:rsidR="002B6147" w:rsidRPr="008227B8">
        <w:tab/>
        <w:t>notifyCorrelatedNotificationChanged</w:t>
      </w:r>
      <w:bookmarkEnd w:id="665"/>
      <w:bookmarkEnd w:id="666"/>
    </w:p>
    <w:p w14:paraId="512FC291" w14:textId="08643668" w:rsidR="002B6147" w:rsidRPr="008227B8" w:rsidRDefault="00C77DBA" w:rsidP="004250E7">
      <w:pPr>
        <w:pStyle w:val="Heading3"/>
        <w:rPr>
          <w:rFonts w:eastAsia="SimSun"/>
          <w:lang w:eastAsia="zh-CN"/>
        </w:rPr>
      </w:pPr>
      <w:bookmarkStart w:id="667" w:name="_Toc157982707"/>
      <w:bookmarkStart w:id="668" w:name="_Toc212629510"/>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7"/>
      <w:bookmarkEnd w:id="668"/>
    </w:p>
    <w:p w14:paraId="3048279E" w14:textId="77777777" w:rsidR="002B6147" w:rsidRPr="008227B8" w:rsidRDefault="002B6147" w:rsidP="002B6147">
      <w:bookmarkStart w:id="669"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0" w:name="_Toc157982708"/>
      <w:bookmarkStart w:id="671" w:name="_Toc212629511"/>
      <w:bookmarkEnd w:id="6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0"/>
      <w:bookmarkEnd w:id="671"/>
    </w:p>
    <w:p w14:paraId="27BFF7E3" w14:textId="47DB63ED" w:rsidR="002B6147" w:rsidRPr="008227B8" w:rsidRDefault="002B6147" w:rsidP="008227B8">
      <w:pPr>
        <w:pStyle w:val="TH"/>
        <w:rPr>
          <w:lang w:eastAsia="zh-CN"/>
        </w:rPr>
      </w:pPr>
      <w:bookmarkStart w:id="6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3" w:name="_MCCTEMPBM_CRPT22660514___7"/>
            <w:bookmarkEnd w:id="672"/>
            <w:r w:rsidRPr="008227B8">
              <w:rPr>
                <w:rFonts w:ascii="Arial" w:hAnsi="Arial" w:cs="Arial"/>
                <w:sz w:val="18"/>
              </w:rPr>
              <w:t>objectClass</w:t>
            </w:r>
            <w:bookmarkEnd w:id="673"/>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4" w:name="_MCCTEMPBM_CRPT22660515___4"/>
            <w:r w:rsidRPr="008227B8">
              <w:rPr>
                <w:rFonts w:ascii="Arial" w:hAnsi="Arial" w:cs="Arial"/>
                <w:sz w:val="18"/>
              </w:rPr>
              <w:t>M</w:t>
            </w:r>
            <w:bookmarkEnd w:id="674"/>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75"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75"/>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6" w:name="_MCCTEMPBM_CRPT22660517___7"/>
            <w:bookmarkStart w:id="677" w:name="_MCCTEMPBM_CRPT22660519___7" w:colFirst="2" w:colLast="2"/>
            <w:r w:rsidRPr="008227B8">
              <w:rPr>
                <w:rFonts w:ascii="Arial" w:hAnsi="Arial" w:cs="Arial"/>
                <w:sz w:val="18"/>
              </w:rPr>
              <w:t>objectInstance</w:t>
            </w:r>
            <w:bookmarkEnd w:id="676"/>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8" w:name="_MCCTEMPBM_CRPT22660518___4"/>
            <w:r w:rsidRPr="008227B8">
              <w:rPr>
                <w:rFonts w:ascii="Arial" w:hAnsi="Arial" w:cs="Arial"/>
                <w:sz w:val="18"/>
              </w:rPr>
              <w:t>M</w:t>
            </w:r>
            <w:bookmarkEnd w:id="678"/>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9" w:name="_MCCTEMPBM_CRPT22660520___7"/>
            <w:bookmarkEnd w:id="677"/>
            <w:r w:rsidRPr="008227B8">
              <w:rPr>
                <w:rFonts w:ascii="Arial" w:hAnsi="Arial" w:cs="Arial"/>
                <w:sz w:val="18"/>
              </w:rPr>
              <w:t>notificationId</w:t>
            </w:r>
            <w:bookmarkEnd w:id="679"/>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0" w:name="_MCCTEMPBM_CRPT22660521___4"/>
            <w:r w:rsidRPr="008227B8">
              <w:rPr>
                <w:rFonts w:ascii="Arial" w:hAnsi="Arial" w:cs="Arial"/>
                <w:sz w:val="18"/>
              </w:rPr>
              <w:t>M</w:t>
            </w:r>
            <w:bookmarkEnd w:id="680"/>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81"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1"/>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2" w:name="_MCCTEMPBM_CRPT22660523___7"/>
            <w:r w:rsidRPr="008227B8">
              <w:rPr>
                <w:rFonts w:ascii="Arial" w:hAnsi="Arial" w:cs="Arial"/>
                <w:sz w:val="18"/>
                <w:szCs w:val="18"/>
              </w:rPr>
              <w:t>notificationType</w:t>
            </w:r>
            <w:bookmarkEnd w:id="682"/>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3" w:name="_MCCTEMPBM_CRPT22660524___4"/>
            <w:r w:rsidRPr="008227B8">
              <w:rPr>
                <w:rFonts w:ascii="Arial" w:hAnsi="Arial" w:cs="Arial"/>
                <w:sz w:val="18"/>
                <w:szCs w:val="18"/>
              </w:rPr>
              <w:t>M</w:t>
            </w:r>
            <w:bookmarkEnd w:id="683"/>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4" w:name="_MCCTEMPBM_CRPT22660525___7"/>
            <w:r w:rsidRPr="008227B8">
              <w:rPr>
                <w:rFonts w:ascii="Arial" w:hAnsi="Arial" w:cs="Arial"/>
                <w:sz w:val="18"/>
                <w:szCs w:val="18"/>
              </w:rPr>
              <w:t>"notifyCorrelatedNotificationChanged"</w:t>
            </w:r>
            <w:bookmarkEnd w:id="684"/>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5" w:name="_MCCTEMPBM_CRPT22660526___7"/>
            <w:bookmarkStart w:id="686" w:name="_MCCTEMPBM_CRPT22660528___7" w:colFirst="2" w:colLast="2"/>
            <w:r w:rsidRPr="008227B8">
              <w:rPr>
                <w:rFonts w:ascii="Arial" w:hAnsi="Arial" w:cs="Arial"/>
                <w:sz w:val="18"/>
                <w:szCs w:val="18"/>
              </w:rPr>
              <w:t>eventTime</w:t>
            </w:r>
            <w:bookmarkEnd w:id="685"/>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7" w:name="_MCCTEMPBM_CRPT22660527___4"/>
            <w:r w:rsidRPr="008227B8">
              <w:rPr>
                <w:rFonts w:ascii="Arial" w:hAnsi="Arial" w:cs="Arial"/>
                <w:sz w:val="18"/>
                <w:szCs w:val="18"/>
              </w:rPr>
              <w:t>M</w:t>
            </w:r>
            <w:bookmarkEnd w:id="687"/>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8" w:name="_MCCTEMPBM_CRPT22660529___7"/>
            <w:bookmarkEnd w:id="686"/>
            <w:r w:rsidRPr="008227B8">
              <w:rPr>
                <w:rFonts w:ascii="Arial" w:hAnsi="Arial" w:cs="Arial"/>
                <w:sz w:val="18"/>
              </w:rPr>
              <w:t>systemDN</w:t>
            </w:r>
            <w:bookmarkEnd w:id="688"/>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9" w:name="_MCCTEMPBM_CRPT22660530___4"/>
            <w:r w:rsidRPr="008227B8">
              <w:rPr>
                <w:rFonts w:ascii="Arial" w:hAnsi="Arial" w:cs="Arial"/>
                <w:sz w:val="18"/>
              </w:rPr>
              <w:t>M</w:t>
            </w:r>
            <w:bookmarkEnd w:id="689"/>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90"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0"/>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1" w:name="_MCCTEMPBM_CRPT22660532___7"/>
            <w:r w:rsidRPr="008227B8">
              <w:rPr>
                <w:rFonts w:ascii="Arial" w:hAnsi="Arial" w:cs="Arial"/>
                <w:sz w:val="18"/>
                <w:szCs w:val="18"/>
              </w:rPr>
              <w:t>alarmId</w:t>
            </w:r>
            <w:bookmarkEnd w:id="691"/>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2" w:name="_MCCTEMPBM_CRPT22660533___4"/>
            <w:r w:rsidRPr="008227B8">
              <w:rPr>
                <w:rFonts w:ascii="Arial" w:hAnsi="Arial" w:cs="Arial"/>
                <w:sz w:val="18"/>
                <w:szCs w:val="18"/>
              </w:rPr>
              <w:t>M</w:t>
            </w:r>
            <w:bookmarkEnd w:id="692"/>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3" w:name="_MCCTEMPBM_CRPT22660534___7"/>
            <w:r w:rsidRPr="008227B8">
              <w:rPr>
                <w:rFonts w:ascii="Arial" w:hAnsi="Arial" w:cs="Arial"/>
                <w:sz w:val="18"/>
                <w:szCs w:val="18"/>
              </w:rPr>
              <w:t>alarmRecord.alarmId</w:t>
            </w:r>
            <w:bookmarkEnd w:id="693"/>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4" w:name="_MCCTEMPBM_CRPT22660535___7"/>
            <w:r w:rsidRPr="008227B8">
              <w:rPr>
                <w:rFonts w:ascii="Arial" w:hAnsi="Arial" w:cs="Arial"/>
                <w:sz w:val="18"/>
                <w:szCs w:val="18"/>
              </w:rPr>
              <w:t>correlatedNotifications</w:t>
            </w:r>
            <w:bookmarkEnd w:id="694"/>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5" w:name="_MCCTEMPBM_CRPT22660536___4"/>
            <w:r w:rsidRPr="008227B8">
              <w:rPr>
                <w:rFonts w:ascii="Arial" w:hAnsi="Arial" w:cs="Arial"/>
                <w:sz w:val="18"/>
                <w:szCs w:val="18"/>
              </w:rPr>
              <w:t>M</w:t>
            </w:r>
            <w:bookmarkEnd w:id="695"/>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6" w:name="_MCCTEMPBM_CRPT22660537___7"/>
            <w:r w:rsidRPr="008227B8">
              <w:rPr>
                <w:rFonts w:ascii="Arial" w:hAnsi="Arial" w:cs="Arial"/>
                <w:sz w:val="18"/>
              </w:rPr>
              <w:t>alarmRecord.correlatedNotifications</w:t>
            </w:r>
            <w:bookmarkEnd w:id="696"/>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7" w:name="_MCCTEMPBM_CRPT22660538___7"/>
            <w:r w:rsidRPr="008227B8">
              <w:rPr>
                <w:rFonts w:ascii="Arial" w:hAnsi="Arial" w:cs="Arial"/>
                <w:sz w:val="18"/>
                <w:szCs w:val="18"/>
              </w:rPr>
              <w:t>rootCauseIndicator</w:t>
            </w:r>
            <w:bookmarkEnd w:id="697"/>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8" w:name="_MCCTEMPBM_CRPT22660539___4"/>
            <w:r w:rsidRPr="008227B8">
              <w:rPr>
                <w:rFonts w:ascii="Arial" w:hAnsi="Arial" w:cs="Arial"/>
                <w:sz w:val="18"/>
                <w:szCs w:val="18"/>
              </w:rPr>
              <w:t>O</w:t>
            </w:r>
            <w:bookmarkEnd w:id="698"/>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9" w:name="_MCCTEMPBM_CRPT22660540___7"/>
            <w:r w:rsidRPr="008227B8">
              <w:rPr>
                <w:rFonts w:ascii="Arial" w:hAnsi="Arial" w:cs="Arial"/>
                <w:sz w:val="18"/>
                <w:szCs w:val="18"/>
              </w:rPr>
              <w:t>alarmRecord.rootCauseIndicator</w:t>
            </w:r>
            <w:bookmarkEnd w:id="699"/>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0" w:name="_Toc157982709"/>
    </w:p>
    <w:p w14:paraId="56B283A0" w14:textId="5DE6FE8D" w:rsidR="002B6147" w:rsidRPr="008227B8" w:rsidRDefault="00C77DBA" w:rsidP="00DE5104">
      <w:pPr>
        <w:pStyle w:val="Heading2"/>
      </w:pPr>
      <w:bookmarkStart w:id="701" w:name="_Toc212629512"/>
      <w:r w:rsidRPr="008227B8">
        <w:t>8.</w:t>
      </w:r>
      <w:r w:rsidR="002B6147" w:rsidRPr="008227B8">
        <w:t>8</w:t>
      </w:r>
      <w:r w:rsidR="002B6147" w:rsidRPr="008227B8">
        <w:tab/>
        <w:t>notifyAckStateChanged</w:t>
      </w:r>
      <w:bookmarkEnd w:id="700"/>
      <w:bookmarkEnd w:id="701"/>
    </w:p>
    <w:p w14:paraId="197084BE" w14:textId="412E5E4C" w:rsidR="002B6147" w:rsidRPr="008227B8" w:rsidRDefault="00C77DBA" w:rsidP="004250E7">
      <w:pPr>
        <w:pStyle w:val="Heading3"/>
        <w:rPr>
          <w:rFonts w:eastAsia="SimSun"/>
          <w:lang w:eastAsia="zh-CN"/>
        </w:rPr>
      </w:pPr>
      <w:bookmarkStart w:id="702" w:name="_Toc157982710"/>
      <w:bookmarkStart w:id="703" w:name="_Toc212629513"/>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2"/>
      <w:bookmarkEnd w:id="703"/>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4" w:name="_Toc157982711"/>
      <w:bookmarkStart w:id="705" w:name="_Toc212629514"/>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704"/>
      <w:bookmarkEnd w:id="705"/>
    </w:p>
    <w:p w14:paraId="5511102D" w14:textId="50D57BE6" w:rsidR="002B6147" w:rsidRPr="008227B8" w:rsidRDefault="002B6147" w:rsidP="008227B8">
      <w:pPr>
        <w:pStyle w:val="TH"/>
        <w:rPr>
          <w:lang w:eastAsia="zh-CN"/>
        </w:rPr>
      </w:pPr>
      <w:bookmarkStart w:id="706"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07" w:name="_MCCTEMPBM_CRPT22660542___7"/>
            <w:bookmarkEnd w:id="706"/>
            <w:r w:rsidRPr="008227B8">
              <w:rPr>
                <w:rFonts w:ascii="Arial" w:hAnsi="Arial" w:cs="Arial"/>
                <w:sz w:val="18"/>
              </w:rPr>
              <w:t>objectClass</w:t>
            </w:r>
            <w:bookmarkEnd w:id="707"/>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8" w:name="_MCCTEMPBM_CRPT22660543___4"/>
            <w:r w:rsidRPr="008227B8">
              <w:rPr>
                <w:rFonts w:ascii="Arial" w:hAnsi="Arial" w:cs="Arial"/>
                <w:sz w:val="18"/>
              </w:rPr>
              <w:t>M</w:t>
            </w:r>
            <w:bookmarkEnd w:id="708"/>
          </w:p>
        </w:tc>
        <w:tc>
          <w:tcPr>
            <w:tcW w:w="3111" w:type="dxa"/>
          </w:tcPr>
          <w:p w14:paraId="11747332" w14:textId="569AFCC2" w:rsidR="002B6147" w:rsidRPr="008227B8" w:rsidRDefault="002B6147" w:rsidP="002B6147">
            <w:pPr>
              <w:keepNext/>
              <w:keepLines/>
              <w:spacing w:after="0"/>
              <w:rPr>
                <w:rFonts w:ascii="Arial" w:hAnsi="Arial" w:cs="Arial"/>
                <w:sz w:val="18"/>
              </w:rPr>
            </w:pPr>
            <w:bookmarkStart w:id="709"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09"/>
            <w:r w:rsidR="00D1243F">
              <w:rPr>
                <w:rFonts w:ascii="Arial" w:hAnsi="Arial"/>
                <w:sz w:val="18"/>
              </w:rPr>
              <w:t>2</w:t>
            </w:r>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10" w:name="_MCCTEMPBM_CRPT22660545___7"/>
            <w:bookmarkStart w:id="711" w:name="_MCCTEMPBM_CRPT22660547___7" w:colFirst="2" w:colLast="2"/>
            <w:r w:rsidRPr="008227B8">
              <w:rPr>
                <w:rFonts w:ascii="Arial" w:hAnsi="Arial" w:cs="Arial"/>
                <w:sz w:val="18"/>
              </w:rPr>
              <w:t>objectInstance</w:t>
            </w:r>
            <w:bookmarkEnd w:id="710"/>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12" w:name="_MCCTEMPBM_CRPT22660546___4"/>
            <w:r w:rsidRPr="008227B8">
              <w:rPr>
                <w:rFonts w:ascii="Arial" w:hAnsi="Arial" w:cs="Arial"/>
                <w:sz w:val="18"/>
              </w:rPr>
              <w:t>M</w:t>
            </w:r>
            <w:bookmarkEnd w:id="712"/>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3" w:name="_MCCTEMPBM_CRPT22660548___7"/>
            <w:bookmarkEnd w:id="711"/>
            <w:r w:rsidRPr="008227B8">
              <w:rPr>
                <w:rFonts w:ascii="Arial" w:hAnsi="Arial" w:cs="Arial"/>
                <w:sz w:val="18"/>
              </w:rPr>
              <w:t>notificationId</w:t>
            </w:r>
            <w:bookmarkEnd w:id="713"/>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14" w:name="_MCCTEMPBM_CRPT22660549___4"/>
            <w:r w:rsidRPr="008227B8">
              <w:rPr>
                <w:rFonts w:ascii="Arial" w:hAnsi="Arial" w:cs="Arial"/>
                <w:sz w:val="18"/>
              </w:rPr>
              <w:t>M</w:t>
            </w:r>
            <w:bookmarkEnd w:id="714"/>
          </w:p>
        </w:tc>
        <w:tc>
          <w:tcPr>
            <w:tcW w:w="3111" w:type="dxa"/>
          </w:tcPr>
          <w:p w14:paraId="4E4DB525" w14:textId="33AC7911" w:rsidR="002B6147" w:rsidRPr="008227B8" w:rsidRDefault="002B6147" w:rsidP="002B6147">
            <w:pPr>
              <w:keepNext/>
              <w:keepLines/>
              <w:spacing w:after="0"/>
              <w:rPr>
                <w:rFonts w:ascii="Arial" w:hAnsi="Arial" w:cs="Arial"/>
                <w:sz w:val="18"/>
              </w:rPr>
            </w:pPr>
            <w:bookmarkStart w:id="715"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15"/>
            <w:r w:rsidR="00D1243F">
              <w:rPr>
                <w:rFonts w:ascii="Arial" w:hAnsi="Arial"/>
                <w:sz w:val="18"/>
              </w:rPr>
              <w:t>2</w:t>
            </w:r>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16" w:name="_MCCTEMPBM_CRPT22660551___7"/>
            <w:r w:rsidRPr="008227B8">
              <w:rPr>
                <w:rFonts w:ascii="Arial" w:hAnsi="Arial" w:cs="Arial"/>
                <w:sz w:val="18"/>
              </w:rPr>
              <w:t>notificationType</w:t>
            </w:r>
            <w:bookmarkEnd w:id="716"/>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17" w:name="_MCCTEMPBM_CRPT22660552___4"/>
            <w:r w:rsidRPr="008227B8">
              <w:rPr>
                <w:rFonts w:ascii="Arial" w:hAnsi="Arial" w:cs="Arial"/>
                <w:sz w:val="18"/>
              </w:rPr>
              <w:t>M</w:t>
            </w:r>
            <w:bookmarkEnd w:id="717"/>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8"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8"/>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9" w:name="_MCCTEMPBM_CRPT22660554___7"/>
            <w:r w:rsidRPr="008227B8">
              <w:rPr>
                <w:rFonts w:ascii="Arial" w:hAnsi="Arial" w:cs="Arial"/>
                <w:sz w:val="18"/>
              </w:rPr>
              <w:t>eventTime</w:t>
            </w:r>
            <w:bookmarkEnd w:id="719"/>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20" w:name="_MCCTEMPBM_CRPT22660555___4"/>
            <w:r w:rsidRPr="008227B8">
              <w:rPr>
                <w:rFonts w:ascii="Arial" w:hAnsi="Arial" w:cs="Arial"/>
                <w:sz w:val="18"/>
              </w:rPr>
              <w:t>M</w:t>
            </w:r>
            <w:bookmarkEnd w:id="720"/>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21" w:name="_MCCTEMPBM_CRPT22660556___7"/>
            <w:r w:rsidRPr="008227B8">
              <w:rPr>
                <w:rFonts w:ascii="Arial" w:hAnsi="Arial" w:cs="Arial"/>
                <w:sz w:val="18"/>
              </w:rPr>
              <w:t>alarmRecord.ackTime</w:t>
            </w:r>
            <w:bookmarkEnd w:id="721"/>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22" w:name="_MCCTEMPBM_CRPT22660557___7"/>
            <w:r w:rsidRPr="008227B8">
              <w:rPr>
                <w:rFonts w:ascii="Arial" w:hAnsi="Arial" w:cs="Arial"/>
                <w:sz w:val="18"/>
              </w:rPr>
              <w:t>systemDN</w:t>
            </w:r>
            <w:bookmarkEnd w:id="722"/>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3" w:name="_MCCTEMPBM_CRPT22660558___4"/>
            <w:r w:rsidRPr="008227B8">
              <w:rPr>
                <w:rFonts w:ascii="Arial" w:hAnsi="Arial" w:cs="Arial"/>
                <w:sz w:val="18"/>
              </w:rPr>
              <w:t>M</w:t>
            </w:r>
            <w:bookmarkEnd w:id="723"/>
          </w:p>
        </w:tc>
        <w:tc>
          <w:tcPr>
            <w:tcW w:w="3111" w:type="dxa"/>
          </w:tcPr>
          <w:p w14:paraId="307DA9D4" w14:textId="59D5A319" w:rsidR="002B6147" w:rsidRPr="008227B8" w:rsidRDefault="002B6147" w:rsidP="002B6147">
            <w:pPr>
              <w:keepNext/>
              <w:keepLines/>
              <w:spacing w:after="0"/>
              <w:rPr>
                <w:rFonts w:ascii="Arial" w:hAnsi="Arial" w:cs="Arial"/>
                <w:sz w:val="18"/>
              </w:rPr>
            </w:pPr>
            <w:bookmarkStart w:id="724"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24"/>
            <w:r w:rsidR="00D1243F">
              <w:rPr>
                <w:rFonts w:ascii="Arial" w:hAnsi="Arial"/>
                <w:sz w:val="18"/>
              </w:rPr>
              <w:t>2</w:t>
            </w:r>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25" w:name="_MCCTEMPBM_CRPT22660560___7"/>
            <w:r w:rsidRPr="008227B8">
              <w:rPr>
                <w:rFonts w:ascii="Arial" w:hAnsi="Arial" w:cs="Arial"/>
                <w:sz w:val="18"/>
              </w:rPr>
              <w:t>alarmId</w:t>
            </w:r>
            <w:bookmarkEnd w:id="725"/>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26" w:name="_MCCTEMPBM_CRPT22660561___4"/>
            <w:r w:rsidRPr="008227B8">
              <w:rPr>
                <w:rFonts w:ascii="Arial" w:hAnsi="Arial" w:cs="Arial"/>
                <w:sz w:val="18"/>
              </w:rPr>
              <w:t>M</w:t>
            </w:r>
            <w:bookmarkEnd w:id="726"/>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27" w:name="_MCCTEMPBM_CRPT22660562___7"/>
            <w:r w:rsidRPr="008227B8">
              <w:rPr>
                <w:rFonts w:ascii="Arial" w:hAnsi="Arial" w:cs="Arial"/>
                <w:sz w:val="18"/>
              </w:rPr>
              <w:t>alarmRecord.alarmId</w:t>
            </w:r>
            <w:bookmarkEnd w:id="727"/>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8" w:name="_MCCTEMPBM_CRPT22660563___7"/>
            <w:r w:rsidRPr="008227B8">
              <w:rPr>
                <w:rFonts w:ascii="Arial" w:hAnsi="Arial" w:cs="Arial"/>
                <w:sz w:val="18"/>
              </w:rPr>
              <w:t>alarmType</w:t>
            </w:r>
            <w:bookmarkEnd w:id="728"/>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9" w:name="_MCCTEMPBM_CRPT22660564___4"/>
            <w:r w:rsidRPr="008227B8">
              <w:rPr>
                <w:rFonts w:ascii="Arial" w:hAnsi="Arial"/>
                <w:sz w:val="18"/>
              </w:rPr>
              <w:t>M</w:t>
            </w:r>
            <w:bookmarkEnd w:id="729"/>
          </w:p>
        </w:tc>
        <w:tc>
          <w:tcPr>
            <w:tcW w:w="3111" w:type="dxa"/>
          </w:tcPr>
          <w:p w14:paraId="3EDC6746" w14:textId="77777777" w:rsidR="002B6147" w:rsidRPr="008227B8" w:rsidRDefault="002B6147" w:rsidP="002B6147">
            <w:pPr>
              <w:keepNext/>
              <w:keepLines/>
              <w:spacing w:after="0"/>
              <w:rPr>
                <w:rFonts w:ascii="Arial" w:hAnsi="Arial"/>
                <w:sz w:val="18"/>
              </w:rPr>
            </w:pPr>
            <w:bookmarkStart w:id="730" w:name="_MCCTEMPBM_CRPT22660565___7"/>
            <w:r w:rsidRPr="008227B8">
              <w:rPr>
                <w:rFonts w:ascii="Arial" w:hAnsi="Arial" w:cs="Arial"/>
                <w:sz w:val="18"/>
              </w:rPr>
              <w:t>alarmRecord.alarmType</w:t>
            </w:r>
            <w:bookmarkEnd w:id="730"/>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31" w:name="_MCCTEMPBM_CRPT22660566___7"/>
            <w:r w:rsidRPr="008227B8">
              <w:rPr>
                <w:rFonts w:ascii="Arial" w:hAnsi="Arial" w:cs="Arial"/>
                <w:sz w:val="18"/>
              </w:rPr>
              <w:t>probableCause</w:t>
            </w:r>
            <w:bookmarkEnd w:id="731"/>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32" w:name="_MCCTEMPBM_CRPT22660567___4"/>
            <w:r w:rsidRPr="008227B8">
              <w:rPr>
                <w:rFonts w:ascii="Arial" w:hAnsi="Arial" w:cs="Arial"/>
                <w:sz w:val="18"/>
              </w:rPr>
              <w:t>M</w:t>
            </w:r>
            <w:bookmarkEnd w:id="732"/>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33" w:name="_MCCTEMPBM_CRPT22660568___7"/>
            <w:r w:rsidRPr="008227B8">
              <w:rPr>
                <w:rFonts w:ascii="Arial" w:hAnsi="Arial" w:cs="Arial"/>
                <w:sz w:val="18"/>
              </w:rPr>
              <w:t>alarmRecord.probableCause</w:t>
            </w:r>
            <w:bookmarkEnd w:id="733"/>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34" w:name="_MCCTEMPBM_CRPT22660569___7"/>
            <w:r w:rsidRPr="008227B8">
              <w:rPr>
                <w:rFonts w:ascii="Arial" w:hAnsi="Arial" w:cs="Arial"/>
                <w:sz w:val="18"/>
              </w:rPr>
              <w:t>perceivedSeverity</w:t>
            </w:r>
            <w:bookmarkEnd w:id="734"/>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35" w:name="_MCCTEMPBM_CRPT22660570___4"/>
            <w:r w:rsidRPr="008227B8">
              <w:rPr>
                <w:rFonts w:ascii="Arial" w:hAnsi="Arial" w:cs="Arial"/>
                <w:sz w:val="18"/>
              </w:rPr>
              <w:t>M</w:t>
            </w:r>
            <w:bookmarkEnd w:id="735"/>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36" w:name="_MCCTEMPBM_CRPT22660571___7"/>
            <w:r w:rsidRPr="008227B8">
              <w:rPr>
                <w:rFonts w:ascii="Arial" w:hAnsi="Arial" w:cs="Arial"/>
                <w:sz w:val="18"/>
              </w:rPr>
              <w:t>alarmRecord.perceivedSeverity</w:t>
            </w:r>
            <w:bookmarkEnd w:id="736"/>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37" w:name="_MCCTEMPBM_CRPT22660572___7"/>
            <w:r w:rsidRPr="008227B8">
              <w:rPr>
                <w:rFonts w:ascii="Arial" w:hAnsi="Arial" w:cs="Arial"/>
                <w:sz w:val="18"/>
              </w:rPr>
              <w:t>ackState</w:t>
            </w:r>
            <w:bookmarkEnd w:id="737"/>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8" w:name="_MCCTEMPBM_CRPT22660573___4"/>
            <w:r w:rsidRPr="008227B8">
              <w:rPr>
                <w:rFonts w:ascii="Arial" w:hAnsi="Arial" w:cs="Arial"/>
                <w:sz w:val="18"/>
              </w:rPr>
              <w:t>M</w:t>
            </w:r>
            <w:bookmarkEnd w:id="738"/>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9" w:name="_MCCTEMPBM_CRPT22660574___7"/>
            <w:r w:rsidRPr="008227B8">
              <w:rPr>
                <w:rFonts w:ascii="Arial" w:hAnsi="Arial" w:cs="Arial"/>
                <w:sz w:val="18"/>
              </w:rPr>
              <w:t>alarmRecord.ackState</w:t>
            </w:r>
            <w:bookmarkEnd w:id="739"/>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40" w:name="_MCCTEMPBM_CRPT22660575___7"/>
            <w:r w:rsidRPr="008227B8">
              <w:rPr>
                <w:rFonts w:ascii="Arial" w:hAnsi="Arial" w:cs="Arial"/>
                <w:sz w:val="18"/>
              </w:rPr>
              <w:t>ackUserId</w:t>
            </w:r>
            <w:bookmarkEnd w:id="740"/>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41" w:name="_MCCTEMPBM_CRPT22660576___4"/>
            <w:r w:rsidRPr="008227B8">
              <w:rPr>
                <w:rFonts w:ascii="Arial" w:hAnsi="Arial"/>
                <w:sz w:val="18"/>
              </w:rPr>
              <w:t>M</w:t>
            </w:r>
            <w:bookmarkEnd w:id="741"/>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42" w:name="_MCCTEMPBM_CRPT22660577___7"/>
            <w:r w:rsidRPr="008227B8">
              <w:rPr>
                <w:rFonts w:ascii="Arial" w:hAnsi="Arial"/>
                <w:sz w:val="18"/>
              </w:rPr>
              <w:t>alarmRecord.ackUserId</w:t>
            </w:r>
            <w:bookmarkEnd w:id="742"/>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3" w:name="_MCCTEMPBM_CRPT22660578___7"/>
            <w:r w:rsidRPr="008227B8">
              <w:rPr>
                <w:rFonts w:ascii="Arial" w:hAnsi="Arial" w:cs="Arial"/>
                <w:sz w:val="18"/>
              </w:rPr>
              <w:t>ackSystemId</w:t>
            </w:r>
            <w:bookmarkEnd w:id="743"/>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44" w:name="_MCCTEMPBM_CRPT22660579___4"/>
            <w:r w:rsidRPr="008227B8">
              <w:rPr>
                <w:rFonts w:ascii="Arial" w:hAnsi="Arial"/>
                <w:sz w:val="18"/>
              </w:rPr>
              <w:t>O</w:t>
            </w:r>
            <w:bookmarkEnd w:id="744"/>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45" w:name="_MCCTEMPBM_CRPT22660580___7"/>
            <w:r w:rsidRPr="008227B8">
              <w:rPr>
                <w:rFonts w:ascii="Arial" w:hAnsi="Arial"/>
                <w:sz w:val="18"/>
              </w:rPr>
              <w:t>alarmRecord.ackSystemId</w:t>
            </w:r>
            <w:bookmarkEnd w:id="745"/>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46" w:name="_Toc157982712"/>
    </w:p>
    <w:p w14:paraId="74553D5E" w14:textId="3FB15551" w:rsidR="002B6147" w:rsidRPr="008227B8" w:rsidRDefault="00C77DBA" w:rsidP="00DE5104">
      <w:pPr>
        <w:pStyle w:val="Heading2"/>
      </w:pPr>
      <w:bookmarkStart w:id="747" w:name="_Toc212629515"/>
      <w:r w:rsidRPr="008227B8">
        <w:rPr>
          <w:rFonts w:hint="eastAsia"/>
        </w:rPr>
        <w:t>8.</w:t>
      </w:r>
      <w:r w:rsidR="002B6147" w:rsidRPr="008227B8">
        <w:rPr>
          <w:rFonts w:hint="eastAsia"/>
        </w:rPr>
        <w:t>9</w:t>
      </w:r>
      <w:r w:rsidR="002B6147" w:rsidRPr="008227B8">
        <w:tab/>
        <w:t>notifyComments</w:t>
      </w:r>
      <w:bookmarkEnd w:id="746"/>
      <w:bookmarkEnd w:id="747"/>
    </w:p>
    <w:p w14:paraId="052030AB" w14:textId="710892E8" w:rsidR="002B6147" w:rsidRPr="008227B8" w:rsidRDefault="00C77DBA" w:rsidP="004250E7">
      <w:pPr>
        <w:pStyle w:val="Heading3"/>
        <w:rPr>
          <w:rFonts w:eastAsia="SimSun"/>
          <w:lang w:eastAsia="zh-CN"/>
        </w:rPr>
      </w:pPr>
      <w:bookmarkStart w:id="748" w:name="_Toc157982713"/>
      <w:bookmarkStart w:id="749" w:name="_Toc212629516"/>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8"/>
      <w:bookmarkEnd w:id="749"/>
    </w:p>
    <w:p w14:paraId="3EF7CACA" w14:textId="77777777" w:rsidR="002B6147" w:rsidRPr="008227B8" w:rsidRDefault="002B6147" w:rsidP="002B6147">
      <w:bookmarkStart w:id="750"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51" w:name="_Toc157982714"/>
      <w:bookmarkStart w:id="752" w:name="_Toc212629517"/>
      <w:bookmarkEnd w:id="750"/>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1"/>
      <w:bookmarkEnd w:id="752"/>
    </w:p>
    <w:p w14:paraId="7853CA81" w14:textId="26CAD3E5" w:rsidR="002B6147" w:rsidRPr="008227B8" w:rsidRDefault="002B6147" w:rsidP="008227B8">
      <w:pPr>
        <w:pStyle w:val="TH"/>
        <w:rPr>
          <w:lang w:eastAsia="zh-CN"/>
        </w:rPr>
      </w:pPr>
      <w:bookmarkStart w:id="753"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4" w:name="_MCCTEMPBM_CRPT22660583___7"/>
            <w:bookmarkEnd w:id="753"/>
            <w:r w:rsidRPr="008227B8">
              <w:rPr>
                <w:rFonts w:ascii="Arial" w:hAnsi="Arial" w:cs="Arial"/>
                <w:sz w:val="18"/>
              </w:rPr>
              <w:t>objectClass</w:t>
            </w:r>
            <w:bookmarkEnd w:id="754"/>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5" w:name="_MCCTEMPBM_CRPT22660584___4"/>
            <w:r w:rsidRPr="008227B8">
              <w:rPr>
                <w:rFonts w:ascii="Arial" w:hAnsi="Arial" w:cs="Arial"/>
                <w:sz w:val="18"/>
              </w:rPr>
              <w:t>M</w:t>
            </w:r>
            <w:bookmarkEnd w:id="755"/>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56"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56"/>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7" w:name="_MCCTEMPBM_CRPT22660586___7"/>
            <w:bookmarkStart w:id="758" w:name="_MCCTEMPBM_CRPT22660588___7" w:colFirst="2" w:colLast="2"/>
            <w:r w:rsidRPr="008227B8">
              <w:rPr>
                <w:rFonts w:ascii="Arial" w:hAnsi="Arial" w:cs="Arial"/>
                <w:sz w:val="18"/>
              </w:rPr>
              <w:t>objectInstance</w:t>
            </w:r>
            <w:bookmarkEnd w:id="757"/>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9" w:name="_MCCTEMPBM_CRPT22660587___4"/>
            <w:r w:rsidRPr="008227B8">
              <w:rPr>
                <w:rFonts w:ascii="Arial" w:hAnsi="Arial" w:cs="Arial"/>
                <w:sz w:val="18"/>
              </w:rPr>
              <w:t>M</w:t>
            </w:r>
            <w:bookmarkEnd w:id="759"/>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0" w:name="_MCCTEMPBM_CRPT22660589___7"/>
            <w:bookmarkEnd w:id="758"/>
            <w:r w:rsidRPr="008227B8">
              <w:rPr>
                <w:rFonts w:ascii="Arial" w:hAnsi="Arial" w:cs="Arial"/>
                <w:sz w:val="18"/>
              </w:rPr>
              <w:t>notificationId</w:t>
            </w:r>
            <w:bookmarkEnd w:id="760"/>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1" w:name="_MCCTEMPBM_CRPT22660590___4"/>
            <w:r w:rsidRPr="008227B8">
              <w:rPr>
                <w:rFonts w:ascii="Arial" w:hAnsi="Arial" w:cs="Arial"/>
                <w:sz w:val="18"/>
              </w:rPr>
              <w:t>M</w:t>
            </w:r>
            <w:bookmarkEnd w:id="761"/>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62"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2"/>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3" w:name="_MCCTEMPBM_CRPT22660592___7"/>
            <w:r w:rsidRPr="008227B8">
              <w:rPr>
                <w:rFonts w:ascii="Arial" w:hAnsi="Arial" w:cs="Arial"/>
                <w:sz w:val="18"/>
              </w:rPr>
              <w:t>notificationType</w:t>
            </w:r>
            <w:bookmarkEnd w:id="763"/>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4" w:name="_MCCTEMPBM_CRPT22660593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5" w:name="_MCCTEMPBM_CRPT22660594___7"/>
            <w:r w:rsidRPr="008227B8">
              <w:rPr>
                <w:rFonts w:ascii="Arial" w:hAnsi="Arial" w:cs="Arial"/>
                <w:sz w:val="18"/>
              </w:rPr>
              <w:t>"notifyComments"</w:t>
            </w:r>
            <w:bookmarkEnd w:id="765"/>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6" w:name="_MCCTEMPBM_CRPT22660595___7"/>
            <w:bookmarkStart w:id="767" w:name="_MCCTEMPBM_CRPT22660597___7" w:colFirst="2" w:colLast="2"/>
            <w:r w:rsidRPr="008227B8">
              <w:rPr>
                <w:rFonts w:ascii="Arial" w:hAnsi="Arial" w:cs="Arial"/>
                <w:sz w:val="18"/>
              </w:rPr>
              <w:t>eventTime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8" w:name="_MCCTEMPBM_CRPT22660596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9" w:name="_MCCTEMPBM_CRPT22660598___7"/>
            <w:bookmarkEnd w:id="767"/>
            <w:r w:rsidRPr="008227B8">
              <w:rPr>
                <w:rFonts w:ascii="Arial" w:hAnsi="Arial" w:cs="Arial"/>
                <w:sz w:val="18"/>
              </w:rPr>
              <w:t>systemDN</w:t>
            </w:r>
            <w:bookmarkEnd w:id="769"/>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0" w:name="_MCCTEMPBM_CRPT22660599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71"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1"/>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2" w:name="_MCCTEMPBM_CRPT22660601___7"/>
            <w:r w:rsidRPr="008227B8">
              <w:rPr>
                <w:rFonts w:ascii="Arial" w:hAnsi="Arial" w:cs="Arial"/>
                <w:sz w:val="18"/>
              </w:rPr>
              <w:t>alarmId</w:t>
            </w:r>
            <w:bookmarkEnd w:id="772"/>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3" w:name="_MCCTEMPBM_CRPT22660602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4" w:name="_MCCTEMPBM_CRPT22660603___7"/>
            <w:r w:rsidRPr="008227B8">
              <w:rPr>
                <w:rFonts w:ascii="Arial" w:hAnsi="Arial" w:cs="Arial"/>
                <w:sz w:val="18"/>
              </w:rPr>
              <w:t>alarmRecord.alarmId</w:t>
            </w:r>
            <w:bookmarkEnd w:id="774"/>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5" w:name="_MCCTEMPBM_CRPT22660604___7"/>
            <w:r w:rsidRPr="008227B8">
              <w:rPr>
                <w:rFonts w:ascii="Arial" w:hAnsi="Arial" w:cs="Arial"/>
                <w:sz w:val="18"/>
              </w:rPr>
              <w:t>alarmType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6" w:name="_MCCTEMPBM_CRPT22660605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7" w:name="_MCCTEMPBM_CRPT22660606___7"/>
            <w:r w:rsidRPr="008227B8">
              <w:rPr>
                <w:rFonts w:ascii="Arial" w:hAnsi="Arial" w:cs="Arial"/>
                <w:sz w:val="18"/>
              </w:rPr>
              <w:t>alarmRecord.alarmType</w:t>
            </w:r>
            <w:bookmarkEnd w:id="777"/>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8" w:name="_MCCTEMPBM_CRPT22660607___7"/>
            <w:r w:rsidRPr="008227B8">
              <w:rPr>
                <w:rFonts w:ascii="Arial" w:hAnsi="Arial" w:cs="Arial"/>
                <w:sz w:val="18"/>
              </w:rPr>
              <w:t>probableCause</w:t>
            </w:r>
            <w:bookmarkEnd w:id="778"/>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9" w:name="_MCCTEMPBM_CRPT22660608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0" w:name="_MCCTEMPBM_CRPT22660609___7"/>
            <w:r w:rsidRPr="008227B8">
              <w:rPr>
                <w:rFonts w:ascii="Arial" w:hAnsi="Arial" w:cs="Arial"/>
                <w:sz w:val="18"/>
              </w:rPr>
              <w:t>alarmRecord.probableCause</w:t>
            </w:r>
            <w:bookmarkEnd w:id="780"/>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1" w:name="_MCCTEMPBM_CRPT22660610___7"/>
            <w:r w:rsidRPr="008227B8">
              <w:rPr>
                <w:rFonts w:ascii="Arial" w:hAnsi="Arial" w:cs="Arial"/>
                <w:sz w:val="18"/>
              </w:rPr>
              <w:t>perceived Severity</w:t>
            </w:r>
            <w:bookmarkEnd w:id="781"/>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2" w:name="_MCCTEMPBM_CRPT22660611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3" w:name="_MCCTEMPBM_CRPT22660612___7"/>
            <w:r w:rsidRPr="008227B8">
              <w:rPr>
                <w:rFonts w:ascii="Arial" w:hAnsi="Arial" w:cs="Arial"/>
                <w:sz w:val="18"/>
              </w:rPr>
              <w:t>alarmRecord.perceivedSeverity</w:t>
            </w:r>
            <w:bookmarkEnd w:id="783"/>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4" w:name="_MCCTEMPBM_CRPT22660613___7"/>
            <w:bookmarkStart w:id="785" w:name="_MCCTEMPBM_CRPT22660615___7" w:colFirst="2" w:colLast="2"/>
            <w:r w:rsidRPr="008227B8">
              <w:rPr>
                <w:rFonts w:ascii="Arial" w:hAnsi="Arial" w:cs="Arial"/>
                <w:sz w:val="18"/>
              </w:rPr>
              <w:t>comments</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6" w:name="_MCCTEMPBM_CRPT22660614___4"/>
            <w:r w:rsidRPr="008227B8">
              <w:rPr>
                <w:rFonts w:ascii="Arial" w:hAnsi="Arial" w:cs="Arial"/>
                <w:sz w:val="18"/>
              </w:rPr>
              <w:t>M</w:t>
            </w:r>
            <w:bookmarkEnd w:id="786"/>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5"/>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7" w:name="_Toc157982715"/>
      <w:bookmarkStart w:id="788" w:name="_Toc212629518"/>
      <w:r w:rsidRPr="008227B8">
        <w:rPr>
          <w:rFonts w:hint="eastAsia"/>
        </w:rPr>
        <w:t>8.</w:t>
      </w:r>
      <w:r w:rsidR="002B6147" w:rsidRPr="008227B8">
        <w:rPr>
          <w:rFonts w:hint="eastAsia"/>
        </w:rPr>
        <w:t>10</w:t>
      </w:r>
      <w:r w:rsidR="002B6147" w:rsidRPr="008227B8">
        <w:tab/>
        <w:t>notifyPotentialFaultyAlarmList</w:t>
      </w:r>
      <w:bookmarkEnd w:id="787"/>
      <w:bookmarkEnd w:id="788"/>
    </w:p>
    <w:p w14:paraId="014C9625" w14:textId="5C9EE52E" w:rsidR="002B6147" w:rsidRPr="008227B8" w:rsidRDefault="00C77DBA" w:rsidP="004250E7">
      <w:pPr>
        <w:pStyle w:val="Heading3"/>
        <w:rPr>
          <w:rFonts w:eastAsia="SimSun"/>
          <w:lang w:eastAsia="zh-CN"/>
        </w:rPr>
      </w:pPr>
      <w:bookmarkStart w:id="789" w:name="_Toc157982716"/>
      <w:bookmarkStart w:id="790" w:name="_Toc212629519"/>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9"/>
      <w:bookmarkEnd w:id="790"/>
    </w:p>
    <w:p w14:paraId="4A5F4140" w14:textId="77777777" w:rsidR="00687862" w:rsidRDefault="00687862" w:rsidP="00687862">
      <w:bookmarkStart w:id="791" w:name="_Toc157982717"/>
      <w:r w:rsidRPr="008227B8">
        <w:t>This notification is generated by the MnS producer when the MnS producer loses confidence in the integrity of its alarm list.</w:t>
      </w:r>
      <w:r>
        <w:t xml:space="preserve"> Upon detection of </w:t>
      </w:r>
      <w:r w:rsidRPr="00324D00">
        <w:t>a faulty or potentially faulty AlarmList condition</w:t>
      </w:r>
      <w:r>
        <w:t xml:space="preserve"> the producer</w:t>
      </w:r>
      <w:r w:rsidRPr="00324D00">
        <w:t xml:space="preserve"> </w:t>
      </w:r>
    </w:p>
    <w:p w14:paraId="435702DA" w14:textId="77777777" w:rsidR="00687862" w:rsidRDefault="00687862" w:rsidP="00687862">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7C152D6C" w14:textId="77777777" w:rsidR="00687862" w:rsidRPr="008227B8" w:rsidRDefault="00687862" w:rsidP="00687862">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537C8C55" w14:textId="09473DC1" w:rsidR="00687862" w:rsidRPr="008227B8" w:rsidRDefault="00687862" w:rsidP="00687862">
      <w:bookmarkStart w:id="792" w:name="_MCCTEMPBM_CRPT22660616___7"/>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6C207BB5" w14:textId="77777777" w:rsidR="00687862" w:rsidRPr="0042694C" w:rsidRDefault="00687862" w:rsidP="00687862">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92"/>
    </w:p>
    <w:p w14:paraId="4CBCEAA2" w14:textId="50203B8D" w:rsidR="002B6147" w:rsidRPr="008227B8" w:rsidRDefault="00C77DBA" w:rsidP="004250E7">
      <w:pPr>
        <w:pStyle w:val="Heading3"/>
        <w:rPr>
          <w:rFonts w:eastAsia="SimSun"/>
          <w:lang w:eastAsia="zh-CN"/>
        </w:rPr>
      </w:pPr>
      <w:bookmarkStart w:id="793" w:name="_Toc212629520"/>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1"/>
      <w:bookmarkEnd w:id="793"/>
    </w:p>
    <w:p w14:paraId="068228B0" w14:textId="2020577F" w:rsidR="002B6147" w:rsidRPr="008227B8" w:rsidRDefault="002B6147" w:rsidP="008227B8">
      <w:pPr>
        <w:pStyle w:val="TH"/>
        <w:rPr>
          <w:lang w:eastAsia="zh-CN"/>
        </w:rPr>
      </w:pPr>
      <w:bookmarkStart w:id="794"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5" w:name="_MCCTEMPBM_CRPT22660618___7"/>
            <w:bookmarkEnd w:id="794"/>
            <w:r w:rsidRPr="008227B8">
              <w:rPr>
                <w:rFonts w:ascii="Arial" w:hAnsi="Arial" w:cs="Arial"/>
                <w:sz w:val="18"/>
              </w:rPr>
              <w:t>objectClass</w:t>
            </w:r>
            <w:bookmarkEnd w:id="795"/>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6" w:name="_MCCTEMPBM_CRPT22660619___4"/>
            <w:r w:rsidRPr="008227B8">
              <w:rPr>
                <w:rFonts w:ascii="Arial" w:hAnsi="Arial" w:cs="Arial"/>
                <w:sz w:val="18"/>
              </w:rPr>
              <w:t>M</w:t>
            </w:r>
            <w:bookmarkEnd w:id="796"/>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797"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97"/>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8" w:name="_MCCTEMPBM_CRPT22660621___7"/>
            <w:r w:rsidRPr="008227B8">
              <w:rPr>
                <w:rFonts w:ascii="Arial" w:hAnsi="Arial" w:cs="Arial"/>
                <w:sz w:val="18"/>
              </w:rPr>
              <w:t>objectInstance</w:t>
            </w:r>
            <w:bookmarkEnd w:id="798"/>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9" w:name="_MCCTEMPBM_CRPT22660622___4"/>
            <w:r w:rsidRPr="008227B8">
              <w:rPr>
                <w:rFonts w:ascii="Arial" w:hAnsi="Arial" w:cs="Arial"/>
                <w:sz w:val="18"/>
              </w:rPr>
              <w:t>M</w:t>
            </w:r>
            <w:bookmarkEnd w:id="799"/>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0" w:name="_MCCTEMPBM_CRPT22660623___7"/>
            <w:r w:rsidRPr="008227B8">
              <w:rPr>
                <w:rFonts w:ascii="Arial" w:hAnsi="Arial" w:cs="Arial"/>
                <w:sz w:val="18"/>
              </w:rPr>
              <w:t>It identifies the instance identified by systemDN or an instance of MonitoredEntity.</w:t>
            </w:r>
            <w:bookmarkEnd w:id="800"/>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0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2" w:name="_MCCTEMPBM_CRPT22660625___7"/>
            <w:bookmarkEnd w:id="801"/>
          </w:p>
          <w:p w14:paraId="5D47AD62" w14:textId="77777777" w:rsidR="002B6147" w:rsidRPr="008227B8" w:rsidRDefault="002B6147" w:rsidP="002B6147">
            <w:pPr>
              <w:keepNext/>
              <w:keepLines/>
              <w:spacing w:after="0"/>
              <w:rPr>
                <w:rFonts w:ascii="Arial" w:hAnsi="Arial"/>
                <w:sz w:val="18"/>
              </w:rPr>
            </w:pPr>
            <w:bookmarkStart w:id="803" w:name="_MCCTEMPBM_CRPT22660626___7"/>
            <w:bookmarkEnd w:id="80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4" w:name="_MCCTEMPBM_CRPT22660627___7"/>
            <w:bookmarkEnd w:id="803"/>
          </w:p>
          <w:p w14:paraId="479C4D5B" w14:textId="77777777" w:rsidR="002B6147" w:rsidRPr="008227B8" w:rsidRDefault="002B6147" w:rsidP="002B6147">
            <w:pPr>
              <w:keepNext/>
              <w:keepLines/>
              <w:spacing w:after="0"/>
              <w:rPr>
                <w:rFonts w:ascii="Arial" w:hAnsi="Arial" w:cs="Arial"/>
                <w:sz w:val="18"/>
              </w:rPr>
            </w:pPr>
            <w:bookmarkStart w:id="805" w:name="_MCCTEMPBM_CRPT22660628___7"/>
            <w:bookmarkEnd w:id="80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5"/>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6" w:name="_MCCTEMPBM_CRPT22660629___7"/>
            <w:r w:rsidRPr="008227B8">
              <w:rPr>
                <w:rFonts w:ascii="Arial" w:hAnsi="Arial" w:cs="Arial"/>
                <w:sz w:val="18"/>
              </w:rPr>
              <w:t>notificationId</w:t>
            </w:r>
            <w:bookmarkEnd w:id="806"/>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7" w:name="_MCCTEMPBM_CRPT22660630___4"/>
            <w:r w:rsidRPr="008227B8">
              <w:rPr>
                <w:rFonts w:ascii="Arial" w:hAnsi="Arial" w:cs="Arial"/>
                <w:sz w:val="18"/>
              </w:rPr>
              <w:t>M</w:t>
            </w:r>
            <w:bookmarkEnd w:id="807"/>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808"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808"/>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9" w:name="_MCCTEMPBM_CRPT22660632___7"/>
            <w:r w:rsidRPr="008227B8">
              <w:rPr>
                <w:rFonts w:ascii="Arial" w:hAnsi="Arial" w:cs="Arial"/>
                <w:sz w:val="18"/>
              </w:rPr>
              <w:t>notificationType</w:t>
            </w:r>
            <w:bookmarkEnd w:id="809"/>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0" w:name="_MCCTEMPBM_CRPT22660633___4"/>
            <w:r w:rsidRPr="008227B8">
              <w:rPr>
                <w:rFonts w:ascii="Arial" w:hAnsi="Arial" w:cs="Arial"/>
                <w:sz w:val="18"/>
              </w:rPr>
              <w:t>M</w:t>
            </w:r>
            <w:bookmarkEnd w:id="810"/>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1" w:name="_MCCTEMPBM_CRPT22660634___7"/>
            <w:r w:rsidRPr="008227B8">
              <w:rPr>
                <w:rFonts w:ascii="Arial" w:hAnsi="Arial" w:cs="Arial"/>
                <w:sz w:val="18"/>
              </w:rPr>
              <w:t>"notifyPotentialFaultyAlarmList"</w:t>
            </w:r>
            <w:bookmarkEnd w:id="811"/>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2" w:name="_MCCTEMPBM_CRPT22660635___7"/>
            <w:bookmarkStart w:id="813" w:name="_MCCTEMPBM_CRPT22660637___7" w:colFirst="2" w:colLast="2"/>
            <w:r w:rsidRPr="008227B8">
              <w:rPr>
                <w:rFonts w:ascii="Arial" w:hAnsi="Arial" w:cs="Arial"/>
                <w:sz w:val="18"/>
              </w:rPr>
              <w:t>eventTime</w:t>
            </w:r>
            <w:bookmarkEnd w:id="812"/>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4" w:name="_MCCTEMPBM_CRPT22660636___4"/>
            <w:r w:rsidRPr="008227B8">
              <w:rPr>
                <w:rFonts w:ascii="Arial" w:hAnsi="Arial" w:cs="Arial"/>
                <w:sz w:val="18"/>
              </w:rPr>
              <w:t>M</w:t>
            </w:r>
            <w:bookmarkEnd w:id="814"/>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5" w:name="_MCCTEMPBM_CRPT22660638___7"/>
            <w:bookmarkEnd w:id="813"/>
            <w:r w:rsidRPr="008227B8">
              <w:rPr>
                <w:rFonts w:ascii="Arial" w:hAnsi="Arial" w:cs="Arial"/>
                <w:sz w:val="18"/>
              </w:rPr>
              <w:t>systemDN</w:t>
            </w:r>
            <w:bookmarkEnd w:id="815"/>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6" w:name="_MCCTEMPBM_CRPT22660639___4"/>
            <w:r w:rsidRPr="008227B8">
              <w:rPr>
                <w:rFonts w:ascii="Arial" w:hAnsi="Arial" w:cs="Arial"/>
                <w:sz w:val="18"/>
              </w:rPr>
              <w:t>M</w:t>
            </w:r>
            <w:bookmarkEnd w:id="816"/>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817"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17"/>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8" w:name="_MCCTEMPBM_CRPT22660641___7"/>
            <w:bookmarkStart w:id="819" w:name="_MCCTEMPBM_CRPT22660643___7" w:colFirst="2" w:colLast="2"/>
            <w:r w:rsidRPr="008227B8">
              <w:rPr>
                <w:rFonts w:ascii="Arial" w:hAnsi="Arial" w:cs="Arial"/>
                <w:sz w:val="18"/>
              </w:rPr>
              <w:t>reason</w:t>
            </w:r>
            <w:bookmarkEnd w:id="818"/>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0" w:name="_MCCTEMPBM_CRPT22660642___4"/>
            <w:r w:rsidRPr="008227B8">
              <w:rPr>
                <w:rFonts w:ascii="Arial" w:hAnsi="Arial" w:cs="Arial"/>
                <w:sz w:val="18"/>
              </w:rPr>
              <w:t>M</w:t>
            </w:r>
            <w:bookmarkEnd w:id="820"/>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9"/>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21" w:name="_Toc157982718"/>
      <w:r w:rsidRPr="008227B8">
        <w:br w:type="page"/>
      </w:r>
    </w:p>
    <w:p w14:paraId="40C2B67B" w14:textId="74E0EF97" w:rsidR="002B6147" w:rsidRPr="008227B8" w:rsidRDefault="002B6147" w:rsidP="00AB1256">
      <w:pPr>
        <w:pStyle w:val="Heading8"/>
      </w:pPr>
      <w:bookmarkStart w:id="822" w:name="_Toc212629521"/>
      <w:r w:rsidRPr="008227B8">
        <w:t xml:space="preserve">Annex A (normative): </w:t>
      </w:r>
      <w:r w:rsidR="00AB1256" w:rsidRPr="008227B8">
        <w:br/>
      </w:r>
      <w:r w:rsidRPr="008227B8">
        <w:t>Solution sets</w:t>
      </w:r>
      <w:bookmarkEnd w:id="821"/>
      <w:bookmarkEnd w:id="822"/>
    </w:p>
    <w:p w14:paraId="08DF7536" w14:textId="77777777" w:rsidR="002B6147" w:rsidRPr="008227B8" w:rsidRDefault="002B6147" w:rsidP="00DE5104">
      <w:pPr>
        <w:pStyle w:val="Heading2"/>
      </w:pPr>
      <w:bookmarkStart w:id="823" w:name="_Toc157982719"/>
      <w:bookmarkStart w:id="824" w:name="_Toc212629522"/>
      <w:r w:rsidRPr="008227B8">
        <w:t>A.1</w:t>
      </w:r>
      <w:r w:rsidRPr="008227B8">
        <w:tab/>
      </w:r>
      <w:r w:rsidRPr="008227B8">
        <w:rPr>
          <w:rFonts w:eastAsia="SimSun"/>
        </w:rPr>
        <w:t>RESTful HTTP-based solution set</w:t>
      </w:r>
      <w:bookmarkEnd w:id="823"/>
      <w:bookmarkEnd w:id="824"/>
    </w:p>
    <w:p w14:paraId="7FA05B00" w14:textId="77777777" w:rsidR="002B6147" w:rsidRPr="008227B8" w:rsidRDefault="002B6147" w:rsidP="004250E7">
      <w:pPr>
        <w:pStyle w:val="Heading3"/>
      </w:pPr>
      <w:bookmarkStart w:id="825" w:name="_Toc157982720"/>
      <w:bookmarkStart w:id="826" w:name="_Toc212629523"/>
      <w:r w:rsidRPr="008227B8">
        <w:t>A.1.1</w:t>
      </w:r>
      <w:r w:rsidRPr="008227B8">
        <w:tab/>
        <w:t>Mapping of the NRM</w:t>
      </w:r>
      <w:bookmarkEnd w:id="825"/>
      <w:bookmarkEnd w:id="826"/>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7" w:name="_Toc157982721"/>
      <w:bookmarkStart w:id="828" w:name="_Toc212629524"/>
      <w:r w:rsidRPr="008227B8">
        <w:t>A.1.2</w:t>
      </w:r>
      <w:r w:rsidRPr="008227B8">
        <w:tab/>
        <w:t>Mapping of notifications</w:t>
      </w:r>
      <w:bookmarkEnd w:id="827"/>
      <w:bookmarkEnd w:id="828"/>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9"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tcPr>
          <w:p w14:paraId="54883B8F" w14:textId="77777777" w:rsidR="002B6147" w:rsidRPr="008227B8" w:rsidRDefault="002B6147" w:rsidP="002B6147">
            <w:pPr>
              <w:keepNext/>
              <w:keepLines/>
              <w:spacing w:after="0"/>
              <w:rPr>
                <w:rFonts w:ascii="Arial" w:hAnsi="Arial" w:cs="Arial"/>
                <w:sz w:val="18"/>
                <w:szCs w:val="18"/>
                <w:lang w:eastAsia="zh-CN"/>
              </w:rPr>
            </w:pPr>
            <w:bookmarkStart w:id="830" w:name="_MCCTEMPBM_CRPT22660645___7" w:colFirst="0" w:colLast="2"/>
            <w:bookmarkEnd w:id="829"/>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tcPr>
          <w:p w14:paraId="06EFC822" w14:textId="77777777" w:rsidR="002B6147" w:rsidRPr="008227B8" w:rsidRDefault="002B6147" w:rsidP="002B6147">
            <w:pPr>
              <w:keepNext/>
              <w:keepLines/>
              <w:spacing w:after="0"/>
              <w:rPr>
                <w:rFonts w:ascii="Arial" w:hAnsi="Arial" w:cs="Arial"/>
                <w:sz w:val="18"/>
                <w:szCs w:val="18"/>
                <w:lang w:eastAsia="zh-CN"/>
              </w:rPr>
            </w:pPr>
            <w:bookmarkStart w:id="831" w:name="_MCCTEMPBM_CRPT22660646___7"/>
            <w:bookmarkEnd w:id="830"/>
            <w:r w:rsidRPr="008227B8">
              <w:rPr>
                <w:rFonts w:ascii="Arial" w:hAnsi="Arial" w:cs="Arial"/>
                <w:sz w:val="18"/>
                <w:szCs w:val="18"/>
                <w:lang w:eastAsia="zh-CN"/>
              </w:rPr>
              <w:t>objectInstance</w:t>
            </w:r>
            <w:bookmarkEnd w:id="831"/>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2" w:name="_Toc157982722"/>
      <w:bookmarkStart w:id="833" w:name="_Toc212629525"/>
      <w:r w:rsidRPr="008227B8">
        <w:t>A.1.3</w:t>
      </w:r>
      <w:r w:rsidRPr="008227B8">
        <w:tab/>
        <w:t>OpenAPI definitions</w:t>
      </w:r>
      <w:bookmarkEnd w:id="832"/>
      <w:bookmarkEnd w:id="833"/>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4" w:name="_Toc157982723"/>
      <w:bookmarkStart w:id="835" w:name="_Toc212629526"/>
      <w:r w:rsidRPr="008227B8">
        <w:t>A.1.4</w:t>
      </w:r>
      <w:r w:rsidRPr="008227B8">
        <w:tab/>
        <w:t>Examples</w:t>
      </w:r>
      <w:bookmarkEnd w:id="834"/>
      <w:bookmarkEnd w:id="835"/>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6"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36"/>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AD50C5"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7" w:name="_MCCTEMPBM_CRPT22660648___7" w:colFirst="0" w:colLast="0"/>
            <w:r w:rsidRPr="008227B8">
              <w:rPr>
                <w:rFonts w:ascii="Courier New" w:hAnsi="Courier New" w:cs="Courier New"/>
                <w:sz w:val="16"/>
                <w:szCs w:val="16"/>
              </w:rPr>
              <w:t>GET /SubNetwork=SN1/AlarmList=AL1?\</w:t>
            </w:r>
          </w:p>
          <w:p w14:paraId="70824AAE" w14:textId="4F0A6AD5" w:rsidR="002B6147" w:rsidRPr="00AD50C5"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AD50C5">
              <w:rPr>
                <w:rFonts w:ascii="Courier New" w:hAnsi="Courier New" w:cs="Courier New"/>
                <w:sz w:val="16"/>
                <w:szCs w:val="16"/>
                <w:lang w:val="fr-FR"/>
              </w:rPr>
              <w:t xml:space="preserve">fields=/attributes/alarmRecords/(alarmId1 </w:t>
            </w:r>
            <w:r w:rsidR="00FC4572" w:rsidRPr="00AD50C5">
              <w:rPr>
                <w:rFonts w:ascii="Courier New" w:hAnsi="Courier New" w:cs="Courier New"/>
                <w:sz w:val="16"/>
                <w:szCs w:val="16"/>
                <w:lang w:val="fr-FR"/>
              </w:rPr>
              <w:t xml:space="preserve">| </w:t>
            </w:r>
            <w:r w:rsidRPr="00AD50C5">
              <w:rPr>
                <w:rFonts w:ascii="Courier New" w:hAnsi="Courier New" w:cs="Courier New"/>
                <w:sz w:val="16"/>
                <w:szCs w:val="16"/>
                <w:lang w:val="fr-FR"/>
              </w:rPr>
              <w:t>alarmId2) HTTP/1.1</w:t>
            </w:r>
          </w:p>
        </w:tc>
      </w:tr>
    </w:tbl>
    <w:bookmarkEnd w:id="837"/>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8"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8"/>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9"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9"/>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0"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0"/>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1"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1"/>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2"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2"/>
    <w:p w14:paraId="180017AF" w14:textId="77777777" w:rsidR="002B6147" w:rsidRPr="008227B8" w:rsidRDefault="002B6147" w:rsidP="002B6147">
      <w:pPr>
        <w:spacing w:before="180"/>
      </w:pPr>
      <w:r w:rsidRPr="008227B8">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3"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3"/>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4"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4"/>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application/json</w:t>
            </w:r>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5"/>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46" w:name="_Toc157982724"/>
      <w:bookmarkStart w:id="847" w:name="_Toc212629527"/>
      <w:r w:rsidRPr="008227B8">
        <w:rPr>
          <w:rFonts w:eastAsia="SimSun"/>
        </w:rPr>
        <w:t>A.2</w:t>
      </w:r>
      <w:r w:rsidRPr="008227B8">
        <w:rPr>
          <w:rFonts w:eastAsia="SimSun"/>
        </w:rPr>
        <w:tab/>
        <w:t>RESTful HTTP-based solution set for integration with ONAP VES API</w:t>
      </w:r>
      <w:bookmarkEnd w:id="846"/>
      <w:bookmarkEnd w:id="847"/>
    </w:p>
    <w:p w14:paraId="7DAEE815" w14:textId="778410B9" w:rsidR="002B6147" w:rsidRPr="008227B8" w:rsidRDefault="002B6147" w:rsidP="004250E7">
      <w:pPr>
        <w:pStyle w:val="Heading3"/>
        <w:rPr>
          <w:rFonts w:eastAsia="SimSun"/>
        </w:rPr>
      </w:pPr>
      <w:bookmarkStart w:id="848" w:name="_Toc157982725"/>
      <w:bookmarkStart w:id="849" w:name="_Toc212629528"/>
      <w:r w:rsidRPr="008227B8">
        <w:rPr>
          <w:rFonts w:eastAsia="SimSun"/>
        </w:rPr>
        <w:t>A.2.1</w:t>
      </w:r>
      <w:r w:rsidRPr="008227B8">
        <w:rPr>
          <w:rFonts w:eastAsia="SimSun"/>
        </w:rPr>
        <w:tab/>
        <w:t>General</w:t>
      </w:r>
      <w:bookmarkEnd w:id="848"/>
      <w:bookmarkEnd w:id="849"/>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0" w:name="_Toc157982726"/>
      <w:bookmarkStart w:id="851" w:name="_Toc212629529"/>
      <w:r w:rsidRPr="008227B8">
        <w:rPr>
          <w:rFonts w:eastAsia="SimSun"/>
        </w:rPr>
        <w:t>A.2.2</w:t>
      </w:r>
      <w:r w:rsidRPr="008227B8">
        <w:rPr>
          <w:rFonts w:eastAsia="SimSun"/>
        </w:rPr>
        <w:tab/>
        <w:t>Mapping of notifications</w:t>
      </w:r>
      <w:bookmarkEnd w:id="850"/>
      <w:bookmarkEnd w:id="851"/>
    </w:p>
    <w:p w14:paraId="1EB9C4CB" w14:textId="44DFEFD8" w:rsidR="002B6147" w:rsidRPr="008227B8" w:rsidRDefault="002B6147" w:rsidP="004250E7">
      <w:pPr>
        <w:pStyle w:val="Heading4"/>
        <w:rPr>
          <w:rFonts w:eastAsia="SimSun"/>
        </w:rPr>
      </w:pPr>
      <w:bookmarkStart w:id="852" w:name="_Toc157982727"/>
      <w:bookmarkStart w:id="853" w:name="_Toc212629530"/>
      <w:r w:rsidRPr="008227B8">
        <w:rPr>
          <w:rFonts w:eastAsia="SimSun"/>
        </w:rPr>
        <w:t>A.2.2.1</w:t>
      </w:r>
      <w:r w:rsidRPr="008227B8">
        <w:rPr>
          <w:rFonts w:eastAsia="SimSun"/>
        </w:rPr>
        <w:tab/>
        <w:t>General</w:t>
      </w:r>
      <w:bookmarkEnd w:id="852"/>
      <w:bookmarkEnd w:id="853"/>
    </w:p>
    <w:p w14:paraId="57BF4FC6" w14:textId="5AAACB5B" w:rsidR="002B6147" w:rsidRPr="008227B8" w:rsidRDefault="002B6147" w:rsidP="002B6147">
      <w:bookmarkStart w:id="854"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55" w:name="_Toc157982728"/>
      <w:bookmarkStart w:id="856" w:name="_Toc212629531"/>
      <w:bookmarkEnd w:id="854"/>
      <w:r w:rsidRPr="008227B8">
        <w:rPr>
          <w:rFonts w:eastAsia="SimSun"/>
        </w:rPr>
        <w:t>A.2.2.2</w:t>
      </w:r>
      <w:r w:rsidRPr="008227B8">
        <w:rPr>
          <w:rFonts w:eastAsia="SimSun"/>
        </w:rPr>
        <w:tab/>
        <w:t>Resources</w:t>
      </w:r>
      <w:bookmarkEnd w:id="855"/>
      <w:bookmarkEnd w:id="856"/>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7"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7"/>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8" w:name="_Toc157982729"/>
      <w:bookmarkStart w:id="859" w:name="_Toc212629532"/>
      <w:r w:rsidRPr="008227B8">
        <w:rPr>
          <w:rFonts w:eastAsia="SimSun"/>
        </w:rPr>
        <w:t>A.2.3</w:t>
      </w:r>
      <w:r w:rsidRPr="008227B8">
        <w:rPr>
          <w:rFonts w:eastAsia="SimSun"/>
        </w:rPr>
        <w:tab/>
      </w:r>
      <w:r w:rsidRPr="008227B8">
        <w:rPr>
          <w:rFonts w:eastAsia="SimSun"/>
          <w:lang w:eastAsia="de-DE"/>
        </w:rPr>
        <w:t>Integration with ONAP VES</w:t>
      </w:r>
      <w:bookmarkEnd w:id="858"/>
      <w:bookmarkEnd w:id="859"/>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0" w:name="_Toc157982730"/>
      <w:bookmarkStart w:id="861" w:name="_Toc212629533"/>
      <w:r w:rsidRPr="008227B8">
        <w:t>A.3</w:t>
      </w:r>
      <w:r w:rsidRPr="008227B8">
        <w:tab/>
        <w:t>NETCONF/YANG solution set</w:t>
      </w:r>
      <w:bookmarkEnd w:id="860"/>
      <w:bookmarkEnd w:id="861"/>
    </w:p>
    <w:p w14:paraId="13B989F0" w14:textId="36799C38" w:rsidR="002B6147" w:rsidRPr="008227B8" w:rsidRDefault="002B6147" w:rsidP="004250E7">
      <w:pPr>
        <w:pStyle w:val="Heading3"/>
      </w:pPr>
      <w:bookmarkStart w:id="862" w:name="_Toc157982731"/>
      <w:bookmarkStart w:id="863" w:name="_Toc212629534"/>
      <w:r w:rsidRPr="008227B8">
        <w:t>A.3.1</w:t>
      </w:r>
      <w:r w:rsidRPr="008227B8">
        <w:tab/>
        <w:t>General</w:t>
      </w:r>
      <w:bookmarkEnd w:id="862"/>
      <w:bookmarkEnd w:id="863"/>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4" w:name="_Toc157982732"/>
      <w:bookmarkStart w:id="865" w:name="_Toc212629535"/>
      <w:r w:rsidRPr="008227B8">
        <w:t>A.3.2</w:t>
      </w:r>
      <w:r w:rsidRPr="008227B8">
        <w:tab/>
        <w:t>YANG definitions</w:t>
      </w:r>
      <w:bookmarkEnd w:id="864"/>
      <w:bookmarkEnd w:id="865"/>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66" w:name="_Toc157982733"/>
      <w:r w:rsidRPr="008227B8">
        <w:br w:type="page"/>
      </w:r>
    </w:p>
    <w:p w14:paraId="00CB076F" w14:textId="2AB95E18" w:rsidR="002B6147" w:rsidRPr="008227B8" w:rsidRDefault="002B6147" w:rsidP="00AB1256">
      <w:pPr>
        <w:pStyle w:val="Heading8"/>
      </w:pPr>
      <w:bookmarkStart w:id="867" w:name="_Toc212629536"/>
      <w:r w:rsidRPr="008227B8">
        <w:t>Annex B (informative):</w:t>
      </w:r>
      <w:r w:rsidR="00AB1256" w:rsidRPr="008227B8">
        <w:br/>
      </w:r>
      <w:r w:rsidRPr="008227B8">
        <w:t>Probable Causes</w:t>
      </w:r>
      <w:bookmarkEnd w:id="866"/>
      <w:bookmarkEnd w:id="867"/>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68"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68"/>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43D3EFA4" w:rsidR="00042625" w:rsidRPr="008227B8" w:rsidRDefault="00B23315" w:rsidP="002B6147">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C4938" w:rsidRPr="008227B8" w14:paraId="03817D63" w14:textId="77777777" w:rsidTr="00B3793B">
        <w:trPr>
          <w:jc w:val="center"/>
        </w:trPr>
        <w:tc>
          <w:tcPr>
            <w:tcW w:w="0" w:type="auto"/>
          </w:tcPr>
          <w:p w14:paraId="6F2A1AAE" w14:textId="2825F8E8" w:rsidR="002C4938" w:rsidRPr="008227B8" w:rsidRDefault="002C4938" w:rsidP="002C4938">
            <w:pPr>
              <w:keepNext/>
              <w:keepLines/>
              <w:spacing w:after="0"/>
              <w:rPr>
                <w:rFonts w:ascii="Arial" w:eastAsia="SimSun" w:hAnsi="Arial" w:cs="Arial"/>
                <w:snapToGrid w:val="0"/>
                <w:sz w:val="18"/>
              </w:rPr>
            </w:pPr>
            <w:bookmarkStart w:id="869"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0EAC9C2" w:rsidR="002C4938" w:rsidRPr="008227B8" w:rsidRDefault="002C4938" w:rsidP="002C4938">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49D2F8F" w:rsidR="002C4938" w:rsidRPr="008227B8" w:rsidRDefault="002C4938" w:rsidP="002C4938">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2___7" w:colFirst="0" w:colLast="0"/>
            <w:bookmarkEnd w:id="869"/>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3___7" w:colFirst="0" w:colLast="0"/>
            <w:bookmarkEnd w:id="870"/>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4___7" w:colFirst="0" w:colLast="0"/>
            <w:bookmarkEnd w:id="871"/>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5___7" w:colFirst="0" w:colLast="0"/>
            <w:bookmarkEnd w:id="872"/>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6___7" w:colFirst="0" w:colLast="0"/>
            <w:bookmarkEnd w:id="873"/>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67___7" w:colFirst="0" w:colLast="0"/>
            <w:bookmarkEnd w:id="874"/>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8___7" w:colFirst="0" w:colLast="0"/>
            <w:bookmarkEnd w:id="875"/>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9___7" w:colFirst="0" w:colLast="0"/>
            <w:bookmarkEnd w:id="876"/>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0___7" w:colFirst="0" w:colLast="0"/>
            <w:bookmarkEnd w:id="877"/>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9" w:name="_MCCTEMPBM_CRPT22660671___7"/>
            <w:r>
              <w:rPr>
                <w:rFonts w:ascii="Arial" w:eastAsia="SimSun" w:hAnsi="Arial" w:cs="Courier New"/>
                <w:sz w:val="18"/>
                <w:szCs w:val="16"/>
                <w:lang w:val="en-US" w:eastAsia="zh-CN"/>
              </w:rPr>
              <w:t>Reserved</w:t>
            </w:r>
            <w:bookmarkEnd w:id="879"/>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2___7" w:colFirst="0" w:colLast="0"/>
            <w:bookmarkEnd w:id="878"/>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3___7" w:colFirst="0" w:colLast="0"/>
            <w:bookmarkEnd w:id="880"/>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4___7" w:colFirst="0" w:colLast="0"/>
            <w:bookmarkEnd w:id="881"/>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5___7" w:colFirst="0" w:colLast="0"/>
            <w:bookmarkEnd w:id="882"/>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6___7" w:colFirst="0" w:colLast="0"/>
            <w:bookmarkEnd w:id="883"/>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77___7" w:colFirst="0" w:colLast="0"/>
            <w:bookmarkEnd w:id="884"/>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8___7" w:colFirst="0" w:colLast="0"/>
            <w:bookmarkEnd w:id="885"/>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9___7" w:colFirst="0" w:colLast="0"/>
            <w:bookmarkEnd w:id="886"/>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0___7" w:colFirst="0" w:colLast="0"/>
            <w:bookmarkEnd w:id="887"/>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1___7" w:colFirst="0" w:colLast="0"/>
            <w:bookmarkEnd w:id="888"/>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90" w:name="_MCCTEMPBM_CRPT22660683___7"/>
            <w:r w:rsidRPr="00324D77">
              <w:rPr>
                <w:rFonts w:ascii="Arial" w:eastAsia="SimSun" w:hAnsi="Arial"/>
                <w:sz w:val="18"/>
                <w:lang w:val="en-US"/>
              </w:rPr>
              <w:t>Reserved for M.3100 potential future extensions.</w:t>
            </w:r>
            <w:bookmarkEnd w:id="890"/>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4___7" w:colFirst="0" w:colLast="0"/>
            <w:bookmarkEnd w:id="889"/>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5___7" w:colFirst="0" w:colLast="0"/>
            <w:bookmarkEnd w:id="891"/>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6___7" w:colFirst="0" w:colLast="0"/>
            <w:bookmarkEnd w:id="892"/>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7___7" w:colFirst="0" w:colLast="0"/>
            <w:bookmarkEnd w:id="893"/>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8___7" w:colFirst="0" w:colLast="0"/>
            <w:bookmarkEnd w:id="894"/>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89___7" w:colFirst="0" w:colLast="0"/>
            <w:bookmarkEnd w:id="895"/>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0___7" w:colFirst="0" w:colLast="0"/>
            <w:bookmarkEnd w:id="896"/>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1___7" w:colFirst="0" w:colLast="0"/>
            <w:bookmarkEnd w:id="897"/>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3___7" w:colFirst="0" w:colLast="0"/>
            <w:bookmarkEnd w:id="898"/>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4___7" w:colFirst="0" w:colLast="0"/>
            <w:bookmarkEnd w:id="899"/>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5___7" w:colFirst="0" w:colLast="0"/>
            <w:bookmarkEnd w:id="900"/>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6___7" w:colFirst="0" w:colLast="0"/>
            <w:bookmarkEnd w:id="901"/>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7___7" w:colFirst="0" w:colLast="0"/>
            <w:bookmarkEnd w:id="902"/>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8___7" w:colFirst="0" w:colLast="0"/>
            <w:bookmarkEnd w:id="903"/>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9___7" w:colFirst="0" w:colLast="0"/>
            <w:bookmarkEnd w:id="904"/>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0___7" w:colFirst="0" w:colLast="0"/>
            <w:bookmarkEnd w:id="905"/>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1___7" w:colFirst="0" w:colLast="0"/>
            <w:bookmarkEnd w:id="906"/>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2___7" w:colFirst="0" w:colLast="0"/>
            <w:bookmarkEnd w:id="907"/>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3___7" w:colFirst="0" w:colLast="0"/>
            <w:bookmarkEnd w:id="908"/>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04___7" w:colFirst="0" w:colLast="0"/>
            <w:bookmarkEnd w:id="909"/>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6___7" w:colFirst="0" w:colLast="0"/>
            <w:bookmarkEnd w:id="910"/>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7___7" w:colFirst="0" w:colLast="0"/>
            <w:bookmarkEnd w:id="911"/>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13" w:name="_MCCTEMPBM_CRPT22660708___7"/>
            <w:bookmarkEnd w:id="91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3"/>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0___7" w:colFirst="0" w:colLast="0"/>
            <w:bookmarkEnd w:id="914"/>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1___7" w:colFirst="0" w:colLast="0"/>
            <w:bookmarkEnd w:id="915"/>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2___7" w:colFirst="0" w:colLast="0"/>
            <w:bookmarkEnd w:id="916"/>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3___7" w:colFirst="0" w:colLast="0"/>
            <w:bookmarkEnd w:id="917"/>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4___7" w:colFirst="0" w:colLast="0"/>
            <w:bookmarkEnd w:id="918"/>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5___7" w:colFirst="0" w:colLast="0"/>
            <w:bookmarkEnd w:id="919"/>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6___7" w:colFirst="0" w:colLast="0"/>
            <w:bookmarkEnd w:id="920"/>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7___7" w:colFirst="0" w:colLast="0"/>
            <w:bookmarkEnd w:id="921"/>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8___7" w:colFirst="0" w:colLast="0"/>
            <w:bookmarkEnd w:id="922"/>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9___7" w:colFirst="0" w:colLast="0"/>
            <w:bookmarkEnd w:id="923"/>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20___7" w:colFirst="0" w:colLast="0"/>
            <w:bookmarkEnd w:id="924"/>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21___7" w:colFirst="0" w:colLast="0"/>
            <w:bookmarkEnd w:id="925"/>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27" w:name="_MCCTEMPBM_CRPT22660722___7" w:colFirst="0" w:colLast="0"/>
            <w:bookmarkEnd w:id="926"/>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28" w:name="_MCCTEMPBM_CRPT22660723___7" w:colFirst="0" w:colLast="0"/>
            <w:bookmarkEnd w:id="927"/>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9" w:name="_MCCTEMPBM_CRPT22660724___7" w:colFirst="0" w:colLast="0"/>
            <w:bookmarkEnd w:id="928"/>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30" w:name="_MCCTEMPBM_CRPT22660725___7" w:colFirst="0" w:colLast="0"/>
            <w:bookmarkEnd w:id="929"/>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31" w:name="_MCCTEMPBM_CRPT22660726___7" w:colFirst="0" w:colLast="0"/>
            <w:bookmarkEnd w:id="930"/>
            <w:r w:rsidRPr="008227B8">
              <w:rPr>
                <w:rFonts w:ascii="Arial" w:eastAsia="SimSun" w:hAnsi="Arial"/>
                <w:snapToGrid w:val="0"/>
                <w:sz w:val="18"/>
              </w:rPr>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32" w:name="_MCCTEMPBM_CRPT22660727___7" w:colFirst="0" w:colLast="0"/>
            <w:bookmarkEnd w:id="931"/>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33" w:name="_MCCTEMPBM_CRPT22660728___7" w:colFirst="0" w:colLast="0"/>
            <w:bookmarkEnd w:id="932"/>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34" w:name="_MCCTEMPBM_CRPT22660729___7" w:colFirst="0" w:colLast="0"/>
            <w:bookmarkEnd w:id="933"/>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35" w:name="_MCCTEMPBM_CRPT22660730___7" w:colFirst="0" w:colLast="0"/>
            <w:bookmarkEnd w:id="934"/>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36" w:name="_MCCTEMPBM_CRPT22660731___7" w:colFirst="0" w:colLast="0"/>
            <w:bookmarkEnd w:id="935"/>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37" w:name="_MCCTEMPBM_CRPT22660732___7" w:colFirst="0" w:colLast="0"/>
            <w:bookmarkEnd w:id="936"/>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38" w:name="_MCCTEMPBM_CRPT22660733___7" w:colFirst="0" w:colLast="0"/>
            <w:bookmarkEnd w:id="937"/>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9" w:name="_MCCTEMPBM_CRPT22660734___7" w:colFirst="0" w:colLast="0"/>
            <w:bookmarkEnd w:id="938"/>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5___7" w:colFirst="0" w:colLast="0"/>
            <w:bookmarkEnd w:id="939"/>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6___7" w:colFirst="0" w:colLast="0"/>
            <w:bookmarkEnd w:id="940"/>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37___7" w:colFirst="0" w:colLast="0"/>
            <w:bookmarkEnd w:id="941"/>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38___7" w:colFirst="0" w:colLast="0"/>
            <w:bookmarkEnd w:id="942"/>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39___7" w:colFirst="0" w:colLast="0"/>
            <w:bookmarkEnd w:id="943"/>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0___7" w:colFirst="0" w:colLast="0"/>
            <w:bookmarkEnd w:id="944"/>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1___7" w:colFirst="0" w:colLast="0"/>
            <w:bookmarkEnd w:id="945"/>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47" w:name="_MCCTEMPBM_CRPT22660742___7"/>
            <w:bookmarkEnd w:id="946"/>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7"/>
          </w:p>
        </w:tc>
        <w:tc>
          <w:tcPr>
            <w:tcW w:w="1397" w:type="dxa"/>
          </w:tcPr>
          <w:p w14:paraId="4801179B" w14:textId="601B3E0F" w:rsidR="00042625" w:rsidRPr="008227B8" w:rsidRDefault="00CD10C8"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44___7" w:colFirst="0" w:colLast="0"/>
            <w:bookmarkEnd w:id="948"/>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45___7" w:colFirst="0" w:colLast="0"/>
            <w:bookmarkEnd w:id="949"/>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6___7" w:colFirst="0" w:colLast="0"/>
            <w:bookmarkEnd w:id="950"/>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47___7" w:colFirst="0" w:colLast="0"/>
            <w:bookmarkEnd w:id="951"/>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48___7" w:colFirst="0" w:colLast="0"/>
            <w:bookmarkEnd w:id="952"/>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49___7" w:colFirst="0" w:colLast="0"/>
            <w:bookmarkEnd w:id="953"/>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50___7" w:colFirst="0" w:colLast="0"/>
            <w:bookmarkEnd w:id="954"/>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56" w:name="_MCCTEMPBM_CRPT22660751___7"/>
            <w:r>
              <w:rPr>
                <w:rFonts w:ascii="Arial" w:eastAsia="SimSun" w:hAnsi="Arial" w:cs="Courier New"/>
                <w:sz w:val="18"/>
                <w:szCs w:val="16"/>
                <w:lang w:val="en-US" w:eastAsia="zh-CN"/>
              </w:rPr>
              <w:t>Reserved</w:t>
            </w:r>
            <w:bookmarkEnd w:id="956"/>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5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7"/>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58" w:name="_MCCTEMPBM_CRPT22660753___7"/>
            <w:r>
              <w:rPr>
                <w:rFonts w:ascii="Arial" w:eastAsia="SimSun" w:hAnsi="Arial" w:cs="Courier New"/>
                <w:sz w:val="18"/>
                <w:szCs w:val="16"/>
                <w:lang w:val="en-US" w:eastAsia="zh-CN"/>
              </w:rPr>
              <w:t>Reserved</w:t>
            </w:r>
            <w:bookmarkEnd w:id="958"/>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9" w:name="_MCCTEMPBM_CRPT22660754___7" w:colFirst="0" w:colLast="0"/>
            <w:bookmarkEnd w:id="955"/>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60" w:name="_MCCTEMPBM_CRPT22660755___7"/>
            <w:r>
              <w:rPr>
                <w:rFonts w:ascii="Arial" w:eastAsia="SimSun" w:hAnsi="Arial" w:cs="Courier New"/>
                <w:sz w:val="18"/>
                <w:szCs w:val="16"/>
                <w:lang w:val="en-US" w:eastAsia="zh-CN"/>
              </w:rPr>
              <w:t>Reserved</w:t>
            </w:r>
            <w:bookmarkEnd w:id="960"/>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6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1"/>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9"/>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96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2"/>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2DC4BEC7" w:rsidR="00042625" w:rsidRPr="008227B8" w:rsidRDefault="00F57AC1" w:rsidP="002B6147">
            <w:pPr>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3"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4" w:name="_MCCTEMPBM_CRPT22660759___7" w:colFirst="0" w:colLast="0"/>
            <w:bookmarkEnd w:id="963"/>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5" w:name="_MCCTEMPBM_CRPT22660760___7" w:colFirst="0" w:colLast="0"/>
            <w:bookmarkEnd w:id="964"/>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6" w:name="_MCCTEMPBM_CRPT22660762___7" w:colFirst="0" w:colLast="0"/>
            <w:bookmarkEnd w:id="965"/>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0" w:name="_MCCTEMPBM_CRPT22660767___7" w:colFirst="0" w:colLast="0"/>
            <w:bookmarkEnd w:id="969"/>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2" w:name="_MCCTEMPBM_CRPT22660770___7" w:colFirst="0" w:colLast="0"/>
            <w:bookmarkEnd w:id="971"/>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3" w:name="_MCCTEMPBM_CRPT22660772___7" w:colFirst="0" w:colLast="0"/>
            <w:bookmarkEnd w:id="972"/>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6" w:name="_MCCTEMPBM_CRPT22660777___7" w:colFirst="0" w:colLast="0"/>
            <w:bookmarkEnd w:id="975"/>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7" w:name="_MCCTEMPBM_CRPT22660778___7" w:colFirst="0" w:colLast="0"/>
            <w:bookmarkEnd w:id="976"/>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8" w:name="_MCCTEMPBM_CRPT22660779___7" w:colFirst="0" w:colLast="0"/>
            <w:bookmarkEnd w:id="97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9" w:name="_MCCTEMPBM_CRPT22660780___7" w:colFirst="0" w:colLast="0"/>
            <w:bookmarkEnd w:id="978"/>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0" w:name="_MCCTEMPBM_CRPT22660781___7" w:colFirst="0" w:colLast="0"/>
            <w:bookmarkEnd w:id="979"/>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1" w:name="_MCCTEMPBM_CRPT22660782___7" w:colFirst="0" w:colLast="0"/>
            <w:bookmarkEnd w:id="980"/>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2" w:name="_MCCTEMPBM_CRPT22660783___7" w:colFirst="0" w:colLast="0"/>
            <w:bookmarkEnd w:id="981"/>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2"/>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5___7" w:colFirst="0" w:colLast="0"/>
            <w:r w:rsidRPr="008227B8">
              <w:rPr>
                <w:rFonts w:ascii="Arial" w:eastAsia="SimSun" w:hAnsi="Arial" w:cs="Arial"/>
                <w:snapToGrid w:val="0"/>
                <w:sz w:val="18"/>
              </w:rPr>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87___7" w:colFirst="0" w:colLast="0"/>
            <w:bookmarkEnd w:id="983"/>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88___7" w:colFirst="0" w:colLast="0"/>
            <w:bookmarkEnd w:id="984"/>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89___7" w:colFirst="0" w:colLast="0"/>
            <w:bookmarkEnd w:id="98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6"/>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7"/>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4___7" w:colFirst="0" w:colLast="0"/>
            <w:bookmarkEnd w:id="988"/>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9"/>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97___7" w:colFirst="0" w:colLast="0"/>
            <w:bookmarkEnd w:id="990"/>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98___7" w:colFirst="0" w:colLast="0"/>
            <w:bookmarkEnd w:id="991"/>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9___7" w:colFirst="0" w:colLast="0"/>
            <w:bookmarkEnd w:id="992"/>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0___7" w:colFirst="0" w:colLast="0"/>
            <w:bookmarkEnd w:id="993"/>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1___7" w:colFirst="0" w:colLast="0"/>
            <w:bookmarkEnd w:id="994"/>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2___7" w:colFirst="0" w:colLast="0"/>
            <w:bookmarkEnd w:id="995"/>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6"/>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05___7" w:colFirst="0" w:colLast="0"/>
            <w:bookmarkEnd w:id="997"/>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8"/>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8___7" w:colFirst="0" w:colLast="0"/>
            <w:bookmarkEnd w:id="999"/>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0"/>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11___7" w:colFirst="0" w:colLast="0"/>
            <w:bookmarkEnd w:id="1001"/>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3B2DBCF" w:rsidR="00042625" w:rsidRPr="008227B8" w:rsidRDefault="002844DA"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2"/>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226093" w:rsidRPr="008227B8" w14:paraId="6AD6FBD7" w14:textId="77777777" w:rsidTr="00042625">
        <w:trPr>
          <w:tblHeader/>
          <w:jc w:val="center"/>
        </w:trPr>
        <w:tc>
          <w:tcPr>
            <w:tcW w:w="5524" w:type="dxa"/>
            <w:shd w:val="clear" w:color="auto" w:fill="D9D9D9"/>
          </w:tcPr>
          <w:bookmarkEnd w:id="1003"/>
          <w:p w14:paraId="06B21D36" w14:textId="77777777" w:rsidR="00226093" w:rsidRPr="008227B8" w:rsidRDefault="00226093" w:rsidP="0022609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226093" w:rsidRPr="008227B8" w:rsidRDefault="00226093" w:rsidP="0022609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59BA90ED" w:rsidR="00226093" w:rsidRPr="008227B8" w:rsidRDefault="00226093" w:rsidP="00226093">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26093" w:rsidRPr="008227B8" w14:paraId="2A6DD392" w14:textId="77777777" w:rsidTr="00042625">
        <w:trPr>
          <w:jc w:val="center"/>
        </w:trPr>
        <w:tc>
          <w:tcPr>
            <w:tcW w:w="5524" w:type="dxa"/>
          </w:tcPr>
          <w:p w14:paraId="5488473D" w14:textId="77777777" w:rsidR="00226093" w:rsidRPr="008227B8" w:rsidRDefault="00226093" w:rsidP="00226093">
            <w:pPr>
              <w:keepLines/>
              <w:spacing w:after="0"/>
              <w:rPr>
                <w:rFonts w:ascii="Arial" w:eastAsia="SimSun" w:hAnsi="Arial" w:cs="Arial"/>
                <w:sz w:val="18"/>
              </w:rPr>
            </w:pPr>
            <w:bookmarkStart w:id="1004"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DDC988F" w14:textId="77777777" w:rsidTr="00042625">
        <w:trPr>
          <w:jc w:val="center"/>
        </w:trPr>
        <w:tc>
          <w:tcPr>
            <w:tcW w:w="5524" w:type="dxa"/>
          </w:tcPr>
          <w:p w14:paraId="525A4B40" w14:textId="77777777" w:rsidR="00226093" w:rsidRPr="008227B8" w:rsidRDefault="00226093" w:rsidP="00226093">
            <w:pPr>
              <w:keepLines/>
              <w:spacing w:after="0"/>
              <w:rPr>
                <w:rFonts w:ascii="Arial" w:eastAsia="SimSun" w:hAnsi="Arial" w:cs="Arial"/>
                <w:sz w:val="18"/>
              </w:rPr>
            </w:pPr>
            <w:bookmarkStart w:id="1005" w:name="_MCCTEMPBM_CRPT22660815___7" w:colFirst="0" w:colLast="0"/>
            <w:bookmarkEnd w:id="1004"/>
            <w:r w:rsidRPr="008227B8">
              <w:rPr>
                <w:rFonts w:ascii="Arial" w:eastAsia="SimSun" w:hAnsi="Arial" w:cs="Arial"/>
                <w:sz w:val="18"/>
              </w:rPr>
              <w:t>A-bis to TRX interface failure</w:t>
            </w:r>
          </w:p>
        </w:tc>
        <w:tc>
          <w:tcPr>
            <w:tcW w:w="1417" w:type="dxa"/>
          </w:tcPr>
          <w:p w14:paraId="24F8C0B5" w14:textId="4CF3402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87B4A74" w14:textId="77777777" w:rsidTr="00042625">
        <w:trPr>
          <w:jc w:val="center"/>
        </w:trPr>
        <w:tc>
          <w:tcPr>
            <w:tcW w:w="5524" w:type="dxa"/>
          </w:tcPr>
          <w:p w14:paraId="62D54FD5" w14:textId="77777777" w:rsidR="00226093" w:rsidRPr="008227B8" w:rsidRDefault="00226093" w:rsidP="00226093">
            <w:pPr>
              <w:keepLines/>
              <w:spacing w:after="0"/>
              <w:rPr>
                <w:rFonts w:ascii="Arial" w:eastAsia="SimSun" w:hAnsi="Arial" w:cs="Arial"/>
                <w:sz w:val="18"/>
              </w:rPr>
            </w:pPr>
            <w:bookmarkStart w:id="1006" w:name="_MCCTEMPBM_CRPT22660816___7" w:colFirst="0" w:colLast="0"/>
            <w:bookmarkEnd w:id="1005"/>
            <w:r w:rsidRPr="008227B8">
              <w:rPr>
                <w:rFonts w:ascii="Arial" w:eastAsia="SimSun" w:hAnsi="Arial" w:cs="Arial"/>
                <w:sz w:val="18"/>
              </w:rPr>
              <w:t>Antenna problem</w:t>
            </w:r>
          </w:p>
        </w:tc>
        <w:tc>
          <w:tcPr>
            <w:tcW w:w="1417" w:type="dxa"/>
          </w:tcPr>
          <w:p w14:paraId="50470096" w14:textId="2AF1C0A9"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C8056E4" w14:textId="77777777" w:rsidTr="00042625">
        <w:trPr>
          <w:jc w:val="center"/>
        </w:trPr>
        <w:tc>
          <w:tcPr>
            <w:tcW w:w="5524" w:type="dxa"/>
          </w:tcPr>
          <w:p w14:paraId="1CE408C7" w14:textId="77777777" w:rsidR="00226093" w:rsidRPr="008227B8" w:rsidRDefault="00226093" w:rsidP="00226093">
            <w:pPr>
              <w:keepLines/>
              <w:spacing w:after="0"/>
              <w:rPr>
                <w:rFonts w:ascii="Arial" w:eastAsia="SimSun" w:hAnsi="Arial" w:cs="Arial"/>
                <w:sz w:val="18"/>
              </w:rPr>
            </w:pPr>
            <w:bookmarkStart w:id="1007" w:name="_MCCTEMPBM_CRPT22660817___7" w:colFirst="0" w:colLast="0"/>
            <w:bookmarkEnd w:id="1006"/>
            <w:r w:rsidRPr="008227B8">
              <w:rPr>
                <w:rFonts w:ascii="Arial" w:eastAsia="SimSun" w:hAnsi="Arial" w:cs="Arial"/>
                <w:sz w:val="18"/>
              </w:rPr>
              <w:t>Battery breakdown</w:t>
            </w:r>
          </w:p>
        </w:tc>
        <w:tc>
          <w:tcPr>
            <w:tcW w:w="1417" w:type="dxa"/>
          </w:tcPr>
          <w:p w14:paraId="28BB8BD4" w14:textId="1778E3B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1AAE7CA" w14:textId="77777777" w:rsidTr="00042625">
        <w:trPr>
          <w:jc w:val="center"/>
        </w:trPr>
        <w:tc>
          <w:tcPr>
            <w:tcW w:w="5524" w:type="dxa"/>
          </w:tcPr>
          <w:p w14:paraId="72924044" w14:textId="77777777" w:rsidR="00226093" w:rsidRPr="008227B8" w:rsidRDefault="00226093" w:rsidP="00226093">
            <w:pPr>
              <w:keepLines/>
              <w:spacing w:after="0"/>
              <w:rPr>
                <w:rFonts w:ascii="Arial" w:eastAsia="SimSun" w:hAnsi="Arial" w:cs="Arial"/>
                <w:sz w:val="18"/>
              </w:rPr>
            </w:pPr>
            <w:bookmarkStart w:id="1008" w:name="_MCCTEMPBM_CRPT22660818___7" w:colFirst="0" w:colLast="0"/>
            <w:bookmarkEnd w:id="1007"/>
            <w:r w:rsidRPr="008227B8">
              <w:rPr>
                <w:rFonts w:ascii="Arial" w:eastAsia="SimSun" w:hAnsi="Arial" w:cs="Arial"/>
                <w:sz w:val="18"/>
              </w:rPr>
              <w:t xml:space="preserve">Battery charging fault </w:t>
            </w:r>
          </w:p>
        </w:tc>
        <w:tc>
          <w:tcPr>
            <w:tcW w:w="1417" w:type="dxa"/>
          </w:tcPr>
          <w:p w14:paraId="3C4693CE" w14:textId="13C4D8E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B09EE9A" w14:textId="77777777" w:rsidTr="00042625">
        <w:trPr>
          <w:jc w:val="center"/>
        </w:trPr>
        <w:tc>
          <w:tcPr>
            <w:tcW w:w="5524" w:type="dxa"/>
          </w:tcPr>
          <w:p w14:paraId="648ADA44" w14:textId="77777777" w:rsidR="00226093" w:rsidRPr="008227B8" w:rsidRDefault="00226093" w:rsidP="00226093">
            <w:pPr>
              <w:keepLines/>
              <w:spacing w:after="0"/>
              <w:rPr>
                <w:rFonts w:ascii="Arial" w:eastAsia="SimSun" w:hAnsi="Arial" w:cs="Arial"/>
                <w:sz w:val="18"/>
              </w:rPr>
            </w:pPr>
            <w:bookmarkStart w:id="1009" w:name="_MCCTEMPBM_CRPT22660819___7" w:colFirst="0" w:colLast="0"/>
            <w:bookmarkEnd w:id="1008"/>
            <w:r w:rsidRPr="008227B8">
              <w:rPr>
                <w:rFonts w:ascii="Arial" w:eastAsia="SimSun" w:hAnsi="Arial" w:cs="Arial"/>
                <w:sz w:val="18"/>
              </w:rPr>
              <w:t>Clock synchronization problem</w:t>
            </w:r>
          </w:p>
        </w:tc>
        <w:tc>
          <w:tcPr>
            <w:tcW w:w="1417" w:type="dxa"/>
          </w:tcPr>
          <w:p w14:paraId="117A0AD6" w14:textId="01C194E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9AD03A6" w14:textId="77777777" w:rsidTr="00042625">
        <w:trPr>
          <w:jc w:val="center"/>
        </w:trPr>
        <w:tc>
          <w:tcPr>
            <w:tcW w:w="5524" w:type="dxa"/>
          </w:tcPr>
          <w:p w14:paraId="471374F1" w14:textId="77777777" w:rsidR="00226093" w:rsidRPr="008227B8" w:rsidRDefault="00226093" w:rsidP="00226093">
            <w:pPr>
              <w:keepLines/>
              <w:spacing w:after="0"/>
              <w:rPr>
                <w:rFonts w:ascii="Arial" w:eastAsia="SimSun" w:hAnsi="Arial" w:cs="Arial"/>
                <w:sz w:val="18"/>
              </w:rPr>
            </w:pPr>
            <w:bookmarkStart w:id="1010" w:name="_MCCTEMPBM_CRPT22660820___7" w:colFirst="0" w:colLast="0"/>
            <w:bookmarkEnd w:id="1009"/>
            <w:r w:rsidRPr="008227B8">
              <w:rPr>
                <w:rFonts w:ascii="Arial" w:eastAsia="SimSun" w:hAnsi="Arial" w:cs="Arial"/>
                <w:sz w:val="18"/>
              </w:rPr>
              <w:t xml:space="preserve">Combiner problem </w:t>
            </w:r>
          </w:p>
        </w:tc>
        <w:tc>
          <w:tcPr>
            <w:tcW w:w="1417" w:type="dxa"/>
          </w:tcPr>
          <w:p w14:paraId="6638331F" w14:textId="7A78F4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6B1AB9C" w14:textId="77777777" w:rsidTr="00042625">
        <w:trPr>
          <w:jc w:val="center"/>
        </w:trPr>
        <w:tc>
          <w:tcPr>
            <w:tcW w:w="5524" w:type="dxa"/>
          </w:tcPr>
          <w:p w14:paraId="7D71F4F5" w14:textId="77777777" w:rsidR="00226093" w:rsidRPr="008227B8" w:rsidRDefault="00226093" w:rsidP="00226093">
            <w:pPr>
              <w:keepLines/>
              <w:spacing w:after="0"/>
              <w:rPr>
                <w:rFonts w:ascii="Arial" w:eastAsia="SimSun" w:hAnsi="Arial" w:cs="Arial"/>
                <w:sz w:val="18"/>
              </w:rPr>
            </w:pPr>
            <w:bookmarkStart w:id="1011" w:name="_MCCTEMPBM_CRPT22660821___7" w:colFirst="0" w:colLast="0"/>
            <w:bookmarkEnd w:id="1010"/>
            <w:r w:rsidRPr="008227B8">
              <w:rPr>
                <w:rFonts w:ascii="Arial" w:eastAsia="SimSun" w:hAnsi="Arial" w:cs="Arial"/>
                <w:sz w:val="18"/>
              </w:rPr>
              <w:t>Disk problem</w:t>
            </w:r>
          </w:p>
        </w:tc>
        <w:tc>
          <w:tcPr>
            <w:tcW w:w="1417" w:type="dxa"/>
          </w:tcPr>
          <w:p w14:paraId="5635234E" w14:textId="0D3648D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2EEB615" w14:textId="77777777" w:rsidTr="00042625">
        <w:trPr>
          <w:jc w:val="center"/>
        </w:trPr>
        <w:tc>
          <w:tcPr>
            <w:tcW w:w="5524" w:type="dxa"/>
          </w:tcPr>
          <w:p w14:paraId="3ACA4E4F" w14:textId="143D3331"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226093" w:rsidRPr="008227B8" w:rsidRDefault="00226093" w:rsidP="00226093">
            <w:pPr>
              <w:keepLines/>
              <w:spacing w:after="0"/>
              <w:rPr>
                <w:rFonts w:ascii="Arial" w:eastAsia="SimSun" w:hAnsi="Arial" w:cs="Arial"/>
                <w:snapToGrid w:val="0"/>
                <w:sz w:val="18"/>
              </w:rPr>
            </w:pPr>
          </w:p>
        </w:tc>
      </w:tr>
      <w:tr w:rsidR="00226093" w:rsidRPr="008227B8" w14:paraId="4F8D0522" w14:textId="77777777" w:rsidTr="00042625">
        <w:trPr>
          <w:jc w:val="center"/>
        </w:trPr>
        <w:tc>
          <w:tcPr>
            <w:tcW w:w="5524" w:type="dxa"/>
          </w:tcPr>
          <w:p w14:paraId="29DD68F7" w14:textId="77777777" w:rsidR="00226093" w:rsidRPr="008227B8" w:rsidRDefault="00226093" w:rsidP="00226093">
            <w:pPr>
              <w:keepLines/>
              <w:spacing w:after="0"/>
              <w:rPr>
                <w:rFonts w:ascii="Arial" w:eastAsia="SimSun" w:hAnsi="Arial" w:cs="Arial"/>
                <w:sz w:val="18"/>
              </w:rPr>
            </w:pPr>
            <w:bookmarkStart w:id="1012" w:name="_MCCTEMPBM_CRPT22660823___7" w:colFirst="0" w:colLast="0"/>
            <w:bookmarkEnd w:id="1011"/>
            <w:r w:rsidRPr="008227B8">
              <w:rPr>
                <w:rFonts w:ascii="Arial" w:eastAsia="SimSun" w:hAnsi="Arial" w:cs="Arial"/>
                <w:sz w:val="18"/>
              </w:rPr>
              <w:t>Excessive receiver temperature</w:t>
            </w:r>
          </w:p>
        </w:tc>
        <w:tc>
          <w:tcPr>
            <w:tcW w:w="1417" w:type="dxa"/>
          </w:tcPr>
          <w:p w14:paraId="5D165BC3" w14:textId="3BB8F7A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0DFF7E9" w14:textId="77777777" w:rsidTr="00042625">
        <w:trPr>
          <w:jc w:val="center"/>
        </w:trPr>
        <w:tc>
          <w:tcPr>
            <w:tcW w:w="5524" w:type="dxa"/>
          </w:tcPr>
          <w:p w14:paraId="700AC9B5" w14:textId="77777777" w:rsidR="00226093" w:rsidRPr="008227B8" w:rsidRDefault="00226093" w:rsidP="00226093">
            <w:pPr>
              <w:keepLines/>
              <w:spacing w:after="0"/>
              <w:rPr>
                <w:rFonts w:ascii="Arial" w:eastAsia="SimSun" w:hAnsi="Arial" w:cs="Arial"/>
                <w:sz w:val="18"/>
              </w:rPr>
            </w:pPr>
            <w:bookmarkStart w:id="1013" w:name="_MCCTEMPBM_CRPT22660824___7" w:colFirst="0" w:colLast="0"/>
            <w:bookmarkEnd w:id="1012"/>
            <w:r w:rsidRPr="008227B8">
              <w:rPr>
                <w:rFonts w:ascii="Arial" w:eastAsia="SimSun" w:hAnsi="Arial" w:cs="Arial"/>
                <w:sz w:val="18"/>
              </w:rPr>
              <w:t>Excessive transmitter output power</w:t>
            </w:r>
          </w:p>
        </w:tc>
        <w:tc>
          <w:tcPr>
            <w:tcW w:w="1417" w:type="dxa"/>
          </w:tcPr>
          <w:p w14:paraId="39D42876" w14:textId="4201C49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05B26F" w14:textId="77777777" w:rsidTr="00042625">
        <w:trPr>
          <w:jc w:val="center"/>
        </w:trPr>
        <w:tc>
          <w:tcPr>
            <w:tcW w:w="5524" w:type="dxa"/>
          </w:tcPr>
          <w:p w14:paraId="3B367512" w14:textId="77777777" w:rsidR="00226093" w:rsidRPr="008227B8" w:rsidRDefault="00226093" w:rsidP="00226093">
            <w:pPr>
              <w:keepLines/>
              <w:spacing w:after="0"/>
              <w:rPr>
                <w:rFonts w:ascii="Arial" w:eastAsia="SimSun" w:hAnsi="Arial" w:cs="Arial"/>
                <w:sz w:val="18"/>
              </w:rPr>
            </w:pPr>
            <w:bookmarkStart w:id="1014" w:name="_MCCTEMPBM_CRPT22660825___7" w:colFirst="0" w:colLast="0"/>
            <w:bookmarkEnd w:id="1013"/>
            <w:r w:rsidRPr="008227B8">
              <w:rPr>
                <w:rFonts w:ascii="Arial" w:eastAsia="SimSun" w:hAnsi="Arial" w:cs="Arial"/>
                <w:sz w:val="18"/>
              </w:rPr>
              <w:t>Excessive transmitter temperature</w:t>
            </w:r>
          </w:p>
        </w:tc>
        <w:tc>
          <w:tcPr>
            <w:tcW w:w="1417" w:type="dxa"/>
          </w:tcPr>
          <w:p w14:paraId="6039EE06" w14:textId="58DED5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730B6CF" w14:textId="77777777" w:rsidTr="00042625">
        <w:trPr>
          <w:jc w:val="center"/>
        </w:trPr>
        <w:tc>
          <w:tcPr>
            <w:tcW w:w="5524" w:type="dxa"/>
          </w:tcPr>
          <w:p w14:paraId="2A9B0CD7" w14:textId="77777777" w:rsidR="00226093" w:rsidRPr="008227B8" w:rsidRDefault="00226093" w:rsidP="00226093">
            <w:pPr>
              <w:keepLines/>
              <w:spacing w:after="0"/>
              <w:rPr>
                <w:rFonts w:ascii="Arial" w:eastAsia="SimSun" w:hAnsi="Arial" w:cs="Arial"/>
                <w:sz w:val="18"/>
              </w:rPr>
            </w:pPr>
            <w:bookmarkStart w:id="1015" w:name="_MCCTEMPBM_CRPT22660826___7" w:colFirst="0" w:colLast="0"/>
            <w:bookmarkEnd w:id="1014"/>
            <w:r w:rsidRPr="008227B8">
              <w:rPr>
                <w:rFonts w:ascii="Arial" w:eastAsia="SimSun" w:hAnsi="Arial" w:cs="Arial"/>
                <w:sz w:val="18"/>
              </w:rPr>
              <w:t>Frequency hopping degraded</w:t>
            </w:r>
          </w:p>
        </w:tc>
        <w:tc>
          <w:tcPr>
            <w:tcW w:w="1417" w:type="dxa"/>
          </w:tcPr>
          <w:p w14:paraId="62C5F58C" w14:textId="779F4C0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28CCB96" w14:textId="77777777" w:rsidTr="00042625">
        <w:trPr>
          <w:jc w:val="center"/>
        </w:trPr>
        <w:tc>
          <w:tcPr>
            <w:tcW w:w="5524" w:type="dxa"/>
          </w:tcPr>
          <w:p w14:paraId="72E1E5E2" w14:textId="77777777" w:rsidR="00226093" w:rsidRPr="008227B8" w:rsidRDefault="00226093" w:rsidP="00226093">
            <w:pPr>
              <w:keepLines/>
              <w:spacing w:after="0"/>
              <w:rPr>
                <w:rFonts w:ascii="Arial" w:eastAsia="SimSun" w:hAnsi="Arial" w:cs="Arial"/>
                <w:sz w:val="18"/>
              </w:rPr>
            </w:pPr>
            <w:bookmarkStart w:id="1016" w:name="_MCCTEMPBM_CRPT22660827___7" w:colFirst="0" w:colLast="0"/>
            <w:bookmarkEnd w:id="1015"/>
            <w:r w:rsidRPr="008227B8">
              <w:rPr>
                <w:rFonts w:ascii="Arial" w:eastAsia="SimSun" w:hAnsi="Arial" w:cs="Arial"/>
                <w:sz w:val="18"/>
              </w:rPr>
              <w:t>Frequency hopping failure</w:t>
            </w:r>
          </w:p>
        </w:tc>
        <w:tc>
          <w:tcPr>
            <w:tcW w:w="1417" w:type="dxa"/>
          </w:tcPr>
          <w:p w14:paraId="7F2E8C89" w14:textId="3534844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5101D60" w14:textId="77777777" w:rsidTr="00042625">
        <w:trPr>
          <w:jc w:val="center"/>
        </w:trPr>
        <w:tc>
          <w:tcPr>
            <w:tcW w:w="5524" w:type="dxa"/>
          </w:tcPr>
          <w:p w14:paraId="2E6B0E03" w14:textId="77777777" w:rsidR="00226093" w:rsidRPr="008227B8" w:rsidRDefault="00226093" w:rsidP="00226093">
            <w:pPr>
              <w:keepLines/>
              <w:spacing w:after="0"/>
              <w:rPr>
                <w:rFonts w:ascii="Arial" w:eastAsia="SimSun" w:hAnsi="Arial" w:cs="Arial"/>
                <w:sz w:val="18"/>
              </w:rPr>
            </w:pPr>
            <w:bookmarkStart w:id="1017" w:name="_MCCTEMPBM_CRPT22660828___7" w:colFirst="0" w:colLast="0"/>
            <w:bookmarkEnd w:id="1016"/>
            <w:r w:rsidRPr="008227B8">
              <w:rPr>
                <w:rFonts w:ascii="Arial" w:eastAsia="SimSun" w:hAnsi="Arial" w:cs="Arial"/>
                <w:sz w:val="18"/>
              </w:rPr>
              <w:t>Frequency redefinition failed</w:t>
            </w:r>
          </w:p>
        </w:tc>
        <w:tc>
          <w:tcPr>
            <w:tcW w:w="1417" w:type="dxa"/>
          </w:tcPr>
          <w:p w14:paraId="1A7DB9CC" w14:textId="3AC2980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D18B857" w14:textId="77777777" w:rsidTr="00042625">
        <w:trPr>
          <w:jc w:val="center"/>
        </w:trPr>
        <w:tc>
          <w:tcPr>
            <w:tcW w:w="5524" w:type="dxa"/>
          </w:tcPr>
          <w:p w14:paraId="6643C5DD" w14:textId="77777777" w:rsidR="00226093" w:rsidRPr="008227B8" w:rsidRDefault="00226093" w:rsidP="00226093">
            <w:pPr>
              <w:keepLines/>
              <w:spacing w:after="0"/>
              <w:rPr>
                <w:rFonts w:ascii="Arial" w:eastAsia="SimSun" w:hAnsi="Arial" w:cs="Arial"/>
                <w:sz w:val="18"/>
              </w:rPr>
            </w:pPr>
            <w:bookmarkStart w:id="1018" w:name="_MCCTEMPBM_CRPT22660829___7" w:colFirst="0" w:colLast="0"/>
            <w:bookmarkEnd w:id="1017"/>
            <w:r w:rsidRPr="008227B8">
              <w:rPr>
                <w:rFonts w:ascii="Arial" w:eastAsia="SimSun" w:hAnsi="Arial" w:cs="Arial"/>
                <w:sz w:val="18"/>
              </w:rPr>
              <w:t>Line interface failure</w:t>
            </w:r>
          </w:p>
        </w:tc>
        <w:tc>
          <w:tcPr>
            <w:tcW w:w="1417" w:type="dxa"/>
          </w:tcPr>
          <w:p w14:paraId="0CC62E43" w14:textId="564F9D1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7AE93C" w14:textId="77777777" w:rsidTr="00042625">
        <w:trPr>
          <w:jc w:val="center"/>
        </w:trPr>
        <w:tc>
          <w:tcPr>
            <w:tcW w:w="5524" w:type="dxa"/>
          </w:tcPr>
          <w:p w14:paraId="5864B094" w14:textId="77777777" w:rsidR="00226093" w:rsidRPr="008227B8" w:rsidRDefault="00226093" w:rsidP="00226093">
            <w:pPr>
              <w:keepLines/>
              <w:spacing w:after="0"/>
              <w:rPr>
                <w:rFonts w:ascii="Arial" w:eastAsia="SimSun" w:hAnsi="Arial" w:cs="Arial"/>
                <w:sz w:val="18"/>
              </w:rPr>
            </w:pPr>
            <w:bookmarkStart w:id="1019" w:name="_MCCTEMPBM_CRPT22660830___7" w:colFirst="0" w:colLast="0"/>
            <w:bookmarkEnd w:id="1018"/>
            <w:r w:rsidRPr="008227B8">
              <w:rPr>
                <w:rFonts w:ascii="Arial" w:eastAsia="SimSun" w:hAnsi="Arial" w:cs="Arial"/>
                <w:sz w:val="18"/>
              </w:rPr>
              <w:t>Link failure</w:t>
            </w:r>
          </w:p>
        </w:tc>
        <w:tc>
          <w:tcPr>
            <w:tcW w:w="1417" w:type="dxa"/>
          </w:tcPr>
          <w:p w14:paraId="7AC25978" w14:textId="474A2C9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3D5501D" w14:textId="77777777" w:rsidTr="00042625">
        <w:trPr>
          <w:jc w:val="center"/>
        </w:trPr>
        <w:tc>
          <w:tcPr>
            <w:tcW w:w="5524" w:type="dxa"/>
          </w:tcPr>
          <w:p w14:paraId="3B52876D" w14:textId="77777777" w:rsidR="00226093" w:rsidRPr="008227B8" w:rsidRDefault="00226093" w:rsidP="00226093">
            <w:pPr>
              <w:keepLines/>
              <w:spacing w:after="0"/>
              <w:rPr>
                <w:rFonts w:ascii="Arial" w:eastAsia="SimSun" w:hAnsi="Arial" w:cs="Arial"/>
                <w:sz w:val="18"/>
              </w:rPr>
            </w:pPr>
            <w:bookmarkStart w:id="1020" w:name="_MCCTEMPBM_CRPT22660831___7" w:colFirst="0" w:colLast="0"/>
            <w:bookmarkEnd w:id="1019"/>
            <w:r w:rsidRPr="008227B8">
              <w:rPr>
                <w:rFonts w:ascii="Arial" w:eastAsia="SimSun" w:hAnsi="Arial" w:cs="Arial"/>
                <w:sz w:val="18"/>
              </w:rPr>
              <w:t>Loss of synchronization</w:t>
            </w:r>
          </w:p>
        </w:tc>
        <w:tc>
          <w:tcPr>
            <w:tcW w:w="1417" w:type="dxa"/>
          </w:tcPr>
          <w:p w14:paraId="5032BF83" w14:textId="039D36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F90AE70" w14:textId="77777777" w:rsidTr="00042625">
        <w:trPr>
          <w:jc w:val="center"/>
        </w:trPr>
        <w:tc>
          <w:tcPr>
            <w:tcW w:w="5524" w:type="dxa"/>
          </w:tcPr>
          <w:p w14:paraId="296F1FFC" w14:textId="77777777" w:rsidR="00226093" w:rsidRPr="008227B8" w:rsidRDefault="00226093" w:rsidP="00226093">
            <w:pPr>
              <w:keepLines/>
              <w:spacing w:after="0"/>
              <w:rPr>
                <w:rFonts w:ascii="Arial" w:eastAsia="SimSun" w:hAnsi="Arial" w:cs="Arial"/>
                <w:sz w:val="18"/>
              </w:rPr>
            </w:pPr>
            <w:bookmarkStart w:id="1021" w:name="_MCCTEMPBM_CRPT22660832___7" w:colFirst="0" w:colLast="0"/>
            <w:bookmarkEnd w:id="1020"/>
            <w:r w:rsidRPr="008227B8">
              <w:rPr>
                <w:rFonts w:ascii="Arial" w:eastAsia="SimSun" w:hAnsi="Arial" w:cs="Arial"/>
                <w:sz w:val="18"/>
              </w:rPr>
              <w:t>Lost redundancy</w:t>
            </w:r>
          </w:p>
        </w:tc>
        <w:tc>
          <w:tcPr>
            <w:tcW w:w="1417" w:type="dxa"/>
          </w:tcPr>
          <w:p w14:paraId="3B346F09" w14:textId="41512A6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C00F1D3" w14:textId="77777777" w:rsidTr="00042625">
        <w:trPr>
          <w:jc w:val="center"/>
        </w:trPr>
        <w:tc>
          <w:tcPr>
            <w:tcW w:w="5524" w:type="dxa"/>
          </w:tcPr>
          <w:p w14:paraId="5C80BA67" w14:textId="77777777" w:rsidR="00226093" w:rsidRPr="008227B8" w:rsidRDefault="00226093" w:rsidP="00226093">
            <w:pPr>
              <w:keepLines/>
              <w:spacing w:after="0"/>
              <w:rPr>
                <w:rFonts w:ascii="Arial" w:eastAsia="SimSun" w:hAnsi="Arial" w:cs="Arial"/>
                <w:sz w:val="18"/>
              </w:rPr>
            </w:pPr>
            <w:bookmarkStart w:id="1022" w:name="_MCCTEMPBM_CRPT22660833___7" w:colFirst="0" w:colLast="0"/>
            <w:bookmarkEnd w:id="1021"/>
            <w:r w:rsidRPr="008227B8">
              <w:rPr>
                <w:rFonts w:ascii="Arial" w:eastAsia="SimSun" w:hAnsi="Arial" w:cs="Arial"/>
                <w:sz w:val="18"/>
              </w:rPr>
              <w:t>Mains breakdown with battery back-up</w:t>
            </w:r>
          </w:p>
        </w:tc>
        <w:tc>
          <w:tcPr>
            <w:tcW w:w="1417" w:type="dxa"/>
          </w:tcPr>
          <w:p w14:paraId="0B8B2D23" w14:textId="61D427A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1D47DAB" w14:textId="77777777" w:rsidTr="00042625">
        <w:trPr>
          <w:jc w:val="center"/>
        </w:trPr>
        <w:tc>
          <w:tcPr>
            <w:tcW w:w="5524" w:type="dxa"/>
          </w:tcPr>
          <w:p w14:paraId="6B49FCB9" w14:textId="77777777" w:rsidR="00226093" w:rsidRPr="008227B8" w:rsidRDefault="00226093" w:rsidP="00226093">
            <w:pPr>
              <w:keepLines/>
              <w:spacing w:after="0"/>
              <w:rPr>
                <w:rFonts w:ascii="Arial" w:eastAsia="SimSun" w:hAnsi="Arial" w:cs="Arial"/>
                <w:sz w:val="18"/>
              </w:rPr>
            </w:pPr>
            <w:bookmarkStart w:id="1023" w:name="_MCCTEMPBM_CRPT22660834___7" w:colFirst="0" w:colLast="0"/>
            <w:bookmarkEnd w:id="1022"/>
            <w:r w:rsidRPr="008227B8">
              <w:rPr>
                <w:rFonts w:ascii="Arial" w:eastAsia="SimSun" w:hAnsi="Arial" w:cs="Arial"/>
                <w:sz w:val="18"/>
              </w:rPr>
              <w:t>Mains breakdown without battery back-up</w:t>
            </w:r>
          </w:p>
        </w:tc>
        <w:tc>
          <w:tcPr>
            <w:tcW w:w="1417" w:type="dxa"/>
          </w:tcPr>
          <w:p w14:paraId="7C079F5C" w14:textId="2303008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1F4ECE" w14:textId="77777777" w:rsidTr="00042625">
        <w:trPr>
          <w:jc w:val="center"/>
        </w:trPr>
        <w:tc>
          <w:tcPr>
            <w:tcW w:w="5524" w:type="dxa"/>
          </w:tcPr>
          <w:p w14:paraId="2FE5FF36" w14:textId="77777777" w:rsidR="00226093" w:rsidRPr="008227B8" w:rsidRDefault="00226093" w:rsidP="00226093">
            <w:pPr>
              <w:keepLines/>
              <w:spacing w:after="0"/>
              <w:rPr>
                <w:rFonts w:ascii="Arial" w:eastAsia="SimSun" w:hAnsi="Arial" w:cs="Arial"/>
                <w:sz w:val="18"/>
              </w:rPr>
            </w:pPr>
            <w:bookmarkStart w:id="1024" w:name="_MCCTEMPBM_CRPT22660835___7" w:colFirst="0" w:colLast="0"/>
            <w:bookmarkEnd w:id="1023"/>
            <w:r w:rsidRPr="008227B8">
              <w:rPr>
                <w:rFonts w:ascii="Arial" w:eastAsia="SimSun" w:hAnsi="Arial" w:cs="Arial"/>
                <w:sz w:val="18"/>
              </w:rPr>
              <w:t>Power supply failure</w:t>
            </w:r>
          </w:p>
        </w:tc>
        <w:tc>
          <w:tcPr>
            <w:tcW w:w="1417" w:type="dxa"/>
          </w:tcPr>
          <w:p w14:paraId="111A679E" w14:textId="4537E50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FA84279" w14:textId="77777777" w:rsidTr="00042625">
        <w:trPr>
          <w:jc w:val="center"/>
        </w:trPr>
        <w:tc>
          <w:tcPr>
            <w:tcW w:w="5524" w:type="dxa"/>
          </w:tcPr>
          <w:p w14:paraId="531EF6D9" w14:textId="77777777" w:rsidR="00226093" w:rsidRPr="008227B8" w:rsidRDefault="00226093" w:rsidP="00226093">
            <w:pPr>
              <w:keepLines/>
              <w:spacing w:after="0"/>
              <w:rPr>
                <w:rFonts w:ascii="Arial" w:eastAsia="SimSun" w:hAnsi="Arial" w:cs="Arial"/>
                <w:sz w:val="18"/>
              </w:rPr>
            </w:pPr>
            <w:bookmarkStart w:id="1025" w:name="_MCCTEMPBM_CRPT22660836___7" w:colFirst="0" w:colLast="0"/>
            <w:bookmarkEnd w:id="1024"/>
            <w:r w:rsidRPr="008227B8">
              <w:rPr>
                <w:rFonts w:ascii="Arial" w:eastAsia="SimSun" w:hAnsi="Arial" w:cs="Arial"/>
                <w:sz w:val="18"/>
              </w:rPr>
              <w:t xml:space="preserve">Receiver antenna fault </w:t>
            </w:r>
          </w:p>
        </w:tc>
        <w:tc>
          <w:tcPr>
            <w:tcW w:w="1417" w:type="dxa"/>
          </w:tcPr>
          <w:p w14:paraId="22290506" w14:textId="0C59266B"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0007200" w14:textId="77777777" w:rsidTr="00042625">
        <w:trPr>
          <w:jc w:val="center"/>
        </w:trPr>
        <w:tc>
          <w:tcPr>
            <w:tcW w:w="5524" w:type="dxa"/>
          </w:tcPr>
          <w:p w14:paraId="0A1D56CA" w14:textId="3D1B90EA" w:rsidR="00226093" w:rsidRPr="008227B8" w:rsidRDefault="00226093" w:rsidP="00226093">
            <w:pPr>
              <w:keepLines/>
              <w:spacing w:after="0"/>
              <w:rPr>
                <w:rFonts w:ascii="Arial" w:eastAsia="SimSun" w:hAnsi="Arial" w:cs="Arial"/>
                <w:sz w:val="18"/>
              </w:rPr>
            </w:pPr>
            <w:bookmarkStart w:id="1026" w:name="_MCCTEMPBM_CRPT22660837___7"/>
            <w:r>
              <w:rPr>
                <w:rFonts w:ascii="Arial" w:eastAsia="SimSun" w:hAnsi="Arial" w:cs="Courier New"/>
                <w:sz w:val="18"/>
                <w:szCs w:val="16"/>
                <w:lang w:val="en-US" w:eastAsia="zh-CN"/>
              </w:rPr>
              <w:t>Reserved</w:t>
            </w:r>
            <w:bookmarkEnd w:id="1026"/>
          </w:p>
        </w:tc>
        <w:tc>
          <w:tcPr>
            <w:tcW w:w="1417" w:type="dxa"/>
          </w:tcPr>
          <w:p w14:paraId="4C560250" w14:textId="53237C2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226093" w:rsidRPr="008227B8" w:rsidRDefault="00226093" w:rsidP="00226093">
            <w:pPr>
              <w:keepLines/>
              <w:spacing w:after="0"/>
              <w:rPr>
                <w:rFonts w:ascii="Arial" w:eastAsia="SimSun" w:hAnsi="Arial" w:cs="Arial"/>
                <w:snapToGrid w:val="0"/>
                <w:sz w:val="18"/>
              </w:rPr>
            </w:pPr>
          </w:p>
        </w:tc>
      </w:tr>
      <w:tr w:rsidR="00226093" w:rsidRPr="008227B8" w14:paraId="32B48384" w14:textId="77777777" w:rsidTr="00042625">
        <w:trPr>
          <w:jc w:val="center"/>
        </w:trPr>
        <w:tc>
          <w:tcPr>
            <w:tcW w:w="5524" w:type="dxa"/>
          </w:tcPr>
          <w:p w14:paraId="1DE25606" w14:textId="77777777" w:rsidR="00226093" w:rsidRPr="008227B8" w:rsidRDefault="00226093" w:rsidP="00226093">
            <w:pPr>
              <w:keepLines/>
              <w:spacing w:after="0"/>
              <w:rPr>
                <w:rFonts w:ascii="Arial" w:eastAsia="SimSun" w:hAnsi="Arial" w:cs="Arial"/>
                <w:sz w:val="18"/>
              </w:rPr>
            </w:pPr>
            <w:bookmarkStart w:id="1027" w:name="_MCCTEMPBM_CRPT22660838___7" w:colFirst="0" w:colLast="0"/>
            <w:bookmarkEnd w:id="1025"/>
            <w:r w:rsidRPr="008227B8">
              <w:rPr>
                <w:rFonts w:ascii="Arial" w:eastAsia="SimSun" w:hAnsi="Arial" w:cs="Arial"/>
                <w:sz w:val="18"/>
              </w:rPr>
              <w:t>Receiver multicoupler failure</w:t>
            </w:r>
          </w:p>
        </w:tc>
        <w:tc>
          <w:tcPr>
            <w:tcW w:w="1417" w:type="dxa"/>
          </w:tcPr>
          <w:p w14:paraId="0E823089" w14:textId="1360027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7337677" w14:textId="77777777" w:rsidTr="00042625">
        <w:trPr>
          <w:jc w:val="center"/>
        </w:trPr>
        <w:tc>
          <w:tcPr>
            <w:tcW w:w="5524" w:type="dxa"/>
          </w:tcPr>
          <w:p w14:paraId="522637F8" w14:textId="77777777" w:rsidR="00226093" w:rsidRPr="008227B8" w:rsidRDefault="00226093" w:rsidP="00226093">
            <w:pPr>
              <w:keepLines/>
              <w:spacing w:after="0"/>
              <w:rPr>
                <w:rFonts w:ascii="Arial" w:eastAsia="SimSun" w:hAnsi="Arial" w:cs="Arial"/>
                <w:sz w:val="18"/>
              </w:rPr>
            </w:pPr>
            <w:bookmarkStart w:id="1028" w:name="_MCCTEMPBM_CRPT22660839___7" w:colFirst="0" w:colLast="0"/>
            <w:bookmarkEnd w:id="1027"/>
            <w:r w:rsidRPr="008227B8">
              <w:rPr>
                <w:rFonts w:ascii="Arial" w:eastAsia="SimSun" w:hAnsi="Arial" w:cs="Arial"/>
                <w:sz w:val="18"/>
              </w:rPr>
              <w:t>Reduced transmitter output power</w:t>
            </w:r>
          </w:p>
        </w:tc>
        <w:tc>
          <w:tcPr>
            <w:tcW w:w="1417" w:type="dxa"/>
          </w:tcPr>
          <w:p w14:paraId="36EB7D8D" w14:textId="654AB46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508BCF9" w14:textId="77777777" w:rsidTr="00042625">
        <w:trPr>
          <w:jc w:val="center"/>
        </w:trPr>
        <w:tc>
          <w:tcPr>
            <w:tcW w:w="5524" w:type="dxa"/>
          </w:tcPr>
          <w:p w14:paraId="7C547D55" w14:textId="77777777" w:rsidR="00226093" w:rsidRPr="008227B8" w:rsidRDefault="00226093" w:rsidP="00226093">
            <w:pPr>
              <w:keepLines/>
              <w:spacing w:after="0"/>
              <w:rPr>
                <w:rFonts w:ascii="Arial" w:eastAsia="SimSun" w:hAnsi="Arial" w:cs="Arial"/>
                <w:sz w:val="18"/>
              </w:rPr>
            </w:pPr>
            <w:bookmarkStart w:id="1029" w:name="_MCCTEMPBM_CRPT22660840___7" w:colFirst="0" w:colLast="0"/>
            <w:bookmarkEnd w:id="1028"/>
            <w:r w:rsidRPr="008227B8">
              <w:rPr>
                <w:rFonts w:ascii="Arial" w:eastAsia="SimSun" w:hAnsi="Arial" w:cs="Arial"/>
                <w:sz w:val="18"/>
              </w:rPr>
              <w:t>Signal quality evaluation fault</w:t>
            </w:r>
          </w:p>
        </w:tc>
        <w:tc>
          <w:tcPr>
            <w:tcW w:w="1417" w:type="dxa"/>
          </w:tcPr>
          <w:p w14:paraId="3CE0821E" w14:textId="7DF8410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F94E452" w14:textId="77777777" w:rsidTr="00042625">
        <w:trPr>
          <w:jc w:val="center"/>
        </w:trPr>
        <w:tc>
          <w:tcPr>
            <w:tcW w:w="5524" w:type="dxa"/>
          </w:tcPr>
          <w:p w14:paraId="3B46425F" w14:textId="77777777" w:rsidR="00226093" w:rsidRPr="008227B8" w:rsidRDefault="00226093" w:rsidP="00226093">
            <w:pPr>
              <w:keepLines/>
              <w:spacing w:after="0"/>
              <w:rPr>
                <w:rFonts w:ascii="Arial" w:eastAsia="SimSun" w:hAnsi="Arial" w:cs="Arial"/>
                <w:sz w:val="18"/>
              </w:rPr>
            </w:pPr>
            <w:bookmarkStart w:id="1030" w:name="_MCCTEMPBM_CRPT22660841___7" w:colFirst="0" w:colLast="0"/>
            <w:bookmarkEnd w:id="1029"/>
            <w:r w:rsidRPr="008227B8">
              <w:rPr>
                <w:rFonts w:ascii="Arial" w:eastAsia="SimSun" w:hAnsi="Arial" w:cs="Arial"/>
                <w:sz w:val="18"/>
              </w:rPr>
              <w:t>Timeslot hardware failure</w:t>
            </w:r>
          </w:p>
        </w:tc>
        <w:tc>
          <w:tcPr>
            <w:tcW w:w="1417" w:type="dxa"/>
          </w:tcPr>
          <w:p w14:paraId="0C8CF36F" w14:textId="37E30F9E"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4C2B34" w14:textId="77777777" w:rsidTr="00042625">
        <w:trPr>
          <w:jc w:val="center"/>
        </w:trPr>
        <w:tc>
          <w:tcPr>
            <w:tcW w:w="5524" w:type="dxa"/>
          </w:tcPr>
          <w:p w14:paraId="2E07CE92" w14:textId="77777777" w:rsidR="00226093" w:rsidRPr="008227B8" w:rsidRDefault="00226093" w:rsidP="00226093">
            <w:pPr>
              <w:keepLines/>
              <w:spacing w:after="0"/>
              <w:rPr>
                <w:rFonts w:ascii="Arial" w:eastAsia="SimSun" w:hAnsi="Arial" w:cs="Arial"/>
                <w:sz w:val="18"/>
              </w:rPr>
            </w:pPr>
            <w:bookmarkStart w:id="1031" w:name="_MCCTEMPBM_CRPT22660842___7" w:colFirst="0" w:colLast="0"/>
            <w:bookmarkEnd w:id="1030"/>
            <w:r w:rsidRPr="008227B8">
              <w:rPr>
                <w:rFonts w:ascii="Arial" w:eastAsia="SimSun" w:hAnsi="Arial" w:cs="Arial"/>
                <w:sz w:val="18"/>
              </w:rPr>
              <w:t>Transceiver problem</w:t>
            </w:r>
          </w:p>
        </w:tc>
        <w:tc>
          <w:tcPr>
            <w:tcW w:w="1417" w:type="dxa"/>
          </w:tcPr>
          <w:p w14:paraId="092997A1" w14:textId="1CDB003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863A237" w14:textId="77777777" w:rsidTr="00042625">
        <w:trPr>
          <w:jc w:val="center"/>
        </w:trPr>
        <w:tc>
          <w:tcPr>
            <w:tcW w:w="5524" w:type="dxa"/>
          </w:tcPr>
          <w:p w14:paraId="0C222AB5" w14:textId="77777777" w:rsidR="00226093" w:rsidRPr="008227B8" w:rsidRDefault="00226093" w:rsidP="00226093">
            <w:pPr>
              <w:keepLines/>
              <w:spacing w:after="0"/>
              <w:rPr>
                <w:rFonts w:ascii="Arial" w:eastAsia="SimSun" w:hAnsi="Arial" w:cs="Arial"/>
                <w:sz w:val="18"/>
              </w:rPr>
            </w:pPr>
            <w:bookmarkStart w:id="1032" w:name="_MCCTEMPBM_CRPT22660843___7" w:colFirst="0" w:colLast="0"/>
            <w:bookmarkEnd w:id="1031"/>
            <w:r w:rsidRPr="008227B8">
              <w:rPr>
                <w:rFonts w:ascii="Arial" w:eastAsia="SimSun" w:hAnsi="Arial" w:cs="Arial"/>
                <w:sz w:val="18"/>
              </w:rPr>
              <w:t>Transcoder problem</w:t>
            </w:r>
          </w:p>
        </w:tc>
        <w:tc>
          <w:tcPr>
            <w:tcW w:w="1417" w:type="dxa"/>
          </w:tcPr>
          <w:p w14:paraId="7BF06374" w14:textId="18A4BD7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186721D" w14:textId="77777777" w:rsidTr="00042625">
        <w:trPr>
          <w:jc w:val="center"/>
        </w:trPr>
        <w:tc>
          <w:tcPr>
            <w:tcW w:w="5524" w:type="dxa"/>
          </w:tcPr>
          <w:p w14:paraId="21530288" w14:textId="77777777" w:rsidR="00226093" w:rsidRPr="008227B8" w:rsidRDefault="00226093" w:rsidP="00226093">
            <w:pPr>
              <w:keepLines/>
              <w:spacing w:after="0"/>
              <w:rPr>
                <w:rFonts w:ascii="Arial" w:eastAsia="SimSun" w:hAnsi="Arial" w:cs="Arial"/>
                <w:sz w:val="18"/>
              </w:rPr>
            </w:pPr>
            <w:bookmarkStart w:id="1033" w:name="_MCCTEMPBM_CRPT22660844___7" w:colFirst="0" w:colLast="0"/>
            <w:bookmarkEnd w:id="1032"/>
            <w:r w:rsidRPr="008227B8">
              <w:rPr>
                <w:rFonts w:ascii="Arial" w:eastAsia="SimSun" w:hAnsi="Arial" w:cs="Arial"/>
                <w:sz w:val="18"/>
              </w:rPr>
              <w:t xml:space="preserve">Transcoder or rate adapter problem </w:t>
            </w:r>
          </w:p>
        </w:tc>
        <w:tc>
          <w:tcPr>
            <w:tcW w:w="1417" w:type="dxa"/>
          </w:tcPr>
          <w:p w14:paraId="1D5658CA" w14:textId="030627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DCE034A" w14:textId="77777777" w:rsidTr="00042625">
        <w:trPr>
          <w:jc w:val="center"/>
        </w:trPr>
        <w:tc>
          <w:tcPr>
            <w:tcW w:w="5524" w:type="dxa"/>
          </w:tcPr>
          <w:p w14:paraId="2DD4B5B4" w14:textId="77777777" w:rsidR="00226093" w:rsidRPr="008227B8" w:rsidRDefault="00226093" w:rsidP="00226093">
            <w:pPr>
              <w:keepLines/>
              <w:spacing w:after="0"/>
              <w:rPr>
                <w:rFonts w:ascii="Arial" w:eastAsia="SimSun" w:hAnsi="Arial" w:cs="Arial"/>
                <w:sz w:val="18"/>
              </w:rPr>
            </w:pPr>
            <w:bookmarkStart w:id="1034" w:name="_MCCTEMPBM_CRPT22660845___7" w:colFirst="0" w:colLast="0"/>
            <w:bookmarkEnd w:id="1033"/>
            <w:r w:rsidRPr="008227B8">
              <w:rPr>
                <w:rFonts w:ascii="Arial" w:eastAsia="SimSun" w:hAnsi="Arial" w:cs="Arial"/>
                <w:sz w:val="18"/>
              </w:rPr>
              <w:t>Transmitter antenna failure</w:t>
            </w:r>
          </w:p>
        </w:tc>
        <w:tc>
          <w:tcPr>
            <w:tcW w:w="1417" w:type="dxa"/>
          </w:tcPr>
          <w:p w14:paraId="49B920F7" w14:textId="1E13D7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E515000" w14:textId="77777777" w:rsidTr="00042625">
        <w:trPr>
          <w:jc w:val="center"/>
        </w:trPr>
        <w:tc>
          <w:tcPr>
            <w:tcW w:w="5524" w:type="dxa"/>
          </w:tcPr>
          <w:p w14:paraId="13612E03" w14:textId="77777777" w:rsidR="00226093" w:rsidRPr="008227B8" w:rsidRDefault="00226093" w:rsidP="00226093">
            <w:pPr>
              <w:keepLines/>
              <w:spacing w:after="0"/>
              <w:rPr>
                <w:rFonts w:ascii="Arial" w:eastAsia="SimSun" w:hAnsi="Arial" w:cs="Arial"/>
                <w:sz w:val="18"/>
              </w:rPr>
            </w:pPr>
            <w:bookmarkStart w:id="1035" w:name="_MCCTEMPBM_CRPT22660846___7" w:colFirst="0" w:colLast="0"/>
            <w:bookmarkEnd w:id="1034"/>
            <w:r w:rsidRPr="008227B8">
              <w:rPr>
                <w:rFonts w:ascii="Arial" w:eastAsia="SimSun" w:hAnsi="Arial" w:cs="Arial"/>
                <w:sz w:val="18"/>
              </w:rPr>
              <w:t>Transmitter antenna not adjusted</w:t>
            </w:r>
          </w:p>
        </w:tc>
        <w:tc>
          <w:tcPr>
            <w:tcW w:w="1417" w:type="dxa"/>
          </w:tcPr>
          <w:p w14:paraId="52ABF457" w14:textId="7A2C73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A9FCF6B" w14:textId="77777777" w:rsidTr="00042625">
        <w:trPr>
          <w:jc w:val="center"/>
        </w:trPr>
        <w:tc>
          <w:tcPr>
            <w:tcW w:w="5524" w:type="dxa"/>
          </w:tcPr>
          <w:p w14:paraId="6D429AE0" w14:textId="157F5AA3"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226093" w:rsidRPr="008227B8" w:rsidRDefault="00226093" w:rsidP="00226093">
            <w:pPr>
              <w:keepLines/>
              <w:spacing w:after="0"/>
              <w:rPr>
                <w:rFonts w:ascii="Arial" w:eastAsia="SimSun" w:hAnsi="Arial" w:cs="Arial"/>
                <w:snapToGrid w:val="0"/>
                <w:sz w:val="18"/>
              </w:rPr>
            </w:pPr>
          </w:p>
        </w:tc>
      </w:tr>
      <w:tr w:rsidR="00226093" w:rsidRPr="008227B8" w14:paraId="32890D95" w14:textId="77777777" w:rsidTr="00042625">
        <w:trPr>
          <w:jc w:val="center"/>
        </w:trPr>
        <w:tc>
          <w:tcPr>
            <w:tcW w:w="5524" w:type="dxa"/>
          </w:tcPr>
          <w:p w14:paraId="14E83985" w14:textId="77777777" w:rsidR="00226093" w:rsidRPr="008227B8" w:rsidRDefault="00226093" w:rsidP="00226093">
            <w:pPr>
              <w:keepLines/>
              <w:spacing w:after="0"/>
              <w:rPr>
                <w:rFonts w:ascii="Arial" w:eastAsia="SimSun" w:hAnsi="Arial" w:cs="Arial"/>
                <w:sz w:val="18"/>
              </w:rPr>
            </w:pPr>
            <w:bookmarkStart w:id="1036" w:name="_MCCTEMPBM_CRPT22660848___7" w:colFirst="0" w:colLast="0"/>
            <w:bookmarkEnd w:id="1035"/>
            <w:r w:rsidRPr="008227B8">
              <w:rPr>
                <w:rFonts w:ascii="Arial" w:eastAsia="SimSun" w:hAnsi="Arial" w:cs="Arial"/>
                <w:sz w:val="18"/>
              </w:rPr>
              <w:t>Transmitter low voltage or current</w:t>
            </w:r>
          </w:p>
        </w:tc>
        <w:tc>
          <w:tcPr>
            <w:tcW w:w="1417" w:type="dxa"/>
          </w:tcPr>
          <w:p w14:paraId="305252D6" w14:textId="00268C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603DBE8" w14:textId="77777777" w:rsidTr="00042625">
        <w:trPr>
          <w:jc w:val="center"/>
        </w:trPr>
        <w:tc>
          <w:tcPr>
            <w:tcW w:w="5524" w:type="dxa"/>
          </w:tcPr>
          <w:p w14:paraId="4EDAD390" w14:textId="77777777" w:rsidR="00226093" w:rsidRPr="008227B8" w:rsidRDefault="00226093" w:rsidP="00226093">
            <w:pPr>
              <w:keepLines/>
              <w:spacing w:after="0"/>
              <w:rPr>
                <w:rFonts w:ascii="Arial" w:eastAsia="SimSun" w:hAnsi="Arial" w:cs="Arial"/>
                <w:sz w:val="18"/>
              </w:rPr>
            </w:pPr>
            <w:bookmarkStart w:id="1037" w:name="_MCCTEMPBM_CRPT22660849___7" w:colFirst="0" w:colLast="0"/>
            <w:bookmarkEnd w:id="1036"/>
            <w:r w:rsidRPr="008227B8">
              <w:rPr>
                <w:rFonts w:ascii="Arial" w:eastAsia="SimSun" w:hAnsi="Arial" w:cs="Arial"/>
                <w:sz w:val="18"/>
              </w:rPr>
              <w:t>Transmitter off frequency</w:t>
            </w:r>
          </w:p>
        </w:tc>
        <w:tc>
          <w:tcPr>
            <w:tcW w:w="1417" w:type="dxa"/>
          </w:tcPr>
          <w:p w14:paraId="0A54E8E0" w14:textId="61F96D8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4BF17B3" w14:textId="77777777" w:rsidTr="00042625">
        <w:trPr>
          <w:jc w:val="center"/>
        </w:trPr>
        <w:tc>
          <w:tcPr>
            <w:tcW w:w="5524" w:type="dxa"/>
          </w:tcPr>
          <w:p w14:paraId="0D1859EE" w14:textId="77777777" w:rsidR="00226093" w:rsidRPr="008227B8" w:rsidRDefault="00226093" w:rsidP="00226093">
            <w:pPr>
              <w:keepLines/>
              <w:spacing w:after="0"/>
              <w:rPr>
                <w:rFonts w:ascii="Arial" w:eastAsia="SimSun" w:hAnsi="Arial" w:cs="Arial"/>
                <w:sz w:val="18"/>
              </w:rPr>
            </w:pPr>
            <w:bookmarkStart w:id="1038" w:name="_MCCTEMPBM_CRPT22660850___7" w:colFirst="0" w:colLast="0"/>
            <w:bookmarkEnd w:id="1037"/>
            <w:r w:rsidRPr="008227B8">
              <w:rPr>
                <w:rFonts w:ascii="Arial" w:eastAsia="SimSun" w:hAnsi="Arial" w:cs="Arial"/>
                <w:sz w:val="18"/>
              </w:rPr>
              <w:t>Database inconsistency</w:t>
            </w:r>
          </w:p>
        </w:tc>
        <w:tc>
          <w:tcPr>
            <w:tcW w:w="1417" w:type="dxa"/>
          </w:tcPr>
          <w:p w14:paraId="3B572C44" w14:textId="38ED04C2"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73A01F" w14:textId="77777777" w:rsidTr="00042625">
        <w:trPr>
          <w:jc w:val="center"/>
        </w:trPr>
        <w:tc>
          <w:tcPr>
            <w:tcW w:w="5524" w:type="dxa"/>
          </w:tcPr>
          <w:p w14:paraId="41FD185A" w14:textId="77777777" w:rsidR="00226093" w:rsidRPr="008227B8" w:rsidRDefault="00226093" w:rsidP="00226093">
            <w:pPr>
              <w:keepLines/>
              <w:spacing w:after="0"/>
              <w:rPr>
                <w:rFonts w:ascii="Arial" w:eastAsia="SimSun" w:hAnsi="Arial" w:cs="Arial"/>
                <w:sz w:val="18"/>
              </w:rPr>
            </w:pPr>
            <w:bookmarkStart w:id="1039" w:name="_MCCTEMPBM_CRPT22660851___7" w:colFirst="0" w:colLast="0"/>
            <w:bookmarkEnd w:id="1038"/>
            <w:r w:rsidRPr="008227B8">
              <w:rPr>
                <w:rFonts w:ascii="Arial" w:eastAsia="SimSun" w:hAnsi="Arial" w:cs="Arial"/>
                <w:sz w:val="18"/>
              </w:rPr>
              <w:t>File system call unsuccessful</w:t>
            </w:r>
          </w:p>
        </w:tc>
        <w:tc>
          <w:tcPr>
            <w:tcW w:w="1417" w:type="dxa"/>
          </w:tcPr>
          <w:p w14:paraId="257F4D72" w14:textId="77DC475D"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528C4F2" w14:textId="77777777" w:rsidTr="00042625">
        <w:trPr>
          <w:jc w:val="center"/>
        </w:trPr>
        <w:tc>
          <w:tcPr>
            <w:tcW w:w="5524" w:type="dxa"/>
          </w:tcPr>
          <w:p w14:paraId="07D2BF8C" w14:textId="77777777" w:rsidR="00226093" w:rsidRPr="008227B8" w:rsidRDefault="00226093" w:rsidP="00226093">
            <w:pPr>
              <w:keepLines/>
              <w:spacing w:after="0"/>
              <w:rPr>
                <w:rFonts w:ascii="Arial" w:eastAsia="SimSun" w:hAnsi="Arial" w:cs="Arial"/>
                <w:sz w:val="18"/>
              </w:rPr>
            </w:pPr>
            <w:bookmarkStart w:id="1040" w:name="_MCCTEMPBM_CRPT22660852___7" w:colFirst="0" w:colLast="0"/>
            <w:bookmarkEnd w:id="1039"/>
            <w:r w:rsidRPr="008227B8">
              <w:rPr>
                <w:rFonts w:ascii="Arial" w:eastAsia="SimSun" w:hAnsi="Arial" w:cs="Arial"/>
                <w:sz w:val="18"/>
              </w:rPr>
              <w:t>Input parameter out of range</w:t>
            </w:r>
          </w:p>
        </w:tc>
        <w:tc>
          <w:tcPr>
            <w:tcW w:w="1417" w:type="dxa"/>
          </w:tcPr>
          <w:p w14:paraId="42CD3EDC" w14:textId="58AAA029"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7AD3828F" w14:textId="77777777" w:rsidTr="00042625">
        <w:trPr>
          <w:jc w:val="center"/>
        </w:trPr>
        <w:tc>
          <w:tcPr>
            <w:tcW w:w="5524" w:type="dxa"/>
          </w:tcPr>
          <w:p w14:paraId="78184EE7" w14:textId="77777777" w:rsidR="00226093" w:rsidRPr="008227B8" w:rsidRDefault="00226093" w:rsidP="00226093">
            <w:pPr>
              <w:keepLines/>
              <w:spacing w:after="0"/>
              <w:rPr>
                <w:rFonts w:ascii="Arial" w:eastAsia="SimSun" w:hAnsi="Arial" w:cs="Arial"/>
                <w:sz w:val="18"/>
              </w:rPr>
            </w:pPr>
            <w:bookmarkStart w:id="1041" w:name="_MCCTEMPBM_CRPT22660853___7" w:colFirst="0" w:colLast="0"/>
            <w:bookmarkEnd w:id="1040"/>
            <w:r w:rsidRPr="008227B8">
              <w:rPr>
                <w:rFonts w:ascii="Arial" w:eastAsia="SimSun" w:hAnsi="Arial" w:cs="Arial"/>
                <w:sz w:val="18"/>
              </w:rPr>
              <w:t>Invalid parameter</w:t>
            </w:r>
          </w:p>
        </w:tc>
        <w:tc>
          <w:tcPr>
            <w:tcW w:w="1417" w:type="dxa"/>
          </w:tcPr>
          <w:p w14:paraId="02F1AED4" w14:textId="24CF3BF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AEF31FA" w14:textId="77777777" w:rsidTr="00042625">
        <w:trPr>
          <w:jc w:val="center"/>
        </w:trPr>
        <w:tc>
          <w:tcPr>
            <w:tcW w:w="5524" w:type="dxa"/>
          </w:tcPr>
          <w:p w14:paraId="1F44B4AB" w14:textId="77777777" w:rsidR="00226093" w:rsidRPr="008227B8" w:rsidRDefault="00226093" w:rsidP="00226093">
            <w:pPr>
              <w:keepLines/>
              <w:spacing w:after="0"/>
              <w:rPr>
                <w:rFonts w:ascii="Arial" w:eastAsia="SimSun" w:hAnsi="Arial" w:cs="Arial"/>
                <w:sz w:val="18"/>
              </w:rPr>
            </w:pPr>
            <w:bookmarkStart w:id="1042" w:name="_MCCTEMPBM_CRPT22660854___7" w:colFirst="0" w:colLast="0"/>
            <w:bookmarkEnd w:id="1041"/>
            <w:r w:rsidRPr="008227B8">
              <w:rPr>
                <w:rFonts w:ascii="Arial" w:eastAsia="SimSun" w:hAnsi="Arial" w:cs="Arial"/>
                <w:sz w:val="18"/>
              </w:rPr>
              <w:t>Invalid pointer</w:t>
            </w:r>
          </w:p>
        </w:tc>
        <w:tc>
          <w:tcPr>
            <w:tcW w:w="1417" w:type="dxa"/>
          </w:tcPr>
          <w:p w14:paraId="21B6BBD0" w14:textId="3D3BF18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4E1993A" w14:textId="77777777" w:rsidTr="00042625">
        <w:trPr>
          <w:jc w:val="center"/>
        </w:trPr>
        <w:tc>
          <w:tcPr>
            <w:tcW w:w="5524" w:type="dxa"/>
          </w:tcPr>
          <w:p w14:paraId="055D2202" w14:textId="77777777" w:rsidR="00226093" w:rsidRPr="008227B8" w:rsidRDefault="00226093" w:rsidP="00226093">
            <w:pPr>
              <w:keepLines/>
              <w:spacing w:after="0"/>
              <w:rPr>
                <w:rFonts w:ascii="Arial" w:eastAsia="SimSun" w:hAnsi="Arial" w:cs="Arial"/>
                <w:sz w:val="18"/>
              </w:rPr>
            </w:pPr>
            <w:bookmarkStart w:id="1043" w:name="_MCCTEMPBM_CRPT22660855___7" w:colFirst="0" w:colLast="0"/>
            <w:bookmarkEnd w:id="1042"/>
            <w:r w:rsidRPr="008227B8">
              <w:rPr>
                <w:rFonts w:ascii="Arial" w:eastAsia="SimSun" w:hAnsi="Arial" w:cs="Arial"/>
                <w:sz w:val="18"/>
              </w:rPr>
              <w:t>Message not expected</w:t>
            </w:r>
          </w:p>
        </w:tc>
        <w:tc>
          <w:tcPr>
            <w:tcW w:w="1417" w:type="dxa"/>
          </w:tcPr>
          <w:p w14:paraId="6776B397" w14:textId="3FADCB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F61AF09" w14:textId="77777777" w:rsidTr="00042625">
        <w:trPr>
          <w:jc w:val="center"/>
        </w:trPr>
        <w:tc>
          <w:tcPr>
            <w:tcW w:w="5524" w:type="dxa"/>
          </w:tcPr>
          <w:p w14:paraId="4DC003A9" w14:textId="77777777" w:rsidR="00226093" w:rsidRPr="008227B8" w:rsidRDefault="00226093" w:rsidP="00226093">
            <w:pPr>
              <w:keepLines/>
              <w:spacing w:after="0"/>
              <w:rPr>
                <w:rFonts w:ascii="Arial" w:eastAsia="SimSun" w:hAnsi="Arial" w:cs="Arial"/>
                <w:sz w:val="18"/>
              </w:rPr>
            </w:pPr>
            <w:bookmarkStart w:id="1044" w:name="_MCCTEMPBM_CRPT22660856___7" w:colFirst="0" w:colLast="0"/>
            <w:bookmarkEnd w:id="1043"/>
            <w:r w:rsidRPr="008227B8">
              <w:rPr>
                <w:rFonts w:ascii="Arial" w:eastAsia="SimSun" w:hAnsi="Arial" w:cs="Arial"/>
                <w:sz w:val="18"/>
              </w:rPr>
              <w:t>Message not initialized</w:t>
            </w:r>
          </w:p>
        </w:tc>
        <w:tc>
          <w:tcPr>
            <w:tcW w:w="1417" w:type="dxa"/>
          </w:tcPr>
          <w:p w14:paraId="27CDCC56" w14:textId="0971E45B"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A6E13FC" w14:textId="77777777" w:rsidTr="00042625">
        <w:trPr>
          <w:jc w:val="center"/>
        </w:trPr>
        <w:tc>
          <w:tcPr>
            <w:tcW w:w="5524" w:type="dxa"/>
          </w:tcPr>
          <w:p w14:paraId="5184C6B5" w14:textId="77777777" w:rsidR="00226093" w:rsidRPr="008227B8" w:rsidRDefault="00226093" w:rsidP="00226093">
            <w:pPr>
              <w:keepLines/>
              <w:spacing w:after="0"/>
              <w:rPr>
                <w:rFonts w:ascii="Arial" w:eastAsia="SimSun" w:hAnsi="Arial" w:cs="Arial"/>
                <w:sz w:val="18"/>
              </w:rPr>
            </w:pPr>
            <w:bookmarkStart w:id="1045" w:name="_MCCTEMPBM_CRPT22660857___7" w:colFirst="0" w:colLast="0"/>
            <w:bookmarkEnd w:id="1044"/>
            <w:r w:rsidRPr="008227B8">
              <w:rPr>
                <w:rFonts w:ascii="Arial" w:eastAsia="SimSun" w:hAnsi="Arial" w:cs="Arial"/>
                <w:sz w:val="18"/>
              </w:rPr>
              <w:t>Message out of sequence</w:t>
            </w:r>
          </w:p>
        </w:tc>
        <w:tc>
          <w:tcPr>
            <w:tcW w:w="1417" w:type="dxa"/>
          </w:tcPr>
          <w:p w14:paraId="26F12B99" w14:textId="71522416"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4B446E11" w14:textId="77777777" w:rsidTr="00042625">
        <w:trPr>
          <w:jc w:val="center"/>
        </w:trPr>
        <w:tc>
          <w:tcPr>
            <w:tcW w:w="5524" w:type="dxa"/>
          </w:tcPr>
          <w:p w14:paraId="5C017BD8" w14:textId="77777777" w:rsidR="00226093" w:rsidRPr="008227B8" w:rsidRDefault="00226093" w:rsidP="00226093">
            <w:pPr>
              <w:keepLines/>
              <w:spacing w:after="0"/>
              <w:rPr>
                <w:rFonts w:ascii="Arial" w:eastAsia="SimSun" w:hAnsi="Arial" w:cs="Arial"/>
                <w:sz w:val="18"/>
              </w:rPr>
            </w:pPr>
            <w:bookmarkStart w:id="1046" w:name="_MCCTEMPBM_CRPT22660858___7" w:colFirst="0" w:colLast="0"/>
            <w:bookmarkEnd w:id="1045"/>
            <w:r w:rsidRPr="008227B8">
              <w:rPr>
                <w:rFonts w:ascii="Arial" w:eastAsia="SimSun" w:hAnsi="Arial" w:cs="Arial"/>
                <w:sz w:val="18"/>
              </w:rPr>
              <w:t>System call unsuccessful</w:t>
            </w:r>
          </w:p>
        </w:tc>
        <w:tc>
          <w:tcPr>
            <w:tcW w:w="1417" w:type="dxa"/>
          </w:tcPr>
          <w:p w14:paraId="7BA90FF0" w14:textId="773F668F"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08BC6D54" w14:textId="77777777" w:rsidTr="00042625">
        <w:trPr>
          <w:jc w:val="center"/>
        </w:trPr>
        <w:tc>
          <w:tcPr>
            <w:tcW w:w="5524" w:type="dxa"/>
          </w:tcPr>
          <w:p w14:paraId="1B3F726C" w14:textId="77777777" w:rsidR="00226093" w:rsidRPr="008227B8" w:rsidRDefault="00226093" w:rsidP="00226093">
            <w:pPr>
              <w:keepLines/>
              <w:spacing w:after="0"/>
              <w:rPr>
                <w:rFonts w:ascii="Arial" w:eastAsia="SimSun" w:hAnsi="Arial" w:cs="Arial"/>
                <w:sz w:val="18"/>
              </w:rPr>
            </w:pPr>
            <w:bookmarkStart w:id="1047" w:name="_MCCTEMPBM_CRPT22660859___7" w:colFirst="0" w:colLast="0"/>
            <w:bookmarkEnd w:id="1046"/>
            <w:r w:rsidRPr="008227B8">
              <w:rPr>
                <w:rFonts w:ascii="Arial" w:eastAsia="SimSun" w:hAnsi="Arial" w:cs="Arial"/>
                <w:sz w:val="18"/>
              </w:rPr>
              <w:t>Timeout expired</w:t>
            </w:r>
          </w:p>
        </w:tc>
        <w:tc>
          <w:tcPr>
            <w:tcW w:w="1417" w:type="dxa"/>
          </w:tcPr>
          <w:p w14:paraId="587F1A29" w14:textId="564E84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CBF39BC" w14:textId="77777777" w:rsidTr="00042625">
        <w:trPr>
          <w:jc w:val="center"/>
        </w:trPr>
        <w:tc>
          <w:tcPr>
            <w:tcW w:w="5524" w:type="dxa"/>
          </w:tcPr>
          <w:p w14:paraId="3FBAD44E" w14:textId="77777777" w:rsidR="00226093" w:rsidRPr="008227B8" w:rsidRDefault="00226093" w:rsidP="00226093">
            <w:pPr>
              <w:keepLines/>
              <w:spacing w:after="0"/>
              <w:rPr>
                <w:rFonts w:ascii="Arial" w:eastAsia="SimSun" w:hAnsi="Arial" w:cs="Arial"/>
                <w:sz w:val="18"/>
              </w:rPr>
            </w:pPr>
            <w:bookmarkStart w:id="1048" w:name="_MCCTEMPBM_CRPT22660860___7" w:colFirst="0" w:colLast="0"/>
            <w:bookmarkEnd w:id="1047"/>
            <w:r w:rsidRPr="008227B8">
              <w:rPr>
                <w:rFonts w:ascii="Arial" w:eastAsia="SimSun" w:hAnsi="Arial" w:cs="Arial"/>
                <w:sz w:val="18"/>
              </w:rPr>
              <w:t>Variable out of range</w:t>
            </w:r>
          </w:p>
        </w:tc>
        <w:tc>
          <w:tcPr>
            <w:tcW w:w="1417" w:type="dxa"/>
          </w:tcPr>
          <w:p w14:paraId="7DE869A0" w14:textId="1D4B26EA"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2B1D261" w14:textId="77777777" w:rsidTr="00042625">
        <w:trPr>
          <w:jc w:val="center"/>
        </w:trPr>
        <w:tc>
          <w:tcPr>
            <w:tcW w:w="5524" w:type="dxa"/>
          </w:tcPr>
          <w:p w14:paraId="0F16B2E6" w14:textId="77777777" w:rsidR="00226093" w:rsidRPr="008227B8" w:rsidRDefault="00226093" w:rsidP="00226093">
            <w:pPr>
              <w:keepLines/>
              <w:spacing w:after="0"/>
              <w:rPr>
                <w:rFonts w:ascii="Arial" w:eastAsia="SimSun" w:hAnsi="Arial" w:cs="Arial"/>
                <w:sz w:val="18"/>
              </w:rPr>
            </w:pPr>
            <w:bookmarkStart w:id="1049" w:name="_MCCTEMPBM_CRPT22660861___7" w:colFirst="0" w:colLast="0"/>
            <w:bookmarkEnd w:id="1048"/>
            <w:r w:rsidRPr="008227B8">
              <w:rPr>
                <w:rFonts w:ascii="Arial" w:eastAsia="SimSun" w:hAnsi="Arial" w:cs="Arial"/>
                <w:sz w:val="18"/>
              </w:rPr>
              <w:t>Watch dog timer expired</w:t>
            </w:r>
          </w:p>
        </w:tc>
        <w:tc>
          <w:tcPr>
            <w:tcW w:w="1417" w:type="dxa"/>
          </w:tcPr>
          <w:p w14:paraId="3B815866" w14:textId="6720ADAE"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F49296" w14:textId="77777777" w:rsidTr="00042625">
        <w:trPr>
          <w:jc w:val="center"/>
        </w:trPr>
        <w:tc>
          <w:tcPr>
            <w:tcW w:w="5524" w:type="dxa"/>
          </w:tcPr>
          <w:p w14:paraId="5AE0C50E" w14:textId="77777777" w:rsidR="00226093" w:rsidRPr="008227B8" w:rsidRDefault="00226093" w:rsidP="00226093">
            <w:pPr>
              <w:keepLines/>
              <w:spacing w:after="0"/>
              <w:rPr>
                <w:rFonts w:ascii="Arial" w:eastAsia="SimSun" w:hAnsi="Arial" w:cs="Arial"/>
                <w:sz w:val="18"/>
              </w:rPr>
            </w:pPr>
            <w:bookmarkStart w:id="1050" w:name="_MCCTEMPBM_CRPT22660862___7" w:colFirst="0" w:colLast="0"/>
            <w:bookmarkEnd w:id="1049"/>
            <w:r w:rsidRPr="008227B8">
              <w:rPr>
                <w:rFonts w:ascii="Arial" w:eastAsia="SimSun" w:hAnsi="Arial" w:cs="Arial"/>
                <w:sz w:val="18"/>
              </w:rPr>
              <w:t>Cooling system failure</w:t>
            </w:r>
          </w:p>
        </w:tc>
        <w:tc>
          <w:tcPr>
            <w:tcW w:w="1417" w:type="dxa"/>
          </w:tcPr>
          <w:p w14:paraId="0121A78C" w14:textId="6BB3E1C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Environmental</w:t>
            </w:r>
          </w:p>
        </w:tc>
      </w:tr>
      <w:tr w:rsidR="00226093" w:rsidRPr="008227B8" w14:paraId="242BCC58" w14:textId="77777777" w:rsidTr="00042625">
        <w:trPr>
          <w:jc w:val="center"/>
        </w:trPr>
        <w:tc>
          <w:tcPr>
            <w:tcW w:w="5524" w:type="dxa"/>
          </w:tcPr>
          <w:p w14:paraId="5AA87DF3" w14:textId="77777777" w:rsidR="00226093" w:rsidRPr="008227B8" w:rsidRDefault="00226093" w:rsidP="00226093">
            <w:pPr>
              <w:keepLines/>
              <w:spacing w:after="0"/>
              <w:rPr>
                <w:rFonts w:ascii="Arial" w:eastAsia="SimSun" w:hAnsi="Arial"/>
                <w:sz w:val="18"/>
              </w:rPr>
            </w:pPr>
            <w:bookmarkStart w:id="1051" w:name="_MCCTEMPBM_CRPT22660863___7" w:colFirst="0" w:colLast="0"/>
            <w:bookmarkEnd w:id="1050"/>
            <w:r w:rsidRPr="008227B8">
              <w:rPr>
                <w:rFonts w:ascii="Arial" w:eastAsia="SimSun" w:hAnsi="Arial"/>
                <w:sz w:val="18"/>
              </w:rPr>
              <w:t>External equipment failure</w:t>
            </w:r>
          </w:p>
        </w:tc>
        <w:tc>
          <w:tcPr>
            <w:tcW w:w="1417" w:type="dxa"/>
          </w:tcPr>
          <w:p w14:paraId="4A73CED4" w14:textId="6EE9428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27AD796" w14:textId="77777777" w:rsidTr="00042625">
        <w:trPr>
          <w:jc w:val="center"/>
        </w:trPr>
        <w:tc>
          <w:tcPr>
            <w:tcW w:w="5524" w:type="dxa"/>
          </w:tcPr>
          <w:p w14:paraId="3F4B1AB8" w14:textId="77777777" w:rsidR="00226093" w:rsidRPr="008227B8" w:rsidRDefault="00226093" w:rsidP="00226093">
            <w:pPr>
              <w:keepLines/>
              <w:spacing w:after="0"/>
              <w:rPr>
                <w:rFonts w:ascii="Arial" w:eastAsia="SimSun" w:hAnsi="Arial"/>
                <w:sz w:val="18"/>
              </w:rPr>
            </w:pPr>
            <w:bookmarkStart w:id="1052" w:name="_MCCTEMPBM_CRPT22660864___7" w:colFirst="0" w:colLast="0"/>
            <w:bookmarkEnd w:id="1051"/>
            <w:r w:rsidRPr="008227B8">
              <w:rPr>
                <w:rFonts w:ascii="Arial" w:eastAsia="SimSun" w:hAnsi="Arial"/>
                <w:sz w:val="18"/>
              </w:rPr>
              <w:t>External power supply failure</w:t>
            </w:r>
          </w:p>
        </w:tc>
        <w:tc>
          <w:tcPr>
            <w:tcW w:w="1417" w:type="dxa"/>
          </w:tcPr>
          <w:p w14:paraId="41FA67C2" w14:textId="05AAB1A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C45627F" w14:textId="77777777" w:rsidTr="00042625">
        <w:trPr>
          <w:jc w:val="center"/>
        </w:trPr>
        <w:tc>
          <w:tcPr>
            <w:tcW w:w="5524" w:type="dxa"/>
          </w:tcPr>
          <w:p w14:paraId="3DAD52A2" w14:textId="77777777" w:rsidR="00226093" w:rsidRPr="008227B8" w:rsidRDefault="00226093" w:rsidP="00226093">
            <w:pPr>
              <w:keepLines/>
              <w:spacing w:after="0"/>
              <w:rPr>
                <w:rFonts w:ascii="Arial" w:eastAsia="SimSun" w:hAnsi="Arial"/>
                <w:sz w:val="18"/>
              </w:rPr>
            </w:pPr>
            <w:bookmarkStart w:id="1053" w:name="_MCCTEMPBM_CRPT22660865___7" w:colFirst="0" w:colLast="0"/>
            <w:bookmarkEnd w:id="1052"/>
            <w:r w:rsidRPr="008227B8">
              <w:rPr>
                <w:rFonts w:ascii="Arial" w:eastAsia="SimSun" w:hAnsi="Arial"/>
                <w:sz w:val="18"/>
              </w:rPr>
              <w:t>External transmission device failure</w:t>
            </w:r>
          </w:p>
        </w:tc>
        <w:tc>
          <w:tcPr>
            <w:tcW w:w="1417" w:type="dxa"/>
          </w:tcPr>
          <w:p w14:paraId="36C532D0" w14:textId="006D2CF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3AE8A2F4" w14:textId="77777777" w:rsidTr="00042625">
        <w:trPr>
          <w:jc w:val="center"/>
        </w:trPr>
        <w:tc>
          <w:tcPr>
            <w:tcW w:w="5524" w:type="dxa"/>
          </w:tcPr>
          <w:p w14:paraId="7161B91E" w14:textId="19DC7BE7"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226093" w:rsidRPr="008227B8" w:rsidRDefault="00226093" w:rsidP="00226093">
            <w:pPr>
              <w:keepLines/>
              <w:spacing w:after="0"/>
              <w:rPr>
                <w:rFonts w:ascii="Arial" w:eastAsia="SimSun" w:hAnsi="Arial"/>
                <w:sz w:val="18"/>
              </w:rPr>
            </w:pPr>
          </w:p>
        </w:tc>
      </w:tr>
      <w:tr w:rsidR="00226093" w:rsidRPr="008227B8" w14:paraId="348123BB" w14:textId="77777777" w:rsidTr="00042625">
        <w:trPr>
          <w:jc w:val="center"/>
        </w:trPr>
        <w:tc>
          <w:tcPr>
            <w:tcW w:w="5524" w:type="dxa"/>
          </w:tcPr>
          <w:p w14:paraId="7E37C2AB" w14:textId="77777777" w:rsidR="00226093" w:rsidRPr="008227B8" w:rsidRDefault="00226093" w:rsidP="00226093">
            <w:pPr>
              <w:keepLines/>
              <w:spacing w:after="0"/>
              <w:rPr>
                <w:rFonts w:ascii="Arial" w:eastAsia="SimSun" w:hAnsi="Arial"/>
                <w:sz w:val="18"/>
              </w:rPr>
            </w:pPr>
            <w:bookmarkStart w:id="1054" w:name="_MCCTEMPBM_CRPT22660867___7" w:colFirst="0" w:colLast="0"/>
            <w:bookmarkEnd w:id="1053"/>
            <w:r w:rsidRPr="008227B8">
              <w:rPr>
                <w:rFonts w:ascii="Arial" w:eastAsia="SimSun" w:hAnsi="Arial"/>
                <w:sz w:val="18"/>
              </w:rPr>
              <w:t>Reduced alarm reporting</w:t>
            </w:r>
          </w:p>
        </w:tc>
        <w:tc>
          <w:tcPr>
            <w:tcW w:w="1417" w:type="dxa"/>
          </w:tcPr>
          <w:p w14:paraId="7485C9F4" w14:textId="1424F85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0DB713" w14:textId="77777777" w:rsidTr="00042625">
        <w:trPr>
          <w:jc w:val="center"/>
        </w:trPr>
        <w:tc>
          <w:tcPr>
            <w:tcW w:w="5524" w:type="dxa"/>
          </w:tcPr>
          <w:p w14:paraId="59449E7D" w14:textId="77777777" w:rsidR="00226093" w:rsidRPr="008227B8" w:rsidRDefault="00226093" w:rsidP="00226093">
            <w:pPr>
              <w:keepLines/>
              <w:spacing w:after="0"/>
              <w:rPr>
                <w:rFonts w:ascii="Arial" w:eastAsia="SimSun" w:hAnsi="Arial"/>
                <w:sz w:val="18"/>
              </w:rPr>
            </w:pPr>
            <w:bookmarkStart w:id="1055" w:name="_MCCTEMPBM_CRPT22660868___7" w:colFirst="0" w:colLast="0"/>
            <w:bookmarkEnd w:id="1054"/>
            <w:r w:rsidRPr="008227B8">
              <w:rPr>
                <w:rFonts w:ascii="Arial" w:eastAsia="SimSun" w:hAnsi="Arial"/>
                <w:sz w:val="18"/>
              </w:rPr>
              <w:t>Reduced event reporting</w:t>
            </w:r>
          </w:p>
        </w:tc>
        <w:tc>
          <w:tcPr>
            <w:tcW w:w="1417" w:type="dxa"/>
          </w:tcPr>
          <w:p w14:paraId="11E726AB" w14:textId="6957047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24DDDAC" w14:textId="77777777" w:rsidTr="00042625">
        <w:trPr>
          <w:jc w:val="center"/>
        </w:trPr>
        <w:tc>
          <w:tcPr>
            <w:tcW w:w="5524" w:type="dxa"/>
          </w:tcPr>
          <w:p w14:paraId="0B35225B" w14:textId="77777777" w:rsidR="00226093" w:rsidRPr="008227B8" w:rsidRDefault="00226093" w:rsidP="00226093">
            <w:pPr>
              <w:keepLines/>
              <w:spacing w:after="0"/>
              <w:rPr>
                <w:rFonts w:ascii="Arial" w:eastAsia="SimSun" w:hAnsi="Arial"/>
                <w:sz w:val="18"/>
              </w:rPr>
            </w:pPr>
            <w:bookmarkStart w:id="1056" w:name="_MCCTEMPBM_CRPT22660869___7" w:colFirst="0" w:colLast="0"/>
            <w:bookmarkEnd w:id="1055"/>
            <w:r w:rsidRPr="008227B8">
              <w:rPr>
                <w:rFonts w:ascii="Arial" w:eastAsia="SimSun" w:hAnsi="Arial"/>
                <w:sz w:val="18"/>
              </w:rPr>
              <w:t>Reduced logging capability</w:t>
            </w:r>
          </w:p>
        </w:tc>
        <w:tc>
          <w:tcPr>
            <w:tcW w:w="1417" w:type="dxa"/>
          </w:tcPr>
          <w:p w14:paraId="3993493E" w14:textId="4A53C058"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239B1C20" w14:textId="77777777" w:rsidTr="00042625">
        <w:trPr>
          <w:jc w:val="center"/>
        </w:trPr>
        <w:tc>
          <w:tcPr>
            <w:tcW w:w="5524" w:type="dxa"/>
          </w:tcPr>
          <w:p w14:paraId="403DF17E" w14:textId="77777777" w:rsidR="00226093" w:rsidRPr="008227B8" w:rsidRDefault="00226093" w:rsidP="00226093">
            <w:pPr>
              <w:keepLines/>
              <w:spacing w:after="0"/>
              <w:rPr>
                <w:rFonts w:ascii="Arial" w:eastAsia="SimSun" w:hAnsi="Arial"/>
                <w:sz w:val="18"/>
              </w:rPr>
            </w:pPr>
            <w:bookmarkStart w:id="1057" w:name="_MCCTEMPBM_CRPT22660870___7" w:colFirst="0" w:colLast="0"/>
            <w:bookmarkEnd w:id="1056"/>
            <w:r w:rsidRPr="008227B8">
              <w:rPr>
                <w:rFonts w:ascii="Arial" w:eastAsia="SimSun" w:hAnsi="Arial"/>
                <w:sz w:val="18"/>
              </w:rPr>
              <w:t>System resources overload</w:t>
            </w:r>
          </w:p>
        </w:tc>
        <w:tc>
          <w:tcPr>
            <w:tcW w:w="1417" w:type="dxa"/>
          </w:tcPr>
          <w:p w14:paraId="252C5945" w14:textId="0A06CBC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FA67A5" w14:textId="77777777" w:rsidTr="00042625">
        <w:trPr>
          <w:jc w:val="center"/>
        </w:trPr>
        <w:tc>
          <w:tcPr>
            <w:tcW w:w="5524" w:type="dxa"/>
          </w:tcPr>
          <w:p w14:paraId="1092C853" w14:textId="77777777" w:rsidR="00226093" w:rsidRPr="008227B8" w:rsidRDefault="00226093" w:rsidP="00226093">
            <w:pPr>
              <w:keepLines/>
              <w:spacing w:after="0"/>
              <w:rPr>
                <w:rFonts w:ascii="Arial" w:eastAsia="SimSun" w:hAnsi="Arial"/>
                <w:sz w:val="18"/>
              </w:rPr>
            </w:pPr>
            <w:bookmarkStart w:id="1058" w:name="_MCCTEMPBM_CRPT22660871___7" w:colFirst="0" w:colLast="0"/>
            <w:bookmarkEnd w:id="1057"/>
            <w:r w:rsidRPr="008227B8">
              <w:rPr>
                <w:rFonts w:ascii="Arial" w:eastAsia="SimSun" w:hAnsi="Arial"/>
                <w:sz w:val="18"/>
              </w:rPr>
              <w:t>Broadcast channel failure</w:t>
            </w:r>
          </w:p>
        </w:tc>
        <w:tc>
          <w:tcPr>
            <w:tcW w:w="1417" w:type="dxa"/>
          </w:tcPr>
          <w:p w14:paraId="32B1271A" w14:textId="41C3988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1C416197" w14:textId="77777777" w:rsidTr="00042625">
        <w:trPr>
          <w:jc w:val="center"/>
        </w:trPr>
        <w:tc>
          <w:tcPr>
            <w:tcW w:w="5524" w:type="dxa"/>
          </w:tcPr>
          <w:p w14:paraId="03671231" w14:textId="77777777" w:rsidR="00226093" w:rsidRPr="008227B8" w:rsidRDefault="00226093" w:rsidP="00226093">
            <w:pPr>
              <w:keepLines/>
              <w:spacing w:after="0"/>
              <w:rPr>
                <w:rFonts w:ascii="Arial" w:eastAsia="SimSun" w:hAnsi="Arial"/>
                <w:sz w:val="18"/>
              </w:rPr>
            </w:pPr>
            <w:bookmarkStart w:id="1059" w:name="_MCCTEMPBM_CRPT22660872___7" w:colFirst="0" w:colLast="0"/>
            <w:bookmarkEnd w:id="1058"/>
            <w:r w:rsidRPr="008227B8">
              <w:rPr>
                <w:rFonts w:ascii="Arial" w:eastAsia="SimSun" w:hAnsi="Arial"/>
                <w:sz w:val="18"/>
              </w:rPr>
              <w:t>Connection establishment error</w:t>
            </w:r>
          </w:p>
        </w:tc>
        <w:tc>
          <w:tcPr>
            <w:tcW w:w="1417" w:type="dxa"/>
          </w:tcPr>
          <w:p w14:paraId="1836B490" w14:textId="07BE9490"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5A3664EE" w14:textId="77777777" w:rsidTr="00042625">
        <w:trPr>
          <w:jc w:val="center"/>
        </w:trPr>
        <w:tc>
          <w:tcPr>
            <w:tcW w:w="5524" w:type="dxa"/>
          </w:tcPr>
          <w:p w14:paraId="13499A07" w14:textId="77777777" w:rsidR="00226093" w:rsidRPr="008227B8" w:rsidRDefault="00226093" w:rsidP="00226093">
            <w:pPr>
              <w:keepLines/>
              <w:spacing w:after="0"/>
              <w:rPr>
                <w:rFonts w:ascii="Arial" w:eastAsia="SimSun" w:hAnsi="Arial"/>
                <w:sz w:val="18"/>
              </w:rPr>
            </w:pPr>
            <w:bookmarkStart w:id="1060" w:name="_MCCTEMPBM_CRPT22660873___7" w:colFirst="0" w:colLast="0"/>
            <w:bookmarkEnd w:id="1059"/>
            <w:r w:rsidRPr="008227B8">
              <w:rPr>
                <w:rFonts w:ascii="Arial" w:eastAsia="SimSun" w:hAnsi="Arial"/>
                <w:sz w:val="18"/>
              </w:rPr>
              <w:t>Invalid message received</w:t>
            </w:r>
          </w:p>
        </w:tc>
        <w:tc>
          <w:tcPr>
            <w:tcW w:w="1417" w:type="dxa"/>
          </w:tcPr>
          <w:p w14:paraId="3FF1AB31" w14:textId="355609E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A4E3DEA" w14:textId="77777777" w:rsidTr="00042625">
        <w:trPr>
          <w:jc w:val="center"/>
        </w:trPr>
        <w:tc>
          <w:tcPr>
            <w:tcW w:w="5524" w:type="dxa"/>
          </w:tcPr>
          <w:p w14:paraId="73CAD1C7" w14:textId="77777777" w:rsidR="00226093" w:rsidRPr="008227B8" w:rsidRDefault="00226093" w:rsidP="00226093">
            <w:pPr>
              <w:keepLines/>
              <w:spacing w:after="0"/>
              <w:rPr>
                <w:rFonts w:ascii="Arial" w:eastAsia="SimSun" w:hAnsi="Arial"/>
                <w:sz w:val="18"/>
              </w:rPr>
            </w:pPr>
            <w:bookmarkStart w:id="1061" w:name="_MCCTEMPBM_CRPT22660874___7" w:colFirst="0" w:colLast="0"/>
            <w:bookmarkEnd w:id="1060"/>
            <w:r w:rsidRPr="008227B8">
              <w:rPr>
                <w:rFonts w:ascii="Arial" w:eastAsia="SimSun" w:hAnsi="Arial"/>
                <w:sz w:val="18"/>
              </w:rPr>
              <w:t>Invalid MSU received</w:t>
            </w:r>
          </w:p>
        </w:tc>
        <w:tc>
          <w:tcPr>
            <w:tcW w:w="1417" w:type="dxa"/>
          </w:tcPr>
          <w:p w14:paraId="258BB794" w14:textId="40C7394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0E053A3" w14:textId="77777777" w:rsidTr="00042625">
        <w:trPr>
          <w:jc w:val="center"/>
        </w:trPr>
        <w:tc>
          <w:tcPr>
            <w:tcW w:w="5524" w:type="dxa"/>
          </w:tcPr>
          <w:p w14:paraId="56AA3B55" w14:textId="77777777" w:rsidR="00226093" w:rsidRPr="008227B8" w:rsidRDefault="00226093" w:rsidP="00226093">
            <w:pPr>
              <w:keepLines/>
              <w:spacing w:after="0"/>
              <w:rPr>
                <w:rFonts w:ascii="Arial" w:eastAsia="SimSun" w:hAnsi="Arial"/>
                <w:sz w:val="18"/>
              </w:rPr>
            </w:pPr>
            <w:bookmarkStart w:id="1062" w:name="_MCCTEMPBM_CRPT22660875___7" w:colFirst="0" w:colLast="0"/>
            <w:bookmarkEnd w:id="1061"/>
            <w:r w:rsidRPr="008227B8">
              <w:rPr>
                <w:rFonts w:ascii="Arial" w:eastAsia="SimSun" w:hAnsi="Arial"/>
                <w:sz w:val="18"/>
              </w:rPr>
              <w:t>LAPD link protocol failure</w:t>
            </w:r>
          </w:p>
        </w:tc>
        <w:tc>
          <w:tcPr>
            <w:tcW w:w="1417" w:type="dxa"/>
          </w:tcPr>
          <w:p w14:paraId="53424B27" w14:textId="35ED9936"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065780F" w14:textId="77777777" w:rsidTr="00042625">
        <w:trPr>
          <w:jc w:val="center"/>
        </w:trPr>
        <w:tc>
          <w:tcPr>
            <w:tcW w:w="5524" w:type="dxa"/>
          </w:tcPr>
          <w:p w14:paraId="38F541B2" w14:textId="77777777" w:rsidR="00226093" w:rsidRPr="008227B8" w:rsidRDefault="00226093" w:rsidP="00226093">
            <w:pPr>
              <w:keepLines/>
              <w:spacing w:after="0"/>
              <w:rPr>
                <w:rFonts w:ascii="Arial" w:eastAsia="SimSun" w:hAnsi="Arial"/>
                <w:sz w:val="18"/>
              </w:rPr>
            </w:pPr>
            <w:bookmarkStart w:id="1063" w:name="_MCCTEMPBM_CRPT22660876___7" w:colFirst="0" w:colLast="0"/>
            <w:bookmarkEnd w:id="1062"/>
            <w:r w:rsidRPr="008227B8">
              <w:rPr>
                <w:rFonts w:ascii="Arial" w:eastAsia="SimSun" w:hAnsi="Arial"/>
                <w:sz w:val="18"/>
              </w:rPr>
              <w:t>Local alarm indication</w:t>
            </w:r>
          </w:p>
        </w:tc>
        <w:tc>
          <w:tcPr>
            <w:tcW w:w="1417" w:type="dxa"/>
          </w:tcPr>
          <w:p w14:paraId="7E591841" w14:textId="771B7179"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3D0A5660" w14:textId="77777777" w:rsidTr="00042625">
        <w:trPr>
          <w:jc w:val="center"/>
        </w:trPr>
        <w:tc>
          <w:tcPr>
            <w:tcW w:w="5524" w:type="dxa"/>
          </w:tcPr>
          <w:p w14:paraId="6FBBA60C" w14:textId="77777777" w:rsidR="00226093" w:rsidRPr="008227B8" w:rsidRDefault="00226093" w:rsidP="00226093">
            <w:pPr>
              <w:keepLines/>
              <w:spacing w:after="0"/>
              <w:rPr>
                <w:rFonts w:ascii="Arial" w:eastAsia="SimSun" w:hAnsi="Arial"/>
                <w:sz w:val="18"/>
              </w:rPr>
            </w:pPr>
            <w:bookmarkStart w:id="1064" w:name="_MCCTEMPBM_CRPT22660877___7" w:colFirst="0" w:colLast="0"/>
            <w:bookmarkEnd w:id="1063"/>
            <w:r w:rsidRPr="008227B8">
              <w:rPr>
                <w:rFonts w:ascii="Arial" w:eastAsia="SimSun" w:hAnsi="Arial"/>
                <w:sz w:val="18"/>
              </w:rPr>
              <w:t>Remote alarm indication</w:t>
            </w:r>
          </w:p>
        </w:tc>
        <w:tc>
          <w:tcPr>
            <w:tcW w:w="1417" w:type="dxa"/>
          </w:tcPr>
          <w:p w14:paraId="35ACDEB9" w14:textId="72DD2C6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2B23A8D" w14:textId="77777777" w:rsidTr="00042625">
        <w:trPr>
          <w:jc w:val="center"/>
        </w:trPr>
        <w:tc>
          <w:tcPr>
            <w:tcW w:w="5524" w:type="dxa"/>
          </w:tcPr>
          <w:p w14:paraId="50A083A1" w14:textId="77777777" w:rsidR="00226093" w:rsidRPr="008227B8" w:rsidRDefault="00226093" w:rsidP="00226093">
            <w:pPr>
              <w:keepLines/>
              <w:spacing w:after="0"/>
              <w:rPr>
                <w:rFonts w:ascii="Arial" w:eastAsia="SimSun" w:hAnsi="Arial"/>
                <w:sz w:val="18"/>
              </w:rPr>
            </w:pPr>
            <w:bookmarkStart w:id="1065" w:name="_MCCTEMPBM_CRPT22660878___7" w:colFirst="0" w:colLast="0"/>
            <w:bookmarkEnd w:id="1064"/>
            <w:r w:rsidRPr="008227B8">
              <w:rPr>
                <w:rFonts w:ascii="Arial" w:eastAsia="SimSun" w:hAnsi="Arial"/>
                <w:sz w:val="18"/>
              </w:rPr>
              <w:t>Routing failure</w:t>
            </w:r>
          </w:p>
        </w:tc>
        <w:tc>
          <w:tcPr>
            <w:tcW w:w="1417" w:type="dxa"/>
          </w:tcPr>
          <w:p w14:paraId="668EA3E6" w14:textId="29FCAE8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2F72548" w14:textId="77777777" w:rsidTr="00042625">
        <w:trPr>
          <w:jc w:val="center"/>
        </w:trPr>
        <w:tc>
          <w:tcPr>
            <w:tcW w:w="5524" w:type="dxa"/>
          </w:tcPr>
          <w:p w14:paraId="0A7CE14F" w14:textId="77777777" w:rsidR="00226093" w:rsidRPr="008227B8" w:rsidRDefault="00226093" w:rsidP="00226093">
            <w:pPr>
              <w:keepLines/>
              <w:spacing w:after="0"/>
              <w:rPr>
                <w:rFonts w:ascii="Arial" w:eastAsia="SimSun" w:hAnsi="Arial"/>
                <w:sz w:val="18"/>
              </w:rPr>
            </w:pPr>
            <w:bookmarkStart w:id="1066" w:name="_MCCTEMPBM_CRPT22660879___7" w:colFirst="0" w:colLast="0"/>
            <w:bookmarkEnd w:id="1065"/>
            <w:r w:rsidRPr="008227B8">
              <w:rPr>
                <w:rFonts w:ascii="Arial" w:eastAsia="SimSun" w:hAnsi="Arial"/>
                <w:sz w:val="18"/>
              </w:rPr>
              <w:t>SS7 protocol failure</w:t>
            </w:r>
          </w:p>
        </w:tc>
        <w:tc>
          <w:tcPr>
            <w:tcW w:w="1417" w:type="dxa"/>
          </w:tcPr>
          <w:p w14:paraId="7511608E" w14:textId="5DBF4AE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79D3BC1" w14:textId="77777777" w:rsidTr="00042625">
        <w:trPr>
          <w:jc w:val="center"/>
        </w:trPr>
        <w:tc>
          <w:tcPr>
            <w:tcW w:w="5524" w:type="dxa"/>
          </w:tcPr>
          <w:p w14:paraId="3E5E22EF" w14:textId="77777777" w:rsidR="00226093" w:rsidRPr="008227B8" w:rsidRDefault="00226093" w:rsidP="00226093">
            <w:pPr>
              <w:keepLines/>
              <w:spacing w:after="0"/>
              <w:rPr>
                <w:rFonts w:ascii="Arial" w:eastAsia="SimSun" w:hAnsi="Arial"/>
                <w:sz w:val="18"/>
              </w:rPr>
            </w:pPr>
            <w:bookmarkStart w:id="1067" w:name="_MCCTEMPBM_CRPT22660880___7" w:colFirst="0" w:colLast="0"/>
            <w:bookmarkEnd w:id="1066"/>
            <w:r w:rsidRPr="008227B8">
              <w:rPr>
                <w:rFonts w:ascii="Arial" w:eastAsia="SimSun" w:hAnsi="Arial"/>
                <w:sz w:val="18"/>
              </w:rPr>
              <w:t>Transmission error</w:t>
            </w:r>
          </w:p>
        </w:tc>
        <w:tc>
          <w:tcPr>
            <w:tcW w:w="1417" w:type="dxa"/>
          </w:tcPr>
          <w:p w14:paraId="6B0F292A" w14:textId="0EAA4B8E"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FBA1182" w14:textId="77777777" w:rsidTr="00042625">
        <w:trPr>
          <w:jc w:val="center"/>
        </w:trPr>
        <w:tc>
          <w:tcPr>
            <w:tcW w:w="5524" w:type="dxa"/>
          </w:tcPr>
          <w:p w14:paraId="5C6DA936" w14:textId="05EC1145"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226093" w:rsidRPr="008227B8" w:rsidRDefault="00226093" w:rsidP="00226093">
            <w:pPr>
              <w:keepLines/>
              <w:spacing w:after="0"/>
              <w:rPr>
                <w:rFonts w:ascii="Arial" w:eastAsia="SimSun" w:hAnsi="Arial"/>
                <w:sz w:val="18"/>
              </w:rPr>
            </w:pPr>
          </w:p>
        </w:tc>
      </w:tr>
      <w:tr w:rsidR="00226093" w:rsidRPr="008227B8" w14:paraId="65F00101" w14:textId="77777777" w:rsidTr="00042625">
        <w:trPr>
          <w:trHeight w:val="64"/>
          <w:jc w:val="center"/>
        </w:trPr>
        <w:tc>
          <w:tcPr>
            <w:tcW w:w="5524" w:type="dxa"/>
          </w:tcPr>
          <w:p w14:paraId="4AFCE31B" w14:textId="4C5F29C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226093" w:rsidRPr="008227B8" w:rsidRDefault="00226093" w:rsidP="00226093">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68" w:name="_MCCTEMPBM_CRPT22660883___4"/>
      <w:bookmarkEnd w:id="1067"/>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4BD12589" w:rsidR="0017102B" w:rsidRPr="008227B8" w:rsidRDefault="00BB77ED" w:rsidP="0017102B">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9"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0" w:name="_MCCTEMPBM_CRPT22660885___7" w:colFirst="0" w:colLast="0"/>
            <w:bookmarkEnd w:id="1069"/>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1" w:name="_MCCTEMPBM_CRPT22660886___7" w:colFirst="0" w:colLast="0"/>
            <w:bookmarkEnd w:id="1070"/>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2" w:name="_MCCTEMPBM_CRPT22660887___7" w:colFirst="0" w:colLast="0"/>
            <w:bookmarkEnd w:id="1071"/>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3" w:name="_MCCTEMPBM_CRPT22660888___7" w:colFirst="0" w:colLast="0"/>
            <w:bookmarkEnd w:id="1072"/>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4" w:name="_MCCTEMPBM_CRPT22660889___7" w:colFirst="0" w:colLast="0"/>
            <w:bookmarkEnd w:id="1073"/>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5" w:name="_MCCTEMPBM_CRPT22660890___7" w:colFirst="0" w:colLast="0"/>
            <w:bookmarkEnd w:id="10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6" w:name="_MCCTEMPBM_CRPT22660891___7" w:colFirst="0" w:colLast="0"/>
            <w:bookmarkEnd w:id="107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7" w:name="_MCCTEMPBM_CRPT22660892___7" w:colFirst="0" w:colLast="0"/>
            <w:bookmarkEnd w:id="10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46F992D6" w:rsidR="0017102B" w:rsidRPr="008227B8" w:rsidRDefault="0017102B" w:rsidP="0017102B">
            <w:pPr>
              <w:keepNext/>
              <w:keepLines/>
              <w:spacing w:after="0"/>
              <w:rPr>
                <w:rFonts w:ascii="Arial" w:eastAsia="SimSun" w:hAnsi="Arial" w:cs="Arial"/>
                <w:sz w:val="18"/>
              </w:rPr>
            </w:pPr>
            <w:bookmarkStart w:id="1078" w:name="_MCCTEMPBM_CRPT22660893___7" w:colFirst="0" w:colLast="0"/>
            <w:bookmarkEnd w:id="1077"/>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r w:rsidR="00F31370">
              <w:rPr>
                <w:rFonts w:ascii="Arial" w:eastAsia="SimSun" w:hAnsi="Arial" w:cs="Courier New"/>
                <w:sz w:val="18"/>
                <w:szCs w:val="16"/>
                <w:lang w:eastAsia="zh-CN"/>
              </w:rPr>
              <w:t>ed</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9" w:name="_MCCTEMPBM_CRPT22660894___7" w:colFirst="0" w:colLast="0"/>
            <w:bookmarkEnd w:id="1078"/>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0" w:name="_MCCTEMPBM_CRPT22660895___7" w:colFirst="0" w:colLast="0"/>
            <w:bookmarkEnd w:id="1079"/>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1" w:name="_MCCTEMPBM_CRPT22660896___7" w:colFirst="0" w:colLast="0"/>
            <w:bookmarkEnd w:id="10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82" w:name="_MCCTEMPBM_CRPT22660897___7" w:colFirst="0" w:colLast="0"/>
            <w:bookmarkEnd w:id="108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3" w:name="_MCCTEMPBM_CRPT22660898___7" w:colFirst="0" w:colLast="0"/>
            <w:bookmarkEnd w:id="1082"/>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4" w:name="_MCCTEMPBM_CRPT22660899___7" w:colFirst="0" w:colLast="0"/>
            <w:bookmarkEnd w:id="1083"/>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5" w:name="_MCCTEMPBM_CRPT22660900___7" w:colFirst="0" w:colLast="0"/>
            <w:bookmarkEnd w:id="1084"/>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6" w:name="_MCCTEMPBM_CRPT22660901___7" w:colFirst="0" w:colLast="0"/>
            <w:bookmarkEnd w:id="1085"/>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6"/>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87" w:name="_Toc157982734"/>
      <w:r>
        <w:br w:type="page"/>
      </w:r>
    </w:p>
    <w:p w14:paraId="0E693405" w14:textId="23855693" w:rsidR="00EC605F" w:rsidRPr="008227B8" w:rsidRDefault="00EC605F" w:rsidP="00AB1256">
      <w:pPr>
        <w:pStyle w:val="Heading8"/>
      </w:pPr>
      <w:bookmarkStart w:id="1088" w:name="_Toc212629537"/>
      <w:r w:rsidRPr="008227B8">
        <w:t xml:space="preserve">Annex </w:t>
      </w:r>
      <w:r w:rsidR="00550B19" w:rsidRPr="008227B8">
        <w:t>C</w:t>
      </w:r>
      <w:r w:rsidRPr="008227B8">
        <w:t xml:space="preserve"> (informative):</w:t>
      </w:r>
      <w:r w:rsidRPr="008227B8">
        <w:br/>
        <w:t>Change history</w:t>
      </w:r>
      <w:bookmarkEnd w:id="1088"/>
      <w:r w:rsidR="00C13345" w:rsidRPr="008227B8">
        <w:t xml:space="preserve"> </w:t>
      </w:r>
      <w:bookmarkEnd w:id="1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9" w:name="_MCCTEMPBM_CRPT22660903___4"/>
            <w:r w:rsidRPr="008227B8">
              <w:rPr>
                <w:b/>
              </w:rPr>
              <w:t>Change history</w:t>
            </w:r>
            <w:bookmarkEnd w:id="1089"/>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r w:rsidR="00CC48F8" w:rsidRPr="008227B8" w14:paraId="73D1DCFA" w14:textId="77777777" w:rsidTr="001F2658">
        <w:tc>
          <w:tcPr>
            <w:tcW w:w="800" w:type="dxa"/>
            <w:shd w:val="solid" w:color="FFFFFF" w:fill="auto"/>
          </w:tcPr>
          <w:p w14:paraId="3DF72D6F" w14:textId="5C74CF68" w:rsidR="00CC48F8" w:rsidRDefault="00CC48F8" w:rsidP="00CC48F8">
            <w:pPr>
              <w:pStyle w:val="TAC"/>
              <w:rPr>
                <w:sz w:val="16"/>
                <w:szCs w:val="16"/>
              </w:rPr>
            </w:pPr>
            <w:r>
              <w:rPr>
                <w:rFonts w:cs="Arial"/>
                <w:sz w:val="16"/>
                <w:szCs w:val="16"/>
              </w:rPr>
              <w:t>2025-06</w:t>
            </w:r>
          </w:p>
        </w:tc>
        <w:tc>
          <w:tcPr>
            <w:tcW w:w="800" w:type="dxa"/>
            <w:shd w:val="solid" w:color="FFFFFF" w:fill="auto"/>
          </w:tcPr>
          <w:p w14:paraId="4E96DD08" w14:textId="0845A9F8" w:rsidR="00CC48F8" w:rsidRDefault="00CC48F8" w:rsidP="00CC48F8">
            <w:pPr>
              <w:pStyle w:val="TAC"/>
              <w:rPr>
                <w:sz w:val="16"/>
                <w:szCs w:val="16"/>
              </w:rPr>
            </w:pPr>
            <w:r>
              <w:rPr>
                <w:rFonts w:cs="Arial"/>
                <w:sz w:val="16"/>
                <w:szCs w:val="16"/>
              </w:rPr>
              <w:t>SA#108</w:t>
            </w:r>
          </w:p>
        </w:tc>
        <w:tc>
          <w:tcPr>
            <w:tcW w:w="1094" w:type="dxa"/>
            <w:shd w:val="solid" w:color="FFFFFF" w:fill="auto"/>
          </w:tcPr>
          <w:p w14:paraId="0CAA505B" w14:textId="739632C2"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CD95B5E" w14:textId="642627FF" w:rsidR="00CC48F8" w:rsidRDefault="00CC48F8" w:rsidP="00CC48F8">
            <w:pPr>
              <w:pStyle w:val="TAL"/>
              <w:rPr>
                <w:sz w:val="16"/>
                <w:szCs w:val="16"/>
              </w:rPr>
            </w:pPr>
            <w:r>
              <w:rPr>
                <w:rFonts w:cs="Arial"/>
                <w:sz w:val="16"/>
                <w:szCs w:val="16"/>
              </w:rPr>
              <w:t>0025</w:t>
            </w:r>
          </w:p>
        </w:tc>
        <w:tc>
          <w:tcPr>
            <w:tcW w:w="425" w:type="dxa"/>
            <w:shd w:val="solid" w:color="FFFFFF" w:fill="auto"/>
          </w:tcPr>
          <w:p w14:paraId="39931AB6" w14:textId="26D954A7"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5B7491CE" w14:textId="7A915D89" w:rsidR="00CC48F8" w:rsidRDefault="00CC48F8" w:rsidP="00CC48F8">
            <w:pPr>
              <w:pStyle w:val="TAC"/>
              <w:rPr>
                <w:sz w:val="16"/>
                <w:szCs w:val="16"/>
              </w:rPr>
            </w:pPr>
            <w:r>
              <w:rPr>
                <w:rFonts w:cs="Arial"/>
                <w:sz w:val="16"/>
                <w:szCs w:val="16"/>
              </w:rPr>
              <w:t>F</w:t>
            </w:r>
          </w:p>
        </w:tc>
        <w:tc>
          <w:tcPr>
            <w:tcW w:w="4868" w:type="dxa"/>
            <w:shd w:val="solid" w:color="FFFFFF" w:fill="auto"/>
          </w:tcPr>
          <w:p w14:paraId="220A75F0" w14:textId="35BE4CED" w:rsidR="00CC48F8" w:rsidRPr="000D07BF" w:rsidRDefault="00CC48F8" w:rsidP="00CC48F8">
            <w:pPr>
              <w:pStyle w:val="TAL"/>
              <w:tabs>
                <w:tab w:val="left" w:pos="840"/>
              </w:tabs>
              <w:rPr>
                <w:rFonts w:cs="Arial"/>
                <w:sz w:val="16"/>
              </w:rPr>
            </w:pPr>
            <w:r>
              <w:rPr>
                <w:rFonts w:cs="Arial"/>
                <w:sz w:val="16"/>
                <w:szCs w:val="16"/>
              </w:rPr>
              <w:t>Rel-18 CR 28.111 YANG stage-3 corrections</w:t>
            </w:r>
          </w:p>
        </w:tc>
        <w:tc>
          <w:tcPr>
            <w:tcW w:w="708" w:type="dxa"/>
            <w:shd w:val="solid" w:color="FFFFFF" w:fill="auto"/>
          </w:tcPr>
          <w:p w14:paraId="065B3376" w14:textId="6099F930" w:rsidR="00CC48F8" w:rsidRDefault="00CC48F8" w:rsidP="00CC48F8">
            <w:pPr>
              <w:pStyle w:val="TAC"/>
              <w:rPr>
                <w:sz w:val="16"/>
                <w:szCs w:val="16"/>
                <w:lang w:eastAsia="zh-CN"/>
              </w:rPr>
            </w:pPr>
            <w:r>
              <w:rPr>
                <w:rFonts w:cs="Arial"/>
                <w:sz w:val="16"/>
                <w:szCs w:val="16"/>
              </w:rPr>
              <w:t>18.5.0</w:t>
            </w:r>
          </w:p>
        </w:tc>
      </w:tr>
      <w:tr w:rsidR="00CC48F8" w:rsidRPr="008227B8" w14:paraId="72483647" w14:textId="77777777" w:rsidTr="001F2658">
        <w:tc>
          <w:tcPr>
            <w:tcW w:w="800" w:type="dxa"/>
            <w:shd w:val="solid" w:color="FFFFFF" w:fill="auto"/>
          </w:tcPr>
          <w:p w14:paraId="399A20B7" w14:textId="0DF97F28" w:rsidR="00CC48F8" w:rsidRDefault="00CC48F8" w:rsidP="00CC48F8">
            <w:pPr>
              <w:pStyle w:val="TAC"/>
              <w:rPr>
                <w:sz w:val="16"/>
                <w:szCs w:val="16"/>
              </w:rPr>
            </w:pPr>
            <w:r>
              <w:rPr>
                <w:rFonts w:cs="Arial"/>
                <w:sz w:val="16"/>
                <w:szCs w:val="16"/>
              </w:rPr>
              <w:t>2025-06</w:t>
            </w:r>
          </w:p>
        </w:tc>
        <w:tc>
          <w:tcPr>
            <w:tcW w:w="800" w:type="dxa"/>
            <w:shd w:val="solid" w:color="FFFFFF" w:fill="auto"/>
          </w:tcPr>
          <w:p w14:paraId="68E5EDCF" w14:textId="378FD768" w:rsidR="00CC48F8" w:rsidRDefault="00CC48F8" w:rsidP="00CC48F8">
            <w:pPr>
              <w:pStyle w:val="TAC"/>
              <w:rPr>
                <w:sz w:val="16"/>
                <w:szCs w:val="16"/>
              </w:rPr>
            </w:pPr>
            <w:r>
              <w:rPr>
                <w:rFonts w:cs="Arial"/>
                <w:sz w:val="16"/>
                <w:szCs w:val="16"/>
              </w:rPr>
              <w:t>SA#108</w:t>
            </w:r>
          </w:p>
        </w:tc>
        <w:tc>
          <w:tcPr>
            <w:tcW w:w="1094" w:type="dxa"/>
            <w:shd w:val="solid" w:color="FFFFFF" w:fill="auto"/>
          </w:tcPr>
          <w:p w14:paraId="57E11C87" w14:textId="24477B4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72104A52" w14:textId="655081F2" w:rsidR="00CC48F8" w:rsidRDefault="00CC48F8" w:rsidP="00CC48F8">
            <w:pPr>
              <w:pStyle w:val="TAL"/>
              <w:rPr>
                <w:sz w:val="16"/>
                <w:szCs w:val="16"/>
              </w:rPr>
            </w:pPr>
            <w:r>
              <w:rPr>
                <w:rFonts w:cs="Arial"/>
                <w:sz w:val="16"/>
                <w:szCs w:val="16"/>
              </w:rPr>
              <w:t>0029</w:t>
            </w:r>
          </w:p>
        </w:tc>
        <w:tc>
          <w:tcPr>
            <w:tcW w:w="425" w:type="dxa"/>
            <w:shd w:val="solid" w:color="FFFFFF" w:fill="auto"/>
          </w:tcPr>
          <w:p w14:paraId="76001F7A" w14:textId="5C95FB20"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7DC4768A" w14:textId="00CFEF25" w:rsidR="00CC48F8" w:rsidRDefault="00CC48F8" w:rsidP="00CC48F8">
            <w:pPr>
              <w:pStyle w:val="TAC"/>
              <w:rPr>
                <w:sz w:val="16"/>
                <w:szCs w:val="16"/>
              </w:rPr>
            </w:pPr>
            <w:r>
              <w:rPr>
                <w:rFonts w:cs="Arial"/>
                <w:sz w:val="16"/>
                <w:szCs w:val="16"/>
              </w:rPr>
              <w:t>F</w:t>
            </w:r>
          </w:p>
        </w:tc>
        <w:tc>
          <w:tcPr>
            <w:tcW w:w="4868" w:type="dxa"/>
            <w:shd w:val="solid" w:color="FFFFFF" w:fill="auto"/>
          </w:tcPr>
          <w:p w14:paraId="750489A3" w14:textId="4415FCDD" w:rsidR="00CC48F8" w:rsidRPr="000D07BF" w:rsidRDefault="00CC48F8" w:rsidP="00CC48F8">
            <w:pPr>
              <w:pStyle w:val="TAL"/>
              <w:tabs>
                <w:tab w:val="left" w:pos="840"/>
              </w:tabs>
              <w:rPr>
                <w:rFonts w:cs="Arial"/>
                <w:sz w:val="16"/>
              </w:rPr>
            </w:pPr>
            <w:r>
              <w:rPr>
                <w:rFonts w:cs="Arial"/>
                <w:sz w:val="16"/>
                <w:szCs w:val="16"/>
              </w:rPr>
              <w:t>Rel-18 CR 28.111 How to use notifyPotentialFaultyAlarmList</w:t>
            </w:r>
          </w:p>
        </w:tc>
        <w:tc>
          <w:tcPr>
            <w:tcW w:w="708" w:type="dxa"/>
            <w:shd w:val="solid" w:color="FFFFFF" w:fill="auto"/>
          </w:tcPr>
          <w:p w14:paraId="4A2115A5" w14:textId="1A927A63" w:rsidR="00CC48F8" w:rsidRDefault="00CC48F8" w:rsidP="00CC48F8">
            <w:pPr>
              <w:pStyle w:val="TAC"/>
              <w:rPr>
                <w:sz w:val="16"/>
                <w:szCs w:val="16"/>
                <w:lang w:eastAsia="zh-CN"/>
              </w:rPr>
            </w:pPr>
            <w:r>
              <w:rPr>
                <w:rFonts w:cs="Arial"/>
                <w:sz w:val="16"/>
                <w:szCs w:val="16"/>
              </w:rPr>
              <w:t>18.5.0</w:t>
            </w:r>
          </w:p>
        </w:tc>
      </w:tr>
      <w:tr w:rsidR="00CC48F8" w:rsidRPr="008227B8" w14:paraId="56BB8368" w14:textId="77777777" w:rsidTr="001F2658">
        <w:tc>
          <w:tcPr>
            <w:tcW w:w="800" w:type="dxa"/>
            <w:shd w:val="solid" w:color="FFFFFF" w:fill="auto"/>
          </w:tcPr>
          <w:p w14:paraId="04B2106C" w14:textId="006DED94" w:rsidR="00CC48F8" w:rsidRDefault="00CC48F8" w:rsidP="00CC48F8">
            <w:pPr>
              <w:pStyle w:val="TAC"/>
              <w:rPr>
                <w:sz w:val="16"/>
                <w:szCs w:val="16"/>
              </w:rPr>
            </w:pPr>
            <w:r>
              <w:rPr>
                <w:rFonts w:cs="Arial"/>
                <w:sz w:val="16"/>
                <w:szCs w:val="16"/>
              </w:rPr>
              <w:t>2025-06</w:t>
            </w:r>
          </w:p>
        </w:tc>
        <w:tc>
          <w:tcPr>
            <w:tcW w:w="800" w:type="dxa"/>
            <w:shd w:val="solid" w:color="FFFFFF" w:fill="auto"/>
          </w:tcPr>
          <w:p w14:paraId="3E2CA8E5" w14:textId="143FF06E" w:rsidR="00CC48F8" w:rsidRDefault="00CC48F8" w:rsidP="00CC48F8">
            <w:pPr>
              <w:pStyle w:val="TAC"/>
              <w:rPr>
                <w:sz w:val="16"/>
                <w:szCs w:val="16"/>
              </w:rPr>
            </w:pPr>
            <w:r>
              <w:rPr>
                <w:rFonts w:cs="Arial"/>
                <w:sz w:val="16"/>
                <w:szCs w:val="16"/>
              </w:rPr>
              <w:t>SA#108</w:t>
            </w:r>
          </w:p>
        </w:tc>
        <w:tc>
          <w:tcPr>
            <w:tcW w:w="1094" w:type="dxa"/>
            <w:shd w:val="solid" w:color="FFFFFF" w:fill="auto"/>
          </w:tcPr>
          <w:p w14:paraId="525832BB" w14:textId="73F75F2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1C9F0C19" w14:textId="7409A960" w:rsidR="00CC48F8" w:rsidRDefault="00CC48F8" w:rsidP="00CC48F8">
            <w:pPr>
              <w:pStyle w:val="TAL"/>
              <w:rPr>
                <w:sz w:val="16"/>
                <w:szCs w:val="16"/>
              </w:rPr>
            </w:pPr>
            <w:r>
              <w:rPr>
                <w:rFonts w:cs="Arial"/>
                <w:sz w:val="16"/>
                <w:szCs w:val="16"/>
              </w:rPr>
              <w:t>0038</w:t>
            </w:r>
          </w:p>
        </w:tc>
        <w:tc>
          <w:tcPr>
            <w:tcW w:w="425" w:type="dxa"/>
            <w:shd w:val="solid" w:color="FFFFFF" w:fill="auto"/>
          </w:tcPr>
          <w:p w14:paraId="1C9FDE98" w14:textId="31B3C070"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3C2B39F2" w14:textId="57EA4634" w:rsidR="00CC48F8" w:rsidRDefault="00CC48F8" w:rsidP="00CC48F8">
            <w:pPr>
              <w:pStyle w:val="TAC"/>
              <w:rPr>
                <w:sz w:val="16"/>
                <w:szCs w:val="16"/>
              </w:rPr>
            </w:pPr>
            <w:r>
              <w:rPr>
                <w:rFonts w:cs="Arial"/>
                <w:sz w:val="16"/>
                <w:szCs w:val="16"/>
              </w:rPr>
              <w:t>F</w:t>
            </w:r>
          </w:p>
        </w:tc>
        <w:tc>
          <w:tcPr>
            <w:tcW w:w="4868" w:type="dxa"/>
            <w:shd w:val="solid" w:color="FFFFFF" w:fill="auto"/>
          </w:tcPr>
          <w:p w14:paraId="615AD2C0" w14:textId="51941799" w:rsidR="00CC48F8" w:rsidRPr="000D07BF" w:rsidRDefault="00CC48F8" w:rsidP="00CC48F8">
            <w:pPr>
              <w:pStyle w:val="TAL"/>
              <w:tabs>
                <w:tab w:val="left" w:pos="840"/>
              </w:tabs>
              <w:rPr>
                <w:rFonts w:cs="Arial"/>
                <w:sz w:val="16"/>
              </w:rPr>
            </w:pPr>
            <w:r>
              <w:rPr>
                <w:rFonts w:cs="Arial"/>
                <w:sz w:val="16"/>
                <w:szCs w:val="16"/>
              </w:rPr>
              <w:t>Rel-18 CR TS 28.111 Clarify notifyChangedAlarmGeneral</w:t>
            </w:r>
          </w:p>
        </w:tc>
        <w:tc>
          <w:tcPr>
            <w:tcW w:w="708" w:type="dxa"/>
            <w:shd w:val="solid" w:color="FFFFFF" w:fill="auto"/>
          </w:tcPr>
          <w:p w14:paraId="745407C8" w14:textId="395A3933" w:rsidR="00CC48F8" w:rsidRDefault="00CC48F8" w:rsidP="00CC48F8">
            <w:pPr>
              <w:pStyle w:val="TAC"/>
              <w:rPr>
                <w:sz w:val="16"/>
                <w:szCs w:val="16"/>
                <w:lang w:eastAsia="zh-CN"/>
              </w:rPr>
            </w:pPr>
            <w:r>
              <w:rPr>
                <w:rFonts w:cs="Arial"/>
                <w:sz w:val="16"/>
                <w:szCs w:val="16"/>
              </w:rPr>
              <w:t>18.5.0</w:t>
            </w:r>
          </w:p>
        </w:tc>
      </w:tr>
      <w:tr w:rsidR="00CC48F8" w:rsidRPr="008227B8" w14:paraId="325AE4A3" w14:textId="77777777" w:rsidTr="001F2658">
        <w:tc>
          <w:tcPr>
            <w:tcW w:w="800" w:type="dxa"/>
            <w:shd w:val="solid" w:color="FFFFFF" w:fill="auto"/>
          </w:tcPr>
          <w:p w14:paraId="256E85EE" w14:textId="55513397" w:rsidR="00CC48F8" w:rsidRDefault="00CC48F8" w:rsidP="00CC48F8">
            <w:pPr>
              <w:pStyle w:val="TAC"/>
              <w:rPr>
                <w:sz w:val="16"/>
                <w:szCs w:val="16"/>
              </w:rPr>
            </w:pPr>
            <w:r>
              <w:rPr>
                <w:rFonts w:cs="Arial"/>
                <w:sz w:val="16"/>
                <w:szCs w:val="16"/>
              </w:rPr>
              <w:t>2025-06</w:t>
            </w:r>
          </w:p>
        </w:tc>
        <w:tc>
          <w:tcPr>
            <w:tcW w:w="800" w:type="dxa"/>
            <w:shd w:val="solid" w:color="FFFFFF" w:fill="auto"/>
          </w:tcPr>
          <w:p w14:paraId="1C14B72E" w14:textId="27350E6F" w:rsidR="00CC48F8" w:rsidRDefault="00CC48F8" w:rsidP="00CC48F8">
            <w:pPr>
              <w:pStyle w:val="TAC"/>
              <w:rPr>
                <w:sz w:val="16"/>
                <w:szCs w:val="16"/>
              </w:rPr>
            </w:pPr>
            <w:r>
              <w:rPr>
                <w:rFonts w:cs="Arial"/>
                <w:sz w:val="16"/>
                <w:szCs w:val="16"/>
              </w:rPr>
              <w:t>SA#108</w:t>
            </w:r>
          </w:p>
        </w:tc>
        <w:tc>
          <w:tcPr>
            <w:tcW w:w="1094" w:type="dxa"/>
            <w:shd w:val="solid" w:color="FFFFFF" w:fill="auto"/>
          </w:tcPr>
          <w:p w14:paraId="61C430A2" w14:textId="3977855A"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3E8A9749" w14:textId="39439D0C" w:rsidR="00CC48F8" w:rsidRDefault="00CC48F8" w:rsidP="00CC48F8">
            <w:pPr>
              <w:pStyle w:val="TAL"/>
              <w:rPr>
                <w:sz w:val="16"/>
                <w:szCs w:val="16"/>
              </w:rPr>
            </w:pPr>
            <w:r>
              <w:rPr>
                <w:rFonts w:cs="Arial"/>
                <w:sz w:val="16"/>
                <w:szCs w:val="16"/>
              </w:rPr>
              <w:t>0040</w:t>
            </w:r>
          </w:p>
        </w:tc>
        <w:tc>
          <w:tcPr>
            <w:tcW w:w="425" w:type="dxa"/>
            <w:shd w:val="solid" w:color="FFFFFF" w:fill="auto"/>
          </w:tcPr>
          <w:p w14:paraId="65DA9C97" w14:textId="71EC968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EB63B3A" w14:textId="1C5853C0" w:rsidR="00CC48F8" w:rsidRDefault="00CC48F8" w:rsidP="00CC48F8">
            <w:pPr>
              <w:pStyle w:val="TAC"/>
              <w:rPr>
                <w:sz w:val="16"/>
                <w:szCs w:val="16"/>
              </w:rPr>
            </w:pPr>
            <w:r>
              <w:rPr>
                <w:rFonts w:cs="Arial"/>
                <w:sz w:val="16"/>
                <w:szCs w:val="16"/>
              </w:rPr>
              <w:t>F</w:t>
            </w:r>
          </w:p>
        </w:tc>
        <w:tc>
          <w:tcPr>
            <w:tcW w:w="4868" w:type="dxa"/>
            <w:shd w:val="solid" w:color="FFFFFF" w:fill="auto"/>
          </w:tcPr>
          <w:p w14:paraId="000AE8E8" w14:textId="0391ACF8" w:rsidR="00CC48F8" w:rsidRPr="000D07BF" w:rsidRDefault="00CC48F8" w:rsidP="00CC48F8">
            <w:pPr>
              <w:pStyle w:val="TAL"/>
              <w:tabs>
                <w:tab w:val="left" w:pos="840"/>
              </w:tabs>
              <w:rPr>
                <w:rFonts w:cs="Arial"/>
                <w:sz w:val="16"/>
              </w:rPr>
            </w:pPr>
            <w:r>
              <w:rPr>
                <w:rFonts w:cs="Arial"/>
                <w:sz w:val="16"/>
                <w:szCs w:val="16"/>
              </w:rPr>
              <w:t>Rel-18 CR TS 28.111 Add missing ThresholdInfo dataType and related definition</w:t>
            </w:r>
          </w:p>
        </w:tc>
        <w:tc>
          <w:tcPr>
            <w:tcW w:w="708" w:type="dxa"/>
            <w:shd w:val="solid" w:color="FFFFFF" w:fill="auto"/>
          </w:tcPr>
          <w:p w14:paraId="3D95AEAC" w14:textId="06A54CC3" w:rsidR="00CC48F8" w:rsidRDefault="00CC48F8" w:rsidP="00CC48F8">
            <w:pPr>
              <w:pStyle w:val="TAC"/>
              <w:rPr>
                <w:sz w:val="16"/>
                <w:szCs w:val="16"/>
                <w:lang w:eastAsia="zh-CN"/>
              </w:rPr>
            </w:pPr>
            <w:r>
              <w:rPr>
                <w:rFonts w:cs="Arial"/>
                <w:sz w:val="16"/>
                <w:szCs w:val="16"/>
              </w:rPr>
              <w:t>18.5.0</w:t>
            </w:r>
          </w:p>
        </w:tc>
      </w:tr>
      <w:tr w:rsidR="00CC48F8" w:rsidRPr="008227B8" w14:paraId="75C7D594" w14:textId="77777777" w:rsidTr="001F2658">
        <w:tc>
          <w:tcPr>
            <w:tcW w:w="800" w:type="dxa"/>
            <w:shd w:val="solid" w:color="FFFFFF" w:fill="auto"/>
          </w:tcPr>
          <w:p w14:paraId="01F5A331" w14:textId="0E7E7DD4" w:rsidR="00CC48F8" w:rsidRDefault="00CC48F8" w:rsidP="00CC48F8">
            <w:pPr>
              <w:pStyle w:val="TAC"/>
              <w:rPr>
                <w:sz w:val="16"/>
                <w:szCs w:val="16"/>
              </w:rPr>
            </w:pPr>
            <w:r>
              <w:rPr>
                <w:rFonts w:cs="Arial"/>
                <w:sz w:val="16"/>
                <w:szCs w:val="16"/>
              </w:rPr>
              <w:t>2025-06</w:t>
            </w:r>
          </w:p>
        </w:tc>
        <w:tc>
          <w:tcPr>
            <w:tcW w:w="800" w:type="dxa"/>
            <w:shd w:val="solid" w:color="FFFFFF" w:fill="auto"/>
          </w:tcPr>
          <w:p w14:paraId="47823A69" w14:textId="25ADEF35" w:rsidR="00CC48F8" w:rsidRDefault="00CC48F8" w:rsidP="00CC48F8">
            <w:pPr>
              <w:pStyle w:val="TAC"/>
              <w:rPr>
                <w:sz w:val="16"/>
                <w:szCs w:val="16"/>
              </w:rPr>
            </w:pPr>
            <w:r>
              <w:rPr>
                <w:rFonts w:cs="Arial"/>
                <w:sz w:val="16"/>
                <w:szCs w:val="16"/>
              </w:rPr>
              <w:t>SA#108</w:t>
            </w:r>
          </w:p>
        </w:tc>
        <w:tc>
          <w:tcPr>
            <w:tcW w:w="1094" w:type="dxa"/>
            <w:shd w:val="solid" w:color="FFFFFF" w:fill="auto"/>
          </w:tcPr>
          <w:p w14:paraId="6A079D0B" w14:textId="1CBE78C8"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120AA1B" w14:textId="522C50CB" w:rsidR="00CC48F8" w:rsidRDefault="00CC48F8" w:rsidP="00CC48F8">
            <w:pPr>
              <w:pStyle w:val="TAL"/>
              <w:rPr>
                <w:sz w:val="16"/>
                <w:szCs w:val="16"/>
              </w:rPr>
            </w:pPr>
            <w:r>
              <w:rPr>
                <w:rFonts w:cs="Arial"/>
                <w:sz w:val="16"/>
                <w:szCs w:val="16"/>
              </w:rPr>
              <w:t>0042</w:t>
            </w:r>
          </w:p>
        </w:tc>
        <w:tc>
          <w:tcPr>
            <w:tcW w:w="425" w:type="dxa"/>
            <w:shd w:val="solid" w:color="FFFFFF" w:fill="auto"/>
          </w:tcPr>
          <w:p w14:paraId="1D2A91FF" w14:textId="0924682C"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52FA25B" w14:textId="54BD0D17" w:rsidR="00CC48F8" w:rsidRDefault="00CC48F8" w:rsidP="00CC48F8">
            <w:pPr>
              <w:pStyle w:val="TAC"/>
              <w:rPr>
                <w:sz w:val="16"/>
                <w:szCs w:val="16"/>
              </w:rPr>
            </w:pPr>
            <w:r>
              <w:rPr>
                <w:rFonts w:cs="Arial"/>
                <w:sz w:val="16"/>
                <w:szCs w:val="16"/>
              </w:rPr>
              <w:t>F</w:t>
            </w:r>
          </w:p>
        </w:tc>
        <w:tc>
          <w:tcPr>
            <w:tcW w:w="4868" w:type="dxa"/>
            <w:shd w:val="solid" w:color="FFFFFF" w:fill="auto"/>
          </w:tcPr>
          <w:p w14:paraId="0F7431D0" w14:textId="73AC1287" w:rsidR="00CC48F8" w:rsidRPr="000D07BF" w:rsidRDefault="00CC48F8" w:rsidP="00CC48F8">
            <w:pPr>
              <w:pStyle w:val="TAL"/>
              <w:tabs>
                <w:tab w:val="left" w:pos="840"/>
              </w:tabs>
              <w:rPr>
                <w:rFonts w:cs="Arial"/>
                <w:sz w:val="16"/>
              </w:rPr>
            </w:pPr>
            <w:r>
              <w:rPr>
                <w:rFonts w:cs="Arial"/>
                <w:sz w:val="16"/>
                <w:szCs w:val="16"/>
              </w:rPr>
              <w:t>Rel-18 CR 28.111 Clarify alarmType</w:t>
            </w:r>
          </w:p>
        </w:tc>
        <w:tc>
          <w:tcPr>
            <w:tcW w:w="708" w:type="dxa"/>
            <w:shd w:val="solid" w:color="FFFFFF" w:fill="auto"/>
          </w:tcPr>
          <w:p w14:paraId="77A7A73D" w14:textId="2B4FC9D1" w:rsidR="00CC48F8" w:rsidRDefault="00CC48F8" w:rsidP="00CC48F8">
            <w:pPr>
              <w:pStyle w:val="TAC"/>
              <w:rPr>
                <w:sz w:val="16"/>
                <w:szCs w:val="16"/>
                <w:lang w:eastAsia="zh-CN"/>
              </w:rPr>
            </w:pPr>
            <w:r>
              <w:rPr>
                <w:rFonts w:cs="Arial"/>
                <w:sz w:val="16"/>
                <w:szCs w:val="16"/>
              </w:rPr>
              <w:t>18.5.0</w:t>
            </w:r>
          </w:p>
        </w:tc>
      </w:tr>
      <w:tr w:rsidR="00CC48F8" w:rsidRPr="008227B8" w14:paraId="070707C6" w14:textId="77777777" w:rsidTr="001F2658">
        <w:tc>
          <w:tcPr>
            <w:tcW w:w="800" w:type="dxa"/>
            <w:shd w:val="solid" w:color="FFFFFF" w:fill="auto"/>
          </w:tcPr>
          <w:p w14:paraId="4BDC16D4" w14:textId="2EFE2BAC" w:rsidR="00CC48F8" w:rsidRDefault="00CC48F8" w:rsidP="00CC48F8">
            <w:pPr>
              <w:pStyle w:val="TAC"/>
              <w:rPr>
                <w:sz w:val="16"/>
                <w:szCs w:val="16"/>
              </w:rPr>
            </w:pPr>
            <w:r>
              <w:rPr>
                <w:rFonts w:cs="Arial"/>
                <w:sz w:val="16"/>
                <w:szCs w:val="16"/>
              </w:rPr>
              <w:t>2025-06</w:t>
            </w:r>
          </w:p>
        </w:tc>
        <w:tc>
          <w:tcPr>
            <w:tcW w:w="800" w:type="dxa"/>
            <w:shd w:val="solid" w:color="FFFFFF" w:fill="auto"/>
          </w:tcPr>
          <w:p w14:paraId="5564A013" w14:textId="67DE29AB" w:rsidR="00CC48F8" w:rsidRDefault="00CC48F8" w:rsidP="00CC48F8">
            <w:pPr>
              <w:pStyle w:val="TAC"/>
              <w:rPr>
                <w:sz w:val="16"/>
                <w:szCs w:val="16"/>
              </w:rPr>
            </w:pPr>
            <w:r>
              <w:rPr>
                <w:rFonts w:cs="Arial"/>
                <w:sz w:val="16"/>
                <w:szCs w:val="16"/>
              </w:rPr>
              <w:t>SA#108</w:t>
            </w:r>
          </w:p>
        </w:tc>
        <w:tc>
          <w:tcPr>
            <w:tcW w:w="1094" w:type="dxa"/>
            <w:shd w:val="solid" w:color="FFFFFF" w:fill="auto"/>
          </w:tcPr>
          <w:p w14:paraId="105DE9AC" w14:textId="50F16A33"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DDA2D1E" w14:textId="588401A4" w:rsidR="00CC48F8" w:rsidRDefault="00CC48F8" w:rsidP="00CC48F8">
            <w:pPr>
              <w:pStyle w:val="TAL"/>
              <w:rPr>
                <w:sz w:val="16"/>
                <w:szCs w:val="16"/>
              </w:rPr>
            </w:pPr>
            <w:r>
              <w:rPr>
                <w:rFonts w:cs="Arial"/>
                <w:sz w:val="16"/>
                <w:szCs w:val="16"/>
              </w:rPr>
              <w:t>0044</w:t>
            </w:r>
          </w:p>
        </w:tc>
        <w:tc>
          <w:tcPr>
            <w:tcW w:w="425" w:type="dxa"/>
            <w:shd w:val="solid" w:color="FFFFFF" w:fill="auto"/>
          </w:tcPr>
          <w:p w14:paraId="3601DC99" w14:textId="5B3FC59F"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0078A770" w14:textId="388D44D2" w:rsidR="00CC48F8" w:rsidRDefault="00CC48F8" w:rsidP="00CC48F8">
            <w:pPr>
              <w:pStyle w:val="TAC"/>
              <w:rPr>
                <w:sz w:val="16"/>
                <w:szCs w:val="16"/>
              </w:rPr>
            </w:pPr>
            <w:r>
              <w:rPr>
                <w:rFonts w:cs="Arial"/>
                <w:sz w:val="16"/>
                <w:szCs w:val="16"/>
              </w:rPr>
              <w:t>F</w:t>
            </w:r>
          </w:p>
        </w:tc>
        <w:tc>
          <w:tcPr>
            <w:tcW w:w="4868" w:type="dxa"/>
            <w:shd w:val="solid" w:color="FFFFFF" w:fill="auto"/>
          </w:tcPr>
          <w:p w14:paraId="2FBC1C9A" w14:textId="1E9600E3" w:rsidR="00CC48F8" w:rsidRPr="000D07BF" w:rsidRDefault="00CC48F8" w:rsidP="00CC48F8">
            <w:pPr>
              <w:pStyle w:val="TAL"/>
              <w:tabs>
                <w:tab w:val="left" w:pos="840"/>
              </w:tabs>
              <w:rPr>
                <w:rFonts w:cs="Arial"/>
                <w:sz w:val="16"/>
              </w:rPr>
            </w:pPr>
            <w:r>
              <w:rPr>
                <w:rFonts w:cs="Arial"/>
                <w:sz w:val="16"/>
                <w:szCs w:val="16"/>
              </w:rPr>
              <w:t>Rel-18 CR TS 28.111 Correction on Alarm Definition</w:t>
            </w:r>
          </w:p>
        </w:tc>
        <w:tc>
          <w:tcPr>
            <w:tcW w:w="708" w:type="dxa"/>
            <w:shd w:val="solid" w:color="FFFFFF" w:fill="auto"/>
          </w:tcPr>
          <w:p w14:paraId="5EA1FA2A" w14:textId="7BACBAB6" w:rsidR="00CC48F8" w:rsidRDefault="00CC48F8" w:rsidP="00CC48F8">
            <w:pPr>
              <w:pStyle w:val="TAC"/>
              <w:rPr>
                <w:sz w:val="16"/>
                <w:szCs w:val="16"/>
                <w:lang w:eastAsia="zh-CN"/>
              </w:rPr>
            </w:pPr>
            <w:r>
              <w:rPr>
                <w:rFonts w:cs="Arial"/>
                <w:sz w:val="16"/>
                <w:szCs w:val="16"/>
              </w:rPr>
              <w:t>18.5.0</w:t>
            </w:r>
          </w:p>
        </w:tc>
      </w:tr>
      <w:tr w:rsidR="00CC48F8" w:rsidRPr="008227B8" w14:paraId="275264A1" w14:textId="77777777" w:rsidTr="001F2658">
        <w:tc>
          <w:tcPr>
            <w:tcW w:w="800" w:type="dxa"/>
            <w:shd w:val="solid" w:color="FFFFFF" w:fill="auto"/>
          </w:tcPr>
          <w:p w14:paraId="624D75B4" w14:textId="2C83C570" w:rsidR="00CC48F8" w:rsidRDefault="00CC48F8" w:rsidP="00CC48F8">
            <w:pPr>
              <w:pStyle w:val="TAC"/>
              <w:rPr>
                <w:sz w:val="16"/>
                <w:szCs w:val="16"/>
              </w:rPr>
            </w:pPr>
            <w:r>
              <w:rPr>
                <w:rFonts w:cs="Arial"/>
                <w:sz w:val="16"/>
                <w:szCs w:val="16"/>
              </w:rPr>
              <w:t>2025-06</w:t>
            </w:r>
          </w:p>
        </w:tc>
        <w:tc>
          <w:tcPr>
            <w:tcW w:w="800" w:type="dxa"/>
            <w:shd w:val="solid" w:color="FFFFFF" w:fill="auto"/>
          </w:tcPr>
          <w:p w14:paraId="50A957E7" w14:textId="563A3420" w:rsidR="00CC48F8" w:rsidRDefault="00CC48F8" w:rsidP="00CC48F8">
            <w:pPr>
              <w:pStyle w:val="TAC"/>
              <w:rPr>
                <w:sz w:val="16"/>
                <w:szCs w:val="16"/>
              </w:rPr>
            </w:pPr>
            <w:r>
              <w:rPr>
                <w:rFonts w:cs="Arial"/>
                <w:sz w:val="16"/>
                <w:szCs w:val="16"/>
              </w:rPr>
              <w:t>SA#108</w:t>
            </w:r>
          </w:p>
        </w:tc>
        <w:tc>
          <w:tcPr>
            <w:tcW w:w="1094" w:type="dxa"/>
            <w:shd w:val="solid" w:color="FFFFFF" w:fill="auto"/>
          </w:tcPr>
          <w:p w14:paraId="0B9E06C6" w14:textId="11EE92AF"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87682D7" w14:textId="087DFC00" w:rsidR="00CC48F8" w:rsidRDefault="00CC48F8" w:rsidP="00CC48F8">
            <w:pPr>
              <w:pStyle w:val="TAL"/>
              <w:rPr>
                <w:sz w:val="16"/>
                <w:szCs w:val="16"/>
              </w:rPr>
            </w:pPr>
            <w:r>
              <w:rPr>
                <w:rFonts w:cs="Arial"/>
                <w:sz w:val="16"/>
                <w:szCs w:val="16"/>
              </w:rPr>
              <w:t>0046</w:t>
            </w:r>
          </w:p>
        </w:tc>
        <w:tc>
          <w:tcPr>
            <w:tcW w:w="425" w:type="dxa"/>
            <w:shd w:val="solid" w:color="FFFFFF" w:fill="auto"/>
          </w:tcPr>
          <w:p w14:paraId="058652B1" w14:textId="643936D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D1F08F3" w14:textId="01FA6BDE" w:rsidR="00CC48F8" w:rsidRDefault="00CC48F8" w:rsidP="00CC48F8">
            <w:pPr>
              <w:pStyle w:val="TAC"/>
              <w:rPr>
                <w:sz w:val="16"/>
                <w:szCs w:val="16"/>
              </w:rPr>
            </w:pPr>
            <w:r>
              <w:rPr>
                <w:rFonts w:cs="Arial"/>
                <w:sz w:val="16"/>
                <w:szCs w:val="16"/>
              </w:rPr>
              <w:t>F</w:t>
            </w:r>
          </w:p>
        </w:tc>
        <w:tc>
          <w:tcPr>
            <w:tcW w:w="4868" w:type="dxa"/>
            <w:shd w:val="solid" w:color="FFFFFF" w:fill="auto"/>
          </w:tcPr>
          <w:p w14:paraId="7AA7120A" w14:textId="7F08E43C" w:rsidR="00CC48F8" w:rsidRPr="000D07BF" w:rsidRDefault="00CC48F8" w:rsidP="00CC48F8">
            <w:pPr>
              <w:pStyle w:val="TAL"/>
              <w:tabs>
                <w:tab w:val="left" w:pos="840"/>
              </w:tabs>
              <w:rPr>
                <w:rFonts w:cs="Arial"/>
                <w:sz w:val="16"/>
              </w:rPr>
            </w:pPr>
            <w:r>
              <w:rPr>
                <w:rFonts w:cs="Arial"/>
                <w:sz w:val="16"/>
                <w:szCs w:val="16"/>
              </w:rPr>
              <w:t>Rel-18 CR TS 28.111 Stage 3 YAML for ThresholdCrossing dataType</w:t>
            </w:r>
          </w:p>
        </w:tc>
        <w:tc>
          <w:tcPr>
            <w:tcW w:w="708" w:type="dxa"/>
            <w:shd w:val="solid" w:color="FFFFFF" w:fill="auto"/>
          </w:tcPr>
          <w:p w14:paraId="766BF993" w14:textId="1328C1AC" w:rsidR="00CC48F8" w:rsidRDefault="00CC48F8" w:rsidP="00CC48F8">
            <w:pPr>
              <w:pStyle w:val="TAC"/>
              <w:rPr>
                <w:sz w:val="16"/>
                <w:szCs w:val="16"/>
                <w:lang w:eastAsia="zh-CN"/>
              </w:rPr>
            </w:pPr>
            <w:r>
              <w:rPr>
                <w:rFonts w:cs="Arial"/>
                <w:sz w:val="16"/>
                <w:szCs w:val="16"/>
              </w:rPr>
              <w:t>18.5.0</w:t>
            </w:r>
          </w:p>
        </w:tc>
      </w:tr>
      <w:tr w:rsidR="00125DF7" w:rsidRPr="008227B8" w14:paraId="115D2E15" w14:textId="77777777" w:rsidTr="001F2658">
        <w:tc>
          <w:tcPr>
            <w:tcW w:w="800" w:type="dxa"/>
            <w:shd w:val="solid" w:color="FFFFFF" w:fill="auto"/>
          </w:tcPr>
          <w:p w14:paraId="440CB646" w14:textId="2C628DB0" w:rsidR="00125DF7" w:rsidRDefault="00125DF7" w:rsidP="00125DF7">
            <w:pPr>
              <w:pStyle w:val="TAC"/>
              <w:rPr>
                <w:rFonts w:cs="Arial"/>
                <w:sz w:val="16"/>
                <w:szCs w:val="16"/>
              </w:rPr>
            </w:pPr>
            <w:r>
              <w:rPr>
                <w:rFonts w:cs="Arial"/>
                <w:sz w:val="16"/>
                <w:szCs w:val="16"/>
              </w:rPr>
              <w:t>2025-06</w:t>
            </w:r>
          </w:p>
        </w:tc>
        <w:tc>
          <w:tcPr>
            <w:tcW w:w="800" w:type="dxa"/>
            <w:shd w:val="solid" w:color="FFFFFF" w:fill="auto"/>
          </w:tcPr>
          <w:p w14:paraId="36B96263" w14:textId="5BE27686" w:rsidR="00125DF7" w:rsidRDefault="00125DF7" w:rsidP="00125DF7">
            <w:pPr>
              <w:pStyle w:val="TAC"/>
              <w:rPr>
                <w:rFonts w:cs="Arial"/>
                <w:sz w:val="16"/>
                <w:szCs w:val="16"/>
              </w:rPr>
            </w:pPr>
            <w:r>
              <w:rPr>
                <w:rFonts w:cs="Arial"/>
                <w:sz w:val="16"/>
                <w:szCs w:val="16"/>
              </w:rPr>
              <w:t>SA#108</w:t>
            </w:r>
          </w:p>
        </w:tc>
        <w:tc>
          <w:tcPr>
            <w:tcW w:w="1094" w:type="dxa"/>
            <w:shd w:val="solid" w:color="FFFFFF" w:fill="auto"/>
          </w:tcPr>
          <w:p w14:paraId="01004A55" w14:textId="77777777" w:rsidR="00125DF7" w:rsidRDefault="00125DF7" w:rsidP="00125DF7">
            <w:pPr>
              <w:pStyle w:val="TAC"/>
              <w:rPr>
                <w:rFonts w:cs="Arial"/>
                <w:sz w:val="16"/>
                <w:szCs w:val="16"/>
              </w:rPr>
            </w:pPr>
          </w:p>
        </w:tc>
        <w:tc>
          <w:tcPr>
            <w:tcW w:w="519" w:type="dxa"/>
            <w:shd w:val="solid" w:color="FFFFFF" w:fill="auto"/>
          </w:tcPr>
          <w:p w14:paraId="0330549B" w14:textId="77777777" w:rsidR="00125DF7" w:rsidRDefault="00125DF7" w:rsidP="00125DF7">
            <w:pPr>
              <w:pStyle w:val="TAL"/>
              <w:rPr>
                <w:rFonts w:cs="Arial"/>
                <w:sz w:val="16"/>
                <w:szCs w:val="16"/>
              </w:rPr>
            </w:pPr>
          </w:p>
        </w:tc>
        <w:tc>
          <w:tcPr>
            <w:tcW w:w="425" w:type="dxa"/>
            <w:shd w:val="solid" w:color="FFFFFF" w:fill="auto"/>
          </w:tcPr>
          <w:p w14:paraId="702A7AD9" w14:textId="77777777" w:rsidR="00125DF7" w:rsidRDefault="00125DF7" w:rsidP="00125DF7">
            <w:pPr>
              <w:pStyle w:val="TAR"/>
              <w:jc w:val="center"/>
              <w:rPr>
                <w:rFonts w:cs="Arial"/>
                <w:sz w:val="16"/>
                <w:szCs w:val="16"/>
              </w:rPr>
            </w:pPr>
          </w:p>
        </w:tc>
        <w:tc>
          <w:tcPr>
            <w:tcW w:w="425" w:type="dxa"/>
            <w:shd w:val="solid" w:color="FFFFFF" w:fill="auto"/>
          </w:tcPr>
          <w:p w14:paraId="28B7D98B" w14:textId="77777777" w:rsidR="00125DF7" w:rsidRDefault="00125DF7" w:rsidP="00125DF7">
            <w:pPr>
              <w:pStyle w:val="TAC"/>
              <w:rPr>
                <w:rFonts w:cs="Arial"/>
                <w:sz w:val="16"/>
                <w:szCs w:val="16"/>
              </w:rPr>
            </w:pPr>
          </w:p>
        </w:tc>
        <w:tc>
          <w:tcPr>
            <w:tcW w:w="4868" w:type="dxa"/>
            <w:shd w:val="solid" w:color="FFFFFF" w:fill="auto"/>
          </w:tcPr>
          <w:p w14:paraId="30217AA5" w14:textId="069A4C9F" w:rsidR="00125DF7" w:rsidRDefault="00125DF7" w:rsidP="00125DF7">
            <w:pPr>
              <w:pStyle w:val="TAL"/>
              <w:tabs>
                <w:tab w:val="left" w:pos="840"/>
              </w:tabs>
              <w:rPr>
                <w:rFonts w:cs="Arial"/>
                <w:sz w:val="16"/>
                <w:szCs w:val="16"/>
              </w:rPr>
            </w:pPr>
            <w:r>
              <w:rPr>
                <w:rFonts w:cs="Arial"/>
                <w:sz w:val="16"/>
                <w:szCs w:val="16"/>
              </w:rPr>
              <w:t>MCC: Correct CR implementation of the “</w:t>
            </w:r>
            <w:r w:rsidRPr="00125DF7">
              <w:rPr>
                <w:rFonts w:cs="Arial"/>
                <w:sz w:val="16"/>
                <w:szCs w:val="16"/>
              </w:rPr>
              <w:t>thresholdInfo” attribute</w:t>
            </w:r>
          </w:p>
        </w:tc>
        <w:tc>
          <w:tcPr>
            <w:tcW w:w="708" w:type="dxa"/>
            <w:shd w:val="solid" w:color="FFFFFF" w:fill="auto"/>
          </w:tcPr>
          <w:p w14:paraId="0F6ADAEB" w14:textId="10371317" w:rsidR="00125DF7" w:rsidRDefault="00125DF7" w:rsidP="00125DF7">
            <w:pPr>
              <w:pStyle w:val="TAC"/>
              <w:rPr>
                <w:rFonts w:cs="Arial"/>
                <w:sz w:val="16"/>
                <w:szCs w:val="16"/>
              </w:rPr>
            </w:pPr>
            <w:r>
              <w:rPr>
                <w:rFonts w:cs="Arial"/>
                <w:sz w:val="16"/>
                <w:szCs w:val="16"/>
              </w:rPr>
              <w:t>18.5.1</w:t>
            </w:r>
          </w:p>
        </w:tc>
      </w:tr>
      <w:tr w:rsidR="002A69B1" w:rsidRPr="008227B8" w14:paraId="2E490A09" w14:textId="77777777" w:rsidTr="001F2658">
        <w:tc>
          <w:tcPr>
            <w:tcW w:w="800" w:type="dxa"/>
            <w:shd w:val="solid" w:color="FFFFFF" w:fill="auto"/>
          </w:tcPr>
          <w:p w14:paraId="1AC464B3" w14:textId="35302ED7" w:rsidR="002A69B1" w:rsidRDefault="002A69B1" w:rsidP="00125DF7">
            <w:pPr>
              <w:pStyle w:val="TAC"/>
              <w:rPr>
                <w:rFonts w:cs="Arial"/>
                <w:sz w:val="16"/>
                <w:szCs w:val="16"/>
              </w:rPr>
            </w:pPr>
            <w:r>
              <w:rPr>
                <w:rFonts w:cs="Arial"/>
                <w:sz w:val="16"/>
                <w:szCs w:val="16"/>
              </w:rPr>
              <w:t>2025-09</w:t>
            </w:r>
          </w:p>
        </w:tc>
        <w:tc>
          <w:tcPr>
            <w:tcW w:w="800" w:type="dxa"/>
            <w:shd w:val="solid" w:color="FFFFFF" w:fill="auto"/>
          </w:tcPr>
          <w:p w14:paraId="7B57DAB9" w14:textId="3D893449" w:rsidR="002A69B1" w:rsidRDefault="002A69B1" w:rsidP="00125DF7">
            <w:pPr>
              <w:pStyle w:val="TAC"/>
              <w:rPr>
                <w:rFonts w:cs="Arial"/>
                <w:sz w:val="16"/>
                <w:szCs w:val="16"/>
              </w:rPr>
            </w:pPr>
            <w:r>
              <w:rPr>
                <w:rFonts w:cs="Arial"/>
                <w:sz w:val="16"/>
                <w:szCs w:val="16"/>
              </w:rPr>
              <w:t>SA#109</w:t>
            </w:r>
          </w:p>
        </w:tc>
        <w:tc>
          <w:tcPr>
            <w:tcW w:w="1094" w:type="dxa"/>
            <w:shd w:val="solid" w:color="FFFFFF" w:fill="auto"/>
          </w:tcPr>
          <w:p w14:paraId="746EF825" w14:textId="384DC065" w:rsidR="002A69B1" w:rsidRDefault="00DE6766" w:rsidP="00125DF7">
            <w:pPr>
              <w:pStyle w:val="TAC"/>
              <w:rPr>
                <w:rFonts w:cs="Arial"/>
                <w:sz w:val="16"/>
                <w:szCs w:val="16"/>
              </w:rPr>
            </w:pPr>
            <w:r w:rsidRPr="00DE6766">
              <w:rPr>
                <w:rFonts w:cs="Arial"/>
                <w:sz w:val="16"/>
                <w:szCs w:val="16"/>
              </w:rPr>
              <w:t>SP-251101</w:t>
            </w:r>
          </w:p>
        </w:tc>
        <w:tc>
          <w:tcPr>
            <w:tcW w:w="519" w:type="dxa"/>
            <w:shd w:val="solid" w:color="FFFFFF" w:fill="auto"/>
          </w:tcPr>
          <w:p w14:paraId="603296E7" w14:textId="2B4990FD" w:rsidR="002A69B1" w:rsidRDefault="00DE6766" w:rsidP="00125DF7">
            <w:pPr>
              <w:pStyle w:val="TAL"/>
              <w:rPr>
                <w:rFonts w:cs="Arial"/>
                <w:sz w:val="16"/>
                <w:szCs w:val="16"/>
              </w:rPr>
            </w:pPr>
            <w:r w:rsidRPr="00DE6766">
              <w:rPr>
                <w:rFonts w:cs="Arial"/>
                <w:sz w:val="16"/>
                <w:szCs w:val="16"/>
              </w:rPr>
              <w:t>0053</w:t>
            </w:r>
          </w:p>
        </w:tc>
        <w:tc>
          <w:tcPr>
            <w:tcW w:w="425" w:type="dxa"/>
            <w:shd w:val="solid" w:color="FFFFFF" w:fill="auto"/>
          </w:tcPr>
          <w:p w14:paraId="0FD418AD" w14:textId="73C5095F" w:rsidR="002A69B1" w:rsidRDefault="00DE6766" w:rsidP="00125DF7">
            <w:pPr>
              <w:pStyle w:val="TAR"/>
              <w:jc w:val="center"/>
              <w:rPr>
                <w:rFonts w:cs="Arial"/>
                <w:sz w:val="16"/>
                <w:szCs w:val="16"/>
              </w:rPr>
            </w:pPr>
            <w:r>
              <w:rPr>
                <w:rFonts w:cs="Arial"/>
                <w:sz w:val="16"/>
                <w:szCs w:val="16"/>
              </w:rPr>
              <w:t>1</w:t>
            </w:r>
          </w:p>
        </w:tc>
        <w:tc>
          <w:tcPr>
            <w:tcW w:w="425" w:type="dxa"/>
            <w:shd w:val="solid" w:color="FFFFFF" w:fill="auto"/>
          </w:tcPr>
          <w:p w14:paraId="56C368E2" w14:textId="27A68B6D" w:rsidR="002A69B1" w:rsidRDefault="00DE6766" w:rsidP="00125DF7">
            <w:pPr>
              <w:pStyle w:val="TAC"/>
              <w:rPr>
                <w:rFonts w:cs="Arial"/>
                <w:sz w:val="16"/>
                <w:szCs w:val="16"/>
              </w:rPr>
            </w:pPr>
            <w:r>
              <w:rPr>
                <w:rFonts w:cs="Arial"/>
                <w:sz w:val="16"/>
                <w:szCs w:val="16"/>
              </w:rPr>
              <w:t>F</w:t>
            </w:r>
          </w:p>
        </w:tc>
        <w:tc>
          <w:tcPr>
            <w:tcW w:w="4868" w:type="dxa"/>
            <w:shd w:val="solid" w:color="FFFFFF" w:fill="auto"/>
          </w:tcPr>
          <w:p w14:paraId="219B7D3F" w14:textId="027A1958" w:rsidR="002A69B1" w:rsidRDefault="00DE6766" w:rsidP="00125DF7">
            <w:pPr>
              <w:pStyle w:val="TAL"/>
              <w:tabs>
                <w:tab w:val="left" w:pos="840"/>
              </w:tabs>
              <w:rPr>
                <w:rFonts w:cs="Arial"/>
                <w:sz w:val="16"/>
                <w:szCs w:val="16"/>
              </w:rPr>
            </w:pPr>
            <w:r w:rsidRPr="00DE6766">
              <w:rPr>
                <w:rFonts w:cs="Arial"/>
                <w:sz w:val="16"/>
                <w:szCs w:val="16"/>
              </w:rPr>
              <w:t>Rel-18 CR 28.111 Probable Cause codes</w:t>
            </w:r>
          </w:p>
        </w:tc>
        <w:tc>
          <w:tcPr>
            <w:tcW w:w="708" w:type="dxa"/>
            <w:shd w:val="solid" w:color="FFFFFF" w:fill="auto"/>
          </w:tcPr>
          <w:p w14:paraId="652096E0" w14:textId="5DD01B72" w:rsidR="002A69B1" w:rsidRDefault="002A69B1" w:rsidP="00125DF7">
            <w:pPr>
              <w:pStyle w:val="TAC"/>
              <w:rPr>
                <w:rFonts w:cs="Arial"/>
                <w:sz w:val="16"/>
                <w:szCs w:val="16"/>
              </w:rPr>
            </w:pPr>
            <w:r>
              <w:rPr>
                <w:rFonts w:cs="Arial"/>
                <w:sz w:val="16"/>
                <w:szCs w:val="16"/>
              </w:rPr>
              <w:t>18.6.0</w:t>
            </w:r>
          </w:p>
        </w:tc>
      </w:tr>
    </w:tbl>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75717" w14:textId="77777777" w:rsidR="00131D72" w:rsidRDefault="00131D72">
      <w:r>
        <w:separator/>
      </w:r>
    </w:p>
  </w:endnote>
  <w:endnote w:type="continuationSeparator" w:id="0">
    <w:p w14:paraId="64553186" w14:textId="77777777" w:rsidR="00131D72" w:rsidRDefault="0013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9E7BC" w14:textId="77777777" w:rsidR="00131D72" w:rsidRDefault="00131D72">
      <w:r>
        <w:separator/>
      </w:r>
    </w:p>
  </w:footnote>
  <w:footnote w:type="continuationSeparator" w:id="0">
    <w:p w14:paraId="31252A61" w14:textId="77777777" w:rsidR="00131D72" w:rsidRDefault="00131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38C945"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912656">
      <w:rPr>
        <w:rFonts w:ascii="Arial" w:hAnsi="Arial" w:cs="Arial"/>
        <w:b/>
        <w:noProof/>
        <w:szCs w:val="18"/>
      </w:rPr>
      <w:t>3GPP TS 28.111 V18.6.0 (2025-09)</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34AB82FB"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912656">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23157312">
    <w:abstractNumId w:val="9"/>
  </w:num>
  <w:num w:numId="2" w16cid:durableId="43524868">
    <w:abstractNumId w:val="7"/>
  </w:num>
  <w:num w:numId="3" w16cid:durableId="821769981">
    <w:abstractNumId w:val="6"/>
  </w:num>
  <w:num w:numId="4" w16cid:durableId="1883050745">
    <w:abstractNumId w:val="5"/>
  </w:num>
  <w:num w:numId="5" w16cid:durableId="1779638277">
    <w:abstractNumId w:val="4"/>
  </w:num>
  <w:num w:numId="6" w16cid:durableId="935746247">
    <w:abstractNumId w:val="8"/>
  </w:num>
  <w:num w:numId="7" w16cid:durableId="838883817">
    <w:abstractNumId w:val="3"/>
  </w:num>
  <w:num w:numId="8" w16cid:durableId="779569163">
    <w:abstractNumId w:val="2"/>
  </w:num>
  <w:num w:numId="9" w16cid:durableId="2088766463">
    <w:abstractNumId w:val="1"/>
  </w:num>
  <w:num w:numId="10" w16cid:durableId="2110345024">
    <w:abstractNumId w:val="0"/>
  </w:num>
  <w:num w:numId="11" w16cid:durableId="737019832">
    <w:abstractNumId w:val="14"/>
  </w:num>
  <w:num w:numId="12" w16cid:durableId="731779654">
    <w:abstractNumId w:val="11"/>
  </w:num>
  <w:num w:numId="13" w16cid:durableId="688023414">
    <w:abstractNumId w:val="17"/>
  </w:num>
  <w:num w:numId="14" w16cid:durableId="2143421100">
    <w:abstractNumId w:val="20"/>
  </w:num>
  <w:num w:numId="15" w16cid:durableId="1951469043">
    <w:abstractNumId w:val="24"/>
  </w:num>
  <w:num w:numId="16" w16cid:durableId="1881090547">
    <w:abstractNumId w:val="21"/>
  </w:num>
  <w:num w:numId="17" w16cid:durableId="310063619">
    <w:abstractNumId w:val="16"/>
  </w:num>
  <w:num w:numId="18" w16cid:durableId="1046948727">
    <w:abstractNumId w:val="23"/>
  </w:num>
  <w:num w:numId="19" w16cid:durableId="723600807">
    <w:abstractNumId w:val="12"/>
  </w:num>
  <w:num w:numId="20" w16cid:durableId="343940520">
    <w:abstractNumId w:val="15"/>
  </w:num>
  <w:num w:numId="21" w16cid:durableId="1584755828">
    <w:abstractNumId w:val="19"/>
  </w:num>
  <w:num w:numId="22" w16cid:durableId="108428011">
    <w:abstractNumId w:val="25"/>
  </w:num>
  <w:num w:numId="23" w16cid:durableId="1205370055">
    <w:abstractNumId w:val="10"/>
  </w:num>
  <w:num w:numId="24" w16cid:durableId="1044216316">
    <w:abstractNumId w:val="22"/>
  </w:num>
  <w:num w:numId="25" w16cid:durableId="1325282348">
    <w:abstractNumId w:val="13"/>
  </w:num>
  <w:num w:numId="26" w16cid:durableId="657465141">
    <w:abstractNumId w:val="18"/>
  </w:num>
  <w:num w:numId="27" w16cid:durableId="1553880099">
    <w:abstractNumId w:val="8"/>
  </w:num>
  <w:num w:numId="28" w16cid:durableId="753865887">
    <w:abstractNumId w:val="3"/>
  </w:num>
  <w:num w:numId="29" w16cid:durableId="189494785">
    <w:abstractNumId w:val="2"/>
  </w:num>
  <w:num w:numId="30" w16cid:durableId="358554557">
    <w:abstractNumId w:val="1"/>
  </w:num>
  <w:num w:numId="31" w16cid:durableId="1122312290">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4FAN1snqg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07BF"/>
    <w:rsid w:val="000D473E"/>
    <w:rsid w:val="000D58AB"/>
    <w:rsid w:val="000D63CC"/>
    <w:rsid w:val="000E009A"/>
    <w:rsid w:val="000E0422"/>
    <w:rsid w:val="000E1E26"/>
    <w:rsid w:val="000E524B"/>
    <w:rsid w:val="001128F1"/>
    <w:rsid w:val="001235C0"/>
    <w:rsid w:val="00125DF7"/>
    <w:rsid w:val="00131146"/>
    <w:rsid w:val="00131D72"/>
    <w:rsid w:val="00133525"/>
    <w:rsid w:val="001346F9"/>
    <w:rsid w:val="00137462"/>
    <w:rsid w:val="00140DFA"/>
    <w:rsid w:val="001419F3"/>
    <w:rsid w:val="00151EDD"/>
    <w:rsid w:val="0015281E"/>
    <w:rsid w:val="00162B09"/>
    <w:rsid w:val="00167916"/>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4192"/>
    <w:rsid w:val="001F5AB8"/>
    <w:rsid w:val="001F7F3A"/>
    <w:rsid w:val="00226093"/>
    <w:rsid w:val="00226928"/>
    <w:rsid w:val="002347A2"/>
    <w:rsid w:val="00234828"/>
    <w:rsid w:val="00244CDE"/>
    <w:rsid w:val="00257533"/>
    <w:rsid w:val="00257912"/>
    <w:rsid w:val="002675F0"/>
    <w:rsid w:val="002760EE"/>
    <w:rsid w:val="00276574"/>
    <w:rsid w:val="002844DA"/>
    <w:rsid w:val="00290096"/>
    <w:rsid w:val="002A2E34"/>
    <w:rsid w:val="002A69B1"/>
    <w:rsid w:val="002B1DF9"/>
    <w:rsid w:val="002B6147"/>
    <w:rsid w:val="002B6339"/>
    <w:rsid w:val="002C4938"/>
    <w:rsid w:val="002D57AC"/>
    <w:rsid w:val="002E00EE"/>
    <w:rsid w:val="002E0725"/>
    <w:rsid w:val="002E4A8C"/>
    <w:rsid w:val="002E60A1"/>
    <w:rsid w:val="002F011B"/>
    <w:rsid w:val="002F0352"/>
    <w:rsid w:val="003172DC"/>
    <w:rsid w:val="00321623"/>
    <w:rsid w:val="003330A3"/>
    <w:rsid w:val="003371F5"/>
    <w:rsid w:val="0034665C"/>
    <w:rsid w:val="0035462D"/>
    <w:rsid w:val="00354CA1"/>
    <w:rsid w:val="00354D8D"/>
    <w:rsid w:val="00356555"/>
    <w:rsid w:val="00356A4B"/>
    <w:rsid w:val="00372977"/>
    <w:rsid w:val="003765B8"/>
    <w:rsid w:val="003B1ACC"/>
    <w:rsid w:val="003B5FFA"/>
    <w:rsid w:val="003C1177"/>
    <w:rsid w:val="003C2F69"/>
    <w:rsid w:val="003C3971"/>
    <w:rsid w:val="003D763A"/>
    <w:rsid w:val="003E4393"/>
    <w:rsid w:val="00401E5B"/>
    <w:rsid w:val="00402E0B"/>
    <w:rsid w:val="004128FA"/>
    <w:rsid w:val="0042145C"/>
    <w:rsid w:val="00421EA9"/>
    <w:rsid w:val="00423334"/>
    <w:rsid w:val="004250E7"/>
    <w:rsid w:val="00425529"/>
    <w:rsid w:val="00432A8E"/>
    <w:rsid w:val="00432BCE"/>
    <w:rsid w:val="004345EC"/>
    <w:rsid w:val="00436A4F"/>
    <w:rsid w:val="00436C5E"/>
    <w:rsid w:val="00456CC7"/>
    <w:rsid w:val="00457B0E"/>
    <w:rsid w:val="00465515"/>
    <w:rsid w:val="00470F6F"/>
    <w:rsid w:val="00471E39"/>
    <w:rsid w:val="00485627"/>
    <w:rsid w:val="0049751D"/>
    <w:rsid w:val="004A23AF"/>
    <w:rsid w:val="004A35B2"/>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2168A"/>
    <w:rsid w:val="0053388B"/>
    <w:rsid w:val="00535773"/>
    <w:rsid w:val="00543E6C"/>
    <w:rsid w:val="00550B19"/>
    <w:rsid w:val="0056066E"/>
    <w:rsid w:val="00565087"/>
    <w:rsid w:val="00571AAB"/>
    <w:rsid w:val="00590D54"/>
    <w:rsid w:val="00595EE9"/>
    <w:rsid w:val="00597B11"/>
    <w:rsid w:val="005C4C32"/>
    <w:rsid w:val="005C5ACD"/>
    <w:rsid w:val="005D2E01"/>
    <w:rsid w:val="005D6DD8"/>
    <w:rsid w:val="005D7526"/>
    <w:rsid w:val="005E4BB2"/>
    <w:rsid w:val="005F2130"/>
    <w:rsid w:val="005F788A"/>
    <w:rsid w:val="005F7E83"/>
    <w:rsid w:val="00602AEA"/>
    <w:rsid w:val="00614FDF"/>
    <w:rsid w:val="006230CB"/>
    <w:rsid w:val="00625E39"/>
    <w:rsid w:val="0062686A"/>
    <w:rsid w:val="00626FE2"/>
    <w:rsid w:val="00631C8C"/>
    <w:rsid w:val="0063543D"/>
    <w:rsid w:val="00643C99"/>
    <w:rsid w:val="00647114"/>
    <w:rsid w:val="00652A84"/>
    <w:rsid w:val="00663732"/>
    <w:rsid w:val="00673B2D"/>
    <w:rsid w:val="00687862"/>
    <w:rsid w:val="00690717"/>
    <w:rsid w:val="006912E9"/>
    <w:rsid w:val="006928EC"/>
    <w:rsid w:val="006A01B0"/>
    <w:rsid w:val="006A323F"/>
    <w:rsid w:val="006B30D0"/>
    <w:rsid w:val="006C10D6"/>
    <w:rsid w:val="006C3D95"/>
    <w:rsid w:val="006E5C86"/>
    <w:rsid w:val="006E7453"/>
    <w:rsid w:val="00701116"/>
    <w:rsid w:val="007024A8"/>
    <w:rsid w:val="00705A30"/>
    <w:rsid w:val="007116DA"/>
    <w:rsid w:val="0071174C"/>
    <w:rsid w:val="0071279E"/>
    <w:rsid w:val="00713C44"/>
    <w:rsid w:val="00724218"/>
    <w:rsid w:val="00734A5B"/>
    <w:rsid w:val="0074026F"/>
    <w:rsid w:val="007429F6"/>
    <w:rsid w:val="0074440A"/>
    <w:rsid w:val="00744E76"/>
    <w:rsid w:val="00750128"/>
    <w:rsid w:val="00754E72"/>
    <w:rsid w:val="0075519E"/>
    <w:rsid w:val="00760ED2"/>
    <w:rsid w:val="00761881"/>
    <w:rsid w:val="00762EC2"/>
    <w:rsid w:val="00765EA3"/>
    <w:rsid w:val="00774938"/>
    <w:rsid w:val="00774DA4"/>
    <w:rsid w:val="007779F4"/>
    <w:rsid w:val="00781F0F"/>
    <w:rsid w:val="00787F85"/>
    <w:rsid w:val="007907C8"/>
    <w:rsid w:val="007A48BF"/>
    <w:rsid w:val="007B600E"/>
    <w:rsid w:val="007B6138"/>
    <w:rsid w:val="007C66DD"/>
    <w:rsid w:val="007D215E"/>
    <w:rsid w:val="007D41D9"/>
    <w:rsid w:val="007D771F"/>
    <w:rsid w:val="007E277E"/>
    <w:rsid w:val="007E3E67"/>
    <w:rsid w:val="007E792D"/>
    <w:rsid w:val="007F0F4A"/>
    <w:rsid w:val="00802623"/>
    <w:rsid w:val="0080274D"/>
    <w:rsid w:val="008028A4"/>
    <w:rsid w:val="008118C1"/>
    <w:rsid w:val="00814596"/>
    <w:rsid w:val="008227B8"/>
    <w:rsid w:val="00830747"/>
    <w:rsid w:val="00833471"/>
    <w:rsid w:val="008375E5"/>
    <w:rsid w:val="0085333E"/>
    <w:rsid w:val="00853585"/>
    <w:rsid w:val="00856A5B"/>
    <w:rsid w:val="008609E5"/>
    <w:rsid w:val="008768CA"/>
    <w:rsid w:val="008B19C5"/>
    <w:rsid w:val="008C384C"/>
    <w:rsid w:val="008D149B"/>
    <w:rsid w:val="008D51EA"/>
    <w:rsid w:val="008E2D68"/>
    <w:rsid w:val="008E6756"/>
    <w:rsid w:val="008E71C5"/>
    <w:rsid w:val="008F0492"/>
    <w:rsid w:val="009021A7"/>
    <w:rsid w:val="0090271F"/>
    <w:rsid w:val="00902E23"/>
    <w:rsid w:val="009114D7"/>
    <w:rsid w:val="00912656"/>
    <w:rsid w:val="0091348E"/>
    <w:rsid w:val="00917CCB"/>
    <w:rsid w:val="00931D65"/>
    <w:rsid w:val="00932D06"/>
    <w:rsid w:val="00933FB0"/>
    <w:rsid w:val="00937911"/>
    <w:rsid w:val="00942EC2"/>
    <w:rsid w:val="0094637D"/>
    <w:rsid w:val="00950AB7"/>
    <w:rsid w:val="00955CBC"/>
    <w:rsid w:val="009632B0"/>
    <w:rsid w:val="009642A4"/>
    <w:rsid w:val="009852ED"/>
    <w:rsid w:val="009942D2"/>
    <w:rsid w:val="00994B19"/>
    <w:rsid w:val="009B2363"/>
    <w:rsid w:val="009C6529"/>
    <w:rsid w:val="009C7B47"/>
    <w:rsid w:val="009F37B7"/>
    <w:rsid w:val="00A017E7"/>
    <w:rsid w:val="00A10F02"/>
    <w:rsid w:val="00A15784"/>
    <w:rsid w:val="00A164B4"/>
    <w:rsid w:val="00A2208E"/>
    <w:rsid w:val="00A26956"/>
    <w:rsid w:val="00A27486"/>
    <w:rsid w:val="00A310D3"/>
    <w:rsid w:val="00A44B56"/>
    <w:rsid w:val="00A53724"/>
    <w:rsid w:val="00A553F1"/>
    <w:rsid w:val="00A56066"/>
    <w:rsid w:val="00A579AA"/>
    <w:rsid w:val="00A712F8"/>
    <w:rsid w:val="00A73129"/>
    <w:rsid w:val="00A82346"/>
    <w:rsid w:val="00A84096"/>
    <w:rsid w:val="00A91142"/>
    <w:rsid w:val="00A92BA1"/>
    <w:rsid w:val="00A943E5"/>
    <w:rsid w:val="00A94F0F"/>
    <w:rsid w:val="00A9570B"/>
    <w:rsid w:val="00A95A32"/>
    <w:rsid w:val="00AB1256"/>
    <w:rsid w:val="00AB1570"/>
    <w:rsid w:val="00AB2E30"/>
    <w:rsid w:val="00AB4A5D"/>
    <w:rsid w:val="00AB5318"/>
    <w:rsid w:val="00AC608D"/>
    <w:rsid w:val="00AC6BC6"/>
    <w:rsid w:val="00AD50C5"/>
    <w:rsid w:val="00AE106D"/>
    <w:rsid w:val="00AE2EC2"/>
    <w:rsid w:val="00AE65E2"/>
    <w:rsid w:val="00AF1460"/>
    <w:rsid w:val="00B05C55"/>
    <w:rsid w:val="00B105CA"/>
    <w:rsid w:val="00B140BC"/>
    <w:rsid w:val="00B15449"/>
    <w:rsid w:val="00B23315"/>
    <w:rsid w:val="00B33D9B"/>
    <w:rsid w:val="00B539D0"/>
    <w:rsid w:val="00B66EA9"/>
    <w:rsid w:val="00B77595"/>
    <w:rsid w:val="00B80EB7"/>
    <w:rsid w:val="00B9063B"/>
    <w:rsid w:val="00B92BC4"/>
    <w:rsid w:val="00B93086"/>
    <w:rsid w:val="00BA039E"/>
    <w:rsid w:val="00BA19ED"/>
    <w:rsid w:val="00BA4B8D"/>
    <w:rsid w:val="00BB77ED"/>
    <w:rsid w:val="00BC0F7D"/>
    <w:rsid w:val="00BD3FCC"/>
    <w:rsid w:val="00BD7D31"/>
    <w:rsid w:val="00BE3255"/>
    <w:rsid w:val="00BF128E"/>
    <w:rsid w:val="00BF52E2"/>
    <w:rsid w:val="00C00E12"/>
    <w:rsid w:val="00C03387"/>
    <w:rsid w:val="00C074DD"/>
    <w:rsid w:val="00C11926"/>
    <w:rsid w:val="00C13345"/>
    <w:rsid w:val="00C1496A"/>
    <w:rsid w:val="00C2659D"/>
    <w:rsid w:val="00C33079"/>
    <w:rsid w:val="00C33376"/>
    <w:rsid w:val="00C344F1"/>
    <w:rsid w:val="00C41DE6"/>
    <w:rsid w:val="00C45231"/>
    <w:rsid w:val="00C50D75"/>
    <w:rsid w:val="00C551FF"/>
    <w:rsid w:val="00C621FB"/>
    <w:rsid w:val="00C6652F"/>
    <w:rsid w:val="00C72833"/>
    <w:rsid w:val="00C7595D"/>
    <w:rsid w:val="00C76E32"/>
    <w:rsid w:val="00C77DBA"/>
    <w:rsid w:val="00C80F1D"/>
    <w:rsid w:val="00C826AA"/>
    <w:rsid w:val="00C82776"/>
    <w:rsid w:val="00C91962"/>
    <w:rsid w:val="00C93F40"/>
    <w:rsid w:val="00CA0B37"/>
    <w:rsid w:val="00CA3D0C"/>
    <w:rsid w:val="00CB5D7C"/>
    <w:rsid w:val="00CC3AA2"/>
    <w:rsid w:val="00CC48F8"/>
    <w:rsid w:val="00CD10C8"/>
    <w:rsid w:val="00CD5047"/>
    <w:rsid w:val="00CE4A5E"/>
    <w:rsid w:val="00CF4712"/>
    <w:rsid w:val="00D1243F"/>
    <w:rsid w:val="00D27786"/>
    <w:rsid w:val="00D31EC7"/>
    <w:rsid w:val="00D42C3A"/>
    <w:rsid w:val="00D4614F"/>
    <w:rsid w:val="00D57972"/>
    <w:rsid w:val="00D675A9"/>
    <w:rsid w:val="00D72905"/>
    <w:rsid w:val="00D738D6"/>
    <w:rsid w:val="00D755EB"/>
    <w:rsid w:val="00D76048"/>
    <w:rsid w:val="00D8058C"/>
    <w:rsid w:val="00D81585"/>
    <w:rsid w:val="00D82E6F"/>
    <w:rsid w:val="00D87E00"/>
    <w:rsid w:val="00D9134D"/>
    <w:rsid w:val="00DA06E0"/>
    <w:rsid w:val="00DA7732"/>
    <w:rsid w:val="00DA7A03"/>
    <w:rsid w:val="00DB1818"/>
    <w:rsid w:val="00DC2FB4"/>
    <w:rsid w:val="00DC309B"/>
    <w:rsid w:val="00DC4DA2"/>
    <w:rsid w:val="00DD4C17"/>
    <w:rsid w:val="00DD74A5"/>
    <w:rsid w:val="00DE5104"/>
    <w:rsid w:val="00DE6766"/>
    <w:rsid w:val="00DF2B1F"/>
    <w:rsid w:val="00DF62CD"/>
    <w:rsid w:val="00E11DCF"/>
    <w:rsid w:val="00E16509"/>
    <w:rsid w:val="00E21095"/>
    <w:rsid w:val="00E30ED1"/>
    <w:rsid w:val="00E366CE"/>
    <w:rsid w:val="00E37614"/>
    <w:rsid w:val="00E404E8"/>
    <w:rsid w:val="00E42094"/>
    <w:rsid w:val="00E44582"/>
    <w:rsid w:val="00E518AF"/>
    <w:rsid w:val="00E56B2D"/>
    <w:rsid w:val="00E63BDB"/>
    <w:rsid w:val="00E64589"/>
    <w:rsid w:val="00E677D7"/>
    <w:rsid w:val="00E70704"/>
    <w:rsid w:val="00E7095C"/>
    <w:rsid w:val="00E709EA"/>
    <w:rsid w:val="00E7447D"/>
    <w:rsid w:val="00E76ED0"/>
    <w:rsid w:val="00E77645"/>
    <w:rsid w:val="00E8303C"/>
    <w:rsid w:val="00E87E79"/>
    <w:rsid w:val="00EA15B0"/>
    <w:rsid w:val="00EA5EA7"/>
    <w:rsid w:val="00EC4A25"/>
    <w:rsid w:val="00EC51B9"/>
    <w:rsid w:val="00EC5B78"/>
    <w:rsid w:val="00EC605F"/>
    <w:rsid w:val="00ED1BF9"/>
    <w:rsid w:val="00ED5715"/>
    <w:rsid w:val="00EE47F6"/>
    <w:rsid w:val="00EF1452"/>
    <w:rsid w:val="00EF608C"/>
    <w:rsid w:val="00EF6FA1"/>
    <w:rsid w:val="00F025A2"/>
    <w:rsid w:val="00F04712"/>
    <w:rsid w:val="00F05D69"/>
    <w:rsid w:val="00F13360"/>
    <w:rsid w:val="00F169A7"/>
    <w:rsid w:val="00F21E4B"/>
    <w:rsid w:val="00F22EC7"/>
    <w:rsid w:val="00F23445"/>
    <w:rsid w:val="00F31370"/>
    <w:rsid w:val="00F325C8"/>
    <w:rsid w:val="00F46609"/>
    <w:rsid w:val="00F57AC1"/>
    <w:rsid w:val="00F60B99"/>
    <w:rsid w:val="00F653B8"/>
    <w:rsid w:val="00F6759F"/>
    <w:rsid w:val="00F9008D"/>
    <w:rsid w:val="00F935BA"/>
    <w:rsid w:val="00F96D7C"/>
    <w:rsid w:val="00FA1266"/>
    <w:rsid w:val="00FA6A57"/>
    <w:rsid w:val="00FB38BF"/>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002614">
      <w:bodyDiv w:val="1"/>
      <w:marLeft w:val="0"/>
      <w:marRight w:val="0"/>
      <w:marTop w:val="0"/>
      <w:marBottom w:val="0"/>
      <w:divBdr>
        <w:top w:val="none" w:sz="0" w:space="0" w:color="auto"/>
        <w:left w:val="none" w:sz="0" w:space="0" w:color="auto"/>
        <w:bottom w:val="none" w:sz="0" w:space="0" w:color="auto"/>
        <w:right w:val="none" w:sz="0" w:space="0" w:color="auto"/>
      </w:divBdr>
    </w:div>
    <w:div w:id="20821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16282</Words>
  <Characters>87600</Characters>
  <Application>Microsoft Office Word</Application>
  <DocSecurity>0</DocSecurity>
  <Lines>5475</Lines>
  <Paragraphs>2807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101075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MCCr1</cp:lastModifiedBy>
  <cp:revision>19</cp:revision>
  <cp:lastPrinted>2019-02-25T14:05:00Z</cp:lastPrinted>
  <dcterms:created xsi:type="dcterms:W3CDTF">2025-07-04T07:25:00Z</dcterms:created>
  <dcterms:modified xsi:type="dcterms:W3CDTF">2025-10-29T02:23:00Z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