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tcPr>
          <w:p w14:paraId="2A5EE096" w14:textId="21A60C8B"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D52DBD">
              <w:rPr>
                <w:noProof w:val="0"/>
              </w:rPr>
              <w:t>18.</w:t>
            </w:r>
            <w:r w:rsidR="003A2477">
              <w:rPr>
                <w:noProof w:val="0"/>
              </w:rPr>
              <w:t>8</w:t>
            </w:r>
            <w:r w:rsidR="00D52DBD">
              <w:rPr>
                <w:noProof w:val="0"/>
              </w:rPr>
              <w:t>.0</w:t>
            </w:r>
            <w:bookmarkEnd w:id="3"/>
            <w:r w:rsidR="00D11DA7" w:rsidRPr="00F17505">
              <w:rPr>
                <w:noProof w:val="0"/>
              </w:rPr>
              <w:t xml:space="preserve"> </w:t>
            </w:r>
            <w:r w:rsidRPr="00F17505">
              <w:rPr>
                <w:noProof w:val="0"/>
                <w:sz w:val="32"/>
              </w:rPr>
              <w:t>(</w:t>
            </w:r>
            <w:bookmarkStart w:id="4" w:name="issueDate"/>
            <w:r w:rsidR="00123D5E">
              <w:rPr>
                <w:noProof w:val="0"/>
                <w:sz w:val="32"/>
              </w:rPr>
              <w:t>2025</w:t>
            </w:r>
            <w:r w:rsidR="00D52DBD">
              <w:rPr>
                <w:noProof w:val="0"/>
                <w:sz w:val="32"/>
              </w:rPr>
              <w:t>-</w:t>
            </w:r>
            <w:bookmarkEnd w:id="4"/>
            <w:r w:rsidR="003A2477">
              <w:rPr>
                <w:noProof w:val="0"/>
                <w:sz w:val="32"/>
              </w:rPr>
              <w:t>09</w:t>
            </w:r>
            <w:r w:rsidRPr="00F17505">
              <w:rPr>
                <w:noProof w:val="0"/>
                <w:sz w:val="32"/>
              </w:rPr>
              <w:t>)</w:t>
            </w:r>
          </w:p>
        </w:tc>
      </w:tr>
      <w:tr w:rsidR="004F0988" w:rsidRPr="00F17505" w14:paraId="00B29DE9" w14:textId="77777777" w:rsidTr="005E4BB2">
        <w:trPr>
          <w:trHeight w:hRule="exact" w:val="1134"/>
        </w:trPr>
        <w:tc>
          <w:tcPr>
            <w:tcW w:w="10423" w:type="dxa"/>
            <w:gridSpan w:val="2"/>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7CE75CA3"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9A021C">
              <w:rPr>
                <w:rStyle w:val="ZGSM"/>
              </w:rPr>
              <w:t>8</w:t>
            </w:r>
            <w:r w:rsidR="004F0988" w:rsidRPr="00F17505">
              <w:t>)</w:t>
            </w:r>
          </w:p>
        </w:tc>
      </w:tr>
      <w:tr w:rsidR="00BF128E" w:rsidRPr="00F17505" w14:paraId="51EDB3C4" w14:textId="77777777" w:rsidTr="005E4BB2">
        <w:tc>
          <w:tcPr>
            <w:tcW w:w="10423" w:type="dxa"/>
            <w:gridSpan w:val="2"/>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5E4BB2">
        <w:trPr>
          <w:trHeight w:hRule="exact" w:val="1531"/>
        </w:trPr>
        <w:tc>
          <w:tcPr>
            <w:tcW w:w="4883" w:type="dxa"/>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1.7pt" o:ole="">
                  <v:imagedata r:id="rId9" o:title=""/>
                </v:shape>
                <o:OLEObject Type="Embed" ProgID="Word.Picture.8" ShapeID="_x0000_i1025" DrawAspect="Content" ObjectID="_1820730250" r:id="rId10"/>
              </w:object>
            </w:r>
          </w:p>
        </w:tc>
        <w:tc>
          <w:tcPr>
            <w:tcW w:w="5540" w:type="dxa"/>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41865518" w:rsidR="005045C6" w:rsidRPr="00F17505" w:rsidRDefault="005045C6" w:rsidP="005045C6">
            <w:pPr>
              <w:pStyle w:val="FP"/>
              <w:jc w:val="center"/>
              <w:rPr>
                <w:sz w:val="18"/>
              </w:rPr>
            </w:pPr>
            <w:r w:rsidRPr="00F17505">
              <w:rPr>
                <w:sz w:val="18"/>
              </w:rPr>
              <w:t xml:space="preserve">© </w:t>
            </w:r>
            <w:r w:rsidR="00123D5E" w:rsidRPr="00F17505">
              <w:rPr>
                <w:sz w:val="18"/>
              </w:rPr>
              <w:t>202</w:t>
            </w:r>
            <w:r w:rsidR="00123D5E">
              <w:rPr>
                <w:sz w:val="18"/>
              </w:rPr>
              <w:t>5</w:t>
            </w:r>
            <w:r w:rsidRPr="00F17505">
              <w:rPr>
                <w:sz w:val="18"/>
              </w:rPr>
              <w:t>, 3GPP Organizational Partners (ARIB, ATIS, CCSA, ETSI, TSDSI, TTA, TTC).</w:t>
            </w:r>
            <w:bookmarkStart w:id="13" w:name="copyrightaddon"/>
            <w:bookmarkEnd w:id="13"/>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4" w:name="tableOfContents"/>
      <w:bookmarkEnd w:id="14"/>
      <w:r w:rsidRPr="00F17505">
        <w:t>Contents</w:t>
      </w:r>
    </w:p>
    <w:p w14:paraId="76D0AE4C" w14:textId="1C0CB982" w:rsidR="00B77F06" w:rsidRDefault="00CE6C33">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B77F06">
        <w:rPr>
          <w:noProof/>
        </w:rPr>
        <w:t>Foreword</w:t>
      </w:r>
      <w:r w:rsidR="00B77F06">
        <w:rPr>
          <w:noProof/>
        </w:rPr>
        <w:tab/>
      </w:r>
      <w:r w:rsidR="00B77F06">
        <w:rPr>
          <w:noProof/>
        </w:rPr>
        <w:fldChar w:fldCharType="begin" w:fldLock="1"/>
      </w:r>
      <w:r w:rsidR="00B77F06">
        <w:rPr>
          <w:noProof/>
        </w:rPr>
        <w:instrText xml:space="preserve"> PAGEREF _Toc210117748 \h </w:instrText>
      </w:r>
      <w:r w:rsidR="00B77F06">
        <w:rPr>
          <w:noProof/>
        </w:rPr>
      </w:r>
      <w:r w:rsidR="00B77F06">
        <w:rPr>
          <w:noProof/>
        </w:rPr>
        <w:fldChar w:fldCharType="separate"/>
      </w:r>
      <w:r w:rsidR="00B77F06">
        <w:rPr>
          <w:noProof/>
        </w:rPr>
        <w:t>9</w:t>
      </w:r>
      <w:r w:rsidR="00B77F06">
        <w:rPr>
          <w:noProof/>
        </w:rPr>
        <w:fldChar w:fldCharType="end"/>
      </w:r>
    </w:p>
    <w:p w14:paraId="3EBB9B50" w14:textId="3312CA74"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_Toc210117749 \h </w:instrText>
      </w:r>
      <w:r>
        <w:rPr>
          <w:noProof/>
        </w:rPr>
      </w:r>
      <w:r>
        <w:rPr>
          <w:noProof/>
        </w:rPr>
        <w:fldChar w:fldCharType="separate"/>
      </w:r>
      <w:r>
        <w:rPr>
          <w:noProof/>
        </w:rPr>
        <w:t>11</w:t>
      </w:r>
      <w:r>
        <w:rPr>
          <w:noProof/>
        </w:rPr>
        <w:fldChar w:fldCharType="end"/>
      </w:r>
    </w:p>
    <w:p w14:paraId="3E420FB9" w14:textId="1FA7854F"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_Toc210117750 \h </w:instrText>
      </w:r>
      <w:r>
        <w:rPr>
          <w:noProof/>
        </w:rPr>
      </w:r>
      <w:r>
        <w:rPr>
          <w:noProof/>
        </w:rPr>
        <w:fldChar w:fldCharType="separate"/>
      </w:r>
      <w:r>
        <w:rPr>
          <w:noProof/>
        </w:rPr>
        <w:t>11</w:t>
      </w:r>
      <w:r>
        <w:rPr>
          <w:noProof/>
        </w:rPr>
        <w:fldChar w:fldCharType="end"/>
      </w:r>
    </w:p>
    <w:p w14:paraId="076206E0" w14:textId="5B239428"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_Toc210117751 \h </w:instrText>
      </w:r>
      <w:r>
        <w:rPr>
          <w:noProof/>
        </w:rPr>
      </w:r>
      <w:r>
        <w:rPr>
          <w:noProof/>
        </w:rPr>
        <w:fldChar w:fldCharType="separate"/>
      </w:r>
      <w:r>
        <w:rPr>
          <w:noProof/>
        </w:rPr>
        <w:t>12</w:t>
      </w:r>
      <w:r>
        <w:rPr>
          <w:noProof/>
        </w:rPr>
        <w:fldChar w:fldCharType="end"/>
      </w:r>
    </w:p>
    <w:p w14:paraId="56AE6A9C" w14:textId="7C08BC40"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_Toc210117752 \h </w:instrText>
      </w:r>
      <w:r>
        <w:rPr>
          <w:noProof/>
        </w:rPr>
      </w:r>
      <w:r>
        <w:rPr>
          <w:noProof/>
        </w:rPr>
        <w:fldChar w:fldCharType="separate"/>
      </w:r>
      <w:r>
        <w:rPr>
          <w:noProof/>
        </w:rPr>
        <w:t>12</w:t>
      </w:r>
      <w:r>
        <w:rPr>
          <w:noProof/>
        </w:rPr>
        <w:fldChar w:fldCharType="end"/>
      </w:r>
    </w:p>
    <w:p w14:paraId="7C3CB517" w14:textId="64BB3E07"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_Toc210117753 \h </w:instrText>
      </w:r>
      <w:r>
        <w:rPr>
          <w:noProof/>
        </w:rPr>
      </w:r>
      <w:r>
        <w:rPr>
          <w:noProof/>
        </w:rPr>
        <w:fldChar w:fldCharType="separate"/>
      </w:r>
      <w:r>
        <w:rPr>
          <w:noProof/>
        </w:rPr>
        <w:t>13</w:t>
      </w:r>
      <w:r>
        <w:rPr>
          <w:noProof/>
        </w:rPr>
        <w:fldChar w:fldCharType="end"/>
      </w:r>
    </w:p>
    <w:p w14:paraId="3FFC2C11" w14:textId="157D389F"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_Toc210117754 \h </w:instrText>
      </w:r>
      <w:r>
        <w:rPr>
          <w:noProof/>
        </w:rPr>
      </w:r>
      <w:r>
        <w:rPr>
          <w:noProof/>
        </w:rPr>
        <w:fldChar w:fldCharType="separate"/>
      </w:r>
      <w:r>
        <w:rPr>
          <w:noProof/>
        </w:rPr>
        <w:t>13</w:t>
      </w:r>
      <w:r>
        <w:rPr>
          <w:noProof/>
        </w:rPr>
        <w:fldChar w:fldCharType="end"/>
      </w:r>
    </w:p>
    <w:p w14:paraId="483353A1" w14:textId="7DC5F08D"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sidRPr="00A34044">
        <w:rPr>
          <w:rFonts w:cs="Arial"/>
          <w:noProof/>
        </w:rPr>
        <w:t>4</w:t>
      </w:r>
      <w:r w:rsidRPr="00A34044">
        <w:rPr>
          <w:rFonts w:cs="Arial"/>
          <w:noProof/>
        </w:rPr>
        <w:tab/>
      </w:r>
      <w:r>
        <w:rPr>
          <w:noProof/>
        </w:rPr>
        <w:t>Concepts and overview</w:t>
      </w:r>
      <w:r>
        <w:rPr>
          <w:noProof/>
        </w:rPr>
        <w:tab/>
      </w:r>
      <w:r>
        <w:rPr>
          <w:noProof/>
        </w:rPr>
        <w:fldChar w:fldCharType="begin" w:fldLock="1"/>
      </w:r>
      <w:r>
        <w:rPr>
          <w:noProof/>
        </w:rPr>
        <w:instrText xml:space="preserve"> PAGEREF _Toc210117755 \h </w:instrText>
      </w:r>
      <w:r>
        <w:rPr>
          <w:noProof/>
        </w:rPr>
      </w:r>
      <w:r>
        <w:rPr>
          <w:noProof/>
        </w:rPr>
        <w:fldChar w:fldCharType="separate"/>
      </w:r>
      <w:r>
        <w:rPr>
          <w:noProof/>
        </w:rPr>
        <w:t>13</w:t>
      </w:r>
      <w:r>
        <w:rPr>
          <w:noProof/>
        </w:rPr>
        <w:fldChar w:fldCharType="end"/>
      </w:r>
    </w:p>
    <w:p w14:paraId="741C1DF4" w14:textId="7AAF0C95"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_Toc210117756 \h </w:instrText>
      </w:r>
      <w:r>
        <w:rPr>
          <w:noProof/>
        </w:rPr>
      </w:r>
      <w:r>
        <w:rPr>
          <w:noProof/>
        </w:rPr>
        <w:fldChar w:fldCharType="separate"/>
      </w:r>
      <w:r>
        <w:rPr>
          <w:noProof/>
        </w:rPr>
        <w:t>13</w:t>
      </w:r>
      <w:r>
        <w:rPr>
          <w:noProof/>
        </w:rPr>
        <w:fldChar w:fldCharType="end"/>
      </w:r>
    </w:p>
    <w:p w14:paraId="75B60B01" w14:textId="371E30F0"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sidRPr="00A34044">
        <w:rPr>
          <w:rFonts w:cs="Arial"/>
          <w:noProof/>
        </w:rPr>
        <w:t>4a</w:t>
      </w:r>
      <w:r w:rsidRPr="00A34044">
        <w:rPr>
          <w:rFonts w:cs="Arial"/>
          <w:noProof/>
        </w:rPr>
        <w:tab/>
      </w:r>
      <w:r>
        <w:rPr>
          <w:noProof/>
        </w:rPr>
        <w:t>AI/ML management</w:t>
      </w:r>
      <w:r w:rsidRPr="00A34044">
        <w:rPr>
          <w:rFonts w:cs="Arial"/>
          <w:noProof/>
        </w:rPr>
        <w:t xml:space="preserve"> functionality and service framework</w:t>
      </w:r>
      <w:r>
        <w:rPr>
          <w:noProof/>
        </w:rPr>
        <w:tab/>
      </w:r>
      <w:r>
        <w:rPr>
          <w:noProof/>
        </w:rPr>
        <w:fldChar w:fldCharType="begin" w:fldLock="1"/>
      </w:r>
      <w:r>
        <w:rPr>
          <w:noProof/>
        </w:rPr>
        <w:instrText xml:space="preserve"> PAGEREF _Toc210117757 \h </w:instrText>
      </w:r>
      <w:r>
        <w:rPr>
          <w:noProof/>
        </w:rPr>
      </w:r>
      <w:r>
        <w:rPr>
          <w:noProof/>
        </w:rPr>
        <w:fldChar w:fldCharType="separate"/>
      </w:r>
      <w:r>
        <w:rPr>
          <w:noProof/>
        </w:rPr>
        <w:t>14</w:t>
      </w:r>
      <w:r>
        <w:rPr>
          <w:noProof/>
        </w:rPr>
        <w:fldChar w:fldCharType="end"/>
      </w:r>
    </w:p>
    <w:p w14:paraId="63D11ED2" w14:textId="1810BC74"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_Toc210117758 \h </w:instrText>
      </w:r>
      <w:r>
        <w:rPr>
          <w:noProof/>
        </w:rPr>
      </w:r>
      <w:r>
        <w:rPr>
          <w:noProof/>
        </w:rPr>
        <w:fldChar w:fldCharType="separate"/>
      </w:r>
      <w:r>
        <w:rPr>
          <w:noProof/>
        </w:rPr>
        <w:t>14</w:t>
      </w:r>
      <w:r>
        <w:rPr>
          <w:noProof/>
        </w:rPr>
        <w:fldChar w:fldCharType="end"/>
      </w:r>
    </w:p>
    <w:p w14:paraId="6898490F" w14:textId="738C74A0"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sidRPr="00A34044">
        <w:rPr>
          <w:rFonts w:cs="Arial"/>
          <w:noProof/>
        </w:rPr>
        <w:t>4a.1</w:t>
      </w:r>
      <w:r w:rsidRPr="00A34044">
        <w:rPr>
          <w:rFonts w:cs="Arial"/>
          <w:noProof/>
        </w:rPr>
        <w:tab/>
        <w:t>Functionality and s</w:t>
      </w:r>
      <w:r>
        <w:rPr>
          <w:noProof/>
        </w:rPr>
        <w:t>ervice</w:t>
      </w:r>
      <w:r w:rsidRPr="00A34044">
        <w:rPr>
          <w:rFonts w:cs="Arial"/>
          <w:noProof/>
        </w:rPr>
        <w:t xml:space="preserve"> framework for ML model training</w:t>
      </w:r>
      <w:r>
        <w:rPr>
          <w:noProof/>
        </w:rPr>
        <w:tab/>
      </w:r>
      <w:r>
        <w:rPr>
          <w:noProof/>
        </w:rPr>
        <w:fldChar w:fldCharType="begin" w:fldLock="1"/>
      </w:r>
      <w:r>
        <w:rPr>
          <w:noProof/>
        </w:rPr>
        <w:instrText xml:space="preserve"> PAGEREF _Toc210117759 \h </w:instrText>
      </w:r>
      <w:r>
        <w:rPr>
          <w:noProof/>
        </w:rPr>
      </w:r>
      <w:r>
        <w:rPr>
          <w:noProof/>
        </w:rPr>
        <w:fldChar w:fldCharType="separate"/>
      </w:r>
      <w:r>
        <w:rPr>
          <w:noProof/>
        </w:rPr>
        <w:t>15</w:t>
      </w:r>
      <w:r>
        <w:rPr>
          <w:noProof/>
        </w:rPr>
        <w:fldChar w:fldCharType="end"/>
      </w:r>
    </w:p>
    <w:p w14:paraId="3537BE6F" w14:textId="671A21AD"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_Toc210117760 \h </w:instrText>
      </w:r>
      <w:r>
        <w:rPr>
          <w:noProof/>
        </w:rPr>
      </w:r>
      <w:r>
        <w:rPr>
          <w:noProof/>
        </w:rPr>
        <w:fldChar w:fldCharType="separate"/>
      </w:r>
      <w:r>
        <w:rPr>
          <w:noProof/>
        </w:rPr>
        <w:t>16</w:t>
      </w:r>
      <w:r>
        <w:rPr>
          <w:noProof/>
        </w:rPr>
        <w:fldChar w:fldCharType="end"/>
      </w:r>
    </w:p>
    <w:p w14:paraId="36917713" w14:textId="1C41C666"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sidRPr="00A34044">
        <w:rPr>
          <w:rFonts w:cs="Arial"/>
          <w:noProof/>
        </w:rPr>
        <w:t>5</w:t>
      </w:r>
      <w:r w:rsidRPr="00A34044">
        <w:rPr>
          <w:rFonts w:cs="Arial"/>
          <w:noProof/>
        </w:rPr>
        <w:tab/>
      </w:r>
      <w:r>
        <w:rPr>
          <w:noProof/>
        </w:rPr>
        <w:t>Void</w:t>
      </w:r>
      <w:r>
        <w:rPr>
          <w:noProof/>
        </w:rPr>
        <w:tab/>
      </w:r>
      <w:r>
        <w:rPr>
          <w:noProof/>
        </w:rPr>
        <w:fldChar w:fldCharType="begin" w:fldLock="1"/>
      </w:r>
      <w:r>
        <w:rPr>
          <w:noProof/>
        </w:rPr>
        <w:instrText xml:space="preserve"> PAGEREF _Toc210117761 \h </w:instrText>
      </w:r>
      <w:r>
        <w:rPr>
          <w:noProof/>
        </w:rPr>
      </w:r>
      <w:r>
        <w:rPr>
          <w:noProof/>
        </w:rPr>
        <w:fldChar w:fldCharType="separate"/>
      </w:r>
      <w:r>
        <w:rPr>
          <w:noProof/>
        </w:rPr>
        <w:t>18</w:t>
      </w:r>
      <w:r>
        <w:rPr>
          <w:noProof/>
        </w:rPr>
        <w:fldChar w:fldCharType="end"/>
      </w:r>
    </w:p>
    <w:p w14:paraId="0591EA13" w14:textId="147AB599"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_Toc210117762 \h </w:instrText>
      </w:r>
      <w:r>
        <w:rPr>
          <w:noProof/>
        </w:rPr>
      </w:r>
      <w:r>
        <w:rPr>
          <w:noProof/>
        </w:rPr>
        <w:fldChar w:fldCharType="separate"/>
      </w:r>
      <w:r>
        <w:rPr>
          <w:noProof/>
        </w:rPr>
        <w:t>18</w:t>
      </w:r>
      <w:r>
        <w:rPr>
          <w:noProof/>
        </w:rPr>
        <w:fldChar w:fldCharType="end"/>
      </w:r>
    </w:p>
    <w:p w14:paraId="49CD8A08" w14:textId="7A46CF71"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_Toc210117763 \h </w:instrText>
      </w:r>
      <w:r>
        <w:rPr>
          <w:noProof/>
        </w:rPr>
      </w:r>
      <w:r>
        <w:rPr>
          <w:noProof/>
        </w:rPr>
        <w:fldChar w:fldCharType="separate"/>
      </w:r>
      <w:r>
        <w:rPr>
          <w:noProof/>
        </w:rPr>
        <w:t>18</w:t>
      </w:r>
      <w:r>
        <w:rPr>
          <w:noProof/>
        </w:rPr>
        <w:fldChar w:fldCharType="end"/>
      </w:r>
    </w:p>
    <w:p w14:paraId="6D353869" w14:textId="1FDBE95D"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_Toc210117764 \h </w:instrText>
      </w:r>
      <w:r>
        <w:rPr>
          <w:noProof/>
        </w:rPr>
      </w:r>
      <w:r>
        <w:rPr>
          <w:noProof/>
        </w:rPr>
        <w:fldChar w:fldCharType="separate"/>
      </w:r>
      <w:r>
        <w:rPr>
          <w:noProof/>
        </w:rPr>
        <w:t>19</w:t>
      </w:r>
      <w:r>
        <w:rPr>
          <w:noProof/>
        </w:rPr>
        <w:fldChar w:fldCharType="end"/>
      </w:r>
    </w:p>
    <w:p w14:paraId="2DC1F661" w14:textId="1E9F18C3"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_Toc210117765 \h </w:instrText>
      </w:r>
      <w:r>
        <w:rPr>
          <w:noProof/>
        </w:rPr>
      </w:r>
      <w:r>
        <w:rPr>
          <w:noProof/>
        </w:rPr>
        <w:fldChar w:fldCharType="separate"/>
      </w:r>
      <w:r>
        <w:rPr>
          <w:noProof/>
        </w:rPr>
        <w:t>19</w:t>
      </w:r>
      <w:r>
        <w:rPr>
          <w:noProof/>
        </w:rPr>
        <w:fldChar w:fldCharType="end"/>
      </w:r>
    </w:p>
    <w:p w14:paraId="05159FD0" w14:textId="1DAF3E8D"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_Toc210117766 \h </w:instrText>
      </w:r>
      <w:r>
        <w:rPr>
          <w:noProof/>
        </w:rPr>
      </w:r>
      <w:r>
        <w:rPr>
          <w:noProof/>
        </w:rPr>
        <w:fldChar w:fldCharType="separate"/>
      </w:r>
      <w:r>
        <w:rPr>
          <w:noProof/>
        </w:rPr>
        <w:t>19</w:t>
      </w:r>
      <w:r>
        <w:rPr>
          <w:noProof/>
        </w:rPr>
        <w:fldChar w:fldCharType="end"/>
      </w:r>
    </w:p>
    <w:p w14:paraId="29A0A75C" w14:textId="70FECBE4"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_Toc210117767 \h </w:instrText>
      </w:r>
      <w:r>
        <w:rPr>
          <w:noProof/>
        </w:rPr>
      </w:r>
      <w:r>
        <w:rPr>
          <w:noProof/>
        </w:rPr>
        <w:fldChar w:fldCharType="separate"/>
      </w:r>
      <w:r>
        <w:rPr>
          <w:noProof/>
        </w:rPr>
        <w:t>19</w:t>
      </w:r>
      <w:r>
        <w:rPr>
          <w:noProof/>
        </w:rPr>
        <w:fldChar w:fldCharType="end"/>
      </w:r>
    </w:p>
    <w:p w14:paraId="13414220" w14:textId="413A8C36"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_Toc210117768 \h </w:instrText>
      </w:r>
      <w:r>
        <w:rPr>
          <w:noProof/>
        </w:rPr>
      </w:r>
      <w:r>
        <w:rPr>
          <w:noProof/>
        </w:rPr>
        <w:fldChar w:fldCharType="separate"/>
      </w:r>
      <w:r>
        <w:rPr>
          <w:noProof/>
        </w:rPr>
        <w:t>20</w:t>
      </w:r>
      <w:r>
        <w:rPr>
          <w:noProof/>
        </w:rPr>
        <w:fldChar w:fldCharType="end"/>
      </w:r>
    </w:p>
    <w:p w14:paraId="499286F6" w14:textId="7343C29F"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_Toc210117769 \h </w:instrText>
      </w:r>
      <w:r>
        <w:rPr>
          <w:noProof/>
        </w:rPr>
      </w:r>
      <w:r>
        <w:rPr>
          <w:noProof/>
        </w:rPr>
        <w:fldChar w:fldCharType="separate"/>
      </w:r>
      <w:r>
        <w:rPr>
          <w:noProof/>
        </w:rPr>
        <w:t>20</w:t>
      </w:r>
      <w:r>
        <w:rPr>
          <w:noProof/>
        </w:rPr>
        <w:fldChar w:fldCharType="end"/>
      </w:r>
    </w:p>
    <w:p w14:paraId="15507432" w14:textId="2EF680A8"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_Toc210117770 \h </w:instrText>
      </w:r>
      <w:r>
        <w:rPr>
          <w:noProof/>
        </w:rPr>
      </w:r>
      <w:r>
        <w:rPr>
          <w:noProof/>
        </w:rPr>
        <w:fldChar w:fldCharType="separate"/>
      </w:r>
      <w:r>
        <w:rPr>
          <w:noProof/>
        </w:rPr>
        <w:t>20</w:t>
      </w:r>
      <w:r>
        <w:rPr>
          <w:noProof/>
        </w:rPr>
        <w:fldChar w:fldCharType="end"/>
      </w:r>
    </w:p>
    <w:p w14:paraId="4A865A0F" w14:textId="780F94A3"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_Toc210117771 \h </w:instrText>
      </w:r>
      <w:r>
        <w:rPr>
          <w:noProof/>
        </w:rPr>
      </w:r>
      <w:r>
        <w:rPr>
          <w:noProof/>
        </w:rPr>
        <w:fldChar w:fldCharType="separate"/>
      </w:r>
      <w:r>
        <w:rPr>
          <w:noProof/>
        </w:rPr>
        <w:t>21</w:t>
      </w:r>
      <w:r>
        <w:rPr>
          <w:noProof/>
        </w:rPr>
        <w:fldChar w:fldCharType="end"/>
      </w:r>
    </w:p>
    <w:p w14:paraId="1F39DE9F" w14:textId="37E0F658"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_Toc210117772 \h </w:instrText>
      </w:r>
      <w:r>
        <w:rPr>
          <w:noProof/>
        </w:rPr>
      </w:r>
      <w:r>
        <w:rPr>
          <w:noProof/>
        </w:rPr>
        <w:fldChar w:fldCharType="separate"/>
      </w:r>
      <w:r>
        <w:rPr>
          <w:noProof/>
        </w:rPr>
        <w:t>21</w:t>
      </w:r>
      <w:r>
        <w:rPr>
          <w:noProof/>
        </w:rPr>
        <w:fldChar w:fldCharType="end"/>
      </w:r>
    </w:p>
    <w:p w14:paraId="0A1E4631" w14:textId="4E7E75A8"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_Toc210117773 \h </w:instrText>
      </w:r>
      <w:r>
        <w:rPr>
          <w:noProof/>
        </w:rPr>
      </w:r>
      <w:r>
        <w:rPr>
          <w:noProof/>
        </w:rPr>
        <w:fldChar w:fldCharType="separate"/>
      </w:r>
      <w:r>
        <w:rPr>
          <w:noProof/>
        </w:rPr>
        <w:t>21</w:t>
      </w:r>
      <w:r>
        <w:rPr>
          <w:noProof/>
        </w:rPr>
        <w:fldChar w:fldCharType="end"/>
      </w:r>
    </w:p>
    <w:p w14:paraId="467783C4" w14:textId="67FD0B9E"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_Toc210117774 \h </w:instrText>
      </w:r>
      <w:r>
        <w:rPr>
          <w:noProof/>
        </w:rPr>
      </w:r>
      <w:r>
        <w:rPr>
          <w:noProof/>
        </w:rPr>
        <w:fldChar w:fldCharType="separate"/>
      </w:r>
      <w:r>
        <w:rPr>
          <w:noProof/>
        </w:rPr>
        <w:t>22</w:t>
      </w:r>
      <w:r>
        <w:rPr>
          <w:noProof/>
        </w:rPr>
        <w:fldChar w:fldCharType="end"/>
      </w:r>
    </w:p>
    <w:p w14:paraId="7206D85B" w14:textId="131716F6"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6.2b.2.7</w:t>
      </w:r>
      <w:r>
        <w:rPr>
          <w:noProof/>
        </w:rPr>
        <w:tab/>
        <w:t xml:space="preserve">ML model </w:t>
      </w:r>
      <w:r w:rsidRPr="00A34044">
        <w:rPr>
          <w:noProof/>
          <w:lang w:val="en-US"/>
        </w:rPr>
        <w:t>validation</w:t>
      </w:r>
      <w:r>
        <w:rPr>
          <w:noProof/>
        </w:rPr>
        <w:t xml:space="preserve"> performance reporting</w:t>
      </w:r>
      <w:r>
        <w:rPr>
          <w:noProof/>
        </w:rPr>
        <w:tab/>
      </w:r>
      <w:r>
        <w:rPr>
          <w:noProof/>
        </w:rPr>
        <w:fldChar w:fldCharType="begin" w:fldLock="1"/>
      </w:r>
      <w:r>
        <w:rPr>
          <w:noProof/>
        </w:rPr>
        <w:instrText xml:space="preserve"> PAGEREF _Toc210117775 \h </w:instrText>
      </w:r>
      <w:r>
        <w:rPr>
          <w:noProof/>
        </w:rPr>
      </w:r>
      <w:r>
        <w:rPr>
          <w:noProof/>
        </w:rPr>
        <w:fldChar w:fldCharType="separate"/>
      </w:r>
      <w:r>
        <w:rPr>
          <w:noProof/>
        </w:rPr>
        <w:t>22</w:t>
      </w:r>
      <w:r>
        <w:rPr>
          <w:noProof/>
        </w:rPr>
        <w:fldChar w:fldCharType="end"/>
      </w:r>
    </w:p>
    <w:p w14:paraId="0BA71951" w14:textId="48491906"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6.2b.2.</w:t>
      </w:r>
      <w:r w:rsidRPr="00A34044">
        <w:rPr>
          <w:noProof/>
          <w:lang w:val="en-US" w:eastAsia="zh-CN"/>
        </w:rPr>
        <w:t>8</w:t>
      </w:r>
      <w:r>
        <w:rPr>
          <w:noProof/>
        </w:rPr>
        <w:tab/>
      </w:r>
      <w:r w:rsidRPr="00A34044">
        <w:rPr>
          <w:noProof/>
          <w:lang w:val="en-US" w:eastAsia="zh-CN"/>
        </w:rPr>
        <w:t>T</w:t>
      </w:r>
      <w:r>
        <w:rPr>
          <w:noProof/>
        </w:rPr>
        <w:t>raining data effectiveness reporting</w:t>
      </w:r>
      <w:r>
        <w:rPr>
          <w:noProof/>
        </w:rPr>
        <w:tab/>
      </w:r>
      <w:r>
        <w:rPr>
          <w:noProof/>
        </w:rPr>
        <w:fldChar w:fldCharType="begin" w:fldLock="1"/>
      </w:r>
      <w:r>
        <w:rPr>
          <w:noProof/>
        </w:rPr>
        <w:instrText xml:space="preserve"> PAGEREF _Toc210117776 \h </w:instrText>
      </w:r>
      <w:r>
        <w:rPr>
          <w:noProof/>
        </w:rPr>
      </w:r>
      <w:r>
        <w:rPr>
          <w:noProof/>
        </w:rPr>
        <w:fldChar w:fldCharType="separate"/>
      </w:r>
      <w:r>
        <w:rPr>
          <w:noProof/>
        </w:rPr>
        <w:t>23</w:t>
      </w:r>
      <w:r>
        <w:rPr>
          <w:noProof/>
        </w:rPr>
        <w:fldChar w:fldCharType="end"/>
      </w:r>
    </w:p>
    <w:p w14:paraId="2482EE73" w14:textId="57830837"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_Toc210117777 \h </w:instrText>
      </w:r>
      <w:r>
        <w:rPr>
          <w:noProof/>
        </w:rPr>
      </w:r>
      <w:r>
        <w:rPr>
          <w:noProof/>
        </w:rPr>
        <w:fldChar w:fldCharType="separate"/>
      </w:r>
      <w:r>
        <w:rPr>
          <w:noProof/>
        </w:rPr>
        <w:t>23</w:t>
      </w:r>
      <w:r>
        <w:rPr>
          <w:noProof/>
        </w:rPr>
        <w:fldChar w:fldCharType="end"/>
      </w:r>
    </w:p>
    <w:p w14:paraId="4E028A31" w14:textId="7E3CAAA1"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_Toc210117778 \h </w:instrText>
      </w:r>
      <w:r>
        <w:rPr>
          <w:noProof/>
        </w:rPr>
      </w:r>
      <w:r>
        <w:rPr>
          <w:noProof/>
        </w:rPr>
        <w:fldChar w:fldCharType="separate"/>
      </w:r>
      <w:r>
        <w:rPr>
          <w:noProof/>
        </w:rPr>
        <w:t>23</w:t>
      </w:r>
      <w:r>
        <w:rPr>
          <w:noProof/>
        </w:rPr>
        <w:fldChar w:fldCharType="end"/>
      </w:r>
    </w:p>
    <w:p w14:paraId="527C6087" w14:textId="37D7EE6D"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_Toc210117779 \h </w:instrText>
      </w:r>
      <w:r>
        <w:rPr>
          <w:noProof/>
        </w:rPr>
      </w:r>
      <w:r>
        <w:rPr>
          <w:noProof/>
        </w:rPr>
        <w:fldChar w:fldCharType="separate"/>
      </w:r>
      <w:r>
        <w:rPr>
          <w:noProof/>
        </w:rPr>
        <w:t>23</w:t>
      </w:r>
      <w:r>
        <w:rPr>
          <w:noProof/>
        </w:rPr>
        <w:fldChar w:fldCharType="end"/>
      </w:r>
    </w:p>
    <w:p w14:paraId="088FF602" w14:textId="1FE30080"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6.2b.2.9.3</w:t>
      </w:r>
      <w:r>
        <w:rPr>
          <w:noProof/>
        </w:rPr>
        <w:tab/>
        <w:t>ML model performance indicators query and selection for ML model training</w:t>
      </w:r>
      <w:r>
        <w:rPr>
          <w:noProof/>
        </w:rPr>
        <w:tab/>
      </w:r>
      <w:r>
        <w:rPr>
          <w:noProof/>
        </w:rPr>
        <w:fldChar w:fldCharType="begin" w:fldLock="1"/>
      </w:r>
      <w:r>
        <w:rPr>
          <w:noProof/>
        </w:rPr>
        <w:instrText xml:space="preserve"> PAGEREF _Toc210117780 \h </w:instrText>
      </w:r>
      <w:r>
        <w:rPr>
          <w:noProof/>
        </w:rPr>
      </w:r>
      <w:r>
        <w:rPr>
          <w:noProof/>
        </w:rPr>
        <w:fldChar w:fldCharType="separate"/>
      </w:r>
      <w:r>
        <w:rPr>
          <w:noProof/>
        </w:rPr>
        <w:t>24</w:t>
      </w:r>
      <w:r>
        <w:rPr>
          <w:noProof/>
        </w:rPr>
        <w:fldChar w:fldCharType="end"/>
      </w:r>
    </w:p>
    <w:p w14:paraId="15DD71D6" w14:textId="513A0790"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_Toc210117781 \h </w:instrText>
      </w:r>
      <w:r>
        <w:rPr>
          <w:noProof/>
        </w:rPr>
      </w:r>
      <w:r>
        <w:rPr>
          <w:noProof/>
        </w:rPr>
        <w:fldChar w:fldCharType="separate"/>
      </w:r>
      <w:r>
        <w:rPr>
          <w:noProof/>
        </w:rPr>
        <w:t>24</w:t>
      </w:r>
      <w:r>
        <w:rPr>
          <w:noProof/>
        </w:rPr>
        <w:fldChar w:fldCharType="end"/>
      </w:r>
    </w:p>
    <w:p w14:paraId="6B64E0AD" w14:textId="67F3F23D"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_Toc210117782 \h </w:instrText>
      </w:r>
      <w:r>
        <w:rPr>
          <w:noProof/>
        </w:rPr>
      </w:r>
      <w:r>
        <w:rPr>
          <w:noProof/>
        </w:rPr>
        <w:fldChar w:fldCharType="separate"/>
      </w:r>
      <w:r>
        <w:rPr>
          <w:noProof/>
        </w:rPr>
        <w:t>24</w:t>
      </w:r>
      <w:r>
        <w:rPr>
          <w:noProof/>
        </w:rPr>
        <w:fldChar w:fldCharType="end"/>
      </w:r>
    </w:p>
    <w:p w14:paraId="180C470F" w14:textId="7C8692F2"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_Toc210117783 \h </w:instrText>
      </w:r>
      <w:r>
        <w:rPr>
          <w:noProof/>
        </w:rPr>
      </w:r>
      <w:r>
        <w:rPr>
          <w:noProof/>
        </w:rPr>
        <w:fldChar w:fldCharType="separate"/>
      </w:r>
      <w:r>
        <w:rPr>
          <w:noProof/>
        </w:rPr>
        <w:t>26</w:t>
      </w:r>
      <w:r>
        <w:rPr>
          <w:noProof/>
        </w:rPr>
        <w:fldChar w:fldCharType="end"/>
      </w:r>
    </w:p>
    <w:p w14:paraId="2A0EC7D1" w14:textId="56120E38"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_Toc210117784 \h </w:instrText>
      </w:r>
      <w:r>
        <w:rPr>
          <w:noProof/>
        </w:rPr>
      </w:r>
      <w:r>
        <w:rPr>
          <w:noProof/>
        </w:rPr>
        <w:fldChar w:fldCharType="separate"/>
      </w:r>
      <w:r>
        <w:rPr>
          <w:noProof/>
        </w:rPr>
        <w:t>26</w:t>
      </w:r>
      <w:r>
        <w:rPr>
          <w:noProof/>
        </w:rPr>
        <w:fldChar w:fldCharType="end"/>
      </w:r>
    </w:p>
    <w:p w14:paraId="14146DB4" w14:textId="73BEBE07"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_Toc210117785 \h </w:instrText>
      </w:r>
      <w:r>
        <w:rPr>
          <w:noProof/>
        </w:rPr>
      </w:r>
      <w:r>
        <w:rPr>
          <w:noProof/>
        </w:rPr>
        <w:fldChar w:fldCharType="separate"/>
      </w:r>
      <w:r>
        <w:rPr>
          <w:noProof/>
        </w:rPr>
        <w:t>27</w:t>
      </w:r>
      <w:r>
        <w:rPr>
          <w:noProof/>
        </w:rPr>
        <w:fldChar w:fldCharType="end"/>
      </w:r>
    </w:p>
    <w:p w14:paraId="6EC13E85" w14:textId="788B2CEC"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_Toc210117786 \h </w:instrText>
      </w:r>
      <w:r>
        <w:rPr>
          <w:noProof/>
        </w:rPr>
      </w:r>
      <w:r>
        <w:rPr>
          <w:noProof/>
        </w:rPr>
        <w:fldChar w:fldCharType="separate"/>
      </w:r>
      <w:r>
        <w:rPr>
          <w:noProof/>
        </w:rPr>
        <w:t>27</w:t>
      </w:r>
      <w:r>
        <w:rPr>
          <w:noProof/>
        </w:rPr>
        <w:fldChar w:fldCharType="end"/>
      </w:r>
    </w:p>
    <w:p w14:paraId="068873FF" w14:textId="62B99947"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6.2c.2.2</w:t>
      </w:r>
      <w:r>
        <w:rPr>
          <w:noProof/>
        </w:rPr>
        <w:tab/>
        <w:t xml:space="preserve">Producer-initiated ML </w:t>
      </w:r>
      <w:r w:rsidRPr="00A34044">
        <w:rPr>
          <w:noProof/>
          <w:lang w:val="en-US"/>
        </w:rPr>
        <w:t>model</w:t>
      </w:r>
      <w:r>
        <w:rPr>
          <w:noProof/>
        </w:rPr>
        <w:t xml:space="preserve"> testing</w:t>
      </w:r>
      <w:r>
        <w:rPr>
          <w:noProof/>
        </w:rPr>
        <w:tab/>
      </w:r>
      <w:r>
        <w:rPr>
          <w:noProof/>
        </w:rPr>
        <w:fldChar w:fldCharType="begin" w:fldLock="1"/>
      </w:r>
      <w:r>
        <w:rPr>
          <w:noProof/>
        </w:rPr>
        <w:instrText xml:space="preserve"> PAGEREF _Toc210117787 \h </w:instrText>
      </w:r>
      <w:r>
        <w:rPr>
          <w:noProof/>
        </w:rPr>
      </w:r>
      <w:r>
        <w:rPr>
          <w:noProof/>
        </w:rPr>
        <w:fldChar w:fldCharType="separate"/>
      </w:r>
      <w:r>
        <w:rPr>
          <w:noProof/>
        </w:rPr>
        <w:t>27</w:t>
      </w:r>
      <w:r>
        <w:rPr>
          <w:noProof/>
        </w:rPr>
        <w:fldChar w:fldCharType="end"/>
      </w:r>
    </w:p>
    <w:p w14:paraId="3BD6C4E5" w14:textId="21A72E7B"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_Toc210117788 \h </w:instrText>
      </w:r>
      <w:r>
        <w:rPr>
          <w:noProof/>
        </w:rPr>
      </w:r>
      <w:r>
        <w:rPr>
          <w:noProof/>
        </w:rPr>
        <w:fldChar w:fldCharType="separate"/>
      </w:r>
      <w:r>
        <w:rPr>
          <w:noProof/>
        </w:rPr>
        <w:t>27</w:t>
      </w:r>
      <w:r>
        <w:rPr>
          <w:noProof/>
        </w:rPr>
        <w:fldChar w:fldCharType="end"/>
      </w:r>
    </w:p>
    <w:p w14:paraId="394C5511" w14:textId="4198B831"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_Toc210117789 \h </w:instrText>
      </w:r>
      <w:r>
        <w:rPr>
          <w:noProof/>
        </w:rPr>
      </w:r>
      <w:r>
        <w:rPr>
          <w:noProof/>
        </w:rPr>
        <w:fldChar w:fldCharType="separate"/>
      </w:r>
      <w:r>
        <w:rPr>
          <w:noProof/>
        </w:rPr>
        <w:t>27</w:t>
      </w:r>
      <w:r>
        <w:rPr>
          <w:noProof/>
        </w:rPr>
        <w:fldChar w:fldCharType="end"/>
      </w:r>
    </w:p>
    <w:p w14:paraId="406838C7" w14:textId="7BD4AF7A"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_Toc210117790 \h </w:instrText>
      </w:r>
      <w:r>
        <w:rPr>
          <w:noProof/>
        </w:rPr>
      </w:r>
      <w:r>
        <w:rPr>
          <w:noProof/>
        </w:rPr>
        <w:fldChar w:fldCharType="separate"/>
      </w:r>
      <w:r>
        <w:rPr>
          <w:noProof/>
        </w:rPr>
        <w:t>27</w:t>
      </w:r>
      <w:r>
        <w:rPr>
          <w:noProof/>
        </w:rPr>
        <w:fldChar w:fldCharType="end"/>
      </w:r>
    </w:p>
    <w:p w14:paraId="79570EB2" w14:textId="68F165C6"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_Toc210117791 \h </w:instrText>
      </w:r>
      <w:r>
        <w:rPr>
          <w:noProof/>
        </w:rPr>
      </w:r>
      <w:r>
        <w:rPr>
          <w:noProof/>
        </w:rPr>
        <w:fldChar w:fldCharType="separate"/>
      </w:r>
      <w:r>
        <w:rPr>
          <w:noProof/>
        </w:rPr>
        <w:t>27</w:t>
      </w:r>
      <w:r>
        <w:rPr>
          <w:noProof/>
        </w:rPr>
        <w:fldChar w:fldCharType="end"/>
      </w:r>
    </w:p>
    <w:p w14:paraId="1BDBABCA" w14:textId="45146B77"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_Toc210117792 \h </w:instrText>
      </w:r>
      <w:r>
        <w:rPr>
          <w:noProof/>
        </w:rPr>
      </w:r>
      <w:r>
        <w:rPr>
          <w:noProof/>
        </w:rPr>
        <w:fldChar w:fldCharType="separate"/>
      </w:r>
      <w:r>
        <w:rPr>
          <w:noProof/>
        </w:rPr>
        <w:t>28</w:t>
      </w:r>
      <w:r>
        <w:rPr>
          <w:noProof/>
        </w:rPr>
        <w:fldChar w:fldCharType="end"/>
      </w:r>
    </w:p>
    <w:p w14:paraId="555A383A" w14:textId="29E266F1"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_Toc210117793 \h </w:instrText>
      </w:r>
      <w:r>
        <w:rPr>
          <w:noProof/>
        </w:rPr>
      </w:r>
      <w:r>
        <w:rPr>
          <w:noProof/>
        </w:rPr>
        <w:fldChar w:fldCharType="separate"/>
      </w:r>
      <w:r>
        <w:rPr>
          <w:noProof/>
        </w:rPr>
        <w:t>28</w:t>
      </w:r>
      <w:r>
        <w:rPr>
          <w:noProof/>
        </w:rPr>
        <w:fldChar w:fldCharType="end"/>
      </w:r>
    </w:p>
    <w:p w14:paraId="012BECBB" w14:textId="6285C02A"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_Toc210117794 \h </w:instrText>
      </w:r>
      <w:r>
        <w:rPr>
          <w:noProof/>
        </w:rPr>
      </w:r>
      <w:r>
        <w:rPr>
          <w:noProof/>
        </w:rPr>
        <w:fldChar w:fldCharType="separate"/>
      </w:r>
      <w:r>
        <w:rPr>
          <w:noProof/>
        </w:rPr>
        <w:t>28</w:t>
      </w:r>
      <w:r>
        <w:rPr>
          <w:noProof/>
        </w:rPr>
        <w:fldChar w:fldCharType="end"/>
      </w:r>
    </w:p>
    <w:p w14:paraId="0D256561" w14:textId="2207849A"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 xml:space="preserve">AI/ML </w:t>
      </w:r>
      <w:r w:rsidRPr="00A34044">
        <w:rPr>
          <w:rFonts w:eastAsia="SimSun"/>
          <w:noProof/>
        </w:rPr>
        <w:t xml:space="preserve">inference </w:t>
      </w:r>
      <w:r>
        <w:rPr>
          <w:noProof/>
        </w:rPr>
        <w:t>emulation</w:t>
      </w:r>
      <w:r>
        <w:rPr>
          <w:noProof/>
        </w:rPr>
        <w:tab/>
      </w:r>
      <w:r>
        <w:rPr>
          <w:noProof/>
        </w:rPr>
        <w:fldChar w:fldCharType="begin" w:fldLock="1"/>
      </w:r>
      <w:r>
        <w:rPr>
          <w:noProof/>
        </w:rPr>
        <w:instrText xml:space="preserve"> PAGEREF _Toc210117795 \h </w:instrText>
      </w:r>
      <w:r>
        <w:rPr>
          <w:noProof/>
        </w:rPr>
      </w:r>
      <w:r>
        <w:rPr>
          <w:noProof/>
        </w:rPr>
        <w:fldChar w:fldCharType="separate"/>
      </w:r>
      <w:r>
        <w:rPr>
          <w:noProof/>
        </w:rPr>
        <w:t>29</w:t>
      </w:r>
      <w:r>
        <w:rPr>
          <w:noProof/>
        </w:rPr>
        <w:fldChar w:fldCharType="end"/>
      </w:r>
    </w:p>
    <w:p w14:paraId="6EAEEA7E" w14:textId="090658A2"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_Toc210117796 \h </w:instrText>
      </w:r>
      <w:r>
        <w:rPr>
          <w:noProof/>
        </w:rPr>
      </w:r>
      <w:r>
        <w:rPr>
          <w:noProof/>
        </w:rPr>
        <w:fldChar w:fldCharType="separate"/>
      </w:r>
      <w:r>
        <w:rPr>
          <w:noProof/>
        </w:rPr>
        <w:t>29</w:t>
      </w:r>
      <w:r>
        <w:rPr>
          <w:noProof/>
        </w:rPr>
        <w:fldChar w:fldCharType="end"/>
      </w:r>
    </w:p>
    <w:p w14:paraId="4766C837" w14:textId="5F97A935"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_Toc210117797 \h </w:instrText>
      </w:r>
      <w:r>
        <w:rPr>
          <w:noProof/>
        </w:rPr>
      </w:r>
      <w:r>
        <w:rPr>
          <w:noProof/>
        </w:rPr>
        <w:fldChar w:fldCharType="separate"/>
      </w:r>
      <w:r>
        <w:rPr>
          <w:noProof/>
        </w:rPr>
        <w:t>29</w:t>
      </w:r>
      <w:r>
        <w:rPr>
          <w:noProof/>
        </w:rPr>
        <w:fldChar w:fldCharType="end"/>
      </w:r>
    </w:p>
    <w:p w14:paraId="4D1BBF85" w14:textId="2539D326"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_Toc210117798 \h </w:instrText>
      </w:r>
      <w:r>
        <w:rPr>
          <w:noProof/>
        </w:rPr>
      </w:r>
      <w:r>
        <w:rPr>
          <w:noProof/>
        </w:rPr>
        <w:fldChar w:fldCharType="separate"/>
      </w:r>
      <w:r>
        <w:rPr>
          <w:noProof/>
        </w:rPr>
        <w:t>29</w:t>
      </w:r>
      <w:r>
        <w:rPr>
          <w:noProof/>
        </w:rPr>
        <w:fldChar w:fldCharType="end"/>
      </w:r>
    </w:p>
    <w:p w14:paraId="3C8F2D7B" w14:textId="0989776D"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_Toc210117799 \h </w:instrText>
      </w:r>
      <w:r>
        <w:rPr>
          <w:noProof/>
        </w:rPr>
      </w:r>
      <w:r>
        <w:rPr>
          <w:noProof/>
        </w:rPr>
        <w:fldChar w:fldCharType="separate"/>
      </w:r>
      <w:r>
        <w:rPr>
          <w:noProof/>
        </w:rPr>
        <w:t>29</w:t>
      </w:r>
      <w:r>
        <w:rPr>
          <w:noProof/>
        </w:rPr>
        <w:fldChar w:fldCharType="end"/>
      </w:r>
    </w:p>
    <w:p w14:paraId="5BD08B31" w14:textId="098FBDFD"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 xml:space="preserve">ML </w:t>
      </w:r>
      <w:r w:rsidRPr="00A34044">
        <w:rPr>
          <w:rFonts w:eastAsia="SimSun"/>
          <w:noProof/>
        </w:rPr>
        <w:t xml:space="preserve">model </w:t>
      </w:r>
      <w:r>
        <w:rPr>
          <w:noProof/>
        </w:rPr>
        <w:t>deployment</w:t>
      </w:r>
      <w:r>
        <w:rPr>
          <w:noProof/>
        </w:rPr>
        <w:tab/>
      </w:r>
      <w:r>
        <w:rPr>
          <w:noProof/>
        </w:rPr>
        <w:fldChar w:fldCharType="begin" w:fldLock="1"/>
      </w:r>
      <w:r>
        <w:rPr>
          <w:noProof/>
        </w:rPr>
        <w:instrText xml:space="preserve"> PAGEREF _Toc210117800 \h </w:instrText>
      </w:r>
      <w:r>
        <w:rPr>
          <w:noProof/>
        </w:rPr>
      </w:r>
      <w:r>
        <w:rPr>
          <w:noProof/>
        </w:rPr>
        <w:fldChar w:fldCharType="separate"/>
      </w:r>
      <w:r>
        <w:rPr>
          <w:noProof/>
        </w:rPr>
        <w:t>29</w:t>
      </w:r>
      <w:r>
        <w:rPr>
          <w:noProof/>
        </w:rPr>
        <w:fldChar w:fldCharType="end"/>
      </w:r>
    </w:p>
    <w:p w14:paraId="6A78C9E3" w14:textId="22BE1AD0"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noProof/>
        </w:rPr>
        <w:tab/>
        <w:t xml:space="preserve">ML </w:t>
      </w:r>
      <w:r w:rsidRPr="00A34044">
        <w:rPr>
          <w:rFonts w:eastAsia="SimSun"/>
          <w:noProof/>
        </w:rPr>
        <w:t xml:space="preserve">model </w:t>
      </w:r>
      <w:r>
        <w:rPr>
          <w:noProof/>
        </w:rPr>
        <w:t>loading</w:t>
      </w:r>
      <w:r>
        <w:rPr>
          <w:noProof/>
        </w:rPr>
        <w:tab/>
      </w:r>
      <w:r>
        <w:rPr>
          <w:noProof/>
        </w:rPr>
        <w:fldChar w:fldCharType="begin" w:fldLock="1"/>
      </w:r>
      <w:r>
        <w:rPr>
          <w:noProof/>
        </w:rPr>
        <w:instrText xml:space="preserve"> PAGEREF _Toc210117801 \h </w:instrText>
      </w:r>
      <w:r>
        <w:rPr>
          <w:noProof/>
        </w:rPr>
      </w:r>
      <w:r>
        <w:rPr>
          <w:noProof/>
        </w:rPr>
        <w:fldChar w:fldCharType="separate"/>
      </w:r>
      <w:r>
        <w:rPr>
          <w:noProof/>
        </w:rPr>
        <w:t>29</w:t>
      </w:r>
      <w:r>
        <w:rPr>
          <w:noProof/>
        </w:rPr>
        <w:fldChar w:fldCharType="end"/>
      </w:r>
    </w:p>
    <w:p w14:paraId="36E609AB" w14:textId="05306B6D"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_Toc210117802 \h </w:instrText>
      </w:r>
      <w:r>
        <w:rPr>
          <w:noProof/>
        </w:rPr>
      </w:r>
      <w:r>
        <w:rPr>
          <w:noProof/>
        </w:rPr>
        <w:fldChar w:fldCharType="separate"/>
      </w:r>
      <w:r>
        <w:rPr>
          <w:noProof/>
        </w:rPr>
        <w:t>29</w:t>
      </w:r>
      <w:r>
        <w:rPr>
          <w:noProof/>
        </w:rPr>
        <w:fldChar w:fldCharType="end"/>
      </w:r>
    </w:p>
    <w:p w14:paraId="320DB6CB" w14:textId="6CB55E66"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_Toc210117803 \h </w:instrText>
      </w:r>
      <w:r>
        <w:rPr>
          <w:noProof/>
        </w:rPr>
      </w:r>
      <w:r>
        <w:rPr>
          <w:noProof/>
        </w:rPr>
        <w:fldChar w:fldCharType="separate"/>
      </w:r>
      <w:r>
        <w:rPr>
          <w:noProof/>
        </w:rPr>
        <w:t>30</w:t>
      </w:r>
      <w:r>
        <w:rPr>
          <w:noProof/>
        </w:rPr>
        <w:fldChar w:fldCharType="end"/>
      </w:r>
    </w:p>
    <w:p w14:paraId="532A6322" w14:textId="05937BAE"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_Toc210117804 \h </w:instrText>
      </w:r>
      <w:r>
        <w:rPr>
          <w:noProof/>
        </w:rPr>
      </w:r>
      <w:r>
        <w:rPr>
          <w:noProof/>
        </w:rPr>
        <w:fldChar w:fldCharType="separate"/>
      </w:r>
      <w:r>
        <w:rPr>
          <w:noProof/>
        </w:rPr>
        <w:t>30</w:t>
      </w:r>
      <w:r>
        <w:rPr>
          <w:noProof/>
        </w:rPr>
        <w:fldChar w:fldCharType="end"/>
      </w:r>
    </w:p>
    <w:p w14:paraId="1C2A03F1" w14:textId="4412F1E4"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_Toc210117805 \h </w:instrText>
      </w:r>
      <w:r>
        <w:rPr>
          <w:noProof/>
        </w:rPr>
      </w:r>
      <w:r>
        <w:rPr>
          <w:noProof/>
        </w:rPr>
        <w:fldChar w:fldCharType="separate"/>
      </w:r>
      <w:r>
        <w:rPr>
          <w:noProof/>
        </w:rPr>
        <w:t>30</w:t>
      </w:r>
      <w:r>
        <w:rPr>
          <w:noProof/>
        </w:rPr>
        <w:fldChar w:fldCharType="end"/>
      </w:r>
    </w:p>
    <w:p w14:paraId="12E6004E" w14:textId="32884B57"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_Toc210117806 \h </w:instrText>
      </w:r>
      <w:r>
        <w:rPr>
          <w:noProof/>
        </w:rPr>
      </w:r>
      <w:r>
        <w:rPr>
          <w:noProof/>
        </w:rPr>
        <w:fldChar w:fldCharType="separate"/>
      </w:r>
      <w:r>
        <w:rPr>
          <w:noProof/>
        </w:rPr>
        <w:t>30</w:t>
      </w:r>
      <w:r>
        <w:rPr>
          <w:noProof/>
        </w:rPr>
        <w:fldChar w:fldCharType="end"/>
      </w:r>
    </w:p>
    <w:p w14:paraId="1CA67C51" w14:textId="09324846"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sidRPr="00A34044">
        <w:rPr>
          <w:rFonts w:eastAsia="Calibri"/>
          <w:noProof/>
        </w:rPr>
        <w:t>6.4.1.3</w:t>
      </w:r>
      <w:r w:rsidRPr="00A34044">
        <w:rPr>
          <w:rFonts w:eastAsia="Calibri"/>
          <w:noProof/>
        </w:rPr>
        <w:tab/>
        <w:t xml:space="preserve">Requirements for ML </w:t>
      </w:r>
      <w:r>
        <w:rPr>
          <w:noProof/>
        </w:rPr>
        <w:t xml:space="preserve">model </w:t>
      </w:r>
      <w:r w:rsidRPr="00A34044">
        <w:rPr>
          <w:rFonts w:eastAsia="Calibri"/>
          <w:noProof/>
        </w:rPr>
        <w:t>loading</w:t>
      </w:r>
      <w:r>
        <w:rPr>
          <w:noProof/>
        </w:rPr>
        <w:tab/>
      </w:r>
      <w:r>
        <w:rPr>
          <w:noProof/>
        </w:rPr>
        <w:fldChar w:fldCharType="begin" w:fldLock="1"/>
      </w:r>
      <w:r>
        <w:rPr>
          <w:noProof/>
        </w:rPr>
        <w:instrText xml:space="preserve"> PAGEREF _Toc210117807 \h </w:instrText>
      </w:r>
      <w:r>
        <w:rPr>
          <w:noProof/>
        </w:rPr>
      </w:r>
      <w:r>
        <w:rPr>
          <w:noProof/>
        </w:rPr>
        <w:fldChar w:fldCharType="separate"/>
      </w:r>
      <w:r>
        <w:rPr>
          <w:noProof/>
        </w:rPr>
        <w:t>30</w:t>
      </w:r>
      <w:r>
        <w:rPr>
          <w:noProof/>
        </w:rPr>
        <w:fldChar w:fldCharType="end"/>
      </w:r>
    </w:p>
    <w:p w14:paraId="39FBE9F2" w14:textId="76750A63"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_Toc210117808 \h </w:instrText>
      </w:r>
      <w:r>
        <w:rPr>
          <w:noProof/>
        </w:rPr>
      </w:r>
      <w:r>
        <w:rPr>
          <w:noProof/>
        </w:rPr>
        <w:fldChar w:fldCharType="separate"/>
      </w:r>
      <w:r>
        <w:rPr>
          <w:noProof/>
        </w:rPr>
        <w:t>31</w:t>
      </w:r>
      <w:r>
        <w:rPr>
          <w:noProof/>
        </w:rPr>
        <w:fldChar w:fldCharType="end"/>
      </w:r>
    </w:p>
    <w:p w14:paraId="104ABD70" w14:textId="730D5FE4"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_Toc210117809 \h </w:instrText>
      </w:r>
      <w:r>
        <w:rPr>
          <w:noProof/>
        </w:rPr>
      </w:r>
      <w:r>
        <w:rPr>
          <w:noProof/>
        </w:rPr>
        <w:fldChar w:fldCharType="separate"/>
      </w:r>
      <w:r>
        <w:rPr>
          <w:noProof/>
        </w:rPr>
        <w:t>31</w:t>
      </w:r>
      <w:r>
        <w:rPr>
          <w:noProof/>
        </w:rPr>
        <w:fldChar w:fldCharType="end"/>
      </w:r>
    </w:p>
    <w:p w14:paraId="1E5220F8" w14:textId="0DB19A23"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_Toc210117810 \h </w:instrText>
      </w:r>
      <w:r>
        <w:rPr>
          <w:noProof/>
        </w:rPr>
      </w:r>
      <w:r>
        <w:rPr>
          <w:noProof/>
        </w:rPr>
        <w:fldChar w:fldCharType="separate"/>
      </w:r>
      <w:r>
        <w:rPr>
          <w:noProof/>
        </w:rPr>
        <w:t>31</w:t>
      </w:r>
      <w:r>
        <w:rPr>
          <w:noProof/>
        </w:rPr>
        <w:fldChar w:fldCharType="end"/>
      </w:r>
    </w:p>
    <w:p w14:paraId="4FC7952C" w14:textId="62DC389D"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_Toc210117811 \h </w:instrText>
      </w:r>
      <w:r>
        <w:rPr>
          <w:noProof/>
        </w:rPr>
      </w:r>
      <w:r>
        <w:rPr>
          <w:noProof/>
        </w:rPr>
        <w:fldChar w:fldCharType="separate"/>
      </w:r>
      <w:r>
        <w:rPr>
          <w:noProof/>
        </w:rPr>
        <w:t>31</w:t>
      </w:r>
      <w:r>
        <w:rPr>
          <w:noProof/>
        </w:rPr>
        <w:fldChar w:fldCharType="end"/>
      </w:r>
    </w:p>
    <w:p w14:paraId="36B292F9" w14:textId="5C0D2237"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_Toc210117812 \h </w:instrText>
      </w:r>
      <w:r>
        <w:rPr>
          <w:noProof/>
        </w:rPr>
      </w:r>
      <w:r>
        <w:rPr>
          <w:noProof/>
        </w:rPr>
        <w:fldChar w:fldCharType="separate"/>
      </w:r>
      <w:r>
        <w:rPr>
          <w:noProof/>
        </w:rPr>
        <w:t>31</w:t>
      </w:r>
      <w:r>
        <w:rPr>
          <w:noProof/>
        </w:rPr>
        <w:fldChar w:fldCharType="end"/>
      </w:r>
    </w:p>
    <w:p w14:paraId="7BBD3A10" w14:textId="6BBFFEE7"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_Toc210117813 \h </w:instrText>
      </w:r>
      <w:r>
        <w:rPr>
          <w:noProof/>
        </w:rPr>
      </w:r>
      <w:r>
        <w:rPr>
          <w:noProof/>
        </w:rPr>
        <w:fldChar w:fldCharType="separate"/>
      </w:r>
      <w:r>
        <w:rPr>
          <w:noProof/>
        </w:rPr>
        <w:t>32</w:t>
      </w:r>
      <w:r>
        <w:rPr>
          <w:noProof/>
        </w:rPr>
        <w:fldChar w:fldCharType="end"/>
      </w:r>
    </w:p>
    <w:p w14:paraId="25696F53" w14:textId="6721CA7D"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_Toc210117814 \h </w:instrText>
      </w:r>
      <w:r>
        <w:rPr>
          <w:noProof/>
        </w:rPr>
      </w:r>
      <w:r>
        <w:rPr>
          <w:noProof/>
        </w:rPr>
        <w:fldChar w:fldCharType="separate"/>
      </w:r>
      <w:r>
        <w:rPr>
          <w:noProof/>
        </w:rPr>
        <w:t>32</w:t>
      </w:r>
      <w:r>
        <w:rPr>
          <w:noProof/>
        </w:rPr>
        <w:fldChar w:fldCharType="end"/>
      </w:r>
    </w:p>
    <w:p w14:paraId="58E09233" w14:textId="4B9892E8"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_Toc210117815 \h </w:instrText>
      </w:r>
      <w:r>
        <w:rPr>
          <w:noProof/>
        </w:rPr>
      </w:r>
      <w:r>
        <w:rPr>
          <w:noProof/>
        </w:rPr>
        <w:fldChar w:fldCharType="separate"/>
      </w:r>
      <w:r>
        <w:rPr>
          <w:noProof/>
        </w:rPr>
        <w:t>32</w:t>
      </w:r>
      <w:r>
        <w:rPr>
          <w:noProof/>
        </w:rPr>
        <w:fldChar w:fldCharType="end"/>
      </w:r>
    </w:p>
    <w:p w14:paraId="3A55A092" w14:textId="7AFBCCB2"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_Toc210117816 \h </w:instrText>
      </w:r>
      <w:r>
        <w:rPr>
          <w:noProof/>
        </w:rPr>
      </w:r>
      <w:r>
        <w:rPr>
          <w:noProof/>
        </w:rPr>
        <w:fldChar w:fldCharType="separate"/>
      </w:r>
      <w:r>
        <w:rPr>
          <w:noProof/>
        </w:rPr>
        <w:t>32</w:t>
      </w:r>
      <w:r>
        <w:rPr>
          <w:noProof/>
        </w:rPr>
        <w:fldChar w:fldCharType="end"/>
      </w:r>
    </w:p>
    <w:p w14:paraId="01FDC60D" w14:textId="0485E8F3"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_Toc210117817 \h </w:instrText>
      </w:r>
      <w:r>
        <w:rPr>
          <w:noProof/>
        </w:rPr>
      </w:r>
      <w:r>
        <w:rPr>
          <w:noProof/>
        </w:rPr>
        <w:fldChar w:fldCharType="separate"/>
      </w:r>
      <w:r>
        <w:rPr>
          <w:noProof/>
        </w:rPr>
        <w:t>33</w:t>
      </w:r>
      <w:r>
        <w:rPr>
          <w:noProof/>
        </w:rPr>
        <w:fldChar w:fldCharType="end"/>
      </w:r>
    </w:p>
    <w:p w14:paraId="7FA39F5C" w14:textId="48080B4B"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6.5.2</w:t>
      </w:r>
      <w:r w:rsidRPr="00A34044">
        <w:rPr>
          <w:noProof/>
          <w:lang w:val="en-US"/>
        </w:rPr>
        <w:t>.2.1</w:t>
      </w:r>
      <w:r>
        <w:rPr>
          <w:noProof/>
        </w:rPr>
        <w:tab/>
        <w:t xml:space="preserve">Availability of </w:t>
      </w:r>
      <w:r w:rsidRPr="00A34044">
        <w:rPr>
          <w:noProof/>
          <w:lang w:val="en-US"/>
        </w:rPr>
        <w:t>new</w:t>
      </w:r>
      <w:r>
        <w:rPr>
          <w:noProof/>
        </w:rPr>
        <w:t xml:space="preserve"> capabilities </w:t>
      </w:r>
      <w:r w:rsidRPr="00A34044">
        <w:rPr>
          <w:rFonts w:cs="Arial"/>
          <w:noProof/>
        </w:rPr>
        <w:t xml:space="preserve">or ML </w:t>
      </w:r>
      <w:r w:rsidRPr="00A34044">
        <w:rPr>
          <w:rFonts w:eastAsia="SimSun"/>
          <w:noProof/>
        </w:rPr>
        <w:t>models</w:t>
      </w:r>
      <w:r>
        <w:rPr>
          <w:noProof/>
        </w:rPr>
        <w:tab/>
      </w:r>
      <w:r>
        <w:rPr>
          <w:noProof/>
        </w:rPr>
        <w:fldChar w:fldCharType="begin" w:fldLock="1"/>
      </w:r>
      <w:r>
        <w:rPr>
          <w:noProof/>
        </w:rPr>
        <w:instrText xml:space="preserve"> PAGEREF _Toc210117818 \h </w:instrText>
      </w:r>
      <w:r>
        <w:rPr>
          <w:noProof/>
        </w:rPr>
      </w:r>
      <w:r>
        <w:rPr>
          <w:noProof/>
        </w:rPr>
        <w:fldChar w:fldCharType="separate"/>
      </w:r>
      <w:r>
        <w:rPr>
          <w:noProof/>
        </w:rPr>
        <w:t>33</w:t>
      </w:r>
      <w:r>
        <w:rPr>
          <w:noProof/>
        </w:rPr>
        <w:fldChar w:fldCharType="end"/>
      </w:r>
    </w:p>
    <w:p w14:paraId="432586EF" w14:textId="3A2B75D8"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6.5.2</w:t>
      </w:r>
      <w:r w:rsidRPr="00A34044">
        <w:rPr>
          <w:noProof/>
          <w:lang w:val="en-US"/>
        </w:rPr>
        <w:t>.2.2</w:t>
      </w:r>
      <w:r>
        <w:rPr>
          <w:noProof/>
        </w:rPr>
        <w:tab/>
        <w:t xml:space="preserve">Triggering ML </w:t>
      </w:r>
      <w:r w:rsidRPr="00A34044">
        <w:rPr>
          <w:rFonts w:eastAsia="SimSun"/>
          <w:noProof/>
        </w:rPr>
        <w:t>model</w:t>
      </w:r>
      <w:r w:rsidRPr="00A34044">
        <w:rPr>
          <w:noProof/>
          <w:lang w:val="en-US"/>
        </w:rPr>
        <w:t xml:space="preserve"> </w:t>
      </w:r>
      <w:r>
        <w:rPr>
          <w:noProof/>
        </w:rPr>
        <w:t>update</w:t>
      </w:r>
      <w:r>
        <w:rPr>
          <w:noProof/>
        </w:rPr>
        <w:tab/>
      </w:r>
      <w:r>
        <w:rPr>
          <w:noProof/>
        </w:rPr>
        <w:fldChar w:fldCharType="begin" w:fldLock="1"/>
      </w:r>
      <w:r>
        <w:rPr>
          <w:noProof/>
        </w:rPr>
        <w:instrText xml:space="preserve"> PAGEREF _Toc210117819 \h </w:instrText>
      </w:r>
      <w:r>
        <w:rPr>
          <w:noProof/>
        </w:rPr>
      </w:r>
      <w:r>
        <w:rPr>
          <w:noProof/>
        </w:rPr>
        <w:fldChar w:fldCharType="separate"/>
      </w:r>
      <w:r>
        <w:rPr>
          <w:noProof/>
        </w:rPr>
        <w:t>33</w:t>
      </w:r>
      <w:r>
        <w:rPr>
          <w:noProof/>
        </w:rPr>
        <w:fldChar w:fldCharType="end"/>
      </w:r>
    </w:p>
    <w:p w14:paraId="11B648A2" w14:textId="3E3BD307"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_Toc210117820 \h </w:instrText>
      </w:r>
      <w:r>
        <w:rPr>
          <w:noProof/>
        </w:rPr>
      </w:r>
      <w:r>
        <w:rPr>
          <w:noProof/>
        </w:rPr>
        <w:fldChar w:fldCharType="separate"/>
      </w:r>
      <w:r>
        <w:rPr>
          <w:noProof/>
        </w:rPr>
        <w:t>33</w:t>
      </w:r>
      <w:r>
        <w:rPr>
          <w:noProof/>
        </w:rPr>
        <w:fldChar w:fldCharType="end"/>
      </w:r>
    </w:p>
    <w:p w14:paraId="190D1F1C" w14:textId="7090A25D"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sidRPr="00A34044">
        <w:rPr>
          <w:noProof/>
          <w:lang w:val="fr-FR"/>
        </w:rPr>
        <w:t>6.5.3</w:t>
      </w:r>
      <w:r w:rsidRPr="00A34044">
        <w:rPr>
          <w:noProof/>
          <w:lang w:val="fr-FR"/>
        </w:rPr>
        <w:tab/>
        <w:t>AI/ML inference capabilities management</w:t>
      </w:r>
      <w:r>
        <w:rPr>
          <w:noProof/>
        </w:rPr>
        <w:tab/>
      </w:r>
      <w:r>
        <w:rPr>
          <w:noProof/>
        </w:rPr>
        <w:fldChar w:fldCharType="begin" w:fldLock="1"/>
      </w:r>
      <w:r>
        <w:rPr>
          <w:noProof/>
        </w:rPr>
        <w:instrText xml:space="preserve"> PAGEREF _Toc210117821 \h </w:instrText>
      </w:r>
      <w:r>
        <w:rPr>
          <w:noProof/>
        </w:rPr>
      </w:r>
      <w:r>
        <w:rPr>
          <w:noProof/>
        </w:rPr>
        <w:fldChar w:fldCharType="separate"/>
      </w:r>
      <w:r>
        <w:rPr>
          <w:noProof/>
        </w:rPr>
        <w:t>34</w:t>
      </w:r>
      <w:r>
        <w:rPr>
          <w:noProof/>
        </w:rPr>
        <w:fldChar w:fldCharType="end"/>
      </w:r>
    </w:p>
    <w:p w14:paraId="276F27C0" w14:textId="76886FBB"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sidRPr="00A34044">
        <w:rPr>
          <w:noProof/>
          <w:lang w:val="fr-FR"/>
        </w:rPr>
        <w:t>6.5.3.1</w:t>
      </w:r>
      <w:r w:rsidRPr="00A34044">
        <w:rPr>
          <w:noProof/>
          <w:lang w:val="fr-FR"/>
        </w:rPr>
        <w:tab/>
        <w:t>Description</w:t>
      </w:r>
      <w:r>
        <w:rPr>
          <w:noProof/>
        </w:rPr>
        <w:tab/>
      </w:r>
      <w:r>
        <w:rPr>
          <w:noProof/>
        </w:rPr>
        <w:fldChar w:fldCharType="begin" w:fldLock="1"/>
      </w:r>
      <w:r>
        <w:rPr>
          <w:noProof/>
        </w:rPr>
        <w:instrText xml:space="preserve"> PAGEREF _Toc210117822 \h </w:instrText>
      </w:r>
      <w:r>
        <w:rPr>
          <w:noProof/>
        </w:rPr>
      </w:r>
      <w:r>
        <w:rPr>
          <w:noProof/>
        </w:rPr>
        <w:fldChar w:fldCharType="separate"/>
      </w:r>
      <w:r>
        <w:rPr>
          <w:noProof/>
        </w:rPr>
        <w:t>34</w:t>
      </w:r>
      <w:r>
        <w:rPr>
          <w:noProof/>
        </w:rPr>
        <w:fldChar w:fldCharType="end"/>
      </w:r>
    </w:p>
    <w:p w14:paraId="6E54BB87" w14:textId="27C21593"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_Toc210117823 \h </w:instrText>
      </w:r>
      <w:r>
        <w:rPr>
          <w:noProof/>
        </w:rPr>
      </w:r>
      <w:r>
        <w:rPr>
          <w:noProof/>
        </w:rPr>
        <w:fldChar w:fldCharType="separate"/>
      </w:r>
      <w:r>
        <w:rPr>
          <w:noProof/>
        </w:rPr>
        <w:t>34</w:t>
      </w:r>
      <w:r>
        <w:rPr>
          <w:noProof/>
        </w:rPr>
        <w:fldChar w:fldCharType="end"/>
      </w:r>
    </w:p>
    <w:p w14:paraId="43AB0E86" w14:textId="4B0F0F9E"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noProof/>
        </w:rPr>
        <w:tab/>
        <w:t xml:space="preserve">Identifying capabilities of ML </w:t>
      </w:r>
      <w:r w:rsidRPr="00A34044">
        <w:rPr>
          <w:rFonts w:eastAsia="SimSun"/>
          <w:noProof/>
        </w:rPr>
        <w:t>models</w:t>
      </w:r>
      <w:r>
        <w:rPr>
          <w:noProof/>
        </w:rPr>
        <w:tab/>
      </w:r>
      <w:r>
        <w:rPr>
          <w:noProof/>
        </w:rPr>
        <w:fldChar w:fldCharType="begin" w:fldLock="1"/>
      </w:r>
      <w:r>
        <w:rPr>
          <w:noProof/>
        </w:rPr>
        <w:instrText xml:space="preserve"> PAGEREF _Toc210117824 \h </w:instrText>
      </w:r>
      <w:r>
        <w:rPr>
          <w:noProof/>
        </w:rPr>
      </w:r>
      <w:r>
        <w:rPr>
          <w:noProof/>
        </w:rPr>
        <w:fldChar w:fldCharType="separate"/>
      </w:r>
      <w:r>
        <w:rPr>
          <w:noProof/>
        </w:rPr>
        <w:t>34</w:t>
      </w:r>
      <w:r>
        <w:rPr>
          <w:noProof/>
        </w:rPr>
        <w:fldChar w:fldCharType="end"/>
      </w:r>
    </w:p>
    <w:p w14:paraId="1458F47D" w14:textId="1F791CC9"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noProof/>
        </w:rPr>
        <w:tab/>
        <w:t xml:space="preserve">Mapping of the capabilities of ML </w:t>
      </w:r>
      <w:r w:rsidRPr="00A34044">
        <w:rPr>
          <w:rFonts w:eastAsia="SimSun"/>
          <w:noProof/>
          <w:lang w:val="en-US"/>
        </w:rPr>
        <w:t>models</w:t>
      </w:r>
      <w:r>
        <w:rPr>
          <w:noProof/>
        </w:rPr>
        <w:tab/>
      </w:r>
      <w:r>
        <w:rPr>
          <w:noProof/>
        </w:rPr>
        <w:fldChar w:fldCharType="begin" w:fldLock="1"/>
      </w:r>
      <w:r>
        <w:rPr>
          <w:noProof/>
        </w:rPr>
        <w:instrText xml:space="preserve"> PAGEREF _Toc210117825 \h </w:instrText>
      </w:r>
      <w:r>
        <w:rPr>
          <w:noProof/>
        </w:rPr>
      </w:r>
      <w:r>
        <w:rPr>
          <w:noProof/>
        </w:rPr>
        <w:fldChar w:fldCharType="separate"/>
      </w:r>
      <w:r>
        <w:rPr>
          <w:noProof/>
        </w:rPr>
        <w:t>35</w:t>
      </w:r>
      <w:r>
        <w:rPr>
          <w:noProof/>
        </w:rPr>
        <w:fldChar w:fldCharType="end"/>
      </w:r>
    </w:p>
    <w:p w14:paraId="33A80FAA" w14:textId="5ADC05F1"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_Toc210117826 \h </w:instrText>
      </w:r>
      <w:r>
        <w:rPr>
          <w:noProof/>
        </w:rPr>
      </w:r>
      <w:r>
        <w:rPr>
          <w:noProof/>
        </w:rPr>
        <w:fldChar w:fldCharType="separate"/>
      </w:r>
      <w:r>
        <w:rPr>
          <w:noProof/>
        </w:rPr>
        <w:t>35</w:t>
      </w:r>
      <w:r>
        <w:rPr>
          <w:noProof/>
        </w:rPr>
        <w:fldChar w:fldCharType="end"/>
      </w:r>
    </w:p>
    <w:p w14:paraId="516DC5B2" w14:textId="44E614A2"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_Toc210117827 \h </w:instrText>
      </w:r>
      <w:r>
        <w:rPr>
          <w:noProof/>
        </w:rPr>
      </w:r>
      <w:r>
        <w:rPr>
          <w:noProof/>
        </w:rPr>
        <w:fldChar w:fldCharType="separate"/>
      </w:r>
      <w:r>
        <w:rPr>
          <w:noProof/>
        </w:rPr>
        <w:t>35</w:t>
      </w:r>
      <w:r>
        <w:rPr>
          <w:noProof/>
        </w:rPr>
        <w:fldChar w:fldCharType="end"/>
      </w:r>
    </w:p>
    <w:p w14:paraId="7B462ECD" w14:textId="5D6019DE"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_Toc210117828 \h </w:instrText>
      </w:r>
      <w:r>
        <w:rPr>
          <w:noProof/>
        </w:rPr>
      </w:r>
      <w:r>
        <w:rPr>
          <w:noProof/>
        </w:rPr>
        <w:fldChar w:fldCharType="separate"/>
      </w:r>
      <w:r>
        <w:rPr>
          <w:noProof/>
        </w:rPr>
        <w:t>35</w:t>
      </w:r>
      <w:r>
        <w:rPr>
          <w:noProof/>
        </w:rPr>
        <w:fldChar w:fldCharType="end"/>
      </w:r>
    </w:p>
    <w:p w14:paraId="4E7E7950" w14:textId="3CF25772"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_Toc210117829 \h </w:instrText>
      </w:r>
      <w:r>
        <w:rPr>
          <w:noProof/>
        </w:rPr>
      </w:r>
      <w:r>
        <w:rPr>
          <w:noProof/>
        </w:rPr>
        <w:fldChar w:fldCharType="separate"/>
      </w:r>
      <w:r>
        <w:rPr>
          <w:noProof/>
        </w:rPr>
        <w:t>35</w:t>
      </w:r>
      <w:r>
        <w:rPr>
          <w:noProof/>
        </w:rPr>
        <w:fldChar w:fldCharType="end"/>
      </w:r>
    </w:p>
    <w:p w14:paraId="6500E23A" w14:textId="12AFBFC6"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_Toc210117830 \h </w:instrText>
      </w:r>
      <w:r>
        <w:rPr>
          <w:noProof/>
        </w:rPr>
      </w:r>
      <w:r>
        <w:rPr>
          <w:noProof/>
        </w:rPr>
        <w:fldChar w:fldCharType="separate"/>
      </w:r>
      <w:r>
        <w:rPr>
          <w:noProof/>
        </w:rPr>
        <w:t>35</w:t>
      </w:r>
      <w:r>
        <w:rPr>
          <w:noProof/>
        </w:rPr>
        <w:fldChar w:fldCharType="end"/>
      </w:r>
    </w:p>
    <w:p w14:paraId="6DF3C80C" w14:textId="30B7A029"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_Toc210117831 \h </w:instrText>
      </w:r>
      <w:r>
        <w:rPr>
          <w:noProof/>
        </w:rPr>
      </w:r>
      <w:r>
        <w:rPr>
          <w:noProof/>
        </w:rPr>
        <w:fldChar w:fldCharType="separate"/>
      </w:r>
      <w:r>
        <w:rPr>
          <w:noProof/>
        </w:rPr>
        <w:t>36</w:t>
      </w:r>
      <w:r>
        <w:rPr>
          <w:noProof/>
        </w:rPr>
        <w:fldChar w:fldCharType="end"/>
      </w:r>
    </w:p>
    <w:p w14:paraId="3C4E73AA" w14:textId="739169A8"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_Toc210117832 \h </w:instrText>
      </w:r>
      <w:r>
        <w:rPr>
          <w:noProof/>
        </w:rPr>
      </w:r>
      <w:r>
        <w:rPr>
          <w:noProof/>
        </w:rPr>
        <w:fldChar w:fldCharType="separate"/>
      </w:r>
      <w:r>
        <w:rPr>
          <w:noProof/>
        </w:rPr>
        <w:t>36</w:t>
      </w:r>
      <w:r>
        <w:rPr>
          <w:noProof/>
        </w:rPr>
        <w:fldChar w:fldCharType="end"/>
      </w:r>
    </w:p>
    <w:p w14:paraId="28B80B9D" w14:textId="0FAEEC6E"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_Toc210117833 \h </w:instrText>
      </w:r>
      <w:r>
        <w:rPr>
          <w:noProof/>
        </w:rPr>
      </w:r>
      <w:r>
        <w:rPr>
          <w:noProof/>
        </w:rPr>
        <w:fldChar w:fldCharType="separate"/>
      </w:r>
      <w:r>
        <w:rPr>
          <w:noProof/>
        </w:rPr>
        <w:t>36</w:t>
      </w:r>
      <w:r>
        <w:rPr>
          <w:noProof/>
        </w:rPr>
        <w:fldChar w:fldCharType="end"/>
      </w:r>
    </w:p>
    <w:p w14:paraId="37A24B1F" w14:textId="516D630F"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noProof/>
        </w:rPr>
        <w:tab/>
        <w:t>AI/ML Inference History</w:t>
      </w:r>
      <w:r>
        <w:rPr>
          <w:noProof/>
        </w:rPr>
        <w:tab/>
      </w:r>
      <w:r>
        <w:rPr>
          <w:noProof/>
        </w:rPr>
        <w:fldChar w:fldCharType="begin" w:fldLock="1"/>
      </w:r>
      <w:r>
        <w:rPr>
          <w:noProof/>
        </w:rPr>
        <w:instrText xml:space="preserve"> PAGEREF _Toc210117834 \h </w:instrText>
      </w:r>
      <w:r>
        <w:rPr>
          <w:noProof/>
        </w:rPr>
      </w:r>
      <w:r>
        <w:rPr>
          <w:noProof/>
        </w:rPr>
        <w:fldChar w:fldCharType="separate"/>
      </w:r>
      <w:r>
        <w:rPr>
          <w:noProof/>
        </w:rPr>
        <w:t>37</w:t>
      </w:r>
      <w:r>
        <w:rPr>
          <w:noProof/>
        </w:rPr>
        <w:fldChar w:fldCharType="end"/>
      </w:r>
    </w:p>
    <w:p w14:paraId="6828A9DE" w14:textId="3B85D595"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_Toc210117835 \h </w:instrText>
      </w:r>
      <w:r>
        <w:rPr>
          <w:noProof/>
        </w:rPr>
      </w:r>
      <w:r>
        <w:rPr>
          <w:noProof/>
        </w:rPr>
        <w:fldChar w:fldCharType="separate"/>
      </w:r>
      <w:r>
        <w:rPr>
          <w:noProof/>
        </w:rPr>
        <w:t>37</w:t>
      </w:r>
      <w:r>
        <w:rPr>
          <w:noProof/>
        </w:rPr>
        <w:fldChar w:fldCharType="end"/>
      </w:r>
    </w:p>
    <w:p w14:paraId="7B09A008" w14:textId="22397195"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_Toc210117836 \h </w:instrText>
      </w:r>
      <w:r>
        <w:rPr>
          <w:noProof/>
        </w:rPr>
      </w:r>
      <w:r>
        <w:rPr>
          <w:noProof/>
        </w:rPr>
        <w:fldChar w:fldCharType="separate"/>
      </w:r>
      <w:r>
        <w:rPr>
          <w:noProof/>
        </w:rPr>
        <w:t>37</w:t>
      </w:r>
      <w:r>
        <w:rPr>
          <w:noProof/>
        </w:rPr>
        <w:fldChar w:fldCharType="end"/>
      </w:r>
    </w:p>
    <w:p w14:paraId="3B4D52CF" w14:textId="42CFB490"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_Toc210117837 \h </w:instrText>
      </w:r>
      <w:r>
        <w:rPr>
          <w:noProof/>
        </w:rPr>
      </w:r>
      <w:r>
        <w:rPr>
          <w:noProof/>
        </w:rPr>
        <w:fldChar w:fldCharType="separate"/>
      </w:r>
      <w:r>
        <w:rPr>
          <w:noProof/>
        </w:rPr>
        <w:t>37</w:t>
      </w:r>
      <w:r>
        <w:rPr>
          <w:noProof/>
        </w:rPr>
        <w:fldChar w:fldCharType="end"/>
      </w:r>
    </w:p>
    <w:p w14:paraId="206EAB70" w14:textId="2D1D259E"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6.5.5.3</w:t>
      </w:r>
      <w:r>
        <w:rPr>
          <w:noProof/>
        </w:rPr>
        <w:tab/>
      </w:r>
      <w:r>
        <w:rPr>
          <w:noProof/>
          <w:lang w:eastAsia="zh-CN"/>
        </w:rPr>
        <w:t>Requirements</w:t>
      </w:r>
      <w:r>
        <w:rPr>
          <w:noProof/>
        </w:rPr>
        <w:t xml:space="preserve"> for AI/ML Inference History</w:t>
      </w:r>
      <w:r>
        <w:rPr>
          <w:noProof/>
        </w:rPr>
        <w:tab/>
      </w:r>
      <w:r>
        <w:rPr>
          <w:noProof/>
        </w:rPr>
        <w:fldChar w:fldCharType="begin" w:fldLock="1"/>
      </w:r>
      <w:r>
        <w:rPr>
          <w:noProof/>
        </w:rPr>
        <w:instrText xml:space="preserve"> PAGEREF _Toc210117838 \h </w:instrText>
      </w:r>
      <w:r>
        <w:rPr>
          <w:noProof/>
        </w:rPr>
      </w:r>
      <w:r>
        <w:rPr>
          <w:noProof/>
        </w:rPr>
        <w:fldChar w:fldCharType="separate"/>
      </w:r>
      <w:r>
        <w:rPr>
          <w:noProof/>
        </w:rPr>
        <w:t>37</w:t>
      </w:r>
      <w:r>
        <w:rPr>
          <w:noProof/>
        </w:rPr>
        <w:fldChar w:fldCharType="end"/>
      </w:r>
    </w:p>
    <w:p w14:paraId="50B3B22A" w14:textId="69D544AA"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_Toc210117839 \h </w:instrText>
      </w:r>
      <w:r>
        <w:rPr>
          <w:noProof/>
        </w:rPr>
      </w:r>
      <w:r>
        <w:rPr>
          <w:noProof/>
        </w:rPr>
        <w:fldChar w:fldCharType="separate"/>
      </w:r>
      <w:r>
        <w:rPr>
          <w:noProof/>
        </w:rPr>
        <w:t>38</w:t>
      </w:r>
      <w:r>
        <w:rPr>
          <w:noProof/>
        </w:rPr>
        <w:fldChar w:fldCharType="end"/>
      </w:r>
    </w:p>
    <w:p w14:paraId="18C6E43B" w14:textId="731BE6D1"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_Toc210117840 \h </w:instrText>
      </w:r>
      <w:r>
        <w:rPr>
          <w:noProof/>
        </w:rPr>
      </w:r>
      <w:r>
        <w:rPr>
          <w:noProof/>
        </w:rPr>
        <w:fldChar w:fldCharType="separate"/>
      </w:r>
      <w:r>
        <w:rPr>
          <w:noProof/>
        </w:rPr>
        <w:t>38</w:t>
      </w:r>
      <w:r>
        <w:rPr>
          <w:noProof/>
        </w:rPr>
        <w:fldChar w:fldCharType="end"/>
      </w:r>
    </w:p>
    <w:p w14:paraId="212E5F49" w14:textId="1F7DC139"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_Toc210117841 \h </w:instrText>
      </w:r>
      <w:r>
        <w:rPr>
          <w:noProof/>
        </w:rPr>
      </w:r>
      <w:r>
        <w:rPr>
          <w:noProof/>
        </w:rPr>
        <w:fldChar w:fldCharType="separate"/>
      </w:r>
      <w:r>
        <w:rPr>
          <w:noProof/>
        </w:rPr>
        <w:t>38</w:t>
      </w:r>
      <w:r>
        <w:rPr>
          <w:noProof/>
        </w:rPr>
        <w:fldChar w:fldCharType="end"/>
      </w:r>
    </w:p>
    <w:p w14:paraId="0B0A41AC" w14:textId="2D075FE8"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_Toc210117842 \h </w:instrText>
      </w:r>
      <w:r>
        <w:rPr>
          <w:noProof/>
        </w:rPr>
      </w:r>
      <w:r>
        <w:rPr>
          <w:noProof/>
        </w:rPr>
        <w:fldChar w:fldCharType="separate"/>
      </w:r>
      <w:r>
        <w:rPr>
          <w:noProof/>
        </w:rPr>
        <w:t>38</w:t>
      </w:r>
      <w:r>
        <w:rPr>
          <w:noProof/>
        </w:rPr>
        <w:fldChar w:fldCharType="end"/>
      </w:r>
    </w:p>
    <w:p w14:paraId="23862845" w14:textId="3748F042"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_Toc210117843 \h </w:instrText>
      </w:r>
      <w:r>
        <w:rPr>
          <w:noProof/>
        </w:rPr>
      </w:r>
      <w:r>
        <w:rPr>
          <w:noProof/>
        </w:rPr>
        <w:fldChar w:fldCharType="separate"/>
      </w:r>
      <w:r>
        <w:rPr>
          <w:noProof/>
        </w:rPr>
        <w:t>38</w:t>
      </w:r>
      <w:r>
        <w:rPr>
          <w:noProof/>
        </w:rPr>
        <w:fldChar w:fldCharType="end"/>
      </w:r>
    </w:p>
    <w:p w14:paraId="6CC3AF2A" w14:textId="21257CCD"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_Toc210117844 \h </w:instrText>
      </w:r>
      <w:r>
        <w:rPr>
          <w:noProof/>
        </w:rPr>
      </w:r>
      <w:r>
        <w:rPr>
          <w:noProof/>
        </w:rPr>
        <w:fldChar w:fldCharType="separate"/>
      </w:r>
      <w:r>
        <w:rPr>
          <w:noProof/>
        </w:rPr>
        <w:t>38</w:t>
      </w:r>
      <w:r>
        <w:rPr>
          <w:noProof/>
        </w:rPr>
        <w:fldChar w:fldCharType="end"/>
      </w:r>
    </w:p>
    <w:p w14:paraId="2A23BEC4" w14:textId="270F2632"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_Toc210117845 \h </w:instrText>
      </w:r>
      <w:r>
        <w:rPr>
          <w:noProof/>
        </w:rPr>
      </w:r>
      <w:r>
        <w:rPr>
          <w:noProof/>
        </w:rPr>
        <w:fldChar w:fldCharType="separate"/>
      </w:r>
      <w:r>
        <w:rPr>
          <w:noProof/>
        </w:rPr>
        <w:t>38</w:t>
      </w:r>
      <w:r>
        <w:rPr>
          <w:noProof/>
        </w:rPr>
        <w:fldChar w:fldCharType="end"/>
      </w:r>
    </w:p>
    <w:p w14:paraId="385A3D3F" w14:textId="278587CA"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_Toc210117846 \h </w:instrText>
      </w:r>
      <w:r>
        <w:rPr>
          <w:noProof/>
        </w:rPr>
      </w:r>
      <w:r>
        <w:rPr>
          <w:noProof/>
        </w:rPr>
        <w:fldChar w:fldCharType="separate"/>
      </w:r>
      <w:r>
        <w:rPr>
          <w:noProof/>
        </w:rPr>
        <w:t>38</w:t>
      </w:r>
      <w:r>
        <w:rPr>
          <w:noProof/>
        </w:rPr>
        <w:fldChar w:fldCharType="end"/>
      </w:r>
    </w:p>
    <w:p w14:paraId="78EC5DC5" w14:textId="3600FCB3"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_Toc210117847 \h </w:instrText>
      </w:r>
      <w:r>
        <w:rPr>
          <w:noProof/>
        </w:rPr>
      </w:r>
      <w:r>
        <w:rPr>
          <w:noProof/>
        </w:rPr>
        <w:fldChar w:fldCharType="separate"/>
      </w:r>
      <w:r>
        <w:rPr>
          <w:noProof/>
        </w:rPr>
        <w:t>39</w:t>
      </w:r>
      <w:r>
        <w:rPr>
          <w:noProof/>
        </w:rPr>
        <w:fldChar w:fldCharType="end"/>
      </w:r>
    </w:p>
    <w:p w14:paraId="1ED63E23" w14:textId="7E98A959"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_Toc210117848 \h </w:instrText>
      </w:r>
      <w:r>
        <w:rPr>
          <w:noProof/>
        </w:rPr>
      </w:r>
      <w:r>
        <w:rPr>
          <w:noProof/>
        </w:rPr>
        <w:fldChar w:fldCharType="separate"/>
      </w:r>
      <w:r>
        <w:rPr>
          <w:noProof/>
        </w:rPr>
        <w:t>39</w:t>
      </w:r>
      <w:r>
        <w:rPr>
          <w:noProof/>
        </w:rPr>
        <w:fldChar w:fldCharType="end"/>
      </w:r>
    </w:p>
    <w:p w14:paraId="1C1A8A07" w14:textId="0ADF4D90"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7.2a.2.1</w:t>
      </w:r>
      <w:r>
        <w:rPr>
          <w:noProof/>
        </w:rPr>
        <w:tab/>
      </w:r>
      <w:r w:rsidRPr="00A34044">
        <w:rPr>
          <w:rFonts w:ascii="Courier New" w:hAnsi="Courier New" w:cs="Courier New"/>
          <w:noProof/>
        </w:rPr>
        <w:t>MLModel</w:t>
      </w:r>
      <w:r>
        <w:rPr>
          <w:noProof/>
        </w:rPr>
        <w:tab/>
      </w:r>
      <w:r>
        <w:rPr>
          <w:noProof/>
        </w:rPr>
        <w:fldChar w:fldCharType="begin" w:fldLock="1"/>
      </w:r>
      <w:r>
        <w:rPr>
          <w:noProof/>
        </w:rPr>
        <w:instrText xml:space="preserve"> PAGEREF _Toc210117849 \h </w:instrText>
      </w:r>
      <w:r>
        <w:rPr>
          <w:noProof/>
        </w:rPr>
      </w:r>
      <w:r>
        <w:rPr>
          <w:noProof/>
        </w:rPr>
        <w:fldChar w:fldCharType="separate"/>
      </w:r>
      <w:r>
        <w:rPr>
          <w:noProof/>
        </w:rPr>
        <w:t>39</w:t>
      </w:r>
      <w:r>
        <w:rPr>
          <w:noProof/>
        </w:rPr>
        <w:fldChar w:fldCharType="end"/>
      </w:r>
    </w:p>
    <w:p w14:paraId="412DE2B1" w14:textId="644A0314"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_Toc210117850 \h </w:instrText>
      </w:r>
      <w:r>
        <w:rPr>
          <w:noProof/>
        </w:rPr>
      </w:r>
      <w:r>
        <w:rPr>
          <w:noProof/>
        </w:rPr>
        <w:fldChar w:fldCharType="separate"/>
      </w:r>
      <w:r>
        <w:rPr>
          <w:noProof/>
        </w:rPr>
        <w:t>39</w:t>
      </w:r>
      <w:r>
        <w:rPr>
          <w:noProof/>
        </w:rPr>
        <w:fldChar w:fldCharType="end"/>
      </w:r>
    </w:p>
    <w:p w14:paraId="185E8A54" w14:textId="6EFC2CB0"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_Toc210117851 \h </w:instrText>
      </w:r>
      <w:r>
        <w:rPr>
          <w:noProof/>
        </w:rPr>
      </w:r>
      <w:r>
        <w:rPr>
          <w:noProof/>
        </w:rPr>
        <w:fldChar w:fldCharType="separate"/>
      </w:r>
      <w:r>
        <w:rPr>
          <w:noProof/>
        </w:rPr>
        <w:t>40</w:t>
      </w:r>
      <w:r>
        <w:rPr>
          <w:noProof/>
        </w:rPr>
        <w:fldChar w:fldCharType="end"/>
      </w:r>
    </w:p>
    <w:p w14:paraId="7DED6CD0" w14:textId="7054F9DC"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_Toc210117852 \h </w:instrText>
      </w:r>
      <w:r>
        <w:rPr>
          <w:noProof/>
        </w:rPr>
      </w:r>
      <w:r>
        <w:rPr>
          <w:noProof/>
        </w:rPr>
        <w:fldChar w:fldCharType="separate"/>
      </w:r>
      <w:r>
        <w:rPr>
          <w:noProof/>
        </w:rPr>
        <w:t>40</w:t>
      </w:r>
      <w:r>
        <w:rPr>
          <w:noProof/>
        </w:rPr>
        <w:fldChar w:fldCharType="end"/>
      </w:r>
    </w:p>
    <w:p w14:paraId="18745F87" w14:textId="0329D610"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_Toc210117853 \h </w:instrText>
      </w:r>
      <w:r>
        <w:rPr>
          <w:noProof/>
        </w:rPr>
      </w:r>
      <w:r>
        <w:rPr>
          <w:noProof/>
        </w:rPr>
        <w:fldChar w:fldCharType="separate"/>
      </w:r>
      <w:r>
        <w:rPr>
          <w:noProof/>
        </w:rPr>
        <w:t>40</w:t>
      </w:r>
      <w:r>
        <w:rPr>
          <w:noProof/>
        </w:rPr>
        <w:fldChar w:fldCharType="end"/>
      </w:r>
    </w:p>
    <w:p w14:paraId="43816A2D" w14:textId="364C219E"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7.2a.2.2</w:t>
      </w:r>
      <w:r>
        <w:rPr>
          <w:noProof/>
        </w:rPr>
        <w:tab/>
      </w:r>
      <w:r w:rsidRPr="00A34044">
        <w:rPr>
          <w:rFonts w:ascii="Courier New" w:hAnsi="Courier New" w:cs="Courier New"/>
          <w:noProof/>
        </w:rPr>
        <w:t>MLModelRepository</w:t>
      </w:r>
      <w:r>
        <w:rPr>
          <w:noProof/>
        </w:rPr>
        <w:tab/>
      </w:r>
      <w:r>
        <w:rPr>
          <w:noProof/>
        </w:rPr>
        <w:fldChar w:fldCharType="begin" w:fldLock="1"/>
      </w:r>
      <w:r>
        <w:rPr>
          <w:noProof/>
        </w:rPr>
        <w:instrText xml:space="preserve"> PAGEREF _Toc210117854 \h </w:instrText>
      </w:r>
      <w:r>
        <w:rPr>
          <w:noProof/>
        </w:rPr>
      </w:r>
      <w:r>
        <w:rPr>
          <w:noProof/>
        </w:rPr>
        <w:fldChar w:fldCharType="separate"/>
      </w:r>
      <w:r>
        <w:rPr>
          <w:noProof/>
        </w:rPr>
        <w:t>40</w:t>
      </w:r>
      <w:r>
        <w:rPr>
          <w:noProof/>
        </w:rPr>
        <w:fldChar w:fldCharType="end"/>
      </w:r>
    </w:p>
    <w:p w14:paraId="56D319A9" w14:textId="58656B62"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_Toc210117855 \h </w:instrText>
      </w:r>
      <w:r>
        <w:rPr>
          <w:noProof/>
        </w:rPr>
      </w:r>
      <w:r>
        <w:rPr>
          <w:noProof/>
        </w:rPr>
        <w:fldChar w:fldCharType="separate"/>
      </w:r>
      <w:r>
        <w:rPr>
          <w:noProof/>
        </w:rPr>
        <w:t>40</w:t>
      </w:r>
      <w:r>
        <w:rPr>
          <w:noProof/>
        </w:rPr>
        <w:fldChar w:fldCharType="end"/>
      </w:r>
    </w:p>
    <w:p w14:paraId="7B8C5603" w14:textId="28ACB65C"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_Toc210117856 \h </w:instrText>
      </w:r>
      <w:r>
        <w:rPr>
          <w:noProof/>
        </w:rPr>
      </w:r>
      <w:r>
        <w:rPr>
          <w:noProof/>
        </w:rPr>
        <w:fldChar w:fldCharType="separate"/>
      </w:r>
      <w:r>
        <w:rPr>
          <w:noProof/>
        </w:rPr>
        <w:t>40</w:t>
      </w:r>
      <w:r>
        <w:rPr>
          <w:noProof/>
        </w:rPr>
        <w:fldChar w:fldCharType="end"/>
      </w:r>
    </w:p>
    <w:p w14:paraId="51CCA753" w14:textId="22680A9A"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sidRPr="00A34044">
        <w:rPr>
          <w:noProof/>
          <w:lang w:val="fr-FR"/>
        </w:rPr>
        <w:t>7.2a.2.2.3</w:t>
      </w:r>
      <w:r w:rsidRPr="00A34044">
        <w:rPr>
          <w:noProof/>
          <w:lang w:val="fr-FR"/>
        </w:rPr>
        <w:tab/>
        <w:t>Attribute constraints</w:t>
      </w:r>
      <w:r>
        <w:rPr>
          <w:noProof/>
        </w:rPr>
        <w:tab/>
      </w:r>
      <w:r>
        <w:rPr>
          <w:noProof/>
        </w:rPr>
        <w:fldChar w:fldCharType="begin" w:fldLock="1"/>
      </w:r>
      <w:r>
        <w:rPr>
          <w:noProof/>
        </w:rPr>
        <w:instrText xml:space="preserve"> PAGEREF _Toc210117857 \h </w:instrText>
      </w:r>
      <w:r>
        <w:rPr>
          <w:noProof/>
        </w:rPr>
      </w:r>
      <w:r>
        <w:rPr>
          <w:noProof/>
        </w:rPr>
        <w:fldChar w:fldCharType="separate"/>
      </w:r>
      <w:r>
        <w:rPr>
          <w:noProof/>
        </w:rPr>
        <w:t>40</w:t>
      </w:r>
      <w:r>
        <w:rPr>
          <w:noProof/>
        </w:rPr>
        <w:fldChar w:fldCharType="end"/>
      </w:r>
    </w:p>
    <w:p w14:paraId="333C0D45" w14:textId="1327BE56"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sidRPr="00A34044">
        <w:rPr>
          <w:noProof/>
          <w:lang w:val="fr-FR"/>
        </w:rPr>
        <w:t>7.2a.2.2.4</w:t>
      </w:r>
      <w:r w:rsidRPr="00A34044">
        <w:rPr>
          <w:noProof/>
          <w:lang w:val="fr-FR"/>
        </w:rPr>
        <w:tab/>
        <w:t>Notifications</w:t>
      </w:r>
      <w:r>
        <w:rPr>
          <w:noProof/>
        </w:rPr>
        <w:tab/>
      </w:r>
      <w:r>
        <w:rPr>
          <w:noProof/>
        </w:rPr>
        <w:fldChar w:fldCharType="begin" w:fldLock="1"/>
      </w:r>
      <w:r>
        <w:rPr>
          <w:noProof/>
        </w:rPr>
        <w:instrText xml:space="preserve"> PAGEREF _Toc210117858 \h </w:instrText>
      </w:r>
      <w:r>
        <w:rPr>
          <w:noProof/>
        </w:rPr>
      </w:r>
      <w:r>
        <w:rPr>
          <w:noProof/>
        </w:rPr>
        <w:fldChar w:fldCharType="separate"/>
      </w:r>
      <w:r>
        <w:rPr>
          <w:noProof/>
        </w:rPr>
        <w:t>40</w:t>
      </w:r>
      <w:r>
        <w:rPr>
          <w:noProof/>
        </w:rPr>
        <w:fldChar w:fldCharType="end"/>
      </w:r>
    </w:p>
    <w:p w14:paraId="21D5DC0C" w14:textId="63DE88C1"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7.2a.2.3</w:t>
      </w:r>
      <w:r>
        <w:rPr>
          <w:noProof/>
        </w:rPr>
        <w:tab/>
      </w:r>
      <w:r w:rsidRPr="00A34044">
        <w:rPr>
          <w:rFonts w:ascii="Courier New" w:hAnsi="Courier New" w:cs="Courier New"/>
          <w:noProof/>
        </w:rPr>
        <w:t>MLModelCoordinationGroup</w:t>
      </w:r>
      <w:r>
        <w:rPr>
          <w:noProof/>
        </w:rPr>
        <w:tab/>
      </w:r>
      <w:r>
        <w:rPr>
          <w:noProof/>
        </w:rPr>
        <w:fldChar w:fldCharType="begin" w:fldLock="1"/>
      </w:r>
      <w:r>
        <w:rPr>
          <w:noProof/>
        </w:rPr>
        <w:instrText xml:space="preserve"> PAGEREF _Toc210117859 \h </w:instrText>
      </w:r>
      <w:r>
        <w:rPr>
          <w:noProof/>
        </w:rPr>
      </w:r>
      <w:r>
        <w:rPr>
          <w:noProof/>
        </w:rPr>
        <w:fldChar w:fldCharType="separate"/>
      </w:r>
      <w:r>
        <w:rPr>
          <w:noProof/>
        </w:rPr>
        <w:t>40</w:t>
      </w:r>
      <w:r>
        <w:rPr>
          <w:noProof/>
        </w:rPr>
        <w:fldChar w:fldCharType="end"/>
      </w:r>
    </w:p>
    <w:p w14:paraId="246772E1" w14:textId="5BE1971A"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_Toc210117860 \h </w:instrText>
      </w:r>
      <w:r>
        <w:rPr>
          <w:noProof/>
        </w:rPr>
      </w:r>
      <w:r>
        <w:rPr>
          <w:noProof/>
        </w:rPr>
        <w:fldChar w:fldCharType="separate"/>
      </w:r>
      <w:r>
        <w:rPr>
          <w:noProof/>
        </w:rPr>
        <w:t>40</w:t>
      </w:r>
      <w:r>
        <w:rPr>
          <w:noProof/>
        </w:rPr>
        <w:fldChar w:fldCharType="end"/>
      </w:r>
    </w:p>
    <w:p w14:paraId="2FAEF642" w14:textId="45A339E2"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_Toc210117861 \h </w:instrText>
      </w:r>
      <w:r>
        <w:rPr>
          <w:noProof/>
        </w:rPr>
      </w:r>
      <w:r>
        <w:rPr>
          <w:noProof/>
        </w:rPr>
        <w:fldChar w:fldCharType="separate"/>
      </w:r>
      <w:r>
        <w:rPr>
          <w:noProof/>
        </w:rPr>
        <w:t>41</w:t>
      </w:r>
      <w:r>
        <w:rPr>
          <w:noProof/>
        </w:rPr>
        <w:fldChar w:fldCharType="end"/>
      </w:r>
    </w:p>
    <w:p w14:paraId="662A179E" w14:textId="1DF23DD9"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_Toc210117862 \h </w:instrText>
      </w:r>
      <w:r>
        <w:rPr>
          <w:noProof/>
        </w:rPr>
      </w:r>
      <w:r>
        <w:rPr>
          <w:noProof/>
        </w:rPr>
        <w:fldChar w:fldCharType="separate"/>
      </w:r>
      <w:r>
        <w:rPr>
          <w:noProof/>
        </w:rPr>
        <w:t>41</w:t>
      </w:r>
      <w:r>
        <w:rPr>
          <w:noProof/>
        </w:rPr>
        <w:fldChar w:fldCharType="end"/>
      </w:r>
    </w:p>
    <w:p w14:paraId="77D8F9D6" w14:textId="10B1871D"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_Toc210117863 \h </w:instrText>
      </w:r>
      <w:r>
        <w:rPr>
          <w:noProof/>
        </w:rPr>
      </w:r>
      <w:r>
        <w:rPr>
          <w:noProof/>
        </w:rPr>
        <w:fldChar w:fldCharType="separate"/>
      </w:r>
      <w:r>
        <w:rPr>
          <w:noProof/>
        </w:rPr>
        <w:t>41</w:t>
      </w:r>
      <w:r>
        <w:rPr>
          <w:noProof/>
        </w:rPr>
        <w:fldChar w:fldCharType="end"/>
      </w:r>
    </w:p>
    <w:p w14:paraId="59F58718" w14:textId="5C3A2997"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_Toc210117864 \h </w:instrText>
      </w:r>
      <w:r>
        <w:rPr>
          <w:noProof/>
        </w:rPr>
      </w:r>
      <w:r>
        <w:rPr>
          <w:noProof/>
        </w:rPr>
        <w:fldChar w:fldCharType="separate"/>
      </w:r>
      <w:r>
        <w:rPr>
          <w:noProof/>
        </w:rPr>
        <w:t>41</w:t>
      </w:r>
      <w:r>
        <w:rPr>
          <w:noProof/>
        </w:rPr>
        <w:fldChar w:fldCharType="end"/>
      </w:r>
    </w:p>
    <w:p w14:paraId="3B4C8367" w14:textId="2CF63740"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_Toc210117865 \h </w:instrText>
      </w:r>
      <w:r>
        <w:rPr>
          <w:noProof/>
        </w:rPr>
      </w:r>
      <w:r>
        <w:rPr>
          <w:noProof/>
        </w:rPr>
        <w:fldChar w:fldCharType="separate"/>
      </w:r>
      <w:r>
        <w:rPr>
          <w:noProof/>
        </w:rPr>
        <w:t>41</w:t>
      </w:r>
      <w:r>
        <w:rPr>
          <w:noProof/>
        </w:rPr>
        <w:fldChar w:fldCharType="end"/>
      </w:r>
    </w:p>
    <w:p w14:paraId="0159DE8A" w14:textId="61AA99E4"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_Toc210117866 \h </w:instrText>
      </w:r>
      <w:r>
        <w:rPr>
          <w:noProof/>
        </w:rPr>
      </w:r>
      <w:r>
        <w:rPr>
          <w:noProof/>
        </w:rPr>
        <w:fldChar w:fldCharType="separate"/>
      </w:r>
      <w:r>
        <w:rPr>
          <w:noProof/>
        </w:rPr>
        <w:t>41</w:t>
      </w:r>
      <w:r>
        <w:rPr>
          <w:noProof/>
        </w:rPr>
        <w:fldChar w:fldCharType="end"/>
      </w:r>
    </w:p>
    <w:p w14:paraId="6FBAF89F" w14:textId="4177673D"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_Toc210117867 \h </w:instrText>
      </w:r>
      <w:r>
        <w:rPr>
          <w:noProof/>
        </w:rPr>
      </w:r>
      <w:r>
        <w:rPr>
          <w:noProof/>
        </w:rPr>
        <w:fldChar w:fldCharType="separate"/>
      </w:r>
      <w:r>
        <w:rPr>
          <w:noProof/>
        </w:rPr>
        <w:t>41</w:t>
      </w:r>
      <w:r>
        <w:rPr>
          <w:noProof/>
        </w:rPr>
        <w:fldChar w:fldCharType="end"/>
      </w:r>
    </w:p>
    <w:p w14:paraId="72E0D735" w14:textId="1B41456B"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_Toc210117868 \h </w:instrText>
      </w:r>
      <w:r>
        <w:rPr>
          <w:noProof/>
        </w:rPr>
      </w:r>
      <w:r>
        <w:rPr>
          <w:noProof/>
        </w:rPr>
        <w:fldChar w:fldCharType="separate"/>
      </w:r>
      <w:r>
        <w:rPr>
          <w:noProof/>
        </w:rPr>
        <w:t>41</w:t>
      </w:r>
      <w:r>
        <w:rPr>
          <w:noProof/>
        </w:rPr>
        <w:fldChar w:fldCharType="end"/>
      </w:r>
    </w:p>
    <w:p w14:paraId="36AD03C4" w14:textId="4AFB917C"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_Toc210117869 \h </w:instrText>
      </w:r>
      <w:r>
        <w:rPr>
          <w:noProof/>
        </w:rPr>
      </w:r>
      <w:r>
        <w:rPr>
          <w:noProof/>
        </w:rPr>
        <w:fldChar w:fldCharType="separate"/>
      </w:r>
      <w:r>
        <w:rPr>
          <w:noProof/>
        </w:rPr>
        <w:t>42</w:t>
      </w:r>
      <w:r>
        <w:rPr>
          <w:noProof/>
        </w:rPr>
        <w:fldChar w:fldCharType="end"/>
      </w:r>
    </w:p>
    <w:p w14:paraId="26764541" w14:textId="690F5EAB"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_Toc210117870 \h </w:instrText>
      </w:r>
      <w:r>
        <w:rPr>
          <w:noProof/>
        </w:rPr>
      </w:r>
      <w:r>
        <w:rPr>
          <w:noProof/>
        </w:rPr>
        <w:fldChar w:fldCharType="separate"/>
      </w:r>
      <w:r>
        <w:rPr>
          <w:noProof/>
        </w:rPr>
        <w:t>42</w:t>
      </w:r>
      <w:r>
        <w:rPr>
          <w:noProof/>
        </w:rPr>
        <w:fldChar w:fldCharType="end"/>
      </w:r>
    </w:p>
    <w:p w14:paraId="224B9A4B" w14:textId="2924C92C"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7.3a.1.2.1</w:t>
      </w:r>
      <w:r>
        <w:rPr>
          <w:noProof/>
        </w:rPr>
        <w:tab/>
      </w:r>
      <w:r w:rsidRPr="00A34044">
        <w:rPr>
          <w:rFonts w:ascii="Courier New" w:hAnsi="Courier New" w:cs="Courier New"/>
          <w:noProof/>
        </w:rPr>
        <w:t>MLTrainingFunction</w:t>
      </w:r>
      <w:r>
        <w:rPr>
          <w:noProof/>
        </w:rPr>
        <w:tab/>
      </w:r>
      <w:r>
        <w:rPr>
          <w:noProof/>
        </w:rPr>
        <w:fldChar w:fldCharType="begin" w:fldLock="1"/>
      </w:r>
      <w:r>
        <w:rPr>
          <w:noProof/>
        </w:rPr>
        <w:instrText xml:space="preserve"> PAGEREF _Toc210117871 \h </w:instrText>
      </w:r>
      <w:r>
        <w:rPr>
          <w:noProof/>
        </w:rPr>
      </w:r>
      <w:r>
        <w:rPr>
          <w:noProof/>
        </w:rPr>
        <w:fldChar w:fldCharType="separate"/>
      </w:r>
      <w:r>
        <w:rPr>
          <w:noProof/>
        </w:rPr>
        <w:t>42</w:t>
      </w:r>
      <w:r>
        <w:rPr>
          <w:noProof/>
        </w:rPr>
        <w:fldChar w:fldCharType="end"/>
      </w:r>
    </w:p>
    <w:p w14:paraId="496AF441" w14:textId="41888B7B"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_Toc210117872 \h </w:instrText>
      </w:r>
      <w:r>
        <w:rPr>
          <w:noProof/>
        </w:rPr>
      </w:r>
      <w:r>
        <w:rPr>
          <w:noProof/>
        </w:rPr>
        <w:fldChar w:fldCharType="separate"/>
      </w:r>
      <w:r>
        <w:rPr>
          <w:noProof/>
        </w:rPr>
        <w:t>42</w:t>
      </w:r>
      <w:r>
        <w:rPr>
          <w:noProof/>
        </w:rPr>
        <w:fldChar w:fldCharType="end"/>
      </w:r>
    </w:p>
    <w:p w14:paraId="2729469E" w14:textId="0FDA6130"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_Toc210117873 \h </w:instrText>
      </w:r>
      <w:r>
        <w:rPr>
          <w:noProof/>
        </w:rPr>
      </w:r>
      <w:r>
        <w:rPr>
          <w:noProof/>
        </w:rPr>
        <w:fldChar w:fldCharType="separate"/>
      </w:r>
      <w:r>
        <w:rPr>
          <w:noProof/>
        </w:rPr>
        <w:t>43</w:t>
      </w:r>
      <w:r>
        <w:rPr>
          <w:noProof/>
        </w:rPr>
        <w:fldChar w:fldCharType="end"/>
      </w:r>
    </w:p>
    <w:p w14:paraId="7586EF8A" w14:textId="727FA6B8"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_Toc210117874 \h </w:instrText>
      </w:r>
      <w:r>
        <w:rPr>
          <w:noProof/>
        </w:rPr>
      </w:r>
      <w:r>
        <w:rPr>
          <w:noProof/>
        </w:rPr>
        <w:fldChar w:fldCharType="separate"/>
      </w:r>
      <w:r>
        <w:rPr>
          <w:noProof/>
        </w:rPr>
        <w:t>43</w:t>
      </w:r>
      <w:r>
        <w:rPr>
          <w:noProof/>
        </w:rPr>
        <w:fldChar w:fldCharType="end"/>
      </w:r>
    </w:p>
    <w:p w14:paraId="54A080A9" w14:textId="781E2C73"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_Toc210117875 \h </w:instrText>
      </w:r>
      <w:r>
        <w:rPr>
          <w:noProof/>
        </w:rPr>
      </w:r>
      <w:r>
        <w:rPr>
          <w:noProof/>
        </w:rPr>
        <w:fldChar w:fldCharType="separate"/>
      </w:r>
      <w:r>
        <w:rPr>
          <w:noProof/>
        </w:rPr>
        <w:t>43</w:t>
      </w:r>
      <w:r>
        <w:rPr>
          <w:noProof/>
        </w:rPr>
        <w:fldChar w:fldCharType="end"/>
      </w:r>
    </w:p>
    <w:p w14:paraId="2C74B33B" w14:textId="5DB77783"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7.3a.1.2.2</w:t>
      </w:r>
      <w:r>
        <w:rPr>
          <w:noProof/>
        </w:rPr>
        <w:tab/>
      </w:r>
      <w:r w:rsidRPr="00A34044">
        <w:rPr>
          <w:rFonts w:ascii="Courier New" w:hAnsi="Courier New" w:cs="Courier New"/>
          <w:noProof/>
        </w:rPr>
        <w:t>MLTrainingRequest</w:t>
      </w:r>
      <w:r>
        <w:rPr>
          <w:noProof/>
        </w:rPr>
        <w:tab/>
      </w:r>
      <w:r>
        <w:rPr>
          <w:noProof/>
        </w:rPr>
        <w:fldChar w:fldCharType="begin" w:fldLock="1"/>
      </w:r>
      <w:r>
        <w:rPr>
          <w:noProof/>
        </w:rPr>
        <w:instrText xml:space="preserve"> PAGEREF _Toc210117876 \h </w:instrText>
      </w:r>
      <w:r>
        <w:rPr>
          <w:noProof/>
        </w:rPr>
      </w:r>
      <w:r>
        <w:rPr>
          <w:noProof/>
        </w:rPr>
        <w:fldChar w:fldCharType="separate"/>
      </w:r>
      <w:r>
        <w:rPr>
          <w:noProof/>
        </w:rPr>
        <w:t>43</w:t>
      </w:r>
      <w:r>
        <w:rPr>
          <w:noProof/>
        </w:rPr>
        <w:fldChar w:fldCharType="end"/>
      </w:r>
    </w:p>
    <w:p w14:paraId="140C9E20" w14:textId="19050C48"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_Toc210117877 \h </w:instrText>
      </w:r>
      <w:r>
        <w:rPr>
          <w:noProof/>
        </w:rPr>
      </w:r>
      <w:r>
        <w:rPr>
          <w:noProof/>
        </w:rPr>
        <w:fldChar w:fldCharType="separate"/>
      </w:r>
      <w:r>
        <w:rPr>
          <w:noProof/>
        </w:rPr>
        <w:t>43</w:t>
      </w:r>
      <w:r>
        <w:rPr>
          <w:noProof/>
        </w:rPr>
        <w:fldChar w:fldCharType="end"/>
      </w:r>
    </w:p>
    <w:p w14:paraId="431AF43D" w14:textId="45132ABC"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_Toc210117878 \h </w:instrText>
      </w:r>
      <w:r>
        <w:rPr>
          <w:noProof/>
        </w:rPr>
      </w:r>
      <w:r>
        <w:rPr>
          <w:noProof/>
        </w:rPr>
        <w:fldChar w:fldCharType="separate"/>
      </w:r>
      <w:r>
        <w:rPr>
          <w:noProof/>
        </w:rPr>
        <w:t>44</w:t>
      </w:r>
      <w:r>
        <w:rPr>
          <w:noProof/>
        </w:rPr>
        <w:fldChar w:fldCharType="end"/>
      </w:r>
    </w:p>
    <w:p w14:paraId="7C188DFD" w14:textId="4875322E"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_Toc210117879 \h </w:instrText>
      </w:r>
      <w:r>
        <w:rPr>
          <w:noProof/>
        </w:rPr>
      </w:r>
      <w:r>
        <w:rPr>
          <w:noProof/>
        </w:rPr>
        <w:fldChar w:fldCharType="separate"/>
      </w:r>
      <w:r>
        <w:rPr>
          <w:noProof/>
        </w:rPr>
        <w:t>44</w:t>
      </w:r>
      <w:r>
        <w:rPr>
          <w:noProof/>
        </w:rPr>
        <w:fldChar w:fldCharType="end"/>
      </w:r>
    </w:p>
    <w:p w14:paraId="550C2E33" w14:textId="16790605"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_Toc210117880 \h </w:instrText>
      </w:r>
      <w:r>
        <w:rPr>
          <w:noProof/>
        </w:rPr>
      </w:r>
      <w:r>
        <w:rPr>
          <w:noProof/>
        </w:rPr>
        <w:fldChar w:fldCharType="separate"/>
      </w:r>
      <w:r>
        <w:rPr>
          <w:noProof/>
        </w:rPr>
        <w:t>44</w:t>
      </w:r>
      <w:r>
        <w:rPr>
          <w:noProof/>
        </w:rPr>
        <w:fldChar w:fldCharType="end"/>
      </w:r>
    </w:p>
    <w:p w14:paraId="4F554E24" w14:textId="67CDFCEA"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7.3a.1.2.3</w:t>
      </w:r>
      <w:r>
        <w:rPr>
          <w:noProof/>
        </w:rPr>
        <w:tab/>
      </w:r>
      <w:r w:rsidRPr="00A34044">
        <w:rPr>
          <w:rFonts w:ascii="Courier New" w:hAnsi="Courier New" w:cs="Courier New"/>
          <w:noProof/>
        </w:rPr>
        <w:t>MLTrainingReport</w:t>
      </w:r>
      <w:r>
        <w:rPr>
          <w:noProof/>
        </w:rPr>
        <w:tab/>
      </w:r>
      <w:r>
        <w:rPr>
          <w:noProof/>
        </w:rPr>
        <w:fldChar w:fldCharType="begin" w:fldLock="1"/>
      </w:r>
      <w:r>
        <w:rPr>
          <w:noProof/>
        </w:rPr>
        <w:instrText xml:space="preserve"> PAGEREF _Toc210117881 \h </w:instrText>
      </w:r>
      <w:r>
        <w:rPr>
          <w:noProof/>
        </w:rPr>
      </w:r>
      <w:r>
        <w:rPr>
          <w:noProof/>
        </w:rPr>
        <w:fldChar w:fldCharType="separate"/>
      </w:r>
      <w:r>
        <w:rPr>
          <w:noProof/>
        </w:rPr>
        <w:t>44</w:t>
      </w:r>
      <w:r>
        <w:rPr>
          <w:noProof/>
        </w:rPr>
        <w:fldChar w:fldCharType="end"/>
      </w:r>
    </w:p>
    <w:p w14:paraId="16A39F56" w14:textId="33205196"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_Toc210117882 \h </w:instrText>
      </w:r>
      <w:r>
        <w:rPr>
          <w:noProof/>
        </w:rPr>
      </w:r>
      <w:r>
        <w:rPr>
          <w:noProof/>
        </w:rPr>
        <w:fldChar w:fldCharType="separate"/>
      </w:r>
      <w:r>
        <w:rPr>
          <w:noProof/>
        </w:rPr>
        <w:t>44</w:t>
      </w:r>
      <w:r>
        <w:rPr>
          <w:noProof/>
        </w:rPr>
        <w:fldChar w:fldCharType="end"/>
      </w:r>
    </w:p>
    <w:p w14:paraId="1E245B12" w14:textId="247CAC96"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7.3a.1.2.3.2</w:t>
      </w:r>
      <w:r>
        <w:rPr>
          <w:noProof/>
        </w:rPr>
        <w:tab/>
        <w:t>Attributes</w:t>
      </w:r>
      <w:r>
        <w:rPr>
          <w:noProof/>
        </w:rPr>
        <w:tab/>
      </w:r>
      <w:r>
        <w:rPr>
          <w:noProof/>
        </w:rPr>
        <w:fldChar w:fldCharType="begin" w:fldLock="1"/>
      </w:r>
      <w:r>
        <w:rPr>
          <w:noProof/>
        </w:rPr>
        <w:instrText xml:space="preserve"> PAGEREF _Toc210117883 \h </w:instrText>
      </w:r>
      <w:r>
        <w:rPr>
          <w:noProof/>
        </w:rPr>
      </w:r>
      <w:r>
        <w:rPr>
          <w:noProof/>
        </w:rPr>
        <w:fldChar w:fldCharType="separate"/>
      </w:r>
      <w:r>
        <w:rPr>
          <w:noProof/>
        </w:rPr>
        <w:t>45</w:t>
      </w:r>
      <w:r>
        <w:rPr>
          <w:noProof/>
        </w:rPr>
        <w:fldChar w:fldCharType="end"/>
      </w:r>
    </w:p>
    <w:p w14:paraId="73C6772F" w14:textId="396BA861"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_Toc210117884 \h </w:instrText>
      </w:r>
      <w:r>
        <w:rPr>
          <w:noProof/>
        </w:rPr>
      </w:r>
      <w:r>
        <w:rPr>
          <w:noProof/>
        </w:rPr>
        <w:fldChar w:fldCharType="separate"/>
      </w:r>
      <w:r>
        <w:rPr>
          <w:noProof/>
        </w:rPr>
        <w:t>45</w:t>
      </w:r>
      <w:r>
        <w:rPr>
          <w:noProof/>
        </w:rPr>
        <w:fldChar w:fldCharType="end"/>
      </w:r>
    </w:p>
    <w:p w14:paraId="1FD74860" w14:textId="6E23E5D9"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_Toc210117885 \h </w:instrText>
      </w:r>
      <w:r>
        <w:rPr>
          <w:noProof/>
        </w:rPr>
      </w:r>
      <w:r>
        <w:rPr>
          <w:noProof/>
        </w:rPr>
        <w:fldChar w:fldCharType="separate"/>
      </w:r>
      <w:r>
        <w:rPr>
          <w:noProof/>
        </w:rPr>
        <w:t>45</w:t>
      </w:r>
      <w:r>
        <w:rPr>
          <w:noProof/>
        </w:rPr>
        <w:fldChar w:fldCharType="end"/>
      </w:r>
    </w:p>
    <w:p w14:paraId="21005FEC" w14:textId="0F5662E3"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7.3a.1.2.4</w:t>
      </w:r>
      <w:r>
        <w:rPr>
          <w:noProof/>
        </w:rPr>
        <w:tab/>
      </w:r>
      <w:r w:rsidRPr="00A34044">
        <w:rPr>
          <w:rFonts w:ascii="Courier New" w:hAnsi="Courier New" w:cs="Courier New"/>
          <w:noProof/>
        </w:rPr>
        <w:t>MLTrainingProcess</w:t>
      </w:r>
      <w:r>
        <w:rPr>
          <w:noProof/>
        </w:rPr>
        <w:tab/>
      </w:r>
      <w:r>
        <w:rPr>
          <w:noProof/>
        </w:rPr>
        <w:fldChar w:fldCharType="begin" w:fldLock="1"/>
      </w:r>
      <w:r>
        <w:rPr>
          <w:noProof/>
        </w:rPr>
        <w:instrText xml:space="preserve"> PAGEREF _Toc210117886 \h </w:instrText>
      </w:r>
      <w:r>
        <w:rPr>
          <w:noProof/>
        </w:rPr>
      </w:r>
      <w:r>
        <w:rPr>
          <w:noProof/>
        </w:rPr>
        <w:fldChar w:fldCharType="separate"/>
      </w:r>
      <w:r>
        <w:rPr>
          <w:noProof/>
        </w:rPr>
        <w:t>45</w:t>
      </w:r>
      <w:r>
        <w:rPr>
          <w:noProof/>
        </w:rPr>
        <w:fldChar w:fldCharType="end"/>
      </w:r>
    </w:p>
    <w:p w14:paraId="266C9A6E" w14:textId="578672FC"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_Toc210117887 \h </w:instrText>
      </w:r>
      <w:r>
        <w:rPr>
          <w:noProof/>
        </w:rPr>
      </w:r>
      <w:r>
        <w:rPr>
          <w:noProof/>
        </w:rPr>
        <w:fldChar w:fldCharType="separate"/>
      </w:r>
      <w:r>
        <w:rPr>
          <w:noProof/>
        </w:rPr>
        <w:t>45</w:t>
      </w:r>
      <w:r>
        <w:rPr>
          <w:noProof/>
        </w:rPr>
        <w:fldChar w:fldCharType="end"/>
      </w:r>
    </w:p>
    <w:p w14:paraId="2F6D428E" w14:textId="07EB0803"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_Toc210117888 \h </w:instrText>
      </w:r>
      <w:r>
        <w:rPr>
          <w:noProof/>
        </w:rPr>
      </w:r>
      <w:r>
        <w:rPr>
          <w:noProof/>
        </w:rPr>
        <w:fldChar w:fldCharType="separate"/>
      </w:r>
      <w:r>
        <w:rPr>
          <w:noProof/>
        </w:rPr>
        <w:t>46</w:t>
      </w:r>
      <w:r>
        <w:rPr>
          <w:noProof/>
        </w:rPr>
        <w:fldChar w:fldCharType="end"/>
      </w:r>
    </w:p>
    <w:p w14:paraId="0D9F1E33" w14:textId="15103898"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_Toc210117889 \h </w:instrText>
      </w:r>
      <w:r>
        <w:rPr>
          <w:noProof/>
        </w:rPr>
      </w:r>
      <w:r>
        <w:rPr>
          <w:noProof/>
        </w:rPr>
        <w:fldChar w:fldCharType="separate"/>
      </w:r>
      <w:r>
        <w:rPr>
          <w:noProof/>
        </w:rPr>
        <w:t>46</w:t>
      </w:r>
      <w:r>
        <w:rPr>
          <w:noProof/>
        </w:rPr>
        <w:fldChar w:fldCharType="end"/>
      </w:r>
    </w:p>
    <w:p w14:paraId="2C56517C" w14:textId="08E6E98F"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_Toc210117890 \h </w:instrText>
      </w:r>
      <w:r>
        <w:rPr>
          <w:noProof/>
        </w:rPr>
      </w:r>
      <w:r>
        <w:rPr>
          <w:noProof/>
        </w:rPr>
        <w:fldChar w:fldCharType="separate"/>
      </w:r>
      <w:r>
        <w:rPr>
          <w:noProof/>
        </w:rPr>
        <w:t>46</w:t>
      </w:r>
      <w:r>
        <w:rPr>
          <w:noProof/>
        </w:rPr>
        <w:fldChar w:fldCharType="end"/>
      </w:r>
    </w:p>
    <w:p w14:paraId="0680DC6A" w14:textId="5827F955"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7.3a.2</w:t>
      </w:r>
      <w:r>
        <w:rPr>
          <w:noProof/>
        </w:rPr>
        <w:tab/>
        <w:t xml:space="preserve">Information model definitions for AI/ML </w:t>
      </w:r>
      <w:r w:rsidRPr="00A34044">
        <w:rPr>
          <w:rFonts w:eastAsia="SimSun"/>
          <w:noProof/>
        </w:rPr>
        <w:t xml:space="preserve">inference </w:t>
      </w:r>
      <w:r>
        <w:rPr>
          <w:noProof/>
        </w:rPr>
        <w:t>emulation</w:t>
      </w:r>
      <w:r>
        <w:rPr>
          <w:noProof/>
        </w:rPr>
        <w:tab/>
      </w:r>
      <w:r>
        <w:rPr>
          <w:noProof/>
        </w:rPr>
        <w:fldChar w:fldCharType="begin" w:fldLock="1"/>
      </w:r>
      <w:r>
        <w:rPr>
          <w:noProof/>
        </w:rPr>
        <w:instrText xml:space="preserve"> PAGEREF _Toc210117891 \h </w:instrText>
      </w:r>
      <w:r>
        <w:rPr>
          <w:noProof/>
        </w:rPr>
      </w:r>
      <w:r>
        <w:rPr>
          <w:noProof/>
        </w:rPr>
        <w:fldChar w:fldCharType="separate"/>
      </w:r>
      <w:r>
        <w:rPr>
          <w:noProof/>
        </w:rPr>
        <w:t>50</w:t>
      </w:r>
      <w:r>
        <w:rPr>
          <w:noProof/>
        </w:rPr>
        <w:fldChar w:fldCharType="end"/>
      </w:r>
    </w:p>
    <w:p w14:paraId="1894843C" w14:textId="4572EF87"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_Toc210117892 \h </w:instrText>
      </w:r>
      <w:r>
        <w:rPr>
          <w:noProof/>
        </w:rPr>
      </w:r>
      <w:r>
        <w:rPr>
          <w:noProof/>
        </w:rPr>
        <w:fldChar w:fldCharType="separate"/>
      </w:r>
      <w:r>
        <w:rPr>
          <w:noProof/>
        </w:rPr>
        <w:t>50</w:t>
      </w:r>
      <w:r>
        <w:rPr>
          <w:noProof/>
        </w:rPr>
        <w:fldChar w:fldCharType="end"/>
      </w:r>
    </w:p>
    <w:p w14:paraId="14A1AE58" w14:textId="10BC27B6"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_Toc210117893 \h </w:instrText>
      </w:r>
      <w:r>
        <w:rPr>
          <w:noProof/>
        </w:rPr>
      </w:r>
      <w:r>
        <w:rPr>
          <w:noProof/>
        </w:rPr>
        <w:fldChar w:fldCharType="separate"/>
      </w:r>
      <w:r>
        <w:rPr>
          <w:noProof/>
        </w:rPr>
        <w:t>50</w:t>
      </w:r>
      <w:r>
        <w:rPr>
          <w:noProof/>
        </w:rPr>
        <w:fldChar w:fldCharType="end"/>
      </w:r>
    </w:p>
    <w:p w14:paraId="19AA1075" w14:textId="0B97FEBE"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_Toc210117894 \h </w:instrText>
      </w:r>
      <w:r>
        <w:rPr>
          <w:noProof/>
        </w:rPr>
      </w:r>
      <w:r>
        <w:rPr>
          <w:noProof/>
        </w:rPr>
        <w:fldChar w:fldCharType="separate"/>
      </w:r>
      <w:r>
        <w:rPr>
          <w:noProof/>
        </w:rPr>
        <w:t>50</w:t>
      </w:r>
      <w:r>
        <w:rPr>
          <w:noProof/>
        </w:rPr>
        <w:fldChar w:fldCharType="end"/>
      </w:r>
    </w:p>
    <w:p w14:paraId="2C460B9B" w14:textId="67657696"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_Toc210117895 \h </w:instrText>
      </w:r>
      <w:r>
        <w:rPr>
          <w:noProof/>
        </w:rPr>
      </w:r>
      <w:r>
        <w:rPr>
          <w:noProof/>
        </w:rPr>
        <w:fldChar w:fldCharType="separate"/>
      </w:r>
      <w:r>
        <w:rPr>
          <w:noProof/>
        </w:rPr>
        <w:t>51</w:t>
      </w:r>
      <w:r>
        <w:rPr>
          <w:noProof/>
        </w:rPr>
        <w:fldChar w:fldCharType="end"/>
      </w:r>
    </w:p>
    <w:p w14:paraId="16380E81" w14:textId="57E964A2"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7.3a.2.2</w:t>
      </w:r>
      <w:r w:rsidRPr="00A34044">
        <w:rPr>
          <w:rFonts w:eastAsia="Courier New"/>
          <w:noProof/>
        </w:rPr>
        <w:t>.1</w:t>
      </w:r>
      <w:r w:rsidRPr="00A34044">
        <w:rPr>
          <w:rFonts w:eastAsia="Courier New"/>
          <w:noProof/>
        </w:rPr>
        <w:tab/>
      </w:r>
      <w:r w:rsidRPr="00A34044">
        <w:rPr>
          <w:rFonts w:ascii="Courier New" w:hAnsi="Courier New" w:cs="Courier New"/>
          <w:noProof/>
        </w:rPr>
        <w:t>AIMLInferenceEmulationFunction</w:t>
      </w:r>
      <w:r>
        <w:rPr>
          <w:noProof/>
        </w:rPr>
        <w:tab/>
      </w:r>
      <w:r>
        <w:rPr>
          <w:noProof/>
        </w:rPr>
        <w:fldChar w:fldCharType="begin" w:fldLock="1"/>
      </w:r>
      <w:r>
        <w:rPr>
          <w:noProof/>
        </w:rPr>
        <w:instrText xml:space="preserve"> PAGEREF _Toc210117896 \h </w:instrText>
      </w:r>
      <w:r>
        <w:rPr>
          <w:noProof/>
        </w:rPr>
      </w:r>
      <w:r>
        <w:rPr>
          <w:noProof/>
        </w:rPr>
        <w:fldChar w:fldCharType="separate"/>
      </w:r>
      <w:r>
        <w:rPr>
          <w:noProof/>
        </w:rPr>
        <w:t>51</w:t>
      </w:r>
      <w:r>
        <w:rPr>
          <w:noProof/>
        </w:rPr>
        <w:fldChar w:fldCharType="end"/>
      </w:r>
    </w:p>
    <w:p w14:paraId="7F91327E" w14:textId="6E06DE7C"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7.3a.2.2.</w:t>
      </w:r>
      <w:r w:rsidRPr="00A34044">
        <w:rPr>
          <w:rFonts w:eastAsia="Courier New"/>
          <w:noProof/>
          <w:lang w:eastAsia="zh-CN"/>
        </w:rPr>
        <w:t>1.1</w:t>
      </w:r>
      <w:r w:rsidRPr="00A34044">
        <w:rPr>
          <w:rFonts w:eastAsia="Courier New"/>
          <w:noProof/>
          <w:lang w:eastAsia="zh-CN"/>
        </w:rPr>
        <w:tab/>
      </w:r>
      <w:r>
        <w:rPr>
          <w:noProof/>
        </w:rPr>
        <w:t>Definition</w:t>
      </w:r>
      <w:r>
        <w:rPr>
          <w:noProof/>
        </w:rPr>
        <w:tab/>
      </w:r>
      <w:r>
        <w:rPr>
          <w:noProof/>
        </w:rPr>
        <w:fldChar w:fldCharType="begin" w:fldLock="1"/>
      </w:r>
      <w:r>
        <w:rPr>
          <w:noProof/>
        </w:rPr>
        <w:instrText xml:space="preserve"> PAGEREF _Toc210117897 \h </w:instrText>
      </w:r>
      <w:r>
        <w:rPr>
          <w:noProof/>
        </w:rPr>
      </w:r>
      <w:r>
        <w:rPr>
          <w:noProof/>
        </w:rPr>
        <w:fldChar w:fldCharType="separate"/>
      </w:r>
      <w:r>
        <w:rPr>
          <w:noProof/>
        </w:rPr>
        <w:t>51</w:t>
      </w:r>
      <w:r>
        <w:rPr>
          <w:noProof/>
        </w:rPr>
        <w:fldChar w:fldCharType="end"/>
      </w:r>
    </w:p>
    <w:p w14:paraId="004AFE7E" w14:textId="3A12395D"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7.3a.2.2.</w:t>
      </w:r>
      <w:r w:rsidRPr="00A34044">
        <w:rPr>
          <w:rFonts w:eastAsia="Courier New"/>
          <w:noProof/>
          <w:lang w:eastAsia="zh-CN"/>
        </w:rPr>
        <w:t>1.2</w:t>
      </w:r>
      <w:r w:rsidRPr="00A34044">
        <w:rPr>
          <w:rFonts w:eastAsia="Courier New"/>
          <w:noProof/>
          <w:lang w:eastAsia="zh-CN"/>
        </w:rPr>
        <w:tab/>
      </w:r>
      <w:r>
        <w:rPr>
          <w:noProof/>
        </w:rPr>
        <w:t>Attributes</w:t>
      </w:r>
      <w:r>
        <w:rPr>
          <w:noProof/>
        </w:rPr>
        <w:tab/>
      </w:r>
      <w:r>
        <w:rPr>
          <w:noProof/>
        </w:rPr>
        <w:fldChar w:fldCharType="begin" w:fldLock="1"/>
      </w:r>
      <w:r>
        <w:rPr>
          <w:noProof/>
        </w:rPr>
        <w:instrText xml:space="preserve"> PAGEREF _Toc210117898 \h </w:instrText>
      </w:r>
      <w:r>
        <w:rPr>
          <w:noProof/>
        </w:rPr>
      </w:r>
      <w:r>
        <w:rPr>
          <w:noProof/>
        </w:rPr>
        <w:fldChar w:fldCharType="separate"/>
      </w:r>
      <w:r>
        <w:rPr>
          <w:noProof/>
        </w:rPr>
        <w:t>51</w:t>
      </w:r>
      <w:r>
        <w:rPr>
          <w:noProof/>
        </w:rPr>
        <w:fldChar w:fldCharType="end"/>
      </w:r>
    </w:p>
    <w:p w14:paraId="5811DED8" w14:textId="006FF96E"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noProof/>
          <w:lang w:val="fr-FR"/>
        </w:rPr>
        <w:t>7.3a.2.2.</w:t>
      </w:r>
      <w:r w:rsidRPr="00A34044">
        <w:rPr>
          <w:rFonts w:eastAsia="Courier New"/>
          <w:noProof/>
          <w:lang w:val="fr-FR" w:eastAsia="zh-CN"/>
        </w:rPr>
        <w:t>1.3</w:t>
      </w:r>
      <w:r w:rsidRPr="00A34044">
        <w:rPr>
          <w:rFonts w:eastAsia="Courier New"/>
          <w:noProof/>
          <w:lang w:val="fr-FR" w:eastAsia="zh-CN"/>
        </w:rPr>
        <w:tab/>
        <w:t>Attribute constraints</w:t>
      </w:r>
      <w:r>
        <w:rPr>
          <w:noProof/>
        </w:rPr>
        <w:tab/>
      </w:r>
      <w:r>
        <w:rPr>
          <w:noProof/>
        </w:rPr>
        <w:fldChar w:fldCharType="begin" w:fldLock="1"/>
      </w:r>
      <w:r>
        <w:rPr>
          <w:noProof/>
        </w:rPr>
        <w:instrText xml:space="preserve"> PAGEREF _Toc210117899 \h </w:instrText>
      </w:r>
      <w:r>
        <w:rPr>
          <w:noProof/>
        </w:rPr>
      </w:r>
      <w:r>
        <w:rPr>
          <w:noProof/>
        </w:rPr>
        <w:fldChar w:fldCharType="separate"/>
      </w:r>
      <w:r>
        <w:rPr>
          <w:noProof/>
        </w:rPr>
        <w:t>51</w:t>
      </w:r>
      <w:r>
        <w:rPr>
          <w:noProof/>
        </w:rPr>
        <w:fldChar w:fldCharType="end"/>
      </w:r>
    </w:p>
    <w:p w14:paraId="409EF1B7" w14:textId="155138C4"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noProof/>
          <w:lang w:val="fr-FR"/>
        </w:rPr>
        <w:t>7.3a.2.2.</w:t>
      </w:r>
      <w:r w:rsidRPr="00A34044">
        <w:rPr>
          <w:rFonts w:eastAsia="Courier New"/>
          <w:noProof/>
          <w:lang w:val="fr-FR" w:eastAsia="zh-CN"/>
        </w:rPr>
        <w:t>1.4</w:t>
      </w:r>
      <w:r w:rsidRPr="00A34044">
        <w:rPr>
          <w:rFonts w:eastAsia="Courier New"/>
          <w:noProof/>
          <w:lang w:val="fr-FR" w:eastAsia="zh-CN"/>
        </w:rPr>
        <w:tab/>
      </w:r>
      <w:r w:rsidRPr="00A34044">
        <w:rPr>
          <w:noProof/>
          <w:lang w:val="fr-FR"/>
        </w:rPr>
        <w:t>Notifications</w:t>
      </w:r>
      <w:r>
        <w:rPr>
          <w:noProof/>
        </w:rPr>
        <w:tab/>
      </w:r>
      <w:r>
        <w:rPr>
          <w:noProof/>
        </w:rPr>
        <w:fldChar w:fldCharType="begin" w:fldLock="1"/>
      </w:r>
      <w:r>
        <w:rPr>
          <w:noProof/>
        </w:rPr>
        <w:instrText xml:space="preserve"> PAGEREF _Toc210117900 \h </w:instrText>
      </w:r>
      <w:r>
        <w:rPr>
          <w:noProof/>
        </w:rPr>
      </w:r>
      <w:r>
        <w:rPr>
          <w:noProof/>
        </w:rPr>
        <w:fldChar w:fldCharType="separate"/>
      </w:r>
      <w:r>
        <w:rPr>
          <w:noProof/>
        </w:rPr>
        <w:t>51</w:t>
      </w:r>
      <w:r>
        <w:rPr>
          <w:noProof/>
        </w:rPr>
        <w:fldChar w:fldCharType="end"/>
      </w:r>
    </w:p>
    <w:p w14:paraId="2CABDB43" w14:textId="35380FDD"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_Toc210117901 \h </w:instrText>
      </w:r>
      <w:r>
        <w:rPr>
          <w:noProof/>
        </w:rPr>
      </w:r>
      <w:r>
        <w:rPr>
          <w:noProof/>
        </w:rPr>
        <w:fldChar w:fldCharType="separate"/>
      </w:r>
      <w:r>
        <w:rPr>
          <w:noProof/>
        </w:rPr>
        <w:t>51</w:t>
      </w:r>
      <w:r>
        <w:rPr>
          <w:noProof/>
        </w:rPr>
        <w:fldChar w:fldCharType="end"/>
      </w:r>
    </w:p>
    <w:p w14:paraId="580774C0" w14:textId="29E80518"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_Toc210117902 \h </w:instrText>
      </w:r>
      <w:r>
        <w:rPr>
          <w:noProof/>
        </w:rPr>
      </w:r>
      <w:r>
        <w:rPr>
          <w:noProof/>
        </w:rPr>
        <w:fldChar w:fldCharType="separate"/>
      </w:r>
      <w:r>
        <w:rPr>
          <w:noProof/>
        </w:rPr>
        <w:t>51</w:t>
      </w:r>
      <w:r>
        <w:rPr>
          <w:noProof/>
        </w:rPr>
        <w:fldChar w:fldCharType="end"/>
      </w:r>
    </w:p>
    <w:p w14:paraId="3116DAAB" w14:textId="4AD40570"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_Toc210117903 \h </w:instrText>
      </w:r>
      <w:r>
        <w:rPr>
          <w:noProof/>
        </w:rPr>
      </w:r>
      <w:r>
        <w:rPr>
          <w:noProof/>
        </w:rPr>
        <w:fldChar w:fldCharType="separate"/>
      </w:r>
      <w:r>
        <w:rPr>
          <w:noProof/>
        </w:rPr>
        <w:t>51</w:t>
      </w:r>
      <w:r>
        <w:rPr>
          <w:noProof/>
        </w:rPr>
        <w:fldChar w:fldCharType="end"/>
      </w:r>
    </w:p>
    <w:p w14:paraId="54CFA1B2" w14:textId="5D61DBFD"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_Toc210117904 \h </w:instrText>
      </w:r>
      <w:r>
        <w:rPr>
          <w:noProof/>
        </w:rPr>
      </w:r>
      <w:r>
        <w:rPr>
          <w:noProof/>
        </w:rPr>
        <w:fldChar w:fldCharType="separate"/>
      </w:r>
      <w:r>
        <w:rPr>
          <w:noProof/>
        </w:rPr>
        <w:t>52</w:t>
      </w:r>
      <w:r>
        <w:rPr>
          <w:noProof/>
        </w:rPr>
        <w:fldChar w:fldCharType="end"/>
      </w:r>
    </w:p>
    <w:p w14:paraId="3C7AFFC2" w14:textId="0006E844"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_Toc210117905 \h </w:instrText>
      </w:r>
      <w:r>
        <w:rPr>
          <w:noProof/>
        </w:rPr>
      </w:r>
      <w:r>
        <w:rPr>
          <w:noProof/>
        </w:rPr>
        <w:fldChar w:fldCharType="separate"/>
      </w:r>
      <w:r>
        <w:rPr>
          <w:noProof/>
        </w:rPr>
        <w:t>52</w:t>
      </w:r>
      <w:r>
        <w:rPr>
          <w:noProof/>
        </w:rPr>
        <w:fldChar w:fldCharType="end"/>
      </w:r>
    </w:p>
    <w:p w14:paraId="55B28400" w14:textId="0C1C52FA"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7.3a.3.2.1</w:t>
      </w:r>
      <w:r>
        <w:rPr>
          <w:noProof/>
        </w:rPr>
        <w:tab/>
      </w:r>
      <w:r w:rsidRPr="00A34044">
        <w:rPr>
          <w:rFonts w:ascii="Courier New" w:hAnsi="Courier New" w:cs="Courier New"/>
          <w:noProof/>
        </w:rPr>
        <w:t>MLModelLoadingRequest</w:t>
      </w:r>
      <w:r>
        <w:rPr>
          <w:noProof/>
        </w:rPr>
        <w:tab/>
      </w:r>
      <w:r>
        <w:rPr>
          <w:noProof/>
        </w:rPr>
        <w:fldChar w:fldCharType="begin" w:fldLock="1"/>
      </w:r>
      <w:r>
        <w:rPr>
          <w:noProof/>
        </w:rPr>
        <w:instrText xml:space="preserve"> PAGEREF _Toc210117906 \h </w:instrText>
      </w:r>
      <w:r>
        <w:rPr>
          <w:noProof/>
        </w:rPr>
      </w:r>
      <w:r>
        <w:rPr>
          <w:noProof/>
        </w:rPr>
        <w:fldChar w:fldCharType="separate"/>
      </w:r>
      <w:r>
        <w:rPr>
          <w:noProof/>
        </w:rPr>
        <w:t>52</w:t>
      </w:r>
      <w:r>
        <w:rPr>
          <w:noProof/>
        </w:rPr>
        <w:fldChar w:fldCharType="end"/>
      </w:r>
    </w:p>
    <w:p w14:paraId="3C7EDBA0" w14:textId="09B53DDE"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_Toc210117907 \h </w:instrText>
      </w:r>
      <w:r>
        <w:rPr>
          <w:noProof/>
        </w:rPr>
      </w:r>
      <w:r>
        <w:rPr>
          <w:noProof/>
        </w:rPr>
        <w:fldChar w:fldCharType="separate"/>
      </w:r>
      <w:r>
        <w:rPr>
          <w:noProof/>
        </w:rPr>
        <w:t>52</w:t>
      </w:r>
      <w:r>
        <w:rPr>
          <w:noProof/>
        </w:rPr>
        <w:fldChar w:fldCharType="end"/>
      </w:r>
    </w:p>
    <w:p w14:paraId="69BC6AFB" w14:textId="3F26CC12"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_Toc210117908 \h </w:instrText>
      </w:r>
      <w:r>
        <w:rPr>
          <w:noProof/>
        </w:rPr>
      </w:r>
      <w:r>
        <w:rPr>
          <w:noProof/>
        </w:rPr>
        <w:fldChar w:fldCharType="separate"/>
      </w:r>
      <w:r>
        <w:rPr>
          <w:noProof/>
        </w:rPr>
        <w:t>52</w:t>
      </w:r>
      <w:r>
        <w:rPr>
          <w:noProof/>
        </w:rPr>
        <w:fldChar w:fldCharType="end"/>
      </w:r>
    </w:p>
    <w:p w14:paraId="7C610190" w14:textId="2D985788"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7.3a.3.2.1.3</w:t>
      </w:r>
      <w:r>
        <w:rPr>
          <w:noProof/>
        </w:rPr>
        <w:tab/>
        <w:t>Attribute constraints</w:t>
      </w:r>
      <w:r>
        <w:rPr>
          <w:noProof/>
        </w:rPr>
        <w:tab/>
      </w:r>
      <w:r>
        <w:rPr>
          <w:noProof/>
        </w:rPr>
        <w:fldChar w:fldCharType="begin" w:fldLock="1"/>
      </w:r>
      <w:r>
        <w:rPr>
          <w:noProof/>
        </w:rPr>
        <w:instrText xml:space="preserve"> PAGEREF _Toc210117909 \h </w:instrText>
      </w:r>
      <w:r>
        <w:rPr>
          <w:noProof/>
        </w:rPr>
      </w:r>
      <w:r>
        <w:rPr>
          <w:noProof/>
        </w:rPr>
        <w:fldChar w:fldCharType="separate"/>
      </w:r>
      <w:r>
        <w:rPr>
          <w:noProof/>
        </w:rPr>
        <w:t>52</w:t>
      </w:r>
      <w:r>
        <w:rPr>
          <w:noProof/>
        </w:rPr>
        <w:fldChar w:fldCharType="end"/>
      </w:r>
    </w:p>
    <w:p w14:paraId="3085DE1C" w14:textId="1015DF57"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7.3a.3.2.1.4</w:t>
      </w:r>
      <w:r>
        <w:rPr>
          <w:noProof/>
        </w:rPr>
        <w:tab/>
        <w:t>Notifications</w:t>
      </w:r>
      <w:r>
        <w:rPr>
          <w:noProof/>
        </w:rPr>
        <w:tab/>
      </w:r>
      <w:r>
        <w:rPr>
          <w:noProof/>
        </w:rPr>
        <w:fldChar w:fldCharType="begin" w:fldLock="1"/>
      </w:r>
      <w:r>
        <w:rPr>
          <w:noProof/>
        </w:rPr>
        <w:instrText xml:space="preserve"> PAGEREF _Toc210117910 \h </w:instrText>
      </w:r>
      <w:r>
        <w:rPr>
          <w:noProof/>
        </w:rPr>
      </w:r>
      <w:r>
        <w:rPr>
          <w:noProof/>
        </w:rPr>
        <w:fldChar w:fldCharType="separate"/>
      </w:r>
      <w:r>
        <w:rPr>
          <w:noProof/>
        </w:rPr>
        <w:t>52</w:t>
      </w:r>
      <w:r>
        <w:rPr>
          <w:noProof/>
        </w:rPr>
        <w:fldChar w:fldCharType="end"/>
      </w:r>
    </w:p>
    <w:p w14:paraId="1AA6A81F" w14:textId="70771292"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7.3a.3.2.2</w:t>
      </w:r>
      <w:r>
        <w:rPr>
          <w:noProof/>
        </w:rPr>
        <w:tab/>
      </w:r>
      <w:r w:rsidRPr="00A34044">
        <w:rPr>
          <w:rFonts w:ascii="Courier New" w:hAnsi="Courier New" w:cs="Courier New"/>
          <w:noProof/>
        </w:rPr>
        <w:t>MLModelLoadingPolicy</w:t>
      </w:r>
      <w:r>
        <w:rPr>
          <w:noProof/>
        </w:rPr>
        <w:tab/>
      </w:r>
      <w:r>
        <w:rPr>
          <w:noProof/>
        </w:rPr>
        <w:fldChar w:fldCharType="begin" w:fldLock="1"/>
      </w:r>
      <w:r>
        <w:rPr>
          <w:noProof/>
        </w:rPr>
        <w:instrText xml:space="preserve"> PAGEREF _Toc210117911 \h </w:instrText>
      </w:r>
      <w:r>
        <w:rPr>
          <w:noProof/>
        </w:rPr>
      </w:r>
      <w:r>
        <w:rPr>
          <w:noProof/>
        </w:rPr>
        <w:fldChar w:fldCharType="separate"/>
      </w:r>
      <w:r>
        <w:rPr>
          <w:noProof/>
        </w:rPr>
        <w:t>53</w:t>
      </w:r>
      <w:r>
        <w:rPr>
          <w:noProof/>
        </w:rPr>
        <w:fldChar w:fldCharType="end"/>
      </w:r>
    </w:p>
    <w:p w14:paraId="068C7FD6" w14:textId="44F25DAC"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_Toc210117912 \h </w:instrText>
      </w:r>
      <w:r>
        <w:rPr>
          <w:noProof/>
        </w:rPr>
      </w:r>
      <w:r>
        <w:rPr>
          <w:noProof/>
        </w:rPr>
        <w:fldChar w:fldCharType="separate"/>
      </w:r>
      <w:r>
        <w:rPr>
          <w:noProof/>
        </w:rPr>
        <w:t>53</w:t>
      </w:r>
      <w:r>
        <w:rPr>
          <w:noProof/>
        </w:rPr>
        <w:fldChar w:fldCharType="end"/>
      </w:r>
    </w:p>
    <w:p w14:paraId="5710EEA9" w14:textId="265CD7C5"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_Toc210117913 \h </w:instrText>
      </w:r>
      <w:r>
        <w:rPr>
          <w:noProof/>
        </w:rPr>
      </w:r>
      <w:r>
        <w:rPr>
          <w:noProof/>
        </w:rPr>
        <w:fldChar w:fldCharType="separate"/>
      </w:r>
      <w:r>
        <w:rPr>
          <w:noProof/>
        </w:rPr>
        <w:t>53</w:t>
      </w:r>
      <w:r>
        <w:rPr>
          <w:noProof/>
        </w:rPr>
        <w:fldChar w:fldCharType="end"/>
      </w:r>
    </w:p>
    <w:p w14:paraId="3FA0B2E5" w14:textId="50D417A8"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7.3a.3.2.2.3</w:t>
      </w:r>
      <w:r>
        <w:rPr>
          <w:noProof/>
        </w:rPr>
        <w:tab/>
        <w:t>Attribute constraints</w:t>
      </w:r>
      <w:r>
        <w:rPr>
          <w:noProof/>
        </w:rPr>
        <w:tab/>
      </w:r>
      <w:r>
        <w:rPr>
          <w:noProof/>
        </w:rPr>
        <w:fldChar w:fldCharType="begin" w:fldLock="1"/>
      </w:r>
      <w:r>
        <w:rPr>
          <w:noProof/>
        </w:rPr>
        <w:instrText xml:space="preserve"> PAGEREF _Toc210117914 \h </w:instrText>
      </w:r>
      <w:r>
        <w:rPr>
          <w:noProof/>
        </w:rPr>
      </w:r>
      <w:r>
        <w:rPr>
          <w:noProof/>
        </w:rPr>
        <w:fldChar w:fldCharType="separate"/>
      </w:r>
      <w:r>
        <w:rPr>
          <w:noProof/>
        </w:rPr>
        <w:t>53</w:t>
      </w:r>
      <w:r>
        <w:rPr>
          <w:noProof/>
        </w:rPr>
        <w:fldChar w:fldCharType="end"/>
      </w:r>
    </w:p>
    <w:p w14:paraId="12FBCB71" w14:textId="552C2E1A"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7.3a.3.2.2.4</w:t>
      </w:r>
      <w:r>
        <w:rPr>
          <w:noProof/>
        </w:rPr>
        <w:tab/>
        <w:t>Notifications</w:t>
      </w:r>
      <w:r>
        <w:rPr>
          <w:noProof/>
        </w:rPr>
        <w:tab/>
      </w:r>
      <w:r>
        <w:rPr>
          <w:noProof/>
        </w:rPr>
        <w:fldChar w:fldCharType="begin" w:fldLock="1"/>
      </w:r>
      <w:r>
        <w:rPr>
          <w:noProof/>
        </w:rPr>
        <w:instrText xml:space="preserve"> PAGEREF _Toc210117915 \h </w:instrText>
      </w:r>
      <w:r>
        <w:rPr>
          <w:noProof/>
        </w:rPr>
      </w:r>
      <w:r>
        <w:rPr>
          <w:noProof/>
        </w:rPr>
        <w:fldChar w:fldCharType="separate"/>
      </w:r>
      <w:r>
        <w:rPr>
          <w:noProof/>
        </w:rPr>
        <w:t>53</w:t>
      </w:r>
      <w:r>
        <w:rPr>
          <w:noProof/>
        </w:rPr>
        <w:fldChar w:fldCharType="end"/>
      </w:r>
    </w:p>
    <w:p w14:paraId="60B87621" w14:textId="3AF6D129"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7.3a.3.2.3</w:t>
      </w:r>
      <w:r>
        <w:rPr>
          <w:noProof/>
        </w:rPr>
        <w:tab/>
      </w:r>
      <w:r w:rsidRPr="00A34044">
        <w:rPr>
          <w:rFonts w:ascii="Courier New" w:hAnsi="Courier New" w:cs="Courier New"/>
          <w:noProof/>
        </w:rPr>
        <w:t>MLModelLoadingProcess</w:t>
      </w:r>
      <w:r>
        <w:rPr>
          <w:noProof/>
        </w:rPr>
        <w:tab/>
      </w:r>
      <w:r>
        <w:rPr>
          <w:noProof/>
        </w:rPr>
        <w:fldChar w:fldCharType="begin" w:fldLock="1"/>
      </w:r>
      <w:r>
        <w:rPr>
          <w:noProof/>
        </w:rPr>
        <w:instrText xml:space="preserve"> PAGEREF _Toc210117916 \h </w:instrText>
      </w:r>
      <w:r>
        <w:rPr>
          <w:noProof/>
        </w:rPr>
      </w:r>
      <w:r>
        <w:rPr>
          <w:noProof/>
        </w:rPr>
        <w:fldChar w:fldCharType="separate"/>
      </w:r>
      <w:r>
        <w:rPr>
          <w:noProof/>
        </w:rPr>
        <w:t>53</w:t>
      </w:r>
      <w:r>
        <w:rPr>
          <w:noProof/>
        </w:rPr>
        <w:fldChar w:fldCharType="end"/>
      </w:r>
    </w:p>
    <w:p w14:paraId="1F98C627" w14:textId="337EB821"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_Toc210117917 \h </w:instrText>
      </w:r>
      <w:r>
        <w:rPr>
          <w:noProof/>
        </w:rPr>
      </w:r>
      <w:r>
        <w:rPr>
          <w:noProof/>
        </w:rPr>
        <w:fldChar w:fldCharType="separate"/>
      </w:r>
      <w:r>
        <w:rPr>
          <w:noProof/>
        </w:rPr>
        <w:t>53</w:t>
      </w:r>
      <w:r>
        <w:rPr>
          <w:noProof/>
        </w:rPr>
        <w:fldChar w:fldCharType="end"/>
      </w:r>
    </w:p>
    <w:p w14:paraId="42F68ACD" w14:textId="5680EBB1"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_Toc210117918 \h </w:instrText>
      </w:r>
      <w:r>
        <w:rPr>
          <w:noProof/>
        </w:rPr>
      </w:r>
      <w:r>
        <w:rPr>
          <w:noProof/>
        </w:rPr>
        <w:fldChar w:fldCharType="separate"/>
      </w:r>
      <w:r>
        <w:rPr>
          <w:noProof/>
        </w:rPr>
        <w:t>54</w:t>
      </w:r>
      <w:r>
        <w:rPr>
          <w:noProof/>
        </w:rPr>
        <w:fldChar w:fldCharType="end"/>
      </w:r>
    </w:p>
    <w:p w14:paraId="0737C300" w14:textId="3DD35FB3"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7.3a.3.2.3.3</w:t>
      </w:r>
      <w:r>
        <w:rPr>
          <w:noProof/>
        </w:rPr>
        <w:tab/>
        <w:t>Attribute constraints</w:t>
      </w:r>
      <w:r>
        <w:rPr>
          <w:noProof/>
        </w:rPr>
        <w:tab/>
      </w:r>
      <w:r>
        <w:rPr>
          <w:noProof/>
        </w:rPr>
        <w:fldChar w:fldCharType="begin" w:fldLock="1"/>
      </w:r>
      <w:r>
        <w:rPr>
          <w:noProof/>
        </w:rPr>
        <w:instrText xml:space="preserve"> PAGEREF _Toc210117919 \h </w:instrText>
      </w:r>
      <w:r>
        <w:rPr>
          <w:noProof/>
        </w:rPr>
      </w:r>
      <w:r>
        <w:rPr>
          <w:noProof/>
        </w:rPr>
        <w:fldChar w:fldCharType="separate"/>
      </w:r>
      <w:r>
        <w:rPr>
          <w:noProof/>
        </w:rPr>
        <w:t>54</w:t>
      </w:r>
      <w:r>
        <w:rPr>
          <w:noProof/>
        </w:rPr>
        <w:fldChar w:fldCharType="end"/>
      </w:r>
    </w:p>
    <w:p w14:paraId="01409964" w14:textId="54D0ADFA"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rPr>
        <w:t>7.3a.3.2.3.4</w:t>
      </w:r>
      <w:r>
        <w:rPr>
          <w:noProof/>
        </w:rPr>
        <w:tab/>
        <w:t>Notifications</w:t>
      </w:r>
      <w:r>
        <w:rPr>
          <w:noProof/>
        </w:rPr>
        <w:tab/>
      </w:r>
      <w:r>
        <w:rPr>
          <w:noProof/>
        </w:rPr>
        <w:fldChar w:fldCharType="begin" w:fldLock="1"/>
      </w:r>
      <w:r>
        <w:rPr>
          <w:noProof/>
        </w:rPr>
        <w:instrText xml:space="preserve"> PAGEREF _Toc210117920 \h </w:instrText>
      </w:r>
      <w:r>
        <w:rPr>
          <w:noProof/>
        </w:rPr>
      </w:r>
      <w:r>
        <w:rPr>
          <w:noProof/>
        </w:rPr>
        <w:fldChar w:fldCharType="separate"/>
      </w:r>
      <w:r>
        <w:rPr>
          <w:noProof/>
        </w:rPr>
        <w:t>54</w:t>
      </w:r>
      <w:r>
        <w:rPr>
          <w:noProof/>
        </w:rPr>
        <w:fldChar w:fldCharType="end"/>
      </w:r>
    </w:p>
    <w:p w14:paraId="26494242" w14:textId="2E0F1361"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7.3a.4</w:t>
      </w:r>
      <w:r>
        <w:rPr>
          <w:noProof/>
        </w:rPr>
        <w:tab/>
        <w:t>Information model definitions for ML inference</w:t>
      </w:r>
      <w:r>
        <w:rPr>
          <w:noProof/>
        </w:rPr>
        <w:tab/>
      </w:r>
      <w:r>
        <w:rPr>
          <w:noProof/>
        </w:rPr>
        <w:fldChar w:fldCharType="begin" w:fldLock="1"/>
      </w:r>
      <w:r>
        <w:rPr>
          <w:noProof/>
        </w:rPr>
        <w:instrText xml:space="preserve"> PAGEREF _Toc210117921 \h </w:instrText>
      </w:r>
      <w:r>
        <w:rPr>
          <w:noProof/>
        </w:rPr>
      </w:r>
      <w:r>
        <w:rPr>
          <w:noProof/>
        </w:rPr>
        <w:fldChar w:fldCharType="separate"/>
      </w:r>
      <w:r>
        <w:rPr>
          <w:noProof/>
        </w:rPr>
        <w:t>54</w:t>
      </w:r>
      <w:r>
        <w:rPr>
          <w:noProof/>
        </w:rPr>
        <w:fldChar w:fldCharType="end"/>
      </w:r>
    </w:p>
    <w:p w14:paraId="637FA8E7" w14:textId="7AF9854C"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_Toc210117922 \h </w:instrText>
      </w:r>
      <w:r>
        <w:rPr>
          <w:noProof/>
        </w:rPr>
      </w:r>
      <w:r>
        <w:rPr>
          <w:noProof/>
        </w:rPr>
        <w:fldChar w:fldCharType="separate"/>
      </w:r>
      <w:r>
        <w:rPr>
          <w:noProof/>
        </w:rPr>
        <w:t>54</w:t>
      </w:r>
      <w:r>
        <w:rPr>
          <w:noProof/>
        </w:rPr>
        <w:fldChar w:fldCharType="end"/>
      </w:r>
    </w:p>
    <w:p w14:paraId="337FA3D6" w14:textId="1338D147"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_Toc210117923 \h </w:instrText>
      </w:r>
      <w:r>
        <w:rPr>
          <w:noProof/>
        </w:rPr>
      </w:r>
      <w:r>
        <w:rPr>
          <w:noProof/>
        </w:rPr>
        <w:fldChar w:fldCharType="separate"/>
      </w:r>
      <w:r>
        <w:rPr>
          <w:noProof/>
        </w:rPr>
        <w:t>54</w:t>
      </w:r>
      <w:r>
        <w:rPr>
          <w:noProof/>
        </w:rPr>
        <w:fldChar w:fldCharType="end"/>
      </w:r>
    </w:p>
    <w:p w14:paraId="42BD18EA" w14:textId="618786B2"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_Toc210117924 \h </w:instrText>
      </w:r>
      <w:r>
        <w:rPr>
          <w:noProof/>
        </w:rPr>
      </w:r>
      <w:r>
        <w:rPr>
          <w:noProof/>
        </w:rPr>
        <w:fldChar w:fldCharType="separate"/>
      </w:r>
      <w:r>
        <w:rPr>
          <w:noProof/>
        </w:rPr>
        <w:t>56</w:t>
      </w:r>
      <w:r>
        <w:rPr>
          <w:noProof/>
        </w:rPr>
        <w:fldChar w:fldCharType="end"/>
      </w:r>
    </w:p>
    <w:p w14:paraId="6B71B07B" w14:textId="73345955"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_Toc210117925 \h </w:instrText>
      </w:r>
      <w:r>
        <w:rPr>
          <w:noProof/>
        </w:rPr>
      </w:r>
      <w:r>
        <w:rPr>
          <w:noProof/>
        </w:rPr>
        <w:fldChar w:fldCharType="separate"/>
      </w:r>
      <w:r>
        <w:rPr>
          <w:noProof/>
        </w:rPr>
        <w:t>56</w:t>
      </w:r>
      <w:r>
        <w:rPr>
          <w:noProof/>
        </w:rPr>
        <w:fldChar w:fldCharType="end"/>
      </w:r>
    </w:p>
    <w:p w14:paraId="038C58F8" w14:textId="448EB53D"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7.3a.4.2.1</w:t>
      </w:r>
      <w:r w:rsidRPr="00A34044">
        <w:rPr>
          <w:rFonts w:eastAsia="Courier New"/>
          <w:noProof/>
        </w:rPr>
        <w:tab/>
      </w:r>
      <w:r w:rsidRPr="00A34044">
        <w:rPr>
          <w:rFonts w:ascii="Courier New" w:hAnsi="Courier New" w:cs="Courier New"/>
          <w:noProof/>
        </w:rPr>
        <w:t>MLUpdateFunction</w:t>
      </w:r>
      <w:r>
        <w:rPr>
          <w:noProof/>
        </w:rPr>
        <w:tab/>
      </w:r>
      <w:r>
        <w:rPr>
          <w:noProof/>
        </w:rPr>
        <w:fldChar w:fldCharType="begin" w:fldLock="1"/>
      </w:r>
      <w:r>
        <w:rPr>
          <w:noProof/>
        </w:rPr>
        <w:instrText xml:space="preserve"> PAGEREF _Toc210117926 \h </w:instrText>
      </w:r>
      <w:r>
        <w:rPr>
          <w:noProof/>
        </w:rPr>
      </w:r>
      <w:r>
        <w:rPr>
          <w:noProof/>
        </w:rPr>
        <w:fldChar w:fldCharType="separate"/>
      </w:r>
      <w:r>
        <w:rPr>
          <w:noProof/>
        </w:rPr>
        <w:t>56</w:t>
      </w:r>
      <w:r>
        <w:rPr>
          <w:noProof/>
        </w:rPr>
        <w:fldChar w:fldCharType="end"/>
      </w:r>
    </w:p>
    <w:p w14:paraId="3A3DE65B" w14:textId="6F31E2C4"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7.3a.4.2.1.1</w:t>
      </w:r>
      <w:r w:rsidRPr="00A34044">
        <w:rPr>
          <w:rFonts w:eastAsia="Courier New"/>
          <w:noProof/>
          <w:lang w:eastAsia="zh-CN"/>
        </w:rPr>
        <w:tab/>
        <w:t>Definition</w:t>
      </w:r>
      <w:r>
        <w:rPr>
          <w:noProof/>
        </w:rPr>
        <w:tab/>
      </w:r>
      <w:r>
        <w:rPr>
          <w:noProof/>
        </w:rPr>
        <w:fldChar w:fldCharType="begin" w:fldLock="1"/>
      </w:r>
      <w:r>
        <w:rPr>
          <w:noProof/>
        </w:rPr>
        <w:instrText xml:space="preserve"> PAGEREF _Toc210117927 \h </w:instrText>
      </w:r>
      <w:r>
        <w:rPr>
          <w:noProof/>
        </w:rPr>
      </w:r>
      <w:r>
        <w:rPr>
          <w:noProof/>
        </w:rPr>
        <w:fldChar w:fldCharType="separate"/>
      </w:r>
      <w:r>
        <w:rPr>
          <w:noProof/>
        </w:rPr>
        <w:t>56</w:t>
      </w:r>
      <w:r>
        <w:rPr>
          <w:noProof/>
        </w:rPr>
        <w:fldChar w:fldCharType="end"/>
      </w:r>
    </w:p>
    <w:p w14:paraId="73BAF6BD" w14:textId="01E1D081"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7.3a.4.2.1.2</w:t>
      </w:r>
      <w:r w:rsidRPr="00A34044">
        <w:rPr>
          <w:rFonts w:eastAsia="Courier New"/>
          <w:noProof/>
          <w:lang w:eastAsia="zh-CN"/>
        </w:rPr>
        <w:tab/>
        <w:t>Attributes</w:t>
      </w:r>
      <w:r>
        <w:rPr>
          <w:noProof/>
        </w:rPr>
        <w:tab/>
      </w:r>
      <w:r>
        <w:rPr>
          <w:noProof/>
        </w:rPr>
        <w:fldChar w:fldCharType="begin" w:fldLock="1"/>
      </w:r>
      <w:r>
        <w:rPr>
          <w:noProof/>
        </w:rPr>
        <w:instrText xml:space="preserve"> PAGEREF _Toc210117928 \h </w:instrText>
      </w:r>
      <w:r>
        <w:rPr>
          <w:noProof/>
        </w:rPr>
      </w:r>
      <w:r>
        <w:rPr>
          <w:noProof/>
        </w:rPr>
        <w:fldChar w:fldCharType="separate"/>
      </w:r>
      <w:r>
        <w:rPr>
          <w:noProof/>
        </w:rPr>
        <w:t>56</w:t>
      </w:r>
      <w:r>
        <w:rPr>
          <w:noProof/>
        </w:rPr>
        <w:fldChar w:fldCharType="end"/>
      </w:r>
    </w:p>
    <w:p w14:paraId="6698AE03" w14:textId="15B54B35"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_Toc210117929 \h </w:instrText>
      </w:r>
      <w:r>
        <w:rPr>
          <w:noProof/>
        </w:rPr>
      </w:r>
      <w:r>
        <w:rPr>
          <w:noProof/>
        </w:rPr>
        <w:fldChar w:fldCharType="separate"/>
      </w:r>
      <w:r>
        <w:rPr>
          <w:noProof/>
        </w:rPr>
        <w:t>57</w:t>
      </w:r>
      <w:r>
        <w:rPr>
          <w:noProof/>
        </w:rPr>
        <w:fldChar w:fldCharType="end"/>
      </w:r>
    </w:p>
    <w:p w14:paraId="0A58A4F3" w14:textId="5D5DB015"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_Toc210117930 \h </w:instrText>
      </w:r>
      <w:r>
        <w:rPr>
          <w:noProof/>
        </w:rPr>
      </w:r>
      <w:r>
        <w:rPr>
          <w:noProof/>
        </w:rPr>
        <w:fldChar w:fldCharType="separate"/>
      </w:r>
      <w:r>
        <w:rPr>
          <w:noProof/>
        </w:rPr>
        <w:t>57</w:t>
      </w:r>
      <w:r>
        <w:rPr>
          <w:noProof/>
        </w:rPr>
        <w:fldChar w:fldCharType="end"/>
      </w:r>
    </w:p>
    <w:p w14:paraId="05BCBB6C" w14:textId="1CF0B61C"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7.3a.4.2.2</w:t>
      </w:r>
      <w:r w:rsidRPr="00A34044">
        <w:rPr>
          <w:rFonts w:eastAsia="Courier New"/>
          <w:noProof/>
        </w:rPr>
        <w:tab/>
      </w:r>
      <w:r w:rsidRPr="00A34044">
        <w:rPr>
          <w:rFonts w:ascii="Courier New" w:hAnsi="Courier New" w:cs="Courier New"/>
          <w:noProof/>
        </w:rPr>
        <w:t>MLUpdateRequest</w:t>
      </w:r>
      <w:r>
        <w:rPr>
          <w:noProof/>
        </w:rPr>
        <w:tab/>
      </w:r>
      <w:r>
        <w:rPr>
          <w:noProof/>
        </w:rPr>
        <w:fldChar w:fldCharType="begin" w:fldLock="1"/>
      </w:r>
      <w:r>
        <w:rPr>
          <w:noProof/>
        </w:rPr>
        <w:instrText xml:space="preserve"> PAGEREF _Toc210117931 \h </w:instrText>
      </w:r>
      <w:r>
        <w:rPr>
          <w:noProof/>
        </w:rPr>
      </w:r>
      <w:r>
        <w:rPr>
          <w:noProof/>
        </w:rPr>
        <w:fldChar w:fldCharType="separate"/>
      </w:r>
      <w:r>
        <w:rPr>
          <w:noProof/>
        </w:rPr>
        <w:t>57</w:t>
      </w:r>
      <w:r>
        <w:rPr>
          <w:noProof/>
        </w:rPr>
        <w:fldChar w:fldCharType="end"/>
      </w:r>
    </w:p>
    <w:p w14:paraId="346EDA1A" w14:textId="2B75CB0C"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7.3a.4.2.2.1</w:t>
      </w:r>
      <w:r w:rsidRPr="00A34044">
        <w:rPr>
          <w:rFonts w:eastAsia="Courier New"/>
          <w:noProof/>
          <w:lang w:eastAsia="zh-CN"/>
        </w:rPr>
        <w:tab/>
        <w:t>Definition</w:t>
      </w:r>
      <w:r>
        <w:rPr>
          <w:noProof/>
        </w:rPr>
        <w:tab/>
      </w:r>
      <w:r>
        <w:rPr>
          <w:noProof/>
        </w:rPr>
        <w:fldChar w:fldCharType="begin" w:fldLock="1"/>
      </w:r>
      <w:r>
        <w:rPr>
          <w:noProof/>
        </w:rPr>
        <w:instrText xml:space="preserve"> PAGEREF _Toc210117932 \h </w:instrText>
      </w:r>
      <w:r>
        <w:rPr>
          <w:noProof/>
        </w:rPr>
      </w:r>
      <w:r>
        <w:rPr>
          <w:noProof/>
        </w:rPr>
        <w:fldChar w:fldCharType="separate"/>
      </w:r>
      <w:r>
        <w:rPr>
          <w:noProof/>
        </w:rPr>
        <w:t>57</w:t>
      </w:r>
      <w:r>
        <w:rPr>
          <w:noProof/>
        </w:rPr>
        <w:fldChar w:fldCharType="end"/>
      </w:r>
    </w:p>
    <w:p w14:paraId="1BB1F64F" w14:textId="25B6FA9A"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7.3a.4.2.2.2</w:t>
      </w:r>
      <w:r w:rsidRPr="00A34044">
        <w:rPr>
          <w:rFonts w:eastAsia="Courier New"/>
          <w:noProof/>
          <w:lang w:eastAsia="zh-CN"/>
        </w:rPr>
        <w:tab/>
        <w:t>Attributes</w:t>
      </w:r>
      <w:r>
        <w:rPr>
          <w:noProof/>
        </w:rPr>
        <w:tab/>
      </w:r>
      <w:r>
        <w:rPr>
          <w:noProof/>
        </w:rPr>
        <w:fldChar w:fldCharType="begin" w:fldLock="1"/>
      </w:r>
      <w:r>
        <w:rPr>
          <w:noProof/>
        </w:rPr>
        <w:instrText xml:space="preserve"> PAGEREF _Toc210117933 \h </w:instrText>
      </w:r>
      <w:r>
        <w:rPr>
          <w:noProof/>
        </w:rPr>
      </w:r>
      <w:r>
        <w:rPr>
          <w:noProof/>
        </w:rPr>
        <w:fldChar w:fldCharType="separate"/>
      </w:r>
      <w:r>
        <w:rPr>
          <w:noProof/>
        </w:rPr>
        <w:t>57</w:t>
      </w:r>
      <w:r>
        <w:rPr>
          <w:noProof/>
        </w:rPr>
        <w:fldChar w:fldCharType="end"/>
      </w:r>
    </w:p>
    <w:p w14:paraId="1542E688" w14:textId="00780F2F"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_Toc210117934 \h </w:instrText>
      </w:r>
      <w:r>
        <w:rPr>
          <w:noProof/>
        </w:rPr>
      </w:r>
      <w:r>
        <w:rPr>
          <w:noProof/>
        </w:rPr>
        <w:fldChar w:fldCharType="separate"/>
      </w:r>
      <w:r>
        <w:rPr>
          <w:noProof/>
        </w:rPr>
        <w:t>58</w:t>
      </w:r>
      <w:r>
        <w:rPr>
          <w:noProof/>
        </w:rPr>
        <w:fldChar w:fldCharType="end"/>
      </w:r>
    </w:p>
    <w:p w14:paraId="42929ADD" w14:textId="142EA500"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_Toc210117935 \h </w:instrText>
      </w:r>
      <w:r>
        <w:rPr>
          <w:noProof/>
        </w:rPr>
      </w:r>
      <w:r>
        <w:rPr>
          <w:noProof/>
        </w:rPr>
        <w:fldChar w:fldCharType="separate"/>
      </w:r>
      <w:r>
        <w:rPr>
          <w:noProof/>
        </w:rPr>
        <w:t>58</w:t>
      </w:r>
      <w:r>
        <w:rPr>
          <w:noProof/>
        </w:rPr>
        <w:fldChar w:fldCharType="end"/>
      </w:r>
    </w:p>
    <w:p w14:paraId="0D4BF79D" w14:textId="346CC1AE"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7.3a.4.2.3</w:t>
      </w:r>
      <w:r w:rsidRPr="00A34044">
        <w:rPr>
          <w:rFonts w:eastAsia="Courier New"/>
          <w:noProof/>
        </w:rPr>
        <w:tab/>
      </w:r>
      <w:r w:rsidRPr="00A34044">
        <w:rPr>
          <w:rFonts w:ascii="Courier New" w:hAnsi="Courier New" w:cs="Courier New"/>
          <w:noProof/>
        </w:rPr>
        <w:t>MLUpdateProcess</w:t>
      </w:r>
      <w:r>
        <w:rPr>
          <w:noProof/>
        </w:rPr>
        <w:tab/>
      </w:r>
      <w:r>
        <w:rPr>
          <w:noProof/>
        </w:rPr>
        <w:fldChar w:fldCharType="begin" w:fldLock="1"/>
      </w:r>
      <w:r>
        <w:rPr>
          <w:noProof/>
        </w:rPr>
        <w:instrText xml:space="preserve"> PAGEREF _Toc210117936 \h </w:instrText>
      </w:r>
      <w:r>
        <w:rPr>
          <w:noProof/>
        </w:rPr>
      </w:r>
      <w:r>
        <w:rPr>
          <w:noProof/>
        </w:rPr>
        <w:fldChar w:fldCharType="separate"/>
      </w:r>
      <w:r>
        <w:rPr>
          <w:noProof/>
        </w:rPr>
        <w:t>58</w:t>
      </w:r>
      <w:r>
        <w:rPr>
          <w:noProof/>
        </w:rPr>
        <w:fldChar w:fldCharType="end"/>
      </w:r>
    </w:p>
    <w:p w14:paraId="36670805" w14:textId="2FA96445"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7.3a.4.2.3</w:t>
      </w:r>
      <w:r w:rsidRPr="00A34044">
        <w:rPr>
          <w:rFonts w:eastAsia="Courier New"/>
          <w:noProof/>
          <w:lang w:eastAsia="zh-CN"/>
        </w:rPr>
        <w:t>.1</w:t>
      </w:r>
      <w:r w:rsidRPr="00A34044">
        <w:rPr>
          <w:rFonts w:eastAsia="Courier New"/>
          <w:noProof/>
          <w:lang w:eastAsia="zh-CN"/>
        </w:rPr>
        <w:tab/>
        <w:t>Definition</w:t>
      </w:r>
      <w:r>
        <w:rPr>
          <w:noProof/>
        </w:rPr>
        <w:tab/>
      </w:r>
      <w:r>
        <w:rPr>
          <w:noProof/>
        </w:rPr>
        <w:fldChar w:fldCharType="begin" w:fldLock="1"/>
      </w:r>
      <w:r>
        <w:rPr>
          <w:noProof/>
        </w:rPr>
        <w:instrText xml:space="preserve"> PAGEREF _Toc210117937 \h </w:instrText>
      </w:r>
      <w:r>
        <w:rPr>
          <w:noProof/>
        </w:rPr>
      </w:r>
      <w:r>
        <w:rPr>
          <w:noProof/>
        </w:rPr>
        <w:fldChar w:fldCharType="separate"/>
      </w:r>
      <w:r>
        <w:rPr>
          <w:noProof/>
        </w:rPr>
        <w:t>58</w:t>
      </w:r>
      <w:r>
        <w:rPr>
          <w:noProof/>
        </w:rPr>
        <w:fldChar w:fldCharType="end"/>
      </w:r>
    </w:p>
    <w:p w14:paraId="29AB7452" w14:textId="796D3703"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7.3a.4.2.3</w:t>
      </w:r>
      <w:r w:rsidRPr="00A34044">
        <w:rPr>
          <w:rFonts w:eastAsia="Courier New"/>
          <w:noProof/>
          <w:lang w:eastAsia="zh-CN"/>
        </w:rPr>
        <w:t>.2</w:t>
      </w:r>
      <w:r w:rsidRPr="00A34044">
        <w:rPr>
          <w:rFonts w:eastAsia="Courier New"/>
          <w:noProof/>
          <w:lang w:eastAsia="zh-CN"/>
        </w:rPr>
        <w:tab/>
        <w:t>Attributes</w:t>
      </w:r>
      <w:r>
        <w:rPr>
          <w:noProof/>
        </w:rPr>
        <w:tab/>
      </w:r>
      <w:r>
        <w:rPr>
          <w:noProof/>
        </w:rPr>
        <w:fldChar w:fldCharType="begin" w:fldLock="1"/>
      </w:r>
      <w:r>
        <w:rPr>
          <w:noProof/>
        </w:rPr>
        <w:instrText xml:space="preserve"> PAGEREF _Toc210117938 \h </w:instrText>
      </w:r>
      <w:r>
        <w:rPr>
          <w:noProof/>
        </w:rPr>
      </w:r>
      <w:r>
        <w:rPr>
          <w:noProof/>
        </w:rPr>
        <w:fldChar w:fldCharType="separate"/>
      </w:r>
      <w:r>
        <w:rPr>
          <w:noProof/>
        </w:rPr>
        <w:t>58</w:t>
      </w:r>
      <w:r>
        <w:rPr>
          <w:noProof/>
        </w:rPr>
        <w:fldChar w:fldCharType="end"/>
      </w:r>
    </w:p>
    <w:p w14:paraId="319A32B9" w14:textId="6E796FA6"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7.3a.4.2.3</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_Toc210117939 \h </w:instrText>
      </w:r>
      <w:r>
        <w:rPr>
          <w:noProof/>
        </w:rPr>
      </w:r>
      <w:r>
        <w:rPr>
          <w:noProof/>
        </w:rPr>
        <w:fldChar w:fldCharType="separate"/>
      </w:r>
      <w:r>
        <w:rPr>
          <w:noProof/>
        </w:rPr>
        <w:t>59</w:t>
      </w:r>
      <w:r>
        <w:rPr>
          <w:noProof/>
        </w:rPr>
        <w:fldChar w:fldCharType="end"/>
      </w:r>
    </w:p>
    <w:p w14:paraId="0398C13F" w14:textId="4BE3DA2E"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7.3a.4.2.3</w:t>
      </w:r>
      <w:r>
        <w:rPr>
          <w:noProof/>
          <w:lang w:eastAsia="zh-CN"/>
        </w:rPr>
        <w:t>.4</w:t>
      </w:r>
      <w:r>
        <w:rPr>
          <w:noProof/>
          <w:lang w:eastAsia="zh-CN"/>
        </w:rPr>
        <w:tab/>
        <w:t>Notifications</w:t>
      </w:r>
      <w:r>
        <w:rPr>
          <w:noProof/>
        </w:rPr>
        <w:tab/>
      </w:r>
      <w:r>
        <w:rPr>
          <w:noProof/>
        </w:rPr>
        <w:fldChar w:fldCharType="begin" w:fldLock="1"/>
      </w:r>
      <w:r>
        <w:rPr>
          <w:noProof/>
        </w:rPr>
        <w:instrText xml:space="preserve"> PAGEREF _Toc210117940 \h </w:instrText>
      </w:r>
      <w:r>
        <w:rPr>
          <w:noProof/>
        </w:rPr>
      </w:r>
      <w:r>
        <w:rPr>
          <w:noProof/>
        </w:rPr>
        <w:fldChar w:fldCharType="separate"/>
      </w:r>
      <w:r>
        <w:rPr>
          <w:noProof/>
        </w:rPr>
        <w:t>59</w:t>
      </w:r>
      <w:r>
        <w:rPr>
          <w:noProof/>
        </w:rPr>
        <w:fldChar w:fldCharType="end"/>
      </w:r>
    </w:p>
    <w:p w14:paraId="163A3FCB" w14:textId="553A2D4C"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7.3a.4.2.4</w:t>
      </w:r>
      <w:r w:rsidRPr="00A34044">
        <w:rPr>
          <w:rFonts w:eastAsia="Courier New"/>
          <w:noProof/>
          <w:lang w:val="en-US"/>
        </w:rPr>
        <w:tab/>
      </w:r>
      <w:r w:rsidRPr="00A34044">
        <w:rPr>
          <w:rFonts w:ascii="Courier New" w:hAnsi="Courier New" w:cs="Courier New"/>
          <w:noProof/>
        </w:rPr>
        <w:t>MLUpdateReport</w:t>
      </w:r>
      <w:r>
        <w:rPr>
          <w:noProof/>
        </w:rPr>
        <w:tab/>
      </w:r>
      <w:r>
        <w:rPr>
          <w:noProof/>
        </w:rPr>
        <w:fldChar w:fldCharType="begin" w:fldLock="1"/>
      </w:r>
      <w:r>
        <w:rPr>
          <w:noProof/>
        </w:rPr>
        <w:instrText xml:space="preserve"> PAGEREF _Toc210117941 \h </w:instrText>
      </w:r>
      <w:r>
        <w:rPr>
          <w:noProof/>
        </w:rPr>
      </w:r>
      <w:r>
        <w:rPr>
          <w:noProof/>
        </w:rPr>
        <w:fldChar w:fldCharType="separate"/>
      </w:r>
      <w:r>
        <w:rPr>
          <w:noProof/>
        </w:rPr>
        <w:t>59</w:t>
      </w:r>
      <w:r>
        <w:rPr>
          <w:noProof/>
        </w:rPr>
        <w:fldChar w:fldCharType="end"/>
      </w:r>
    </w:p>
    <w:p w14:paraId="53AE012C" w14:textId="7D2B4815"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7.3a.4.2.4</w:t>
      </w:r>
      <w:r w:rsidRPr="00A34044">
        <w:rPr>
          <w:rFonts w:eastAsia="Courier New"/>
          <w:noProof/>
          <w:lang w:val="en-US" w:eastAsia="zh-CN"/>
        </w:rPr>
        <w:t>.1</w:t>
      </w:r>
      <w:r w:rsidRPr="00A34044">
        <w:rPr>
          <w:rFonts w:eastAsia="Courier New"/>
          <w:noProof/>
          <w:lang w:val="en-US" w:eastAsia="zh-CN"/>
        </w:rPr>
        <w:tab/>
      </w:r>
      <w:r w:rsidRPr="00A34044">
        <w:rPr>
          <w:rFonts w:eastAsia="Courier New"/>
          <w:noProof/>
        </w:rPr>
        <w:t>Definition</w:t>
      </w:r>
      <w:r>
        <w:rPr>
          <w:noProof/>
        </w:rPr>
        <w:tab/>
      </w:r>
      <w:r>
        <w:rPr>
          <w:noProof/>
        </w:rPr>
        <w:fldChar w:fldCharType="begin" w:fldLock="1"/>
      </w:r>
      <w:r>
        <w:rPr>
          <w:noProof/>
        </w:rPr>
        <w:instrText xml:space="preserve"> PAGEREF _Toc210117942 \h </w:instrText>
      </w:r>
      <w:r>
        <w:rPr>
          <w:noProof/>
        </w:rPr>
      </w:r>
      <w:r>
        <w:rPr>
          <w:noProof/>
        </w:rPr>
        <w:fldChar w:fldCharType="separate"/>
      </w:r>
      <w:r>
        <w:rPr>
          <w:noProof/>
        </w:rPr>
        <w:t>59</w:t>
      </w:r>
      <w:r>
        <w:rPr>
          <w:noProof/>
        </w:rPr>
        <w:fldChar w:fldCharType="end"/>
      </w:r>
    </w:p>
    <w:p w14:paraId="556FD830" w14:textId="49CB2931"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7.3a.4.2.4</w:t>
      </w:r>
      <w:r w:rsidRPr="00A34044">
        <w:rPr>
          <w:rFonts w:eastAsia="Courier New"/>
          <w:noProof/>
          <w:lang w:eastAsia="zh-CN"/>
        </w:rPr>
        <w:t>.2</w:t>
      </w:r>
      <w:r w:rsidRPr="00A34044">
        <w:rPr>
          <w:rFonts w:eastAsia="Courier New"/>
          <w:noProof/>
          <w:lang w:eastAsia="zh-CN"/>
        </w:rPr>
        <w:tab/>
      </w:r>
      <w:r w:rsidRPr="00A34044">
        <w:rPr>
          <w:rFonts w:eastAsia="Courier New"/>
          <w:noProof/>
        </w:rPr>
        <w:t>Attributes</w:t>
      </w:r>
      <w:r>
        <w:rPr>
          <w:noProof/>
        </w:rPr>
        <w:tab/>
      </w:r>
      <w:r>
        <w:rPr>
          <w:noProof/>
        </w:rPr>
        <w:fldChar w:fldCharType="begin" w:fldLock="1"/>
      </w:r>
      <w:r>
        <w:rPr>
          <w:noProof/>
        </w:rPr>
        <w:instrText xml:space="preserve"> PAGEREF _Toc210117943 \h </w:instrText>
      </w:r>
      <w:r>
        <w:rPr>
          <w:noProof/>
        </w:rPr>
      </w:r>
      <w:r>
        <w:rPr>
          <w:noProof/>
        </w:rPr>
        <w:fldChar w:fldCharType="separate"/>
      </w:r>
      <w:r>
        <w:rPr>
          <w:noProof/>
        </w:rPr>
        <w:t>59</w:t>
      </w:r>
      <w:r>
        <w:rPr>
          <w:noProof/>
        </w:rPr>
        <w:fldChar w:fldCharType="end"/>
      </w:r>
    </w:p>
    <w:p w14:paraId="3EC59629" w14:textId="77FEF263"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7.3a.4.2.4</w:t>
      </w:r>
      <w:r>
        <w:rPr>
          <w:noProof/>
        </w:rPr>
        <w:t>.3</w:t>
      </w:r>
      <w:r>
        <w:rPr>
          <w:noProof/>
        </w:rPr>
        <w:tab/>
        <w:t>Attribute constraints</w:t>
      </w:r>
      <w:r>
        <w:rPr>
          <w:noProof/>
        </w:rPr>
        <w:tab/>
      </w:r>
      <w:r>
        <w:rPr>
          <w:noProof/>
        </w:rPr>
        <w:fldChar w:fldCharType="begin" w:fldLock="1"/>
      </w:r>
      <w:r>
        <w:rPr>
          <w:noProof/>
        </w:rPr>
        <w:instrText xml:space="preserve"> PAGEREF _Toc210117944 \h </w:instrText>
      </w:r>
      <w:r>
        <w:rPr>
          <w:noProof/>
        </w:rPr>
      </w:r>
      <w:r>
        <w:rPr>
          <w:noProof/>
        </w:rPr>
        <w:fldChar w:fldCharType="separate"/>
      </w:r>
      <w:r>
        <w:rPr>
          <w:noProof/>
        </w:rPr>
        <w:t>60</w:t>
      </w:r>
      <w:r>
        <w:rPr>
          <w:noProof/>
        </w:rPr>
        <w:fldChar w:fldCharType="end"/>
      </w:r>
    </w:p>
    <w:p w14:paraId="3D1E6BE0" w14:textId="153FB28F"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7.3a.4.2.4</w:t>
      </w:r>
      <w:r>
        <w:rPr>
          <w:noProof/>
        </w:rPr>
        <w:t>.4</w:t>
      </w:r>
      <w:r>
        <w:rPr>
          <w:noProof/>
        </w:rPr>
        <w:tab/>
      </w:r>
      <w:r w:rsidRPr="00A34044">
        <w:rPr>
          <w:rFonts w:eastAsia="Courier New"/>
          <w:noProof/>
        </w:rPr>
        <w:t>Notifications</w:t>
      </w:r>
      <w:r>
        <w:rPr>
          <w:noProof/>
        </w:rPr>
        <w:tab/>
      </w:r>
      <w:r>
        <w:rPr>
          <w:noProof/>
        </w:rPr>
        <w:fldChar w:fldCharType="begin" w:fldLock="1"/>
      </w:r>
      <w:r>
        <w:rPr>
          <w:noProof/>
        </w:rPr>
        <w:instrText xml:space="preserve"> PAGEREF _Toc210117945 \h </w:instrText>
      </w:r>
      <w:r>
        <w:rPr>
          <w:noProof/>
        </w:rPr>
      </w:r>
      <w:r>
        <w:rPr>
          <w:noProof/>
        </w:rPr>
        <w:fldChar w:fldCharType="separate"/>
      </w:r>
      <w:r>
        <w:rPr>
          <w:noProof/>
        </w:rPr>
        <w:t>60</w:t>
      </w:r>
      <w:r>
        <w:rPr>
          <w:noProof/>
        </w:rPr>
        <w:fldChar w:fldCharType="end"/>
      </w:r>
    </w:p>
    <w:p w14:paraId="531D4711" w14:textId="0C03B8B2"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7.3a.4.2.5</w:t>
      </w:r>
      <w:r w:rsidRPr="00A34044">
        <w:rPr>
          <w:rFonts w:eastAsia="Courier New"/>
          <w:noProof/>
        </w:rPr>
        <w:tab/>
      </w:r>
      <w:r w:rsidRPr="00A34044">
        <w:rPr>
          <w:rFonts w:ascii="Courier New" w:hAnsi="Courier New" w:cs="Courier New"/>
          <w:noProof/>
        </w:rPr>
        <w:t>A</w:t>
      </w:r>
      <w:r w:rsidRPr="00A34044">
        <w:rPr>
          <w:rFonts w:ascii="Courier New" w:hAnsi="Courier New" w:cs="Courier New"/>
          <w:noProof/>
          <w:lang w:eastAsia="zh-CN"/>
        </w:rPr>
        <w:t>I</w:t>
      </w:r>
      <w:r w:rsidRPr="00A34044">
        <w:rPr>
          <w:rFonts w:ascii="Courier New" w:hAnsi="Courier New" w:cs="Courier New"/>
          <w:noProof/>
        </w:rPr>
        <w:t>MLInferenceFunction</w:t>
      </w:r>
      <w:r>
        <w:rPr>
          <w:noProof/>
        </w:rPr>
        <w:tab/>
      </w:r>
      <w:r>
        <w:rPr>
          <w:noProof/>
        </w:rPr>
        <w:fldChar w:fldCharType="begin" w:fldLock="1"/>
      </w:r>
      <w:r>
        <w:rPr>
          <w:noProof/>
        </w:rPr>
        <w:instrText xml:space="preserve"> PAGEREF _Toc210117946 \h </w:instrText>
      </w:r>
      <w:r>
        <w:rPr>
          <w:noProof/>
        </w:rPr>
      </w:r>
      <w:r>
        <w:rPr>
          <w:noProof/>
        </w:rPr>
        <w:fldChar w:fldCharType="separate"/>
      </w:r>
      <w:r>
        <w:rPr>
          <w:noProof/>
        </w:rPr>
        <w:t>60</w:t>
      </w:r>
      <w:r>
        <w:rPr>
          <w:noProof/>
        </w:rPr>
        <w:fldChar w:fldCharType="end"/>
      </w:r>
    </w:p>
    <w:p w14:paraId="253C3716" w14:textId="44B74205"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7.3a.4.2.5.1</w:t>
      </w:r>
      <w:r w:rsidRPr="00A34044">
        <w:rPr>
          <w:rFonts w:eastAsia="Courier New"/>
          <w:noProof/>
          <w:lang w:eastAsia="zh-CN"/>
        </w:rPr>
        <w:tab/>
      </w:r>
      <w:r w:rsidRPr="00A34044">
        <w:rPr>
          <w:rFonts w:eastAsia="Courier New"/>
          <w:noProof/>
        </w:rPr>
        <w:t>Definition</w:t>
      </w:r>
      <w:r>
        <w:rPr>
          <w:noProof/>
        </w:rPr>
        <w:tab/>
      </w:r>
      <w:r>
        <w:rPr>
          <w:noProof/>
        </w:rPr>
        <w:fldChar w:fldCharType="begin" w:fldLock="1"/>
      </w:r>
      <w:r>
        <w:rPr>
          <w:noProof/>
        </w:rPr>
        <w:instrText xml:space="preserve"> PAGEREF _Toc210117947 \h </w:instrText>
      </w:r>
      <w:r>
        <w:rPr>
          <w:noProof/>
        </w:rPr>
      </w:r>
      <w:r>
        <w:rPr>
          <w:noProof/>
        </w:rPr>
        <w:fldChar w:fldCharType="separate"/>
      </w:r>
      <w:r>
        <w:rPr>
          <w:noProof/>
        </w:rPr>
        <w:t>60</w:t>
      </w:r>
      <w:r>
        <w:rPr>
          <w:noProof/>
        </w:rPr>
        <w:fldChar w:fldCharType="end"/>
      </w:r>
    </w:p>
    <w:p w14:paraId="121A0DA7" w14:textId="7160C617"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7.3a.4.2.5.2</w:t>
      </w:r>
      <w:r w:rsidRPr="00A34044">
        <w:rPr>
          <w:rFonts w:eastAsia="Courier New"/>
          <w:noProof/>
          <w:lang w:eastAsia="zh-CN"/>
        </w:rPr>
        <w:tab/>
        <w:t>Attributes</w:t>
      </w:r>
      <w:r>
        <w:rPr>
          <w:noProof/>
        </w:rPr>
        <w:tab/>
      </w:r>
      <w:r>
        <w:rPr>
          <w:noProof/>
        </w:rPr>
        <w:fldChar w:fldCharType="begin" w:fldLock="1"/>
      </w:r>
      <w:r>
        <w:rPr>
          <w:noProof/>
        </w:rPr>
        <w:instrText xml:space="preserve"> PAGEREF _Toc210117948 \h </w:instrText>
      </w:r>
      <w:r>
        <w:rPr>
          <w:noProof/>
        </w:rPr>
      </w:r>
      <w:r>
        <w:rPr>
          <w:noProof/>
        </w:rPr>
        <w:fldChar w:fldCharType="separate"/>
      </w:r>
      <w:r>
        <w:rPr>
          <w:noProof/>
        </w:rPr>
        <w:t>60</w:t>
      </w:r>
      <w:r>
        <w:rPr>
          <w:noProof/>
        </w:rPr>
        <w:fldChar w:fldCharType="end"/>
      </w:r>
    </w:p>
    <w:p w14:paraId="0C8A7E29" w14:textId="0E3A6D6D"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7.3a.4.2.5</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_Toc210117949 \h </w:instrText>
      </w:r>
      <w:r>
        <w:rPr>
          <w:noProof/>
        </w:rPr>
      </w:r>
      <w:r>
        <w:rPr>
          <w:noProof/>
        </w:rPr>
        <w:fldChar w:fldCharType="separate"/>
      </w:r>
      <w:r>
        <w:rPr>
          <w:noProof/>
        </w:rPr>
        <w:t>60</w:t>
      </w:r>
      <w:r>
        <w:rPr>
          <w:noProof/>
        </w:rPr>
        <w:fldChar w:fldCharType="end"/>
      </w:r>
    </w:p>
    <w:p w14:paraId="3816B11A" w14:textId="66DA1299"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_Toc210117950 \h </w:instrText>
      </w:r>
      <w:r>
        <w:rPr>
          <w:noProof/>
        </w:rPr>
      </w:r>
      <w:r>
        <w:rPr>
          <w:noProof/>
        </w:rPr>
        <w:fldChar w:fldCharType="separate"/>
      </w:r>
      <w:r>
        <w:rPr>
          <w:noProof/>
        </w:rPr>
        <w:t>60</w:t>
      </w:r>
      <w:r>
        <w:rPr>
          <w:noProof/>
        </w:rPr>
        <w:fldChar w:fldCharType="end"/>
      </w:r>
    </w:p>
    <w:p w14:paraId="599513DA" w14:textId="757EAA06" w:rsidR="00B77F06" w:rsidRDefault="00B77F06">
      <w:pPr>
        <w:pStyle w:val="TOC5"/>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7.3a.4.2.6</w:t>
      </w:r>
      <w:r w:rsidRPr="00A34044">
        <w:rPr>
          <w:rFonts w:eastAsia="Courier New"/>
          <w:noProof/>
        </w:rPr>
        <w:tab/>
      </w:r>
      <w:r w:rsidRPr="00A34044">
        <w:rPr>
          <w:rFonts w:ascii="Courier New" w:hAnsi="Courier New" w:cs="Courier New"/>
          <w:noProof/>
        </w:rPr>
        <w:t>AIMLInferenceReport</w:t>
      </w:r>
      <w:r>
        <w:rPr>
          <w:noProof/>
        </w:rPr>
        <w:tab/>
      </w:r>
      <w:r>
        <w:rPr>
          <w:noProof/>
        </w:rPr>
        <w:fldChar w:fldCharType="begin" w:fldLock="1"/>
      </w:r>
      <w:r>
        <w:rPr>
          <w:noProof/>
        </w:rPr>
        <w:instrText xml:space="preserve"> PAGEREF _Toc210117951 \h </w:instrText>
      </w:r>
      <w:r>
        <w:rPr>
          <w:noProof/>
        </w:rPr>
      </w:r>
      <w:r>
        <w:rPr>
          <w:noProof/>
        </w:rPr>
        <w:fldChar w:fldCharType="separate"/>
      </w:r>
      <w:r>
        <w:rPr>
          <w:noProof/>
        </w:rPr>
        <w:t>61</w:t>
      </w:r>
      <w:r>
        <w:rPr>
          <w:noProof/>
        </w:rPr>
        <w:fldChar w:fldCharType="end"/>
      </w:r>
    </w:p>
    <w:p w14:paraId="47277121" w14:textId="17E898DF"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7.3a.4.2.6.1</w:t>
      </w:r>
      <w:r w:rsidRPr="00A34044">
        <w:rPr>
          <w:rFonts w:eastAsia="Courier New"/>
          <w:noProof/>
          <w:lang w:eastAsia="zh-CN"/>
        </w:rPr>
        <w:tab/>
        <w:t>Definition</w:t>
      </w:r>
      <w:r>
        <w:rPr>
          <w:noProof/>
        </w:rPr>
        <w:tab/>
      </w:r>
      <w:r>
        <w:rPr>
          <w:noProof/>
        </w:rPr>
        <w:fldChar w:fldCharType="begin" w:fldLock="1"/>
      </w:r>
      <w:r>
        <w:rPr>
          <w:noProof/>
        </w:rPr>
        <w:instrText xml:space="preserve"> PAGEREF _Toc210117952 \h </w:instrText>
      </w:r>
      <w:r>
        <w:rPr>
          <w:noProof/>
        </w:rPr>
      </w:r>
      <w:r>
        <w:rPr>
          <w:noProof/>
        </w:rPr>
        <w:fldChar w:fldCharType="separate"/>
      </w:r>
      <w:r>
        <w:rPr>
          <w:noProof/>
        </w:rPr>
        <w:t>61</w:t>
      </w:r>
      <w:r>
        <w:rPr>
          <w:noProof/>
        </w:rPr>
        <w:fldChar w:fldCharType="end"/>
      </w:r>
    </w:p>
    <w:p w14:paraId="4F2BDE26" w14:textId="3984E713"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7.3a.4.2.6.2</w:t>
      </w:r>
      <w:r w:rsidRPr="00A34044">
        <w:rPr>
          <w:rFonts w:eastAsia="Courier New"/>
          <w:noProof/>
          <w:lang w:eastAsia="zh-CN"/>
        </w:rPr>
        <w:tab/>
        <w:t>Attributes</w:t>
      </w:r>
      <w:r>
        <w:rPr>
          <w:noProof/>
        </w:rPr>
        <w:tab/>
      </w:r>
      <w:r>
        <w:rPr>
          <w:noProof/>
        </w:rPr>
        <w:fldChar w:fldCharType="begin" w:fldLock="1"/>
      </w:r>
      <w:r>
        <w:rPr>
          <w:noProof/>
        </w:rPr>
        <w:instrText xml:space="preserve"> PAGEREF _Toc210117953 \h </w:instrText>
      </w:r>
      <w:r>
        <w:rPr>
          <w:noProof/>
        </w:rPr>
      </w:r>
      <w:r>
        <w:rPr>
          <w:noProof/>
        </w:rPr>
        <w:fldChar w:fldCharType="separate"/>
      </w:r>
      <w:r>
        <w:rPr>
          <w:noProof/>
        </w:rPr>
        <w:t>61</w:t>
      </w:r>
      <w:r>
        <w:rPr>
          <w:noProof/>
        </w:rPr>
        <w:fldChar w:fldCharType="end"/>
      </w:r>
    </w:p>
    <w:p w14:paraId="60F62581" w14:textId="63364A53"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7.3a.4.2.6.3</w:t>
      </w:r>
      <w:r w:rsidRPr="00A34044">
        <w:rPr>
          <w:rFonts w:eastAsia="Courier New"/>
          <w:noProof/>
          <w:lang w:eastAsia="zh-CN"/>
        </w:rPr>
        <w:tab/>
        <w:t>Attribute constraints</w:t>
      </w:r>
      <w:r>
        <w:rPr>
          <w:noProof/>
        </w:rPr>
        <w:tab/>
      </w:r>
      <w:r>
        <w:rPr>
          <w:noProof/>
        </w:rPr>
        <w:fldChar w:fldCharType="begin" w:fldLock="1"/>
      </w:r>
      <w:r>
        <w:rPr>
          <w:noProof/>
        </w:rPr>
        <w:instrText xml:space="preserve"> PAGEREF _Toc210117954 \h </w:instrText>
      </w:r>
      <w:r>
        <w:rPr>
          <w:noProof/>
        </w:rPr>
      </w:r>
      <w:r>
        <w:rPr>
          <w:noProof/>
        </w:rPr>
        <w:fldChar w:fldCharType="separate"/>
      </w:r>
      <w:r>
        <w:rPr>
          <w:noProof/>
        </w:rPr>
        <w:t>61</w:t>
      </w:r>
      <w:r>
        <w:rPr>
          <w:noProof/>
        </w:rPr>
        <w:fldChar w:fldCharType="end"/>
      </w:r>
    </w:p>
    <w:p w14:paraId="5E09AD90" w14:textId="6900ECD3" w:rsidR="00B77F06" w:rsidRDefault="00B77F06">
      <w:pPr>
        <w:pStyle w:val="TOC6"/>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7.3a.4.2.6.4</w:t>
      </w:r>
      <w:r w:rsidRPr="00A34044">
        <w:rPr>
          <w:rFonts w:eastAsia="Courier New"/>
          <w:noProof/>
          <w:lang w:eastAsia="zh-CN"/>
        </w:rPr>
        <w:tab/>
        <w:t>Notifications</w:t>
      </w:r>
      <w:r>
        <w:rPr>
          <w:noProof/>
        </w:rPr>
        <w:tab/>
      </w:r>
      <w:r>
        <w:rPr>
          <w:noProof/>
        </w:rPr>
        <w:fldChar w:fldCharType="begin" w:fldLock="1"/>
      </w:r>
      <w:r>
        <w:rPr>
          <w:noProof/>
        </w:rPr>
        <w:instrText xml:space="preserve"> PAGEREF _Toc210117955 \h </w:instrText>
      </w:r>
      <w:r>
        <w:rPr>
          <w:noProof/>
        </w:rPr>
      </w:r>
      <w:r>
        <w:rPr>
          <w:noProof/>
        </w:rPr>
        <w:fldChar w:fldCharType="separate"/>
      </w:r>
      <w:r>
        <w:rPr>
          <w:noProof/>
        </w:rPr>
        <w:t>61</w:t>
      </w:r>
      <w:r>
        <w:rPr>
          <w:noProof/>
        </w:rPr>
        <w:fldChar w:fldCharType="end"/>
      </w:r>
    </w:p>
    <w:p w14:paraId="34545623" w14:textId="4C0EC947"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_Toc210117956 \h </w:instrText>
      </w:r>
      <w:r>
        <w:rPr>
          <w:noProof/>
        </w:rPr>
      </w:r>
      <w:r>
        <w:rPr>
          <w:noProof/>
        </w:rPr>
        <w:fldChar w:fldCharType="separate"/>
      </w:r>
      <w:r>
        <w:rPr>
          <w:noProof/>
        </w:rPr>
        <w:t>61</w:t>
      </w:r>
      <w:r>
        <w:rPr>
          <w:noProof/>
        </w:rPr>
        <w:fldChar w:fldCharType="end"/>
      </w:r>
    </w:p>
    <w:p w14:paraId="22795AFA" w14:textId="06288A74"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r>
      <w:r w:rsidRPr="00A34044">
        <w:rPr>
          <w:rFonts w:ascii="Courier New" w:hAnsi="Courier New" w:cs="Courier New"/>
          <w:noProof/>
        </w:rPr>
        <w:t>ModelPerformance &lt;&lt;dataType&gt;&gt;</w:t>
      </w:r>
      <w:r>
        <w:rPr>
          <w:noProof/>
        </w:rPr>
        <w:tab/>
      </w:r>
      <w:r>
        <w:rPr>
          <w:noProof/>
        </w:rPr>
        <w:fldChar w:fldCharType="begin" w:fldLock="1"/>
      </w:r>
      <w:r>
        <w:rPr>
          <w:noProof/>
        </w:rPr>
        <w:instrText xml:space="preserve"> PAGEREF _Toc210117957 \h </w:instrText>
      </w:r>
      <w:r>
        <w:rPr>
          <w:noProof/>
        </w:rPr>
      </w:r>
      <w:r>
        <w:rPr>
          <w:noProof/>
        </w:rPr>
        <w:fldChar w:fldCharType="separate"/>
      </w:r>
      <w:r>
        <w:rPr>
          <w:noProof/>
        </w:rPr>
        <w:t>61</w:t>
      </w:r>
      <w:r>
        <w:rPr>
          <w:noProof/>
        </w:rPr>
        <w:fldChar w:fldCharType="end"/>
      </w:r>
    </w:p>
    <w:p w14:paraId="24A3EFA1" w14:textId="251D4320"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_Toc210117958 \h </w:instrText>
      </w:r>
      <w:r>
        <w:rPr>
          <w:noProof/>
        </w:rPr>
      </w:r>
      <w:r>
        <w:rPr>
          <w:noProof/>
        </w:rPr>
        <w:fldChar w:fldCharType="separate"/>
      </w:r>
      <w:r>
        <w:rPr>
          <w:noProof/>
        </w:rPr>
        <w:t>61</w:t>
      </w:r>
      <w:r>
        <w:rPr>
          <w:noProof/>
        </w:rPr>
        <w:fldChar w:fldCharType="end"/>
      </w:r>
    </w:p>
    <w:p w14:paraId="402CBFEA" w14:textId="47A1D37E"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_Toc210117959 \h </w:instrText>
      </w:r>
      <w:r>
        <w:rPr>
          <w:noProof/>
        </w:rPr>
      </w:r>
      <w:r>
        <w:rPr>
          <w:noProof/>
        </w:rPr>
        <w:fldChar w:fldCharType="separate"/>
      </w:r>
      <w:r>
        <w:rPr>
          <w:noProof/>
        </w:rPr>
        <w:t>61</w:t>
      </w:r>
      <w:r>
        <w:rPr>
          <w:noProof/>
        </w:rPr>
        <w:fldChar w:fldCharType="end"/>
      </w:r>
    </w:p>
    <w:p w14:paraId="0FCB5857" w14:textId="4F9EEE91"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_Toc210117960 \h </w:instrText>
      </w:r>
      <w:r>
        <w:rPr>
          <w:noProof/>
        </w:rPr>
      </w:r>
      <w:r>
        <w:rPr>
          <w:noProof/>
        </w:rPr>
        <w:fldChar w:fldCharType="separate"/>
      </w:r>
      <w:r>
        <w:rPr>
          <w:noProof/>
        </w:rPr>
        <w:t>62</w:t>
      </w:r>
      <w:r>
        <w:rPr>
          <w:noProof/>
        </w:rPr>
        <w:fldChar w:fldCharType="end"/>
      </w:r>
    </w:p>
    <w:p w14:paraId="0708BD67" w14:textId="0751D729"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_Toc210117961 \h </w:instrText>
      </w:r>
      <w:r>
        <w:rPr>
          <w:noProof/>
        </w:rPr>
      </w:r>
      <w:r>
        <w:rPr>
          <w:noProof/>
        </w:rPr>
        <w:fldChar w:fldCharType="separate"/>
      </w:r>
      <w:r>
        <w:rPr>
          <w:noProof/>
        </w:rPr>
        <w:t>62</w:t>
      </w:r>
      <w:r>
        <w:rPr>
          <w:noProof/>
        </w:rPr>
        <w:fldChar w:fldCharType="end"/>
      </w:r>
    </w:p>
    <w:p w14:paraId="7556C9F1" w14:textId="4F3FE95C"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noProof/>
        </w:rPr>
        <w:tab/>
      </w:r>
      <w:r w:rsidRPr="00A34044">
        <w:rPr>
          <w:rFonts w:ascii="Courier New" w:hAnsi="Courier New" w:cs="Courier New"/>
          <w:noProof/>
        </w:rPr>
        <w:t>Void</w:t>
      </w:r>
      <w:r>
        <w:rPr>
          <w:noProof/>
        </w:rPr>
        <w:tab/>
      </w:r>
      <w:r>
        <w:rPr>
          <w:noProof/>
        </w:rPr>
        <w:fldChar w:fldCharType="begin" w:fldLock="1"/>
      </w:r>
      <w:r>
        <w:rPr>
          <w:noProof/>
        </w:rPr>
        <w:instrText xml:space="preserve"> PAGEREF _Toc210117962 \h </w:instrText>
      </w:r>
      <w:r>
        <w:rPr>
          <w:noProof/>
        </w:rPr>
      </w:r>
      <w:r>
        <w:rPr>
          <w:noProof/>
        </w:rPr>
        <w:fldChar w:fldCharType="separate"/>
      </w:r>
      <w:r>
        <w:rPr>
          <w:noProof/>
        </w:rPr>
        <w:t>62</w:t>
      </w:r>
      <w:r>
        <w:rPr>
          <w:noProof/>
        </w:rPr>
        <w:fldChar w:fldCharType="end"/>
      </w:r>
    </w:p>
    <w:p w14:paraId="1D8E253A" w14:textId="25B354D3"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noProof/>
        </w:rPr>
        <w:tab/>
      </w:r>
      <w:r w:rsidRPr="00A34044">
        <w:rPr>
          <w:rFonts w:ascii="Courier New" w:hAnsi="Courier New" w:cs="Courier New"/>
          <w:noProof/>
        </w:rPr>
        <w:t>MLContext &lt;&lt;dataType&gt;&gt;</w:t>
      </w:r>
      <w:r>
        <w:rPr>
          <w:noProof/>
        </w:rPr>
        <w:tab/>
      </w:r>
      <w:r>
        <w:rPr>
          <w:noProof/>
        </w:rPr>
        <w:fldChar w:fldCharType="begin" w:fldLock="1"/>
      </w:r>
      <w:r>
        <w:rPr>
          <w:noProof/>
        </w:rPr>
        <w:instrText xml:space="preserve"> PAGEREF _Toc210117963 \h </w:instrText>
      </w:r>
      <w:r>
        <w:rPr>
          <w:noProof/>
        </w:rPr>
      </w:r>
      <w:r>
        <w:rPr>
          <w:noProof/>
        </w:rPr>
        <w:fldChar w:fldCharType="separate"/>
      </w:r>
      <w:r>
        <w:rPr>
          <w:noProof/>
        </w:rPr>
        <w:t>62</w:t>
      </w:r>
      <w:r>
        <w:rPr>
          <w:noProof/>
        </w:rPr>
        <w:fldChar w:fldCharType="end"/>
      </w:r>
    </w:p>
    <w:p w14:paraId="7136F384" w14:textId="3EA3428D"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_Toc210117964 \h </w:instrText>
      </w:r>
      <w:r>
        <w:rPr>
          <w:noProof/>
        </w:rPr>
      </w:r>
      <w:r>
        <w:rPr>
          <w:noProof/>
        </w:rPr>
        <w:fldChar w:fldCharType="separate"/>
      </w:r>
      <w:r>
        <w:rPr>
          <w:noProof/>
        </w:rPr>
        <w:t>62</w:t>
      </w:r>
      <w:r>
        <w:rPr>
          <w:noProof/>
        </w:rPr>
        <w:fldChar w:fldCharType="end"/>
      </w:r>
    </w:p>
    <w:p w14:paraId="6428F9CD" w14:textId="7319D4EF"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_Toc210117965 \h </w:instrText>
      </w:r>
      <w:r>
        <w:rPr>
          <w:noProof/>
        </w:rPr>
      </w:r>
      <w:r>
        <w:rPr>
          <w:noProof/>
        </w:rPr>
        <w:fldChar w:fldCharType="separate"/>
      </w:r>
      <w:r>
        <w:rPr>
          <w:noProof/>
        </w:rPr>
        <w:t>62</w:t>
      </w:r>
      <w:r>
        <w:rPr>
          <w:noProof/>
        </w:rPr>
        <w:fldChar w:fldCharType="end"/>
      </w:r>
    </w:p>
    <w:p w14:paraId="13040837" w14:textId="556D9861"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_Toc210117966 \h </w:instrText>
      </w:r>
      <w:r>
        <w:rPr>
          <w:noProof/>
        </w:rPr>
      </w:r>
      <w:r>
        <w:rPr>
          <w:noProof/>
        </w:rPr>
        <w:fldChar w:fldCharType="separate"/>
      </w:r>
      <w:r>
        <w:rPr>
          <w:noProof/>
        </w:rPr>
        <w:t>62</w:t>
      </w:r>
      <w:r>
        <w:rPr>
          <w:noProof/>
        </w:rPr>
        <w:fldChar w:fldCharType="end"/>
      </w:r>
    </w:p>
    <w:p w14:paraId="1CBBD82F" w14:textId="69077F4A"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_Toc210117967 \h </w:instrText>
      </w:r>
      <w:r>
        <w:rPr>
          <w:noProof/>
        </w:rPr>
      </w:r>
      <w:r>
        <w:rPr>
          <w:noProof/>
        </w:rPr>
        <w:fldChar w:fldCharType="separate"/>
      </w:r>
      <w:r>
        <w:rPr>
          <w:noProof/>
        </w:rPr>
        <w:t>62</w:t>
      </w:r>
      <w:r>
        <w:rPr>
          <w:noProof/>
        </w:rPr>
        <w:fldChar w:fldCharType="end"/>
      </w:r>
    </w:p>
    <w:p w14:paraId="6D61515F" w14:textId="43B87401"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noProof/>
        </w:rPr>
        <w:tab/>
      </w:r>
      <w:r w:rsidRPr="00A34044">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_Toc210117968 \h </w:instrText>
      </w:r>
      <w:r>
        <w:rPr>
          <w:noProof/>
        </w:rPr>
      </w:r>
      <w:r>
        <w:rPr>
          <w:noProof/>
        </w:rPr>
        <w:fldChar w:fldCharType="separate"/>
      </w:r>
      <w:r>
        <w:rPr>
          <w:noProof/>
        </w:rPr>
        <w:t>62</w:t>
      </w:r>
      <w:r>
        <w:rPr>
          <w:noProof/>
        </w:rPr>
        <w:fldChar w:fldCharType="end"/>
      </w:r>
    </w:p>
    <w:p w14:paraId="497BA298" w14:textId="4344850D"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noProof/>
        </w:rPr>
        <w:tab/>
        <w:t>Definition</w:t>
      </w:r>
      <w:r>
        <w:rPr>
          <w:noProof/>
        </w:rPr>
        <w:tab/>
      </w:r>
      <w:r>
        <w:rPr>
          <w:noProof/>
        </w:rPr>
        <w:fldChar w:fldCharType="begin" w:fldLock="1"/>
      </w:r>
      <w:r>
        <w:rPr>
          <w:noProof/>
        </w:rPr>
        <w:instrText xml:space="preserve"> PAGEREF _Toc210117969 \h </w:instrText>
      </w:r>
      <w:r>
        <w:rPr>
          <w:noProof/>
        </w:rPr>
      </w:r>
      <w:r>
        <w:rPr>
          <w:noProof/>
        </w:rPr>
        <w:fldChar w:fldCharType="separate"/>
      </w:r>
      <w:r>
        <w:rPr>
          <w:noProof/>
        </w:rPr>
        <w:t>62</w:t>
      </w:r>
      <w:r>
        <w:rPr>
          <w:noProof/>
        </w:rPr>
        <w:fldChar w:fldCharType="end"/>
      </w:r>
    </w:p>
    <w:p w14:paraId="27198F71" w14:textId="463D72A9"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noProof/>
        </w:rPr>
        <w:tab/>
        <w:t>Attributes</w:t>
      </w:r>
      <w:r>
        <w:rPr>
          <w:noProof/>
        </w:rPr>
        <w:tab/>
      </w:r>
      <w:r>
        <w:rPr>
          <w:noProof/>
        </w:rPr>
        <w:fldChar w:fldCharType="begin" w:fldLock="1"/>
      </w:r>
      <w:r>
        <w:rPr>
          <w:noProof/>
        </w:rPr>
        <w:instrText xml:space="preserve"> PAGEREF _Toc210117970 \h </w:instrText>
      </w:r>
      <w:r>
        <w:rPr>
          <w:noProof/>
        </w:rPr>
      </w:r>
      <w:r>
        <w:rPr>
          <w:noProof/>
        </w:rPr>
        <w:fldChar w:fldCharType="separate"/>
      </w:r>
      <w:r>
        <w:rPr>
          <w:noProof/>
        </w:rPr>
        <w:t>63</w:t>
      </w:r>
      <w:r>
        <w:rPr>
          <w:noProof/>
        </w:rPr>
        <w:fldChar w:fldCharType="end"/>
      </w:r>
    </w:p>
    <w:p w14:paraId="1AA09CF2" w14:textId="36B3EBD2"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noProof/>
        </w:rPr>
        <w:tab/>
        <w:t>Attribute constraints</w:t>
      </w:r>
      <w:r>
        <w:rPr>
          <w:noProof/>
        </w:rPr>
        <w:tab/>
      </w:r>
      <w:r>
        <w:rPr>
          <w:noProof/>
        </w:rPr>
        <w:fldChar w:fldCharType="begin" w:fldLock="1"/>
      </w:r>
      <w:r>
        <w:rPr>
          <w:noProof/>
        </w:rPr>
        <w:instrText xml:space="preserve"> PAGEREF _Toc210117971 \h </w:instrText>
      </w:r>
      <w:r>
        <w:rPr>
          <w:noProof/>
        </w:rPr>
      </w:r>
      <w:r>
        <w:rPr>
          <w:noProof/>
        </w:rPr>
        <w:fldChar w:fldCharType="separate"/>
      </w:r>
      <w:r>
        <w:rPr>
          <w:noProof/>
        </w:rPr>
        <w:t>63</w:t>
      </w:r>
      <w:r>
        <w:rPr>
          <w:noProof/>
        </w:rPr>
        <w:fldChar w:fldCharType="end"/>
      </w:r>
    </w:p>
    <w:p w14:paraId="1EB1C0EA" w14:textId="28654FD4"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noProof/>
        </w:rPr>
        <w:tab/>
        <w:t>Notifications</w:t>
      </w:r>
      <w:r>
        <w:rPr>
          <w:noProof/>
        </w:rPr>
        <w:tab/>
      </w:r>
      <w:r>
        <w:rPr>
          <w:noProof/>
        </w:rPr>
        <w:fldChar w:fldCharType="begin" w:fldLock="1"/>
      </w:r>
      <w:r>
        <w:rPr>
          <w:noProof/>
        </w:rPr>
        <w:instrText xml:space="preserve"> PAGEREF _Toc210117972 \h </w:instrText>
      </w:r>
      <w:r>
        <w:rPr>
          <w:noProof/>
        </w:rPr>
      </w:r>
      <w:r>
        <w:rPr>
          <w:noProof/>
        </w:rPr>
        <w:fldChar w:fldCharType="separate"/>
      </w:r>
      <w:r>
        <w:rPr>
          <w:noProof/>
        </w:rPr>
        <w:t>63</w:t>
      </w:r>
      <w:r>
        <w:rPr>
          <w:noProof/>
        </w:rPr>
        <w:fldChar w:fldCharType="end"/>
      </w:r>
    </w:p>
    <w:p w14:paraId="2442920C" w14:textId="0CFFF862"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noProof/>
        </w:rPr>
        <w:tab/>
      </w:r>
      <w:r w:rsidRPr="00A34044">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_Toc210117973 \h </w:instrText>
      </w:r>
      <w:r>
        <w:rPr>
          <w:noProof/>
        </w:rPr>
      </w:r>
      <w:r>
        <w:rPr>
          <w:noProof/>
        </w:rPr>
        <w:fldChar w:fldCharType="separate"/>
      </w:r>
      <w:r>
        <w:rPr>
          <w:noProof/>
        </w:rPr>
        <w:t>63</w:t>
      </w:r>
      <w:r>
        <w:rPr>
          <w:noProof/>
        </w:rPr>
        <w:fldChar w:fldCharType="end"/>
      </w:r>
    </w:p>
    <w:p w14:paraId="28E9A350" w14:textId="3A5F301B"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7.4.5.1</w:t>
      </w:r>
      <w:r w:rsidRPr="00A34044">
        <w:rPr>
          <w:rFonts w:eastAsia="Courier New"/>
          <w:noProof/>
        </w:rPr>
        <w:tab/>
        <w:t>Definition</w:t>
      </w:r>
      <w:r>
        <w:rPr>
          <w:noProof/>
        </w:rPr>
        <w:tab/>
      </w:r>
      <w:r>
        <w:rPr>
          <w:noProof/>
        </w:rPr>
        <w:fldChar w:fldCharType="begin" w:fldLock="1"/>
      </w:r>
      <w:r>
        <w:rPr>
          <w:noProof/>
        </w:rPr>
        <w:instrText xml:space="preserve"> PAGEREF _Toc210117974 \h </w:instrText>
      </w:r>
      <w:r>
        <w:rPr>
          <w:noProof/>
        </w:rPr>
      </w:r>
      <w:r>
        <w:rPr>
          <w:noProof/>
        </w:rPr>
        <w:fldChar w:fldCharType="separate"/>
      </w:r>
      <w:r>
        <w:rPr>
          <w:noProof/>
        </w:rPr>
        <w:t>63</w:t>
      </w:r>
      <w:r>
        <w:rPr>
          <w:noProof/>
        </w:rPr>
        <w:fldChar w:fldCharType="end"/>
      </w:r>
    </w:p>
    <w:p w14:paraId="262AFC72" w14:textId="5A1819A5"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7.4.5</w:t>
      </w:r>
      <w:r w:rsidRPr="00A34044">
        <w:rPr>
          <w:rFonts w:eastAsia="Courier New"/>
          <w:noProof/>
          <w:lang w:eastAsia="zh-CN"/>
        </w:rPr>
        <w:t>.2</w:t>
      </w:r>
      <w:r w:rsidRPr="00A34044">
        <w:rPr>
          <w:rFonts w:eastAsia="Courier New"/>
          <w:noProof/>
          <w:lang w:eastAsia="zh-CN"/>
        </w:rPr>
        <w:tab/>
        <w:t>Attributes</w:t>
      </w:r>
      <w:r>
        <w:rPr>
          <w:noProof/>
        </w:rPr>
        <w:tab/>
      </w:r>
      <w:r>
        <w:rPr>
          <w:noProof/>
        </w:rPr>
        <w:fldChar w:fldCharType="begin" w:fldLock="1"/>
      </w:r>
      <w:r>
        <w:rPr>
          <w:noProof/>
        </w:rPr>
        <w:instrText xml:space="preserve"> PAGEREF _Toc210117975 \h </w:instrText>
      </w:r>
      <w:r>
        <w:rPr>
          <w:noProof/>
        </w:rPr>
      </w:r>
      <w:r>
        <w:rPr>
          <w:noProof/>
        </w:rPr>
        <w:fldChar w:fldCharType="separate"/>
      </w:r>
      <w:r>
        <w:rPr>
          <w:noProof/>
        </w:rPr>
        <w:t>63</w:t>
      </w:r>
      <w:r>
        <w:rPr>
          <w:noProof/>
        </w:rPr>
        <w:fldChar w:fldCharType="end"/>
      </w:r>
    </w:p>
    <w:p w14:paraId="5A2366B9" w14:textId="3AA4CB16"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noProof/>
        </w:rPr>
        <w:tab/>
        <w:t>Attribute constraints</w:t>
      </w:r>
      <w:r>
        <w:rPr>
          <w:noProof/>
        </w:rPr>
        <w:tab/>
      </w:r>
      <w:r>
        <w:rPr>
          <w:noProof/>
        </w:rPr>
        <w:fldChar w:fldCharType="begin" w:fldLock="1"/>
      </w:r>
      <w:r>
        <w:rPr>
          <w:noProof/>
        </w:rPr>
        <w:instrText xml:space="preserve"> PAGEREF _Toc210117976 \h </w:instrText>
      </w:r>
      <w:r>
        <w:rPr>
          <w:noProof/>
        </w:rPr>
      </w:r>
      <w:r>
        <w:rPr>
          <w:noProof/>
        </w:rPr>
        <w:fldChar w:fldCharType="separate"/>
      </w:r>
      <w:r>
        <w:rPr>
          <w:noProof/>
        </w:rPr>
        <w:t>64</w:t>
      </w:r>
      <w:r>
        <w:rPr>
          <w:noProof/>
        </w:rPr>
        <w:fldChar w:fldCharType="end"/>
      </w:r>
    </w:p>
    <w:p w14:paraId="1B28A1B9" w14:textId="7FA252DC"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noProof/>
        </w:rPr>
        <w:tab/>
        <w:t>Notifications</w:t>
      </w:r>
      <w:r>
        <w:rPr>
          <w:noProof/>
        </w:rPr>
        <w:tab/>
      </w:r>
      <w:r>
        <w:rPr>
          <w:noProof/>
        </w:rPr>
        <w:fldChar w:fldCharType="begin" w:fldLock="1"/>
      </w:r>
      <w:r>
        <w:rPr>
          <w:noProof/>
        </w:rPr>
        <w:instrText xml:space="preserve"> PAGEREF _Toc210117977 \h </w:instrText>
      </w:r>
      <w:r>
        <w:rPr>
          <w:noProof/>
        </w:rPr>
      </w:r>
      <w:r>
        <w:rPr>
          <w:noProof/>
        </w:rPr>
        <w:fldChar w:fldCharType="separate"/>
      </w:r>
      <w:r>
        <w:rPr>
          <w:noProof/>
        </w:rPr>
        <w:t>64</w:t>
      </w:r>
      <w:r>
        <w:rPr>
          <w:noProof/>
        </w:rPr>
        <w:fldChar w:fldCharType="end"/>
      </w:r>
    </w:p>
    <w:p w14:paraId="00D0F9DF" w14:textId="05A5B900"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noProof/>
        </w:rPr>
        <w:tab/>
      </w:r>
      <w:r w:rsidRPr="00A34044">
        <w:rPr>
          <w:rFonts w:ascii="Courier New" w:hAnsi="Courier New" w:cs="Courier New"/>
          <w:noProof/>
        </w:rPr>
        <w:t>AIMLManagementPolicy &lt;&lt;dataType&gt;&gt;</w:t>
      </w:r>
      <w:r>
        <w:rPr>
          <w:noProof/>
        </w:rPr>
        <w:tab/>
      </w:r>
      <w:r>
        <w:rPr>
          <w:noProof/>
        </w:rPr>
        <w:fldChar w:fldCharType="begin" w:fldLock="1"/>
      </w:r>
      <w:r>
        <w:rPr>
          <w:noProof/>
        </w:rPr>
        <w:instrText xml:space="preserve"> PAGEREF _Toc210117978 \h </w:instrText>
      </w:r>
      <w:r>
        <w:rPr>
          <w:noProof/>
        </w:rPr>
      </w:r>
      <w:r>
        <w:rPr>
          <w:noProof/>
        </w:rPr>
        <w:fldChar w:fldCharType="separate"/>
      </w:r>
      <w:r>
        <w:rPr>
          <w:noProof/>
        </w:rPr>
        <w:t>64</w:t>
      </w:r>
      <w:r>
        <w:rPr>
          <w:noProof/>
        </w:rPr>
        <w:fldChar w:fldCharType="end"/>
      </w:r>
    </w:p>
    <w:p w14:paraId="6C0E944F" w14:textId="2193FB66"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noProof/>
        </w:rPr>
        <w:tab/>
        <w:t>Definition</w:t>
      </w:r>
      <w:r>
        <w:rPr>
          <w:noProof/>
        </w:rPr>
        <w:tab/>
      </w:r>
      <w:r>
        <w:rPr>
          <w:noProof/>
        </w:rPr>
        <w:fldChar w:fldCharType="begin" w:fldLock="1"/>
      </w:r>
      <w:r>
        <w:rPr>
          <w:noProof/>
        </w:rPr>
        <w:instrText xml:space="preserve"> PAGEREF _Toc210117979 \h </w:instrText>
      </w:r>
      <w:r>
        <w:rPr>
          <w:noProof/>
        </w:rPr>
      </w:r>
      <w:r>
        <w:rPr>
          <w:noProof/>
        </w:rPr>
        <w:fldChar w:fldCharType="separate"/>
      </w:r>
      <w:r>
        <w:rPr>
          <w:noProof/>
        </w:rPr>
        <w:t>64</w:t>
      </w:r>
      <w:r>
        <w:rPr>
          <w:noProof/>
        </w:rPr>
        <w:fldChar w:fldCharType="end"/>
      </w:r>
    </w:p>
    <w:p w14:paraId="065C92AA" w14:textId="01211054"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noProof/>
        </w:rPr>
        <w:tab/>
        <w:t>Attributes</w:t>
      </w:r>
      <w:r>
        <w:rPr>
          <w:noProof/>
        </w:rPr>
        <w:tab/>
      </w:r>
      <w:r>
        <w:rPr>
          <w:noProof/>
        </w:rPr>
        <w:fldChar w:fldCharType="begin" w:fldLock="1"/>
      </w:r>
      <w:r>
        <w:rPr>
          <w:noProof/>
        </w:rPr>
        <w:instrText xml:space="preserve"> PAGEREF _Toc210117980 \h </w:instrText>
      </w:r>
      <w:r>
        <w:rPr>
          <w:noProof/>
        </w:rPr>
      </w:r>
      <w:r>
        <w:rPr>
          <w:noProof/>
        </w:rPr>
        <w:fldChar w:fldCharType="separate"/>
      </w:r>
      <w:r>
        <w:rPr>
          <w:noProof/>
        </w:rPr>
        <w:t>64</w:t>
      </w:r>
      <w:r>
        <w:rPr>
          <w:noProof/>
        </w:rPr>
        <w:fldChar w:fldCharType="end"/>
      </w:r>
    </w:p>
    <w:p w14:paraId="28733B6E" w14:textId="6FB61A2D"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noProof/>
        </w:rPr>
        <w:tab/>
        <w:t>Attribute constraints</w:t>
      </w:r>
      <w:r>
        <w:rPr>
          <w:noProof/>
        </w:rPr>
        <w:tab/>
      </w:r>
      <w:r>
        <w:rPr>
          <w:noProof/>
        </w:rPr>
        <w:fldChar w:fldCharType="begin" w:fldLock="1"/>
      </w:r>
      <w:r>
        <w:rPr>
          <w:noProof/>
        </w:rPr>
        <w:instrText xml:space="preserve"> PAGEREF _Toc210117981 \h </w:instrText>
      </w:r>
      <w:r>
        <w:rPr>
          <w:noProof/>
        </w:rPr>
      </w:r>
      <w:r>
        <w:rPr>
          <w:noProof/>
        </w:rPr>
        <w:fldChar w:fldCharType="separate"/>
      </w:r>
      <w:r>
        <w:rPr>
          <w:noProof/>
        </w:rPr>
        <w:t>64</w:t>
      </w:r>
      <w:r>
        <w:rPr>
          <w:noProof/>
        </w:rPr>
        <w:fldChar w:fldCharType="end"/>
      </w:r>
    </w:p>
    <w:p w14:paraId="67BBC339" w14:textId="6C8BE485"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noProof/>
        </w:rPr>
        <w:tab/>
        <w:t>Notifications</w:t>
      </w:r>
      <w:r>
        <w:rPr>
          <w:noProof/>
        </w:rPr>
        <w:tab/>
      </w:r>
      <w:r>
        <w:rPr>
          <w:noProof/>
        </w:rPr>
        <w:fldChar w:fldCharType="begin" w:fldLock="1"/>
      </w:r>
      <w:r>
        <w:rPr>
          <w:noProof/>
        </w:rPr>
        <w:instrText xml:space="preserve"> PAGEREF _Toc210117982 \h </w:instrText>
      </w:r>
      <w:r>
        <w:rPr>
          <w:noProof/>
        </w:rPr>
      </w:r>
      <w:r>
        <w:rPr>
          <w:noProof/>
        </w:rPr>
        <w:fldChar w:fldCharType="separate"/>
      </w:r>
      <w:r>
        <w:rPr>
          <w:noProof/>
        </w:rPr>
        <w:t>64</w:t>
      </w:r>
      <w:r>
        <w:rPr>
          <w:noProof/>
        </w:rPr>
        <w:fldChar w:fldCharType="end"/>
      </w:r>
    </w:p>
    <w:p w14:paraId="293D60DD" w14:textId="7378FDF5"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sidRPr="00A34044">
        <w:rPr>
          <w:noProof/>
          <w:lang w:val="en-US" w:eastAsia="zh-CN"/>
        </w:rPr>
        <w:t>7.4.7</w:t>
      </w:r>
      <w:r w:rsidRPr="00A34044">
        <w:rPr>
          <w:noProof/>
          <w:lang w:val="en-US" w:eastAsia="zh-CN"/>
        </w:rPr>
        <w:tab/>
      </w:r>
      <w:r w:rsidRPr="00A34044">
        <w:rPr>
          <w:rFonts w:ascii="Courier New" w:hAnsi="Courier New" w:cs="Courier New"/>
          <w:noProof/>
          <w:lang w:eastAsia="zh-CN"/>
        </w:rPr>
        <w:t>ManagedActivationScope</w:t>
      </w:r>
      <w:r w:rsidRPr="00A34044">
        <w:rPr>
          <w:rFonts w:ascii="Courier New" w:hAnsi="Courier New" w:cs="Courier New"/>
          <w:noProof/>
          <w:lang w:val="en-US" w:eastAsia="zh-CN"/>
        </w:rPr>
        <w:t xml:space="preserve"> </w:t>
      </w:r>
      <w:r w:rsidRPr="00A34044">
        <w:rPr>
          <w:noProof/>
          <w:lang w:val="en-US" w:eastAsia="zh-CN"/>
        </w:rPr>
        <w:t>&lt;&lt;</w:t>
      </w:r>
      <w:r w:rsidRPr="00A34044">
        <w:rPr>
          <w:rFonts w:ascii="Courier New" w:hAnsi="Courier New" w:cs="Courier New"/>
          <w:noProof/>
          <w:lang w:val="en-US" w:eastAsia="zh-CN"/>
        </w:rPr>
        <w:t>choice</w:t>
      </w:r>
      <w:r w:rsidRPr="00A34044">
        <w:rPr>
          <w:noProof/>
          <w:lang w:val="en-US" w:eastAsia="zh-CN"/>
        </w:rPr>
        <w:t>&gt;&gt;</w:t>
      </w:r>
      <w:r>
        <w:rPr>
          <w:noProof/>
        </w:rPr>
        <w:tab/>
      </w:r>
      <w:r>
        <w:rPr>
          <w:noProof/>
        </w:rPr>
        <w:fldChar w:fldCharType="begin" w:fldLock="1"/>
      </w:r>
      <w:r>
        <w:rPr>
          <w:noProof/>
        </w:rPr>
        <w:instrText xml:space="preserve"> PAGEREF _Toc210117983 \h </w:instrText>
      </w:r>
      <w:r>
        <w:rPr>
          <w:noProof/>
        </w:rPr>
      </w:r>
      <w:r>
        <w:rPr>
          <w:noProof/>
        </w:rPr>
        <w:fldChar w:fldCharType="separate"/>
      </w:r>
      <w:r>
        <w:rPr>
          <w:noProof/>
        </w:rPr>
        <w:t>64</w:t>
      </w:r>
      <w:r>
        <w:rPr>
          <w:noProof/>
        </w:rPr>
        <w:fldChar w:fldCharType="end"/>
      </w:r>
    </w:p>
    <w:p w14:paraId="32B9BB21" w14:textId="1DB3FBF7"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noProof/>
        </w:rPr>
        <w:tab/>
        <w:t>Definition</w:t>
      </w:r>
      <w:r>
        <w:rPr>
          <w:noProof/>
        </w:rPr>
        <w:tab/>
      </w:r>
      <w:r>
        <w:rPr>
          <w:noProof/>
        </w:rPr>
        <w:fldChar w:fldCharType="begin" w:fldLock="1"/>
      </w:r>
      <w:r>
        <w:rPr>
          <w:noProof/>
        </w:rPr>
        <w:instrText xml:space="preserve"> PAGEREF _Toc210117984 \h </w:instrText>
      </w:r>
      <w:r>
        <w:rPr>
          <w:noProof/>
        </w:rPr>
      </w:r>
      <w:r>
        <w:rPr>
          <w:noProof/>
        </w:rPr>
        <w:fldChar w:fldCharType="separate"/>
      </w:r>
      <w:r>
        <w:rPr>
          <w:noProof/>
        </w:rPr>
        <w:t>64</w:t>
      </w:r>
      <w:r>
        <w:rPr>
          <w:noProof/>
        </w:rPr>
        <w:fldChar w:fldCharType="end"/>
      </w:r>
    </w:p>
    <w:p w14:paraId="1A4CA759" w14:textId="5779D391"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noProof/>
        </w:rPr>
        <w:tab/>
        <w:t>Attributes</w:t>
      </w:r>
      <w:r>
        <w:rPr>
          <w:noProof/>
        </w:rPr>
        <w:tab/>
      </w:r>
      <w:r>
        <w:rPr>
          <w:noProof/>
        </w:rPr>
        <w:fldChar w:fldCharType="begin" w:fldLock="1"/>
      </w:r>
      <w:r>
        <w:rPr>
          <w:noProof/>
        </w:rPr>
        <w:instrText xml:space="preserve"> PAGEREF _Toc210117985 \h </w:instrText>
      </w:r>
      <w:r>
        <w:rPr>
          <w:noProof/>
        </w:rPr>
      </w:r>
      <w:r>
        <w:rPr>
          <w:noProof/>
        </w:rPr>
        <w:fldChar w:fldCharType="separate"/>
      </w:r>
      <w:r>
        <w:rPr>
          <w:noProof/>
        </w:rPr>
        <w:t>64</w:t>
      </w:r>
      <w:r>
        <w:rPr>
          <w:noProof/>
        </w:rPr>
        <w:fldChar w:fldCharType="end"/>
      </w:r>
    </w:p>
    <w:p w14:paraId="09BCCA51" w14:textId="288E40AA"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sidRPr="00A34044">
        <w:rPr>
          <w:noProof/>
          <w:lang w:val="fr-FR"/>
        </w:rPr>
        <w:t>7.4.7.3</w:t>
      </w:r>
      <w:r w:rsidRPr="00A34044">
        <w:rPr>
          <w:noProof/>
          <w:lang w:val="fr-FR"/>
        </w:rPr>
        <w:tab/>
        <w:t>Attribute constraints</w:t>
      </w:r>
      <w:r>
        <w:rPr>
          <w:noProof/>
        </w:rPr>
        <w:tab/>
      </w:r>
      <w:r>
        <w:rPr>
          <w:noProof/>
        </w:rPr>
        <w:fldChar w:fldCharType="begin" w:fldLock="1"/>
      </w:r>
      <w:r>
        <w:rPr>
          <w:noProof/>
        </w:rPr>
        <w:instrText xml:space="preserve"> PAGEREF _Toc210117986 \h </w:instrText>
      </w:r>
      <w:r>
        <w:rPr>
          <w:noProof/>
        </w:rPr>
      </w:r>
      <w:r>
        <w:rPr>
          <w:noProof/>
        </w:rPr>
        <w:fldChar w:fldCharType="separate"/>
      </w:r>
      <w:r>
        <w:rPr>
          <w:noProof/>
        </w:rPr>
        <w:t>65</w:t>
      </w:r>
      <w:r>
        <w:rPr>
          <w:noProof/>
        </w:rPr>
        <w:fldChar w:fldCharType="end"/>
      </w:r>
    </w:p>
    <w:p w14:paraId="2AAA35C2" w14:textId="442733B4"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sidRPr="00A34044">
        <w:rPr>
          <w:noProof/>
          <w:lang w:val="en-US"/>
        </w:rPr>
        <w:t>7.4.7.</w:t>
      </w:r>
      <w:r w:rsidRPr="00A34044">
        <w:rPr>
          <w:noProof/>
          <w:lang w:val="en-US" w:eastAsia="zh-CN"/>
        </w:rPr>
        <w:t>4</w:t>
      </w:r>
      <w:r w:rsidRPr="00A34044">
        <w:rPr>
          <w:noProof/>
          <w:lang w:val="en-US"/>
        </w:rPr>
        <w:tab/>
        <w:t>Notifications</w:t>
      </w:r>
      <w:r>
        <w:rPr>
          <w:noProof/>
        </w:rPr>
        <w:tab/>
      </w:r>
      <w:r>
        <w:rPr>
          <w:noProof/>
        </w:rPr>
        <w:fldChar w:fldCharType="begin" w:fldLock="1"/>
      </w:r>
      <w:r>
        <w:rPr>
          <w:noProof/>
        </w:rPr>
        <w:instrText xml:space="preserve"> PAGEREF _Toc210117987 \h </w:instrText>
      </w:r>
      <w:r>
        <w:rPr>
          <w:noProof/>
        </w:rPr>
      </w:r>
      <w:r>
        <w:rPr>
          <w:noProof/>
        </w:rPr>
        <w:fldChar w:fldCharType="separate"/>
      </w:r>
      <w:r>
        <w:rPr>
          <w:noProof/>
        </w:rPr>
        <w:t>65</w:t>
      </w:r>
      <w:r>
        <w:rPr>
          <w:noProof/>
        </w:rPr>
        <w:fldChar w:fldCharType="end"/>
      </w:r>
    </w:p>
    <w:p w14:paraId="5EDD0D05" w14:textId="633ED03E"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7.4.8.</w:t>
      </w:r>
      <w:r w:rsidRPr="00A34044">
        <w:rPr>
          <w:rFonts w:eastAsia="Courier New"/>
          <w:noProof/>
        </w:rPr>
        <w:tab/>
      </w:r>
      <w:r w:rsidRPr="00A34044">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_Toc210117988 \h </w:instrText>
      </w:r>
      <w:r>
        <w:rPr>
          <w:noProof/>
        </w:rPr>
      </w:r>
      <w:r>
        <w:rPr>
          <w:noProof/>
        </w:rPr>
        <w:fldChar w:fldCharType="separate"/>
      </w:r>
      <w:r>
        <w:rPr>
          <w:noProof/>
        </w:rPr>
        <w:t>65</w:t>
      </w:r>
      <w:r>
        <w:rPr>
          <w:noProof/>
        </w:rPr>
        <w:fldChar w:fldCharType="end"/>
      </w:r>
    </w:p>
    <w:p w14:paraId="614965D6" w14:textId="372B67C9"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7.4.8.1.</w:t>
      </w:r>
      <w:r>
        <w:rPr>
          <w:noProof/>
        </w:rPr>
        <w:tab/>
        <w:t>Definition</w:t>
      </w:r>
      <w:r>
        <w:rPr>
          <w:noProof/>
        </w:rPr>
        <w:tab/>
      </w:r>
      <w:r>
        <w:rPr>
          <w:noProof/>
        </w:rPr>
        <w:fldChar w:fldCharType="begin" w:fldLock="1"/>
      </w:r>
      <w:r>
        <w:rPr>
          <w:noProof/>
        </w:rPr>
        <w:instrText xml:space="preserve"> PAGEREF _Toc210117989 \h </w:instrText>
      </w:r>
      <w:r>
        <w:rPr>
          <w:noProof/>
        </w:rPr>
      </w:r>
      <w:r>
        <w:rPr>
          <w:noProof/>
        </w:rPr>
        <w:fldChar w:fldCharType="separate"/>
      </w:r>
      <w:r>
        <w:rPr>
          <w:noProof/>
        </w:rPr>
        <w:t>65</w:t>
      </w:r>
      <w:r>
        <w:rPr>
          <w:noProof/>
        </w:rPr>
        <w:fldChar w:fldCharType="end"/>
      </w:r>
    </w:p>
    <w:p w14:paraId="57D4A798" w14:textId="0F45C5C5"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lang w:eastAsia="zh-CN"/>
        </w:rPr>
        <w:t>7.4.8.2</w:t>
      </w:r>
      <w:r w:rsidRPr="00A34044">
        <w:rPr>
          <w:rFonts w:eastAsia="Courier New"/>
          <w:noProof/>
          <w:lang w:eastAsia="zh-CN"/>
        </w:rPr>
        <w:tab/>
      </w:r>
      <w:r>
        <w:rPr>
          <w:noProof/>
        </w:rPr>
        <w:t>Attributes</w:t>
      </w:r>
      <w:r>
        <w:rPr>
          <w:noProof/>
        </w:rPr>
        <w:tab/>
      </w:r>
      <w:r>
        <w:rPr>
          <w:noProof/>
        </w:rPr>
        <w:fldChar w:fldCharType="begin" w:fldLock="1"/>
      </w:r>
      <w:r>
        <w:rPr>
          <w:noProof/>
        </w:rPr>
        <w:instrText xml:space="preserve"> PAGEREF _Toc210117990 \h </w:instrText>
      </w:r>
      <w:r>
        <w:rPr>
          <w:noProof/>
        </w:rPr>
      </w:r>
      <w:r>
        <w:rPr>
          <w:noProof/>
        </w:rPr>
        <w:fldChar w:fldCharType="separate"/>
      </w:r>
      <w:r>
        <w:rPr>
          <w:noProof/>
        </w:rPr>
        <w:t>65</w:t>
      </w:r>
      <w:r>
        <w:rPr>
          <w:noProof/>
        </w:rPr>
        <w:fldChar w:fldCharType="end"/>
      </w:r>
    </w:p>
    <w:p w14:paraId="142E5ECB" w14:textId="3AB786C9"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8</w:t>
      </w:r>
      <w:r>
        <w:rPr>
          <w:noProof/>
        </w:rPr>
        <w:t>.3</w:t>
      </w:r>
      <w:r>
        <w:rPr>
          <w:noProof/>
        </w:rPr>
        <w:tab/>
      </w:r>
      <w:r w:rsidRPr="00A34044">
        <w:rPr>
          <w:noProof/>
          <w:lang w:val="fr-FR"/>
        </w:rPr>
        <w:t>Attribute</w:t>
      </w:r>
      <w:r>
        <w:rPr>
          <w:noProof/>
        </w:rPr>
        <w:t xml:space="preserve"> constraints</w:t>
      </w:r>
      <w:r>
        <w:rPr>
          <w:noProof/>
        </w:rPr>
        <w:tab/>
      </w:r>
      <w:r>
        <w:rPr>
          <w:noProof/>
        </w:rPr>
        <w:fldChar w:fldCharType="begin" w:fldLock="1"/>
      </w:r>
      <w:r>
        <w:rPr>
          <w:noProof/>
        </w:rPr>
        <w:instrText xml:space="preserve"> PAGEREF _Toc210117991 \h </w:instrText>
      </w:r>
      <w:r>
        <w:rPr>
          <w:noProof/>
        </w:rPr>
      </w:r>
      <w:r>
        <w:rPr>
          <w:noProof/>
        </w:rPr>
        <w:fldChar w:fldCharType="separate"/>
      </w:r>
      <w:r>
        <w:rPr>
          <w:noProof/>
        </w:rPr>
        <w:t>65</w:t>
      </w:r>
      <w:r>
        <w:rPr>
          <w:noProof/>
        </w:rPr>
        <w:fldChar w:fldCharType="end"/>
      </w:r>
    </w:p>
    <w:p w14:paraId="51F74CCA" w14:textId="6E609A6B"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8</w:t>
      </w:r>
      <w:r>
        <w:rPr>
          <w:noProof/>
        </w:rPr>
        <w:t>.4</w:t>
      </w:r>
      <w:r>
        <w:rPr>
          <w:noProof/>
        </w:rPr>
        <w:tab/>
      </w:r>
      <w:r w:rsidRPr="00A34044">
        <w:rPr>
          <w:noProof/>
          <w:lang w:val="fr-FR"/>
        </w:rPr>
        <w:t>Notifications</w:t>
      </w:r>
      <w:r>
        <w:rPr>
          <w:noProof/>
        </w:rPr>
        <w:tab/>
      </w:r>
      <w:r>
        <w:rPr>
          <w:noProof/>
        </w:rPr>
        <w:fldChar w:fldCharType="begin" w:fldLock="1"/>
      </w:r>
      <w:r>
        <w:rPr>
          <w:noProof/>
        </w:rPr>
        <w:instrText xml:space="preserve"> PAGEREF _Toc210117992 \h </w:instrText>
      </w:r>
      <w:r>
        <w:rPr>
          <w:noProof/>
        </w:rPr>
      </w:r>
      <w:r>
        <w:rPr>
          <w:noProof/>
        </w:rPr>
        <w:fldChar w:fldCharType="separate"/>
      </w:r>
      <w:r>
        <w:rPr>
          <w:noProof/>
        </w:rPr>
        <w:t>65</w:t>
      </w:r>
      <w:r>
        <w:rPr>
          <w:noProof/>
        </w:rPr>
        <w:fldChar w:fldCharType="end"/>
      </w:r>
    </w:p>
    <w:p w14:paraId="1749C052" w14:textId="257439F7"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7.4.9</w:t>
      </w:r>
      <w:r w:rsidRPr="00A34044">
        <w:rPr>
          <w:rFonts w:eastAsia="Courier New"/>
          <w:noProof/>
        </w:rPr>
        <w:tab/>
      </w:r>
      <w:r w:rsidRPr="00A34044">
        <w:rPr>
          <w:rFonts w:ascii="Courier New" w:hAnsi="Courier New" w:cs="Courier New"/>
          <w:noProof/>
        </w:rPr>
        <w:t>InferenceOutput &lt;&lt;dataType&gt;&gt;</w:t>
      </w:r>
      <w:r>
        <w:rPr>
          <w:noProof/>
        </w:rPr>
        <w:tab/>
      </w:r>
      <w:r>
        <w:rPr>
          <w:noProof/>
        </w:rPr>
        <w:fldChar w:fldCharType="begin" w:fldLock="1"/>
      </w:r>
      <w:r>
        <w:rPr>
          <w:noProof/>
        </w:rPr>
        <w:instrText xml:space="preserve"> PAGEREF _Toc210117993 \h </w:instrText>
      </w:r>
      <w:r>
        <w:rPr>
          <w:noProof/>
        </w:rPr>
      </w:r>
      <w:r>
        <w:rPr>
          <w:noProof/>
        </w:rPr>
        <w:fldChar w:fldCharType="separate"/>
      </w:r>
      <w:r>
        <w:rPr>
          <w:noProof/>
        </w:rPr>
        <w:t>65</w:t>
      </w:r>
      <w:r>
        <w:rPr>
          <w:noProof/>
        </w:rPr>
        <w:fldChar w:fldCharType="end"/>
      </w:r>
    </w:p>
    <w:p w14:paraId="0363C297" w14:textId="1C6D0A5E"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7.4.9.1</w:t>
      </w:r>
      <w:r>
        <w:rPr>
          <w:noProof/>
        </w:rPr>
        <w:tab/>
        <w:t>Definition</w:t>
      </w:r>
      <w:r>
        <w:rPr>
          <w:noProof/>
        </w:rPr>
        <w:tab/>
      </w:r>
      <w:r>
        <w:rPr>
          <w:noProof/>
        </w:rPr>
        <w:fldChar w:fldCharType="begin" w:fldLock="1"/>
      </w:r>
      <w:r>
        <w:rPr>
          <w:noProof/>
        </w:rPr>
        <w:instrText xml:space="preserve"> PAGEREF _Toc210117994 \h </w:instrText>
      </w:r>
      <w:r>
        <w:rPr>
          <w:noProof/>
        </w:rPr>
      </w:r>
      <w:r>
        <w:rPr>
          <w:noProof/>
        </w:rPr>
        <w:fldChar w:fldCharType="separate"/>
      </w:r>
      <w:r>
        <w:rPr>
          <w:noProof/>
        </w:rPr>
        <w:t>65</w:t>
      </w:r>
      <w:r>
        <w:rPr>
          <w:noProof/>
        </w:rPr>
        <w:fldChar w:fldCharType="end"/>
      </w:r>
    </w:p>
    <w:p w14:paraId="252CC232" w14:textId="353070BF"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7.4.9.2</w:t>
      </w:r>
      <w:r>
        <w:rPr>
          <w:noProof/>
        </w:rPr>
        <w:tab/>
        <w:t>Attributes</w:t>
      </w:r>
      <w:r>
        <w:rPr>
          <w:noProof/>
        </w:rPr>
        <w:tab/>
      </w:r>
      <w:r>
        <w:rPr>
          <w:noProof/>
        </w:rPr>
        <w:fldChar w:fldCharType="begin" w:fldLock="1"/>
      </w:r>
      <w:r>
        <w:rPr>
          <w:noProof/>
        </w:rPr>
        <w:instrText xml:space="preserve"> PAGEREF _Toc210117995 \h </w:instrText>
      </w:r>
      <w:r>
        <w:rPr>
          <w:noProof/>
        </w:rPr>
      </w:r>
      <w:r>
        <w:rPr>
          <w:noProof/>
        </w:rPr>
        <w:fldChar w:fldCharType="separate"/>
      </w:r>
      <w:r>
        <w:rPr>
          <w:noProof/>
        </w:rPr>
        <w:t>65</w:t>
      </w:r>
      <w:r>
        <w:rPr>
          <w:noProof/>
        </w:rPr>
        <w:fldChar w:fldCharType="end"/>
      </w:r>
    </w:p>
    <w:p w14:paraId="4122B980" w14:textId="366CEC66"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7.4.9.3</w:t>
      </w:r>
      <w:r>
        <w:rPr>
          <w:noProof/>
        </w:rPr>
        <w:tab/>
        <w:t>Attribute constraints</w:t>
      </w:r>
      <w:r>
        <w:rPr>
          <w:noProof/>
        </w:rPr>
        <w:tab/>
      </w:r>
      <w:r>
        <w:rPr>
          <w:noProof/>
        </w:rPr>
        <w:fldChar w:fldCharType="begin" w:fldLock="1"/>
      </w:r>
      <w:r>
        <w:rPr>
          <w:noProof/>
        </w:rPr>
        <w:instrText xml:space="preserve"> PAGEREF _Toc210117996 \h </w:instrText>
      </w:r>
      <w:r>
        <w:rPr>
          <w:noProof/>
        </w:rPr>
      </w:r>
      <w:r>
        <w:rPr>
          <w:noProof/>
        </w:rPr>
        <w:fldChar w:fldCharType="separate"/>
      </w:r>
      <w:r>
        <w:rPr>
          <w:noProof/>
        </w:rPr>
        <w:t>66</w:t>
      </w:r>
      <w:r>
        <w:rPr>
          <w:noProof/>
        </w:rPr>
        <w:fldChar w:fldCharType="end"/>
      </w:r>
    </w:p>
    <w:p w14:paraId="6C334C53" w14:textId="5A60126F"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7.4.9.4</w:t>
      </w:r>
      <w:r>
        <w:rPr>
          <w:noProof/>
        </w:rPr>
        <w:tab/>
        <w:t>Notifications</w:t>
      </w:r>
      <w:r>
        <w:rPr>
          <w:noProof/>
        </w:rPr>
        <w:tab/>
      </w:r>
      <w:r>
        <w:rPr>
          <w:noProof/>
        </w:rPr>
        <w:fldChar w:fldCharType="begin" w:fldLock="1"/>
      </w:r>
      <w:r>
        <w:rPr>
          <w:noProof/>
        </w:rPr>
        <w:instrText xml:space="preserve"> PAGEREF _Toc210117997 \h </w:instrText>
      </w:r>
      <w:r>
        <w:rPr>
          <w:noProof/>
        </w:rPr>
      </w:r>
      <w:r>
        <w:rPr>
          <w:noProof/>
        </w:rPr>
        <w:fldChar w:fldCharType="separate"/>
      </w:r>
      <w:r>
        <w:rPr>
          <w:noProof/>
        </w:rPr>
        <w:t>66</w:t>
      </w:r>
      <w:r>
        <w:rPr>
          <w:noProof/>
        </w:rPr>
        <w:fldChar w:fldCharType="end"/>
      </w:r>
    </w:p>
    <w:p w14:paraId="0703EA6A" w14:textId="258D4F12"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sidRPr="00A34044">
        <w:rPr>
          <w:rFonts w:eastAsia="Courier New"/>
          <w:noProof/>
        </w:rPr>
        <w:t>7.4.10</w:t>
      </w:r>
      <w:r w:rsidRPr="00A34044">
        <w:rPr>
          <w:rFonts w:eastAsia="Courier New"/>
          <w:noProof/>
        </w:rPr>
        <w:tab/>
      </w:r>
      <w:r w:rsidRPr="00A34044">
        <w:rPr>
          <w:rFonts w:ascii="Courier New" w:hAnsi="Courier New" w:cs="Courier New"/>
          <w:noProof/>
        </w:rPr>
        <w:t>AIMLInferenceName &lt;&lt;choice&gt;&gt;</w:t>
      </w:r>
      <w:r>
        <w:rPr>
          <w:noProof/>
        </w:rPr>
        <w:tab/>
      </w:r>
      <w:r>
        <w:rPr>
          <w:noProof/>
        </w:rPr>
        <w:fldChar w:fldCharType="begin" w:fldLock="1"/>
      </w:r>
      <w:r>
        <w:rPr>
          <w:noProof/>
        </w:rPr>
        <w:instrText xml:space="preserve"> PAGEREF _Toc210117998 \h </w:instrText>
      </w:r>
      <w:r>
        <w:rPr>
          <w:noProof/>
        </w:rPr>
      </w:r>
      <w:r>
        <w:rPr>
          <w:noProof/>
        </w:rPr>
        <w:fldChar w:fldCharType="separate"/>
      </w:r>
      <w:r>
        <w:rPr>
          <w:noProof/>
        </w:rPr>
        <w:t>66</w:t>
      </w:r>
      <w:r>
        <w:rPr>
          <w:noProof/>
        </w:rPr>
        <w:fldChar w:fldCharType="end"/>
      </w:r>
    </w:p>
    <w:p w14:paraId="3C44AB77" w14:textId="7B8223EE"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7.4.10.1</w:t>
      </w:r>
      <w:r>
        <w:rPr>
          <w:noProof/>
        </w:rPr>
        <w:tab/>
        <w:t>Definition</w:t>
      </w:r>
      <w:r>
        <w:rPr>
          <w:noProof/>
        </w:rPr>
        <w:tab/>
      </w:r>
      <w:r>
        <w:rPr>
          <w:noProof/>
        </w:rPr>
        <w:fldChar w:fldCharType="begin" w:fldLock="1"/>
      </w:r>
      <w:r>
        <w:rPr>
          <w:noProof/>
        </w:rPr>
        <w:instrText xml:space="preserve"> PAGEREF _Toc210117999 \h </w:instrText>
      </w:r>
      <w:r>
        <w:rPr>
          <w:noProof/>
        </w:rPr>
      </w:r>
      <w:r>
        <w:rPr>
          <w:noProof/>
        </w:rPr>
        <w:fldChar w:fldCharType="separate"/>
      </w:r>
      <w:r>
        <w:rPr>
          <w:noProof/>
        </w:rPr>
        <w:t>66</w:t>
      </w:r>
      <w:r>
        <w:rPr>
          <w:noProof/>
        </w:rPr>
        <w:fldChar w:fldCharType="end"/>
      </w:r>
    </w:p>
    <w:p w14:paraId="3172CE98" w14:textId="5C9C24F4"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sidRPr="00A34044">
        <w:rPr>
          <w:noProof/>
          <w:lang w:val="fr-FR"/>
        </w:rPr>
        <w:t>7.4.10.</w:t>
      </w:r>
      <w:r>
        <w:rPr>
          <w:noProof/>
        </w:rPr>
        <w:t>2</w:t>
      </w:r>
      <w:r>
        <w:rPr>
          <w:noProof/>
        </w:rPr>
        <w:tab/>
        <w:t>Attributes</w:t>
      </w:r>
      <w:r>
        <w:rPr>
          <w:noProof/>
        </w:rPr>
        <w:tab/>
      </w:r>
      <w:r>
        <w:rPr>
          <w:noProof/>
        </w:rPr>
        <w:fldChar w:fldCharType="begin" w:fldLock="1"/>
      </w:r>
      <w:r>
        <w:rPr>
          <w:noProof/>
        </w:rPr>
        <w:instrText xml:space="preserve"> PAGEREF _Toc210118000 \h </w:instrText>
      </w:r>
      <w:r>
        <w:rPr>
          <w:noProof/>
        </w:rPr>
      </w:r>
      <w:r>
        <w:rPr>
          <w:noProof/>
        </w:rPr>
        <w:fldChar w:fldCharType="separate"/>
      </w:r>
      <w:r>
        <w:rPr>
          <w:noProof/>
        </w:rPr>
        <w:t>66</w:t>
      </w:r>
      <w:r>
        <w:rPr>
          <w:noProof/>
        </w:rPr>
        <w:fldChar w:fldCharType="end"/>
      </w:r>
    </w:p>
    <w:p w14:paraId="1C6C794F" w14:textId="2F987134"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sidRPr="00A34044">
        <w:rPr>
          <w:noProof/>
          <w:lang w:val="fr-FR"/>
        </w:rPr>
        <w:t>7.4.10.</w:t>
      </w:r>
      <w:r>
        <w:rPr>
          <w:noProof/>
        </w:rPr>
        <w:t>3</w:t>
      </w:r>
      <w:r>
        <w:rPr>
          <w:noProof/>
        </w:rPr>
        <w:tab/>
        <w:t>Attribute constraints</w:t>
      </w:r>
      <w:r>
        <w:rPr>
          <w:noProof/>
        </w:rPr>
        <w:tab/>
      </w:r>
      <w:r>
        <w:rPr>
          <w:noProof/>
        </w:rPr>
        <w:fldChar w:fldCharType="begin" w:fldLock="1"/>
      </w:r>
      <w:r>
        <w:rPr>
          <w:noProof/>
        </w:rPr>
        <w:instrText xml:space="preserve"> PAGEREF _Toc210118001 \h </w:instrText>
      </w:r>
      <w:r>
        <w:rPr>
          <w:noProof/>
        </w:rPr>
      </w:r>
      <w:r>
        <w:rPr>
          <w:noProof/>
        </w:rPr>
        <w:fldChar w:fldCharType="separate"/>
      </w:r>
      <w:r>
        <w:rPr>
          <w:noProof/>
        </w:rPr>
        <w:t>66</w:t>
      </w:r>
      <w:r>
        <w:rPr>
          <w:noProof/>
        </w:rPr>
        <w:fldChar w:fldCharType="end"/>
      </w:r>
    </w:p>
    <w:p w14:paraId="0876883F" w14:textId="3A326F36" w:rsidR="00B77F06" w:rsidRDefault="00B77F06">
      <w:pPr>
        <w:pStyle w:val="TOC4"/>
        <w:rPr>
          <w:rFonts w:asciiTheme="minorHAnsi" w:eastAsiaTheme="minorEastAsia" w:hAnsiTheme="minorHAnsi" w:cstheme="minorBidi"/>
          <w:noProof/>
          <w:kern w:val="2"/>
          <w:sz w:val="24"/>
          <w:szCs w:val="24"/>
          <w:lang w:eastAsia="en-GB"/>
          <w14:ligatures w14:val="standardContextual"/>
        </w:rPr>
      </w:pPr>
      <w:r>
        <w:rPr>
          <w:noProof/>
        </w:rPr>
        <w:t>7.4.10.4</w:t>
      </w:r>
      <w:r>
        <w:rPr>
          <w:noProof/>
        </w:rPr>
        <w:tab/>
        <w:t>Notifications</w:t>
      </w:r>
      <w:r>
        <w:rPr>
          <w:noProof/>
        </w:rPr>
        <w:tab/>
      </w:r>
      <w:r>
        <w:rPr>
          <w:noProof/>
        </w:rPr>
        <w:fldChar w:fldCharType="begin" w:fldLock="1"/>
      </w:r>
      <w:r>
        <w:rPr>
          <w:noProof/>
        </w:rPr>
        <w:instrText xml:space="preserve"> PAGEREF _Toc210118002 \h </w:instrText>
      </w:r>
      <w:r>
        <w:rPr>
          <w:noProof/>
        </w:rPr>
      </w:r>
      <w:r>
        <w:rPr>
          <w:noProof/>
        </w:rPr>
        <w:fldChar w:fldCharType="separate"/>
      </w:r>
      <w:r>
        <w:rPr>
          <w:noProof/>
        </w:rPr>
        <w:t>66</w:t>
      </w:r>
      <w:r>
        <w:rPr>
          <w:noProof/>
        </w:rPr>
        <w:fldChar w:fldCharType="end"/>
      </w:r>
    </w:p>
    <w:p w14:paraId="4655835F" w14:textId="4AE11BA0"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7.4a</w:t>
      </w:r>
      <w:r>
        <w:rPr>
          <w:noProof/>
        </w:rPr>
        <w:tab/>
        <w:t>Enumerations</w:t>
      </w:r>
      <w:r>
        <w:rPr>
          <w:noProof/>
        </w:rPr>
        <w:tab/>
      </w:r>
      <w:r>
        <w:rPr>
          <w:noProof/>
        </w:rPr>
        <w:fldChar w:fldCharType="begin" w:fldLock="1"/>
      </w:r>
      <w:r>
        <w:rPr>
          <w:noProof/>
        </w:rPr>
        <w:instrText xml:space="preserve"> PAGEREF _Toc210118003 \h </w:instrText>
      </w:r>
      <w:r>
        <w:rPr>
          <w:noProof/>
        </w:rPr>
      </w:r>
      <w:r>
        <w:rPr>
          <w:noProof/>
        </w:rPr>
        <w:fldChar w:fldCharType="separate"/>
      </w:r>
      <w:r>
        <w:rPr>
          <w:noProof/>
        </w:rPr>
        <w:t>67</w:t>
      </w:r>
      <w:r>
        <w:rPr>
          <w:noProof/>
        </w:rPr>
        <w:fldChar w:fldCharType="end"/>
      </w:r>
    </w:p>
    <w:p w14:paraId="599DACFA" w14:textId="107D64CD"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7.4a.1</w:t>
      </w:r>
      <w:r>
        <w:rPr>
          <w:noProof/>
        </w:rPr>
        <w:tab/>
      </w:r>
      <w:r w:rsidRPr="00A34044">
        <w:rPr>
          <w:rFonts w:ascii="Courier New" w:hAnsi="Courier New" w:cs="Courier New"/>
          <w:noProof/>
        </w:rPr>
        <w:t>NgRanInferenceType</w:t>
      </w:r>
      <w:r w:rsidRPr="00A34044">
        <w:rPr>
          <w:rFonts w:ascii="Courier New" w:hAnsi="Courier New" w:cs="Courier New"/>
          <w:noProof/>
          <w:lang w:eastAsia="zh-CN"/>
        </w:rPr>
        <w:t xml:space="preserve"> </w:t>
      </w:r>
      <w:r>
        <w:rPr>
          <w:noProof/>
        </w:rPr>
        <w:t>&lt;&lt;</w:t>
      </w:r>
      <w:r>
        <w:rPr>
          <w:noProof/>
          <w:lang w:eastAsia="zh-CN"/>
        </w:rPr>
        <w:t>e</w:t>
      </w:r>
      <w:r>
        <w:rPr>
          <w:noProof/>
        </w:rPr>
        <w:t>numeration&gt;&gt;</w:t>
      </w:r>
      <w:r>
        <w:rPr>
          <w:noProof/>
        </w:rPr>
        <w:tab/>
      </w:r>
      <w:r>
        <w:rPr>
          <w:noProof/>
        </w:rPr>
        <w:fldChar w:fldCharType="begin" w:fldLock="1"/>
      </w:r>
      <w:r>
        <w:rPr>
          <w:noProof/>
        </w:rPr>
        <w:instrText xml:space="preserve"> PAGEREF _Toc210118004 \h </w:instrText>
      </w:r>
      <w:r>
        <w:rPr>
          <w:noProof/>
        </w:rPr>
      </w:r>
      <w:r>
        <w:rPr>
          <w:noProof/>
        </w:rPr>
        <w:fldChar w:fldCharType="separate"/>
      </w:r>
      <w:r>
        <w:rPr>
          <w:noProof/>
        </w:rPr>
        <w:t>67</w:t>
      </w:r>
      <w:r>
        <w:rPr>
          <w:noProof/>
        </w:rPr>
        <w:fldChar w:fldCharType="end"/>
      </w:r>
    </w:p>
    <w:p w14:paraId="1101C804" w14:textId="0E29130E"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_Toc210118005 \h </w:instrText>
      </w:r>
      <w:r>
        <w:rPr>
          <w:noProof/>
        </w:rPr>
      </w:r>
      <w:r>
        <w:rPr>
          <w:noProof/>
        </w:rPr>
        <w:fldChar w:fldCharType="separate"/>
      </w:r>
      <w:r>
        <w:rPr>
          <w:noProof/>
        </w:rPr>
        <w:t>68</w:t>
      </w:r>
      <w:r>
        <w:rPr>
          <w:noProof/>
        </w:rPr>
        <w:fldChar w:fldCharType="end"/>
      </w:r>
    </w:p>
    <w:p w14:paraId="0C630917" w14:textId="40ACA600"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_Toc210118006 \h </w:instrText>
      </w:r>
      <w:r>
        <w:rPr>
          <w:noProof/>
        </w:rPr>
      </w:r>
      <w:r>
        <w:rPr>
          <w:noProof/>
        </w:rPr>
        <w:fldChar w:fldCharType="separate"/>
      </w:r>
      <w:r>
        <w:rPr>
          <w:noProof/>
        </w:rPr>
        <w:t>68</w:t>
      </w:r>
      <w:r>
        <w:rPr>
          <w:noProof/>
        </w:rPr>
        <w:fldChar w:fldCharType="end"/>
      </w:r>
    </w:p>
    <w:p w14:paraId="4E605D58" w14:textId="703E285C"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_Toc210118007 \h </w:instrText>
      </w:r>
      <w:r>
        <w:rPr>
          <w:noProof/>
        </w:rPr>
      </w:r>
      <w:r>
        <w:rPr>
          <w:noProof/>
        </w:rPr>
        <w:fldChar w:fldCharType="separate"/>
      </w:r>
      <w:r>
        <w:rPr>
          <w:noProof/>
        </w:rPr>
        <w:t>79</w:t>
      </w:r>
      <w:r>
        <w:rPr>
          <w:noProof/>
        </w:rPr>
        <w:fldChar w:fldCharType="end"/>
      </w:r>
    </w:p>
    <w:p w14:paraId="61E9D654" w14:textId="482E0E57"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_Toc210118008 \h </w:instrText>
      </w:r>
      <w:r>
        <w:rPr>
          <w:noProof/>
        </w:rPr>
      </w:r>
      <w:r>
        <w:rPr>
          <w:noProof/>
        </w:rPr>
        <w:fldChar w:fldCharType="separate"/>
      </w:r>
      <w:r>
        <w:rPr>
          <w:noProof/>
        </w:rPr>
        <w:t>79</w:t>
      </w:r>
      <w:r>
        <w:rPr>
          <w:noProof/>
        </w:rPr>
        <w:fldChar w:fldCharType="end"/>
      </w:r>
    </w:p>
    <w:p w14:paraId="62D03ACA" w14:textId="69B93BF4" w:rsidR="00B77F06" w:rsidRDefault="00B77F06">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_Toc210118009 \h </w:instrText>
      </w:r>
      <w:r>
        <w:rPr>
          <w:noProof/>
        </w:rPr>
      </w:r>
      <w:r>
        <w:rPr>
          <w:noProof/>
        </w:rPr>
        <w:fldChar w:fldCharType="separate"/>
      </w:r>
      <w:r>
        <w:rPr>
          <w:noProof/>
        </w:rPr>
        <w:t>79</w:t>
      </w:r>
      <w:r>
        <w:rPr>
          <w:noProof/>
        </w:rPr>
        <w:fldChar w:fldCharType="end"/>
      </w:r>
    </w:p>
    <w:p w14:paraId="696C5543" w14:textId="1EDD7B08"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_Toc210118010 \h </w:instrText>
      </w:r>
      <w:r>
        <w:rPr>
          <w:noProof/>
        </w:rPr>
      </w:r>
      <w:r>
        <w:rPr>
          <w:noProof/>
        </w:rPr>
        <w:fldChar w:fldCharType="separate"/>
      </w:r>
      <w:r>
        <w:rPr>
          <w:noProof/>
        </w:rPr>
        <w:t>80</w:t>
      </w:r>
      <w:r>
        <w:rPr>
          <w:noProof/>
        </w:rPr>
        <w:fldChar w:fldCharType="end"/>
      </w:r>
    </w:p>
    <w:p w14:paraId="7C0FCB2B" w14:textId="071CF575"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8.0</w:t>
      </w:r>
      <w:r>
        <w:rPr>
          <w:noProof/>
          <w:lang w:eastAsia="zh-CN"/>
        </w:rPr>
        <w:tab/>
        <w:t>General</w:t>
      </w:r>
      <w:r>
        <w:rPr>
          <w:noProof/>
        </w:rPr>
        <w:tab/>
      </w:r>
      <w:r>
        <w:rPr>
          <w:noProof/>
        </w:rPr>
        <w:fldChar w:fldCharType="begin" w:fldLock="1"/>
      </w:r>
      <w:r>
        <w:rPr>
          <w:noProof/>
        </w:rPr>
        <w:instrText xml:space="preserve"> PAGEREF _Toc210118011 \h </w:instrText>
      </w:r>
      <w:r>
        <w:rPr>
          <w:noProof/>
        </w:rPr>
      </w:r>
      <w:r>
        <w:rPr>
          <w:noProof/>
        </w:rPr>
        <w:fldChar w:fldCharType="separate"/>
      </w:r>
      <w:r>
        <w:rPr>
          <w:noProof/>
        </w:rPr>
        <w:t>80</w:t>
      </w:r>
      <w:r>
        <w:rPr>
          <w:noProof/>
        </w:rPr>
        <w:fldChar w:fldCharType="end"/>
      </w:r>
    </w:p>
    <w:p w14:paraId="04F23D0A" w14:textId="33877B1D"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noProof/>
        </w:rPr>
        <w:tab/>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_Toc210118012 \h </w:instrText>
      </w:r>
      <w:r>
        <w:rPr>
          <w:noProof/>
        </w:rPr>
      </w:r>
      <w:r>
        <w:rPr>
          <w:noProof/>
        </w:rPr>
        <w:fldChar w:fldCharType="separate"/>
      </w:r>
      <w:r>
        <w:rPr>
          <w:noProof/>
        </w:rPr>
        <w:t>80</w:t>
      </w:r>
      <w:r>
        <w:rPr>
          <w:noProof/>
        </w:rPr>
        <w:fldChar w:fldCharType="end"/>
      </w:r>
    </w:p>
    <w:p w14:paraId="5C1C6B64" w14:textId="3F1FE419"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_Toc210118013 \h </w:instrText>
      </w:r>
      <w:r>
        <w:rPr>
          <w:noProof/>
        </w:rPr>
      </w:r>
      <w:r>
        <w:rPr>
          <w:noProof/>
        </w:rPr>
        <w:fldChar w:fldCharType="separate"/>
      </w:r>
      <w:r>
        <w:rPr>
          <w:noProof/>
        </w:rPr>
        <w:t>81</w:t>
      </w:r>
      <w:r>
        <w:rPr>
          <w:noProof/>
        </w:rPr>
        <w:fldChar w:fldCharType="end"/>
      </w:r>
    </w:p>
    <w:p w14:paraId="4950D576" w14:textId="67A7E7AA" w:rsidR="00B77F06" w:rsidRDefault="00B77F0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_Toc210118014 \h </w:instrText>
      </w:r>
      <w:r>
        <w:rPr>
          <w:noProof/>
        </w:rPr>
      </w:r>
      <w:r>
        <w:rPr>
          <w:noProof/>
        </w:rPr>
        <w:fldChar w:fldCharType="separate"/>
      </w:r>
      <w:r>
        <w:rPr>
          <w:noProof/>
        </w:rPr>
        <w:t>82</w:t>
      </w:r>
      <w:r>
        <w:rPr>
          <w:noProof/>
        </w:rPr>
        <w:fldChar w:fldCharType="end"/>
      </w:r>
    </w:p>
    <w:p w14:paraId="3D19EC8E" w14:textId="1DD4E98F"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_Toc210118015 \h </w:instrText>
      </w:r>
      <w:r>
        <w:rPr>
          <w:noProof/>
        </w:rPr>
      </w:r>
      <w:r>
        <w:rPr>
          <w:noProof/>
        </w:rPr>
        <w:fldChar w:fldCharType="separate"/>
      </w:r>
      <w:r>
        <w:rPr>
          <w:noProof/>
        </w:rPr>
        <w:t>82</w:t>
      </w:r>
      <w:r>
        <w:rPr>
          <w:noProof/>
        </w:rPr>
        <w:fldChar w:fldCharType="end"/>
      </w:r>
    </w:p>
    <w:p w14:paraId="2694D183" w14:textId="7B0C1018"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_Toc210118016 \h </w:instrText>
      </w:r>
      <w:r>
        <w:rPr>
          <w:noProof/>
        </w:rPr>
      </w:r>
      <w:r>
        <w:rPr>
          <w:noProof/>
        </w:rPr>
        <w:fldChar w:fldCharType="separate"/>
      </w:r>
      <w:r>
        <w:rPr>
          <w:noProof/>
        </w:rPr>
        <w:t>82</w:t>
      </w:r>
      <w:r>
        <w:rPr>
          <w:noProof/>
        </w:rPr>
        <w:fldChar w:fldCharType="end"/>
      </w:r>
    </w:p>
    <w:p w14:paraId="363664D5" w14:textId="5949CBEA"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_Toc210118017 \h </w:instrText>
      </w:r>
      <w:r>
        <w:rPr>
          <w:noProof/>
        </w:rPr>
      </w:r>
      <w:r>
        <w:rPr>
          <w:noProof/>
        </w:rPr>
        <w:fldChar w:fldCharType="separate"/>
      </w:r>
      <w:r>
        <w:rPr>
          <w:noProof/>
        </w:rPr>
        <w:t>83</w:t>
      </w:r>
      <w:r>
        <w:rPr>
          <w:noProof/>
        </w:rPr>
        <w:fldChar w:fldCharType="end"/>
      </w:r>
    </w:p>
    <w:p w14:paraId="5FC71BD7" w14:textId="23F29211"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_Toc210118018 \h </w:instrText>
      </w:r>
      <w:r>
        <w:rPr>
          <w:noProof/>
        </w:rPr>
      </w:r>
      <w:r>
        <w:rPr>
          <w:noProof/>
        </w:rPr>
        <w:fldChar w:fldCharType="separate"/>
      </w:r>
      <w:r>
        <w:rPr>
          <w:noProof/>
        </w:rPr>
        <w:t>84</w:t>
      </w:r>
      <w:r>
        <w:rPr>
          <w:noProof/>
        </w:rPr>
        <w:fldChar w:fldCharType="end"/>
      </w:r>
    </w:p>
    <w:p w14:paraId="7483E67C" w14:textId="7122D382"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_Toc210118019 \h </w:instrText>
      </w:r>
      <w:r>
        <w:rPr>
          <w:noProof/>
        </w:rPr>
      </w:r>
      <w:r>
        <w:rPr>
          <w:noProof/>
        </w:rPr>
        <w:fldChar w:fldCharType="separate"/>
      </w:r>
      <w:r>
        <w:rPr>
          <w:noProof/>
        </w:rPr>
        <w:t>84</w:t>
      </w:r>
      <w:r>
        <w:rPr>
          <w:noProof/>
        </w:rPr>
        <w:fldChar w:fldCharType="end"/>
      </w:r>
    </w:p>
    <w:p w14:paraId="032E2C05" w14:textId="3E47F359"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_Toc210118020 \h </w:instrText>
      </w:r>
      <w:r>
        <w:rPr>
          <w:noProof/>
        </w:rPr>
      </w:r>
      <w:r>
        <w:rPr>
          <w:noProof/>
        </w:rPr>
        <w:fldChar w:fldCharType="separate"/>
      </w:r>
      <w:r>
        <w:rPr>
          <w:noProof/>
        </w:rPr>
        <w:t>84</w:t>
      </w:r>
      <w:r>
        <w:rPr>
          <w:noProof/>
        </w:rPr>
        <w:fldChar w:fldCharType="end"/>
      </w:r>
    </w:p>
    <w:p w14:paraId="1D5B70CB" w14:textId="27AD0F64"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_Toc210118021 \h </w:instrText>
      </w:r>
      <w:r>
        <w:rPr>
          <w:noProof/>
        </w:rPr>
      </w:r>
      <w:r>
        <w:rPr>
          <w:noProof/>
        </w:rPr>
        <w:fldChar w:fldCharType="separate"/>
      </w:r>
      <w:r>
        <w:rPr>
          <w:noProof/>
        </w:rPr>
        <w:t>85</w:t>
      </w:r>
      <w:r>
        <w:rPr>
          <w:noProof/>
        </w:rPr>
        <w:fldChar w:fldCharType="end"/>
      </w:r>
    </w:p>
    <w:p w14:paraId="5802DF55" w14:textId="315AEEA2"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_Toc210118022 \h </w:instrText>
      </w:r>
      <w:r>
        <w:rPr>
          <w:noProof/>
        </w:rPr>
      </w:r>
      <w:r>
        <w:rPr>
          <w:noProof/>
        </w:rPr>
        <w:fldChar w:fldCharType="separate"/>
      </w:r>
      <w:r>
        <w:rPr>
          <w:noProof/>
        </w:rPr>
        <w:t>85</w:t>
      </w:r>
      <w:r>
        <w:rPr>
          <w:noProof/>
        </w:rPr>
        <w:fldChar w:fldCharType="end"/>
      </w:r>
    </w:p>
    <w:p w14:paraId="013EAA95" w14:textId="6A31E781"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_Toc210118023 \h </w:instrText>
      </w:r>
      <w:r>
        <w:rPr>
          <w:noProof/>
        </w:rPr>
      </w:r>
      <w:r>
        <w:rPr>
          <w:noProof/>
        </w:rPr>
        <w:fldChar w:fldCharType="separate"/>
      </w:r>
      <w:r>
        <w:rPr>
          <w:noProof/>
        </w:rPr>
        <w:t>86</w:t>
      </w:r>
      <w:r>
        <w:rPr>
          <w:noProof/>
        </w:rPr>
        <w:fldChar w:fldCharType="end"/>
      </w:r>
    </w:p>
    <w:p w14:paraId="5C22BC6A" w14:textId="4F267766"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_Toc210118024 \h </w:instrText>
      </w:r>
      <w:r>
        <w:rPr>
          <w:noProof/>
        </w:rPr>
      </w:r>
      <w:r>
        <w:rPr>
          <w:noProof/>
        </w:rPr>
        <w:fldChar w:fldCharType="separate"/>
      </w:r>
      <w:r>
        <w:rPr>
          <w:noProof/>
        </w:rPr>
        <w:t>86</w:t>
      </w:r>
      <w:r>
        <w:rPr>
          <w:noProof/>
        </w:rPr>
        <w:fldChar w:fldCharType="end"/>
      </w:r>
    </w:p>
    <w:p w14:paraId="3BA327BE" w14:textId="744E59B3"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_Toc210118025 \h </w:instrText>
      </w:r>
      <w:r>
        <w:rPr>
          <w:noProof/>
        </w:rPr>
      </w:r>
      <w:r>
        <w:rPr>
          <w:noProof/>
        </w:rPr>
        <w:fldChar w:fldCharType="separate"/>
      </w:r>
      <w:r>
        <w:rPr>
          <w:noProof/>
        </w:rPr>
        <w:t>87</w:t>
      </w:r>
      <w:r>
        <w:rPr>
          <w:noProof/>
        </w:rPr>
        <w:fldChar w:fldCharType="end"/>
      </w:r>
    </w:p>
    <w:p w14:paraId="7D388547" w14:textId="6F1E7386"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_Toc210118026 \h </w:instrText>
      </w:r>
      <w:r>
        <w:rPr>
          <w:noProof/>
        </w:rPr>
      </w:r>
      <w:r>
        <w:rPr>
          <w:noProof/>
        </w:rPr>
        <w:fldChar w:fldCharType="separate"/>
      </w:r>
      <w:r>
        <w:rPr>
          <w:noProof/>
        </w:rPr>
        <w:t>87</w:t>
      </w:r>
      <w:r>
        <w:rPr>
          <w:noProof/>
        </w:rPr>
        <w:fldChar w:fldCharType="end"/>
      </w:r>
    </w:p>
    <w:p w14:paraId="7C5DEC26" w14:textId="64F1CABF"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_Toc210118027 \h </w:instrText>
      </w:r>
      <w:r>
        <w:rPr>
          <w:noProof/>
        </w:rPr>
      </w:r>
      <w:r>
        <w:rPr>
          <w:noProof/>
        </w:rPr>
        <w:fldChar w:fldCharType="separate"/>
      </w:r>
      <w:r>
        <w:rPr>
          <w:noProof/>
        </w:rPr>
        <w:t>88</w:t>
      </w:r>
      <w:r>
        <w:rPr>
          <w:noProof/>
        </w:rPr>
        <w:fldChar w:fldCharType="end"/>
      </w:r>
    </w:p>
    <w:p w14:paraId="3A397BA5" w14:textId="1B668E20"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_Toc210118028 \h </w:instrText>
      </w:r>
      <w:r>
        <w:rPr>
          <w:noProof/>
        </w:rPr>
      </w:r>
      <w:r>
        <w:rPr>
          <w:noProof/>
        </w:rPr>
        <w:fldChar w:fldCharType="separate"/>
      </w:r>
      <w:r>
        <w:rPr>
          <w:noProof/>
        </w:rPr>
        <w:t>88</w:t>
      </w:r>
      <w:r>
        <w:rPr>
          <w:noProof/>
        </w:rPr>
        <w:fldChar w:fldCharType="end"/>
      </w:r>
    </w:p>
    <w:p w14:paraId="4A493CF0" w14:textId="35849969"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_Toc210118029 \h </w:instrText>
      </w:r>
      <w:r>
        <w:rPr>
          <w:noProof/>
        </w:rPr>
      </w:r>
      <w:r>
        <w:rPr>
          <w:noProof/>
        </w:rPr>
        <w:fldChar w:fldCharType="separate"/>
      </w:r>
      <w:r>
        <w:rPr>
          <w:noProof/>
        </w:rPr>
        <w:t>89</w:t>
      </w:r>
      <w:r>
        <w:rPr>
          <w:noProof/>
        </w:rPr>
        <w:fldChar w:fldCharType="end"/>
      </w:r>
    </w:p>
    <w:p w14:paraId="76B38E6A" w14:textId="5D535C20" w:rsidR="00B77F06" w:rsidRDefault="00B77F0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_Toc210118030 \h </w:instrText>
      </w:r>
      <w:r>
        <w:rPr>
          <w:noProof/>
        </w:rPr>
      </w:r>
      <w:r>
        <w:rPr>
          <w:noProof/>
        </w:rPr>
        <w:fldChar w:fldCharType="separate"/>
      </w:r>
      <w:r>
        <w:rPr>
          <w:noProof/>
        </w:rPr>
        <w:t>90</w:t>
      </w:r>
      <w:r>
        <w:rPr>
          <w:noProof/>
        </w:rPr>
        <w:fldChar w:fldCharType="end"/>
      </w:r>
    </w:p>
    <w:p w14:paraId="616B606F" w14:textId="35F6F903"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_Toc210118031 \h </w:instrText>
      </w:r>
      <w:r>
        <w:rPr>
          <w:noProof/>
        </w:rPr>
      </w:r>
      <w:r>
        <w:rPr>
          <w:noProof/>
        </w:rPr>
        <w:fldChar w:fldCharType="separate"/>
      </w:r>
      <w:r>
        <w:rPr>
          <w:noProof/>
        </w:rPr>
        <w:t>90</w:t>
      </w:r>
      <w:r>
        <w:rPr>
          <w:noProof/>
        </w:rPr>
        <w:fldChar w:fldCharType="end"/>
      </w:r>
    </w:p>
    <w:p w14:paraId="6F5F59C3" w14:textId="624B2D4E" w:rsidR="00B77F06" w:rsidRDefault="00B77F06">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_Toc210118032 \h </w:instrText>
      </w:r>
      <w:r>
        <w:rPr>
          <w:noProof/>
        </w:rPr>
      </w:r>
      <w:r>
        <w:rPr>
          <w:noProof/>
        </w:rPr>
        <w:fldChar w:fldCharType="separate"/>
      </w:r>
      <w:r>
        <w:rPr>
          <w:noProof/>
        </w:rPr>
        <w:t>90</w:t>
      </w:r>
      <w:r>
        <w:rPr>
          <w:noProof/>
        </w:rPr>
        <w:fldChar w:fldCharType="end"/>
      </w:r>
    </w:p>
    <w:p w14:paraId="38038D12" w14:textId="5C03159E" w:rsidR="00B77F06" w:rsidRDefault="00B77F0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B.2.1</w:t>
      </w:r>
      <w:r>
        <w:rPr>
          <w:noProof/>
          <w:lang w:eastAsia="zh-CN"/>
        </w:rPr>
        <w:tab/>
        <w:t xml:space="preserve">OpenAPI document </w:t>
      </w:r>
      <w:r w:rsidRPr="00A34044">
        <w:rPr>
          <w:rFonts w:ascii="Courier" w:eastAsia="ＭＳ 明朝" w:hAnsi="Courier"/>
          <w:noProof/>
        </w:rPr>
        <w:t>"TS28105_AiMlNrm.yaml"</w:t>
      </w:r>
      <w:r>
        <w:rPr>
          <w:noProof/>
        </w:rPr>
        <w:tab/>
      </w:r>
      <w:r>
        <w:rPr>
          <w:noProof/>
        </w:rPr>
        <w:fldChar w:fldCharType="begin" w:fldLock="1"/>
      </w:r>
      <w:r>
        <w:rPr>
          <w:noProof/>
        </w:rPr>
        <w:instrText xml:space="preserve"> PAGEREF _Toc210118033 \h </w:instrText>
      </w:r>
      <w:r>
        <w:rPr>
          <w:noProof/>
        </w:rPr>
      </w:r>
      <w:r>
        <w:rPr>
          <w:noProof/>
        </w:rPr>
        <w:fldChar w:fldCharType="separate"/>
      </w:r>
      <w:r>
        <w:rPr>
          <w:noProof/>
        </w:rPr>
        <w:t>90</w:t>
      </w:r>
      <w:r>
        <w:rPr>
          <w:noProof/>
        </w:rPr>
        <w:fldChar w:fldCharType="end"/>
      </w:r>
    </w:p>
    <w:p w14:paraId="7B47AF7F" w14:textId="09279D12" w:rsidR="00B77F06" w:rsidRDefault="00B77F0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_Toc210118034 \h </w:instrText>
      </w:r>
      <w:r>
        <w:rPr>
          <w:noProof/>
        </w:rPr>
      </w:r>
      <w:r>
        <w:rPr>
          <w:noProof/>
        </w:rPr>
        <w:fldChar w:fldCharType="separate"/>
      </w:r>
      <w:r>
        <w:rPr>
          <w:noProof/>
        </w:rPr>
        <w:t>91</w:t>
      </w:r>
      <w:r>
        <w:rPr>
          <w:noProof/>
        </w:rPr>
        <w:fldChar w:fldCharType="end"/>
      </w:r>
    </w:p>
    <w:p w14:paraId="639CC865" w14:textId="082491AD"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5" w:name="foreword"/>
      <w:bookmarkStart w:id="16" w:name="introduction"/>
      <w:bookmarkStart w:id="17" w:name="_Toc106015842"/>
      <w:bookmarkStart w:id="18" w:name="_Toc106098480"/>
      <w:bookmarkStart w:id="19" w:name="_Toc210117748"/>
      <w:bookmarkEnd w:id="15"/>
      <w:bookmarkEnd w:id="16"/>
      <w:r w:rsidR="00DA539D" w:rsidRPr="00F17505">
        <w:t>Foreword</w:t>
      </w:r>
      <w:bookmarkEnd w:id="17"/>
      <w:bookmarkEnd w:id="18"/>
      <w:bookmarkEnd w:id="19"/>
    </w:p>
    <w:p w14:paraId="0877C6B0" w14:textId="7E001B2E" w:rsidR="00DA539D" w:rsidRPr="00F17505" w:rsidRDefault="00DA539D" w:rsidP="00DA539D">
      <w:r w:rsidRPr="00F17505">
        <w:t xml:space="preserve">This Technical </w:t>
      </w:r>
      <w:bookmarkStart w:id="20" w:name="spectype3"/>
      <w:r w:rsidRPr="00F17505">
        <w:t>Specification</w:t>
      </w:r>
      <w:bookmarkEnd w:id="20"/>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1" w:name="scope"/>
      <w:bookmarkStart w:id="22" w:name="references"/>
      <w:bookmarkStart w:id="23" w:name="_Toc106015843"/>
      <w:bookmarkStart w:id="24" w:name="_Toc106098481"/>
      <w:bookmarkStart w:id="25" w:name="_Toc210117749"/>
      <w:bookmarkEnd w:id="21"/>
      <w:bookmarkEnd w:id="22"/>
      <w:r w:rsidR="008B6334" w:rsidRPr="00F17505">
        <w:t>1</w:t>
      </w:r>
      <w:r w:rsidR="008B6334" w:rsidRPr="00F17505">
        <w:tab/>
        <w:t>Scope</w:t>
      </w:r>
      <w:bookmarkEnd w:id="23"/>
      <w:bookmarkEnd w:id="24"/>
      <w:bookmarkEnd w:id="25"/>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26" w:name="_Toc106015844"/>
      <w:bookmarkStart w:id="27" w:name="_Toc106098482"/>
    </w:p>
    <w:p w14:paraId="2B5E2FE4" w14:textId="19593920" w:rsidR="00080512" w:rsidRPr="00F17505" w:rsidRDefault="00080512" w:rsidP="008B6334">
      <w:pPr>
        <w:pStyle w:val="Heading1"/>
      </w:pPr>
      <w:bookmarkStart w:id="28" w:name="_Toc210117750"/>
      <w:r w:rsidRPr="00F17505">
        <w:t>2</w:t>
      </w:r>
      <w:r w:rsidRPr="00F17505">
        <w:tab/>
        <w:t>References</w:t>
      </w:r>
      <w:bookmarkEnd w:id="26"/>
      <w:bookmarkEnd w:id="27"/>
      <w:bookmarkEnd w:id="28"/>
    </w:p>
    <w:p w14:paraId="7E36295B" w14:textId="77777777" w:rsidR="00B63F75" w:rsidRPr="00F17505" w:rsidRDefault="00B63F75" w:rsidP="00B63F75">
      <w:bookmarkStart w:id="29" w:name="definitions"/>
      <w:bookmarkEnd w:id="29"/>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0EDEC97D" w14:textId="77777777" w:rsidR="00BE5E41" w:rsidRDefault="00AB526B" w:rsidP="00BE5E41">
      <w:pPr>
        <w:pStyle w:val="EX"/>
      </w:pPr>
      <w:r>
        <w:t>[19]</w:t>
      </w:r>
      <w:r>
        <w:tab/>
        <w:t xml:space="preserve">3GPP TS 28.623: "Telecommunication management; Generic Network Resource Model (NRM) Integration Reference Point (IRP); </w:t>
      </w:r>
      <w:r w:rsidRPr="00235D8B">
        <w:t>Solution Set (SS) definitions</w:t>
      </w:r>
      <w:r>
        <w:t>".</w:t>
      </w:r>
    </w:p>
    <w:p w14:paraId="2D082E0D" w14:textId="0B7F4E81" w:rsidR="00AB526B" w:rsidRDefault="00BE5E41" w:rsidP="00BE5E41">
      <w:pPr>
        <w:pStyle w:val="EX"/>
      </w:pPr>
      <w:r w:rsidRPr="0015515E">
        <w:t>[</w:t>
      </w:r>
      <w:r>
        <w:t>20</w:t>
      </w:r>
      <w:r w:rsidRPr="0015515E">
        <w:t>]</w:t>
      </w:r>
      <w:r w:rsidRPr="0015515E">
        <w:tab/>
        <w:t>3GPP TS 2</w:t>
      </w:r>
      <w:r>
        <w:t>9.520</w:t>
      </w:r>
      <w:r w:rsidRPr="0015515E">
        <w:t>: "5G System; Network Data Analytics Services; Stage 3".</w:t>
      </w:r>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30" w:name="_Toc106015845"/>
      <w:bookmarkStart w:id="31" w:name="_Toc106098483"/>
      <w:bookmarkStart w:id="32" w:name="_Toc210117751"/>
      <w:r w:rsidRPr="00F17505">
        <w:t>3</w:t>
      </w:r>
      <w:r w:rsidRPr="00F17505">
        <w:tab/>
        <w:t>Definitions of terms, symbols and abbreviations</w:t>
      </w:r>
      <w:bookmarkEnd w:id="30"/>
      <w:bookmarkEnd w:id="31"/>
      <w:bookmarkEnd w:id="32"/>
    </w:p>
    <w:p w14:paraId="69872017" w14:textId="77777777" w:rsidR="00B63F75" w:rsidRPr="00F17505" w:rsidRDefault="00B63F75" w:rsidP="00B63F75">
      <w:pPr>
        <w:pStyle w:val="Heading2"/>
      </w:pPr>
      <w:bookmarkStart w:id="33" w:name="_Toc106015846"/>
      <w:bookmarkStart w:id="34" w:name="_Toc106098484"/>
      <w:bookmarkStart w:id="35" w:name="_Toc210117752"/>
      <w:r w:rsidRPr="00F17505">
        <w:t>3.1</w:t>
      </w:r>
      <w:r w:rsidRPr="00F17505">
        <w:tab/>
        <w:t>Terms</w:t>
      </w:r>
      <w:bookmarkEnd w:id="33"/>
      <w:bookmarkEnd w:id="34"/>
      <w:bookmarkEnd w:id="35"/>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36" w:name="_Hlk167973149"/>
      <w:r w:rsidR="00AF1420" w:rsidRPr="00D821B2">
        <w:t>a manageable representation of an ML model</w:t>
      </w:r>
      <w:bookmarkEnd w:id="36"/>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0894D354" w14:textId="2DF36F0D" w:rsidR="0084149C" w:rsidRDefault="00943DCD" w:rsidP="0084149C">
      <w:r w:rsidRPr="00D821B2">
        <w:rPr>
          <w:b/>
        </w:rPr>
        <w:t>ML model testing</w:t>
      </w:r>
      <w:r w:rsidRPr="00D821B2">
        <w:rPr>
          <w:b/>
          <w:bCs/>
        </w:rPr>
        <w:t xml:space="preserve">: </w:t>
      </w:r>
      <w:r w:rsidR="0084149C" w:rsidRPr="006354EA">
        <w:rPr>
          <w:lang w:val="en-US"/>
        </w:rPr>
        <w:t>a process of evaluating the performance of an ML model using testing data different from data used for model training and validation</w:t>
      </w:r>
      <w:r w:rsidR="0084149C" w:rsidRPr="006354EA">
        <w:t>.</w:t>
      </w:r>
    </w:p>
    <w:p w14:paraId="74A93216" w14:textId="507BFF60" w:rsidR="0084149C" w:rsidRPr="00D821B2" w:rsidRDefault="0084149C" w:rsidP="0084149C">
      <w:r w:rsidRPr="00AE60A8">
        <w:rPr>
          <w:b/>
          <w:bCs/>
        </w:rPr>
        <w:t>ML model joint testing</w:t>
      </w:r>
      <w:r w:rsidRPr="00AE60A8">
        <w:t xml:space="preserve">: </w:t>
      </w:r>
      <w:r w:rsidRPr="006354EA">
        <w:rPr>
          <w:lang w:val="en-US"/>
        </w:rPr>
        <w:t>a process of evaluating the performance of a group of ML models using testing data different from data used for model training and validation</w:t>
      </w:r>
      <w:r w:rsidRPr="006354EA">
        <w:t>.</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37" w:name="_Hlk109991689"/>
      <w:r w:rsidR="00EE15E0">
        <w:t>(s)</w:t>
      </w:r>
      <w:r>
        <w:t xml:space="preserve"> </w:t>
      </w:r>
      <w:bookmarkEnd w:id="37"/>
      <w:r>
        <w:t>to conduct inference.</w:t>
      </w:r>
    </w:p>
    <w:p w14:paraId="0EFE7B0B" w14:textId="77777777" w:rsidR="00CC379C" w:rsidRPr="00D821B2" w:rsidRDefault="00CC379C" w:rsidP="00CC379C">
      <w:bookmarkStart w:id="38" w:name="_Toc106015847"/>
      <w:bookmarkStart w:id="39"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Default="00CC379C" w:rsidP="00CC379C">
      <w:r w:rsidRPr="00D821B2">
        <w:rPr>
          <w:b/>
          <w:bCs/>
        </w:rPr>
        <w:t xml:space="preserve">ML model deployment: </w:t>
      </w:r>
      <w:r w:rsidRPr="00D821B2">
        <w:t>a process of making a trained ML model available for use in the target environment.</w:t>
      </w:r>
    </w:p>
    <w:p w14:paraId="51D9C1E5" w14:textId="77777777" w:rsidR="0084149C" w:rsidRPr="00B57C17" w:rsidRDefault="0084149C" w:rsidP="0084149C">
      <w:pPr>
        <w:rPr>
          <w:noProof/>
        </w:rPr>
      </w:pPr>
      <w:r w:rsidRPr="00B57C17">
        <w:rPr>
          <w:b/>
          <w:bCs/>
          <w:noProof/>
        </w:rPr>
        <w:t>ML model loading</w:t>
      </w:r>
      <w:r w:rsidRPr="00B57C17">
        <w:rPr>
          <w:noProof/>
        </w:rPr>
        <w:t>: a process of making a trained ML model available to an inference function.</w:t>
      </w:r>
    </w:p>
    <w:p w14:paraId="29F050CC" w14:textId="77777777" w:rsidR="0084149C" w:rsidRPr="00B57C17" w:rsidRDefault="0084149C" w:rsidP="0084149C">
      <w:pPr>
        <w:rPr>
          <w:noProof/>
        </w:rPr>
      </w:pPr>
      <w:r w:rsidRPr="00B57C17">
        <w:rPr>
          <w:b/>
          <w:bCs/>
          <w:noProof/>
        </w:rPr>
        <w:t>AI/ML activation</w:t>
      </w:r>
      <w:r w:rsidRPr="00B57C17">
        <w:rPr>
          <w:noProof/>
        </w:rPr>
        <w:t>: a process of enabling the inference capability of an AI/ML inference function.</w:t>
      </w:r>
    </w:p>
    <w:p w14:paraId="0BD74C0A" w14:textId="672731F1" w:rsidR="0084149C" w:rsidRPr="00D821B2" w:rsidRDefault="0084149C" w:rsidP="00CC379C">
      <w:pPr>
        <w:rPr>
          <w:noProof/>
        </w:rPr>
      </w:pPr>
      <w:r w:rsidRPr="00B57C17">
        <w:rPr>
          <w:b/>
          <w:bCs/>
          <w:noProof/>
        </w:rPr>
        <w:t>AI/ML deactivation</w:t>
      </w:r>
      <w:r w:rsidRPr="00B57C17">
        <w:rPr>
          <w:noProof/>
        </w:rPr>
        <w:t>: a process of disabling the inference capability of an AI/ML inference function.</w:t>
      </w:r>
    </w:p>
    <w:p w14:paraId="53CAC148" w14:textId="77777777" w:rsidR="00B63F75" w:rsidRPr="00F17505" w:rsidRDefault="00B63F75" w:rsidP="00B63F75">
      <w:pPr>
        <w:pStyle w:val="Heading2"/>
      </w:pPr>
      <w:bookmarkStart w:id="40" w:name="_Toc210117753"/>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210117754"/>
      <w:r w:rsidRPr="00F17505">
        <w:t>3.3</w:t>
      </w:r>
      <w:r w:rsidRPr="00F17505">
        <w:tab/>
        <w:t>Abbreviations</w:t>
      </w:r>
      <w:bookmarkEnd w:id="41"/>
      <w:bookmarkEnd w:id="42"/>
      <w:bookmarkEnd w:id="43"/>
    </w:p>
    <w:p w14:paraId="540B3E3A" w14:textId="4A06C665"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210117755"/>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210117756"/>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tcPr>
          <w:p w14:paraId="21F99CED" w14:textId="77777777" w:rsidR="008B02FF" w:rsidRPr="00F17505" w:rsidRDefault="008B02FF" w:rsidP="005D2FBE">
            <w:pPr>
              <w:pStyle w:val="TAL"/>
            </w:pPr>
            <w:r w:rsidRPr="00F17505">
              <w:t>Association,</w:t>
            </w:r>
            <w:r w:rsidRPr="00F17505">
              <w:br/>
              <w:t>Clustering</w:t>
            </w:r>
          </w:p>
        </w:tc>
        <w:tc>
          <w:tcPr>
            <w:tcW w:w="1801" w:type="dxa"/>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00F5ED4F"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51" w:name="_Toc106015851"/>
      <w:bookmarkStart w:id="52"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53" w:name="_Toc210117757"/>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53"/>
    </w:p>
    <w:p w14:paraId="250888C5" w14:textId="2202F290" w:rsidR="00D91157" w:rsidRPr="00F17505" w:rsidRDefault="00D91157" w:rsidP="00D91157">
      <w:pPr>
        <w:pStyle w:val="Heading2"/>
      </w:pPr>
      <w:bookmarkStart w:id="54" w:name="_Toc210117758"/>
      <w:r>
        <w:t>4a.0</w:t>
      </w:r>
      <w:r w:rsidRPr="00F17505">
        <w:tab/>
      </w:r>
      <w:r>
        <w:t xml:space="preserve">ML </w:t>
      </w:r>
      <w:r w:rsidR="002D40D1">
        <w:t>model lifecycle</w:t>
      </w:r>
      <w:bookmarkEnd w:id="54"/>
    </w:p>
    <w:p w14:paraId="5373C4EF" w14:textId="3381EF8B"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ACF7A12" w:rsidR="00142723" w:rsidRDefault="00887DB7" w:rsidP="00D91157">
      <w:pPr>
        <w:pStyle w:val="TH"/>
      </w:pPr>
      <w:r>
        <w:object w:dxaOrig="11748" w:dyaOrig="4272" w14:anchorId="376C2FF9">
          <v:shape id="_x0000_i1026" type="#_x0000_t75" style="width:431.05pt;height:156.15pt" o:ole="">
            <v:imagedata r:id="rId12" o:title=""/>
          </v:shape>
          <o:OLEObject Type="Embed" ProgID="Visio.Drawing.15" ShapeID="_x0000_i1026" DrawAspect="Content" ObjectID="_1820730251" r:id="rId13"/>
        </w:object>
      </w:r>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248ABE7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55"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55"/>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56" w:name="_Toc106015852"/>
      <w:bookmarkStart w:id="57" w:name="_Toc106098490"/>
      <w:bookmarkStart w:id="58" w:name="_Toc130201963"/>
      <w:bookmarkStart w:id="59" w:name="_Toc210117759"/>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56"/>
      <w:bookmarkEnd w:id="57"/>
      <w:bookmarkEnd w:id="58"/>
      <w:bookmarkEnd w:id="59"/>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MnS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4.35pt;height:157.1pt" o:ole="">
            <v:imagedata r:id="rId14" o:title=""/>
          </v:shape>
          <o:OLEObject Type="Embed" ProgID="Visio.Drawing.15" ShapeID="_x0000_i1027" DrawAspect="Content" ObjectID="_1820730252" r:id="rId15"/>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60" w:name="_Toc145421979"/>
      <w:bookmarkStart w:id="61" w:name="_Toc145421213"/>
      <w:bookmarkStart w:id="62" w:name="_Toc145334769"/>
      <w:bookmarkStart w:id="63" w:name="_Toc210117760"/>
      <w:r>
        <w:t>4a.2</w:t>
      </w:r>
      <w:r>
        <w:tab/>
        <w:t>AI/ML functionalities management scenarios</w:t>
      </w:r>
      <w:bookmarkEnd w:id="60"/>
      <w:bookmarkEnd w:id="61"/>
      <w:bookmarkEnd w:id="62"/>
      <w:r w:rsidR="00E25C3D" w:rsidRPr="00D821B2">
        <w:t xml:space="preserve"> (relation with managed AI/ML features)</w:t>
      </w:r>
      <w:bookmarkEnd w:id="63"/>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r w:rsidR="005B0563" w:rsidRPr="00D821B2">
        <w:t>AnLF</w:t>
      </w:r>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both be located in the gNB, or the ML training function can be located in the management system and AI/ML inference function is located in the gNB.</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gNB.</w:t>
      </w:r>
      <w:r w:rsidR="00D91157">
        <w:rPr>
          <w:lang w:eastAsia="zh-CN"/>
        </w:rPr>
        <w:t xml:space="preserve"> </w:t>
      </w:r>
      <w:bookmarkStart w:id="64" w:name="_Hlk150921284"/>
      <w:r w:rsidR="00D91157">
        <w:rPr>
          <w:lang w:eastAsia="zh-CN"/>
        </w:rPr>
        <w:t xml:space="preserve">See figure </w:t>
      </w:r>
      <w:r w:rsidR="00D91157">
        <w:t>4a.2</w:t>
      </w:r>
      <w:r w:rsidR="00D91157">
        <w:rPr>
          <w:lang w:eastAsia="zh-CN"/>
        </w:rPr>
        <w:t>-2.</w:t>
      </w:r>
      <w:bookmarkEnd w:id="64"/>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gNB</w:t>
      </w:r>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training and AI/ML inference are both located in gNB</w:t>
      </w:r>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65" w:name="_Toc210117761"/>
      <w:r w:rsidRPr="00F17505">
        <w:rPr>
          <w:rFonts w:cs="Arial"/>
          <w:szCs w:val="36"/>
        </w:rPr>
        <w:t>5</w:t>
      </w:r>
      <w:r w:rsidR="007359B9" w:rsidRPr="00F17505">
        <w:rPr>
          <w:rFonts w:cs="Arial"/>
          <w:szCs w:val="36"/>
        </w:rPr>
        <w:tab/>
      </w:r>
      <w:bookmarkEnd w:id="51"/>
      <w:bookmarkEnd w:id="52"/>
      <w:r w:rsidR="00BD3F77">
        <w:t>Void</w:t>
      </w:r>
      <w:bookmarkEnd w:id="65"/>
    </w:p>
    <w:p w14:paraId="454D691B" w14:textId="4C2FDC1B" w:rsidR="00A57553" w:rsidRPr="00F17505" w:rsidRDefault="00A57553" w:rsidP="00A57553">
      <w:pPr>
        <w:pStyle w:val="Heading1"/>
        <w:rPr>
          <w:lang w:eastAsia="zh-CN"/>
        </w:rPr>
      </w:pPr>
      <w:bookmarkStart w:id="66" w:name="_Toc106015853"/>
      <w:bookmarkStart w:id="67" w:name="_Toc106098491"/>
      <w:bookmarkStart w:id="68" w:name="_Toc210117762"/>
      <w:r w:rsidRPr="00F17505">
        <w:t>6</w:t>
      </w:r>
      <w:r w:rsidRPr="00F17505">
        <w:tab/>
        <w:t>AI/ML management use cases and requirements</w:t>
      </w:r>
      <w:bookmarkEnd w:id="66"/>
      <w:bookmarkEnd w:id="67"/>
      <w:bookmarkEnd w:id="68"/>
    </w:p>
    <w:p w14:paraId="45C6087A" w14:textId="13D6D405" w:rsidR="00A57553" w:rsidRDefault="00A57553" w:rsidP="00A57553">
      <w:pPr>
        <w:pStyle w:val="Heading2"/>
      </w:pPr>
      <w:bookmarkStart w:id="69" w:name="_Toc106015854"/>
      <w:bookmarkStart w:id="70" w:name="_Toc106098492"/>
      <w:bookmarkStart w:id="71" w:name="_Toc210117763"/>
      <w:r w:rsidRPr="00F17505">
        <w:t>6.1</w:t>
      </w:r>
      <w:r w:rsidRPr="00F17505">
        <w:tab/>
      </w:r>
      <w:r w:rsidR="00795BE5" w:rsidRPr="00D821B2">
        <w:t xml:space="preserve">ML model </w:t>
      </w:r>
      <w:r w:rsidR="00795BE5">
        <w:t>l</w:t>
      </w:r>
      <w:r w:rsidR="00795BE5" w:rsidRPr="00D821B2">
        <w:t>ifecycle management capabilities</w:t>
      </w:r>
      <w:bookmarkEnd w:id="69"/>
      <w:bookmarkEnd w:id="70"/>
      <w:bookmarkEnd w:id="71"/>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allowing the MnS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72" w:name="_Hlk134737308"/>
    </w:p>
    <w:p w14:paraId="667EE34C" w14:textId="62295F91" w:rsidR="00D91157" w:rsidRPr="00202260" w:rsidRDefault="00D91157" w:rsidP="00D91157">
      <w:pPr>
        <w:ind w:left="720" w:hanging="360"/>
      </w:pPr>
      <w:r>
        <w:rPr>
          <w:b/>
          <w:bCs/>
        </w:rPr>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73"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73"/>
      <w:r>
        <w:t>.</w:t>
      </w:r>
    </w:p>
    <w:bookmarkEnd w:id="72"/>
    <w:p w14:paraId="215D9A54" w14:textId="77777777" w:rsidR="00B2317A" w:rsidRPr="00D821B2" w:rsidRDefault="00B2317A" w:rsidP="00B2317A">
      <w:pPr>
        <w:rPr>
          <w:b/>
          <w:bCs/>
        </w:rPr>
      </w:pPr>
      <w:r w:rsidRPr="004E262B">
        <w:rPr>
          <w:b/>
          <w:bCs/>
        </w:rPr>
        <w:t>Management capabilities for ML testing</w:t>
      </w:r>
    </w:p>
    <w:p w14:paraId="2CE2D8DD" w14:textId="618B5475"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MnS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MnS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D432F03" w:rsidR="00D91157" w:rsidRPr="00202260" w:rsidRDefault="00D91157" w:rsidP="00D91157">
      <w:pPr>
        <w:rPr>
          <w:b/>
          <w:bCs/>
        </w:rPr>
      </w:pPr>
      <w:bookmarkStart w:id="74" w:name="_Hlk143783189"/>
      <w:r w:rsidRPr="00202260">
        <w:rPr>
          <w:b/>
          <w:bCs/>
        </w:rPr>
        <w:t>Management capabilities for</w:t>
      </w:r>
      <w:r>
        <w:rPr>
          <w:b/>
          <w:bCs/>
        </w:rPr>
        <w:t xml:space="preserve"> </w:t>
      </w:r>
      <w:bookmarkEnd w:id="74"/>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556F5FDA" w:rsidR="00D91157" w:rsidRPr="004577DC" w:rsidRDefault="00D91157" w:rsidP="00D91157">
      <w:pPr>
        <w:ind w:left="720" w:hanging="360"/>
      </w:pPr>
      <w:bookmarkStart w:id="75"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MnS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75"/>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76" w:name="_Toc210117764"/>
      <w:r>
        <w:t>6.2</w:t>
      </w:r>
      <w:r>
        <w:tab/>
        <w:t>Void</w:t>
      </w:r>
      <w:bookmarkEnd w:id="76"/>
    </w:p>
    <w:p w14:paraId="6023E8F7" w14:textId="7C647E32" w:rsidR="001A4E23" w:rsidRPr="00F17505" w:rsidRDefault="001A4E23" w:rsidP="00CE5AD3">
      <w:pPr>
        <w:pStyle w:val="Heading2"/>
      </w:pPr>
      <w:bookmarkStart w:id="77" w:name="_Toc210117765"/>
      <w:r w:rsidRPr="00F17505">
        <w:t>6.2</w:t>
      </w:r>
      <w:r>
        <w:t>a</w:t>
      </w:r>
      <w:r w:rsidRPr="00F17505">
        <w:tab/>
      </w:r>
      <w:r w:rsidR="00EA644F">
        <w:t>Void</w:t>
      </w:r>
      <w:bookmarkEnd w:id="77"/>
    </w:p>
    <w:p w14:paraId="40836939" w14:textId="4F012ADF" w:rsidR="00A52F6F" w:rsidRPr="00D821B2" w:rsidRDefault="00A52F6F" w:rsidP="000370BE">
      <w:pPr>
        <w:pStyle w:val="Heading2"/>
      </w:pPr>
      <w:bookmarkStart w:id="78" w:name="_Toc134626397"/>
      <w:bookmarkStart w:id="79" w:name="_Toc134632617"/>
      <w:bookmarkStart w:id="80" w:name="_Toc134633545"/>
      <w:bookmarkStart w:id="81" w:name="_Toc134633985"/>
      <w:bookmarkStart w:id="82" w:name="_Toc210117766"/>
      <w:r w:rsidRPr="00D821B2">
        <w:t>6.2</w:t>
      </w:r>
      <w:r>
        <w:t>b</w:t>
      </w:r>
      <w:r w:rsidRPr="00D821B2">
        <w:tab/>
        <w:t>ML model training</w:t>
      </w:r>
      <w:bookmarkEnd w:id="82"/>
      <w:r w:rsidRPr="00D821B2">
        <w:t xml:space="preserve"> </w:t>
      </w:r>
    </w:p>
    <w:p w14:paraId="214C3337" w14:textId="0004041D" w:rsidR="00A52F6F" w:rsidRPr="00D821B2" w:rsidRDefault="00A52F6F" w:rsidP="000370BE">
      <w:pPr>
        <w:pStyle w:val="Heading3"/>
      </w:pPr>
      <w:bookmarkStart w:id="83" w:name="_Toc210117767"/>
      <w:r w:rsidRPr="00D821B2">
        <w:t>6.2</w:t>
      </w:r>
      <w:r>
        <w:t>b</w:t>
      </w:r>
      <w:r w:rsidRPr="00D821B2">
        <w:t>.1</w:t>
      </w:r>
      <w:r w:rsidRPr="00D821B2">
        <w:tab/>
        <w:t>Description</w:t>
      </w:r>
      <w:bookmarkEnd w:id="83"/>
    </w:p>
    <w:p w14:paraId="03558739" w14:textId="1AB28AC2" w:rsidR="00A52F6F" w:rsidRPr="00D821B2" w:rsidRDefault="00A52F6F" w:rsidP="00A52F6F">
      <w:r w:rsidRPr="00D821B2">
        <w:t>Before an ML model is deployed to conduct inference, the ML model algoritm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The ML model is trained by the ML training MnS producer, and the training can be triggered by request(s) from one or more ML training MnS consumer(s), or initiated by the ML training MnS producer (e.g., as a result of model performance evaluation).</w:t>
      </w:r>
    </w:p>
    <w:p w14:paraId="1258FE33" w14:textId="4E81F331" w:rsidR="00A52F6F" w:rsidRPr="00D821B2" w:rsidRDefault="00A52F6F" w:rsidP="000370BE">
      <w:pPr>
        <w:pStyle w:val="Heading3"/>
      </w:pPr>
      <w:bookmarkStart w:id="84" w:name="_Toc210117768"/>
      <w:r w:rsidRPr="00D821B2">
        <w:t>6</w:t>
      </w:r>
      <w:r w:rsidR="00812EC5">
        <w:t>.2b</w:t>
      </w:r>
      <w:r w:rsidRPr="00D821B2">
        <w:t>.2</w:t>
      </w:r>
      <w:r w:rsidRPr="00D821B2">
        <w:tab/>
        <w:t>Use cases</w:t>
      </w:r>
      <w:bookmarkEnd w:id="84"/>
    </w:p>
    <w:p w14:paraId="7B1CB5D4" w14:textId="0009BE2E" w:rsidR="00A52F6F" w:rsidRPr="00D821B2" w:rsidRDefault="00A52F6F" w:rsidP="000370BE">
      <w:pPr>
        <w:pStyle w:val="Heading4"/>
      </w:pPr>
      <w:bookmarkStart w:id="85" w:name="_Toc210117769"/>
      <w:r w:rsidRPr="00D821B2">
        <w:t>6</w:t>
      </w:r>
      <w:r w:rsidR="00812EC5">
        <w:t>.2b</w:t>
      </w:r>
      <w:r w:rsidRPr="00D821B2">
        <w:t>.2.1</w:t>
      </w:r>
      <w:r w:rsidRPr="00D821B2">
        <w:tab/>
        <w:t>ML model training requested by consumer</w:t>
      </w:r>
      <w:bookmarkEnd w:id="85"/>
    </w:p>
    <w:p w14:paraId="373F9668" w14:textId="6DF98AB5"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5pt;height:95.85pt" o:ole="">
            <v:imagedata r:id="rId20" o:title=""/>
          </v:shape>
          <o:OLEObject Type="Embed" ProgID="Visio.Drawing.15" ShapeID="_x0000_i1029" DrawAspect="Content" ObjectID="_1820730253" r:id="rId21"/>
        </w:object>
      </w:r>
    </w:p>
    <w:p w14:paraId="1D79D3FF" w14:textId="194B294F" w:rsidR="00A52F6F" w:rsidRPr="00D821B2" w:rsidRDefault="00A52F6F" w:rsidP="000370BE">
      <w:pPr>
        <w:pStyle w:val="TF"/>
        <w:rPr>
          <w:bCs/>
        </w:rPr>
      </w:pPr>
      <w:r w:rsidRPr="00D821B2">
        <w:t>Figure 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MnS consumer</w:t>
      </w:r>
    </w:p>
    <w:p w14:paraId="65C6AAA9" w14:textId="72E5863D" w:rsidR="00A52F6F" w:rsidRPr="00D821B2" w:rsidRDefault="00A52F6F" w:rsidP="00A52F6F">
      <w:r w:rsidRPr="00D821B2">
        <w:t xml:space="preserve">The ML model training may be triggered by the request(s) from one or more ML training MnS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MnS consumer needs to specify in the ML training request the inference type which indicates the function or purpose of the ML model, e.g. CoverageProblemAnalysis [see TS 28.104 [2]]. The </w:t>
      </w:r>
      <w:r w:rsidRPr="00D821B2">
        <w:rPr>
          <w:bCs/>
        </w:rPr>
        <w:t>ML</w:t>
      </w:r>
      <w:r w:rsidRPr="00D821B2">
        <w:t xml:space="preserve"> training MnS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MnS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MnS producer may re-train the ML model if the inference performance of the ML model falls below a certain threshold, which needs to be configurable by the MnS consumer.</w:t>
      </w:r>
    </w:p>
    <w:p w14:paraId="5A325333" w14:textId="77777777" w:rsidR="00A52F6F" w:rsidRPr="00D821B2" w:rsidRDefault="00A52F6F" w:rsidP="00A52F6F">
      <w:r w:rsidRPr="00D821B2">
        <w:t xml:space="preserve">Following the ML training request by the ML training MnS consumer, the </w:t>
      </w:r>
      <w:r w:rsidRPr="00D821B2">
        <w:rPr>
          <w:bCs/>
        </w:rPr>
        <w:t>ML</w:t>
      </w:r>
      <w:r w:rsidRPr="00D821B2">
        <w:t xml:space="preserve"> training MnS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MnS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MnS producer may examine the consumer's provided training data and decide to select none, some or all of them. In addition, the ML</w:t>
      </w:r>
      <w:r w:rsidRPr="00D821B2">
        <w:rPr>
          <w:rFonts w:cs="Arial"/>
          <w:lang w:val="en-US"/>
        </w:rPr>
        <w:t xml:space="preserve"> training</w:t>
      </w:r>
      <w:r w:rsidRPr="00D821B2">
        <w:t xml:space="preserve"> MnS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3270E5D4" w14:textId="5DD58DB0" w:rsidR="00A52F6F" w:rsidRPr="00D821B2" w:rsidRDefault="00A52F6F" w:rsidP="000370BE">
      <w:pPr>
        <w:pStyle w:val="Heading4"/>
      </w:pPr>
      <w:bookmarkStart w:id="86" w:name="_Toc210117770"/>
      <w:r w:rsidRPr="00D821B2">
        <w:t>6</w:t>
      </w:r>
      <w:r w:rsidR="00812EC5">
        <w:t>.2b</w:t>
      </w:r>
      <w:r w:rsidRPr="00D821B2">
        <w:t>.2.2</w:t>
      </w:r>
      <w:r w:rsidRPr="00D821B2">
        <w:tab/>
      </w:r>
      <w:r w:rsidRPr="00D821B2">
        <w:rPr>
          <w:lang w:eastAsia="zh-CN"/>
        </w:rPr>
        <w:t>ML model training initiated by producer</w:t>
      </w:r>
      <w:bookmarkEnd w:id="86"/>
    </w:p>
    <w:p w14:paraId="302DB4BB" w14:textId="53013556" w:rsidR="00A52F6F" w:rsidRPr="00D821B2" w:rsidRDefault="00A52F6F" w:rsidP="00A52F6F">
      <w:r w:rsidRPr="00D821B2">
        <w:t>The ML model training  may be initiated by the ML training MnS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MnS consumer configured for the ML</w:t>
      </w:r>
      <w:r w:rsidRPr="00D821B2">
        <w:t xml:space="preserve"> training</w:t>
      </w:r>
      <w:r w:rsidRPr="00D821B2">
        <w:rPr>
          <w:lang w:val="en-US"/>
        </w:rPr>
        <w:t xml:space="preserve"> MnS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MnS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provides the training results (including the identifier of the ML model generated frm the initially trained ML model or the version number of the ML model associated with the re-trained model, training performance, etc.) to the ML training MnS consumer(s) who have subscribed to receive the ML model training results.</w:t>
      </w:r>
    </w:p>
    <w:p w14:paraId="0EA06CAB" w14:textId="7590D050" w:rsidR="00A52F6F" w:rsidRPr="00D821B2" w:rsidRDefault="00A52F6F" w:rsidP="000370BE">
      <w:pPr>
        <w:pStyle w:val="Heading4"/>
      </w:pPr>
      <w:bookmarkStart w:id="87" w:name="_Toc210117771"/>
      <w:r w:rsidRPr="00D821B2">
        <w:t>6</w:t>
      </w:r>
      <w:r w:rsidR="00812EC5">
        <w:t>.2b</w:t>
      </w:r>
      <w:r w:rsidRPr="00D821B2">
        <w:t>.2.3</w:t>
      </w:r>
      <w:r w:rsidRPr="00D821B2">
        <w:tab/>
        <w:t>ML model selection</w:t>
      </w:r>
      <w:bookmarkEnd w:id="87"/>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88" w:name="_Toc210117772"/>
      <w:r w:rsidRPr="00D821B2">
        <w:t>6</w:t>
      </w:r>
      <w:r w:rsidR="00812EC5">
        <w:t>.2b</w:t>
      </w:r>
      <w:r w:rsidRPr="00D821B2">
        <w:t>.2.4</w:t>
      </w:r>
      <w:r w:rsidRPr="00D821B2">
        <w:tab/>
        <w:t>Managing ML model training processes</w:t>
      </w:r>
      <w:bookmarkEnd w:id="88"/>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89" w:name="_Toc210117773"/>
      <w:r w:rsidRPr="00D821B2">
        <w:t>6</w:t>
      </w:r>
      <w:r w:rsidR="00812EC5">
        <w:t>.2b</w:t>
      </w:r>
      <w:r w:rsidRPr="00D821B2">
        <w:t>.2.5</w:t>
      </w:r>
      <w:r w:rsidRPr="00D821B2">
        <w:tab/>
        <w:t>Handling errors in data and ML decisions</w:t>
      </w:r>
      <w:bookmarkEnd w:id="89"/>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When 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90" w:name="_Toc210117774"/>
      <w:r w:rsidRPr="00D821B2">
        <w:t>6</w:t>
      </w:r>
      <w:r w:rsidR="00812EC5">
        <w:t>.2b</w:t>
      </w:r>
      <w:r w:rsidRPr="00D821B2">
        <w:t>.2.6</w:t>
      </w:r>
      <w:r w:rsidRPr="00D821B2">
        <w:tab/>
        <w:t>ML model joint training</w:t>
      </w:r>
      <w:bookmarkEnd w:id="90"/>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r w:rsidRPr="00D821B2">
        <w:t>erence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The ML model joint training may be initiated by the ML training MnS producer or the ML training MnS consumer, with the grouping of the ML models shared by the ML training MnS producer with the ML training MnS consumer.</w:t>
      </w:r>
    </w:p>
    <w:p w14:paraId="73DB9262" w14:textId="5D1E2239" w:rsidR="00A52F6F" w:rsidRPr="00D821B2" w:rsidRDefault="00A52F6F" w:rsidP="000370BE">
      <w:pPr>
        <w:pStyle w:val="Heading4"/>
      </w:pPr>
      <w:bookmarkStart w:id="91" w:name="_Toc210117775"/>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91"/>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MnS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t xml:space="preserve">The performance result of the validation may also be impacted by the ratio of the training data and the validation data. MnS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92" w:name="_Toc210117776"/>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92"/>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93" w:name="_Toc210117777"/>
      <w:r w:rsidRPr="00D821B2">
        <w:t>6</w:t>
      </w:r>
      <w:r w:rsidR="00812EC5">
        <w:t>.2b</w:t>
      </w:r>
      <w:r w:rsidRPr="00D821B2">
        <w:t>.2.9</w:t>
      </w:r>
      <w:r w:rsidRPr="00D821B2">
        <w:tab/>
        <w:t>Performance management for ML model training</w:t>
      </w:r>
      <w:bookmarkEnd w:id="93"/>
      <w:r w:rsidRPr="00D821B2">
        <w:t xml:space="preserve"> </w:t>
      </w:r>
    </w:p>
    <w:p w14:paraId="1B4E00AC" w14:textId="1877267B" w:rsidR="00A52F6F" w:rsidRPr="00D821B2" w:rsidRDefault="00A52F6F" w:rsidP="00555A2D">
      <w:pPr>
        <w:pStyle w:val="Heading5"/>
      </w:pPr>
      <w:bookmarkStart w:id="94" w:name="_Toc210117778"/>
      <w:r w:rsidRPr="00D821B2">
        <w:t>6</w:t>
      </w:r>
      <w:r w:rsidR="00812EC5">
        <w:t>.2b</w:t>
      </w:r>
      <w:r w:rsidRPr="00D821B2">
        <w:t>.2.9.1</w:t>
      </w:r>
      <w:r w:rsidRPr="00D821B2">
        <w:tab/>
        <w:t>Overview</w:t>
      </w:r>
      <w:bookmarkEnd w:id="94"/>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3403A82E" w14:textId="37C9BB16" w:rsidR="00A52F6F" w:rsidRPr="00D821B2" w:rsidRDefault="00A52F6F" w:rsidP="00555A2D">
      <w:pPr>
        <w:pStyle w:val="Heading5"/>
      </w:pPr>
      <w:bookmarkStart w:id="95" w:name="_Toc210117779"/>
      <w:r w:rsidRPr="00D821B2">
        <w:t>6</w:t>
      </w:r>
      <w:r w:rsidR="00812EC5">
        <w:t>.2b</w:t>
      </w:r>
      <w:r w:rsidRPr="00D821B2">
        <w:t>.2.9.2</w:t>
      </w:r>
      <w:r w:rsidRPr="00D821B2">
        <w:tab/>
        <w:t>Performance indicator selection for MLmodel training</w:t>
      </w:r>
      <w:bookmarkEnd w:id="95"/>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training mainly include the following aspects:ML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The MnS producer for ML model training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The MnS producer for ML model training uses the selected performance indicators for evaluating ML model training, and reports with the corresponding performance score in the ML model training report when the training is completed.</w:t>
      </w:r>
    </w:p>
    <w:p w14:paraId="075BFF8C" w14:textId="78E93397" w:rsidR="00A52F6F" w:rsidRPr="00D821B2" w:rsidRDefault="00A52F6F" w:rsidP="00555A2D">
      <w:pPr>
        <w:pStyle w:val="Heading5"/>
      </w:pPr>
      <w:bookmarkStart w:id="96" w:name="_Toc210117780"/>
      <w:r w:rsidRPr="00D821B2">
        <w:t>6</w:t>
      </w:r>
      <w:r w:rsidR="00812EC5">
        <w:t>.2b</w:t>
      </w:r>
      <w:r w:rsidRPr="00D821B2">
        <w:t>.2.9.3</w:t>
      </w:r>
      <w:r w:rsidRPr="00D821B2">
        <w:tab/>
        <w:t xml:space="preserve">ML model performance indicators query and selection for ML </w:t>
      </w:r>
      <w:r w:rsidR="00FD64DC">
        <w:t>model training</w:t>
      </w:r>
      <w:bookmarkEnd w:id="96"/>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r w:rsidRPr="00D821B2">
        <w:t>analyzed</w:t>
      </w:r>
      <w:r w:rsidRPr="00D821B2">
        <w:rPr>
          <w:lang w:val="en-US"/>
        </w:rPr>
        <w:t xml:space="preserve">.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572DEE8B" w:rsidR="00A52F6F" w:rsidRPr="00D821B2" w:rsidRDefault="00A52F6F" w:rsidP="00A52F6F">
      <w:r w:rsidRPr="00D821B2">
        <w:t xml:space="preserve">The ML MnS consumer may have different requests on AI/ML performance, depending on its use case and requirements, which may imply that different performance indicators may be relevant for performance evaluation. The MnS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sidRPr="00D821B2">
        <w:rPr>
          <w:lang w:eastAsia="zh-CN"/>
        </w:rPr>
        <w:t xml:space="preserve">ML model </w:t>
      </w:r>
      <w:r w:rsidRPr="00D821B2">
        <w:rPr>
          <w:lang w:val="en-US"/>
        </w:rPr>
        <w:t xml:space="preserve">training </w:t>
      </w:r>
      <w:r w:rsidRPr="00D821B2">
        <w:t>may request a sub-set of supported performance indicators to be monitored and used for performance evaluation. Management capabilities are needed to enable the MnS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97" w:name="_Toc210117781"/>
      <w:r w:rsidRPr="00D821B2">
        <w:t>6</w:t>
      </w:r>
      <w:r w:rsidR="00812EC5">
        <w:t>.2b</w:t>
      </w:r>
      <w:r w:rsidRPr="00D821B2">
        <w:t>.2.9.4</w:t>
      </w:r>
      <w:r w:rsidRPr="00D821B2">
        <w:tab/>
        <w:t>MnS consumer policy-based selection of ML model performance indicators for ML model training</w:t>
      </w:r>
      <w:bookmarkEnd w:id="97"/>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r w:rsidRPr="00D821B2">
        <w:t>MnS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MnS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98" w:name="_Toc210117782"/>
      <w:r w:rsidRPr="00D821B2">
        <w:t>6</w:t>
      </w:r>
      <w:r w:rsidR="00812EC5">
        <w:t>.2b</w:t>
      </w:r>
      <w:r w:rsidRPr="00D821B2">
        <w:t>.3</w:t>
      </w:r>
      <w:r w:rsidRPr="00D821B2">
        <w:tab/>
        <w:t>Requirements for ML model training</w:t>
      </w:r>
      <w:bookmarkEnd w:id="98"/>
    </w:p>
    <w:p w14:paraId="26B93CEB" w14:textId="07EFE0F4" w:rsidR="00A52F6F" w:rsidRPr="00D821B2" w:rsidRDefault="00A52F6F" w:rsidP="00555A2D">
      <w:pPr>
        <w:pStyle w:val="TH"/>
      </w:pPr>
      <w:r w:rsidRPr="00D821B2">
        <w:t>Table 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1895AE9C"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1C379CD4" w:rsidR="00A52F6F" w:rsidRPr="00D821B2" w:rsidRDefault="00FD64DC" w:rsidP="00AB1DF0">
            <w:pPr>
              <w:keepLines/>
              <w:spacing w:after="0"/>
              <w:rPr>
                <w:rFonts w:ascii="Arial" w:hAnsi="Arial"/>
                <w:sz w:val="18"/>
                <w:lang w:val="en-US" w:eastAsia="zh-CN"/>
              </w:rPr>
            </w:pPr>
            <w:r w:rsidRPr="00C90CF0">
              <w:rPr>
                <w:rFonts w:ascii="Arial" w:hAnsi="Arial"/>
                <w:sz w:val="18"/>
              </w:rPr>
              <w:t>ML model performance indicators query and selection for ML</w:t>
            </w:r>
            <w:r w:rsidR="00A52F6F" w:rsidRPr="00D821B2">
              <w:rPr>
                <w:rFonts w:ascii="Arial" w:hAnsi="Arial"/>
                <w:sz w:val="18"/>
              </w:rPr>
              <w:t xml:space="preserve">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3</w:t>
            </w:r>
            <w:r w:rsidR="00A52F6F"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07C29F6" w:rsidR="00A52F6F" w:rsidRPr="00D821B2" w:rsidRDefault="00FD64DC" w:rsidP="00AB1DF0">
            <w:pPr>
              <w:keepLines/>
              <w:spacing w:after="0"/>
              <w:rPr>
                <w:rFonts w:ascii="Arial" w:hAnsi="Arial"/>
                <w:sz w:val="18"/>
                <w:lang w:val="en-US" w:eastAsia="zh-CN"/>
              </w:rPr>
            </w:pPr>
            <w:r w:rsidRPr="00C90CF0">
              <w:rPr>
                <w:rFonts w:ascii="Arial" w:hAnsi="Arial"/>
                <w:sz w:val="18"/>
              </w:rPr>
              <w:t>ML model performance indicators query and selection for ML</w:t>
            </w:r>
            <w:r w:rsidR="00A52F6F" w:rsidRPr="00D821B2">
              <w:rPr>
                <w:rFonts w:ascii="Arial" w:hAnsi="Arial"/>
                <w:sz w:val="18"/>
              </w:rPr>
              <w:t xml:space="preserve"> model training</w:t>
            </w:r>
            <w:r w:rsidR="00A52F6F" w:rsidRPr="00D821B2" w:rsidDel="00472548">
              <w:rPr>
                <w:rFonts w:ascii="Arial" w:hAnsi="Arial"/>
                <w:sz w:val="18"/>
              </w:rPr>
              <w:t xml:space="preserve"> </w:t>
            </w:r>
            <w:r w:rsidR="00A52F6F" w:rsidRPr="00D821B2">
              <w:rPr>
                <w:rFonts w:ascii="Arial" w:hAnsi="Arial"/>
                <w:sz w:val="18"/>
                <w:lang w:eastAsia="zh-CN"/>
              </w:rPr>
              <w:t xml:space="preserve">(clause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3</w:t>
            </w:r>
            <w:r w:rsidR="00A52F6F"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D29D04B" w:rsidR="00A52F6F" w:rsidRPr="00D821B2" w:rsidRDefault="00FD64DC" w:rsidP="00AB1DF0">
            <w:pPr>
              <w:keepLines/>
              <w:spacing w:after="0"/>
              <w:rPr>
                <w:rFonts w:ascii="Arial" w:hAnsi="Arial"/>
                <w:sz w:val="18"/>
                <w:lang w:val="en-US" w:eastAsia="zh-CN"/>
              </w:rPr>
            </w:pPr>
            <w:r w:rsidRPr="004D5011">
              <w:rPr>
                <w:rFonts w:ascii="Arial" w:hAnsi="Arial"/>
                <w:sz w:val="18"/>
              </w:rPr>
              <w:t>MnS consumer policy-based selection of ML model performance indicators</w:t>
            </w:r>
            <w:r w:rsidR="00A52F6F" w:rsidRPr="00D821B2">
              <w:rPr>
                <w:rFonts w:ascii="Arial" w:hAnsi="Arial"/>
                <w:sz w:val="18"/>
              </w:rPr>
              <w:t xml:space="preserve"> for ML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4</w:t>
            </w:r>
            <w:r w:rsidR="00A52F6F"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99" w:name="_Toc210117783"/>
      <w:r>
        <w:t>6</w:t>
      </w:r>
      <w:r w:rsidR="002103E3">
        <w:t>.2c</w:t>
      </w:r>
      <w:r w:rsidRPr="00D821B2">
        <w:tab/>
        <w:t>ML model testing</w:t>
      </w:r>
      <w:bookmarkEnd w:id="99"/>
    </w:p>
    <w:p w14:paraId="25EEF9F0" w14:textId="34D5BE9E" w:rsidR="00A52F6F" w:rsidRPr="00D821B2" w:rsidRDefault="00A52F6F" w:rsidP="002364B4">
      <w:pPr>
        <w:pStyle w:val="Heading3"/>
      </w:pPr>
      <w:bookmarkStart w:id="100" w:name="_Toc210117784"/>
      <w:r>
        <w:t>6</w:t>
      </w:r>
      <w:r w:rsidR="002103E3">
        <w:t>.2c</w:t>
      </w:r>
      <w:r>
        <w:t>.1</w:t>
      </w:r>
      <w:r w:rsidRPr="00D821B2">
        <w:tab/>
        <w:t>Description</w:t>
      </w:r>
      <w:bookmarkEnd w:id="100"/>
    </w:p>
    <w:p w14:paraId="5BF7226F" w14:textId="41585277"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6395A14D" w:rsidR="00A52F6F" w:rsidRPr="00D821B2" w:rsidRDefault="00A52F6F" w:rsidP="00A52F6F">
      <w:r w:rsidRPr="00D821B2">
        <w:t xml:space="preserve">If the testing performance is not acceptable or does not meet the pre-defined requirements, the consumer may request the ML training </w:t>
      </w:r>
      <w:r w:rsidR="00D52DBD">
        <w:t xml:space="preserve">MnS </w:t>
      </w:r>
      <w:r w:rsidRPr="00D821B2">
        <w:t>producer to re-train the ML model with specific training data and/or performance requirements.</w:t>
      </w:r>
    </w:p>
    <w:p w14:paraId="5F40394E" w14:textId="3C24B4AF" w:rsidR="00A52F6F" w:rsidRPr="00D821B2" w:rsidRDefault="00A52F6F" w:rsidP="00555A2D">
      <w:pPr>
        <w:pStyle w:val="Heading3"/>
      </w:pPr>
      <w:bookmarkStart w:id="101" w:name="_Toc210117785"/>
      <w:r>
        <w:t>6</w:t>
      </w:r>
      <w:r w:rsidR="002103E3">
        <w:t>.2c</w:t>
      </w:r>
      <w:r>
        <w:t>.2</w:t>
      </w:r>
      <w:r w:rsidRPr="00D821B2">
        <w:tab/>
        <w:t>Use cases</w:t>
      </w:r>
      <w:bookmarkEnd w:id="101"/>
    </w:p>
    <w:p w14:paraId="3DE3416C" w14:textId="34E35E02" w:rsidR="00A52F6F" w:rsidRPr="00D821B2" w:rsidRDefault="00A52F6F" w:rsidP="00555A2D">
      <w:pPr>
        <w:pStyle w:val="Heading4"/>
      </w:pPr>
      <w:bookmarkStart w:id="102" w:name="_Toc210117786"/>
      <w:r>
        <w:t>6</w:t>
      </w:r>
      <w:r w:rsidR="002103E3">
        <w:t>.2c</w:t>
      </w:r>
      <w:r>
        <w:t>.2.1</w:t>
      </w:r>
      <w:r w:rsidRPr="00D821B2">
        <w:tab/>
        <w:t>Consumer-requested ML model testing</w:t>
      </w:r>
      <w:bookmarkEnd w:id="102"/>
    </w:p>
    <w:p w14:paraId="5251AF24" w14:textId="634518B7" w:rsidR="00A52F6F" w:rsidRPr="00D821B2" w:rsidRDefault="00A52F6F" w:rsidP="00A52F6F">
      <w:pPr>
        <w:rPr>
          <w:lang w:val="en-US"/>
        </w:rPr>
      </w:pPr>
      <w:r w:rsidRPr="00D821B2">
        <w:t xml:space="preserve">After receiving an ML training report about a trained ML model from the ML training MnS producer, the consumer may request the ML testing MnS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The ML testing MnS producer may be the same as or different from the ML training MnS producer.</w:t>
      </w:r>
    </w:p>
    <w:p w14:paraId="103F3A82" w14:textId="21AB6C6C" w:rsidR="00A52F6F" w:rsidRPr="00D821B2" w:rsidRDefault="00A52F6F" w:rsidP="00A52F6F">
      <w:r w:rsidRPr="00D821B2">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03" w:name="_Toc210117787"/>
      <w:r>
        <w:t>6</w:t>
      </w:r>
      <w:r w:rsidR="002103E3">
        <w:t>.2c</w:t>
      </w:r>
      <w:r>
        <w:t>.2.2</w:t>
      </w:r>
      <w:r w:rsidRPr="00D821B2">
        <w:tab/>
        <w:t xml:space="preserve">Producer-initiated ML </w:t>
      </w:r>
      <w:r w:rsidRPr="00D821B2">
        <w:rPr>
          <w:lang w:val="en-US"/>
        </w:rPr>
        <w:t>model</w:t>
      </w:r>
      <w:r w:rsidRPr="00D821B2">
        <w:t xml:space="preserve"> testing</w:t>
      </w:r>
      <w:bookmarkEnd w:id="103"/>
    </w:p>
    <w:p w14:paraId="256982CB" w14:textId="1229F830" w:rsidR="00A52F6F" w:rsidRPr="00D821B2" w:rsidRDefault="00A52F6F" w:rsidP="00A52F6F">
      <w:r w:rsidRPr="00D821B2">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D821B2">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5BCB65CF" w14:textId="6F230AB3" w:rsidR="00A52F6F" w:rsidRPr="00D821B2" w:rsidRDefault="00A52F6F" w:rsidP="00555A2D">
      <w:pPr>
        <w:pStyle w:val="Heading4"/>
      </w:pPr>
      <w:bookmarkStart w:id="104" w:name="_Toc210117788"/>
      <w:r>
        <w:t>6</w:t>
      </w:r>
      <w:r w:rsidR="002103E3">
        <w:t>.2c</w:t>
      </w:r>
      <w:r>
        <w:t>.2.3</w:t>
      </w:r>
      <w:r w:rsidRPr="00D821B2">
        <w:tab/>
        <w:t>Joint testing of multiple ML models</w:t>
      </w:r>
      <w:bookmarkEnd w:id="104"/>
      <w:r w:rsidRPr="00D821B2">
        <w:t xml:space="preserve"> </w:t>
      </w:r>
    </w:p>
    <w:p w14:paraId="250D9BA7" w14:textId="7460771E"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The group of ML models is generated by the ML training function. The group, including all contained ML models, needs to be tested. After the ML model testing of the group, the MnS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05" w:name="_Toc210117789"/>
      <w:r w:rsidRPr="00D821B2">
        <w:t>6</w:t>
      </w:r>
      <w:r w:rsidR="002103E3">
        <w:t>.2c</w:t>
      </w:r>
      <w:r w:rsidRPr="00D821B2">
        <w:t>.2.4</w:t>
      </w:r>
      <w:r w:rsidRPr="00D821B2">
        <w:tab/>
        <w:t>Performance management for ML model testing</w:t>
      </w:r>
      <w:bookmarkEnd w:id="105"/>
    </w:p>
    <w:p w14:paraId="4EFD530E" w14:textId="7087158F" w:rsidR="00A52F6F" w:rsidRPr="00D821B2" w:rsidRDefault="00A52F6F" w:rsidP="00555A2D">
      <w:pPr>
        <w:pStyle w:val="Heading5"/>
      </w:pPr>
      <w:bookmarkStart w:id="106" w:name="_Toc210117790"/>
      <w:r w:rsidRPr="00D821B2">
        <w:t>6</w:t>
      </w:r>
      <w:r w:rsidR="002103E3">
        <w:t>.2c</w:t>
      </w:r>
      <w:r w:rsidRPr="00D821B2">
        <w:t>.2.4.1</w:t>
      </w:r>
      <w:r w:rsidRPr="00D821B2">
        <w:tab/>
        <w:t>Overview</w:t>
      </w:r>
      <w:bookmarkEnd w:id="106"/>
    </w:p>
    <w:p w14:paraId="676828C2" w14:textId="33C6BC93"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21F0912A" w14:textId="68210DFD" w:rsidR="00A52F6F" w:rsidRPr="00D821B2" w:rsidRDefault="00A52F6F" w:rsidP="00555A2D">
      <w:pPr>
        <w:pStyle w:val="Heading5"/>
      </w:pPr>
      <w:bookmarkStart w:id="107" w:name="_Toc210117791"/>
      <w:r w:rsidRPr="00D821B2">
        <w:t>6</w:t>
      </w:r>
      <w:r w:rsidR="002103E3">
        <w:t>.2c</w:t>
      </w:r>
      <w:r w:rsidRPr="00D821B2">
        <w:t>.2.4.2</w:t>
      </w:r>
      <w:r w:rsidRPr="00D821B2">
        <w:tab/>
        <w:t>Performance indicator selection for ML model testing</w:t>
      </w:r>
      <w:bookmarkEnd w:id="107"/>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testing mainly include the following aspects:</w:t>
      </w:r>
    </w:p>
    <w:p w14:paraId="7B46673E" w14:textId="6A3D24D9"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The MnS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08" w:name="_Toc210117792"/>
      <w:r w:rsidRPr="00D821B2">
        <w:t>6</w:t>
      </w:r>
      <w:r w:rsidR="002103E3">
        <w:t>.2c</w:t>
      </w:r>
      <w:r w:rsidRPr="00D821B2">
        <w:t>.2.4.3</w:t>
      </w:r>
      <w:r w:rsidRPr="00D821B2">
        <w:tab/>
        <w:t>ML model performance indicators query and selection for ML model testing</w:t>
      </w:r>
      <w:bookmarkEnd w:id="108"/>
    </w:p>
    <w:p w14:paraId="047FF033" w14:textId="109631EB" w:rsidR="00A52F6F" w:rsidRPr="00D821B2" w:rsidRDefault="00A52F6F" w:rsidP="00A52F6F">
      <w:r w:rsidRPr="00D821B2">
        <w:t xml:space="preserve">In a similar way as for training,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.The ML MnS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w:t>
      </w:r>
      <w:r w:rsidR="00FD64DC">
        <w:t>in</w:t>
      </w:r>
      <w:r w:rsidRPr="00D821B2">
        <w:t>g.</w:t>
      </w:r>
    </w:p>
    <w:p w14:paraId="3B2E866F" w14:textId="76B1C7C6" w:rsidR="00A52F6F" w:rsidRPr="00D821B2" w:rsidRDefault="00A52F6F" w:rsidP="00CC7DCB">
      <w:pPr>
        <w:pStyle w:val="Heading5"/>
      </w:pPr>
      <w:bookmarkStart w:id="109" w:name="_Toc210117793"/>
      <w:r w:rsidRPr="00D821B2">
        <w:t>6.</w:t>
      </w:r>
      <w:r>
        <w:t>2</w:t>
      </w:r>
      <w:r w:rsidR="002103E3">
        <w:t>c</w:t>
      </w:r>
      <w:r w:rsidRPr="00D821B2">
        <w:t>.2.4.4</w:t>
      </w:r>
      <w:r w:rsidRPr="00D821B2">
        <w:tab/>
        <w:t>MnS consumer policy-based selection of ML model performance indicators for ML model testing</w:t>
      </w:r>
      <w:bookmarkEnd w:id="109"/>
    </w:p>
    <w:p w14:paraId="02E819C0" w14:textId="08E9DC53" w:rsidR="00A52F6F" w:rsidRPr="00D821B2" w:rsidRDefault="00A52F6F" w:rsidP="00A52F6F">
      <w:r w:rsidRPr="00D821B2">
        <w:t>In a similar way as for training, the MnS consumer for ML model testing may have differentiated levels of interest in the different performance dimensions or metrics. Thus, depending on its use case, the AI/ML MnS consumer may indicate the preferred behaviour and performance requirement that needs to be considered during testing</w:t>
      </w:r>
      <w:r w:rsidR="00FD64DC">
        <w:t>. The</w:t>
      </w:r>
      <w:r w:rsidRPr="00D821B2">
        <w:t xml:space="preserve"> </w:t>
      </w:r>
      <w:r w:rsidR="00FD64DC">
        <w:t>s</w:t>
      </w:r>
      <w:r w:rsidR="00FD64DC" w:rsidRPr="00D821B2">
        <w:t xml:space="preserve">ame </w:t>
      </w:r>
      <w:r w:rsidRPr="00D821B2">
        <w:t>description in 6.2</w:t>
      </w:r>
      <w:r w:rsidR="002103E3">
        <w:t>b</w:t>
      </w:r>
      <w:r w:rsidRPr="00D821B2">
        <w:t>.2.9.4 applies for policy based selection of performance indiactors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10" w:name="_Toc210117794"/>
      <w:r>
        <w:t>6.2</w:t>
      </w:r>
      <w:r w:rsidR="002103E3">
        <w:t>c</w:t>
      </w:r>
      <w:r>
        <w:t>.3</w:t>
      </w:r>
      <w:r w:rsidRPr="00D821B2">
        <w:tab/>
      </w:r>
      <w:r w:rsidRPr="00D821B2">
        <w:rPr>
          <w:lang w:eastAsia="zh-CN"/>
        </w:rPr>
        <w:t>Requirements</w:t>
      </w:r>
      <w:r w:rsidRPr="00D821B2">
        <w:t xml:space="preserve"> for ML model testing</w:t>
      </w:r>
      <w:bookmarkEnd w:id="110"/>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6BB83AE"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22B784CD"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56E7719"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50B3A1D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1655C826"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73EC0F00"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420871DB"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5904A5F7"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225FD28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511CE1D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C1173B6"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tra</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11" w:name="_Toc210117795"/>
      <w:r>
        <w:t>6.3</w:t>
      </w:r>
      <w:r>
        <w:tab/>
        <w:t>AI/</w:t>
      </w:r>
      <w:r w:rsidRPr="007F2078">
        <w:t xml:space="preserve">ML </w:t>
      </w:r>
      <w:r w:rsidR="00830FEB">
        <w:rPr>
          <w:rFonts w:eastAsia="SimSun"/>
        </w:rPr>
        <w:t xml:space="preserve">inference </w:t>
      </w:r>
      <w:r w:rsidRPr="007F2078">
        <w:t>emulation</w:t>
      </w:r>
      <w:bookmarkEnd w:id="78"/>
      <w:bookmarkEnd w:id="79"/>
      <w:bookmarkEnd w:id="80"/>
      <w:bookmarkEnd w:id="81"/>
      <w:bookmarkEnd w:id="111"/>
    </w:p>
    <w:p w14:paraId="73753C3A" w14:textId="77777777" w:rsidR="001A4E23" w:rsidRPr="00806E76" w:rsidRDefault="001A4E23" w:rsidP="001A4E23">
      <w:pPr>
        <w:pStyle w:val="Heading3"/>
      </w:pPr>
      <w:bookmarkStart w:id="112" w:name="_Toc210117796"/>
      <w:r>
        <w:t>6.3.</w:t>
      </w:r>
      <w:r w:rsidRPr="00806E76">
        <w:t>1</w:t>
      </w:r>
      <w:r w:rsidRPr="00806E76">
        <w:tab/>
        <w:t>Description</w:t>
      </w:r>
      <w:bookmarkEnd w:id="112"/>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13" w:name="_Toc128685274"/>
      <w:bookmarkStart w:id="114" w:name="_Toc129028547"/>
      <w:bookmarkStart w:id="115" w:name="_Toc129030077"/>
      <w:bookmarkStart w:id="116" w:name="_Toc129155944"/>
      <w:bookmarkStart w:id="117" w:name="_Toc210117797"/>
      <w:r>
        <w:t>6.3.2</w:t>
      </w:r>
      <w:r w:rsidRPr="00806E76">
        <w:tab/>
        <w:t>Use cases</w:t>
      </w:r>
      <w:bookmarkEnd w:id="117"/>
    </w:p>
    <w:p w14:paraId="091B95BE" w14:textId="3EDE9F48" w:rsidR="001A4E23" w:rsidRPr="00660A9F" w:rsidRDefault="001A4E23" w:rsidP="001A4E23">
      <w:pPr>
        <w:pStyle w:val="Heading4"/>
      </w:pPr>
      <w:bookmarkStart w:id="118" w:name="_Toc210117798"/>
      <w:bookmarkEnd w:id="113"/>
      <w:bookmarkEnd w:id="114"/>
      <w:bookmarkEnd w:id="115"/>
      <w:bookmarkEnd w:id="116"/>
      <w:r>
        <w:t>6.3.2.1</w:t>
      </w:r>
      <w:r>
        <w:tab/>
        <w:t>AI/</w:t>
      </w:r>
      <w:r w:rsidRPr="00660A9F">
        <w:t xml:space="preserve">ML </w:t>
      </w:r>
      <w:r w:rsidR="00BB4A77">
        <w:t>i</w:t>
      </w:r>
      <w:r w:rsidRPr="001701D1">
        <w:t>nference</w:t>
      </w:r>
      <w:r w:rsidRPr="00660A9F">
        <w:t xml:space="preserve"> emulation</w:t>
      </w:r>
      <w:bookmarkEnd w:id="118"/>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an AI/ML inference emulation environment available at the emulation MnS producer</w:t>
      </w:r>
      <w:r w:rsidR="007F2078">
        <w:t>.</w:t>
      </w:r>
      <w:r w:rsidDel="00231424">
        <w:t xml:space="preserve"> </w:t>
      </w:r>
    </w:p>
    <w:p w14:paraId="4D66601F" w14:textId="10D8C70C" w:rsidR="001A4E23" w:rsidRPr="00F17505" w:rsidRDefault="001A4E23" w:rsidP="001A4E23">
      <w:pPr>
        <w:pStyle w:val="Heading3"/>
      </w:pPr>
      <w:bookmarkStart w:id="119" w:name="_Toc210117799"/>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19"/>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20" w:name="_Hlk135928502"/>
            <w:r w:rsidRPr="003E7343">
              <w:rPr>
                <w:b/>
                <w:lang w:eastAsia="zh-CN"/>
              </w:rPr>
              <w:t>REQ-AI/ML</w:t>
            </w:r>
            <w:r>
              <w:rPr>
                <w:b/>
                <w:lang w:eastAsia="zh-CN"/>
              </w:rPr>
              <w:t>_EMUL</w:t>
            </w:r>
            <w:r w:rsidRPr="003E7343">
              <w:rPr>
                <w:b/>
                <w:lang w:eastAsia="zh-CN"/>
              </w:rPr>
              <w:t>-</w:t>
            </w:r>
            <w:r>
              <w:rPr>
                <w:b/>
                <w:lang w:eastAsia="zh-CN"/>
              </w:rPr>
              <w:t>1:</w:t>
            </w:r>
            <w:bookmarkEnd w:id="120"/>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21" w:name="_Toc210117800"/>
      <w:r>
        <w:t>6.4</w:t>
      </w:r>
      <w:r>
        <w:tab/>
      </w:r>
      <w:r>
        <w:rPr>
          <w:rStyle w:val="Heading2Char"/>
        </w:rPr>
        <w:t xml:space="preserve">ML </w:t>
      </w:r>
      <w:r w:rsidR="00BB4A77" w:rsidRPr="00D821B2">
        <w:rPr>
          <w:rFonts w:eastAsia="SimSun"/>
        </w:rPr>
        <w:t xml:space="preserve">model </w:t>
      </w:r>
      <w:r>
        <w:rPr>
          <w:rStyle w:val="Heading2Char"/>
        </w:rPr>
        <w:t>deployment</w:t>
      </w:r>
      <w:bookmarkEnd w:id="121"/>
      <w:r w:rsidRPr="0097380C">
        <w:rPr>
          <w:rStyle w:val="Heading2Char"/>
        </w:rPr>
        <w:t xml:space="preserve"> </w:t>
      </w:r>
    </w:p>
    <w:p w14:paraId="3DC4E644" w14:textId="341C84AB" w:rsidR="001A4E23" w:rsidRDefault="001A4E23" w:rsidP="001A4E23">
      <w:pPr>
        <w:pStyle w:val="Heading3"/>
      </w:pPr>
      <w:bookmarkStart w:id="122" w:name="_Toc210117801"/>
      <w:r>
        <w:t>6.4.1</w:t>
      </w:r>
      <w:r>
        <w:tab/>
        <w:t xml:space="preserve">ML </w:t>
      </w:r>
      <w:r w:rsidR="00BB4A77" w:rsidRPr="00D821B2">
        <w:rPr>
          <w:rFonts w:eastAsia="SimSun"/>
        </w:rPr>
        <w:t xml:space="preserve">model </w:t>
      </w:r>
      <w:r>
        <w:t>loading</w:t>
      </w:r>
      <w:bookmarkEnd w:id="122"/>
    </w:p>
    <w:p w14:paraId="45C2A594" w14:textId="77777777" w:rsidR="001A4E23" w:rsidRDefault="001A4E23" w:rsidP="001A4E23">
      <w:pPr>
        <w:pStyle w:val="Heading4"/>
      </w:pPr>
      <w:bookmarkStart w:id="123" w:name="_Toc210117802"/>
      <w:r w:rsidRPr="0059045C">
        <w:t>6.</w:t>
      </w:r>
      <w:r>
        <w:t>4</w:t>
      </w:r>
      <w:r w:rsidRPr="0059045C">
        <w:t>.</w:t>
      </w:r>
      <w:r>
        <w:t>1</w:t>
      </w:r>
      <w:r w:rsidRPr="0059045C">
        <w:t>.1</w:t>
      </w:r>
      <w:r w:rsidRPr="0059045C">
        <w:tab/>
        <w:t>Description</w:t>
      </w:r>
      <w:bookmarkEnd w:id="123"/>
    </w:p>
    <w:p w14:paraId="575707AA" w14:textId="060436F8" w:rsidR="001A4E23" w:rsidRPr="00932810" w:rsidRDefault="001A4E23" w:rsidP="001A4E23">
      <w:bookmarkStart w:id="124"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25" w:name="OLE_LINK5"/>
      <w:r>
        <w:t>loaded</w:t>
      </w:r>
      <w:r w:rsidRPr="008F5AB2">
        <w:t xml:space="preserve"> </w:t>
      </w:r>
      <w:bookmarkEnd w:id="125"/>
      <w:r w:rsidRPr="008F5AB2">
        <w:t>in</w:t>
      </w:r>
      <w:r>
        <w:t>to the</w:t>
      </w:r>
      <w:r w:rsidRPr="008F5AB2">
        <w:t xml:space="preserve"> </w:t>
      </w:r>
      <w:bookmarkStart w:id="126" w:name="OLE_LINK8"/>
      <w:r>
        <w:t>target inference function(s) in the</w:t>
      </w:r>
      <w:r w:rsidRPr="008F5AB2">
        <w:t xml:space="preserve"> </w:t>
      </w:r>
      <w:bookmarkEnd w:id="126"/>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24"/>
    </w:p>
    <w:p w14:paraId="40CDE9FC" w14:textId="77777777" w:rsidR="001A4E23" w:rsidRPr="00435D3B" w:rsidRDefault="001A4E23" w:rsidP="001A4E23">
      <w:pPr>
        <w:pStyle w:val="Heading4"/>
      </w:pPr>
      <w:bookmarkStart w:id="127" w:name="_Toc210117803"/>
      <w:r w:rsidRPr="00435D3B">
        <w:t>6.</w:t>
      </w:r>
      <w:r>
        <w:t>4</w:t>
      </w:r>
      <w:r w:rsidRPr="00435D3B">
        <w:t>.</w:t>
      </w:r>
      <w:r>
        <w:t>1</w:t>
      </w:r>
      <w:r w:rsidRPr="00435D3B">
        <w:t>.2</w:t>
      </w:r>
      <w:r w:rsidRPr="00435D3B">
        <w:tab/>
        <w:t>Use cases</w:t>
      </w:r>
      <w:bookmarkEnd w:id="127"/>
    </w:p>
    <w:p w14:paraId="36965199" w14:textId="5D069853" w:rsidR="001A4E23" w:rsidRDefault="001A4E23" w:rsidP="001A4E23">
      <w:pPr>
        <w:pStyle w:val="Heading5"/>
      </w:pPr>
      <w:bookmarkStart w:id="128" w:name="_Toc210117804"/>
      <w:r w:rsidRPr="0097380C">
        <w:t>6.</w:t>
      </w:r>
      <w:r>
        <w:t>4</w:t>
      </w:r>
      <w:r w:rsidRPr="0097380C">
        <w:t>.1.2.1</w:t>
      </w:r>
      <w:r w:rsidRPr="0097380C">
        <w:tab/>
      </w:r>
      <w:r>
        <w:t xml:space="preserve">Consumer requested ML </w:t>
      </w:r>
      <w:r w:rsidR="00406760">
        <w:t xml:space="preserve">model </w:t>
      </w:r>
      <w:r>
        <w:t>loading</w:t>
      </w:r>
      <w:bookmarkEnd w:id="128"/>
    </w:p>
    <w:p w14:paraId="3FC52762" w14:textId="36ED3C3A" w:rsidR="001A4E23" w:rsidRPr="00121388" w:rsidRDefault="001A4E23" w:rsidP="001A4E23">
      <w:bookmarkStart w:id="129" w:name="OLE_LINK47"/>
      <w:r w:rsidRPr="008F5AB2">
        <w:t xml:space="preserve">After </w:t>
      </w:r>
      <w:r>
        <w:t>a</w:t>
      </w:r>
      <w:r w:rsidRPr="008F5AB2">
        <w:t xml:space="preserve"> </w:t>
      </w:r>
      <w:bookmarkStart w:id="130" w:name="OLE_LINK44"/>
      <w:r w:rsidRPr="008F5AB2">
        <w:t xml:space="preserve">trained ML </w:t>
      </w:r>
      <w:bookmarkEnd w:id="130"/>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MnS consumer’s requirements, </w:t>
      </w:r>
      <w:r w:rsidRPr="008F5AB2">
        <w:t>the</w:t>
      </w:r>
      <w:r>
        <w:t xml:space="preserve"> MnS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MnS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29"/>
    </w:p>
    <w:p w14:paraId="0984BB6A" w14:textId="4A8D9424" w:rsidR="001A4E23" w:rsidRDefault="001A4E23" w:rsidP="001A4E23">
      <w:pPr>
        <w:pStyle w:val="Heading5"/>
        <w:rPr>
          <w:lang w:eastAsia="zh-CN"/>
        </w:rPr>
      </w:pPr>
      <w:bookmarkStart w:id="131" w:name="_Toc210117805"/>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131"/>
    </w:p>
    <w:p w14:paraId="441678B2" w14:textId="784CF502" w:rsidR="001A4E23" w:rsidRDefault="001A4E23" w:rsidP="001A4E23">
      <w:r>
        <w:t xml:space="preserve">To enable more autonomous AI/ML operations, the MnS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MnS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132" w:name="_Toc210117806"/>
      <w:r>
        <w:t>6.4.1.2.</w:t>
      </w:r>
      <w:r>
        <w:rPr>
          <w:lang w:eastAsia="zh-CN"/>
        </w:rPr>
        <w:t>3</w:t>
      </w:r>
      <w:r w:rsidRPr="00806E76">
        <w:tab/>
      </w:r>
      <w:r>
        <w:rPr>
          <w:rFonts w:hint="eastAsia"/>
          <w:lang w:eastAsia="zh-CN"/>
        </w:rPr>
        <w:t>ML</w:t>
      </w:r>
      <w:r>
        <w:rPr>
          <w:lang w:eastAsia="zh-CN"/>
        </w:rPr>
        <w:t xml:space="preserve"> </w:t>
      </w:r>
      <w:r w:rsidR="00406760">
        <w:t xml:space="preserve">model </w:t>
      </w:r>
      <w:bookmarkStart w:id="133" w:name="_Hlk147870428"/>
      <w:r w:rsidRPr="005567B8">
        <w:t>registration</w:t>
      </w:r>
      <w:bookmarkEnd w:id="132"/>
      <w:bookmarkEnd w:id="133"/>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MnS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134" w:name="_Toc210117807"/>
      <w:r>
        <w:rPr>
          <w:rFonts w:eastAsia="Calibri"/>
        </w:rPr>
        <w:t>6.4.1.3</w:t>
      </w:r>
      <w:r>
        <w:rPr>
          <w:rFonts w:eastAsia="Calibri"/>
        </w:rPr>
        <w:tab/>
        <w:t xml:space="preserve">Requirements for ML </w:t>
      </w:r>
      <w:r w:rsidR="00406760">
        <w:t xml:space="preserve">model </w:t>
      </w:r>
      <w:r>
        <w:rPr>
          <w:rFonts w:eastAsia="Calibri"/>
        </w:rPr>
        <w:t>loading</w:t>
      </w:r>
      <w:bookmarkEnd w:id="134"/>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MnS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The MnS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135" w:name="_Toc134633995"/>
      <w:bookmarkStart w:id="136" w:name="_Toc210117808"/>
      <w:r>
        <w:t>6.5</w:t>
      </w:r>
      <w:r>
        <w:tab/>
      </w:r>
      <w:r>
        <w:rPr>
          <w:rStyle w:val="Heading2Char"/>
        </w:rPr>
        <w:t>AI/ML inference</w:t>
      </w:r>
      <w:bookmarkEnd w:id="135"/>
      <w:bookmarkEnd w:id="136"/>
    </w:p>
    <w:p w14:paraId="2EF8CA54" w14:textId="77777777" w:rsidR="001A4E23" w:rsidRPr="00AB50CD" w:rsidRDefault="001A4E23" w:rsidP="001A4E23">
      <w:pPr>
        <w:pStyle w:val="Heading3"/>
      </w:pPr>
      <w:bookmarkStart w:id="137" w:name="_Toc134633996"/>
      <w:bookmarkStart w:id="138" w:name="_Toc210117809"/>
      <w:r w:rsidRPr="00657DBC">
        <w:t>6</w:t>
      </w:r>
      <w:r>
        <w:t>.5.1</w:t>
      </w:r>
      <w:r>
        <w:tab/>
      </w:r>
      <w:r w:rsidRPr="00AB50CD">
        <w:t>AI/ML inference performance management</w:t>
      </w:r>
      <w:bookmarkEnd w:id="138"/>
    </w:p>
    <w:p w14:paraId="1976B9DB" w14:textId="77777777" w:rsidR="001A4E23" w:rsidRPr="00AB50CD" w:rsidRDefault="001A4E23" w:rsidP="001A4E23">
      <w:pPr>
        <w:pStyle w:val="Heading4"/>
      </w:pPr>
      <w:bookmarkStart w:id="139" w:name="_Toc210117810"/>
      <w:r w:rsidRPr="00AB50CD">
        <w:t>6.</w:t>
      </w:r>
      <w:r>
        <w:t>5.1</w:t>
      </w:r>
      <w:r w:rsidRPr="00AB50CD">
        <w:t>.1</w:t>
      </w:r>
      <w:r w:rsidRPr="00AB50CD">
        <w:tab/>
        <w:t>Description</w:t>
      </w:r>
      <w:bookmarkEnd w:id="139"/>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MnS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140" w:name="_Toc128685282"/>
      <w:bookmarkStart w:id="141" w:name="_Toc129028555"/>
      <w:bookmarkStart w:id="142" w:name="_Toc129030085"/>
      <w:bookmarkStart w:id="143" w:name="_Toc129155952"/>
      <w:bookmarkStart w:id="144" w:name="_Toc210117811"/>
      <w:r w:rsidRPr="00AB50CD">
        <w:t>6.</w:t>
      </w:r>
      <w:r>
        <w:t>5.1</w:t>
      </w:r>
      <w:r w:rsidRPr="00AB50CD">
        <w:t>.2</w:t>
      </w:r>
      <w:r w:rsidRPr="00AB50CD">
        <w:tab/>
        <w:t>Use cases</w:t>
      </w:r>
      <w:bookmarkEnd w:id="140"/>
      <w:bookmarkEnd w:id="141"/>
      <w:bookmarkEnd w:id="142"/>
      <w:bookmarkEnd w:id="143"/>
      <w:bookmarkEnd w:id="144"/>
    </w:p>
    <w:p w14:paraId="185CFD3A" w14:textId="77777777" w:rsidR="001A4E23" w:rsidRPr="00AB50CD" w:rsidDel="002E79FB" w:rsidRDefault="001A4E23" w:rsidP="001A4E23">
      <w:pPr>
        <w:pStyle w:val="Heading5"/>
      </w:pPr>
      <w:bookmarkStart w:id="145" w:name="_Toc128685283"/>
      <w:bookmarkStart w:id="146" w:name="_Toc129028556"/>
      <w:bookmarkStart w:id="147" w:name="_Toc129030086"/>
      <w:bookmarkStart w:id="148" w:name="_Toc129155953"/>
      <w:bookmarkStart w:id="149" w:name="_Toc210117812"/>
      <w:r w:rsidRPr="00AB50CD">
        <w:t>6.</w:t>
      </w:r>
      <w:r>
        <w:t>5.1</w:t>
      </w:r>
      <w:r w:rsidRPr="00AB50CD">
        <w:t>.2.</w:t>
      </w:r>
      <w:r>
        <w:t>1</w:t>
      </w:r>
      <w:r w:rsidRPr="00AB50CD" w:rsidDel="002E79FB">
        <w:tab/>
      </w:r>
      <w:bookmarkStart w:id="150" w:name="_Hlk134531308"/>
      <w:r w:rsidRPr="00AB50CD" w:rsidDel="002E79FB">
        <w:t>AI/ML inference performance evaluatio</w:t>
      </w:r>
      <w:bookmarkEnd w:id="145"/>
      <w:bookmarkEnd w:id="146"/>
      <w:bookmarkEnd w:id="147"/>
      <w:bookmarkEnd w:id="148"/>
      <w:r w:rsidRPr="00AB50CD">
        <w:t>n</w:t>
      </w:r>
      <w:bookmarkEnd w:id="149"/>
      <w:bookmarkEnd w:id="150"/>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151" w:name="_Toc128685285"/>
      <w:bookmarkStart w:id="152" w:name="_Toc129028558"/>
      <w:bookmarkStart w:id="153" w:name="_Toc129030088"/>
      <w:bookmarkStart w:id="154" w:name="_Toc129155955"/>
      <w:bookmarkStart w:id="155" w:name="_Toc210117813"/>
      <w:r w:rsidRPr="00657DBC">
        <w:t>6.</w:t>
      </w:r>
      <w:r>
        <w:t>5.1</w:t>
      </w:r>
      <w:r w:rsidRPr="00AB50CD">
        <w:t>.2.</w:t>
      </w:r>
      <w:r>
        <w:t>2</w:t>
      </w:r>
      <w:r w:rsidRPr="00657DBC">
        <w:tab/>
        <w:t xml:space="preserve">AI/ML performance </w:t>
      </w:r>
      <w:r>
        <w:t>measurements</w:t>
      </w:r>
      <w:r w:rsidRPr="00657DBC">
        <w:t xml:space="preserve"> selection based on MnS consumer policy</w:t>
      </w:r>
      <w:bookmarkEnd w:id="151"/>
      <w:bookmarkEnd w:id="152"/>
      <w:bookmarkEnd w:id="153"/>
      <w:bookmarkEnd w:id="154"/>
      <w:bookmarkEnd w:id="155"/>
    </w:p>
    <w:p w14:paraId="2919785B" w14:textId="7646E2ED" w:rsidR="001A4E23" w:rsidRPr="00657DBC" w:rsidRDefault="001A4E23" w:rsidP="001A4E23">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MnS Producer. The </w:t>
      </w:r>
      <w:r>
        <w:t>AI/</w:t>
      </w:r>
      <w:r w:rsidRPr="00657DBC">
        <w:t xml:space="preserve">ML inference MnS consumer may not be capable enough to indicate the performance metrics. Instead, the AI/ML MnS consumer may indicate the requirement using a policy or guidance that reflects the preferred performance characteristics of the ML </w:t>
      </w:r>
      <w:r w:rsidR="00C6085C" w:rsidRPr="00D821B2">
        <w:rPr>
          <w:rFonts w:eastAsia="SimSun"/>
        </w:rPr>
        <w:t>model</w:t>
      </w:r>
      <w:r w:rsidRPr="00657DBC">
        <w:t>.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156" w:name="_Toc210117814"/>
      <w:r w:rsidRPr="00AB50CD">
        <w:t>6.</w:t>
      </w:r>
      <w:r>
        <w:t>5.1</w:t>
      </w:r>
      <w:r w:rsidRPr="00AB50CD">
        <w:t>.3</w:t>
      </w:r>
      <w:r w:rsidRPr="00AB50CD">
        <w:tab/>
        <w:t>Requirements for AI/ML inference performance management</w:t>
      </w:r>
      <w:bookmarkEnd w:id="156"/>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3559F4" w:rsidRDefault="001A4E23" w:rsidP="00F94A3D">
            <w:pPr>
              <w:pStyle w:val="TAL"/>
              <w:keepNext w:val="0"/>
              <w:rPr>
                <w:b/>
                <w:bCs/>
                <w:iCs/>
                <w:lang w:val="fr-FR"/>
              </w:rPr>
            </w:pPr>
            <w:r w:rsidRPr="003559F4">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3559F4" w:rsidRDefault="001A4E23" w:rsidP="00F94A3D">
            <w:pPr>
              <w:pStyle w:val="TAL"/>
              <w:keepNext w:val="0"/>
              <w:rPr>
                <w:rFonts w:eastAsiaTheme="minorEastAsia"/>
                <w:b/>
                <w:bCs/>
                <w:iCs/>
                <w:lang w:val="fr-FR" w:eastAsia="zh-CN"/>
              </w:rPr>
            </w:pPr>
            <w:r w:rsidRPr="003559F4">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3559F4" w:rsidRDefault="001A4E23" w:rsidP="00F94A3D">
            <w:pPr>
              <w:pStyle w:val="TAL"/>
              <w:keepNext w:val="0"/>
              <w:rPr>
                <w:b/>
                <w:lang w:val="fr-FR"/>
              </w:rPr>
            </w:pPr>
            <w:r w:rsidRPr="003559F4">
              <w:rPr>
                <w:b/>
                <w:lang w:val="fr-FR"/>
              </w:rPr>
              <w:t>REQ- AI/ML_INF_P</w:t>
            </w:r>
            <w:r w:rsidRPr="003559F4">
              <w:rPr>
                <w:rFonts w:hint="eastAsia"/>
                <w:b/>
                <w:lang w:val="fr-FR" w:eastAsia="zh-CN"/>
              </w:rPr>
              <w:t>E</w:t>
            </w:r>
            <w:r w:rsidRPr="003559F4">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3559F4" w:rsidRDefault="001A4E23" w:rsidP="00F94A3D">
            <w:pPr>
              <w:pStyle w:val="TAL"/>
              <w:keepNext w:val="0"/>
              <w:rPr>
                <w:b/>
                <w:lang w:val="fr-FR"/>
              </w:rPr>
            </w:pPr>
            <w:r w:rsidRPr="003559F4">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3559F4" w:rsidRDefault="001A4E23" w:rsidP="00F94A3D">
            <w:pPr>
              <w:pStyle w:val="TAL"/>
              <w:keepNext w:val="0"/>
              <w:rPr>
                <w:b/>
                <w:lang w:val="fr-FR"/>
              </w:rPr>
            </w:pPr>
            <w:r w:rsidRPr="003559F4">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3559F4" w:rsidRDefault="001A4E23" w:rsidP="00F94A3D">
            <w:pPr>
              <w:pStyle w:val="TAL"/>
              <w:keepNext w:val="0"/>
              <w:rPr>
                <w:b/>
                <w:lang w:val="fr-FR"/>
              </w:rPr>
            </w:pPr>
            <w:r w:rsidRPr="003559F4">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3559F4" w:rsidRDefault="001A4E23" w:rsidP="00F94A3D">
            <w:pPr>
              <w:pStyle w:val="TAL"/>
              <w:keepNext w:val="0"/>
              <w:rPr>
                <w:b/>
                <w:lang w:val="fr-FR"/>
              </w:rPr>
            </w:pPr>
            <w:r w:rsidRPr="003559F4">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157" w:name="_Toc210117815"/>
      <w:r>
        <w:t>6.5.2</w:t>
      </w:r>
      <w:r>
        <w:tab/>
        <w:t>AI/ML update control</w:t>
      </w:r>
      <w:bookmarkEnd w:id="157"/>
    </w:p>
    <w:p w14:paraId="14077BB4" w14:textId="77777777" w:rsidR="001A4E23" w:rsidRDefault="001A4E23" w:rsidP="001A4E23">
      <w:pPr>
        <w:pStyle w:val="Heading4"/>
      </w:pPr>
      <w:bookmarkStart w:id="158" w:name="_Toc120528538"/>
      <w:bookmarkStart w:id="159" w:name="_Toc129028587"/>
      <w:bookmarkStart w:id="160" w:name="_Toc129030117"/>
      <w:bookmarkStart w:id="161" w:name="_Toc133417941"/>
      <w:bookmarkStart w:id="162" w:name="_Toc133482989"/>
      <w:bookmarkStart w:id="163" w:name="_Toc133484081"/>
      <w:bookmarkStart w:id="164" w:name="_Toc210117816"/>
      <w:r>
        <w:t>6.5.2.1</w:t>
      </w:r>
      <w:r>
        <w:tab/>
        <w:t>Description</w:t>
      </w:r>
      <w:bookmarkEnd w:id="158"/>
      <w:bookmarkEnd w:id="159"/>
      <w:bookmarkEnd w:id="160"/>
      <w:bookmarkEnd w:id="161"/>
      <w:bookmarkEnd w:id="162"/>
      <w:bookmarkEnd w:id="163"/>
      <w:bookmarkEnd w:id="164"/>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t xml:space="preserve">The MnS consumer may request the AI/ML </w:t>
      </w:r>
      <w:r w:rsidR="00531EA4">
        <w:rPr>
          <w:rFonts w:cs="Arial"/>
          <w:lang w:val="en-US"/>
        </w:rPr>
        <w:t>I</w:t>
      </w:r>
      <w:r w:rsidRPr="00296963">
        <w:rPr>
          <w:rFonts w:cs="Arial"/>
          <w:lang w:val="en-US"/>
        </w:rPr>
        <w:t xml:space="preserve">nference MnS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MnS.</w:t>
      </w:r>
    </w:p>
    <w:p w14:paraId="0125F985" w14:textId="77777777" w:rsidR="001A4E23" w:rsidRDefault="001A4E23" w:rsidP="001A4E23">
      <w:pPr>
        <w:pStyle w:val="Heading4"/>
      </w:pPr>
      <w:bookmarkStart w:id="165" w:name="_Toc120528539"/>
      <w:bookmarkStart w:id="166" w:name="_Toc129028588"/>
      <w:bookmarkStart w:id="167" w:name="_Toc129030118"/>
      <w:bookmarkStart w:id="168" w:name="_Toc133417942"/>
      <w:bookmarkStart w:id="169" w:name="_Toc133482990"/>
      <w:bookmarkStart w:id="170" w:name="_Toc133484082"/>
      <w:bookmarkStart w:id="171" w:name="_Toc210117817"/>
      <w:r>
        <w:t>6.5.2.2</w:t>
      </w:r>
      <w:r>
        <w:tab/>
        <w:t>Use cases</w:t>
      </w:r>
      <w:bookmarkEnd w:id="165"/>
      <w:bookmarkEnd w:id="166"/>
      <w:bookmarkEnd w:id="167"/>
      <w:bookmarkEnd w:id="168"/>
      <w:bookmarkEnd w:id="169"/>
      <w:bookmarkEnd w:id="170"/>
      <w:bookmarkEnd w:id="171"/>
    </w:p>
    <w:p w14:paraId="28E211EC" w14:textId="59740EB2" w:rsidR="001A4E23" w:rsidRPr="00A5305E" w:rsidRDefault="001A4E23" w:rsidP="001A4E23">
      <w:pPr>
        <w:pStyle w:val="Heading5"/>
        <w:rPr>
          <w:b/>
          <w:bCs/>
        </w:rPr>
      </w:pPr>
      <w:bookmarkStart w:id="172" w:name="_Toc129028589"/>
      <w:bookmarkStart w:id="173" w:name="_Toc129030119"/>
      <w:bookmarkStart w:id="174" w:name="_Toc133417943"/>
      <w:bookmarkStart w:id="175" w:name="_Toc133482991"/>
      <w:bookmarkStart w:id="176" w:name="_Toc133484083"/>
      <w:bookmarkStart w:id="177" w:name="_Toc210117818"/>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172"/>
      <w:bookmarkEnd w:id="173"/>
      <w:bookmarkEnd w:id="174"/>
      <w:bookmarkEnd w:id="175"/>
      <w:bookmarkEnd w:id="176"/>
      <w:bookmarkEnd w:id="177"/>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In such cases, the authorized consumer of AI/ML may wish to be informed by the AI/ML Inference MnS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178" w:name="_Toc129028590"/>
      <w:bookmarkStart w:id="179" w:name="_Toc129030120"/>
      <w:bookmarkStart w:id="180" w:name="_Toc133417944"/>
      <w:bookmarkStart w:id="181" w:name="_Toc133482992"/>
      <w:bookmarkStart w:id="182" w:name="_Toc133484084"/>
      <w:bookmarkStart w:id="183" w:name="_Toc210117819"/>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178"/>
      <w:bookmarkEnd w:id="179"/>
      <w:bookmarkEnd w:id="180"/>
      <w:bookmarkEnd w:id="181"/>
      <w:bookmarkEnd w:id="182"/>
      <w:bookmarkEnd w:id="183"/>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184" w:name="_Hlk131480287"/>
      <w:r>
        <w:rPr>
          <w:rFonts w:cs="Arial"/>
          <w:lang w:val="en-US"/>
        </w:rPr>
        <w:t>constituent</w:t>
      </w:r>
      <w:bookmarkEnd w:id="184"/>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Nevertheless, the authorized MnS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MnS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185" w:name="_Toc210117820"/>
      <w:r>
        <w:t>6</w:t>
      </w:r>
      <w:r w:rsidRPr="00A80565">
        <w:t>.</w:t>
      </w:r>
      <w:r>
        <w:t>5.2</w:t>
      </w:r>
      <w:r w:rsidRPr="00A80565">
        <w:t>.3</w:t>
      </w:r>
      <w:r w:rsidRPr="00A80565">
        <w:tab/>
      </w:r>
      <w:r>
        <w:t>Requirements for AIML update control</w:t>
      </w:r>
      <w:bookmarkEnd w:id="185"/>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MnS producer should have a capability to inform an authorized MnS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inform an authorized MnS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MnS producer should have a capability for the AI/ML MnS producer to inform an authorized MnS consumer about of 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the AI/ML MnS producer to inform an authorized MnS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an authorized MnS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Pr="003559F4" w:rsidRDefault="001A4E23" w:rsidP="001A4E23">
      <w:pPr>
        <w:pStyle w:val="Heading3"/>
        <w:rPr>
          <w:lang w:val="fr-FR"/>
        </w:rPr>
      </w:pPr>
      <w:bookmarkStart w:id="186" w:name="_Toc210117821"/>
      <w:r w:rsidRPr="003559F4">
        <w:rPr>
          <w:lang w:val="fr-FR"/>
        </w:rPr>
        <w:t>6.5.3</w:t>
      </w:r>
      <w:r w:rsidRPr="003559F4">
        <w:rPr>
          <w:lang w:val="fr-FR"/>
        </w:rPr>
        <w:tab/>
        <w:t>AI/ML inference capabilities management</w:t>
      </w:r>
      <w:bookmarkEnd w:id="186"/>
    </w:p>
    <w:p w14:paraId="106FBD86" w14:textId="77777777" w:rsidR="001A4E23" w:rsidRPr="003559F4" w:rsidRDefault="001A4E23" w:rsidP="001A4E23">
      <w:pPr>
        <w:pStyle w:val="Heading4"/>
        <w:rPr>
          <w:lang w:val="fr-FR"/>
        </w:rPr>
      </w:pPr>
      <w:bookmarkStart w:id="187" w:name="_Toc210117822"/>
      <w:r w:rsidRPr="003559F4">
        <w:rPr>
          <w:lang w:val="fr-FR"/>
        </w:rPr>
        <w:t>6.5.3.1</w:t>
      </w:r>
      <w:r w:rsidRPr="003559F4">
        <w:rPr>
          <w:lang w:val="fr-FR"/>
        </w:rPr>
        <w:tab/>
        <w:t>Description</w:t>
      </w:r>
      <w:bookmarkEnd w:id="187"/>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188" w:name="_Toc210117823"/>
      <w:r>
        <w:t>6.5.3.2</w:t>
      </w:r>
      <w:r>
        <w:tab/>
        <w:t>Use cases</w:t>
      </w:r>
      <w:bookmarkEnd w:id="188"/>
    </w:p>
    <w:p w14:paraId="5095606C" w14:textId="6F5ACDEE" w:rsidR="001A4E23" w:rsidRPr="007B1396" w:rsidRDefault="001A4E23" w:rsidP="001A4E23">
      <w:pPr>
        <w:pStyle w:val="Heading5"/>
      </w:pPr>
      <w:bookmarkStart w:id="189" w:name="_Toc210117824"/>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189"/>
    </w:p>
    <w:p w14:paraId="0DA0F5F7" w14:textId="6ECD69C9"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xml:space="preserve">, </w:t>
      </w:r>
      <w:r w:rsidR="00FD64DC">
        <w:rPr>
          <w:lang w:val="en-US"/>
        </w:rPr>
        <w:t>"</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00FD64DC">
        <w:t xml:space="preserve"> capability"</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190" w:name="_Toc128685206"/>
      <w:bookmarkStart w:id="191" w:name="_Toc129028465"/>
      <w:bookmarkStart w:id="192" w:name="_Toc129029994"/>
      <w:bookmarkStart w:id="193" w:name="_Toc129155862"/>
      <w:bookmarkStart w:id="194" w:name="_Toc210117825"/>
      <w:r w:rsidRPr="00F17505">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190"/>
      <w:bookmarkEnd w:id="191"/>
      <w:bookmarkEnd w:id="192"/>
      <w:bookmarkEnd w:id="193"/>
      <w:bookmarkEnd w:id="194"/>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r w:rsidR="005959ED" w:rsidRPr="00D821B2">
        <w:rPr>
          <w:rFonts w:eastAsia="SimSun"/>
          <w:lang w:val="en-US"/>
        </w:rPr>
        <w:t>models</w:t>
      </w:r>
      <w:r>
        <w:rPr>
          <w:lang w:val="en-US"/>
        </w:rPr>
        <w:t>and</w:t>
      </w:r>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195" w:name="_Toc210117826"/>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195"/>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196" w:name="_Toc210117827"/>
      <w:bookmarkEnd w:id="137"/>
      <w:r w:rsidRPr="00657DBC">
        <w:t>6</w:t>
      </w:r>
      <w:r>
        <w:t>.5.4</w:t>
      </w:r>
      <w:r>
        <w:tab/>
      </w:r>
      <w:r w:rsidRPr="00AB50CD">
        <w:t>AI/ML inference</w:t>
      </w:r>
      <w:r>
        <w:t xml:space="preserve"> capability configuration</w:t>
      </w:r>
      <w:r w:rsidRPr="00AB50CD">
        <w:t xml:space="preserve"> management</w:t>
      </w:r>
      <w:bookmarkEnd w:id="196"/>
    </w:p>
    <w:p w14:paraId="66BC742D" w14:textId="77777777" w:rsidR="001A4E23" w:rsidRPr="00AB50CD" w:rsidRDefault="001A4E23" w:rsidP="001A4E23">
      <w:pPr>
        <w:pStyle w:val="Heading4"/>
      </w:pPr>
      <w:bookmarkStart w:id="197" w:name="_Toc210117828"/>
      <w:r w:rsidRPr="00AB50CD">
        <w:t>6.</w:t>
      </w:r>
      <w:r>
        <w:t>5.4</w:t>
      </w:r>
      <w:r w:rsidRPr="00AB50CD">
        <w:t>.1</w:t>
      </w:r>
      <w:r w:rsidRPr="00AB50CD">
        <w:tab/>
        <w:t>Description</w:t>
      </w:r>
      <w:bookmarkEnd w:id="197"/>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198" w:name="_Toc210117829"/>
      <w:r w:rsidRPr="00AB50CD">
        <w:t>6.</w:t>
      </w:r>
      <w:r>
        <w:t>5.4</w:t>
      </w:r>
      <w:r w:rsidRPr="00AB50CD">
        <w:t>.2</w:t>
      </w:r>
      <w:r w:rsidRPr="00AB50CD">
        <w:tab/>
        <w:t>Use cases</w:t>
      </w:r>
      <w:bookmarkEnd w:id="198"/>
    </w:p>
    <w:p w14:paraId="04E27FC2" w14:textId="77777777" w:rsidR="001A4E23" w:rsidRDefault="001A4E23" w:rsidP="001A4E23">
      <w:pPr>
        <w:pStyle w:val="Heading5"/>
      </w:pPr>
      <w:bookmarkStart w:id="199" w:name="_Toc210117830"/>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199"/>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t>The MnS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AI/ML-based Distributed Network Energy Saving conducted by the MnS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00" w:name="_Toc210117831"/>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00"/>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01" w:name="_Toc210117832"/>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01"/>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02"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02"/>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03" w:name="_Toc210117833"/>
      <w:r w:rsidRPr="00AB50CD">
        <w:t>6.</w:t>
      </w:r>
      <w:r>
        <w:t>5.4</w:t>
      </w:r>
      <w:r w:rsidRPr="00AB50CD">
        <w:t>.3</w:t>
      </w:r>
      <w:r w:rsidRPr="00AB50CD">
        <w:tab/>
        <w:t>Requirements for AI/ML inference management</w:t>
      </w:r>
      <w:bookmarkEnd w:id="203"/>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Network Energy Saving should enable an authorized MnS consumer to </w:t>
            </w:r>
            <w:r w:rsidR="00305F25" w:rsidRPr="00D821B2">
              <w:rPr>
                <w:rFonts w:eastAsia="SimSun" w:cs="Arial"/>
                <w:lang w:val="en-US"/>
              </w:rPr>
              <w:t>to manage the ML model and/or AI/ML Inference Function related to Distribuited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manage the </w:t>
            </w:r>
            <w:r w:rsidR="00581CF0" w:rsidRPr="00D821B2">
              <w:rPr>
                <w:rFonts w:eastAsia="SimSun" w:cs="Arial"/>
                <w:lang w:val="en-US"/>
              </w:rPr>
              <w:t>ML model and/or AI/ML Inference Function related to Distribuited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MnS consumer to request to manage </w:t>
            </w:r>
            <w:r w:rsidR="001113BA" w:rsidRPr="00D821B2">
              <w:rPr>
                <w:rFonts w:eastAsia="SimSun" w:cs="Arial"/>
                <w:lang w:val="en-US"/>
              </w:rPr>
              <w:t>ML model and/or AI/ML Inference Function related to Distribuited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282417F3" w:rsidR="001A4E23" w:rsidRDefault="001A4E23" w:rsidP="001A4E23">
      <w:pPr>
        <w:pStyle w:val="Heading3"/>
      </w:pPr>
      <w:bookmarkStart w:id="204" w:name="_Toc210117834"/>
      <w:r>
        <w:t>6.5.5</w:t>
      </w:r>
      <w:r w:rsidRPr="00806E76">
        <w:tab/>
      </w:r>
      <w:r w:rsidR="00B70979" w:rsidRPr="005E4D30">
        <w:t>AI/ML Inference</w:t>
      </w:r>
      <w:r w:rsidR="00B70979">
        <w:t xml:space="preserve"> History</w:t>
      </w:r>
      <w:bookmarkEnd w:id="204"/>
    </w:p>
    <w:p w14:paraId="374983C0" w14:textId="77777777" w:rsidR="001A4E23" w:rsidRPr="00AB50CD" w:rsidRDefault="001A4E23" w:rsidP="001A4E23">
      <w:pPr>
        <w:pStyle w:val="Heading4"/>
      </w:pPr>
      <w:bookmarkStart w:id="205" w:name="_Toc210117835"/>
      <w:r w:rsidRPr="00AB50CD">
        <w:t>6.</w:t>
      </w:r>
      <w:r>
        <w:t>5.5</w:t>
      </w:r>
      <w:r w:rsidRPr="00AB50CD">
        <w:t>.1</w:t>
      </w:r>
      <w:r w:rsidRPr="00AB50CD">
        <w:tab/>
        <w:t>Description</w:t>
      </w:r>
      <w:bookmarkEnd w:id="205"/>
    </w:p>
    <w:p w14:paraId="1A503BFD" w14:textId="19465386"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06" w:name="_Toc210117836"/>
      <w:r w:rsidRPr="00E17497">
        <w:t>6.5.</w:t>
      </w:r>
      <w:r>
        <w:t>5</w:t>
      </w:r>
      <w:r w:rsidRPr="00E17497">
        <w:t>.2</w:t>
      </w:r>
      <w:r w:rsidRPr="00E17497">
        <w:tab/>
        <w:t>Use cases</w:t>
      </w:r>
      <w:bookmarkEnd w:id="206"/>
    </w:p>
    <w:p w14:paraId="6893AC8F" w14:textId="3F7B27C7" w:rsidR="001A4E23" w:rsidRPr="00A83A69" w:rsidRDefault="001A4E23" w:rsidP="001A4E23">
      <w:pPr>
        <w:pStyle w:val="Heading5"/>
      </w:pPr>
      <w:bookmarkStart w:id="207" w:name="_Toc210117837"/>
      <w:r w:rsidRPr="00E17497">
        <w:t>6.5.</w:t>
      </w:r>
      <w:r>
        <w:t>5</w:t>
      </w:r>
      <w:r w:rsidRPr="00E17497">
        <w:t>.2</w:t>
      </w:r>
      <w:r>
        <w:t>.1</w:t>
      </w:r>
      <w:r w:rsidRPr="00A83A69">
        <w:tab/>
      </w:r>
      <w:bookmarkStart w:id="208" w:name="_Toc128685239"/>
      <w:bookmarkStart w:id="209" w:name="_Toc129028511"/>
      <w:bookmarkStart w:id="210" w:name="_Toc129030041"/>
      <w:bookmarkStart w:id="211" w:name="_Toc129155908"/>
      <w:r w:rsidRPr="00A83A69">
        <w:t>AI/ML Inference History</w:t>
      </w:r>
      <w:bookmarkEnd w:id="208"/>
      <w:bookmarkEnd w:id="209"/>
      <w:bookmarkEnd w:id="210"/>
      <w:bookmarkEnd w:id="211"/>
      <w:r w:rsidRPr="00A83A69">
        <w:t xml:space="preserve"> </w:t>
      </w:r>
      <w:r>
        <w:t>- t</w:t>
      </w:r>
      <w:r w:rsidRPr="00A83A69">
        <w:t>racking inference</w:t>
      </w:r>
      <w:r>
        <w:t>s</w:t>
      </w:r>
      <w:r w:rsidRPr="00A83A69">
        <w:t xml:space="preserve"> and context</w:t>
      </w:r>
      <w:bookmarkEnd w:id="207"/>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The inference history output should be reported by the MnS Producer to the MnS Consumer.</w:t>
      </w:r>
    </w:p>
    <w:p w14:paraId="701A340F" w14:textId="74BA3C28" w:rsidR="001A4E23" w:rsidRPr="00F823CF" w:rsidRDefault="00000000"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r w:rsidR="00D93AB6">
        <w:rPr>
          <w:lang w:val="en-US"/>
        </w:rPr>
        <w:t>usefullness</w:t>
      </w:r>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MnS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6DA85394" w:rsidR="001A4E23" w:rsidRPr="00F17505" w:rsidRDefault="001A4E23" w:rsidP="001A4E23">
      <w:pPr>
        <w:pStyle w:val="Heading4"/>
      </w:pPr>
      <w:bookmarkStart w:id="212" w:name="_Toc210117838"/>
      <w:r w:rsidRPr="00F17505">
        <w:t>6.</w:t>
      </w:r>
      <w:r>
        <w:t>5.5</w:t>
      </w:r>
      <w:r w:rsidRPr="00F17505">
        <w:t>.3</w:t>
      </w:r>
      <w:r w:rsidRPr="00F17505">
        <w:tab/>
      </w:r>
      <w:r w:rsidR="00B70979" w:rsidRPr="00F17505">
        <w:rPr>
          <w:lang w:eastAsia="zh-CN"/>
        </w:rPr>
        <w:t>Requirements</w:t>
      </w:r>
      <w:r w:rsidR="00B70979" w:rsidRPr="00F17505">
        <w:t xml:space="preserve"> for </w:t>
      </w:r>
      <w:r w:rsidR="00B70979">
        <w:t>AI/ML Inference History</w:t>
      </w:r>
      <w:bookmarkEnd w:id="212"/>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0842822E" w:rsidR="001A4E23" w:rsidRPr="00B714A8" w:rsidRDefault="001A4E23" w:rsidP="00F94A3D">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B70979">
              <w:t>o</w:t>
            </w:r>
            <w:r w:rsidR="00B463C6" w:rsidRPr="00D821B2">
              <w:rPr>
                <w:rFonts w:eastAsia="SimSun"/>
              </w:rPr>
              <w:t>f historical inference outputs</w:t>
            </w:r>
            <w:r>
              <w:t xml:space="preserve"> </w:t>
            </w:r>
            <w:r w:rsidRPr="00A83A69">
              <w:t xml:space="preserve">related to a specific 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13" w:name="_Toc106015864"/>
      <w:bookmarkStart w:id="214" w:name="_Toc106098502"/>
      <w:bookmarkStart w:id="215" w:name="_Toc210117839"/>
      <w:r w:rsidRPr="00F17505">
        <w:t>7</w:t>
      </w:r>
      <w:r w:rsidRPr="00F17505">
        <w:tab/>
      </w:r>
      <w:r w:rsidRPr="00F17505">
        <w:rPr>
          <w:lang w:eastAsia="zh-CN"/>
        </w:rPr>
        <w:t>Information model definitions for AI/ML management</w:t>
      </w:r>
      <w:bookmarkEnd w:id="213"/>
      <w:bookmarkEnd w:id="214"/>
      <w:bookmarkEnd w:id="215"/>
    </w:p>
    <w:p w14:paraId="1F850609" w14:textId="1533BEE6" w:rsidR="00EF6247" w:rsidRPr="00F17505" w:rsidRDefault="00EF6247" w:rsidP="00EF6247">
      <w:pPr>
        <w:pStyle w:val="Heading2"/>
        <w:rPr>
          <w:i/>
          <w:iCs/>
        </w:rPr>
      </w:pPr>
      <w:bookmarkStart w:id="216" w:name="_Toc106098503"/>
      <w:bookmarkStart w:id="217" w:name="_Toc106015865"/>
      <w:bookmarkStart w:id="218" w:name="_Toc210117840"/>
      <w:r w:rsidRPr="00F17505">
        <w:t>7.1</w:t>
      </w:r>
      <w:r w:rsidRPr="00F17505">
        <w:tab/>
        <w:t>Imported and associated information entities</w:t>
      </w:r>
      <w:bookmarkEnd w:id="216"/>
      <w:bookmarkEnd w:id="218"/>
      <w:r w:rsidRPr="00F17505">
        <w:rPr>
          <w:i/>
          <w:iCs/>
        </w:rPr>
        <w:t xml:space="preserve"> </w:t>
      </w:r>
      <w:bookmarkEnd w:id="217"/>
    </w:p>
    <w:p w14:paraId="4D45471C" w14:textId="5EF245A5" w:rsidR="00EF6247" w:rsidRPr="00F17505" w:rsidRDefault="00EF6247" w:rsidP="00EF6247">
      <w:pPr>
        <w:pStyle w:val="Heading3"/>
      </w:pPr>
      <w:bookmarkStart w:id="219" w:name="_Toc106015866"/>
      <w:bookmarkStart w:id="220" w:name="_Toc106098504"/>
      <w:bookmarkStart w:id="221" w:name="MCCQCTEMPBM_00000144"/>
      <w:bookmarkStart w:id="222" w:name="_Toc210117841"/>
      <w:r w:rsidRPr="00F17505">
        <w:t>7.1.1</w:t>
      </w:r>
      <w:r w:rsidRPr="00F17505">
        <w:tab/>
        <w:t>Imported information entities and local labels</w:t>
      </w:r>
      <w:bookmarkEnd w:id="219"/>
      <w:bookmarkEnd w:id="220"/>
      <w:bookmarkEnd w:id="222"/>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21"/>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23" w:name="MCCQCTEMPBM_00000034"/>
            <w:r w:rsidR="00CD7337" w:rsidRPr="00F17505">
              <w:rPr>
                <w:rFonts w:ascii="Courier New" w:hAnsi="Courier New" w:cs="Courier New"/>
                <w:lang w:eastAsia="zh-CN"/>
              </w:rPr>
              <w:t>Top</w:t>
            </w:r>
            <w:bookmarkEnd w:id="223"/>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r>
              <w:rPr>
                <w:rFonts w:ascii="Courier New" w:hAnsi="Courier New" w:cs="Courier New"/>
                <w:lang w:eastAsia="zh-CN"/>
              </w:rPr>
              <w:t>ThresholdMonitor</w:t>
            </w:r>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r w:rsidRPr="00184393">
              <w:rPr>
                <w:rFonts w:ascii="Courier New" w:hAnsi="Courier New" w:cs="Courier New"/>
                <w:lang w:eastAsia="zh-CN"/>
              </w:rPr>
              <w:t>GNBCUCPFunction</w:t>
            </w:r>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r w:rsidRPr="00184393">
              <w:rPr>
                <w:rFonts w:ascii="Courier New" w:hAnsi="Courier New" w:cs="Courier New"/>
                <w:lang w:eastAsia="zh-CN"/>
              </w:rPr>
              <w:t>MDAFunction</w:t>
            </w:r>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TimeWindow</w:t>
            </w:r>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GeoArea</w:t>
            </w:r>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r>
              <w:rPr>
                <w:rFonts w:ascii="Courier New" w:hAnsi="Courier New" w:cs="Courier New"/>
                <w:lang w:eastAsia="zh-CN"/>
              </w:rPr>
              <w:t>ThresholdInfo</w:t>
            </w:r>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dataType, </w:t>
            </w:r>
            <w:r>
              <w:rPr>
                <w:rFonts w:ascii="Courier New" w:hAnsi="Courier New" w:cs="Courier New"/>
              </w:rPr>
              <w:t>ProcessMonitor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r>
              <w:rPr>
                <w:rFonts w:ascii="Courier New" w:hAnsi="Courier New" w:cs="Courier New"/>
              </w:rPr>
              <w:t>ProcessMonitor</w:t>
            </w:r>
          </w:p>
        </w:tc>
      </w:tr>
    </w:tbl>
    <w:p w14:paraId="1B64F7E5" w14:textId="77777777" w:rsidR="00C6339B" w:rsidRPr="00F17505" w:rsidRDefault="00C6339B" w:rsidP="00C6339B">
      <w:pPr>
        <w:pStyle w:val="Heading3"/>
      </w:pPr>
      <w:bookmarkStart w:id="224" w:name="_Toc210117842"/>
      <w:r w:rsidRPr="00F17505">
        <w:t>7.1.</w:t>
      </w:r>
      <w:r>
        <w:t>2</w:t>
      </w:r>
      <w:r w:rsidRPr="00F17505">
        <w:tab/>
      </w:r>
      <w:r>
        <w:t>Associated</w:t>
      </w:r>
      <w:r w:rsidRPr="00F17505">
        <w:t xml:space="preserve"> information entities and local labels</w:t>
      </w:r>
      <w:bookmarkEnd w:id="224"/>
    </w:p>
    <w:p w14:paraId="01EACD16" w14:textId="77777777" w:rsidR="005B2EF8" w:rsidRPr="00F17505" w:rsidRDefault="005B2EF8" w:rsidP="005B2EF8">
      <w:pPr>
        <w:pStyle w:val="TH"/>
      </w:pPr>
      <w:bookmarkStart w:id="225" w:name="_CRTable7_1_21"/>
      <w:r w:rsidRPr="00F17505">
        <w:t xml:space="preserve">Table </w:t>
      </w:r>
      <w:bookmarkEnd w:id="225"/>
      <w:r w:rsidRPr="00F17505">
        <w:t>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5B2EF8" w:rsidRPr="00F17505" w14:paraId="619AF875" w14:textId="77777777" w:rsidTr="00FE4472">
        <w:trPr>
          <w:jc w:val="center"/>
        </w:trPr>
        <w:tc>
          <w:tcPr>
            <w:tcW w:w="4369" w:type="dxa"/>
            <w:shd w:val="clear" w:color="auto" w:fill="CCCCCC"/>
            <w:tcMar>
              <w:top w:w="0" w:type="dxa"/>
              <w:left w:w="28" w:type="dxa"/>
              <w:bottom w:w="0" w:type="dxa"/>
              <w:right w:w="70" w:type="dxa"/>
            </w:tcMar>
            <w:hideMark/>
          </w:tcPr>
          <w:p w14:paraId="27CA832F" w14:textId="77777777" w:rsidR="005B2EF8" w:rsidRPr="00F17505" w:rsidRDefault="005B2EF8" w:rsidP="00FE4472">
            <w:pPr>
              <w:pStyle w:val="TAH"/>
            </w:pPr>
            <w:r w:rsidRPr="00F17505">
              <w:t>Label reference</w:t>
            </w:r>
          </w:p>
        </w:tc>
        <w:tc>
          <w:tcPr>
            <w:tcW w:w="4252" w:type="dxa"/>
            <w:shd w:val="clear" w:color="auto" w:fill="CCCCCC"/>
            <w:tcMar>
              <w:top w:w="0" w:type="dxa"/>
              <w:left w:w="28" w:type="dxa"/>
              <w:bottom w:w="0" w:type="dxa"/>
              <w:right w:w="70" w:type="dxa"/>
            </w:tcMar>
            <w:hideMark/>
          </w:tcPr>
          <w:p w14:paraId="1F1772C7" w14:textId="77777777" w:rsidR="005B2EF8" w:rsidRPr="00F17505" w:rsidRDefault="005B2EF8" w:rsidP="00FE4472">
            <w:pPr>
              <w:pStyle w:val="TAH"/>
            </w:pPr>
            <w:r w:rsidRPr="00F17505">
              <w:rPr>
                <w:color w:val="000000"/>
              </w:rPr>
              <w:t xml:space="preserve">Local label </w:t>
            </w:r>
          </w:p>
        </w:tc>
      </w:tr>
      <w:tr w:rsidR="005B2EF8" w:rsidRPr="00F17505" w14:paraId="237929F9" w14:textId="77777777" w:rsidTr="00FE4472">
        <w:trPr>
          <w:jc w:val="center"/>
        </w:trPr>
        <w:tc>
          <w:tcPr>
            <w:tcW w:w="4369" w:type="dxa"/>
            <w:tcMar>
              <w:top w:w="0" w:type="dxa"/>
              <w:left w:w="28" w:type="dxa"/>
              <w:bottom w:w="0" w:type="dxa"/>
              <w:right w:w="70" w:type="dxa"/>
            </w:tcMar>
          </w:tcPr>
          <w:p w14:paraId="113A9B3D" w14:textId="77777777" w:rsidR="005B2EF8" w:rsidRPr="00F17505" w:rsidRDefault="005B2EF8" w:rsidP="00FE4472">
            <w:pPr>
              <w:pStyle w:val="TAL"/>
            </w:pPr>
            <w:r w:rsidRPr="00F17505">
              <w:t>3GPP TS 28.</w:t>
            </w:r>
            <w:r>
              <w:t>104</w:t>
            </w:r>
            <w:r w:rsidRPr="00F17505">
              <w:t xml:space="preserve"> [2], IOC, </w:t>
            </w:r>
            <w:bookmarkStart w:id="226" w:name="MCCQCTEMPBM_00000064"/>
            <w:r w:rsidRPr="00BC0026">
              <w:rPr>
                <w:rFonts w:ascii="Courier New" w:hAnsi="Courier New" w:cs="Courier New"/>
              </w:rPr>
              <w:t>MDA</w:t>
            </w:r>
            <w:r w:rsidRPr="00BC0026">
              <w:rPr>
                <w:rFonts w:ascii="Courier New" w:hAnsi="Courier New" w:cs="Courier New"/>
                <w:lang w:eastAsia="zh-CN"/>
              </w:rPr>
              <w:t>Function</w:t>
            </w:r>
            <w:bookmarkEnd w:id="226"/>
          </w:p>
        </w:tc>
        <w:tc>
          <w:tcPr>
            <w:tcW w:w="4252" w:type="dxa"/>
            <w:tcMar>
              <w:top w:w="0" w:type="dxa"/>
              <w:left w:w="28" w:type="dxa"/>
              <w:bottom w:w="0" w:type="dxa"/>
              <w:right w:w="70" w:type="dxa"/>
            </w:tcMar>
          </w:tcPr>
          <w:p w14:paraId="10623ADF" w14:textId="77777777" w:rsidR="005B2EF8" w:rsidRPr="00F17505" w:rsidRDefault="005B2EF8" w:rsidP="00FE4472">
            <w:pPr>
              <w:pStyle w:val="TAL"/>
            </w:pPr>
            <w:r w:rsidRPr="00BC0026">
              <w:rPr>
                <w:rFonts w:ascii="Courier New" w:hAnsi="Courier New" w:cs="Courier New"/>
              </w:rPr>
              <w:t>MDA</w:t>
            </w:r>
            <w:r w:rsidRPr="00BC0026">
              <w:rPr>
                <w:rFonts w:ascii="Courier New" w:hAnsi="Courier New" w:cs="Courier New"/>
                <w:lang w:eastAsia="zh-CN"/>
              </w:rPr>
              <w:t>Function</w:t>
            </w:r>
          </w:p>
        </w:tc>
      </w:tr>
      <w:tr w:rsidR="005B2EF8" w:rsidRPr="00F17505" w14:paraId="6984948C" w14:textId="77777777" w:rsidTr="00FE4472">
        <w:trPr>
          <w:jc w:val="center"/>
        </w:trPr>
        <w:tc>
          <w:tcPr>
            <w:tcW w:w="4369" w:type="dxa"/>
            <w:tcMar>
              <w:top w:w="0" w:type="dxa"/>
              <w:left w:w="28" w:type="dxa"/>
              <w:bottom w:w="0" w:type="dxa"/>
              <w:right w:w="70" w:type="dxa"/>
            </w:tcMar>
          </w:tcPr>
          <w:p w14:paraId="7A4BE855" w14:textId="77777777" w:rsidR="005B2EF8" w:rsidRPr="00F17505" w:rsidRDefault="005B2EF8" w:rsidP="00FE4472">
            <w:pPr>
              <w:pStyle w:val="TAL"/>
            </w:pPr>
            <w:r w:rsidRPr="00F17505">
              <w:t>3GPP TS 28.</w:t>
            </w:r>
            <w:r>
              <w:t>541</w:t>
            </w:r>
            <w:r w:rsidRPr="00F17505">
              <w:t xml:space="preserve"> [</w:t>
            </w:r>
            <w:r>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4D1CEB88" w14:textId="77777777" w:rsidR="005B2EF8" w:rsidRPr="00F17505" w:rsidRDefault="005B2EF8" w:rsidP="00FE4472">
            <w:pPr>
              <w:pStyle w:val="TAL"/>
              <w:rPr>
                <w:rFonts w:ascii="Courier New" w:hAnsi="Courier New" w:cs="Courier New"/>
              </w:rPr>
            </w:pPr>
            <w:r>
              <w:rPr>
                <w:rFonts w:ascii="Courier New" w:hAnsi="Courier New"/>
              </w:rPr>
              <w:t>NWDAFFunction</w:t>
            </w:r>
          </w:p>
        </w:tc>
      </w:tr>
      <w:tr w:rsidR="005B2EF8" w:rsidRPr="00F17505" w14:paraId="198AA76C" w14:textId="77777777" w:rsidTr="00FE4472">
        <w:trPr>
          <w:jc w:val="center"/>
        </w:trPr>
        <w:tc>
          <w:tcPr>
            <w:tcW w:w="4369" w:type="dxa"/>
            <w:tcMar>
              <w:top w:w="0" w:type="dxa"/>
              <w:left w:w="28" w:type="dxa"/>
              <w:bottom w:w="0" w:type="dxa"/>
              <w:right w:w="70" w:type="dxa"/>
            </w:tcMar>
          </w:tcPr>
          <w:p w14:paraId="1E43BE64" w14:textId="77777777" w:rsidR="005B2EF8" w:rsidRPr="00F17505" w:rsidRDefault="005B2EF8" w:rsidP="00FE4472">
            <w:pPr>
              <w:pStyle w:val="TAL"/>
            </w:pPr>
            <w:r w:rsidRPr="00F17505">
              <w:t>3GPP TS 28.</w:t>
            </w:r>
            <w:r>
              <w:t>541</w:t>
            </w:r>
            <w:r w:rsidRPr="00F17505">
              <w:t xml:space="preserve"> [</w:t>
            </w:r>
            <w:r>
              <w:t>18</w:t>
            </w:r>
            <w:r w:rsidRPr="00F17505">
              <w:t xml:space="preserve">], IOC, </w:t>
            </w:r>
            <w:r>
              <w:rPr>
                <w:rFonts w:ascii="Courier New" w:hAnsi="Courier New"/>
              </w:rPr>
              <w:t>ANLFFunction</w:t>
            </w:r>
          </w:p>
        </w:tc>
        <w:tc>
          <w:tcPr>
            <w:tcW w:w="4252" w:type="dxa"/>
            <w:tcMar>
              <w:top w:w="0" w:type="dxa"/>
              <w:left w:w="28" w:type="dxa"/>
              <w:bottom w:w="0" w:type="dxa"/>
              <w:right w:w="70" w:type="dxa"/>
            </w:tcMar>
          </w:tcPr>
          <w:p w14:paraId="27EBBBA6" w14:textId="77777777" w:rsidR="005B2EF8" w:rsidRDefault="005B2EF8" w:rsidP="00FE4472">
            <w:pPr>
              <w:pStyle w:val="TAL"/>
              <w:rPr>
                <w:rFonts w:ascii="Courier New" w:hAnsi="Courier New"/>
              </w:rPr>
            </w:pPr>
            <w:r>
              <w:rPr>
                <w:rFonts w:ascii="Courier New" w:hAnsi="Courier New"/>
              </w:rPr>
              <w:t>ANLFFunction</w:t>
            </w:r>
          </w:p>
        </w:tc>
      </w:tr>
      <w:tr w:rsidR="005B2EF8" w:rsidRPr="00F17505" w14:paraId="03AB3CD0" w14:textId="77777777" w:rsidTr="00FE4472">
        <w:trPr>
          <w:jc w:val="center"/>
        </w:trPr>
        <w:tc>
          <w:tcPr>
            <w:tcW w:w="4369" w:type="dxa"/>
            <w:tcMar>
              <w:top w:w="0" w:type="dxa"/>
              <w:left w:w="28" w:type="dxa"/>
              <w:bottom w:w="0" w:type="dxa"/>
              <w:right w:w="70" w:type="dxa"/>
            </w:tcMar>
          </w:tcPr>
          <w:p w14:paraId="7745A516" w14:textId="77777777" w:rsidR="005B2EF8" w:rsidRPr="00F17505" w:rsidRDefault="005B2EF8" w:rsidP="00FE4472">
            <w:pPr>
              <w:pStyle w:val="TAL"/>
            </w:pPr>
            <w:r w:rsidRPr="00F17505">
              <w:t>3GPP TS 28.</w:t>
            </w:r>
            <w:r>
              <w:t>541</w:t>
            </w:r>
            <w:r w:rsidRPr="00F17505">
              <w:t xml:space="preserve"> [</w:t>
            </w:r>
            <w:r>
              <w:t>18</w:t>
            </w:r>
            <w:r w:rsidRPr="00F17505">
              <w:t xml:space="preserve">], IOC, </w:t>
            </w:r>
            <w:r>
              <w:rPr>
                <w:rFonts w:ascii="Courier New" w:hAnsi="Courier New"/>
                <w:lang w:eastAsia="zh-CN"/>
              </w:rPr>
              <w:t>DESManagementFunction</w:t>
            </w:r>
          </w:p>
        </w:tc>
        <w:tc>
          <w:tcPr>
            <w:tcW w:w="4252" w:type="dxa"/>
            <w:tcMar>
              <w:top w:w="0" w:type="dxa"/>
              <w:left w:w="28" w:type="dxa"/>
              <w:bottom w:w="0" w:type="dxa"/>
              <w:right w:w="70" w:type="dxa"/>
            </w:tcMar>
          </w:tcPr>
          <w:p w14:paraId="45DB2870" w14:textId="77777777" w:rsidR="005B2EF8" w:rsidRDefault="005B2EF8" w:rsidP="00FE4472">
            <w:pPr>
              <w:pStyle w:val="TAL"/>
              <w:rPr>
                <w:rFonts w:ascii="Courier New" w:hAnsi="Courier New"/>
              </w:rPr>
            </w:pPr>
            <w:r>
              <w:rPr>
                <w:rFonts w:ascii="Courier New" w:hAnsi="Courier New"/>
                <w:lang w:eastAsia="zh-CN"/>
              </w:rPr>
              <w:t>DESManagementFunction</w:t>
            </w:r>
          </w:p>
        </w:tc>
      </w:tr>
      <w:tr w:rsidR="005B2EF8" w:rsidRPr="00F17505" w14:paraId="27BFF9B7" w14:textId="77777777" w:rsidTr="00FE4472">
        <w:trPr>
          <w:jc w:val="center"/>
        </w:trPr>
        <w:tc>
          <w:tcPr>
            <w:tcW w:w="4369" w:type="dxa"/>
            <w:tcMar>
              <w:top w:w="0" w:type="dxa"/>
              <w:left w:w="28" w:type="dxa"/>
              <w:bottom w:w="0" w:type="dxa"/>
              <w:right w:w="70" w:type="dxa"/>
            </w:tcMar>
          </w:tcPr>
          <w:p w14:paraId="5B48AF28" w14:textId="77777777" w:rsidR="005B2EF8" w:rsidRPr="00F17505" w:rsidRDefault="005B2EF8" w:rsidP="00FE4472">
            <w:pPr>
              <w:pStyle w:val="TAL"/>
            </w:pPr>
            <w:r w:rsidRPr="00F17505">
              <w:t>3GPP TS 28.</w:t>
            </w:r>
            <w:r>
              <w:t>541</w:t>
            </w:r>
            <w:r w:rsidRPr="00F17505">
              <w:t xml:space="preserve"> [</w:t>
            </w:r>
            <w:r>
              <w:t>18</w:t>
            </w:r>
            <w:r w:rsidRPr="00F17505">
              <w:t xml:space="preserve">], IOC, </w:t>
            </w:r>
            <w:r>
              <w:rPr>
                <w:rFonts w:ascii="Courier New" w:hAnsi="Courier New"/>
                <w:lang w:eastAsia="zh-CN"/>
              </w:rPr>
              <w:t>DMROFunction</w:t>
            </w:r>
          </w:p>
        </w:tc>
        <w:tc>
          <w:tcPr>
            <w:tcW w:w="4252" w:type="dxa"/>
            <w:tcMar>
              <w:top w:w="0" w:type="dxa"/>
              <w:left w:w="28" w:type="dxa"/>
              <w:bottom w:w="0" w:type="dxa"/>
              <w:right w:w="70" w:type="dxa"/>
            </w:tcMar>
          </w:tcPr>
          <w:p w14:paraId="0E748932" w14:textId="77777777" w:rsidR="005B2EF8" w:rsidRDefault="005B2EF8" w:rsidP="00FE4472">
            <w:pPr>
              <w:pStyle w:val="TAL"/>
              <w:rPr>
                <w:rFonts w:ascii="Courier New" w:hAnsi="Courier New"/>
              </w:rPr>
            </w:pPr>
            <w:r>
              <w:rPr>
                <w:rFonts w:ascii="Courier New" w:hAnsi="Courier New"/>
                <w:lang w:eastAsia="zh-CN"/>
              </w:rPr>
              <w:t>DMROFunction</w:t>
            </w:r>
          </w:p>
        </w:tc>
      </w:tr>
      <w:tr w:rsidR="005B2EF8" w:rsidRPr="00F17505" w14:paraId="1602051F" w14:textId="77777777" w:rsidTr="00FE4472">
        <w:trPr>
          <w:jc w:val="center"/>
        </w:trPr>
        <w:tc>
          <w:tcPr>
            <w:tcW w:w="4369" w:type="dxa"/>
            <w:tcMar>
              <w:top w:w="0" w:type="dxa"/>
              <w:left w:w="28" w:type="dxa"/>
              <w:bottom w:w="0" w:type="dxa"/>
              <w:right w:w="70" w:type="dxa"/>
            </w:tcMar>
          </w:tcPr>
          <w:p w14:paraId="0ADB9DF4" w14:textId="77777777" w:rsidR="005B2EF8" w:rsidRPr="00F17505" w:rsidRDefault="005B2EF8" w:rsidP="00FE4472">
            <w:pPr>
              <w:pStyle w:val="TAL"/>
            </w:pPr>
            <w:r w:rsidRPr="00F17505">
              <w:t>3GPP TS 28.</w:t>
            </w:r>
            <w:r>
              <w:t>541</w:t>
            </w:r>
            <w:r w:rsidRPr="00F17505">
              <w:t xml:space="preserve"> [</w:t>
            </w:r>
            <w:r>
              <w:t>18</w:t>
            </w:r>
            <w:r w:rsidRPr="00F17505">
              <w:t xml:space="preserve">], IOC, </w:t>
            </w:r>
            <w:r>
              <w:rPr>
                <w:rFonts w:ascii="Courier New" w:hAnsi="Courier New"/>
                <w:lang w:eastAsia="zh-CN"/>
              </w:rPr>
              <w:t>DLBOFunction</w:t>
            </w:r>
          </w:p>
        </w:tc>
        <w:tc>
          <w:tcPr>
            <w:tcW w:w="4252" w:type="dxa"/>
            <w:tcMar>
              <w:top w:w="0" w:type="dxa"/>
              <w:left w:w="28" w:type="dxa"/>
              <w:bottom w:w="0" w:type="dxa"/>
              <w:right w:w="70" w:type="dxa"/>
            </w:tcMar>
          </w:tcPr>
          <w:p w14:paraId="26473D29" w14:textId="77777777" w:rsidR="005B2EF8" w:rsidRDefault="005B2EF8" w:rsidP="00FE4472">
            <w:pPr>
              <w:pStyle w:val="TAL"/>
              <w:rPr>
                <w:rFonts w:ascii="Courier New" w:hAnsi="Courier New"/>
              </w:rPr>
            </w:pPr>
            <w:r>
              <w:rPr>
                <w:rFonts w:ascii="Courier New" w:hAnsi="Courier New"/>
                <w:lang w:eastAsia="zh-CN"/>
              </w:rPr>
              <w:t>DLBOFunction</w:t>
            </w:r>
          </w:p>
        </w:tc>
      </w:tr>
    </w:tbl>
    <w:p w14:paraId="1C63BBF6" w14:textId="77777777" w:rsidR="005B2EF8" w:rsidRDefault="005B2EF8" w:rsidP="005B2EF8"/>
    <w:p w14:paraId="34877E85" w14:textId="5766C36B" w:rsidR="00C6339B" w:rsidRDefault="00C6339B" w:rsidP="00C6339B">
      <w:pPr>
        <w:pStyle w:val="Heading2"/>
      </w:pPr>
      <w:bookmarkStart w:id="227" w:name="_Toc210117843"/>
      <w:r w:rsidRPr="00F17505">
        <w:t>7.2</w:t>
      </w:r>
      <w:r w:rsidRPr="00F17505">
        <w:tab/>
      </w:r>
      <w:r>
        <w:t>Void</w:t>
      </w:r>
      <w:bookmarkEnd w:id="227"/>
    </w:p>
    <w:p w14:paraId="0FA6897B" w14:textId="3BF1E793" w:rsidR="003B2A24" w:rsidRDefault="003B2A24" w:rsidP="003B2A24">
      <w:pPr>
        <w:pStyle w:val="Heading2"/>
      </w:pPr>
      <w:bookmarkStart w:id="228" w:name="_Toc130201978"/>
      <w:bookmarkStart w:id="229" w:name="_Toc106015868"/>
      <w:bookmarkStart w:id="230" w:name="_Toc106098506"/>
      <w:bookmarkStart w:id="231" w:name="_Toc210117844"/>
      <w:r w:rsidRPr="00F17505">
        <w:t>7.</w:t>
      </w:r>
      <w:r>
        <w:t>2a</w:t>
      </w:r>
      <w:r w:rsidRPr="00F17505">
        <w:tab/>
      </w:r>
      <w:r>
        <w:t>Common i</w:t>
      </w:r>
      <w:r w:rsidRPr="00F17505">
        <w:t>nformation model definitions</w:t>
      </w:r>
      <w:r>
        <w:t xml:space="preserve"> for AI/ML management</w:t>
      </w:r>
      <w:bookmarkEnd w:id="231"/>
    </w:p>
    <w:p w14:paraId="02F4E55D" w14:textId="77777777" w:rsidR="003B2A24" w:rsidRDefault="003B2A24" w:rsidP="003B2A24">
      <w:pPr>
        <w:pStyle w:val="Heading3"/>
      </w:pPr>
      <w:bookmarkStart w:id="232" w:name="_Toc210117845"/>
      <w:r>
        <w:t>7.2a.1</w:t>
      </w:r>
      <w:r>
        <w:tab/>
      </w:r>
      <w:r w:rsidRPr="00F17505">
        <w:t>Class diagram</w:t>
      </w:r>
      <w:bookmarkEnd w:id="228"/>
      <w:bookmarkEnd w:id="232"/>
    </w:p>
    <w:p w14:paraId="080FE4AD" w14:textId="77777777" w:rsidR="003B2A24" w:rsidRDefault="003B2A24" w:rsidP="00F25B53">
      <w:pPr>
        <w:pStyle w:val="Heading4"/>
      </w:pPr>
      <w:bookmarkStart w:id="233" w:name="_Toc210117846"/>
      <w:r w:rsidRPr="00F17505">
        <w:t>7.</w:t>
      </w:r>
      <w:r>
        <w:t>2a</w:t>
      </w:r>
      <w:r w:rsidRPr="00F17505">
        <w:t>.1</w:t>
      </w:r>
      <w:r>
        <w:t>.1</w:t>
      </w:r>
      <w:r w:rsidRPr="00F17505">
        <w:tab/>
        <w:t>Relationships</w:t>
      </w:r>
      <w:bookmarkEnd w:id="233"/>
    </w:p>
    <w:p w14:paraId="58430842" w14:textId="4A4DD2FC" w:rsidR="00C6339B" w:rsidRDefault="00C6339B" w:rsidP="00C6339B">
      <w:pPr>
        <w:jc w:val="center"/>
      </w:pPr>
    </w:p>
    <w:p w14:paraId="2CC77895" w14:textId="50E40625" w:rsidR="00C06BAC" w:rsidRDefault="00D93F97" w:rsidP="00C6339B">
      <w:pPr>
        <w:jc w:val="center"/>
      </w:pPr>
      <w:r w:rsidRPr="00D821B2">
        <w:rPr>
          <w:noProof/>
        </w:rPr>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234" w:name="_Toc113634467"/>
      <w:bookmarkStart w:id="235" w:name="_Toc210117847"/>
      <w:r>
        <w:t>7.2a.1</w:t>
      </w:r>
      <w:r w:rsidRPr="00F17505">
        <w:t>.2</w:t>
      </w:r>
      <w:r w:rsidRPr="00F17505">
        <w:tab/>
        <w:t>Inheritance</w:t>
      </w:r>
      <w:bookmarkEnd w:id="234"/>
      <w:bookmarkEnd w:id="235"/>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236" w:name="_Toc113634468"/>
      <w:bookmarkStart w:id="237" w:name="_Hlk134605339"/>
      <w:bookmarkStart w:id="238" w:name="_Toc210117848"/>
      <w:r>
        <w:t>7.2a.2</w:t>
      </w:r>
      <w:r w:rsidRPr="00F17505">
        <w:tab/>
        <w:t>Class definitions</w:t>
      </w:r>
      <w:bookmarkEnd w:id="236"/>
      <w:bookmarkEnd w:id="238"/>
    </w:p>
    <w:p w14:paraId="683621E6" w14:textId="7930DB0F" w:rsidR="003B2A24" w:rsidRPr="00F17505" w:rsidRDefault="003B2A24" w:rsidP="003B2A24">
      <w:pPr>
        <w:pStyle w:val="Heading4"/>
      </w:pPr>
      <w:bookmarkStart w:id="239" w:name="_Toc210117849"/>
      <w:r w:rsidRPr="00F17505">
        <w:t>7.</w:t>
      </w:r>
      <w:r>
        <w:t>2a.2.1</w:t>
      </w:r>
      <w:r w:rsidRPr="00F17505">
        <w:tab/>
      </w:r>
      <w:r w:rsidR="009379F5" w:rsidRPr="005B6D24">
        <w:rPr>
          <w:rFonts w:ascii="Courier New" w:hAnsi="Courier New" w:cs="Courier New"/>
        </w:rPr>
        <w:t>ML</w:t>
      </w:r>
      <w:r w:rsidR="009379F5">
        <w:rPr>
          <w:rFonts w:ascii="Courier New" w:hAnsi="Courier New" w:cs="Courier New"/>
        </w:rPr>
        <w:t>Model</w:t>
      </w:r>
      <w:bookmarkEnd w:id="239"/>
    </w:p>
    <w:p w14:paraId="7FBF5535" w14:textId="77777777" w:rsidR="003B2A24" w:rsidRPr="00F17505" w:rsidRDefault="003B2A24" w:rsidP="003B2A24">
      <w:pPr>
        <w:pStyle w:val="Heading5"/>
        <w:rPr>
          <w:lang w:eastAsia="zh-CN"/>
        </w:rPr>
      </w:pPr>
      <w:bookmarkStart w:id="240" w:name="_Toc210117850"/>
      <w:r w:rsidRPr="00F17505">
        <w:t>7.</w:t>
      </w:r>
      <w:r>
        <w:t>2a.2.1</w:t>
      </w:r>
      <w:r w:rsidRPr="00F17505">
        <w:rPr>
          <w:lang w:eastAsia="zh-CN"/>
        </w:rPr>
        <w:t>.1</w:t>
      </w:r>
      <w:r w:rsidRPr="00F17505">
        <w:rPr>
          <w:lang w:eastAsia="zh-CN"/>
        </w:rPr>
        <w:tab/>
      </w:r>
      <w:r w:rsidRPr="00F17505">
        <w:t>Definition</w:t>
      </w:r>
      <w:bookmarkEnd w:id="240"/>
    </w:p>
    <w:p w14:paraId="6DB433E0" w14:textId="072C008C"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r w:rsidR="00CB0BAA" w:rsidRPr="00D821B2">
        <w:rPr>
          <w:rFonts w:ascii="Courier New" w:hAnsi="Courier New" w:cs="Courier New"/>
        </w:rPr>
        <w:t>MLModelRepository</w:t>
      </w:r>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5190B2F1" w14:textId="77777777" w:rsidR="00EB7000" w:rsidRPr="00E12C3C" w:rsidRDefault="00EB7000" w:rsidP="00EB7000">
      <w:r w:rsidRPr="00E12C3C">
        <w:t>The MLModel contain</w:t>
      </w:r>
      <w:r>
        <w:t>s</w:t>
      </w:r>
      <w:r w:rsidRPr="00E12C3C">
        <w:t xml:space="preserve"> 3 types of contexts - </w:t>
      </w:r>
      <w:r w:rsidRPr="00E12C3C">
        <w:rPr>
          <w:rFonts w:ascii="Courier New" w:hAnsi="Courier New" w:cs="Courier New"/>
        </w:rPr>
        <w:t>TrainingContext</w:t>
      </w:r>
      <w:r w:rsidRPr="00E12C3C">
        <w:t xml:space="preserve">, </w:t>
      </w:r>
      <w:r w:rsidRPr="00E12C3C">
        <w:rPr>
          <w:rFonts w:ascii="Courier New" w:hAnsi="Courier New" w:cs="Courier New"/>
        </w:rPr>
        <w:t>ExpectedRunTimeContext</w:t>
      </w:r>
      <w:r w:rsidRPr="00E12C3C">
        <w:t xml:space="preserve"> and </w:t>
      </w:r>
      <w:r w:rsidRPr="00E12C3C">
        <w:rPr>
          <w:rFonts w:ascii="Courier New" w:hAnsi="Courier New" w:cs="Courier New"/>
        </w:rPr>
        <w:t>RunTimeContext</w:t>
      </w:r>
      <w:r w:rsidRPr="00E12C3C">
        <w:t xml:space="preserve"> which represent status and conditions of the </w:t>
      </w:r>
      <w:r w:rsidRPr="00E12C3C">
        <w:rPr>
          <w:rFonts w:ascii="Courier New" w:hAnsi="Courier New" w:cs="Courier New"/>
        </w:rPr>
        <w:t>MLModel</w:t>
      </w:r>
      <w:r w:rsidRPr="00E12C3C">
        <w:t xml:space="preserve">. These contexts are of </w:t>
      </w:r>
      <w:r w:rsidRPr="00E12C3C">
        <w:rPr>
          <w:rFonts w:ascii="Courier New" w:hAnsi="Courier New" w:cs="Courier New"/>
        </w:rPr>
        <w:t>mLContext</w:t>
      </w:r>
      <w:r w:rsidRPr="00E12C3C">
        <w:t xml:space="preserve"> &lt;&lt;dataType&gt;&gt;, see clauses 7.4.3 and 7.5.1 for details.</w:t>
      </w:r>
    </w:p>
    <w:p w14:paraId="372DA00B" w14:textId="77777777" w:rsidR="00EB7000" w:rsidRPr="00E12C3C" w:rsidRDefault="00EB7000" w:rsidP="00EB7000">
      <w:r w:rsidRPr="00E12C3C">
        <w:t xml:space="preserve">It also contains a reference named </w:t>
      </w:r>
      <w:r w:rsidRPr="009C7578">
        <w:rPr>
          <w:rFonts w:ascii="Courier New" w:hAnsi="Courier New" w:cs="Courier New"/>
        </w:rPr>
        <w:t>retrainingEventsMonitorRef</w:t>
      </w:r>
      <w:r w:rsidRPr="00E12C3C">
        <w:t xml:space="preserve"> which is a pointer to </w:t>
      </w:r>
      <w:r w:rsidRPr="009C7578">
        <w:rPr>
          <w:rFonts w:ascii="Courier New" w:hAnsi="Courier New" w:cs="Courier New"/>
        </w:rPr>
        <w:t>ThresholdMonitor</w:t>
      </w:r>
      <w:r w:rsidRPr="00E12C3C">
        <w:t xml:space="preserve"> MOI. This indicates the list of performance measurements and the corresponding thresholds that are monitored and used to identify the need for re-training by the MnS Producer. After the </w:t>
      </w:r>
      <w:r w:rsidRPr="009C7578">
        <w:rPr>
          <w:rFonts w:ascii="Courier New" w:hAnsi="Courier New" w:cs="Courier New"/>
        </w:rPr>
        <w:t>MLModel</w:t>
      </w:r>
      <w:r w:rsidRPr="00E12C3C">
        <w:t xml:space="preserve"> MOI has been instantiated, the MnS Consumer can request MnS producer to instantiate a </w:t>
      </w:r>
      <w:r w:rsidRPr="009C7578">
        <w:rPr>
          <w:rFonts w:ascii="Courier New" w:hAnsi="Courier New" w:cs="Courier New"/>
        </w:rPr>
        <w:t>ThresholdMonitor</w:t>
      </w:r>
      <w:r w:rsidRPr="00E12C3C">
        <w:t xml:space="preserve"> MOI and update the reference in the </w:t>
      </w:r>
      <w:r w:rsidRPr="009C7578">
        <w:rPr>
          <w:rFonts w:ascii="Courier New" w:hAnsi="Courier New" w:cs="Courier New"/>
        </w:rPr>
        <w:t>MLModel</w:t>
      </w:r>
      <w:r w:rsidRPr="00E12C3C">
        <w:t xml:space="preserve"> MOI that can be used by the MnS producer to decide on the re-training of the </w:t>
      </w:r>
      <w:r w:rsidRPr="009C7578">
        <w:rPr>
          <w:rFonts w:ascii="Courier New" w:hAnsi="Courier New" w:cs="Courier New"/>
        </w:rPr>
        <w:t>MLModel</w:t>
      </w:r>
      <w:r w:rsidRPr="00E12C3C">
        <w:t>. The MnS producer can be ML Training MnS producer or AI/ML Inference MnS Producer.</w:t>
      </w:r>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241" w:name="_Toc210117851"/>
      <w:r w:rsidRPr="00F17505">
        <w:t>7.</w:t>
      </w:r>
      <w:r>
        <w:t>2a.2.1</w:t>
      </w:r>
      <w:r w:rsidRPr="00F17505">
        <w:t>.2</w:t>
      </w:r>
      <w:r w:rsidRPr="00F17505">
        <w:tab/>
        <w:t>Attributes</w:t>
      </w:r>
      <w:bookmarkEnd w:id="241"/>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EB7000">
        <w:trPr>
          <w:cantSplit/>
          <w:jc w:val="center"/>
        </w:trPr>
        <w:tc>
          <w:tcPr>
            <w:tcW w:w="3377"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r w:rsidRPr="00F17505">
              <w:rPr>
                <w:color w:val="000000"/>
              </w:rPr>
              <w:t xml:space="preserve">isReadable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r w:rsidRPr="00F17505">
              <w:rPr>
                <w:color w:val="000000"/>
              </w:rPr>
              <w:t>isNotifyable</w:t>
            </w:r>
          </w:p>
        </w:tc>
      </w:tr>
      <w:tr w:rsidR="003B2A24" w:rsidRPr="00F17505" w14:paraId="311EFCE1" w14:textId="77777777" w:rsidTr="00EB7000">
        <w:trPr>
          <w:cantSplit/>
          <w:jc w:val="center"/>
        </w:trPr>
        <w:tc>
          <w:tcPr>
            <w:tcW w:w="3377"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EB7000">
        <w:trPr>
          <w:cantSplit/>
          <w:jc w:val="center"/>
        </w:trPr>
        <w:tc>
          <w:tcPr>
            <w:tcW w:w="3377"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r>
              <w:rPr>
                <w:rFonts w:ascii="Courier New" w:hAnsi="Courier New" w:cs="Courier New"/>
              </w:rPr>
              <w:t>aIMLInferenceName</w:t>
            </w:r>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EB7000">
        <w:trPr>
          <w:cantSplit/>
          <w:jc w:val="center"/>
        </w:trPr>
        <w:tc>
          <w:tcPr>
            <w:tcW w:w="3377"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EB7000">
        <w:trPr>
          <w:cantSplit/>
          <w:jc w:val="center"/>
        </w:trPr>
        <w:tc>
          <w:tcPr>
            <w:tcW w:w="3377" w:type="dxa"/>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r w:rsidRPr="00F17505">
              <w:rPr>
                <w:rFonts w:ascii="Courier New" w:hAnsi="Courier New" w:cs="Courier New"/>
              </w:rPr>
              <w:t>expectedRunTimeContext</w:t>
            </w:r>
          </w:p>
        </w:tc>
        <w:tc>
          <w:tcPr>
            <w:tcW w:w="1790" w:type="dxa"/>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EB7000">
        <w:trPr>
          <w:cantSplit/>
          <w:jc w:val="center"/>
        </w:trPr>
        <w:tc>
          <w:tcPr>
            <w:tcW w:w="3377" w:type="dxa"/>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1790" w:type="dxa"/>
            <w:tcMar>
              <w:top w:w="0" w:type="dxa"/>
              <w:left w:w="28" w:type="dxa"/>
              <w:bottom w:w="0" w:type="dxa"/>
              <w:right w:w="108" w:type="dxa"/>
            </w:tcMar>
          </w:tcPr>
          <w:p w14:paraId="3DB583CD" w14:textId="390380E5"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EB7000">
        <w:trPr>
          <w:cantSplit/>
          <w:jc w:val="center"/>
        </w:trPr>
        <w:tc>
          <w:tcPr>
            <w:tcW w:w="3377" w:type="dxa"/>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r w:rsidRPr="00F17505">
              <w:rPr>
                <w:rFonts w:ascii="Courier New" w:hAnsi="Courier New" w:cs="Courier New"/>
              </w:rPr>
              <w:t>runTimeContext</w:t>
            </w:r>
          </w:p>
        </w:tc>
        <w:tc>
          <w:tcPr>
            <w:tcW w:w="1790" w:type="dxa"/>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EB7000">
        <w:trPr>
          <w:cantSplit/>
          <w:jc w:val="center"/>
        </w:trPr>
        <w:tc>
          <w:tcPr>
            <w:tcW w:w="3377" w:type="dxa"/>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r>
              <w:rPr>
                <w:rFonts w:ascii="Courier New" w:hAnsi="Courier New" w:cs="Courier New"/>
              </w:rPr>
              <w:t>supportedPerformanceIndicators</w:t>
            </w:r>
          </w:p>
        </w:tc>
        <w:tc>
          <w:tcPr>
            <w:tcW w:w="1790" w:type="dxa"/>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EB7000">
        <w:trPr>
          <w:cantSplit/>
          <w:jc w:val="center"/>
        </w:trPr>
        <w:tc>
          <w:tcPr>
            <w:tcW w:w="3377" w:type="dxa"/>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790" w:type="dxa"/>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EB7000">
        <w:trPr>
          <w:cantSplit/>
          <w:jc w:val="center"/>
        </w:trPr>
        <w:tc>
          <w:tcPr>
            <w:tcW w:w="3377" w:type="dxa"/>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EB7000">
        <w:trPr>
          <w:cantSplit/>
          <w:jc w:val="center"/>
        </w:trPr>
        <w:tc>
          <w:tcPr>
            <w:tcW w:w="3377" w:type="dxa"/>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r>
              <w:rPr>
                <w:rFonts w:ascii="Courier New" w:hAnsi="Courier New" w:cs="Courier New"/>
              </w:rPr>
              <w:t>retrainingEventsMonitorRef</w:t>
            </w:r>
          </w:p>
        </w:tc>
        <w:tc>
          <w:tcPr>
            <w:tcW w:w="1790" w:type="dxa"/>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EB7000">
        <w:trPr>
          <w:cantSplit/>
          <w:jc w:val="center"/>
        </w:trPr>
        <w:tc>
          <w:tcPr>
            <w:tcW w:w="3377" w:type="dxa"/>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r>
              <w:rPr>
                <w:rFonts w:ascii="Courier New" w:hAnsi="Courier New" w:cs="Courier New" w:hint="eastAsia"/>
                <w:lang w:eastAsia="zh-CN"/>
              </w:rPr>
              <w:t>aIMLInferenceReportRefList</w:t>
            </w:r>
          </w:p>
        </w:tc>
        <w:tc>
          <w:tcPr>
            <w:tcW w:w="1798" w:type="dxa"/>
            <w:gridSpan w:val="2"/>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EB7000">
        <w:trPr>
          <w:cantSplit/>
          <w:jc w:val="center"/>
        </w:trPr>
        <w:tc>
          <w:tcPr>
            <w:tcW w:w="3377" w:type="dxa"/>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r>
              <w:rPr>
                <w:rFonts w:ascii="Courier New" w:hAnsi="Courier New" w:cs="Courier New"/>
                <w:lang w:eastAsia="zh-CN"/>
              </w:rPr>
              <w:t>usedByFunction</w:t>
            </w:r>
            <w:r>
              <w:rPr>
                <w:rFonts w:ascii="Courier New" w:hAnsi="Courier New" w:cs="Courier New"/>
              </w:rPr>
              <w:t>RefList</w:t>
            </w:r>
          </w:p>
        </w:tc>
        <w:tc>
          <w:tcPr>
            <w:tcW w:w="1798" w:type="dxa"/>
            <w:gridSpan w:val="2"/>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242" w:name="_Toc210117852"/>
      <w:r w:rsidRPr="00F17505">
        <w:t>7.</w:t>
      </w:r>
      <w:r>
        <w:t>2a.2.</w:t>
      </w:r>
      <w:r w:rsidR="00C6339B">
        <w:t>1</w:t>
      </w:r>
      <w:r w:rsidRPr="00F17505">
        <w:t>.3</w:t>
      </w:r>
      <w:r w:rsidRPr="00F17505">
        <w:tab/>
        <w:t>Attribute constraints</w:t>
      </w:r>
      <w:bookmarkEnd w:id="242"/>
    </w:p>
    <w:p w14:paraId="2F639710" w14:textId="4DB3E8F8" w:rsidR="003B2A24" w:rsidRPr="00F17505" w:rsidRDefault="003B2A24" w:rsidP="003B2A24">
      <w:pPr>
        <w:pStyle w:val="TH"/>
      </w:pPr>
      <w:r w:rsidRPr="00F17505">
        <w:t xml:space="preserve">Table </w:t>
      </w:r>
      <w:r w:rsidR="00EB7000">
        <w:t>Void</w:t>
      </w:r>
    </w:p>
    <w:p w14:paraId="28FF350D" w14:textId="700C68CC" w:rsidR="003B2A24" w:rsidRPr="00F17505" w:rsidRDefault="00EB7000" w:rsidP="003B2A24">
      <w:r>
        <w:t>None.</w:t>
      </w:r>
    </w:p>
    <w:p w14:paraId="61A2F4AF" w14:textId="70E9BAF6" w:rsidR="003B2A24" w:rsidRPr="00F17505" w:rsidRDefault="003B2A24" w:rsidP="003B2A24">
      <w:pPr>
        <w:pStyle w:val="Heading5"/>
      </w:pPr>
      <w:bookmarkStart w:id="243" w:name="_Toc210117853"/>
      <w:r w:rsidRPr="00F17505">
        <w:t>7.</w:t>
      </w:r>
      <w:r>
        <w:t>2a.2.</w:t>
      </w:r>
      <w:r w:rsidR="00C6339B">
        <w:t>1</w:t>
      </w:r>
      <w:r w:rsidRPr="00F17505">
        <w:t>.4</w:t>
      </w:r>
      <w:r w:rsidRPr="00F17505">
        <w:tab/>
        <w:t>Notifications</w:t>
      </w:r>
      <w:bookmarkEnd w:id="243"/>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244" w:name="_Toc210117854"/>
      <w:r w:rsidRPr="00F17505">
        <w:t>7.</w:t>
      </w:r>
      <w:r>
        <w:t>2a.2.2</w:t>
      </w:r>
      <w:r w:rsidRPr="00F17505">
        <w:tab/>
      </w:r>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244"/>
    </w:p>
    <w:p w14:paraId="47ACFC18" w14:textId="77777777" w:rsidR="003B2A24" w:rsidRPr="00F17505" w:rsidRDefault="003B2A24" w:rsidP="003B2A24">
      <w:pPr>
        <w:pStyle w:val="Heading5"/>
        <w:rPr>
          <w:lang w:eastAsia="zh-CN"/>
        </w:rPr>
      </w:pPr>
      <w:bookmarkStart w:id="245" w:name="_Toc210117855"/>
      <w:r w:rsidRPr="00F17505">
        <w:t>7.</w:t>
      </w:r>
      <w:r>
        <w:t>2a.2.2</w:t>
      </w:r>
      <w:r w:rsidRPr="00F17505">
        <w:rPr>
          <w:lang w:eastAsia="zh-CN"/>
        </w:rPr>
        <w:t>.1</w:t>
      </w:r>
      <w:r w:rsidRPr="00F17505">
        <w:rPr>
          <w:lang w:eastAsia="zh-CN"/>
        </w:rPr>
        <w:tab/>
      </w:r>
      <w:r w:rsidRPr="00F17505">
        <w:t>Definition</w:t>
      </w:r>
      <w:bookmarkEnd w:id="245"/>
    </w:p>
    <w:p w14:paraId="6EFFCB83" w14:textId="74DDC38D" w:rsidR="008B23BA" w:rsidRPr="00D821B2" w:rsidRDefault="003B2A24" w:rsidP="008B23BA">
      <w:pPr>
        <w:rPr>
          <w:noProof/>
        </w:rPr>
      </w:pPr>
      <w:r w:rsidRPr="00F17505">
        <w:t xml:space="preserve">The IOC </w:t>
      </w:r>
      <w:r w:rsidR="00EA0D68" w:rsidRPr="00F17505">
        <w:rPr>
          <w:rFonts w:ascii="Courier New" w:hAnsi="Courier New" w:cs="Courier New"/>
        </w:rPr>
        <w:t>ML</w:t>
      </w:r>
      <w:r w:rsidR="00EA0D68">
        <w:rPr>
          <w:rFonts w:ascii="Courier New" w:hAnsi="Courier New" w:cs="Courier New"/>
        </w:rPr>
        <w:t>ModelRepository</w:t>
      </w:r>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r w:rsidRPr="00D821B2">
        <w:rPr>
          <w:rFonts w:ascii="Courier New" w:hAnsi="Courier New" w:cs="Courier New"/>
        </w:rPr>
        <w:t>MLModelRepository</w:t>
      </w:r>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62867E61" w14:textId="35101D3F" w:rsidR="003B2A24" w:rsidRPr="00F17505" w:rsidRDefault="003B2A24" w:rsidP="003B2A24">
      <w:r w:rsidRPr="00F17505">
        <w:rPr>
          <w:rFonts w:eastAsia="Courier New"/>
        </w:rPr>
        <w:t xml:space="preserve">The </w:t>
      </w:r>
      <w:r w:rsidR="00BE4E23">
        <w:rPr>
          <w:rFonts w:ascii="Courier New" w:hAnsi="Courier New" w:cs="Courier New"/>
        </w:rPr>
        <w:t>MLModelRepository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008B23BA" w:rsidRPr="00F17505">
        <w:rPr>
          <w:rFonts w:ascii="Courier New" w:hAnsi="Courier New" w:cs="Courier New"/>
          <w:lang w:eastAsia="zh-CN"/>
        </w:rPr>
        <w:t>ML</w:t>
      </w:r>
      <w:r w:rsidR="008B23BA">
        <w:rPr>
          <w:rFonts w:ascii="Courier New" w:hAnsi="Courier New" w:cs="Courier New"/>
          <w:lang w:eastAsia="zh-CN"/>
        </w:rPr>
        <w:t>Model</w:t>
      </w:r>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246" w:name="_Toc210117856"/>
      <w:r w:rsidRPr="00F17505">
        <w:t>7.</w:t>
      </w:r>
      <w:r>
        <w:t>2a.2.2</w:t>
      </w:r>
      <w:r w:rsidRPr="00F17505">
        <w:t>.2</w:t>
      </w:r>
      <w:r w:rsidRPr="00F17505">
        <w:tab/>
        <w:t>Attributes</w:t>
      </w:r>
      <w:bookmarkEnd w:id="246"/>
    </w:p>
    <w:p w14:paraId="14198BC4" w14:textId="77777777" w:rsidR="00B70979" w:rsidRDefault="00B70979" w:rsidP="00B70979"/>
    <w:p w14:paraId="098E0757" w14:textId="331394FA" w:rsidR="003B2A24" w:rsidRDefault="00B70979" w:rsidP="00B70979">
      <w:r w:rsidRPr="00902FAA">
        <w:rPr>
          <w:rFonts w:eastAsia="Courier New"/>
        </w:rPr>
        <w:t xml:space="preserve">The </w:t>
      </w:r>
      <w:r w:rsidRPr="00F17505">
        <w:rPr>
          <w:rFonts w:ascii="Courier New" w:hAnsi="Courier New" w:cs="Courier New"/>
        </w:rPr>
        <w:t>ML</w:t>
      </w:r>
      <w:r>
        <w:rPr>
          <w:rFonts w:ascii="Courier New" w:hAnsi="Courier New" w:cs="Courier New"/>
        </w:rPr>
        <w:t>ModelRepository</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Pr>
          <w:rFonts w:ascii="Courier New" w:hAnsi="Courier New" w:cs="Courier New"/>
          <w:lang w:val="en-US" w:eastAsia="zh-CN"/>
        </w:rPr>
        <w:t>TOP</w:t>
      </w:r>
      <w:r w:rsidRPr="0039167D">
        <w:rPr>
          <w:rFonts w:eastAsia="Courier New"/>
        </w:rPr>
        <w:t xml:space="preserve"> IOC</w:t>
      </w:r>
      <w:r>
        <w:rPr>
          <w:rFonts w:eastAsia="Courier New"/>
        </w:rPr>
        <w:t>.</w:t>
      </w:r>
    </w:p>
    <w:p w14:paraId="28BC4516" w14:textId="77777777" w:rsidR="003B2A24" w:rsidRPr="00123D5E" w:rsidRDefault="003B2A24" w:rsidP="003B2A24">
      <w:pPr>
        <w:pStyle w:val="Heading5"/>
        <w:rPr>
          <w:lang w:val="fr-FR"/>
        </w:rPr>
      </w:pPr>
      <w:bookmarkStart w:id="247" w:name="_Toc210117857"/>
      <w:r w:rsidRPr="00123D5E">
        <w:rPr>
          <w:lang w:val="fr-FR"/>
        </w:rPr>
        <w:t>7.2a.2.2.3</w:t>
      </w:r>
      <w:r w:rsidRPr="00123D5E">
        <w:rPr>
          <w:lang w:val="fr-FR"/>
        </w:rPr>
        <w:tab/>
        <w:t>Attribute constraints</w:t>
      </w:r>
      <w:bookmarkEnd w:id="247"/>
    </w:p>
    <w:p w14:paraId="59B32479" w14:textId="77777777" w:rsidR="003B2A24" w:rsidRPr="00123D5E" w:rsidRDefault="003B2A24" w:rsidP="003B2A24">
      <w:pPr>
        <w:rPr>
          <w:lang w:val="fr-FR"/>
        </w:rPr>
      </w:pPr>
      <w:r w:rsidRPr="00123D5E">
        <w:rPr>
          <w:lang w:val="fr-FR"/>
        </w:rPr>
        <w:t>None.</w:t>
      </w:r>
    </w:p>
    <w:p w14:paraId="488B1ABC" w14:textId="77777777" w:rsidR="003B2A24" w:rsidRPr="00123D5E" w:rsidRDefault="003B2A24" w:rsidP="003B2A24">
      <w:pPr>
        <w:pStyle w:val="Heading5"/>
        <w:rPr>
          <w:lang w:val="fr-FR"/>
        </w:rPr>
      </w:pPr>
      <w:bookmarkStart w:id="248" w:name="_Toc210117858"/>
      <w:r w:rsidRPr="00123D5E">
        <w:rPr>
          <w:lang w:val="fr-FR"/>
        </w:rPr>
        <w:t>7.2a.2.2.4</w:t>
      </w:r>
      <w:r w:rsidRPr="00123D5E">
        <w:rPr>
          <w:lang w:val="fr-FR"/>
        </w:rPr>
        <w:tab/>
        <w:t>Notifications</w:t>
      </w:r>
      <w:bookmarkEnd w:id="248"/>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249" w:name="_Toc210117859"/>
      <w:r w:rsidRPr="00F17505">
        <w:t>7.</w:t>
      </w:r>
      <w:r>
        <w:t>2a.2.3</w:t>
      </w:r>
      <w:r w:rsidRPr="00F17505">
        <w:tab/>
      </w:r>
      <w:r w:rsidR="00C768E7" w:rsidRPr="00F17505">
        <w:rPr>
          <w:rFonts w:ascii="Courier New" w:hAnsi="Courier New" w:cs="Courier New"/>
        </w:rPr>
        <w:t>ML</w:t>
      </w:r>
      <w:r w:rsidR="00C768E7">
        <w:rPr>
          <w:rFonts w:ascii="Courier New" w:hAnsi="Courier New" w:cs="Courier New"/>
        </w:rPr>
        <w:t>ModelCoordinationGroup</w:t>
      </w:r>
      <w:bookmarkEnd w:id="249"/>
    </w:p>
    <w:p w14:paraId="510E673A" w14:textId="77777777" w:rsidR="00C6339B" w:rsidRPr="00F17505" w:rsidRDefault="00C6339B" w:rsidP="00C6339B">
      <w:pPr>
        <w:pStyle w:val="Heading5"/>
        <w:rPr>
          <w:lang w:eastAsia="zh-CN"/>
        </w:rPr>
      </w:pPr>
      <w:bookmarkStart w:id="250" w:name="_Toc210117860"/>
      <w:r w:rsidRPr="00F17505">
        <w:t>7.</w:t>
      </w:r>
      <w:r>
        <w:t>2a.2.3.</w:t>
      </w:r>
      <w:r w:rsidRPr="00F17505">
        <w:rPr>
          <w:lang w:eastAsia="zh-CN"/>
        </w:rPr>
        <w:t>1</w:t>
      </w:r>
      <w:r w:rsidRPr="00F17505">
        <w:rPr>
          <w:lang w:eastAsia="zh-CN"/>
        </w:rPr>
        <w:tab/>
      </w:r>
      <w:r w:rsidRPr="00F17505">
        <w:t>Definition</w:t>
      </w:r>
      <w:bookmarkEnd w:id="250"/>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r w:rsidR="0032063D" w:rsidRPr="00D821B2">
        <w:rPr>
          <w:rFonts w:ascii="Courier New" w:hAnsi="Courier New" w:cs="Courier New"/>
        </w:rPr>
        <w:t>MLModelRepository</w:t>
      </w:r>
      <w:r w:rsidR="0032063D" w:rsidRPr="00D821B2">
        <w:rPr>
          <w:noProof/>
        </w:rPr>
        <w:t>.</w:t>
      </w:r>
    </w:p>
    <w:p w14:paraId="309B0A11" w14:textId="41536A10" w:rsidR="00C6339B" w:rsidRDefault="0032063D" w:rsidP="0032063D">
      <w:pPr>
        <w:spacing w:line="264" w:lineRule="auto"/>
        <w:rPr>
          <w:rFonts w:cs="Arial"/>
        </w:rPr>
      </w:pPr>
      <w:r w:rsidRPr="00A85AEF">
        <w:rPr>
          <w:lang w:eastAsia="zh-CN"/>
        </w:rPr>
        <w:t xml:space="preserve">This MLModelCoordinationGroup instance is created by the system </w:t>
      </w:r>
      <w:r w:rsidRPr="00A85AEF">
        <w:rPr>
          <w:rFonts w:hint="eastAsia"/>
          <w:lang w:eastAsia="zh-CN"/>
        </w:rPr>
        <w:t>(</w:t>
      </w:r>
      <w:r w:rsidRPr="00A85AEF">
        <w:rPr>
          <w:lang w:eastAsia="zh-CN"/>
        </w:rPr>
        <w:t xml:space="preserve">MnS producer) or pre-installed. The MnS consumer can request the System to delete </w:t>
      </w:r>
      <w:r w:rsidR="00B70979" w:rsidRPr="00A85AEF">
        <w:rPr>
          <w:lang w:eastAsia="zh-CN"/>
        </w:rPr>
        <w:t>the MLModelCoordinationGroup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251" w:name="_Toc210117861"/>
      <w:r w:rsidRPr="00F17505">
        <w:t>7.</w:t>
      </w:r>
      <w:r>
        <w:t>2a.2.3</w:t>
      </w:r>
      <w:r w:rsidRPr="00F17505">
        <w:t>.2</w:t>
      </w:r>
      <w:r w:rsidRPr="00F17505">
        <w:tab/>
        <w:t>Attributes</w:t>
      </w:r>
      <w:bookmarkEnd w:id="251"/>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r w:rsidRPr="00F17505">
              <w:rPr>
                <w:color w:val="000000"/>
              </w:rPr>
              <w:t>isNotifyable</w:t>
            </w:r>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r>
              <w:rPr>
                <w:rFonts w:ascii="Courier New" w:hAnsi="Courier New" w:cs="Courier New"/>
              </w:rPr>
              <w:t>memberMLModelRefList</w:t>
            </w:r>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252" w:name="_Toc210117862"/>
      <w:r w:rsidRPr="00F17505">
        <w:t>7.</w:t>
      </w:r>
      <w:r>
        <w:t>2a.2.3</w:t>
      </w:r>
      <w:r w:rsidRPr="00F17505">
        <w:t>.</w:t>
      </w:r>
      <w:r>
        <w:t>3</w:t>
      </w:r>
      <w:r w:rsidRPr="00F17505">
        <w:tab/>
        <w:t>Attribute constraints</w:t>
      </w:r>
      <w:bookmarkEnd w:id="252"/>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253" w:name="_Toc210117863"/>
      <w:r w:rsidRPr="00F17505">
        <w:t>7.</w:t>
      </w:r>
      <w:r>
        <w:t>2a.2.3</w:t>
      </w:r>
      <w:r w:rsidRPr="00F17505">
        <w:t>.4</w:t>
      </w:r>
      <w:r w:rsidRPr="00F17505">
        <w:tab/>
        <w:t>Notifications</w:t>
      </w:r>
      <w:bookmarkEnd w:id="253"/>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254" w:name="_Toc210117864"/>
      <w:r w:rsidRPr="00F17505">
        <w:t>7.3</w:t>
      </w:r>
      <w:r>
        <w:tab/>
        <w:t>Void</w:t>
      </w:r>
      <w:bookmarkEnd w:id="254"/>
    </w:p>
    <w:p w14:paraId="1F09F416" w14:textId="77777777" w:rsidR="003B2A24" w:rsidRPr="00F17505" w:rsidRDefault="003B2A24" w:rsidP="003B2A24"/>
    <w:p w14:paraId="5BE5A830" w14:textId="77777777" w:rsidR="003B2A24" w:rsidRPr="008A4799" w:rsidRDefault="003B2A24" w:rsidP="003B2A24">
      <w:pPr>
        <w:pStyle w:val="Heading2"/>
      </w:pPr>
      <w:bookmarkStart w:id="255" w:name="_Hlk141431940"/>
      <w:bookmarkStart w:id="256" w:name="_Toc210117865"/>
      <w:bookmarkEnd w:id="237"/>
      <w:r w:rsidRPr="00F17505">
        <w:t>7.</w:t>
      </w:r>
      <w:r>
        <w:t>3a</w:t>
      </w:r>
      <w:r w:rsidRPr="00F17505">
        <w:tab/>
        <w:t>Information model definitions</w:t>
      </w:r>
      <w:r>
        <w:t xml:space="preserve"> for AI/ML operational phases</w:t>
      </w:r>
      <w:bookmarkEnd w:id="256"/>
      <w:r w:rsidRPr="00F17505">
        <w:t xml:space="preserve"> </w:t>
      </w:r>
    </w:p>
    <w:p w14:paraId="14721C1F" w14:textId="2CA1B3B7" w:rsidR="003B2A24" w:rsidRDefault="003B2A24" w:rsidP="003B2A24">
      <w:pPr>
        <w:pStyle w:val="Heading3"/>
      </w:pPr>
      <w:bookmarkStart w:id="257" w:name="_Toc210117866"/>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257"/>
    </w:p>
    <w:p w14:paraId="78AD8D34" w14:textId="77777777" w:rsidR="003B2A24" w:rsidRPr="008A4799" w:rsidRDefault="003B2A24" w:rsidP="003B2A24">
      <w:pPr>
        <w:pStyle w:val="Heading4"/>
      </w:pPr>
      <w:bookmarkStart w:id="258" w:name="_Toc210117867"/>
      <w:r>
        <w:t>7.3a.1.1</w:t>
      </w:r>
      <w:r>
        <w:tab/>
      </w:r>
      <w:r w:rsidRPr="00F17505">
        <w:t>Class diagram</w:t>
      </w:r>
      <w:bookmarkEnd w:id="258"/>
    </w:p>
    <w:p w14:paraId="350EE9B8" w14:textId="4B8D3B84" w:rsidR="003B2A24" w:rsidRPr="00F17505" w:rsidRDefault="003B2A24" w:rsidP="003B2A24">
      <w:pPr>
        <w:pStyle w:val="Heading5"/>
      </w:pPr>
      <w:bookmarkStart w:id="259" w:name="_Toc130201979"/>
      <w:bookmarkStart w:id="260" w:name="_Toc210117868"/>
      <w:r w:rsidRPr="00F17505">
        <w:t>7.</w:t>
      </w:r>
      <w:r>
        <w:t>3a</w:t>
      </w:r>
      <w:r w:rsidR="00297670">
        <w:t>.</w:t>
      </w:r>
      <w:r w:rsidRPr="00F17505">
        <w:t>1</w:t>
      </w:r>
      <w:r>
        <w:t>.1.1</w:t>
      </w:r>
      <w:r w:rsidRPr="00F17505">
        <w:tab/>
        <w:t>Relationships</w:t>
      </w:r>
      <w:bookmarkEnd w:id="259"/>
      <w:bookmarkEnd w:id="260"/>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376907F" w:rsidR="009F06E1" w:rsidRDefault="00885EF6" w:rsidP="003B2A24">
      <w:pPr>
        <w:pStyle w:val="TH"/>
        <w:rPr>
          <w:lang w:eastAsia="zh-CN"/>
        </w:rPr>
      </w:pPr>
      <w:r>
        <w:rPr>
          <w:noProof/>
        </w:rPr>
        <w:drawing>
          <wp:inline distT="0" distB="0" distL="0" distR="0" wp14:anchorId="4304C4A4" wp14:editId="28F88D90">
            <wp:extent cx="6120765" cy="2422525"/>
            <wp:effectExtent l="0" t="0" r="0" b="0"/>
            <wp:docPr id="631941213"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31607CAF" w14:textId="77777777" w:rsidR="003B2A24" w:rsidRPr="00F17505" w:rsidRDefault="003B2A24" w:rsidP="003B2A24">
      <w:pPr>
        <w:pStyle w:val="Heading5"/>
      </w:pPr>
      <w:bookmarkStart w:id="261" w:name="_Toc130201980"/>
      <w:bookmarkStart w:id="262" w:name="_Toc210117869"/>
      <w:r w:rsidRPr="00F17505">
        <w:t>7.</w:t>
      </w:r>
      <w:r>
        <w:t>3a.1.1</w:t>
      </w:r>
      <w:r w:rsidRPr="00F17505">
        <w:t>.2</w:t>
      </w:r>
      <w:r w:rsidRPr="00F17505">
        <w:tab/>
        <w:t>Inheritance</w:t>
      </w:r>
      <w:bookmarkEnd w:id="261"/>
      <w:bookmarkEnd w:id="262"/>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49.75pt;height:92.55pt" o:ole="">
            <v:imagedata r:id="rId29" o:title=""/>
          </v:shape>
          <o:OLEObject Type="Embed" ProgID="Word.Document.8" ShapeID="_x0000_i1030" DrawAspect="Content" ObjectID="_1820730254" r:id="rId30">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263" w:name="_Toc130201981"/>
      <w:bookmarkStart w:id="264" w:name="_Toc210117870"/>
      <w:r w:rsidRPr="00F17505">
        <w:t>7.</w:t>
      </w:r>
      <w:r>
        <w:t>3a.1.2</w:t>
      </w:r>
      <w:r w:rsidRPr="00F17505">
        <w:tab/>
        <w:t>Class definitions</w:t>
      </w:r>
      <w:bookmarkEnd w:id="263"/>
      <w:bookmarkEnd w:id="264"/>
    </w:p>
    <w:p w14:paraId="2189732E" w14:textId="77777777" w:rsidR="003B2A24" w:rsidRPr="00F17505" w:rsidRDefault="003B2A24" w:rsidP="003B2A24">
      <w:pPr>
        <w:pStyle w:val="Heading5"/>
      </w:pPr>
      <w:bookmarkStart w:id="265" w:name="_Toc130201982"/>
      <w:bookmarkStart w:id="266" w:name="_Toc210117871"/>
      <w:r w:rsidRPr="00F17505">
        <w:t>7.</w:t>
      </w:r>
      <w:r>
        <w:t>3a</w:t>
      </w:r>
      <w:r w:rsidRPr="00F17505">
        <w:t>.1</w:t>
      </w:r>
      <w:r>
        <w:t>.2.1</w:t>
      </w:r>
      <w:r w:rsidRPr="00F17505">
        <w:tab/>
      </w:r>
      <w:r w:rsidRPr="00C24887">
        <w:rPr>
          <w:rFonts w:ascii="Courier New" w:hAnsi="Courier New" w:cs="Courier New"/>
        </w:rPr>
        <w:t>MLTrainingFunction</w:t>
      </w:r>
      <w:bookmarkEnd w:id="265"/>
      <w:bookmarkEnd w:id="266"/>
    </w:p>
    <w:p w14:paraId="31146D46" w14:textId="77777777" w:rsidR="003B2A24" w:rsidRPr="00F17505" w:rsidRDefault="003B2A24" w:rsidP="003B2A24">
      <w:pPr>
        <w:pStyle w:val="Heading6"/>
      </w:pPr>
      <w:bookmarkStart w:id="267" w:name="_Toc130201983"/>
      <w:bookmarkStart w:id="268" w:name="_Toc210117872"/>
      <w:r w:rsidRPr="00F17505">
        <w:t>7.</w:t>
      </w:r>
      <w:r>
        <w:t>3a</w:t>
      </w:r>
      <w:r w:rsidRPr="00F17505">
        <w:t>.1.</w:t>
      </w:r>
      <w:r>
        <w:t>2.</w:t>
      </w:r>
      <w:r w:rsidRPr="00F17505">
        <w:t>1</w:t>
      </w:r>
      <w:r>
        <w:t>.1</w:t>
      </w:r>
      <w:r w:rsidRPr="00F17505">
        <w:tab/>
        <w:t>Definition</w:t>
      </w:r>
      <w:bookmarkEnd w:id="267"/>
      <w:bookmarkEnd w:id="268"/>
    </w:p>
    <w:p w14:paraId="77B0EDCB" w14:textId="58731DAC"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w:t>
      </w:r>
      <w:r w:rsidR="00C96888" w:rsidRPr="00C96888">
        <w:t>function</w:t>
      </w:r>
      <w:r w:rsidR="00733389" w:rsidRPr="00F17505">
        <w:t xml:space="preserve"> </w:t>
      </w:r>
      <w:r w:rsidRPr="00F17505">
        <w:t xml:space="preserve">that </w:t>
      </w:r>
      <w:r w:rsidR="00C96888">
        <w:t>is responsible for</w:t>
      </w:r>
      <w:r w:rsidRPr="00F17505">
        <w:t xml:space="preserve"> ML </w:t>
      </w:r>
      <w:r w:rsidR="00733389">
        <w:t xml:space="preserve">model </w:t>
      </w:r>
      <w:r w:rsidRPr="00F17505">
        <w:t>training</w:t>
      </w:r>
      <w:r w:rsidR="00C6339B">
        <w:t>.</w:t>
      </w:r>
      <w:r w:rsidR="00C6339B" w:rsidRPr="00F17505">
        <w:t xml:space="preserve"> </w:t>
      </w:r>
      <w:r w:rsidR="00C6339B">
        <w:t xml:space="preserve">The MOI of </w:t>
      </w:r>
      <w:r w:rsidR="00C6339B"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00697306" w:rsidRPr="00D821B2">
        <w:rPr>
          <w:rFonts w:ascii="Courier New" w:hAnsi="Courier New" w:cs="Courier New"/>
        </w:rPr>
        <w:t>, MLTrainingReport, MLTrainingProcess and ThresholdMonitor</w:t>
      </w:r>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451C52FD" w14:textId="77777777" w:rsidR="003C3E1F" w:rsidRPr="00D821B2" w:rsidRDefault="003C3E1F" w:rsidP="003C3E1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568B7DBB" w14:textId="77777777" w:rsidR="003B2A24" w:rsidRPr="00F17505" w:rsidRDefault="003B2A24" w:rsidP="003B2A24">
      <w:pPr>
        <w:pStyle w:val="Heading6"/>
      </w:pPr>
      <w:bookmarkStart w:id="269" w:name="_Toc130201984"/>
      <w:bookmarkStart w:id="270" w:name="_Toc210117873"/>
      <w:r w:rsidRPr="00F17505">
        <w:t>7.</w:t>
      </w:r>
      <w:r>
        <w:t>3a</w:t>
      </w:r>
      <w:r w:rsidRPr="00F17505">
        <w:t>.1.2</w:t>
      </w:r>
      <w:r>
        <w:t>.1.2</w:t>
      </w:r>
      <w:r w:rsidRPr="00F17505">
        <w:tab/>
        <w:t>Attributes</w:t>
      </w:r>
      <w:bookmarkEnd w:id="269"/>
      <w:bookmarkEnd w:id="270"/>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r w:rsidRPr="00F17505">
              <w:t>isNotifyable</w:t>
            </w:r>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271" w:name="_Toc130201985"/>
      <w:bookmarkStart w:id="272" w:name="_Toc210117874"/>
      <w:r w:rsidRPr="00F17505">
        <w:t>7.</w:t>
      </w:r>
      <w:r>
        <w:t>3a</w:t>
      </w:r>
      <w:r w:rsidRPr="00F17505">
        <w:t>.1</w:t>
      </w:r>
      <w:r>
        <w:t>.2.1</w:t>
      </w:r>
      <w:r w:rsidRPr="00F17505">
        <w:t>.3</w:t>
      </w:r>
      <w:r w:rsidRPr="00F17505">
        <w:tab/>
        <w:t>Attribute constraints</w:t>
      </w:r>
      <w:bookmarkEnd w:id="271"/>
      <w:bookmarkEnd w:id="272"/>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273" w:name="_Toc130201986"/>
      <w:bookmarkStart w:id="274" w:name="_Toc210117875"/>
      <w:r w:rsidRPr="00F17505">
        <w:t>7.</w:t>
      </w:r>
      <w:r>
        <w:t>3a</w:t>
      </w:r>
      <w:r w:rsidRPr="00F17505">
        <w:t>.1</w:t>
      </w:r>
      <w:r>
        <w:t>.2.1</w:t>
      </w:r>
      <w:r w:rsidRPr="00F17505">
        <w:t>.4</w:t>
      </w:r>
      <w:r w:rsidRPr="00F17505">
        <w:tab/>
        <w:t>Notifications</w:t>
      </w:r>
      <w:bookmarkEnd w:id="273"/>
      <w:bookmarkEnd w:id="274"/>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275" w:name="_Toc130201987"/>
      <w:bookmarkStart w:id="276" w:name="_Toc210117876"/>
      <w:r w:rsidRPr="00F17505">
        <w:t>7.</w:t>
      </w:r>
      <w:r>
        <w:t>3a</w:t>
      </w:r>
      <w:r w:rsidRPr="00F17505">
        <w:t>.</w:t>
      </w:r>
      <w:r>
        <w:t>1.2.</w:t>
      </w:r>
      <w:r w:rsidRPr="00F17505">
        <w:t>2</w:t>
      </w:r>
      <w:r w:rsidRPr="00F17505">
        <w:tab/>
      </w:r>
      <w:r w:rsidRPr="00C24887">
        <w:rPr>
          <w:rFonts w:ascii="Courier New" w:hAnsi="Courier New" w:cs="Courier New"/>
        </w:rPr>
        <w:t>MLTrainingRequest</w:t>
      </w:r>
      <w:bookmarkEnd w:id="275"/>
      <w:bookmarkEnd w:id="276"/>
    </w:p>
    <w:p w14:paraId="55ADC2A9" w14:textId="77777777" w:rsidR="003B2A24" w:rsidRPr="00F17505" w:rsidRDefault="003B2A24" w:rsidP="003B2A24">
      <w:pPr>
        <w:pStyle w:val="Heading6"/>
      </w:pPr>
      <w:bookmarkStart w:id="277" w:name="_Toc130201988"/>
      <w:bookmarkStart w:id="278" w:name="_Toc210117877"/>
      <w:r w:rsidRPr="00F17505">
        <w:t>7.</w:t>
      </w:r>
      <w:r>
        <w:t>3a</w:t>
      </w:r>
      <w:r w:rsidRPr="00F17505">
        <w:t>.</w:t>
      </w:r>
      <w:r>
        <w:t>1.2.</w:t>
      </w:r>
      <w:r w:rsidRPr="00F17505">
        <w:t>2.1</w:t>
      </w:r>
      <w:r w:rsidRPr="00F17505">
        <w:tab/>
        <w:t>Definition</w:t>
      </w:r>
      <w:bookmarkEnd w:id="277"/>
      <w:bookmarkEnd w:id="278"/>
    </w:p>
    <w:p w14:paraId="0611A66A" w14:textId="1516B31F"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w:t>
      </w:r>
      <w:r w:rsidR="00DD41D2">
        <w:t>trigered</w:t>
      </w:r>
      <w:r w:rsidR="00DD41D2" w:rsidRPr="00F17505">
        <w:t xml:space="preserve"> </w:t>
      </w:r>
      <w:r w:rsidRPr="00F17505">
        <w:t>by the ML training MnS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r w:rsidR="003B2A24" w:rsidRPr="00F17505">
        <w:rPr>
          <w:rFonts w:ascii="Courier New" w:hAnsi="Courier New" w:cs="Courier New"/>
        </w:rPr>
        <w:t xml:space="preserve">MLTrainingRequest </w:t>
      </w:r>
      <w:r w:rsidR="003B2A24" w:rsidRPr="00F17505">
        <w:t xml:space="preserve">MOI is contained under one </w:t>
      </w:r>
      <w:r w:rsidR="003B2A24" w:rsidRPr="00F17505">
        <w:rPr>
          <w:rFonts w:ascii="Courier New" w:hAnsi="Courier New" w:cs="Courier New"/>
        </w:rPr>
        <w:t>MLTrainingFunction</w:t>
      </w:r>
      <w:r w:rsidR="003B2A24" w:rsidRPr="00F17505">
        <w:t xml:space="preserve"> MOI. </w:t>
      </w:r>
    </w:p>
    <w:p w14:paraId="6E29DBE4" w14:textId="463EC7F6" w:rsidR="003B2A24" w:rsidRPr="00F17505" w:rsidRDefault="00C6339B" w:rsidP="003B2A2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r w:rsidR="003B2A24" w:rsidRPr="00F17505">
        <w:rPr>
          <w:rFonts w:ascii="Courier New" w:hAnsi="Courier New" w:cs="Courier New"/>
        </w:rPr>
        <w:t xml:space="preserve">MLTrainingRequest </w:t>
      </w:r>
      <w:r w:rsidR="003B2A24" w:rsidRPr="00F17505">
        <w:rPr>
          <w:rFonts w:cs="Arial"/>
        </w:rPr>
        <w:t xml:space="preserve">is associated to one </w:t>
      </w:r>
      <w:r w:rsidR="007723F5" w:rsidRPr="00F17505">
        <w:rPr>
          <w:rFonts w:ascii="Courier New" w:hAnsi="Courier New" w:cs="Courier New"/>
        </w:rPr>
        <w:t>ML</w:t>
      </w:r>
      <w:r w:rsidR="007723F5">
        <w:rPr>
          <w:rFonts w:ascii="Courier New" w:hAnsi="Courier New" w:cs="Courier New"/>
        </w:rPr>
        <w:t>Model</w:t>
      </w:r>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r w:rsidRPr="00F17505">
        <w:t>.</w:t>
      </w:r>
    </w:p>
    <w:p w14:paraId="12029C72" w14:textId="579EC37C" w:rsidR="005D23B8" w:rsidRPr="00F17505" w:rsidRDefault="005D23B8" w:rsidP="005D23B8">
      <w:pPr>
        <w:spacing w:line="264" w:lineRule="auto"/>
        <w:rPr>
          <w:rFonts w:cs="Arial"/>
        </w:rPr>
      </w:pPr>
      <w:r w:rsidRPr="00F17505">
        <w:rPr>
          <w:rFonts w:cs="Arial"/>
        </w:rPr>
        <w:t xml:space="preserve">The </w:t>
      </w:r>
      <w:bookmarkStart w:id="279" w:name="MCCQCTEMPBM_00000047"/>
      <w:r w:rsidRPr="00F17505">
        <w:rPr>
          <w:rFonts w:ascii="Courier New" w:hAnsi="Courier New" w:cs="Courier New"/>
        </w:rPr>
        <w:t xml:space="preserve">MLTrainingRequest </w:t>
      </w:r>
      <w:bookmarkEnd w:id="279"/>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4158EDB1" w14:textId="6511FD70"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indicate</w:t>
      </w:r>
      <w:r w:rsidR="00C6339B">
        <w:t>s</w:t>
      </w:r>
      <w:r w:rsidRPr="00F17505">
        <w:t xml:space="preserve"> the expectedRunTimeContext that describes the specific conditions for which the </w:t>
      </w:r>
      <w:r w:rsidR="001D3529" w:rsidRPr="00F17505">
        <w:rPr>
          <w:rFonts w:ascii="Courier New" w:hAnsi="Courier New" w:cs="Courier New"/>
        </w:rPr>
        <w:t>ML</w:t>
      </w:r>
      <w:r w:rsidR="001D3529">
        <w:rPr>
          <w:rFonts w:ascii="Courier New" w:hAnsi="Courier New" w:cs="Courier New"/>
        </w:rPr>
        <w:t>Model</w:t>
      </w:r>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r w:rsidRPr="00F17505">
        <w:rPr>
          <w:bCs/>
        </w:rPr>
        <w:t xml:space="preserve">MnS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r w:rsidR="00E25838" w:rsidRPr="00F17505">
        <w:rPr>
          <w:rFonts w:ascii="Courier New" w:hAnsi="Courier New" w:cs="Courier New"/>
        </w:rPr>
        <w:t>ML</w:t>
      </w:r>
      <w:r w:rsidR="00E25838">
        <w:rPr>
          <w:rFonts w:ascii="Courier New" w:hAnsi="Courier New" w:cs="Courier New"/>
        </w:rPr>
        <w:t>Model</w:t>
      </w:r>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28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281" w:name="_Toc210117878"/>
      <w:r w:rsidRPr="00F17505">
        <w:t>7.</w:t>
      </w:r>
      <w:r>
        <w:t>3a</w:t>
      </w:r>
      <w:r w:rsidRPr="00F17505">
        <w:t>.</w:t>
      </w:r>
      <w:r>
        <w:t>1.</w:t>
      </w:r>
      <w:r w:rsidRPr="00F17505">
        <w:t>2.2</w:t>
      </w:r>
      <w:r>
        <w:t>.2</w:t>
      </w:r>
      <w:r w:rsidRPr="00F17505">
        <w:tab/>
        <w:t>Attributes</w:t>
      </w:r>
      <w:bookmarkEnd w:id="280"/>
      <w:bookmarkEnd w:id="281"/>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r w:rsidRPr="00F17505">
              <w:rPr>
                <w:color w:val="000000"/>
              </w:rPr>
              <w:t>isNotifyable</w:t>
            </w:r>
          </w:p>
        </w:tc>
      </w:tr>
      <w:tr w:rsidR="006531D8"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6531D8" w:rsidDel="005D2A90" w:rsidRDefault="006531D8" w:rsidP="006531D8">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30536DD5" w14:textId="77777777" w:rsidR="006531D8" w:rsidRPr="00F17505" w:rsidDel="005D2A90" w:rsidRDefault="006531D8" w:rsidP="006531D8">
            <w:pPr>
              <w:pStyle w:val="TAL"/>
              <w:jc w:val="center"/>
            </w:pPr>
            <w:r>
              <w:t>CM</w:t>
            </w:r>
          </w:p>
        </w:tc>
        <w:tc>
          <w:tcPr>
            <w:tcW w:w="1167" w:type="dxa"/>
            <w:tcMar>
              <w:top w:w="0" w:type="dxa"/>
              <w:left w:w="28" w:type="dxa"/>
              <w:bottom w:w="0" w:type="dxa"/>
              <w:right w:w="108" w:type="dxa"/>
            </w:tcMar>
          </w:tcPr>
          <w:p w14:paraId="0BA95C0C" w14:textId="77777777" w:rsidR="006531D8" w:rsidRPr="00F17505" w:rsidDel="005D2A90" w:rsidRDefault="006531D8" w:rsidP="006531D8">
            <w:pPr>
              <w:pStyle w:val="TAL"/>
              <w:jc w:val="center"/>
            </w:pPr>
            <w:r w:rsidRPr="00F17505">
              <w:t>T</w:t>
            </w:r>
          </w:p>
        </w:tc>
        <w:tc>
          <w:tcPr>
            <w:tcW w:w="1077" w:type="dxa"/>
            <w:tcMar>
              <w:top w:w="0" w:type="dxa"/>
              <w:left w:w="28" w:type="dxa"/>
              <w:bottom w:w="0" w:type="dxa"/>
              <w:right w:w="108" w:type="dxa"/>
            </w:tcMar>
          </w:tcPr>
          <w:p w14:paraId="7B3CFFC3" w14:textId="5692398B" w:rsidR="006531D8" w:rsidRPr="00F17505" w:rsidDel="005D2A90" w:rsidRDefault="006531D8" w:rsidP="006531D8">
            <w:pPr>
              <w:pStyle w:val="TAL"/>
              <w:jc w:val="center"/>
            </w:pPr>
            <w:r>
              <w:t>T</w:t>
            </w:r>
          </w:p>
        </w:tc>
        <w:tc>
          <w:tcPr>
            <w:tcW w:w="1117" w:type="dxa"/>
            <w:tcMar>
              <w:top w:w="0" w:type="dxa"/>
              <w:left w:w="28" w:type="dxa"/>
              <w:bottom w:w="0" w:type="dxa"/>
              <w:right w:w="108" w:type="dxa"/>
            </w:tcMar>
          </w:tcPr>
          <w:p w14:paraId="6E2CE003" w14:textId="42B6686E" w:rsidR="006531D8" w:rsidRPr="00F17505" w:rsidDel="005D2A90" w:rsidRDefault="006531D8" w:rsidP="006531D8">
            <w:pPr>
              <w:pStyle w:val="TAL"/>
              <w:jc w:val="center"/>
              <w:rPr>
                <w:lang w:eastAsia="zh-CN"/>
              </w:rPr>
            </w:pPr>
            <w:r>
              <w:rPr>
                <w:lang w:eastAsia="zh-CN"/>
              </w:rPr>
              <w:t>T</w:t>
            </w:r>
          </w:p>
        </w:tc>
        <w:tc>
          <w:tcPr>
            <w:tcW w:w="1237" w:type="dxa"/>
            <w:tcMar>
              <w:top w:w="0" w:type="dxa"/>
              <w:left w:w="28" w:type="dxa"/>
              <w:bottom w:w="0" w:type="dxa"/>
              <w:right w:w="108" w:type="dxa"/>
            </w:tcMar>
          </w:tcPr>
          <w:p w14:paraId="4A9ABCD0" w14:textId="77777777" w:rsidR="006531D8" w:rsidRPr="00F17505" w:rsidDel="005D2A90" w:rsidRDefault="006531D8" w:rsidP="006531D8">
            <w:pPr>
              <w:pStyle w:val="TAL"/>
              <w:jc w:val="center"/>
              <w:rPr>
                <w:lang w:eastAsia="zh-CN"/>
              </w:rPr>
            </w:pPr>
            <w:r w:rsidRPr="00F17505">
              <w:rPr>
                <w:lang w:eastAsia="zh-CN"/>
              </w:rPr>
              <w:t>T</w:t>
            </w:r>
          </w:p>
        </w:tc>
      </w:tr>
      <w:tr w:rsidR="006531D8"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6531D8" w:rsidRPr="00F17505" w:rsidRDefault="006531D8" w:rsidP="006531D8">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6531D8" w:rsidRPr="00F17505" w:rsidRDefault="006531D8" w:rsidP="006531D8">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78A114DF"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56AAAF23" w14:textId="77777777" w:rsidR="006531D8" w:rsidRPr="00F17505" w:rsidRDefault="006531D8" w:rsidP="006531D8">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6531D8" w:rsidRPr="00F17505" w:rsidRDefault="006531D8" w:rsidP="006531D8">
            <w:pPr>
              <w:pStyle w:val="TAL"/>
              <w:jc w:val="center"/>
            </w:pPr>
            <w:r w:rsidRPr="00F17505">
              <w:rPr>
                <w:lang w:eastAsia="zh-CN"/>
              </w:rPr>
              <w:t>T</w:t>
            </w:r>
          </w:p>
        </w:tc>
      </w:tr>
      <w:tr w:rsidR="006531D8"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6531D8" w:rsidRPr="00F17505" w:rsidRDefault="006531D8" w:rsidP="006531D8">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6531D8" w:rsidRPr="00F17505" w:rsidRDefault="006531D8" w:rsidP="006531D8">
            <w:pPr>
              <w:pStyle w:val="TAL"/>
              <w:jc w:val="center"/>
            </w:pPr>
            <w:r w:rsidRPr="00F17505">
              <w:t>O</w:t>
            </w:r>
          </w:p>
        </w:tc>
        <w:tc>
          <w:tcPr>
            <w:tcW w:w="1167" w:type="dxa"/>
            <w:tcMar>
              <w:top w:w="0" w:type="dxa"/>
              <w:left w:w="28" w:type="dxa"/>
              <w:bottom w:w="0" w:type="dxa"/>
              <w:right w:w="108" w:type="dxa"/>
            </w:tcMar>
          </w:tcPr>
          <w:p w14:paraId="21D6CE8A"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48BE3AAE"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44DE080B"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6531D8" w:rsidRPr="00F17505" w:rsidRDefault="006531D8" w:rsidP="006531D8">
            <w:pPr>
              <w:pStyle w:val="TAL"/>
              <w:jc w:val="center"/>
              <w:rPr>
                <w:lang w:eastAsia="zh-CN"/>
              </w:rPr>
            </w:pPr>
            <w:r w:rsidRPr="00F17505">
              <w:rPr>
                <w:lang w:eastAsia="zh-CN"/>
              </w:rPr>
              <w:t>T</w:t>
            </w:r>
          </w:p>
        </w:tc>
      </w:tr>
      <w:tr w:rsidR="006531D8"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6531D8" w:rsidRPr="00F17505" w:rsidRDefault="006531D8" w:rsidP="006531D8">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6531D8" w:rsidRPr="00F17505" w:rsidRDefault="006531D8" w:rsidP="006531D8">
            <w:pPr>
              <w:pStyle w:val="TAL"/>
              <w:jc w:val="center"/>
            </w:pPr>
            <w:r w:rsidRPr="00F17505">
              <w:t>M</w:t>
            </w:r>
          </w:p>
        </w:tc>
        <w:tc>
          <w:tcPr>
            <w:tcW w:w="1167" w:type="dxa"/>
            <w:tcMar>
              <w:top w:w="0" w:type="dxa"/>
              <w:left w:w="28" w:type="dxa"/>
              <w:bottom w:w="0" w:type="dxa"/>
              <w:right w:w="108" w:type="dxa"/>
            </w:tcMar>
          </w:tcPr>
          <w:p w14:paraId="3DF3FCE3"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543972EB"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3AFA9523"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6531D8" w:rsidRPr="00F17505" w:rsidRDefault="006531D8" w:rsidP="006531D8">
            <w:pPr>
              <w:pStyle w:val="TAL"/>
              <w:jc w:val="center"/>
              <w:rPr>
                <w:lang w:eastAsia="zh-CN"/>
              </w:rPr>
            </w:pPr>
            <w:r w:rsidRPr="00F17505">
              <w:t>T</w:t>
            </w:r>
          </w:p>
        </w:tc>
      </w:tr>
      <w:tr w:rsidR="006531D8"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6531D8" w:rsidRPr="00F17505" w:rsidRDefault="006531D8" w:rsidP="006531D8">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6531D8" w:rsidRPr="00F17505" w:rsidRDefault="006531D8" w:rsidP="006531D8">
            <w:pPr>
              <w:pStyle w:val="TAL"/>
              <w:jc w:val="center"/>
            </w:pPr>
            <w:r w:rsidRPr="00F17505">
              <w:t>M</w:t>
            </w:r>
          </w:p>
        </w:tc>
        <w:tc>
          <w:tcPr>
            <w:tcW w:w="1167" w:type="dxa"/>
            <w:tcMar>
              <w:top w:w="0" w:type="dxa"/>
              <w:left w:w="28" w:type="dxa"/>
              <w:bottom w:w="0" w:type="dxa"/>
              <w:right w:w="108" w:type="dxa"/>
            </w:tcMar>
          </w:tcPr>
          <w:p w14:paraId="38A61BA0"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577EA5F6" w14:textId="77777777" w:rsidR="006531D8" w:rsidRPr="00F17505" w:rsidRDefault="006531D8" w:rsidP="006531D8">
            <w:pPr>
              <w:pStyle w:val="TAL"/>
              <w:jc w:val="center"/>
            </w:pPr>
            <w:r>
              <w:t>F</w:t>
            </w:r>
          </w:p>
        </w:tc>
        <w:tc>
          <w:tcPr>
            <w:tcW w:w="1117" w:type="dxa"/>
            <w:tcMar>
              <w:top w:w="0" w:type="dxa"/>
              <w:left w:w="28" w:type="dxa"/>
              <w:bottom w:w="0" w:type="dxa"/>
              <w:right w:w="108" w:type="dxa"/>
            </w:tcMar>
          </w:tcPr>
          <w:p w14:paraId="30B1AA3B"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6531D8" w:rsidRPr="00F17505" w:rsidRDefault="006531D8" w:rsidP="006531D8">
            <w:pPr>
              <w:pStyle w:val="TAL"/>
              <w:jc w:val="center"/>
              <w:rPr>
                <w:lang w:eastAsia="zh-CN"/>
              </w:rPr>
            </w:pPr>
            <w:r w:rsidRPr="00F17505">
              <w:t>T</w:t>
            </w:r>
          </w:p>
        </w:tc>
      </w:tr>
      <w:tr w:rsidR="006531D8"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6531D8" w:rsidRPr="00F17505" w:rsidRDefault="006531D8" w:rsidP="006531D8">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2A815724" w:rsidR="006531D8" w:rsidRPr="00F17505" w:rsidRDefault="006531D8" w:rsidP="006531D8">
            <w:pPr>
              <w:pStyle w:val="TAL"/>
              <w:jc w:val="center"/>
            </w:pPr>
            <w:r>
              <w:t>M</w:t>
            </w:r>
          </w:p>
        </w:tc>
        <w:tc>
          <w:tcPr>
            <w:tcW w:w="1167" w:type="dxa"/>
            <w:tcMar>
              <w:top w:w="0" w:type="dxa"/>
              <w:left w:w="28" w:type="dxa"/>
              <w:bottom w:w="0" w:type="dxa"/>
              <w:right w:w="108" w:type="dxa"/>
            </w:tcMar>
          </w:tcPr>
          <w:p w14:paraId="552AA88B"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6090C997"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2D9291AE"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6531D8" w:rsidRPr="00F17505" w:rsidRDefault="006531D8" w:rsidP="006531D8">
            <w:pPr>
              <w:pStyle w:val="TAL"/>
              <w:jc w:val="center"/>
              <w:rPr>
                <w:lang w:eastAsia="zh-CN"/>
              </w:rPr>
            </w:pPr>
            <w:r w:rsidRPr="00F17505">
              <w:t>T</w:t>
            </w:r>
          </w:p>
        </w:tc>
      </w:tr>
      <w:tr w:rsidR="006531D8"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6531D8" w:rsidRPr="00F17505" w:rsidRDefault="006531D8" w:rsidP="006531D8">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6531D8" w:rsidRPr="00F17505" w:rsidRDefault="006531D8" w:rsidP="006531D8">
            <w:pPr>
              <w:pStyle w:val="TAL"/>
              <w:jc w:val="center"/>
            </w:pPr>
            <w:r w:rsidRPr="00F17505">
              <w:t>M</w:t>
            </w:r>
          </w:p>
        </w:tc>
        <w:tc>
          <w:tcPr>
            <w:tcW w:w="1167" w:type="dxa"/>
            <w:tcMar>
              <w:top w:w="0" w:type="dxa"/>
              <w:left w:w="28" w:type="dxa"/>
              <w:bottom w:w="0" w:type="dxa"/>
              <w:right w:w="108" w:type="dxa"/>
            </w:tcMar>
          </w:tcPr>
          <w:p w14:paraId="6EE4083A"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3D1C95FA"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0CB269DF"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6531D8" w:rsidRPr="00F17505" w:rsidRDefault="006531D8" w:rsidP="006531D8">
            <w:pPr>
              <w:pStyle w:val="TAL"/>
              <w:jc w:val="center"/>
              <w:rPr>
                <w:lang w:eastAsia="zh-CN"/>
              </w:rPr>
            </w:pPr>
            <w:r w:rsidRPr="00F17505">
              <w:rPr>
                <w:lang w:eastAsia="zh-CN"/>
              </w:rPr>
              <w:t>T</w:t>
            </w:r>
          </w:p>
        </w:tc>
      </w:tr>
      <w:tr w:rsidR="006531D8"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6531D8" w:rsidRPr="00F17505" w:rsidRDefault="006531D8" w:rsidP="006531D8">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6531D8" w:rsidRPr="00F17505" w:rsidRDefault="006531D8" w:rsidP="006531D8">
            <w:pPr>
              <w:pStyle w:val="TAL"/>
              <w:jc w:val="center"/>
            </w:pPr>
            <w:r w:rsidRPr="00F17505">
              <w:t>O</w:t>
            </w:r>
          </w:p>
        </w:tc>
        <w:tc>
          <w:tcPr>
            <w:tcW w:w="1167" w:type="dxa"/>
            <w:tcMar>
              <w:top w:w="0" w:type="dxa"/>
              <w:left w:w="28" w:type="dxa"/>
              <w:bottom w:w="0" w:type="dxa"/>
              <w:right w:w="108" w:type="dxa"/>
            </w:tcMar>
          </w:tcPr>
          <w:p w14:paraId="6A5A1C31"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1DF861D7"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5CCE2702"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6531D8" w:rsidRPr="00F17505" w:rsidRDefault="006531D8" w:rsidP="006531D8">
            <w:pPr>
              <w:pStyle w:val="TAL"/>
              <w:jc w:val="center"/>
              <w:rPr>
                <w:lang w:eastAsia="zh-CN"/>
              </w:rPr>
            </w:pPr>
            <w:r w:rsidRPr="00F17505">
              <w:rPr>
                <w:lang w:eastAsia="zh-CN"/>
              </w:rPr>
              <w:t>T</w:t>
            </w:r>
          </w:p>
        </w:tc>
      </w:tr>
      <w:tr w:rsidR="006531D8"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6531D8" w:rsidRPr="00F17505" w:rsidRDefault="006531D8" w:rsidP="006531D8">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6531D8" w:rsidRPr="00F17505" w:rsidRDefault="006531D8" w:rsidP="006531D8">
            <w:pPr>
              <w:pStyle w:val="TAL"/>
              <w:jc w:val="center"/>
            </w:pPr>
            <w:r w:rsidRPr="00F17505">
              <w:t>O</w:t>
            </w:r>
          </w:p>
        </w:tc>
        <w:tc>
          <w:tcPr>
            <w:tcW w:w="1167" w:type="dxa"/>
            <w:tcMar>
              <w:top w:w="0" w:type="dxa"/>
              <w:left w:w="28" w:type="dxa"/>
              <w:bottom w:w="0" w:type="dxa"/>
              <w:right w:w="108" w:type="dxa"/>
            </w:tcMar>
          </w:tcPr>
          <w:p w14:paraId="27E775EA"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75A34B8D"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14964D3F"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6531D8" w:rsidRPr="00F17505" w:rsidRDefault="006531D8" w:rsidP="006531D8">
            <w:pPr>
              <w:pStyle w:val="TAL"/>
              <w:jc w:val="center"/>
              <w:rPr>
                <w:lang w:eastAsia="zh-CN"/>
              </w:rPr>
            </w:pPr>
            <w:r w:rsidRPr="00F17505">
              <w:rPr>
                <w:lang w:eastAsia="zh-CN"/>
              </w:rPr>
              <w:t>T</w:t>
            </w:r>
          </w:p>
        </w:tc>
      </w:tr>
      <w:tr w:rsidR="006531D8"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6531D8" w:rsidRPr="00F17505" w:rsidRDefault="006531D8" w:rsidP="006531D8">
            <w:pPr>
              <w:pStyle w:val="TAL"/>
              <w:jc w:val="center"/>
              <w:rPr>
                <w:rFonts w:ascii="Courier New" w:hAnsi="Courier New" w:cs="Courier New"/>
              </w:rPr>
            </w:pPr>
            <w:bookmarkStart w:id="282"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6531D8" w:rsidRPr="00F17505" w:rsidRDefault="006531D8" w:rsidP="006531D8">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6531D8" w:rsidRPr="00F17505" w:rsidRDefault="006531D8" w:rsidP="006531D8">
            <w:pPr>
              <w:pStyle w:val="TAL"/>
              <w:jc w:val="center"/>
            </w:pPr>
          </w:p>
        </w:tc>
        <w:tc>
          <w:tcPr>
            <w:tcW w:w="1077" w:type="dxa"/>
            <w:shd w:val="clear" w:color="auto" w:fill="D9D9D9"/>
            <w:tcMar>
              <w:top w:w="0" w:type="dxa"/>
              <w:left w:w="28" w:type="dxa"/>
              <w:bottom w:w="0" w:type="dxa"/>
              <w:right w:w="108" w:type="dxa"/>
            </w:tcMar>
          </w:tcPr>
          <w:p w14:paraId="05221E42" w14:textId="77777777" w:rsidR="006531D8" w:rsidRPr="00F17505" w:rsidRDefault="006531D8" w:rsidP="006531D8">
            <w:pPr>
              <w:pStyle w:val="TAL"/>
              <w:jc w:val="center"/>
            </w:pPr>
          </w:p>
        </w:tc>
        <w:tc>
          <w:tcPr>
            <w:tcW w:w="1117" w:type="dxa"/>
            <w:shd w:val="clear" w:color="auto" w:fill="D9D9D9"/>
            <w:tcMar>
              <w:top w:w="0" w:type="dxa"/>
              <w:left w:w="28" w:type="dxa"/>
              <w:bottom w:w="0" w:type="dxa"/>
              <w:right w:w="108" w:type="dxa"/>
            </w:tcMar>
          </w:tcPr>
          <w:p w14:paraId="08EF8D31" w14:textId="77777777" w:rsidR="006531D8" w:rsidRPr="00F17505" w:rsidRDefault="006531D8" w:rsidP="006531D8">
            <w:pPr>
              <w:pStyle w:val="TAL"/>
              <w:jc w:val="center"/>
            </w:pPr>
          </w:p>
        </w:tc>
        <w:tc>
          <w:tcPr>
            <w:tcW w:w="1237" w:type="dxa"/>
            <w:shd w:val="clear" w:color="auto" w:fill="D9D9D9"/>
            <w:tcMar>
              <w:top w:w="0" w:type="dxa"/>
              <w:left w:w="28" w:type="dxa"/>
              <w:bottom w:w="0" w:type="dxa"/>
              <w:right w:w="108" w:type="dxa"/>
            </w:tcMar>
          </w:tcPr>
          <w:p w14:paraId="690841A7" w14:textId="77777777" w:rsidR="006531D8" w:rsidRPr="00F17505" w:rsidRDefault="006531D8" w:rsidP="006531D8">
            <w:pPr>
              <w:pStyle w:val="TAL"/>
              <w:jc w:val="center"/>
            </w:pPr>
          </w:p>
        </w:tc>
      </w:tr>
      <w:bookmarkEnd w:id="282"/>
      <w:tr w:rsidR="006531D8"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6531D8" w:rsidRPr="00F17505" w:rsidRDefault="006531D8" w:rsidP="006531D8">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FC41209" w14:textId="77777777" w:rsidR="006531D8" w:rsidRPr="00F17505" w:rsidRDefault="006531D8" w:rsidP="006531D8">
            <w:pPr>
              <w:pStyle w:val="TAL"/>
              <w:jc w:val="center"/>
              <w:rPr>
                <w:rFonts w:cs="Arial"/>
              </w:rPr>
            </w:pPr>
            <w:r>
              <w:t>CM</w:t>
            </w:r>
          </w:p>
        </w:tc>
        <w:tc>
          <w:tcPr>
            <w:tcW w:w="1167" w:type="dxa"/>
            <w:tcMar>
              <w:top w:w="0" w:type="dxa"/>
              <w:left w:w="28" w:type="dxa"/>
              <w:bottom w:w="0" w:type="dxa"/>
              <w:right w:w="108" w:type="dxa"/>
            </w:tcMar>
          </w:tcPr>
          <w:p w14:paraId="1FF4EB7E"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11FAFCF2" w14:textId="6AD1231E" w:rsidR="006531D8" w:rsidRPr="00F17505" w:rsidRDefault="006531D8" w:rsidP="006531D8">
            <w:pPr>
              <w:pStyle w:val="TAL"/>
              <w:jc w:val="center"/>
            </w:pPr>
            <w:r>
              <w:t>T</w:t>
            </w:r>
          </w:p>
        </w:tc>
        <w:tc>
          <w:tcPr>
            <w:tcW w:w="1117" w:type="dxa"/>
            <w:tcMar>
              <w:top w:w="0" w:type="dxa"/>
              <w:left w:w="28" w:type="dxa"/>
              <w:bottom w:w="0" w:type="dxa"/>
              <w:right w:w="108" w:type="dxa"/>
            </w:tcMar>
          </w:tcPr>
          <w:p w14:paraId="64C67DEB" w14:textId="743D29F6" w:rsidR="006531D8" w:rsidRPr="00F17505" w:rsidRDefault="006531D8" w:rsidP="006531D8">
            <w:pPr>
              <w:pStyle w:val="TAL"/>
              <w:jc w:val="center"/>
            </w:pPr>
            <w:r>
              <w:rPr>
                <w:lang w:eastAsia="zh-CN"/>
              </w:rPr>
              <w:t>T</w:t>
            </w:r>
          </w:p>
        </w:tc>
        <w:tc>
          <w:tcPr>
            <w:tcW w:w="1237" w:type="dxa"/>
            <w:tcMar>
              <w:top w:w="0" w:type="dxa"/>
              <w:left w:w="28" w:type="dxa"/>
              <w:bottom w:w="0" w:type="dxa"/>
              <w:right w:w="108" w:type="dxa"/>
            </w:tcMar>
          </w:tcPr>
          <w:p w14:paraId="2DD98E71" w14:textId="77777777" w:rsidR="006531D8" w:rsidRPr="00F17505" w:rsidRDefault="006531D8" w:rsidP="006531D8">
            <w:pPr>
              <w:pStyle w:val="TAL"/>
              <w:jc w:val="center"/>
            </w:pPr>
            <w:r w:rsidRPr="00F17505">
              <w:rPr>
                <w:lang w:eastAsia="zh-CN"/>
              </w:rPr>
              <w:t>T</w:t>
            </w:r>
          </w:p>
        </w:tc>
      </w:tr>
      <w:tr w:rsidR="006531D8"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6531D8" w:rsidRDefault="006531D8" w:rsidP="006531D8">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6531D8" w:rsidRDefault="006531D8" w:rsidP="006531D8">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6531D8" w:rsidRPr="00F17505" w:rsidRDefault="006531D8" w:rsidP="006531D8">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697FAA24" w:rsidR="006531D8" w:rsidRPr="00F17505" w:rsidRDefault="006531D8" w:rsidP="006531D8">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61AF16F2" w:rsidR="006531D8" w:rsidRPr="00F17505" w:rsidRDefault="006531D8" w:rsidP="006531D8">
            <w:pPr>
              <w:pStyle w:val="TAL"/>
              <w:jc w:val="center"/>
              <w:rPr>
                <w:lang w:eastAsia="zh-CN"/>
              </w:rPr>
            </w:pPr>
            <w:r>
              <w:rPr>
                <w:lang w:eastAsia="zh-CN"/>
              </w:rPr>
              <w:t>T</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6531D8" w:rsidRPr="00F17505" w:rsidRDefault="006531D8" w:rsidP="006531D8">
            <w:pPr>
              <w:pStyle w:val="TAL"/>
              <w:jc w:val="center"/>
              <w:rPr>
                <w:lang w:eastAsia="zh-CN"/>
              </w:rPr>
            </w:pPr>
            <w:r w:rsidRPr="00F17505">
              <w:rPr>
                <w:lang w:eastAsia="zh-CN"/>
              </w:rPr>
              <w:t>T</w:t>
            </w:r>
          </w:p>
        </w:tc>
      </w:tr>
    </w:tbl>
    <w:p w14:paraId="4FEF98C2" w14:textId="77777777" w:rsidR="00EB7438" w:rsidRDefault="00EB7438" w:rsidP="00EB7438">
      <w:bookmarkStart w:id="283" w:name="_Toc130201990"/>
    </w:p>
    <w:p w14:paraId="5FE56566" w14:textId="319583D7" w:rsidR="003B2A24" w:rsidRPr="00F17505" w:rsidRDefault="003B2A24" w:rsidP="003B2A24">
      <w:pPr>
        <w:pStyle w:val="Heading6"/>
      </w:pPr>
      <w:bookmarkStart w:id="284" w:name="_Toc210117879"/>
      <w:r w:rsidRPr="00F17505">
        <w:t>7.</w:t>
      </w:r>
      <w:r>
        <w:t>3a</w:t>
      </w:r>
      <w:r w:rsidRPr="00F17505">
        <w:t>.</w:t>
      </w:r>
      <w:r>
        <w:t>1.2.</w:t>
      </w:r>
      <w:r w:rsidRPr="00F17505">
        <w:t>2.3</w:t>
      </w:r>
      <w:r w:rsidRPr="00F17505">
        <w:tab/>
        <w:t>Attribute constraints</w:t>
      </w:r>
      <w:bookmarkEnd w:id="283"/>
      <w:bookmarkEnd w:id="284"/>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0E5A06" w:rsidRPr="00F17505" w14:paraId="1F7ABBB1" w14:textId="77777777" w:rsidTr="006E608C">
        <w:trPr>
          <w:jc w:val="center"/>
        </w:trPr>
        <w:tc>
          <w:tcPr>
            <w:tcW w:w="3575" w:type="dxa"/>
            <w:tcMar>
              <w:top w:w="0" w:type="dxa"/>
              <w:left w:w="28" w:type="dxa"/>
              <w:bottom w:w="0" w:type="dxa"/>
              <w:right w:w="108" w:type="dxa"/>
            </w:tcMar>
          </w:tcPr>
          <w:p w14:paraId="657D1051" w14:textId="58102B14" w:rsidR="000E5A06" w:rsidRPr="00F17505" w:rsidRDefault="000E5A06" w:rsidP="000E5A06">
            <w:pPr>
              <w:pStyle w:val="TAL"/>
              <w:rPr>
                <w:rFonts w:ascii="Courier New" w:hAnsi="Courier New" w:cs="Courier New"/>
              </w:rPr>
            </w:pPr>
            <w:r w:rsidRPr="00E20056">
              <w:rPr>
                <w:rFonts w:ascii="Courier New" w:hAnsi="Courier New" w:cs="Courier New"/>
              </w:rPr>
              <w:t>aIMLInferenceName</w:t>
            </w:r>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09E7DFA0" w14:textId="7C008092" w:rsidR="000E5A06" w:rsidRPr="00F17505" w:rsidRDefault="000E5A06" w:rsidP="000E5A06">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0E5A06" w:rsidRPr="00F17505" w14:paraId="7C975C9D" w14:textId="77777777" w:rsidTr="006E608C">
        <w:trPr>
          <w:jc w:val="center"/>
        </w:trPr>
        <w:tc>
          <w:tcPr>
            <w:tcW w:w="3575" w:type="dxa"/>
            <w:tcMar>
              <w:top w:w="0" w:type="dxa"/>
              <w:left w:w="28" w:type="dxa"/>
              <w:bottom w:w="0" w:type="dxa"/>
              <w:right w:w="108" w:type="dxa"/>
            </w:tcMar>
          </w:tcPr>
          <w:p w14:paraId="427F427A" w14:textId="44B7880A" w:rsidR="000E5A06" w:rsidRPr="00F17505" w:rsidRDefault="000E5A06" w:rsidP="000E5A06">
            <w:pPr>
              <w:pStyle w:val="TAL"/>
              <w:rPr>
                <w:rFonts w:ascii="Courier New" w:hAnsi="Courier New" w:cs="Courier New"/>
              </w:rPr>
            </w:pPr>
            <w:r>
              <w:rPr>
                <w:rFonts w:ascii="Courier New" w:hAnsi="Courier New" w:cs="Courier New"/>
              </w:rPr>
              <w:t>mLModelRef</w:t>
            </w:r>
            <w:r w:rsidRPr="00F17505">
              <w:rPr>
                <w:rFonts w:cs="Arial"/>
              </w:rPr>
              <w:t xml:space="preserve"> Support Qualifier</w:t>
            </w:r>
          </w:p>
        </w:tc>
        <w:tc>
          <w:tcPr>
            <w:tcW w:w="6061" w:type="dxa"/>
            <w:tcMar>
              <w:top w:w="0" w:type="dxa"/>
              <w:left w:w="28" w:type="dxa"/>
              <w:bottom w:w="0" w:type="dxa"/>
              <w:right w:w="108" w:type="dxa"/>
            </w:tcMar>
          </w:tcPr>
          <w:p w14:paraId="27261F9C" w14:textId="24B5E74F" w:rsidR="000E5A06" w:rsidRPr="00F17505" w:rsidRDefault="000E5A06" w:rsidP="000E5A06">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3B086D" w:rsidRPr="00F17505" w14:paraId="0C05DF91" w14:textId="77777777" w:rsidTr="006E608C">
        <w:trPr>
          <w:jc w:val="center"/>
        </w:trPr>
        <w:tc>
          <w:tcPr>
            <w:tcW w:w="3575" w:type="dxa"/>
            <w:tcMar>
              <w:top w:w="0" w:type="dxa"/>
              <w:left w:w="28" w:type="dxa"/>
              <w:bottom w:w="0" w:type="dxa"/>
              <w:right w:w="108" w:type="dxa"/>
            </w:tcMar>
          </w:tcPr>
          <w:p w14:paraId="42A1F1C9" w14:textId="7B609863" w:rsidR="003B086D" w:rsidRDefault="003B086D" w:rsidP="003B086D">
            <w:pPr>
              <w:pStyle w:val="TAL"/>
              <w:rPr>
                <w:rFonts w:ascii="Courier New" w:hAnsi="Courier New" w:cs="Courier New"/>
              </w:rPr>
            </w:pPr>
            <w:r>
              <w:rPr>
                <w:rFonts w:ascii="Courier New" w:hAnsi="Courier New" w:cs="Courier New"/>
              </w:rPr>
              <w:t xml:space="preserve">mLModelCoordinationGroupRef </w:t>
            </w:r>
            <w:r w:rsidRPr="00F17505">
              <w:rPr>
                <w:rFonts w:cs="Arial"/>
              </w:rPr>
              <w:t>Support Qualifier</w:t>
            </w:r>
          </w:p>
        </w:tc>
        <w:tc>
          <w:tcPr>
            <w:tcW w:w="6061" w:type="dxa"/>
            <w:tcMar>
              <w:top w:w="0" w:type="dxa"/>
              <w:left w:w="28" w:type="dxa"/>
              <w:bottom w:w="0" w:type="dxa"/>
              <w:right w:w="108" w:type="dxa"/>
            </w:tcMar>
          </w:tcPr>
          <w:p w14:paraId="59C59584" w14:textId="2E3B9011" w:rsidR="003B086D" w:rsidRPr="00F17505" w:rsidRDefault="003B086D" w:rsidP="003B086D">
            <w:pPr>
              <w:pStyle w:val="TAL"/>
              <w:rPr>
                <w:rFonts w:cs="Arial"/>
                <w:lang w:eastAsia="zh-CN"/>
              </w:rPr>
            </w:pPr>
            <w:r>
              <w:rPr>
                <w:rFonts w:cs="Arial"/>
                <w:lang w:eastAsia="zh-CN"/>
              </w:rPr>
              <w:t>Condition: ml model joint training is supported.</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285" w:name="_Toc130201991"/>
      <w:bookmarkStart w:id="286" w:name="_Toc210117880"/>
      <w:r w:rsidRPr="00F17505">
        <w:t>7.</w:t>
      </w:r>
      <w:r>
        <w:t>3a</w:t>
      </w:r>
      <w:r w:rsidRPr="00F17505">
        <w:t>.</w:t>
      </w:r>
      <w:r>
        <w:t>1.2.</w:t>
      </w:r>
      <w:r w:rsidRPr="00F17505">
        <w:t>2.4</w:t>
      </w:r>
      <w:r w:rsidRPr="00F17505">
        <w:tab/>
        <w:t>Notifications</w:t>
      </w:r>
      <w:bookmarkEnd w:id="285"/>
      <w:bookmarkEnd w:id="286"/>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287" w:name="_Toc130201992"/>
      <w:bookmarkStart w:id="288" w:name="_Toc210117881"/>
      <w:r w:rsidRPr="00B83DEA">
        <w:t>7.</w:t>
      </w:r>
      <w:r>
        <w:t>3a</w:t>
      </w:r>
      <w:r w:rsidRPr="00B83DEA">
        <w:t>.</w:t>
      </w:r>
      <w:r>
        <w:t>1.2.</w:t>
      </w:r>
      <w:r w:rsidRPr="00B83DEA">
        <w:t>3</w:t>
      </w:r>
      <w:r w:rsidRPr="00B83DEA">
        <w:tab/>
      </w:r>
      <w:r w:rsidRPr="00C24887">
        <w:rPr>
          <w:rFonts w:ascii="Courier New" w:hAnsi="Courier New" w:cs="Courier New"/>
        </w:rPr>
        <w:t>MLTrainingReport</w:t>
      </w:r>
      <w:bookmarkEnd w:id="287"/>
      <w:bookmarkEnd w:id="288"/>
    </w:p>
    <w:p w14:paraId="63C0EF8E" w14:textId="77777777" w:rsidR="003B2A24" w:rsidRPr="00F17505" w:rsidRDefault="003B2A24" w:rsidP="003B2A24">
      <w:pPr>
        <w:pStyle w:val="Heading6"/>
      </w:pPr>
      <w:bookmarkStart w:id="289" w:name="_Toc130201993"/>
      <w:bookmarkStart w:id="290" w:name="_Toc210117882"/>
      <w:r w:rsidRPr="00F17505">
        <w:t>7.</w:t>
      </w:r>
      <w:r>
        <w:t>3a</w:t>
      </w:r>
      <w:r w:rsidRPr="00F17505">
        <w:t>.</w:t>
      </w:r>
      <w:r>
        <w:t>1.2.3</w:t>
      </w:r>
      <w:r w:rsidRPr="00F17505">
        <w:t>.1</w:t>
      </w:r>
      <w:r w:rsidRPr="00F17505">
        <w:tab/>
        <w:t>Definition</w:t>
      </w:r>
      <w:bookmarkEnd w:id="289"/>
      <w:bookmarkEnd w:id="290"/>
    </w:p>
    <w:p w14:paraId="04C86F57" w14:textId="77777777" w:rsidR="00BC5783" w:rsidRPr="00D821B2" w:rsidRDefault="003B2A24" w:rsidP="00BC5783">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00BC5783" w:rsidRPr="00D821B2">
        <w:rPr>
          <w:rFonts w:cs="Arial"/>
        </w:rPr>
        <w:t xml:space="preserve">The </w:t>
      </w:r>
      <w:r w:rsidR="00BC5783" w:rsidRPr="00D821B2">
        <w:rPr>
          <w:rFonts w:ascii="Courier New" w:hAnsi="Courier New" w:cs="Courier New"/>
        </w:rPr>
        <w:t xml:space="preserve">MLTrainingReport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r w:rsidR="00BC5783" w:rsidRPr="00D821B2">
        <w:rPr>
          <w:rFonts w:ascii="Courier New" w:hAnsi="Courier New" w:cs="Courier New"/>
          <w:lang w:eastAsia="zh-CN"/>
        </w:rPr>
        <w:t xml:space="preserve">MLModel </w:t>
      </w:r>
      <w:r w:rsidR="00BC5783" w:rsidRPr="00D821B2">
        <w:t xml:space="preserve">or one </w:t>
      </w:r>
      <w:r w:rsidR="00BC5783" w:rsidRPr="00D821B2">
        <w:rPr>
          <w:rFonts w:ascii="Courier New" w:hAnsi="Courier New" w:cs="Courier New"/>
        </w:rPr>
        <w:t>MLModelCoordinationGroup</w:t>
      </w:r>
      <w:r w:rsidR="00BC5783" w:rsidRPr="00D821B2">
        <w:rPr>
          <w:rFonts w:cs="Arial"/>
        </w:rPr>
        <w:t>.</w:t>
      </w:r>
    </w:p>
    <w:p w14:paraId="7BB30D99" w14:textId="18640392" w:rsidR="003B2A24" w:rsidRPr="00F17505" w:rsidRDefault="00BC5783" w:rsidP="00BC5783">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4E88EADE" w14:textId="1AEA3104" w:rsidR="003B2A24" w:rsidRPr="00F17505" w:rsidRDefault="003B2A24" w:rsidP="003B2A24">
      <w:pPr>
        <w:pStyle w:val="Heading6"/>
      </w:pPr>
      <w:bookmarkStart w:id="291" w:name="_Toc130201994"/>
      <w:bookmarkStart w:id="292" w:name="_Toc210117883"/>
      <w:r w:rsidRPr="00F17505">
        <w:t>7.</w:t>
      </w:r>
      <w:r>
        <w:t>3</w:t>
      </w:r>
      <w:r w:rsidR="00D52DBD">
        <w:t>a</w:t>
      </w:r>
      <w:r w:rsidRPr="00F17505">
        <w:t>.</w:t>
      </w:r>
      <w:r>
        <w:t>1.2.3</w:t>
      </w:r>
      <w:r w:rsidRPr="00F17505">
        <w:t>.2</w:t>
      </w:r>
      <w:r w:rsidRPr="00F17505">
        <w:tab/>
        <w:t>Attributes</w:t>
      </w:r>
      <w:bookmarkEnd w:id="291"/>
      <w:bookmarkEnd w:id="292"/>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293"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r w:rsidRPr="00F17505">
              <w:rPr>
                <w:color w:val="000000"/>
              </w:rPr>
              <w:t>isNotifyable</w:t>
            </w:r>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r>
              <w:rPr>
                <w:rFonts w:ascii="Courier New" w:hAnsi="Courier New" w:cs="Courier New"/>
              </w:rPr>
              <w:t>modelC</w:t>
            </w:r>
            <w:r w:rsidR="003B2A24" w:rsidRPr="00F17505">
              <w:rPr>
                <w:rFonts w:ascii="Courier New" w:hAnsi="Courier New" w:cs="Courier New"/>
              </w:rPr>
              <w:t>onfidenceIndication</w:t>
            </w:r>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D52DBD" w:rsidRPr="00F17505" w14:paraId="74CDF159" w14:textId="77777777" w:rsidTr="00C20347">
        <w:trPr>
          <w:cantSplit/>
          <w:jc w:val="center"/>
        </w:trPr>
        <w:tc>
          <w:tcPr>
            <w:tcW w:w="4025" w:type="dxa"/>
            <w:tcMar>
              <w:top w:w="0" w:type="dxa"/>
              <w:left w:w="28" w:type="dxa"/>
              <w:bottom w:w="0" w:type="dxa"/>
              <w:right w:w="108" w:type="dxa"/>
            </w:tcMar>
          </w:tcPr>
          <w:p w14:paraId="1EE6B53D" w14:textId="1ADC2729" w:rsidR="00D52DBD" w:rsidRPr="00F17505" w:rsidRDefault="00D52DBD" w:rsidP="00D52DBD">
            <w:pPr>
              <w:pStyle w:val="TAL"/>
              <w:rPr>
                <w:rFonts w:ascii="Courier New" w:hAnsi="Courier New" w:cs="Courier New"/>
              </w:rPr>
            </w:pPr>
            <w:r>
              <w:rPr>
                <w:rFonts w:ascii="Courier New" w:hAnsi="Courier New" w:cs="Courier New"/>
              </w:rPr>
              <w:t>modelPerformanceValidation</w:t>
            </w:r>
          </w:p>
        </w:tc>
        <w:tc>
          <w:tcPr>
            <w:tcW w:w="1303" w:type="dxa"/>
            <w:tcMar>
              <w:top w:w="0" w:type="dxa"/>
              <w:left w:w="28" w:type="dxa"/>
              <w:bottom w:w="0" w:type="dxa"/>
              <w:right w:w="108" w:type="dxa"/>
            </w:tcMar>
          </w:tcPr>
          <w:p w14:paraId="13C3A8AC" w14:textId="0AD7179B" w:rsidR="00D52DBD" w:rsidRPr="00894F08" w:rsidRDefault="00D52DBD" w:rsidP="00D52DBD">
            <w:pPr>
              <w:pStyle w:val="TAL"/>
              <w:jc w:val="center"/>
            </w:pPr>
            <w:r>
              <w:t>O</w:t>
            </w:r>
          </w:p>
        </w:tc>
        <w:tc>
          <w:tcPr>
            <w:tcW w:w="1129" w:type="dxa"/>
            <w:tcMar>
              <w:top w:w="0" w:type="dxa"/>
              <w:left w:w="28" w:type="dxa"/>
              <w:bottom w:w="0" w:type="dxa"/>
              <w:right w:w="108" w:type="dxa"/>
            </w:tcMar>
          </w:tcPr>
          <w:p w14:paraId="542A9B36" w14:textId="78B14243" w:rsidR="00D52DBD" w:rsidRPr="00F17505" w:rsidRDefault="00D52DBD" w:rsidP="00D52DBD">
            <w:pPr>
              <w:pStyle w:val="TAL"/>
              <w:jc w:val="center"/>
            </w:pPr>
            <w:r>
              <w:t>T</w:t>
            </w:r>
          </w:p>
        </w:tc>
        <w:tc>
          <w:tcPr>
            <w:tcW w:w="1040" w:type="dxa"/>
            <w:tcMar>
              <w:top w:w="0" w:type="dxa"/>
              <w:left w:w="28" w:type="dxa"/>
              <w:bottom w:w="0" w:type="dxa"/>
              <w:right w:w="108" w:type="dxa"/>
            </w:tcMar>
          </w:tcPr>
          <w:p w14:paraId="01914076" w14:textId="434803F1" w:rsidR="00D52DBD" w:rsidRPr="00F17505" w:rsidRDefault="00D52DBD" w:rsidP="00D52DBD">
            <w:pPr>
              <w:pStyle w:val="TAL"/>
              <w:jc w:val="center"/>
            </w:pPr>
            <w:r>
              <w:t>F</w:t>
            </w:r>
          </w:p>
        </w:tc>
        <w:tc>
          <w:tcPr>
            <w:tcW w:w="1080" w:type="dxa"/>
            <w:tcMar>
              <w:top w:w="0" w:type="dxa"/>
              <w:left w:w="28" w:type="dxa"/>
              <w:bottom w:w="0" w:type="dxa"/>
              <w:right w:w="108" w:type="dxa"/>
            </w:tcMar>
          </w:tcPr>
          <w:p w14:paraId="3C629A2D" w14:textId="3CCC1B47" w:rsidR="00D52DBD" w:rsidRPr="00F17505" w:rsidRDefault="00D52DBD" w:rsidP="00D52DBD">
            <w:pPr>
              <w:pStyle w:val="TAL"/>
              <w:jc w:val="center"/>
              <w:rPr>
                <w:lang w:eastAsia="zh-CN"/>
              </w:rPr>
            </w:pPr>
            <w:r>
              <w:rPr>
                <w:lang w:eastAsia="zh-CN"/>
              </w:rPr>
              <w:t>F</w:t>
            </w:r>
          </w:p>
        </w:tc>
        <w:tc>
          <w:tcPr>
            <w:tcW w:w="1200" w:type="dxa"/>
            <w:tcMar>
              <w:top w:w="0" w:type="dxa"/>
              <w:left w:w="28" w:type="dxa"/>
              <w:bottom w:w="0" w:type="dxa"/>
              <w:right w:w="108" w:type="dxa"/>
            </w:tcMar>
          </w:tcPr>
          <w:p w14:paraId="2DC189BD" w14:textId="7D3F4DC1" w:rsidR="00D52DBD" w:rsidRPr="00F17505" w:rsidRDefault="00D52DBD" w:rsidP="00D52DBD">
            <w:pPr>
              <w:pStyle w:val="TAL"/>
              <w:jc w:val="center"/>
              <w:rPr>
                <w:lang w:eastAsia="zh-CN"/>
              </w:rPr>
            </w:pPr>
            <w:r>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GeneratedRef</w:t>
            </w:r>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Ref</w:t>
            </w:r>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294" w:name="_Toc210117884"/>
      <w:r w:rsidRPr="00F17505">
        <w:t>7.</w:t>
      </w:r>
      <w:r>
        <w:t>3a</w:t>
      </w:r>
      <w:r w:rsidRPr="00F17505">
        <w:t>.</w:t>
      </w:r>
      <w:r>
        <w:t>1.2.3</w:t>
      </w:r>
      <w:r w:rsidRPr="00F17505">
        <w:t>.3</w:t>
      </w:r>
      <w:r w:rsidRPr="00F17505">
        <w:tab/>
        <w:t>Attribute constraints</w:t>
      </w:r>
      <w:bookmarkEnd w:id="293"/>
      <w:bookmarkEnd w:id="294"/>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0E5A06">
        <w:trPr>
          <w:jc w:val="center"/>
        </w:trPr>
        <w:tc>
          <w:tcPr>
            <w:tcW w:w="402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561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EB7000" w:rsidRPr="00F17505" w14:paraId="6C67DF40" w14:textId="77777777" w:rsidTr="000E5A06">
        <w:trPr>
          <w:jc w:val="center"/>
        </w:trPr>
        <w:tc>
          <w:tcPr>
            <w:tcW w:w="4025" w:type="dxa"/>
            <w:tcMar>
              <w:top w:w="0" w:type="dxa"/>
              <w:left w:w="28" w:type="dxa"/>
              <w:bottom w:w="0" w:type="dxa"/>
              <w:right w:w="108" w:type="dxa"/>
            </w:tcMar>
          </w:tcPr>
          <w:p w14:paraId="26B4F8CB" w14:textId="77777777" w:rsidR="00EB7000" w:rsidRPr="00F17505" w:rsidRDefault="00EB7000" w:rsidP="00EB7000">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5611" w:type="dxa"/>
            <w:tcMar>
              <w:top w:w="0" w:type="dxa"/>
              <w:left w:w="28" w:type="dxa"/>
              <w:bottom w:w="0" w:type="dxa"/>
              <w:right w:w="108" w:type="dxa"/>
            </w:tcMar>
          </w:tcPr>
          <w:p w14:paraId="07B957BF" w14:textId="5D06E5E1" w:rsidR="00EB7000" w:rsidRPr="00F17505" w:rsidRDefault="00EB7000" w:rsidP="00EB7000">
            <w:pPr>
              <w:pStyle w:val="TAL"/>
              <w:rPr>
                <w:rFonts w:cs="Arial"/>
                <w:lang w:eastAsia="zh-CN"/>
              </w:rPr>
            </w:pPr>
            <w:r w:rsidRPr="00F17505">
              <w:rPr>
                <w:rFonts w:cs="Arial"/>
                <w:lang w:eastAsia="zh-CN"/>
              </w:rPr>
              <w:t xml:space="preserve">Condition: </w:t>
            </w:r>
            <w:r>
              <w:rPr>
                <w:rFonts w:cs="Arial"/>
                <w:lang w:eastAsia="zh-CN"/>
              </w:rPr>
              <w:t>R</w:t>
            </w:r>
            <w:r w:rsidRPr="00F17505">
              <w:rPr>
                <w:rFonts w:cs="Arial"/>
                <w:lang w:eastAsia="zh-CN"/>
              </w:rPr>
              <w:t xml:space="preserve">eport </w:t>
            </w:r>
            <w:r>
              <w:rPr>
                <w:rFonts w:cs="Arial"/>
              </w:rPr>
              <w:t xml:space="preserve">on a </w:t>
            </w:r>
            <w:r w:rsidRPr="00F17505">
              <w:rPr>
                <w:rFonts w:cs="Arial"/>
              </w:rPr>
              <w:t>training that was requested by the MnS consumer</w:t>
            </w:r>
            <w:r>
              <w:rPr>
                <w:rFonts w:cs="Arial"/>
              </w:rPr>
              <w:t xml:space="preserve"> is supported</w:t>
            </w:r>
            <w:r w:rsidRPr="00F17505">
              <w:rPr>
                <w:rFonts w:cs="Arial"/>
              </w:rPr>
              <w:t>.</w:t>
            </w:r>
          </w:p>
        </w:tc>
      </w:tr>
      <w:tr w:rsidR="00EB7000" w:rsidRPr="00F17505" w14:paraId="0C125140" w14:textId="77777777" w:rsidTr="000E5A06">
        <w:trPr>
          <w:jc w:val="center"/>
        </w:trPr>
        <w:tc>
          <w:tcPr>
            <w:tcW w:w="4025" w:type="dxa"/>
            <w:tcMar>
              <w:top w:w="0" w:type="dxa"/>
              <w:left w:w="28" w:type="dxa"/>
              <w:bottom w:w="0" w:type="dxa"/>
              <w:right w:w="108" w:type="dxa"/>
            </w:tcMar>
          </w:tcPr>
          <w:p w14:paraId="67EC822C" w14:textId="77777777" w:rsidR="00EB7000" w:rsidRPr="00F17505" w:rsidRDefault="00EB7000" w:rsidP="00EB7000">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5611" w:type="dxa"/>
            <w:tcMar>
              <w:top w:w="0" w:type="dxa"/>
              <w:left w:w="28" w:type="dxa"/>
              <w:bottom w:w="0" w:type="dxa"/>
              <w:right w:w="108" w:type="dxa"/>
            </w:tcMar>
          </w:tcPr>
          <w:p w14:paraId="774ACFC9" w14:textId="29576CA5" w:rsidR="00EB7000" w:rsidRPr="00F17505" w:rsidRDefault="00EB7000" w:rsidP="00EB7000">
            <w:pPr>
              <w:pStyle w:val="TAL"/>
              <w:rPr>
                <w:rFonts w:cs="Arial"/>
                <w:lang w:eastAsia="zh-CN"/>
              </w:rPr>
            </w:pPr>
            <w:r w:rsidRPr="004A6BA4">
              <w:rPr>
                <w:rFonts w:cs="Arial"/>
                <w:lang w:eastAsia="zh-CN"/>
              </w:rPr>
              <w:t xml:space="preserve">Condition: </w:t>
            </w:r>
            <w:r w:rsidRPr="004A04D6">
              <w:rPr>
                <w:rFonts w:cs="Arial"/>
                <w:lang w:eastAsia="zh-CN"/>
              </w:rPr>
              <w:t xml:space="preserve">This attribute is </w:t>
            </w:r>
            <w:r>
              <w:rPr>
                <w:rFonts w:cs="Arial"/>
                <w:lang w:eastAsia="zh-CN"/>
              </w:rPr>
              <w:t>present</w:t>
            </w:r>
            <w:r w:rsidRPr="004A04D6">
              <w:rPr>
                <w:rFonts w:cs="Arial"/>
                <w:lang w:eastAsia="zh-CN"/>
              </w:rPr>
              <w:t xml:space="preserve"> in case of ML model re-training</w:t>
            </w:r>
            <w:r>
              <w:rPr>
                <w:rFonts w:cs="Arial"/>
                <w:lang w:eastAsia="zh-CN"/>
              </w:rPr>
              <w:t>.</w:t>
            </w:r>
          </w:p>
        </w:tc>
      </w:tr>
      <w:tr w:rsidR="00EB7000" w:rsidRPr="00F17505" w14:paraId="3BC7295D" w14:textId="77777777" w:rsidTr="000E5A06">
        <w:trPr>
          <w:jc w:val="center"/>
        </w:trPr>
        <w:tc>
          <w:tcPr>
            <w:tcW w:w="4025" w:type="dxa"/>
            <w:tcMar>
              <w:top w:w="0" w:type="dxa"/>
              <w:left w:w="28" w:type="dxa"/>
              <w:bottom w:w="0" w:type="dxa"/>
              <w:right w:w="108" w:type="dxa"/>
            </w:tcMar>
          </w:tcPr>
          <w:p w14:paraId="447601D5" w14:textId="387D132A" w:rsidR="00EB7000" w:rsidRPr="00F17505" w:rsidRDefault="00EB7000" w:rsidP="00EB7000">
            <w:pPr>
              <w:pStyle w:val="TAL"/>
              <w:rPr>
                <w:rFonts w:ascii="Courier New" w:hAnsi="Courier New" w:cs="Courier New"/>
              </w:rPr>
            </w:pPr>
            <w:r>
              <w:rPr>
                <w:rFonts w:ascii="Courier New" w:hAnsi="Courier New" w:cs="Courier New"/>
              </w:rPr>
              <w:t xml:space="preserve">mLModelCoordinationGroupGeneratedRef </w:t>
            </w:r>
            <w:r w:rsidRPr="005A2474">
              <w:rPr>
                <w:rFonts w:ascii="Courier New" w:hAnsi="Courier New" w:cs="Courier New"/>
              </w:rPr>
              <w:t>Support Qualifier</w:t>
            </w:r>
          </w:p>
        </w:tc>
        <w:tc>
          <w:tcPr>
            <w:tcW w:w="5611" w:type="dxa"/>
            <w:tcMar>
              <w:top w:w="0" w:type="dxa"/>
              <w:left w:w="28" w:type="dxa"/>
              <w:bottom w:w="0" w:type="dxa"/>
              <w:right w:w="108" w:type="dxa"/>
            </w:tcMar>
          </w:tcPr>
          <w:p w14:paraId="7E311387" w14:textId="67E4D62A" w:rsidR="00EB7000" w:rsidRPr="00F17505" w:rsidRDefault="00EB7000" w:rsidP="00EB7000">
            <w:pPr>
              <w:pStyle w:val="TAL"/>
              <w:rPr>
                <w:rFonts w:cs="Arial"/>
                <w:lang w:eastAsia="zh-CN"/>
              </w:rPr>
            </w:pPr>
            <w:r w:rsidRPr="004A6BA4">
              <w:rPr>
                <w:rFonts w:cs="Arial"/>
                <w:lang w:eastAsia="zh-CN"/>
              </w:rPr>
              <w:t xml:space="preserve">Condition: </w:t>
            </w:r>
            <w:r w:rsidRPr="004A6BA4">
              <w:t>ML model</w:t>
            </w:r>
            <w:r w:rsidRPr="004A6BA4">
              <w:rPr>
                <w:rFonts w:hint="eastAsia"/>
                <w:lang w:val="en-US" w:eastAsia="zh-CN"/>
              </w:rPr>
              <w:t xml:space="preserve"> joint </w:t>
            </w:r>
            <w:r w:rsidRPr="004A6BA4">
              <w:t>training</w:t>
            </w:r>
            <w:r>
              <w:rPr>
                <w:rFonts w:cs="Arial"/>
                <w:lang w:eastAsia="zh-CN"/>
              </w:rPr>
              <w:t xml:space="preserve"> is supported.</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295" w:name="_Toc130201996"/>
      <w:bookmarkStart w:id="296" w:name="_Toc210117885"/>
      <w:r w:rsidRPr="00F17505">
        <w:t>7.</w:t>
      </w:r>
      <w:r>
        <w:t>3a</w:t>
      </w:r>
      <w:r w:rsidRPr="00F17505">
        <w:t>.</w:t>
      </w:r>
      <w:r>
        <w:t>1.2.3</w:t>
      </w:r>
      <w:r w:rsidRPr="00F17505">
        <w:t>.4</w:t>
      </w:r>
      <w:r w:rsidRPr="00F17505">
        <w:tab/>
        <w:t>Notifications</w:t>
      </w:r>
      <w:bookmarkEnd w:id="295"/>
      <w:bookmarkEnd w:id="296"/>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297" w:name="_Toc130201997"/>
      <w:bookmarkStart w:id="298" w:name="_Toc210117886"/>
      <w:r w:rsidRPr="00F17505">
        <w:t>7.</w:t>
      </w:r>
      <w:r>
        <w:t>3a</w:t>
      </w:r>
      <w:r w:rsidRPr="00F17505">
        <w:t>.</w:t>
      </w:r>
      <w:r>
        <w:t>1.2.4</w:t>
      </w:r>
      <w:r w:rsidRPr="00F17505">
        <w:tab/>
      </w:r>
      <w:r w:rsidRPr="00C24887">
        <w:rPr>
          <w:rFonts w:ascii="Courier New" w:hAnsi="Courier New" w:cs="Courier New"/>
        </w:rPr>
        <w:t>MLTrainingProcess</w:t>
      </w:r>
      <w:bookmarkEnd w:id="297"/>
      <w:bookmarkEnd w:id="298"/>
    </w:p>
    <w:p w14:paraId="3A8238BB" w14:textId="77777777" w:rsidR="003B2A24" w:rsidRPr="00F17505" w:rsidRDefault="003B2A24" w:rsidP="003B2A24">
      <w:pPr>
        <w:pStyle w:val="Heading6"/>
      </w:pPr>
      <w:bookmarkStart w:id="299" w:name="_Toc130201998"/>
      <w:bookmarkStart w:id="300" w:name="_Toc210117887"/>
      <w:r w:rsidRPr="00F17505">
        <w:t>7.</w:t>
      </w:r>
      <w:r>
        <w:t>3a</w:t>
      </w:r>
      <w:r w:rsidRPr="00F17505">
        <w:t>.</w:t>
      </w:r>
      <w:r>
        <w:t>1.2.4</w:t>
      </w:r>
      <w:r w:rsidRPr="00F17505">
        <w:t>.1</w:t>
      </w:r>
      <w:r w:rsidRPr="00F17505">
        <w:tab/>
        <w:t>Definition</w:t>
      </w:r>
      <w:bookmarkEnd w:id="299"/>
      <w:bookmarkEnd w:id="300"/>
    </w:p>
    <w:p w14:paraId="30C7239E" w14:textId="22D599C3" w:rsidR="003B2A24" w:rsidRPr="00F17505" w:rsidRDefault="003B2A24" w:rsidP="004C68D5">
      <w:r w:rsidRPr="00F17505">
        <w:t xml:space="preserve">The IOC </w:t>
      </w:r>
      <w:r w:rsidRPr="00F17505">
        <w:rPr>
          <w:rFonts w:ascii="Courier New" w:hAnsi="Courier New" w:cs="Courier New"/>
        </w:rPr>
        <w:t xml:space="preserve">MLTrainingProcess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r w:rsidR="004C68D5" w:rsidRPr="00D821B2">
        <w:rPr>
          <w:rFonts w:ascii="Courier New" w:hAnsi="Courier New" w:cs="Courier New"/>
        </w:rPr>
        <w:t>MLTrainingProcess</w:t>
      </w:r>
      <w:r w:rsidR="004C68D5" w:rsidRPr="00D821B2">
        <w:t xml:space="preserve"> is created by the MnS Producer and </w:t>
      </w:r>
      <w:r w:rsidR="004C68D5">
        <w:t>notification is sent</w:t>
      </w:r>
      <w:r w:rsidR="004C68D5" w:rsidRPr="00D821B2">
        <w:t xml:space="preserve"> to MnS consumer</w:t>
      </w:r>
      <w:r w:rsidR="004C68D5">
        <w:t xml:space="preserve"> who has subscribed to it</w:t>
      </w:r>
      <w:r w:rsidR="004C68D5" w:rsidRPr="00D821B2">
        <w:t xml:space="preserve">.The MnS producer can delete the </w:t>
      </w:r>
      <w:r w:rsidR="004C68D5" w:rsidRPr="00D821B2">
        <w:rPr>
          <w:rFonts w:ascii="Courier New" w:hAnsi="Courier New" w:cs="Courier New"/>
        </w:rPr>
        <w:t>MLTrainingProcess</w:t>
      </w:r>
      <w:r w:rsidR="004C68D5" w:rsidRPr="00D821B2">
        <w:t xml:space="preserve"> instance whose attribute status equals to "FINISHED" or or "CANCELLED" automatically.</w:t>
      </w:r>
    </w:p>
    <w:p w14:paraId="62AE3B63" w14:textId="77788F8D"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r w:rsidR="004C68D5" w:rsidRPr="00F17505">
        <w:rPr>
          <w:rFonts w:ascii="Courier New" w:hAnsi="Courier New" w:cs="Courier New"/>
          <w:lang w:eastAsia="zh-CN"/>
        </w:rPr>
        <w:t>ML</w:t>
      </w:r>
      <w:r w:rsidR="004C68D5">
        <w:rPr>
          <w:rFonts w:ascii="Courier New" w:hAnsi="Courier New" w:cs="Courier New"/>
          <w:lang w:eastAsia="zh-CN"/>
        </w:rPr>
        <w:t>Model</w:t>
      </w:r>
      <w:r w:rsidR="004C68D5" w:rsidRPr="00F17505">
        <w:rPr>
          <w:rFonts w:cs="Arial"/>
        </w:rPr>
        <w:t xml:space="preserve"> </w:t>
      </w:r>
      <w:r w:rsidRPr="00F17505">
        <w:rPr>
          <w:rFonts w:cs="Arial"/>
        </w:rPr>
        <w:t xml:space="preserve">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00773CFF" w:rsidRPr="00D821B2">
        <w:rPr>
          <w:rFonts w:ascii="Courier New" w:hAnsi="Courier New" w:cs="Courier New"/>
          <w:lang w:eastAsia="zh-CN"/>
        </w:rPr>
        <w:t xml:space="preserve">Model </w:t>
      </w:r>
      <w:r w:rsidR="00773CFF" w:rsidRPr="00D821B2">
        <w:t xml:space="preserve">or one </w:t>
      </w:r>
      <w:r w:rsidR="00773CFF"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38D728A0" w14:textId="77777777" w:rsidR="00EF6212" w:rsidRDefault="003B2A24" w:rsidP="00EF6212">
      <w:pPr>
        <w:rPr>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00DC2218"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00DC2218"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00850CC8"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00850CC8"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00850CC8"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00850CC8" w:rsidRPr="00D821B2">
        <w:rPr>
          <w:rFonts w:ascii="Courier New" w:hAnsi="Courier New" w:cs="Courier New"/>
        </w:rPr>
        <w:t>Model</w:t>
      </w:r>
      <w:r w:rsidRPr="00F17505">
        <w:rPr>
          <w:rFonts w:ascii="Courier New" w:hAnsi="Courier New" w:cs="Courier New"/>
        </w:rPr>
        <w:t>.</w:t>
      </w:r>
    </w:p>
    <w:p w14:paraId="6DDFB179" w14:textId="7C500598"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23377EA1"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C632621" w14:textId="77777777" w:rsidR="003B2A24" w:rsidRPr="00F17505" w:rsidRDefault="003B2A24" w:rsidP="003B2A24">
      <w:pPr>
        <w:pStyle w:val="Heading6"/>
      </w:pPr>
      <w:bookmarkStart w:id="301" w:name="_Toc130201999"/>
      <w:bookmarkStart w:id="302" w:name="_Toc210117888"/>
      <w:r w:rsidRPr="00F17505">
        <w:t>7.</w:t>
      </w:r>
      <w:r>
        <w:t>3a</w:t>
      </w:r>
      <w:r w:rsidRPr="00F17505">
        <w:t>.</w:t>
      </w:r>
      <w:r>
        <w:t>1.2.4</w:t>
      </w:r>
      <w:r w:rsidRPr="00F17505">
        <w:t>.2</w:t>
      </w:r>
      <w:r w:rsidRPr="00F17505">
        <w:tab/>
        <w:t>Attributes</w:t>
      </w:r>
      <w:bookmarkEnd w:id="301"/>
      <w:bookmarkEnd w:id="302"/>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r w:rsidRPr="00F17505">
              <w:rPr>
                <w:color w:val="000000"/>
              </w:rPr>
              <w:t>isNotifyable</w:t>
            </w:r>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303" w:name="_Toc130202000"/>
      <w:bookmarkStart w:id="304" w:name="_Toc210117889"/>
      <w:r w:rsidRPr="00F17505">
        <w:t>7.</w:t>
      </w:r>
      <w:r>
        <w:t>3a</w:t>
      </w:r>
      <w:r w:rsidRPr="00F17505">
        <w:t>.</w:t>
      </w:r>
      <w:r>
        <w:t>1.2.4</w:t>
      </w:r>
      <w:r w:rsidRPr="00F17505">
        <w:t>.3</w:t>
      </w:r>
      <w:r w:rsidRPr="00F17505">
        <w:tab/>
        <w:t>Attribute constraints</w:t>
      </w:r>
      <w:bookmarkEnd w:id="303"/>
      <w:bookmarkEnd w:id="304"/>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77777777" w:rsidR="003B2A24" w:rsidRPr="00F17505" w:rsidRDefault="003B2A24" w:rsidP="006E608C">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0A74F3EC" w14:textId="58DA2AB0" w:rsidR="003B2A24" w:rsidRPr="00F17505" w:rsidRDefault="003B2A24" w:rsidP="006E608C">
            <w:pPr>
              <w:pStyle w:val="TAL"/>
              <w:rPr>
                <w:rFonts w:cs="Arial"/>
                <w:lang w:eastAsia="zh-CN"/>
              </w:rPr>
            </w:pPr>
            <w:r w:rsidRPr="00F17505">
              <w:rPr>
                <w:rFonts w:cs="Arial"/>
                <w:lang w:eastAsia="zh-CN"/>
              </w:rPr>
              <w:t xml:space="preserve">Condition: </w:t>
            </w:r>
            <w:r w:rsidR="00EB7000" w:rsidRPr="00C00BC6">
              <w:rPr>
                <w:rFonts w:cs="Arial"/>
                <w:lang w:eastAsia="zh-CN"/>
              </w:rPr>
              <w:t>Report on a training requested by the MnS Consumer is supported</w:t>
            </w:r>
            <w:r w:rsidR="00EB7000">
              <w:rPr>
                <w:rFonts w:cs="Arial"/>
                <w:lang w:eastAsia="zh-CN"/>
              </w:rPr>
              <w:t>.</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50666A89" w:rsidR="00222A73" w:rsidRPr="00F17505" w:rsidRDefault="00A9612E" w:rsidP="00222A73">
            <w:pPr>
              <w:pStyle w:val="TAL"/>
              <w:rPr>
                <w:rFonts w:ascii="Courier New" w:hAnsi="Courier New" w:cs="Courier New"/>
              </w:rPr>
            </w:pPr>
            <w:r>
              <w:rPr>
                <w:rFonts w:ascii="Courier New" w:hAnsi="Courier New" w:cs="Courier New"/>
              </w:rPr>
              <w:t xml:space="preserve">mLModelGeneratedRef </w:t>
            </w:r>
            <w:r w:rsidR="00222A73" w:rsidRPr="003450E6">
              <w:rPr>
                <w:rFonts w:cs="Arial"/>
              </w:rPr>
              <w:t>Support Qualifier</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00A9612E" w:rsidRPr="003450E6">
              <w:rPr>
                <w:rFonts w:ascii="Courier New" w:hAnsi="Courier New" w:cs="Courier New"/>
              </w:rPr>
              <w:t>ML</w:t>
            </w:r>
            <w:r w:rsidR="00A9612E">
              <w:rPr>
                <w:rFonts w:ascii="Courier New" w:hAnsi="Courier New" w:cs="Courier New"/>
              </w:rPr>
              <w:t>Model</w:t>
            </w:r>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305" w:name="_Toc130202001"/>
      <w:bookmarkStart w:id="306" w:name="_Toc210117890"/>
      <w:r w:rsidRPr="00F17505">
        <w:t>7.</w:t>
      </w:r>
      <w:r>
        <w:t>3a</w:t>
      </w:r>
      <w:r w:rsidRPr="00F17505">
        <w:t>.</w:t>
      </w:r>
      <w:r>
        <w:t>1.2.4</w:t>
      </w:r>
      <w:r w:rsidRPr="00F17505">
        <w:t>.4</w:t>
      </w:r>
      <w:r w:rsidRPr="00F17505">
        <w:tab/>
        <w:t>Notifications</w:t>
      </w:r>
      <w:bookmarkEnd w:id="305"/>
      <w:bookmarkEnd w:id="306"/>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255"/>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t>MLTestingFunction</w:t>
      </w:r>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r w:rsidRPr="00D821B2">
        <w:rPr>
          <w:rFonts w:ascii="Courier New" w:hAnsi="Courier New" w:cs="Courier New"/>
        </w:rPr>
        <w:t>MLTestingFunction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t xml:space="preserve">In case the ML model testing is conducted by a function separate from the ML training function, the IOC </w:t>
      </w:r>
      <w:r w:rsidRPr="00D821B2">
        <w:rPr>
          <w:rFonts w:ascii="Courier New" w:hAnsi="Courier New" w:cs="Courier New"/>
        </w:rPr>
        <w:t>MLTestingFunction</w:t>
      </w:r>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r w:rsidRPr="00D821B2">
        <w:rPr>
          <w:rFonts w:ascii="Courier New" w:hAnsi="Courier New" w:cs="Courier New"/>
        </w:rPr>
        <w:t>MLTestingFunction MOI</w:t>
      </w:r>
      <w:r w:rsidRPr="00D821B2">
        <w:rPr>
          <w:rFonts w:eastAsia="Courier New"/>
        </w:rPr>
        <w:t xml:space="preserve"> </w:t>
      </w:r>
      <w:r w:rsidRPr="00D821B2">
        <w:rPr>
          <w:rFonts w:cs="Arial"/>
        </w:rPr>
        <w:t xml:space="preserve">supports testing of one or more </w:t>
      </w:r>
      <w:r w:rsidRPr="00D821B2">
        <w:rPr>
          <w:rFonts w:ascii="Courier New" w:hAnsi="Courier New" w:cs="Courier New"/>
          <w:lang w:eastAsia="zh-CN"/>
        </w:rPr>
        <w:t>MLModel(s)</w:t>
      </w:r>
      <w:r w:rsidRPr="00D821B2">
        <w:t>.</w:t>
      </w:r>
    </w:p>
    <w:p w14:paraId="16CEE9B7" w14:textId="44A4842B"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t>7.</w:t>
      </w:r>
      <w:r w:rsidR="009E46DE" w:rsidRPr="003559F4">
        <w:rPr>
          <w:rFonts w:ascii="Arial" w:hAnsi="Arial"/>
          <w:lang w:val="fr-FR"/>
        </w:rPr>
        <w:t>3</w:t>
      </w:r>
      <w:r w:rsidR="009E46DE">
        <w:rPr>
          <w:rFonts w:ascii="Arial" w:hAnsi="Arial"/>
          <w:lang w:val="fr-FR"/>
        </w:rPr>
        <w:t>a</w:t>
      </w:r>
      <w:r w:rsidRPr="003559F4">
        <w:rPr>
          <w:rFonts w:ascii="Arial" w:hAnsi="Arial"/>
          <w:lang w:val="fr-FR"/>
        </w:rPr>
        <w:t>.1b.2.1.2</w:t>
      </w:r>
      <w:r w:rsidRPr="003559F4">
        <w:rPr>
          <w:rFonts w:ascii="Arial" w:hAnsi="Arial"/>
          <w:lang w:val="fr-FR"/>
        </w:rPr>
        <w:tab/>
        <w:t>Attributes</w:t>
      </w:r>
    </w:p>
    <w:p w14:paraId="721D72E6" w14:textId="06BAFFBE" w:rsidR="009E46DE" w:rsidRPr="009E46DE" w:rsidRDefault="009E46DE" w:rsidP="009E46DE">
      <w:pPr>
        <w:rPr>
          <w:bCs/>
        </w:rPr>
      </w:pPr>
      <w:r>
        <w:t xml:space="preserve">The </w:t>
      </w:r>
      <w:r w:rsidRPr="00CC0AFA">
        <w:rPr>
          <w:rFonts w:ascii="Courier New" w:hAnsi="Courier New" w:cs="Courier New"/>
        </w:rPr>
        <w:t>MLTesting</w:t>
      </w:r>
      <w:r w:rsidRPr="00D821B2">
        <w:rPr>
          <w:rFonts w:ascii="Courier New" w:hAnsi="Courier New" w:cs="Courier New"/>
        </w:rPr>
        <w:t>Function</w:t>
      </w:r>
      <w:r>
        <w:t xml:space="preserve"> IOC includes attributes inherited from Top IOC (defined in TS 28.622 [12]) and the following attributes:</w:t>
      </w:r>
    </w:p>
    <w:p w14:paraId="1AE8DCA3" w14:textId="615731D8" w:rsidR="000C0909" w:rsidRPr="003559F4" w:rsidRDefault="000C0909" w:rsidP="000C0909">
      <w:pPr>
        <w:keepNext/>
        <w:keepLines/>
        <w:spacing w:before="60"/>
        <w:jc w:val="center"/>
        <w:rPr>
          <w:rFonts w:ascii="Arial" w:eastAsia="Courier New" w:hAnsi="Arial"/>
          <w:b/>
          <w:lang w:val="fr-FR"/>
        </w:rPr>
      </w:pPr>
      <w:r w:rsidRPr="003559F4">
        <w:rPr>
          <w:rFonts w:ascii="Arial" w:eastAsia="Courier New" w:hAnsi="Arial"/>
          <w:b/>
          <w:lang w:val="fr-FR"/>
        </w:rPr>
        <w:t xml:space="preserve">Table </w:t>
      </w:r>
      <w:r w:rsidRPr="003559F4">
        <w:rPr>
          <w:rFonts w:ascii="Arial" w:hAnsi="Arial"/>
          <w:b/>
          <w:lang w:val="fr-FR"/>
        </w:rPr>
        <w:t>7.3a.1b.2.1</w:t>
      </w:r>
      <w:r w:rsidRPr="003559F4">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isNotifyable</w:t>
            </w:r>
          </w:p>
        </w:tc>
      </w:tr>
      <w:tr w:rsidR="000C0909" w:rsidRPr="00D821B2" w14:paraId="4FAE4E52" w14:textId="77777777" w:rsidTr="00AB1DF0">
        <w:trPr>
          <w:cantSplit/>
          <w:jc w:val="center"/>
        </w:trPr>
        <w:tc>
          <w:tcPr>
            <w:tcW w:w="2605" w:type="dxa"/>
          </w:tcPr>
          <w:p w14:paraId="2E22AF92" w14:textId="766F447A" w:rsidR="000C0909" w:rsidRPr="00D821B2" w:rsidRDefault="000C0909" w:rsidP="00AB1DF0">
            <w:pPr>
              <w:keepNext/>
              <w:keepLines/>
              <w:tabs>
                <w:tab w:val="left" w:pos="774"/>
              </w:tabs>
              <w:spacing w:after="0" w:line="264" w:lineRule="auto"/>
              <w:ind w:right="142"/>
              <w:rPr>
                <w:rFonts w:ascii="Courier New" w:hAnsi="Courier New" w:cs="Courier New"/>
                <w:sz w:val="18"/>
              </w:rPr>
            </w:pPr>
          </w:p>
        </w:tc>
        <w:tc>
          <w:tcPr>
            <w:tcW w:w="1860" w:type="dxa"/>
          </w:tcPr>
          <w:p w14:paraId="03B62EA3" w14:textId="25A2FAE0" w:rsidR="000C0909" w:rsidRPr="00D821B2" w:rsidRDefault="000C0909" w:rsidP="00AB1DF0">
            <w:pPr>
              <w:keepNext/>
              <w:keepLines/>
              <w:spacing w:after="0" w:line="264" w:lineRule="auto"/>
              <w:ind w:right="142"/>
              <w:jc w:val="center"/>
              <w:rPr>
                <w:rFonts w:ascii="Arial" w:hAnsi="Arial"/>
                <w:sz w:val="18"/>
              </w:rPr>
            </w:pPr>
          </w:p>
        </w:tc>
        <w:tc>
          <w:tcPr>
            <w:tcW w:w="1309" w:type="dxa"/>
          </w:tcPr>
          <w:p w14:paraId="7F27D856" w14:textId="787F3545" w:rsidR="000C0909" w:rsidRPr="00D821B2" w:rsidRDefault="000C0909" w:rsidP="00AB1DF0">
            <w:pPr>
              <w:keepNext/>
              <w:keepLines/>
              <w:spacing w:after="0" w:line="264" w:lineRule="auto"/>
              <w:ind w:right="142"/>
              <w:jc w:val="center"/>
              <w:rPr>
                <w:rFonts w:ascii="Arial" w:hAnsi="Arial"/>
                <w:sz w:val="18"/>
              </w:rPr>
            </w:pPr>
          </w:p>
        </w:tc>
        <w:tc>
          <w:tcPr>
            <w:tcW w:w="1219" w:type="dxa"/>
          </w:tcPr>
          <w:p w14:paraId="36A35321" w14:textId="432B865C" w:rsidR="000C0909" w:rsidRPr="00D821B2" w:rsidRDefault="000C0909" w:rsidP="00AB1DF0">
            <w:pPr>
              <w:keepNext/>
              <w:keepLines/>
              <w:spacing w:after="0" w:line="264" w:lineRule="auto"/>
              <w:ind w:right="142"/>
              <w:jc w:val="center"/>
              <w:rPr>
                <w:rFonts w:ascii="Arial" w:hAnsi="Arial"/>
                <w:sz w:val="18"/>
              </w:rPr>
            </w:pPr>
          </w:p>
        </w:tc>
        <w:tc>
          <w:tcPr>
            <w:tcW w:w="1259" w:type="dxa"/>
          </w:tcPr>
          <w:p w14:paraId="32B8E471" w14:textId="77CE5FA5" w:rsidR="000C0909" w:rsidRPr="00D821B2" w:rsidRDefault="000C0909" w:rsidP="00AB1DF0">
            <w:pPr>
              <w:keepNext/>
              <w:keepLines/>
              <w:spacing w:after="0" w:line="264" w:lineRule="auto"/>
              <w:ind w:right="142"/>
              <w:jc w:val="center"/>
              <w:rPr>
                <w:rFonts w:ascii="Arial" w:hAnsi="Arial"/>
                <w:sz w:val="18"/>
              </w:rPr>
            </w:pPr>
          </w:p>
        </w:tc>
        <w:tc>
          <w:tcPr>
            <w:tcW w:w="1379" w:type="dxa"/>
          </w:tcPr>
          <w:p w14:paraId="7A209984" w14:textId="4338302E" w:rsidR="000C0909" w:rsidRPr="00D821B2" w:rsidRDefault="000C0909" w:rsidP="00AB1DF0">
            <w:pPr>
              <w:keepNext/>
              <w:keepLines/>
              <w:spacing w:after="0" w:line="264" w:lineRule="auto"/>
              <w:ind w:right="142"/>
              <w:jc w:val="center"/>
              <w:rPr>
                <w:rFonts w:ascii="Arial" w:hAnsi="Arial"/>
                <w:sz w:val="18"/>
                <w:lang w:eastAsia="zh-CN"/>
              </w:rPr>
            </w:pPr>
          </w:p>
        </w:tc>
      </w:tr>
      <w:tr w:rsidR="009E46DE" w:rsidRPr="00D821B2" w14:paraId="20910464" w14:textId="77777777" w:rsidTr="00AB1DF0">
        <w:trPr>
          <w:cantSplit/>
          <w:jc w:val="center"/>
        </w:trPr>
        <w:tc>
          <w:tcPr>
            <w:tcW w:w="2605" w:type="dxa"/>
          </w:tcPr>
          <w:p w14:paraId="354DA30C" w14:textId="54755913" w:rsidR="009E46DE" w:rsidRPr="00D821B2" w:rsidDel="009E46DE" w:rsidRDefault="009E46DE" w:rsidP="009E46DE">
            <w:pPr>
              <w:keepNext/>
              <w:keepLines/>
              <w:tabs>
                <w:tab w:val="left" w:pos="774"/>
              </w:tabs>
              <w:spacing w:after="0" w:line="264" w:lineRule="auto"/>
              <w:ind w:right="142"/>
              <w:rPr>
                <w:rFonts w:ascii="Courier New" w:hAnsi="Courier New" w:cs="Courier New"/>
                <w:sz w:val="18"/>
              </w:rPr>
            </w:pPr>
            <w:r w:rsidRPr="00D821B2">
              <w:rPr>
                <w:rFonts w:ascii="Arial" w:hAnsi="Arial"/>
                <w:b/>
                <w:bCs/>
                <w:color w:val="000000"/>
                <w:sz w:val="18"/>
              </w:rPr>
              <w:t>Attribute related to role</w:t>
            </w:r>
          </w:p>
        </w:tc>
        <w:tc>
          <w:tcPr>
            <w:tcW w:w="1860" w:type="dxa"/>
          </w:tcPr>
          <w:p w14:paraId="7E74DB9F"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309" w:type="dxa"/>
          </w:tcPr>
          <w:p w14:paraId="641A61EA"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219" w:type="dxa"/>
          </w:tcPr>
          <w:p w14:paraId="632B3149"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259" w:type="dxa"/>
          </w:tcPr>
          <w:p w14:paraId="0B0EB136"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379" w:type="dxa"/>
          </w:tcPr>
          <w:p w14:paraId="4DB1297A" w14:textId="77777777" w:rsidR="009E46DE" w:rsidRPr="00D821B2" w:rsidDel="009E46DE" w:rsidRDefault="009E46DE" w:rsidP="009E46DE">
            <w:pPr>
              <w:keepNext/>
              <w:keepLines/>
              <w:spacing w:after="0" w:line="264" w:lineRule="auto"/>
              <w:ind w:right="142"/>
              <w:jc w:val="center"/>
              <w:rPr>
                <w:rFonts w:ascii="Arial" w:hAnsi="Arial"/>
                <w:sz w:val="18"/>
                <w:lang w:eastAsia="zh-CN"/>
              </w:rPr>
            </w:pPr>
          </w:p>
        </w:tc>
      </w:tr>
      <w:tr w:rsidR="009E46DE" w:rsidRPr="00D821B2" w14:paraId="15632E35" w14:textId="77777777" w:rsidTr="00AB1DF0">
        <w:trPr>
          <w:cantSplit/>
          <w:jc w:val="center"/>
        </w:trPr>
        <w:tc>
          <w:tcPr>
            <w:tcW w:w="2605" w:type="dxa"/>
          </w:tcPr>
          <w:p w14:paraId="1270A769" w14:textId="34E70412" w:rsidR="009E46DE" w:rsidRPr="00D821B2" w:rsidDel="009E46DE" w:rsidRDefault="009E46DE" w:rsidP="009E46DE">
            <w:pPr>
              <w:keepNext/>
              <w:keepLines/>
              <w:tabs>
                <w:tab w:val="left" w:pos="774"/>
              </w:tabs>
              <w:spacing w:after="0" w:line="264" w:lineRule="auto"/>
              <w:ind w:right="142"/>
              <w:rPr>
                <w:rFonts w:ascii="Courier New" w:hAnsi="Courier New" w:cs="Courier New"/>
                <w:sz w:val="18"/>
              </w:rPr>
            </w:pPr>
            <w:r w:rsidRPr="00D821B2">
              <w:rPr>
                <w:rFonts w:ascii="Courier New" w:hAnsi="Courier New" w:cs="Courier New"/>
                <w:sz w:val="18"/>
              </w:rPr>
              <w:t>mLModelRef</w:t>
            </w:r>
          </w:p>
        </w:tc>
        <w:tc>
          <w:tcPr>
            <w:tcW w:w="1860" w:type="dxa"/>
          </w:tcPr>
          <w:p w14:paraId="06D33347" w14:textId="1D93FC09"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6F62CCE2" w14:textId="5138A269"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C5AECBE" w14:textId="04BB7861"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07390B92" w14:textId="2705D9BC"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lang w:eastAsia="zh-CN"/>
              </w:rPr>
              <w:t>F</w:t>
            </w:r>
          </w:p>
        </w:tc>
        <w:tc>
          <w:tcPr>
            <w:tcW w:w="1379" w:type="dxa"/>
          </w:tcPr>
          <w:p w14:paraId="327D8BA6" w14:textId="267ED97D" w:rsidR="009E46DE" w:rsidRPr="00D821B2" w:rsidDel="009E46DE" w:rsidRDefault="009E46DE" w:rsidP="009E46DE">
            <w:pPr>
              <w:keepNext/>
              <w:keepLines/>
              <w:spacing w:after="0" w:line="264" w:lineRule="auto"/>
              <w:ind w:right="142"/>
              <w:jc w:val="center"/>
              <w:rPr>
                <w:rFonts w:ascii="Arial" w:hAnsi="Arial"/>
                <w:sz w:val="18"/>
                <w:lang w:eastAsia="zh-CN"/>
              </w:rPr>
            </w:pPr>
            <w:r>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r w:rsidRPr="00D821B2">
        <w:rPr>
          <w:rFonts w:ascii="Courier New" w:hAnsi="Courier New" w:cs="Courier New"/>
          <w:sz w:val="22"/>
        </w:rPr>
        <w:t>MLTestingRequest</w:t>
      </w:r>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r w:rsidRPr="00D821B2">
        <w:rPr>
          <w:rFonts w:ascii="Courier New" w:hAnsi="Courier New" w:cs="Courier New"/>
        </w:rPr>
        <w:t>MLTestingRequest</w:t>
      </w:r>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by the ML testing MnS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r w:rsidRPr="00D821B2">
        <w:rPr>
          <w:rFonts w:ascii="Courier New" w:hAnsi="Courier New" w:cs="Courier New"/>
        </w:rPr>
        <w:t>MLTrainingRequest</w:t>
      </w:r>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r w:rsidRPr="00D821B2">
        <w:rPr>
          <w:rFonts w:ascii="Courier New" w:hAnsi="Courier New" w:cs="Courier New"/>
        </w:rPr>
        <w:t xml:space="preserve">MLTestingRequest </w:t>
      </w:r>
      <w:r w:rsidRPr="00D821B2">
        <w:t xml:space="preserve">MOI is contained under one </w:t>
      </w:r>
      <w:r w:rsidRPr="00D821B2">
        <w:rPr>
          <w:rFonts w:ascii="Courier New" w:hAnsi="Courier New" w:cs="Courier New"/>
        </w:rPr>
        <w:t>MLTestingFunction</w:t>
      </w:r>
      <w:r w:rsidRPr="00D821B2">
        <w:t xml:space="preserve"> MOI or </w:t>
      </w:r>
      <w:r w:rsidRPr="00D821B2">
        <w:rPr>
          <w:rFonts w:ascii="Courier New" w:hAnsi="Courier New" w:cs="Courier New"/>
        </w:rPr>
        <w:t>MLTrainingFunction</w:t>
      </w:r>
      <w:r w:rsidRPr="00D821B2">
        <w:t xml:space="preserve"> MOI which represents the logical function that conducts the ML model testing. </w:t>
      </w:r>
      <w:r w:rsidRPr="00D821B2">
        <w:rPr>
          <w:rFonts w:cs="Arial"/>
        </w:rPr>
        <w:t xml:space="preserve">Each </w:t>
      </w:r>
      <w:r w:rsidRPr="00D821B2">
        <w:rPr>
          <w:rFonts w:ascii="Courier New" w:hAnsi="Courier New" w:cs="Courier New"/>
        </w:rPr>
        <w:t xml:space="preserve">MLTestingRequest </w:t>
      </w:r>
      <w:r w:rsidRPr="00D821B2">
        <w:rPr>
          <w:rFonts w:cs="Arial"/>
        </w:rPr>
        <w:t xml:space="preserve">is associated to at least one </w:t>
      </w:r>
      <w:r w:rsidRPr="00D821B2">
        <w:rPr>
          <w:rFonts w:ascii="Courier New" w:hAnsi="Courier New" w:cs="Courier New"/>
        </w:rPr>
        <w:t>MLModel</w:t>
      </w:r>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r w:rsidRPr="00D821B2">
        <w:rPr>
          <w:bCs/>
        </w:rPr>
        <w:t>MnS producer decides when to start the ML model testing. Once the MnS producer decides to start the testing based on the request, the ML testing MnS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r w:rsidRPr="00D821B2">
        <w:rPr>
          <w:rFonts w:ascii="Courier New" w:hAnsi="Courier New" w:cs="Courier New"/>
        </w:rPr>
        <w:t>MLModel</w:t>
      </w:r>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r w:rsidRPr="00D821B2">
        <w:rPr>
          <w:rFonts w:ascii="Courier New" w:hAnsi="Courier New" w:cs="Courier New"/>
        </w:rPr>
        <w:t>MLModel</w:t>
      </w:r>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r w:rsidRPr="00D821B2">
        <w:rPr>
          <w:rFonts w:ascii="Courier New" w:hAnsi="Courier New" w:cs="Courier New"/>
        </w:rPr>
        <w:t xml:space="preserve">MLTestingRequest </w:t>
      </w:r>
      <w:r w:rsidRPr="00D821B2">
        <w:rPr>
          <w:rFonts w:cs="Arial"/>
        </w:rPr>
        <w:t xml:space="preserve">may have a </w:t>
      </w:r>
      <w:r w:rsidRPr="00D821B2">
        <w:rPr>
          <w:rFonts w:ascii="Courier New" w:hAnsi="Courier New" w:cs="Courier New"/>
          <w:lang w:eastAsia="zh-CN"/>
        </w:rPr>
        <w:t>requestStatus</w:t>
      </w:r>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r w:rsidRPr="00D821B2">
        <w:rPr>
          <w:rFonts w:ascii="Courier New" w:hAnsi="Courier New" w:cs="Courier New"/>
        </w:rPr>
        <w:t>MLTestingRequest</w:t>
      </w:r>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before deleting </w:t>
      </w:r>
      <w:r w:rsidRPr="00D821B2">
        <w:rPr>
          <w:rFonts w:ascii="Courier New" w:hAnsi="Courier New" w:cs="Courier New"/>
        </w:rPr>
        <w:t>MLTestingRequest</w:t>
      </w:r>
      <w:r w:rsidRPr="00D821B2">
        <w:rPr>
          <w:noProof/>
        </w:rPr>
        <w:t xml:space="preserve"> instance</w:t>
      </w:r>
      <w:r w:rsidRPr="00D821B2">
        <w:rPr>
          <w:lang w:eastAsia="zh-CN"/>
        </w:rPr>
        <w:t>.</w:t>
      </w:r>
    </w:p>
    <w:p w14:paraId="5239F6BD" w14:textId="1737ED9A"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t>7.3a.1b.2.2.2</w:t>
      </w:r>
      <w:r w:rsidRPr="003559F4">
        <w:rPr>
          <w:rFonts w:ascii="Arial" w:hAnsi="Arial"/>
          <w:lang w:val="fr-FR"/>
        </w:rPr>
        <w:tab/>
        <w:t>Attributes</w:t>
      </w:r>
    </w:p>
    <w:p w14:paraId="7069F513" w14:textId="6786BEE7" w:rsidR="009E46DE" w:rsidRPr="009E46DE" w:rsidRDefault="009E46DE" w:rsidP="009E46DE">
      <w:r>
        <w:t xml:space="preserve">The </w:t>
      </w:r>
      <w:r w:rsidRPr="00C469B1">
        <w:t>MLTestingRequest</w:t>
      </w:r>
      <w:r>
        <w:t xml:space="preserve"> IOC includes attributes inherited from Top IOC (defined in TS 28.622 [12]) and the following attributes:</w:t>
      </w:r>
    </w:p>
    <w:p w14:paraId="14BB925F" w14:textId="5C25692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5D9D3CA3" w:rsidR="000C0909" w:rsidRPr="00D821B2" w:rsidRDefault="000C0909" w:rsidP="000C0909">
      <w:pPr>
        <w:keepNext/>
        <w:keepLines/>
        <w:spacing w:before="60"/>
        <w:jc w:val="center"/>
        <w:rPr>
          <w:rFonts w:ascii="Arial" w:hAnsi="Arial"/>
          <w:b/>
        </w:rPr>
      </w:pPr>
      <w:r w:rsidRPr="00D821B2">
        <w:rPr>
          <w:rFonts w:ascii="Arial" w:hAnsi="Arial"/>
          <w:b/>
        </w:rPr>
        <w:t xml:space="preserve">Table </w:t>
      </w:r>
      <w:r w:rsidR="009E46DE" w:rsidRPr="008B6A3D">
        <w:rPr>
          <w:rFonts w:ascii="Arial" w:hAnsi="Arial"/>
          <w:b/>
          <w:bCs/>
        </w:rPr>
        <w:t>7.3a.1b.2.2.3</w:t>
      </w:r>
      <w:r w:rsidR="009E46DE">
        <w:rPr>
          <w:rFonts w:ascii="Arial" w:hAnsi="Arial"/>
          <w:b/>
        </w:rPr>
        <w:t>-1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51D0AAB4"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r w:rsidRPr="00D821B2">
              <w:rPr>
                <w:rFonts w:ascii="Arial" w:hAnsi="Arial" w:cs="Arial"/>
                <w:sz w:val="18"/>
              </w:rPr>
              <w:t xml:space="preserve"> Support Qualifier</w:t>
            </w:r>
          </w:p>
        </w:tc>
        <w:tc>
          <w:tcPr>
            <w:tcW w:w="6098" w:type="dxa"/>
            <w:tcMar>
              <w:top w:w="0" w:type="dxa"/>
              <w:left w:w="28" w:type="dxa"/>
              <w:bottom w:w="0" w:type="dxa"/>
              <w:right w:w="108" w:type="dxa"/>
            </w:tcMar>
          </w:tcPr>
          <w:p w14:paraId="3F1060C3" w14:textId="5CDF328C"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Testing of a single ML </w:t>
            </w:r>
            <w:r>
              <w:rPr>
                <w:rFonts w:ascii="Arial" w:hAnsi="Arial" w:cs="Arial"/>
                <w:sz w:val="18"/>
                <w:lang w:eastAsia="zh-CN"/>
              </w:rPr>
              <w:t>model</w:t>
            </w:r>
            <w:r w:rsidR="009E46DE">
              <w:rPr>
                <w:rFonts w:ascii="Arial" w:hAnsi="Arial" w:cs="Arial"/>
                <w:sz w:val="18"/>
                <w:lang w:eastAsia="zh-CN"/>
              </w:rPr>
              <w:t xml:space="preserve"> is supported</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2F5934E0"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 xml:space="preserve">CoordinationGroupRef </w:t>
            </w:r>
            <w:r w:rsidRPr="00D821B2">
              <w:rPr>
                <w:rFonts w:ascii="Arial" w:hAnsi="Arial" w:cs="Arial"/>
                <w:sz w:val="18"/>
              </w:rPr>
              <w:t>Support Qualifier</w:t>
            </w:r>
          </w:p>
        </w:tc>
        <w:tc>
          <w:tcPr>
            <w:tcW w:w="6098" w:type="dxa"/>
            <w:tcMar>
              <w:top w:w="0" w:type="dxa"/>
              <w:left w:w="28" w:type="dxa"/>
              <w:bottom w:w="0" w:type="dxa"/>
              <w:right w:w="108" w:type="dxa"/>
            </w:tcMar>
          </w:tcPr>
          <w:p w14:paraId="433AE71F" w14:textId="0AD936C3"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w:t>
            </w:r>
            <w:r w:rsidR="009E46DE">
              <w:rPr>
                <w:rFonts w:ascii="Arial" w:hAnsi="Arial" w:cs="Arial"/>
                <w:sz w:val="18"/>
                <w:lang w:eastAsia="zh-CN"/>
              </w:rPr>
              <w:t>Joint testing is supported</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r w:rsidRPr="00D821B2">
        <w:rPr>
          <w:rFonts w:ascii="Courier New" w:hAnsi="Courier New" w:cs="Courier New"/>
          <w:sz w:val="22"/>
        </w:rPr>
        <w:t>MLTestingReport</w:t>
      </w:r>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r w:rsidRPr="00D821B2">
        <w:rPr>
          <w:rFonts w:ascii="Courier New" w:hAnsi="Courier New" w:cs="Courier New"/>
        </w:rPr>
        <w:t xml:space="preserve">MLTestingReport </w:t>
      </w:r>
      <w:r w:rsidRPr="00D821B2">
        <w:t xml:space="preserve">represents the ML testing report that is provided by the ML testing MnS producer. </w:t>
      </w:r>
    </w:p>
    <w:p w14:paraId="0F2F49E0" w14:textId="06B899C7" w:rsidR="000C0909" w:rsidRPr="00D821B2" w:rsidRDefault="000C0909" w:rsidP="000C0909">
      <w:r w:rsidRPr="00D821B2">
        <w:t xml:space="preserve">The </w:t>
      </w:r>
      <w:r w:rsidRPr="00D821B2">
        <w:rPr>
          <w:rFonts w:ascii="Courier New" w:hAnsi="Courier New" w:cs="Courier New"/>
        </w:rPr>
        <w:t xml:space="preserve">MLTestingReport </w:t>
      </w:r>
      <w:r w:rsidRPr="00D821B2">
        <w:t xml:space="preserve">MOI is contained under one </w:t>
      </w:r>
      <w:r w:rsidRPr="00D821B2">
        <w:rPr>
          <w:rFonts w:ascii="Courier New" w:hAnsi="Courier New" w:cs="Courier New"/>
        </w:rPr>
        <w:t xml:space="preserve">MLTestingFunction </w:t>
      </w:r>
      <w:r w:rsidRPr="00D821B2">
        <w:t xml:space="preserve">MOI or </w:t>
      </w:r>
      <w:r w:rsidRPr="00D821B2">
        <w:rPr>
          <w:rFonts w:ascii="Courier New" w:hAnsi="Courier New" w:cs="Courier New"/>
        </w:rPr>
        <w:t>MLTrainingFunction</w:t>
      </w:r>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r w:rsidRPr="00D821B2">
        <w:rPr>
          <w:rFonts w:ascii="Courier New" w:hAnsi="Courier New" w:cs="Courier New"/>
        </w:rPr>
        <w:t>MLTestingReport</w:t>
      </w:r>
      <w:r w:rsidRPr="00D821B2">
        <w:t xml:space="preserve"> instance is created by the ML testing MnS producer </w:t>
      </w:r>
      <w:r>
        <w:t>and notification is sent to ML testing Consumer who has subscribed to it</w:t>
      </w:r>
      <w:r w:rsidRPr="00D821B2">
        <w:t>.</w:t>
      </w:r>
    </w:p>
    <w:p w14:paraId="5273F403" w14:textId="22B1D860"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t>7.3a.1b.2.3.2</w:t>
      </w:r>
      <w:r w:rsidRPr="003559F4">
        <w:rPr>
          <w:rFonts w:ascii="Arial" w:hAnsi="Arial"/>
          <w:lang w:val="fr-FR"/>
        </w:rPr>
        <w:tab/>
        <w:t>Attributes</w:t>
      </w:r>
    </w:p>
    <w:p w14:paraId="7CABBE4B" w14:textId="5F2F0E49" w:rsidR="009E46DE" w:rsidRPr="009E46DE" w:rsidRDefault="009E46DE" w:rsidP="009E46DE">
      <w:r>
        <w:t xml:space="preserve">The </w:t>
      </w:r>
      <w:r w:rsidRPr="00C469B1">
        <w:t>MLTestingReport</w:t>
      </w:r>
      <w:r>
        <w:t xml:space="preserve"> </w:t>
      </w:r>
      <w:r w:rsidRPr="00446D2D">
        <w:t xml:space="preserve">represents the report for the ML model testing that was requested by the MnS consumer (via MLTestingRequest MOI). The </w:t>
      </w:r>
      <w:r>
        <w:t>IOC includes attributes inherited from Top IOC (defined in TS 28.622 [12]) and the following attributes:</w:t>
      </w:r>
    </w:p>
    <w:p w14:paraId="45650024" w14:textId="3C1785E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11DE7D1D" w14:textId="4A168046" w:rsidR="000C0909" w:rsidRPr="00D821B2" w:rsidRDefault="000C0909" w:rsidP="000C0909">
      <w:pPr>
        <w:keepNext/>
        <w:keepLines/>
        <w:spacing w:before="60"/>
        <w:jc w:val="center"/>
        <w:rPr>
          <w:rFonts w:ascii="Arial" w:hAnsi="Arial"/>
          <w:b/>
        </w:rPr>
      </w:pPr>
      <w:r w:rsidRPr="00D821B2">
        <w:rPr>
          <w:rFonts w:ascii="Arial" w:hAnsi="Arial"/>
          <w:b/>
        </w:rPr>
        <w:t>Table 7.3a.1b.2.3.3-1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9E46DE" w:rsidRPr="00D821B2" w14:paraId="62789F4D" w14:textId="77777777" w:rsidTr="00AB1DF0">
        <w:trPr>
          <w:jc w:val="center"/>
        </w:trPr>
        <w:tc>
          <w:tcPr>
            <w:tcW w:w="3575" w:type="dxa"/>
            <w:tcMar>
              <w:top w:w="0" w:type="dxa"/>
              <w:left w:w="28" w:type="dxa"/>
              <w:bottom w:w="0" w:type="dxa"/>
              <w:right w:w="108" w:type="dxa"/>
            </w:tcMar>
          </w:tcPr>
          <w:p w14:paraId="758D4C79" w14:textId="77777777" w:rsidR="009E46DE" w:rsidRPr="00D821B2" w:rsidRDefault="009E46DE" w:rsidP="009E46DE">
            <w:pPr>
              <w:keepNext/>
              <w:keepLines/>
              <w:spacing w:after="0"/>
              <w:rPr>
                <w:rFonts w:ascii="Courier New" w:hAnsi="Courier New" w:cs="Courier New"/>
                <w:sz w:val="18"/>
              </w:rPr>
            </w:pPr>
            <w:r w:rsidRPr="00D821B2">
              <w:rPr>
                <w:rFonts w:ascii="Courier New" w:hAnsi="Courier New" w:cs="Courier New"/>
                <w:sz w:val="18"/>
              </w:rPr>
              <w:t xml:space="preserve">testingRequestRef </w:t>
            </w:r>
            <w:r w:rsidRPr="00D821B2">
              <w:rPr>
                <w:rFonts w:ascii="Arial" w:hAnsi="Arial" w:cs="Arial"/>
                <w:sz w:val="18"/>
              </w:rPr>
              <w:t>Support Qualifier</w:t>
            </w:r>
          </w:p>
        </w:tc>
        <w:tc>
          <w:tcPr>
            <w:tcW w:w="6061" w:type="dxa"/>
            <w:tcMar>
              <w:top w:w="0" w:type="dxa"/>
              <w:left w:w="28" w:type="dxa"/>
              <w:bottom w:w="0" w:type="dxa"/>
              <w:right w:w="108" w:type="dxa"/>
            </w:tcMar>
          </w:tcPr>
          <w:p w14:paraId="48BBAA14" w14:textId="32C120A9" w:rsidR="009E46DE" w:rsidRPr="00D821B2" w:rsidRDefault="009E46DE" w:rsidP="009E46DE">
            <w:pPr>
              <w:keepNext/>
              <w:keepLines/>
              <w:spacing w:after="0"/>
              <w:rPr>
                <w:rFonts w:ascii="Arial" w:hAnsi="Arial" w:cs="Arial"/>
                <w:sz w:val="18"/>
                <w:lang w:eastAsia="zh-CN"/>
              </w:rPr>
            </w:pPr>
            <w:r w:rsidRPr="00D821B2">
              <w:rPr>
                <w:rFonts w:ascii="Arial" w:hAnsi="Arial" w:cs="Arial"/>
                <w:sz w:val="18"/>
                <w:lang w:eastAsia="zh-CN"/>
              </w:rPr>
              <w:t xml:space="preserve">Condition: </w:t>
            </w:r>
            <w:r>
              <w:rPr>
                <w:rFonts w:ascii="Arial" w:hAnsi="Arial" w:cs="Arial"/>
                <w:sz w:val="18"/>
                <w:lang w:eastAsia="zh-CN"/>
              </w:rPr>
              <w:t>R</w:t>
            </w:r>
            <w:r w:rsidRPr="00D821B2">
              <w:rPr>
                <w:rFonts w:ascii="Arial" w:hAnsi="Arial" w:cs="Arial"/>
                <w:sz w:val="18"/>
                <w:lang w:eastAsia="zh-CN"/>
              </w:rPr>
              <w:t xml:space="preserve">eport </w:t>
            </w:r>
            <w:r>
              <w:rPr>
                <w:rFonts w:ascii="Arial" w:hAnsi="Arial" w:cs="Arial"/>
                <w:sz w:val="18"/>
                <w:lang w:eastAsia="zh-CN"/>
              </w:rPr>
              <w:t xml:space="preserve">on a </w:t>
            </w:r>
            <w:r w:rsidRPr="00D821B2">
              <w:rPr>
                <w:rFonts w:ascii="Arial" w:hAnsi="Arial" w:cs="Arial"/>
                <w:sz w:val="18"/>
              </w:rPr>
              <w:t>testing</w:t>
            </w:r>
            <w:r>
              <w:rPr>
                <w:rFonts w:ascii="Arial" w:hAnsi="Arial" w:cs="Arial"/>
                <w:sz w:val="18"/>
              </w:rPr>
              <w:t xml:space="preserve"> </w:t>
            </w:r>
            <w:r w:rsidRPr="00D821B2">
              <w:rPr>
                <w:rFonts w:ascii="Arial" w:hAnsi="Arial" w:cs="Arial"/>
                <w:sz w:val="18"/>
              </w:rPr>
              <w:t xml:space="preserve">requested by the MnS consumer </w:t>
            </w:r>
            <w:r>
              <w:rPr>
                <w:rFonts w:ascii="Arial" w:hAnsi="Arial" w:cs="Arial"/>
                <w:sz w:val="18"/>
              </w:rPr>
              <w:t>is supported.</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307" w:name="_Toc210117891"/>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307"/>
    </w:p>
    <w:p w14:paraId="3B984DDA" w14:textId="77777777" w:rsidR="00FF6617" w:rsidRPr="00F17505" w:rsidRDefault="00FF6617" w:rsidP="00FF6617">
      <w:pPr>
        <w:pStyle w:val="Heading4"/>
      </w:pPr>
      <w:bookmarkStart w:id="308" w:name="_Toc210117892"/>
      <w:r>
        <w:t>7.3a.</w:t>
      </w:r>
      <w:r w:rsidRPr="00F17505">
        <w:t>2</w:t>
      </w:r>
      <w:r>
        <w:t>.1</w:t>
      </w:r>
      <w:r w:rsidRPr="00F17505">
        <w:tab/>
        <w:t>Class diagram</w:t>
      </w:r>
      <w:bookmarkEnd w:id="308"/>
    </w:p>
    <w:p w14:paraId="5CEF775D" w14:textId="77777777" w:rsidR="00FF6617" w:rsidRDefault="00FF6617" w:rsidP="00FF6617">
      <w:pPr>
        <w:pStyle w:val="Heading5"/>
      </w:pPr>
      <w:bookmarkStart w:id="309" w:name="_Toc210117893"/>
      <w:r>
        <w:t>7.3a.</w:t>
      </w:r>
      <w:r w:rsidRPr="00F17505">
        <w:t>2.</w:t>
      </w:r>
      <w:r>
        <w:t>1.1</w:t>
      </w:r>
      <w:r w:rsidRPr="00F17505">
        <w:tab/>
        <w:t>Relationships</w:t>
      </w:r>
      <w:bookmarkEnd w:id="309"/>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310" w:name="_Toc210117894"/>
      <w:r>
        <w:t>7.3a.</w:t>
      </w:r>
      <w:r w:rsidRPr="00F17505">
        <w:t>2.</w:t>
      </w:r>
      <w:r>
        <w:t>1.</w:t>
      </w:r>
      <w:r w:rsidRPr="00F17505">
        <w:t>2</w:t>
      </w:r>
      <w:r w:rsidRPr="00F17505">
        <w:tab/>
        <w:t>Inheritance</w:t>
      </w:r>
      <w:bookmarkEnd w:id="310"/>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311" w:name="_Toc210117895"/>
      <w:r>
        <w:t>7.3a.2.2</w:t>
      </w:r>
      <w:r w:rsidRPr="00F17505">
        <w:tab/>
        <w:t>Class definitions</w:t>
      </w:r>
      <w:bookmarkEnd w:id="311"/>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312" w:name="_Toc210117896"/>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312"/>
    </w:p>
    <w:p w14:paraId="69769372" w14:textId="77777777" w:rsidR="00FF6617" w:rsidRPr="00902FAA" w:rsidRDefault="00FF6617" w:rsidP="00FF6617">
      <w:pPr>
        <w:pStyle w:val="Heading6"/>
        <w:rPr>
          <w:rFonts w:eastAsia="Courier New"/>
          <w:lang w:eastAsia="zh-CN"/>
        </w:rPr>
      </w:pPr>
      <w:bookmarkStart w:id="313" w:name="_Toc89153649"/>
      <w:bookmarkStart w:id="314" w:name="_Toc89415408"/>
      <w:bookmarkStart w:id="315" w:name="_Toc89415939"/>
      <w:bookmarkStart w:id="316" w:name="_Toc89416355"/>
      <w:bookmarkStart w:id="317" w:name="OLE_LINK12"/>
      <w:bookmarkStart w:id="318" w:name="OLE_LINK13"/>
      <w:bookmarkStart w:id="319" w:name="_Toc210117897"/>
      <w:r>
        <w:t>7.3a.2.2.</w:t>
      </w:r>
      <w:r w:rsidRPr="00902FAA">
        <w:rPr>
          <w:rFonts w:eastAsia="Courier New"/>
          <w:lang w:eastAsia="zh-CN"/>
        </w:rPr>
        <w:t>1.1</w:t>
      </w:r>
      <w:r w:rsidRPr="00902FAA">
        <w:rPr>
          <w:rFonts w:eastAsia="Courier New"/>
          <w:lang w:eastAsia="zh-CN"/>
        </w:rPr>
        <w:tab/>
      </w:r>
      <w:r w:rsidRPr="00C20569">
        <w:t>Definition</w:t>
      </w:r>
      <w:bookmarkEnd w:id="313"/>
      <w:bookmarkEnd w:id="314"/>
      <w:bookmarkEnd w:id="315"/>
      <w:bookmarkEnd w:id="316"/>
      <w:bookmarkEnd w:id="319"/>
    </w:p>
    <w:bookmarkEnd w:id="317"/>
    <w:bookmarkEnd w:id="318"/>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AIMLInferenceEmulationFunction</w:t>
      </w:r>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43C2F870" w:rsidR="00FF6617" w:rsidRDefault="00FF6617" w:rsidP="00FF6617">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sidR="004B69EC">
        <w:rPr>
          <w:rFonts w:ascii="Courier New" w:hAnsi="Courier New" w:cs="Courier New"/>
          <w:lang w:eastAsia="zh-CN"/>
        </w:rPr>
        <w:t>MLModel</w:t>
      </w:r>
      <w:r>
        <w:rPr>
          <w:rFonts w:ascii="Courier New" w:hAnsi="Courier New" w:cs="Courier New"/>
          <w:lang w:eastAsia="zh-CN"/>
        </w:rPr>
        <w:t>(s).</w:t>
      </w:r>
      <w:r>
        <w:t xml:space="preserve"> </w:t>
      </w:r>
      <w:r>
        <w:rPr>
          <w:rFonts w:ascii="Courier New" w:hAnsi="Courier New" w:cs="Courier New"/>
          <w:szCs w:val="24"/>
        </w:rPr>
        <w:t>AIMLInferenceFunction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320" w:name="_Toc210117898"/>
      <w:r>
        <w:t>7.3a.2.2.</w:t>
      </w:r>
      <w:r w:rsidRPr="00902FAA">
        <w:rPr>
          <w:rFonts w:eastAsia="Courier New"/>
          <w:lang w:eastAsia="zh-CN"/>
        </w:rPr>
        <w:t>1.2</w:t>
      </w:r>
      <w:r>
        <w:rPr>
          <w:rFonts w:eastAsia="Courier New"/>
          <w:lang w:eastAsia="zh-CN"/>
        </w:rPr>
        <w:tab/>
      </w:r>
      <w:r w:rsidRPr="00C20569">
        <w:t>Attributes</w:t>
      </w:r>
      <w:bookmarkEnd w:id="320"/>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3559F4" w:rsidRDefault="00FF6617" w:rsidP="00FF6617">
      <w:pPr>
        <w:pStyle w:val="Heading6"/>
        <w:rPr>
          <w:rFonts w:eastAsia="Courier New"/>
          <w:lang w:val="fr-FR" w:eastAsia="zh-CN"/>
        </w:rPr>
      </w:pPr>
      <w:bookmarkStart w:id="321" w:name="_Toc210117899"/>
      <w:r w:rsidRPr="003559F4">
        <w:rPr>
          <w:lang w:val="fr-FR"/>
        </w:rPr>
        <w:t>7.3a.2.2.</w:t>
      </w:r>
      <w:r w:rsidRPr="003559F4">
        <w:rPr>
          <w:rFonts w:eastAsia="Courier New"/>
          <w:lang w:val="fr-FR" w:eastAsia="zh-CN"/>
        </w:rPr>
        <w:t>1.3</w:t>
      </w:r>
      <w:r w:rsidRPr="003559F4">
        <w:rPr>
          <w:rFonts w:eastAsia="Courier New"/>
          <w:lang w:val="fr-FR" w:eastAsia="zh-CN"/>
        </w:rPr>
        <w:tab/>
        <w:t>Attribute constraints</w:t>
      </w:r>
      <w:bookmarkEnd w:id="321"/>
    </w:p>
    <w:p w14:paraId="21A659A4" w14:textId="77777777" w:rsidR="00FF6617" w:rsidRPr="003559F4" w:rsidRDefault="00FF6617" w:rsidP="00FF6617">
      <w:pPr>
        <w:rPr>
          <w:lang w:val="fr-FR"/>
        </w:rPr>
      </w:pPr>
      <w:r w:rsidRPr="003559F4">
        <w:rPr>
          <w:lang w:val="fr-FR"/>
        </w:rPr>
        <w:t>None.</w:t>
      </w:r>
    </w:p>
    <w:p w14:paraId="05C9B3CF" w14:textId="77777777" w:rsidR="00FF6617" w:rsidRPr="003559F4" w:rsidRDefault="00FF6617" w:rsidP="00FF6617">
      <w:pPr>
        <w:pStyle w:val="Heading6"/>
        <w:rPr>
          <w:rFonts w:eastAsia="Courier New"/>
          <w:lang w:val="fr-FR" w:eastAsia="zh-CN"/>
        </w:rPr>
      </w:pPr>
      <w:bookmarkStart w:id="322" w:name="_Toc210117900"/>
      <w:r w:rsidRPr="003559F4">
        <w:rPr>
          <w:lang w:val="fr-FR"/>
        </w:rPr>
        <w:t>7.3a.2.2.</w:t>
      </w:r>
      <w:r w:rsidRPr="003559F4">
        <w:rPr>
          <w:rFonts w:eastAsia="Courier New"/>
          <w:lang w:val="fr-FR" w:eastAsia="zh-CN"/>
        </w:rPr>
        <w:t>1.4</w:t>
      </w:r>
      <w:r w:rsidRPr="003559F4">
        <w:rPr>
          <w:rFonts w:eastAsia="Courier New"/>
          <w:lang w:val="fr-FR" w:eastAsia="zh-CN"/>
        </w:rPr>
        <w:tab/>
      </w:r>
      <w:r w:rsidRPr="003559F4">
        <w:rPr>
          <w:lang w:val="fr-FR"/>
        </w:rPr>
        <w:t>Notifications</w:t>
      </w:r>
      <w:bookmarkEnd w:id="322"/>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323" w:name="_Toc210117901"/>
      <w:r w:rsidRPr="00F17505">
        <w:t>7</w:t>
      </w:r>
      <w:r>
        <w:t>.3a.3</w:t>
      </w:r>
      <w:r w:rsidRPr="00F17505">
        <w:tab/>
        <w:t xml:space="preserve">Information model definitions for ML </w:t>
      </w:r>
      <w:r w:rsidR="004B69EC">
        <w:t xml:space="preserve">model </w:t>
      </w:r>
      <w:r>
        <w:t>deployment</w:t>
      </w:r>
      <w:bookmarkEnd w:id="323"/>
    </w:p>
    <w:p w14:paraId="5792D6FE" w14:textId="77777777" w:rsidR="00FF6617" w:rsidRPr="00F17505" w:rsidRDefault="00FF6617" w:rsidP="00FF6617">
      <w:pPr>
        <w:pStyle w:val="Heading4"/>
      </w:pPr>
      <w:bookmarkStart w:id="324" w:name="_Toc210117902"/>
      <w:r>
        <w:t>7.3a.3.1</w:t>
      </w:r>
      <w:r w:rsidRPr="00F17505">
        <w:tab/>
        <w:t>Class diagram</w:t>
      </w:r>
      <w:bookmarkEnd w:id="324"/>
    </w:p>
    <w:p w14:paraId="374EBB5F" w14:textId="77777777" w:rsidR="00FF6617" w:rsidRDefault="00FF6617" w:rsidP="00FF6617">
      <w:pPr>
        <w:pStyle w:val="Heading5"/>
      </w:pPr>
      <w:bookmarkStart w:id="325" w:name="_Toc210117903"/>
      <w:r>
        <w:t>7.3a.3</w:t>
      </w:r>
      <w:r w:rsidRPr="00F17505">
        <w:t>.</w:t>
      </w:r>
      <w:r>
        <w:t>1.1</w:t>
      </w:r>
      <w:r w:rsidRPr="00F17505">
        <w:tab/>
        <w:t>Relationships</w:t>
      </w:r>
      <w:bookmarkEnd w:id="325"/>
    </w:p>
    <w:p w14:paraId="627707F9" w14:textId="071FBFDD" w:rsidR="00FF6617" w:rsidRDefault="00B70979" w:rsidP="00FF6617">
      <w:r w:rsidRPr="00F17505">
        <w:t xml:space="preserve">This clause depicts the set of classes (e.g. IOCs) that encapsulates the information relevant to ML </w:t>
      </w:r>
      <w:r>
        <w:t>model loading</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326" w:name="_Toc210117904"/>
      <w:r>
        <w:t>7.3a.3.1.</w:t>
      </w:r>
      <w:r w:rsidRPr="00F17505">
        <w:t>2</w:t>
      </w:r>
      <w:r w:rsidRPr="00F17505">
        <w:tab/>
        <w:t>Inheritance</w:t>
      </w:r>
      <w:bookmarkEnd w:id="326"/>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327" w:name="_Toc210117905"/>
      <w:r>
        <w:t>7.3a.3.2</w:t>
      </w:r>
      <w:r w:rsidRPr="00F17505">
        <w:tab/>
        <w:t>Class definitions</w:t>
      </w:r>
      <w:bookmarkEnd w:id="327"/>
    </w:p>
    <w:p w14:paraId="027F081A" w14:textId="3742AA32" w:rsidR="00FF6617" w:rsidRPr="00F17505" w:rsidRDefault="00FF6617" w:rsidP="00FF6617">
      <w:pPr>
        <w:pStyle w:val="Heading5"/>
      </w:pPr>
      <w:bookmarkStart w:id="328" w:name="_Toc210117906"/>
      <w:r>
        <w:t>7.3a.3.2.1</w:t>
      </w:r>
      <w:r w:rsidRPr="00F17505">
        <w:tab/>
      </w:r>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328"/>
    </w:p>
    <w:p w14:paraId="5E667CF3" w14:textId="77777777" w:rsidR="00FF6617" w:rsidRPr="00F17505" w:rsidRDefault="00FF6617" w:rsidP="00FF6617">
      <w:pPr>
        <w:pStyle w:val="Heading6"/>
      </w:pPr>
      <w:bookmarkStart w:id="329" w:name="_Toc210117907"/>
      <w:r>
        <w:t>7.3a.3.2.1</w:t>
      </w:r>
      <w:r w:rsidRPr="00F17505">
        <w:t>.1</w:t>
      </w:r>
      <w:r w:rsidRPr="00F17505">
        <w:tab/>
        <w:t>Definition</w:t>
      </w:r>
      <w:bookmarkEnd w:id="329"/>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MnS consumer.</w:t>
      </w:r>
      <w:r>
        <w:t xml:space="preserve"> Using this IOC, the MnS consumer requests the MnS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r w:rsidRPr="00D821B2">
        <w:rPr>
          <w:rFonts w:ascii="Courier New" w:eastAsia="SimSun" w:hAnsi="Courier New" w:cs="Courier New"/>
        </w:rPr>
        <w:t>MLModelLoadingRequest</w:t>
      </w:r>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 xml:space="preserve">Process </w:t>
      </w:r>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MLModelLoadingRequest</w:t>
      </w:r>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330" w:name="_Toc210117908"/>
      <w:r>
        <w:t>7.3a.3.2.1</w:t>
      </w:r>
      <w:r w:rsidRPr="00F17505">
        <w:t>.2</w:t>
      </w:r>
      <w:r w:rsidRPr="00F17505">
        <w:tab/>
        <w:t>Attributes</w:t>
      </w:r>
      <w:bookmarkEnd w:id="330"/>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r w:rsidRPr="00F17505">
              <w:rPr>
                <w:color w:val="000000"/>
              </w:rPr>
              <w:t>isNotifyable</w:t>
            </w:r>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360EC5E4" w:rsidR="00FF6617" w:rsidRPr="00F17505" w:rsidRDefault="00C96888" w:rsidP="006E608C">
            <w:pPr>
              <w:pStyle w:val="TAL"/>
              <w:jc w:val="center"/>
            </w:pPr>
            <w:r>
              <w:t>F</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r>
              <w:rPr>
                <w:rFonts w:ascii="Courier New" w:hAnsi="Courier New" w:cs="Courier New"/>
              </w:rPr>
              <w:t>mLModelToLoadRef</w:t>
            </w:r>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331" w:name="_Toc210117909"/>
      <w:r>
        <w:t>7.3a.3.2.1</w:t>
      </w:r>
      <w:r w:rsidRPr="00F17505">
        <w:t>.3</w:t>
      </w:r>
      <w:r w:rsidRPr="00F17505">
        <w:tab/>
        <w:t>Attribute constraints</w:t>
      </w:r>
      <w:bookmarkEnd w:id="331"/>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332" w:name="_Toc210117910"/>
      <w:r>
        <w:t>7.3a.3.2.1</w:t>
      </w:r>
      <w:r w:rsidRPr="00F17505">
        <w:t>.4</w:t>
      </w:r>
      <w:r w:rsidRPr="00F17505">
        <w:tab/>
        <w:t>Notifications</w:t>
      </w:r>
      <w:bookmarkEnd w:id="332"/>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333" w:name="_Toc210117911"/>
      <w:r>
        <w:t>7.3a.3.2.2</w:t>
      </w:r>
      <w:r w:rsidRPr="00F17505">
        <w:tab/>
      </w:r>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333"/>
    </w:p>
    <w:p w14:paraId="4C074462" w14:textId="77777777" w:rsidR="00FF6617" w:rsidRPr="00F17505" w:rsidRDefault="00FF6617" w:rsidP="00FF6617">
      <w:pPr>
        <w:pStyle w:val="Heading6"/>
      </w:pPr>
      <w:bookmarkStart w:id="334" w:name="_Toc210117912"/>
      <w:r>
        <w:t>7.3a.3.2.2</w:t>
      </w:r>
      <w:r w:rsidRPr="00F17505">
        <w:t>.1</w:t>
      </w:r>
      <w:r w:rsidRPr="00F17505">
        <w:tab/>
        <w:t>Definition</w:t>
      </w:r>
      <w:bookmarkEnd w:id="334"/>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MnS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MLModelLoadingPolicy</w:t>
      </w:r>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r w:rsidRPr="00D821B2">
        <w:rPr>
          <w:rFonts w:ascii="Courier New" w:eastAsia="SimSun" w:hAnsi="Courier New" w:cs="Courier New"/>
        </w:rPr>
        <w:t>MLModelLoadingPolicy</w:t>
      </w:r>
      <w:r w:rsidRPr="00D821B2">
        <w:rPr>
          <w:rFonts w:eastAsia="SimSun"/>
          <w:noProof/>
        </w:rPr>
        <w:t xml:space="preserve"> object instances.</w:t>
      </w:r>
    </w:p>
    <w:p w14:paraId="58CF6205" w14:textId="2320E87A" w:rsidR="00FF6617" w:rsidRDefault="00FF6617" w:rsidP="00FF6617">
      <w:r>
        <w:rPr>
          <w:rFonts w:cs="Arial"/>
        </w:rPr>
        <w:t xml:space="preserve">This IOC is used for the MnS consumer to set the conditions for the producer-initated ML </w:t>
      </w:r>
      <w:r w:rsidR="00DF16AA">
        <w:rPr>
          <w:rFonts w:cs="Arial"/>
        </w:rPr>
        <w:t xml:space="preserve">model </w:t>
      </w:r>
      <w:r>
        <w:rPr>
          <w:rFonts w:cs="Arial"/>
        </w:rPr>
        <w:t xml:space="preserve">loading. The MnS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335" w:name="_Toc210117913"/>
      <w:r>
        <w:t>7.3a.3.2.2</w:t>
      </w:r>
      <w:r w:rsidRPr="00F17505">
        <w:t>.2</w:t>
      </w:r>
      <w:r w:rsidRPr="00F17505">
        <w:tab/>
        <w:t>Attributes</w:t>
      </w:r>
      <w:bookmarkEnd w:id="335"/>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r w:rsidRPr="00F17505">
              <w:rPr>
                <w:color w:val="000000"/>
              </w:rPr>
              <w:t>isNotifyable</w:t>
            </w:r>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336" w:name="_Toc210117914"/>
      <w:r>
        <w:t>7.3a.3.2.2</w:t>
      </w:r>
      <w:r w:rsidRPr="00F17505">
        <w:t>.3</w:t>
      </w:r>
      <w:r w:rsidRPr="00F17505">
        <w:tab/>
        <w:t>Attribute constraints</w:t>
      </w:r>
      <w:bookmarkEnd w:id="336"/>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4918BD8C"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r w:rsidR="00FF6617" w:rsidRPr="00F17505">
              <w:rPr>
                <w:rFonts w:cs="Arial"/>
              </w:rPr>
              <w:t xml:space="preserve"> Support Qualifier</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77E7E7C8" w:rsidR="00FF6617" w:rsidRPr="00F17505" w:rsidRDefault="00BB3AEB" w:rsidP="006E608C">
            <w:pPr>
              <w:pStyle w:val="TAL"/>
              <w:rPr>
                <w:rFonts w:ascii="Courier New" w:hAnsi="Courier New" w:cs="Courier New"/>
              </w:rPr>
            </w:pPr>
            <w:r>
              <w:rPr>
                <w:rFonts w:ascii="Courier New" w:hAnsi="Courier New" w:cs="Courier New"/>
              </w:rPr>
              <w:t xml:space="preserve">mLModelRef </w:t>
            </w:r>
            <w:r w:rsidR="00FF6617" w:rsidRPr="00F17505">
              <w:rPr>
                <w:rFonts w:cs="Arial"/>
              </w:rPr>
              <w:t>Support Qualifier</w:t>
            </w:r>
          </w:p>
        </w:tc>
        <w:tc>
          <w:tcPr>
            <w:tcW w:w="6141" w:type="dxa"/>
            <w:tcMar>
              <w:top w:w="0" w:type="dxa"/>
              <w:left w:w="28" w:type="dxa"/>
              <w:bottom w:w="0" w:type="dxa"/>
              <w:right w:w="108" w:type="dxa"/>
            </w:tcMar>
          </w:tcPr>
          <w:p w14:paraId="6284918D" w14:textId="29C1BEE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337" w:name="_Toc210117915"/>
      <w:r>
        <w:t>7.3a.3.2.2</w:t>
      </w:r>
      <w:r w:rsidRPr="00F17505">
        <w:t>.4</w:t>
      </w:r>
      <w:r w:rsidRPr="00F17505">
        <w:tab/>
        <w:t>Notifications</w:t>
      </w:r>
      <w:bookmarkEnd w:id="337"/>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338" w:name="_Toc106015887"/>
      <w:bookmarkStart w:id="339" w:name="_Toc106098525"/>
      <w:bookmarkStart w:id="340" w:name="_Toc210117916"/>
      <w:r>
        <w:t>7.3a.3.2.3</w:t>
      </w:r>
      <w:r w:rsidRPr="00F17505">
        <w:tab/>
      </w:r>
      <w:bookmarkEnd w:id="338"/>
      <w:bookmarkEnd w:id="339"/>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340"/>
    </w:p>
    <w:p w14:paraId="27DC9678" w14:textId="1766A9CE" w:rsidR="00FF6617" w:rsidRPr="00F17505" w:rsidRDefault="00FF6617" w:rsidP="00FF6617">
      <w:pPr>
        <w:pStyle w:val="Heading6"/>
      </w:pPr>
      <w:bookmarkStart w:id="341" w:name="_Toc106015888"/>
      <w:bookmarkStart w:id="342" w:name="_Toc106098526"/>
      <w:bookmarkStart w:id="343" w:name="_Toc210117917"/>
      <w:r>
        <w:t>7.3a.3.2.3</w:t>
      </w:r>
      <w:r w:rsidRPr="00F17505">
        <w:t>.1</w:t>
      </w:r>
      <w:r w:rsidRPr="00F17505">
        <w:tab/>
        <w:t>Definition</w:t>
      </w:r>
      <w:bookmarkEnd w:id="341"/>
      <w:bookmarkEnd w:id="342"/>
      <w:bookmarkEnd w:id="343"/>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bookmarkStart w:id="344" w:name="MCCQCTEMPBM_00000065"/>
      <w:r>
        <w:t>(s)</w:t>
      </w:r>
      <w:r w:rsidRPr="00F17505">
        <w:rPr>
          <w:rFonts w:ascii="Courier New" w:hAnsi="Courier New" w:cs="Courier New"/>
        </w:rPr>
        <w:t xml:space="preserve"> </w:t>
      </w:r>
      <w:bookmarkEnd w:id="344"/>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007E094E" w:rsidRPr="00F17505">
        <w:rPr>
          <w:rFonts w:ascii="Courier New" w:hAnsi="Courier New" w:cs="Courier New"/>
        </w:rPr>
        <w:t>ML</w:t>
      </w:r>
      <w:r w:rsidR="007E094E">
        <w:rPr>
          <w:rFonts w:ascii="Courier New" w:hAnsi="Courier New" w:cs="Courier New"/>
        </w:rPr>
        <w:t>ModelLoadingPolicy</w:t>
      </w:r>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MnS consumer can use to monitor the progress and results. The data type of this attribute is "</w:t>
      </w:r>
      <w:bookmarkStart w:id="345" w:name="MCCQCTEMPBM_00000111"/>
      <w:r w:rsidRPr="00F17505">
        <w:rPr>
          <w:rFonts w:ascii="Courier New" w:hAnsi="Courier New" w:cs="Courier New"/>
        </w:rPr>
        <w:t>ProcessMonito</w:t>
      </w:r>
      <w:bookmarkEnd w:id="345"/>
      <w:r w:rsidRPr="00F17505">
        <w:rPr>
          <w:rFonts w:cs="Arial"/>
        </w:rPr>
        <w:t xml:space="preserve">r"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t>-</w:t>
      </w:r>
      <w:r w:rsidRPr="00F17505">
        <w:rPr>
          <w:bCs/>
        </w:rPr>
        <w:tab/>
      </w:r>
      <w:r w:rsidRPr="00F17505">
        <w:t>The "</w:t>
      </w:r>
      <w:bookmarkStart w:id="346" w:name="MCCQCTEMPBM_00000112"/>
      <w:r w:rsidRPr="00F17505">
        <w:rPr>
          <w:rFonts w:ascii="Courier New" w:hAnsi="Courier New" w:cs="Courier New"/>
          <w:bCs/>
        </w:rPr>
        <w:t>timer</w:t>
      </w:r>
      <w:bookmarkEnd w:id="346"/>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347" w:name="MCCQCTEMPBM_00000113"/>
      <w:r w:rsidRPr="00F17505">
        <w:rPr>
          <w:rFonts w:ascii="Courier New" w:hAnsi="Courier New" w:cs="Courier New"/>
        </w:rPr>
        <w:t>progressStateInfo</w:t>
      </w:r>
      <w:bookmarkEnd w:id="347"/>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348" w:name="MCCQCTEMPBM_00000114"/>
      <w:r w:rsidRPr="00F17505">
        <w:rPr>
          <w:rFonts w:ascii="Courier New" w:hAnsi="Courier New" w:cs="Courier New"/>
        </w:rPr>
        <w:t>resultStateInfo</w:t>
      </w:r>
      <w:bookmarkEnd w:id="348"/>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349" w:name="MCCQCTEMPBM_00000115"/>
      <w:r w:rsidRPr="00F17505">
        <w:rPr>
          <w:rFonts w:ascii="Courier New" w:hAnsi="Courier New" w:cs="Courier New"/>
          <w:bCs/>
        </w:rPr>
        <w:t>status</w:t>
      </w:r>
      <w:bookmarkEnd w:id="349"/>
      <w:r w:rsidRPr="00F17505">
        <w:t xml:space="preserve">" equal to "FINISHED", the MnS producer </w:t>
      </w:r>
      <w:r>
        <w:t xml:space="preserve">creates the MOI(s) of loaded </w:t>
      </w:r>
      <w:r w:rsidR="007E094E" w:rsidRPr="001B46CE">
        <w:rPr>
          <w:rFonts w:ascii="Courier New" w:hAnsi="Courier New" w:cs="Courier New"/>
        </w:rPr>
        <w:t>ML</w:t>
      </w:r>
      <w:r w:rsidR="007E094E">
        <w:rPr>
          <w:rFonts w:ascii="Courier New" w:hAnsi="Courier New" w:cs="Courier New"/>
        </w:rPr>
        <w:t xml:space="preserve">Model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350" w:name="_Toc106098527"/>
      <w:bookmarkStart w:id="351" w:name="MCCQCTEMPBM_00000151"/>
      <w:r w:rsidRPr="00D821B2">
        <w:rPr>
          <w:rFonts w:eastAsia="SimSun"/>
        </w:rPr>
        <w:t xml:space="preserve">When a ML model loading process starts, an instance of the </w:t>
      </w:r>
      <w:r w:rsidRPr="00D821B2">
        <w:rPr>
          <w:rFonts w:ascii="Courier New" w:eastAsia="SimSun" w:hAnsi="Courier New" w:cs="Courier New"/>
        </w:rPr>
        <w:t>MLModelLoadingProcess</w:t>
      </w:r>
      <w:r w:rsidRPr="00D821B2">
        <w:rPr>
          <w:rFonts w:eastAsia="SimSun"/>
        </w:rPr>
        <w:t xml:space="preserve"> is created by the MnS Producer and </w:t>
      </w:r>
      <w:r>
        <w:rPr>
          <w:rFonts w:eastAsia="SimSun"/>
        </w:rPr>
        <w:t>notification is sent</w:t>
      </w:r>
      <w:r w:rsidRPr="00D821B2">
        <w:rPr>
          <w:rFonts w:eastAsia="SimSun"/>
        </w:rPr>
        <w:t xml:space="preserve"> to MnS consumer</w:t>
      </w:r>
      <w:r>
        <w:rPr>
          <w:rFonts w:eastAsia="SimSun"/>
        </w:rPr>
        <w:t>s who have subscribed to it</w:t>
      </w:r>
      <w:r w:rsidRPr="00D821B2">
        <w:rPr>
          <w:rFonts w:eastAsia="SimSun"/>
        </w:rPr>
        <w:t xml:space="preserve">. The MnS producer can delete the </w:t>
      </w:r>
      <w:r w:rsidRPr="00D821B2">
        <w:rPr>
          <w:rFonts w:ascii="Courier New" w:eastAsia="SimSun" w:hAnsi="Courier New" w:cs="Courier New"/>
        </w:rPr>
        <w:t>MLModelLoadingProcess</w:t>
      </w:r>
      <w:r w:rsidRPr="00D821B2">
        <w:rPr>
          <w:rFonts w:eastAsia="SimSun"/>
        </w:rPr>
        <w:t xml:space="preserve"> instance whose attribute status equals to "FINISHED" or or "CANCELLED" automatically.</w:t>
      </w:r>
    </w:p>
    <w:p w14:paraId="7CF14231" w14:textId="75F27F8E" w:rsidR="00FF6617" w:rsidRPr="00F17505" w:rsidRDefault="00FF6617" w:rsidP="00FF6617">
      <w:pPr>
        <w:pStyle w:val="Heading6"/>
      </w:pPr>
      <w:bookmarkStart w:id="352" w:name="_Toc210117918"/>
      <w:r>
        <w:t>7.3a.3.2.3</w:t>
      </w:r>
      <w:r w:rsidRPr="00F17505">
        <w:t>.2</w:t>
      </w:r>
      <w:r w:rsidRPr="00F17505">
        <w:tab/>
        <w:t>Attributes</w:t>
      </w:r>
      <w:bookmarkEnd w:id="350"/>
      <w:bookmarkEnd w:id="352"/>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351"/>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r w:rsidRPr="00F17505">
              <w:rPr>
                <w:color w:val="000000"/>
              </w:rPr>
              <w:t>isNotifyable</w:t>
            </w:r>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08C45738"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6F52A987"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513E83FF" w:rsidR="00FF6617" w:rsidRPr="00F17505" w:rsidRDefault="00D42A4A" w:rsidP="006E608C">
            <w:pPr>
              <w:pStyle w:val="TAL"/>
              <w:rPr>
                <w:rFonts w:ascii="Courier New" w:hAnsi="Courier New" w:cs="Courier New"/>
              </w:rPr>
            </w:pPr>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353" w:name="_Toc106015889"/>
      <w:bookmarkStart w:id="354" w:name="_Toc106098528"/>
      <w:bookmarkStart w:id="355" w:name="MCCQCTEMPBM_00000152"/>
      <w:bookmarkStart w:id="356" w:name="_Toc210117919"/>
      <w:r>
        <w:t>7.3a.3.2.3</w:t>
      </w:r>
      <w:r w:rsidRPr="00F17505">
        <w:t>.3</w:t>
      </w:r>
      <w:r w:rsidRPr="00F17505">
        <w:tab/>
        <w:t>Attribute constraints</w:t>
      </w:r>
      <w:bookmarkEnd w:id="353"/>
      <w:bookmarkEnd w:id="354"/>
      <w:bookmarkEnd w:id="356"/>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355"/>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665AB376" w:rsidR="00FF6617" w:rsidRPr="00F17505" w:rsidRDefault="00D42A4A" w:rsidP="006E608C">
            <w:pPr>
              <w:pStyle w:val="TAL"/>
              <w:rPr>
                <w:rFonts w:ascii="Courier New" w:hAnsi="Courier New" w:cs="Courier New"/>
              </w:rPr>
            </w:pPr>
            <w:bookmarkStart w:id="357" w:name="MCCQCTEMPBM_00000117"/>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r w:rsidR="00FF6617" w:rsidRPr="00F17505">
              <w:rPr>
                <w:rFonts w:cs="Arial"/>
              </w:rPr>
              <w:t xml:space="preserve"> Support Qualifier</w:t>
            </w:r>
            <w:bookmarkEnd w:id="357"/>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requested by the MnS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40A3B04D"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r w:rsidR="00FF6617" w:rsidRPr="00F17505">
              <w:rPr>
                <w:rFonts w:cs="Arial"/>
              </w:rPr>
              <w:t xml:space="preserve"> Support Qualifier</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initiated by the MnS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358" w:name="_Toc106015890"/>
      <w:bookmarkStart w:id="359" w:name="_Toc106098529"/>
      <w:bookmarkStart w:id="360" w:name="_Toc210117920"/>
      <w:r>
        <w:t>7.3a.3.2.3</w:t>
      </w:r>
      <w:r w:rsidRPr="00F17505">
        <w:t>.4</w:t>
      </w:r>
      <w:r w:rsidRPr="00F17505">
        <w:tab/>
        <w:t>Notifications</w:t>
      </w:r>
      <w:bookmarkEnd w:id="358"/>
      <w:bookmarkEnd w:id="359"/>
      <w:bookmarkEnd w:id="360"/>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361" w:name="_Toc210117921"/>
      <w:r w:rsidRPr="00F17505">
        <w:t>7</w:t>
      </w:r>
      <w:r>
        <w:t>.3a.4</w:t>
      </w:r>
      <w:r w:rsidRPr="00F17505">
        <w:tab/>
        <w:t xml:space="preserve">Information model definitions for ML </w:t>
      </w:r>
      <w:r>
        <w:t>inference</w:t>
      </w:r>
      <w:bookmarkEnd w:id="361"/>
      <w:r>
        <w:t xml:space="preserve"> </w:t>
      </w:r>
    </w:p>
    <w:p w14:paraId="11C30C5C" w14:textId="77777777" w:rsidR="00FF6617" w:rsidRPr="00F17505" w:rsidRDefault="00FF6617" w:rsidP="00FF6617">
      <w:pPr>
        <w:pStyle w:val="Heading4"/>
      </w:pPr>
      <w:bookmarkStart w:id="362" w:name="_Toc210117922"/>
      <w:r>
        <w:t>7.3a.4.1</w:t>
      </w:r>
      <w:r w:rsidRPr="00F17505">
        <w:tab/>
        <w:t>Class diagram</w:t>
      </w:r>
      <w:bookmarkEnd w:id="362"/>
    </w:p>
    <w:p w14:paraId="02BDE26B" w14:textId="77777777" w:rsidR="00FF6617" w:rsidRDefault="00FF6617" w:rsidP="00FF6617">
      <w:pPr>
        <w:pStyle w:val="Heading5"/>
      </w:pPr>
      <w:bookmarkStart w:id="363" w:name="_Toc210117923"/>
      <w:r>
        <w:t>7.3a.4</w:t>
      </w:r>
      <w:r w:rsidRPr="00F17505">
        <w:t>.</w:t>
      </w:r>
      <w:r>
        <w:t>1.1</w:t>
      </w:r>
      <w:r w:rsidRPr="00F17505">
        <w:tab/>
        <w:t>Relationships</w:t>
      </w:r>
      <w:bookmarkEnd w:id="363"/>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r w:rsidR="00BE1AF0" w:rsidRPr="00D821B2">
        <w:rPr>
          <w:rFonts w:eastAsia="SimSun"/>
          <w:lang w:eastAsia="zh-CN"/>
        </w:rPr>
        <w:t xml:space="preserve">AnLFFunction, DMROFunction, DLBOFunction, and DESManagementFunction see </w:t>
      </w:r>
      <w:r w:rsidR="00BE1AF0" w:rsidRPr="00D821B2">
        <w:rPr>
          <w:rFonts w:eastAsia="SimSun"/>
        </w:rPr>
        <w:t>[18]</w:t>
      </w:r>
      <w:r w:rsidR="00BE1AF0" w:rsidRPr="00D821B2">
        <w:rPr>
          <w:rFonts w:eastAsia="SimSun"/>
          <w:lang w:eastAsia="zh-CN"/>
        </w:rPr>
        <w:t xml:space="preserve"> and for MDAFunction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364" w:name="_Toc210117924"/>
      <w:r>
        <w:t>7.3a.4.1.</w:t>
      </w:r>
      <w:r w:rsidRPr="00F17505">
        <w:t>2</w:t>
      </w:r>
      <w:r w:rsidRPr="00F17505">
        <w:tab/>
        <w:t>Inheritance</w:t>
      </w:r>
      <w:bookmarkEnd w:id="364"/>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B086D">
        <w:fldChar w:fldCharType="begin"/>
      </w:r>
      <w:r w:rsidR="003B086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B086D">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B77F06">
        <w:pict w14:anchorId="7B3D8872">
          <v:shape id="_x0000_i1031" type="#_x0000_t75" alt="PlantUML diagram" style="width:464.25pt;height:95.4pt">
            <v:imagedata r:id="rId39" r:href="rId40"/>
          </v:shape>
        </w:pict>
      </w:r>
      <w:r w:rsidR="00000000">
        <w:fldChar w:fldCharType="end"/>
      </w:r>
      <w:r>
        <w:fldChar w:fldCharType="end"/>
      </w:r>
      <w:r>
        <w:fldChar w:fldCharType="end"/>
      </w:r>
      <w:r w:rsidR="003B086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365" w:name="_Toc210117925"/>
      <w:r>
        <w:t>7.3a.4.2</w:t>
      </w:r>
      <w:r w:rsidRPr="00F17505">
        <w:tab/>
        <w:t>Class definitions</w:t>
      </w:r>
      <w:bookmarkEnd w:id="365"/>
    </w:p>
    <w:p w14:paraId="1C6E2976" w14:textId="5732765C" w:rsidR="00FF6617" w:rsidRPr="00D3509A" w:rsidRDefault="00FF6617" w:rsidP="00FF6617">
      <w:pPr>
        <w:pStyle w:val="Heading5"/>
        <w:rPr>
          <w:rFonts w:eastAsia="Courier New"/>
          <w:sz w:val="24"/>
          <w:szCs w:val="24"/>
        </w:rPr>
      </w:pPr>
      <w:bookmarkStart w:id="366" w:name="_Toc210117926"/>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366"/>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367" w:name="_Toc21011792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367"/>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MLUpdateFunction</w:t>
      </w:r>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4DF592C4" w14:textId="77777777" w:rsidR="00FF6617" w:rsidRPr="00902FAA" w:rsidRDefault="00FF6617" w:rsidP="00FF6617">
      <w:pPr>
        <w:pStyle w:val="Heading6"/>
        <w:rPr>
          <w:rFonts w:eastAsia="Courier New"/>
          <w:lang w:eastAsia="zh-CN"/>
        </w:rPr>
      </w:pPr>
      <w:bookmarkStart w:id="368" w:name="_Toc21011792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368"/>
    </w:p>
    <w:p w14:paraId="610C4942" w14:textId="77777777" w:rsidR="00FF6617" w:rsidRDefault="00FF6617" w:rsidP="00FF6617">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r w:rsidRPr="00361B15">
              <w:t>isReadable</w:t>
            </w:r>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r w:rsidRPr="00361B15">
              <w:t>isWritable</w:t>
            </w:r>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r w:rsidRPr="00361B15">
              <w:t>isInvariant</w:t>
            </w:r>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r w:rsidRPr="00361B15">
              <w:t>isNotifyable</w:t>
            </w:r>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369" w:name="_Toc210117929"/>
      <w:r>
        <w:rPr>
          <w:lang w:eastAsia="zh-CN"/>
        </w:rPr>
        <w:t>7.3a.4.2.1.</w:t>
      </w:r>
      <w:r w:rsidRPr="00F17505">
        <w:rPr>
          <w:lang w:eastAsia="zh-CN"/>
        </w:rPr>
        <w:t>3</w:t>
      </w:r>
      <w:r w:rsidRPr="00F17505">
        <w:rPr>
          <w:lang w:eastAsia="zh-CN"/>
        </w:rPr>
        <w:tab/>
        <w:t>Attribute constraints</w:t>
      </w:r>
      <w:bookmarkEnd w:id="369"/>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370" w:name="_Toc210117930"/>
      <w:r>
        <w:rPr>
          <w:lang w:eastAsia="zh-CN"/>
        </w:rPr>
        <w:t>7.3a.4.2.1.</w:t>
      </w:r>
      <w:r w:rsidRPr="00F17505">
        <w:rPr>
          <w:lang w:eastAsia="zh-CN"/>
        </w:rPr>
        <w:t>4</w:t>
      </w:r>
      <w:r w:rsidRPr="00F17505">
        <w:rPr>
          <w:lang w:eastAsia="zh-CN"/>
        </w:rPr>
        <w:tab/>
        <w:t>Notifications</w:t>
      </w:r>
      <w:bookmarkEnd w:id="370"/>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371" w:name="_Toc210117931"/>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371"/>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372" w:name="_Toc21011793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372"/>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sidR="00B22638">
        <w:rPr>
          <w:rFonts w:ascii="Courier New" w:hAnsi="Courier New" w:cs="Courier New"/>
          <w:lang w:eastAsia="zh-CN"/>
        </w:rPr>
        <w:t>MLModel</w:t>
      </w:r>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373" w:name="_Toc210117933"/>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373"/>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r w:rsidRPr="00361B15">
              <w:t>isReadable</w:t>
            </w:r>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r w:rsidRPr="00361B15">
              <w:t>isWritable</w:t>
            </w:r>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r w:rsidRPr="00361B15">
              <w:t>isNotifyable</w:t>
            </w:r>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6FCA9524" w:rsidR="00FF6617" w:rsidRPr="00375EBE" w:rsidRDefault="00C96888" w:rsidP="006E608C">
            <w:pPr>
              <w:pStyle w:val="TAL"/>
              <w:spacing w:line="264" w:lineRule="auto"/>
              <w:ind w:right="142"/>
              <w:jc w:val="center"/>
            </w:pPr>
            <w:r>
              <w:t>F</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374" w:name="_Toc210117934"/>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374"/>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375" w:name="_Toc21011793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375"/>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376" w:name="_Toc210117936"/>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376"/>
    </w:p>
    <w:p w14:paraId="1AADC5A2" w14:textId="77777777" w:rsidR="00FF6617" w:rsidRPr="00902FAA" w:rsidRDefault="00FF6617" w:rsidP="00FF6617">
      <w:pPr>
        <w:pStyle w:val="Heading6"/>
        <w:rPr>
          <w:rFonts w:eastAsia="Courier New"/>
          <w:lang w:eastAsia="zh-CN"/>
        </w:rPr>
      </w:pPr>
      <w:bookmarkStart w:id="377" w:name="_Toc210117937"/>
      <w:r>
        <w:rPr>
          <w:rFonts w:eastAsia="Courier New"/>
        </w:rPr>
        <w:t>7.3a.4.2.3</w:t>
      </w:r>
      <w:r w:rsidRPr="00902FAA">
        <w:rPr>
          <w:rFonts w:eastAsia="Courier New"/>
          <w:lang w:eastAsia="zh-CN"/>
        </w:rPr>
        <w:t>.1</w:t>
      </w:r>
      <w:r w:rsidRPr="00902FAA">
        <w:rPr>
          <w:rFonts w:eastAsia="Courier New"/>
          <w:lang w:eastAsia="zh-CN"/>
        </w:rPr>
        <w:tab/>
        <w:t>Definition</w:t>
      </w:r>
      <w:bookmarkEnd w:id="377"/>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w:t>
      </w:r>
      <w:r w:rsidR="00ED4FF5">
        <w:rPr>
          <w:rFonts w:cs="Arial"/>
          <w:lang w:val="en-US"/>
        </w:rPr>
        <w:t>MLModel</w:t>
      </w:r>
      <w:r>
        <w:rPr>
          <w:rFonts w:cs="Arial"/>
          <w:lang w:val="en-US"/>
        </w:rPr>
        <w:t xml:space="preserve">(s)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sidR="00ED4FF5">
        <w:rPr>
          <w:rFonts w:ascii="Courier New" w:hAnsi="Courier New" w:cs="Courier New"/>
          <w:lang w:val="en-US" w:eastAsia="zh-CN"/>
        </w:rPr>
        <w:t>MLModel</w:t>
      </w:r>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r w:rsidRPr="00D821B2">
        <w:rPr>
          <w:rFonts w:ascii="Courier New" w:eastAsia="SimSun" w:hAnsi="Courier New" w:cs="Courier New"/>
        </w:rPr>
        <w:t>MLUpdateProcess</w:t>
      </w:r>
      <w:r w:rsidRPr="00D821B2">
        <w:rPr>
          <w:rFonts w:eastAsia="SimSun"/>
        </w:rPr>
        <w:t xml:space="preserve"> is created by the MnS Producer and informed to MnS consumer</w:t>
      </w:r>
      <w:r>
        <w:rPr>
          <w:rFonts w:eastAsia="SimSun"/>
        </w:rPr>
        <w:t xml:space="preserve"> who has subscribed to it</w:t>
      </w:r>
      <w:r w:rsidRPr="00D821B2">
        <w:rPr>
          <w:rFonts w:eastAsia="SimSun"/>
        </w:rPr>
        <w:t xml:space="preserve">. The MnS producer can delete the </w:t>
      </w:r>
      <w:r w:rsidRPr="00D821B2">
        <w:rPr>
          <w:rFonts w:ascii="Courier New" w:eastAsia="SimSun" w:hAnsi="Courier New" w:cs="Courier New"/>
        </w:rPr>
        <w:t>MLUpdateProcess</w:t>
      </w:r>
      <w:r w:rsidRPr="00D821B2">
        <w:rPr>
          <w:rFonts w:eastAsia="SimSun"/>
        </w:rPr>
        <w:t xml:space="preserve"> instance whose attribute status equals to "FINISHED" or or "CANCELLED".</w:t>
      </w:r>
    </w:p>
    <w:p w14:paraId="7236CCB9" w14:textId="77777777" w:rsidR="00FF6617" w:rsidRPr="00902FAA" w:rsidRDefault="00FF6617" w:rsidP="00FF6617">
      <w:pPr>
        <w:pStyle w:val="Heading6"/>
        <w:rPr>
          <w:rFonts w:eastAsia="Courier New"/>
          <w:lang w:eastAsia="zh-CN"/>
        </w:rPr>
      </w:pPr>
      <w:bookmarkStart w:id="378" w:name="_Toc210117938"/>
      <w:r>
        <w:rPr>
          <w:rFonts w:eastAsia="Courier New"/>
        </w:rPr>
        <w:t>7.3a.4.2.3</w:t>
      </w:r>
      <w:r w:rsidRPr="00902FAA">
        <w:rPr>
          <w:rFonts w:eastAsia="Courier New"/>
          <w:lang w:eastAsia="zh-CN"/>
        </w:rPr>
        <w:t>.2</w:t>
      </w:r>
      <w:r w:rsidRPr="00902FAA">
        <w:rPr>
          <w:rFonts w:eastAsia="Courier New"/>
          <w:lang w:eastAsia="zh-CN"/>
        </w:rPr>
        <w:tab/>
        <w:t>Attributes</w:t>
      </w:r>
      <w:bookmarkEnd w:id="378"/>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r w:rsidRPr="00361B15">
              <w:t>isReadable</w:t>
            </w:r>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r w:rsidRPr="00361B15">
              <w:t>isWritable</w:t>
            </w:r>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r w:rsidRPr="00361B15">
              <w:t>isNotifyable</w:t>
            </w:r>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cancelProcess</w:t>
            </w:r>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suspendProcess</w:t>
            </w:r>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379" w:name="_Hlk146635232"/>
            <w:r w:rsidRPr="00AC08F0">
              <w:rPr>
                <w:rFonts w:ascii="Courier New" w:hAnsi="Courier New" w:cs="Courier New"/>
              </w:rPr>
              <w:t>progressStatus</w:t>
            </w:r>
            <w:bookmarkEnd w:id="379"/>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mLUpdateRequestRef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mLUpdateReportRef</w:t>
            </w:r>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380" w:name="_Toc210117939"/>
      <w:r>
        <w:rPr>
          <w:rFonts w:eastAsia="Courier New"/>
        </w:rPr>
        <w:t>7.3a.4.2.3</w:t>
      </w:r>
      <w:r>
        <w:rPr>
          <w:lang w:eastAsia="zh-CN"/>
        </w:rPr>
        <w:t>.</w:t>
      </w:r>
      <w:r w:rsidRPr="00F17505">
        <w:rPr>
          <w:lang w:eastAsia="zh-CN"/>
        </w:rPr>
        <w:t>3</w:t>
      </w:r>
      <w:r w:rsidRPr="00F17505">
        <w:rPr>
          <w:lang w:eastAsia="zh-CN"/>
        </w:rPr>
        <w:tab/>
        <w:t>Attribute constraints</w:t>
      </w:r>
      <w:bookmarkEnd w:id="380"/>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381" w:name="_Toc210117940"/>
      <w:r>
        <w:rPr>
          <w:rFonts w:eastAsia="Courier New"/>
        </w:rPr>
        <w:t>7.3a.4.2.3</w:t>
      </w:r>
      <w:r>
        <w:rPr>
          <w:lang w:eastAsia="zh-CN"/>
        </w:rPr>
        <w:t>.</w:t>
      </w:r>
      <w:r w:rsidRPr="00F17505">
        <w:rPr>
          <w:lang w:eastAsia="zh-CN"/>
        </w:rPr>
        <w:t>4</w:t>
      </w:r>
      <w:r w:rsidRPr="00F17505">
        <w:rPr>
          <w:lang w:eastAsia="zh-CN"/>
        </w:rPr>
        <w:tab/>
        <w:t>Notifications</w:t>
      </w:r>
      <w:bookmarkEnd w:id="381"/>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382" w:name="_Toc210117941"/>
      <w:r>
        <w:rPr>
          <w:rFonts w:eastAsia="Courier New"/>
        </w:rPr>
        <w:t>7.3a.4.2.4</w:t>
      </w:r>
      <w:r w:rsidRPr="00922BD7">
        <w:rPr>
          <w:rFonts w:eastAsia="Courier New"/>
          <w:lang w:val="en-US"/>
        </w:rPr>
        <w:tab/>
      </w:r>
      <w:r w:rsidRPr="00451851">
        <w:rPr>
          <w:rFonts w:ascii="Courier New" w:hAnsi="Courier New" w:cs="Courier New"/>
        </w:rPr>
        <w:t>MLUpdateReport</w:t>
      </w:r>
      <w:bookmarkEnd w:id="382"/>
    </w:p>
    <w:p w14:paraId="1A41E2F3" w14:textId="77777777" w:rsidR="00FF6617" w:rsidRPr="00922BD7" w:rsidRDefault="00FF6617" w:rsidP="00FF6617">
      <w:pPr>
        <w:pStyle w:val="Heading6"/>
        <w:rPr>
          <w:rFonts w:eastAsia="Courier New"/>
          <w:lang w:val="en-US" w:eastAsia="zh-CN"/>
        </w:rPr>
      </w:pPr>
      <w:bookmarkStart w:id="383" w:name="_Toc210117942"/>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383"/>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sidR="00753BE4">
        <w:rPr>
          <w:rFonts w:ascii="Courier New" w:hAnsi="Courier New" w:cs="Courier New"/>
        </w:rPr>
        <w:t>MLUpdateReport</w:t>
      </w:r>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00A00194">
        <w:rPr>
          <w:rFonts w:ascii="Courier New" w:hAnsi="Courier New" w:cs="Courier New"/>
          <w:szCs w:val="24"/>
        </w:rPr>
        <w:t xml:space="preserve"> </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5224446C" w14:textId="77777777" w:rsidR="00A00194" w:rsidRPr="00D821B2" w:rsidRDefault="00A00194" w:rsidP="00A00194">
      <w:pPr>
        <w:rPr>
          <w:rFonts w:eastAsia="SimSun"/>
        </w:rPr>
      </w:pPr>
      <w:r w:rsidRPr="00D821B2">
        <w:rPr>
          <w:rFonts w:eastAsia="SimSun"/>
        </w:rPr>
        <w:t xml:space="preserve">The </w:t>
      </w:r>
      <w:r w:rsidRPr="00D821B2">
        <w:rPr>
          <w:rFonts w:ascii="Courier New" w:eastAsia="SimSun" w:hAnsi="Courier New" w:cs="Courier New"/>
        </w:rPr>
        <w:t xml:space="preserve">MLUpdateReport </w:t>
      </w:r>
      <w:r w:rsidRPr="00D821B2">
        <w:rPr>
          <w:rFonts w:eastAsia="SimSun"/>
        </w:rPr>
        <w:t>instance</w:t>
      </w:r>
      <w:r>
        <w:rPr>
          <w:rFonts w:eastAsia="SimSun"/>
        </w:rPr>
        <w:t xml:space="preserve"> can be</w:t>
      </w:r>
      <w:r w:rsidRPr="00D821B2">
        <w:rPr>
          <w:rFonts w:eastAsia="SimSun"/>
        </w:rPr>
        <w:t xml:space="preserve"> created by the MnS producer  when creating an </w:t>
      </w:r>
      <w:r w:rsidRPr="00D821B2">
        <w:rPr>
          <w:rFonts w:ascii="Courier New" w:eastAsia="SimSun" w:hAnsi="Courier New" w:cs="Courier New"/>
        </w:rPr>
        <w:t xml:space="preserve">MLUpdateRequest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MnS producer delete a </w:t>
      </w:r>
      <w:r w:rsidRPr="00D821B2">
        <w:rPr>
          <w:rFonts w:ascii="Courier New" w:eastAsia="SimSun" w:hAnsi="Courier New" w:cs="Courier New"/>
        </w:rPr>
        <w:t>MLUpdateRequest</w:t>
      </w:r>
      <w:r w:rsidRPr="00D821B2">
        <w:rPr>
          <w:rFonts w:eastAsia="SimSun"/>
        </w:rPr>
        <w:t xml:space="preserve"> instance, the corresponding </w:t>
      </w:r>
      <w:r w:rsidRPr="00D821B2">
        <w:rPr>
          <w:rFonts w:ascii="Courier New" w:eastAsia="SimSun" w:hAnsi="Courier New" w:cs="Courier New"/>
        </w:rPr>
        <w:t xml:space="preserve">MLUpdateReport </w:t>
      </w:r>
      <w:r w:rsidRPr="00D821B2">
        <w:rPr>
          <w:rFonts w:eastAsia="SimSun"/>
        </w:rPr>
        <w:t>instance is also deleted by MnS producer.</w:t>
      </w:r>
    </w:p>
    <w:p w14:paraId="75CBFDCD" w14:textId="77777777" w:rsidR="00FF6617" w:rsidRDefault="00FF6617" w:rsidP="00FF6617">
      <w:pPr>
        <w:pStyle w:val="Heading6"/>
        <w:rPr>
          <w:rFonts w:eastAsia="Courier New"/>
        </w:rPr>
      </w:pPr>
      <w:bookmarkStart w:id="384" w:name="_Toc210117943"/>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384"/>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r w:rsidRPr="00532F26">
              <w:t>isReadable</w:t>
            </w:r>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r w:rsidRPr="00532F26">
              <w:t>isWritable</w:t>
            </w:r>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r w:rsidRPr="00532F26">
              <w:t>isInvariant</w:t>
            </w:r>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r w:rsidRPr="00532F26">
              <w:t>isNotifyable</w:t>
            </w:r>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385" w:name="_Toc210117944"/>
      <w:r>
        <w:rPr>
          <w:rFonts w:eastAsia="Courier New"/>
        </w:rPr>
        <w:t>7.3a.4.2.4</w:t>
      </w:r>
      <w:r w:rsidRPr="00F17505">
        <w:t>.3</w:t>
      </w:r>
      <w:r w:rsidRPr="00F17505">
        <w:tab/>
        <w:t>Attribute constraints</w:t>
      </w:r>
      <w:bookmarkEnd w:id="385"/>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386" w:name="_Toc210117945"/>
      <w:r>
        <w:rPr>
          <w:rFonts w:eastAsia="Courier New"/>
        </w:rPr>
        <w:t>7.3a.4.2.4</w:t>
      </w:r>
      <w:r w:rsidRPr="00F17505">
        <w:t>.4</w:t>
      </w:r>
      <w:r w:rsidRPr="00F17505">
        <w:tab/>
      </w:r>
      <w:r w:rsidRPr="00682413">
        <w:rPr>
          <w:rFonts w:eastAsia="Courier New"/>
        </w:rPr>
        <w:t>Notifications</w:t>
      </w:r>
      <w:bookmarkEnd w:id="386"/>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387" w:name="_Toc210117946"/>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387"/>
    </w:p>
    <w:p w14:paraId="4399BA66" w14:textId="77777777" w:rsidR="00FF6617" w:rsidRPr="00902FAA" w:rsidRDefault="00FF6617" w:rsidP="00FF6617">
      <w:pPr>
        <w:pStyle w:val="Heading6"/>
        <w:rPr>
          <w:rFonts w:eastAsia="Courier New"/>
          <w:lang w:eastAsia="zh-CN"/>
        </w:rPr>
      </w:pPr>
      <w:bookmarkStart w:id="388" w:name="_Toc210117947"/>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388"/>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AIMLInferenceFunction</w:t>
      </w:r>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sidR="003C7170">
        <w:rPr>
          <w:rFonts w:ascii="Courier New" w:hAnsi="Courier New" w:cs="Courier New"/>
        </w:rPr>
        <w:t>Model</w:t>
      </w:r>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2D5A265" w14:textId="77777777" w:rsidR="00FF6617" w:rsidRDefault="00FF6617" w:rsidP="00FF6617">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389" w:name="_Toc210117948"/>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389"/>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r w:rsidRPr="00F6081B">
              <w:t>isReadable</w:t>
            </w:r>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r w:rsidRPr="00F6081B">
              <w:t>isWritable</w:t>
            </w:r>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r w:rsidRPr="00F6081B">
              <w:t>isNotifyable</w:t>
            </w:r>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62AF4C2B" w:rsidR="00FF6617" w:rsidRDefault="00F302FB" w:rsidP="006E608C">
            <w:pPr>
              <w:pStyle w:val="TAL"/>
              <w:rPr>
                <w:rFonts w:ascii="Courier New" w:hAnsi="Courier New" w:cs="Courier New"/>
                <w:lang w:eastAsia="zh-CN"/>
              </w:rPr>
            </w:pPr>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390" w:name="_Toc210117949"/>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390"/>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391" w:name="_Toc21011795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391"/>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392" w:name="_Toc210117951"/>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392"/>
    </w:p>
    <w:p w14:paraId="6D7E4043" w14:textId="77777777" w:rsidR="00FF6617" w:rsidRPr="00074E8A" w:rsidRDefault="00FF6617" w:rsidP="00FF6617">
      <w:pPr>
        <w:pStyle w:val="Heading6"/>
        <w:rPr>
          <w:rFonts w:eastAsia="Courier New"/>
          <w:lang w:eastAsia="zh-CN"/>
        </w:rPr>
      </w:pPr>
      <w:bookmarkStart w:id="393" w:name="_Toc210117952"/>
      <w:r w:rsidRPr="00074E8A">
        <w:rPr>
          <w:rFonts w:eastAsia="Courier New"/>
          <w:lang w:eastAsia="zh-CN"/>
        </w:rPr>
        <w:t>7.3a.4.2.6.1</w:t>
      </w:r>
      <w:r w:rsidRPr="00074E8A">
        <w:rPr>
          <w:rFonts w:eastAsia="Courier New"/>
          <w:lang w:eastAsia="zh-CN"/>
        </w:rPr>
        <w:tab/>
        <w:t>Definition</w:t>
      </w:r>
      <w:bookmarkEnd w:id="393"/>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sidR="003C7170">
        <w:rPr>
          <w:rFonts w:ascii="Courier New" w:hAnsi="Courier New" w:cs="Courier New"/>
          <w:szCs w:val="24"/>
        </w:rPr>
        <w:t>MLModel</w:t>
      </w:r>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28966DD0" w14:textId="77777777" w:rsidR="00C06CF4" w:rsidRDefault="00B9405A" w:rsidP="00C06CF4">
      <w:pPr>
        <w:rPr>
          <w:rFonts w:eastAsia="SimSun"/>
        </w:rPr>
      </w:pPr>
      <w:r w:rsidRPr="00D821B2">
        <w:rPr>
          <w:rFonts w:eastAsia="SimSun"/>
        </w:rPr>
        <w:t xml:space="preserve">The </w:t>
      </w:r>
      <w:r w:rsidRPr="00D821B2">
        <w:rPr>
          <w:rFonts w:ascii="Courier New" w:eastAsia="SimSun" w:hAnsi="Courier New" w:cs="Courier New"/>
        </w:rPr>
        <w:t xml:space="preserve">AIMLInferenceReport </w:t>
      </w:r>
      <w:r w:rsidRPr="00D821B2">
        <w:rPr>
          <w:rFonts w:eastAsia="SimSun"/>
        </w:rPr>
        <w:t xml:space="preserve">instance </w:t>
      </w:r>
      <w:r>
        <w:rPr>
          <w:rFonts w:eastAsia="SimSun"/>
        </w:rPr>
        <w:t xml:space="preserve">can be </w:t>
      </w:r>
      <w:r w:rsidRPr="00D821B2">
        <w:rPr>
          <w:rFonts w:eastAsia="SimSun"/>
        </w:rPr>
        <w:t xml:space="preserve">created by the MnS producer when creating an </w:t>
      </w:r>
      <w:r w:rsidRPr="00D821B2">
        <w:rPr>
          <w:rFonts w:ascii="Courier New" w:eastAsia="SimSun" w:hAnsi="Courier New" w:cs="Courier New"/>
        </w:rPr>
        <w:t xml:space="preserve">AIMLInferenceFunction </w:t>
      </w:r>
      <w:r w:rsidRPr="00D821B2">
        <w:rPr>
          <w:rFonts w:eastAsia="SimSun"/>
        </w:rPr>
        <w:t>instance.</w:t>
      </w:r>
    </w:p>
    <w:p w14:paraId="6712929C" w14:textId="53F99358" w:rsidR="00FF6617" w:rsidRPr="00074E8A" w:rsidRDefault="00FF6617" w:rsidP="00FF6617">
      <w:pPr>
        <w:pStyle w:val="Heading6"/>
        <w:rPr>
          <w:rFonts w:eastAsia="Courier New"/>
          <w:lang w:eastAsia="zh-CN"/>
        </w:rPr>
      </w:pPr>
      <w:bookmarkStart w:id="394" w:name="_Toc210117953"/>
      <w:r w:rsidRPr="00074E8A">
        <w:rPr>
          <w:rFonts w:eastAsia="Courier New"/>
          <w:lang w:eastAsia="zh-CN"/>
        </w:rPr>
        <w:t>7.3a.4.2.6.2</w:t>
      </w:r>
      <w:r w:rsidRPr="00074E8A">
        <w:rPr>
          <w:rFonts w:eastAsia="Courier New"/>
          <w:lang w:eastAsia="zh-CN"/>
        </w:rPr>
        <w:tab/>
        <w:t>Attributes</w:t>
      </w:r>
      <w:bookmarkEnd w:id="394"/>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r w:rsidRPr="00F6081B">
              <w:t>isReadable</w:t>
            </w:r>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r w:rsidRPr="00F6081B">
              <w:t>isWritable</w:t>
            </w:r>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r w:rsidRPr="00F6081B">
              <w:t>isNotifyable</w:t>
            </w:r>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r>
              <w:rPr>
                <w:rFonts w:ascii="Courier New" w:hAnsi="Courier New" w:cs="Courier New"/>
              </w:rPr>
              <w:t>inferenceOutputs</w:t>
            </w:r>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395" w:name="_Toc210117954"/>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395"/>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396" w:name="_Toc210117955"/>
      <w:r w:rsidRPr="00074E8A">
        <w:rPr>
          <w:rFonts w:eastAsia="Courier New"/>
          <w:lang w:eastAsia="zh-CN"/>
        </w:rPr>
        <w:t>7.3a.4.2.6.4</w:t>
      </w:r>
      <w:r w:rsidRPr="00074E8A">
        <w:rPr>
          <w:rFonts w:eastAsia="Courier New"/>
          <w:lang w:eastAsia="zh-CN"/>
        </w:rPr>
        <w:tab/>
        <w:t>Notifications</w:t>
      </w:r>
      <w:bookmarkEnd w:id="396"/>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397" w:name="_Toc106015891"/>
      <w:bookmarkStart w:id="398" w:name="_Toc106098530"/>
      <w:bookmarkStart w:id="399" w:name="_Toc210117956"/>
      <w:bookmarkEnd w:id="229"/>
      <w:bookmarkEnd w:id="230"/>
      <w:r w:rsidRPr="00F17505">
        <w:t>7.4</w:t>
      </w:r>
      <w:r w:rsidRPr="00F17505">
        <w:tab/>
        <w:t>Data type definitions</w:t>
      </w:r>
      <w:bookmarkEnd w:id="397"/>
      <w:bookmarkEnd w:id="398"/>
      <w:bookmarkEnd w:id="399"/>
    </w:p>
    <w:p w14:paraId="05759E09" w14:textId="77777777" w:rsidR="00D0628E" w:rsidRPr="00F17505" w:rsidRDefault="00D0628E" w:rsidP="00D0628E">
      <w:pPr>
        <w:pStyle w:val="Heading3"/>
      </w:pPr>
      <w:bookmarkStart w:id="400" w:name="_Toc106015892"/>
      <w:bookmarkStart w:id="401" w:name="_Toc106098531"/>
      <w:bookmarkStart w:id="402" w:name="_Toc210117957"/>
      <w:r w:rsidRPr="00F17505">
        <w:t>7.4.1</w:t>
      </w:r>
      <w:r w:rsidRPr="00F17505">
        <w:tab/>
      </w:r>
      <w:bookmarkStart w:id="403" w:name="MCCQCTEMPBM_00000118"/>
      <w:r w:rsidRPr="00F17505">
        <w:rPr>
          <w:rFonts w:ascii="Courier New" w:hAnsi="Courier New" w:cs="Courier New"/>
        </w:rPr>
        <w:t>ModelPerformance &lt;&lt;dataType&gt;&gt;</w:t>
      </w:r>
      <w:bookmarkEnd w:id="400"/>
      <w:bookmarkEnd w:id="401"/>
      <w:bookmarkEnd w:id="402"/>
      <w:bookmarkEnd w:id="403"/>
    </w:p>
    <w:p w14:paraId="0C3C60D7" w14:textId="77777777" w:rsidR="00D0628E" w:rsidRPr="00F17505" w:rsidRDefault="00D0628E" w:rsidP="00D0628E">
      <w:pPr>
        <w:pStyle w:val="Heading4"/>
      </w:pPr>
      <w:bookmarkStart w:id="404" w:name="_Toc106015893"/>
      <w:bookmarkStart w:id="405" w:name="_Toc106098532"/>
      <w:bookmarkStart w:id="406" w:name="_Toc210117958"/>
      <w:r w:rsidRPr="00F17505">
        <w:t>7.4.1.1</w:t>
      </w:r>
      <w:r w:rsidRPr="00F17505">
        <w:tab/>
        <w:t>Definition</w:t>
      </w:r>
      <w:bookmarkEnd w:id="404"/>
      <w:bookmarkEnd w:id="405"/>
      <w:bookmarkEnd w:id="406"/>
    </w:p>
    <w:p w14:paraId="035BD9F9" w14:textId="7CB5C891"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w:t>
      </w:r>
      <w:r w:rsidR="00D52DBD">
        <w:t xml:space="preserve"> training and</w:t>
      </w:r>
      <w:r w:rsidRPr="00F17505">
        <w:t xml:space="preserve"> inference. The performance score is provided for each inference output.</w:t>
      </w:r>
    </w:p>
    <w:p w14:paraId="75C5CBF8" w14:textId="26D6A7A6" w:rsidR="00D0628E" w:rsidRPr="00F17505" w:rsidRDefault="00D0628E" w:rsidP="00D0628E">
      <w:pPr>
        <w:pStyle w:val="Heading4"/>
      </w:pPr>
      <w:bookmarkStart w:id="407" w:name="_Toc106015894"/>
      <w:bookmarkStart w:id="408" w:name="_Toc106098533"/>
      <w:bookmarkStart w:id="409" w:name="MCCQCTEMPBM_00000153"/>
      <w:bookmarkStart w:id="410" w:name="_Toc210117959"/>
      <w:r w:rsidRPr="00F17505">
        <w:t>7.4.1.2</w:t>
      </w:r>
      <w:r w:rsidRPr="00F17505">
        <w:tab/>
        <w:t>Attributes</w:t>
      </w:r>
      <w:bookmarkEnd w:id="407"/>
      <w:bookmarkEnd w:id="408"/>
      <w:bookmarkEnd w:id="410"/>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409"/>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411" w:name="MCCQCTEMPBM_00000119"/>
            <w:r w:rsidRPr="00F17505">
              <w:rPr>
                <w:rFonts w:ascii="Courier New" w:hAnsi="Courier New" w:cs="Courier New"/>
              </w:rPr>
              <w:t>inferenceOutputName</w:t>
            </w:r>
            <w:bookmarkEnd w:id="411"/>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412" w:name="_Toc106015895"/>
      <w:bookmarkStart w:id="413" w:name="_Toc106098534"/>
      <w:bookmarkStart w:id="414" w:name="_Toc210117960"/>
      <w:r w:rsidRPr="00F17505">
        <w:t>7.4.1.3</w:t>
      </w:r>
      <w:r w:rsidRPr="00F17505">
        <w:tab/>
        <w:t>Attribute constraints</w:t>
      </w:r>
      <w:bookmarkEnd w:id="412"/>
      <w:bookmarkEnd w:id="413"/>
      <w:bookmarkEnd w:id="414"/>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415" w:name="_Toc106015896"/>
      <w:bookmarkStart w:id="416" w:name="_Toc106098535"/>
      <w:bookmarkStart w:id="417" w:name="_Toc210117961"/>
      <w:r w:rsidRPr="00F17505">
        <w:t>7.4.1.4</w:t>
      </w:r>
      <w:r w:rsidRPr="00F17505">
        <w:tab/>
        <w:t>Notifications</w:t>
      </w:r>
      <w:bookmarkEnd w:id="415"/>
      <w:bookmarkEnd w:id="416"/>
      <w:bookmarkEnd w:id="417"/>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418" w:name="_Toc106015897"/>
      <w:bookmarkStart w:id="419" w:name="_Toc106098536"/>
      <w:bookmarkStart w:id="420" w:name="_Toc130202008"/>
      <w:bookmarkStart w:id="421" w:name="_Toc106015902"/>
      <w:bookmarkStart w:id="422" w:name="_Toc106098541"/>
      <w:bookmarkStart w:id="423" w:name="_Toc210117962"/>
      <w:r w:rsidRPr="00F17505">
        <w:t>7.4.2</w:t>
      </w:r>
      <w:r w:rsidRPr="00F17505">
        <w:tab/>
      </w:r>
      <w:bookmarkStart w:id="424" w:name="MCCQCTEMPBM_00000120"/>
      <w:bookmarkEnd w:id="418"/>
      <w:bookmarkEnd w:id="419"/>
      <w:bookmarkEnd w:id="420"/>
      <w:r>
        <w:rPr>
          <w:rFonts w:ascii="Courier New" w:hAnsi="Courier New" w:cs="Courier New"/>
        </w:rPr>
        <w:t>Void</w:t>
      </w:r>
      <w:bookmarkEnd w:id="423"/>
    </w:p>
    <w:p w14:paraId="66C2337D" w14:textId="3C44AB66" w:rsidR="00D0628E" w:rsidRPr="00F17505" w:rsidRDefault="00D0628E" w:rsidP="00D0628E">
      <w:pPr>
        <w:pStyle w:val="Heading3"/>
      </w:pPr>
      <w:bookmarkStart w:id="425" w:name="_Toc210117963"/>
      <w:bookmarkEnd w:id="424"/>
      <w:r w:rsidRPr="00F17505">
        <w:t>7.4.3</w:t>
      </w:r>
      <w:r w:rsidRPr="00F17505">
        <w:tab/>
      </w:r>
      <w:bookmarkStart w:id="426" w:name="MCCQCTEMPBM_00000128"/>
      <w:r w:rsidRPr="00F17505">
        <w:rPr>
          <w:rFonts w:ascii="Courier New" w:hAnsi="Courier New" w:cs="Courier New"/>
        </w:rPr>
        <w:t>MLContext &lt;&lt;dataType&gt;&gt;</w:t>
      </w:r>
      <w:bookmarkEnd w:id="421"/>
      <w:bookmarkEnd w:id="422"/>
      <w:bookmarkEnd w:id="425"/>
      <w:bookmarkEnd w:id="426"/>
    </w:p>
    <w:p w14:paraId="433E2790" w14:textId="77777777" w:rsidR="00D0628E" w:rsidRPr="00F17505" w:rsidRDefault="00D0628E" w:rsidP="00D0628E">
      <w:pPr>
        <w:pStyle w:val="Heading4"/>
      </w:pPr>
      <w:bookmarkStart w:id="427" w:name="_Toc106015903"/>
      <w:bookmarkStart w:id="428" w:name="_Toc106098542"/>
      <w:bookmarkStart w:id="429" w:name="_Toc210117964"/>
      <w:r w:rsidRPr="00F17505">
        <w:t>7.4.3.1</w:t>
      </w:r>
      <w:r w:rsidRPr="00F17505">
        <w:tab/>
        <w:t>Definition</w:t>
      </w:r>
      <w:bookmarkEnd w:id="427"/>
      <w:bookmarkEnd w:id="428"/>
      <w:bookmarkEnd w:id="429"/>
    </w:p>
    <w:p w14:paraId="4280A165" w14:textId="79273C65" w:rsidR="00D0628E" w:rsidRPr="00FC7EC8" w:rsidRDefault="00D0628E" w:rsidP="00D0628E">
      <w:pPr>
        <w:rPr>
          <w:rFonts w:cs="Arial"/>
        </w:rPr>
      </w:pPr>
      <w:r w:rsidRPr="00F17505">
        <w:rPr>
          <w:rFonts w:cs="Arial"/>
          <w:lang w:eastAsia="zh-CN"/>
        </w:rPr>
        <w:t xml:space="preserve">The </w:t>
      </w:r>
      <w:bookmarkStart w:id="430" w:name="MCCQCTEMPBM_00000129"/>
      <w:r w:rsidRPr="00F17505">
        <w:rPr>
          <w:rFonts w:ascii="Courier New" w:hAnsi="Courier New" w:cs="Courier New"/>
        </w:rPr>
        <w:t>MLContext</w:t>
      </w:r>
      <w:bookmarkEnd w:id="430"/>
      <w:r w:rsidRPr="00F17505">
        <w:rPr>
          <w:rFonts w:cs="Arial"/>
          <w:lang w:eastAsia="zh-CN"/>
        </w:rPr>
        <w:t xml:space="preserve"> represents the status and conditions related to the </w:t>
      </w:r>
      <w:r w:rsidR="00FC7EC8" w:rsidRPr="00F17505">
        <w:rPr>
          <w:rFonts w:ascii="Courier New" w:hAnsi="Courier New" w:cs="Courier New"/>
          <w:lang w:eastAsia="zh-CN"/>
        </w:rPr>
        <w:t>ML</w:t>
      </w:r>
      <w:r w:rsidR="00FC7EC8">
        <w:rPr>
          <w:rFonts w:ascii="Courier New" w:hAnsi="Courier New" w:cs="Courier New"/>
          <w:lang w:eastAsia="zh-CN"/>
        </w:rPr>
        <w:t>Model</w:t>
      </w:r>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431" w:name="MCCQCTEMPBM_00000131"/>
      <w:r w:rsidRPr="00F17505">
        <w:rPr>
          <w:rFonts w:ascii="Courier New" w:hAnsi="Courier New" w:cs="Courier New"/>
        </w:rPr>
        <w:t>ExpectedRunTimeContext</w:t>
      </w:r>
      <w:bookmarkEnd w:id="431"/>
      <w:r w:rsidRPr="00F17505">
        <w:rPr>
          <w:rFonts w:cs="Arial"/>
          <w:lang w:eastAsia="zh-CN"/>
        </w:rPr>
        <w:t xml:space="preserve">, the </w:t>
      </w:r>
      <w:bookmarkStart w:id="432" w:name="MCCQCTEMPBM_00000132"/>
      <w:r w:rsidR="00FC7EC8">
        <w:rPr>
          <w:rFonts w:ascii="Courier New" w:hAnsi="Courier New" w:cs="Courier New"/>
        </w:rPr>
        <w:t>t</w:t>
      </w:r>
      <w:r w:rsidRPr="00F17505">
        <w:rPr>
          <w:rFonts w:ascii="Courier New" w:hAnsi="Courier New" w:cs="Courier New"/>
        </w:rPr>
        <w:t>rainingContext</w:t>
      </w:r>
      <w:bookmarkEnd w:id="432"/>
      <w:r w:rsidRPr="00F17505">
        <w:rPr>
          <w:rFonts w:cs="Arial"/>
        </w:rPr>
        <w:t xml:space="preserve"> and t</w:t>
      </w:r>
      <w:r w:rsidRPr="00FC7EC8">
        <w:rPr>
          <w:rFonts w:cs="Arial"/>
        </w:rPr>
        <w:t xml:space="preserve">he </w:t>
      </w:r>
      <w:bookmarkStart w:id="433" w:name="MCCQCTEMPBM_00000133"/>
      <w:r w:rsidRPr="00FC7EC8">
        <w:rPr>
          <w:rFonts w:ascii="Courier New" w:hAnsi="Courier New" w:cs="Courier New"/>
        </w:rPr>
        <w:t>RunTimeContext</w:t>
      </w:r>
      <w:bookmarkEnd w:id="433"/>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434" w:name="_Toc106015904"/>
      <w:bookmarkStart w:id="435" w:name="_Toc106098543"/>
      <w:bookmarkStart w:id="436" w:name="MCCQCTEMPBM_00000156"/>
      <w:bookmarkStart w:id="437" w:name="_Toc210117965"/>
      <w:r w:rsidRPr="00F17505">
        <w:t>7.4.3.2</w:t>
      </w:r>
      <w:r w:rsidRPr="00F17505">
        <w:tab/>
        <w:t>Attributes</w:t>
      </w:r>
      <w:bookmarkEnd w:id="434"/>
      <w:bookmarkEnd w:id="435"/>
      <w:bookmarkEnd w:id="437"/>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436"/>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r w:rsidRPr="00F17505">
              <w:rPr>
                <w:color w:val="000000"/>
              </w:rPr>
              <w:t>isNotifyable</w:t>
            </w:r>
          </w:p>
        </w:tc>
      </w:tr>
      <w:tr w:rsidR="00C95DF5" w:rsidRPr="00F17505" w14:paraId="78895931" w14:textId="77777777" w:rsidTr="006537B7">
        <w:trPr>
          <w:cantSplit/>
          <w:jc w:val="center"/>
        </w:trPr>
        <w:tc>
          <w:tcPr>
            <w:tcW w:w="3241" w:type="dxa"/>
            <w:tcMar>
              <w:top w:w="0" w:type="dxa"/>
              <w:left w:w="28" w:type="dxa"/>
              <w:bottom w:w="0" w:type="dxa"/>
              <w:right w:w="108" w:type="dxa"/>
            </w:tcMar>
          </w:tcPr>
          <w:p w14:paraId="797D8AE7" w14:textId="041F6DA8" w:rsidR="00C95DF5" w:rsidRPr="00F17505" w:rsidRDefault="00C95DF5" w:rsidP="00C95DF5">
            <w:pPr>
              <w:pStyle w:val="TAL"/>
              <w:rPr>
                <w:rFonts w:ascii="Courier New" w:hAnsi="Courier New" w:cs="Courier New"/>
              </w:rPr>
            </w:pPr>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p>
        </w:tc>
        <w:tc>
          <w:tcPr>
            <w:tcW w:w="1687" w:type="dxa"/>
            <w:tcMar>
              <w:top w:w="0" w:type="dxa"/>
              <w:left w:w="28" w:type="dxa"/>
              <w:bottom w:w="0" w:type="dxa"/>
              <w:right w:w="108" w:type="dxa"/>
            </w:tcMar>
          </w:tcPr>
          <w:p w14:paraId="6046AFB6" w14:textId="39850525" w:rsidR="00C95DF5" w:rsidRPr="00F17505" w:rsidRDefault="00C95DF5" w:rsidP="00C95DF5">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451CB229"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78EB97CC" w14:textId="77777777" w:rsidR="00C95DF5" w:rsidRPr="00F17505" w:rsidRDefault="00C95DF5" w:rsidP="00C95DF5">
            <w:pPr>
              <w:pStyle w:val="TAL"/>
              <w:jc w:val="center"/>
            </w:pPr>
            <w:r w:rsidRPr="00F17505">
              <w:t>F</w:t>
            </w:r>
          </w:p>
        </w:tc>
        <w:tc>
          <w:tcPr>
            <w:tcW w:w="1237" w:type="dxa"/>
            <w:tcMar>
              <w:top w:w="0" w:type="dxa"/>
              <w:left w:w="28" w:type="dxa"/>
              <w:bottom w:w="0" w:type="dxa"/>
              <w:right w:w="108" w:type="dxa"/>
            </w:tcMar>
          </w:tcPr>
          <w:p w14:paraId="012B6333" w14:textId="77777777" w:rsidR="00C95DF5" w:rsidRPr="00F17505" w:rsidRDefault="00C95DF5" w:rsidP="00C95DF5">
            <w:pPr>
              <w:pStyle w:val="TAL"/>
              <w:jc w:val="center"/>
            </w:pPr>
            <w:r w:rsidRPr="00F17505">
              <w:rPr>
                <w:lang w:eastAsia="zh-CN"/>
              </w:rPr>
              <w:t>F</w:t>
            </w:r>
          </w:p>
        </w:tc>
      </w:tr>
      <w:tr w:rsidR="00C95DF5" w:rsidRPr="00F17505" w14:paraId="33ED149F" w14:textId="77777777" w:rsidTr="006537B7">
        <w:trPr>
          <w:cantSplit/>
          <w:jc w:val="center"/>
        </w:trPr>
        <w:tc>
          <w:tcPr>
            <w:tcW w:w="3241" w:type="dxa"/>
            <w:tcMar>
              <w:top w:w="0" w:type="dxa"/>
              <w:left w:w="28" w:type="dxa"/>
              <w:bottom w:w="0" w:type="dxa"/>
              <w:right w:w="108" w:type="dxa"/>
            </w:tcMar>
          </w:tcPr>
          <w:p w14:paraId="482F9973" w14:textId="4F26306E" w:rsidR="00C95DF5" w:rsidRPr="00F17505" w:rsidRDefault="00C95DF5" w:rsidP="00C95DF5">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651E9E54" w14:textId="77777777" w:rsidR="00C95DF5" w:rsidRPr="00F17505" w:rsidRDefault="00C95DF5" w:rsidP="00C95DF5">
            <w:pPr>
              <w:pStyle w:val="TAL"/>
              <w:jc w:val="center"/>
            </w:pPr>
            <w:r w:rsidRPr="00F17505">
              <w:t>M</w:t>
            </w:r>
          </w:p>
        </w:tc>
        <w:tc>
          <w:tcPr>
            <w:tcW w:w="1167" w:type="dxa"/>
            <w:tcMar>
              <w:top w:w="0" w:type="dxa"/>
              <w:left w:w="28" w:type="dxa"/>
              <w:bottom w:w="0" w:type="dxa"/>
              <w:right w:w="108" w:type="dxa"/>
            </w:tcMar>
          </w:tcPr>
          <w:p w14:paraId="62ACD647"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1BA552DD"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30689F6F" w14:textId="77777777" w:rsidR="00C95DF5" w:rsidRPr="00F17505" w:rsidRDefault="00C95DF5" w:rsidP="00C95DF5">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C95DF5" w:rsidRPr="00F17505" w:rsidRDefault="00C95DF5" w:rsidP="00C95DF5">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438" w:name="_Toc106015905"/>
      <w:bookmarkStart w:id="439" w:name="_Toc106098544"/>
      <w:bookmarkStart w:id="440" w:name="_Toc210117966"/>
      <w:r w:rsidRPr="00F17505">
        <w:t>7.4.3.3</w:t>
      </w:r>
      <w:r w:rsidRPr="00F17505">
        <w:tab/>
        <w:t>Attribute constraints</w:t>
      </w:r>
      <w:bookmarkEnd w:id="438"/>
      <w:bookmarkEnd w:id="439"/>
      <w:bookmarkEnd w:id="440"/>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65D6281A" w:rsidR="0094361E" w:rsidRPr="00476940" w:rsidRDefault="00C95DF5" w:rsidP="00C95DF5">
            <w:pPr>
              <w:pStyle w:val="TAL"/>
            </w:pPr>
            <w:r w:rsidRPr="007C101F">
              <w:t>inference</w:t>
            </w:r>
            <w:r>
              <w:t>Entity</w:t>
            </w:r>
            <w:r w:rsidRPr="00F17505">
              <w:t>Ref</w:t>
            </w:r>
            <w:r w:rsidRPr="00476940">
              <w:rPr>
                <w:rFonts w:cs="Arial"/>
              </w:rPr>
              <w:t xml:space="preserve"> Support Qualifier</w:t>
            </w:r>
          </w:p>
        </w:tc>
        <w:tc>
          <w:tcPr>
            <w:tcW w:w="6061" w:type="dxa"/>
            <w:tcMar>
              <w:top w:w="0" w:type="dxa"/>
              <w:left w:w="28" w:type="dxa"/>
              <w:bottom w:w="0" w:type="dxa"/>
              <w:right w:w="108" w:type="dxa"/>
            </w:tcMar>
          </w:tcPr>
          <w:p w14:paraId="111544C7" w14:textId="36A4FF7C" w:rsidR="0094361E" w:rsidRPr="00476940" w:rsidRDefault="003055F3" w:rsidP="006E608C">
            <w:pPr>
              <w:keepNext/>
              <w:keepLines/>
              <w:spacing w:after="0"/>
              <w:rPr>
                <w:rFonts w:ascii="Arial" w:hAnsi="Arial" w:cs="Arial"/>
                <w:sz w:val="18"/>
                <w:lang w:eastAsia="zh-CN"/>
              </w:rPr>
            </w:pPr>
            <w:r w:rsidRPr="003055F3">
              <w:rPr>
                <w:rFonts w:ascii="Arial" w:hAnsi="Arial" w:cs="Arial"/>
                <w:sz w:val="18"/>
                <w:lang w:eastAsia="zh-CN"/>
              </w:rPr>
              <w:t>Condition: is supported for expectedRunTimeContext or runTimeContext.</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441" w:name="_Toc106015906"/>
      <w:bookmarkStart w:id="442" w:name="_Toc106098545"/>
      <w:bookmarkStart w:id="443" w:name="_Toc210117967"/>
      <w:r w:rsidRPr="00F17505">
        <w:t>7.4.</w:t>
      </w:r>
      <w:r w:rsidR="00330DF0" w:rsidRPr="00F17505">
        <w:t>3</w:t>
      </w:r>
      <w:r w:rsidRPr="00F17505">
        <w:t>.4</w:t>
      </w:r>
      <w:r w:rsidRPr="00F17505">
        <w:tab/>
        <w:t>Notifications</w:t>
      </w:r>
      <w:bookmarkEnd w:id="441"/>
      <w:bookmarkEnd w:id="442"/>
      <w:bookmarkEnd w:id="443"/>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&lt;&lt;dataType&gt;&gt;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444" w:name="_Toc210117968"/>
      <w:r>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bookmarkEnd w:id="444"/>
    </w:p>
    <w:p w14:paraId="2E18A7D9" w14:textId="77777777" w:rsidR="008D782A" w:rsidRPr="00F17505" w:rsidRDefault="008D782A" w:rsidP="008D782A">
      <w:pPr>
        <w:pStyle w:val="Heading4"/>
      </w:pPr>
      <w:bookmarkStart w:id="445" w:name="_Toc210117969"/>
      <w:r>
        <w:t>7.4.4</w:t>
      </w:r>
      <w:r w:rsidRPr="00F17505">
        <w:t>.1</w:t>
      </w:r>
      <w:r w:rsidRPr="00F17505">
        <w:tab/>
        <w:t>Definition</w:t>
      </w:r>
      <w:bookmarkEnd w:id="445"/>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446" w:name="_Toc210117970"/>
      <w:r>
        <w:t>7.4.4</w:t>
      </w:r>
      <w:r w:rsidRPr="00F17505">
        <w:t>.2</w:t>
      </w:r>
      <w:r w:rsidRPr="00F17505">
        <w:tab/>
        <w:t>Attributes</w:t>
      </w:r>
      <w:bookmarkEnd w:id="446"/>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r w:rsidRPr="00F17505">
              <w:rPr>
                <w:color w:val="000000"/>
              </w:rPr>
              <w:t>isNotifyable</w:t>
            </w:r>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r>
              <w:rPr>
                <w:rFonts w:ascii="Courier New" w:hAnsi="Courier New" w:cs="Courier New"/>
              </w:rPr>
              <w:t>isSupportedForTraining</w:t>
            </w:r>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447" w:name="_Toc210117971"/>
      <w:r w:rsidRPr="00F17505">
        <w:t>7.4.</w:t>
      </w:r>
      <w:r>
        <w:t>4</w:t>
      </w:r>
      <w:r w:rsidRPr="00F17505">
        <w:t>.3</w:t>
      </w:r>
      <w:r w:rsidRPr="00F17505">
        <w:tab/>
        <w:t>Attribute constraints</w:t>
      </w:r>
      <w:bookmarkEnd w:id="447"/>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77777777" w:rsidR="008D782A" w:rsidRPr="00506640" w:rsidRDefault="008D782A" w:rsidP="006E608C">
            <w:pPr>
              <w:pStyle w:val="TAL"/>
            </w:pPr>
            <w:r>
              <w:rPr>
                <w:rFonts w:ascii="Courier New" w:hAnsi="Courier New" w:cs="Courier New"/>
              </w:rPr>
              <w:t>isSupportedForTraining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77777777" w:rsidR="008D782A" w:rsidRPr="00506640" w:rsidRDefault="008D782A" w:rsidP="006E608C">
            <w:pPr>
              <w:pStyle w:val="TAL"/>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448" w:name="_Toc210117972"/>
      <w:r w:rsidRPr="00F17505">
        <w:t>7.4.</w:t>
      </w:r>
      <w:r>
        <w:t>4</w:t>
      </w:r>
      <w:r w:rsidRPr="00F17505">
        <w:t>.4</w:t>
      </w:r>
      <w:r w:rsidRPr="00F17505">
        <w:tab/>
        <w:t>Notifications</w:t>
      </w:r>
      <w:bookmarkEnd w:id="448"/>
    </w:p>
    <w:p w14:paraId="5B565020" w14:textId="77777777" w:rsidR="008D782A" w:rsidRPr="00F17505" w:rsidRDefault="008D782A" w:rsidP="008D782A">
      <w:r w:rsidRPr="00F17505">
        <w:t xml:space="preserve">The notifications specified for the IOC using this </w:t>
      </w:r>
      <w:r w:rsidRPr="00F17505">
        <w:rPr>
          <w:lang w:eastAsia="zh-CN"/>
        </w:rPr>
        <w:t>&lt;&lt;dataType&gt;&gt; for its attribute(s), shall be applicable.</w:t>
      </w:r>
    </w:p>
    <w:p w14:paraId="194CC068" w14:textId="77777777" w:rsidR="008D782A" w:rsidRPr="00451851" w:rsidRDefault="008D782A" w:rsidP="008D782A">
      <w:pPr>
        <w:pStyle w:val="Heading3"/>
      </w:pPr>
      <w:bookmarkStart w:id="449" w:name="_Toc210117973"/>
      <w:r w:rsidRPr="00451851">
        <w:t>7.4.</w:t>
      </w:r>
      <w:r>
        <w:t>5</w:t>
      </w:r>
      <w:r w:rsidRPr="00451851">
        <w:tab/>
      </w:r>
      <w:r>
        <w:rPr>
          <w:rFonts w:ascii="Courier New" w:hAnsi="Courier New" w:cs="Courier New"/>
        </w:rPr>
        <w:t>AvailMLCapabilityReport</w:t>
      </w:r>
      <w:r w:rsidRPr="00451851">
        <w:rPr>
          <w:rFonts w:ascii="Courier New" w:hAnsi="Courier New" w:cs="Courier New"/>
        </w:rPr>
        <w:t xml:space="preserve"> &lt;&lt;dataType&gt;&gt;</w:t>
      </w:r>
      <w:bookmarkEnd w:id="449"/>
    </w:p>
    <w:p w14:paraId="307E1506" w14:textId="77777777" w:rsidR="008D782A" w:rsidRPr="00902FAA" w:rsidRDefault="008D782A" w:rsidP="008D782A">
      <w:pPr>
        <w:pStyle w:val="Heading4"/>
        <w:rPr>
          <w:rFonts w:eastAsia="Courier New"/>
        </w:rPr>
      </w:pPr>
      <w:bookmarkStart w:id="450" w:name="_Toc210117974"/>
      <w:r>
        <w:rPr>
          <w:rFonts w:eastAsia="Courier New"/>
        </w:rPr>
        <w:t>7.4.5</w:t>
      </w:r>
      <w:r w:rsidRPr="00902FAA">
        <w:rPr>
          <w:rFonts w:eastAsia="Courier New"/>
        </w:rPr>
        <w:t>.1</w:t>
      </w:r>
      <w:r>
        <w:rPr>
          <w:rFonts w:eastAsia="Courier New"/>
        </w:rPr>
        <w:tab/>
      </w:r>
      <w:r w:rsidRPr="00902FAA">
        <w:rPr>
          <w:rFonts w:eastAsia="Courier New"/>
        </w:rPr>
        <w:t>Definition</w:t>
      </w:r>
      <w:bookmarkEnd w:id="450"/>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r w:rsidR="00554F76">
        <w:rPr>
          <w:rFonts w:ascii="Courier New" w:hAnsi="Courier New" w:cs="Courier New"/>
          <w:szCs w:val="24"/>
          <w:lang w:val="en-US"/>
        </w:rPr>
        <w:t>availMLCapabilityReport</w:t>
      </w:r>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r w:rsidR="00554F76">
        <w:rPr>
          <w:rFonts w:ascii="Courier New" w:hAnsi="Courier New" w:cs="Courier New"/>
          <w:szCs w:val="24"/>
          <w:lang w:val="en-US"/>
        </w:rPr>
        <w:t>availMLCapabilityReport</w:t>
      </w:r>
      <w:r>
        <w:t xml:space="preserve"> is </w:t>
      </w:r>
      <w:r w:rsidRPr="00492D8B">
        <w:t xml:space="preserve">associated to one or more </w:t>
      </w:r>
      <w:r w:rsidR="00554F76">
        <w:rPr>
          <w:rFonts w:ascii="Courier New" w:hAnsi="Courier New" w:cs="Courier New"/>
          <w:szCs w:val="24"/>
        </w:rPr>
        <w:t>MLModel</w:t>
      </w:r>
      <w:r>
        <w:rPr>
          <w:rFonts w:ascii="Courier New" w:hAnsi="Courier New" w:cs="Courier New"/>
          <w:szCs w:val="24"/>
        </w:rPr>
        <w:t>(s)</w:t>
      </w:r>
      <w:r>
        <w:t xml:space="preserve"> and may indicate the </w:t>
      </w:r>
      <w:r w:rsidRPr="00492D8B">
        <w:t xml:space="preserve">one or more </w:t>
      </w:r>
      <w:r w:rsidR="00554F76">
        <w:rPr>
          <w:rFonts w:ascii="Courier New" w:hAnsi="Courier New" w:cs="Courier New"/>
          <w:szCs w:val="24"/>
        </w:rPr>
        <w:t>MLModel</w:t>
      </w:r>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CapabilityVersions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the expectedPerformanceGains,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451" w:name="_Toc210117975"/>
      <w:r>
        <w:rPr>
          <w:rFonts w:eastAsia="Courier New"/>
        </w:rPr>
        <w:t>7.4.5</w:t>
      </w:r>
      <w:r w:rsidRPr="00492D8B">
        <w:rPr>
          <w:rFonts w:eastAsia="Courier New"/>
          <w:lang w:eastAsia="zh-CN"/>
        </w:rPr>
        <w:t>.2</w:t>
      </w:r>
      <w:r w:rsidRPr="00492D8B">
        <w:rPr>
          <w:rFonts w:eastAsia="Courier New"/>
          <w:lang w:eastAsia="zh-CN"/>
        </w:rPr>
        <w:tab/>
        <w:t>Attributes</w:t>
      </w:r>
      <w:bookmarkEnd w:id="451"/>
    </w:p>
    <w:p w14:paraId="1AC5CE3B" w14:textId="71B4C54C" w:rsidR="008D782A" w:rsidRDefault="008D782A" w:rsidP="008D782A">
      <w:pPr>
        <w:rPr>
          <w:rFonts w:eastAsia="Courier New"/>
          <w:szCs w:val="22"/>
        </w:rPr>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r w:rsidRPr="00361B15">
              <w:t>isReadable</w:t>
            </w:r>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r w:rsidRPr="00361B15">
              <w:t>isWritable</w:t>
            </w:r>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r w:rsidRPr="00361B15">
              <w:t>isInvariant</w:t>
            </w:r>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r w:rsidRPr="00361B15">
              <w:t>isNotifyable</w:t>
            </w:r>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r w:rsidRPr="00442720">
              <w:rPr>
                <w:rFonts w:ascii="Courier New" w:hAnsi="Courier New" w:cs="Courier New"/>
              </w:rPr>
              <w:t>availMLCapabilityReportID</w:t>
            </w:r>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r w:rsidRPr="00442720">
              <w:rPr>
                <w:rFonts w:ascii="Courier New" w:hAnsi="Courier New" w:cs="Courier New"/>
              </w:rPr>
              <w:t>mLCapabilityVersionId</w:t>
            </w:r>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r w:rsidRPr="00442720">
              <w:rPr>
                <w:rFonts w:ascii="Courier New" w:hAnsi="Courier New" w:cs="Courier New"/>
              </w:rPr>
              <w:t>expectedPerformanceGains</w:t>
            </w:r>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452" w:name="_Toc210117976"/>
      <w:r w:rsidRPr="00F17505">
        <w:t>7.4.</w:t>
      </w:r>
      <w:r>
        <w:t>5</w:t>
      </w:r>
      <w:r w:rsidRPr="00F17505">
        <w:t>.3</w:t>
      </w:r>
      <w:r w:rsidRPr="00F17505">
        <w:tab/>
        <w:t>Attribute constraints</w:t>
      </w:r>
      <w:bookmarkEnd w:id="452"/>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453" w:name="_Toc210117977"/>
      <w:r w:rsidRPr="00F17505">
        <w:t>7.4.</w:t>
      </w:r>
      <w:r>
        <w:t>5</w:t>
      </w:r>
      <w:r w:rsidRPr="00F17505">
        <w:t>.4</w:t>
      </w:r>
      <w:r w:rsidRPr="00F17505">
        <w:tab/>
        <w:t>Notifications</w:t>
      </w:r>
      <w:bookmarkEnd w:id="453"/>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454" w:name="_Toc210117978"/>
      <w:r w:rsidRPr="00F17505">
        <w:t>7.4.</w:t>
      </w:r>
      <w:r>
        <w:t>6</w:t>
      </w:r>
      <w:r w:rsidRPr="00F17505">
        <w:tab/>
      </w:r>
      <w:r>
        <w:rPr>
          <w:rFonts w:ascii="Courier New" w:hAnsi="Courier New" w:cs="Courier New"/>
        </w:rPr>
        <w:t>AIMLManagementPolicy</w:t>
      </w:r>
      <w:r w:rsidRPr="00F17505">
        <w:rPr>
          <w:rFonts w:ascii="Courier New" w:hAnsi="Courier New" w:cs="Courier New"/>
        </w:rPr>
        <w:t xml:space="preserve"> &lt;&lt;dataType&gt;&gt;</w:t>
      </w:r>
      <w:bookmarkEnd w:id="454"/>
    </w:p>
    <w:p w14:paraId="09F58A0B" w14:textId="77777777" w:rsidR="008D782A" w:rsidRPr="00F17505" w:rsidRDefault="008D782A" w:rsidP="008D782A">
      <w:pPr>
        <w:pStyle w:val="Heading4"/>
      </w:pPr>
      <w:bookmarkStart w:id="455" w:name="_Toc210117979"/>
      <w:r w:rsidRPr="00F17505">
        <w:t>7.4.</w:t>
      </w:r>
      <w:r>
        <w:t>6</w:t>
      </w:r>
      <w:r w:rsidRPr="00F17505">
        <w:t>.1</w:t>
      </w:r>
      <w:r w:rsidRPr="00F17505">
        <w:tab/>
        <w:t>Definition</w:t>
      </w:r>
      <w:bookmarkEnd w:id="455"/>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456" w:name="_Toc210117980"/>
      <w:r w:rsidRPr="00F17505">
        <w:t>7.4.</w:t>
      </w:r>
      <w:r>
        <w:t>6</w:t>
      </w:r>
      <w:r w:rsidRPr="00F17505">
        <w:t>.2</w:t>
      </w:r>
      <w:r w:rsidRPr="00F17505">
        <w:tab/>
        <w:t>Attributes</w:t>
      </w:r>
      <w:bookmarkEnd w:id="456"/>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r w:rsidRPr="00F17505">
              <w:rPr>
                <w:color w:val="000000"/>
              </w:rPr>
              <w:t>isNotifyable</w:t>
            </w:r>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r w:rsidRPr="00D821B2">
              <w:rPr>
                <w:rFonts w:ascii="Courier New" w:hAnsi="Courier New" w:cs="Courier New"/>
              </w:rPr>
              <w:t>managedActivationScope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457" w:name="_Toc210117981"/>
      <w:r w:rsidRPr="00F17505">
        <w:t>7.4.</w:t>
      </w:r>
      <w:r>
        <w:t>6</w:t>
      </w:r>
      <w:r w:rsidRPr="00F17505">
        <w:t>.3</w:t>
      </w:r>
      <w:r w:rsidRPr="00F17505">
        <w:tab/>
        <w:t>Attribute constraints</w:t>
      </w:r>
      <w:bookmarkEnd w:id="457"/>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458" w:name="_Toc210117982"/>
      <w:r w:rsidRPr="00F17505">
        <w:t>7.4.</w:t>
      </w:r>
      <w:r>
        <w:t>6</w:t>
      </w:r>
      <w:r w:rsidRPr="00F17505">
        <w:t>.4</w:t>
      </w:r>
      <w:r w:rsidRPr="00F17505">
        <w:tab/>
        <w:t>Notifications</w:t>
      </w:r>
      <w:bookmarkEnd w:id="458"/>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459" w:name="_Toc210117983"/>
      <w:r>
        <w:rPr>
          <w:lang w:val="en-US" w:eastAsia="zh-CN"/>
        </w:rPr>
        <w:t>7.4</w:t>
      </w:r>
      <w:r w:rsidRPr="003D39E5">
        <w:rPr>
          <w:lang w:val="en-US" w:eastAsia="zh-CN"/>
        </w:rPr>
        <w:t>.</w:t>
      </w:r>
      <w:r>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459"/>
    </w:p>
    <w:p w14:paraId="5D41CB96" w14:textId="77777777" w:rsidR="008D782A" w:rsidRPr="00CE6AD3" w:rsidRDefault="008D782A" w:rsidP="008D782A">
      <w:pPr>
        <w:pStyle w:val="Heading4"/>
      </w:pPr>
      <w:bookmarkStart w:id="460" w:name="_Toc210117984"/>
      <w:r>
        <w:t>7.4.7</w:t>
      </w:r>
      <w:r w:rsidRPr="00CE6AD3">
        <w:t>.1</w:t>
      </w:r>
      <w:r w:rsidRPr="00CE6AD3">
        <w:tab/>
        <w:t>Definition</w:t>
      </w:r>
      <w:bookmarkEnd w:id="460"/>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461" w:name="_Toc210117985"/>
      <w:r>
        <w:t>7.4.7</w:t>
      </w:r>
      <w:r w:rsidRPr="00CE6AD3">
        <w:t>.2</w:t>
      </w:r>
      <w:r w:rsidRPr="00CE6AD3">
        <w:tab/>
        <w:t>Attributes</w:t>
      </w:r>
      <w:bookmarkEnd w:id="461"/>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r w:rsidRPr="00CE6AD3">
              <w:t>isReadable</w:t>
            </w:r>
          </w:p>
        </w:tc>
        <w:tc>
          <w:tcPr>
            <w:tcW w:w="600" w:type="pct"/>
            <w:shd w:val="clear" w:color="auto" w:fill="BFBFBF"/>
            <w:noWrap/>
            <w:vAlign w:val="center"/>
          </w:tcPr>
          <w:p w14:paraId="203C52DF" w14:textId="77777777" w:rsidR="008D782A" w:rsidRPr="00CE6AD3" w:rsidRDefault="008D782A" w:rsidP="006E608C">
            <w:pPr>
              <w:pStyle w:val="TAH"/>
            </w:pPr>
            <w:r w:rsidRPr="00CE6AD3">
              <w:t>isWritable</w:t>
            </w:r>
          </w:p>
        </w:tc>
        <w:tc>
          <w:tcPr>
            <w:tcW w:w="600" w:type="pct"/>
            <w:shd w:val="clear" w:color="auto" w:fill="BFBFBF"/>
            <w:noWrap/>
            <w:vAlign w:val="center"/>
          </w:tcPr>
          <w:p w14:paraId="4543FDC4" w14:textId="77777777" w:rsidR="008D782A" w:rsidRPr="00CE6AD3" w:rsidRDefault="008D782A" w:rsidP="006E608C">
            <w:pPr>
              <w:pStyle w:val="TAH"/>
            </w:pPr>
            <w:r w:rsidRPr="00CE6AD3">
              <w:rPr>
                <w:rFonts w:cs="Arial"/>
                <w:bCs/>
                <w:szCs w:val="18"/>
              </w:rPr>
              <w:t>isInvariant</w:t>
            </w:r>
          </w:p>
        </w:tc>
        <w:tc>
          <w:tcPr>
            <w:tcW w:w="600" w:type="pct"/>
            <w:shd w:val="clear" w:color="auto" w:fill="BFBFBF"/>
            <w:noWrap/>
            <w:vAlign w:val="center"/>
          </w:tcPr>
          <w:p w14:paraId="5C6B305A" w14:textId="77777777" w:rsidR="008D782A" w:rsidRPr="00CE6AD3" w:rsidRDefault="008D782A" w:rsidP="006E608C">
            <w:pPr>
              <w:pStyle w:val="TAH"/>
            </w:pPr>
            <w:r w:rsidRPr="00CE6AD3">
              <w:t>isNotifyable</w:t>
            </w:r>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462" w:name="_Toc210117986"/>
      <w:r>
        <w:rPr>
          <w:lang w:val="fr-FR"/>
        </w:rPr>
        <w:t>7.</w:t>
      </w:r>
      <w:r w:rsidRPr="00F3719F">
        <w:rPr>
          <w:lang w:val="fr-FR"/>
        </w:rPr>
        <w:t>4.</w:t>
      </w:r>
      <w:r>
        <w:rPr>
          <w:lang w:val="fr-FR"/>
        </w:rPr>
        <w:t>7</w:t>
      </w:r>
      <w:r w:rsidRPr="00F3719F">
        <w:rPr>
          <w:lang w:val="fr-FR"/>
        </w:rPr>
        <w:t>.3</w:t>
      </w:r>
      <w:r w:rsidRPr="00F3719F">
        <w:rPr>
          <w:lang w:val="fr-FR"/>
        </w:rPr>
        <w:tab/>
        <w:t>Attribute constraints</w:t>
      </w:r>
      <w:bookmarkEnd w:id="462"/>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77777777" w:rsidR="008D782A" w:rsidRPr="00506640" w:rsidRDefault="008D782A" w:rsidP="006E608C">
            <w:pPr>
              <w:pStyle w:val="TAL"/>
            </w:pPr>
            <w:r w:rsidRPr="00EE3720">
              <w:rPr>
                <w:rFonts w:ascii="Courier New" w:hAnsi="Courier New" w:cs="Courier New"/>
              </w:rPr>
              <w:t xml:space="preserve">dNList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77777777" w:rsidR="008D782A" w:rsidRPr="00506640" w:rsidRDefault="008D782A" w:rsidP="006E608C">
            <w:pPr>
              <w:pStyle w:val="TAL"/>
            </w:pPr>
            <w:r w:rsidRPr="00EE3720">
              <w:rPr>
                <w:rFonts w:ascii="Courier New" w:hAnsi="Courier New" w:cs="Courier New"/>
              </w:rPr>
              <w:t>timeWindow</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77777777" w:rsidR="008D782A" w:rsidRPr="00F60E32" w:rsidRDefault="008D782A" w:rsidP="006E608C">
            <w:pPr>
              <w:pStyle w:val="TAL"/>
              <w:rPr>
                <w:rFonts w:ascii="Courier New" w:hAnsi="Courier New" w:cs="Courier New"/>
              </w:rPr>
            </w:pPr>
            <w:r w:rsidRPr="00EE3720">
              <w:rPr>
                <w:rFonts w:ascii="Courier New" w:hAnsi="Courier New" w:cs="Courier New"/>
              </w:rPr>
              <w:t>geoPolygon</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463" w:name="_Toc210117987"/>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463"/>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464" w:name="_Toc210117988"/>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465" w:name="_Hlk109228613"/>
      <w:r w:rsidRPr="00C13A7E">
        <w:rPr>
          <w:rFonts w:ascii="Courier New" w:hAnsi="Courier New" w:cs="Courier New"/>
          <w:lang w:eastAsia="zh-CN"/>
        </w:rPr>
        <w:t>MLCapability</w:t>
      </w:r>
      <w:bookmarkEnd w:id="465"/>
      <w:r w:rsidRPr="00C13A7E">
        <w:rPr>
          <w:rFonts w:ascii="Courier New" w:hAnsi="Courier New" w:cs="Courier New"/>
          <w:lang w:eastAsia="zh-CN"/>
        </w:rPr>
        <w:t>Info &lt;&lt;dataType&gt;&gt;</w:t>
      </w:r>
      <w:bookmarkEnd w:id="464"/>
    </w:p>
    <w:p w14:paraId="47A1AD50" w14:textId="77777777" w:rsidR="008D782A" w:rsidRPr="006B16A1" w:rsidRDefault="008D782A" w:rsidP="008D782A">
      <w:pPr>
        <w:pStyle w:val="Heading4"/>
      </w:pPr>
      <w:bookmarkStart w:id="466" w:name="_Toc210117989"/>
      <w:r>
        <w:t>7.4</w:t>
      </w:r>
      <w:r w:rsidRPr="006B16A1">
        <w:t>.</w:t>
      </w:r>
      <w:r>
        <w:t>8</w:t>
      </w:r>
      <w:r w:rsidRPr="006B16A1">
        <w:t>.1</w:t>
      </w:r>
      <w:r>
        <w:t>.</w:t>
      </w:r>
      <w:r>
        <w:tab/>
      </w:r>
      <w:r w:rsidRPr="003559F4">
        <w:t>Definition</w:t>
      </w:r>
      <w:bookmarkEnd w:id="466"/>
    </w:p>
    <w:p w14:paraId="2082A663" w14:textId="0CE2B7DE" w:rsidR="008D782A" w:rsidRPr="00346FBA" w:rsidRDefault="008D782A" w:rsidP="008D782A">
      <w:pPr>
        <w:pStyle w:val="TAL"/>
        <w:rPr>
          <w:rFonts w:cs="Arial"/>
        </w:rPr>
      </w:pPr>
      <w:r w:rsidRPr="00C13A7E">
        <w:rPr>
          <w:sz w:val="20"/>
        </w:rPr>
        <w:t xml:space="preserve">This dataType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r w:rsidR="00E62057" w:rsidRPr="00D821B2">
        <w:t>capabilityName</w:t>
      </w:r>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467" w:name="_Toc210117990"/>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3559F4">
        <w:t>Attributes</w:t>
      </w:r>
      <w:bookmarkEnd w:id="467"/>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r w:rsidRPr="00F6081B">
              <w:t>isNotifyable</w:t>
            </w:r>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468" w:name="_Toc210117991"/>
      <w:r w:rsidRPr="00F17505">
        <w:t>7.4.</w:t>
      </w:r>
      <w:r>
        <w:rPr>
          <w:lang w:eastAsia="zh-CN"/>
        </w:rPr>
        <w:t>8</w:t>
      </w:r>
      <w:r w:rsidRPr="00F17505">
        <w:t>.3</w:t>
      </w:r>
      <w:r w:rsidRPr="00F17505">
        <w:tab/>
      </w:r>
      <w:r w:rsidRPr="00C13A7E">
        <w:rPr>
          <w:lang w:val="fr-FR"/>
        </w:rPr>
        <w:t>Attribute</w:t>
      </w:r>
      <w:r w:rsidRPr="00F17505">
        <w:t xml:space="preserve"> constraints</w:t>
      </w:r>
      <w:bookmarkEnd w:id="468"/>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469" w:name="_Toc210117992"/>
      <w:r w:rsidRPr="00F17505">
        <w:t>7.4.</w:t>
      </w:r>
      <w:r>
        <w:rPr>
          <w:lang w:eastAsia="zh-CN"/>
        </w:rPr>
        <w:t>8</w:t>
      </w:r>
      <w:r w:rsidRPr="00F17505">
        <w:t>.4</w:t>
      </w:r>
      <w:r w:rsidRPr="00F17505">
        <w:tab/>
      </w:r>
      <w:r w:rsidRPr="00C13A7E">
        <w:rPr>
          <w:lang w:val="fr-FR"/>
        </w:rPr>
        <w:t>Notifications</w:t>
      </w:r>
      <w:bookmarkEnd w:id="469"/>
    </w:p>
    <w:p w14:paraId="62935002" w14:textId="77777777" w:rsidR="008D782A" w:rsidRDefault="008D782A" w:rsidP="008D782A">
      <w:r w:rsidRPr="00440F20">
        <w:rPr>
          <w:rFonts w:cs="Arial"/>
          <w:lang w:eastAsia="zh-CN"/>
        </w:rPr>
        <w:t>The notifications specified for the IOC using this &lt;&lt;dataType&gt;&gt; for its attribute(s), shall be applicable.</w:t>
      </w:r>
    </w:p>
    <w:p w14:paraId="487151B0" w14:textId="5A2D282A" w:rsidR="008D782A" w:rsidRPr="00D3509A" w:rsidRDefault="008D782A" w:rsidP="008D782A">
      <w:pPr>
        <w:pStyle w:val="Heading3"/>
        <w:rPr>
          <w:rFonts w:eastAsia="Courier New"/>
          <w:sz w:val="24"/>
          <w:szCs w:val="24"/>
        </w:rPr>
      </w:pPr>
      <w:bookmarkStart w:id="470" w:name="_Toc210117993"/>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470"/>
    </w:p>
    <w:p w14:paraId="3E57BB88" w14:textId="77777777" w:rsidR="008D782A" w:rsidRPr="00926A3E" w:rsidRDefault="008D782A" w:rsidP="008D782A">
      <w:pPr>
        <w:pStyle w:val="Heading4"/>
      </w:pPr>
      <w:bookmarkStart w:id="471" w:name="_Toc210117994"/>
      <w:r w:rsidRPr="003559F4">
        <w:t>7.4.9.</w:t>
      </w:r>
      <w:r w:rsidRPr="00926A3E">
        <w:t>1</w:t>
      </w:r>
      <w:r w:rsidRPr="00926A3E">
        <w:tab/>
        <w:t>Definition</w:t>
      </w:r>
      <w:bookmarkEnd w:id="471"/>
    </w:p>
    <w:p w14:paraId="46C22E24" w14:textId="77777777" w:rsidR="008D782A" w:rsidRDefault="008D782A" w:rsidP="008D782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472" w:name="_Toc210117995"/>
      <w:r w:rsidRPr="003559F4">
        <w:t>7.4.9.</w:t>
      </w:r>
      <w:r w:rsidRPr="00926A3E">
        <w:t>2</w:t>
      </w:r>
      <w:r w:rsidRPr="00926A3E">
        <w:tab/>
        <w:t>Attributes</w:t>
      </w:r>
      <w:bookmarkEnd w:id="472"/>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r w:rsidRPr="00F6081B">
              <w:rPr>
                <w:rFonts w:cs="Arial"/>
                <w:bCs/>
                <w:szCs w:val="18"/>
              </w:rPr>
              <w:t>isInvariant</w:t>
            </w:r>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r w:rsidRPr="00F6081B">
              <w:t>isNotifyable</w:t>
            </w:r>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473" w:name="_Toc210117996"/>
      <w:r w:rsidRPr="003559F4">
        <w:t>7.4.9.</w:t>
      </w:r>
      <w:r>
        <w:t>3</w:t>
      </w:r>
      <w:r w:rsidRPr="00F17505">
        <w:tab/>
        <w:t>Attribute constraints</w:t>
      </w:r>
      <w:bookmarkEnd w:id="473"/>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474" w:name="_Toc210117997"/>
      <w:r w:rsidRPr="003559F4">
        <w:t>7.4.9.</w:t>
      </w:r>
      <w:r>
        <w:t>4</w:t>
      </w:r>
      <w:r w:rsidRPr="00F17505">
        <w:tab/>
        <w:t>Notifications</w:t>
      </w:r>
      <w:bookmarkEnd w:id="474"/>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6202E10C" w14:textId="63CD5D63" w:rsidR="00A8681B" w:rsidRPr="00D3509A" w:rsidRDefault="00A8681B" w:rsidP="00A8681B">
      <w:pPr>
        <w:pStyle w:val="Heading3"/>
        <w:rPr>
          <w:rFonts w:eastAsia="Courier New"/>
          <w:sz w:val="24"/>
          <w:szCs w:val="24"/>
        </w:rPr>
      </w:pPr>
      <w:bookmarkStart w:id="475" w:name="_Toc210117998"/>
      <w:r>
        <w:rPr>
          <w:rFonts w:eastAsia="Courier New"/>
          <w:sz w:val="24"/>
          <w:szCs w:val="24"/>
        </w:rPr>
        <w:t>7.4.10</w:t>
      </w:r>
      <w:r w:rsidRPr="00D3509A">
        <w:rPr>
          <w:rFonts w:eastAsia="Courier New"/>
          <w:sz w:val="24"/>
          <w:szCs w:val="24"/>
        </w:rPr>
        <w:tab/>
      </w:r>
      <w:r>
        <w:rPr>
          <w:rFonts w:ascii="Courier New" w:hAnsi="Courier New" w:cs="Courier New"/>
        </w:rPr>
        <w:t>A</w:t>
      </w:r>
      <w:r w:rsidRPr="00BD60C5">
        <w:rPr>
          <w:rFonts w:ascii="Courier New" w:hAnsi="Courier New" w:cs="Courier New"/>
        </w:rPr>
        <w:t>IMLInferenceName</w:t>
      </w:r>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bookmarkEnd w:id="475"/>
    </w:p>
    <w:p w14:paraId="23806560" w14:textId="5884870A" w:rsidR="00A8681B" w:rsidRPr="00926A3E" w:rsidRDefault="00A8681B" w:rsidP="00A8681B">
      <w:pPr>
        <w:pStyle w:val="Heading4"/>
      </w:pPr>
      <w:bookmarkStart w:id="476" w:name="_Toc210117999"/>
      <w:r w:rsidRPr="00A8681B">
        <w:t>7.4.10.</w:t>
      </w:r>
      <w:r w:rsidRPr="00926A3E">
        <w:t>1</w:t>
      </w:r>
      <w:r w:rsidRPr="00926A3E">
        <w:tab/>
        <w:t>Definition</w:t>
      </w:r>
      <w:bookmarkEnd w:id="476"/>
    </w:p>
    <w:p w14:paraId="0FBDC974" w14:textId="77777777" w:rsidR="00A8681B" w:rsidRPr="00A07834" w:rsidRDefault="00A8681B" w:rsidP="00A8681B">
      <w:pPr>
        <w:spacing w:line="264" w:lineRule="auto"/>
        <w:jc w:val="both"/>
        <w:rPr>
          <w:rFonts w:eastAsia="Courier New"/>
        </w:rPr>
      </w:pPr>
      <w:r w:rsidRPr="00A07834">
        <w:t>This &lt;&lt;choice&gt;&gt; represents the type of inference that the ML model supports.</w:t>
      </w:r>
    </w:p>
    <w:p w14:paraId="7EE615BE" w14:textId="6F3D6FEF" w:rsidR="00A8681B" w:rsidRPr="00BD60C5" w:rsidRDefault="00A8681B" w:rsidP="00A8681B">
      <w:pPr>
        <w:pStyle w:val="Heading4"/>
      </w:pPr>
      <w:bookmarkStart w:id="477" w:name="_Toc210118000"/>
      <w:r>
        <w:rPr>
          <w:lang w:val="fr-FR"/>
        </w:rPr>
        <w:t>7.</w:t>
      </w:r>
      <w:r w:rsidRPr="00F3719F">
        <w:rPr>
          <w:lang w:val="fr-FR"/>
        </w:rPr>
        <w:t>4.</w:t>
      </w:r>
      <w:r>
        <w:rPr>
          <w:lang w:val="fr-FR"/>
        </w:rPr>
        <w:t>10</w:t>
      </w:r>
      <w:r w:rsidRPr="00F3719F">
        <w:rPr>
          <w:lang w:val="fr-FR"/>
        </w:rPr>
        <w:t>.</w:t>
      </w:r>
      <w:r w:rsidRPr="00926A3E">
        <w:t>2</w:t>
      </w:r>
      <w:r w:rsidRPr="00926A3E">
        <w:tab/>
        <w:t>Attributes</w:t>
      </w:r>
      <w:bookmarkEnd w:id="477"/>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A8681B" w:rsidRPr="00F6081B" w14:paraId="1B7284C7" w14:textId="77777777" w:rsidTr="00476476">
        <w:trPr>
          <w:cantSplit/>
          <w:jc w:val="center"/>
        </w:trPr>
        <w:tc>
          <w:tcPr>
            <w:tcW w:w="3539" w:type="dxa"/>
            <w:shd w:val="pct10" w:color="auto" w:fill="FFFFFF"/>
            <w:vAlign w:val="center"/>
          </w:tcPr>
          <w:p w14:paraId="5BDD197A" w14:textId="77777777" w:rsidR="00A8681B" w:rsidRPr="00F6081B" w:rsidRDefault="00A8681B" w:rsidP="00476476">
            <w:pPr>
              <w:pStyle w:val="TAH"/>
              <w:spacing w:line="264" w:lineRule="auto"/>
              <w:ind w:right="142"/>
            </w:pPr>
            <w:r w:rsidRPr="00F6081B">
              <w:t>Attribute name</w:t>
            </w:r>
          </w:p>
        </w:tc>
        <w:tc>
          <w:tcPr>
            <w:tcW w:w="1134" w:type="dxa"/>
            <w:shd w:val="pct10" w:color="auto" w:fill="FFFFFF"/>
            <w:vAlign w:val="center"/>
          </w:tcPr>
          <w:p w14:paraId="4C27361C" w14:textId="77777777" w:rsidR="00A8681B" w:rsidRPr="00F6081B" w:rsidRDefault="00A8681B" w:rsidP="00476476">
            <w:pPr>
              <w:pStyle w:val="TAH"/>
              <w:spacing w:line="264" w:lineRule="auto"/>
              <w:ind w:right="142"/>
            </w:pPr>
            <w:r w:rsidRPr="00F6081B">
              <w:t>Support Qualifier</w:t>
            </w:r>
          </w:p>
        </w:tc>
        <w:tc>
          <w:tcPr>
            <w:tcW w:w="1172" w:type="dxa"/>
            <w:shd w:val="pct10" w:color="auto" w:fill="FFFFFF"/>
            <w:vAlign w:val="center"/>
          </w:tcPr>
          <w:p w14:paraId="1753B361" w14:textId="77777777" w:rsidR="00A8681B" w:rsidRPr="00F6081B" w:rsidRDefault="00A8681B" w:rsidP="00476476">
            <w:pPr>
              <w:pStyle w:val="TAH"/>
              <w:spacing w:line="264" w:lineRule="auto"/>
              <w:ind w:right="142"/>
            </w:pPr>
            <w:r w:rsidRPr="00F6081B">
              <w:t>isReadable</w:t>
            </w:r>
          </w:p>
        </w:tc>
        <w:tc>
          <w:tcPr>
            <w:tcW w:w="1219" w:type="dxa"/>
            <w:shd w:val="pct10" w:color="auto" w:fill="FFFFFF"/>
            <w:vAlign w:val="center"/>
          </w:tcPr>
          <w:p w14:paraId="0115569A" w14:textId="77777777" w:rsidR="00A8681B" w:rsidRPr="00F6081B" w:rsidRDefault="00A8681B" w:rsidP="00476476">
            <w:pPr>
              <w:pStyle w:val="TAH"/>
              <w:spacing w:line="264" w:lineRule="auto"/>
              <w:ind w:right="142"/>
            </w:pPr>
            <w:r w:rsidRPr="00F6081B">
              <w:t>isWritable</w:t>
            </w:r>
          </w:p>
        </w:tc>
        <w:tc>
          <w:tcPr>
            <w:tcW w:w="1259" w:type="dxa"/>
            <w:shd w:val="pct10" w:color="auto" w:fill="FFFFFF"/>
            <w:vAlign w:val="center"/>
          </w:tcPr>
          <w:p w14:paraId="2AA7F490" w14:textId="77777777" w:rsidR="00A8681B" w:rsidRPr="00F6081B" w:rsidRDefault="00A8681B" w:rsidP="00476476">
            <w:pPr>
              <w:pStyle w:val="TAH"/>
              <w:spacing w:line="264" w:lineRule="auto"/>
              <w:ind w:right="142"/>
            </w:pPr>
            <w:r w:rsidRPr="00F6081B">
              <w:rPr>
                <w:rFonts w:cs="Arial"/>
                <w:bCs/>
                <w:szCs w:val="18"/>
              </w:rPr>
              <w:t>isInvariant</w:t>
            </w:r>
          </w:p>
        </w:tc>
        <w:tc>
          <w:tcPr>
            <w:tcW w:w="1249" w:type="dxa"/>
            <w:shd w:val="pct10" w:color="auto" w:fill="FFFFFF"/>
            <w:vAlign w:val="center"/>
          </w:tcPr>
          <w:p w14:paraId="085E0F02" w14:textId="77777777" w:rsidR="00A8681B" w:rsidRPr="00F6081B" w:rsidRDefault="00A8681B" w:rsidP="00476476">
            <w:pPr>
              <w:pStyle w:val="TAH"/>
              <w:spacing w:line="264" w:lineRule="auto"/>
              <w:ind w:right="142"/>
            </w:pPr>
            <w:r w:rsidRPr="00F6081B">
              <w:t>isNotifyable</w:t>
            </w:r>
          </w:p>
        </w:tc>
      </w:tr>
      <w:tr w:rsidR="00A8681B" w:rsidRPr="00F6081B" w14:paraId="79EF8F05" w14:textId="77777777" w:rsidTr="00476476">
        <w:trPr>
          <w:cantSplit/>
          <w:jc w:val="center"/>
        </w:trPr>
        <w:tc>
          <w:tcPr>
            <w:tcW w:w="3539" w:type="dxa"/>
          </w:tcPr>
          <w:p w14:paraId="135C753D"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CHOICE_1.1 mDAType</w:t>
            </w:r>
          </w:p>
        </w:tc>
        <w:tc>
          <w:tcPr>
            <w:tcW w:w="1134" w:type="dxa"/>
          </w:tcPr>
          <w:p w14:paraId="5D0A6410"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72AD932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07F39039" w14:textId="77777777" w:rsidR="00A8681B" w:rsidRPr="00BD60C5" w:rsidRDefault="00A8681B" w:rsidP="00476476">
            <w:pPr>
              <w:pStyle w:val="TAL"/>
              <w:spacing w:line="264" w:lineRule="auto"/>
              <w:ind w:right="142"/>
              <w:jc w:val="center"/>
              <w:rPr>
                <w:rFonts w:cs="Arial"/>
                <w:szCs w:val="18"/>
              </w:rPr>
            </w:pPr>
            <w:r>
              <w:rPr>
                <w:rFonts w:cs="Arial" w:hint="eastAsia"/>
                <w:szCs w:val="18"/>
              </w:rPr>
              <w:t>T</w:t>
            </w:r>
          </w:p>
        </w:tc>
        <w:tc>
          <w:tcPr>
            <w:tcW w:w="1259" w:type="dxa"/>
          </w:tcPr>
          <w:p w14:paraId="25F085C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1749813C" w14:textId="77777777" w:rsidR="00A8681B" w:rsidRPr="00BD60C5" w:rsidDel="00794181"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5BC0BC0" w14:textId="77777777" w:rsidTr="00476476">
        <w:trPr>
          <w:cantSplit/>
          <w:jc w:val="center"/>
        </w:trPr>
        <w:tc>
          <w:tcPr>
            <w:tcW w:w="3539" w:type="dxa"/>
          </w:tcPr>
          <w:p w14:paraId="764EA3CE"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CHOICE_2.1 nwdafAnalytics</w:t>
            </w:r>
            <w:r>
              <w:rPr>
                <w:rFonts w:ascii="Courier New" w:hAnsi="Courier New" w:cs="Courier New"/>
                <w:szCs w:val="18"/>
              </w:rPr>
              <w:t>Type</w:t>
            </w:r>
          </w:p>
        </w:tc>
        <w:tc>
          <w:tcPr>
            <w:tcW w:w="1134" w:type="dxa"/>
          </w:tcPr>
          <w:p w14:paraId="41EF12BE"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0BAED513"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4D30E968"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68771AC3"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C4A9ED4"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22040D1D" w14:textId="77777777" w:rsidTr="00476476">
        <w:trPr>
          <w:cantSplit/>
          <w:jc w:val="center"/>
        </w:trPr>
        <w:tc>
          <w:tcPr>
            <w:tcW w:w="3539" w:type="dxa"/>
          </w:tcPr>
          <w:p w14:paraId="6A1B8B55"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CHOICE_3.1 ngRanInferenceType</w:t>
            </w:r>
          </w:p>
        </w:tc>
        <w:tc>
          <w:tcPr>
            <w:tcW w:w="1134" w:type="dxa"/>
          </w:tcPr>
          <w:p w14:paraId="3DBD19C4"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1A923E8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775C86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7C975324"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545D7FFE"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7D6F387" w14:textId="77777777" w:rsidTr="00476476">
        <w:trPr>
          <w:cantSplit/>
          <w:jc w:val="center"/>
        </w:trPr>
        <w:tc>
          <w:tcPr>
            <w:tcW w:w="3539" w:type="dxa"/>
          </w:tcPr>
          <w:p w14:paraId="1077E336"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CHOICE_4.1 vSExtensionType</w:t>
            </w:r>
          </w:p>
        </w:tc>
        <w:tc>
          <w:tcPr>
            <w:tcW w:w="1134" w:type="dxa"/>
          </w:tcPr>
          <w:p w14:paraId="625441A4" w14:textId="77777777" w:rsidR="00A8681B" w:rsidRPr="00BD60C5" w:rsidRDefault="00A8681B" w:rsidP="00476476">
            <w:pPr>
              <w:pStyle w:val="TAL"/>
              <w:spacing w:line="264" w:lineRule="auto"/>
              <w:ind w:right="142"/>
              <w:jc w:val="center"/>
              <w:rPr>
                <w:rFonts w:cs="Arial"/>
                <w:szCs w:val="18"/>
              </w:rPr>
            </w:pPr>
            <w:r w:rsidRPr="00BD60C5">
              <w:rPr>
                <w:rFonts w:cs="Arial"/>
                <w:szCs w:val="18"/>
              </w:rPr>
              <w:t>O</w:t>
            </w:r>
          </w:p>
        </w:tc>
        <w:tc>
          <w:tcPr>
            <w:tcW w:w="1172" w:type="dxa"/>
          </w:tcPr>
          <w:p w14:paraId="5567252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109AE5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1B7364D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4F0E03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bl>
    <w:p w14:paraId="2C494F72" w14:textId="22FC13D8" w:rsidR="00A8681B" w:rsidRPr="00F17505" w:rsidRDefault="00A8681B" w:rsidP="00A8681B">
      <w:pPr>
        <w:pStyle w:val="Heading4"/>
      </w:pPr>
      <w:bookmarkStart w:id="478" w:name="_Toc210118001"/>
      <w:r>
        <w:rPr>
          <w:lang w:val="fr-FR"/>
        </w:rPr>
        <w:t>7.</w:t>
      </w:r>
      <w:r w:rsidRPr="00F3719F">
        <w:rPr>
          <w:lang w:val="fr-FR"/>
        </w:rPr>
        <w:t>4.</w:t>
      </w:r>
      <w:r>
        <w:rPr>
          <w:lang w:val="fr-FR"/>
        </w:rPr>
        <w:t>10</w:t>
      </w:r>
      <w:r w:rsidRPr="00F3719F">
        <w:rPr>
          <w:lang w:val="fr-FR"/>
        </w:rPr>
        <w:t>.</w:t>
      </w:r>
      <w:r>
        <w:t>3</w:t>
      </w:r>
      <w:r w:rsidRPr="00F17505">
        <w:tab/>
        <w:t>Attribute constraints</w:t>
      </w:r>
      <w:bookmarkEnd w:id="4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06"/>
      </w:tblGrid>
      <w:tr w:rsidR="00A8681B" w14:paraId="332E955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379943F" w14:textId="77777777" w:rsidR="00A8681B" w:rsidRDefault="00A8681B" w:rsidP="00476476">
            <w:pPr>
              <w:pStyle w:val="TAH"/>
            </w:pPr>
            <w: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3A38E178" w14:textId="77777777" w:rsidR="00A8681B" w:rsidRDefault="00A8681B" w:rsidP="00476476">
            <w:pPr>
              <w:pStyle w:val="TAH"/>
            </w:pPr>
            <w:r>
              <w:t>Definition</w:t>
            </w:r>
          </w:p>
        </w:tc>
      </w:tr>
      <w:tr w:rsidR="00A8681B" w14:paraId="1E9A07AE"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D2498F4"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CHOICE_1.1 mDAType</w:t>
            </w:r>
          </w:p>
        </w:tc>
        <w:tc>
          <w:tcPr>
            <w:tcW w:w="2942" w:type="pct"/>
            <w:tcBorders>
              <w:top w:val="single" w:sz="4" w:space="0" w:color="auto"/>
              <w:left w:val="single" w:sz="4" w:space="0" w:color="auto"/>
              <w:bottom w:val="single" w:sz="4" w:space="0" w:color="auto"/>
              <w:right w:val="single" w:sz="4" w:space="0" w:color="auto"/>
            </w:tcBorders>
            <w:hideMark/>
          </w:tcPr>
          <w:p w14:paraId="200C9AC4" w14:textId="77777777" w:rsidR="00A8681B" w:rsidRDefault="00A8681B" w:rsidP="00476476">
            <w:pPr>
              <w:pStyle w:val="TAL"/>
            </w:pPr>
            <w:r>
              <w:t>This attribute shall be supported, when the MnS producer supports management of AI</w:t>
            </w:r>
            <w:r>
              <w:rPr>
                <w:rFonts w:hint="eastAsia"/>
              </w:rPr>
              <w:t>/</w:t>
            </w:r>
            <w:r>
              <w:t>ML inference for MDA</w:t>
            </w:r>
          </w:p>
        </w:tc>
      </w:tr>
      <w:tr w:rsidR="00A8681B" w14:paraId="4A2DCB1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62553B6"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CHOICE_2.1 nwdafAnalytic</w:t>
            </w:r>
            <w:r>
              <w:rPr>
                <w:rFonts w:ascii="Courier New" w:hAnsi="Courier New" w:cs="Courier New"/>
                <w:szCs w:val="18"/>
              </w:rPr>
              <w:t>sType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31093B1E" w14:textId="77777777" w:rsidR="00A8681B" w:rsidRDefault="00A8681B" w:rsidP="00476476">
            <w:pPr>
              <w:pStyle w:val="TAL"/>
            </w:pPr>
            <w:r>
              <w:t>This attribute shall be supported, when the MnS producer supports management of AI</w:t>
            </w:r>
            <w:r>
              <w:rPr>
                <w:rFonts w:hint="eastAsia"/>
              </w:rPr>
              <w:t>/</w:t>
            </w:r>
            <w:r>
              <w:t>ML inference for NWDAF</w:t>
            </w:r>
          </w:p>
        </w:tc>
      </w:tr>
      <w:tr w:rsidR="00A8681B" w14:paraId="1E4EE36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9D5C983"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CHOICE_3.1 n</w:t>
            </w:r>
            <w:r w:rsidRPr="00BD60C5">
              <w:rPr>
                <w:rFonts w:ascii="Courier New" w:hAnsi="Courier New" w:cs="Courier New" w:hint="eastAsia"/>
                <w:szCs w:val="18"/>
              </w:rPr>
              <w:t>gRan</w:t>
            </w:r>
            <w:r w:rsidRPr="00BD60C5">
              <w:rPr>
                <w:rFonts w:ascii="Courier New" w:hAnsi="Courier New" w:cs="Courier New"/>
                <w:szCs w:val="18"/>
              </w:rPr>
              <w:t>InferenceType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79A08658" w14:textId="77777777" w:rsidR="00A8681B" w:rsidRDefault="00A8681B" w:rsidP="00476476">
            <w:pPr>
              <w:pStyle w:val="TAL"/>
            </w:pPr>
            <w:r>
              <w:t>This attribute shall be supported, when the MnS producer supports management of AIML inference for NG-RAN</w:t>
            </w:r>
          </w:p>
        </w:tc>
      </w:tr>
      <w:tr w:rsidR="00A8681B" w14:paraId="0EB24A8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37746AD"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CHOICE_4.1 vSExtensionType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21DF4DA4" w14:textId="77777777" w:rsidR="00A8681B" w:rsidRDefault="00A8681B" w:rsidP="00476476">
            <w:pPr>
              <w:pStyle w:val="TAL"/>
            </w:pPr>
            <w:r>
              <w:t xml:space="preserve">This attribute shall be supported, when the MnS producer supports a management activity for an ML model with inference name is </w:t>
            </w:r>
            <w:r>
              <w:rPr>
                <w:color w:val="000000"/>
              </w:rPr>
              <w:t>vendor's specific extensions</w:t>
            </w:r>
          </w:p>
        </w:tc>
      </w:tr>
    </w:tbl>
    <w:p w14:paraId="68E298A6" w14:textId="77777777" w:rsidR="00A8681B" w:rsidRPr="00BD60C5" w:rsidRDefault="00A8681B" w:rsidP="00A8681B"/>
    <w:p w14:paraId="5807168F" w14:textId="3B920E3A" w:rsidR="00A8681B" w:rsidRPr="00F17505" w:rsidRDefault="00A8681B" w:rsidP="00A8681B">
      <w:pPr>
        <w:pStyle w:val="Heading4"/>
      </w:pPr>
      <w:bookmarkStart w:id="479" w:name="_Toc210118002"/>
      <w:r w:rsidRPr="001A25E9">
        <w:t>7.4.</w:t>
      </w:r>
      <w:r>
        <w:t>10</w:t>
      </w:r>
      <w:r w:rsidRPr="001A25E9">
        <w:t>.</w:t>
      </w:r>
      <w:r>
        <w:t>4</w:t>
      </w:r>
      <w:r w:rsidRPr="00F17505">
        <w:tab/>
        <w:t>Notifications</w:t>
      </w:r>
      <w:bookmarkEnd w:id="479"/>
    </w:p>
    <w:p w14:paraId="19E7503C" w14:textId="22F94843" w:rsidR="008D782A" w:rsidRDefault="00A8681B" w:rsidP="00A8681B">
      <w:r w:rsidRPr="00A07834">
        <w:t>The notifications specified for the IOC using this &lt;&lt;datatype&gt;&gt; for its attribute(s), shall be applicable.</w:t>
      </w:r>
    </w:p>
    <w:p w14:paraId="25B33267" w14:textId="77777777" w:rsidR="00A8681B" w:rsidRDefault="00A8681B" w:rsidP="00A8681B">
      <w:pPr>
        <w:pStyle w:val="Heading2"/>
      </w:pPr>
      <w:bookmarkStart w:id="480" w:name="_Toc105572962"/>
      <w:bookmarkStart w:id="481" w:name="_Toc210118003"/>
      <w:r>
        <w:t>7.4a</w:t>
      </w:r>
      <w:r>
        <w:tab/>
      </w:r>
      <w:r w:rsidRPr="00056507">
        <w:t>Enumerations</w:t>
      </w:r>
      <w:bookmarkEnd w:id="480"/>
      <w:bookmarkEnd w:id="481"/>
    </w:p>
    <w:p w14:paraId="66A1605F" w14:textId="77777777" w:rsidR="00A8681B" w:rsidRDefault="00A8681B" w:rsidP="00A8681B">
      <w:pPr>
        <w:pStyle w:val="Heading3"/>
        <w:rPr>
          <w:lang w:eastAsia="zh-CN"/>
        </w:rPr>
      </w:pPr>
      <w:bookmarkStart w:id="482" w:name="_Toc106638702"/>
      <w:bookmarkStart w:id="483" w:name="_Toc104192766"/>
      <w:bookmarkStart w:id="484" w:name="_Toc104192206"/>
      <w:bookmarkStart w:id="485" w:name="_Toc104112029"/>
      <w:bookmarkStart w:id="486" w:name="_Toc101254317"/>
      <w:bookmarkStart w:id="487" w:name="_Toc101253878"/>
      <w:bookmarkStart w:id="488" w:name="_Toc88742969"/>
      <w:bookmarkStart w:id="489" w:name="_Toc56754203"/>
      <w:bookmarkStart w:id="490" w:name="_Toc49763507"/>
      <w:bookmarkStart w:id="491" w:name="_Toc43025973"/>
      <w:bookmarkStart w:id="492" w:name="_Toc36462734"/>
      <w:bookmarkStart w:id="493" w:name="_Toc36462538"/>
      <w:bookmarkStart w:id="494" w:name="_Toc33980738"/>
      <w:bookmarkStart w:id="495" w:name="_Toc33963982"/>
      <w:bookmarkStart w:id="496" w:name="_Toc24926129"/>
      <w:bookmarkStart w:id="497" w:name="_Toc24925953"/>
      <w:bookmarkStart w:id="498" w:name="_Toc24925775"/>
      <w:bookmarkStart w:id="499" w:name="_Toc178092707"/>
      <w:bookmarkStart w:id="500" w:name="_Toc210118004"/>
      <w:r>
        <w:t>7.4a.1</w:t>
      </w:r>
      <w:r>
        <w:tab/>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Pr>
          <w:rFonts w:ascii="Courier New" w:hAnsi="Courier New" w:cs="Courier New"/>
        </w:rPr>
        <w:t>N</w:t>
      </w:r>
      <w:r w:rsidRPr="00502485">
        <w:rPr>
          <w:rFonts w:ascii="Courier New" w:hAnsi="Courier New" w:cs="Courier New"/>
        </w:rPr>
        <w:t>gRanInferenceType</w:t>
      </w:r>
      <w:r>
        <w:rPr>
          <w:rFonts w:ascii="Courier New" w:hAnsi="Courier New" w:cs="Courier New"/>
          <w:lang w:eastAsia="zh-CN"/>
        </w:rPr>
        <w:t xml:space="preserve"> </w:t>
      </w:r>
      <w:r>
        <w:t>&lt;&lt;</w:t>
      </w:r>
      <w:r>
        <w:rPr>
          <w:lang w:eastAsia="zh-CN"/>
        </w:rPr>
        <w:t>e</w:t>
      </w:r>
      <w:r>
        <w:t>numeration&gt;&gt;</w:t>
      </w:r>
      <w:bookmarkEnd w:id="499"/>
      <w:bookmarkEnd w:id="500"/>
    </w:p>
    <w:p w14:paraId="57FB1D3D" w14:textId="77777777" w:rsidR="00A8681B" w:rsidRDefault="00A8681B" w:rsidP="00A8681B">
      <w:pPr>
        <w:pStyle w:val="TH"/>
      </w:pPr>
      <w:r>
        <w:t>Table 7.4a</w:t>
      </w:r>
      <w:r>
        <w:rPr>
          <w:rFonts w:hint="eastAsia"/>
        </w:rPr>
        <w:t>.</w:t>
      </w:r>
      <w:r>
        <w:t xml:space="preserve">1-1: &lt;&lt;enumeration&gt;&gt; </w:t>
      </w:r>
      <w:r w:rsidRPr="00502485">
        <w:rPr>
          <w:rFonts w:ascii="Courier New" w:hAnsi="Courier New" w:cs="Courier New"/>
          <w:b w:val="0"/>
          <w:sz w:val="28"/>
        </w:rPr>
        <w:t>NgRanInferenceType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81"/>
        <w:gridCol w:w="4576"/>
      </w:tblGrid>
      <w:tr w:rsidR="00A8681B" w14:paraId="126EF499"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9D893F" w14:textId="77777777" w:rsidR="00A8681B" w:rsidRDefault="00A8681B" w:rsidP="00476476">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A718CB" w14:textId="77777777" w:rsidR="00A8681B" w:rsidRDefault="00A8681B" w:rsidP="00476476">
            <w:pPr>
              <w:pStyle w:val="TAH"/>
            </w:pPr>
            <w:r>
              <w:t>Description</w:t>
            </w:r>
          </w:p>
        </w:tc>
      </w:tr>
      <w:tr w:rsidR="00A8681B" w14:paraId="6751C732"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AA44AF" w14:textId="77777777" w:rsidR="00A8681B" w:rsidRDefault="00A8681B" w:rsidP="00476476">
            <w:pPr>
              <w:pStyle w:val="TAL"/>
            </w:pPr>
            <w:r>
              <w:t>"NG_RAN_</w:t>
            </w:r>
            <w:r w:rsidRPr="00502485">
              <w:t>NETWORK</w:t>
            </w:r>
            <w:r>
              <w:t>_</w:t>
            </w:r>
            <w:r w:rsidRPr="00502485">
              <w:t>ENERGY</w:t>
            </w:r>
            <w:r>
              <w:t>_</w:t>
            </w:r>
            <w:r w:rsidRPr="00502485">
              <w:t>SAVING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19C2C5" w14:textId="77777777" w:rsidR="00A8681B" w:rsidRDefault="00A8681B" w:rsidP="00476476">
            <w:pPr>
              <w:pStyle w:val="TAL"/>
              <w:rPr>
                <w:highlight w:val="red"/>
              </w:rPr>
            </w:pPr>
            <w:r>
              <w:t xml:space="preserve">Indicates that the </w:t>
            </w:r>
            <w:r w:rsidRPr="00324063">
              <w:t>NgRanInferenceType</w:t>
            </w:r>
            <w:r>
              <w:t xml:space="preserve"> for the Network Energy Saving defined in TS 38.300 [16]</w:t>
            </w:r>
          </w:p>
        </w:tc>
      </w:tr>
      <w:tr w:rsidR="00A8681B" w14:paraId="3BE7995C"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3BBE1" w14:textId="77777777" w:rsidR="00A8681B" w:rsidRDefault="00A8681B" w:rsidP="00476476">
            <w:pPr>
              <w:pStyle w:val="TAL"/>
            </w:pPr>
            <w:r>
              <w:t>"NG_RAN_</w:t>
            </w:r>
            <w:r w:rsidRPr="00502485">
              <w:t>LOAD</w:t>
            </w:r>
            <w:r>
              <w:t>_</w:t>
            </w:r>
            <w:r w:rsidRPr="00502485">
              <w:t>BALANCING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5B8419" w14:textId="77777777" w:rsidR="00A8681B" w:rsidRDefault="00A8681B" w:rsidP="00476476">
            <w:pPr>
              <w:pStyle w:val="TAL"/>
              <w:rPr>
                <w:highlight w:val="red"/>
              </w:rPr>
            </w:pPr>
            <w:r>
              <w:t xml:space="preserve">Indicates that the </w:t>
            </w:r>
            <w:r w:rsidRPr="00324063">
              <w:t>NgRanInferenceType</w:t>
            </w:r>
            <w:r>
              <w:t xml:space="preserve"> for Load Balancing defined in TS 38.300 [16]</w:t>
            </w:r>
          </w:p>
        </w:tc>
      </w:tr>
      <w:tr w:rsidR="00A8681B" w14:paraId="3011C7C3"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F33603" w14:textId="77777777" w:rsidR="00A8681B" w:rsidRDefault="00A8681B" w:rsidP="00476476">
            <w:pPr>
              <w:pStyle w:val="TAL"/>
            </w:pPr>
            <w:r>
              <w:t>"NG_RAN_ MOBILITY_OPTIMIZATION"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6BF7E5" w14:textId="77777777" w:rsidR="00A8681B" w:rsidRDefault="00A8681B" w:rsidP="00476476">
            <w:pPr>
              <w:pStyle w:val="TAL"/>
            </w:pPr>
            <w:r>
              <w:t>Indicates that the</w:t>
            </w:r>
            <w:r w:rsidRPr="00324063">
              <w:t xml:space="preserve"> NgRanInferenceType</w:t>
            </w:r>
            <w:r>
              <w:t xml:space="preserve"> for the Mobility Optimization defined in TS 38.300 [16]</w:t>
            </w:r>
          </w:p>
        </w:tc>
      </w:tr>
    </w:tbl>
    <w:p w14:paraId="58828B2D" w14:textId="77777777" w:rsidR="00A8681B" w:rsidRPr="00F17505" w:rsidRDefault="00A8681B" w:rsidP="00A8681B"/>
    <w:p w14:paraId="753914BC" w14:textId="10D43746" w:rsidR="00944E51" w:rsidRPr="00F17505" w:rsidRDefault="00944E51" w:rsidP="00944E51">
      <w:pPr>
        <w:pStyle w:val="Heading2"/>
      </w:pPr>
      <w:bookmarkStart w:id="501" w:name="_Toc106015907"/>
      <w:bookmarkStart w:id="502" w:name="_Toc106098546"/>
      <w:bookmarkStart w:id="503" w:name="_Toc210118005"/>
      <w:r w:rsidRPr="00F17505">
        <w:t>7.5</w:t>
      </w:r>
      <w:r w:rsidRPr="00F17505">
        <w:tab/>
        <w:t>Attribute definitions</w:t>
      </w:r>
      <w:bookmarkEnd w:id="501"/>
      <w:bookmarkEnd w:id="502"/>
      <w:bookmarkEnd w:id="503"/>
    </w:p>
    <w:p w14:paraId="29DD61BD" w14:textId="65A50604" w:rsidR="00944E51" w:rsidRPr="00F17505" w:rsidRDefault="00944E51" w:rsidP="00944E51">
      <w:pPr>
        <w:pStyle w:val="Heading3"/>
      </w:pPr>
      <w:bookmarkStart w:id="504" w:name="_Toc106015908"/>
      <w:bookmarkStart w:id="505" w:name="_Toc106098547"/>
      <w:bookmarkStart w:id="506" w:name="MCCQCTEMPBM_00000157"/>
      <w:bookmarkStart w:id="507" w:name="_Toc210118006"/>
      <w:r w:rsidRPr="00F17505">
        <w:t>7.5.1</w:t>
      </w:r>
      <w:r w:rsidRPr="00F17505">
        <w:tab/>
        <w:t>Attribute properties</w:t>
      </w:r>
      <w:bookmarkEnd w:id="504"/>
      <w:bookmarkEnd w:id="505"/>
      <w:bookmarkEnd w:id="507"/>
    </w:p>
    <w:p w14:paraId="06E4B2FB" w14:textId="747E94E8" w:rsidR="006537B7" w:rsidRPr="00F17505" w:rsidRDefault="006537B7" w:rsidP="00B83DEA">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506"/>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8210E00" w:rsidR="00944E51" w:rsidRPr="000A2842" w:rsidRDefault="00F302FB" w:rsidP="000A2842">
            <w:pPr>
              <w:pStyle w:val="TAL"/>
              <w:rPr>
                <w:rFonts w:ascii="Courier New" w:hAnsi="Courier New" w:cs="Courier New"/>
                <w:szCs w:val="18"/>
              </w:rPr>
            </w:pPr>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0A2842">
            <w:pPr>
              <w:pStyle w:val="TAL"/>
            </w:pPr>
            <w:r w:rsidRPr="00F17505">
              <w:t>type: String</w:t>
            </w:r>
          </w:p>
          <w:p w14:paraId="38FFC491" w14:textId="77777777" w:rsidR="00944E51" w:rsidRPr="00F17505" w:rsidRDefault="00944E51" w:rsidP="000A2842">
            <w:pPr>
              <w:pStyle w:val="TAL"/>
            </w:pPr>
            <w:r w:rsidRPr="00F17505">
              <w:t>multiplicity: 1</w:t>
            </w:r>
          </w:p>
          <w:p w14:paraId="4724AF7D" w14:textId="77777777" w:rsidR="00944E51" w:rsidRPr="00F17505" w:rsidRDefault="00944E51" w:rsidP="000A2842">
            <w:pPr>
              <w:pStyle w:val="TAL"/>
            </w:pPr>
            <w:r w:rsidRPr="00F17505">
              <w:t>isOrdered: N/A</w:t>
            </w:r>
          </w:p>
          <w:p w14:paraId="656D2CD1" w14:textId="77777777" w:rsidR="00944E51" w:rsidRPr="00F17505" w:rsidRDefault="00944E51" w:rsidP="000A2842">
            <w:pPr>
              <w:pStyle w:val="TAL"/>
            </w:pPr>
            <w:r w:rsidRPr="00F17505">
              <w:t>isUnique: N/A</w:t>
            </w:r>
          </w:p>
          <w:p w14:paraId="285D4909" w14:textId="77777777" w:rsidR="00944E51" w:rsidRPr="00F17505" w:rsidRDefault="00944E51" w:rsidP="000A2842">
            <w:pPr>
              <w:pStyle w:val="TAL"/>
            </w:pPr>
            <w:r w:rsidRPr="00F17505">
              <w:t xml:space="preserve">defaultValue: None </w:t>
            </w:r>
          </w:p>
          <w:p w14:paraId="1DC7A275" w14:textId="3D442DB4" w:rsidR="00944E51" w:rsidRPr="00F17505" w:rsidRDefault="00944E51" w:rsidP="000A2842">
            <w:pPr>
              <w:pStyle w:val="TAL"/>
            </w:pPr>
            <w:r w:rsidRPr="00F17505">
              <w:t xml:space="preserve">isNullable: </w:t>
            </w:r>
            <w:r w:rsidR="000D173A">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0A2842" w:rsidRDefault="00944E51" w:rsidP="000A2842">
            <w:pPr>
              <w:pStyle w:val="TAL"/>
              <w:rPr>
                <w:rFonts w:ascii="Courier New" w:hAnsi="Courier New" w:cs="Courier New"/>
                <w:szCs w:val="18"/>
              </w:rPr>
            </w:pPr>
            <w:r w:rsidRPr="000A2842">
              <w:rPr>
                <w:rFonts w:ascii="Courier New" w:hAnsi="Courier New" w:cs="Courier New"/>
                <w:szCs w:val="18"/>
              </w:rPr>
              <w:t>candidateTrain</w:t>
            </w:r>
            <w:r w:rsidR="00804917" w:rsidRPr="000A2842">
              <w:rPr>
                <w:rFonts w:ascii="Courier New" w:hAnsi="Courier New" w:cs="Courier New"/>
                <w:szCs w:val="18"/>
              </w:rPr>
              <w:t>in</w:t>
            </w:r>
            <w:r w:rsidRPr="000A2842">
              <w:rPr>
                <w:rFonts w:ascii="Courier New" w:hAnsi="Courier New" w:cs="Courier New"/>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0A2842">
            <w:pPr>
              <w:pStyle w:val="TAL"/>
            </w:pPr>
            <w:r w:rsidRPr="00F17505">
              <w:t>type: String</w:t>
            </w:r>
          </w:p>
          <w:p w14:paraId="6F8703D9" w14:textId="77777777" w:rsidR="00944E51" w:rsidRPr="00F17505" w:rsidRDefault="00944E51" w:rsidP="000A2842">
            <w:pPr>
              <w:pStyle w:val="TAL"/>
            </w:pPr>
            <w:r w:rsidRPr="00F17505">
              <w:t>multiplicity: *</w:t>
            </w:r>
          </w:p>
          <w:p w14:paraId="29AB8123" w14:textId="77777777" w:rsidR="00944E51" w:rsidRPr="00F17505" w:rsidRDefault="00944E51" w:rsidP="000A2842">
            <w:pPr>
              <w:pStyle w:val="TAL"/>
            </w:pPr>
            <w:r w:rsidRPr="00F17505">
              <w:t>isOrdered: False</w:t>
            </w:r>
          </w:p>
          <w:p w14:paraId="3385E55F" w14:textId="77777777" w:rsidR="00944E51" w:rsidRPr="00F17505" w:rsidRDefault="00944E51" w:rsidP="000A2842">
            <w:pPr>
              <w:pStyle w:val="TAL"/>
            </w:pPr>
            <w:r w:rsidRPr="00F17505">
              <w:t>isUnique: True</w:t>
            </w:r>
          </w:p>
          <w:p w14:paraId="32BD3631" w14:textId="77777777" w:rsidR="00944E51" w:rsidRPr="00F17505" w:rsidRDefault="00944E51" w:rsidP="000A2842">
            <w:pPr>
              <w:pStyle w:val="TAL"/>
            </w:pPr>
            <w:r w:rsidRPr="00F17505">
              <w:t xml:space="preserve">defaultValue: None </w:t>
            </w:r>
          </w:p>
          <w:p w14:paraId="1FD4D6FC" w14:textId="65717BAA" w:rsidR="00944E51" w:rsidRPr="00F17505" w:rsidRDefault="00944E51" w:rsidP="000A2842">
            <w:pPr>
              <w:pStyle w:val="TAL"/>
            </w:pPr>
            <w:r w:rsidRPr="00F17505">
              <w:t xml:space="preserve">isNullable: </w:t>
            </w:r>
            <w:r w:rsidR="000D173A" w:rsidRPr="000D173A">
              <w:t>False</w:t>
            </w:r>
          </w:p>
        </w:tc>
      </w:tr>
      <w:tr w:rsidR="00A8681B"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aIMLInferenceName</w:t>
            </w:r>
          </w:p>
        </w:tc>
        <w:tc>
          <w:tcPr>
            <w:tcW w:w="4252" w:type="dxa"/>
            <w:tcMar>
              <w:top w:w="0" w:type="dxa"/>
              <w:left w:w="28" w:type="dxa"/>
              <w:bottom w:w="0" w:type="dxa"/>
              <w:right w:w="28" w:type="dxa"/>
            </w:tcMar>
          </w:tcPr>
          <w:p w14:paraId="3F379BF7" w14:textId="77777777" w:rsidR="00A8681B" w:rsidRPr="00F17505" w:rsidRDefault="00A8681B" w:rsidP="00A8681B">
            <w:pPr>
              <w:pStyle w:val="TAL"/>
            </w:pPr>
            <w:r w:rsidRPr="00F17505">
              <w:t xml:space="preserve">It indicates the type of inference that the ML model supports. </w:t>
            </w:r>
          </w:p>
          <w:p w14:paraId="5367302A" w14:textId="77777777" w:rsidR="00A8681B" w:rsidRPr="00F17505" w:rsidRDefault="00A8681B" w:rsidP="00A8681B">
            <w:pPr>
              <w:pStyle w:val="TAL"/>
            </w:pPr>
          </w:p>
          <w:p w14:paraId="1A7A3CAB" w14:textId="371CDA33" w:rsidR="00A8681B" w:rsidRPr="00F17505" w:rsidRDefault="00A8681B" w:rsidP="00A8681B">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4A8342F" w14:textId="77777777" w:rsidR="00A8681B" w:rsidRPr="00F17505" w:rsidRDefault="00A8681B" w:rsidP="000A2842">
            <w:pPr>
              <w:pStyle w:val="TAL"/>
            </w:pPr>
            <w:r w:rsidRPr="00F17505">
              <w:t xml:space="preserve">type: </w:t>
            </w:r>
            <w:r w:rsidRPr="00A07834">
              <w:t>AIMLInferenceName</w:t>
            </w:r>
          </w:p>
          <w:p w14:paraId="03E6D19C" w14:textId="77777777" w:rsidR="00A8681B" w:rsidRPr="00F17505" w:rsidRDefault="00A8681B" w:rsidP="000A2842">
            <w:pPr>
              <w:pStyle w:val="TAL"/>
            </w:pPr>
            <w:r w:rsidRPr="00F17505">
              <w:t>multiplicity: 1</w:t>
            </w:r>
          </w:p>
          <w:p w14:paraId="4903FBAD" w14:textId="77777777" w:rsidR="00A8681B" w:rsidRPr="00F17505" w:rsidRDefault="00A8681B" w:rsidP="000A2842">
            <w:pPr>
              <w:pStyle w:val="TAL"/>
            </w:pPr>
            <w:r w:rsidRPr="00F17505">
              <w:t>isOrdered: N/A</w:t>
            </w:r>
          </w:p>
          <w:p w14:paraId="38DB09EB" w14:textId="77777777" w:rsidR="00A8681B" w:rsidRPr="00F17505" w:rsidRDefault="00A8681B" w:rsidP="000A2842">
            <w:pPr>
              <w:pStyle w:val="TAL"/>
            </w:pPr>
            <w:r w:rsidRPr="00F17505">
              <w:t>isUnique: N/A</w:t>
            </w:r>
          </w:p>
          <w:p w14:paraId="46184FB1" w14:textId="77777777" w:rsidR="00A8681B" w:rsidRPr="00F17505" w:rsidRDefault="00A8681B" w:rsidP="000A2842">
            <w:pPr>
              <w:pStyle w:val="TAL"/>
            </w:pPr>
            <w:r w:rsidRPr="00F17505">
              <w:t xml:space="preserve">defaultValue: None </w:t>
            </w:r>
          </w:p>
          <w:p w14:paraId="4ACBCD09" w14:textId="2DB6128B" w:rsidR="00A8681B" w:rsidRPr="00F17505" w:rsidRDefault="00A8681B" w:rsidP="000A2842">
            <w:pPr>
              <w:pStyle w:val="TAL"/>
            </w:pPr>
            <w:r w:rsidRPr="00F17505">
              <w:t xml:space="preserve">isNullable: </w:t>
            </w:r>
            <w:r w:rsidRPr="000D173A">
              <w:t>False</w:t>
            </w:r>
          </w:p>
        </w:tc>
      </w:tr>
      <w:tr w:rsidR="00A8681B" w:rsidRPr="00F17505" w14:paraId="2BE9BC4F" w14:textId="77777777" w:rsidTr="000D3C65">
        <w:trPr>
          <w:gridAfter w:val="1"/>
          <w:wAfter w:w="33" w:type="dxa"/>
          <w:jc w:val="center"/>
        </w:trPr>
        <w:tc>
          <w:tcPr>
            <w:tcW w:w="3119" w:type="dxa"/>
            <w:tcMar>
              <w:top w:w="0" w:type="dxa"/>
              <w:left w:w="28" w:type="dxa"/>
              <w:bottom w:w="0" w:type="dxa"/>
              <w:right w:w="28" w:type="dxa"/>
            </w:tcMar>
          </w:tcPr>
          <w:p w14:paraId="3A54391F" w14:textId="4D624D75"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mDAType</w:t>
            </w:r>
          </w:p>
        </w:tc>
        <w:tc>
          <w:tcPr>
            <w:tcW w:w="4252" w:type="dxa"/>
            <w:tcMar>
              <w:top w:w="0" w:type="dxa"/>
              <w:left w:w="28" w:type="dxa"/>
              <w:bottom w:w="0" w:type="dxa"/>
              <w:right w:w="28" w:type="dxa"/>
            </w:tcMar>
          </w:tcPr>
          <w:p w14:paraId="4F425187" w14:textId="77777777" w:rsidR="00A8681B" w:rsidRDefault="00A8681B" w:rsidP="00A8681B">
            <w:pPr>
              <w:pStyle w:val="TAL"/>
            </w:pPr>
            <w:r w:rsidRPr="00F17505">
              <w:t>It indicates the type of inference that the ML model</w:t>
            </w:r>
            <w:r>
              <w:t xml:space="preserve"> for MDA</w:t>
            </w:r>
            <w:r w:rsidRPr="00F17505">
              <w:t xml:space="preserve"> supports. </w:t>
            </w:r>
          </w:p>
          <w:p w14:paraId="3E3E8195" w14:textId="77777777" w:rsidR="00A8681B" w:rsidRDefault="00A8681B" w:rsidP="00A8681B">
            <w:pPr>
              <w:pStyle w:val="TAL"/>
            </w:pPr>
          </w:p>
          <w:p w14:paraId="4C201D79" w14:textId="7EFE0D4A" w:rsidR="00A8681B" w:rsidRPr="00F17505" w:rsidRDefault="00A8681B" w:rsidP="00A8681B">
            <w:pPr>
              <w:pStyle w:val="TAL"/>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7350B9C1" w14:textId="77777777" w:rsidR="00A8681B" w:rsidRPr="00F17505" w:rsidRDefault="00A8681B" w:rsidP="000A2842">
            <w:pPr>
              <w:pStyle w:val="TAL"/>
            </w:pPr>
            <w:r w:rsidRPr="00F17505">
              <w:t>type:</w:t>
            </w:r>
            <w:r>
              <w:t xml:space="preserve"> </w:t>
            </w:r>
            <w:r>
              <w:rPr>
                <w:rFonts w:hint="eastAsia"/>
              </w:rPr>
              <w:t>MDATy</w:t>
            </w:r>
            <w:r>
              <w:t>pe (TS 28.104 [2])</w:t>
            </w:r>
          </w:p>
          <w:p w14:paraId="7AF31446" w14:textId="77777777" w:rsidR="00A8681B" w:rsidRPr="00F17505" w:rsidRDefault="00A8681B" w:rsidP="000A2842">
            <w:pPr>
              <w:pStyle w:val="TAL"/>
            </w:pPr>
            <w:r w:rsidRPr="00F17505">
              <w:t>multiplicity: 1</w:t>
            </w:r>
          </w:p>
          <w:p w14:paraId="5A5DC8AD" w14:textId="77777777" w:rsidR="00A8681B" w:rsidRPr="00F17505" w:rsidRDefault="00A8681B" w:rsidP="000A2842">
            <w:pPr>
              <w:pStyle w:val="TAL"/>
            </w:pPr>
            <w:r w:rsidRPr="00F17505">
              <w:t>isOrdered: N/A</w:t>
            </w:r>
          </w:p>
          <w:p w14:paraId="5AE86971" w14:textId="77777777" w:rsidR="00A8681B" w:rsidRPr="00F17505" w:rsidRDefault="00A8681B" w:rsidP="000A2842">
            <w:pPr>
              <w:pStyle w:val="TAL"/>
            </w:pPr>
            <w:r w:rsidRPr="00F17505">
              <w:t>isUnique: N/A</w:t>
            </w:r>
          </w:p>
          <w:p w14:paraId="2121F0AA" w14:textId="77777777" w:rsidR="00A8681B" w:rsidRPr="00F17505" w:rsidRDefault="00A8681B" w:rsidP="000A2842">
            <w:pPr>
              <w:pStyle w:val="TAL"/>
            </w:pPr>
            <w:r w:rsidRPr="00F17505">
              <w:t xml:space="preserve">defaultValue: None </w:t>
            </w:r>
          </w:p>
          <w:p w14:paraId="0717822D" w14:textId="2E1A70B7" w:rsidR="00A8681B" w:rsidRPr="00F17505" w:rsidRDefault="00A8681B" w:rsidP="000A2842">
            <w:pPr>
              <w:pStyle w:val="TAL"/>
            </w:pPr>
            <w:r w:rsidRPr="00F17505">
              <w:t xml:space="preserve">isNullable: </w:t>
            </w:r>
            <w:r w:rsidRPr="000D173A">
              <w:t>False</w:t>
            </w:r>
          </w:p>
        </w:tc>
      </w:tr>
      <w:tr w:rsidR="00A8681B" w:rsidRPr="00F17505" w14:paraId="213D7B0B" w14:textId="77777777" w:rsidTr="000D3C65">
        <w:trPr>
          <w:gridAfter w:val="1"/>
          <w:wAfter w:w="33" w:type="dxa"/>
          <w:jc w:val="center"/>
        </w:trPr>
        <w:tc>
          <w:tcPr>
            <w:tcW w:w="3119" w:type="dxa"/>
            <w:tcMar>
              <w:top w:w="0" w:type="dxa"/>
              <w:left w:w="28" w:type="dxa"/>
              <w:bottom w:w="0" w:type="dxa"/>
              <w:right w:w="28" w:type="dxa"/>
            </w:tcMar>
          </w:tcPr>
          <w:p w14:paraId="05DA22DB" w14:textId="4762F6D8"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nwdafAnalyticsType</w:t>
            </w:r>
          </w:p>
        </w:tc>
        <w:tc>
          <w:tcPr>
            <w:tcW w:w="4252" w:type="dxa"/>
            <w:tcMar>
              <w:top w:w="0" w:type="dxa"/>
              <w:left w:w="28" w:type="dxa"/>
              <w:bottom w:w="0" w:type="dxa"/>
              <w:right w:w="28" w:type="dxa"/>
            </w:tcMar>
          </w:tcPr>
          <w:p w14:paraId="3AA4988E" w14:textId="77777777" w:rsidR="00A8681B" w:rsidRDefault="00A8681B" w:rsidP="00A8681B">
            <w:pPr>
              <w:pStyle w:val="TAL"/>
            </w:pPr>
            <w:r w:rsidRPr="00F17505">
              <w:t>It indicates the type of inference that the ML model</w:t>
            </w:r>
            <w:r>
              <w:t xml:space="preserve"> for NWDAF</w:t>
            </w:r>
            <w:r w:rsidRPr="00F17505">
              <w:t xml:space="preserve"> supports. </w:t>
            </w:r>
          </w:p>
          <w:p w14:paraId="577D627D" w14:textId="77777777" w:rsidR="00A8681B" w:rsidRDefault="00A8681B" w:rsidP="00A8681B">
            <w:pPr>
              <w:pStyle w:val="TAL"/>
            </w:pPr>
          </w:p>
          <w:p w14:paraId="00384CA0" w14:textId="68EB9E3B" w:rsidR="00A8681B" w:rsidRPr="00F17505" w:rsidRDefault="00A8681B" w:rsidP="00A8681B">
            <w:pPr>
              <w:pStyle w:val="TAL"/>
            </w:pPr>
            <w:r>
              <w:rPr>
                <w:rFonts w:hint="eastAsia"/>
              </w:rPr>
              <w:t>T</w:t>
            </w:r>
            <w:r>
              <w:t xml:space="preserve">he detailed definition and corresponding allowed values for </w:t>
            </w:r>
            <w:r w:rsidRPr="001A25E9">
              <w:rPr>
                <w:bCs/>
              </w:rPr>
              <w:t>nwdaf</w:t>
            </w:r>
            <w:r w:rsidRPr="00142FE7">
              <w:t>AnalyticsID</w:t>
            </w:r>
            <w:r>
              <w:t xml:space="preserve"> see NwdafEvent in TS 29.520 [20].</w:t>
            </w:r>
          </w:p>
          <w:p w14:paraId="1C77D093" w14:textId="77777777" w:rsidR="00A8681B" w:rsidRPr="00F17505" w:rsidRDefault="00A8681B" w:rsidP="00A8681B">
            <w:pPr>
              <w:pStyle w:val="TAL"/>
            </w:pPr>
          </w:p>
        </w:tc>
        <w:tc>
          <w:tcPr>
            <w:tcW w:w="2261" w:type="dxa"/>
            <w:tcMar>
              <w:top w:w="0" w:type="dxa"/>
              <w:left w:w="28" w:type="dxa"/>
              <w:bottom w:w="0" w:type="dxa"/>
              <w:right w:w="28" w:type="dxa"/>
            </w:tcMar>
          </w:tcPr>
          <w:p w14:paraId="0AE0493B" w14:textId="3222371E" w:rsidR="00A8681B" w:rsidRPr="00F17505" w:rsidRDefault="00A8681B" w:rsidP="000A2842">
            <w:pPr>
              <w:pStyle w:val="TAL"/>
            </w:pPr>
            <w:r w:rsidRPr="00F17505">
              <w:t>type:</w:t>
            </w:r>
            <w:r>
              <w:t xml:space="preserve"> </w:t>
            </w:r>
            <w:r w:rsidRPr="00A07834">
              <w:t>NwdafEvent (TS 29.520 [</w:t>
            </w:r>
            <w:r>
              <w:t>20</w:t>
            </w:r>
            <w:r w:rsidRPr="00A07834">
              <w:t>])</w:t>
            </w:r>
          </w:p>
          <w:p w14:paraId="59660B44" w14:textId="77777777" w:rsidR="00A8681B" w:rsidRPr="00F17505" w:rsidRDefault="00A8681B" w:rsidP="000A2842">
            <w:pPr>
              <w:pStyle w:val="TAL"/>
            </w:pPr>
            <w:r w:rsidRPr="00F17505">
              <w:t>multiplicity: 1</w:t>
            </w:r>
          </w:p>
          <w:p w14:paraId="3ACB05B6" w14:textId="77777777" w:rsidR="00A8681B" w:rsidRPr="00F17505" w:rsidRDefault="00A8681B" w:rsidP="000A2842">
            <w:pPr>
              <w:pStyle w:val="TAL"/>
            </w:pPr>
            <w:r w:rsidRPr="00F17505">
              <w:t>isOrdered: N/A</w:t>
            </w:r>
          </w:p>
          <w:p w14:paraId="19A6F5C1" w14:textId="77777777" w:rsidR="00A8681B" w:rsidRPr="00F17505" w:rsidRDefault="00A8681B" w:rsidP="000A2842">
            <w:pPr>
              <w:pStyle w:val="TAL"/>
            </w:pPr>
            <w:r w:rsidRPr="00F17505">
              <w:t>isUnique: N/A</w:t>
            </w:r>
          </w:p>
          <w:p w14:paraId="352EB066" w14:textId="77777777" w:rsidR="00A8681B" w:rsidRPr="00F17505" w:rsidRDefault="00A8681B" w:rsidP="000A2842">
            <w:pPr>
              <w:pStyle w:val="TAL"/>
            </w:pPr>
            <w:r w:rsidRPr="00F17505">
              <w:t xml:space="preserve">defaultValue: None </w:t>
            </w:r>
          </w:p>
          <w:p w14:paraId="3B8966E7" w14:textId="5B32173D" w:rsidR="00A8681B" w:rsidRPr="00F17505" w:rsidRDefault="00A8681B" w:rsidP="000A2842">
            <w:pPr>
              <w:pStyle w:val="TAL"/>
            </w:pPr>
            <w:r w:rsidRPr="00F17505">
              <w:t xml:space="preserve">isNullable: </w:t>
            </w:r>
            <w:r w:rsidRPr="000D173A">
              <w:t>False</w:t>
            </w:r>
          </w:p>
        </w:tc>
      </w:tr>
      <w:tr w:rsidR="00A8681B" w:rsidRPr="00F17505" w14:paraId="2CA3C689" w14:textId="77777777" w:rsidTr="000D3C65">
        <w:trPr>
          <w:gridAfter w:val="1"/>
          <w:wAfter w:w="33" w:type="dxa"/>
          <w:jc w:val="center"/>
        </w:trPr>
        <w:tc>
          <w:tcPr>
            <w:tcW w:w="3119" w:type="dxa"/>
            <w:tcMar>
              <w:top w:w="0" w:type="dxa"/>
              <w:left w:w="28" w:type="dxa"/>
              <w:bottom w:w="0" w:type="dxa"/>
              <w:right w:w="28" w:type="dxa"/>
            </w:tcMar>
          </w:tcPr>
          <w:p w14:paraId="43936D37" w14:textId="2BB2655D"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ngRanInferenceType</w:t>
            </w:r>
          </w:p>
        </w:tc>
        <w:tc>
          <w:tcPr>
            <w:tcW w:w="4252" w:type="dxa"/>
            <w:tcMar>
              <w:top w:w="0" w:type="dxa"/>
              <w:left w:w="28" w:type="dxa"/>
              <w:bottom w:w="0" w:type="dxa"/>
              <w:right w:w="28" w:type="dxa"/>
            </w:tcMar>
          </w:tcPr>
          <w:p w14:paraId="75E77155" w14:textId="77777777" w:rsidR="00A8681B" w:rsidRPr="00F17505" w:rsidRDefault="00A8681B" w:rsidP="00A8681B">
            <w:pPr>
              <w:pStyle w:val="TAL"/>
            </w:pPr>
            <w:r w:rsidRPr="00F17505">
              <w:t>It indicates the type of inference that the ML model</w:t>
            </w:r>
            <w:r>
              <w:t xml:space="preserve"> for NG-RAN</w:t>
            </w:r>
            <w:r w:rsidRPr="00F17505">
              <w:t xml:space="preserve"> supports. </w:t>
            </w:r>
          </w:p>
          <w:p w14:paraId="4AF3ADD5" w14:textId="77777777" w:rsidR="00A8681B" w:rsidRDefault="00A8681B" w:rsidP="00A8681B">
            <w:pPr>
              <w:pStyle w:val="TAL"/>
            </w:pPr>
          </w:p>
          <w:p w14:paraId="0160AA36" w14:textId="77777777" w:rsidR="00A8681B" w:rsidRPr="00F17505" w:rsidRDefault="00A8681B" w:rsidP="00A8681B">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09D1AC2D" w14:textId="77777777" w:rsidR="00A8681B" w:rsidRPr="00F17505" w:rsidRDefault="00A8681B" w:rsidP="00A8681B">
            <w:pPr>
              <w:pStyle w:val="TAL"/>
            </w:pPr>
          </w:p>
        </w:tc>
        <w:tc>
          <w:tcPr>
            <w:tcW w:w="2261" w:type="dxa"/>
            <w:tcMar>
              <w:top w:w="0" w:type="dxa"/>
              <w:left w:w="28" w:type="dxa"/>
              <w:bottom w:w="0" w:type="dxa"/>
              <w:right w:w="28" w:type="dxa"/>
            </w:tcMar>
          </w:tcPr>
          <w:p w14:paraId="746E8752" w14:textId="77777777" w:rsidR="00A8681B" w:rsidRPr="00F17505" w:rsidRDefault="00A8681B" w:rsidP="000A2842">
            <w:pPr>
              <w:pStyle w:val="TAL"/>
            </w:pPr>
            <w:r w:rsidRPr="00F17505">
              <w:t>type:</w:t>
            </w:r>
            <w:r>
              <w:t xml:space="preserve"> </w:t>
            </w:r>
            <w:r w:rsidRPr="00A07834">
              <w:t>NgRanInferenceType</w:t>
            </w:r>
          </w:p>
          <w:p w14:paraId="4F4A4D59" w14:textId="77777777" w:rsidR="00A8681B" w:rsidRPr="00F17505" w:rsidRDefault="00A8681B" w:rsidP="000A2842">
            <w:pPr>
              <w:pStyle w:val="TAL"/>
            </w:pPr>
            <w:r w:rsidRPr="00F17505">
              <w:t>multiplicity: 1</w:t>
            </w:r>
          </w:p>
          <w:p w14:paraId="70863EBF" w14:textId="77777777" w:rsidR="00A8681B" w:rsidRPr="00F17505" w:rsidRDefault="00A8681B" w:rsidP="000A2842">
            <w:pPr>
              <w:pStyle w:val="TAL"/>
            </w:pPr>
            <w:r w:rsidRPr="00F17505">
              <w:t>isOrdered: N/A</w:t>
            </w:r>
          </w:p>
          <w:p w14:paraId="69222968" w14:textId="77777777" w:rsidR="00A8681B" w:rsidRPr="00F17505" w:rsidRDefault="00A8681B" w:rsidP="000A2842">
            <w:pPr>
              <w:pStyle w:val="TAL"/>
            </w:pPr>
            <w:r w:rsidRPr="00F17505">
              <w:t>isUnique: N/A</w:t>
            </w:r>
          </w:p>
          <w:p w14:paraId="5E9B7D14" w14:textId="77777777" w:rsidR="00A8681B" w:rsidRPr="00F17505" w:rsidRDefault="00A8681B" w:rsidP="000A2842">
            <w:pPr>
              <w:pStyle w:val="TAL"/>
            </w:pPr>
            <w:r w:rsidRPr="00F17505">
              <w:t xml:space="preserve">defaultValue: None </w:t>
            </w:r>
          </w:p>
          <w:p w14:paraId="4BC701FB" w14:textId="0E1A639A" w:rsidR="00A8681B" w:rsidRPr="00F17505" w:rsidRDefault="00A8681B" w:rsidP="000A2842">
            <w:pPr>
              <w:pStyle w:val="TAL"/>
            </w:pPr>
            <w:r w:rsidRPr="00F17505">
              <w:t xml:space="preserve">isNullable: </w:t>
            </w:r>
            <w:r w:rsidRPr="000D173A">
              <w:t>False</w:t>
            </w:r>
          </w:p>
        </w:tc>
      </w:tr>
      <w:tr w:rsidR="00A8681B" w:rsidRPr="00F17505" w14:paraId="37C006DE" w14:textId="77777777" w:rsidTr="000D3C65">
        <w:trPr>
          <w:gridAfter w:val="1"/>
          <w:wAfter w:w="33" w:type="dxa"/>
          <w:jc w:val="center"/>
        </w:trPr>
        <w:tc>
          <w:tcPr>
            <w:tcW w:w="3119" w:type="dxa"/>
            <w:tcMar>
              <w:top w:w="0" w:type="dxa"/>
              <w:left w:w="28" w:type="dxa"/>
              <w:bottom w:w="0" w:type="dxa"/>
              <w:right w:w="28" w:type="dxa"/>
            </w:tcMar>
          </w:tcPr>
          <w:p w14:paraId="75EF69CA" w14:textId="256BBDAC"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vSExtensionType</w:t>
            </w:r>
          </w:p>
        </w:tc>
        <w:tc>
          <w:tcPr>
            <w:tcW w:w="4252" w:type="dxa"/>
            <w:tcMar>
              <w:top w:w="0" w:type="dxa"/>
              <w:left w:w="28" w:type="dxa"/>
              <w:bottom w:w="0" w:type="dxa"/>
              <w:right w:w="28" w:type="dxa"/>
            </w:tcMar>
          </w:tcPr>
          <w:p w14:paraId="31584833" w14:textId="77777777" w:rsidR="00A8681B" w:rsidRPr="00F17505" w:rsidRDefault="00A8681B" w:rsidP="00A8681B">
            <w:pPr>
              <w:pStyle w:val="TAL"/>
            </w:pPr>
            <w:r w:rsidRPr="00F17505">
              <w:t xml:space="preserve">It indicates the type of inference that </w:t>
            </w:r>
            <w:r>
              <w:t xml:space="preserve">is </w:t>
            </w:r>
            <w:r>
              <w:rPr>
                <w:color w:val="000000"/>
              </w:rPr>
              <w:t>vendor's specific extension.</w:t>
            </w:r>
          </w:p>
          <w:p w14:paraId="22D6A8C4" w14:textId="77777777" w:rsidR="00A8681B" w:rsidRDefault="00A8681B" w:rsidP="00A8681B">
            <w:pPr>
              <w:pStyle w:val="TAL"/>
            </w:pPr>
          </w:p>
          <w:p w14:paraId="201531AF" w14:textId="77777777" w:rsidR="00A8681B" w:rsidRDefault="00A8681B" w:rsidP="00A8681B">
            <w:pPr>
              <w:pStyle w:val="TAL"/>
            </w:pPr>
          </w:p>
          <w:p w14:paraId="7CBA59F3" w14:textId="681FCF2D" w:rsidR="00A8681B" w:rsidRPr="00F17505" w:rsidRDefault="00A8681B" w:rsidP="00A8681B">
            <w:pPr>
              <w:pStyle w:val="TAL"/>
            </w:pPr>
            <w:r w:rsidRPr="00F17505">
              <w:rPr>
                <w:color w:val="000000"/>
              </w:rPr>
              <w:t>allowedValues: N/A.</w:t>
            </w:r>
          </w:p>
        </w:tc>
        <w:tc>
          <w:tcPr>
            <w:tcW w:w="2261" w:type="dxa"/>
            <w:tcMar>
              <w:top w:w="0" w:type="dxa"/>
              <w:left w:w="28" w:type="dxa"/>
              <w:bottom w:w="0" w:type="dxa"/>
              <w:right w:w="28" w:type="dxa"/>
            </w:tcMar>
          </w:tcPr>
          <w:p w14:paraId="275BF1ED" w14:textId="77777777" w:rsidR="00A8681B" w:rsidRPr="00F17505" w:rsidRDefault="00A8681B" w:rsidP="000A2842">
            <w:pPr>
              <w:pStyle w:val="TAL"/>
            </w:pPr>
            <w:r w:rsidRPr="00F17505">
              <w:t>type:</w:t>
            </w:r>
            <w:r>
              <w:t xml:space="preserve"> </w:t>
            </w:r>
            <w:r w:rsidRPr="00A07834">
              <w:t>String</w:t>
            </w:r>
          </w:p>
          <w:p w14:paraId="0D5CDF40" w14:textId="77777777" w:rsidR="00A8681B" w:rsidRPr="00F17505" w:rsidRDefault="00A8681B" w:rsidP="000A2842">
            <w:pPr>
              <w:pStyle w:val="TAL"/>
            </w:pPr>
            <w:r w:rsidRPr="00F17505">
              <w:t>multiplicity: 1</w:t>
            </w:r>
          </w:p>
          <w:p w14:paraId="3EED5F09" w14:textId="77777777" w:rsidR="00A8681B" w:rsidRPr="00F17505" w:rsidRDefault="00A8681B" w:rsidP="000A2842">
            <w:pPr>
              <w:pStyle w:val="TAL"/>
            </w:pPr>
            <w:r w:rsidRPr="00F17505">
              <w:t>isOrdered: N/A</w:t>
            </w:r>
          </w:p>
          <w:p w14:paraId="3363AC5E" w14:textId="77777777" w:rsidR="00A8681B" w:rsidRPr="00F17505" w:rsidRDefault="00A8681B" w:rsidP="000A2842">
            <w:pPr>
              <w:pStyle w:val="TAL"/>
            </w:pPr>
            <w:r w:rsidRPr="00F17505">
              <w:t>isUnique: N/A</w:t>
            </w:r>
          </w:p>
          <w:p w14:paraId="11D872A9" w14:textId="77777777" w:rsidR="00A8681B" w:rsidRPr="00F17505" w:rsidRDefault="00A8681B" w:rsidP="000A2842">
            <w:pPr>
              <w:pStyle w:val="TAL"/>
            </w:pPr>
            <w:r w:rsidRPr="00F17505">
              <w:t xml:space="preserve">defaultValue: None </w:t>
            </w:r>
          </w:p>
          <w:p w14:paraId="1419AAF4" w14:textId="37B36F13" w:rsidR="00A8681B" w:rsidRPr="00F17505" w:rsidRDefault="00A8681B" w:rsidP="000A2842">
            <w:pPr>
              <w:pStyle w:val="TAL"/>
            </w:pPr>
            <w:r w:rsidRPr="00F17505">
              <w:t xml:space="preserve">isNullable: </w:t>
            </w:r>
            <w:r w:rsidRPr="000D173A">
              <w:t>False</w:t>
            </w:r>
          </w:p>
        </w:tc>
      </w:tr>
      <w:tr w:rsidR="00A8681B"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usedConsumerTrainingData</w:t>
            </w:r>
          </w:p>
        </w:tc>
        <w:tc>
          <w:tcPr>
            <w:tcW w:w="4252" w:type="dxa"/>
            <w:tcMar>
              <w:top w:w="0" w:type="dxa"/>
              <w:left w:w="28" w:type="dxa"/>
              <w:bottom w:w="0" w:type="dxa"/>
              <w:right w:w="28" w:type="dxa"/>
            </w:tcMar>
          </w:tcPr>
          <w:p w14:paraId="431ECAAD" w14:textId="010F0C22" w:rsidR="00A8681B" w:rsidRPr="00F17505" w:rsidRDefault="00A8681B" w:rsidP="00A8681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A8681B" w:rsidRPr="00F17505" w:rsidRDefault="00A8681B" w:rsidP="00A8681B">
            <w:pPr>
              <w:pStyle w:val="TAL"/>
              <w:rPr>
                <w:rFonts w:cs="Arial"/>
                <w:szCs w:val="18"/>
              </w:rPr>
            </w:pPr>
          </w:p>
          <w:p w14:paraId="60459EB5" w14:textId="77777777" w:rsidR="00A8681B" w:rsidRPr="00F17505" w:rsidRDefault="00A8681B" w:rsidP="00A8681B">
            <w:pPr>
              <w:pStyle w:val="TAL"/>
              <w:rPr>
                <w:color w:val="000000"/>
              </w:rPr>
            </w:pPr>
            <w:r w:rsidRPr="00F17505">
              <w:rPr>
                <w:color w:val="000000"/>
              </w:rPr>
              <w:t>allowedValues: N/A.</w:t>
            </w:r>
          </w:p>
          <w:p w14:paraId="69E67851" w14:textId="77777777" w:rsidR="00A8681B" w:rsidRPr="00F17505" w:rsidRDefault="00A8681B" w:rsidP="00A8681B">
            <w:pPr>
              <w:pStyle w:val="TAL"/>
            </w:pPr>
          </w:p>
        </w:tc>
        <w:tc>
          <w:tcPr>
            <w:tcW w:w="2261" w:type="dxa"/>
            <w:tcMar>
              <w:top w:w="0" w:type="dxa"/>
              <w:left w:w="28" w:type="dxa"/>
              <w:bottom w:w="0" w:type="dxa"/>
              <w:right w:w="28" w:type="dxa"/>
            </w:tcMar>
          </w:tcPr>
          <w:p w14:paraId="49A2B136" w14:textId="77777777" w:rsidR="00A8681B" w:rsidRPr="00F17505" w:rsidRDefault="00A8681B" w:rsidP="000A2842">
            <w:pPr>
              <w:pStyle w:val="TAL"/>
            </w:pPr>
            <w:r w:rsidRPr="00F17505">
              <w:t>type: String</w:t>
            </w:r>
          </w:p>
          <w:p w14:paraId="01755324" w14:textId="77777777" w:rsidR="00A8681B" w:rsidRPr="00F17505" w:rsidRDefault="00A8681B" w:rsidP="000A2842">
            <w:pPr>
              <w:pStyle w:val="TAL"/>
            </w:pPr>
            <w:r w:rsidRPr="00F17505">
              <w:t>multiplicity: *</w:t>
            </w:r>
          </w:p>
          <w:p w14:paraId="0D033C7C" w14:textId="77777777" w:rsidR="00A8681B" w:rsidRPr="00F17505" w:rsidRDefault="00A8681B" w:rsidP="000A2842">
            <w:pPr>
              <w:pStyle w:val="TAL"/>
            </w:pPr>
            <w:r w:rsidRPr="00F17505">
              <w:t>isOrdered: False</w:t>
            </w:r>
          </w:p>
          <w:p w14:paraId="50342190" w14:textId="77777777" w:rsidR="00A8681B" w:rsidRPr="00F17505" w:rsidRDefault="00A8681B" w:rsidP="000A2842">
            <w:pPr>
              <w:pStyle w:val="TAL"/>
            </w:pPr>
            <w:r w:rsidRPr="00F17505">
              <w:t>isUnique: True</w:t>
            </w:r>
          </w:p>
          <w:p w14:paraId="7AF85F59" w14:textId="77777777" w:rsidR="00A8681B" w:rsidRPr="00F17505" w:rsidRDefault="00A8681B" w:rsidP="000A2842">
            <w:pPr>
              <w:pStyle w:val="TAL"/>
            </w:pPr>
            <w:r w:rsidRPr="00F17505">
              <w:t xml:space="preserve">defaultValue: None </w:t>
            </w:r>
          </w:p>
          <w:p w14:paraId="256ECD2C" w14:textId="1001FBB2" w:rsidR="00A8681B" w:rsidRPr="00F17505" w:rsidRDefault="00A8681B" w:rsidP="000A2842">
            <w:pPr>
              <w:pStyle w:val="TAL"/>
            </w:pPr>
            <w:r w:rsidRPr="00F17505">
              <w:t xml:space="preserve">isNullable: </w:t>
            </w:r>
            <w:r w:rsidRPr="000D173A">
              <w:t>False</w:t>
            </w:r>
          </w:p>
        </w:tc>
      </w:tr>
      <w:tr w:rsidR="00A8681B"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trainingRequestRef</w:t>
            </w:r>
          </w:p>
        </w:tc>
        <w:tc>
          <w:tcPr>
            <w:tcW w:w="4252" w:type="dxa"/>
            <w:tcMar>
              <w:top w:w="0" w:type="dxa"/>
              <w:left w:w="28" w:type="dxa"/>
              <w:bottom w:w="0" w:type="dxa"/>
              <w:right w:w="28" w:type="dxa"/>
            </w:tcMar>
          </w:tcPr>
          <w:p w14:paraId="1F92A59A" w14:textId="39512D86" w:rsidR="00A8681B" w:rsidRPr="00F17505" w:rsidRDefault="00A8681B" w:rsidP="00A8681B">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A8681B" w:rsidRPr="00F17505" w:rsidRDefault="00A8681B" w:rsidP="00A8681B">
            <w:pPr>
              <w:pStyle w:val="TAL"/>
              <w:rPr>
                <w:lang w:eastAsia="zh-CN"/>
              </w:rPr>
            </w:pPr>
          </w:p>
          <w:p w14:paraId="743563E1" w14:textId="65A95323" w:rsidR="00A8681B" w:rsidRPr="00F17505" w:rsidRDefault="00A8681B" w:rsidP="00A8681B">
            <w:pPr>
              <w:pStyle w:val="TAL"/>
              <w:rPr>
                <w:lang w:eastAsia="zh-CN"/>
              </w:rPr>
            </w:pPr>
          </w:p>
        </w:tc>
        <w:tc>
          <w:tcPr>
            <w:tcW w:w="2261" w:type="dxa"/>
            <w:tcMar>
              <w:top w:w="0" w:type="dxa"/>
              <w:left w:w="28" w:type="dxa"/>
              <w:bottom w:w="0" w:type="dxa"/>
              <w:right w:w="28" w:type="dxa"/>
            </w:tcMar>
          </w:tcPr>
          <w:p w14:paraId="06F1D215" w14:textId="7CC5FCFD" w:rsidR="00A8681B" w:rsidRPr="00F17505" w:rsidRDefault="00A8681B" w:rsidP="000A2842">
            <w:pPr>
              <w:pStyle w:val="TAL"/>
            </w:pPr>
            <w:r w:rsidRPr="00F17505">
              <w:t xml:space="preserve">type: DN </w:t>
            </w:r>
          </w:p>
          <w:p w14:paraId="06152222" w14:textId="77777777" w:rsidR="00A8681B" w:rsidRPr="00F17505" w:rsidRDefault="00A8681B" w:rsidP="000A2842">
            <w:pPr>
              <w:pStyle w:val="TAL"/>
            </w:pPr>
            <w:r w:rsidRPr="00F17505">
              <w:t>multiplicity: *</w:t>
            </w:r>
          </w:p>
          <w:p w14:paraId="73CB3629" w14:textId="77777777" w:rsidR="00A8681B" w:rsidRPr="00F17505" w:rsidRDefault="00A8681B" w:rsidP="000A2842">
            <w:pPr>
              <w:pStyle w:val="TAL"/>
            </w:pPr>
            <w:r w:rsidRPr="00F17505">
              <w:t>isOrdered: False</w:t>
            </w:r>
          </w:p>
          <w:p w14:paraId="55E9AB7E" w14:textId="77777777" w:rsidR="00A8681B" w:rsidRPr="00F17505" w:rsidRDefault="00A8681B" w:rsidP="000A2842">
            <w:pPr>
              <w:pStyle w:val="TAL"/>
            </w:pPr>
            <w:r w:rsidRPr="00F17505">
              <w:t>isUnique: True</w:t>
            </w:r>
          </w:p>
          <w:p w14:paraId="0064F07F" w14:textId="77777777" w:rsidR="00A8681B" w:rsidRPr="00F17505" w:rsidRDefault="00A8681B" w:rsidP="000A2842">
            <w:pPr>
              <w:pStyle w:val="TAL"/>
            </w:pPr>
            <w:r w:rsidRPr="00F17505">
              <w:t xml:space="preserve">defaultValue: None </w:t>
            </w:r>
          </w:p>
          <w:p w14:paraId="2E243FE4" w14:textId="3721A000" w:rsidR="00A8681B" w:rsidRPr="00F17505" w:rsidRDefault="00A8681B" w:rsidP="000A2842">
            <w:pPr>
              <w:pStyle w:val="TAL"/>
            </w:pPr>
            <w:r w:rsidRPr="00F17505">
              <w:t xml:space="preserve">isNullable: </w:t>
            </w:r>
            <w:r w:rsidRPr="000D173A">
              <w:t>False</w:t>
            </w:r>
          </w:p>
        </w:tc>
      </w:tr>
      <w:tr w:rsidR="00A8681B"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trainingProcessRef</w:t>
            </w:r>
          </w:p>
        </w:tc>
        <w:tc>
          <w:tcPr>
            <w:tcW w:w="4252" w:type="dxa"/>
            <w:tcMar>
              <w:top w:w="0" w:type="dxa"/>
              <w:left w:w="28" w:type="dxa"/>
              <w:bottom w:w="0" w:type="dxa"/>
              <w:right w:w="28" w:type="dxa"/>
            </w:tcMar>
          </w:tcPr>
          <w:p w14:paraId="198BDF8D" w14:textId="77777777" w:rsidR="00A8681B" w:rsidRPr="00F17505" w:rsidRDefault="00A8681B" w:rsidP="00A8681B">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A8681B" w:rsidRPr="00F17505" w:rsidRDefault="00A8681B" w:rsidP="00A8681B">
            <w:pPr>
              <w:pStyle w:val="TAL"/>
              <w:rPr>
                <w:lang w:eastAsia="zh-CN"/>
              </w:rPr>
            </w:pPr>
          </w:p>
          <w:p w14:paraId="347AA015" w14:textId="2BE74C5E" w:rsidR="00A8681B" w:rsidRPr="00F17505" w:rsidRDefault="00A8681B" w:rsidP="00A8681B">
            <w:pPr>
              <w:pStyle w:val="TAL"/>
            </w:pPr>
          </w:p>
        </w:tc>
        <w:tc>
          <w:tcPr>
            <w:tcW w:w="2261" w:type="dxa"/>
            <w:tcMar>
              <w:top w:w="0" w:type="dxa"/>
              <w:left w:w="28" w:type="dxa"/>
              <w:bottom w:w="0" w:type="dxa"/>
              <w:right w:w="28" w:type="dxa"/>
            </w:tcMar>
          </w:tcPr>
          <w:p w14:paraId="2756F36E" w14:textId="52875FEC" w:rsidR="00A8681B" w:rsidRPr="00F17505" w:rsidRDefault="00A8681B" w:rsidP="000A2842">
            <w:pPr>
              <w:pStyle w:val="TAL"/>
            </w:pPr>
            <w:r w:rsidRPr="00F17505">
              <w:t xml:space="preserve">type: DN </w:t>
            </w:r>
          </w:p>
          <w:p w14:paraId="4DC57E01" w14:textId="77BDB44A" w:rsidR="00A8681B" w:rsidRPr="00F17505" w:rsidRDefault="00A8681B" w:rsidP="000A2842">
            <w:pPr>
              <w:pStyle w:val="TAL"/>
            </w:pPr>
            <w:r w:rsidRPr="00F17505">
              <w:t xml:space="preserve">multiplicity: </w:t>
            </w:r>
            <w:r>
              <w:t>0..1</w:t>
            </w:r>
          </w:p>
          <w:p w14:paraId="2C7FCB4D" w14:textId="77777777" w:rsidR="00A8681B" w:rsidRPr="00F17505" w:rsidRDefault="00A8681B" w:rsidP="000A2842">
            <w:pPr>
              <w:pStyle w:val="TAL"/>
            </w:pPr>
            <w:r w:rsidRPr="00F17505">
              <w:t xml:space="preserve">isOrdered: </w:t>
            </w:r>
            <w:r>
              <w:t>N/A</w:t>
            </w:r>
          </w:p>
          <w:p w14:paraId="3DA701C5" w14:textId="77777777" w:rsidR="00A8681B" w:rsidRPr="00F17505" w:rsidRDefault="00A8681B" w:rsidP="000A2842">
            <w:pPr>
              <w:pStyle w:val="TAL"/>
            </w:pPr>
            <w:r w:rsidRPr="00F17505">
              <w:t xml:space="preserve">isUnique: </w:t>
            </w:r>
            <w:r>
              <w:t>N/A</w:t>
            </w:r>
          </w:p>
          <w:p w14:paraId="4AFBB044" w14:textId="77777777" w:rsidR="00A8681B" w:rsidRPr="00F17505" w:rsidRDefault="00A8681B" w:rsidP="000A2842">
            <w:pPr>
              <w:pStyle w:val="TAL"/>
            </w:pPr>
            <w:r w:rsidRPr="00F17505">
              <w:t xml:space="preserve">defaultValue: None </w:t>
            </w:r>
          </w:p>
          <w:p w14:paraId="5F5C2576" w14:textId="519A958A" w:rsidR="00A8681B" w:rsidRPr="00F17505" w:rsidRDefault="00A8681B" w:rsidP="000A2842">
            <w:pPr>
              <w:pStyle w:val="TAL"/>
            </w:pPr>
            <w:r w:rsidRPr="00F17505">
              <w:t xml:space="preserve">isNullable: </w:t>
            </w:r>
            <w:r w:rsidRPr="000D173A">
              <w:t>False</w:t>
            </w:r>
          </w:p>
        </w:tc>
      </w:tr>
      <w:tr w:rsidR="00A8681B"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trainingReportRef</w:t>
            </w:r>
          </w:p>
        </w:tc>
        <w:tc>
          <w:tcPr>
            <w:tcW w:w="4252" w:type="dxa"/>
            <w:tcMar>
              <w:top w:w="0" w:type="dxa"/>
              <w:left w:w="28" w:type="dxa"/>
              <w:bottom w:w="0" w:type="dxa"/>
              <w:right w:w="28" w:type="dxa"/>
            </w:tcMar>
          </w:tcPr>
          <w:p w14:paraId="05530C08" w14:textId="67C6498A" w:rsidR="00A8681B" w:rsidRPr="00F17505" w:rsidRDefault="00A8681B" w:rsidP="00A8681B">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5E01321F" w14:textId="77777777" w:rsidR="00A8681B" w:rsidRPr="00F17505" w:rsidRDefault="00A8681B" w:rsidP="00A8681B">
            <w:pPr>
              <w:pStyle w:val="TAL"/>
            </w:pPr>
          </w:p>
          <w:p w14:paraId="44F47348" w14:textId="63698624" w:rsidR="00A8681B" w:rsidRPr="00F17505" w:rsidRDefault="00A8681B" w:rsidP="00A8681B">
            <w:pPr>
              <w:pStyle w:val="TAL"/>
            </w:pPr>
          </w:p>
        </w:tc>
        <w:tc>
          <w:tcPr>
            <w:tcW w:w="2261" w:type="dxa"/>
            <w:tcMar>
              <w:top w:w="0" w:type="dxa"/>
              <w:left w:w="28" w:type="dxa"/>
              <w:bottom w:w="0" w:type="dxa"/>
              <w:right w:w="28" w:type="dxa"/>
            </w:tcMar>
          </w:tcPr>
          <w:p w14:paraId="0A42438D" w14:textId="696AE206" w:rsidR="00A8681B" w:rsidRPr="00F17505" w:rsidRDefault="00A8681B" w:rsidP="000A2842">
            <w:pPr>
              <w:pStyle w:val="TAL"/>
            </w:pPr>
            <w:r w:rsidRPr="00F17505">
              <w:t xml:space="preserve">type: DN </w:t>
            </w:r>
          </w:p>
          <w:p w14:paraId="2B261B84" w14:textId="0D94E6FB" w:rsidR="00A8681B" w:rsidRPr="00F17505" w:rsidRDefault="00A8681B" w:rsidP="000A2842">
            <w:pPr>
              <w:pStyle w:val="TAL"/>
            </w:pPr>
            <w:r w:rsidRPr="00F17505">
              <w:t xml:space="preserve">multiplicity: </w:t>
            </w:r>
            <w:r>
              <w:t>0..</w:t>
            </w:r>
            <w:r w:rsidRPr="00F17505">
              <w:t>1</w:t>
            </w:r>
          </w:p>
          <w:p w14:paraId="6FFA5FA2" w14:textId="77777777" w:rsidR="00A8681B" w:rsidRPr="00F17505" w:rsidRDefault="00A8681B" w:rsidP="000A2842">
            <w:pPr>
              <w:pStyle w:val="TAL"/>
            </w:pPr>
            <w:r w:rsidRPr="00F17505">
              <w:t>isOrdered: N/A</w:t>
            </w:r>
          </w:p>
          <w:p w14:paraId="7333AB08" w14:textId="77777777" w:rsidR="00A8681B" w:rsidRPr="00F17505" w:rsidRDefault="00A8681B" w:rsidP="000A2842">
            <w:pPr>
              <w:pStyle w:val="TAL"/>
            </w:pPr>
            <w:r w:rsidRPr="00F17505">
              <w:t>isUnique: N/A</w:t>
            </w:r>
          </w:p>
          <w:p w14:paraId="20354260" w14:textId="77777777" w:rsidR="00A8681B" w:rsidRPr="00F17505" w:rsidRDefault="00A8681B" w:rsidP="000A2842">
            <w:pPr>
              <w:pStyle w:val="TAL"/>
            </w:pPr>
            <w:r w:rsidRPr="00F17505">
              <w:t xml:space="preserve">defaultValue: None </w:t>
            </w:r>
          </w:p>
          <w:p w14:paraId="70F76227" w14:textId="3267A4ED" w:rsidR="00A8681B" w:rsidRPr="00F17505" w:rsidRDefault="00A8681B" w:rsidP="000A2842">
            <w:pPr>
              <w:pStyle w:val="TAL"/>
            </w:pPr>
            <w:r w:rsidRPr="00F17505">
              <w:t xml:space="preserve">isNullable: </w:t>
            </w:r>
            <w:r w:rsidRPr="000D173A">
              <w:t>False</w:t>
            </w:r>
          </w:p>
        </w:tc>
      </w:tr>
      <w:tr w:rsidR="00A8681B"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lastTrainingRef</w:t>
            </w:r>
          </w:p>
        </w:tc>
        <w:tc>
          <w:tcPr>
            <w:tcW w:w="4252" w:type="dxa"/>
            <w:tcMar>
              <w:top w:w="0" w:type="dxa"/>
              <w:left w:w="28" w:type="dxa"/>
              <w:bottom w:w="0" w:type="dxa"/>
              <w:right w:w="28" w:type="dxa"/>
            </w:tcMar>
          </w:tcPr>
          <w:p w14:paraId="36F53263" w14:textId="7C6969C3" w:rsidR="00A8681B" w:rsidRPr="00F17505" w:rsidRDefault="00A8681B" w:rsidP="00A8681B">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779AE14B" w14:textId="77777777" w:rsidR="00A8681B" w:rsidRPr="00F17505" w:rsidRDefault="00A8681B" w:rsidP="00A8681B">
            <w:pPr>
              <w:pStyle w:val="TAL"/>
            </w:pPr>
          </w:p>
          <w:p w14:paraId="0BC1F894" w14:textId="624C04AB" w:rsidR="00A8681B" w:rsidRPr="00F17505" w:rsidRDefault="00A8681B" w:rsidP="00A8681B">
            <w:pPr>
              <w:pStyle w:val="TAL"/>
            </w:pPr>
          </w:p>
        </w:tc>
        <w:tc>
          <w:tcPr>
            <w:tcW w:w="2261" w:type="dxa"/>
            <w:tcMar>
              <w:top w:w="0" w:type="dxa"/>
              <w:left w:w="28" w:type="dxa"/>
              <w:bottom w:w="0" w:type="dxa"/>
              <w:right w:w="28" w:type="dxa"/>
            </w:tcMar>
          </w:tcPr>
          <w:p w14:paraId="3F2AE587" w14:textId="05C5007F" w:rsidR="00A8681B" w:rsidRPr="00F17505" w:rsidRDefault="00A8681B" w:rsidP="000A2842">
            <w:pPr>
              <w:pStyle w:val="TAL"/>
            </w:pPr>
            <w:r w:rsidRPr="00F17505">
              <w:t xml:space="preserve">type: DN </w:t>
            </w:r>
          </w:p>
          <w:p w14:paraId="62BCE7C8" w14:textId="77777777" w:rsidR="00B70979" w:rsidRPr="00F17505" w:rsidRDefault="00B70979" w:rsidP="000A2842">
            <w:pPr>
              <w:pStyle w:val="TAL"/>
            </w:pPr>
            <w:r w:rsidRPr="00F17505">
              <w:t xml:space="preserve">multiplicity: </w:t>
            </w:r>
            <w:r>
              <w:t>0..</w:t>
            </w:r>
            <w:r w:rsidRPr="00F17505">
              <w:t>1</w:t>
            </w:r>
          </w:p>
          <w:p w14:paraId="0414D148" w14:textId="77777777" w:rsidR="00B70979" w:rsidRPr="00F17505" w:rsidRDefault="00B70979" w:rsidP="000A2842">
            <w:pPr>
              <w:pStyle w:val="TAL"/>
            </w:pPr>
            <w:r w:rsidRPr="00F17505">
              <w:t>isOrdered: N/A</w:t>
            </w:r>
          </w:p>
          <w:p w14:paraId="2DAD60AB" w14:textId="77777777" w:rsidR="00B70979" w:rsidRPr="00F17505" w:rsidRDefault="00B70979" w:rsidP="000A2842">
            <w:pPr>
              <w:pStyle w:val="TAL"/>
            </w:pPr>
            <w:r w:rsidRPr="00F17505">
              <w:t>isUnique: N/A</w:t>
            </w:r>
          </w:p>
          <w:p w14:paraId="6F624BB9" w14:textId="77777777" w:rsidR="00B70979" w:rsidRPr="00F17505" w:rsidRDefault="00B70979" w:rsidP="000A2842">
            <w:pPr>
              <w:pStyle w:val="TAL"/>
            </w:pPr>
            <w:r w:rsidRPr="00F17505">
              <w:t xml:space="preserve">defaultValue: None </w:t>
            </w:r>
          </w:p>
          <w:p w14:paraId="3AC6AF81" w14:textId="195BFC0D" w:rsidR="00A8681B" w:rsidRPr="00F17505" w:rsidRDefault="00B70979" w:rsidP="000A2842">
            <w:pPr>
              <w:pStyle w:val="TAL"/>
            </w:pPr>
            <w:r w:rsidRPr="00F17505">
              <w:t xml:space="preserve">isNullable: </w:t>
            </w:r>
            <w:r>
              <w:t>False</w:t>
            </w:r>
          </w:p>
        </w:tc>
      </w:tr>
      <w:tr w:rsidR="00A8681B"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modelConfidenceIndication</w:t>
            </w:r>
          </w:p>
        </w:tc>
        <w:tc>
          <w:tcPr>
            <w:tcW w:w="4252" w:type="dxa"/>
            <w:tcMar>
              <w:top w:w="0" w:type="dxa"/>
              <w:left w:w="28" w:type="dxa"/>
              <w:bottom w:w="0" w:type="dxa"/>
              <w:right w:w="28" w:type="dxa"/>
            </w:tcMar>
          </w:tcPr>
          <w:p w14:paraId="004A0AD2" w14:textId="2855BA49" w:rsidR="00A8681B" w:rsidRPr="00F17505" w:rsidRDefault="00A8681B" w:rsidP="00A8681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A8681B" w:rsidRDefault="00A8681B" w:rsidP="00A8681B">
            <w:pPr>
              <w:pStyle w:val="TAL"/>
            </w:pPr>
            <w:r w:rsidRPr="001B7E6D">
              <w:t>Essentially, this is a measure of degree of the convergence of the trained ML model.</w:t>
            </w:r>
          </w:p>
          <w:p w14:paraId="02D0F9BA" w14:textId="77777777" w:rsidR="00A8681B" w:rsidRPr="00F17505" w:rsidRDefault="00A8681B" w:rsidP="00A8681B">
            <w:pPr>
              <w:pStyle w:val="TAL"/>
            </w:pPr>
          </w:p>
          <w:p w14:paraId="61D98CD9" w14:textId="77777777" w:rsidR="00A8681B" w:rsidRPr="00F17505" w:rsidRDefault="00A8681B" w:rsidP="00A8681B">
            <w:pPr>
              <w:pStyle w:val="TAL"/>
            </w:pPr>
            <w:r w:rsidRPr="00F17505">
              <w:rPr>
                <w:color w:val="000000"/>
              </w:rPr>
              <w:t>allowedValues: { 0..100 }.</w:t>
            </w:r>
          </w:p>
        </w:tc>
        <w:tc>
          <w:tcPr>
            <w:tcW w:w="2261" w:type="dxa"/>
            <w:tcMar>
              <w:top w:w="0" w:type="dxa"/>
              <w:left w:w="28" w:type="dxa"/>
              <w:bottom w:w="0" w:type="dxa"/>
              <w:right w:w="28" w:type="dxa"/>
            </w:tcMar>
          </w:tcPr>
          <w:p w14:paraId="71FD5AAA" w14:textId="0722F816" w:rsidR="00A8681B" w:rsidRPr="00F17505" w:rsidRDefault="00A8681B" w:rsidP="000A2842">
            <w:pPr>
              <w:pStyle w:val="TAL"/>
            </w:pPr>
            <w:r w:rsidRPr="00F17505">
              <w:t xml:space="preserve">type: </w:t>
            </w:r>
            <w:r>
              <w:t>I</w:t>
            </w:r>
            <w:r w:rsidRPr="00F17505">
              <w:t>nteger</w:t>
            </w:r>
          </w:p>
          <w:p w14:paraId="1F8C12F0" w14:textId="77777777" w:rsidR="00A8681B" w:rsidRPr="00F17505" w:rsidRDefault="00A8681B" w:rsidP="000A2842">
            <w:pPr>
              <w:pStyle w:val="TAL"/>
            </w:pPr>
            <w:r w:rsidRPr="00F17505">
              <w:t>multiplicity: 1</w:t>
            </w:r>
          </w:p>
          <w:p w14:paraId="5BBF394F" w14:textId="77777777" w:rsidR="00A8681B" w:rsidRPr="00F17505" w:rsidRDefault="00A8681B" w:rsidP="000A2842">
            <w:pPr>
              <w:pStyle w:val="TAL"/>
            </w:pPr>
            <w:r w:rsidRPr="00F17505">
              <w:t>isOrdered: N/A</w:t>
            </w:r>
          </w:p>
          <w:p w14:paraId="52066769" w14:textId="77777777" w:rsidR="00A8681B" w:rsidRPr="00F17505" w:rsidRDefault="00A8681B" w:rsidP="000A2842">
            <w:pPr>
              <w:pStyle w:val="TAL"/>
            </w:pPr>
            <w:r w:rsidRPr="00F17505">
              <w:t>isUnique: N/A</w:t>
            </w:r>
          </w:p>
          <w:p w14:paraId="5ABA0D92" w14:textId="77777777" w:rsidR="00A8681B" w:rsidRPr="00F17505" w:rsidRDefault="00A8681B" w:rsidP="000A2842">
            <w:pPr>
              <w:pStyle w:val="TAL"/>
            </w:pPr>
            <w:r w:rsidRPr="00F17505">
              <w:t xml:space="preserve">defaultValue: None </w:t>
            </w:r>
          </w:p>
          <w:p w14:paraId="2EA77F7E" w14:textId="77777777" w:rsidR="00A8681B" w:rsidRPr="00F17505" w:rsidRDefault="00A8681B" w:rsidP="000A2842">
            <w:pPr>
              <w:pStyle w:val="TAL"/>
            </w:pPr>
            <w:r w:rsidRPr="00F17505">
              <w:t>isNullable: False</w:t>
            </w:r>
          </w:p>
        </w:tc>
      </w:tr>
      <w:tr w:rsidR="005D23B8"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trainingRequestSource</w:t>
            </w:r>
          </w:p>
        </w:tc>
        <w:tc>
          <w:tcPr>
            <w:tcW w:w="4252" w:type="dxa"/>
            <w:tcMar>
              <w:top w:w="0" w:type="dxa"/>
              <w:left w:w="28" w:type="dxa"/>
              <w:bottom w:w="0" w:type="dxa"/>
              <w:right w:w="28" w:type="dxa"/>
            </w:tcMar>
          </w:tcPr>
          <w:p w14:paraId="2DD7EEDA" w14:textId="71F0C477" w:rsidR="005D23B8" w:rsidRDefault="005D23B8" w:rsidP="005D23B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5DC3CF86" w14:textId="3CADF79A" w:rsidR="005D23B8" w:rsidRPr="00F17505" w:rsidRDefault="005D23B8" w:rsidP="005D23B8">
            <w:pPr>
              <w:pStyle w:val="TAL"/>
            </w:pPr>
            <w:r>
              <w:t>This attribute is the DN of a managed entity, otherwise, it is a String.</w:t>
            </w:r>
          </w:p>
        </w:tc>
        <w:tc>
          <w:tcPr>
            <w:tcW w:w="2261" w:type="dxa"/>
            <w:tcMar>
              <w:top w:w="0" w:type="dxa"/>
              <w:left w:w="28" w:type="dxa"/>
              <w:bottom w:w="0" w:type="dxa"/>
              <w:right w:w="28" w:type="dxa"/>
            </w:tcMar>
          </w:tcPr>
          <w:p w14:paraId="603A09A3" w14:textId="790097D9" w:rsidR="005D23B8" w:rsidRPr="00F17505" w:rsidRDefault="005D23B8" w:rsidP="000A2842">
            <w:pPr>
              <w:pStyle w:val="TAL"/>
            </w:pPr>
            <w:r w:rsidRPr="00F17505">
              <w:t xml:space="preserve">type: </w:t>
            </w:r>
            <w:r>
              <w:t>&lt;&lt;Choice&gt;&gt;</w:t>
            </w:r>
          </w:p>
          <w:p w14:paraId="2D90A515" w14:textId="77777777" w:rsidR="005D23B8" w:rsidRPr="00F17505" w:rsidRDefault="005D23B8" w:rsidP="000A2842">
            <w:pPr>
              <w:pStyle w:val="TAL"/>
            </w:pPr>
            <w:r w:rsidRPr="00F17505">
              <w:t>multiplicity: 1</w:t>
            </w:r>
          </w:p>
          <w:p w14:paraId="2119DB91" w14:textId="77777777" w:rsidR="005D23B8" w:rsidRPr="00F17505" w:rsidRDefault="005D23B8" w:rsidP="000A2842">
            <w:pPr>
              <w:pStyle w:val="TAL"/>
            </w:pPr>
            <w:r w:rsidRPr="00F17505">
              <w:t>isOrdered: N/A</w:t>
            </w:r>
          </w:p>
          <w:p w14:paraId="78090158" w14:textId="77777777" w:rsidR="005D23B8" w:rsidRPr="00F17505" w:rsidRDefault="005D23B8" w:rsidP="000A2842">
            <w:pPr>
              <w:pStyle w:val="TAL"/>
            </w:pPr>
            <w:r w:rsidRPr="00F17505">
              <w:t>isUnique: N/A</w:t>
            </w:r>
          </w:p>
          <w:p w14:paraId="0C858B9A" w14:textId="77777777" w:rsidR="005D23B8" w:rsidRPr="00F17505" w:rsidRDefault="005D23B8" w:rsidP="000A2842">
            <w:pPr>
              <w:pStyle w:val="TAL"/>
            </w:pPr>
            <w:r w:rsidRPr="00F17505">
              <w:t xml:space="preserve">defaultValue: None </w:t>
            </w:r>
          </w:p>
          <w:p w14:paraId="562675BA" w14:textId="7A494585" w:rsidR="005D23B8" w:rsidRPr="00F17505" w:rsidRDefault="005D23B8" w:rsidP="000A2842">
            <w:pPr>
              <w:pStyle w:val="TAL"/>
            </w:pPr>
            <w:r w:rsidRPr="00F17505">
              <w:t>isNullable: False</w:t>
            </w:r>
          </w:p>
        </w:tc>
      </w:tr>
      <w:tr w:rsidR="005D23B8"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5D23B8" w:rsidRPr="000A2842" w:rsidRDefault="005D23B8" w:rsidP="000A2842">
            <w:pPr>
              <w:pStyle w:val="TAL"/>
              <w:rPr>
                <w:rFonts w:ascii="Courier New" w:hAnsi="Courier New" w:cs="Courier New"/>
                <w:szCs w:val="18"/>
              </w:rPr>
            </w:pPr>
            <w:r w:rsidRPr="000A2842">
              <w:rPr>
                <w:rFonts w:ascii="Courier New" w:hAnsi="Courier New" w:cs="Courier New"/>
                <w:szCs w:val="18"/>
                <w:lang w:eastAsia="zh-CN"/>
              </w:rPr>
              <w:t>MLTrainingRequest.requestStatus</w:t>
            </w:r>
          </w:p>
        </w:tc>
        <w:tc>
          <w:tcPr>
            <w:tcW w:w="4252" w:type="dxa"/>
            <w:tcMar>
              <w:top w:w="0" w:type="dxa"/>
              <w:left w:w="28" w:type="dxa"/>
              <w:bottom w:w="0" w:type="dxa"/>
              <w:right w:w="28" w:type="dxa"/>
            </w:tcMar>
          </w:tcPr>
          <w:p w14:paraId="10C62C27" w14:textId="1E500652" w:rsidR="005D23B8" w:rsidRPr="00F17505" w:rsidRDefault="005D23B8" w:rsidP="005D23B8">
            <w:pPr>
              <w:pStyle w:val="TAL"/>
            </w:pPr>
            <w:r w:rsidRPr="00F17505">
              <w:t xml:space="preserve">It describes the status of a particular ML </w:t>
            </w:r>
            <w:r w:rsidRPr="00D821B2">
              <w:t xml:space="preserve">model </w:t>
            </w:r>
            <w:r w:rsidRPr="00F17505">
              <w:t>training request.</w:t>
            </w:r>
          </w:p>
          <w:p w14:paraId="5E22B7DA" w14:textId="235110C3" w:rsidR="005D23B8" w:rsidRPr="00F17505" w:rsidRDefault="005D23B8" w:rsidP="005D23B8">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5D23B8" w:rsidRPr="00F17505" w:rsidRDefault="005D23B8" w:rsidP="000A2842">
            <w:pPr>
              <w:pStyle w:val="TAL"/>
            </w:pPr>
            <w:r w:rsidRPr="00F17505">
              <w:t>type: Enum</w:t>
            </w:r>
          </w:p>
          <w:p w14:paraId="08749E78" w14:textId="77777777" w:rsidR="005D23B8" w:rsidRPr="00F17505" w:rsidRDefault="005D23B8" w:rsidP="000A2842">
            <w:pPr>
              <w:pStyle w:val="TAL"/>
            </w:pPr>
            <w:r w:rsidRPr="00F17505">
              <w:t>multiplicity: 1</w:t>
            </w:r>
          </w:p>
          <w:p w14:paraId="7CF0185D" w14:textId="77777777" w:rsidR="005D23B8" w:rsidRPr="00F17505" w:rsidRDefault="005D23B8" w:rsidP="000A2842">
            <w:pPr>
              <w:pStyle w:val="TAL"/>
            </w:pPr>
            <w:r w:rsidRPr="00F17505">
              <w:t>isOrdered: N/A</w:t>
            </w:r>
          </w:p>
          <w:p w14:paraId="21E39F86" w14:textId="77777777" w:rsidR="005D23B8" w:rsidRPr="00F17505" w:rsidRDefault="005D23B8" w:rsidP="000A2842">
            <w:pPr>
              <w:pStyle w:val="TAL"/>
            </w:pPr>
            <w:r w:rsidRPr="00F17505">
              <w:t>isUnique: N/A</w:t>
            </w:r>
          </w:p>
          <w:p w14:paraId="346B9559" w14:textId="77777777" w:rsidR="005D23B8" w:rsidRPr="00F17505" w:rsidRDefault="005D23B8" w:rsidP="000A2842">
            <w:pPr>
              <w:pStyle w:val="TAL"/>
            </w:pPr>
            <w:r w:rsidRPr="00F17505">
              <w:t xml:space="preserve">defaultValue: None </w:t>
            </w:r>
          </w:p>
          <w:p w14:paraId="7C574E9F" w14:textId="1E4D3D9E" w:rsidR="005D23B8" w:rsidRPr="00F17505" w:rsidRDefault="005D23B8" w:rsidP="000A2842">
            <w:pPr>
              <w:pStyle w:val="TAL"/>
            </w:pPr>
            <w:r w:rsidRPr="00F17505">
              <w:t>isNullable: False</w:t>
            </w:r>
          </w:p>
        </w:tc>
      </w:tr>
      <w:tr w:rsidR="005D23B8"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5D23B8" w:rsidRPr="000A2842" w:rsidDel="00E62FB7" w:rsidRDefault="005D23B8" w:rsidP="000A2842">
            <w:pPr>
              <w:pStyle w:val="TAL"/>
              <w:rPr>
                <w:rFonts w:ascii="Courier New" w:hAnsi="Courier New" w:cs="Courier New"/>
                <w:szCs w:val="18"/>
                <w:lang w:eastAsia="zh-CN"/>
              </w:rPr>
            </w:pPr>
            <w:r w:rsidRPr="000A2842">
              <w:rPr>
                <w:rFonts w:ascii="Courier New" w:hAnsi="Courier New" w:cs="Courier New"/>
                <w:szCs w:val="18"/>
              </w:rPr>
              <w:t>mL</w:t>
            </w:r>
            <w:r w:rsidRPr="000A2842">
              <w:rPr>
                <w:rFonts w:ascii="Courier New" w:hAnsi="Courier New" w:cs="Courier New"/>
                <w:szCs w:val="18"/>
                <w:lang w:eastAsia="zh-CN"/>
              </w:rPr>
              <w:t>TrainingProcessId</w:t>
            </w:r>
          </w:p>
        </w:tc>
        <w:tc>
          <w:tcPr>
            <w:tcW w:w="4252" w:type="dxa"/>
            <w:tcMar>
              <w:top w:w="0" w:type="dxa"/>
              <w:left w:w="28" w:type="dxa"/>
              <w:bottom w:w="0" w:type="dxa"/>
              <w:right w:w="28" w:type="dxa"/>
            </w:tcMar>
          </w:tcPr>
          <w:p w14:paraId="3380CEF5" w14:textId="77777777" w:rsidR="005D23B8" w:rsidRPr="00F17505" w:rsidRDefault="005D23B8" w:rsidP="005D23B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5D23B8" w:rsidRPr="00F17505" w:rsidRDefault="005D23B8" w:rsidP="005D23B8">
            <w:pPr>
              <w:pStyle w:val="TAL"/>
              <w:rPr>
                <w:rFonts w:cs="Arial"/>
                <w:szCs w:val="18"/>
              </w:rPr>
            </w:pPr>
            <w:r w:rsidRPr="00F17505">
              <w:rPr>
                <w:rFonts w:cs="Arial"/>
                <w:szCs w:val="18"/>
              </w:rPr>
              <w:t>It is unique in each instantiated process in the MnS producer.</w:t>
            </w:r>
          </w:p>
          <w:p w14:paraId="12A0B451" w14:textId="77777777" w:rsidR="005D23B8" w:rsidRPr="00F17505" w:rsidRDefault="005D23B8" w:rsidP="005D23B8">
            <w:pPr>
              <w:pStyle w:val="TAL"/>
              <w:rPr>
                <w:rFonts w:cs="Arial"/>
                <w:szCs w:val="18"/>
              </w:rPr>
            </w:pPr>
          </w:p>
          <w:p w14:paraId="053BD062" w14:textId="3A32344F"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5D23B8" w:rsidRPr="00F17505" w:rsidRDefault="005D23B8" w:rsidP="000A2842">
            <w:pPr>
              <w:pStyle w:val="TAL"/>
            </w:pPr>
            <w:r w:rsidRPr="00F17505">
              <w:t>type: String</w:t>
            </w:r>
          </w:p>
          <w:p w14:paraId="29E5F0DE" w14:textId="77777777" w:rsidR="005D23B8" w:rsidRPr="00F17505" w:rsidRDefault="005D23B8" w:rsidP="000A2842">
            <w:pPr>
              <w:pStyle w:val="TAL"/>
            </w:pPr>
            <w:r w:rsidRPr="00F17505">
              <w:t>multiplicity: 1</w:t>
            </w:r>
          </w:p>
          <w:p w14:paraId="75564844" w14:textId="77777777" w:rsidR="005D23B8" w:rsidRPr="00F17505" w:rsidRDefault="005D23B8" w:rsidP="000A2842">
            <w:pPr>
              <w:pStyle w:val="TAL"/>
            </w:pPr>
            <w:r w:rsidRPr="00F17505">
              <w:t>isOrdered: N/A</w:t>
            </w:r>
          </w:p>
          <w:p w14:paraId="0A1F4DD2" w14:textId="77777777" w:rsidR="005D23B8" w:rsidRPr="00F17505" w:rsidRDefault="005D23B8" w:rsidP="000A2842">
            <w:pPr>
              <w:pStyle w:val="TAL"/>
            </w:pPr>
            <w:r w:rsidRPr="00F17505">
              <w:t>isUnique: N/A</w:t>
            </w:r>
          </w:p>
          <w:p w14:paraId="6DF9212A" w14:textId="77777777" w:rsidR="005D23B8" w:rsidRPr="00F17505" w:rsidRDefault="005D23B8" w:rsidP="000A2842">
            <w:pPr>
              <w:pStyle w:val="TAL"/>
            </w:pPr>
            <w:r w:rsidRPr="00F17505">
              <w:t xml:space="preserve">defaultValue: None </w:t>
            </w:r>
          </w:p>
          <w:p w14:paraId="68298CAB" w14:textId="1CE4B749" w:rsidR="005D23B8" w:rsidRPr="00F17505" w:rsidRDefault="005D23B8" w:rsidP="000A2842">
            <w:pPr>
              <w:pStyle w:val="TAL"/>
            </w:pPr>
            <w:r w:rsidRPr="00F17505">
              <w:t xml:space="preserve">isNullable: </w:t>
            </w:r>
            <w:r w:rsidRPr="000D173A">
              <w:t>False</w:t>
            </w:r>
          </w:p>
        </w:tc>
      </w:tr>
      <w:tr w:rsidR="005D23B8"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5D23B8" w:rsidRPr="000A2842" w:rsidDel="00E62FB7" w:rsidRDefault="005D23B8" w:rsidP="000A2842">
            <w:pPr>
              <w:pStyle w:val="TAL"/>
              <w:rPr>
                <w:rFonts w:ascii="Courier New" w:hAnsi="Courier New" w:cs="Courier New"/>
                <w:szCs w:val="18"/>
                <w:lang w:eastAsia="zh-CN"/>
              </w:rPr>
            </w:pPr>
            <w:r w:rsidRPr="000A2842">
              <w:rPr>
                <w:rFonts w:ascii="Courier New" w:hAnsi="Courier New" w:cs="Courier New"/>
                <w:szCs w:val="18"/>
                <w:lang w:eastAsia="zh-CN"/>
              </w:rPr>
              <w:t>priority</w:t>
            </w:r>
          </w:p>
        </w:tc>
        <w:tc>
          <w:tcPr>
            <w:tcW w:w="4252" w:type="dxa"/>
            <w:tcMar>
              <w:top w:w="0" w:type="dxa"/>
              <w:left w:w="28" w:type="dxa"/>
              <w:bottom w:w="0" w:type="dxa"/>
              <w:right w:w="28" w:type="dxa"/>
            </w:tcMar>
          </w:tcPr>
          <w:p w14:paraId="5D563FD0" w14:textId="77777777" w:rsidR="005D23B8" w:rsidRPr="00F17505" w:rsidRDefault="005D23B8" w:rsidP="005D23B8">
            <w:pPr>
              <w:pStyle w:val="TAL"/>
            </w:pPr>
            <w:r w:rsidRPr="00F17505">
              <w:t>It indicates the priority of the training process.</w:t>
            </w:r>
          </w:p>
          <w:p w14:paraId="50DB0360" w14:textId="46DE5A27" w:rsidR="005D23B8" w:rsidRPr="00F17505" w:rsidRDefault="005D23B8" w:rsidP="005D23B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5D23B8" w:rsidRPr="00F17505" w:rsidRDefault="005D23B8" w:rsidP="005D23B8">
            <w:pPr>
              <w:pStyle w:val="TAL"/>
            </w:pPr>
          </w:p>
          <w:p w14:paraId="7C83CBBA" w14:textId="06D35F13" w:rsidR="005D23B8" w:rsidRPr="00F17505" w:rsidRDefault="005D23B8" w:rsidP="005D23B8">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5D23B8" w:rsidRPr="00F17505" w:rsidRDefault="005D23B8" w:rsidP="000A2842">
            <w:pPr>
              <w:pStyle w:val="TAL"/>
            </w:pPr>
            <w:r w:rsidRPr="00F17505">
              <w:t xml:space="preserve">type: </w:t>
            </w:r>
            <w:r>
              <w:t>I</w:t>
            </w:r>
            <w:r w:rsidRPr="00D7766B">
              <w:t>nteger</w:t>
            </w:r>
          </w:p>
          <w:p w14:paraId="55C74092" w14:textId="77777777" w:rsidR="005D23B8" w:rsidRPr="00F17505" w:rsidRDefault="005D23B8" w:rsidP="000A2842">
            <w:pPr>
              <w:pStyle w:val="TAL"/>
            </w:pPr>
            <w:r w:rsidRPr="00F17505">
              <w:t>multiplicity: 1</w:t>
            </w:r>
          </w:p>
          <w:p w14:paraId="5804F22F" w14:textId="77777777" w:rsidR="005D23B8" w:rsidRPr="00F17505" w:rsidRDefault="005D23B8" w:rsidP="000A2842">
            <w:pPr>
              <w:pStyle w:val="TAL"/>
            </w:pPr>
            <w:r w:rsidRPr="00F17505">
              <w:t>isOrdered: N/A</w:t>
            </w:r>
          </w:p>
          <w:p w14:paraId="50CBEA69" w14:textId="77777777" w:rsidR="005D23B8" w:rsidRPr="00F17505" w:rsidRDefault="005D23B8" w:rsidP="000A2842">
            <w:pPr>
              <w:pStyle w:val="TAL"/>
            </w:pPr>
            <w:r w:rsidRPr="00F17505">
              <w:t>isUnique: N/A</w:t>
            </w:r>
          </w:p>
          <w:p w14:paraId="39ECA938" w14:textId="6410A25E" w:rsidR="005D23B8" w:rsidRPr="00F17505" w:rsidRDefault="005D23B8" w:rsidP="000A2842">
            <w:pPr>
              <w:pStyle w:val="TAL"/>
            </w:pPr>
            <w:r w:rsidRPr="00F17505">
              <w:t xml:space="preserve">defaultValue: 0  </w:t>
            </w:r>
          </w:p>
          <w:p w14:paraId="425CB4B3" w14:textId="47249279" w:rsidR="005D23B8" w:rsidRPr="00F17505" w:rsidRDefault="005D23B8" w:rsidP="000A2842">
            <w:pPr>
              <w:pStyle w:val="TAL"/>
            </w:pPr>
            <w:r w:rsidRPr="00F17505">
              <w:t>isNullable: False</w:t>
            </w:r>
          </w:p>
        </w:tc>
      </w:tr>
      <w:tr w:rsidR="005D23B8"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5D23B8" w:rsidRPr="000A2842" w:rsidDel="00E62FB7" w:rsidRDefault="005D23B8" w:rsidP="000A2842">
            <w:pPr>
              <w:pStyle w:val="TAL"/>
              <w:rPr>
                <w:rFonts w:ascii="Courier New" w:hAnsi="Courier New" w:cs="Courier New"/>
                <w:szCs w:val="18"/>
                <w:lang w:eastAsia="zh-CN"/>
              </w:rPr>
            </w:pPr>
            <w:r w:rsidRPr="000A2842">
              <w:rPr>
                <w:rFonts w:ascii="Courier New" w:hAnsi="Courier New" w:cs="Courier New"/>
                <w:szCs w:val="18"/>
                <w:lang w:eastAsia="zh-CN"/>
              </w:rPr>
              <w:t>terminationConditions</w:t>
            </w:r>
          </w:p>
        </w:tc>
        <w:tc>
          <w:tcPr>
            <w:tcW w:w="4252" w:type="dxa"/>
            <w:tcMar>
              <w:top w:w="0" w:type="dxa"/>
              <w:left w:w="28" w:type="dxa"/>
              <w:bottom w:w="0" w:type="dxa"/>
              <w:right w:w="28" w:type="dxa"/>
            </w:tcMar>
          </w:tcPr>
          <w:p w14:paraId="77FF67BF" w14:textId="4CBA0A74" w:rsidR="005D23B8" w:rsidRDefault="005D23B8" w:rsidP="005D23B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CFC64A8" w14:textId="77777777" w:rsidR="005D23B8" w:rsidRPr="00F17505" w:rsidRDefault="005D23B8" w:rsidP="005D23B8">
            <w:pPr>
              <w:pStyle w:val="TAL"/>
            </w:pPr>
          </w:p>
          <w:p w14:paraId="103D901C" w14:textId="52786ABE" w:rsidR="005D23B8" w:rsidRPr="00F17505" w:rsidRDefault="005D23B8" w:rsidP="005D23B8">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5D23B8" w:rsidRPr="00F17505" w:rsidRDefault="005D23B8" w:rsidP="000A2842">
            <w:pPr>
              <w:pStyle w:val="TAL"/>
            </w:pPr>
            <w:r w:rsidRPr="00F17505">
              <w:t xml:space="preserve">type: </w:t>
            </w:r>
            <w:r>
              <w:t>String</w:t>
            </w:r>
          </w:p>
          <w:p w14:paraId="66037340" w14:textId="77777777" w:rsidR="005D23B8" w:rsidRPr="00F17505" w:rsidRDefault="005D23B8" w:rsidP="000A2842">
            <w:pPr>
              <w:pStyle w:val="TAL"/>
            </w:pPr>
            <w:r w:rsidRPr="00F17505">
              <w:t>multiplicity: 1</w:t>
            </w:r>
          </w:p>
          <w:p w14:paraId="2D694A86" w14:textId="77777777" w:rsidR="005D23B8" w:rsidRPr="00F17505" w:rsidRDefault="005D23B8" w:rsidP="000A2842">
            <w:pPr>
              <w:pStyle w:val="TAL"/>
            </w:pPr>
            <w:r w:rsidRPr="00F17505">
              <w:t>isOrdered: N/A</w:t>
            </w:r>
          </w:p>
          <w:p w14:paraId="3B5CBC37" w14:textId="77777777" w:rsidR="005D23B8" w:rsidRPr="00F17505" w:rsidRDefault="005D23B8" w:rsidP="000A2842">
            <w:pPr>
              <w:pStyle w:val="TAL"/>
            </w:pPr>
            <w:r w:rsidRPr="00F17505">
              <w:t>isUnique: N/A</w:t>
            </w:r>
          </w:p>
          <w:p w14:paraId="6FAD5308" w14:textId="77777777" w:rsidR="005D23B8" w:rsidRPr="00F17505" w:rsidRDefault="005D23B8" w:rsidP="000A2842">
            <w:pPr>
              <w:pStyle w:val="TAL"/>
            </w:pPr>
            <w:r w:rsidRPr="00F17505">
              <w:t xml:space="preserve">defaultValue: None </w:t>
            </w:r>
          </w:p>
          <w:p w14:paraId="1ED275E6" w14:textId="67575DEE" w:rsidR="005D23B8" w:rsidRPr="00F17505" w:rsidRDefault="005D23B8" w:rsidP="000A2842">
            <w:pPr>
              <w:pStyle w:val="TAL"/>
            </w:pPr>
            <w:r w:rsidRPr="00F17505">
              <w:t>isNullable: False</w:t>
            </w:r>
          </w:p>
        </w:tc>
      </w:tr>
      <w:tr w:rsidR="005D23B8"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progressStatus</w:t>
            </w:r>
          </w:p>
        </w:tc>
        <w:tc>
          <w:tcPr>
            <w:tcW w:w="4252" w:type="dxa"/>
            <w:tcMar>
              <w:top w:w="0" w:type="dxa"/>
              <w:left w:w="28" w:type="dxa"/>
              <w:bottom w:w="0" w:type="dxa"/>
              <w:right w:w="28" w:type="dxa"/>
            </w:tcMar>
          </w:tcPr>
          <w:p w14:paraId="35E1D106" w14:textId="38BC9F79" w:rsidR="005D23B8" w:rsidRPr="00F17505" w:rsidRDefault="005D23B8" w:rsidP="005D23B8">
            <w:pPr>
              <w:pStyle w:val="TAL"/>
            </w:pPr>
            <w:r w:rsidRPr="00F17505">
              <w:t>It indicates the status of the process.</w:t>
            </w:r>
          </w:p>
          <w:p w14:paraId="331CAC45" w14:textId="77777777" w:rsidR="005D23B8" w:rsidRPr="00F17505" w:rsidRDefault="005D23B8" w:rsidP="005D23B8">
            <w:pPr>
              <w:pStyle w:val="TAL"/>
            </w:pPr>
          </w:p>
          <w:p w14:paraId="01F9ACB3" w14:textId="6E09ABC7"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5D23B8" w:rsidRPr="00F17505" w:rsidRDefault="005D23B8" w:rsidP="000A2842">
            <w:pPr>
              <w:pStyle w:val="TAL"/>
            </w:pPr>
            <w:r w:rsidRPr="00F17505">
              <w:t xml:space="preserve">type: ProcessMonitor </w:t>
            </w:r>
          </w:p>
          <w:p w14:paraId="09BA9A05" w14:textId="77777777" w:rsidR="005D23B8" w:rsidRPr="00F17505" w:rsidRDefault="005D23B8" w:rsidP="000A2842">
            <w:pPr>
              <w:pStyle w:val="TAL"/>
            </w:pPr>
            <w:r w:rsidRPr="00F17505">
              <w:t>multiplicity: 1</w:t>
            </w:r>
          </w:p>
          <w:p w14:paraId="56B370E8" w14:textId="77777777" w:rsidR="005D23B8" w:rsidRPr="00F17505" w:rsidRDefault="005D23B8" w:rsidP="000A2842">
            <w:pPr>
              <w:pStyle w:val="TAL"/>
            </w:pPr>
            <w:r w:rsidRPr="00F17505">
              <w:t>isOrdered: N/A</w:t>
            </w:r>
          </w:p>
          <w:p w14:paraId="3CFF4BDF" w14:textId="77777777" w:rsidR="005D23B8" w:rsidRPr="00F17505" w:rsidRDefault="005D23B8" w:rsidP="000A2842">
            <w:pPr>
              <w:pStyle w:val="TAL"/>
            </w:pPr>
            <w:r w:rsidRPr="00F17505">
              <w:t>isUnique: N/A</w:t>
            </w:r>
          </w:p>
          <w:p w14:paraId="290E90D1" w14:textId="77777777" w:rsidR="005D23B8" w:rsidRPr="00F17505" w:rsidRDefault="005D23B8" w:rsidP="000A2842">
            <w:pPr>
              <w:pStyle w:val="TAL"/>
            </w:pPr>
            <w:r w:rsidRPr="00F17505">
              <w:t xml:space="preserve">defaultValue: None </w:t>
            </w:r>
          </w:p>
          <w:p w14:paraId="1E682D3E" w14:textId="2ED65D7F" w:rsidR="005D23B8" w:rsidRPr="00F17505" w:rsidRDefault="005D23B8" w:rsidP="000A2842">
            <w:pPr>
              <w:pStyle w:val="TAL"/>
            </w:pPr>
            <w:r w:rsidRPr="00F17505">
              <w:t>isNullable: False</w:t>
            </w:r>
          </w:p>
        </w:tc>
      </w:tr>
      <w:tr w:rsidR="005D23B8"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63940E8D"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MLUpdateProcess.cancelProcess</w:t>
            </w:r>
          </w:p>
        </w:tc>
        <w:tc>
          <w:tcPr>
            <w:tcW w:w="4252" w:type="dxa"/>
            <w:tcMar>
              <w:top w:w="0" w:type="dxa"/>
              <w:left w:w="28" w:type="dxa"/>
              <w:bottom w:w="0" w:type="dxa"/>
              <w:right w:w="28" w:type="dxa"/>
            </w:tcMar>
          </w:tcPr>
          <w:p w14:paraId="7C5C8CF4" w14:textId="77777777" w:rsidR="005D23B8" w:rsidRPr="00F17505" w:rsidRDefault="005D23B8" w:rsidP="005D23B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69D628D0" w:rsidR="005D23B8" w:rsidRPr="00D821B2" w:rsidRDefault="005D23B8" w:rsidP="005D23B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5D23B8" w:rsidRPr="00D821B2" w:rsidRDefault="005D23B8" w:rsidP="005D23B8">
            <w:pPr>
              <w:keepNext/>
              <w:keepLines/>
              <w:spacing w:after="0"/>
              <w:rPr>
                <w:rFonts w:ascii="Arial" w:hAnsi="Arial"/>
                <w:sz w:val="18"/>
              </w:rPr>
            </w:pPr>
          </w:p>
          <w:p w14:paraId="79BEE4CB" w14:textId="4CEA2E30" w:rsidR="005D23B8" w:rsidRPr="00F17505" w:rsidRDefault="005D23B8" w:rsidP="005D23B8">
            <w:pPr>
              <w:pStyle w:val="TAL"/>
            </w:pPr>
            <w:r w:rsidRPr="00D821B2">
              <w:t>allowedValues: TRUE, FALSE.</w:t>
            </w:r>
          </w:p>
        </w:tc>
        <w:tc>
          <w:tcPr>
            <w:tcW w:w="2261" w:type="dxa"/>
            <w:tcMar>
              <w:top w:w="0" w:type="dxa"/>
              <w:left w:w="28" w:type="dxa"/>
              <w:bottom w:w="0" w:type="dxa"/>
              <w:right w:w="28" w:type="dxa"/>
            </w:tcMar>
          </w:tcPr>
          <w:p w14:paraId="4EFACC71" w14:textId="57E8A2D4" w:rsidR="005D23B8" w:rsidRPr="00D821B2" w:rsidRDefault="005D23B8" w:rsidP="000A2842">
            <w:pPr>
              <w:pStyle w:val="TAL"/>
            </w:pPr>
            <w:r>
              <w:t>t</w:t>
            </w:r>
            <w:r w:rsidRPr="00D821B2">
              <w:t>ype: Boolean</w:t>
            </w:r>
          </w:p>
          <w:p w14:paraId="0681DF33" w14:textId="77777777" w:rsidR="005D23B8" w:rsidRPr="00D821B2" w:rsidRDefault="005D23B8" w:rsidP="000A2842">
            <w:pPr>
              <w:pStyle w:val="TAL"/>
            </w:pPr>
            <w:r w:rsidRPr="00D821B2">
              <w:t>multiplicity: 0..1</w:t>
            </w:r>
          </w:p>
          <w:p w14:paraId="3F5C5A54" w14:textId="77777777" w:rsidR="005D23B8" w:rsidRPr="00D821B2" w:rsidRDefault="005D23B8" w:rsidP="000A2842">
            <w:pPr>
              <w:pStyle w:val="TAL"/>
            </w:pPr>
            <w:r w:rsidRPr="00D821B2">
              <w:t>isOrdered: N/A</w:t>
            </w:r>
          </w:p>
          <w:p w14:paraId="55022833" w14:textId="77777777" w:rsidR="005D23B8" w:rsidRPr="00D821B2" w:rsidRDefault="005D23B8" w:rsidP="000A2842">
            <w:pPr>
              <w:pStyle w:val="TAL"/>
            </w:pPr>
            <w:r w:rsidRPr="00D821B2">
              <w:t>isUnique: N/A</w:t>
            </w:r>
          </w:p>
          <w:p w14:paraId="4ECD04A4" w14:textId="77777777" w:rsidR="005D23B8" w:rsidRPr="00D821B2" w:rsidRDefault="005D23B8" w:rsidP="000A2842">
            <w:pPr>
              <w:pStyle w:val="TAL"/>
            </w:pPr>
            <w:r w:rsidRPr="00D821B2">
              <w:t>defaultValue: FALSE</w:t>
            </w:r>
          </w:p>
          <w:p w14:paraId="2B5C26C6" w14:textId="2A37F8CC" w:rsidR="005D23B8" w:rsidRPr="00F17505" w:rsidRDefault="005D23B8" w:rsidP="000A2842">
            <w:pPr>
              <w:pStyle w:val="TAL"/>
            </w:pPr>
            <w:r w:rsidRPr="00D821B2">
              <w:t>isNullable: False</w:t>
            </w:r>
          </w:p>
        </w:tc>
      </w:tr>
      <w:tr w:rsidR="005D23B8"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4153EA7A"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MLUpdateProcess.suspendProcess</w:t>
            </w:r>
          </w:p>
        </w:tc>
        <w:tc>
          <w:tcPr>
            <w:tcW w:w="4252" w:type="dxa"/>
            <w:tcMar>
              <w:top w:w="0" w:type="dxa"/>
              <w:left w:w="28" w:type="dxa"/>
              <w:bottom w:w="0" w:type="dxa"/>
              <w:right w:w="28" w:type="dxa"/>
            </w:tcMar>
          </w:tcPr>
          <w:p w14:paraId="68C696C5" w14:textId="77777777" w:rsidR="005D23B8" w:rsidRPr="0056761D" w:rsidRDefault="005D23B8" w:rsidP="005D23B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4B57109A" w:rsidR="005D23B8" w:rsidRPr="00D821B2" w:rsidRDefault="005D23B8" w:rsidP="005D23B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5D23B8" w:rsidRDefault="005D23B8" w:rsidP="005D23B8">
            <w:pPr>
              <w:keepNext/>
              <w:keepLines/>
              <w:spacing w:after="0"/>
              <w:rPr>
                <w:rFonts w:ascii="Arial" w:hAnsi="Arial"/>
                <w:sz w:val="18"/>
              </w:rPr>
            </w:pPr>
          </w:p>
          <w:p w14:paraId="3DFB41A6" w14:textId="1AFDC3E0" w:rsidR="005D23B8" w:rsidRPr="00F17505" w:rsidRDefault="005D23B8" w:rsidP="005D23B8">
            <w:pPr>
              <w:pStyle w:val="TAL"/>
            </w:pPr>
            <w:r w:rsidRPr="00D821B2">
              <w:t>allowedValues: TRUE, FALSE.</w:t>
            </w:r>
          </w:p>
        </w:tc>
        <w:tc>
          <w:tcPr>
            <w:tcW w:w="2261" w:type="dxa"/>
            <w:tcMar>
              <w:top w:w="0" w:type="dxa"/>
              <w:left w:w="28" w:type="dxa"/>
              <w:bottom w:w="0" w:type="dxa"/>
              <w:right w:w="28" w:type="dxa"/>
            </w:tcMar>
          </w:tcPr>
          <w:p w14:paraId="14502BE3" w14:textId="6624CC52" w:rsidR="005D23B8" w:rsidRPr="00D821B2" w:rsidRDefault="005D23B8" w:rsidP="000A2842">
            <w:pPr>
              <w:pStyle w:val="TAL"/>
            </w:pPr>
            <w:r>
              <w:t>t</w:t>
            </w:r>
            <w:r w:rsidRPr="00D821B2">
              <w:t>ype: Boolean</w:t>
            </w:r>
          </w:p>
          <w:p w14:paraId="62B07031" w14:textId="77777777" w:rsidR="005D23B8" w:rsidRPr="00D821B2" w:rsidRDefault="005D23B8" w:rsidP="000A2842">
            <w:pPr>
              <w:pStyle w:val="TAL"/>
            </w:pPr>
            <w:r w:rsidRPr="00D821B2">
              <w:t>multiplicity: 0..1</w:t>
            </w:r>
          </w:p>
          <w:p w14:paraId="25CCE1A4" w14:textId="77777777" w:rsidR="005D23B8" w:rsidRPr="00D821B2" w:rsidRDefault="005D23B8" w:rsidP="000A2842">
            <w:pPr>
              <w:pStyle w:val="TAL"/>
            </w:pPr>
            <w:r w:rsidRPr="00D821B2">
              <w:t>isOrdered: N/A</w:t>
            </w:r>
          </w:p>
          <w:p w14:paraId="3FF92240" w14:textId="77777777" w:rsidR="005D23B8" w:rsidRPr="00D821B2" w:rsidRDefault="005D23B8" w:rsidP="000A2842">
            <w:pPr>
              <w:pStyle w:val="TAL"/>
            </w:pPr>
            <w:r w:rsidRPr="00D821B2">
              <w:t>isUnique: N/A</w:t>
            </w:r>
          </w:p>
          <w:p w14:paraId="53A3CAA3" w14:textId="77777777" w:rsidR="005D23B8" w:rsidRPr="00D821B2" w:rsidRDefault="005D23B8" w:rsidP="000A2842">
            <w:pPr>
              <w:pStyle w:val="TAL"/>
            </w:pPr>
            <w:r w:rsidRPr="00D821B2">
              <w:t>defaultValue: FALSE</w:t>
            </w:r>
          </w:p>
          <w:p w14:paraId="6B124383" w14:textId="4DA1C3CE" w:rsidR="005D23B8" w:rsidRPr="00F17505" w:rsidRDefault="005D23B8" w:rsidP="000A2842">
            <w:pPr>
              <w:pStyle w:val="TAL"/>
            </w:pPr>
            <w:r w:rsidRPr="00D821B2">
              <w:t>isNullable: False</w:t>
            </w:r>
          </w:p>
        </w:tc>
      </w:tr>
      <w:tr w:rsidR="005D23B8"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mLModelVersion</w:t>
            </w:r>
          </w:p>
        </w:tc>
        <w:tc>
          <w:tcPr>
            <w:tcW w:w="4252" w:type="dxa"/>
            <w:tcMar>
              <w:top w:w="0" w:type="dxa"/>
              <w:left w:w="28" w:type="dxa"/>
              <w:bottom w:w="0" w:type="dxa"/>
              <w:right w:w="28" w:type="dxa"/>
            </w:tcMar>
          </w:tcPr>
          <w:p w14:paraId="1B913A42" w14:textId="3D29D93A" w:rsidR="005D23B8" w:rsidRPr="00F17505" w:rsidRDefault="005D23B8" w:rsidP="005D23B8">
            <w:pPr>
              <w:pStyle w:val="TAL"/>
            </w:pPr>
            <w:r w:rsidRPr="00F17505">
              <w:t xml:space="preserve">It indicates the version number of the ML </w:t>
            </w:r>
            <w:r>
              <w:t>model</w:t>
            </w:r>
            <w:r w:rsidRPr="00F17505">
              <w:t>.</w:t>
            </w:r>
          </w:p>
          <w:p w14:paraId="2D74B990" w14:textId="77777777" w:rsidR="005D23B8" w:rsidRPr="00F17505" w:rsidRDefault="005D23B8" w:rsidP="005D23B8">
            <w:pPr>
              <w:pStyle w:val="TAL"/>
            </w:pPr>
          </w:p>
          <w:p w14:paraId="6B75A7C6" w14:textId="71FF9D01"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5D23B8" w:rsidRPr="00F17505" w:rsidRDefault="005D23B8" w:rsidP="000A2842">
            <w:pPr>
              <w:pStyle w:val="TAL"/>
            </w:pPr>
            <w:r w:rsidRPr="00F17505">
              <w:t>type: String</w:t>
            </w:r>
          </w:p>
          <w:p w14:paraId="3D8A8676" w14:textId="77777777" w:rsidR="005D23B8" w:rsidRPr="00F17505" w:rsidRDefault="005D23B8" w:rsidP="000A2842">
            <w:pPr>
              <w:pStyle w:val="TAL"/>
            </w:pPr>
            <w:r w:rsidRPr="00F17505">
              <w:t>multiplicity: 1</w:t>
            </w:r>
          </w:p>
          <w:p w14:paraId="065532D0" w14:textId="77777777" w:rsidR="005D23B8" w:rsidRPr="00F17505" w:rsidRDefault="005D23B8" w:rsidP="000A2842">
            <w:pPr>
              <w:pStyle w:val="TAL"/>
            </w:pPr>
            <w:r w:rsidRPr="00F17505">
              <w:t>isOrdered: N/A</w:t>
            </w:r>
          </w:p>
          <w:p w14:paraId="0D8B1627" w14:textId="77777777" w:rsidR="005D23B8" w:rsidRPr="00F17505" w:rsidRDefault="005D23B8" w:rsidP="000A2842">
            <w:pPr>
              <w:pStyle w:val="TAL"/>
            </w:pPr>
            <w:r w:rsidRPr="00F17505">
              <w:t>isUnique: N/A</w:t>
            </w:r>
          </w:p>
          <w:p w14:paraId="2BDD9FAD" w14:textId="77777777" w:rsidR="005D23B8" w:rsidRPr="00F17505" w:rsidRDefault="005D23B8" w:rsidP="000A2842">
            <w:pPr>
              <w:pStyle w:val="TAL"/>
            </w:pPr>
            <w:r w:rsidRPr="00F17505">
              <w:t xml:space="preserve">defaultValue: None </w:t>
            </w:r>
          </w:p>
          <w:p w14:paraId="3B306CE1" w14:textId="70436A97" w:rsidR="005D23B8" w:rsidRPr="00F17505" w:rsidRDefault="005D23B8" w:rsidP="000A2842">
            <w:pPr>
              <w:pStyle w:val="TAL"/>
            </w:pPr>
            <w:r w:rsidRPr="00F17505">
              <w:t>isNullable: False</w:t>
            </w:r>
          </w:p>
        </w:tc>
      </w:tr>
      <w:tr w:rsidR="005D23B8"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performanceRequirements</w:t>
            </w:r>
          </w:p>
        </w:tc>
        <w:tc>
          <w:tcPr>
            <w:tcW w:w="4252" w:type="dxa"/>
            <w:tcMar>
              <w:top w:w="0" w:type="dxa"/>
              <w:left w:w="28" w:type="dxa"/>
              <w:bottom w:w="0" w:type="dxa"/>
              <w:right w:w="28" w:type="dxa"/>
            </w:tcMar>
          </w:tcPr>
          <w:p w14:paraId="3DACEF83" w14:textId="097F54D3" w:rsidR="005D23B8" w:rsidRPr="00F17505" w:rsidRDefault="005D23B8" w:rsidP="005D23B8">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5D23B8" w:rsidRPr="00F17505" w:rsidRDefault="005D23B8" w:rsidP="005D23B8">
            <w:pPr>
              <w:pStyle w:val="TAL"/>
            </w:pPr>
          </w:p>
          <w:p w14:paraId="4F718727" w14:textId="3166CF25"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5D23B8" w:rsidRPr="00F17505" w:rsidRDefault="005D23B8" w:rsidP="000A2842">
            <w:pPr>
              <w:pStyle w:val="TAL"/>
            </w:pPr>
            <w:r w:rsidRPr="00F17505">
              <w:t>type: ModelPerformance</w:t>
            </w:r>
          </w:p>
          <w:p w14:paraId="4AB7D1B4" w14:textId="77777777" w:rsidR="005D23B8" w:rsidRPr="00F17505" w:rsidRDefault="005D23B8" w:rsidP="000A2842">
            <w:pPr>
              <w:pStyle w:val="TAL"/>
            </w:pPr>
            <w:r w:rsidRPr="00F17505">
              <w:t>multiplicity: *</w:t>
            </w:r>
          </w:p>
          <w:p w14:paraId="08F4B8AA" w14:textId="629C59F7" w:rsidR="005D23B8" w:rsidRPr="00F17505" w:rsidRDefault="005D23B8" w:rsidP="000A2842">
            <w:pPr>
              <w:pStyle w:val="TAL"/>
            </w:pPr>
            <w:r w:rsidRPr="00F17505">
              <w:t xml:space="preserve">isOrdered: </w:t>
            </w:r>
            <w:r w:rsidRPr="00D7766B">
              <w:t>False</w:t>
            </w:r>
          </w:p>
          <w:p w14:paraId="2F5D162B" w14:textId="2334375E" w:rsidR="005D23B8" w:rsidRPr="00F17505" w:rsidRDefault="005D23B8" w:rsidP="000A2842">
            <w:pPr>
              <w:pStyle w:val="TAL"/>
            </w:pPr>
            <w:r w:rsidRPr="00F17505">
              <w:t xml:space="preserve">isUnique: </w:t>
            </w:r>
            <w:r w:rsidRPr="00D7766B">
              <w:t>True</w:t>
            </w:r>
          </w:p>
          <w:p w14:paraId="2128433E" w14:textId="77777777" w:rsidR="005D23B8" w:rsidRPr="00F17505" w:rsidRDefault="005D23B8" w:rsidP="000A2842">
            <w:pPr>
              <w:pStyle w:val="TAL"/>
            </w:pPr>
            <w:r w:rsidRPr="00F17505">
              <w:t xml:space="preserve">defaultValue: None </w:t>
            </w:r>
          </w:p>
          <w:p w14:paraId="605D9B41" w14:textId="0D582584" w:rsidR="005D23B8" w:rsidRPr="00F17505" w:rsidRDefault="005D23B8" w:rsidP="000A2842">
            <w:pPr>
              <w:pStyle w:val="TAL"/>
            </w:pPr>
            <w:r w:rsidRPr="00F17505">
              <w:t xml:space="preserve">isNullable: </w:t>
            </w:r>
            <w:r w:rsidRPr="000D173A">
              <w:t>False</w:t>
            </w:r>
          </w:p>
        </w:tc>
      </w:tr>
      <w:tr w:rsidR="005D23B8"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modelPerformanceTraining</w:t>
            </w:r>
          </w:p>
        </w:tc>
        <w:tc>
          <w:tcPr>
            <w:tcW w:w="4252" w:type="dxa"/>
            <w:tcMar>
              <w:top w:w="0" w:type="dxa"/>
              <w:left w:w="28" w:type="dxa"/>
              <w:bottom w:w="0" w:type="dxa"/>
              <w:right w:w="28" w:type="dxa"/>
            </w:tcMar>
          </w:tcPr>
          <w:p w14:paraId="77DEDA12" w14:textId="74E5D274" w:rsidR="005D23B8" w:rsidRPr="00F17505" w:rsidRDefault="005D23B8" w:rsidP="005D23B8">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5D23B8" w:rsidRPr="00F17505" w:rsidRDefault="005D23B8" w:rsidP="005D23B8">
            <w:pPr>
              <w:pStyle w:val="TAL"/>
            </w:pPr>
          </w:p>
          <w:p w14:paraId="3E29740B" w14:textId="10A9CDF6"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5D23B8" w:rsidRPr="00F17505" w:rsidRDefault="005D23B8" w:rsidP="000A2842">
            <w:pPr>
              <w:pStyle w:val="TAL"/>
            </w:pPr>
            <w:r w:rsidRPr="00F17505">
              <w:t>type: ModelPerformance</w:t>
            </w:r>
          </w:p>
          <w:p w14:paraId="3D674790" w14:textId="77777777" w:rsidR="005D23B8" w:rsidRPr="00F17505" w:rsidRDefault="005D23B8" w:rsidP="000A2842">
            <w:pPr>
              <w:pStyle w:val="TAL"/>
            </w:pPr>
            <w:r w:rsidRPr="00F17505">
              <w:t>multiplicity: *</w:t>
            </w:r>
          </w:p>
          <w:p w14:paraId="3E312DFD" w14:textId="253CD470" w:rsidR="005D23B8" w:rsidRPr="00F17505" w:rsidRDefault="005D23B8" w:rsidP="000A2842">
            <w:pPr>
              <w:pStyle w:val="TAL"/>
            </w:pPr>
            <w:r w:rsidRPr="00F17505">
              <w:t xml:space="preserve">isOrdered: </w:t>
            </w:r>
            <w:r w:rsidRPr="00D7766B">
              <w:t>False</w:t>
            </w:r>
          </w:p>
          <w:p w14:paraId="7FBE121B" w14:textId="29AE8483" w:rsidR="005D23B8" w:rsidRPr="00F17505" w:rsidRDefault="005D23B8" w:rsidP="000A2842">
            <w:pPr>
              <w:pStyle w:val="TAL"/>
            </w:pPr>
            <w:r w:rsidRPr="00F17505">
              <w:t xml:space="preserve">isUnique: </w:t>
            </w:r>
            <w:r w:rsidRPr="00D7766B">
              <w:t>True</w:t>
            </w:r>
          </w:p>
          <w:p w14:paraId="39C995C9" w14:textId="77777777" w:rsidR="005D23B8" w:rsidRPr="00F17505" w:rsidRDefault="005D23B8" w:rsidP="000A2842">
            <w:pPr>
              <w:pStyle w:val="TAL"/>
            </w:pPr>
            <w:r w:rsidRPr="00F17505">
              <w:t xml:space="preserve">defaultValue: None </w:t>
            </w:r>
          </w:p>
          <w:p w14:paraId="5B80ED86" w14:textId="05842327" w:rsidR="005D23B8" w:rsidRPr="00F17505" w:rsidRDefault="005D23B8" w:rsidP="000A2842">
            <w:pPr>
              <w:pStyle w:val="TAL"/>
            </w:pPr>
            <w:r w:rsidRPr="00F17505">
              <w:t>isNullable: False</w:t>
            </w:r>
          </w:p>
        </w:tc>
      </w:tr>
      <w:tr w:rsidR="005D23B8"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2CBF409B"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MLTrainingProcess.progressStatus.progressStateInfo</w:t>
            </w:r>
          </w:p>
        </w:tc>
        <w:tc>
          <w:tcPr>
            <w:tcW w:w="4252" w:type="dxa"/>
            <w:tcMar>
              <w:top w:w="0" w:type="dxa"/>
              <w:left w:w="28" w:type="dxa"/>
              <w:bottom w:w="0" w:type="dxa"/>
              <w:right w:w="28" w:type="dxa"/>
            </w:tcMar>
          </w:tcPr>
          <w:p w14:paraId="32E3910D" w14:textId="570CD145" w:rsidR="005D23B8" w:rsidRPr="00F17505" w:rsidRDefault="005D23B8" w:rsidP="005D23B8">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5D23B8" w:rsidRPr="00F17505" w:rsidRDefault="005D23B8" w:rsidP="005D23B8">
            <w:pPr>
              <w:pStyle w:val="TAL"/>
              <w:rPr>
                <w:lang w:eastAsia="de-DE"/>
              </w:rPr>
            </w:pPr>
          </w:p>
          <w:p w14:paraId="46FD4110" w14:textId="4EC3AA3A" w:rsidR="005D23B8" w:rsidRPr="00F17505" w:rsidRDefault="005D23B8" w:rsidP="005D23B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5D23B8" w:rsidRPr="00F17505" w:rsidRDefault="005D23B8" w:rsidP="005D23B8">
            <w:pPr>
              <w:pStyle w:val="TAL"/>
              <w:rPr>
                <w:lang w:eastAsia="de-DE"/>
              </w:rPr>
            </w:pPr>
          </w:p>
          <w:p w14:paraId="681561E1" w14:textId="647BC99B" w:rsidR="005D23B8" w:rsidRPr="00F17505" w:rsidRDefault="005D23B8" w:rsidP="005D23B8">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5D23B8" w:rsidRPr="00F17505" w:rsidRDefault="005D23B8" w:rsidP="005D23B8">
            <w:pPr>
              <w:pStyle w:val="TAL"/>
              <w:rPr>
                <w:szCs w:val="18"/>
              </w:rPr>
            </w:pPr>
          </w:p>
          <w:p w14:paraId="5E76B406" w14:textId="27F6338C" w:rsidR="005D23B8" w:rsidRDefault="005D23B8" w:rsidP="005D23B8">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5D23B8" w:rsidRDefault="005D23B8" w:rsidP="005D23B8">
            <w:pPr>
              <w:pStyle w:val="TAL"/>
              <w:rPr>
                <w:szCs w:val="18"/>
              </w:rPr>
            </w:pPr>
          </w:p>
          <w:p w14:paraId="69B4F56C" w14:textId="5EA79C3E" w:rsidR="005D23B8" w:rsidRPr="00F17505" w:rsidRDefault="005D23B8" w:rsidP="005D23B8">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401E337B" w:rsidR="005D23B8" w:rsidRPr="00F17505" w:rsidRDefault="005D23B8" w:rsidP="000A2842">
            <w:pPr>
              <w:pStyle w:val="TAL"/>
            </w:pPr>
            <w:r>
              <w:t>t</w:t>
            </w:r>
            <w:r w:rsidRPr="00F17505">
              <w:t>ype: String</w:t>
            </w:r>
          </w:p>
          <w:p w14:paraId="07A03FC5" w14:textId="77777777" w:rsidR="005D23B8" w:rsidRPr="00F17505" w:rsidRDefault="005D23B8" w:rsidP="000A2842">
            <w:pPr>
              <w:pStyle w:val="TAL"/>
            </w:pPr>
            <w:r w:rsidRPr="00F17505">
              <w:t>multiplicity: 0..1</w:t>
            </w:r>
          </w:p>
          <w:p w14:paraId="29BB142D" w14:textId="77777777" w:rsidR="005D23B8" w:rsidRPr="00F17505" w:rsidRDefault="005D23B8" w:rsidP="000A2842">
            <w:pPr>
              <w:pStyle w:val="TAL"/>
            </w:pPr>
            <w:r w:rsidRPr="00F17505">
              <w:t>isOrdered: N/A</w:t>
            </w:r>
          </w:p>
          <w:p w14:paraId="0901D140" w14:textId="77777777" w:rsidR="005D23B8" w:rsidRPr="00F17505" w:rsidRDefault="005D23B8" w:rsidP="000A2842">
            <w:pPr>
              <w:pStyle w:val="TAL"/>
            </w:pPr>
            <w:r w:rsidRPr="00F17505">
              <w:t>isUnique: N/A</w:t>
            </w:r>
          </w:p>
          <w:p w14:paraId="25C541FE" w14:textId="77777777" w:rsidR="005D23B8" w:rsidRPr="00F17505" w:rsidRDefault="005D23B8" w:rsidP="000A2842">
            <w:pPr>
              <w:pStyle w:val="TAL"/>
            </w:pPr>
            <w:r w:rsidRPr="00F17505">
              <w:t>defaultValue: None</w:t>
            </w:r>
          </w:p>
          <w:p w14:paraId="232A9E99" w14:textId="1B817A87" w:rsidR="005D23B8" w:rsidRPr="00F17505" w:rsidRDefault="005D23B8" w:rsidP="000A2842">
            <w:pPr>
              <w:pStyle w:val="TAL"/>
            </w:pPr>
            <w:r w:rsidRPr="00F17505">
              <w:t>isNullable: False</w:t>
            </w:r>
          </w:p>
        </w:tc>
      </w:tr>
      <w:tr w:rsidR="005D23B8"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inferenceOutputName</w:t>
            </w:r>
          </w:p>
        </w:tc>
        <w:tc>
          <w:tcPr>
            <w:tcW w:w="4252" w:type="dxa"/>
            <w:tcMar>
              <w:top w:w="0" w:type="dxa"/>
              <w:left w:w="28" w:type="dxa"/>
              <w:bottom w:w="0" w:type="dxa"/>
              <w:right w:w="28" w:type="dxa"/>
            </w:tcMar>
          </w:tcPr>
          <w:p w14:paraId="10B58E04" w14:textId="210AEB1D" w:rsidR="005D23B8" w:rsidRPr="00F17505" w:rsidRDefault="005D23B8" w:rsidP="005D23B8">
            <w:pPr>
              <w:pStyle w:val="TAL"/>
            </w:pPr>
            <w:r w:rsidRPr="00F17505">
              <w:t xml:space="preserve">It indicates the name of an inference output of an ML </w:t>
            </w:r>
            <w:r>
              <w:t>model</w:t>
            </w:r>
            <w:r w:rsidRPr="00F17505">
              <w:t>.</w:t>
            </w:r>
          </w:p>
          <w:p w14:paraId="2015E51B" w14:textId="77777777" w:rsidR="005D23B8" w:rsidRPr="00F17505" w:rsidRDefault="005D23B8" w:rsidP="005D23B8">
            <w:pPr>
              <w:pStyle w:val="TAL"/>
            </w:pPr>
          </w:p>
          <w:p w14:paraId="22105DBB" w14:textId="2B245C26" w:rsidR="005D23B8" w:rsidRPr="00F17505" w:rsidRDefault="005D23B8" w:rsidP="005D23B8">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61A9BFDC" w:rsidR="005D23B8" w:rsidRPr="00F17505" w:rsidRDefault="005D23B8" w:rsidP="000A2842">
            <w:pPr>
              <w:pStyle w:val="TAL"/>
            </w:pPr>
            <w:r>
              <w:t>t</w:t>
            </w:r>
            <w:r w:rsidRPr="00F17505">
              <w:t>ype: String</w:t>
            </w:r>
          </w:p>
          <w:p w14:paraId="21B3B022" w14:textId="2D83792E" w:rsidR="005D23B8" w:rsidRPr="00F17505" w:rsidRDefault="005D23B8" w:rsidP="000A2842">
            <w:pPr>
              <w:pStyle w:val="TAL"/>
            </w:pPr>
            <w:r w:rsidRPr="00F17505">
              <w:t>multiplicity: 1</w:t>
            </w:r>
          </w:p>
          <w:p w14:paraId="0578D1B6" w14:textId="77777777" w:rsidR="005D23B8" w:rsidRPr="00F17505" w:rsidRDefault="005D23B8" w:rsidP="000A2842">
            <w:pPr>
              <w:pStyle w:val="TAL"/>
            </w:pPr>
            <w:r w:rsidRPr="00F17505">
              <w:t>isOrdered: N/A</w:t>
            </w:r>
          </w:p>
          <w:p w14:paraId="0711DFEE" w14:textId="77777777" w:rsidR="005D23B8" w:rsidRPr="00F17505" w:rsidRDefault="005D23B8" w:rsidP="000A2842">
            <w:pPr>
              <w:pStyle w:val="TAL"/>
            </w:pPr>
            <w:r w:rsidRPr="00F17505">
              <w:t>isUnique: N/A</w:t>
            </w:r>
          </w:p>
          <w:p w14:paraId="53C85266" w14:textId="77777777" w:rsidR="005D23B8" w:rsidRPr="00F17505" w:rsidRDefault="005D23B8" w:rsidP="000A2842">
            <w:pPr>
              <w:pStyle w:val="TAL"/>
            </w:pPr>
            <w:r w:rsidRPr="00F17505">
              <w:t>defaultValue: None</w:t>
            </w:r>
          </w:p>
          <w:p w14:paraId="51B593C4" w14:textId="470E01F3" w:rsidR="005D23B8" w:rsidRPr="00F17505" w:rsidRDefault="005D23B8" w:rsidP="000A2842">
            <w:pPr>
              <w:pStyle w:val="TAL"/>
            </w:pPr>
            <w:r w:rsidRPr="00F17505">
              <w:t>isNullable: False</w:t>
            </w:r>
          </w:p>
        </w:tc>
      </w:tr>
      <w:tr w:rsidR="005D23B8"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5D23B8" w:rsidRPr="000A2842" w:rsidRDefault="005D23B8" w:rsidP="000A2842">
            <w:pPr>
              <w:pStyle w:val="TAL"/>
              <w:rPr>
                <w:rFonts w:ascii="Courier New" w:hAnsi="Courier New" w:cs="Courier New"/>
                <w:szCs w:val="18"/>
              </w:rPr>
            </w:pPr>
            <w:r w:rsidRPr="000A2842">
              <w:rPr>
                <w:rFonts w:ascii="Courier New" w:hAnsi="Courier New" w:cs="Courier New"/>
                <w:szCs w:val="18"/>
                <w:lang w:eastAsia="zh-CN"/>
              </w:rPr>
              <w:t>performanceMetric</w:t>
            </w:r>
          </w:p>
        </w:tc>
        <w:tc>
          <w:tcPr>
            <w:tcW w:w="4252" w:type="dxa"/>
            <w:tcMar>
              <w:top w:w="0" w:type="dxa"/>
              <w:left w:w="28" w:type="dxa"/>
              <w:bottom w:w="0" w:type="dxa"/>
              <w:right w:w="28" w:type="dxa"/>
            </w:tcMar>
          </w:tcPr>
          <w:p w14:paraId="639112DA" w14:textId="3AEA6E4F" w:rsidR="005D23B8" w:rsidRPr="00F17505" w:rsidRDefault="005D23B8" w:rsidP="005D23B8">
            <w:pPr>
              <w:pStyle w:val="TAL"/>
            </w:pPr>
            <w:r w:rsidRPr="00F17505">
              <w:t xml:space="preserve">It indicates the performance metric used to evaluate the performance of an ML </w:t>
            </w:r>
            <w:r>
              <w:t>model</w:t>
            </w:r>
            <w:r w:rsidRPr="00F17505">
              <w:t>, e.g. "accuracy", "precision", "F1 score", etc.</w:t>
            </w:r>
          </w:p>
          <w:p w14:paraId="4F8D1806" w14:textId="77777777" w:rsidR="005D23B8" w:rsidRPr="00F17505" w:rsidRDefault="005D23B8" w:rsidP="005D23B8">
            <w:pPr>
              <w:pStyle w:val="TAL"/>
            </w:pPr>
          </w:p>
          <w:p w14:paraId="2600CF89" w14:textId="72DF8E6B" w:rsidR="005D23B8" w:rsidRPr="00F17505" w:rsidRDefault="005D23B8" w:rsidP="005D23B8">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48325461" w:rsidR="005D23B8" w:rsidRPr="00F17505" w:rsidRDefault="005D23B8" w:rsidP="000A2842">
            <w:pPr>
              <w:pStyle w:val="TAL"/>
            </w:pPr>
            <w:r>
              <w:t>t</w:t>
            </w:r>
            <w:r w:rsidRPr="00F17505">
              <w:t>ype: String</w:t>
            </w:r>
          </w:p>
          <w:p w14:paraId="73DE272E" w14:textId="77777777" w:rsidR="005D23B8" w:rsidRPr="00F17505" w:rsidRDefault="005D23B8" w:rsidP="000A2842">
            <w:pPr>
              <w:pStyle w:val="TAL"/>
            </w:pPr>
            <w:r w:rsidRPr="00F17505">
              <w:t>multiplicity: 1</w:t>
            </w:r>
          </w:p>
          <w:p w14:paraId="2C920832" w14:textId="77777777" w:rsidR="005D23B8" w:rsidRPr="00F17505" w:rsidRDefault="005D23B8" w:rsidP="000A2842">
            <w:pPr>
              <w:pStyle w:val="TAL"/>
            </w:pPr>
            <w:r w:rsidRPr="00F17505">
              <w:t>isOrdered: N/A</w:t>
            </w:r>
          </w:p>
          <w:p w14:paraId="795142FF" w14:textId="09A40310" w:rsidR="005D23B8" w:rsidRPr="00F17505" w:rsidRDefault="005D23B8" w:rsidP="000A2842">
            <w:pPr>
              <w:pStyle w:val="TAL"/>
            </w:pPr>
            <w:r w:rsidRPr="00F17505">
              <w:t xml:space="preserve">isUnique: </w:t>
            </w:r>
            <w:r>
              <w:t>N/A</w:t>
            </w:r>
          </w:p>
          <w:p w14:paraId="3D8432DD" w14:textId="77777777" w:rsidR="005D23B8" w:rsidRPr="00F17505" w:rsidRDefault="005D23B8" w:rsidP="000A2842">
            <w:pPr>
              <w:pStyle w:val="TAL"/>
            </w:pPr>
            <w:r w:rsidRPr="00F17505">
              <w:t>defaultValue: None</w:t>
            </w:r>
          </w:p>
          <w:p w14:paraId="0826821B" w14:textId="13A01670" w:rsidR="005D23B8" w:rsidRPr="00F17505" w:rsidRDefault="005D23B8" w:rsidP="000A2842">
            <w:pPr>
              <w:pStyle w:val="TAL"/>
            </w:pPr>
            <w:r w:rsidRPr="00F17505">
              <w:t>isNullable: False</w:t>
            </w:r>
          </w:p>
        </w:tc>
      </w:tr>
      <w:tr w:rsidR="005D23B8"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performanceScore</w:t>
            </w:r>
          </w:p>
        </w:tc>
        <w:tc>
          <w:tcPr>
            <w:tcW w:w="4252" w:type="dxa"/>
            <w:tcMar>
              <w:top w:w="0" w:type="dxa"/>
              <w:left w:w="28" w:type="dxa"/>
              <w:bottom w:w="0" w:type="dxa"/>
              <w:right w:w="28" w:type="dxa"/>
            </w:tcMar>
          </w:tcPr>
          <w:p w14:paraId="2ACDD8F4" w14:textId="4E969E12" w:rsidR="005D23B8" w:rsidRPr="00F17505" w:rsidRDefault="005D23B8" w:rsidP="005D23B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5D23B8" w:rsidRPr="00F17505" w:rsidRDefault="005D23B8" w:rsidP="005D23B8">
            <w:pPr>
              <w:pStyle w:val="TAL"/>
            </w:pPr>
          </w:p>
          <w:p w14:paraId="0AB4FF16" w14:textId="27CCACE2" w:rsidR="005D23B8" w:rsidRPr="00F17505" w:rsidRDefault="005D23B8" w:rsidP="005D23B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5D23B8" w:rsidRPr="00F17505" w:rsidRDefault="005D23B8" w:rsidP="005D23B8">
            <w:pPr>
              <w:pStyle w:val="TAL"/>
            </w:pPr>
          </w:p>
          <w:p w14:paraId="17914AB9" w14:textId="1C01C66B"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0B25C553" w14:textId="4DDBF7F0" w:rsidR="005D23B8" w:rsidRPr="00F17505" w:rsidRDefault="005D23B8" w:rsidP="000A2842">
            <w:pPr>
              <w:pStyle w:val="TAL"/>
            </w:pPr>
            <w:r>
              <w:t>t</w:t>
            </w:r>
            <w:r w:rsidRPr="00F17505">
              <w:t>ype: Real</w:t>
            </w:r>
          </w:p>
          <w:p w14:paraId="430FBB72" w14:textId="72112567" w:rsidR="005D23B8" w:rsidRPr="00F17505" w:rsidRDefault="005D23B8" w:rsidP="000A2842">
            <w:pPr>
              <w:pStyle w:val="TAL"/>
            </w:pPr>
            <w:r w:rsidRPr="00F17505">
              <w:t>multiplicity: 1</w:t>
            </w:r>
          </w:p>
          <w:p w14:paraId="4D96EA64" w14:textId="77777777" w:rsidR="005D23B8" w:rsidRPr="00F17505" w:rsidRDefault="005D23B8" w:rsidP="000A2842">
            <w:pPr>
              <w:pStyle w:val="TAL"/>
            </w:pPr>
            <w:r w:rsidRPr="00F17505">
              <w:t>isOrdered: N/A</w:t>
            </w:r>
          </w:p>
          <w:p w14:paraId="31AAE056" w14:textId="77777777" w:rsidR="005D23B8" w:rsidRPr="00F17505" w:rsidRDefault="005D23B8" w:rsidP="000A2842">
            <w:pPr>
              <w:pStyle w:val="TAL"/>
            </w:pPr>
            <w:r w:rsidRPr="00F17505">
              <w:t>isUnique: N/A</w:t>
            </w:r>
          </w:p>
          <w:p w14:paraId="036D0D33" w14:textId="77777777" w:rsidR="005D23B8" w:rsidRPr="00F17505" w:rsidRDefault="005D23B8" w:rsidP="000A2842">
            <w:pPr>
              <w:pStyle w:val="TAL"/>
            </w:pPr>
            <w:r w:rsidRPr="00F17505">
              <w:t>defaultValue: None</w:t>
            </w:r>
          </w:p>
          <w:p w14:paraId="6713D332" w14:textId="09A01BB9" w:rsidR="005D23B8" w:rsidRPr="00F17505" w:rsidRDefault="005D23B8" w:rsidP="000A2842">
            <w:pPr>
              <w:pStyle w:val="TAL"/>
            </w:pPr>
            <w:r w:rsidRPr="00F17505">
              <w:t>isNullable: False</w:t>
            </w:r>
          </w:p>
        </w:tc>
      </w:tr>
      <w:tr w:rsidR="005D23B8"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MLTrainingRequest.cancelRequest</w:t>
            </w:r>
          </w:p>
        </w:tc>
        <w:tc>
          <w:tcPr>
            <w:tcW w:w="4252" w:type="dxa"/>
            <w:tcMar>
              <w:top w:w="0" w:type="dxa"/>
              <w:left w:w="28" w:type="dxa"/>
              <w:bottom w:w="0" w:type="dxa"/>
              <w:right w:w="28" w:type="dxa"/>
            </w:tcMar>
          </w:tcPr>
          <w:p w14:paraId="63AACC2B" w14:textId="08F27396"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5D23B8" w:rsidRPr="00F17505" w:rsidRDefault="005D23B8" w:rsidP="005D23B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5D23B8" w:rsidRPr="00F17505" w:rsidRDefault="005D23B8" w:rsidP="005D23B8">
            <w:pPr>
              <w:pStyle w:val="TAL"/>
            </w:pPr>
          </w:p>
          <w:p w14:paraId="7FEC5EFB" w14:textId="56C7C12E"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50986A4C" w14:textId="08E5D0FB" w:rsidR="005D23B8" w:rsidRPr="00F17505" w:rsidRDefault="005D23B8" w:rsidP="000A2842">
            <w:pPr>
              <w:pStyle w:val="TAL"/>
            </w:pPr>
            <w:r>
              <w:t>t</w:t>
            </w:r>
            <w:r w:rsidRPr="00F17505">
              <w:t>ype: Boolean</w:t>
            </w:r>
          </w:p>
          <w:p w14:paraId="0232B6B0" w14:textId="77777777" w:rsidR="005D23B8" w:rsidRPr="00F17505" w:rsidRDefault="005D23B8" w:rsidP="000A2842">
            <w:pPr>
              <w:pStyle w:val="TAL"/>
            </w:pPr>
            <w:r w:rsidRPr="00F17505">
              <w:t>multiplicity: 0..1</w:t>
            </w:r>
          </w:p>
          <w:p w14:paraId="6E971F94" w14:textId="77777777" w:rsidR="005D23B8" w:rsidRPr="00F17505" w:rsidRDefault="005D23B8" w:rsidP="000A2842">
            <w:pPr>
              <w:pStyle w:val="TAL"/>
            </w:pPr>
            <w:r w:rsidRPr="00F17505">
              <w:t>isOrdered: N/A</w:t>
            </w:r>
          </w:p>
          <w:p w14:paraId="36A35FF6" w14:textId="77777777" w:rsidR="005D23B8" w:rsidRPr="00F17505" w:rsidRDefault="005D23B8" w:rsidP="000A2842">
            <w:pPr>
              <w:pStyle w:val="TAL"/>
            </w:pPr>
            <w:r w:rsidRPr="00F17505">
              <w:t>isUnique: N/A</w:t>
            </w:r>
          </w:p>
          <w:p w14:paraId="34A54034" w14:textId="77777777" w:rsidR="005D23B8" w:rsidRPr="00F17505" w:rsidRDefault="005D23B8" w:rsidP="000A2842">
            <w:pPr>
              <w:pStyle w:val="TAL"/>
            </w:pPr>
            <w:r w:rsidRPr="00F17505">
              <w:t>defaultValue: FALSE</w:t>
            </w:r>
          </w:p>
          <w:p w14:paraId="5CB08F1F" w14:textId="429CCA94" w:rsidR="005D23B8" w:rsidRPr="00F17505" w:rsidRDefault="005D23B8" w:rsidP="000A2842">
            <w:pPr>
              <w:pStyle w:val="TAL"/>
            </w:pPr>
            <w:r w:rsidRPr="00F17505">
              <w:t>isNullable: False</w:t>
            </w:r>
          </w:p>
        </w:tc>
      </w:tr>
      <w:tr w:rsidR="005D23B8"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MLTrainingRequest.suspendRequest</w:t>
            </w:r>
          </w:p>
        </w:tc>
        <w:tc>
          <w:tcPr>
            <w:tcW w:w="4252" w:type="dxa"/>
            <w:tcMar>
              <w:top w:w="0" w:type="dxa"/>
              <w:left w:w="28" w:type="dxa"/>
              <w:bottom w:w="0" w:type="dxa"/>
              <w:right w:w="28" w:type="dxa"/>
            </w:tcMar>
          </w:tcPr>
          <w:p w14:paraId="7DE63E96" w14:textId="1A09B584"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5D23B8" w:rsidRPr="00F17505" w:rsidRDefault="005D23B8" w:rsidP="005D23B8">
            <w:pPr>
              <w:pStyle w:val="TAL"/>
            </w:pPr>
          </w:p>
          <w:p w14:paraId="74D877C4" w14:textId="5C54EFC7"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4DD7D334" w14:textId="4AB24C0D" w:rsidR="005D23B8" w:rsidRPr="00F17505" w:rsidRDefault="005D23B8" w:rsidP="000A2842">
            <w:pPr>
              <w:pStyle w:val="TAL"/>
            </w:pPr>
            <w:r>
              <w:t>t</w:t>
            </w:r>
            <w:r w:rsidRPr="00F17505">
              <w:t>ype: Boolean</w:t>
            </w:r>
          </w:p>
          <w:p w14:paraId="6BCE4A3B" w14:textId="77777777" w:rsidR="005D23B8" w:rsidRPr="00F17505" w:rsidRDefault="005D23B8" w:rsidP="000A2842">
            <w:pPr>
              <w:pStyle w:val="TAL"/>
            </w:pPr>
            <w:r w:rsidRPr="00F17505">
              <w:t>multiplicity: 0..1</w:t>
            </w:r>
          </w:p>
          <w:p w14:paraId="64029931" w14:textId="77777777" w:rsidR="005D23B8" w:rsidRPr="00F17505" w:rsidRDefault="005D23B8" w:rsidP="000A2842">
            <w:pPr>
              <w:pStyle w:val="TAL"/>
            </w:pPr>
            <w:r w:rsidRPr="00F17505">
              <w:t>isOrdered: N/A</w:t>
            </w:r>
          </w:p>
          <w:p w14:paraId="52BBCC09" w14:textId="77777777" w:rsidR="005D23B8" w:rsidRPr="00F17505" w:rsidRDefault="005D23B8" w:rsidP="000A2842">
            <w:pPr>
              <w:pStyle w:val="TAL"/>
            </w:pPr>
            <w:r w:rsidRPr="00F17505">
              <w:t>isUnique: N/A</w:t>
            </w:r>
          </w:p>
          <w:p w14:paraId="098F49F1" w14:textId="77777777" w:rsidR="005D23B8" w:rsidRPr="00F17505" w:rsidRDefault="005D23B8" w:rsidP="000A2842">
            <w:pPr>
              <w:pStyle w:val="TAL"/>
            </w:pPr>
            <w:r w:rsidRPr="00F17505">
              <w:t>defaultValue: FALSE</w:t>
            </w:r>
          </w:p>
          <w:p w14:paraId="1CFBD2F9" w14:textId="59145FC4" w:rsidR="005D23B8" w:rsidRPr="00F17505" w:rsidRDefault="005D23B8" w:rsidP="000A2842">
            <w:pPr>
              <w:pStyle w:val="TAL"/>
            </w:pPr>
            <w:r w:rsidRPr="00F17505">
              <w:t>isNullable: False</w:t>
            </w:r>
          </w:p>
        </w:tc>
      </w:tr>
      <w:tr w:rsidR="005D23B8"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MLTrainingProcess.cancelProcess</w:t>
            </w:r>
          </w:p>
        </w:tc>
        <w:tc>
          <w:tcPr>
            <w:tcW w:w="4252" w:type="dxa"/>
            <w:tcMar>
              <w:top w:w="0" w:type="dxa"/>
              <w:left w:w="28" w:type="dxa"/>
              <w:bottom w:w="0" w:type="dxa"/>
              <w:right w:w="28" w:type="dxa"/>
            </w:tcMar>
          </w:tcPr>
          <w:p w14:paraId="564DC9B7" w14:textId="7D11777C"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5D23B8" w:rsidRPr="00F17505" w:rsidRDefault="005D23B8" w:rsidP="005D23B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5D23B8" w:rsidRPr="00F17505" w:rsidRDefault="005D23B8" w:rsidP="005D23B8">
            <w:pPr>
              <w:pStyle w:val="TAL"/>
            </w:pPr>
          </w:p>
          <w:p w14:paraId="70BD95C3" w14:textId="61EB0470"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1C4A0929" w14:textId="7C2E486B" w:rsidR="005D23B8" w:rsidRPr="00F17505" w:rsidRDefault="005D23B8" w:rsidP="000A2842">
            <w:pPr>
              <w:pStyle w:val="TAL"/>
            </w:pPr>
            <w:r>
              <w:t>t</w:t>
            </w:r>
            <w:r w:rsidRPr="00F17505">
              <w:t>ype: Boolean</w:t>
            </w:r>
          </w:p>
          <w:p w14:paraId="5F4E1C2B" w14:textId="77777777" w:rsidR="005D23B8" w:rsidRPr="00F17505" w:rsidRDefault="005D23B8" w:rsidP="000A2842">
            <w:pPr>
              <w:pStyle w:val="TAL"/>
            </w:pPr>
            <w:r w:rsidRPr="00F17505">
              <w:t>multiplicity: 0..1</w:t>
            </w:r>
          </w:p>
          <w:p w14:paraId="529B9941" w14:textId="77777777" w:rsidR="005D23B8" w:rsidRPr="00F17505" w:rsidRDefault="005D23B8" w:rsidP="000A2842">
            <w:pPr>
              <w:pStyle w:val="TAL"/>
            </w:pPr>
            <w:r w:rsidRPr="00F17505">
              <w:t>isOrdered: N/A</w:t>
            </w:r>
          </w:p>
          <w:p w14:paraId="36532137" w14:textId="77777777" w:rsidR="005D23B8" w:rsidRPr="00F17505" w:rsidRDefault="005D23B8" w:rsidP="000A2842">
            <w:pPr>
              <w:pStyle w:val="TAL"/>
            </w:pPr>
            <w:r w:rsidRPr="00F17505">
              <w:t>isUnique: N/A</w:t>
            </w:r>
          </w:p>
          <w:p w14:paraId="2E2E0336" w14:textId="77777777" w:rsidR="005D23B8" w:rsidRPr="00F17505" w:rsidRDefault="005D23B8" w:rsidP="000A2842">
            <w:pPr>
              <w:pStyle w:val="TAL"/>
            </w:pPr>
            <w:r w:rsidRPr="00F17505">
              <w:t>defaultValue: FALSE</w:t>
            </w:r>
          </w:p>
          <w:p w14:paraId="1EA83FB4" w14:textId="363E0C5A" w:rsidR="005D23B8" w:rsidRPr="00F17505" w:rsidRDefault="005D23B8" w:rsidP="000A2842">
            <w:pPr>
              <w:pStyle w:val="TAL"/>
            </w:pPr>
            <w:r w:rsidRPr="00F17505">
              <w:t>isNullable: False</w:t>
            </w:r>
          </w:p>
        </w:tc>
      </w:tr>
      <w:tr w:rsidR="005D23B8"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MLTrainingProcess.suspendProcess</w:t>
            </w:r>
          </w:p>
        </w:tc>
        <w:tc>
          <w:tcPr>
            <w:tcW w:w="4252" w:type="dxa"/>
            <w:tcMar>
              <w:top w:w="0" w:type="dxa"/>
              <w:left w:w="28" w:type="dxa"/>
              <w:bottom w:w="0" w:type="dxa"/>
              <w:right w:w="28" w:type="dxa"/>
            </w:tcMar>
          </w:tcPr>
          <w:p w14:paraId="3F90FF62" w14:textId="6DE191A4"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A21ECE" w14:textId="55992B1F"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5D23B8" w:rsidRPr="00F17505" w:rsidRDefault="005D23B8" w:rsidP="005D23B8">
            <w:pPr>
              <w:pStyle w:val="TAL"/>
            </w:pPr>
          </w:p>
          <w:p w14:paraId="30D03515" w14:textId="38F25CE8"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3760140D" w14:textId="26F1FD57" w:rsidR="005D23B8" w:rsidRPr="00F17505" w:rsidRDefault="005D23B8" w:rsidP="000A2842">
            <w:pPr>
              <w:pStyle w:val="TAL"/>
            </w:pPr>
            <w:r>
              <w:t>t</w:t>
            </w:r>
            <w:r w:rsidRPr="00F17505">
              <w:t>ype: Boolean</w:t>
            </w:r>
          </w:p>
          <w:p w14:paraId="7BEE186D" w14:textId="77777777" w:rsidR="005D23B8" w:rsidRPr="00F17505" w:rsidRDefault="005D23B8" w:rsidP="000A2842">
            <w:pPr>
              <w:pStyle w:val="TAL"/>
            </w:pPr>
            <w:r w:rsidRPr="00F17505">
              <w:t>multiplicity: 0..1</w:t>
            </w:r>
          </w:p>
          <w:p w14:paraId="782C0867" w14:textId="77777777" w:rsidR="005D23B8" w:rsidRPr="00F17505" w:rsidRDefault="005D23B8" w:rsidP="000A2842">
            <w:pPr>
              <w:pStyle w:val="TAL"/>
            </w:pPr>
            <w:r w:rsidRPr="00F17505">
              <w:t>isOrdered: N/A</w:t>
            </w:r>
          </w:p>
          <w:p w14:paraId="4C4B4C88" w14:textId="77777777" w:rsidR="005D23B8" w:rsidRPr="00F17505" w:rsidRDefault="005D23B8" w:rsidP="000A2842">
            <w:pPr>
              <w:pStyle w:val="TAL"/>
            </w:pPr>
            <w:r w:rsidRPr="00F17505">
              <w:t>isUnique: N/A</w:t>
            </w:r>
          </w:p>
          <w:p w14:paraId="7FC3D3A5" w14:textId="77777777" w:rsidR="005D23B8" w:rsidRPr="00F17505" w:rsidRDefault="005D23B8" w:rsidP="000A2842">
            <w:pPr>
              <w:pStyle w:val="TAL"/>
            </w:pPr>
            <w:r w:rsidRPr="00F17505">
              <w:t>defaultValue: FALSE</w:t>
            </w:r>
          </w:p>
          <w:p w14:paraId="3480CABB" w14:textId="169B63C5" w:rsidR="005D23B8" w:rsidRPr="00F17505" w:rsidRDefault="005D23B8" w:rsidP="000A2842">
            <w:pPr>
              <w:pStyle w:val="TAL"/>
            </w:pPr>
            <w:r w:rsidRPr="00F17505">
              <w:t>isNullable: False</w:t>
            </w:r>
          </w:p>
        </w:tc>
      </w:tr>
      <w:tr w:rsidR="005D23B8"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5759C1B3" w:rsidR="005D23B8" w:rsidRPr="000A2842" w:rsidRDefault="00C95DF5" w:rsidP="000A2842">
            <w:pPr>
              <w:pStyle w:val="TAL"/>
              <w:rPr>
                <w:rFonts w:ascii="Courier New" w:hAnsi="Courier New" w:cs="Courier New"/>
                <w:szCs w:val="18"/>
              </w:rPr>
            </w:pPr>
            <w:r w:rsidRPr="000A2842">
              <w:rPr>
                <w:rFonts w:ascii="Courier New" w:hAnsi="Courier New" w:cs="Courier New"/>
                <w:szCs w:val="18"/>
              </w:rPr>
              <w:t>inferenceEntityRef</w:t>
            </w:r>
          </w:p>
        </w:tc>
        <w:tc>
          <w:tcPr>
            <w:tcW w:w="4252" w:type="dxa"/>
            <w:tcMar>
              <w:top w:w="0" w:type="dxa"/>
              <w:left w:w="28" w:type="dxa"/>
              <w:bottom w:w="0" w:type="dxa"/>
              <w:right w:w="28" w:type="dxa"/>
            </w:tcMar>
          </w:tcPr>
          <w:p w14:paraId="2876E1C2" w14:textId="0A67E6EB" w:rsidR="005D23B8" w:rsidRPr="00F17505" w:rsidRDefault="005D23B8" w:rsidP="005D23B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2C90C87A" w:rsidR="005D23B8" w:rsidRPr="00F17505" w:rsidRDefault="005D23B8" w:rsidP="000A2842">
            <w:pPr>
              <w:pStyle w:val="TAL"/>
            </w:pPr>
            <w:r>
              <w:t>t</w:t>
            </w:r>
            <w:r w:rsidRPr="00F17505">
              <w:t xml:space="preserve">ype: DN </w:t>
            </w:r>
          </w:p>
          <w:p w14:paraId="58B1381D" w14:textId="77777777" w:rsidR="005D23B8" w:rsidRPr="00F17505" w:rsidRDefault="005D23B8" w:rsidP="000A2842">
            <w:pPr>
              <w:pStyle w:val="TAL"/>
            </w:pPr>
            <w:r w:rsidRPr="00F17505">
              <w:t>multiplicity: *</w:t>
            </w:r>
          </w:p>
          <w:p w14:paraId="21C28F66" w14:textId="77777777" w:rsidR="005D23B8" w:rsidRPr="00F17505" w:rsidRDefault="005D23B8" w:rsidP="000A2842">
            <w:pPr>
              <w:pStyle w:val="TAL"/>
            </w:pPr>
            <w:r w:rsidRPr="00F17505">
              <w:t>isOrdered: False</w:t>
            </w:r>
          </w:p>
          <w:p w14:paraId="4003EDE2" w14:textId="77777777" w:rsidR="005D23B8" w:rsidRPr="00F17505" w:rsidRDefault="005D23B8" w:rsidP="000A2842">
            <w:pPr>
              <w:pStyle w:val="TAL"/>
            </w:pPr>
            <w:r w:rsidRPr="00F17505">
              <w:t>isUnique: True</w:t>
            </w:r>
          </w:p>
          <w:p w14:paraId="71C9C8EC" w14:textId="77777777" w:rsidR="005D23B8" w:rsidRPr="00F17505" w:rsidRDefault="005D23B8" w:rsidP="000A2842">
            <w:pPr>
              <w:pStyle w:val="TAL"/>
            </w:pPr>
            <w:r w:rsidRPr="00F17505">
              <w:t xml:space="preserve">defaultValue: None </w:t>
            </w:r>
          </w:p>
          <w:p w14:paraId="24B73898" w14:textId="74162293" w:rsidR="005D23B8" w:rsidRPr="00F17505" w:rsidRDefault="005D23B8" w:rsidP="000A2842">
            <w:pPr>
              <w:pStyle w:val="TAL"/>
            </w:pPr>
            <w:r w:rsidRPr="00F17505">
              <w:t xml:space="preserve">isNullable: </w:t>
            </w:r>
            <w:r w:rsidRPr="000D173A">
              <w:t>False</w:t>
            </w:r>
          </w:p>
        </w:tc>
      </w:tr>
      <w:tr w:rsidR="005D23B8"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dataProviderRef</w:t>
            </w:r>
          </w:p>
        </w:tc>
        <w:tc>
          <w:tcPr>
            <w:tcW w:w="4252" w:type="dxa"/>
            <w:tcMar>
              <w:top w:w="0" w:type="dxa"/>
              <w:left w:w="28" w:type="dxa"/>
              <w:bottom w:w="0" w:type="dxa"/>
              <w:right w:w="28" w:type="dxa"/>
            </w:tcMar>
          </w:tcPr>
          <w:p w14:paraId="1EA02806" w14:textId="4F1268EB" w:rsidR="005D23B8" w:rsidRPr="00F17505" w:rsidRDefault="005D23B8" w:rsidP="005D23B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4967A9F1" w:rsidR="005D23B8" w:rsidRPr="00F17505" w:rsidRDefault="005D23B8" w:rsidP="000A2842">
            <w:pPr>
              <w:pStyle w:val="TAL"/>
            </w:pPr>
            <w:r>
              <w:t>t</w:t>
            </w:r>
            <w:r w:rsidRPr="00F17505">
              <w:t xml:space="preserve">ype: DN </w:t>
            </w:r>
          </w:p>
          <w:p w14:paraId="10D53FDD" w14:textId="77777777" w:rsidR="005D23B8" w:rsidRPr="00F17505" w:rsidRDefault="005D23B8" w:rsidP="000A2842">
            <w:pPr>
              <w:pStyle w:val="TAL"/>
            </w:pPr>
            <w:r w:rsidRPr="00F17505">
              <w:t>multiplicity: *</w:t>
            </w:r>
          </w:p>
          <w:p w14:paraId="5FFFB954" w14:textId="77777777" w:rsidR="005D23B8" w:rsidRPr="00F17505" w:rsidRDefault="005D23B8" w:rsidP="000A2842">
            <w:pPr>
              <w:pStyle w:val="TAL"/>
            </w:pPr>
            <w:r w:rsidRPr="00F17505">
              <w:t>isOrdered: False</w:t>
            </w:r>
          </w:p>
          <w:p w14:paraId="7075C69F" w14:textId="77777777" w:rsidR="005D23B8" w:rsidRPr="00F17505" w:rsidRDefault="005D23B8" w:rsidP="000A2842">
            <w:pPr>
              <w:pStyle w:val="TAL"/>
            </w:pPr>
            <w:r w:rsidRPr="00F17505">
              <w:t>isUnique: True</w:t>
            </w:r>
          </w:p>
          <w:p w14:paraId="7151AC4F" w14:textId="77777777" w:rsidR="005D23B8" w:rsidRPr="00F17505" w:rsidRDefault="005D23B8" w:rsidP="000A2842">
            <w:pPr>
              <w:pStyle w:val="TAL"/>
            </w:pPr>
            <w:r w:rsidRPr="00F17505">
              <w:t xml:space="preserve">defaultValue: None </w:t>
            </w:r>
          </w:p>
          <w:p w14:paraId="36C03224" w14:textId="10395039" w:rsidR="005D23B8" w:rsidRPr="00F17505" w:rsidRDefault="005D23B8" w:rsidP="000A2842">
            <w:pPr>
              <w:pStyle w:val="TAL"/>
            </w:pPr>
            <w:r w:rsidRPr="00F17505">
              <w:t xml:space="preserve">isNullable: </w:t>
            </w:r>
            <w:r w:rsidRPr="000D173A">
              <w:t>False</w:t>
            </w:r>
          </w:p>
        </w:tc>
      </w:tr>
      <w:tr w:rsidR="005D23B8"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areNewTrainingDataUsed</w:t>
            </w:r>
          </w:p>
        </w:tc>
        <w:tc>
          <w:tcPr>
            <w:tcW w:w="4252" w:type="dxa"/>
            <w:tcMar>
              <w:top w:w="0" w:type="dxa"/>
              <w:left w:w="28" w:type="dxa"/>
              <w:bottom w:w="0" w:type="dxa"/>
              <w:right w:w="28" w:type="dxa"/>
            </w:tcMar>
          </w:tcPr>
          <w:p w14:paraId="0A94F3C3" w14:textId="3A2230F8" w:rsidR="005D23B8" w:rsidRPr="00F17505" w:rsidRDefault="005D23B8" w:rsidP="005D23B8">
            <w:pPr>
              <w:pStyle w:val="TAL"/>
            </w:pPr>
            <w:r w:rsidRPr="00F17505">
              <w:t xml:space="preserve">It indicates whether new training data </w:t>
            </w:r>
            <w:r w:rsidR="009F1DF5">
              <w:t xml:space="preserve">are </w:t>
            </w:r>
            <w:r w:rsidRPr="00F17505">
              <w:t>used for the ML model training.</w:t>
            </w:r>
          </w:p>
          <w:p w14:paraId="0F5846E0" w14:textId="77777777" w:rsidR="005D23B8" w:rsidRPr="00F17505" w:rsidRDefault="005D23B8" w:rsidP="005D23B8">
            <w:pPr>
              <w:pStyle w:val="TAL"/>
            </w:pPr>
          </w:p>
          <w:p w14:paraId="668686C3" w14:textId="717195CF"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4C3099EF" w14:textId="77777777" w:rsidR="005D23B8" w:rsidRPr="00F17505" w:rsidRDefault="005D23B8" w:rsidP="000A2842">
            <w:pPr>
              <w:pStyle w:val="TAL"/>
            </w:pPr>
            <w:r w:rsidRPr="00F17505">
              <w:t>type: Boolean</w:t>
            </w:r>
          </w:p>
          <w:p w14:paraId="7F8E491A" w14:textId="77777777" w:rsidR="005D23B8" w:rsidRPr="00F17505" w:rsidRDefault="005D23B8" w:rsidP="000A2842">
            <w:pPr>
              <w:pStyle w:val="TAL"/>
            </w:pPr>
            <w:r w:rsidRPr="00F17505">
              <w:t>multiplicity: 1</w:t>
            </w:r>
          </w:p>
          <w:p w14:paraId="10975E23" w14:textId="77777777" w:rsidR="005D23B8" w:rsidRPr="00F17505" w:rsidRDefault="005D23B8" w:rsidP="000A2842">
            <w:pPr>
              <w:pStyle w:val="TAL"/>
            </w:pPr>
            <w:r w:rsidRPr="00F17505">
              <w:t>isOrdered: N/A</w:t>
            </w:r>
          </w:p>
          <w:p w14:paraId="1A032994" w14:textId="77777777" w:rsidR="005D23B8" w:rsidRPr="00F17505" w:rsidRDefault="005D23B8" w:rsidP="000A2842">
            <w:pPr>
              <w:pStyle w:val="TAL"/>
            </w:pPr>
            <w:r w:rsidRPr="00F17505">
              <w:t>isUnique: N/A</w:t>
            </w:r>
          </w:p>
          <w:p w14:paraId="065EC379" w14:textId="77777777" w:rsidR="005D23B8" w:rsidRPr="00F17505" w:rsidRDefault="005D23B8" w:rsidP="000A2842">
            <w:pPr>
              <w:pStyle w:val="TAL"/>
            </w:pPr>
            <w:r w:rsidRPr="00F17505">
              <w:t>defaultValue: None</w:t>
            </w:r>
          </w:p>
          <w:p w14:paraId="51ECC9E5" w14:textId="7C7DAEFA" w:rsidR="005D23B8" w:rsidRPr="00F17505" w:rsidRDefault="005D23B8" w:rsidP="000A2842">
            <w:pPr>
              <w:pStyle w:val="TAL"/>
            </w:pPr>
            <w:r w:rsidRPr="00F17505">
              <w:t>isNullable: False</w:t>
            </w:r>
          </w:p>
        </w:tc>
      </w:tr>
      <w:tr w:rsidR="005D23B8"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trainingDataQualityScore</w:t>
            </w:r>
          </w:p>
        </w:tc>
        <w:tc>
          <w:tcPr>
            <w:tcW w:w="4252" w:type="dxa"/>
            <w:tcMar>
              <w:top w:w="0" w:type="dxa"/>
              <w:left w:w="28" w:type="dxa"/>
              <w:bottom w:w="0" w:type="dxa"/>
              <w:right w:w="28" w:type="dxa"/>
            </w:tcMar>
          </w:tcPr>
          <w:p w14:paraId="06B97FD4" w14:textId="52CB5510" w:rsidR="005D23B8" w:rsidRPr="00F17505" w:rsidRDefault="005D23B8" w:rsidP="005D23B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5D23B8" w:rsidRPr="00F17505" w:rsidRDefault="005D23B8" w:rsidP="005D23B8">
            <w:pPr>
              <w:pStyle w:val="TAL"/>
            </w:pPr>
          </w:p>
          <w:p w14:paraId="393765BF" w14:textId="4CBD6446"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5929C4AF" w14:textId="28EF502E" w:rsidR="005D23B8" w:rsidRPr="00F17505" w:rsidRDefault="005D23B8" w:rsidP="000A2842">
            <w:pPr>
              <w:pStyle w:val="TAL"/>
            </w:pPr>
            <w:r>
              <w:t>t</w:t>
            </w:r>
            <w:r w:rsidRPr="00F17505">
              <w:t>ype: Real</w:t>
            </w:r>
          </w:p>
          <w:p w14:paraId="326B5A5F" w14:textId="77777777" w:rsidR="005D23B8" w:rsidRPr="00F17505" w:rsidRDefault="005D23B8" w:rsidP="000A2842">
            <w:pPr>
              <w:pStyle w:val="TAL"/>
            </w:pPr>
            <w:r w:rsidRPr="00F17505">
              <w:t>multiplicity: 0..1</w:t>
            </w:r>
          </w:p>
          <w:p w14:paraId="5B76BE75" w14:textId="77777777" w:rsidR="005D23B8" w:rsidRPr="00F17505" w:rsidRDefault="005D23B8" w:rsidP="000A2842">
            <w:pPr>
              <w:pStyle w:val="TAL"/>
            </w:pPr>
            <w:r w:rsidRPr="00F17505">
              <w:t>isOrdered: N/A</w:t>
            </w:r>
          </w:p>
          <w:p w14:paraId="7575876F" w14:textId="77777777" w:rsidR="005D23B8" w:rsidRPr="00F17505" w:rsidRDefault="005D23B8" w:rsidP="000A2842">
            <w:pPr>
              <w:pStyle w:val="TAL"/>
            </w:pPr>
            <w:r w:rsidRPr="00F17505">
              <w:t>isUnique: N/A</w:t>
            </w:r>
          </w:p>
          <w:p w14:paraId="38D9B3F9" w14:textId="77777777" w:rsidR="005D23B8" w:rsidRPr="00F17505" w:rsidRDefault="005D23B8" w:rsidP="000A2842">
            <w:pPr>
              <w:pStyle w:val="TAL"/>
            </w:pPr>
            <w:r w:rsidRPr="00F17505">
              <w:t>defaultValue: None</w:t>
            </w:r>
          </w:p>
          <w:p w14:paraId="1D4720F0" w14:textId="12DA1AAC" w:rsidR="005D23B8" w:rsidRPr="00F17505" w:rsidRDefault="005D23B8" w:rsidP="000A2842">
            <w:pPr>
              <w:pStyle w:val="TAL"/>
            </w:pPr>
            <w:r w:rsidRPr="00F17505">
              <w:t>isNullable: False</w:t>
            </w:r>
          </w:p>
        </w:tc>
      </w:tr>
      <w:tr w:rsidR="005D23B8"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decisionConfidenceScore</w:t>
            </w:r>
          </w:p>
        </w:tc>
        <w:tc>
          <w:tcPr>
            <w:tcW w:w="4252" w:type="dxa"/>
            <w:tcMar>
              <w:top w:w="0" w:type="dxa"/>
              <w:left w:w="28" w:type="dxa"/>
              <w:bottom w:w="0" w:type="dxa"/>
              <w:right w:w="28" w:type="dxa"/>
            </w:tcMar>
          </w:tcPr>
          <w:p w14:paraId="662D7290" w14:textId="646AF7CE" w:rsidR="005D23B8" w:rsidRPr="00F17505" w:rsidRDefault="005D23B8" w:rsidP="005D23B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5D23B8" w:rsidRPr="00F17505" w:rsidRDefault="005D23B8" w:rsidP="005D23B8">
            <w:pPr>
              <w:pStyle w:val="TAL"/>
            </w:pPr>
          </w:p>
          <w:p w14:paraId="4B511EDF" w14:textId="6C0E104E"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72947AB1" w14:textId="7FE3AF14" w:rsidR="005D23B8" w:rsidRPr="00F17505" w:rsidRDefault="005D23B8" w:rsidP="000A2842">
            <w:pPr>
              <w:pStyle w:val="TAL"/>
            </w:pPr>
            <w:r>
              <w:t>t</w:t>
            </w:r>
            <w:r w:rsidRPr="00F17505">
              <w:t>ype: Real</w:t>
            </w:r>
          </w:p>
          <w:p w14:paraId="4533C9F8" w14:textId="77777777" w:rsidR="005D23B8" w:rsidRPr="00F17505" w:rsidRDefault="005D23B8" w:rsidP="000A2842">
            <w:pPr>
              <w:pStyle w:val="TAL"/>
            </w:pPr>
            <w:r w:rsidRPr="00F17505">
              <w:t>multiplicity: 0..1</w:t>
            </w:r>
          </w:p>
          <w:p w14:paraId="6ED7F7B2" w14:textId="77777777" w:rsidR="005D23B8" w:rsidRPr="00F17505" w:rsidRDefault="005D23B8" w:rsidP="000A2842">
            <w:pPr>
              <w:pStyle w:val="TAL"/>
            </w:pPr>
            <w:r w:rsidRPr="00F17505">
              <w:t>isOrdered: N/A</w:t>
            </w:r>
          </w:p>
          <w:p w14:paraId="6E46683D" w14:textId="77777777" w:rsidR="005D23B8" w:rsidRPr="00F17505" w:rsidRDefault="005D23B8" w:rsidP="000A2842">
            <w:pPr>
              <w:pStyle w:val="TAL"/>
            </w:pPr>
            <w:r w:rsidRPr="00F17505">
              <w:t>isUnique: N/A</w:t>
            </w:r>
          </w:p>
          <w:p w14:paraId="1E19E0AD" w14:textId="77777777" w:rsidR="005D23B8" w:rsidRPr="00F17505" w:rsidRDefault="005D23B8" w:rsidP="000A2842">
            <w:pPr>
              <w:pStyle w:val="TAL"/>
            </w:pPr>
            <w:r w:rsidRPr="00F17505">
              <w:t>defaultValue: None</w:t>
            </w:r>
          </w:p>
          <w:p w14:paraId="021A3BCA" w14:textId="61CD11B4" w:rsidR="005D23B8" w:rsidRPr="00F17505" w:rsidRDefault="005D23B8" w:rsidP="000A2842">
            <w:pPr>
              <w:pStyle w:val="TAL"/>
            </w:pPr>
            <w:r w:rsidRPr="00F17505">
              <w:t>isNullable: False</w:t>
            </w:r>
          </w:p>
        </w:tc>
      </w:tr>
      <w:tr w:rsidR="005D23B8"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5D23B8" w:rsidRPr="000A2842" w:rsidRDefault="005D23B8" w:rsidP="000A2842">
            <w:pPr>
              <w:pStyle w:val="TAL"/>
              <w:rPr>
                <w:rFonts w:ascii="Courier New" w:hAnsi="Courier New" w:cs="Courier New"/>
                <w:szCs w:val="18"/>
              </w:rPr>
            </w:pPr>
            <w:r w:rsidRPr="000A2842">
              <w:rPr>
                <w:rFonts w:ascii="Courier New" w:hAnsi="Courier New" w:cs="Courier New"/>
                <w:szCs w:val="18"/>
                <w:lang w:eastAsia="zh-CN"/>
              </w:rPr>
              <w:t>expectedRuntimeContext</w:t>
            </w:r>
          </w:p>
        </w:tc>
        <w:tc>
          <w:tcPr>
            <w:tcW w:w="4252" w:type="dxa"/>
            <w:tcMar>
              <w:top w:w="0" w:type="dxa"/>
              <w:left w:w="28" w:type="dxa"/>
              <w:bottom w:w="0" w:type="dxa"/>
              <w:right w:w="28" w:type="dxa"/>
            </w:tcMar>
          </w:tcPr>
          <w:p w14:paraId="506AC415" w14:textId="104FEC00" w:rsidR="005D23B8" w:rsidRDefault="005D23B8" w:rsidP="005D23B8">
            <w:pPr>
              <w:pStyle w:val="TAL"/>
            </w:pPr>
            <w:r>
              <w:t xml:space="preserve">This </w:t>
            </w:r>
            <w:r w:rsidRPr="00F17505">
              <w:t xml:space="preserve">describes </w:t>
            </w:r>
            <w:r w:rsidRPr="00D52DBD">
              <w:t>the context where an MLModel is expected to be applied.</w:t>
            </w:r>
          </w:p>
          <w:p w14:paraId="2AF12C6D" w14:textId="77777777" w:rsidR="005D23B8" w:rsidRDefault="005D23B8" w:rsidP="005D23B8">
            <w:pPr>
              <w:pStyle w:val="TAL"/>
            </w:pPr>
          </w:p>
          <w:p w14:paraId="3219A3AB" w14:textId="0142206D" w:rsidR="005D23B8" w:rsidRDefault="005D23B8" w:rsidP="005D23B8">
            <w:pPr>
              <w:pStyle w:val="TAL"/>
            </w:pPr>
            <w:r>
              <w:t>allowedValues: N/A</w:t>
            </w:r>
          </w:p>
        </w:tc>
        <w:tc>
          <w:tcPr>
            <w:tcW w:w="2261" w:type="dxa"/>
            <w:tcMar>
              <w:top w:w="0" w:type="dxa"/>
              <w:left w:w="28" w:type="dxa"/>
              <w:bottom w:w="0" w:type="dxa"/>
              <w:right w:w="28" w:type="dxa"/>
            </w:tcMar>
          </w:tcPr>
          <w:p w14:paraId="72FB89E2" w14:textId="5CC07F36" w:rsidR="005D23B8" w:rsidRPr="00F17505" w:rsidRDefault="005D23B8" w:rsidP="000A2842">
            <w:pPr>
              <w:pStyle w:val="TAL"/>
            </w:pPr>
            <w:r>
              <w:t>t</w:t>
            </w:r>
            <w:r w:rsidRPr="00F17505">
              <w:t xml:space="preserve">ype: </w:t>
            </w:r>
            <w:r>
              <w:t>MLContext</w:t>
            </w:r>
          </w:p>
          <w:p w14:paraId="36E59272" w14:textId="46C1B42E" w:rsidR="005D23B8" w:rsidRPr="00F17505" w:rsidRDefault="005D23B8" w:rsidP="000A2842">
            <w:pPr>
              <w:pStyle w:val="TAL"/>
            </w:pPr>
            <w:r w:rsidRPr="00F17505">
              <w:t xml:space="preserve">multiplicity: </w:t>
            </w:r>
            <w:r>
              <w:t>1</w:t>
            </w:r>
          </w:p>
          <w:p w14:paraId="202FF642" w14:textId="77777777" w:rsidR="005D23B8" w:rsidRPr="00F17505" w:rsidRDefault="005D23B8" w:rsidP="000A2842">
            <w:pPr>
              <w:pStyle w:val="TAL"/>
            </w:pPr>
            <w:r w:rsidRPr="00F17505">
              <w:t>isOrdered: N/A</w:t>
            </w:r>
          </w:p>
          <w:p w14:paraId="6B070975" w14:textId="77777777" w:rsidR="005D23B8" w:rsidRPr="00F17505" w:rsidRDefault="005D23B8" w:rsidP="000A2842">
            <w:pPr>
              <w:pStyle w:val="TAL"/>
            </w:pPr>
            <w:r w:rsidRPr="00F17505">
              <w:t>isUnique: N/A</w:t>
            </w:r>
          </w:p>
          <w:p w14:paraId="0802B249" w14:textId="77777777" w:rsidR="005D23B8" w:rsidRPr="00F17505" w:rsidRDefault="005D23B8" w:rsidP="000A2842">
            <w:pPr>
              <w:pStyle w:val="TAL"/>
            </w:pPr>
            <w:r w:rsidRPr="00F17505">
              <w:t>defaultValue: None</w:t>
            </w:r>
          </w:p>
          <w:p w14:paraId="1CA8A2E0" w14:textId="6A7E59D5" w:rsidR="005D23B8" w:rsidRPr="00F17505" w:rsidRDefault="005D23B8" w:rsidP="000A2842">
            <w:pPr>
              <w:pStyle w:val="TAL"/>
            </w:pPr>
            <w:r w:rsidRPr="00F17505">
              <w:t>isNullable: False</w:t>
            </w:r>
          </w:p>
        </w:tc>
      </w:tr>
      <w:tr w:rsidR="005D23B8"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trainingContext</w:t>
            </w:r>
          </w:p>
        </w:tc>
        <w:tc>
          <w:tcPr>
            <w:tcW w:w="4252" w:type="dxa"/>
            <w:tcMar>
              <w:top w:w="0" w:type="dxa"/>
              <w:left w:w="28" w:type="dxa"/>
              <w:bottom w:w="0" w:type="dxa"/>
              <w:right w:w="28" w:type="dxa"/>
            </w:tcMar>
          </w:tcPr>
          <w:p w14:paraId="21788156" w14:textId="38A5E653" w:rsidR="005D23B8" w:rsidRDefault="005D23B8" w:rsidP="005D23B8">
            <w:pPr>
              <w:pStyle w:val="TAL"/>
            </w:pPr>
            <w:r>
              <w:t xml:space="preserve">This specifies the </w:t>
            </w:r>
            <w:r w:rsidRPr="00F17505">
              <w:t xml:space="preserve">context under which the </w:t>
            </w:r>
            <w:r w:rsidRPr="00D52DBD">
              <w:t xml:space="preserve">MLModel </w:t>
            </w:r>
            <w:r w:rsidRPr="00F17505">
              <w:t>has been trained</w:t>
            </w:r>
            <w:r>
              <w:t>.</w:t>
            </w:r>
          </w:p>
          <w:p w14:paraId="2706790A" w14:textId="77777777" w:rsidR="005D23B8" w:rsidRDefault="005D23B8" w:rsidP="005D23B8">
            <w:pPr>
              <w:pStyle w:val="TAL"/>
            </w:pPr>
          </w:p>
          <w:p w14:paraId="7F65C98B" w14:textId="3E5E4255" w:rsidR="005D23B8" w:rsidRDefault="005D23B8" w:rsidP="005D23B8">
            <w:pPr>
              <w:pStyle w:val="TAL"/>
            </w:pPr>
            <w:r>
              <w:t>allowedValues: N/A</w:t>
            </w:r>
          </w:p>
        </w:tc>
        <w:tc>
          <w:tcPr>
            <w:tcW w:w="2261" w:type="dxa"/>
            <w:tcMar>
              <w:top w:w="0" w:type="dxa"/>
              <w:left w:w="28" w:type="dxa"/>
              <w:bottom w:w="0" w:type="dxa"/>
              <w:right w:w="28" w:type="dxa"/>
            </w:tcMar>
          </w:tcPr>
          <w:p w14:paraId="0E877C98" w14:textId="5FDD18A7" w:rsidR="005D23B8" w:rsidRPr="00F17505" w:rsidRDefault="005D23B8" w:rsidP="000A2842">
            <w:pPr>
              <w:pStyle w:val="TAL"/>
            </w:pPr>
            <w:r>
              <w:t>t</w:t>
            </w:r>
            <w:r w:rsidRPr="00F17505">
              <w:t xml:space="preserve">ype: </w:t>
            </w:r>
            <w:r>
              <w:t>MLContext</w:t>
            </w:r>
          </w:p>
          <w:p w14:paraId="7EC38B1D" w14:textId="77777777" w:rsidR="005D23B8" w:rsidRPr="00F17505" w:rsidRDefault="005D23B8" w:rsidP="000A2842">
            <w:pPr>
              <w:pStyle w:val="TAL"/>
            </w:pPr>
            <w:r w:rsidRPr="00F17505">
              <w:t xml:space="preserve">multiplicity: </w:t>
            </w:r>
            <w:r>
              <w:t>1</w:t>
            </w:r>
          </w:p>
          <w:p w14:paraId="2EBCC4B5" w14:textId="77777777" w:rsidR="005D23B8" w:rsidRPr="00F17505" w:rsidRDefault="005D23B8" w:rsidP="000A2842">
            <w:pPr>
              <w:pStyle w:val="TAL"/>
            </w:pPr>
            <w:r w:rsidRPr="00F17505">
              <w:t>isOrdered: N/A</w:t>
            </w:r>
          </w:p>
          <w:p w14:paraId="1AD32042" w14:textId="77777777" w:rsidR="005D23B8" w:rsidRPr="00F17505" w:rsidRDefault="005D23B8" w:rsidP="000A2842">
            <w:pPr>
              <w:pStyle w:val="TAL"/>
            </w:pPr>
            <w:r w:rsidRPr="00F17505">
              <w:t>isUnique: N/A</w:t>
            </w:r>
          </w:p>
          <w:p w14:paraId="308948E9" w14:textId="77777777" w:rsidR="005D23B8" w:rsidRPr="00F17505" w:rsidRDefault="005D23B8" w:rsidP="000A2842">
            <w:pPr>
              <w:pStyle w:val="TAL"/>
            </w:pPr>
            <w:r w:rsidRPr="00F17505">
              <w:t>defaultValue: None</w:t>
            </w:r>
          </w:p>
          <w:p w14:paraId="7EF1D580" w14:textId="1DBEF0AF" w:rsidR="005D23B8" w:rsidRPr="00F17505" w:rsidRDefault="005D23B8" w:rsidP="000A2842">
            <w:pPr>
              <w:pStyle w:val="TAL"/>
            </w:pPr>
            <w:r w:rsidRPr="00F17505">
              <w:t>isNullable: False</w:t>
            </w:r>
          </w:p>
        </w:tc>
      </w:tr>
      <w:tr w:rsidR="005D23B8"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runTimeContext</w:t>
            </w:r>
          </w:p>
        </w:tc>
        <w:tc>
          <w:tcPr>
            <w:tcW w:w="4252" w:type="dxa"/>
            <w:tcMar>
              <w:top w:w="0" w:type="dxa"/>
              <w:left w:w="28" w:type="dxa"/>
              <w:bottom w:w="0" w:type="dxa"/>
              <w:right w:w="28" w:type="dxa"/>
            </w:tcMar>
          </w:tcPr>
          <w:p w14:paraId="1B086099" w14:textId="4F81D2F8" w:rsidR="005D23B8" w:rsidRDefault="005D23B8" w:rsidP="005D23B8">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5D23B8" w:rsidRDefault="005D23B8" w:rsidP="005D23B8">
            <w:pPr>
              <w:pStyle w:val="TAL"/>
            </w:pPr>
          </w:p>
          <w:p w14:paraId="02190914" w14:textId="4C92E901" w:rsidR="005D23B8" w:rsidRDefault="005D23B8" w:rsidP="005D23B8">
            <w:pPr>
              <w:pStyle w:val="TAL"/>
            </w:pPr>
            <w:r>
              <w:t>allowedValues: N/A</w:t>
            </w:r>
          </w:p>
        </w:tc>
        <w:tc>
          <w:tcPr>
            <w:tcW w:w="2261" w:type="dxa"/>
            <w:tcMar>
              <w:top w:w="0" w:type="dxa"/>
              <w:left w:w="28" w:type="dxa"/>
              <w:bottom w:w="0" w:type="dxa"/>
              <w:right w:w="28" w:type="dxa"/>
            </w:tcMar>
          </w:tcPr>
          <w:p w14:paraId="4A146316" w14:textId="400796EF" w:rsidR="005D23B8" w:rsidRPr="00F17505" w:rsidRDefault="005D23B8" w:rsidP="000A2842">
            <w:pPr>
              <w:pStyle w:val="TAL"/>
            </w:pPr>
            <w:r>
              <w:t>t</w:t>
            </w:r>
            <w:r w:rsidRPr="00F17505">
              <w:t xml:space="preserve">ype: </w:t>
            </w:r>
            <w:r>
              <w:t>MLContext</w:t>
            </w:r>
          </w:p>
          <w:p w14:paraId="0B2A27D9" w14:textId="5EBA582D" w:rsidR="005D23B8" w:rsidRPr="00F17505" w:rsidRDefault="005D23B8" w:rsidP="000A2842">
            <w:pPr>
              <w:pStyle w:val="TAL"/>
            </w:pPr>
            <w:r w:rsidRPr="00F17505">
              <w:t xml:space="preserve">multiplicity: </w:t>
            </w:r>
            <w:r>
              <w:t>0..1</w:t>
            </w:r>
          </w:p>
          <w:p w14:paraId="6B47760A" w14:textId="77777777" w:rsidR="005D23B8" w:rsidRPr="00F17505" w:rsidRDefault="005D23B8" w:rsidP="000A2842">
            <w:pPr>
              <w:pStyle w:val="TAL"/>
            </w:pPr>
            <w:r w:rsidRPr="00F17505">
              <w:t>isOrdered: N/A</w:t>
            </w:r>
          </w:p>
          <w:p w14:paraId="2F883F0A" w14:textId="77777777" w:rsidR="005D23B8" w:rsidRPr="00F17505" w:rsidRDefault="005D23B8" w:rsidP="000A2842">
            <w:pPr>
              <w:pStyle w:val="TAL"/>
            </w:pPr>
            <w:r w:rsidRPr="00F17505">
              <w:t>isUnique: N/A</w:t>
            </w:r>
          </w:p>
          <w:p w14:paraId="18E74192" w14:textId="77777777" w:rsidR="005D23B8" w:rsidRPr="00F17505" w:rsidRDefault="005D23B8" w:rsidP="000A2842">
            <w:pPr>
              <w:pStyle w:val="TAL"/>
            </w:pPr>
            <w:r w:rsidRPr="00F17505">
              <w:t>defaultValue: None</w:t>
            </w:r>
          </w:p>
          <w:p w14:paraId="157DF413" w14:textId="7ACB36D5" w:rsidR="005D23B8" w:rsidRPr="00F17505" w:rsidRDefault="005D23B8" w:rsidP="000A2842">
            <w:pPr>
              <w:pStyle w:val="TAL"/>
            </w:pPr>
            <w:r w:rsidRPr="00F17505">
              <w:t>isNullable: False</w:t>
            </w:r>
          </w:p>
        </w:tc>
      </w:tr>
      <w:tr w:rsidR="005D23B8"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5D23B8" w:rsidRPr="000A2842" w:rsidDel="00342CFD" w:rsidRDefault="005D23B8" w:rsidP="000A2842">
            <w:pPr>
              <w:pStyle w:val="TAL"/>
              <w:rPr>
                <w:rFonts w:ascii="Courier New" w:hAnsi="Courier New" w:cs="Courier New"/>
                <w:szCs w:val="18"/>
              </w:rPr>
            </w:pPr>
            <w:r w:rsidRPr="000A2842">
              <w:rPr>
                <w:rFonts w:ascii="Courier New" w:hAnsi="Courier New" w:cs="Courier New"/>
                <w:szCs w:val="18"/>
              </w:rPr>
              <w:t>MLTrainingRequest.mLModelRef</w:t>
            </w:r>
          </w:p>
        </w:tc>
        <w:tc>
          <w:tcPr>
            <w:tcW w:w="4252" w:type="dxa"/>
            <w:tcMar>
              <w:top w:w="0" w:type="dxa"/>
              <w:left w:w="28" w:type="dxa"/>
              <w:bottom w:w="0" w:type="dxa"/>
              <w:right w:w="28" w:type="dxa"/>
            </w:tcMar>
          </w:tcPr>
          <w:p w14:paraId="45EBA69B" w14:textId="77777777"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MLModel </w:t>
            </w:r>
            <w:r w:rsidRPr="008E3D0C">
              <w:rPr>
                <w:rFonts w:ascii="Arial" w:hAnsi="Arial"/>
                <w:sz w:val="18"/>
              </w:rPr>
              <w:t>requested to be trained.</w:t>
            </w:r>
          </w:p>
          <w:p w14:paraId="7C636631" w14:textId="77777777" w:rsidR="005D23B8" w:rsidRPr="008E3D0C" w:rsidRDefault="005D23B8" w:rsidP="005D23B8">
            <w:pPr>
              <w:keepNext/>
              <w:keepLines/>
              <w:spacing w:after="0"/>
              <w:rPr>
                <w:rFonts w:ascii="Arial" w:hAnsi="Arial"/>
                <w:sz w:val="18"/>
              </w:rPr>
            </w:pPr>
          </w:p>
          <w:p w14:paraId="162CB090" w14:textId="18BCA487" w:rsidR="005D23B8" w:rsidRPr="003B2A24" w:rsidDel="00342CFD" w:rsidRDefault="005D23B8" w:rsidP="00B70979">
            <w:pPr>
              <w:pStyle w:val="TAL"/>
            </w:pPr>
          </w:p>
        </w:tc>
        <w:tc>
          <w:tcPr>
            <w:tcW w:w="2261" w:type="dxa"/>
            <w:tcMar>
              <w:top w:w="0" w:type="dxa"/>
              <w:left w:w="28" w:type="dxa"/>
              <w:bottom w:w="0" w:type="dxa"/>
              <w:right w:w="28" w:type="dxa"/>
            </w:tcMar>
          </w:tcPr>
          <w:p w14:paraId="1A8700CF" w14:textId="7E36279C" w:rsidR="005D23B8" w:rsidRPr="008E3D0C" w:rsidRDefault="005D23B8" w:rsidP="000A2842">
            <w:pPr>
              <w:pStyle w:val="TAL"/>
            </w:pPr>
            <w:r>
              <w:t>t</w:t>
            </w:r>
            <w:r w:rsidRPr="008E3D0C">
              <w:t>ype: DN</w:t>
            </w:r>
          </w:p>
          <w:p w14:paraId="4836C14B" w14:textId="77777777" w:rsidR="005D23B8" w:rsidRPr="008E3D0C" w:rsidRDefault="005D23B8" w:rsidP="000A2842">
            <w:pPr>
              <w:pStyle w:val="TAL"/>
            </w:pPr>
            <w:r w:rsidRPr="008E3D0C">
              <w:t>multiplicity: 0..1</w:t>
            </w:r>
          </w:p>
          <w:p w14:paraId="77A227A5" w14:textId="77777777" w:rsidR="005D23B8" w:rsidRPr="008E3D0C" w:rsidRDefault="005D23B8" w:rsidP="000A2842">
            <w:pPr>
              <w:pStyle w:val="TAL"/>
            </w:pPr>
            <w:r w:rsidRPr="008E3D0C">
              <w:t>isOrdered: False</w:t>
            </w:r>
          </w:p>
          <w:p w14:paraId="22D7D722" w14:textId="77777777" w:rsidR="005D23B8" w:rsidRPr="008E3D0C" w:rsidRDefault="005D23B8" w:rsidP="000A2842">
            <w:pPr>
              <w:pStyle w:val="TAL"/>
            </w:pPr>
            <w:r w:rsidRPr="008E3D0C">
              <w:t>isUnique: True</w:t>
            </w:r>
          </w:p>
          <w:p w14:paraId="4D65064C" w14:textId="77777777" w:rsidR="005D23B8" w:rsidRPr="008E3D0C" w:rsidRDefault="005D23B8" w:rsidP="000A2842">
            <w:pPr>
              <w:pStyle w:val="TAL"/>
            </w:pPr>
            <w:r w:rsidRPr="008E3D0C">
              <w:t xml:space="preserve">defaultValue: None </w:t>
            </w:r>
          </w:p>
          <w:p w14:paraId="4B7E4533" w14:textId="37AF6E5F" w:rsidR="005D23B8" w:rsidRPr="00F17505" w:rsidDel="00342CFD" w:rsidRDefault="005D23B8" w:rsidP="000A2842">
            <w:pPr>
              <w:pStyle w:val="TAL"/>
            </w:pPr>
            <w:r w:rsidRPr="00757178">
              <w:t>isNullable: False</w:t>
            </w:r>
          </w:p>
        </w:tc>
      </w:tr>
      <w:tr w:rsidR="005D23B8"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7E9A953D" w:rsidR="005D23B8" w:rsidRPr="000A2842" w:rsidDel="00342CFD" w:rsidRDefault="005D23B8" w:rsidP="000A2842">
            <w:pPr>
              <w:pStyle w:val="TAL"/>
              <w:rPr>
                <w:rFonts w:ascii="Courier New" w:hAnsi="Courier New" w:cs="Courier New"/>
                <w:szCs w:val="18"/>
              </w:rPr>
            </w:pPr>
            <w:r w:rsidRPr="000A2842">
              <w:rPr>
                <w:rFonts w:ascii="Courier New" w:hAnsi="Courier New" w:cs="Courier New"/>
                <w:szCs w:val="18"/>
              </w:rPr>
              <w:t>MLTrainingReport.mLModelGeneratedRef</w:t>
            </w:r>
          </w:p>
        </w:tc>
        <w:tc>
          <w:tcPr>
            <w:tcW w:w="4252" w:type="dxa"/>
            <w:tcMar>
              <w:top w:w="0" w:type="dxa"/>
              <w:left w:w="28" w:type="dxa"/>
              <w:bottom w:w="0" w:type="dxa"/>
              <w:right w:w="28" w:type="dxa"/>
            </w:tcMar>
          </w:tcPr>
          <w:p w14:paraId="476AF2E7" w14:textId="7139B913"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MLModel </w:t>
            </w:r>
            <w:r w:rsidRPr="008E3D0C">
              <w:rPr>
                <w:rFonts w:ascii="Arial" w:hAnsi="Arial"/>
                <w:sz w:val="18"/>
              </w:rPr>
              <w:t xml:space="preserve">generated by the ML </w:t>
            </w:r>
            <w:r>
              <w:rPr>
                <w:rFonts w:ascii="Arial" w:hAnsi="Arial"/>
                <w:sz w:val="18"/>
              </w:rPr>
              <w:t xml:space="preserve">model </w:t>
            </w:r>
            <w:r w:rsidRPr="008E3D0C">
              <w:rPr>
                <w:rFonts w:ascii="Arial" w:hAnsi="Arial"/>
                <w:sz w:val="18"/>
              </w:rPr>
              <w:t>training.</w:t>
            </w:r>
          </w:p>
          <w:p w14:paraId="6CF564C0" w14:textId="77777777" w:rsidR="005D23B8" w:rsidRPr="008E3D0C" w:rsidRDefault="005D23B8" w:rsidP="005D23B8">
            <w:pPr>
              <w:keepNext/>
              <w:keepLines/>
              <w:spacing w:after="0"/>
              <w:rPr>
                <w:rFonts w:ascii="Arial" w:hAnsi="Arial"/>
                <w:sz w:val="18"/>
              </w:rPr>
            </w:pPr>
          </w:p>
          <w:p w14:paraId="68E51966" w14:textId="18009361" w:rsidR="005D23B8" w:rsidRPr="003B2A24" w:rsidDel="00342CFD" w:rsidRDefault="005D23B8" w:rsidP="00B70979">
            <w:pPr>
              <w:pStyle w:val="TAL"/>
            </w:pPr>
          </w:p>
        </w:tc>
        <w:tc>
          <w:tcPr>
            <w:tcW w:w="2261" w:type="dxa"/>
            <w:tcMar>
              <w:top w:w="0" w:type="dxa"/>
              <w:left w:w="28" w:type="dxa"/>
              <w:bottom w:w="0" w:type="dxa"/>
              <w:right w:w="28" w:type="dxa"/>
            </w:tcMar>
          </w:tcPr>
          <w:p w14:paraId="006913FA" w14:textId="0B5C31E2" w:rsidR="005D23B8" w:rsidRPr="008E3D0C" w:rsidRDefault="005D23B8" w:rsidP="000A2842">
            <w:pPr>
              <w:pStyle w:val="TAL"/>
            </w:pPr>
            <w:r>
              <w:t>t</w:t>
            </w:r>
            <w:r w:rsidRPr="008E3D0C">
              <w:t>ype: DN</w:t>
            </w:r>
          </w:p>
          <w:p w14:paraId="5A2FFC3D" w14:textId="77777777" w:rsidR="005D23B8" w:rsidRPr="008E3D0C" w:rsidRDefault="005D23B8" w:rsidP="000A2842">
            <w:pPr>
              <w:pStyle w:val="TAL"/>
            </w:pPr>
            <w:r w:rsidRPr="008E3D0C">
              <w:t>multiplicity: 1</w:t>
            </w:r>
          </w:p>
          <w:p w14:paraId="7DECA69F" w14:textId="6AF27428" w:rsidR="005D23B8" w:rsidRPr="008E3D0C" w:rsidRDefault="005D23B8" w:rsidP="000A2842">
            <w:pPr>
              <w:pStyle w:val="TAL"/>
            </w:pPr>
            <w:r w:rsidRPr="008E3D0C">
              <w:t xml:space="preserve">isOrdered: </w:t>
            </w:r>
            <w:r>
              <w:rPr>
                <w:rFonts w:hint="eastAsia"/>
              </w:rPr>
              <w:t>N/A</w:t>
            </w:r>
          </w:p>
          <w:p w14:paraId="7AC110A7" w14:textId="725F0030" w:rsidR="005D23B8" w:rsidRPr="008E3D0C" w:rsidRDefault="005D23B8" w:rsidP="000A2842">
            <w:pPr>
              <w:pStyle w:val="TAL"/>
            </w:pPr>
            <w:r w:rsidRPr="008E3D0C">
              <w:t xml:space="preserve">isUnique: </w:t>
            </w:r>
            <w:r>
              <w:rPr>
                <w:rFonts w:hint="eastAsia"/>
              </w:rPr>
              <w:t>N/A</w:t>
            </w:r>
          </w:p>
          <w:p w14:paraId="5BA8D046" w14:textId="77777777" w:rsidR="005D23B8" w:rsidRPr="008E3D0C" w:rsidRDefault="005D23B8" w:rsidP="000A2842">
            <w:pPr>
              <w:pStyle w:val="TAL"/>
            </w:pPr>
            <w:r w:rsidRPr="008E3D0C">
              <w:t xml:space="preserve">defaultValue: None </w:t>
            </w:r>
          </w:p>
          <w:p w14:paraId="380C4322" w14:textId="764B0623" w:rsidR="005D23B8" w:rsidRPr="00F17505" w:rsidDel="00342CFD" w:rsidRDefault="005D23B8" w:rsidP="000A2842">
            <w:pPr>
              <w:pStyle w:val="TAL"/>
            </w:pPr>
            <w:r w:rsidRPr="00757178">
              <w:t>isNullable: False</w:t>
            </w:r>
          </w:p>
        </w:tc>
      </w:tr>
      <w:tr w:rsidR="005D23B8"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mLModelRepositoryRef</w:t>
            </w:r>
          </w:p>
        </w:tc>
        <w:tc>
          <w:tcPr>
            <w:tcW w:w="4252" w:type="dxa"/>
            <w:tcMar>
              <w:top w:w="0" w:type="dxa"/>
              <w:left w:w="28" w:type="dxa"/>
              <w:bottom w:w="0" w:type="dxa"/>
              <w:right w:w="28" w:type="dxa"/>
            </w:tcMar>
          </w:tcPr>
          <w:p w14:paraId="53E5D4D5" w14:textId="5F51F2A1" w:rsidR="005D23B8" w:rsidRDefault="005D23B8" w:rsidP="005D23B8">
            <w:pPr>
              <w:pStyle w:val="TAL"/>
            </w:pPr>
            <w:r>
              <w:t xml:space="preserve">It identifies the DN of the </w:t>
            </w:r>
            <w:r w:rsidRPr="00D52DBD">
              <w:t>MLModelRepository</w:t>
            </w:r>
            <w:r>
              <w:t>.</w:t>
            </w:r>
          </w:p>
        </w:tc>
        <w:tc>
          <w:tcPr>
            <w:tcW w:w="2261" w:type="dxa"/>
            <w:tcMar>
              <w:top w:w="0" w:type="dxa"/>
              <w:left w:w="28" w:type="dxa"/>
              <w:bottom w:w="0" w:type="dxa"/>
              <w:right w:w="28" w:type="dxa"/>
            </w:tcMar>
          </w:tcPr>
          <w:p w14:paraId="26836D28" w14:textId="419733BD" w:rsidR="005D23B8" w:rsidRPr="00F17505" w:rsidRDefault="005D23B8" w:rsidP="000A2842">
            <w:pPr>
              <w:pStyle w:val="TAL"/>
            </w:pPr>
            <w:r>
              <w:t>t</w:t>
            </w:r>
            <w:r w:rsidRPr="00F17505">
              <w:t>ype: DN</w:t>
            </w:r>
          </w:p>
          <w:p w14:paraId="1AFF5EDE" w14:textId="236BF67B" w:rsidR="005D23B8" w:rsidRPr="00F17505" w:rsidRDefault="005D23B8" w:rsidP="000A2842">
            <w:pPr>
              <w:pStyle w:val="TAL"/>
            </w:pPr>
            <w:r w:rsidRPr="00F17505">
              <w:t>multiplicity:</w:t>
            </w:r>
            <w:r>
              <w:t xml:space="preserve"> 1</w:t>
            </w:r>
          </w:p>
          <w:p w14:paraId="51E71B20" w14:textId="65D5E5F9" w:rsidR="005D23B8" w:rsidRPr="00F17505" w:rsidRDefault="005D23B8" w:rsidP="000A2842">
            <w:pPr>
              <w:pStyle w:val="TAL"/>
            </w:pPr>
            <w:r w:rsidRPr="00F17505">
              <w:t xml:space="preserve">isOrdered: </w:t>
            </w:r>
            <w:r>
              <w:t>N/A</w:t>
            </w:r>
          </w:p>
          <w:p w14:paraId="2A088879" w14:textId="59E47957" w:rsidR="005D23B8" w:rsidRPr="00F17505" w:rsidRDefault="005D23B8" w:rsidP="000A2842">
            <w:pPr>
              <w:pStyle w:val="TAL"/>
            </w:pPr>
            <w:r w:rsidRPr="00F17505">
              <w:t xml:space="preserve">isUnique: </w:t>
            </w:r>
            <w:r>
              <w:t>N/A</w:t>
            </w:r>
          </w:p>
          <w:p w14:paraId="24684860" w14:textId="77777777" w:rsidR="005D23B8" w:rsidRPr="00F17505" w:rsidRDefault="005D23B8" w:rsidP="000A2842">
            <w:pPr>
              <w:pStyle w:val="TAL"/>
            </w:pPr>
            <w:r w:rsidRPr="00F17505">
              <w:t xml:space="preserve">defaultValue: None </w:t>
            </w:r>
          </w:p>
          <w:p w14:paraId="3322CC37" w14:textId="4FAD4A1D" w:rsidR="005D23B8" w:rsidRPr="00F17505" w:rsidRDefault="005D23B8" w:rsidP="000A2842">
            <w:pPr>
              <w:pStyle w:val="TAL"/>
            </w:pPr>
            <w:r w:rsidRPr="00F17505">
              <w:t xml:space="preserve">isNullable: </w:t>
            </w:r>
            <w:r>
              <w:t>False</w:t>
            </w:r>
          </w:p>
        </w:tc>
      </w:tr>
      <w:tr w:rsidR="005D23B8"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mLRepositoryId</w:t>
            </w:r>
          </w:p>
        </w:tc>
        <w:tc>
          <w:tcPr>
            <w:tcW w:w="4252" w:type="dxa"/>
            <w:tcMar>
              <w:top w:w="0" w:type="dxa"/>
              <w:left w:w="28" w:type="dxa"/>
              <w:bottom w:w="0" w:type="dxa"/>
              <w:right w:w="28" w:type="dxa"/>
            </w:tcMar>
          </w:tcPr>
          <w:p w14:paraId="3360F233" w14:textId="3437E460" w:rsidR="005D23B8" w:rsidRDefault="005D23B8" w:rsidP="005D23B8">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5D23B8" w:rsidRPr="00F17505" w:rsidRDefault="005D23B8" w:rsidP="000A2842">
            <w:pPr>
              <w:pStyle w:val="TAL"/>
            </w:pPr>
            <w:r w:rsidRPr="00F17505">
              <w:t xml:space="preserve">type: </w:t>
            </w:r>
            <w:r>
              <w:t>String</w:t>
            </w:r>
          </w:p>
          <w:p w14:paraId="59BE811B" w14:textId="77777777" w:rsidR="005D23B8" w:rsidRPr="00F17505" w:rsidRDefault="005D23B8" w:rsidP="000A2842">
            <w:pPr>
              <w:pStyle w:val="TAL"/>
            </w:pPr>
            <w:r w:rsidRPr="00F17505">
              <w:t>multiplicity: 1</w:t>
            </w:r>
          </w:p>
          <w:p w14:paraId="7C6BCEA2" w14:textId="77777777" w:rsidR="005D23B8" w:rsidRPr="00F17505" w:rsidRDefault="005D23B8" w:rsidP="000A2842">
            <w:pPr>
              <w:pStyle w:val="TAL"/>
            </w:pPr>
            <w:r w:rsidRPr="00F17505">
              <w:t>isOrdered: N/A</w:t>
            </w:r>
          </w:p>
          <w:p w14:paraId="4EE31749" w14:textId="77777777" w:rsidR="005D23B8" w:rsidRPr="00F17505" w:rsidRDefault="005D23B8" w:rsidP="000A2842">
            <w:pPr>
              <w:pStyle w:val="TAL"/>
            </w:pPr>
            <w:r w:rsidRPr="00F17505">
              <w:t>isUnique: N/A</w:t>
            </w:r>
          </w:p>
          <w:p w14:paraId="79011DDD" w14:textId="77777777" w:rsidR="005D23B8" w:rsidRPr="00F17505" w:rsidRDefault="005D23B8" w:rsidP="000A2842">
            <w:pPr>
              <w:pStyle w:val="TAL"/>
            </w:pPr>
            <w:r w:rsidRPr="00F17505">
              <w:t xml:space="preserve">defaultValue: None </w:t>
            </w:r>
          </w:p>
          <w:p w14:paraId="29386C3A" w14:textId="3AE39907" w:rsidR="005D23B8" w:rsidRPr="00F17505" w:rsidRDefault="005D23B8" w:rsidP="000A2842">
            <w:pPr>
              <w:pStyle w:val="TAL"/>
            </w:pPr>
            <w:r w:rsidRPr="006E608C">
              <w:t>isNullable: False</w:t>
            </w:r>
          </w:p>
        </w:tc>
      </w:tr>
      <w:tr w:rsidR="005D23B8"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modelPerformanceValidation</w:t>
            </w:r>
          </w:p>
        </w:tc>
        <w:tc>
          <w:tcPr>
            <w:tcW w:w="4252" w:type="dxa"/>
            <w:tcMar>
              <w:top w:w="0" w:type="dxa"/>
              <w:left w:w="28" w:type="dxa"/>
              <w:bottom w:w="0" w:type="dxa"/>
              <w:right w:w="28" w:type="dxa"/>
            </w:tcMar>
          </w:tcPr>
          <w:p w14:paraId="3C27998A" w14:textId="2D0FF06C" w:rsidR="005D23B8" w:rsidRPr="00F17505" w:rsidRDefault="005D23B8" w:rsidP="005D23B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5D23B8" w:rsidRPr="00F17505" w:rsidRDefault="005D23B8" w:rsidP="005D23B8">
            <w:pPr>
              <w:pStyle w:val="TAL"/>
            </w:pPr>
          </w:p>
          <w:p w14:paraId="53BB73F6" w14:textId="0F4824B1" w:rsidR="005D23B8" w:rsidRDefault="005D23B8" w:rsidP="005D23B8">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5D23B8" w:rsidRPr="003E7E8D" w:rsidRDefault="005D23B8" w:rsidP="000A2842">
            <w:pPr>
              <w:pStyle w:val="TAL"/>
            </w:pPr>
            <w:r w:rsidRPr="003E7E8D">
              <w:t>type: ModelPerformance</w:t>
            </w:r>
          </w:p>
          <w:p w14:paraId="69F03343" w14:textId="77777777" w:rsidR="005D23B8" w:rsidRPr="003E7E8D" w:rsidRDefault="005D23B8" w:rsidP="000A2842">
            <w:pPr>
              <w:pStyle w:val="TAL"/>
            </w:pPr>
            <w:r w:rsidRPr="003E7E8D">
              <w:t>multiplicity: *</w:t>
            </w:r>
          </w:p>
          <w:p w14:paraId="3EEB8EEC" w14:textId="578735B3" w:rsidR="005D23B8" w:rsidRPr="003E7E8D" w:rsidRDefault="005D23B8" w:rsidP="000A2842">
            <w:pPr>
              <w:pStyle w:val="TAL"/>
            </w:pPr>
            <w:r w:rsidRPr="003E7E8D">
              <w:t xml:space="preserve">isOrdered: </w:t>
            </w:r>
            <w:r>
              <w:t>False</w:t>
            </w:r>
          </w:p>
          <w:p w14:paraId="6DD6B7B1" w14:textId="79240564" w:rsidR="005D23B8" w:rsidRPr="003E7E8D" w:rsidRDefault="005D23B8" w:rsidP="000A2842">
            <w:pPr>
              <w:pStyle w:val="TAL"/>
            </w:pPr>
            <w:r w:rsidRPr="003E7E8D">
              <w:t xml:space="preserve">isUnique: </w:t>
            </w:r>
            <w:r>
              <w:t>True</w:t>
            </w:r>
          </w:p>
          <w:p w14:paraId="6151F7D6" w14:textId="77777777" w:rsidR="005D23B8" w:rsidRPr="003E7E8D" w:rsidRDefault="005D23B8" w:rsidP="000A2842">
            <w:pPr>
              <w:pStyle w:val="TAL"/>
            </w:pPr>
            <w:r w:rsidRPr="003E7E8D">
              <w:t xml:space="preserve">defaultValue: None </w:t>
            </w:r>
          </w:p>
          <w:p w14:paraId="595C74C4" w14:textId="209DB45F" w:rsidR="005D23B8" w:rsidRPr="00F17505" w:rsidRDefault="005D23B8" w:rsidP="000A2842">
            <w:pPr>
              <w:pStyle w:val="TAL"/>
            </w:pPr>
            <w:r w:rsidRPr="003E7E8D">
              <w:t>isNullable: False</w:t>
            </w:r>
          </w:p>
        </w:tc>
      </w:tr>
      <w:tr w:rsidR="005D23B8"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dataRatioTrainingAndValidation</w:t>
            </w:r>
          </w:p>
        </w:tc>
        <w:tc>
          <w:tcPr>
            <w:tcW w:w="4252" w:type="dxa"/>
            <w:tcMar>
              <w:top w:w="0" w:type="dxa"/>
              <w:left w:w="28" w:type="dxa"/>
              <w:bottom w:w="0" w:type="dxa"/>
              <w:right w:w="28" w:type="dxa"/>
            </w:tcMar>
          </w:tcPr>
          <w:p w14:paraId="4A5F74BE" w14:textId="60A8AEB4" w:rsidR="005D23B8" w:rsidRDefault="005D23B8" w:rsidP="005D23B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5D23B8" w:rsidRPr="00F17505" w:rsidRDefault="005D23B8" w:rsidP="005D23B8">
            <w:pPr>
              <w:pStyle w:val="TAL"/>
            </w:pPr>
            <w:r>
              <w:t xml:space="preserve"> </w:t>
            </w:r>
          </w:p>
          <w:p w14:paraId="2A847882" w14:textId="07CA0D3E" w:rsidR="005D23B8" w:rsidRDefault="005D23B8" w:rsidP="005D23B8">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5D23B8" w:rsidRPr="003E7E8D" w:rsidRDefault="005D23B8" w:rsidP="000A2842">
            <w:pPr>
              <w:pStyle w:val="TAL"/>
            </w:pPr>
            <w:r w:rsidRPr="003E7E8D">
              <w:t>type: Integer</w:t>
            </w:r>
          </w:p>
          <w:p w14:paraId="30E47938" w14:textId="77777777" w:rsidR="005D23B8" w:rsidRPr="003E7E8D" w:rsidRDefault="005D23B8" w:rsidP="000A2842">
            <w:pPr>
              <w:pStyle w:val="TAL"/>
            </w:pPr>
            <w:r w:rsidRPr="003E7E8D">
              <w:t>multiplicity: 1</w:t>
            </w:r>
          </w:p>
          <w:p w14:paraId="480B1C8E" w14:textId="77777777" w:rsidR="005D23B8" w:rsidRPr="003E7E8D" w:rsidRDefault="005D23B8" w:rsidP="000A2842">
            <w:pPr>
              <w:pStyle w:val="TAL"/>
            </w:pPr>
            <w:r w:rsidRPr="003E7E8D">
              <w:t>isOrdered: N/A</w:t>
            </w:r>
          </w:p>
          <w:p w14:paraId="6D534ACD" w14:textId="77777777" w:rsidR="005D23B8" w:rsidRPr="003E7E8D" w:rsidRDefault="005D23B8" w:rsidP="000A2842">
            <w:pPr>
              <w:pStyle w:val="TAL"/>
            </w:pPr>
            <w:r w:rsidRPr="003E7E8D">
              <w:t>isUnique: N/A</w:t>
            </w:r>
          </w:p>
          <w:p w14:paraId="2F6984CC" w14:textId="77777777" w:rsidR="005D23B8" w:rsidRPr="003E7E8D" w:rsidRDefault="005D23B8" w:rsidP="000A2842">
            <w:pPr>
              <w:pStyle w:val="TAL"/>
            </w:pPr>
            <w:r w:rsidRPr="003E7E8D">
              <w:t xml:space="preserve">defaultValue: None </w:t>
            </w:r>
          </w:p>
          <w:p w14:paraId="370FEBCB" w14:textId="7E18565B" w:rsidR="005D23B8" w:rsidRPr="00F17505" w:rsidRDefault="005D23B8" w:rsidP="000A2842">
            <w:pPr>
              <w:pStyle w:val="TAL"/>
            </w:pPr>
            <w:r w:rsidRPr="003E7E8D">
              <w:t>isNullable: False</w:t>
            </w:r>
          </w:p>
        </w:tc>
      </w:tr>
      <w:tr w:rsidR="005D23B8"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MLTestingRequest.requestStatus</w:t>
            </w:r>
          </w:p>
        </w:tc>
        <w:tc>
          <w:tcPr>
            <w:tcW w:w="4252" w:type="dxa"/>
            <w:tcMar>
              <w:top w:w="0" w:type="dxa"/>
              <w:left w:w="28" w:type="dxa"/>
              <w:bottom w:w="0" w:type="dxa"/>
              <w:right w:w="28" w:type="dxa"/>
            </w:tcMar>
          </w:tcPr>
          <w:p w14:paraId="41455501" w14:textId="77777777" w:rsidR="005D23B8" w:rsidRPr="00F17505" w:rsidRDefault="005D23B8" w:rsidP="005D23B8">
            <w:pPr>
              <w:pStyle w:val="TAL"/>
            </w:pPr>
            <w:r w:rsidRPr="00F17505">
              <w:t xml:space="preserve">It describes the status of a particular ML </w:t>
            </w:r>
            <w:r>
              <w:t>testing</w:t>
            </w:r>
            <w:r w:rsidRPr="00F17505">
              <w:t xml:space="preserve"> request.</w:t>
            </w:r>
          </w:p>
          <w:p w14:paraId="4E0B43B6" w14:textId="1BDAE03B" w:rsidR="005D23B8" w:rsidRDefault="005D23B8" w:rsidP="005D23B8">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5D23B8" w:rsidRPr="003E7E8D" w:rsidRDefault="005D23B8" w:rsidP="000A2842">
            <w:pPr>
              <w:pStyle w:val="TAL"/>
            </w:pPr>
            <w:r w:rsidRPr="003E7E8D">
              <w:t>type: Enum</w:t>
            </w:r>
          </w:p>
          <w:p w14:paraId="3D2B6220" w14:textId="77777777" w:rsidR="005D23B8" w:rsidRPr="003E7E8D" w:rsidRDefault="005D23B8" w:rsidP="000A2842">
            <w:pPr>
              <w:pStyle w:val="TAL"/>
            </w:pPr>
            <w:r w:rsidRPr="003E7E8D">
              <w:t>multiplicity: 1</w:t>
            </w:r>
          </w:p>
          <w:p w14:paraId="44602EFB" w14:textId="77777777" w:rsidR="005D23B8" w:rsidRPr="003E7E8D" w:rsidRDefault="005D23B8" w:rsidP="000A2842">
            <w:pPr>
              <w:pStyle w:val="TAL"/>
            </w:pPr>
            <w:r w:rsidRPr="003E7E8D">
              <w:t>isOrdered: N/A</w:t>
            </w:r>
          </w:p>
          <w:p w14:paraId="38F7265B" w14:textId="77777777" w:rsidR="005D23B8" w:rsidRPr="003E7E8D" w:rsidRDefault="005D23B8" w:rsidP="000A2842">
            <w:pPr>
              <w:pStyle w:val="TAL"/>
            </w:pPr>
            <w:r w:rsidRPr="003E7E8D">
              <w:t>isUnique: N/A</w:t>
            </w:r>
          </w:p>
          <w:p w14:paraId="7C873C5C" w14:textId="77777777" w:rsidR="005D23B8" w:rsidRPr="003E7E8D" w:rsidRDefault="005D23B8" w:rsidP="000A2842">
            <w:pPr>
              <w:pStyle w:val="TAL"/>
            </w:pPr>
            <w:r w:rsidRPr="003E7E8D">
              <w:t xml:space="preserve">defaultValue: None </w:t>
            </w:r>
          </w:p>
          <w:p w14:paraId="21316DF8" w14:textId="6B238450" w:rsidR="005D23B8" w:rsidRPr="00F17505" w:rsidRDefault="005D23B8" w:rsidP="000A2842">
            <w:pPr>
              <w:pStyle w:val="TAL"/>
            </w:pPr>
            <w:r w:rsidRPr="003E7E8D">
              <w:t>isNullable: False</w:t>
            </w:r>
          </w:p>
        </w:tc>
      </w:tr>
      <w:tr w:rsidR="005D23B8"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MLTestingRequest.cancelRequest</w:t>
            </w:r>
          </w:p>
        </w:tc>
        <w:tc>
          <w:tcPr>
            <w:tcW w:w="4252" w:type="dxa"/>
            <w:tcMar>
              <w:top w:w="0" w:type="dxa"/>
              <w:left w:w="28" w:type="dxa"/>
              <w:bottom w:w="0" w:type="dxa"/>
              <w:right w:w="28" w:type="dxa"/>
            </w:tcMar>
          </w:tcPr>
          <w:p w14:paraId="7B129AD4" w14:textId="0AA717DA" w:rsidR="005D23B8" w:rsidRPr="00F17505" w:rsidRDefault="005D23B8" w:rsidP="005D23B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5D23B8" w:rsidRPr="00F17505" w:rsidRDefault="005D23B8" w:rsidP="005D23B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5D23B8" w:rsidRPr="00F17505" w:rsidRDefault="005D23B8" w:rsidP="005D23B8">
            <w:pPr>
              <w:pStyle w:val="TAL"/>
            </w:pPr>
          </w:p>
          <w:p w14:paraId="107033DF" w14:textId="1B72EC58" w:rsidR="005D23B8" w:rsidRDefault="005D23B8" w:rsidP="005D23B8">
            <w:pPr>
              <w:pStyle w:val="TAL"/>
              <w:rPr>
                <w:lang w:eastAsia="zh-CN"/>
              </w:rPr>
            </w:pPr>
            <w:r w:rsidRPr="00F17505">
              <w:t>allowedValues: TRUE, FALSE.</w:t>
            </w:r>
          </w:p>
        </w:tc>
        <w:tc>
          <w:tcPr>
            <w:tcW w:w="2261" w:type="dxa"/>
            <w:tcMar>
              <w:top w:w="0" w:type="dxa"/>
              <w:left w:w="28" w:type="dxa"/>
              <w:bottom w:w="0" w:type="dxa"/>
              <w:right w:w="28" w:type="dxa"/>
            </w:tcMar>
          </w:tcPr>
          <w:p w14:paraId="22E1AD9C" w14:textId="21B48360" w:rsidR="005D23B8" w:rsidRPr="00F17505" w:rsidRDefault="005D23B8" w:rsidP="000A2842">
            <w:pPr>
              <w:pStyle w:val="TAL"/>
            </w:pPr>
            <w:r>
              <w:t>t</w:t>
            </w:r>
            <w:r w:rsidRPr="00F17505">
              <w:t>ype: Boolean</w:t>
            </w:r>
          </w:p>
          <w:p w14:paraId="46CDF1A5" w14:textId="77777777" w:rsidR="005D23B8" w:rsidRPr="00F17505" w:rsidRDefault="005D23B8" w:rsidP="000A2842">
            <w:pPr>
              <w:pStyle w:val="TAL"/>
            </w:pPr>
            <w:r w:rsidRPr="00F17505">
              <w:t>multiplicity: 0..1</w:t>
            </w:r>
          </w:p>
          <w:p w14:paraId="65BC14B7" w14:textId="77777777" w:rsidR="005D23B8" w:rsidRPr="00F17505" w:rsidRDefault="005D23B8" w:rsidP="000A2842">
            <w:pPr>
              <w:pStyle w:val="TAL"/>
            </w:pPr>
            <w:r w:rsidRPr="00F17505">
              <w:t>isOrdered: N/A</w:t>
            </w:r>
          </w:p>
          <w:p w14:paraId="7B739F25" w14:textId="77777777" w:rsidR="005D23B8" w:rsidRPr="00F17505" w:rsidRDefault="005D23B8" w:rsidP="000A2842">
            <w:pPr>
              <w:pStyle w:val="TAL"/>
            </w:pPr>
            <w:r w:rsidRPr="00F17505">
              <w:t>isUnique: N/A</w:t>
            </w:r>
          </w:p>
          <w:p w14:paraId="1DAD5983" w14:textId="77777777" w:rsidR="005D23B8" w:rsidRPr="00F17505" w:rsidRDefault="005D23B8" w:rsidP="000A2842">
            <w:pPr>
              <w:pStyle w:val="TAL"/>
            </w:pPr>
            <w:r w:rsidRPr="00F17505">
              <w:t>defaultValue: FALSE</w:t>
            </w:r>
          </w:p>
          <w:p w14:paraId="3B82B140" w14:textId="1E4FAEDD" w:rsidR="005D23B8" w:rsidRPr="00F17505" w:rsidRDefault="005D23B8" w:rsidP="000A2842">
            <w:pPr>
              <w:pStyle w:val="TAL"/>
            </w:pPr>
            <w:r w:rsidRPr="00F17505">
              <w:t>isNullable: False</w:t>
            </w:r>
          </w:p>
        </w:tc>
      </w:tr>
      <w:tr w:rsidR="005D23B8"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MLTestingRequest.suspendRequest</w:t>
            </w:r>
          </w:p>
        </w:tc>
        <w:tc>
          <w:tcPr>
            <w:tcW w:w="4252" w:type="dxa"/>
            <w:tcMar>
              <w:top w:w="0" w:type="dxa"/>
              <w:left w:w="28" w:type="dxa"/>
              <w:bottom w:w="0" w:type="dxa"/>
              <w:right w:w="28" w:type="dxa"/>
            </w:tcMar>
          </w:tcPr>
          <w:p w14:paraId="3C391A39" w14:textId="2CE6AE0B" w:rsidR="005D23B8" w:rsidRPr="00F17505" w:rsidRDefault="005D23B8" w:rsidP="005D23B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5D23B8" w:rsidRPr="00F17505" w:rsidRDefault="005D23B8" w:rsidP="005D23B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5D23B8" w:rsidRPr="00F17505" w:rsidRDefault="005D23B8" w:rsidP="005D23B8">
            <w:pPr>
              <w:pStyle w:val="TAL"/>
            </w:pPr>
          </w:p>
          <w:p w14:paraId="58D84EE0" w14:textId="0B19CE12" w:rsidR="005D23B8" w:rsidRDefault="005D23B8" w:rsidP="005D23B8">
            <w:pPr>
              <w:pStyle w:val="TAL"/>
              <w:rPr>
                <w:lang w:eastAsia="zh-CN"/>
              </w:rPr>
            </w:pPr>
            <w:r w:rsidRPr="00F17505">
              <w:t>allowedValues: TRUE, FALSE.</w:t>
            </w:r>
          </w:p>
        </w:tc>
        <w:tc>
          <w:tcPr>
            <w:tcW w:w="2261" w:type="dxa"/>
            <w:tcMar>
              <w:top w:w="0" w:type="dxa"/>
              <w:left w:w="28" w:type="dxa"/>
              <w:bottom w:w="0" w:type="dxa"/>
              <w:right w:w="28" w:type="dxa"/>
            </w:tcMar>
          </w:tcPr>
          <w:p w14:paraId="7803521E" w14:textId="72118294" w:rsidR="005D23B8" w:rsidRPr="00F17505" w:rsidRDefault="005D23B8" w:rsidP="000A2842">
            <w:pPr>
              <w:pStyle w:val="TAL"/>
            </w:pPr>
            <w:r>
              <w:t>t</w:t>
            </w:r>
            <w:r w:rsidRPr="00F17505">
              <w:t>ype: Boolean</w:t>
            </w:r>
          </w:p>
          <w:p w14:paraId="327230FA" w14:textId="77777777" w:rsidR="005D23B8" w:rsidRPr="00F17505" w:rsidRDefault="005D23B8" w:rsidP="000A2842">
            <w:pPr>
              <w:pStyle w:val="TAL"/>
            </w:pPr>
            <w:r w:rsidRPr="00F17505">
              <w:t>multiplicity: 0..1</w:t>
            </w:r>
          </w:p>
          <w:p w14:paraId="61CDA5D5" w14:textId="77777777" w:rsidR="005D23B8" w:rsidRPr="00F17505" w:rsidRDefault="005D23B8" w:rsidP="000A2842">
            <w:pPr>
              <w:pStyle w:val="TAL"/>
            </w:pPr>
            <w:r w:rsidRPr="00F17505">
              <w:t>isOrdered: N/A</w:t>
            </w:r>
          </w:p>
          <w:p w14:paraId="295FD35E" w14:textId="77777777" w:rsidR="005D23B8" w:rsidRPr="00F17505" w:rsidRDefault="005D23B8" w:rsidP="000A2842">
            <w:pPr>
              <w:pStyle w:val="TAL"/>
            </w:pPr>
            <w:r w:rsidRPr="00F17505">
              <w:t>isUnique: N/A</w:t>
            </w:r>
          </w:p>
          <w:p w14:paraId="5C3C81B5" w14:textId="77777777" w:rsidR="005D23B8" w:rsidRPr="00F17505" w:rsidRDefault="005D23B8" w:rsidP="000A2842">
            <w:pPr>
              <w:pStyle w:val="TAL"/>
            </w:pPr>
            <w:r w:rsidRPr="00F17505">
              <w:t>defaultValue: FALSE</w:t>
            </w:r>
          </w:p>
          <w:p w14:paraId="7D56C9AD" w14:textId="1848DE50" w:rsidR="005D23B8" w:rsidRPr="00F17505" w:rsidRDefault="005D23B8" w:rsidP="000A2842">
            <w:pPr>
              <w:pStyle w:val="TAL"/>
            </w:pPr>
            <w:r w:rsidRPr="00F17505">
              <w:t>isNullable: False</w:t>
            </w:r>
          </w:p>
        </w:tc>
      </w:tr>
      <w:tr w:rsidR="00E265BC"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E265BC" w:rsidRPr="000A2842" w:rsidDel="00DC0B77" w:rsidRDefault="00E265BC" w:rsidP="000A2842">
            <w:pPr>
              <w:pStyle w:val="TAL"/>
              <w:rPr>
                <w:rFonts w:ascii="Courier New" w:hAnsi="Courier New" w:cs="Courier New"/>
                <w:szCs w:val="18"/>
              </w:rPr>
            </w:pPr>
            <w:r w:rsidRPr="000A2842">
              <w:rPr>
                <w:rFonts w:ascii="Courier New" w:hAnsi="Courier New" w:cs="Courier New"/>
                <w:szCs w:val="18"/>
              </w:rPr>
              <w:t>MLTestingRequest.mLModelRef</w:t>
            </w:r>
          </w:p>
        </w:tc>
        <w:tc>
          <w:tcPr>
            <w:tcW w:w="4252" w:type="dxa"/>
            <w:tcMar>
              <w:top w:w="0" w:type="dxa"/>
              <w:left w:w="28" w:type="dxa"/>
              <w:bottom w:w="0" w:type="dxa"/>
              <w:right w:w="28" w:type="dxa"/>
            </w:tcMar>
          </w:tcPr>
          <w:p w14:paraId="1456F7A7" w14:textId="1502AE13" w:rsidR="00E265BC" w:rsidRPr="008E3D0C" w:rsidRDefault="00E265BC" w:rsidP="00E265BC">
            <w:pPr>
              <w:keepNext/>
              <w:keepLines/>
              <w:spacing w:after="0"/>
              <w:rPr>
                <w:rFonts w:ascii="Arial" w:hAnsi="Arial"/>
                <w:sz w:val="18"/>
              </w:rPr>
            </w:pPr>
            <w:r w:rsidRPr="008E3D0C">
              <w:rPr>
                <w:rFonts w:ascii="Arial" w:hAnsi="Arial"/>
                <w:sz w:val="18"/>
              </w:rPr>
              <w:t xml:space="preserve">It identifies the DN of the </w:t>
            </w:r>
            <w:r w:rsidR="00374E77" w:rsidRPr="00B4423A">
              <w:rPr>
                <w:rFonts w:ascii="Courier New" w:hAnsi="Courier New" w:cs="Courier New"/>
                <w:sz w:val="18"/>
                <w:lang w:eastAsia="zh-CN"/>
              </w:rPr>
              <w:t>MLModel</w:t>
            </w:r>
            <w:r w:rsidRPr="008E3D0C">
              <w:rPr>
                <w:rFonts w:ascii="Arial" w:hAnsi="Arial"/>
                <w:sz w:val="18"/>
              </w:rPr>
              <w:t xml:space="preserve"> requested to be tested.</w:t>
            </w:r>
          </w:p>
          <w:p w14:paraId="67678686" w14:textId="77777777" w:rsidR="00E265BC" w:rsidRPr="008E3D0C" w:rsidRDefault="00E265BC" w:rsidP="00E265BC">
            <w:pPr>
              <w:keepNext/>
              <w:keepLines/>
              <w:spacing w:after="0"/>
              <w:rPr>
                <w:rFonts w:ascii="Arial" w:hAnsi="Arial"/>
                <w:sz w:val="18"/>
              </w:rPr>
            </w:pPr>
          </w:p>
          <w:p w14:paraId="4F7BB136" w14:textId="6922BCE3" w:rsidR="00E265BC" w:rsidRPr="00E70819" w:rsidDel="00DC0B77" w:rsidRDefault="00E265BC" w:rsidP="00E265BC">
            <w:pPr>
              <w:pStyle w:val="TAL"/>
            </w:pPr>
          </w:p>
        </w:tc>
        <w:tc>
          <w:tcPr>
            <w:tcW w:w="2261" w:type="dxa"/>
            <w:tcMar>
              <w:top w:w="0" w:type="dxa"/>
              <w:left w:w="28" w:type="dxa"/>
              <w:bottom w:w="0" w:type="dxa"/>
              <w:right w:w="28" w:type="dxa"/>
            </w:tcMar>
          </w:tcPr>
          <w:p w14:paraId="0B246C52" w14:textId="77777777" w:rsidR="00E265BC" w:rsidRPr="008E3D0C" w:rsidRDefault="00E265BC" w:rsidP="000A2842">
            <w:pPr>
              <w:pStyle w:val="TAL"/>
            </w:pPr>
            <w:r>
              <w:t>t</w:t>
            </w:r>
            <w:r w:rsidRPr="008E3D0C">
              <w:t>ype: DN</w:t>
            </w:r>
          </w:p>
          <w:p w14:paraId="0F5C2D6E" w14:textId="77777777" w:rsidR="00E265BC" w:rsidRPr="008E3D0C" w:rsidRDefault="00E265BC" w:rsidP="000A2842">
            <w:pPr>
              <w:pStyle w:val="TAL"/>
            </w:pPr>
            <w:r w:rsidRPr="008E3D0C">
              <w:t>Multiplicity: 0..1</w:t>
            </w:r>
          </w:p>
          <w:p w14:paraId="5E478BCF" w14:textId="74B549B2" w:rsidR="00E265BC" w:rsidRPr="008E3D0C" w:rsidRDefault="00E265BC" w:rsidP="000A2842">
            <w:pPr>
              <w:pStyle w:val="TAL"/>
            </w:pPr>
            <w:r w:rsidRPr="008E3D0C">
              <w:t xml:space="preserve">isOrdered: </w:t>
            </w:r>
            <w:r>
              <w:t>N/A</w:t>
            </w:r>
          </w:p>
          <w:p w14:paraId="79CB5C89" w14:textId="69D92DD1" w:rsidR="00E265BC" w:rsidRPr="008E3D0C" w:rsidRDefault="00E265BC" w:rsidP="000A2842">
            <w:pPr>
              <w:pStyle w:val="TAL"/>
            </w:pPr>
            <w:r w:rsidRPr="008E3D0C">
              <w:t xml:space="preserve">isUnique: </w:t>
            </w:r>
            <w:r>
              <w:t>N/A</w:t>
            </w:r>
          </w:p>
          <w:p w14:paraId="09A9F9E5" w14:textId="77777777" w:rsidR="00E265BC" w:rsidRPr="008E3D0C" w:rsidRDefault="00E265BC" w:rsidP="000A2842">
            <w:pPr>
              <w:pStyle w:val="TAL"/>
            </w:pPr>
            <w:r w:rsidRPr="008E3D0C">
              <w:t>defaultValue: None</w:t>
            </w:r>
          </w:p>
          <w:p w14:paraId="574A50E3" w14:textId="4BBFAA61" w:rsidR="00E265BC" w:rsidRPr="003E7E8D" w:rsidDel="00DC0B77" w:rsidRDefault="00E265BC" w:rsidP="000A2842">
            <w:pPr>
              <w:pStyle w:val="TAL"/>
            </w:pPr>
            <w:r w:rsidRPr="008E3D0C">
              <w:t xml:space="preserve">isNullable: </w:t>
            </w:r>
            <w:r>
              <w:t>False</w:t>
            </w:r>
          </w:p>
        </w:tc>
      </w:tr>
      <w:tr w:rsidR="00E265B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modelPerformanceTesting</w:t>
            </w:r>
          </w:p>
        </w:tc>
        <w:tc>
          <w:tcPr>
            <w:tcW w:w="4252" w:type="dxa"/>
            <w:tcMar>
              <w:top w:w="0" w:type="dxa"/>
              <w:left w:w="28" w:type="dxa"/>
              <w:bottom w:w="0" w:type="dxa"/>
              <w:right w:w="28" w:type="dxa"/>
            </w:tcMar>
          </w:tcPr>
          <w:p w14:paraId="52D48BC6" w14:textId="28AFA3A1" w:rsidR="00E265BC" w:rsidRPr="00F17505" w:rsidRDefault="00E265BC" w:rsidP="00E265B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E265BC" w:rsidRPr="00F17505" w:rsidRDefault="00E265BC" w:rsidP="00E265BC">
            <w:pPr>
              <w:pStyle w:val="TAL"/>
            </w:pPr>
          </w:p>
          <w:p w14:paraId="3C7F9723" w14:textId="70F4D595" w:rsidR="00E265BC" w:rsidRDefault="00E265BC" w:rsidP="00E265BC">
            <w:pPr>
              <w:pStyle w:val="TAL"/>
              <w:rPr>
                <w:lang w:eastAsia="zh-CN"/>
              </w:rPr>
            </w:pPr>
            <w:r w:rsidRPr="003E7E8D">
              <w:t>allowedValues: N/A.</w:t>
            </w:r>
          </w:p>
        </w:tc>
        <w:tc>
          <w:tcPr>
            <w:tcW w:w="2261" w:type="dxa"/>
            <w:tcMar>
              <w:top w:w="0" w:type="dxa"/>
              <w:left w:w="28" w:type="dxa"/>
              <w:bottom w:w="0" w:type="dxa"/>
              <w:right w:w="28" w:type="dxa"/>
            </w:tcMar>
          </w:tcPr>
          <w:p w14:paraId="706E1B43" w14:textId="77777777" w:rsidR="00E265BC" w:rsidRPr="003E7E8D" w:rsidRDefault="00E265BC" w:rsidP="000A2842">
            <w:pPr>
              <w:pStyle w:val="TAL"/>
            </w:pPr>
            <w:r w:rsidRPr="003E7E8D">
              <w:t>type: ModelPerformance</w:t>
            </w:r>
          </w:p>
          <w:p w14:paraId="4B18C28A" w14:textId="77777777" w:rsidR="00E265BC" w:rsidRPr="003E7E8D" w:rsidRDefault="00E265BC" w:rsidP="000A2842">
            <w:pPr>
              <w:pStyle w:val="TAL"/>
            </w:pPr>
            <w:r w:rsidRPr="003E7E8D">
              <w:t>multiplicity: *</w:t>
            </w:r>
          </w:p>
          <w:p w14:paraId="0FEC02E0" w14:textId="77777777" w:rsidR="00E265BC" w:rsidRPr="003E7E8D" w:rsidRDefault="00E265BC" w:rsidP="000A2842">
            <w:pPr>
              <w:pStyle w:val="TAL"/>
            </w:pPr>
            <w:r w:rsidRPr="003E7E8D">
              <w:t xml:space="preserve">isOrdered: </w:t>
            </w:r>
            <w:r>
              <w:t>False</w:t>
            </w:r>
          </w:p>
          <w:p w14:paraId="6C36FD93" w14:textId="77777777" w:rsidR="00E265BC" w:rsidRPr="003E7E8D" w:rsidRDefault="00E265BC" w:rsidP="000A2842">
            <w:pPr>
              <w:pStyle w:val="TAL"/>
            </w:pPr>
            <w:r w:rsidRPr="003E7E8D">
              <w:t xml:space="preserve">isUnique: </w:t>
            </w:r>
            <w:r>
              <w:t>True</w:t>
            </w:r>
          </w:p>
          <w:p w14:paraId="14AAE512" w14:textId="77777777" w:rsidR="00E265BC" w:rsidRPr="003E7E8D" w:rsidRDefault="00E265BC" w:rsidP="000A2842">
            <w:pPr>
              <w:pStyle w:val="TAL"/>
            </w:pPr>
            <w:r w:rsidRPr="003E7E8D">
              <w:t xml:space="preserve">defaultValue: None </w:t>
            </w:r>
          </w:p>
          <w:p w14:paraId="05D5DF7A" w14:textId="7B228FF8" w:rsidR="00E265BC" w:rsidRPr="00F17505" w:rsidRDefault="00E265BC" w:rsidP="000A2842">
            <w:pPr>
              <w:pStyle w:val="TAL"/>
            </w:pPr>
            <w:r w:rsidRPr="003E7E8D">
              <w:t>isNullable: False</w:t>
            </w:r>
          </w:p>
        </w:tc>
      </w:tr>
      <w:tr w:rsidR="00E265B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mLTestingResult</w:t>
            </w:r>
          </w:p>
        </w:tc>
        <w:tc>
          <w:tcPr>
            <w:tcW w:w="4252" w:type="dxa"/>
            <w:tcMar>
              <w:top w:w="0" w:type="dxa"/>
              <w:left w:w="28" w:type="dxa"/>
              <w:bottom w:w="0" w:type="dxa"/>
              <w:right w:w="28" w:type="dxa"/>
            </w:tcMar>
          </w:tcPr>
          <w:p w14:paraId="5FB527EF" w14:textId="22DCDB8E" w:rsidR="00E265BC" w:rsidRDefault="00E265BC" w:rsidP="00E265BC">
            <w:pPr>
              <w:pStyle w:val="TAL"/>
            </w:pPr>
            <w:r w:rsidRPr="00F17505">
              <w:t xml:space="preserve">It provides the address where </w:t>
            </w:r>
            <w:r>
              <w:t>the testing result is provided.</w:t>
            </w:r>
          </w:p>
          <w:p w14:paraId="43C9EB2B" w14:textId="77777777" w:rsidR="00E265BC" w:rsidRPr="003E7E8D" w:rsidRDefault="00E265BC" w:rsidP="00E265B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E265BC" w:rsidRPr="003E7E8D" w:rsidRDefault="00E265BC" w:rsidP="00E265BC">
            <w:pPr>
              <w:pStyle w:val="TAL"/>
            </w:pPr>
          </w:p>
          <w:p w14:paraId="6ED287F8" w14:textId="77777777" w:rsidR="00E265BC" w:rsidRPr="003E7E8D" w:rsidRDefault="00E265BC" w:rsidP="00E265BC">
            <w:pPr>
              <w:pStyle w:val="TAL"/>
            </w:pPr>
            <w:r w:rsidRPr="003E7E8D">
              <w:t>allowedValues: N/A.</w:t>
            </w:r>
          </w:p>
          <w:p w14:paraId="0830562A" w14:textId="77777777" w:rsidR="00E265BC" w:rsidRDefault="00E265BC" w:rsidP="00E265BC">
            <w:pPr>
              <w:pStyle w:val="TAL"/>
              <w:rPr>
                <w:lang w:eastAsia="zh-CN"/>
              </w:rPr>
            </w:pPr>
          </w:p>
        </w:tc>
        <w:tc>
          <w:tcPr>
            <w:tcW w:w="2261" w:type="dxa"/>
            <w:tcMar>
              <w:top w:w="0" w:type="dxa"/>
              <w:left w:w="28" w:type="dxa"/>
              <w:bottom w:w="0" w:type="dxa"/>
              <w:right w:w="28" w:type="dxa"/>
            </w:tcMar>
          </w:tcPr>
          <w:p w14:paraId="4F9C314B" w14:textId="77777777" w:rsidR="00E265BC" w:rsidRPr="003E7E8D" w:rsidRDefault="00E265BC" w:rsidP="000A2842">
            <w:pPr>
              <w:pStyle w:val="TAL"/>
            </w:pPr>
            <w:r w:rsidRPr="003E7E8D">
              <w:t>type: String</w:t>
            </w:r>
          </w:p>
          <w:p w14:paraId="361BDBB2" w14:textId="0DDFA976" w:rsidR="00E265BC" w:rsidRPr="003E7E8D" w:rsidRDefault="00E265BC" w:rsidP="000A2842">
            <w:pPr>
              <w:pStyle w:val="TAL"/>
            </w:pPr>
            <w:r w:rsidRPr="003E7E8D">
              <w:t>multiplicity: 1</w:t>
            </w:r>
          </w:p>
          <w:p w14:paraId="65C80026" w14:textId="77777777" w:rsidR="00E265BC" w:rsidRPr="003E7E8D" w:rsidRDefault="00E265BC" w:rsidP="000A2842">
            <w:pPr>
              <w:pStyle w:val="TAL"/>
            </w:pPr>
            <w:r w:rsidRPr="003E7E8D">
              <w:t>isOrdered: N/A</w:t>
            </w:r>
          </w:p>
          <w:p w14:paraId="44BA8C65" w14:textId="77777777" w:rsidR="00E265BC" w:rsidRPr="003E7E8D" w:rsidRDefault="00E265BC" w:rsidP="000A2842">
            <w:pPr>
              <w:pStyle w:val="TAL"/>
            </w:pPr>
            <w:r w:rsidRPr="003E7E8D">
              <w:t>isUnique: N/A</w:t>
            </w:r>
          </w:p>
          <w:p w14:paraId="43A8C952" w14:textId="77777777" w:rsidR="00E265BC" w:rsidRPr="003E7E8D" w:rsidRDefault="00E265BC" w:rsidP="000A2842">
            <w:pPr>
              <w:pStyle w:val="TAL"/>
            </w:pPr>
            <w:r w:rsidRPr="003E7E8D">
              <w:t xml:space="preserve">defaultValue: None </w:t>
            </w:r>
          </w:p>
          <w:p w14:paraId="4166311F" w14:textId="12F823F5" w:rsidR="00E265BC" w:rsidRPr="00F17505" w:rsidRDefault="00E265BC" w:rsidP="000A2842">
            <w:pPr>
              <w:pStyle w:val="TAL"/>
            </w:pPr>
            <w:r w:rsidRPr="003E7E8D">
              <w:t xml:space="preserve">isNullable: </w:t>
            </w:r>
            <w:r>
              <w:t>False</w:t>
            </w:r>
          </w:p>
        </w:tc>
      </w:tr>
      <w:tr w:rsidR="00E265B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testingRequestRef</w:t>
            </w:r>
          </w:p>
        </w:tc>
        <w:tc>
          <w:tcPr>
            <w:tcW w:w="4252" w:type="dxa"/>
            <w:tcMar>
              <w:top w:w="0" w:type="dxa"/>
              <w:left w:w="28" w:type="dxa"/>
              <w:bottom w:w="0" w:type="dxa"/>
              <w:right w:w="28" w:type="dxa"/>
            </w:tcMar>
          </w:tcPr>
          <w:p w14:paraId="10D4B45B" w14:textId="77777777" w:rsidR="00E265BC" w:rsidRDefault="00E265BC" w:rsidP="00E265B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E265BC" w:rsidRDefault="00E265BC" w:rsidP="00E265BC">
            <w:pPr>
              <w:pStyle w:val="TAL"/>
            </w:pPr>
          </w:p>
          <w:p w14:paraId="5C5EBBD8" w14:textId="2A748603" w:rsidR="00E265BC" w:rsidRDefault="00E265BC" w:rsidP="00E265BC">
            <w:pPr>
              <w:pStyle w:val="TAL"/>
              <w:rPr>
                <w:lang w:eastAsia="zh-CN"/>
              </w:rPr>
            </w:pPr>
          </w:p>
        </w:tc>
        <w:tc>
          <w:tcPr>
            <w:tcW w:w="2261" w:type="dxa"/>
            <w:tcMar>
              <w:top w:w="0" w:type="dxa"/>
              <w:left w:w="28" w:type="dxa"/>
              <w:bottom w:w="0" w:type="dxa"/>
              <w:right w:w="28" w:type="dxa"/>
            </w:tcMar>
          </w:tcPr>
          <w:p w14:paraId="4C381D18" w14:textId="77777777" w:rsidR="00E265BC" w:rsidRPr="006E608C" w:rsidRDefault="00E265BC" w:rsidP="000A2842">
            <w:pPr>
              <w:pStyle w:val="TAL"/>
            </w:pPr>
            <w:r>
              <w:t>t</w:t>
            </w:r>
            <w:r w:rsidRPr="006E608C">
              <w:t>ype: DN</w:t>
            </w:r>
          </w:p>
          <w:p w14:paraId="1FC105D3" w14:textId="77777777" w:rsidR="00E265BC" w:rsidRPr="006E608C" w:rsidRDefault="00E265BC" w:rsidP="000A2842">
            <w:pPr>
              <w:pStyle w:val="TAL"/>
            </w:pPr>
            <w:r w:rsidRPr="006E608C">
              <w:t xml:space="preserve">multiplicity: </w:t>
            </w:r>
            <w:r>
              <w:t>0..</w:t>
            </w:r>
            <w:r w:rsidRPr="006E608C">
              <w:t>1</w:t>
            </w:r>
          </w:p>
          <w:p w14:paraId="4B093CE7" w14:textId="77777777" w:rsidR="00E265BC" w:rsidRPr="006E608C" w:rsidRDefault="00E265BC" w:rsidP="000A2842">
            <w:pPr>
              <w:pStyle w:val="TAL"/>
            </w:pPr>
            <w:r w:rsidRPr="006E608C">
              <w:t xml:space="preserve">isOrdered: </w:t>
            </w:r>
            <w:r w:rsidRPr="003E7E8D">
              <w:t>N/A</w:t>
            </w:r>
          </w:p>
          <w:p w14:paraId="3C724E2C" w14:textId="77777777" w:rsidR="00E265BC" w:rsidRPr="006E608C" w:rsidRDefault="00E265BC" w:rsidP="000A2842">
            <w:pPr>
              <w:pStyle w:val="TAL"/>
            </w:pPr>
            <w:r w:rsidRPr="006E608C">
              <w:t xml:space="preserve">isUnique: </w:t>
            </w:r>
            <w:r w:rsidRPr="003E7E8D">
              <w:t>N/A</w:t>
            </w:r>
          </w:p>
          <w:p w14:paraId="082DC92D" w14:textId="77777777" w:rsidR="00E265BC" w:rsidRPr="006E608C" w:rsidRDefault="00E265BC" w:rsidP="000A2842">
            <w:pPr>
              <w:pStyle w:val="TAL"/>
            </w:pPr>
            <w:r w:rsidRPr="006E608C">
              <w:t xml:space="preserve">defaultValue: None </w:t>
            </w:r>
          </w:p>
          <w:p w14:paraId="395921FD" w14:textId="548823E0" w:rsidR="00E265BC" w:rsidRPr="006E608C" w:rsidRDefault="00E265BC" w:rsidP="000A2842">
            <w:pPr>
              <w:pStyle w:val="TAL"/>
            </w:pPr>
            <w:r w:rsidRPr="006E608C">
              <w:t xml:space="preserve">isNullable: </w:t>
            </w:r>
            <w:r>
              <w:t>False</w:t>
            </w:r>
          </w:p>
        </w:tc>
      </w:tr>
      <w:tr w:rsidR="00E265B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supportedPerformanceIndicators</w:t>
            </w:r>
          </w:p>
        </w:tc>
        <w:tc>
          <w:tcPr>
            <w:tcW w:w="4252" w:type="dxa"/>
            <w:tcMar>
              <w:top w:w="0" w:type="dxa"/>
              <w:left w:w="28" w:type="dxa"/>
              <w:bottom w:w="0" w:type="dxa"/>
              <w:right w:w="28" w:type="dxa"/>
            </w:tcMar>
          </w:tcPr>
          <w:p w14:paraId="2E1948AD" w14:textId="67DA8C41" w:rsidR="00E265BC" w:rsidRPr="00F17505" w:rsidRDefault="00E265BC" w:rsidP="00E265B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E265BC" w:rsidRPr="00F17505" w:rsidRDefault="00E265BC" w:rsidP="00E265BC">
            <w:pPr>
              <w:pStyle w:val="TAL"/>
              <w:rPr>
                <w:rFonts w:cs="Arial"/>
                <w:szCs w:val="18"/>
              </w:rPr>
            </w:pPr>
          </w:p>
          <w:p w14:paraId="4B9379BF" w14:textId="4B1624F7" w:rsidR="00E265BC" w:rsidRDefault="00E265BC" w:rsidP="00E265B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E265BC" w:rsidRPr="006E608C" w:rsidRDefault="00E265BC" w:rsidP="000A2842">
            <w:pPr>
              <w:pStyle w:val="TAL"/>
            </w:pPr>
            <w:r w:rsidRPr="006E608C">
              <w:t>type: Supported</w:t>
            </w:r>
            <w:r w:rsidRPr="006E608C">
              <w:rPr>
                <w:rFonts w:eastAsia="Courier New"/>
              </w:rPr>
              <w:t>PerfIndicator</w:t>
            </w:r>
            <w:r w:rsidRPr="006E608C">
              <w:t xml:space="preserve"> </w:t>
            </w:r>
          </w:p>
          <w:p w14:paraId="0E294703" w14:textId="77777777" w:rsidR="00E265BC" w:rsidRPr="006E608C" w:rsidRDefault="00E265BC" w:rsidP="000A2842">
            <w:pPr>
              <w:pStyle w:val="TAL"/>
            </w:pPr>
            <w:r w:rsidRPr="006E608C">
              <w:t>multiplicity: 1</w:t>
            </w:r>
            <w:r w:rsidRPr="006E608C">
              <w:rPr>
                <w:rFonts w:eastAsia="Courier New"/>
              </w:rPr>
              <w:t>..*</w:t>
            </w:r>
          </w:p>
          <w:p w14:paraId="6096039F" w14:textId="77777777" w:rsidR="00E265BC" w:rsidRPr="006E608C" w:rsidRDefault="00E265BC" w:rsidP="000A2842">
            <w:pPr>
              <w:pStyle w:val="TAL"/>
            </w:pPr>
            <w:r w:rsidRPr="006E608C">
              <w:t>isOrdered: False</w:t>
            </w:r>
          </w:p>
          <w:p w14:paraId="7615DA2D" w14:textId="77777777" w:rsidR="00E265BC" w:rsidRPr="006E608C" w:rsidRDefault="00E265BC" w:rsidP="000A2842">
            <w:pPr>
              <w:pStyle w:val="TAL"/>
            </w:pPr>
            <w:r w:rsidRPr="006E608C">
              <w:t>isUnique: True</w:t>
            </w:r>
          </w:p>
          <w:p w14:paraId="3F5FF45F" w14:textId="77777777" w:rsidR="00E265BC" w:rsidRPr="006E608C" w:rsidRDefault="00E265BC" w:rsidP="000A2842">
            <w:pPr>
              <w:pStyle w:val="TAL"/>
            </w:pPr>
            <w:r w:rsidRPr="006E608C">
              <w:t xml:space="preserve">defaultValue: None </w:t>
            </w:r>
          </w:p>
          <w:p w14:paraId="73B27411" w14:textId="5F2EBC72" w:rsidR="00E265BC" w:rsidRPr="006E608C" w:rsidRDefault="00E265BC" w:rsidP="000A2842">
            <w:pPr>
              <w:pStyle w:val="TAL"/>
            </w:pPr>
            <w:r w:rsidRPr="006E608C">
              <w:t>isNullable: False</w:t>
            </w:r>
          </w:p>
        </w:tc>
      </w:tr>
      <w:tr w:rsidR="00E265B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performanceIndicatorName</w:t>
            </w:r>
          </w:p>
        </w:tc>
        <w:tc>
          <w:tcPr>
            <w:tcW w:w="4252" w:type="dxa"/>
            <w:tcMar>
              <w:top w:w="0" w:type="dxa"/>
              <w:left w:w="28" w:type="dxa"/>
              <w:bottom w:w="0" w:type="dxa"/>
              <w:right w:w="28" w:type="dxa"/>
            </w:tcMar>
          </w:tcPr>
          <w:p w14:paraId="6BF2E479" w14:textId="77777777" w:rsidR="00E265BC" w:rsidRPr="00496456" w:rsidRDefault="00E265BC" w:rsidP="00E265B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E265BC" w:rsidRDefault="00E265BC" w:rsidP="00E265B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3C6B08A5" w:rsidR="00E265BC" w:rsidRPr="006E608C" w:rsidRDefault="00E265BC" w:rsidP="000A2842">
            <w:pPr>
              <w:pStyle w:val="TAL"/>
              <w:rPr>
                <w:rFonts w:eastAsia="Courier New"/>
              </w:rPr>
            </w:pPr>
            <w:r w:rsidRPr="006E608C">
              <w:rPr>
                <w:rFonts w:eastAsia="Courier New"/>
              </w:rPr>
              <w:t xml:space="preserve">type: </w:t>
            </w:r>
            <w:r>
              <w:rPr>
                <w:rFonts w:eastAsia="Courier New"/>
              </w:rPr>
              <w:t>S</w:t>
            </w:r>
            <w:r w:rsidRPr="006E608C">
              <w:rPr>
                <w:rFonts w:eastAsia="Courier New"/>
              </w:rPr>
              <w:t>tring</w:t>
            </w:r>
          </w:p>
          <w:p w14:paraId="3AD3E3B5" w14:textId="77777777" w:rsidR="00E265BC" w:rsidRPr="006E608C" w:rsidRDefault="00E265BC" w:rsidP="000A2842">
            <w:pPr>
              <w:pStyle w:val="TAL"/>
              <w:rPr>
                <w:rFonts w:eastAsia="Courier New"/>
              </w:rPr>
            </w:pPr>
            <w:r w:rsidRPr="006E608C">
              <w:rPr>
                <w:rFonts w:eastAsia="Courier New"/>
              </w:rPr>
              <w:t>multiplicity: 1</w:t>
            </w:r>
          </w:p>
          <w:p w14:paraId="6DD35F5B" w14:textId="77777777" w:rsidR="00E265BC" w:rsidRPr="006E608C" w:rsidRDefault="00E265BC" w:rsidP="000A2842">
            <w:pPr>
              <w:pStyle w:val="TAL"/>
              <w:rPr>
                <w:rFonts w:eastAsia="Courier New"/>
              </w:rPr>
            </w:pPr>
            <w:r w:rsidRPr="006E608C">
              <w:rPr>
                <w:rFonts w:eastAsia="Courier New"/>
              </w:rPr>
              <w:t xml:space="preserve">isOrdered: </w:t>
            </w:r>
            <w:r w:rsidRPr="006E608C">
              <w:t>N/A</w:t>
            </w:r>
          </w:p>
          <w:p w14:paraId="60FE26A2" w14:textId="77777777" w:rsidR="00E265BC" w:rsidRPr="006E608C" w:rsidRDefault="00E265BC" w:rsidP="000A2842">
            <w:pPr>
              <w:pStyle w:val="TAL"/>
              <w:rPr>
                <w:rFonts w:eastAsia="Courier New"/>
              </w:rPr>
            </w:pPr>
            <w:r w:rsidRPr="006E608C">
              <w:rPr>
                <w:rFonts w:eastAsia="Courier New"/>
              </w:rPr>
              <w:t xml:space="preserve">isUnique: </w:t>
            </w:r>
            <w:r w:rsidRPr="006E608C">
              <w:t>N/A</w:t>
            </w:r>
          </w:p>
          <w:p w14:paraId="111D095E" w14:textId="77777777" w:rsidR="00E265BC" w:rsidRPr="006E608C" w:rsidRDefault="00E265BC" w:rsidP="000A2842">
            <w:pPr>
              <w:pStyle w:val="TAL"/>
              <w:rPr>
                <w:rFonts w:eastAsia="Courier New"/>
              </w:rPr>
            </w:pPr>
            <w:r w:rsidRPr="006E608C">
              <w:rPr>
                <w:rFonts w:eastAsia="Courier New"/>
              </w:rPr>
              <w:t>defaultValue: None</w:t>
            </w:r>
          </w:p>
          <w:p w14:paraId="389B40D5" w14:textId="21FD1FEF" w:rsidR="00E265BC" w:rsidRPr="006E608C" w:rsidRDefault="00E265BC" w:rsidP="000A2842">
            <w:pPr>
              <w:pStyle w:val="TAL"/>
            </w:pPr>
            <w:r w:rsidRPr="006E608C">
              <w:rPr>
                <w:rFonts w:eastAsia="Courier New"/>
              </w:rPr>
              <w:t>isNullable: False</w:t>
            </w:r>
          </w:p>
        </w:tc>
      </w:tr>
      <w:tr w:rsidR="00E265B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isSupportedForTraining</w:t>
            </w:r>
          </w:p>
        </w:tc>
        <w:tc>
          <w:tcPr>
            <w:tcW w:w="4252" w:type="dxa"/>
            <w:tcMar>
              <w:top w:w="0" w:type="dxa"/>
              <w:left w:w="28" w:type="dxa"/>
              <w:bottom w:w="0" w:type="dxa"/>
              <w:right w:w="28" w:type="dxa"/>
            </w:tcMar>
          </w:tcPr>
          <w:p w14:paraId="643AB53D" w14:textId="71377C27" w:rsidR="00E265BC" w:rsidRPr="00F17505"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E265BC" w:rsidRPr="00F17505" w:rsidRDefault="00E265BC" w:rsidP="00E265BC">
            <w:pPr>
              <w:pStyle w:val="TAL"/>
            </w:pPr>
          </w:p>
          <w:p w14:paraId="2D5DCE2B" w14:textId="4FF1F58F"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E265BC" w:rsidRPr="006E608C" w:rsidRDefault="00E265BC" w:rsidP="000A2842">
            <w:pPr>
              <w:pStyle w:val="TAL"/>
              <w:rPr>
                <w:rFonts w:eastAsia="Courier New"/>
              </w:rPr>
            </w:pPr>
            <w:r w:rsidRPr="006E608C">
              <w:rPr>
                <w:rFonts w:eastAsia="Courier New"/>
              </w:rPr>
              <w:t xml:space="preserve">type: </w:t>
            </w:r>
            <w:r w:rsidRPr="006E608C">
              <w:rPr>
                <w:rFonts w:eastAsia="Courier New"/>
                <w:lang w:eastAsia="zh-CN"/>
              </w:rPr>
              <w:t>Boolean</w:t>
            </w:r>
          </w:p>
          <w:p w14:paraId="4244D98D" w14:textId="77777777" w:rsidR="00E265BC" w:rsidRPr="006E608C" w:rsidRDefault="00E265BC" w:rsidP="000A2842">
            <w:pPr>
              <w:pStyle w:val="TAL"/>
              <w:rPr>
                <w:rFonts w:eastAsia="Courier New"/>
              </w:rPr>
            </w:pPr>
            <w:r w:rsidRPr="006E608C">
              <w:rPr>
                <w:rFonts w:eastAsia="Courier New"/>
              </w:rPr>
              <w:t>multiplicity: 1</w:t>
            </w:r>
          </w:p>
          <w:p w14:paraId="665AC9C4" w14:textId="2665E728" w:rsidR="00E265BC" w:rsidRPr="006E608C" w:rsidRDefault="00E265BC" w:rsidP="000A2842">
            <w:pPr>
              <w:pStyle w:val="TAL"/>
              <w:rPr>
                <w:rFonts w:eastAsia="Courier New"/>
              </w:rPr>
            </w:pPr>
            <w:r w:rsidRPr="006E608C">
              <w:rPr>
                <w:rFonts w:eastAsia="Courier New"/>
              </w:rPr>
              <w:t xml:space="preserve">isOrdered: </w:t>
            </w:r>
            <w:r w:rsidRPr="003E7E8D">
              <w:t>N/A</w:t>
            </w:r>
          </w:p>
          <w:p w14:paraId="43FB5259" w14:textId="2E61B656" w:rsidR="00E265BC" w:rsidRPr="006E608C" w:rsidRDefault="00E265BC" w:rsidP="000A2842">
            <w:pPr>
              <w:pStyle w:val="TAL"/>
              <w:rPr>
                <w:rFonts w:eastAsia="Courier New"/>
              </w:rPr>
            </w:pPr>
            <w:r w:rsidRPr="006E608C">
              <w:rPr>
                <w:rFonts w:eastAsia="Courier New"/>
              </w:rPr>
              <w:t xml:space="preserve">isUnique: </w:t>
            </w:r>
            <w:r w:rsidRPr="003E7E8D">
              <w:t>N/A</w:t>
            </w:r>
          </w:p>
          <w:p w14:paraId="1B92FAA0" w14:textId="77777777" w:rsidR="00E265BC" w:rsidRPr="006E608C" w:rsidRDefault="00E265BC" w:rsidP="000A2842">
            <w:pPr>
              <w:pStyle w:val="TAL"/>
              <w:rPr>
                <w:rFonts w:eastAsia="Courier New"/>
              </w:rPr>
            </w:pPr>
            <w:r w:rsidRPr="006E608C">
              <w:rPr>
                <w:rFonts w:eastAsia="Courier New"/>
              </w:rPr>
              <w:t xml:space="preserve">defaultValue: </w:t>
            </w:r>
            <w:r w:rsidRPr="006E608C">
              <w:t>FALSE</w:t>
            </w:r>
          </w:p>
          <w:p w14:paraId="02BB0B49" w14:textId="70A57AE1" w:rsidR="00E265BC" w:rsidRPr="006E608C" w:rsidRDefault="00E265BC" w:rsidP="000A2842">
            <w:pPr>
              <w:pStyle w:val="TAL"/>
            </w:pPr>
            <w:r w:rsidRPr="006E608C">
              <w:rPr>
                <w:rFonts w:eastAsia="Courier New"/>
              </w:rPr>
              <w:t>isNullable: False</w:t>
            </w:r>
          </w:p>
        </w:tc>
      </w:tr>
      <w:tr w:rsidR="00E265B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isSupportedForTesting</w:t>
            </w:r>
          </w:p>
        </w:tc>
        <w:tc>
          <w:tcPr>
            <w:tcW w:w="4252" w:type="dxa"/>
            <w:tcMar>
              <w:top w:w="0" w:type="dxa"/>
              <w:left w:w="28" w:type="dxa"/>
              <w:bottom w:w="0" w:type="dxa"/>
              <w:right w:w="28" w:type="dxa"/>
            </w:tcMar>
          </w:tcPr>
          <w:p w14:paraId="098C5FC1" w14:textId="759CBBAF" w:rsidR="00E265BC"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E265BC" w:rsidRPr="00F17505" w:rsidRDefault="00E265BC" w:rsidP="00E265BC">
            <w:pPr>
              <w:pStyle w:val="TAL"/>
            </w:pPr>
          </w:p>
          <w:p w14:paraId="61FE6DE3" w14:textId="371607AC"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E265BC" w:rsidRPr="006E608C" w:rsidRDefault="00E265BC" w:rsidP="000A2842">
            <w:pPr>
              <w:pStyle w:val="TAL"/>
              <w:rPr>
                <w:rFonts w:eastAsia="Courier New"/>
              </w:rPr>
            </w:pPr>
            <w:r w:rsidRPr="006E608C">
              <w:rPr>
                <w:rFonts w:eastAsia="Courier New"/>
              </w:rPr>
              <w:t xml:space="preserve">type: </w:t>
            </w:r>
            <w:r w:rsidRPr="006E608C">
              <w:rPr>
                <w:rFonts w:eastAsia="Courier New"/>
                <w:lang w:eastAsia="zh-CN"/>
              </w:rPr>
              <w:t>Boolean</w:t>
            </w:r>
          </w:p>
          <w:p w14:paraId="706EDFC9" w14:textId="77777777" w:rsidR="00E265BC" w:rsidRPr="006E608C" w:rsidRDefault="00E265BC" w:rsidP="000A2842">
            <w:pPr>
              <w:pStyle w:val="TAL"/>
              <w:rPr>
                <w:rFonts w:eastAsia="Courier New"/>
              </w:rPr>
            </w:pPr>
            <w:r w:rsidRPr="006E608C">
              <w:rPr>
                <w:rFonts w:eastAsia="Courier New"/>
              </w:rPr>
              <w:t>multiplicity: 1</w:t>
            </w:r>
          </w:p>
          <w:p w14:paraId="688C272A" w14:textId="18D91C7E" w:rsidR="00E265BC" w:rsidRPr="006E608C" w:rsidRDefault="00E265BC" w:rsidP="000A2842">
            <w:pPr>
              <w:pStyle w:val="TAL"/>
              <w:rPr>
                <w:rFonts w:eastAsia="Courier New"/>
              </w:rPr>
            </w:pPr>
            <w:r w:rsidRPr="006E608C">
              <w:rPr>
                <w:rFonts w:eastAsia="Courier New"/>
              </w:rPr>
              <w:t xml:space="preserve">isOrdered: </w:t>
            </w:r>
            <w:r w:rsidRPr="003E7E8D">
              <w:t>N/A</w:t>
            </w:r>
          </w:p>
          <w:p w14:paraId="63C76DEB" w14:textId="5C26C13F" w:rsidR="00E265BC" w:rsidRPr="006E608C" w:rsidRDefault="00E265BC" w:rsidP="000A2842">
            <w:pPr>
              <w:pStyle w:val="TAL"/>
              <w:rPr>
                <w:rFonts w:eastAsia="Courier New"/>
              </w:rPr>
            </w:pPr>
            <w:r w:rsidRPr="006E608C">
              <w:rPr>
                <w:rFonts w:eastAsia="Courier New"/>
              </w:rPr>
              <w:t xml:space="preserve">isUnique: </w:t>
            </w:r>
            <w:r w:rsidRPr="003E7E8D">
              <w:t>N/A</w:t>
            </w:r>
          </w:p>
          <w:p w14:paraId="74D0AD47" w14:textId="77777777" w:rsidR="00E265BC" w:rsidRPr="006E608C" w:rsidRDefault="00E265BC" w:rsidP="000A2842">
            <w:pPr>
              <w:pStyle w:val="TAL"/>
              <w:rPr>
                <w:rFonts w:eastAsia="Courier New"/>
              </w:rPr>
            </w:pPr>
            <w:r w:rsidRPr="006E608C">
              <w:rPr>
                <w:rFonts w:eastAsia="Courier New"/>
              </w:rPr>
              <w:t xml:space="preserve">defaultValue: </w:t>
            </w:r>
            <w:r w:rsidRPr="006E608C">
              <w:t>FALSE</w:t>
            </w:r>
          </w:p>
          <w:p w14:paraId="78CA8D1B" w14:textId="049485FE" w:rsidR="00E265BC" w:rsidRPr="006E608C" w:rsidRDefault="00E265BC" w:rsidP="000A2842">
            <w:pPr>
              <w:pStyle w:val="TAL"/>
            </w:pPr>
            <w:r w:rsidRPr="006E608C">
              <w:rPr>
                <w:rFonts w:eastAsia="Courier New"/>
              </w:rPr>
              <w:t>isNullable: False</w:t>
            </w:r>
          </w:p>
        </w:tc>
      </w:tr>
      <w:tr w:rsidR="00E265B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mLUpdateProcessRef</w:t>
            </w:r>
          </w:p>
        </w:tc>
        <w:tc>
          <w:tcPr>
            <w:tcW w:w="4252" w:type="dxa"/>
            <w:tcMar>
              <w:top w:w="0" w:type="dxa"/>
              <w:left w:w="28" w:type="dxa"/>
              <w:bottom w:w="0" w:type="dxa"/>
              <w:right w:w="28" w:type="dxa"/>
            </w:tcMar>
          </w:tcPr>
          <w:p w14:paraId="7CF876D6" w14:textId="55D085EC" w:rsidR="00E265BC" w:rsidRPr="00F17505" w:rsidRDefault="00E265BC" w:rsidP="00E265B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E265BC" w:rsidRPr="00F17505" w:rsidRDefault="00E265BC" w:rsidP="00E265BC">
            <w:pPr>
              <w:pStyle w:val="TAL"/>
            </w:pPr>
          </w:p>
          <w:p w14:paraId="1C628B00" w14:textId="05D53939" w:rsidR="00E265BC" w:rsidRDefault="00E265BC" w:rsidP="00E265BC">
            <w:pPr>
              <w:pStyle w:val="TAL"/>
              <w:rPr>
                <w:lang w:eastAsia="zh-CN"/>
              </w:rPr>
            </w:pPr>
          </w:p>
        </w:tc>
        <w:tc>
          <w:tcPr>
            <w:tcW w:w="2261" w:type="dxa"/>
            <w:tcMar>
              <w:top w:w="0" w:type="dxa"/>
              <w:left w:w="28" w:type="dxa"/>
              <w:bottom w:w="0" w:type="dxa"/>
              <w:right w:w="28" w:type="dxa"/>
            </w:tcMar>
          </w:tcPr>
          <w:p w14:paraId="51840517" w14:textId="1A5F7670" w:rsidR="00E265BC" w:rsidRPr="006E608C" w:rsidRDefault="00E265BC" w:rsidP="000A2842">
            <w:pPr>
              <w:pStyle w:val="TAL"/>
            </w:pPr>
            <w:r>
              <w:t>t</w:t>
            </w:r>
            <w:r w:rsidRPr="006E608C">
              <w:t>ype:</w:t>
            </w:r>
            <w:r>
              <w:t xml:space="preserve"> DN</w:t>
            </w:r>
          </w:p>
          <w:p w14:paraId="50C42C7B" w14:textId="77777777" w:rsidR="00E265BC" w:rsidRPr="006E608C" w:rsidRDefault="00E265BC" w:rsidP="000A2842">
            <w:pPr>
              <w:pStyle w:val="TAL"/>
            </w:pPr>
            <w:r w:rsidRPr="006E608C">
              <w:t>multiplicity: 1</w:t>
            </w:r>
          </w:p>
          <w:p w14:paraId="10EB3E75" w14:textId="77777777" w:rsidR="00E265BC" w:rsidRPr="006E608C" w:rsidRDefault="00E265BC" w:rsidP="000A2842">
            <w:pPr>
              <w:pStyle w:val="TAL"/>
            </w:pPr>
            <w:r w:rsidRPr="006E608C">
              <w:t>isOrdered: N/A</w:t>
            </w:r>
          </w:p>
          <w:p w14:paraId="2BC7C4D4" w14:textId="77777777" w:rsidR="00E265BC" w:rsidRPr="006E608C" w:rsidRDefault="00E265BC" w:rsidP="000A2842">
            <w:pPr>
              <w:pStyle w:val="TAL"/>
            </w:pPr>
            <w:r w:rsidRPr="006E608C">
              <w:t>isUnique: N/A</w:t>
            </w:r>
          </w:p>
          <w:p w14:paraId="29D6C6F1" w14:textId="77777777" w:rsidR="00E265BC" w:rsidRPr="006E608C" w:rsidRDefault="00E265BC" w:rsidP="000A2842">
            <w:pPr>
              <w:pStyle w:val="TAL"/>
            </w:pPr>
            <w:r w:rsidRPr="006E608C">
              <w:t xml:space="preserve">defaultValue: None </w:t>
            </w:r>
          </w:p>
          <w:p w14:paraId="0B7B51A6" w14:textId="2F9AE1CB" w:rsidR="00E265BC" w:rsidRPr="006E608C" w:rsidRDefault="00E265BC" w:rsidP="000A2842">
            <w:pPr>
              <w:pStyle w:val="TAL"/>
            </w:pPr>
            <w:r w:rsidRPr="006E608C">
              <w:t>isNullable: False</w:t>
            </w:r>
          </w:p>
        </w:tc>
      </w:tr>
      <w:tr w:rsidR="00E265B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mLUpdateRequestRef</w:t>
            </w:r>
            <w:r w:rsidRPr="000A2842">
              <w:rPr>
                <w:rFonts w:ascii="Courier New" w:hAnsi="Courier New" w:cs="Courier New"/>
                <w:szCs w:val="18"/>
                <w:lang w:eastAsia="zh-CN"/>
              </w:rPr>
              <w:t>List</w:t>
            </w:r>
          </w:p>
        </w:tc>
        <w:tc>
          <w:tcPr>
            <w:tcW w:w="4252" w:type="dxa"/>
            <w:tcMar>
              <w:top w:w="0" w:type="dxa"/>
              <w:left w:w="28" w:type="dxa"/>
              <w:bottom w:w="0" w:type="dxa"/>
              <w:right w:w="28" w:type="dxa"/>
            </w:tcMar>
          </w:tcPr>
          <w:p w14:paraId="7E35A1A2" w14:textId="33013A51" w:rsidR="00E265BC" w:rsidRDefault="00E265BC" w:rsidP="00E265B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E265BC" w:rsidRPr="00F17505" w:rsidRDefault="00E265BC" w:rsidP="00E265BC">
            <w:pPr>
              <w:pStyle w:val="TAL"/>
            </w:pPr>
            <w:r w:rsidRPr="00F17505">
              <w:t xml:space="preserve"> </w:t>
            </w:r>
            <w:r>
              <w:t>ML update request</w:t>
            </w:r>
            <w:r w:rsidRPr="00F17505">
              <w:t>.</w:t>
            </w:r>
          </w:p>
          <w:p w14:paraId="506C6FA0" w14:textId="77777777" w:rsidR="00E265BC" w:rsidRPr="00F17505" w:rsidRDefault="00E265BC" w:rsidP="00E265BC">
            <w:pPr>
              <w:pStyle w:val="TAL"/>
            </w:pPr>
          </w:p>
          <w:p w14:paraId="7D94DC55" w14:textId="6000E1F3" w:rsidR="00E265BC" w:rsidRDefault="00E265BC" w:rsidP="00E265BC">
            <w:pPr>
              <w:pStyle w:val="TAL"/>
              <w:rPr>
                <w:lang w:eastAsia="zh-CN"/>
              </w:rPr>
            </w:pPr>
          </w:p>
        </w:tc>
        <w:tc>
          <w:tcPr>
            <w:tcW w:w="2261" w:type="dxa"/>
            <w:tcMar>
              <w:top w:w="0" w:type="dxa"/>
              <w:left w:w="28" w:type="dxa"/>
              <w:bottom w:w="0" w:type="dxa"/>
              <w:right w:w="28" w:type="dxa"/>
            </w:tcMar>
          </w:tcPr>
          <w:p w14:paraId="7564A798" w14:textId="5B4F5777" w:rsidR="00E265BC" w:rsidRPr="006E608C" w:rsidRDefault="00E265BC" w:rsidP="000A2842">
            <w:pPr>
              <w:pStyle w:val="TAL"/>
            </w:pPr>
            <w:r>
              <w:t>t</w:t>
            </w:r>
            <w:r w:rsidRPr="006E608C">
              <w:t>ype:</w:t>
            </w:r>
            <w:r>
              <w:t xml:space="preserve"> DN</w:t>
            </w:r>
          </w:p>
          <w:p w14:paraId="317E6E60" w14:textId="0DDB5397" w:rsidR="00E265BC" w:rsidRPr="006E608C" w:rsidRDefault="00E265BC" w:rsidP="000A2842">
            <w:pPr>
              <w:pStyle w:val="TAL"/>
            </w:pPr>
            <w:r w:rsidRPr="006E608C">
              <w:t xml:space="preserve">multiplicity: </w:t>
            </w:r>
            <w:r>
              <w:rPr>
                <w:rFonts w:hint="eastAsia"/>
                <w:lang w:eastAsia="zh-CN"/>
              </w:rPr>
              <w:t>*</w:t>
            </w:r>
          </w:p>
          <w:p w14:paraId="5A5D31F7" w14:textId="322275CA" w:rsidR="00E265BC" w:rsidRPr="006E608C" w:rsidRDefault="00E265BC" w:rsidP="000A2842">
            <w:pPr>
              <w:pStyle w:val="TAL"/>
            </w:pPr>
            <w:r w:rsidRPr="006E608C">
              <w:t xml:space="preserve">isOrdered: </w:t>
            </w:r>
            <w:r>
              <w:rPr>
                <w:rFonts w:hint="eastAsia"/>
                <w:lang w:eastAsia="zh-CN"/>
              </w:rPr>
              <w:t>False</w:t>
            </w:r>
          </w:p>
          <w:p w14:paraId="4452A972" w14:textId="6F0D871E" w:rsidR="00E265BC" w:rsidRPr="006E608C" w:rsidRDefault="00E265BC" w:rsidP="000A2842">
            <w:pPr>
              <w:pStyle w:val="TAL"/>
            </w:pPr>
            <w:r w:rsidRPr="006E608C">
              <w:t xml:space="preserve">isUnique: </w:t>
            </w:r>
            <w:r>
              <w:rPr>
                <w:rFonts w:hint="eastAsia"/>
                <w:lang w:eastAsia="zh-CN"/>
              </w:rPr>
              <w:t>True</w:t>
            </w:r>
          </w:p>
          <w:p w14:paraId="323B56A7" w14:textId="77777777" w:rsidR="00E265BC" w:rsidRPr="006E608C" w:rsidRDefault="00E265BC" w:rsidP="000A2842">
            <w:pPr>
              <w:pStyle w:val="TAL"/>
            </w:pPr>
            <w:r w:rsidRPr="006E608C">
              <w:t xml:space="preserve">defaultValue: None </w:t>
            </w:r>
          </w:p>
          <w:p w14:paraId="52D593CD" w14:textId="29780F26" w:rsidR="00E265BC" w:rsidRPr="006E608C" w:rsidRDefault="00E265BC" w:rsidP="000A2842">
            <w:pPr>
              <w:pStyle w:val="TAL"/>
            </w:pPr>
            <w:r w:rsidRPr="006E608C">
              <w:t>isNullable: False</w:t>
            </w:r>
          </w:p>
        </w:tc>
      </w:tr>
      <w:tr w:rsidR="00E265B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mLUpdateReportRef</w:t>
            </w:r>
          </w:p>
        </w:tc>
        <w:tc>
          <w:tcPr>
            <w:tcW w:w="4252" w:type="dxa"/>
            <w:tcMar>
              <w:top w:w="0" w:type="dxa"/>
              <w:left w:w="28" w:type="dxa"/>
              <w:bottom w:w="0" w:type="dxa"/>
              <w:right w:w="28" w:type="dxa"/>
            </w:tcMar>
          </w:tcPr>
          <w:p w14:paraId="1245AF5C" w14:textId="77777777" w:rsidR="00E265BC" w:rsidRPr="00F17505" w:rsidRDefault="00E265BC" w:rsidP="00E265B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E265BC" w:rsidRPr="00F17505" w:rsidRDefault="00E265BC" w:rsidP="00E265BC">
            <w:pPr>
              <w:pStyle w:val="TAL"/>
            </w:pPr>
          </w:p>
          <w:p w14:paraId="4D5219FE" w14:textId="1CE9017E" w:rsidR="00E265BC" w:rsidRDefault="00E265BC" w:rsidP="00E265BC">
            <w:pPr>
              <w:pStyle w:val="TAL"/>
              <w:rPr>
                <w:lang w:eastAsia="zh-CN"/>
              </w:rPr>
            </w:pPr>
          </w:p>
        </w:tc>
        <w:tc>
          <w:tcPr>
            <w:tcW w:w="2261" w:type="dxa"/>
            <w:tcMar>
              <w:top w:w="0" w:type="dxa"/>
              <w:left w:w="28" w:type="dxa"/>
              <w:bottom w:w="0" w:type="dxa"/>
              <w:right w:w="28" w:type="dxa"/>
            </w:tcMar>
          </w:tcPr>
          <w:p w14:paraId="3C701789" w14:textId="750587B3" w:rsidR="00E265BC" w:rsidRPr="006E608C" w:rsidRDefault="00E265BC" w:rsidP="000A2842">
            <w:pPr>
              <w:pStyle w:val="TAL"/>
            </w:pPr>
            <w:r>
              <w:t>t</w:t>
            </w:r>
            <w:r w:rsidRPr="006E608C">
              <w:t>ype:</w:t>
            </w:r>
            <w:r>
              <w:t xml:space="preserve"> DN</w:t>
            </w:r>
          </w:p>
          <w:p w14:paraId="3343C347" w14:textId="77777777" w:rsidR="00E265BC" w:rsidRPr="006E608C" w:rsidRDefault="00E265BC" w:rsidP="000A2842">
            <w:pPr>
              <w:pStyle w:val="TAL"/>
            </w:pPr>
            <w:r w:rsidRPr="006E608C">
              <w:t>multiplicity: 1</w:t>
            </w:r>
          </w:p>
          <w:p w14:paraId="49A752D5" w14:textId="77777777" w:rsidR="00E265BC" w:rsidRPr="006E608C" w:rsidRDefault="00E265BC" w:rsidP="000A2842">
            <w:pPr>
              <w:pStyle w:val="TAL"/>
            </w:pPr>
            <w:r w:rsidRPr="006E608C">
              <w:t>isOrdered: N/A</w:t>
            </w:r>
          </w:p>
          <w:p w14:paraId="33219FA1" w14:textId="77777777" w:rsidR="00E265BC" w:rsidRPr="006E608C" w:rsidRDefault="00E265BC" w:rsidP="000A2842">
            <w:pPr>
              <w:pStyle w:val="TAL"/>
            </w:pPr>
            <w:r w:rsidRPr="006E608C">
              <w:t>isUnique: N/A</w:t>
            </w:r>
          </w:p>
          <w:p w14:paraId="2BF5ACB2" w14:textId="77777777" w:rsidR="00E265BC" w:rsidRPr="006E608C" w:rsidRDefault="00E265BC" w:rsidP="000A2842">
            <w:pPr>
              <w:pStyle w:val="TAL"/>
            </w:pPr>
            <w:r w:rsidRPr="006E608C">
              <w:t xml:space="preserve">defaultValue: None </w:t>
            </w:r>
          </w:p>
          <w:p w14:paraId="61BC0EC5" w14:textId="0AEEEDE7" w:rsidR="00E265BC" w:rsidRPr="006E608C" w:rsidRDefault="00E265BC" w:rsidP="000A2842">
            <w:pPr>
              <w:pStyle w:val="TAL"/>
            </w:pPr>
            <w:r w:rsidRPr="006E608C">
              <w:t>isNullable: False</w:t>
            </w:r>
          </w:p>
        </w:tc>
      </w:tr>
      <w:tr w:rsidR="00E265B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mLUpdateReportingPeriod</w:t>
            </w:r>
          </w:p>
        </w:tc>
        <w:tc>
          <w:tcPr>
            <w:tcW w:w="4252" w:type="dxa"/>
            <w:tcMar>
              <w:top w:w="0" w:type="dxa"/>
              <w:left w:w="28" w:type="dxa"/>
              <w:bottom w:w="0" w:type="dxa"/>
              <w:right w:w="28" w:type="dxa"/>
            </w:tcMar>
          </w:tcPr>
          <w:p w14:paraId="705C598B" w14:textId="4DF2013A" w:rsidR="00E265BC" w:rsidRDefault="00E265BC" w:rsidP="00E265B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7033DD54" w:rsidR="00E265BC" w:rsidRPr="006E608C" w:rsidRDefault="00E265BC" w:rsidP="000A2842">
            <w:pPr>
              <w:pStyle w:val="TAL"/>
              <w:rPr>
                <w:rFonts w:eastAsia="Courier New"/>
              </w:rPr>
            </w:pPr>
            <w:r>
              <w:rPr>
                <w:rFonts w:eastAsia="Courier New"/>
              </w:rPr>
              <w:t>t</w:t>
            </w:r>
            <w:r w:rsidRPr="006E608C">
              <w:rPr>
                <w:rFonts w:eastAsia="Courier New"/>
              </w:rPr>
              <w:t xml:space="preserve">ype: </w:t>
            </w:r>
            <w:r w:rsidRPr="006E608C">
              <w:t>TimeWindow</w:t>
            </w:r>
          </w:p>
          <w:p w14:paraId="414FE68A" w14:textId="77777777" w:rsidR="00E265BC" w:rsidRPr="006E608C" w:rsidRDefault="00E265BC" w:rsidP="000A2842">
            <w:pPr>
              <w:pStyle w:val="TAL"/>
              <w:rPr>
                <w:rFonts w:eastAsia="Courier New"/>
              </w:rPr>
            </w:pPr>
            <w:r w:rsidRPr="006E608C">
              <w:rPr>
                <w:rFonts w:eastAsia="Courier New"/>
              </w:rPr>
              <w:t>multiplicity: 1</w:t>
            </w:r>
          </w:p>
          <w:p w14:paraId="314C2329" w14:textId="3BAE8820" w:rsidR="00E265BC" w:rsidRPr="006E608C" w:rsidRDefault="00E265BC" w:rsidP="000A2842">
            <w:pPr>
              <w:pStyle w:val="TAL"/>
              <w:rPr>
                <w:rFonts w:eastAsia="Courier New"/>
              </w:rPr>
            </w:pPr>
            <w:r w:rsidRPr="006E608C">
              <w:rPr>
                <w:rFonts w:eastAsia="Courier New"/>
              </w:rPr>
              <w:t xml:space="preserve">isOrdered: </w:t>
            </w:r>
            <w:r w:rsidRPr="003E7E8D">
              <w:t>N/A</w:t>
            </w:r>
          </w:p>
          <w:p w14:paraId="50EDAC5E" w14:textId="31A901DA" w:rsidR="00E265BC" w:rsidRPr="006E608C" w:rsidRDefault="00E265BC" w:rsidP="000A2842">
            <w:pPr>
              <w:pStyle w:val="TAL"/>
              <w:rPr>
                <w:rFonts w:eastAsia="Courier New"/>
              </w:rPr>
            </w:pPr>
            <w:r w:rsidRPr="006E608C">
              <w:rPr>
                <w:rFonts w:eastAsia="Courier New"/>
              </w:rPr>
              <w:t xml:space="preserve">isUnique: </w:t>
            </w:r>
            <w:r w:rsidRPr="003E7E8D">
              <w:t>N/A</w:t>
            </w:r>
          </w:p>
          <w:p w14:paraId="48FA6F22" w14:textId="77777777" w:rsidR="00E265BC" w:rsidRPr="006E608C" w:rsidRDefault="00E265BC" w:rsidP="000A2842">
            <w:pPr>
              <w:pStyle w:val="TAL"/>
              <w:rPr>
                <w:rFonts w:eastAsia="Courier New"/>
              </w:rPr>
            </w:pPr>
            <w:r w:rsidRPr="006E608C">
              <w:rPr>
                <w:rFonts w:eastAsia="Courier New"/>
              </w:rPr>
              <w:t>defaultValue: None</w:t>
            </w:r>
          </w:p>
          <w:p w14:paraId="21E4147F" w14:textId="4A865526" w:rsidR="00E265BC" w:rsidRPr="006E608C" w:rsidRDefault="00E265BC" w:rsidP="000A2842">
            <w:pPr>
              <w:pStyle w:val="TAL"/>
            </w:pPr>
            <w:r w:rsidRPr="006E608C">
              <w:rPr>
                <w:rFonts w:eastAsia="Courier New"/>
              </w:rPr>
              <w:t>isNullable: False</w:t>
            </w:r>
          </w:p>
        </w:tc>
      </w:tr>
      <w:tr w:rsidR="00E265B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E265BC" w:rsidRPr="000A2842" w:rsidRDefault="00E265BC" w:rsidP="000A2842">
            <w:pPr>
              <w:pStyle w:val="TAL"/>
              <w:rPr>
                <w:rFonts w:ascii="Courier New" w:hAnsi="Courier New" w:cs="Courier New"/>
                <w:szCs w:val="18"/>
              </w:rPr>
            </w:pPr>
            <w:r w:rsidRPr="000A2842">
              <w:rPr>
                <w:rFonts w:ascii="Courier New" w:hAnsi="Courier New" w:cs="Courier New"/>
                <w:szCs w:val="18"/>
                <w:lang w:eastAsia="zh-CN"/>
              </w:rPr>
              <w:t>availMLCapabilityReport</w:t>
            </w:r>
          </w:p>
        </w:tc>
        <w:tc>
          <w:tcPr>
            <w:tcW w:w="4252" w:type="dxa"/>
            <w:tcMar>
              <w:top w:w="0" w:type="dxa"/>
              <w:left w:w="28" w:type="dxa"/>
              <w:bottom w:w="0" w:type="dxa"/>
              <w:right w:w="28" w:type="dxa"/>
            </w:tcMar>
          </w:tcPr>
          <w:p w14:paraId="4F7B280F" w14:textId="77777777" w:rsidR="00E265BC" w:rsidRPr="00F17505" w:rsidRDefault="00E265BC" w:rsidP="00E265BC">
            <w:pPr>
              <w:pStyle w:val="TAL"/>
            </w:pPr>
            <w:r w:rsidRPr="00F17505">
              <w:t xml:space="preserve">It </w:t>
            </w:r>
            <w:r>
              <w:t>represents</w:t>
            </w:r>
            <w:r w:rsidRPr="00F17505">
              <w:t xml:space="preserve"> the </w:t>
            </w:r>
            <w:r>
              <w:t>available ML capabilities</w:t>
            </w:r>
            <w:r w:rsidRPr="00F17505">
              <w:t>.</w:t>
            </w:r>
          </w:p>
          <w:p w14:paraId="42BC98BF" w14:textId="77777777" w:rsidR="00E265BC" w:rsidRPr="00F17505" w:rsidRDefault="00E265BC" w:rsidP="00E265BC">
            <w:pPr>
              <w:pStyle w:val="TAL"/>
            </w:pPr>
          </w:p>
          <w:p w14:paraId="5D623AB6" w14:textId="583CB44C" w:rsidR="00E265BC" w:rsidRDefault="00E265BC" w:rsidP="00E265B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10BED0BC" w:rsidR="00E265BC" w:rsidRPr="006E608C" w:rsidRDefault="00E265BC" w:rsidP="000A2842">
            <w:pPr>
              <w:pStyle w:val="TAL"/>
            </w:pPr>
            <w:r>
              <w:t>t</w:t>
            </w:r>
            <w:r w:rsidRPr="006E608C">
              <w:t>ype: AvailMLCapabilityReport multiplicity: 1</w:t>
            </w:r>
          </w:p>
          <w:p w14:paraId="71E07AED" w14:textId="77777777" w:rsidR="00E265BC" w:rsidRPr="006E608C" w:rsidRDefault="00E265BC" w:rsidP="000A2842">
            <w:pPr>
              <w:pStyle w:val="TAL"/>
            </w:pPr>
            <w:r w:rsidRPr="006E608C">
              <w:t>isOrdered: N/A</w:t>
            </w:r>
          </w:p>
          <w:p w14:paraId="4BD8DA0C" w14:textId="77777777" w:rsidR="00E265BC" w:rsidRPr="006E608C" w:rsidRDefault="00E265BC" w:rsidP="000A2842">
            <w:pPr>
              <w:pStyle w:val="TAL"/>
            </w:pPr>
            <w:r w:rsidRPr="006E608C">
              <w:t>isUnique: N/A</w:t>
            </w:r>
          </w:p>
          <w:p w14:paraId="5931D340" w14:textId="77777777" w:rsidR="00E265BC" w:rsidRPr="006E608C" w:rsidRDefault="00E265BC" w:rsidP="000A2842">
            <w:pPr>
              <w:pStyle w:val="TAL"/>
            </w:pPr>
            <w:r w:rsidRPr="006E608C">
              <w:t xml:space="preserve">defaultValue: None </w:t>
            </w:r>
          </w:p>
          <w:p w14:paraId="1C734969" w14:textId="678236BC" w:rsidR="00E265BC" w:rsidRPr="006E608C" w:rsidRDefault="00E265BC" w:rsidP="000A2842">
            <w:pPr>
              <w:pStyle w:val="TAL"/>
            </w:pPr>
            <w:r w:rsidRPr="006E608C">
              <w:t>isNullable: False</w:t>
            </w:r>
          </w:p>
        </w:tc>
      </w:tr>
      <w:tr w:rsidR="00E265B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035A8176" w:rsidR="00E265BC" w:rsidRPr="000A2842" w:rsidRDefault="00E265BC" w:rsidP="000A2842">
            <w:pPr>
              <w:pStyle w:val="TAL"/>
              <w:rPr>
                <w:rFonts w:ascii="Courier New" w:hAnsi="Courier New" w:cs="Courier New"/>
                <w:szCs w:val="18"/>
              </w:rPr>
            </w:pPr>
            <w:r w:rsidRPr="000A2842">
              <w:rPr>
                <w:rFonts w:ascii="Courier New" w:hAnsi="Courier New" w:cs="Courier New"/>
                <w:szCs w:val="18"/>
                <w:lang w:eastAsia="zh-CN"/>
              </w:rPr>
              <w:t>updatedMLCapability</w:t>
            </w:r>
          </w:p>
        </w:tc>
        <w:tc>
          <w:tcPr>
            <w:tcW w:w="4252" w:type="dxa"/>
            <w:tcMar>
              <w:top w:w="0" w:type="dxa"/>
              <w:left w:w="28" w:type="dxa"/>
              <w:bottom w:w="0" w:type="dxa"/>
              <w:right w:w="28" w:type="dxa"/>
            </w:tcMar>
          </w:tcPr>
          <w:p w14:paraId="416A9F37" w14:textId="77777777" w:rsidR="00E265BC" w:rsidRPr="00F17505" w:rsidRDefault="00E265BC" w:rsidP="00E265BC">
            <w:pPr>
              <w:pStyle w:val="TAL"/>
            </w:pPr>
            <w:r w:rsidRPr="00F17505">
              <w:t xml:space="preserve">It </w:t>
            </w:r>
            <w:r>
              <w:t>represents</w:t>
            </w:r>
            <w:r w:rsidRPr="00F17505">
              <w:t xml:space="preserve"> the </w:t>
            </w:r>
            <w:r>
              <w:t>updated ML capabilities</w:t>
            </w:r>
            <w:r w:rsidRPr="00F17505">
              <w:t>.</w:t>
            </w:r>
          </w:p>
          <w:p w14:paraId="326ACEFB" w14:textId="77777777" w:rsidR="00E265BC" w:rsidRPr="00F17505" w:rsidRDefault="00E265BC" w:rsidP="00E265BC">
            <w:pPr>
              <w:pStyle w:val="TAL"/>
            </w:pPr>
          </w:p>
          <w:p w14:paraId="14B1ACDB" w14:textId="46935065" w:rsidR="00E265BC" w:rsidRDefault="00E265BC" w:rsidP="00E265B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42253215" w:rsidR="00E265BC" w:rsidRPr="006E608C" w:rsidRDefault="00E265BC" w:rsidP="000A2842">
            <w:pPr>
              <w:pStyle w:val="TAL"/>
            </w:pPr>
            <w:r>
              <w:t>t</w:t>
            </w:r>
            <w:r w:rsidRPr="006E608C">
              <w:t>ype: AvailMLCapabilityReport multiplicity: 1</w:t>
            </w:r>
          </w:p>
          <w:p w14:paraId="773411A9" w14:textId="77777777" w:rsidR="00E265BC" w:rsidRPr="006E608C" w:rsidRDefault="00E265BC" w:rsidP="000A2842">
            <w:pPr>
              <w:pStyle w:val="TAL"/>
            </w:pPr>
            <w:r w:rsidRPr="006E608C">
              <w:t>isOrdered: N/A</w:t>
            </w:r>
          </w:p>
          <w:p w14:paraId="239685D8" w14:textId="77777777" w:rsidR="00E265BC" w:rsidRPr="006E608C" w:rsidRDefault="00E265BC" w:rsidP="000A2842">
            <w:pPr>
              <w:pStyle w:val="TAL"/>
            </w:pPr>
            <w:r w:rsidRPr="006E608C">
              <w:t>isUnique: N/A</w:t>
            </w:r>
          </w:p>
          <w:p w14:paraId="60997646" w14:textId="77777777" w:rsidR="00E265BC" w:rsidRPr="006E608C" w:rsidRDefault="00E265BC" w:rsidP="000A2842">
            <w:pPr>
              <w:pStyle w:val="TAL"/>
            </w:pPr>
            <w:r w:rsidRPr="006E608C">
              <w:t xml:space="preserve">defaultValue: None </w:t>
            </w:r>
          </w:p>
          <w:p w14:paraId="7F40FD36" w14:textId="7A5B4E37" w:rsidR="00E265BC" w:rsidRPr="006E608C" w:rsidRDefault="00E265BC" w:rsidP="000A2842">
            <w:pPr>
              <w:pStyle w:val="TAL"/>
            </w:pPr>
            <w:r w:rsidRPr="006E608C">
              <w:t>isNullable: False</w:t>
            </w:r>
          </w:p>
        </w:tc>
      </w:tr>
      <w:tr w:rsidR="00E265B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E265BC" w:rsidRPr="000A2842" w:rsidRDefault="00E265BC" w:rsidP="000A2842">
            <w:pPr>
              <w:pStyle w:val="TAL"/>
              <w:rPr>
                <w:rFonts w:ascii="Courier New" w:hAnsi="Courier New" w:cs="Courier New"/>
                <w:szCs w:val="18"/>
                <w:lang w:eastAsia="zh-CN"/>
              </w:rPr>
            </w:pPr>
            <w:r w:rsidRPr="000A2842">
              <w:rPr>
                <w:rFonts w:ascii="Courier New" w:hAnsi="Courier New" w:cs="Courier New"/>
                <w:szCs w:val="18"/>
              </w:rPr>
              <w:t>availMLCapabilityReportID</w:t>
            </w:r>
          </w:p>
        </w:tc>
        <w:tc>
          <w:tcPr>
            <w:tcW w:w="4252" w:type="dxa"/>
            <w:tcMar>
              <w:top w:w="0" w:type="dxa"/>
              <w:left w:w="28" w:type="dxa"/>
              <w:bottom w:w="0" w:type="dxa"/>
              <w:right w:w="28" w:type="dxa"/>
            </w:tcMar>
          </w:tcPr>
          <w:p w14:paraId="403FFF70" w14:textId="77777777" w:rsidR="00E265BC" w:rsidRDefault="00E265BC" w:rsidP="00E265BC">
            <w:pPr>
              <w:pStyle w:val="TAL"/>
              <w:rPr>
                <w:lang w:eastAsia="zh-CN"/>
              </w:rPr>
            </w:pPr>
            <w:r>
              <w:rPr>
                <w:rFonts w:hint="eastAsia"/>
                <w:lang w:eastAsia="zh-CN"/>
              </w:rPr>
              <w:t>I</w:t>
            </w:r>
            <w:r>
              <w:rPr>
                <w:lang w:eastAsia="zh-CN"/>
              </w:rPr>
              <w:t>t identifies the available ML capability report.</w:t>
            </w:r>
          </w:p>
          <w:p w14:paraId="7237526A" w14:textId="77777777" w:rsidR="00E265BC" w:rsidRDefault="00E265BC" w:rsidP="00E265BC">
            <w:pPr>
              <w:pStyle w:val="TAL"/>
              <w:rPr>
                <w:lang w:eastAsia="zh-CN"/>
              </w:rPr>
            </w:pPr>
          </w:p>
          <w:p w14:paraId="64E0FE25" w14:textId="4F6192EF" w:rsidR="00E265BC" w:rsidRPr="00F17505" w:rsidRDefault="00E265BC" w:rsidP="00E265BC">
            <w:pPr>
              <w:pStyle w:val="TAL"/>
            </w:pPr>
            <w:r>
              <w:rPr>
                <w:color w:val="000000"/>
              </w:rPr>
              <w:t>allowedValues: N/A.</w:t>
            </w:r>
          </w:p>
        </w:tc>
        <w:tc>
          <w:tcPr>
            <w:tcW w:w="2261" w:type="dxa"/>
            <w:tcMar>
              <w:top w:w="0" w:type="dxa"/>
              <w:left w:w="28" w:type="dxa"/>
              <w:bottom w:w="0" w:type="dxa"/>
              <w:right w:w="28" w:type="dxa"/>
            </w:tcMar>
          </w:tcPr>
          <w:p w14:paraId="6D4EC05A" w14:textId="77777777" w:rsidR="00E265BC" w:rsidRDefault="00E265BC" w:rsidP="000A2842">
            <w:pPr>
              <w:pStyle w:val="TAL"/>
            </w:pPr>
            <w:r>
              <w:t>type: String</w:t>
            </w:r>
          </w:p>
          <w:p w14:paraId="01361B42" w14:textId="77777777" w:rsidR="00E265BC" w:rsidRDefault="00E265BC" w:rsidP="000A2842">
            <w:pPr>
              <w:pStyle w:val="TAL"/>
            </w:pPr>
            <w:r>
              <w:t>multiplicity: 1</w:t>
            </w:r>
          </w:p>
          <w:p w14:paraId="13C06F72" w14:textId="77777777" w:rsidR="00E265BC" w:rsidRDefault="00E265BC" w:rsidP="000A2842">
            <w:pPr>
              <w:pStyle w:val="TAL"/>
            </w:pPr>
            <w:r>
              <w:t>isOrdered: N/A</w:t>
            </w:r>
          </w:p>
          <w:p w14:paraId="5880324B" w14:textId="77777777" w:rsidR="00E265BC" w:rsidRDefault="00E265BC" w:rsidP="000A2842">
            <w:pPr>
              <w:pStyle w:val="TAL"/>
            </w:pPr>
            <w:r>
              <w:t>isUnique: N/A</w:t>
            </w:r>
          </w:p>
          <w:p w14:paraId="49165055" w14:textId="77777777" w:rsidR="00E265BC" w:rsidRDefault="00E265BC" w:rsidP="000A2842">
            <w:pPr>
              <w:pStyle w:val="TAL"/>
            </w:pPr>
            <w:r>
              <w:t xml:space="preserve">defaultValue: None </w:t>
            </w:r>
          </w:p>
          <w:p w14:paraId="2682C3EF" w14:textId="7814B061" w:rsidR="00E265BC" w:rsidRPr="006E608C" w:rsidRDefault="00E265BC" w:rsidP="000A2842">
            <w:pPr>
              <w:pStyle w:val="TAL"/>
            </w:pPr>
            <w:r w:rsidRPr="00342065">
              <w:t>isNullable: False</w:t>
            </w:r>
          </w:p>
        </w:tc>
      </w:tr>
      <w:tr w:rsidR="00E265B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newCapabilityVersionId</w:t>
            </w:r>
          </w:p>
        </w:tc>
        <w:tc>
          <w:tcPr>
            <w:tcW w:w="4252" w:type="dxa"/>
            <w:tcMar>
              <w:top w:w="0" w:type="dxa"/>
              <w:left w:w="28" w:type="dxa"/>
              <w:bottom w:w="0" w:type="dxa"/>
              <w:right w:w="28" w:type="dxa"/>
            </w:tcMar>
          </w:tcPr>
          <w:p w14:paraId="397B2E62" w14:textId="27FF1B88" w:rsidR="00E265BC" w:rsidRDefault="00E265BC" w:rsidP="00E265B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E265BC" w:rsidRPr="006E608C" w:rsidRDefault="00E265BC" w:rsidP="000A2842">
            <w:pPr>
              <w:pStyle w:val="TAL"/>
              <w:rPr>
                <w:rFonts w:eastAsia="Courier New"/>
              </w:rPr>
            </w:pPr>
            <w:r w:rsidRPr="006E608C">
              <w:rPr>
                <w:rFonts w:eastAsia="Courier New"/>
              </w:rPr>
              <w:t>type: String</w:t>
            </w:r>
          </w:p>
          <w:p w14:paraId="07D81ECD" w14:textId="77777777" w:rsidR="00E265BC" w:rsidRPr="006E608C" w:rsidRDefault="00E265BC" w:rsidP="000A2842">
            <w:pPr>
              <w:pStyle w:val="TAL"/>
              <w:rPr>
                <w:rFonts w:eastAsia="Courier New"/>
              </w:rPr>
            </w:pPr>
            <w:r w:rsidRPr="006E608C">
              <w:rPr>
                <w:rFonts w:eastAsia="Courier New"/>
              </w:rPr>
              <w:t>multiplicity: *</w:t>
            </w:r>
          </w:p>
          <w:p w14:paraId="092249EF" w14:textId="77777777" w:rsidR="00E265BC" w:rsidRPr="006E608C" w:rsidRDefault="00E265BC" w:rsidP="000A2842">
            <w:pPr>
              <w:pStyle w:val="TAL"/>
              <w:rPr>
                <w:rFonts w:eastAsia="Courier New"/>
              </w:rPr>
            </w:pPr>
            <w:r w:rsidRPr="006E608C">
              <w:rPr>
                <w:rFonts w:eastAsia="Courier New"/>
              </w:rPr>
              <w:t>isOrdered: False</w:t>
            </w:r>
          </w:p>
          <w:p w14:paraId="037B16CB" w14:textId="77777777" w:rsidR="00E265BC" w:rsidRPr="006E608C" w:rsidRDefault="00E265BC" w:rsidP="000A2842">
            <w:pPr>
              <w:pStyle w:val="TAL"/>
              <w:rPr>
                <w:rFonts w:eastAsia="Courier New"/>
              </w:rPr>
            </w:pPr>
            <w:r w:rsidRPr="006E608C">
              <w:rPr>
                <w:rFonts w:eastAsia="Courier New"/>
              </w:rPr>
              <w:t>isUnique: True</w:t>
            </w:r>
          </w:p>
          <w:p w14:paraId="2426095E" w14:textId="77777777" w:rsidR="00E265BC" w:rsidRPr="006E608C" w:rsidRDefault="00E265BC" w:rsidP="000A2842">
            <w:pPr>
              <w:pStyle w:val="TAL"/>
              <w:rPr>
                <w:rFonts w:eastAsia="Courier New"/>
              </w:rPr>
            </w:pPr>
            <w:r w:rsidRPr="006E608C">
              <w:rPr>
                <w:rFonts w:eastAsia="Courier New"/>
              </w:rPr>
              <w:t xml:space="preserve">defaultValue: None </w:t>
            </w:r>
          </w:p>
          <w:p w14:paraId="45AF27FD" w14:textId="624227A6" w:rsidR="00E265BC" w:rsidRPr="006E608C" w:rsidRDefault="00E265BC" w:rsidP="000A2842">
            <w:pPr>
              <w:pStyle w:val="TAL"/>
            </w:pPr>
            <w:r w:rsidRPr="006E608C">
              <w:rPr>
                <w:rFonts w:eastAsia="Courier New"/>
              </w:rPr>
              <w:t>isNullable: False</w:t>
            </w:r>
          </w:p>
        </w:tc>
      </w:tr>
      <w:tr w:rsidR="00E265B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mlCapabilityVersionId</w:t>
            </w:r>
          </w:p>
        </w:tc>
        <w:tc>
          <w:tcPr>
            <w:tcW w:w="4252" w:type="dxa"/>
            <w:tcMar>
              <w:top w:w="0" w:type="dxa"/>
              <w:left w:w="28" w:type="dxa"/>
              <w:bottom w:w="0" w:type="dxa"/>
              <w:right w:w="28" w:type="dxa"/>
            </w:tcMar>
          </w:tcPr>
          <w:p w14:paraId="29FEB158" w14:textId="29BC4FFB" w:rsidR="00E265BC" w:rsidRDefault="00E265BC" w:rsidP="00E265B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E265BC" w:rsidRPr="006E608C" w:rsidRDefault="00E265BC" w:rsidP="000A2842">
            <w:pPr>
              <w:pStyle w:val="TAL"/>
              <w:rPr>
                <w:rFonts w:eastAsia="Courier New"/>
              </w:rPr>
            </w:pPr>
            <w:r w:rsidRPr="006E608C">
              <w:rPr>
                <w:rFonts w:eastAsia="Courier New"/>
              </w:rPr>
              <w:t>type: String</w:t>
            </w:r>
          </w:p>
          <w:p w14:paraId="35FD9C91" w14:textId="77777777" w:rsidR="00E265BC" w:rsidRPr="006E608C" w:rsidRDefault="00E265BC" w:rsidP="000A2842">
            <w:pPr>
              <w:pStyle w:val="TAL"/>
              <w:rPr>
                <w:rFonts w:eastAsia="Courier New"/>
              </w:rPr>
            </w:pPr>
            <w:r w:rsidRPr="006E608C">
              <w:rPr>
                <w:rFonts w:eastAsia="Courier New"/>
              </w:rPr>
              <w:t>multiplicity: *</w:t>
            </w:r>
          </w:p>
          <w:p w14:paraId="5D6C49E1" w14:textId="77777777" w:rsidR="00E265BC" w:rsidRPr="006E608C" w:rsidRDefault="00E265BC" w:rsidP="000A2842">
            <w:pPr>
              <w:pStyle w:val="TAL"/>
              <w:rPr>
                <w:rFonts w:eastAsia="Courier New"/>
              </w:rPr>
            </w:pPr>
            <w:r w:rsidRPr="006E608C">
              <w:rPr>
                <w:rFonts w:eastAsia="Courier New"/>
              </w:rPr>
              <w:t>isOrdered: False</w:t>
            </w:r>
          </w:p>
          <w:p w14:paraId="1E5B2976" w14:textId="77777777" w:rsidR="00E265BC" w:rsidRPr="006E608C" w:rsidRDefault="00E265BC" w:rsidP="000A2842">
            <w:pPr>
              <w:pStyle w:val="TAL"/>
              <w:rPr>
                <w:rFonts w:eastAsia="Courier New"/>
              </w:rPr>
            </w:pPr>
            <w:r w:rsidRPr="006E608C">
              <w:rPr>
                <w:rFonts w:eastAsia="Courier New"/>
              </w:rPr>
              <w:t>isUnique: True</w:t>
            </w:r>
          </w:p>
          <w:p w14:paraId="2A525CD9" w14:textId="77777777" w:rsidR="00E265BC" w:rsidRPr="006E608C" w:rsidRDefault="00E265BC" w:rsidP="000A2842">
            <w:pPr>
              <w:pStyle w:val="TAL"/>
              <w:rPr>
                <w:rFonts w:eastAsia="Courier New"/>
              </w:rPr>
            </w:pPr>
            <w:r w:rsidRPr="006E608C">
              <w:rPr>
                <w:rFonts w:eastAsia="Courier New"/>
              </w:rPr>
              <w:t xml:space="preserve">defaultValue: None </w:t>
            </w:r>
          </w:p>
          <w:p w14:paraId="2AE63E75" w14:textId="34C0C786" w:rsidR="00E265BC" w:rsidRPr="006E608C" w:rsidRDefault="00E265BC" w:rsidP="000A2842">
            <w:pPr>
              <w:pStyle w:val="TAL"/>
            </w:pPr>
            <w:r w:rsidRPr="006E608C">
              <w:rPr>
                <w:rFonts w:eastAsia="Courier New"/>
              </w:rPr>
              <w:t>isNullable: False</w:t>
            </w:r>
          </w:p>
        </w:tc>
      </w:tr>
      <w:tr w:rsidR="00E265B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performanceGainThreshold</w:t>
            </w:r>
          </w:p>
        </w:tc>
        <w:tc>
          <w:tcPr>
            <w:tcW w:w="4252" w:type="dxa"/>
            <w:tcMar>
              <w:top w:w="0" w:type="dxa"/>
              <w:left w:w="28" w:type="dxa"/>
              <w:bottom w:w="0" w:type="dxa"/>
              <w:right w:w="28" w:type="dxa"/>
            </w:tcMar>
          </w:tcPr>
          <w:p w14:paraId="119B4A84" w14:textId="77777777" w:rsidR="00E265BC" w:rsidRPr="00C05435" w:rsidRDefault="00E265BC" w:rsidP="00E265B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E265BC" w:rsidRDefault="00E265BC" w:rsidP="00E265B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E265BC" w:rsidRPr="006E608C" w:rsidRDefault="00E265BC" w:rsidP="000A2842">
            <w:pPr>
              <w:pStyle w:val="TAL"/>
              <w:rPr>
                <w:rFonts w:eastAsia="Courier New"/>
              </w:rPr>
            </w:pPr>
            <w:r w:rsidRPr="006E608C">
              <w:rPr>
                <w:rFonts w:eastAsia="Courier New"/>
              </w:rPr>
              <w:t>type: ModelPerformance</w:t>
            </w:r>
          </w:p>
          <w:p w14:paraId="54CEEC2B" w14:textId="77777777" w:rsidR="00E265BC" w:rsidRPr="006E608C" w:rsidRDefault="00E265BC" w:rsidP="000A2842">
            <w:pPr>
              <w:pStyle w:val="TAL"/>
              <w:rPr>
                <w:rFonts w:eastAsia="Courier New"/>
              </w:rPr>
            </w:pPr>
            <w:r w:rsidRPr="006E608C">
              <w:rPr>
                <w:rFonts w:eastAsia="Courier New"/>
              </w:rPr>
              <w:t>multiplicity: *</w:t>
            </w:r>
          </w:p>
          <w:p w14:paraId="21470C8F" w14:textId="77777777" w:rsidR="00E265BC" w:rsidRPr="006E608C" w:rsidRDefault="00E265BC" w:rsidP="000A2842">
            <w:pPr>
              <w:pStyle w:val="TAL"/>
              <w:rPr>
                <w:rFonts w:eastAsia="Courier New"/>
              </w:rPr>
            </w:pPr>
            <w:r w:rsidRPr="006E608C">
              <w:rPr>
                <w:rFonts w:eastAsia="Courier New"/>
              </w:rPr>
              <w:t>isOrdered: False</w:t>
            </w:r>
          </w:p>
          <w:p w14:paraId="3DB982BF" w14:textId="77777777" w:rsidR="00E265BC" w:rsidRPr="006E608C" w:rsidRDefault="00E265BC" w:rsidP="000A2842">
            <w:pPr>
              <w:pStyle w:val="TAL"/>
              <w:rPr>
                <w:rFonts w:eastAsia="Courier New"/>
              </w:rPr>
            </w:pPr>
            <w:r w:rsidRPr="006E608C">
              <w:rPr>
                <w:rFonts w:eastAsia="Courier New"/>
              </w:rPr>
              <w:t>isUnique: True</w:t>
            </w:r>
          </w:p>
          <w:p w14:paraId="10D9A717" w14:textId="77777777" w:rsidR="00E265BC" w:rsidRPr="006E608C" w:rsidRDefault="00E265BC" w:rsidP="000A2842">
            <w:pPr>
              <w:pStyle w:val="TAL"/>
              <w:rPr>
                <w:rFonts w:eastAsia="Courier New"/>
              </w:rPr>
            </w:pPr>
            <w:r w:rsidRPr="006E608C">
              <w:rPr>
                <w:rFonts w:eastAsia="Courier New"/>
              </w:rPr>
              <w:t xml:space="preserve">defaultValue: None </w:t>
            </w:r>
          </w:p>
          <w:p w14:paraId="127D0BC6" w14:textId="08EBDEB2" w:rsidR="00E265BC" w:rsidRPr="006E608C" w:rsidRDefault="00E265BC" w:rsidP="000A2842">
            <w:pPr>
              <w:pStyle w:val="TAL"/>
            </w:pPr>
            <w:r w:rsidRPr="006E608C">
              <w:rPr>
                <w:rFonts w:eastAsia="Courier New"/>
              </w:rPr>
              <w:t>isNullable: False</w:t>
            </w:r>
          </w:p>
        </w:tc>
      </w:tr>
      <w:tr w:rsidR="00E265B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expectedPerformanceGains</w:t>
            </w:r>
          </w:p>
        </w:tc>
        <w:tc>
          <w:tcPr>
            <w:tcW w:w="4252" w:type="dxa"/>
            <w:tcMar>
              <w:top w:w="0" w:type="dxa"/>
              <w:left w:w="28" w:type="dxa"/>
              <w:bottom w:w="0" w:type="dxa"/>
              <w:right w:w="28" w:type="dxa"/>
            </w:tcMar>
          </w:tcPr>
          <w:p w14:paraId="3738A561" w14:textId="18F64AE3" w:rsidR="00E265BC" w:rsidRDefault="00E265BC" w:rsidP="00E265B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00D00A53" w:rsidR="00E265BC" w:rsidRPr="006E608C" w:rsidRDefault="00E265BC" w:rsidP="000A2842">
            <w:pPr>
              <w:pStyle w:val="TAL"/>
              <w:rPr>
                <w:rFonts w:eastAsia="Courier New"/>
              </w:rPr>
            </w:pPr>
            <w:r>
              <w:rPr>
                <w:rFonts w:eastAsia="Courier New"/>
              </w:rPr>
              <w:t>t</w:t>
            </w:r>
            <w:r w:rsidRPr="006E608C">
              <w:rPr>
                <w:rFonts w:eastAsia="Courier New"/>
              </w:rPr>
              <w:t xml:space="preserve">ype: </w:t>
            </w:r>
            <w:r w:rsidRPr="006E608C">
              <w:t>ModelPerformance</w:t>
            </w:r>
          </w:p>
          <w:p w14:paraId="113B22DC" w14:textId="77777777" w:rsidR="00E265BC" w:rsidRPr="006E608C" w:rsidRDefault="00E265BC" w:rsidP="000A2842">
            <w:pPr>
              <w:pStyle w:val="TAL"/>
              <w:rPr>
                <w:rFonts w:eastAsia="Courier New"/>
              </w:rPr>
            </w:pPr>
            <w:r w:rsidRPr="006E608C">
              <w:rPr>
                <w:rFonts w:eastAsia="Courier New"/>
              </w:rPr>
              <w:t>multiplicity: *</w:t>
            </w:r>
          </w:p>
          <w:p w14:paraId="24B50FE4" w14:textId="77777777" w:rsidR="00E265BC" w:rsidRPr="006E608C" w:rsidRDefault="00E265BC" w:rsidP="000A2842">
            <w:pPr>
              <w:pStyle w:val="TAL"/>
              <w:rPr>
                <w:rFonts w:eastAsia="Courier New"/>
              </w:rPr>
            </w:pPr>
            <w:r w:rsidRPr="006E608C">
              <w:rPr>
                <w:rFonts w:eastAsia="Courier New"/>
              </w:rPr>
              <w:t xml:space="preserve">isOrdered: </w:t>
            </w:r>
            <w:r w:rsidRPr="006E608C">
              <w:t>False</w:t>
            </w:r>
          </w:p>
          <w:p w14:paraId="512F599F" w14:textId="77777777" w:rsidR="00E265BC" w:rsidRPr="006E608C" w:rsidRDefault="00E265BC" w:rsidP="000A2842">
            <w:pPr>
              <w:pStyle w:val="TAL"/>
              <w:rPr>
                <w:rFonts w:eastAsia="Courier New"/>
              </w:rPr>
            </w:pPr>
            <w:r w:rsidRPr="006E608C">
              <w:rPr>
                <w:rFonts w:eastAsia="Courier New"/>
              </w:rPr>
              <w:t>isUnique: True</w:t>
            </w:r>
          </w:p>
          <w:p w14:paraId="208E00A8" w14:textId="77777777" w:rsidR="00E265BC" w:rsidRPr="006E608C" w:rsidRDefault="00E265BC" w:rsidP="000A2842">
            <w:pPr>
              <w:pStyle w:val="TAL"/>
              <w:rPr>
                <w:rFonts w:eastAsia="Courier New"/>
              </w:rPr>
            </w:pPr>
            <w:r w:rsidRPr="006E608C">
              <w:rPr>
                <w:rFonts w:eastAsia="Courier New"/>
              </w:rPr>
              <w:t>defaultValue: None</w:t>
            </w:r>
          </w:p>
          <w:p w14:paraId="132D4851" w14:textId="02BBE2FC" w:rsidR="00E265BC" w:rsidRPr="006E608C" w:rsidRDefault="00E265BC" w:rsidP="000A2842">
            <w:pPr>
              <w:pStyle w:val="TAL"/>
            </w:pPr>
            <w:r w:rsidRPr="006E608C">
              <w:t>isNullable: False</w:t>
            </w:r>
          </w:p>
        </w:tc>
      </w:tr>
      <w:tr w:rsidR="00E265B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updateTimeDeadline</w:t>
            </w:r>
          </w:p>
        </w:tc>
        <w:tc>
          <w:tcPr>
            <w:tcW w:w="4252" w:type="dxa"/>
            <w:tcMar>
              <w:top w:w="0" w:type="dxa"/>
              <w:left w:w="28" w:type="dxa"/>
              <w:bottom w:w="0" w:type="dxa"/>
              <w:right w:w="28" w:type="dxa"/>
            </w:tcMar>
          </w:tcPr>
          <w:p w14:paraId="566E5028" w14:textId="72297356" w:rsidR="00E265BC" w:rsidRDefault="00E265BC" w:rsidP="00E265B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4828C46E" w:rsidR="00E265BC" w:rsidRPr="006E608C" w:rsidRDefault="00E265BC" w:rsidP="000A2842">
            <w:pPr>
              <w:pStyle w:val="TAL"/>
              <w:rPr>
                <w:rFonts w:eastAsia="Courier New"/>
              </w:rPr>
            </w:pPr>
            <w:r>
              <w:rPr>
                <w:rFonts w:eastAsia="Courier New"/>
              </w:rPr>
              <w:t>t</w:t>
            </w:r>
            <w:r w:rsidRPr="006E608C">
              <w:rPr>
                <w:rFonts w:eastAsia="Courier New"/>
              </w:rPr>
              <w:t xml:space="preserve">ype: </w:t>
            </w:r>
            <w:r w:rsidRPr="006E608C">
              <w:t>TimeWindow</w:t>
            </w:r>
          </w:p>
          <w:p w14:paraId="527C0240" w14:textId="77777777" w:rsidR="00E265BC" w:rsidRPr="006E608C" w:rsidRDefault="00E265BC" w:rsidP="000A2842">
            <w:pPr>
              <w:pStyle w:val="TAL"/>
              <w:rPr>
                <w:rFonts w:eastAsia="Courier New"/>
              </w:rPr>
            </w:pPr>
            <w:r w:rsidRPr="006E608C">
              <w:rPr>
                <w:rFonts w:eastAsia="Courier New"/>
              </w:rPr>
              <w:t>multiplicity: 1</w:t>
            </w:r>
          </w:p>
          <w:p w14:paraId="7A6F2B76" w14:textId="3BB8D3F3" w:rsidR="00E265BC" w:rsidRPr="006E608C" w:rsidRDefault="00E265BC" w:rsidP="000A2842">
            <w:pPr>
              <w:pStyle w:val="TAL"/>
              <w:rPr>
                <w:rFonts w:eastAsia="Courier New"/>
              </w:rPr>
            </w:pPr>
            <w:r w:rsidRPr="006E608C">
              <w:rPr>
                <w:rFonts w:eastAsia="Courier New"/>
              </w:rPr>
              <w:t xml:space="preserve">isOrdered: </w:t>
            </w:r>
            <w:r w:rsidRPr="006E608C">
              <w:t>N/A</w:t>
            </w:r>
          </w:p>
          <w:p w14:paraId="15E34262" w14:textId="3CA7DD41" w:rsidR="00E265BC" w:rsidRPr="006E608C" w:rsidRDefault="00E265BC" w:rsidP="000A2842">
            <w:pPr>
              <w:pStyle w:val="TAL"/>
              <w:rPr>
                <w:rFonts w:eastAsia="Courier New"/>
              </w:rPr>
            </w:pPr>
            <w:r w:rsidRPr="006E608C">
              <w:rPr>
                <w:rFonts w:eastAsia="Courier New"/>
              </w:rPr>
              <w:t xml:space="preserve">isUnique: </w:t>
            </w:r>
            <w:r w:rsidRPr="006E608C">
              <w:t>N/A</w:t>
            </w:r>
          </w:p>
          <w:p w14:paraId="4A766E76" w14:textId="77777777" w:rsidR="00E265BC" w:rsidRPr="006E608C" w:rsidRDefault="00E265BC" w:rsidP="000A2842">
            <w:pPr>
              <w:pStyle w:val="TAL"/>
              <w:rPr>
                <w:rFonts w:eastAsia="Courier New"/>
              </w:rPr>
            </w:pPr>
            <w:r w:rsidRPr="006E608C">
              <w:rPr>
                <w:rFonts w:eastAsia="Courier New"/>
              </w:rPr>
              <w:t>defaultValue: None</w:t>
            </w:r>
          </w:p>
          <w:p w14:paraId="6105EA18" w14:textId="3C787BEF" w:rsidR="00E265BC" w:rsidRPr="006E608C" w:rsidRDefault="00E265BC" w:rsidP="000A2842">
            <w:pPr>
              <w:pStyle w:val="TAL"/>
            </w:pPr>
            <w:r w:rsidRPr="006E608C">
              <w:t>isNullable: False</w:t>
            </w:r>
          </w:p>
        </w:tc>
      </w:tr>
      <w:tr w:rsidR="00E265B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42D9F92E"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MLUpdateReport.mLModelModelRef</w:t>
            </w:r>
          </w:p>
        </w:tc>
        <w:tc>
          <w:tcPr>
            <w:tcW w:w="4252" w:type="dxa"/>
            <w:tcMar>
              <w:top w:w="0" w:type="dxa"/>
              <w:left w:w="28" w:type="dxa"/>
              <w:bottom w:w="0" w:type="dxa"/>
              <w:right w:w="28" w:type="dxa"/>
            </w:tcMar>
          </w:tcPr>
          <w:p w14:paraId="1EFD321F" w14:textId="6FF84E15" w:rsidR="00E265BC" w:rsidRDefault="00E265BC" w:rsidP="00E265B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18AC85A3" w14:textId="5F04853B" w:rsidR="00E265BC" w:rsidRPr="006E608C" w:rsidRDefault="00E265BC" w:rsidP="000A2842">
            <w:pPr>
              <w:pStyle w:val="TAL"/>
              <w:rPr>
                <w:rFonts w:eastAsia="Courier New"/>
              </w:rPr>
            </w:pPr>
            <w:r>
              <w:rPr>
                <w:rFonts w:eastAsia="Courier New"/>
              </w:rPr>
              <w:t>t</w:t>
            </w:r>
            <w:r w:rsidRPr="006E608C">
              <w:rPr>
                <w:rFonts w:eastAsia="Courier New"/>
              </w:rPr>
              <w:t xml:space="preserve">ype: </w:t>
            </w:r>
            <w:r w:rsidRPr="006E608C">
              <w:t>DN</w:t>
            </w:r>
          </w:p>
          <w:p w14:paraId="2D8F72D1" w14:textId="77777777" w:rsidR="00E265BC" w:rsidRPr="006E608C" w:rsidRDefault="00E265BC" w:rsidP="000A2842">
            <w:pPr>
              <w:pStyle w:val="TAL"/>
              <w:rPr>
                <w:rFonts w:eastAsia="Courier New"/>
              </w:rPr>
            </w:pPr>
            <w:r w:rsidRPr="006E608C">
              <w:rPr>
                <w:rFonts w:eastAsia="Courier New"/>
              </w:rPr>
              <w:t>multiplicity: 1 .. *</w:t>
            </w:r>
          </w:p>
          <w:p w14:paraId="73348308" w14:textId="77777777" w:rsidR="00E265BC" w:rsidRPr="006E608C" w:rsidRDefault="00E265BC" w:rsidP="000A2842">
            <w:pPr>
              <w:pStyle w:val="TAL"/>
              <w:rPr>
                <w:rFonts w:eastAsia="Courier New"/>
              </w:rPr>
            </w:pPr>
            <w:r w:rsidRPr="006E608C">
              <w:rPr>
                <w:rFonts w:eastAsia="Courier New"/>
              </w:rPr>
              <w:t xml:space="preserve">isOrdered: </w:t>
            </w:r>
            <w:r w:rsidRPr="006E608C">
              <w:t>False</w:t>
            </w:r>
          </w:p>
          <w:p w14:paraId="4093B235" w14:textId="77777777" w:rsidR="00E265BC" w:rsidRPr="006E608C" w:rsidRDefault="00E265BC" w:rsidP="000A2842">
            <w:pPr>
              <w:pStyle w:val="TAL"/>
              <w:rPr>
                <w:rFonts w:eastAsia="Courier New"/>
              </w:rPr>
            </w:pPr>
            <w:r w:rsidRPr="006E608C">
              <w:rPr>
                <w:rFonts w:eastAsia="Courier New"/>
              </w:rPr>
              <w:t>isUnique: True</w:t>
            </w:r>
          </w:p>
          <w:p w14:paraId="7D286F18" w14:textId="77777777" w:rsidR="00E265BC" w:rsidRPr="006E608C" w:rsidRDefault="00E265BC" w:rsidP="000A2842">
            <w:pPr>
              <w:pStyle w:val="TAL"/>
              <w:rPr>
                <w:rFonts w:eastAsia="Courier New"/>
              </w:rPr>
            </w:pPr>
            <w:r w:rsidRPr="006E608C">
              <w:rPr>
                <w:rFonts w:eastAsia="Courier New"/>
              </w:rPr>
              <w:t>defaultValue: None</w:t>
            </w:r>
          </w:p>
          <w:p w14:paraId="727896BE" w14:textId="133AF5BD" w:rsidR="00E265BC" w:rsidRPr="006E608C" w:rsidRDefault="00E265BC" w:rsidP="000A2842">
            <w:pPr>
              <w:pStyle w:val="TAL"/>
            </w:pPr>
            <w:r w:rsidRPr="006E608C">
              <w:t>isNullable: False</w:t>
            </w:r>
          </w:p>
        </w:tc>
      </w:tr>
      <w:tr w:rsidR="00E265B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MLUpdateRequest.requestStatus</w:t>
            </w:r>
          </w:p>
        </w:tc>
        <w:tc>
          <w:tcPr>
            <w:tcW w:w="4252" w:type="dxa"/>
            <w:tcMar>
              <w:top w:w="0" w:type="dxa"/>
              <w:left w:w="28" w:type="dxa"/>
              <w:bottom w:w="0" w:type="dxa"/>
              <w:right w:w="28" w:type="dxa"/>
            </w:tcMar>
          </w:tcPr>
          <w:p w14:paraId="7E66F496" w14:textId="77777777" w:rsidR="00E265BC" w:rsidRPr="00F17505" w:rsidRDefault="00E265BC" w:rsidP="00E265BC">
            <w:pPr>
              <w:pStyle w:val="TAL"/>
            </w:pPr>
            <w:r w:rsidRPr="00F17505">
              <w:t xml:space="preserve">It describes the status of a particular ML </w:t>
            </w:r>
            <w:r>
              <w:t>update</w:t>
            </w:r>
            <w:r w:rsidRPr="00F17505">
              <w:t xml:space="preserve"> request.</w:t>
            </w:r>
          </w:p>
          <w:p w14:paraId="057B13DE" w14:textId="4EC2158D" w:rsidR="00E265BC" w:rsidRDefault="00E265BC" w:rsidP="00E265B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4B78027F" w:rsidR="00E265BC" w:rsidRPr="006E608C" w:rsidRDefault="00E265BC" w:rsidP="000A2842">
            <w:pPr>
              <w:pStyle w:val="TAL"/>
            </w:pPr>
            <w:r>
              <w:t>t</w:t>
            </w:r>
            <w:r w:rsidRPr="006E608C">
              <w:t>ype: Enum</w:t>
            </w:r>
          </w:p>
          <w:p w14:paraId="502A79D7" w14:textId="77777777" w:rsidR="00E265BC" w:rsidRPr="006E608C" w:rsidRDefault="00E265BC" w:rsidP="000A2842">
            <w:pPr>
              <w:pStyle w:val="TAL"/>
            </w:pPr>
            <w:r w:rsidRPr="006E608C">
              <w:t>multiplicity: 1</w:t>
            </w:r>
          </w:p>
          <w:p w14:paraId="0891163C" w14:textId="77777777" w:rsidR="00E265BC" w:rsidRPr="006E608C" w:rsidRDefault="00E265BC" w:rsidP="000A2842">
            <w:pPr>
              <w:pStyle w:val="TAL"/>
            </w:pPr>
            <w:r w:rsidRPr="006E608C">
              <w:t>isOrdered: N/A</w:t>
            </w:r>
          </w:p>
          <w:p w14:paraId="410EA934" w14:textId="77777777" w:rsidR="00E265BC" w:rsidRPr="006E608C" w:rsidRDefault="00E265BC" w:rsidP="000A2842">
            <w:pPr>
              <w:pStyle w:val="TAL"/>
            </w:pPr>
            <w:r w:rsidRPr="006E608C">
              <w:t>isUnique: N/A</w:t>
            </w:r>
          </w:p>
          <w:p w14:paraId="6A7E0C93" w14:textId="77777777" w:rsidR="00E265BC" w:rsidRPr="006E608C" w:rsidRDefault="00E265BC" w:rsidP="000A2842">
            <w:pPr>
              <w:pStyle w:val="TAL"/>
            </w:pPr>
            <w:r w:rsidRPr="006E608C">
              <w:t xml:space="preserve">defaultValue: None </w:t>
            </w:r>
          </w:p>
          <w:p w14:paraId="5DB5E3EB" w14:textId="00B557B2" w:rsidR="00E265BC" w:rsidRPr="006E608C" w:rsidRDefault="00E265BC" w:rsidP="000A2842">
            <w:pPr>
              <w:pStyle w:val="TAL"/>
            </w:pPr>
            <w:r w:rsidRPr="006E608C">
              <w:t>isNullable: False</w:t>
            </w:r>
          </w:p>
        </w:tc>
      </w:tr>
      <w:tr w:rsidR="00E265B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MLUpdateRequest.cancelRequest</w:t>
            </w:r>
          </w:p>
        </w:tc>
        <w:tc>
          <w:tcPr>
            <w:tcW w:w="4252" w:type="dxa"/>
            <w:tcMar>
              <w:top w:w="0" w:type="dxa"/>
              <w:left w:w="28" w:type="dxa"/>
              <w:bottom w:w="0" w:type="dxa"/>
              <w:right w:w="28" w:type="dxa"/>
            </w:tcMar>
          </w:tcPr>
          <w:p w14:paraId="28B26BF6" w14:textId="43F0C218" w:rsidR="00E265BC" w:rsidRPr="00F17505" w:rsidRDefault="00E265BC" w:rsidP="00E265B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E265BC" w:rsidRPr="00F17505" w:rsidRDefault="00E265BC" w:rsidP="00E265B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E265BC" w:rsidRPr="00F17505" w:rsidRDefault="00E265BC" w:rsidP="00E265BC">
            <w:pPr>
              <w:pStyle w:val="TAL"/>
            </w:pPr>
          </w:p>
          <w:p w14:paraId="7B7FA433" w14:textId="68B748D8"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5A727ECD" w14:textId="0BC94183" w:rsidR="00E265BC" w:rsidRPr="006E608C" w:rsidRDefault="00E265BC" w:rsidP="000A2842">
            <w:pPr>
              <w:pStyle w:val="TAL"/>
            </w:pPr>
            <w:r>
              <w:t>t</w:t>
            </w:r>
            <w:r w:rsidRPr="006E608C">
              <w:t>ype: Boolean</w:t>
            </w:r>
          </w:p>
          <w:p w14:paraId="757773BC" w14:textId="77777777" w:rsidR="00E265BC" w:rsidRPr="006E608C" w:rsidRDefault="00E265BC" w:rsidP="000A2842">
            <w:pPr>
              <w:pStyle w:val="TAL"/>
            </w:pPr>
            <w:r w:rsidRPr="006E608C">
              <w:t>multiplicity: 0..1</w:t>
            </w:r>
          </w:p>
          <w:p w14:paraId="029FD768" w14:textId="77777777" w:rsidR="00E265BC" w:rsidRPr="006E608C" w:rsidRDefault="00E265BC" w:rsidP="000A2842">
            <w:pPr>
              <w:pStyle w:val="TAL"/>
            </w:pPr>
            <w:r w:rsidRPr="006E608C">
              <w:t>isOrdered: N/A</w:t>
            </w:r>
          </w:p>
          <w:p w14:paraId="491757AB" w14:textId="77777777" w:rsidR="00E265BC" w:rsidRPr="006E608C" w:rsidRDefault="00E265BC" w:rsidP="000A2842">
            <w:pPr>
              <w:pStyle w:val="TAL"/>
            </w:pPr>
            <w:r w:rsidRPr="006E608C">
              <w:t>isUnique: N/A</w:t>
            </w:r>
          </w:p>
          <w:p w14:paraId="1F8B1F61" w14:textId="77777777" w:rsidR="00E265BC" w:rsidRPr="006E608C" w:rsidRDefault="00E265BC" w:rsidP="000A2842">
            <w:pPr>
              <w:pStyle w:val="TAL"/>
            </w:pPr>
            <w:r w:rsidRPr="006E608C">
              <w:t>defaultValue: FALSE</w:t>
            </w:r>
          </w:p>
          <w:p w14:paraId="6ACB2F70" w14:textId="373F9811" w:rsidR="00E265BC" w:rsidRPr="006E608C" w:rsidRDefault="00E265BC" w:rsidP="000A2842">
            <w:pPr>
              <w:pStyle w:val="TAL"/>
            </w:pPr>
            <w:r w:rsidRPr="006E608C">
              <w:t>isNullable: False</w:t>
            </w:r>
          </w:p>
        </w:tc>
      </w:tr>
      <w:tr w:rsidR="00E265B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MLUpdateRequest.suspendRequest</w:t>
            </w:r>
          </w:p>
        </w:tc>
        <w:tc>
          <w:tcPr>
            <w:tcW w:w="4252" w:type="dxa"/>
            <w:tcMar>
              <w:top w:w="0" w:type="dxa"/>
              <w:left w:w="28" w:type="dxa"/>
              <w:bottom w:w="0" w:type="dxa"/>
              <w:right w:w="28" w:type="dxa"/>
            </w:tcMar>
          </w:tcPr>
          <w:p w14:paraId="73E75D05" w14:textId="5964E201" w:rsidR="00E265BC" w:rsidRPr="00F17505" w:rsidRDefault="00E265BC" w:rsidP="00E265B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E265BC" w:rsidRPr="00F17505" w:rsidRDefault="00E265BC" w:rsidP="00E265B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E265BC" w:rsidRPr="00F17505" w:rsidRDefault="00E265BC" w:rsidP="00E265BC">
            <w:pPr>
              <w:pStyle w:val="TAL"/>
            </w:pPr>
          </w:p>
          <w:p w14:paraId="0BEADFE0" w14:textId="067C8D36"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7341F8A0" w14:textId="15DAD9F5" w:rsidR="00E265BC" w:rsidRPr="006E608C" w:rsidRDefault="00E265BC" w:rsidP="000A2842">
            <w:pPr>
              <w:pStyle w:val="TAL"/>
            </w:pPr>
            <w:r>
              <w:t>t</w:t>
            </w:r>
            <w:r w:rsidRPr="006E608C">
              <w:t>ype: Boolean</w:t>
            </w:r>
          </w:p>
          <w:p w14:paraId="44EC122D" w14:textId="77777777" w:rsidR="00E265BC" w:rsidRPr="006E608C" w:rsidRDefault="00E265BC" w:rsidP="000A2842">
            <w:pPr>
              <w:pStyle w:val="TAL"/>
            </w:pPr>
            <w:r w:rsidRPr="006E608C">
              <w:t>multiplicity: 0..1</w:t>
            </w:r>
          </w:p>
          <w:p w14:paraId="2F823286" w14:textId="77777777" w:rsidR="00E265BC" w:rsidRPr="006E608C" w:rsidRDefault="00E265BC" w:rsidP="000A2842">
            <w:pPr>
              <w:pStyle w:val="TAL"/>
            </w:pPr>
            <w:r w:rsidRPr="006E608C">
              <w:t>isOrdered: N/A</w:t>
            </w:r>
          </w:p>
          <w:p w14:paraId="30D900EB" w14:textId="77777777" w:rsidR="00E265BC" w:rsidRPr="006E608C" w:rsidRDefault="00E265BC" w:rsidP="000A2842">
            <w:pPr>
              <w:pStyle w:val="TAL"/>
            </w:pPr>
            <w:r w:rsidRPr="006E608C">
              <w:t>isUnique: N/A</w:t>
            </w:r>
          </w:p>
          <w:p w14:paraId="100500BB" w14:textId="77777777" w:rsidR="00E265BC" w:rsidRPr="006E608C" w:rsidRDefault="00E265BC" w:rsidP="000A2842">
            <w:pPr>
              <w:pStyle w:val="TAL"/>
            </w:pPr>
            <w:r w:rsidRPr="006E608C">
              <w:t>defaultValue: FALSE</w:t>
            </w:r>
          </w:p>
          <w:p w14:paraId="4C9B44B4" w14:textId="2AF9B2BE" w:rsidR="00E265BC" w:rsidRPr="006E608C" w:rsidRDefault="00E265BC" w:rsidP="000A2842">
            <w:pPr>
              <w:pStyle w:val="TAL"/>
            </w:pPr>
            <w:r w:rsidRPr="006E608C">
              <w:t>isNullable: False</w:t>
            </w:r>
          </w:p>
        </w:tc>
      </w:tr>
      <w:tr w:rsidR="00E265B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memberMLModelRefList</w:t>
            </w:r>
          </w:p>
        </w:tc>
        <w:tc>
          <w:tcPr>
            <w:tcW w:w="4252" w:type="dxa"/>
            <w:tcMar>
              <w:top w:w="0" w:type="dxa"/>
              <w:left w:w="28" w:type="dxa"/>
              <w:bottom w:w="0" w:type="dxa"/>
              <w:right w:w="28" w:type="dxa"/>
            </w:tcMar>
          </w:tcPr>
          <w:p w14:paraId="7DA5D50B" w14:textId="31EB0CED" w:rsidR="00E265BC" w:rsidRDefault="00E265BC" w:rsidP="00E265BC">
            <w:pPr>
              <w:pStyle w:val="TAL"/>
            </w:pPr>
            <w:r w:rsidRPr="00F17505">
              <w:t xml:space="preserve">It </w:t>
            </w:r>
            <w:r>
              <w:t>identifies</w:t>
            </w:r>
            <w:r w:rsidRPr="00F17505">
              <w:t xml:space="preserve"> the</w:t>
            </w:r>
            <w:r>
              <w:t xml:space="preserve"> list of member ML models </w:t>
            </w:r>
            <w:r w:rsidDel="00FF2F78">
              <w:t>within</w:t>
            </w:r>
            <w:r>
              <w:t xml:space="preserve"> an ML model coordination group</w:t>
            </w:r>
            <w:r w:rsidRPr="00F17505">
              <w:t>.</w:t>
            </w:r>
          </w:p>
          <w:p w14:paraId="5DEB009A" w14:textId="77777777" w:rsidR="00E265BC" w:rsidRDefault="00E265BC" w:rsidP="00E265BC">
            <w:pPr>
              <w:pStyle w:val="TAL"/>
            </w:pPr>
          </w:p>
          <w:p w14:paraId="0B80CA6C" w14:textId="215BA4E2" w:rsidR="00E265BC" w:rsidRDefault="00E265BC" w:rsidP="00E265BC">
            <w:pPr>
              <w:pStyle w:val="TAL"/>
              <w:rPr>
                <w:lang w:eastAsia="zh-CN"/>
              </w:rPr>
            </w:pPr>
          </w:p>
        </w:tc>
        <w:tc>
          <w:tcPr>
            <w:tcW w:w="2261" w:type="dxa"/>
            <w:tcMar>
              <w:top w:w="0" w:type="dxa"/>
              <w:left w:w="28" w:type="dxa"/>
              <w:bottom w:w="0" w:type="dxa"/>
              <w:right w:w="28" w:type="dxa"/>
            </w:tcMar>
          </w:tcPr>
          <w:p w14:paraId="0D89546A" w14:textId="07E84088" w:rsidR="00E265BC" w:rsidRPr="006E608C" w:rsidRDefault="00E265BC" w:rsidP="000A2842">
            <w:pPr>
              <w:pStyle w:val="TAL"/>
            </w:pPr>
            <w:r>
              <w:t>t</w:t>
            </w:r>
            <w:r w:rsidRPr="006E608C">
              <w:t>ype: DN</w:t>
            </w:r>
          </w:p>
          <w:p w14:paraId="68780FA4" w14:textId="77777777" w:rsidR="00E265BC" w:rsidRPr="006E608C" w:rsidRDefault="00E265BC" w:rsidP="000A2842">
            <w:pPr>
              <w:pStyle w:val="TAL"/>
            </w:pPr>
            <w:r w:rsidRPr="006E608C">
              <w:t>multiplicity: 2..*</w:t>
            </w:r>
          </w:p>
          <w:p w14:paraId="60FCFC10" w14:textId="77777777" w:rsidR="00E265BC" w:rsidRPr="006E608C" w:rsidRDefault="00E265BC" w:rsidP="000A2842">
            <w:pPr>
              <w:pStyle w:val="TAL"/>
            </w:pPr>
            <w:r w:rsidRPr="006E608C">
              <w:t>isOrdered: True</w:t>
            </w:r>
          </w:p>
          <w:p w14:paraId="645EEAD2" w14:textId="77777777" w:rsidR="00E265BC" w:rsidRPr="006E608C" w:rsidRDefault="00E265BC" w:rsidP="000A2842">
            <w:pPr>
              <w:pStyle w:val="TAL"/>
            </w:pPr>
            <w:r w:rsidRPr="006E608C">
              <w:t>isUnique: True</w:t>
            </w:r>
          </w:p>
          <w:p w14:paraId="2863618B" w14:textId="77777777" w:rsidR="00E265BC" w:rsidRPr="006E608C" w:rsidRDefault="00E265BC" w:rsidP="000A2842">
            <w:pPr>
              <w:pStyle w:val="TAL"/>
            </w:pPr>
            <w:r w:rsidRPr="006E608C">
              <w:t xml:space="preserve">defaultValue: None </w:t>
            </w:r>
          </w:p>
          <w:p w14:paraId="66E2380C" w14:textId="07A1D084" w:rsidR="00E265BC" w:rsidRPr="006E608C" w:rsidRDefault="00E265BC" w:rsidP="000A2842">
            <w:pPr>
              <w:pStyle w:val="TAL"/>
            </w:pPr>
            <w:r w:rsidRPr="006E608C">
              <w:t>isNullable: False</w:t>
            </w:r>
          </w:p>
        </w:tc>
      </w:tr>
      <w:tr w:rsidR="00E265B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MLTrainingRequest.mLModelCoordinationGroupRef</w:t>
            </w:r>
          </w:p>
        </w:tc>
        <w:tc>
          <w:tcPr>
            <w:tcW w:w="4252" w:type="dxa"/>
            <w:tcMar>
              <w:top w:w="0" w:type="dxa"/>
              <w:left w:w="28" w:type="dxa"/>
              <w:bottom w:w="0" w:type="dxa"/>
              <w:right w:w="28" w:type="dxa"/>
            </w:tcMar>
          </w:tcPr>
          <w:p w14:paraId="6B66BC8A" w14:textId="4DAAFDEB" w:rsidR="00E265BC" w:rsidRDefault="00E265BC" w:rsidP="00E265B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E265BC" w:rsidRDefault="00E265BC" w:rsidP="00E265BC">
            <w:pPr>
              <w:pStyle w:val="TAL"/>
            </w:pPr>
          </w:p>
          <w:p w14:paraId="1AE7D0E4" w14:textId="53D14233" w:rsidR="00E265BC" w:rsidRDefault="00E265BC" w:rsidP="00E265BC">
            <w:pPr>
              <w:pStyle w:val="TAL"/>
              <w:rPr>
                <w:lang w:eastAsia="zh-CN"/>
              </w:rPr>
            </w:pPr>
          </w:p>
        </w:tc>
        <w:tc>
          <w:tcPr>
            <w:tcW w:w="2261" w:type="dxa"/>
            <w:tcMar>
              <w:top w:w="0" w:type="dxa"/>
              <w:left w:w="28" w:type="dxa"/>
              <w:bottom w:w="0" w:type="dxa"/>
              <w:right w:w="28" w:type="dxa"/>
            </w:tcMar>
          </w:tcPr>
          <w:p w14:paraId="628E2ADB" w14:textId="33DBF3EB" w:rsidR="00E265BC" w:rsidRPr="006E608C" w:rsidRDefault="00E265BC" w:rsidP="000A2842">
            <w:pPr>
              <w:pStyle w:val="TAL"/>
            </w:pPr>
            <w:r>
              <w:t>t</w:t>
            </w:r>
            <w:r w:rsidRPr="006E608C">
              <w:t>ype: DN</w:t>
            </w:r>
          </w:p>
          <w:p w14:paraId="030F0022" w14:textId="77777777" w:rsidR="00E265BC" w:rsidRPr="006E608C" w:rsidRDefault="00E265BC" w:rsidP="000A2842">
            <w:pPr>
              <w:pStyle w:val="TAL"/>
            </w:pPr>
            <w:r w:rsidRPr="006E608C">
              <w:t>multiplicity: 0..1</w:t>
            </w:r>
          </w:p>
          <w:p w14:paraId="7184D364" w14:textId="1DF6ED91" w:rsidR="00E265BC" w:rsidRPr="006E608C" w:rsidRDefault="00E265BC" w:rsidP="000A2842">
            <w:pPr>
              <w:pStyle w:val="TAL"/>
            </w:pPr>
            <w:r w:rsidRPr="006E608C">
              <w:t xml:space="preserve">isOrdered: </w:t>
            </w:r>
            <w:r>
              <w:t>N/A</w:t>
            </w:r>
          </w:p>
          <w:p w14:paraId="0FAEA8A2" w14:textId="2504A49A" w:rsidR="00E265BC" w:rsidRPr="006E608C" w:rsidRDefault="00E265BC" w:rsidP="000A2842">
            <w:pPr>
              <w:pStyle w:val="TAL"/>
            </w:pPr>
            <w:r w:rsidRPr="006E608C">
              <w:t xml:space="preserve">isUnique: </w:t>
            </w:r>
            <w:r>
              <w:t>N/A</w:t>
            </w:r>
          </w:p>
          <w:p w14:paraId="3A87F84A" w14:textId="77777777" w:rsidR="00E265BC" w:rsidRPr="006E608C" w:rsidRDefault="00E265BC" w:rsidP="000A2842">
            <w:pPr>
              <w:pStyle w:val="TAL"/>
            </w:pPr>
            <w:r w:rsidRPr="006E608C">
              <w:t xml:space="preserve">defaultValue: None </w:t>
            </w:r>
          </w:p>
          <w:p w14:paraId="4A4573EC" w14:textId="0D4CF385" w:rsidR="00E265BC" w:rsidRPr="006E608C" w:rsidRDefault="00E265BC" w:rsidP="000A2842">
            <w:pPr>
              <w:pStyle w:val="TAL"/>
            </w:pPr>
            <w:r w:rsidRPr="006E608C">
              <w:t>isNullable: False</w:t>
            </w:r>
          </w:p>
        </w:tc>
      </w:tr>
      <w:tr w:rsidR="00E265B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E265BC" w:rsidRPr="000A2842" w:rsidDel="006F6348" w:rsidRDefault="00E265BC" w:rsidP="000A2842">
            <w:pPr>
              <w:pStyle w:val="TAL"/>
              <w:rPr>
                <w:rFonts w:ascii="Courier New" w:hAnsi="Courier New" w:cs="Courier New"/>
                <w:szCs w:val="18"/>
              </w:rPr>
            </w:pPr>
            <w:r w:rsidRPr="000A2842">
              <w:rPr>
                <w:rFonts w:ascii="Courier New" w:hAnsi="Courier New" w:cs="Courier New"/>
                <w:szCs w:val="18"/>
              </w:rPr>
              <w:t>MLTrainingReport.mLModelCoordinationGroupGeneratedRef</w:t>
            </w:r>
          </w:p>
        </w:tc>
        <w:tc>
          <w:tcPr>
            <w:tcW w:w="4252" w:type="dxa"/>
            <w:tcMar>
              <w:top w:w="0" w:type="dxa"/>
              <w:left w:w="28" w:type="dxa"/>
              <w:bottom w:w="0" w:type="dxa"/>
              <w:right w:w="28" w:type="dxa"/>
            </w:tcMar>
          </w:tcPr>
          <w:p w14:paraId="41D756D2" w14:textId="08475450" w:rsidR="00E265BC" w:rsidRPr="00682CEB" w:rsidRDefault="00E265BC" w:rsidP="00E265BC">
            <w:pPr>
              <w:pStyle w:val="TAL"/>
              <w:rPr>
                <w:rFonts w:eastAsiaTheme="minorHAnsi"/>
              </w:rPr>
            </w:pPr>
            <w:r w:rsidRPr="00682CEB">
              <w:t xml:space="preserve">It identifies the DN of the </w:t>
            </w:r>
            <w:r w:rsidRPr="00F7100E">
              <w:rPr>
                <w:rFonts w:ascii="Courier New" w:hAnsi="Courier New" w:cs="Courier New"/>
              </w:rPr>
              <w:t>MLModelCoordinationGroup</w:t>
            </w:r>
            <w:r>
              <w:rPr>
                <w:rFonts w:eastAsiaTheme="minorHAnsi"/>
              </w:rPr>
              <w:t xml:space="preserve"> </w:t>
            </w:r>
            <w:r w:rsidRPr="00682CEB">
              <w:rPr>
                <w:rFonts w:eastAsiaTheme="minorHAnsi"/>
              </w:rPr>
              <w:t xml:space="preserve">generated by ML </w:t>
            </w:r>
            <w:r>
              <w:rPr>
                <w:rFonts w:eastAsiaTheme="minorHAnsi"/>
              </w:rPr>
              <w:t xml:space="preserve">model joint </w:t>
            </w:r>
            <w:r w:rsidRPr="00682CEB">
              <w:rPr>
                <w:rFonts w:eastAsiaTheme="minorHAnsi"/>
              </w:rPr>
              <w:t>training.</w:t>
            </w:r>
          </w:p>
          <w:p w14:paraId="7D2A9F1C" w14:textId="77777777" w:rsidR="00E265BC" w:rsidRPr="00682CEB" w:rsidRDefault="00E265BC" w:rsidP="00E265BC">
            <w:pPr>
              <w:keepNext/>
              <w:keepLines/>
              <w:spacing w:after="0"/>
              <w:rPr>
                <w:rFonts w:ascii="Arial" w:hAnsi="Arial" w:cs="Arial"/>
              </w:rPr>
            </w:pPr>
          </w:p>
          <w:p w14:paraId="5B975D7C" w14:textId="337A44F3" w:rsidR="00E265BC" w:rsidRPr="00F17505" w:rsidDel="006F6348" w:rsidRDefault="00E265BC" w:rsidP="00E265BC">
            <w:pPr>
              <w:pStyle w:val="TAL"/>
            </w:pPr>
          </w:p>
        </w:tc>
        <w:tc>
          <w:tcPr>
            <w:tcW w:w="2261" w:type="dxa"/>
            <w:tcMar>
              <w:top w:w="0" w:type="dxa"/>
              <w:left w:w="28" w:type="dxa"/>
              <w:bottom w:w="0" w:type="dxa"/>
              <w:right w:w="28" w:type="dxa"/>
            </w:tcMar>
          </w:tcPr>
          <w:p w14:paraId="0AE740D3" w14:textId="77777777" w:rsidR="00E265BC" w:rsidRPr="00682CEB" w:rsidRDefault="00E265BC" w:rsidP="000A2842">
            <w:pPr>
              <w:pStyle w:val="TAL"/>
            </w:pPr>
            <w:r>
              <w:t>t</w:t>
            </w:r>
            <w:r w:rsidRPr="00682CEB">
              <w:t>ype: DN</w:t>
            </w:r>
          </w:p>
          <w:p w14:paraId="64AE8863" w14:textId="74B3E77B" w:rsidR="00E265BC" w:rsidRPr="00682CEB" w:rsidRDefault="00E265BC" w:rsidP="000A2842">
            <w:pPr>
              <w:pStyle w:val="TAL"/>
            </w:pPr>
            <w:r w:rsidRPr="00682CEB">
              <w:t>multiplicity: *</w:t>
            </w:r>
          </w:p>
          <w:p w14:paraId="16B31E7A" w14:textId="77777777" w:rsidR="00E265BC" w:rsidRPr="00682CEB" w:rsidRDefault="00E265BC" w:rsidP="000A2842">
            <w:pPr>
              <w:pStyle w:val="TAL"/>
            </w:pPr>
            <w:r w:rsidRPr="00682CEB">
              <w:t>isOrdered: False</w:t>
            </w:r>
          </w:p>
          <w:p w14:paraId="70A4DFFF" w14:textId="77777777" w:rsidR="00E265BC" w:rsidRPr="00682CEB" w:rsidRDefault="00E265BC" w:rsidP="000A2842">
            <w:pPr>
              <w:pStyle w:val="TAL"/>
            </w:pPr>
            <w:r w:rsidRPr="00682CEB">
              <w:t>isUnique: True</w:t>
            </w:r>
          </w:p>
          <w:p w14:paraId="003223E4" w14:textId="77777777" w:rsidR="00E265BC" w:rsidRPr="00682CEB" w:rsidRDefault="00E265BC" w:rsidP="000A2842">
            <w:pPr>
              <w:pStyle w:val="TAL"/>
            </w:pPr>
            <w:r w:rsidRPr="00682CEB">
              <w:t xml:space="preserve">defaultValue: None </w:t>
            </w:r>
          </w:p>
          <w:p w14:paraId="58EA4DC4" w14:textId="1E9784D2" w:rsidR="00E265BC" w:rsidRPr="006E608C" w:rsidDel="006F6348" w:rsidRDefault="00E265BC" w:rsidP="000A2842">
            <w:pPr>
              <w:pStyle w:val="TAL"/>
            </w:pPr>
            <w:r w:rsidRPr="00682CEB">
              <w:t>isNullable: False</w:t>
            </w:r>
          </w:p>
        </w:tc>
      </w:tr>
      <w:tr w:rsidR="00E265B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E265BC" w:rsidRPr="000A2842" w:rsidDel="00B0449A" w:rsidRDefault="00E265BC" w:rsidP="000A2842">
            <w:pPr>
              <w:pStyle w:val="TAL"/>
              <w:rPr>
                <w:rFonts w:ascii="Courier New" w:hAnsi="Courier New" w:cs="Courier New"/>
                <w:szCs w:val="18"/>
              </w:rPr>
            </w:pPr>
            <w:r w:rsidRPr="000A2842">
              <w:rPr>
                <w:rFonts w:ascii="Courier New" w:eastAsiaTheme="minorHAnsi" w:hAnsi="Courier New" w:cs="Courier New"/>
                <w:szCs w:val="18"/>
              </w:rPr>
              <w:t>MLTestingRequest.mLModelCoordinationGroupRef</w:t>
            </w:r>
          </w:p>
        </w:tc>
        <w:tc>
          <w:tcPr>
            <w:tcW w:w="4252" w:type="dxa"/>
            <w:tcMar>
              <w:top w:w="0" w:type="dxa"/>
              <w:left w:w="28" w:type="dxa"/>
              <w:bottom w:w="0" w:type="dxa"/>
              <w:right w:w="28" w:type="dxa"/>
            </w:tcMar>
          </w:tcPr>
          <w:p w14:paraId="79038BDF" w14:textId="34C44548" w:rsidR="00E265BC" w:rsidRPr="008E3D0C" w:rsidRDefault="00E265BC" w:rsidP="00E265BC">
            <w:pPr>
              <w:pStyle w:val="TAL"/>
            </w:pPr>
            <w:r w:rsidRPr="008F7C20">
              <w:t xml:space="preserve">It identifies the DN of the </w:t>
            </w:r>
            <w:r w:rsidRPr="00F7100E">
              <w:rPr>
                <w:rFonts w:ascii="Courier New" w:hAnsi="Courier New" w:cs="Courier New"/>
              </w:rPr>
              <w:t>MLModelCoordinationGroup</w:t>
            </w:r>
            <w:r w:rsidRPr="008F7C20">
              <w:t xml:space="preserve"> requested to be tested.</w:t>
            </w:r>
          </w:p>
          <w:p w14:paraId="1819E56C" w14:textId="77777777" w:rsidR="00E265BC" w:rsidRPr="008F7C20" w:rsidRDefault="00E265BC" w:rsidP="00E265BC">
            <w:pPr>
              <w:keepNext/>
              <w:keepLines/>
              <w:spacing w:after="0"/>
              <w:rPr>
                <w:rFonts w:ascii="Arial" w:hAnsi="Arial"/>
              </w:rPr>
            </w:pPr>
          </w:p>
          <w:p w14:paraId="45CD2064" w14:textId="68A2AEB3" w:rsidR="00E265BC" w:rsidRPr="00F17505" w:rsidDel="00B0449A" w:rsidRDefault="00E265BC" w:rsidP="00E265BC">
            <w:pPr>
              <w:pStyle w:val="TAL"/>
            </w:pPr>
          </w:p>
        </w:tc>
        <w:tc>
          <w:tcPr>
            <w:tcW w:w="2261" w:type="dxa"/>
            <w:tcMar>
              <w:top w:w="0" w:type="dxa"/>
              <w:left w:w="28" w:type="dxa"/>
              <w:bottom w:w="0" w:type="dxa"/>
              <w:right w:w="28" w:type="dxa"/>
            </w:tcMar>
          </w:tcPr>
          <w:p w14:paraId="6AC26B8E" w14:textId="77777777" w:rsidR="00E265BC" w:rsidRPr="008E3D0C" w:rsidRDefault="00E265BC" w:rsidP="000A2842">
            <w:pPr>
              <w:pStyle w:val="TAL"/>
            </w:pPr>
            <w:r>
              <w:t>t</w:t>
            </w:r>
            <w:r w:rsidRPr="008E3D0C">
              <w:t>ype: DN</w:t>
            </w:r>
          </w:p>
          <w:p w14:paraId="3FA510AF" w14:textId="4414F72C" w:rsidR="00E265BC" w:rsidRPr="008E3D0C" w:rsidRDefault="00E265BC" w:rsidP="000A2842">
            <w:pPr>
              <w:pStyle w:val="TAL"/>
            </w:pPr>
            <w:r w:rsidRPr="008E3D0C">
              <w:t>multiplicity: *</w:t>
            </w:r>
          </w:p>
          <w:p w14:paraId="3A7DEB35" w14:textId="77777777" w:rsidR="00E265BC" w:rsidRPr="008E3D0C" w:rsidRDefault="00E265BC" w:rsidP="000A2842">
            <w:pPr>
              <w:pStyle w:val="TAL"/>
            </w:pPr>
            <w:r w:rsidRPr="008E3D0C">
              <w:t>isOrdered: False</w:t>
            </w:r>
          </w:p>
          <w:p w14:paraId="0BB51DBC" w14:textId="77777777" w:rsidR="00E265BC" w:rsidRPr="008E3D0C" w:rsidRDefault="00E265BC" w:rsidP="000A2842">
            <w:pPr>
              <w:pStyle w:val="TAL"/>
            </w:pPr>
            <w:r w:rsidRPr="008E3D0C">
              <w:t>isUnique: True</w:t>
            </w:r>
          </w:p>
          <w:p w14:paraId="3E4261BB" w14:textId="77777777" w:rsidR="00E265BC" w:rsidRPr="008E3D0C" w:rsidRDefault="00E265BC" w:rsidP="000A2842">
            <w:pPr>
              <w:pStyle w:val="TAL"/>
            </w:pPr>
            <w:r w:rsidRPr="008E3D0C">
              <w:t xml:space="preserve">defaultValue: None </w:t>
            </w:r>
          </w:p>
          <w:p w14:paraId="696073C4" w14:textId="13AC11C3" w:rsidR="00E265BC" w:rsidRPr="00F17505" w:rsidDel="00B0449A" w:rsidRDefault="00E265BC" w:rsidP="000A2842">
            <w:pPr>
              <w:pStyle w:val="TAL"/>
            </w:pPr>
            <w:r w:rsidRPr="008E3D0C">
              <w:t>isNullable: False</w:t>
            </w:r>
          </w:p>
        </w:tc>
      </w:tr>
      <w:tr w:rsidR="00E265B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retrainingEventsMonitorRef</w:t>
            </w:r>
          </w:p>
        </w:tc>
        <w:tc>
          <w:tcPr>
            <w:tcW w:w="4252" w:type="dxa"/>
            <w:tcMar>
              <w:top w:w="0" w:type="dxa"/>
              <w:left w:w="28" w:type="dxa"/>
              <w:bottom w:w="0" w:type="dxa"/>
              <w:right w:w="28" w:type="dxa"/>
            </w:tcMar>
          </w:tcPr>
          <w:p w14:paraId="51921BD6" w14:textId="626AFD9F" w:rsidR="00E265BC" w:rsidRPr="00F17505" w:rsidRDefault="00E265BC" w:rsidP="00E265B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3D90A3CA" w:rsidR="00E265BC" w:rsidRPr="00F17505" w:rsidRDefault="00E265BC" w:rsidP="000A2842">
            <w:pPr>
              <w:pStyle w:val="TAL"/>
            </w:pPr>
            <w:r>
              <w:t>t</w:t>
            </w:r>
            <w:r w:rsidRPr="00F17505">
              <w:t>ype: DN</w:t>
            </w:r>
          </w:p>
          <w:p w14:paraId="096E9C8B" w14:textId="77777777" w:rsidR="00E265BC" w:rsidRPr="00F17505" w:rsidRDefault="00E265BC" w:rsidP="000A2842">
            <w:pPr>
              <w:pStyle w:val="TAL"/>
            </w:pPr>
            <w:r w:rsidRPr="00F17505">
              <w:t>multiplicity:</w:t>
            </w:r>
            <w:r>
              <w:t xml:space="preserve"> 1</w:t>
            </w:r>
          </w:p>
          <w:p w14:paraId="73783F35" w14:textId="77777777" w:rsidR="00E265BC" w:rsidRPr="00F17505" w:rsidRDefault="00E265BC" w:rsidP="000A2842">
            <w:pPr>
              <w:pStyle w:val="TAL"/>
            </w:pPr>
            <w:r w:rsidRPr="00F17505">
              <w:t xml:space="preserve">isOrdered: </w:t>
            </w:r>
            <w:r>
              <w:t>N/A</w:t>
            </w:r>
          </w:p>
          <w:p w14:paraId="671DD5BA" w14:textId="77777777" w:rsidR="00E265BC" w:rsidRPr="00F17505" w:rsidRDefault="00E265BC" w:rsidP="000A2842">
            <w:pPr>
              <w:pStyle w:val="TAL"/>
            </w:pPr>
            <w:r w:rsidRPr="00F17505">
              <w:t xml:space="preserve">isUnique: </w:t>
            </w:r>
            <w:r>
              <w:t>N/A</w:t>
            </w:r>
          </w:p>
          <w:p w14:paraId="7E9D3BF9" w14:textId="77777777" w:rsidR="00E265BC" w:rsidRPr="00F17505" w:rsidRDefault="00E265BC" w:rsidP="000A2842">
            <w:pPr>
              <w:pStyle w:val="TAL"/>
            </w:pPr>
            <w:r w:rsidRPr="00F17505">
              <w:t xml:space="preserve">defaultValue: None </w:t>
            </w:r>
          </w:p>
          <w:p w14:paraId="6D42BA21" w14:textId="7112C5E0" w:rsidR="00E265BC" w:rsidRPr="006E608C" w:rsidRDefault="00E265BC" w:rsidP="000A2842">
            <w:pPr>
              <w:pStyle w:val="TAL"/>
            </w:pPr>
            <w:r w:rsidRPr="00F17505">
              <w:t xml:space="preserve">isNullable: </w:t>
            </w:r>
            <w:r>
              <w:t>False</w:t>
            </w:r>
          </w:p>
        </w:tc>
      </w:tr>
      <w:tr w:rsidR="00E265B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MLModelLoadingRequest</w:t>
            </w:r>
            <w:r w:rsidRPr="000A2842">
              <w:rPr>
                <w:rFonts w:ascii="Courier New" w:hAnsi="Courier New" w:cs="Courier New"/>
                <w:szCs w:val="18"/>
                <w:lang w:eastAsia="zh-CN"/>
              </w:rPr>
              <w:t>.requestStatus</w:t>
            </w:r>
          </w:p>
        </w:tc>
        <w:tc>
          <w:tcPr>
            <w:tcW w:w="4252" w:type="dxa"/>
            <w:tcMar>
              <w:top w:w="0" w:type="dxa"/>
              <w:left w:w="28" w:type="dxa"/>
              <w:bottom w:w="0" w:type="dxa"/>
              <w:right w:w="28" w:type="dxa"/>
            </w:tcMar>
          </w:tcPr>
          <w:p w14:paraId="22A2FF47" w14:textId="125EDC64" w:rsidR="00E265BC" w:rsidRPr="00F17505" w:rsidRDefault="00E265BC" w:rsidP="00E265BC">
            <w:pPr>
              <w:pStyle w:val="TAL"/>
            </w:pPr>
            <w:r w:rsidRPr="00F17505">
              <w:t xml:space="preserve">It describes the status of a particular ML </w:t>
            </w:r>
            <w:r>
              <w:t>model loading</w:t>
            </w:r>
            <w:r w:rsidRPr="00F17505">
              <w:t xml:space="preserve"> request.</w:t>
            </w:r>
          </w:p>
          <w:p w14:paraId="018A9976" w14:textId="6228044F" w:rsidR="00E265BC" w:rsidRPr="00F17505" w:rsidRDefault="00E265BC" w:rsidP="00E265B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E265BC" w:rsidRPr="003E7E8D" w:rsidRDefault="00E265BC" w:rsidP="000A2842">
            <w:pPr>
              <w:pStyle w:val="TAL"/>
            </w:pPr>
            <w:r w:rsidRPr="003E7E8D">
              <w:t>type: Enum</w:t>
            </w:r>
          </w:p>
          <w:p w14:paraId="36536B66" w14:textId="77777777" w:rsidR="00E265BC" w:rsidRPr="003E7E8D" w:rsidRDefault="00E265BC" w:rsidP="000A2842">
            <w:pPr>
              <w:pStyle w:val="TAL"/>
            </w:pPr>
            <w:r w:rsidRPr="003E7E8D">
              <w:t>multiplicity: 1</w:t>
            </w:r>
          </w:p>
          <w:p w14:paraId="394C021F" w14:textId="77777777" w:rsidR="00E265BC" w:rsidRPr="003E7E8D" w:rsidRDefault="00E265BC" w:rsidP="000A2842">
            <w:pPr>
              <w:pStyle w:val="TAL"/>
            </w:pPr>
            <w:r w:rsidRPr="003E7E8D">
              <w:t>isOrdered: N/A</w:t>
            </w:r>
          </w:p>
          <w:p w14:paraId="33FA1F7A" w14:textId="77777777" w:rsidR="00E265BC" w:rsidRPr="003E7E8D" w:rsidRDefault="00E265BC" w:rsidP="000A2842">
            <w:pPr>
              <w:pStyle w:val="TAL"/>
            </w:pPr>
            <w:r w:rsidRPr="003E7E8D">
              <w:t>isUnique: N/A</w:t>
            </w:r>
          </w:p>
          <w:p w14:paraId="1D965859" w14:textId="77777777" w:rsidR="00E265BC" w:rsidRPr="003E7E8D" w:rsidRDefault="00E265BC" w:rsidP="000A2842">
            <w:pPr>
              <w:pStyle w:val="TAL"/>
            </w:pPr>
            <w:r w:rsidRPr="003E7E8D">
              <w:t xml:space="preserve">defaultValue: None </w:t>
            </w:r>
          </w:p>
          <w:p w14:paraId="3D2DF09A" w14:textId="2BC81DAF" w:rsidR="00E265BC" w:rsidRPr="006E608C" w:rsidRDefault="00E265BC" w:rsidP="000A2842">
            <w:pPr>
              <w:pStyle w:val="TAL"/>
            </w:pPr>
            <w:r w:rsidRPr="0015264F">
              <w:t>isNullable: False</w:t>
            </w:r>
          </w:p>
        </w:tc>
      </w:tr>
      <w:tr w:rsidR="00E265B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MLModelLoadingRequest.cancelRequest</w:t>
            </w:r>
          </w:p>
        </w:tc>
        <w:tc>
          <w:tcPr>
            <w:tcW w:w="4252" w:type="dxa"/>
            <w:tcMar>
              <w:top w:w="0" w:type="dxa"/>
              <w:left w:w="28" w:type="dxa"/>
              <w:bottom w:w="0" w:type="dxa"/>
              <w:right w:w="28" w:type="dxa"/>
            </w:tcMar>
          </w:tcPr>
          <w:p w14:paraId="01F6AABB" w14:textId="1E2B0E4E"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E265BC" w:rsidRPr="00F17505" w:rsidRDefault="00E265BC" w:rsidP="00E265B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E265BC" w:rsidRPr="00F17505" w:rsidRDefault="00E265BC" w:rsidP="00E265BC">
            <w:pPr>
              <w:pStyle w:val="TAL"/>
            </w:pPr>
          </w:p>
          <w:p w14:paraId="47BB6A48" w14:textId="35F81738"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099F8F39" w14:textId="5B7E9CBA" w:rsidR="00E265BC" w:rsidRPr="00F17505" w:rsidRDefault="00E265BC" w:rsidP="000A2842">
            <w:pPr>
              <w:pStyle w:val="TAL"/>
            </w:pPr>
            <w:r>
              <w:t>t</w:t>
            </w:r>
            <w:r w:rsidRPr="00F17505">
              <w:t>ype: Boolean</w:t>
            </w:r>
          </w:p>
          <w:p w14:paraId="494622F2" w14:textId="77777777" w:rsidR="00E265BC" w:rsidRPr="00F17505" w:rsidRDefault="00E265BC" w:rsidP="000A2842">
            <w:pPr>
              <w:pStyle w:val="TAL"/>
            </w:pPr>
            <w:r w:rsidRPr="00F17505">
              <w:t>multiplicity: 0..1</w:t>
            </w:r>
          </w:p>
          <w:p w14:paraId="22B78252" w14:textId="77777777" w:rsidR="00E265BC" w:rsidRPr="00F17505" w:rsidRDefault="00E265BC" w:rsidP="000A2842">
            <w:pPr>
              <w:pStyle w:val="TAL"/>
            </w:pPr>
            <w:r w:rsidRPr="00F17505">
              <w:t>isOrdered: N/A</w:t>
            </w:r>
          </w:p>
          <w:p w14:paraId="750F468C" w14:textId="77777777" w:rsidR="00E265BC" w:rsidRPr="00F17505" w:rsidRDefault="00E265BC" w:rsidP="000A2842">
            <w:pPr>
              <w:pStyle w:val="TAL"/>
            </w:pPr>
            <w:r w:rsidRPr="00F17505">
              <w:t>isUnique: N/A</w:t>
            </w:r>
          </w:p>
          <w:p w14:paraId="661262FE" w14:textId="77777777" w:rsidR="00E265BC" w:rsidRPr="00F17505" w:rsidRDefault="00E265BC" w:rsidP="000A2842">
            <w:pPr>
              <w:pStyle w:val="TAL"/>
            </w:pPr>
            <w:r w:rsidRPr="00F17505">
              <w:t>defaultValue: FALSE</w:t>
            </w:r>
          </w:p>
          <w:p w14:paraId="7BE9379A" w14:textId="6A6C871B" w:rsidR="00E265BC" w:rsidRPr="006E608C" w:rsidRDefault="00E265BC" w:rsidP="000A2842">
            <w:pPr>
              <w:pStyle w:val="TAL"/>
            </w:pPr>
            <w:r w:rsidRPr="0015264F">
              <w:t>isNullable: False</w:t>
            </w:r>
          </w:p>
        </w:tc>
      </w:tr>
      <w:tr w:rsidR="00E265B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MLModelLoadingRequest.suspendRequest</w:t>
            </w:r>
          </w:p>
        </w:tc>
        <w:tc>
          <w:tcPr>
            <w:tcW w:w="4252" w:type="dxa"/>
            <w:tcMar>
              <w:top w:w="0" w:type="dxa"/>
              <w:left w:w="28" w:type="dxa"/>
              <w:bottom w:w="0" w:type="dxa"/>
              <w:right w:w="28" w:type="dxa"/>
            </w:tcMar>
          </w:tcPr>
          <w:p w14:paraId="60353C45" w14:textId="2507CE2E" w:rsidR="00E265BC" w:rsidRPr="00F17505" w:rsidRDefault="00E265BC" w:rsidP="00E265B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E265BC" w:rsidRPr="00F17505" w:rsidRDefault="00E265BC" w:rsidP="00E265B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E265BC" w:rsidRPr="00F17505" w:rsidRDefault="00E265BC" w:rsidP="00E265BC">
            <w:pPr>
              <w:pStyle w:val="TAL"/>
            </w:pPr>
          </w:p>
          <w:p w14:paraId="33A7B11A" w14:textId="36156534"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6DD84578" w14:textId="3AACBF64" w:rsidR="00E265BC" w:rsidRPr="00F17505" w:rsidRDefault="00E265BC" w:rsidP="000A2842">
            <w:pPr>
              <w:pStyle w:val="TAL"/>
            </w:pPr>
            <w:r>
              <w:t>t</w:t>
            </w:r>
            <w:r w:rsidRPr="00F17505">
              <w:t>ype: Boolean</w:t>
            </w:r>
          </w:p>
          <w:p w14:paraId="1CEDF4AC" w14:textId="77777777" w:rsidR="00E265BC" w:rsidRPr="00F17505" w:rsidRDefault="00E265BC" w:rsidP="000A2842">
            <w:pPr>
              <w:pStyle w:val="TAL"/>
            </w:pPr>
            <w:r w:rsidRPr="00F17505">
              <w:t>multiplicity: 0..1</w:t>
            </w:r>
          </w:p>
          <w:p w14:paraId="6FD0297F" w14:textId="77777777" w:rsidR="00E265BC" w:rsidRPr="00F17505" w:rsidRDefault="00E265BC" w:rsidP="000A2842">
            <w:pPr>
              <w:pStyle w:val="TAL"/>
            </w:pPr>
            <w:r w:rsidRPr="00F17505">
              <w:t>isOrdered: N/A</w:t>
            </w:r>
          </w:p>
          <w:p w14:paraId="1FD4E420" w14:textId="77777777" w:rsidR="00E265BC" w:rsidRPr="00F17505" w:rsidRDefault="00E265BC" w:rsidP="000A2842">
            <w:pPr>
              <w:pStyle w:val="TAL"/>
            </w:pPr>
            <w:r w:rsidRPr="00F17505">
              <w:t>isUnique: N/A</w:t>
            </w:r>
          </w:p>
          <w:p w14:paraId="4540642F" w14:textId="77777777" w:rsidR="00E265BC" w:rsidRPr="00F17505" w:rsidRDefault="00E265BC" w:rsidP="000A2842">
            <w:pPr>
              <w:pStyle w:val="TAL"/>
            </w:pPr>
            <w:r w:rsidRPr="00F17505">
              <w:t>defaultValue: FALSE</w:t>
            </w:r>
          </w:p>
          <w:p w14:paraId="43420A7C" w14:textId="525040A1" w:rsidR="00E265BC" w:rsidRPr="006E608C" w:rsidRDefault="00E265BC" w:rsidP="000A2842">
            <w:pPr>
              <w:pStyle w:val="TAL"/>
            </w:pPr>
            <w:r w:rsidRPr="00F17505">
              <w:t>isNullable: False</w:t>
            </w:r>
          </w:p>
        </w:tc>
      </w:tr>
      <w:tr w:rsidR="00E265B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mLModelToLoadRef</w:t>
            </w:r>
          </w:p>
        </w:tc>
        <w:tc>
          <w:tcPr>
            <w:tcW w:w="4252" w:type="dxa"/>
            <w:tcMar>
              <w:top w:w="0" w:type="dxa"/>
              <w:left w:w="28" w:type="dxa"/>
              <w:bottom w:w="0" w:type="dxa"/>
              <w:right w:w="28" w:type="dxa"/>
            </w:tcMar>
          </w:tcPr>
          <w:p w14:paraId="7D13FC28" w14:textId="6A159C71" w:rsidR="00E265BC" w:rsidRPr="00F17505" w:rsidRDefault="00E265BC" w:rsidP="00E265B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103734C0" w:rsidR="00E265BC" w:rsidRPr="0015264F" w:rsidRDefault="00E265BC" w:rsidP="000A2842">
            <w:pPr>
              <w:pStyle w:val="TAL"/>
            </w:pPr>
            <w:r>
              <w:t>t</w:t>
            </w:r>
            <w:r w:rsidRPr="0015264F">
              <w:t>ype: DN</w:t>
            </w:r>
          </w:p>
          <w:p w14:paraId="47AF92BE" w14:textId="22A8652E" w:rsidR="00E265BC" w:rsidRPr="0015264F" w:rsidRDefault="00E265BC" w:rsidP="000A2842">
            <w:pPr>
              <w:pStyle w:val="TAL"/>
            </w:pPr>
            <w:r w:rsidRPr="0015264F">
              <w:t xml:space="preserve">multiplicity: </w:t>
            </w:r>
            <w:r>
              <w:t>0..</w:t>
            </w:r>
            <w:r w:rsidRPr="0015264F">
              <w:t>1</w:t>
            </w:r>
          </w:p>
          <w:p w14:paraId="359D6900" w14:textId="5A1F87D8" w:rsidR="00E265BC" w:rsidRPr="0015264F" w:rsidRDefault="00E265BC" w:rsidP="000A2842">
            <w:pPr>
              <w:pStyle w:val="TAL"/>
            </w:pPr>
            <w:r w:rsidRPr="0015264F">
              <w:t xml:space="preserve">isOrdered: </w:t>
            </w:r>
            <w:r>
              <w:t>N/A</w:t>
            </w:r>
          </w:p>
          <w:p w14:paraId="72D20701" w14:textId="06AB5FC9" w:rsidR="00E265BC" w:rsidRPr="0015264F" w:rsidRDefault="00E265BC" w:rsidP="000A2842">
            <w:pPr>
              <w:pStyle w:val="TAL"/>
            </w:pPr>
            <w:r w:rsidRPr="0015264F">
              <w:t xml:space="preserve">isUnique: </w:t>
            </w:r>
            <w:r>
              <w:t>N/A</w:t>
            </w:r>
          </w:p>
          <w:p w14:paraId="7E63A1AD" w14:textId="77777777" w:rsidR="00E265BC" w:rsidRPr="0015264F" w:rsidRDefault="00E265BC" w:rsidP="000A2842">
            <w:pPr>
              <w:pStyle w:val="TAL"/>
            </w:pPr>
            <w:r w:rsidRPr="0015264F">
              <w:t xml:space="preserve">defaultValue: None </w:t>
            </w:r>
          </w:p>
          <w:p w14:paraId="02BD8472" w14:textId="735B2D45" w:rsidR="00E265BC" w:rsidRPr="006E608C" w:rsidRDefault="00E265BC" w:rsidP="000A2842">
            <w:pPr>
              <w:pStyle w:val="TAL"/>
            </w:pPr>
            <w:r w:rsidRPr="0015264F">
              <w:t xml:space="preserve">isNullable: </w:t>
            </w:r>
            <w:r>
              <w:t>False</w:t>
            </w:r>
          </w:p>
        </w:tc>
      </w:tr>
      <w:tr w:rsidR="00E265B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E265BC" w:rsidRPr="000A2842" w:rsidRDefault="00E265BC" w:rsidP="000A2842">
            <w:pPr>
              <w:pStyle w:val="TAL"/>
              <w:rPr>
                <w:rFonts w:ascii="Courier New" w:hAnsi="Courier New" w:cs="Courier New"/>
                <w:szCs w:val="18"/>
                <w:lang w:eastAsia="zh-CN"/>
              </w:rPr>
            </w:pPr>
            <w:r w:rsidRPr="000A2842">
              <w:rPr>
                <w:rFonts w:ascii="Courier New" w:hAnsi="Courier New" w:cs="Courier New"/>
                <w:szCs w:val="18"/>
                <w:lang w:eastAsia="zh-CN"/>
              </w:rPr>
              <w:t>policyForLoading</w:t>
            </w:r>
          </w:p>
          <w:p w14:paraId="39E97B6C" w14:textId="77777777" w:rsidR="00E265BC" w:rsidRPr="000A2842" w:rsidRDefault="00E265BC" w:rsidP="000A2842">
            <w:pPr>
              <w:pStyle w:val="TAL"/>
              <w:rPr>
                <w:rFonts w:ascii="Courier New" w:hAnsi="Courier New" w:cs="Courier New"/>
                <w:szCs w:val="18"/>
              </w:rPr>
            </w:pPr>
          </w:p>
        </w:tc>
        <w:tc>
          <w:tcPr>
            <w:tcW w:w="4252" w:type="dxa"/>
            <w:tcMar>
              <w:top w:w="0" w:type="dxa"/>
              <w:left w:w="28" w:type="dxa"/>
              <w:bottom w:w="0" w:type="dxa"/>
              <w:right w:w="28" w:type="dxa"/>
            </w:tcMar>
          </w:tcPr>
          <w:p w14:paraId="0A72DA36" w14:textId="77864E39" w:rsidR="00E265BC" w:rsidRDefault="00E265BC" w:rsidP="00E265BC">
            <w:pPr>
              <w:pStyle w:val="TAL"/>
            </w:pPr>
            <w:r w:rsidRPr="00E70819">
              <w:t xml:space="preserve">It </w:t>
            </w:r>
            <w:r>
              <w:t>provides the policy for controlling ML model loading triggered by the MnS producer.</w:t>
            </w:r>
          </w:p>
          <w:p w14:paraId="7329FCF1" w14:textId="77777777" w:rsidR="00E265BC" w:rsidRDefault="00E265BC" w:rsidP="00E265BC">
            <w:pPr>
              <w:pStyle w:val="TAL"/>
            </w:pPr>
          </w:p>
          <w:p w14:paraId="4D30AEEF" w14:textId="577F5145" w:rsidR="00E265BC" w:rsidRPr="00F17505" w:rsidRDefault="00E265BC" w:rsidP="00E265B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30EF5FED" w:rsidR="00E265BC" w:rsidRPr="0015264F" w:rsidRDefault="00E265BC" w:rsidP="000A2842">
            <w:pPr>
              <w:pStyle w:val="TAL"/>
            </w:pPr>
            <w:r>
              <w:t>t</w:t>
            </w:r>
            <w:r w:rsidRPr="0015264F">
              <w:t>ype: AIMLManagementPolicy</w:t>
            </w:r>
          </w:p>
          <w:p w14:paraId="6D8F97CC" w14:textId="77777777" w:rsidR="001D7043" w:rsidRPr="0015264F" w:rsidRDefault="001D7043" w:rsidP="000A2842">
            <w:pPr>
              <w:pStyle w:val="TAL"/>
            </w:pPr>
            <w:r w:rsidRPr="0015264F">
              <w:t xml:space="preserve">multiplicity: </w:t>
            </w:r>
            <w:r>
              <w:t>0..</w:t>
            </w:r>
            <w:r w:rsidRPr="0015264F">
              <w:t>1</w:t>
            </w:r>
          </w:p>
          <w:p w14:paraId="38BF5676" w14:textId="77777777" w:rsidR="001D7043" w:rsidRPr="0015264F" w:rsidRDefault="001D7043" w:rsidP="000A2842">
            <w:pPr>
              <w:pStyle w:val="TAL"/>
            </w:pPr>
            <w:r w:rsidRPr="0015264F">
              <w:t xml:space="preserve">isOrdered: </w:t>
            </w:r>
            <w:r>
              <w:t>N/A</w:t>
            </w:r>
          </w:p>
          <w:p w14:paraId="1F64AF55" w14:textId="77777777" w:rsidR="001D7043" w:rsidRPr="0015264F" w:rsidRDefault="001D7043" w:rsidP="000A2842">
            <w:pPr>
              <w:pStyle w:val="TAL"/>
            </w:pPr>
            <w:r w:rsidRPr="0015264F">
              <w:t xml:space="preserve">isUnique: </w:t>
            </w:r>
            <w:r>
              <w:t>N/A</w:t>
            </w:r>
          </w:p>
          <w:p w14:paraId="74A707C6" w14:textId="77777777" w:rsidR="001D7043" w:rsidRPr="0015264F" w:rsidRDefault="001D7043" w:rsidP="000A2842">
            <w:pPr>
              <w:pStyle w:val="TAL"/>
            </w:pPr>
            <w:r w:rsidRPr="0015264F">
              <w:t xml:space="preserve">defaultValue: None </w:t>
            </w:r>
          </w:p>
          <w:p w14:paraId="5FB3D25A" w14:textId="0BE4AB8D" w:rsidR="00E265BC" w:rsidRPr="006E608C" w:rsidRDefault="001D7043" w:rsidP="000A2842">
            <w:pPr>
              <w:pStyle w:val="TAL"/>
            </w:pPr>
            <w:r w:rsidRPr="0015264F">
              <w:t xml:space="preserve">isNullable: </w:t>
            </w:r>
            <w:r>
              <w:t>False</w:t>
            </w:r>
          </w:p>
        </w:tc>
      </w:tr>
      <w:tr w:rsidR="00E265B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E265BC" w:rsidRPr="000A2842" w:rsidRDefault="00E265BC" w:rsidP="000A2842">
            <w:pPr>
              <w:pStyle w:val="TAL"/>
              <w:rPr>
                <w:rFonts w:ascii="Courier New" w:hAnsi="Courier New" w:cs="Courier New"/>
                <w:szCs w:val="18"/>
              </w:rPr>
            </w:pPr>
            <w:r w:rsidRPr="000A2842">
              <w:rPr>
                <w:rFonts w:ascii="Courier New" w:hAnsi="Courier New" w:cs="Courier New"/>
                <w:szCs w:val="18"/>
                <w:lang w:eastAsia="zh-CN"/>
              </w:rPr>
              <w:t>thresholdList</w:t>
            </w:r>
          </w:p>
        </w:tc>
        <w:tc>
          <w:tcPr>
            <w:tcW w:w="4252" w:type="dxa"/>
            <w:tcMar>
              <w:top w:w="0" w:type="dxa"/>
              <w:left w:w="28" w:type="dxa"/>
              <w:bottom w:w="0" w:type="dxa"/>
              <w:right w:w="28" w:type="dxa"/>
            </w:tcMar>
          </w:tcPr>
          <w:p w14:paraId="6A639831" w14:textId="1A359072" w:rsidR="00E265BC" w:rsidRPr="00F17505" w:rsidRDefault="00E265BC" w:rsidP="00E265B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6A3FC716" w:rsidR="00E265BC" w:rsidRPr="0015264F" w:rsidRDefault="00E265BC" w:rsidP="000A2842">
            <w:pPr>
              <w:pStyle w:val="TAL"/>
            </w:pPr>
            <w:r>
              <w:t>t</w:t>
            </w:r>
            <w:r w:rsidRPr="0015264F">
              <w:t>ype: ThresholdInfo</w:t>
            </w:r>
          </w:p>
          <w:p w14:paraId="73788D2F" w14:textId="77777777" w:rsidR="00E265BC" w:rsidRPr="0015264F" w:rsidRDefault="00E265BC" w:rsidP="000A2842">
            <w:pPr>
              <w:pStyle w:val="TAL"/>
            </w:pPr>
            <w:r w:rsidRPr="0015264F">
              <w:t>multiplicity: *</w:t>
            </w:r>
          </w:p>
          <w:p w14:paraId="72CD2AA6" w14:textId="77777777" w:rsidR="00E265BC" w:rsidRPr="0015264F" w:rsidRDefault="00E265BC" w:rsidP="000A2842">
            <w:pPr>
              <w:pStyle w:val="TAL"/>
            </w:pPr>
            <w:r w:rsidRPr="0015264F">
              <w:t>isOrdered: False</w:t>
            </w:r>
          </w:p>
          <w:p w14:paraId="43EA15C5" w14:textId="77777777" w:rsidR="00E265BC" w:rsidRPr="0015264F" w:rsidRDefault="00E265BC" w:rsidP="000A2842">
            <w:pPr>
              <w:pStyle w:val="TAL"/>
            </w:pPr>
            <w:r w:rsidRPr="0015264F">
              <w:t>isUnique: True</w:t>
            </w:r>
          </w:p>
          <w:p w14:paraId="0651FCF6" w14:textId="77777777" w:rsidR="00E265BC" w:rsidRPr="0015264F" w:rsidRDefault="00E265BC" w:rsidP="000A2842">
            <w:pPr>
              <w:pStyle w:val="TAL"/>
            </w:pPr>
            <w:r w:rsidRPr="0015264F">
              <w:t xml:space="preserve">defaultValue: None </w:t>
            </w:r>
          </w:p>
          <w:p w14:paraId="09D27016" w14:textId="09A7BFC0" w:rsidR="00E265BC" w:rsidRPr="006E608C" w:rsidRDefault="00E265BC" w:rsidP="000A2842">
            <w:pPr>
              <w:pStyle w:val="TAL"/>
            </w:pPr>
            <w:r w:rsidRPr="0015264F">
              <w:t xml:space="preserve">isNullable: </w:t>
            </w:r>
            <w:r>
              <w:t>False</w:t>
            </w:r>
          </w:p>
        </w:tc>
      </w:tr>
      <w:tr w:rsidR="00E265B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E265BC" w:rsidRPr="000A2842" w:rsidRDefault="00E265BC" w:rsidP="000A2842">
            <w:pPr>
              <w:pStyle w:val="TAL"/>
              <w:rPr>
                <w:rFonts w:ascii="Courier New" w:hAnsi="Courier New" w:cs="Courier New"/>
                <w:szCs w:val="18"/>
              </w:rPr>
            </w:pPr>
            <w:r w:rsidRPr="000A2842">
              <w:rPr>
                <w:rFonts w:ascii="Courier New" w:hAnsi="Courier New" w:cs="Courier New"/>
                <w:szCs w:val="18"/>
                <w:lang w:eastAsia="zh-CN"/>
              </w:rPr>
              <w:t>MLModelLoadingProcess.progressStatus.progressStateInfo</w:t>
            </w:r>
          </w:p>
        </w:tc>
        <w:tc>
          <w:tcPr>
            <w:tcW w:w="4252" w:type="dxa"/>
            <w:tcMar>
              <w:top w:w="0" w:type="dxa"/>
              <w:left w:w="28" w:type="dxa"/>
              <w:bottom w:w="0" w:type="dxa"/>
              <w:right w:w="28" w:type="dxa"/>
            </w:tcMar>
          </w:tcPr>
          <w:p w14:paraId="241A144E" w14:textId="10EDF690" w:rsidR="00E265BC" w:rsidRPr="00F17505" w:rsidRDefault="00E265BC" w:rsidP="00E265B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E265BC" w:rsidRPr="00F17505" w:rsidRDefault="00E265BC" w:rsidP="00E265BC">
            <w:pPr>
              <w:pStyle w:val="TAL"/>
              <w:rPr>
                <w:lang w:eastAsia="de-DE"/>
              </w:rPr>
            </w:pPr>
          </w:p>
          <w:p w14:paraId="1BE2AF98" w14:textId="1418A1F8" w:rsidR="00E265BC" w:rsidRPr="00F17505" w:rsidRDefault="00E265BC" w:rsidP="00E265B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265BC" w:rsidRPr="00F17505" w:rsidRDefault="00E265BC" w:rsidP="00E265BC">
            <w:pPr>
              <w:pStyle w:val="TAL"/>
              <w:rPr>
                <w:lang w:eastAsia="de-DE"/>
              </w:rPr>
            </w:pPr>
          </w:p>
          <w:p w14:paraId="0BF93B7A" w14:textId="100A6EA7" w:rsidR="00E265BC" w:rsidRPr="00F17505" w:rsidRDefault="00E265BC" w:rsidP="00E265B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E265BC" w:rsidRPr="00F17505" w:rsidRDefault="00E265BC" w:rsidP="00E265B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265BC" w:rsidRPr="00F17505" w:rsidRDefault="00E265BC" w:rsidP="00E265B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2BC5757A" w:rsidR="00E265BC" w:rsidRPr="00F17505" w:rsidRDefault="00E265BC" w:rsidP="000A2842">
            <w:pPr>
              <w:pStyle w:val="TAL"/>
            </w:pPr>
            <w:r>
              <w:t>t</w:t>
            </w:r>
            <w:r w:rsidRPr="00F17505">
              <w:t>ype: String</w:t>
            </w:r>
          </w:p>
          <w:p w14:paraId="67D5FDDC" w14:textId="77777777" w:rsidR="00E265BC" w:rsidRPr="00F17505" w:rsidRDefault="00E265BC" w:rsidP="000A2842">
            <w:pPr>
              <w:pStyle w:val="TAL"/>
            </w:pPr>
            <w:r w:rsidRPr="00F17505">
              <w:t>multiplicity: 0..1</w:t>
            </w:r>
          </w:p>
          <w:p w14:paraId="1778D98F" w14:textId="77777777" w:rsidR="00E265BC" w:rsidRPr="00F17505" w:rsidRDefault="00E265BC" w:rsidP="000A2842">
            <w:pPr>
              <w:pStyle w:val="TAL"/>
            </w:pPr>
            <w:r w:rsidRPr="00F17505">
              <w:t>isOrdered: N/A</w:t>
            </w:r>
          </w:p>
          <w:p w14:paraId="123F075D" w14:textId="77777777" w:rsidR="00E265BC" w:rsidRPr="00F17505" w:rsidRDefault="00E265BC" w:rsidP="000A2842">
            <w:pPr>
              <w:pStyle w:val="TAL"/>
            </w:pPr>
            <w:r w:rsidRPr="00F17505">
              <w:t>isUnique: N/A</w:t>
            </w:r>
          </w:p>
          <w:p w14:paraId="170A280B" w14:textId="77777777" w:rsidR="00E265BC" w:rsidRPr="00F17505" w:rsidRDefault="00E265BC" w:rsidP="000A2842">
            <w:pPr>
              <w:pStyle w:val="TAL"/>
            </w:pPr>
            <w:r w:rsidRPr="00F17505">
              <w:t>defaultValue: None</w:t>
            </w:r>
          </w:p>
          <w:p w14:paraId="6E25E378" w14:textId="7BAEFCBE" w:rsidR="00E265BC" w:rsidRPr="006E608C" w:rsidRDefault="00E265BC" w:rsidP="000A2842">
            <w:pPr>
              <w:pStyle w:val="TAL"/>
            </w:pPr>
            <w:r w:rsidRPr="00F17505">
              <w:t>isNullable: False</w:t>
            </w:r>
          </w:p>
        </w:tc>
      </w:tr>
      <w:tr w:rsidR="00E265B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LoadingProcess.cancelProcess</w:t>
            </w:r>
          </w:p>
        </w:tc>
        <w:tc>
          <w:tcPr>
            <w:tcW w:w="4252" w:type="dxa"/>
            <w:tcMar>
              <w:top w:w="0" w:type="dxa"/>
              <w:left w:w="28" w:type="dxa"/>
              <w:bottom w:w="0" w:type="dxa"/>
              <w:right w:w="28" w:type="dxa"/>
            </w:tcMar>
          </w:tcPr>
          <w:p w14:paraId="70FF7A3A" w14:textId="579263FD"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E265BC" w:rsidRPr="00F17505" w:rsidRDefault="00E265BC" w:rsidP="00E265B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E265BC" w:rsidRPr="00F17505" w:rsidRDefault="00E265BC" w:rsidP="00E265BC">
            <w:pPr>
              <w:pStyle w:val="TAL"/>
            </w:pPr>
          </w:p>
          <w:p w14:paraId="6AAEEB64" w14:textId="2270AA59"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5743E79B" w14:textId="05200A56" w:rsidR="00E265BC" w:rsidRPr="00F17505" w:rsidRDefault="00E265BC" w:rsidP="000A2842">
            <w:pPr>
              <w:pStyle w:val="TAL"/>
            </w:pPr>
            <w:r>
              <w:t>t</w:t>
            </w:r>
            <w:r w:rsidRPr="00F17505">
              <w:t>ype: Boolean</w:t>
            </w:r>
          </w:p>
          <w:p w14:paraId="631905E4" w14:textId="77777777" w:rsidR="00E265BC" w:rsidRPr="00F17505" w:rsidRDefault="00E265BC" w:rsidP="000A2842">
            <w:pPr>
              <w:pStyle w:val="TAL"/>
            </w:pPr>
            <w:r w:rsidRPr="00F17505">
              <w:t>multiplicity: 0..1</w:t>
            </w:r>
          </w:p>
          <w:p w14:paraId="5203DAD6" w14:textId="77777777" w:rsidR="00E265BC" w:rsidRPr="00F17505" w:rsidRDefault="00E265BC" w:rsidP="000A2842">
            <w:pPr>
              <w:pStyle w:val="TAL"/>
            </w:pPr>
            <w:r w:rsidRPr="00F17505">
              <w:t>isOrdered: N/A</w:t>
            </w:r>
          </w:p>
          <w:p w14:paraId="78EF29DE" w14:textId="77777777" w:rsidR="00E265BC" w:rsidRPr="00F17505" w:rsidRDefault="00E265BC" w:rsidP="000A2842">
            <w:pPr>
              <w:pStyle w:val="TAL"/>
            </w:pPr>
            <w:r w:rsidRPr="00F17505">
              <w:t>isUnique: N/A</w:t>
            </w:r>
          </w:p>
          <w:p w14:paraId="0A261998" w14:textId="77777777" w:rsidR="00E265BC" w:rsidRPr="00F17505" w:rsidRDefault="00E265BC" w:rsidP="000A2842">
            <w:pPr>
              <w:pStyle w:val="TAL"/>
            </w:pPr>
            <w:r w:rsidRPr="00F17505">
              <w:t>defaultValue: FALSE</w:t>
            </w:r>
          </w:p>
          <w:p w14:paraId="538949B2" w14:textId="72B09E14" w:rsidR="00E265BC" w:rsidRPr="006E608C" w:rsidRDefault="00E265BC" w:rsidP="000A2842">
            <w:pPr>
              <w:pStyle w:val="TAL"/>
            </w:pPr>
            <w:r w:rsidRPr="0015264F">
              <w:t>isNullable: False</w:t>
            </w:r>
          </w:p>
        </w:tc>
      </w:tr>
      <w:tr w:rsidR="00E265B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LoadingProcess.suspendProcess</w:t>
            </w:r>
          </w:p>
        </w:tc>
        <w:tc>
          <w:tcPr>
            <w:tcW w:w="4252" w:type="dxa"/>
            <w:tcMar>
              <w:top w:w="0" w:type="dxa"/>
              <w:left w:w="28" w:type="dxa"/>
              <w:bottom w:w="0" w:type="dxa"/>
              <w:right w:w="28" w:type="dxa"/>
            </w:tcMar>
          </w:tcPr>
          <w:p w14:paraId="212934CB" w14:textId="30EE5434"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E265BC" w:rsidRPr="00F17505" w:rsidRDefault="00E265BC" w:rsidP="00E265B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E265BC" w:rsidRPr="00F17505" w:rsidRDefault="00E265BC" w:rsidP="00E265BC">
            <w:pPr>
              <w:pStyle w:val="TAL"/>
            </w:pPr>
          </w:p>
          <w:p w14:paraId="0783B500" w14:textId="3369CD3A"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7CF2F36C" w14:textId="64FF4878" w:rsidR="00E265BC" w:rsidRPr="00F17505" w:rsidRDefault="00E265BC" w:rsidP="000A2842">
            <w:pPr>
              <w:pStyle w:val="TAL"/>
            </w:pPr>
            <w:r>
              <w:t>t</w:t>
            </w:r>
            <w:r w:rsidRPr="00F17505">
              <w:t>ype: Boolean</w:t>
            </w:r>
          </w:p>
          <w:p w14:paraId="0F716FC5" w14:textId="77777777" w:rsidR="00E265BC" w:rsidRPr="00F17505" w:rsidRDefault="00E265BC" w:rsidP="000A2842">
            <w:pPr>
              <w:pStyle w:val="TAL"/>
            </w:pPr>
            <w:r w:rsidRPr="00F17505">
              <w:t>multiplicity: 0..1</w:t>
            </w:r>
          </w:p>
          <w:p w14:paraId="0DD9A406" w14:textId="77777777" w:rsidR="00E265BC" w:rsidRPr="00F17505" w:rsidRDefault="00E265BC" w:rsidP="000A2842">
            <w:pPr>
              <w:pStyle w:val="TAL"/>
            </w:pPr>
            <w:r w:rsidRPr="00F17505">
              <w:t>isOrdered: N/A</w:t>
            </w:r>
          </w:p>
          <w:p w14:paraId="71762A48" w14:textId="77777777" w:rsidR="00E265BC" w:rsidRPr="00F17505" w:rsidRDefault="00E265BC" w:rsidP="000A2842">
            <w:pPr>
              <w:pStyle w:val="TAL"/>
            </w:pPr>
            <w:r w:rsidRPr="00F17505">
              <w:t>isUnique: N/A</w:t>
            </w:r>
          </w:p>
          <w:p w14:paraId="5D40FD85" w14:textId="77777777" w:rsidR="00E265BC" w:rsidRPr="00F17505" w:rsidRDefault="00E265BC" w:rsidP="000A2842">
            <w:pPr>
              <w:pStyle w:val="TAL"/>
            </w:pPr>
            <w:r w:rsidRPr="00F17505">
              <w:t>defaultValue: FALSE</w:t>
            </w:r>
          </w:p>
          <w:p w14:paraId="62C386E8" w14:textId="214AD0C7" w:rsidR="00E265BC" w:rsidRPr="006E608C" w:rsidRDefault="00E265BC" w:rsidP="000A2842">
            <w:pPr>
              <w:pStyle w:val="TAL"/>
            </w:pPr>
            <w:r w:rsidRPr="0015264F">
              <w:t>isNullable: False</w:t>
            </w:r>
          </w:p>
        </w:tc>
      </w:tr>
      <w:tr w:rsidR="001D7043"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308C0A66"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LoadingRequestRef</w:t>
            </w:r>
          </w:p>
        </w:tc>
        <w:tc>
          <w:tcPr>
            <w:tcW w:w="4252" w:type="dxa"/>
            <w:tcMar>
              <w:top w:w="0" w:type="dxa"/>
              <w:left w:w="28" w:type="dxa"/>
              <w:bottom w:w="0" w:type="dxa"/>
              <w:right w:w="28" w:type="dxa"/>
            </w:tcMar>
          </w:tcPr>
          <w:p w14:paraId="5B2EBB23" w14:textId="324A8FC8" w:rsidR="001D7043" w:rsidRDefault="001D7043" w:rsidP="001D704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1D7043" w:rsidRDefault="001D7043" w:rsidP="001D7043">
            <w:pPr>
              <w:pStyle w:val="TAL"/>
            </w:pPr>
          </w:p>
          <w:p w14:paraId="5AE0E3DD" w14:textId="7071D82C" w:rsidR="001D7043" w:rsidRPr="00F17505" w:rsidRDefault="001D7043" w:rsidP="001D7043">
            <w:pPr>
              <w:pStyle w:val="TAL"/>
            </w:pPr>
          </w:p>
        </w:tc>
        <w:tc>
          <w:tcPr>
            <w:tcW w:w="2261" w:type="dxa"/>
            <w:tcMar>
              <w:top w:w="0" w:type="dxa"/>
              <w:left w:w="28" w:type="dxa"/>
              <w:bottom w:w="0" w:type="dxa"/>
              <w:right w:w="28" w:type="dxa"/>
            </w:tcMar>
          </w:tcPr>
          <w:p w14:paraId="4B06967F" w14:textId="77777777" w:rsidR="001D7043" w:rsidRPr="0015264F" w:rsidRDefault="001D7043" w:rsidP="000A2842">
            <w:pPr>
              <w:pStyle w:val="TAL"/>
            </w:pPr>
            <w:r>
              <w:t>type</w:t>
            </w:r>
            <w:r w:rsidRPr="0015264F">
              <w:t>: DN</w:t>
            </w:r>
          </w:p>
          <w:p w14:paraId="56C85D0D" w14:textId="77777777" w:rsidR="001D7043" w:rsidRPr="0015264F" w:rsidRDefault="001D7043" w:rsidP="000A2842">
            <w:pPr>
              <w:pStyle w:val="TAL"/>
            </w:pPr>
            <w:r w:rsidRPr="0015264F">
              <w:t xml:space="preserve">multiplicity: </w:t>
            </w:r>
            <w:r>
              <w:t>0..</w:t>
            </w:r>
            <w:r w:rsidRPr="0015264F">
              <w:t>1</w:t>
            </w:r>
          </w:p>
          <w:p w14:paraId="5FA6B089" w14:textId="77777777" w:rsidR="001D7043" w:rsidRPr="0015264F" w:rsidRDefault="001D7043" w:rsidP="000A2842">
            <w:pPr>
              <w:pStyle w:val="TAL"/>
            </w:pPr>
            <w:r w:rsidRPr="0015264F">
              <w:t>isOrdered: N/A</w:t>
            </w:r>
          </w:p>
          <w:p w14:paraId="18CF586E" w14:textId="77777777" w:rsidR="001D7043" w:rsidRPr="0015264F" w:rsidRDefault="001D7043" w:rsidP="000A2842">
            <w:pPr>
              <w:pStyle w:val="TAL"/>
            </w:pPr>
            <w:r w:rsidRPr="0015264F">
              <w:t>isUnique: N/A</w:t>
            </w:r>
          </w:p>
          <w:p w14:paraId="65803393" w14:textId="77777777" w:rsidR="001D7043" w:rsidRPr="0015264F" w:rsidRDefault="001D7043" w:rsidP="000A2842">
            <w:pPr>
              <w:pStyle w:val="TAL"/>
            </w:pPr>
            <w:r w:rsidRPr="0015264F">
              <w:t xml:space="preserve">defaultValue: None </w:t>
            </w:r>
          </w:p>
          <w:p w14:paraId="00928828" w14:textId="5A7EF9C8" w:rsidR="001D7043" w:rsidRPr="006E608C" w:rsidRDefault="001D7043" w:rsidP="000A2842">
            <w:pPr>
              <w:pStyle w:val="TAL"/>
            </w:pPr>
            <w:r w:rsidRPr="0015264F">
              <w:t xml:space="preserve">isNullable: </w:t>
            </w:r>
            <w:r>
              <w:t>False</w:t>
            </w:r>
          </w:p>
        </w:tc>
      </w:tr>
      <w:tr w:rsidR="001D7043"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14400B1D"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LoadingPolicyRef</w:t>
            </w:r>
          </w:p>
        </w:tc>
        <w:tc>
          <w:tcPr>
            <w:tcW w:w="4252" w:type="dxa"/>
            <w:tcMar>
              <w:top w:w="0" w:type="dxa"/>
              <w:left w:w="28" w:type="dxa"/>
              <w:bottom w:w="0" w:type="dxa"/>
              <w:right w:w="28" w:type="dxa"/>
            </w:tcMar>
          </w:tcPr>
          <w:p w14:paraId="6C3AAD01" w14:textId="5BC2294A" w:rsidR="001D7043" w:rsidRDefault="001D7043" w:rsidP="001D704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1D7043" w:rsidRDefault="001D7043" w:rsidP="001D7043">
            <w:pPr>
              <w:pStyle w:val="TAL"/>
            </w:pPr>
          </w:p>
          <w:p w14:paraId="24CB1674" w14:textId="1CBC5FEA" w:rsidR="001D7043" w:rsidRPr="00F17505" w:rsidRDefault="001D7043" w:rsidP="001D7043">
            <w:pPr>
              <w:pStyle w:val="TAL"/>
            </w:pPr>
          </w:p>
        </w:tc>
        <w:tc>
          <w:tcPr>
            <w:tcW w:w="2261" w:type="dxa"/>
            <w:tcMar>
              <w:top w:w="0" w:type="dxa"/>
              <w:left w:w="28" w:type="dxa"/>
              <w:bottom w:w="0" w:type="dxa"/>
              <w:right w:w="28" w:type="dxa"/>
            </w:tcMar>
          </w:tcPr>
          <w:p w14:paraId="481841A3" w14:textId="77777777" w:rsidR="001D7043" w:rsidRPr="0015264F" w:rsidRDefault="001D7043" w:rsidP="000A2842">
            <w:pPr>
              <w:pStyle w:val="TAL"/>
            </w:pPr>
            <w:r>
              <w:t>type</w:t>
            </w:r>
            <w:r w:rsidRPr="0015264F">
              <w:t>: DN</w:t>
            </w:r>
          </w:p>
          <w:p w14:paraId="659AF1E7" w14:textId="77777777" w:rsidR="001D7043" w:rsidRPr="0015264F" w:rsidRDefault="001D7043" w:rsidP="000A2842">
            <w:pPr>
              <w:pStyle w:val="TAL"/>
            </w:pPr>
            <w:r w:rsidRPr="0015264F">
              <w:t xml:space="preserve">multiplicity: </w:t>
            </w:r>
            <w:r>
              <w:t>0..</w:t>
            </w:r>
            <w:r w:rsidRPr="0015264F">
              <w:t>1</w:t>
            </w:r>
          </w:p>
          <w:p w14:paraId="043F2AD3" w14:textId="77777777" w:rsidR="001D7043" w:rsidRPr="0015264F" w:rsidRDefault="001D7043" w:rsidP="000A2842">
            <w:pPr>
              <w:pStyle w:val="TAL"/>
            </w:pPr>
            <w:r w:rsidRPr="0015264F">
              <w:t>isOrdered: N/A</w:t>
            </w:r>
          </w:p>
          <w:p w14:paraId="065A9674" w14:textId="77777777" w:rsidR="001D7043" w:rsidRPr="0015264F" w:rsidRDefault="001D7043" w:rsidP="000A2842">
            <w:pPr>
              <w:pStyle w:val="TAL"/>
            </w:pPr>
            <w:r w:rsidRPr="0015264F">
              <w:t>isUnique: N/A</w:t>
            </w:r>
          </w:p>
          <w:p w14:paraId="5C4AA3A6" w14:textId="77777777" w:rsidR="001D7043" w:rsidRPr="0015264F" w:rsidRDefault="001D7043" w:rsidP="000A2842">
            <w:pPr>
              <w:pStyle w:val="TAL"/>
            </w:pPr>
            <w:r w:rsidRPr="0015264F">
              <w:t xml:space="preserve">defaultValue: None </w:t>
            </w:r>
          </w:p>
          <w:p w14:paraId="1E29212E" w14:textId="01B84A8F" w:rsidR="001D7043" w:rsidRPr="006E608C" w:rsidRDefault="001D7043" w:rsidP="000A2842">
            <w:pPr>
              <w:pStyle w:val="TAL"/>
            </w:pPr>
            <w:r w:rsidRPr="0015264F">
              <w:t xml:space="preserve">isNullable: </w:t>
            </w:r>
            <w:r>
              <w:t>False</w:t>
            </w:r>
          </w:p>
        </w:tc>
      </w:tr>
      <w:tr w:rsidR="001D7043"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5DA76A27"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loadedML</w:t>
            </w:r>
            <w:r w:rsidRPr="000A2842">
              <w:rPr>
                <w:rFonts w:ascii="Courier New" w:hAnsi="Courier New" w:cs="Courier New"/>
                <w:szCs w:val="18"/>
                <w:lang w:eastAsia="zh-CN"/>
              </w:rPr>
              <w:t>Model</w:t>
            </w:r>
            <w:r w:rsidRPr="000A2842">
              <w:rPr>
                <w:rFonts w:ascii="Courier New" w:hAnsi="Courier New" w:cs="Courier New"/>
                <w:szCs w:val="18"/>
              </w:rPr>
              <w:t>Ref</w:t>
            </w:r>
          </w:p>
        </w:tc>
        <w:tc>
          <w:tcPr>
            <w:tcW w:w="4252" w:type="dxa"/>
            <w:tcMar>
              <w:top w:w="0" w:type="dxa"/>
              <w:left w:w="28" w:type="dxa"/>
              <w:bottom w:w="0" w:type="dxa"/>
              <w:right w:w="28" w:type="dxa"/>
            </w:tcMar>
          </w:tcPr>
          <w:p w14:paraId="64BCAB56" w14:textId="5EFA47CF" w:rsidR="001D7043" w:rsidRDefault="001D7043" w:rsidP="001D7043">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1D7043" w:rsidRDefault="001D7043" w:rsidP="001D7043">
            <w:pPr>
              <w:pStyle w:val="TAL"/>
            </w:pPr>
          </w:p>
          <w:p w14:paraId="6C7CC262" w14:textId="190C7057" w:rsidR="001D7043" w:rsidRPr="00F17505" w:rsidRDefault="001D7043" w:rsidP="001D7043">
            <w:pPr>
              <w:pStyle w:val="TAL"/>
            </w:pPr>
          </w:p>
        </w:tc>
        <w:tc>
          <w:tcPr>
            <w:tcW w:w="2261" w:type="dxa"/>
            <w:tcMar>
              <w:top w:w="0" w:type="dxa"/>
              <w:left w:w="28" w:type="dxa"/>
              <w:bottom w:w="0" w:type="dxa"/>
              <w:right w:w="28" w:type="dxa"/>
            </w:tcMar>
          </w:tcPr>
          <w:p w14:paraId="3BFA9914" w14:textId="77777777" w:rsidR="001D7043" w:rsidRPr="0015264F" w:rsidRDefault="001D7043" w:rsidP="000A2842">
            <w:pPr>
              <w:pStyle w:val="TAL"/>
            </w:pPr>
            <w:r>
              <w:t>type</w:t>
            </w:r>
            <w:r w:rsidRPr="0015264F">
              <w:t>: DN</w:t>
            </w:r>
          </w:p>
          <w:p w14:paraId="17CF6DA8" w14:textId="77777777" w:rsidR="001D7043" w:rsidRPr="0015264F" w:rsidRDefault="001D7043" w:rsidP="000A2842">
            <w:pPr>
              <w:pStyle w:val="TAL"/>
            </w:pPr>
            <w:r w:rsidRPr="0015264F">
              <w:t xml:space="preserve">multiplicity: </w:t>
            </w:r>
            <w:r>
              <w:t>0..</w:t>
            </w:r>
            <w:r w:rsidRPr="0015264F">
              <w:t>1</w:t>
            </w:r>
          </w:p>
          <w:p w14:paraId="0BAE9443" w14:textId="77777777" w:rsidR="001D7043" w:rsidRPr="0015264F" w:rsidRDefault="001D7043" w:rsidP="000A2842">
            <w:pPr>
              <w:pStyle w:val="TAL"/>
            </w:pPr>
            <w:r w:rsidRPr="0015264F">
              <w:t>isOrdered: N/A</w:t>
            </w:r>
          </w:p>
          <w:p w14:paraId="437A73BB" w14:textId="77777777" w:rsidR="001D7043" w:rsidRPr="0015264F" w:rsidRDefault="001D7043" w:rsidP="000A2842">
            <w:pPr>
              <w:pStyle w:val="TAL"/>
            </w:pPr>
            <w:r w:rsidRPr="0015264F">
              <w:t>isUnique: N/A</w:t>
            </w:r>
          </w:p>
          <w:p w14:paraId="4BB698E9" w14:textId="77777777" w:rsidR="001D7043" w:rsidRPr="0015264F" w:rsidRDefault="001D7043" w:rsidP="000A2842">
            <w:pPr>
              <w:pStyle w:val="TAL"/>
            </w:pPr>
            <w:r w:rsidRPr="0015264F">
              <w:t xml:space="preserve">defaultValue: None </w:t>
            </w:r>
          </w:p>
          <w:p w14:paraId="093A2A7B" w14:textId="0D3E855D" w:rsidR="001D7043" w:rsidRPr="006E608C" w:rsidRDefault="001D7043" w:rsidP="000A2842">
            <w:pPr>
              <w:pStyle w:val="TAL"/>
            </w:pPr>
            <w:r w:rsidRPr="0015264F">
              <w:t xml:space="preserve">isNullable: </w:t>
            </w:r>
            <w:r>
              <w:t>False</w:t>
            </w:r>
          </w:p>
        </w:tc>
      </w:tr>
      <w:tr w:rsidR="001D7043"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activationStatus</w:t>
            </w:r>
          </w:p>
        </w:tc>
        <w:tc>
          <w:tcPr>
            <w:tcW w:w="4252" w:type="dxa"/>
            <w:tcMar>
              <w:top w:w="0" w:type="dxa"/>
              <w:left w:w="28" w:type="dxa"/>
              <w:bottom w:w="0" w:type="dxa"/>
              <w:right w:w="28" w:type="dxa"/>
            </w:tcMar>
          </w:tcPr>
          <w:p w14:paraId="09384B74" w14:textId="77777777" w:rsidR="001D7043" w:rsidRDefault="001D7043" w:rsidP="001D7043">
            <w:pPr>
              <w:pStyle w:val="TAL"/>
            </w:pPr>
            <w:r w:rsidRPr="00F17505">
              <w:t xml:space="preserve">It describes the </w:t>
            </w:r>
            <w:r>
              <w:t xml:space="preserve">activation </w:t>
            </w:r>
            <w:r w:rsidRPr="00F17505">
              <w:t>status.</w:t>
            </w:r>
          </w:p>
          <w:p w14:paraId="4FB350CB" w14:textId="77777777" w:rsidR="001D7043" w:rsidRPr="00F17505" w:rsidRDefault="001D7043" w:rsidP="001D7043">
            <w:pPr>
              <w:pStyle w:val="TAL"/>
            </w:pPr>
          </w:p>
          <w:p w14:paraId="53E07565" w14:textId="2D2F69AB" w:rsidR="001D7043" w:rsidRPr="00F17505" w:rsidRDefault="001D7043" w:rsidP="001D7043">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6D18CAB8" w:rsidR="001D7043" w:rsidRPr="0015264F" w:rsidRDefault="001D7043" w:rsidP="000A2842">
            <w:pPr>
              <w:pStyle w:val="TAL"/>
            </w:pPr>
            <w:r>
              <w:t>type</w:t>
            </w:r>
            <w:r w:rsidRPr="0015264F">
              <w:t>: Enum</w:t>
            </w:r>
          </w:p>
          <w:p w14:paraId="7CCF5857" w14:textId="77777777" w:rsidR="001D7043" w:rsidRPr="0015264F" w:rsidRDefault="001D7043" w:rsidP="000A2842">
            <w:pPr>
              <w:pStyle w:val="TAL"/>
            </w:pPr>
            <w:r w:rsidRPr="0015264F">
              <w:t>multiplicity: 1</w:t>
            </w:r>
          </w:p>
          <w:p w14:paraId="397D0DDF" w14:textId="77777777" w:rsidR="001D7043" w:rsidRPr="0015264F" w:rsidRDefault="001D7043" w:rsidP="000A2842">
            <w:pPr>
              <w:pStyle w:val="TAL"/>
            </w:pPr>
            <w:r w:rsidRPr="0015264F">
              <w:t>isOrdered: N/A</w:t>
            </w:r>
          </w:p>
          <w:p w14:paraId="0D89FF0E" w14:textId="77777777" w:rsidR="001D7043" w:rsidRPr="0015264F" w:rsidRDefault="001D7043" w:rsidP="000A2842">
            <w:pPr>
              <w:pStyle w:val="TAL"/>
            </w:pPr>
            <w:r w:rsidRPr="0015264F">
              <w:t>isUnique: N/A</w:t>
            </w:r>
          </w:p>
          <w:p w14:paraId="020A63CD" w14:textId="77777777" w:rsidR="001D7043" w:rsidRPr="0015264F" w:rsidRDefault="001D7043" w:rsidP="000A2842">
            <w:pPr>
              <w:pStyle w:val="TAL"/>
            </w:pPr>
            <w:r w:rsidRPr="0015264F">
              <w:t xml:space="preserve">defaultValue: None </w:t>
            </w:r>
          </w:p>
          <w:p w14:paraId="6504798F" w14:textId="63A36D49" w:rsidR="001D7043" w:rsidRPr="006E608C" w:rsidRDefault="001D7043" w:rsidP="000A2842">
            <w:pPr>
              <w:pStyle w:val="TAL"/>
            </w:pPr>
            <w:r w:rsidRPr="0015264F">
              <w:t>isNullable: False</w:t>
            </w:r>
          </w:p>
        </w:tc>
      </w:tr>
      <w:tr w:rsidR="001D7043"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AIMLManagementPolicy</w:t>
            </w:r>
            <w:r w:rsidRPr="000A2842">
              <w:rPr>
                <w:rFonts w:ascii="Courier New" w:hAnsi="Courier New" w:cs="Courier New"/>
                <w:szCs w:val="18"/>
                <w:lang w:eastAsia="zh-CN"/>
              </w:rPr>
              <w:t>.managedActivationScope</w:t>
            </w:r>
          </w:p>
        </w:tc>
        <w:tc>
          <w:tcPr>
            <w:tcW w:w="4252" w:type="dxa"/>
            <w:tcMar>
              <w:top w:w="0" w:type="dxa"/>
              <w:left w:w="28" w:type="dxa"/>
              <w:bottom w:w="0" w:type="dxa"/>
              <w:right w:w="28" w:type="dxa"/>
            </w:tcMar>
          </w:tcPr>
          <w:p w14:paraId="356CD095" w14:textId="77777777" w:rsidR="001D7043" w:rsidRDefault="001D7043" w:rsidP="001D7043">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1D7043" w:rsidRDefault="001D7043" w:rsidP="001D7043">
            <w:pPr>
              <w:pStyle w:val="TAL"/>
            </w:pPr>
          </w:p>
          <w:p w14:paraId="268CF171"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1D7043" w:rsidRPr="00F17505" w:rsidRDefault="001D7043" w:rsidP="001D7043">
            <w:pPr>
              <w:pStyle w:val="TAL"/>
            </w:pPr>
          </w:p>
        </w:tc>
        <w:tc>
          <w:tcPr>
            <w:tcW w:w="2261" w:type="dxa"/>
            <w:tcMar>
              <w:top w:w="0" w:type="dxa"/>
              <w:left w:w="28" w:type="dxa"/>
              <w:bottom w:w="0" w:type="dxa"/>
              <w:right w:w="28" w:type="dxa"/>
            </w:tcMar>
          </w:tcPr>
          <w:p w14:paraId="08174350" w14:textId="6B25F438" w:rsidR="001D7043" w:rsidRPr="0015264F" w:rsidRDefault="001D7043" w:rsidP="000A2842">
            <w:pPr>
              <w:pStyle w:val="TAL"/>
            </w:pPr>
            <w:r>
              <w:t>type</w:t>
            </w:r>
            <w:r w:rsidRPr="0015264F">
              <w:t>: ManagedActivationScope</w:t>
            </w:r>
          </w:p>
          <w:p w14:paraId="7F7DFD92" w14:textId="77777777" w:rsidR="001D7043" w:rsidRPr="0015264F" w:rsidRDefault="001D7043" w:rsidP="000A2842">
            <w:pPr>
              <w:pStyle w:val="TAL"/>
            </w:pPr>
            <w:r w:rsidRPr="0015264F">
              <w:t>multiplicity: 1</w:t>
            </w:r>
          </w:p>
          <w:p w14:paraId="1F75BC02" w14:textId="50EDBD52" w:rsidR="001D7043" w:rsidRPr="0015264F" w:rsidRDefault="001D7043" w:rsidP="000A2842">
            <w:pPr>
              <w:pStyle w:val="TAL"/>
            </w:pPr>
            <w:r w:rsidRPr="0015264F">
              <w:t xml:space="preserve">isOrdered: </w:t>
            </w:r>
            <w:r>
              <w:t>N/A</w:t>
            </w:r>
          </w:p>
          <w:p w14:paraId="02BA56D9" w14:textId="4B84C223" w:rsidR="001D7043" w:rsidRPr="0015264F" w:rsidRDefault="001D7043" w:rsidP="000A2842">
            <w:pPr>
              <w:pStyle w:val="TAL"/>
            </w:pPr>
            <w:r w:rsidRPr="0015264F">
              <w:t xml:space="preserve">isUnique: </w:t>
            </w:r>
            <w:r>
              <w:t>N/A</w:t>
            </w:r>
          </w:p>
          <w:p w14:paraId="41A26633" w14:textId="77777777" w:rsidR="001D7043" w:rsidRPr="0015264F" w:rsidRDefault="001D7043" w:rsidP="000A2842">
            <w:pPr>
              <w:pStyle w:val="TAL"/>
            </w:pPr>
            <w:r w:rsidRPr="0015264F">
              <w:t xml:space="preserve">defaultValue: None </w:t>
            </w:r>
          </w:p>
          <w:p w14:paraId="31BAFA5E" w14:textId="0E37822F" w:rsidR="001D7043" w:rsidRPr="006E608C" w:rsidRDefault="001D7043" w:rsidP="000A2842">
            <w:pPr>
              <w:pStyle w:val="TAL"/>
            </w:pPr>
            <w:r w:rsidRPr="0015264F">
              <w:t>isNullable: False</w:t>
            </w:r>
          </w:p>
        </w:tc>
      </w:tr>
      <w:tr w:rsidR="001D7043"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AIMLInferenceFunction.managedActivationScope</w:t>
            </w:r>
          </w:p>
        </w:tc>
        <w:tc>
          <w:tcPr>
            <w:tcW w:w="4252" w:type="dxa"/>
            <w:tcMar>
              <w:top w:w="0" w:type="dxa"/>
              <w:left w:w="28" w:type="dxa"/>
              <w:bottom w:w="0" w:type="dxa"/>
              <w:right w:w="28" w:type="dxa"/>
            </w:tcMar>
          </w:tcPr>
          <w:p w14:paraId="7153067F" w14:textId="77777777" w:rsidR="001D7043" w:rsidRPr="00D821B2" w:rsidRDefault="001D7043" w:rsidP="001D7043">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1D7043" w:rsidRPr="00D821B2" w:rsidRDefault="001D7043" w:rsidP="001D7043">
            <w:pPr>
              <w:keepNext/>
              <w:keepLines/>
              <w:spacing w:after="0"/>
              <w:rPr>
                <w:rFonts w:ascii="Arial" w:hAnsi="Arial"/>
                <w:sz w:val="18"/>
              </w:rPr>
            </w:pPr>
          </w:p>
          <w:p w14:paraId="76931909" w14:textId="77777777" w:rsidR="001D7043" w:rsidRPr="00D821B2" w:rsidRDefault="001D7043" w:rsidP="001D7043">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1D7043" w:rsidRPr="00E70819" w:rsidRDefault="001D7043" w:rsidP="001D7043">
            <w:pPr>
              <w:pStyle w:val="TAL"/>
            </w:pPr>
          </w:p>
        </w:tc>
        <w:tc>
          <w:tcPr>
            <w:tcW w:w="2261" w:type="dxa"/>
            <w:tcMar>
              <w:top w:w="0" w:type="dxa"/>
              <w:left w:w="28" w:type="dxa"/>
              <w:bottom w:w="0" w:type="dxa"/>
              <w:right w:w="28" w:type="dxa"/>
            </w:tcMar>
          </w:tcPr>
          <w:p w14:paraId="04346F9A" w14:textId="2A170075" w:rsidR="001D7043" w:rsidRPr="00D821B2" w:rsidRDefault="001D7043" w:rsidP="000A2842">
            <w:pPr>
              <w:pStyle w:val="TAL"/>
            </w:pPr>
            <w:r>
              <w:t>type</w:t>
            </w:r>
            <w:r w:rsidRPr="00D821B2">
              <w:t xml:space="preserve">: </w:t>
            </w:r>
            <w:r w:rsidRPr="00D821B2">
              <w:rPr>
                <w:rFonts w:ascii="Courier New" w:hAnsi="Courier New" w:cs="Courier New"/>
              </w:rPr>
              <w:t>AIMLManagementPolicy</w:t>
            </w:r>
          </w:p>
          <w:p w14:paraId="6AAA07D6" w14:textId="77777777" w:rsidR="001D7043" w:rsidRPr="00D821B2" w:rsidRDefault="001D7043" w:rsidP="000A2842">
            <w:pPr>
              <w:pStyle w:val="TAL"/>
            </w:pPr>
            <w:r w:rsidRPr="00D821B2">
              <w:t>multiplicity: 1</w:t>
            </w:r>
          </w:p>
          <w:p w14:paraId="17FB92FB" w14:textId="77777777" w:rsidR="001D7043" w:rsidRPr="00D821B2" w:rsidRDefault="001D7043" w:rsidP="000A2842">
            <w:pPr>
              <w:pStyle w:val="TAL"/>
            </w:pPr>
            <w:r w:rsidRPr="00D821B2">
              <w:t>isOrdered: N/A</w:t>
            </w:r>
          </w:p>
          <w:p w14:paraId="294272CA" w14:textId="77777777" w:rsidR="001D7043" w:rsidRPr="00D821B2" w:rsidRDefault="001D7043" w:rsidP="000A2842">
            <w:pPr>
              <w:pStyle w:val="TAL"/>
            </w:pPr>
            <w:r w:rsidRPr="00D821B2">
              <w:t>isUnique: N/A</w:t>
            </w:r>
          </w:p>
          <w:p w14:paraId="753A6D6C" w14:textId="77777777" w:rsidR="001D7043" w:rsidRPr="00D821B2" w:rsidRDefault="001D7043" w:rsidP="000A2842">
            <w:pPr>
              <w:pStyle w:val="TAL"/>
            </w:pPr>
            <w:r w:rsidRPr="00D821B2">
              <w:t xml:space="preserve">defaultValue: None </w:t>
            </w:r>
          </w:p>
          <w:p w14:paraId="6F0467AD" w14:textId="5D84B15B" w:rsidR="001D7043" w:rsidRPr="0015264F" w:rsidRDefault="001D7043" w:rsidP="000A2842">
            <w:pPr>
              <w:pStyle w:val="TAL"/>
            </w:pPr>
            <w:r w:rsidRPr="00D821B2">
              <w:t>isNullable: False</w:t>
            </w:r>
          </w:p>
        </w:tc>
      </w:tr>
      <w:tr w:rsidR="001D7043"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ManagedActivationScope.dNList</w:t>
            </w:r>
          </w:p>
        </w:tc>
        <w:tc>
          <w:tcPr>
            <w:tcW w:w="4252" w:type="dxa"/>
            <w:tcMar>
              <w:top w:w="0" w:type="dxa"/>
              <w:left w:w="28" w:type="dxa"/>
              <w:bottom w:w="0" w:type="dxa"/>
              <w:right w:w="28" w:type="dxa"/>
            </w:tcMar>
          </w:tcPr>
          <w:p w14:paraId="003F5FD9" w14:textId="77777777" w:rsidR="001D7043" w:rsidRDefault="001D7043" w:rsidP="001D7043">
            <w:pPr>
              <w:pStyle w:val="TAL"/>
            </w:pPr>
            <w:r>
              <w:t>It indicates the list of DN, the list is an ordered list indicating the inference is activated for the first sub scope and gradually extended to the next sub scope.</w:t>
            </w:r>
          </w:p>
          <w:p w14:paraId="1A4CCA4C" w14:textId="77777777" w:rsidR="001D7043" w:rsidRDefault="001D7043" w:rsidP="001D7043">
            <w:pPr>
              <w:pStyle w:val="TAL"/>
            </w:pPr>
          </w:p>
          <w:p w14:paraId="0EF99482"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2B9C3BB4" w14:textId="77777777" w:rsidR="001D7043" w:rsidRPr="00F17505" w:rsidRDefault="001D7043" w:rsidP="001D7043">
            <w:pPr>
              <w:pStyle w:val="TAL"/>
            </w:pPr>
          </w:p>
        </w:tc>
        <w:tc>
          <w:tcPr>
            <w:tcW w:w="2261" w:type="dxa"/>
            <w:tcMar>
              <w:top w:w="0" w:type="dxa"/>
              <w:left w:w="28" w:type="dxa"/>
              <w:bottom w:w="0" w:type="dxa"/>
              <w:right w:w="28" w:type="dxa"/>
            </w:tcMar>
          </w:tcPr>
          <w:p w14:paraId="17C2ECB6" w14:textId="4F794293" w:rsidR="001D7043" w:rsidRPr="0015264F" w:rsidRDefault="001D7043" w:rsidP="000A2842">
            <w:pPr>
              <w:pStyle w:val="TAL"/>
            </w:pPr>
            <w:r>
              <w:t>type</w:t>
            </w:r>
            <w:r w:rsidRPr="0015264F">
              <w:t>: DN</w:t>
            </w:r>
          </w:p>
          <w:p w14:paraId="2BFFBF69" w14:textId="77777777" w:rsidR="001D7043" w:rsidRPr="0015264F" w:rsidRDefault="001D7043" w:rsidP="000A2842">
            <w:pPr>
              <w:pStyle w:val="TAL"/>
            </w:pPr>
            <w:r w:rsidRPr="0015264F">
              <w:t>multiplicity: *</w:t>
            </w:r>
          </w:p>
          <w:p w14:paraId="0D5EE8F4" w14:textId="77777777" w:rsidR="001D7043" w:rsidRPr="0015264F" w:rsidRDefault="001D7043" w:rsidP="000A2842">
            <w:pPr>
              <w:pStyle w:val="TAL"/>
            </w:pPr>
            <w:r w:rsidRPr="0015264F">
              <w:t>isOrdered: True</w:t>
            </w:r>
          </w:p>
          <w:p w14:paraId="0D1B88E6" w14:textId="77777777" w:rsidR="001D7043" w:rsidRPr="0015264F" w:rsidRDefault="001D7043" w:rsidP="000A2842">
            <w:pPr>
              <w:pStyle w:val="TAL"/>
            </w:pPr>
            <w:r w:rsidRPr="0015264F">
              <w:t>isUnique: True</w:t>
            </w:r>
          </w:p>
          <w:p w14:paraId="745F9221" w14:textId="77777777" w:rsidR="001D7043" w:rsidRPr="0015264F" w:rsidRDefault="001D7043" w:rsidP="000A2842">
            <w:pPr>
              <w:pStyle w:val="TAL"/>
            </w:pPr>
            <w:r w:rsidRPr="0015264F">
              <w:t xml:space="preserve">defaultValue: None </w:t>
            </w:r>
          </w:p>
          <w:p w14:paraId="23AB3D36" w14:textId="1175ED22" w:rsidR="001D7043" w:rsidRPr="006E608C" w:rsidRDefault="001D7043" w:rsidP="000A2842">
            <w:pPr>
              <w:pStyle w:val="TAL"/>
            </w:pPr>
            <w:r w:rsidRPr="0015264F">
              <w:t>isNullable: False</w:t>
            </w:r>
          </w:p>
        </w:tc>
      </w:tr>
      <w:tr w:rsidR="001D7043"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ManagedActivationScope.timeWindow</w:t>
            </w:r>
          </w:p>
        </w:tc>
        <w:tc>
          <w:tcPr>
            <w:tcW w:w="4252" w:type="dxa"/>
            <w:tcMar>
              <w:top w:w="0" w:type="dxa"/>
              <w:left w:w="28" w:type="dxa"/>
              <w:bottom w:w="0" w:type="dxa"/>
              <w:right w:w="28" w:type="dxa"/>
            </w:tcMar>
          </w:tcPr>
          <w:p w14:paraId="2EF35811" w14:textId="77777777" w:rsidR="001D7043" w:rsidRDefault="001D7043" w:rsidP="001D7043">
            <w:pPr>
              <w:pStyle w:val="TAL"/>
            </w:pPr>
            <w:r>
              <w:t>It indicates the list of time window; the list is an ordered list indicating the inference is activated for the first sub scope and gradually extended to the next sub scope.</w:t>
            </w:r>
          </w:p>
          <w:p w14:paraId="48864BBB" w14:textId="77777777" w:rsidR="001D7043" w:rsidRDefault="001D7043" w:rsidP="001D7043">
            <w:pPr>
              <w:pStyle w:val="TAL"/>
            </w:pPr>
          </w:p>
          <w:p w14:paraId="631430AE"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51EBA151" w14:textId="77777777" w:rsidR="001D7043" w:rsidRPr="00F17505" w:rsidRDefault="001D7043" w:rsidP="001D7043">
            <w:pPr>
              <w:pStyle w:val="TAL"/>
            </w:pPr>
          </w:p>
        </w:tc>
        <w:tc>
          <w:tcPr>
            <w:tcW w:w="2261" w:type="dxa"/>
            <w:tcMar>
              <w:top w:w="0" w:type="dxa"/>
              <w:left w:w="28" w:type="dxa"/>
              <w:bottom w:w="0" w:type="dxa"/>
              <w:right w:w="28" w:type="dxa"/>
            </w:tcMar>
          </w:tcPr>
          <w:p w14:paraId="189C64B2" w14:textId="79FBD279" w:rsidR="001D7043" w:rsidRPr="0015264F" w:rsidRDefault="001D7043" w:rsidP="000A2842">
            <w:pPr>
              <w:pStyle w:val="TAL"/>
            </w:pPr>
            <w:r>
              <w:t>type</w:t>
            </w:r>
            <w:r w:rsidRPr="0015264F">
              <w:t>: TimeWindow</w:t>
            </w:r>
          </w:p>
          <w:p w14:paraId="42CFC034" w14:textId="77777777" w:rsidR="001D7043" w:rsidRPr="0015264F" w:rsidRDefault="001D7043" w:rsidP="000A2842">
            <w:pPr>
              <w:pStyle w:val="TAL"/>
            </w:pPr>
            <w:r w:rsidRPr="0015264F">
              <w:t>multiplicity: *</w:t>
            </w:r>
          </w:p>
          <w:p w14:paraId="370D65EE" w14:textId="77777777" w:rsidR="001D7043" w:rsidRPr="0015264F" w:rsidRDefault="001D7043" w:rsidP="000A2842">
            <w:pPr>
              <w:pStyle w:val="TAL"/>
            </w:pPr>
            <w:r w:rsidRPr="0015264F">
              <w:t>isOrdered: True</w:t>
            </w:r>
          </w:p>
          <w:p w14:paraId="180C298A" w14:textId="77777777" w:rsidR="001D7043" w:rsidRPr="0015264F" w:rsidRDefault="001D7043" w:rsidP="000A2842">
            <w:pPr>
              <w:pStyle w:val="TAL"/>
            </w:pPr>
            <w:r w:rsidRPr="0015264F">
              <w:t>isUnique: True</w:t>
            </w:r>
          </w:p>
          <w:p w14:paraId="25A250F3" w14:textId="77777777" w:rsidR="001D7043" w:rsidRPr="0015264F" w:rsidRDefault="001D7043" w:rsidP="000A2842">
            <w:pPr>
              <w:pStyle w:val="TAL"/>
            </w:pPr>
            <w:r w:rsidRPr="0015264F">
              <w:t xml:space="preserve">defaultValue: None </w:t>
            </w:r>
          </w:p>
          <w:p w14:paraId="57987FF5" w14:textId="5F084E7F" w:rsidR="001D7043" w:rsidRPr="006E608C" w:rsidRDefault="001D7043" w:rsidP="000A2842">
            <w:pPr>
              <w:pStyle w:val="TAL"/>
            </w:pPr>
            <w:r w:rsidRPr="0015264F">
              <w:t>isNullable: False</w:t>
            </w:r>
          </w:p>
        </w:tc>
      </w:tr>
      <w:tr w:rsidR="001D7043"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ManagedActivationScope.geoPolygon</w:t>
            </w:r>
          </w:p>
        </w:tc>
        <w:tc>
          <w:tcPr>
            <w:tcW w:w="4252" w:type="dxa"/>
            <w:tcMar>
              <w:top w:w="0" w:type="dxa"/>
              <w:left w:w="28" w:type="dxa"/>
              <w:bottom w:w="0" w:type="dxa"/>
              <w:right w:w="28" w:type="dxa"/>
            </w:tcMar>
          </w:tcPr>
          <w:p w14:paraId="2339B8A2" w14:textId="77777777" w:rsidR="001D7043" w:rsidRDefault="001D7043" w:rsidP="001D7043">
            <w:pPr>
              <w:pStyle w:val="TAL"/>
            </w:pPr>
            <w:r>
              <w:t>It indicates the list of GeoArea, the list is an ordered list indicating the inference is activated for the first sub scope and gradually extended to the next sub scope.</w:t>
            </w:r>
          </w:p>
          <w:p w14:paraId="786CD0FA" w14:textId="77777777" w:rsidR="001D7043" w:rsidRDefault="001D7043" w:rsidP="001D7043">
            <w:pPr>
              <w:pStyle w:val="TAL"/>
            </w:pPr>
          </w:p>
          <w:p w14:paraId="0199F485"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1C608E57" w14:textId="77777777" w:rsidR="001D7043" w:rsidRPr="00F17505" w:rsidRDefault="001D7043" w:rsidP="001D7043">
            <w:pPr>
              <w:pStyle w:val="TAL"/>
            </w:pPr>
          </w:p>
        </w:tc>
        <w:tc>
          <w:tcPr>
            <w:tcW w:w="2261" w:type="dxa"/>
            <w:tcMar>
              <w:top w:w="0" w:type="dxa"/>
              <w:left w:w="28" w:type="dxa"/>
              <w:bottom w:w="0" w:type="dxa"/>
              <w:right w:w="28" w:type="dxa"/>
            </w:tcMar>
          </w:tcPr>
          <w:p w14:paraId="0A4642CC" w14:textId="4CC65A53" w:rsidR="001D7043" w:rsidRPr="0015264F" w:rsidRDefault="001D7043" w:rsidP="000A2842">
            <w:pPr>
              <w:pStyle w:val="TAL"/>
            </w:pPr>
            <w:r>
              <w:t>type</w:t>
            </w:r>
            <w:r w:rsidRPr="0015264F">
              <w:t>: GeoArea</w:t>
            </w:r>
          </w:p>
          <w:p w14:paraId="447D5398" w14:textId="77777777" w:rsidR="001D7043" w:rsidRPr="0015264F" w:rsidRDefault="001D7043" w:rsidP="000A2842">
            <w:pPr>
              <w:pStyle w:val="TAL"/>
            </w:pPr>
            <w:r w:rsidRPr="0015264F">
              <w:t>multiplicity: *</w:t>
            </w:r>
          </w:p>
          <w:p w14:paraId="16FCB823" w14:textId="77777777" w:rsidR="001D7043" w:rsidRPr="0015264F" w:rsidRDefault="001D7043" w:rsidP="000A2842">
            <w:pPr>
              <w:pStyle w:val="TAL"/>
            </w:pPr>
            <w:r w:rsidRPr="0015264F">
              <w:t>isOrdered: True</w:t>
            </w:r>
          </w:p>
          <w:p w14:paraId="7830E4A3" w14:textId="77777777" w:rsidR="001D7043" w:rsidRPr="0015264F" w:rsidRDefault="001D7043" w:rsidP="000A2842">
            <w:pPr>
              <w:pStyle w:val="TAL"/>
            </w:pPr>
            <w:r w:rsidRPr="0015264F">
              <w:t>isUnique: True</w:t>
            </w:r>
          </w:p>
          <w:p w14:paraId="06C03DD3" w14:textId="77777777" w:rsidR="001D7043" w:rsidRPr="0015264F" w:rsidRDefault="001D7043" w:rsidP="000A2842">
            <w:pPr>
              <w:pStyle w:val="TAL"/>
            </w:pPr>
            <w:r w:rsidRPr="0015264F">
              <w:t xml:space="preserve">defaultValue: None </w:t>
            </w:r>
          </w:p>
          <w:p w14:paraId="3F416C42" w14:textId="18107DD4" w:rsidR="001D7043" w:rsidRPr="006E608C" w:rsidRDefault="001D7043" w:rsidP="000A2842">
            <w:pPr>
              <w:pStyle w:val="TAL"/>
            </w:pPr>
            <w:r w:rsidRPr="0015264F">
              <w:t>isNullable: False</w:t>
            </w:r>
          </w:p>
        </w:tc>
      </w:tr>
      <w:tr w:rsidR="000A2842"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0A2842" w:rsidRPr="000A2842" w:rsidRDefault="000A2842" w:rsidP="000A2842">
            <w:pPr>
              <w:pStyle w:val="TAL"/>
              <w:rPr>
                <w:rFonts w:ascii="Courier New" w:hAnsi="Courier New" w:cs="Courier New"/>
                <w:szCs w:val="18"/>
              </w:rPr>
            </w:pPr>
            <w:r w:rsidRPr="000A2842">
              <w:rPr>
                <w:rFonts w:ascii="Courier New" w:hAnsi="Courier New" w:cs="Courier New"/>
                <w:szCs w:val="18"/>
                <w:lang w:eastAsia="zh-CN"/>
              </w:rPr>
              <w:t>usedByFunction</w:t>
            </w:r>
            <w:r w:rsidRPr="000A2842">
              <w:rPr>
                <w:rFonts w:ascii="Courier New" w:hAnsi="Courier New" w:cs="Courier New"/>
                <w:szCs w:val="18"/>
              </w:rPr>
              <w:t>RefList</w:t>
            </w:r>
          </w:p>
        </w:tc>
        <w:tc>
          <w:tcPr>
            <w:tcW w:w="4252" w:type="dxa"/>
            <w:tcMar>
              <w:top w:w="0" w:type="dxa"/>
              <w:left w:w="28" w:type="dxa"/>
              <w:bottom w:w="0" w:type="dxa"/>
              <w:right w:w="28" w:type="dxa"/>
            </w:tcMar>
          </w:tcPr>
          <w:p w14:paraId="2847FD6B" w14:textId="7FAC4CF0" w:rsidR="000A2842" w:rsidRDefault="000A2842" w:rsidP="000A2842">
            <w:pPr>
              <w:pStyle w:val="TAL"/>
            </w:pPr>
            <w:r>
              <w:t xml:space="preserve">It provides the DNs of the </w:t>
            </w:r>
            <w:r w:rsidRPr="005C19D5">
              <w:t>AIMLSupportedFunction</w:t>
            </w:r>
            <w:r>
              <w:t xml:space="preserve"> using the MLModel or  </w:t>
            </w:r>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r>
              <w:t>.</w:t>
            </w:r>
          </w:p>
          <w:p w14:paraId="6CD1C26B" w14:textId="77777777" w:rsidR="000A2842" w:rsidRDefault="000A2842" w:rsidP="000A2842">
            <w:pPr>
              <w:pStyle w:val="TAL"/>
            </w:pPr>
          </w:p>
          <w:p w14:paraId="65D48723" w14:textId="6909DD05" w:rsidR="000A2842" w:rsidRPr="00F17505" w:rsidRDefault="000A2842" w:rsidP="000A2842">
            <w:pPr>
              <w:pStyle w:val="TAL"/>
            </w:pPr>
            <w:r>
              <w:rPr>
                <w:rFonts w:cs="Arial"/>
                <w:szCs w:val="18"/>
              </w:rPr>
              <w:t xml:space="preserve">allowedValues: </w:t>
            </w:r>
            <w:r>
              <w:t xml:space="preserve">DN of the </w:t>
            </w:r>
            <w:r w:rsidRPr="005C19D5">
              <w:t>AIMLSupportedFunction</w:t>
            </w:r>
          </w:p>
        </w:tc>
        <w:tc>
          <w:tcPr>
            <w:tcW w:w="2261" w:type="dxa"/>
            <w:tcMar>
              <w:top w:w="0" w:type="dxa"/>
              <w:left w:w="28" w:type="dxa"/>
              <w:bottom w:w="0" w:type="dxa"/>
              <w:right w:w="28" w:type="dxa"/>
            </w:tcMar>
          </w:tcPr>
          <w:p w14:paraId="7ED9972F" w14:textId="7084116B" w:rsidR="000A2842" w:rsidRPr="0015264F" w:rsidRDefault="000A2842" w:rsidP="000A2842">
            <w:pPr>
              <w:pStyle w:val="TAL"/>
            </w:pPr>
            <w:r>
              <w:t>type</w:t>
            </w:r>
            <w:r w:rsidRPr="0015264F">
              <w:t>: DN</w:t>
            </w:r>
          </w:p>
          <w:p w14:paraId="7C89E406" w14:textId="77777777" w:rsidR="000A2842" w:rsidRPr="0015264F" w:rsidRDefault="000A2842" w:rsidP="000A2842">
            <w:pPr>
              <w:pStyle w:val="TAL"/>
            </w:pPr>
            <w:r w:rsidRPr="0015264F">
              <w:t>multiplicity: *</w:t>
            </w:r>
          </w:p>
          <w:p w14:paraId="50FDC76B" w14:textId="77777777" w:rsidR="000A2842" w:rsidRPr="0015264F" w:rsidRDefault="000A2842" w:rsidP="000A2842">
            <w:pPr>
              <w:pStyle w:val="TAL"/>
            </w:pPr>
            <w:r w:rsidRPr="0015264F">
              <w:t>isOrdered: False</w:t>
            </w:r>
          </w:p>
          <w:p w14:paraId="32D83CD9" w14:textId="77777777" w:rsidR="000A2842" w:rsidRPr="0015264F" w:rsidRDefault="000A2842" w:rsidP="000A2842">
            <w:pPr>
              <w:pStyle w:val="TAL"/>
            </w:pPr>
            <w:r w:rsidRPr="0015264F">
              <w:t>isUnique: True</w:t>
            </w:r>
          </w:p>
          <w:p w14:paraId="2CA316AB" w14:textId="77777777" w:rsidR="000A2842" w:rsidRPr="0015264F" w:rsidRDefault="000A2842" w:rsidP="000A2842">
            <w:pPr>
              <w:pStyle w:val="TAL"/>
            </w:pPr>
            <w:r w:rsidRPr="0015264F">
              <w:t xml:space="preserve">defaultValue: None </w:t>
            </w:r>
          </w:p>
          <w:p w14:paraId="255141D4" w14:textId="07A95CB1" w:rsidR="000A2842" w:rsidRPr="006E608C" w:rsidRDefault="000A2842" w:rsidP="000A2842">
            <w:pPr>
              <w:pStyle w:val="TAL"/>
            </w:pPr>
            <w:r w:rsidRPr="0015264F">
              <w:t>isNullable: False</w:t>
            </w:r>
          </w:p>
        </w:tc>
      </w:tr>
      <w:tr w:rsidR="001D7043"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inferenceOutputId</w:t>
            </w:r>
            <w:r w:rsidRPr="000A2842" w:rsidDel="00AA412B">
              <w:rPr>
                <w:rFonts w:ascii="Courier New" w:hAnsi="Courier New" w:cs="Courier New"/>
                <w:szCs w:val="18"/>
              </w:rPr>
              <w:t xml:space="preserve"> </w:t>
            </w:r>
          </w:p>
        </w:tc>
        <w:tc>
          <w:tcPr>
            <w:tcW w:w="4252" w:type="dxa"/>
            <w:tcMar>
              <w:top w:w="0" w:type="dxa"/>
              <w:left w:w="28" w:type="dxa"/>
              <w:bottom w:w="0" w:type="dxa"/>
              <w:right w:w="28" w:type="dxa"/>
            </w:tcMar>
          </w:tcPr>
          <w:p w14:paraId="1F026F4B" w14:textId="79DFCAD1" w:rsidR="001D7043" w:rsidRPr="00F17505" w:rsidRDefault="001D7043" w:rsidP="001D7043">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1D7043" w:rsidRPr="0015264F" w:rsidRDefault="001D7043" w:rsidP="000A2842">
            <w:pPr>
              <w:pStyle w:val="TAL"/>
            </w:pPr>
            <w:r w:rsidRPr="0015264F">
              <w:t>type: String</w:t>
            </w:r>
          </w:p>
          <w:p w14:paraId="2E00FE39" w14:textId="77777777" w:rsidR="001D7043" w:rsidRPr="0015264F" w:rsidRDefault="001D7043" w:rsidP="000A2842">
            <w:pPr>
              <w:pStyle w:val="TAL"/>
            </w:pPr>
            <w:r w:rsidRPr="0015264F">
              <w:t>multiplicity: *</w:t>
            </w:r>
          </w:p>
          <w:p w14:paraId="772589CD" w14:textId="77777777" w:rsidR="001D7043" w:rsidRPr="0015264F" w:rsidRDefault="001D7043" w:rsidP="000A2842">
            <w:pPr>
              <w:pStyle w:val="TAL"/>
            </w:pPr>
            <w:r w:rsidRPr="0015264F">
              <w:t>isOrdered: False</w:t>
            </w:r>
          </w:p>
          <w:p w14:paraId="7624670B" w14:textId="77777777" w:rsidR="001D7043" w:rsidRPr="0015264F" w:rsidRDefault="001D7043" w:rsidP="000A2842">
            <w:pPr>
              <w:pStyle w:val="TAL"/>
            </w:pPr>
            <w:r w:rsidRPr="0015264F">
              <w:t>isUnique: True</w:t>
            </w:r>
          </w:p>
          <w:p w14:paraId="6D920EA6" w14:textId="77777777" w:rsidR="001D7043" w:rsidRPr="0015264F" w:rsidRDefault="001D7043" w:rsidP="000A2842">
            <w:pPr>
              <w:pStyle w:val="TAL"/>
            </w:pPr>
            <w:r w:rsidRPr="0015264F">
              <w:t xml:space="preserve">defaultValue: None </w:t>
            </w:r>
          </w:p>
          <w:p w14:paraId="3B7458B4" w14:textId="1748E7AD" w:rsidR="001D7043" w:rsidRPr="006E608C" w:rsidRDefault="001D7043" w:rsidP="000A2842">
            <w:pPr>
              <w:pStyle w:val="TAL"/>
            </w:pPr>
            <w:r w:rsidRPr="0015264F">
              <w:t>isNullable: False</w:t>
            </w:r>
          </w:p>
        </w:tc>
      </w:tr>
      <w:tr w:rsidR="001D7043"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inferenceOutputs</w:t>
            </w:r>
          </w:p>
        </w:tc>
        <w:tc>
          <w:tcPr>
            <w:tcW w:w="4252" w:type="dxa"/>
            <w:tcMar>
              <w:top w:w="0" w:type="dxa"/>
              <w:left w:w="28" w:type="dxa"/>
              <w:bottom w:w="0" w:type="dxa"/>
              <w:right w:w="28" w:type="dxa"/>
            </w:tcMar>
          </w:tcPr>
          <w:p w14:paraId="26A70C77" w14:textId="3F18A044" w:rsidR="001D7043" w:rsidRDefault="001D7043" w:rsidP="001D7043">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1D7043" w:rsidRDefault="001D7043" w:rsidP="001D7043">
            <w:pPr>
              <w:pStyle w:val="TAL"/>
              <w:contextualSpacing/>
              <w:rPr>
                <w:rFonts w:cs="Arial"/>
              </w:rPr>
            </w:pPr>
          </w:p>
          <w:p w14:paraId="223999F9" w14:textId="2EC92B98" w:rsidR="001D7043" w:rsidRDefault="001D7043" w:rsidP="001D7043">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1D7043" w:rsidRDefault="001D7043" w:rsidP="001D7043">
            <w:pPr>
              <w:pStyle w:val="TAL"/>
              <w:contextualSpacing/>
              <w:rPr>
                <w:rFonts w:cs="Arial"/>
              </w:rPr>
            </w:pPr>
          </w:p>
          <w:p w14:paraId="6D4DCF0F" w14:textId="7A261F01" w:rsidR="001D7043" w:rsidRPr="00F17505" w:rsidRDefault="001D7043" w:rsidP="001D7043">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1D7043" w:rsidRPr="00965F51" w:rsidRDefault="001D7043" w:rsidP="000A2842">
            <w:pPr>
              <w:pStyle w:val="TAL"/>
            </w:pPr>
            <w:r w:rsidRPr="00204999">
              <w:t>type</w:t>
            </w:r>
            <w:r w:rsidRPr="00965F51">
              <w:t>: InferenceOutput</w:t>
            </w:r>
          </w:p>
          <w:p w14:paraId="0DEC0D9E" w14:textId="769A265B" w:rsidR="001D7043" w:rsidRPr="00204999" w:rsidRDefault="001D7043" w:rsidP="000A2842">
            <w:pPr>
              <w:pStyle w:val="TAL"/>
            </w:pPr>
            <w:r w:rsidRPr="00965F51">
              <w:t>m</w:t>
            </w:r>
            <w:r w:rsidRPr="00204999">
              <w:t>ultiplicity: 1</w:t>
            </w:r>
            <w:r>
              <w:t>..</w:t>
            </w:r>
            <w:r w:rsidRPr="00204999">
              <w:t>*</w:t>
            </w:r>
          </w:p>
          <w:p w14:paraId="33D3306E" w14:textId="77777777" w:rsidR="001D7043" w:rsidRPr="00204999" w:rsidRDefault="001D7043" w:rsidP="000A2842">
            <w:pPr>
              <w:pStyle w:val="TAL"/>
            </w:pPr>
            <w:r w:rsidRPr="00204999">
              <w:t>isOrdered: False</w:t>
            </w:r>
          </w:p>
          <w:p w14:paraId="47F5B11F" w14:textId="77777777" w:rsidR="001D7043" w:rsidRPr="00204999" w:rsidRDefault="001D7043" w:rsidP="000A2842">
            <w:pPr>
              <w:pStyle w:val="TAL"/>
            </w:pPr>
            <w:r w:rsidRPr="00204999">
              <w:t xml:space="preserve">isUnique: </w:t>
            </w:r>
            <w:r w:rsidRPr="00965F51">
              <w:t>True</w:t>
            </w:r>
          </w:p>
          <w:p w14:paraId="3798BED7" w14:textId="77777777" w:rsidR="001D7043" w:rsidRPr="00204999" w:rsidRDefault="001D7043" w:rsidP="000A2842">
            <w:pPr>
              <w:pStyle w:val="TAL"/>
            </w:pPr>
            <w:r w:rsidRPr="00204999">
              <w:t xml:space="preserve">defaultValue: None </w:t>
            </w:r>
          </w:p>
          <w:p w14:paraId="79DE0A01" w14:textId="77777777" w:rsidR="001D7043" w:rsidRPr="00965F51" w:rsidRDefault="001D7043" w:rsidP="000A2842">
            <w:pPr>
              <w:pStyle w:val="TAL"/>
            </w:pPr>
            <w:r w:rsidRPr="00204999">
              <w:t xml:space="preserve">isNullable: </w:t>
            </w:r>
            <w:r>
              <w:t>False</w:t>
            </w:r>
          </w:p>
          <w:p w14:paraId="5D0D76EC" w14:textId="77777777" w:rsidR="001D7043" w:rsidRPr="006E608C" w:rsidRDefault="001D7043" w:rsidP="000A2842">
            <w:pPr>
              <w:pStyle w:val="TAL"/>
            </w:pPr>
          </w:p>
        </w:tc>
      </w:tr>
      <w:tr w:rsidR="001D7043"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inferencePerformance</w:t>
            </w:r>
          </w:p>
        </w:tc>
        <w:tc>
          <w:tcPr>
            <w:tcW w:w="4252" w:type="dxa"/>
            <w:tcMar>
              <w:top w:w="0" w:type="dxa"/>
              <w:left w:w="28" w:type="dxa"/>
              <w:bottom w:w="0" w:type="dxa"/>
              <w:right w:w="28" w:type="dxa"/>
            </w:tcMar>
          </w:tcPr>
          <w:p w14:paraId="75481437" w14:textId="12BE5D7C" w:rsidR="001D7043" w:rsidRPr="00F17505" w:rsidRDefault="001D7043" w:rsidP="001D704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1D7043" w:rsidRPr="00F17505" w:rsidRDefault="001D7043" w:rsidP="001D7043">
            <w:pPr>
              <w:pStyle w:val="TAL"/>
            </w:pPr>
          </w:p>
          <w:p w14:paraId="38A5CC6C" w14:textId="50ABBEC9" w:rsidR="001D7043" w:rsidRPr="00F17505" w:rsidRDefault="001D7043" w:rsidP="001D7043">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1D7043" w:rsidRPr="00F17505" w:rsidRDefault="001D7043" w:rsidP="000A2842">
            <w:pPr>
              <w:pStyle w:val="TAL"/>
            </w:pPr>
            <w:r w:rsidRPr="00F17505">
              <w:t xml:space="preserve">type: </w:t>
            </w:r>
            <w:r w:rsidRPr="0015264F">
              <w:t>ModelPerformance</w:t>
            </w:r>
          </w:p>
          <w:p w14:paraId="3E2B35EE" w14:textId="77777777" w:rsidR="001D7043" w:rsidRPr="00F17505" w:rsidRDefault="001D7043" w:rsidP="000A2842">
            <w:pPr>
              <w:pStyle w:val="TAL"/>
            </w:pPr>
            <w:r w:rsidRPr="00F17505">
              <w:t>multiplicity: *</w:t>
            </w:r>
          </w:p>
          <w:p w14:paraId="1AC0CEF8" w14:textId="77777777" w:rsidR="001D7043" w:rsidRPr="00F17505" w:rsidRDefault="001D7043" w:rsidP="000A2842">
            <w:pPr>
              <w:pStyle w:val="TAL"/>
            </w:pPr>
            <w:r w:rsidRPr="00F17505">
              <w:t xml:space="preserve">isOrdered: </w:t>
            </w:r>
            <w:r w:rsidRPr="00204999">
              <w:t>False</w:t>
            </w:r>
          </w:p>
          <w:p w14:paraId="71D0BBF5" w14:textId="77777777" w:rsidR="001D7043" w:rsidRPr="00F17505" w:rsidRDefault="001D7043" w:rsidP="000A2842">
            <w:pPr>
              <w:pStyle w:val="TAL"/>
            </w:pPr>
            <w:r w:rsidRPr="00F17505">
              <w:t xml:space="preserve">isUnique: </w:t>
            </w:r>
            <w:r w:rsidRPr="0015264F">
              <w:t>True</w:t>
            </w:r>
          </w:p>
          <w:p w14:paraId="6FC7AB39" w14:textId="77777777" w:rsidR="001D7043" w:rsidRPr="00F17505" w:rsidRDefault="001D7043" w:rsidP="000A2842">
            <w:pPr>
              <w:pStyle w:val="TAL"/>
            </w:pPr>
            <w:r w:rsidRPr="00F17505">
              <w:t xml:space="preserve">defaultValue: None </w:t>
            </w:r>
          </w:p>
          <w:p w14:paraId="4BA00E12" w14:textId="5A00A869" w:rsidR="001D7043" w:rsidRPr="006E608C" w:rsidRDefault="001D7043" w:rsidP="000A2842">
            <w:pPr>
              <w:pStyle w:val="TAL"/>
            </w:pPr>
            <w:r w:rsidRPr="006B092A">
              <w:t>isNullable: False</w:t>
            </w:r>
          </w:p>
        </w:tc>
      </w:tr>
      <w:tr w:rsidR="001D7043"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inferenceOutputTime</w:t>
            </w:r>
          </w:p>
        </w:tc>
        <w:tc>
          <w:tcPr>
            <w:tcW w:w="4252" w:type="dxa"/>
            <w:tcMar>
              <w:top w:w="0" w:type="dxa"/>
              <w:left w:w="28" w:type="dxa"/>
              <w:bottom w:w="0" w:type="dxa"/>
              <w:right w:w="28" w:type="dxa"/>
            </w:tcMar>
          </w:tcPr>
          <w:p w14:paraId="322493E0" w14:textId="77777777" w:rsidR="001D7043" w:rsidRPr="002B368A" w:rsidRDefault="001D7043" w:rsidP="001D7043">
            <w:pPr>
              <w:pStyle w:val="TAL"/>
              <w:rPr>
                <w:rFonts w:cs="Arial"/>
              </w:rPr>
            </w:pPr>
            <w:r>
              <w:rPr>
                <w:lang w:eastAsia="fr-FR"/>
              </w:rPr>
              <w:t>It indicates the ti</w:t>
            </w:r>
            <w:r>
              <w:rPr>
                <w:rFonts w:cs="Arial"/>
              </w:rPr>
              <w:t>me at which the inference output is generated.</w:t>
            </w:r>
          </w:p>
          <w:p w14:paraId="4049BAFD" w14:textId="77777777" w:rsidR="001D7043" w:rsidRDefault="001D7043" w:rsidP="001D7043">
            <w:pPr>
              <w:pStyle w:val="TAL"/>
              <w:rPr>
                <w:lang w:eastAsia="fr-FR"/>
              </w:rPr>
            </w:pPr>
          </w:p>
          <w:p w14:paraId="679741BE" w14:textId="77777777" w:rsidR="001D7043" w:rsidRDefault="001D7043" w:rsidP="001D7043">
            <w:pPr>
              <w:pStyle w:val="TAL"/>
              <w:rPr>
                <w:lang w:eastAsia="fr-FR"/>
              </w:rPr>
            </w:pPr>
          </w:p>
          <w:p w14:paraId="6B699EB8" w14:textId="30C1FAF4" w:rsidR="001D7043" w:rsidRPr="00F17505" w:rsidRDefault="001D7043" w:rsidP="001D7043">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159D2BF6" w:rsidR="001D7043" w:rsidRPr="0015264F" w:rsidRDefault="001D7043" w:rsidP="000A2842">
            <w:pPr>
              <w:pStyle w:val="TAL"/>
            </w:pPr>
            <w:r>
              <w:t>type</w:t>
            </w:r>
            <w:r w:rsidRPr="0015264F">
              <w:t>: DateTime</w:t>
            </w:r>
          </w:p>
          <w:p w14:paraId="53C84236" w14:textId="77777777" w:rsidR="001D7043" w:rsidRPr="0015264F" w:rsidRDefault="001D7043" w:rsidP="000A2842">
            <w:pPr>
              <w:pStyle w:val="TAL"/>
            </w:pPr>
            <w:r w:rsidRPr="0015264F">
              <w:t>multiplicity: *</w:t>
            </w:r>
          </w:p>
          <w:p w14:paraId="44A0F0ED" w14:textId="77777777" w:rsidR="001D7043" w:rsidRPr="0015264F" w:rsidRDefault="001D7043" w:rsidP="000A2842">
            <w:pPr>
              <w:pStyle w:val="TAL"/>
            </w:pPr>
            <w:r w:rsidRPr="0015264F">
              <w:t>isOrdered: True</w:t>
            </w:r>
          </w:p>
          <w:p w14:paraId="6D478FBC" w14:textId="77777777" w:rsidR="001D7043" w:rsidRPr="0015264F" w:rsidRDefault="001D7043" w:rsidP="000A2842">
            <w:pPr>
              <w:pStyle w:val="TAL"/>
            </w:pPr>
            <w:r w:rsidRPr="0015264F">
              <w:t>isUnique: True</w:t>
            </w:r>
          </w:p>
          <w:p w14:paraId="6D61FEC1" w14:textId="77777777" w:rsidR="001D7043" w:rsidRPr="0015264F" w:rsidRDefault="001D7043" w:rsidP="000A2842">
            <w:pPr>
              <w:pStyle w:val="TAL"/>
            </w:pPr>
            <w:r w:rsidRPr="0015264F">
              <w:t xml:space="preserve">defaultValue: None </w:t>
            </w:r>
          </w:p>
          <w:p w14:paraId="4DFAF1ED" w14:textId="63771BD6" w:rsidR="001D7043" w:rsidRPr="006E608C" w:rsidRDefault="001D7043" w:rsidP="000A2842">
            <w:pPr>
              <w:pStyle w:val="TAL"/>
            </w:pPr>
            <w:r w:rsidRPr="0015264F">
              <w:t>isNullable: False</w:t>
            </w:r>
          </w:p>
        </w:tc>
      </w:tr>
      <w:tr w:rsidR="001D7043"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outputResult</w:t>
            </w:r>
          </w:p>
        </w:tc>
        <w:tc>
          <w:tcPr>
            <w:tcW w:w="4252" w:type="dxa"/>
            <w:tcMar>
              <w:top w:w="0" w:type="dxa"/>
              <w:left w:w="28" w:type="dxa"/>
              <w:bottom w:w="0" w:type="dxa"/>
              <w:right w:w="28" w:type="dxa"/>
            </w:tcMar>
          </w:tcPr>
          <w:p w14:paraId="0A37B593" w14:textId="537EA424" w:rsidR="001D7043" w:rsidRPr="00F17505" w:rsidRDefault="001D7043" w:rsidP="001D7043">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1D7043" w:rsidRPr="0015264F" w:rsidRDefault="001D7043" w:rsidP="000A2842">
            <w:pPr>
              <w:pStyle w:val="TAL"/>
            </w:pPr>
            <w:r w:rsidRPr="0015264F">
              <w:t>type: AttributeValuePair</w:t>
            </w:r>
          </w:p>
          <w:p w14:paraId="1358A713" w14:textId="77777777" w:rsidR="001D7043" w:rsidRPr="0015264F" w:rsidRDefault="001D7043" w:rsidP="000A2842">
            <w:pPr>
              <w:pStyle w:val="TAL"/>
            </w:pPr>
            <w:r w:rsidRPr="0015264F">
              <w:t>multiplicity: *</w:t>
            </w:r>
          </w:p>
          <w:p w14:paraId="4B0E4936" w14:textId="2C150B3B" w:rsidR="001D7043" w:rsidRPr="0015264F" w:rsidRDefault="001D7043" w:rsidP="000A2842">
            <w:pPr>
              <w:pStyle w:val="TAL"/>
            </w:pPr>
            <w:r w:rsidRPr="0015264F">
              <w:t>isOrdered: False</w:t>
            </w:r>
          </w:p>
          <w:p w14:paraId="7E1B7721" w14:textId="3E5C9E37" w:rsidR="001D7043" w:rsidRPr="0015264F" w:rsidRDefault="001D7043" w:rsidP="000A2842">
            <w:pPr>
              <w:pStyle w:val="TAL"/>
            </w:pPr>
            <w:r w:rsidRPr="0015264F">
              <w:t>isUnique: True</w:t>
            </w:r>
          </w:p>
          <w:p w14:paraId="7EB61702" w14:textId="77777777" w:rsidR="001D7043" w:rsidRPr="0015264F" w:rsidRDefault="001D7043" w:rsidP="000A2842">
            <w:pPr>
              <w:pStyle w:val="TAL"/>
            </w:pPr>
            <w:r w:rsidRPr="0015264F">
              <w:t>defaultValue: Null</w:t>
            </w:r>
          </w:p>
          <w:p w14:paraId="163D8985" w14:textId="2A9DA8D4" w:rsidR="001D7043" w:rsidRPr="006E608C" w:rsidRDefault="001D7043" w:rsidP="000A2842">
            <w:pPr>
              <w:pStyle w:val="TAL"/>
            </w:pPr>
            <w:r w:rsidRPr="0015264F">
              <w:t>isNullable: False</w:t>
            </w:r>
          </w:p>
        </w:tc>
      </w:tr>
      <w:tr w:rsidR="001D7043"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mLCapabilitiesInfoList</w:t>
            </w:r>
          </w:p>
        </w:tc>
        <w:tc>
          <w:tcPr>
            <w:tcW w:w="4252" w:type="dxa"/>
            <w:tcMar>
              <w:top w:w="0" w:type="dxa"/>
              <w:left w:w="28" w:type="dxa"/>
              <w:bottom w:w="0" w:type="dxa"/>
              <w:right w:w="28" w:type="dxa"/>
            </w:tcMar>
          </w:tcPr>
          <w:p w14:paraId="670EC2EE" w14:textId="022E7E46" w:rsidR="001D7043" w:rsidRDefault="001D7043" w:rsidP="001D704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1D7043" w:rsidRDefault="001D7043" w:rsidP="001D7043">
            <w:pPr>
              <w:pStyle w:val="TAL"/>
            </w:pPr>
          </w:p>
          <w:p w14:paraId="7CDAB5DD" w14:textId="42002984"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1B4594E2" w14:textId="77777777" w:rsidR="001D7043" w:rsidRPr="0015264F" w:rsidRDefault="001D7043" w:rsidP="000A2842">
            <w:pPr>
              <w:pStyle w:val="TAL"/>
            </w:pPr>
            <w:r w:rsidRPr="0015264F">
              <w:t>type: MLCapabilityInfo</w:t>
            </w:r>
          </w:p>
          <w:p w14:paraId="576D531B" w14:textId="77777777" w:rsidR="001D7043" w:rsidRPr="0015264F" w:rsidRDefault="001D7043" w:rsidP="000A2842">
            <w:pPr>
              <w:pStyle w:val="TAL"/>
            </w:pPr>
            <w:r w:rsidRPr="0015264F">
              <w:t>multiplicity: 1..*</w:t>
            </w:r>
          </w:p>
          <w:p w14:paraId="181A04B5" w14:textId="77777777" w:rsidR="001D7043" w:rsidRPr="0015264F" w:rsidRDefault="001D7043" w:rsidP="000A2842">
            <w:pPr>
              <w:pStyle w:val="TAL"/>
            </w:pPr>
            <w:r w:rsidRPr="0015264F">
              <w:t>isOrdered: False</w:t>
            </w:r>
          </w:p>
          <w:p w14:paraId="39335BB0" w14:textId="77777777" w:rsidR="001D7043" w:rsidRPr="0015264F" w:rsidRDefault="001D7043" w:rsidP="000A2842">
            <w:pPr>
              <w:pStyle w:val="TAL"/>
            </w:pPr>
            <w:r w:rsidRPr="0015264F">
              <w:t>isUnique: True</w:t>
            </w:r>
          </w:p>
          <w:p w14:paraId="025130CE" w14:textId="77777777" w:rsidR="001D7043" w:rsidRPr="0015264F" w:rsidRDefault="001D7043" w:rsidP="000A2842">
            <w:pPr>
              <w:pStyle w:val="TAL"/>
            </w:pPr>
            <w:r w:rsidRPr="0015264F">
              <w:t xml:space="preserve">defaultValue: None </w:t>
            </w:r>
          </w:p>
          <w:p w14:paraId="6D7FE448" w14:textId="7FC9F558" w:rsidR="001D7043" w:rsidRPr="006E608C" w:rsidRDefault="001D7043" w:rsidP="000A2842">
            <w:pPr>
              <w:pStyle w:val="TAL"/>
            </w:pPr>
            <w:r w:rsidRPr="0015264F">
              <w:t>isNullable: False</w:t>
            </w:r>
          </w:p>
        </w:tc>
      </w:tr>
      <w:tr w:rsidR="001D7043"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capabilityName</w:t>
            </w:r>
          </w:p>
        </w:tc>
        <w:tc>
          <w:tcPr>
            <w:tcW w:w="4252" w:type="dxa"/>
            <w:tcMar>
              <w:top w:w="0" w:type="dxa"/>
              <w:left w:w="28" w:type="dxa"/>
              <w:bottom w:w="0" w:type="dxa"/>
              <w:right w:w="28" w:type="dxa"/>
            </w:tcMar>
          </w:tcPr>
          <w:p w14:paraId="133FF59C" w14:textId="4CAEF22F" w:rsidR="001D7043" w:rsidRPr="003E7E8D" w:rsidRDefault="001D7043" w:rsidP="001D704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1D7043" w:rsidRPr="003E7E8D" w:rsidRDefault="001D7043" w:rsidP="001D7043">
            <w:pPr>
              <w:pStyle w:val="TAL"/>
            </w:pPr>
          </w:p>
          <w:p w14:paraId="31AA97C8" w14:textId="70EDEA9C"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724E48CC" w14:textId="77777777" w:rsidR="001D7043" w:rsidRPr="0015264F" w:rsidRDefault="001D7043" w:rsidP="000A2842">
            <w:pPr>
              <w:pStyle w:val="TAL"/>
            </w:pPr>
            <w:r w:rsidRPr="0015264F">
              <w:t>type: String</w:t>
            </w:r>
          </w:p>
          <w:p w14:paraId="404BAA21" w14:textId="77777777" w:rsidR="001D7043" w:rsidRPr="0015264F" w:rsidRDefault="001D7043" w:rsidP="000A2842">
            <w:pPr>
              <w:pStyle w:val="TAL"/>
            </w:pPr>
            <w:r w:rsidRPr="0015264F">
              <w:t>multiplicity: 1</w:t>
            </w:r>
          </w:p>
          <w:p w14:paraId="31CA7CBF" w14:textId="77777777" w:rsidR="001D7043" w:rsidRPr="0015264F" w:rsidRDefault="001D7043" w:rsidP="000A2842">
            <w:pPr>
              <w:pStyle w:val="TAL"/>
            </w:pPr>
            <w:r w:rsidRPr="0015264F">
              <w:t>isOrdered: N/A</w:t>
            </w:r>
          </w:p>
          <w:p w14:paraId="40206D2D" w14:textId="77777777" w:rsidR="001D7043" w:rsidRPr="0015264F" w:rsidRDefault="001D7043" w:rsidP="000A2842">
            <w:pPr>
              <w:pStyle w:val="TAL"/>
            </w:pPr>
            <w:r w:rsidRPr="0015264F">
              <w:t>isUnique: N/A</w:t>
            </w:r>
          </w:p>
          <w:p w14:paraId="37091D42" w14:textId="77777777" w:rsidR="001D7043" w:rsidRPr="0015264F" w:rsidRDefault="001D7043" w:rsidP="000A2842">
            <w:pPr>
              <w:pStyle w:val="TAL"/>
            </w:pPr>
            <w:r w:rsidRPr="0015264F">
              <w:t xml:space="preserve">defaultValue: None </w:t>
            </w:r>
          </w:p>
          <w:p w14:paraId="788DA09B" w14:textId="73B43282" w:rsidR="001D7043" w:rsidRPr="006E608C" w:rsidRDefault="001D7043" w:rsidP="000A2842">
            <w:pPr>
              <w:pStyle w:val="TAL"/>
            </w:pPr>
            <w:r w:rsidRPr="0015264F">
              <w:t>isNullable: False</w:t>
            </w:r>
          </w:p>
        </w:tc>
      </w:tr>
      <w:tr w:rsidR="001D7043"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mLCapabilityParameters</w:t>
            </w:r>
          </w:p>
        </w:tc>
        <w:tc>
          <w:tcPr>
            <w:tcW w:w="4252" w:type="dxa"/>
            <w:tcMar>
              <w:top w:w="0" w:type="dxa"/>
              <w:left w:w="28" w:type="dxa"/>
              <w:bottom w:w="0" w:type="dxa"/>
              <w:right w:w="28" w:type="dxa"/>
            </w:tcMar>
          </w:tcPr>
          <w:p w14:paraId="750D5BAC" w14:textId="5341B8EC" w:rsidR="001D7043" w:rsidRPr="001D1078" w:rsidRDefault="001D7043" w:rsidP="001D704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1D7043" w:rsidRDefault="001D7043" w:rsidP="001D7043">
            <w:pPr>
              <w:pStyle w:val="TAL"/>
              <w:rPr>
                <w:color w:val="000000"/>
                <w:szCs w:val="18"/>
                <w:lang w:eastAsia="zh-CN"/>
              </w:rPr>
            </w:pPr>
          </w:p>
          <w:p w14:paraId="1CE9B406" w14:textId="63A2A35E"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71623CCA" w14:textId="49AC3A08" w:rsidR="001D7043" w:rsidRPr="0015264F" w:rsidRDefault="001D7043" w:rsidP="000A2842">
            <w:pPr>
              <w:pStyle w:val="TAL"/>
            </w:pPr>
            <w:r>
              <w:t>type</w:t>
            </w:r>
            <w:r w:rsidRPr="0015264F">
              <w:t xml:space="preserve">: AttributeValuePair </w:t>
            </w:r>
          </w:p>
          <w:p w14:paraId="60C303F2" w14:textId="77777777" w:rsidR="001D7043" w:rsidRPr="0015264F" w:rsidRDefault="001D7043" w:rsidP="000A2842">
            <w:pPr>
              <w:pStyle w:val="TAL"/>
            </w:pPr>
            <w:r w:rsidRPr="0015264F">
              <w:t>multiplicity: *</w:t>
            </w:r>
          </w:p>
          <w:p w14:paraId="347B50C7" w14:textId="77777777" w:rsidR="001D7043" w:rsidRPr="0015264F" w:rsidRDefault="001D7043" w:rsidP="000A2842">
            <w:pPr>
              <w:pStyle w:val="TAL"/>
            </w:pPr>
            <w:r w:rsidRPr="0015264F">
              <w:t>isOrdered: False</w:t>
            </w:r>
          </w:p>
          <w:p w14:paraId="79D6B16A" w14:textId="77777777" w:rsidR="001D7043" w:rsidRPr="0015264F" w:rsidRDefault="001D7043" w:rsidP="000A2842">
            <w:pPr>
              <w:pStyle w:val="TAL"/>
            </w:pPr>
            <w:r w:rsidRPr="0015264F">
              <w:t>isUnique: True</w:t>
            </w:r>
          </w:p>
          <w:p w14:paraId="3C612884" w14:textId="77777777" w:rsidR="001D7043" w:rsidRPr="0015264F" w:rsidRDefault="001D7043" w:rsidP="000A2842">
            <w:pPr>
              <w:pStyle w:val="TAL"/>
            </w:pPr>
            <w:r w:rsidRPr="0015264F">
              <w:t xml:space="preserve">defaultValue: None </w:t>
            </w:r>
          </w:p>
          <w:p w14:paraId="4CAC0CA4" w14:textId="765C3747" w:rsidR="001D7043" w:rsidRPr="006E608C" w:rsidRDefault="001D7043" w:rsidP="000A2842">
            <w:pPr>
              <w:pStyle w:val="TAL"/>
            </w:pPr>
            <w:r w:rsidRPr="0015264F">
              <w:t>isNullable: False</w:t>
            </w:r>
          </w:p>
        </w:tc>
      </w:tr>
      <w:tr w:rsidR="001D7043" w:rsidRPr="006E608C" w14:paraId="637307A2" w14:textId="77777777" w:rsidTr="000D3C65">
        <w:trPr>
          <w:jc w:val="center"/>
        </w:trPr>
        <w:tc>
          <w:tcPr>
            <w:tcW w:w="3119" w:type="dxa"/>
            <w:tcMar>
              <w:top w:w="0" w:type="dxa"/>
              <w:left w:w="28" w:type="dxa"/>
              <w:bottom w:w="0" w:type="dxa"/>
              <w:right w:w="28" w:type="dxa"/>
            </w:tcMar>
          </w:tcPr>
          <w:p w14:paraId="5154A79C" w14:textId="77777777" w:rsidR="001D7043" w:rsidRPr="000A2842" w:rsidRDefault="001D7043" w:rsidP="000A2842">
            <w:pPr>
              <w:pStyle w:val="TAL"/>
              <w:rPr>
                <w:rFonts w:ascii="Courier New" w:hAnsi="Courier New" w:cs="Courier New"/>
                <w:szCs w:val="18"/>
                <w:lang w:eastAsia="zh-CN"/>
              </w:rPr>
            </w:pPr>
            <w:r w:rsidRPr="000A2842">
              <w:rPr>
                <w:rFonts w:ascii="Courier New" w:hAnsi="Courier New" w:cs="Courier New"/>
                <w:szCs w:val="18"/>
                <w:lang w:eastAsia="zh-CN"/>
              </w:rPr>
              <w:t>aIMLInferenceReportRefList</w:t>
            </w:r>
          </w:p>
        </w:tc>
        <w:tc>
          <w:tcPr>
            <w:tcW w:w="4252" w:type="dxa"/>
            <w:tcMar>
              <w:top w:w="0" w:type="dxa"/>
              <w:left w:w="28" w:type="dxa"/>
              <w:bottom w:w="0" w:type="dxa"/>
              <w:right w:w="28" w:type="dxa"/>
            </w:tcMar>
          </w:tcPr>
          <w:p w14:paraId="37AEFE63" w14:textId="1528FFAF" w:rsidR="001D7043" w:rsidRPr="00F17505" w:rsidRDefault="001D7043" w:rsidP="001D7043">
            <w:pPr>
              <w:pStyle w:val="TAL"/>
            </w:pPr>
            <w:r w:rsidRPr="00F17505">
              <w:t>It</w:t>
            </w:r>
            <w:r>
              <w:rPr>
                <w:rFonts w:hint="eastAsia"/>
                <w:lang w:eastAsia="zh-CN"/>
              </w:rPr>
              <w:t xml:space="preserve"> indicates a list of </w:t>
            </w:r>
            <w:r w:rsidRPr="00F17505">
              <w:t xml:space="preserve">DN of the </w:t>
            </w:r>
            <w:r w:rsidRPr="00D52DBD">
              <w:rPr>
                <w:rFonts w:ascii="Courier New" w:hAnsi="Courier New" w:cs="Courier New"/>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AIML </w:t>
            </w:r>
            <w:r>
              <w:rPr>
                <w:rFonts w:hint="eastAsia"/>
                <w:lang w:eastAsia="zh-CN"/>
              </w:rPr>
              <w:t>inference</w:t>
            </w:r>
            <w:r>
              <w:t xml:space="preserve"> report</w:t>
            </w:r>
            <w:r w:rsidRPr="00F17505">
              <w:t>.</w:t>
            </w:r>
          </w:p>
          <w:p w14:paraId="4F61F953" w14:textId="77777777" w:rsidR="001D7043" w:rsidRPr="00F17505" w:rsidRDefault="001D7043" w:rsidP="001D7043">
            <w:pPr>
              <w:pStyle w:val="TAL"/>
            </w:pPr>
          </w:p>
          <w:p w14:paraId="7CA6CB6D" w14:textId="6E8246B4"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6F3B318D" w:rsidR="001D7043" w:rsidRPr="006E608C" w:rsidRDefault="001D7043" w:rsidP="000A2842">
            <w:pPr>
              <w:pStyle w:val="TAL"/>
            </w:pPr>
            <w:r>
              <w:t>type</w:t>
            </w:r>
            <w:r w:rsidRPr="006E608C">
              <w:t>:</w:t>
            </w:r>
            <w:r>
              <w:t xml:space="preserve"> DN</w:t>
            </w:r>
          </w:p>
          <w:p w14:paraId="46ECB227" w14:textId="77777777" w:rsidR="001D7043" w:rsidRPr="006E608C" w:rsidRDefault="001D7043" w:rsidP="000A2842">
            <w:pPr>
              <w:pStyle w:val="TAL"/>
            </w:pPr>
            <w:r w:rsidRPr="006E608C">
              <w:t xml:space="preserve">multiplicity: </w:t>
            </w:r>
            <w:r>
              <w:rPr>
                <w:rFonts w:hint="eastAsia"/>
                <w:lang w:eastAsia="zh-CN"/>
              </w:rPr>
              <w:t>*</w:t>
            </w:r>
          </w:p>
          <w:p w14:paraId="017B6839" w14:textId="77777777" w:rsidR="001D7043" w:rsidRPr="006E608C" w:rsidRDefault="001D7043" w:rsidP="000A2842">
            <w:pPr>
              <w:pStyle w:val="TAL"/>
            </w:pPr>
            <w:r w:rsidRPr="006E608C">
              <w:t xml:space="preserve">isOrdered: </w:t>
            </w:r>
            <w:r>
              <w:rPr>
                <w:rFonts w:hint="eastAsia"/>
                <w:lang w:eastAsia="zh-CN"/>
              </w:rPr>
              <w:t>False</w:t>
            </w:r>
          </w:p>
          <w:p w14:paraId="765A1551" w14:textId="77777777" w:rsidR="001D7043" w:rsidRPr="006E608C" w:rsidRDefault="001D7043" w:rsidP="000A2842">
            <w:pPr>
              <w:pStyle w:val="TAL"/>
            </w:pPr>
            <w:r w:rsidRPr="006E608C">
              <w:t xml:space="preserve">isUnique: </w:t>
            </w:r>
            <w:r>
              <w:rPr>
                <w:rFonts w:hint="eastAsia"/>
              </w:rPr>
              <w:t>True</w:t>
            </w:r>
          </w:p>
          <w:p w14:paraId="78F0B09F" w14:textId="77777777" w:rsidR="001D7043" w:rsidRPr="006E608C" w:rsidRDefault="001D7043" w:rsidP="000A2842">
            <w:pPr>
              <w:pStyle w:val="TAL"/>
            </w:pPr>
            <w:r w:rsidRPr="006E608C">
              <w:t xml:space="preserve">defaultValue: None </w:t>
            </w:r>
          </w:p>
          <w:p w14:paraId="44B4B43B" w14:textId="77777777" w:rsidR="001D7043" w:rsidRPr="0015264F" w:rsidRDefault="001D7043" w:rsidP="000A2842">
            <w:pPr>
              <w:pStyle w:val="TAL"/>
            </w:pPr>
            <w:r w:rsidRPr="00B649EF">
              <w:t>isNullable: False</w:t>
            </w:r>
          </w:p>
        </w:tc>
      </w:tr>
      <w:tr w:rsidR="001D7043" w:rsidRPr="006E608C" w14:paraId="64F5E105" w14:textId="77777777" w:rsidTr="000D3C65">
        <w:trPr>
          <w:jc w:val="center"/>
        </w:trPr>
        <w:tc>
          <w:tcPr>
            <w:tcW w:w="3119" w:type="dxa"/>
            <w:tcMar>
              <w:top w:w="0" w:type="dxa"/>
              <w:left w:w="28" w:type="dxa"/>
              <w:bottom w:w="0" w:type="dxa"/>
              <w:right w:w="28" w:type="dxa"/>
            </w:tcMar>
          </w:tcPr>
          <w:p w14:paraId="4EF8C7A3" w14:textId="77777777" w:rsidR="001D7043" w:rsidRPr="000A2842" w:rsidRDefault="001D7043" w:rsidP="000A2842">
            <w:pPr>
              <w:pStyle w:val="TAL"/>
              <w:rPr>
                <w:rFonts w:ascii="Courier New" w:hAnsi="Courier New" w:cs="Courier New"/>
                <w:szCs w:val="18"/>
                <w:lang w:eastAsia="zh-CN"/>
              </w:rPr>
            </w:pPr>
            <w:r w:rsidRPr="000A2842">
              <w:rPr>
                <w:rFonts w:ascii="Courier New" w:hAnsi="Courier New" w:cs="Courier New"/>
                <w:szCs w:val="18"/>
                <w:lang w:eastAsia="zh-CN"/>
              </w:rPr>
              <w:t>m</w:t>
            </w:r>
            <w:r w:rsidRPr="000A2842">
              <w:rPr>
                <w:rFonts w:ascii="Courier New" w:hAnsi="Courier New" w:cs="Courier New"/>
                <w:szCs w:val="18"/>
              </w:rPr>
              <w:t>LModelRefList</w:t>
            </w:r>
          </w:p>
        </w:tc>
        <w:tc>
          <w:tcPr>
            <w:tcW w:w="4252" w:type="dxa"/>
            <w:tcMar>
              <w:top w:w="0" w:type="dxa"/>
              <w:left w:w="28" w:type="dxa"/>
              <w:bottom w:w="0" w:type="dxa"/>
              <w:right w:w="28" w:type="dxa"/>
            </w:tcMar>
          </w:tcPr>
          <w:p w14:paraId="390FA6BC" w14:textId="77777777" w:rsidR="001D7043" w:rsidRDefault="001D7043" w:rsidP="001D7043">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1D7043" w:rsidRDefault="001D7043" w:rsidP="001D7043">
            <w:pPr>
              <w:pStyle w:val="TAL"/>
            </w:pPr>
          </w:p>
          <w:p w14:paraId="443EB9B0" w14:textId="16DF6366"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4CE8D699" w:rsidR="001D7043" w:rsidRPr="006E608C" w:rsidRDefault="001D7043" w:rsidP="000A2842">
            <w:pPr>
              <w:pStyle w:val="TAL"/>
            </w:pPr>
            <w:r>
              <w:t>type</w:t>
            </w:r>
            <w:r w:rsidRPr="006E608C">
              <w:t>: DN</w:t>
            </w:r>
          </w:p>
          <w:p w14:paraId="37F65FF9" w14:textId="77777777" w:rsidR="001D7043" w:rsidRPr="006E608C" w:rsidRDefault="001D7043" w:rsidP="000A2842">
            <w:pPr>
              <w:pStyle w:val="TAL"/>
            </w:pPr>
            <w:r w:rsidRPr="006E608C">
              <w:t>multiplicity: *</w:t>
            </w:r>
          </w:p>
          <w:p w14:paraId="01CC9626" w14:textId="77777777" w:rsidR="001D7043" w:rsidRPr="006E608C" w:rsidRDefault="001D7043" w:rsidP="000A2842">
            <w:pPr>
              <w:pStyle w:val="TAL"/>
            </w:pPr>
            <w:r w:rsidRPr="006E608C">
              <w:t xml:space="preserve">isOrdered: </w:t>
            </w:r>
            <w:r>
              <w:rPr>
                <w:rFonts w:hint="eastAsia"/>
                <w:lang w:eastAsia="zh-CN"/>
              </w:rPr>
              <w:t>False</w:t>
            </w:r>
          </w:p>
          <w:p w14:paraId="20A8D63F" w14:textId="77777777" w:rsidR="001D7043" w:rsidRPr="006E608C" w:rsidRDefault="001D7043" w:rsidP="000A2842">
            <w:pPr>
              <w:pStyle w:val="TAL"/>
            </w:pPr>
            <w:r w:rsidRPr="006E608C">
              <w:t>isUnique: True</w:t>
            </w:r>
          </w:p>
          <w:p w14:paraId="082FE956" w14:textId="77777777" w:rsidR="001D7043" w:rsidRPr="006E608C" w:rsidRDefault="001D7043" w:rsidP="000A2842">
            <w:pPr>
              <w:pStyle w:val="TAL"/>
            </w:pPr>
            <w:r w:rsidRPr="006E608C">
              <w:t xml:space="preserve">defaultValue: None </w:t>
            </w:r>
          </w:p>
          <w:p w14:paraId="3117466F" w14:textId="77777777" w:rsidR="001D7043" w:rsidRPr="0015264F" w:rsidRDefault="001D7043" w:rsidP="000A2842">
            <w:pPr>
              <w:pStyle w:val="TAL"/>
            </w:pPr>
            <w:r w:rsidRPr="006E608C">
              <w:t>isNullable: False</w:t>
            </w:r>
          </w:p>
        </w:tc>
      </w:tr>
      <w:tr w:rsidR="001D7043"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1D7043" w:rsidRPr="00F17505" w:rsidRDefault="001D7043" w:rsidP="001D7043">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508" w:name="_Toc106015909"/>
      <w:bookmarkStart w:id="509" w:name="_Toc106098548"/>
      <w:bookmarkStart w:id="510" w:name="MCCQCTEMPBM_00000158"/>
      <w:bookmarkStart w:id="511" w:name="_Toc210118007"/>
      <w:r w:rsidRPr="00F17505">
        <w:t>7.5.2</w:t>
      </w:r>
      <w:r w:rsidRPr="00F17505">
        <w:tab/>
        <w:t>Constraints</w:t>
      </w:r>
      <w:bookmarkEnd w:id="508"/>
      <w:bookmarkEnd w:id="509"/>
      <w:bookmarkEnd w:id="511"/>
    </w:p>
    <w:bookmarkEnd w:id="510"/>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512" w:name="_Toc106015910"/>
      <w:bookmarkStart w:id="513" w:name="_Toc106098549"/>
      <w:bookmarkStart w:id="514" w:name="_Toc210118008"/>
      <w:r w:rsidRPr="00F17505">
        <w:t>7.6</w:t>
      </w:r>
      <w:r w:rsidRPr="00F17505">
        <w:tab/>
        <w:t>Common notifications</w:t>
      </w:r>
      <w:bookmarkEnd w:id="512"/>
      <w:bookmarkEnd w:id="513"/>
      <w:bookmarkEnd w:id="514"/>
    </w:p>
    <w:p w14:paraId="6FA8FAFF" w14:textId="6A25DFEA" w:rsidR="00944E51" w:rsidRPr="00F17505" w:rsidRDefault="00944E51" w:rsidP="00944E51">
      <w:pPr>
        <w:pStyle w:val="Heading3"/>
      </w:pPr>
      <w:bookmarkStart w:id="515" w:name="_Toc106015911"/>
      <w:bookmarkStart w:id="516" w:name="_Toc106098550"/>
      <w:bookmarkStart w:id="517" w:name="_Toc210118009"/>
      <w:r w:rsidRPr="00F17505">
        <w:t>7.6.1</w:t>
      </w:r>
      <w:r w:rsidRPr="00F17505">
        <w:tab/>
        <w:t>Configuration notifications</w:t>
      </w:r>
      <w:bookmarkEnd w:id="515"/>
      <w:bookmarkEnd w:id="516"/>
      <w:bookmarkEnd w:id="517"/>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518" w:name="MCCQCTEMPBM_00000136"/>
      <w:r w:rsidRPr="00F17505">
        <w:rPr>
          <w:rFonts w:ascii="Courier New" w:hAnsi="Courier New" w:cs="Courier New"/>
        </w:rPr>
        <w:t>objectClass/objectInstance</w:t>
      </w:r>
      <w:bookmarkEnd w:id="518"/>
      <w:r w:rsidRPr="00F17505">
        <w:t xml:space="preserve"> shall capture the DN of an instance of a class defined in the present document.</w:t>
      </w:r>
    </w:p>
    <w:p w14:paraId="05103845" w14:textId="77777777" w:rsidR="00953D4A" w:rsidRPr="00B32509" w:rsidRDefault="00953D4A" w:rsidP="00953D4A">
      <w:pPr>
        <w:keepNext/>
        <w:keepLines/>
        <w:spacing w:before="60"/>
        <w:jc w:val="center"/>
        <w:rPr>
          <w:rFonts w:ascii="Arial" w:hAnsi="Arial" w:cs="Arial"/>
          <w:b/>
          <w:lang w:eastAsia="zh-CN"/>
        </w:rPr>
      </w:pPr>
      <w:r w:rsidRPr="00B32509">
        <w:rPr>
          <w:rFonts w:ascii="Arial" w:hAnsi="Arial" w:cs="Arial"/>
          <w:b/>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53D4A" w:rsidRPr="00B32509" w14:paraId="0AFB7D18" w14:textId="77777777" w:rsidTr="00FE4472">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A4B6743" w14:textId="77777777" w:rsidR="00953D4A" w:rsidRPr="00B32509" w:rsidRDefault="00953D4A" w:rsidP="00FE4472">
            <w:pPr>
              <w:keepNext/>
              <w:keepLines/>
              <w:spacing w:after="0"/>
              <w:jc w:val="center"/>
              <w:rPr>
                <w:rFonts w:ascii="Arial" w:hAnsi="Arial" w:cs="Arial"/>
                <w:b/>
                <w:sz w:val="18"/>
                <w:lang w:eastAsia="zh-CN"/>
              </w:rPr>
            </w:pPr>
            <w:r w:rsidRPr="00B32509">
              <w:rPr>
                <w:rFonts w:ascii="Arial" w:hAnsi="Arial" w:cs="Arial"/>
                <w:b/>
                <w:sz w:val="18"/>
                <w:lang w:eastAsia="zh-CN"/>
              </w:rP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19C55806" w14:textId="77777777" w:rsidR="00953D4A" w:rsidRPr="00B32509" w:rsidRDefault="00953D4A" w:rsidP="00FE4472">
            <w:pPr>
              <w:keepNext/>
              <w:keepLines/>
              <w:spacing w:after="0"/>
              <w:jc w:val="center"/>
              <w:rPr>
                <w:rFonts w:ascii="Arial" w:hAnsi="Arial" w:cs="Arial"/>
                <w:b/>
                <w:sz w:val="18"/>
                <w:lang w:eastAsia="zh-CN"/>
              </w:rPr>
            </w:pPr>
            <w:r w:rsidRPr="00B32509">
              <w:rPr>
                <w:rFonts w:ascii="Arial" w:hAnsi="Arial" w:cs="Arial"/>
                <w:b/>
                <w:sz w:val="18"/>
                <w:lang w:eastAsia="zh-CN"/>
              </w:rP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2CE9A1F" w14:textId="77777777" w:rsidR="00953D4A" w:rsidRPr="00B32509" w:rsidRDefault="00953D4A" w:rsidP="00FE4472">
            <w:pPr>
              <w:keepNext/>
              <w:keepLines/>
              <w:spacing w:after="0"/>
              <w:jc w:val="center"/>
              <w:rPr>
                <w:rFonts w:ascii="Arial" w:hAnsi="Arial" w:cs="Arial"/>
                <w:b/>
                <w:sz w:val="18"/>
                <w:lang w:eastAsia="zh-CN"/>
              </w:rPr>
            </w:pPr>
            <w:r w:rsidRPr="00B32509">
              <w:rPr>
                <w:rFonts w:ascii="Arial" w:hAnsi="Arial" w:cs="Arial"/>
                <w:b/>
                <w:sz w:val="18"/>
                <w:lang w:eastAsia="zh-CN"/>
              </w:rPr>
              <w:t>Notes</w:t>
            </w:r>
          </w:p>
        </w:tc>
      </w:tr>
      <w:tr w:rsidR="00953D4A" w:rsidRPr="00B32509" w14:paraId="06E695D7"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CFAAF6C" w14:textId="77777777" w:rsidR="00953D4A" w:rsidRPr="00B32509" w:rsidRDefault="00953D4A" w:rsidP="00FE4472">
            <w:pPr>
              <w:keepNext/>
              <w:keepLines/>
              <w:spacing w:after="0"/>
              <w:rPr>
                <w:rFonts w:ascii="Courier" w:hAnsi="Courier" w:cs="Arial"/>
                <w:sz w:val="18"/>
                <w:lang w:eastAsia="zh-CN"/>
              </w:rPr>
            </w:pPr>
            <w:bookmarkStart w:id="519" w:name="MCCQCTEMPBM_00000137"/>
            <w:r w:rsidRPr="00B32509">
              <w:rPr>
                <w:rFonts w:ascii="Courier New" w:hAnsi="Courier New" w:cs="Courier New"/>
                <w:sz w:val="18"/>
                <w:lang w:eastAsia="zh-CN"/>
              </w:rPr>
              <w:t>notifyMOICreation</w:t>
            </w:r>
            <w:bookmarkEnd w:id="519"/>
          </w:p>
        </w:tc>
        <w:tc>
          <w:tcPr>
            <w:tcW w:w="947" w:type="dxa"/>
            <w:tcBorders>
              <w:top w:val="single" w:sz="4" w:space="0" w:color="auto"/>
              <w:left w:val="single" w:sz="4" w:space="0" w:color="auto"/>
              <w:bottom w:val="single" w:sz="4" w:space="0" w:color="auto"/>
              <w:right w:val="single" w:sz="4" w:space="0" w:color="auto"/>
            </w:tcBorders>
            <w:hideMark/>
          </w:tcPr>
          <w:p w14:paraId="6828BACB"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7D92E19F" w14:textId="77777777" w:rsidR="00953D4A" w:rsidRPr="00B32509" w:rsidRDefault="00953D4A" w:rsidP="00953D4A">
            <w:pPr>
              <w:pStyle w:val="TAC"/>
              <w:rPr>
                <w:lang w:eastAsia="zh-CN"/>
              </w:rPr>
            </w:pPr>
            <w:r w:rsidRPr="00B32509">
              <w:rPr>
                <w:lang w:eastAsia="zh-CN"/>
              </w:rPr>
              <w:t>--</w:t>
            </w:r>
          </w:p>
        </w:tc>
      </w:tr>
      <w:tr w:rsidR="00953D4A" w:rsidRPr="00B32509" w14:paraId="781AB868"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70EFCFF" w14:textId="77777777" w:rsidR="00953D4A" w:rsidRPr="00B32509" w:rsidRDefault="00953D4A" w:rsidP="00FE4472">
            <w:pPr>
              <w:keepNext/>
              <w:keepLines/>
              <w:spacing w:after="0"/>
              <w:rPr>
                <w:rFonts w:ascii="Courier" w:hAnsi="Courier" w:cs="Arial"/>
                <w:sz w:val="18"/>
                <w:lang w:eastAsia="zh-CN"/>
              </w:rPr>
            </w:pPr>
            <w:r w:rsidRPr="00B32509">
              <w:rPr>
                <w:rFonts w:ascii="Courier New" w:hAnsi="Courier New" w:cs="Courier New"/>
                <w:sz w:val="18"/>
                <w:lang w:eastAsia="zh-CN"/>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750C9CB3"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7FE4659A" w14:textId="77777777" w:rsidR="00953D4A" w:rsidRPr="00B32509" w:rsidRDefault="00953D4A" w:rsidP="00953D4A">
            <w:pPr>
              <w:pStyle w:val="TAC"/>
              <w:rPr>
                <w:lang w:eastAsia="zh-CN"/>
              </w:rPr>
            </w:pPr>
            <w:r w:rsidRPr="00B32509">
              <w:rPr>
                <w:lang w:eastAsia="zh-CN"/>
              </w:rPr>
              <w:t>--</w:t>
            </w:r>
          </w:p>
        </w:tc>
      </w:tr>
      <w:tr w:rsidR="00953D4A" w:rsidRPr="00B32509" w14:paraId="46054216"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216A8A" w14:textId="77777777" w:rsidR="00953D4A" w:rsidRPr="00B32509" w:rsidRDefault="00953D4A" w:rsidP="00FE4472">
            <w:pPr>
              <w:keepNext/>
              <w:keepLines/>
              <w:spacing w:after="0"/>
              <w:rPr>
                <w:rFonts w:ascii="Courier New" w:hAnsi="Courier New" w:cs="Courier New"/>
                <w:sz w:val="18"/>
                <w:lang w:eastAsia="zh-CN"/>
              </w:rPr>
            </w:pPr>
            <w:r w:rsidRPr="00B32509">
              <w:rPr>
                <w:rFonts w:ascii="Courier New" w:hAnsi="Courier New" w:cs="Courier New"/>
                <w:sz w:val="18"/>
                <w:lang w:eastAsia="zh-CN"/>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0100F43F"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1CA6CCA3" w14:textId="77777777" w:rsidR="00953D4A" w:rsidRPr="00B32509" w:rsidRDefault="00953D4A" w:rsidP="00953D4A">
            <w:pPr>
              <w:pStyle w:val="TAC"/>
              <w:rPr>
                <w:lang w:eastAsia="zh-CN"/>
              </w:rPr>
            </w:pPr>
            <w:r w:rsidRPr="00B32509">
              <w:rPr>
                <w:lang w:eastAsia="zh-CN"/>
              </w:rPr>
              <w:t>--</w:t>
            </w:r>
          </w:p>
        </w:tc>
      </w:tr>
      <w:tr w:rsidR="00953D4A" w:rsidRPr="00B32509" w14:paraId="4D018706"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2C52629" w14:textId="77777777" w:rsidR="00953D4A" w:rsidRPr="00B32509" w:rsidRDefault="00953D4A" w:rsidP="00FE4472">
            <w:pPr>
              <w:keepNext/>
              <w:keepLines/>
              <w:spacing w:after="0"/>
              <w:rPr>
                <w:rFonts w:ascii="Courier New" w:hAnsi="Courier New" w:cs="Courier New"/>
                <w:sz w:val="18"/>
                <w:lang w:eastAsia="zh-CN"/>
              </w:rPr>
            </w:pPr>
            <w:r w:rsidRPr="00B32509">
              <w:rPr>
                <w:rFonts w:ascii="Courier New" w:hAnsi="Courier New" w:cs="Courier New"/>
                <w:sz w:val="18"/>
                <w:lang w:eastAsia="zh-CN"/>
              </w:rPr>
              <w:t>notifyEvent</w:t>
            </w:r>
          </w:p>
        </w:tc>
        <w:tc>
          <w:tcPr>
            <w:tcW w:w="947" w:type="dxa"/>
            <w:tcBorders>
              <w:top w:val="single" w:sz="4" w:space="0" w:color="auto"/>
              <w:left w:val="single" w:sz="4" w:space="0" w:color="auto"/>
              <w:bottom w:val="single" w:sz="4" w:space="0" w:color="auto"/>
              <w:right w:val="single" w:sz="4" w:space="0" w:color="auto"/>
            </w:tcBorders>
            <w:hideMark/>
          </w:tcPr>
          <w:p w14:paraId="7055E515"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2A424FF1" w14:textId="77777777" w:rsidR="00953D4A" w:rsidRPr="00B32509" w:rsidRDefault="00953D4A" w:rsidP="00953D4A">
            <w:pPr>
              <w:pStyle w:val="TAC"/>
              <w:rPr>
                <w:lang w:eastAsia="zh-CN"/>
              </w:rPr>
            </w:pPr>
            <w:r w:rsidRPr="00B32509">
              <w:rPr>
                <w:lang w:eastAsia="zh-CN"/>
              </w:rPr>
              <w:t>--</w:t>
            </w:r>
          </w:p>
        </w:tc>
      </w:tr>
      <w:tr w:rsidR="00953D4A" w:rsidRPr="00B32509" w14:paraId="5031902C"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tcPr>
          <w:p w14:paraId="4EA5CD0B" w14:textId="77777777" w:rsidR="00953D4A" w:rsidRPr="00953D4A" w:rsidRDefault="00953D4A" w:rsidP="00FE4472">
            <w:pPr>
              <w:keepNext/>
              <w:keepLines/>
              <w:spacing w:after="0"/>
              <w:rPr>
                <w:rFonts w:ascii="Courier New" w:hAnsi="Courier New" w:cs="Courier New"/>
                <w:sz w:val="18"/>
                <w:szCs w:val="18"/>
                <w:lang w:eastAsia="zh-CN"/>
              </w:rPr>
            </w:pPr>
            <w:r w:rsidRPr="00953D4A">
              <w:rPr>
                <w:rFonts w:ascii="Courier New" w:hAnsi="Courier New" w:cs="Courier New"/>
                <w:sz w:val="18"/>
                <w:szCs w:val="18"/>
              </w:rPr>
              <w:t>notifyMOIChanges</w:t>
            </w:r>
          </w:p>
        </w:tc>
        <w:tc>
          <w:tcPr>
            <w:tcW w:w="947" w:type="dxa"/>
            <w:tcBorders>
              <w:top w:val="single" w:sz="4" w:space="0" w:color="auto"/>
              <w:left w:val="single" w:sz="4" w:space="0" w:color="auto"/>
              <w:bottom w:val="single" w:sz="4" w:space="0" w:color="auto"/>
              <w:right w:val="single" w:sz="4" w:space="0" w:color="auto"/>
            </w:tcBorders>
          </w:tcPr>
          <w:p w14:paraId="49B7ECFF" w14:textId="77777777" w:rsidR="00953D4A" w:rsidRPr="00B32509" w:rsidRDefault="00953D4A" w:rsidP="00953D4A">
            <w:pPr>
              <w:pStyle w:val="TAC"/>
              <w:rPr>
                <w:lang w:eastAsia="zh-CN"/>
              </w:rPr>
            </w:pPr>
            <w:r>
              <w:rPr>
                <w:lang w:eastAsia="zh-CN"/>
              </w:rPr>
              <w:t>O</w:t>
            </w:r>
          </w:p>
        </w:tc>
        <w:tc>
          <w:tcPr>
            <w:tcW w:w="717" w:type="dxa"/>
            <w:tcBorders>
              <w:top w:val="single" w:sz="4" w:space="0" w:color="auto"/>
              <w:left w:val="single" w:sz="4" w:space="0" w:color="auto"/>
              <w:bottom w:val="single" w:sz="4" w:space="0" w:color="auto"/>
              <w:right w:val="single" w:sz="4" w:space="0" w:color="auto"/>
            </w:tcBorders>
          </w:tcPr>
          <w:p w14:paraId="300BCFD9" w14:textId="77777777" w:rsidR="00953D4A" w:rsidRPr="00681942" w:rsidRDefault="00953D4A" w:rsidP="00953D4A">
            <w:pPr>
              <w:pStyle w:val="TAC"/>
              <w:rPr>
                <w:lang w:val="sv-SE" w:eastAsia="zh-CN"/>
              </w:rPr>
            </w:pPr>
            <w:r>
              <w:rPr>
                <w:lang w:val="sv-SE" w:eastAsia="zh-CN"/>
              </w:rPr>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520" w:name="_Toc106015912"/>
      <w:bookmarkStart w:id="521" w:name="_Toc106098551"/>
      <w:bookmarkStart w:id="522" w:name="_Toc210118010"/>
      <w:r w:rsidRPr="00F17505">
        <w:t>8</w:t>
      </w:r>
      <w:r w:rsidRPr="00F17505">
        <w:tab/>
      </w:r>
      <w:r w:rsidRPr="00F17505">
        <w:rPr>
          <w:lang w:eastAsia="zh-CN"/>
        </w:rPr>
        <w:t>Service components</w:t>
      </w:r>
      <w:bookmarkEnd w:id="520"/>
      <w:bookmarkEnd w:id="521"/>
      <w:bookmarkEnd w:id="522"/>
    </w:p>
    <w:p w14:paraId="1A605725" w14:textId="77777777" w:rsidR="00152C91" w:rsidRDefault="00152C91" w:rsidP="00152C91">
      <w:pPr>
        <w:pStyle w:val="Heading2"/>
        <w:rPr>
          <w:lang w:eastAsia="zh-CN"/>
        </w:rPr>
      </w:pPr>
      <w:bookmarkStart w:id="523" w:name="_Toc106015913"/>
      <w:bookmarkStart w:id="524" w:name="_Toc106098552"/>
      <w:bookmarkStart w:id="525" w:name="_Toc210118011"/>
      <w:r>
        <w:rPr>
          <w:lang w:eastAsia="zh-CN"/>
        </w:rPr>
        <w:t>8.0</w:t>
      </w:r>
      <w:r>
        <w:rPr>
          <w:lang w:eastAsia="zh-CN"/>
        </w:rPr>
        <w:tab/>
        <w:t>General</w:t>
      </w:r>
      <w:bookmarkEnd w:id="525"/>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526" w:name="_Toc210118012"/>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MnS</w:t>
      </w:r>
      <w:bookmarkEnd w:id="523"/>
      <w:bookmarkEnd w:id="524"/>
      <w:bookmarkEnd w:id="526"/>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1A7BF165" w:rsidR="00EF6247" w:rsidRPr="00F17505" w:rsidRDefault="00EF6247" w:rsidP="00EF6247">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tcPr>
          <w:p w14:paraId="5458910E" w14:textId="77777777" w:rsidR="00B37AD4" w:rsidRPr="00F17505" w:rsidDel="004723DD" w:rsidRDefault="00B37AD4" w:rsidP="00AB1DF0">
            <w:pPr>
              <w:pStyle w:val="TAL"/>
              <w:rPr>
                <w:lang w:eastAsia="zh-CN"/>
              </w:rPr>
            </w:pPr>
            <w:r>
              <w:rPr>
                <w:lang w:eastAsia="zh-CN"/>
              </w:rPr>
              <w:t>createMOI operation</w:t>
            </w:r>
          </w:p>
        </w:tc>
        <w:tc>
          <w:tcPr>
            <w:tcW w:w="2693" w:type="dxa"/>
            <w:vMerge w:val="restart"/>
          </w:tcPr>
          <w:p w14:paraId="64C1AEC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MLTrainingRequest</w:t>
            </w:r>
          </w:p>
        </w:tc>
        <w:tc>
          <w:tcPr>
            <w:tcW w:w="1276" w:type="dxa"/>
            <w:vMerge w:val="restart"/>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tcPr>
          <w:p w14:paraId="65A0C812" w14:textId="77777777" w:rsidR="00B37AD4" w:rsidRPr="00F17505" w:rsidDel="004723DD" w:rsidRDefault="00B37AD4" w:rsidP="00AB1DF0">
            <w:pPr>
              <w:pStyle w:val="TAL"/>
              <w:rPr>
                <w:lang w:eastAsia="zh-CN"/>
              </w:rPr>
            </w:pPr>
            <w:r>
              <w:rPr>
                <w:lang w:eastAsia="zh-CN"/>
              </w:rPr>
              <w:t>modifyMOIAttributes operation</w:t>
            </w:r>
          </w:p>
        </w:tc>
        <w:tc>
          <w:tcPr>
            <w:tcW w:w="2693" w:type="dxa"/>
            <w:vMerge/>
          </w:tcPr>
          <w:p w14:paraId="6428526C" w14:textId="77777777" w:rsidR="00B37AD4" w:rsidRPr="00F17505" w:rsidDel="004723DD" w:rsidRDefault="00B37AD4" w:rsidP="00AB1DF0">
            <w:pPr>
              <w:pStyle w:val="TAL"/>
              <w:rPr>
                <w:rFonts w:ascii="Courier New" w:hAnsi="Courier New" w:cs="Courier New"/>
              </w:rPr>
            </w:pPr>
          </w:p>
        </w:tc>
        <w:tc>
          <w:tcPr>
            <w:tcW w:w="1276" w:type="dxa"/>
            <w:vMerge/>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tcPr>
          <w:p w14:paraId="48D13399" w14:textId="77777777" w:rsidR="00B37AD4" w:rsidRPr="00F17505" w:rsidDel="004723DD" w:rsidRDefault="00B37AD4" w:rsidP="00AB1DF0">
            <w:pPr>
              <w:pStyle w:val="TAL"/>
              <w:rPr>
                <w:lang w:eastAsia="zh-CN"/>
              </w:rPr>
            </w:pPr>
            <w:r>
              <w:rPr>
                <w:lang w:eastAsia="zh-CN"/>
              </w:rPr>
              <w:t>getMOIAttributes operation</w:t>
            </w:r>
          </w:p>
        </w:tc>
        <w:tc>
          <w:tcPr>
            <w:tcW w:w="2693" w:type="dxa"/>
          </w:tcPr>
          <w:p w14:paraId="1CB5501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MLTrainingReport</w:t>
            </w:r>
          </w:p>
        </w:tc>
        <w:tc>
          <w:tcPr>
            <w:tcW w:w="1276" w:type="dxa"/>
            <w:vMerge/>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tcPr>
          <w:p w14:paraId="383C2ADC" w14:textId="77777777" w:rsidR="00B37AD4" w:rsidRPr="00F17505" w:rsidDel="004723DD" w:rsidRDefault="00B37AD4" w:rsidP="00AB1DF0">
            <w:pPr>
              <w:pStyle w:val="TAL"/>
              <w:rPr>
                <w:lang w:eastAsia="zh-CN"/>
              </w:rPr>
            </w:pPr>
            <w:r>
              <w:rPr>
                <w:lang w:eastAsia="zh-CN"/>
              </w:rPr>
              <w:t>modifyMOIAttributes operation</w:t>
            </w:r>
          </w:p>
        </w:tc>
        <w:tc>
          <w:tcPr>
            <w:tcW w:w="2693" w:type="dxa"/>
            <w:vMerge w:val="restart"/>
          </w:tcPr>
          <w:p w14:paraId="774508D1"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tcPr>
          <w:p w14:paraId="24D21207" w14:textId="77777777" w:rsidR="00B37AD4" w:rsidRPr="00F17505" w:rsidDel="004723DD" w:rsidRDefault="00B37AD4" w:rsidP="00AB1DF0">
            <w:pPr>
              <w:pStyle w:val="TAL"/>
              <w:rPr>
                <w:lang w:eastAsia="zh-CN"/>
              </w:rPr>
            </w:pPr>
            <w:r>
              <w:rPr>
                <w:lang w:eastAsia="zh-CN"/>
              </w:rPr>
              <w:t>getMOIAttributes operation</w:t>
            </w:r>
          </w:p>
        </w:tc>
        <w:tc>
          <w:tcPr>
            <w:tcW w:w="2693" w:type="dxa"/>
            <w:vMerge/>
          </w:tcPr>
          <w:p w14:paraId="2A0A4C31" w14:textId="77777777" w:rsidR="00B37AD4" w:rsidRPr="00F17505" w:rsidDel="004723DD" w:rsidRDefault="00B37AD4" w:rsidP="00AB1DF0">
            <w:pPr>
              <w:pStyle w:val="TAL"/>
              <w:rPr>
                <w:rFonts w:ascii="Courier New" w:hAnsi="Courier New" w:cs="Courier New"/>
              </w:rPr>
            </w:pPr>
          </w:p>
        </w:tc>
        <w:tc>
          <w:tcPr>
            <w:tcW w:w="1276" w:type="dxa"/>
            <w:vMerge/>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0800CB49" w:rsidR="00B37AD4" w:rsidRDefault="00B37AD4" w:rsidP="00AB1DF0">
            <w:pPr>
              <w:pStyle w:val="TAL"/>
            </w:pPr>
            <w:r>
              <w:rPr>
                <w:lang w:val="en-US"/>
              </w:rPr>
              <w:t xml:space="preserve">Create, Delete, and Update </w:t>
            </w:r>
            <w:r>
              <w:t xml:space="preserve">ML </w:t>
            </w:r>
            <w:r w:rsidR="00D52DBD">
              <w:t xml:space="preserve">model </w:t>
            </w:r>
            <w:r>
              <w:t>training</w:t>
            </w:r>
          </w:p>
        </w:tc>
        <w:tc>
          <w:tcPr>
            <w:tcW w:w="2835" w:type="dxa"/>
          </w:tcPr>
          <w:p w14:paraId="11DB257C" w14:textId="77777777" w:rsidR="00B37AD4" w:rsidRDefault="00B37AD4" w:rsidP="00AB1DF0">
            <w:pPr>
              <w:pStyle w:val="TAL"/>
              <w:rPr>
                <w:lang w:eastAsia="zh-CN"/>
              </w:rPr>
            </w:pPr>
            <w:r>
              <w:rPr>
                <w:lang w:eastAsia="zh-CN"/>
              </w:rPr>
              <w:t>changeMOIs operation</w:t>
            </w:r>
          </w:p>
        </w:tc>
        <w:tc>
          <w:tcPr>
            <w:tcW w:w="2693" w:type="dxa"/>
          </w:tcPr>
          <w:p w14:paraId="1F39BBEC" w14:textId="77777777" w:rsidR="00B37AD4" w:rsidRDefault="00B37AD4" w:rsidP="00AB1DF0">
            <w:pPr>
              <w:pStyle w:val="TAL"/>
              <w:rPr>
                <w:rFonts w:ascii="Courier New" w:hAnsi="Courier New" w:cs="Courier New"/>
              </w:rPr>
            </w:pPr>
            <w:r w:rsidRPr="00C24887">
              <w:rPr>
                <w:rFonts w:ascii="Courier New" w:hAnsi="Courier New" w:cs="Courier New"/>
              </w:rPr>
              <w:t>MLTrainingRequest</w:t>
            </w:r>
          </w:p>
          <w:p w14:paraId="49E66196" w14:textId="127513A1" w:rsidR="00B37AD4" w:rsidRPr="00F17505" w:rsidDel="004723DD" w:rsidRDefault="00B37AD4" w:rsidP="00AB1DF0">
            <w:pPr>
              <w:pStyle w:val="TAL"/>
              <w:rPr>
                <w:rFonts w:ascii="Courier New" w:hAnsi="Courier New" w:cs="Courier New"/>
              </w:rPr>
            </w:pPr>
          </w:p>
        </w:tc>
        <w:tc>
          <w:tcPr>
            <w:tcW w:w="1276" w:type="dxa"/>
            <w:vMerge/>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6F61A2B6" w:rsidR="00B37AD4" w:rsidRDefault="00B37AD4" w:rsidP="00AB1DF0">
            <w:pPr>
              <w:pStyle w:val="TAL"/>
              <w:rPr>
                <w:lang w:val="en-US" w:eastAsia="zh-CN"/>
              </w:rPr>
            </w:pPr>
            <w:r>
              <w:rPr>
                <w:lang w:val="en-US"/>
              </w:rPr>
              <w:t xml:space="preserve">Create, Delete, and Update </w:t>
            </w:r>
            <w:r>
              <w:t xml:space="preserve">ML </w:t>
            </w:r>
            <w:r w:rsidR="00D52DBD">
              <w:t xml:space="preserve">model </w:t>
            </w:r>
            <w:r>
              <w:t>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4A8288FE" w14:textId="44F2079E"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287D7E90" w14:textId="77777777" w:rsidR="00B37AD4" w:rsidRDefault="00B37AD4" w:rsidP="00AB1DF0">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4FF088B7" w:rsidR="00B37AD4" w:rsidRDefault="00B37AD4" w:rsidP="00AB1DF0">
            <w:pPr>
              <w:pStyle w:val="TAL"/>
              <w:rPr>
                <w:lang w:eastAsia="zh-CN"/>
              </w:rPr>
            </w:pPr>
            <w:r>
              <w:rPr>
                <w:lang w:val="en-US"/>
              </w:rPr>
              <w:t xml:space="preserve">Create, Delete, and Update </w:t>
            </w:r>
            <w:r>
              <w:rPr>
                <w:lang w:eastAsia="zh-CN"/>
              </w:rPr>
              <w:t xml:space="preserve">ML model Update and </w:t>
            </w:r>
            <w:r w:rsidR="00C802F0">
              <w:rPr>
                <w:lang w:eastAsia="zh-CN"/>
              </w:rPr>
              <w:t>ML update request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50577454" w14:textId="035C17B5" w:rsidR="00B37AD4" w:rsidRPr="001E02EF" w:rsidRDefault="00B37AD4" w:rsidP="00C802F0">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527" w:name="_Toc106015914"/>
      <w:bookmarkStart w:id="528" w:name="_Toc106098553"/>
      <w:bookmarkStart w:id="529" w:name="_Toc210118013"/>
      <w:r w:rsidRPr="00F17505">
        <w:t>9</w:t>
      </w:r>
      <w:r w:rsidRPr="00F17505">
        <w:tab/>
        <w:t>Solution Set (SS)</w:t>
      </w:r>
      <w:bookmarkEnd w:id="527"/>
      <w:bookmarkEnd w:id="528"/>
      <w:bookmarkEnd w:id="529"/>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The OpenAPI/YAML definitions are specified in 3GPP Forge, refer to clause 4.3 of TS 28.623 [19] for the Forge location. An example of Forge location is: "https://forge.3gpp.org/rep/sa5/MnS/-/tree/Tag_Rel18_SA104/".</w:t>
      </w:r>
    </w:p>
    <w:p w14:paraId="2AA68B7A" w14:textId="77777777" w:rsidR="00C24AA9" w:rsidRDefault="00C24AA9" w:rsidP="00C24AA9">
      <w:r>
        <w:t>Directory: OpenAPI</w:t>
      </w:r>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530" w:name="_Toc106015915"/>
      <w:r w:rsidRPr="00F17505">
        <w:br w:type="page"/>
      </w:r>
    </w:p>
    <w:p w14:paraId="2B8EAB27" w14:textId="5764309C" w:rsidR="00DA4B59" w:rsidRPr="00F17505" w:rsidRDefault="00DA4B59" w:rsidP="00DA4B59">
      <w:pPr>
        <w:pStyle w:val="Heading8"/>
      </w:pPr>
      <w:bookmarkStart w:id="531" w:name="_Toc106098554"/>
      <w:bookmarkStart w:id="532" w:name="_Toc210118014"/>
      <w:r w:rsidRPr="00F17505">
        <w:t>Annex A (informative):</w:t>
      </w:r>
      <w:r w:rsidRPr="00F17505">
        <w:br/>
        <w:t>PlantUML source code for NRM class diagrams</w:t>
      </w:r>
      <w:bookmarkEnd w:id="530"/>
      <w:bookmarkEnd w:id="531"/>
      <w:bookmarkEnd w:id="532"/>
    </w:p>
    <w:p w14:paraId="1B48CE03" w14:textId="550B2050" w:rsidR="00DA4B59" w:rsidRPr="00F17505" w:rsidRDefault="00DA4B59" w:rsidP="00DA4B59">
      <w:pPr>
        <w:pStyle w:val="Heading1"/>
      </w:pPr>
      <w:bookmarkStart w:id="533" w:name="_Toc106015916"/>
      <w:bookmarkStart w:id="534" w:name="_Toc106098555"/>
      <w:bookmarkStart w:id="535" w:name="_Toc210118015"/>
      <w:r w:rsidRPr="00F17505">
        <w:t>A.1</w:t>
      </w:r>
      <w:r w:rsidRPr="00F17505">
        <w:tab/>
        <w:t>General</w:t>
      </w:r>
      <w:bookmarkEnd w:id="533"/>
      <w:bookmarkEnd w:id="534"/>
      <w:bookmarkEnd w:id="535"/>
    </w:p>
    <w:p w14:paraId="53141092" w14:textId="59FBC819" w:rsidR="00DA4B59" w:rsidRPr="00F17505" w:rsidRDefault="00DA4B59" w:rsidP="00DA4B59">
      <w:r w:rsidRPr="00F17505">
        <w:t>This annex contains the PlantUML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536" w:name="_Toc106015917"/>
      <w:bookmarkStart w:id="537" w:name="_Toc106098556"/>
      <w:bookmarkStart w:id="538" w:name="_Toc106015919"/>
      <w:bookmarkStart w:id="539" w:name="_Toc210118016"/>
      <w:r w:rsidRPr="00F17505">
        <w:t>A.2</w:t>
      </w:r>
      <w:r w:rsidRPr="00F17505">
        <w:tab/>
        <w:t xml:space="preserve">PlantUML code for Figure </w:t>
      </w:r>
      <w:r>
        <w:t>7.3a.1.1.1-1</w:t>
      </w:r>
      <w:r w:rsidRPr="00F17505">
        <w:t>: NRM fragment for ML model training</w:t>
      </w:r>
      <w:bookmarkEnd w:id="536"/>
      <w:bookmarkEnd w:id="537"/>
      <w:bookmarkEnd w:id="539"/>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540" w:name="_Toc106015918"/>
      <w:bookmarkStart w:id="541" w:name="_Toc106098557"/>
      <w:bookmarkStart w:id="542" w:name="_Toc210118017"/>
      <w:r w:rsidRPr="00F17505">
        <w:t>A.3</w:t>
      </w:r>
      <w:r w:rsidRPr="00F17505">
        <w:tab/>
        <w:t xml:space="preserve">PlantUML code for Figure </w:t>
      </w:r>
      <w:r>
        <w:t>7.3a.1.1.2-1</w:t>
      </w:r>
      <w:r w:rsidRPr="00F17505">
        <w:t>: Inheritance Hierarchy for ML model training related NRMs</w:t>
      </w:r>
      <w:bookmarkEnd w:id="540"/>
      <w:bookmarkEnd w:id="541"/>
      <w:bookmarkEnd w:id="542"/>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543" w:name="_Toc210118018"/>
      <w:r w:rsidRPr="00F17505">
        <w:t>A.</w:t>
      </w:r>
      <w:r>
        <w:t>4</w:t>
      </w:r>
      <w:r w:rsidRPr="00F17505">
        <w:tab/>
        <w:t xml:space="preserve">PlantUML code for Figure </w:t>
      </w:r>
      <w:r>
        <w:t>7.2a.1.2-1</w:t>
      </w:r>
      <w:r w:rsidRPr="00F17505">
        <w:t xml:space="preserve">: Inheritance Hierarchy for </w:t>
      </w:r>
      <w:r>
        <w:t>common information models for AI/ML management</w:t>
      </w:r>
      <w:bookmarkEnd w:id="543"/>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&lt;&lt;InformationObjectClass&gt;&gt;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MLModelRepository</w:t>
      </w:r>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w:t>
      </w:r>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MLModelCoordinationGroup</w:t>
      </w:r>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544" w:name="_Toc210118019"/>
      <w:r w:rsidRPr="00F17505">
        <w:t>A.</w:t>
      </w:r>
      <w:r>
        <w:t>5</w:t>
      </w:r>
      <w:r w:rsidRPr="00F17505">
        <w:tab/>
        <w:t>PlantUML code for Figure 7.</w:t>
      </w:r>
      <w:r>
        <w:t>2a.1</w:t>
      </w:r>
      <w:r w:rsidRPr="00F17505">
        <w:t>.</w:t>
      </w:r>
      <w:r>
        <w:t>1</w:t>
      </w:r>
      <w:r w:rsidRPr="00F17505">
        <w:t xml:space="preserve">-1: </w:t>
      </w:r>
      <w:r>
        <w:t>Relationships</w:t>
      </w:r>
      <w:r w:rsidRPr="00F17505">
        <w:t xml:space="preserve"> for </w:t>
      </w:r>
      <w:r>
        <w:t>common information models for AI/ML management</w:t>
      </w:r>
      <w:bookmarkEnd w:id="544"/>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nodesep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ManagedEntity &lt;&lt;ProxyClass&gt;&gt;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ManagedEntity "1" *-- "*" MLModelRepository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MLModelCoordinationGroup: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MLModelCoordinationGroup "*" -r-&gt; "2..*" MLModel</w:t>
      </w:r>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note left of ManagedEntity</w:t>
      </w:r>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w:t>
      </w:r>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545" w:name="_Toc210118020"/>
      <w:r w:rsidRPr="00F17505">
        <w:t>A.</w:t>
      </w:r>
      <w:r>
        <w:t>6</w:t>
      </w:r>
      <w:r w:rsidRPr="00F17505">
        <w:tab/>
        <w:t>PlantUML code for Figure 7.</w:t>
      </w:r>
      <w:r>
        <w:t>3a</w:t>
      </w:r>
      <w:r w:rsidRPr="00F17505">
        <w:t>.</w:t>
      </w:r>
      <w:r>
        <w:t>1.1.1</w:t>
      </w:r>
      <w:r w:rsidRPr="00F17505">
        <w:t>-</w:t>
      </w:r>
      <w:r>
        <w:t>2</w:t>
      </w:r>
      <w:r w:rsidRPr="00F17505">
        <w:t xml:space="preserve">: NRM fragment for ML </w:t>
      </w:r>
      <w:r w:rsidR="00E840A2">
        <w:t xml:space="preserve">model </w:t>
      </w:r>
      <w:r>
        <w:t>testing</w:t>
      </w:r>
      <w:bookmarkEnd w:id="545"/>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MLTestingEntity &lt;&lt;ProxyClass&gt;&gt;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TestingFunction &lt;&lt;ProxyClass&gt;&gt;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MLTestingFunction &lt;&lt;InformationObjectClass&gt;&gt;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MLTestingRequest &lt;&lt;InformationObjectClass&gt;&gt;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MLTestingReport &lt;&lt;InformationObjectClass&gt;&gt;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MLTestingEntity "1" *-- "*" MLTestingFunction: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MLTestingRequest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MLTestingReport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w:t>
      </w:r>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MLModelCoordinationGroup</w:t>
      </w:r>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MLTestingReport "*" -l-&gt; "1" MLTestingRequest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MLModel) ... (MLTestingRequest, MLModelCoordinationGroup) : {xor}</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MLTestingEntity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ManagedFunction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w:t>
      </w:r>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TestingFunction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MLTestingFunction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MLTrainingFunction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1B7D8679" w:rsidR="006E608C" w:rsidRPr="00F17505" w:rsidRDefault="006E608C" w:rsidP="006E608C">
      <w:pPr>
        <w:pStyle w:val="Heading1"/>
      </w:pPr>
      <w:bookmarkStart w:id="546" w:name="_Toc210118021"/>
      <w:r w:rsidRPr="00F17505">
        <w:t>A.</w:t>
      </w:r>
      <w:r>
        <w:t>7</w:t>
      </w:r>
      <w:r w:rsidRPr="00F17505">
        <w:tab/>
        <w:t>PlantUML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546"/>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r>
        <w:t>skinparam ClassStereotypeFontStyle normal</w:t>
      </w:r>
    </w:p>
    <w:p w14:paraId="4D05896E" w14:textId="77777777" w:rsidR="006E608C" w:rsidRDefault="006E608C" w:rsidP="006E608C">
      <w:pPr>
        <w:pStyle w:val="PL"/>
      </w:pPr>
      <w:r>
        <w:t>skinparam ClassBackgroundColor White</w:t>
      </w:r>
    </w:p>
    <w:p w14:paraId="68762104" w14:textId="77777777" w:rsidR="006E608C" w:rsidRDefault="006E608C" w:rsidP="006E608C">
      <w:pPr>
        <w:pStyle w:val="PL"/>
      </w:pPr>
      <w:r>
        <w:t>skinparam shadowing false</w:t>
      </w:r>
    </w:p>
    <w:p w14:paraId="16DD916A" w14:textId="77777777" w:rsidR="006E608C" w:rsidRDefault="006E608C" w:rsidP="006E608C">
      <w:pPr>
        <w:pStyle w:val="PL"/>
      </w:pPr>
      <w:r>
        <w:t>skinparam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'skinparam maxMessageSize 250</w:t>
      </w:r>
    </w:p>
    <w:p w14:paraId="0BDF0207" w14:textId="77777777" w:rsidR="006E608C" w:rsidRDefault="006E608C" w:rsidP="006E608C">
      <w:pPr>
        <w:pStyle w:val="PL"/>
      </w:pPr>
    </w:p>
    <w:p w14:paraId="055D8317" w14:textId="77777777" w:rsidR="006E608C" w:rsidRDefault="006E608C" w:rsidP="006E608C">
      <w:pPr>
        <w:pStyle w:val="PL"/>
      </w:pPr>
      <w:r>
        <w:t>class Top &lt;&lt;InformationObjectClass&gt;&gt;</w:t>
      </w:r>
    </w:p>
    <w:p w14:paraId="6F7AB3D6" w14:textId="77777777" w:rsidR="006E608C" w:rsidRDefault="006E608C" w:rsidP="006E608C">
      <w:pPr>
        <w:pStyle w:val="PL"/>
      </w:pPr>
      <w:r>
        <w:t>class ManagedFunction &lt;&lt;InformationObjectClass&gt;&gt;</w:t>
      </w:r>
    </w:p>
    <w:p w14:paraId="51521892" w14:textId="77777777" w:rsidR="006E608C" w:rsidRDefault="006E608C" w:rsidP="006E608C">
      <w:pPr>
        <w:pStyle w:val="PL"/>
      </w:pPr>
      <w:r>
        <w:t>class MLTestingFunction &lt;&lt;InformationObjectClass&gt;&gt;</w:t>
      </w:r>
    </w:p>
    <w:p w14:paraId="55856E62" w14:textId="77777777" w:rsidR="006E608C" w:rsidRDefault="006E608C" w:rsidP="006E608C">
      <w:pPr>
        <w:pStyle w:val="PL"/>
      </w:pPr>
      <w:r>
        <w:t>class MLTestingRequest &lt;&lt;InformationObjectClass&gt;&gt;</w:t>
      </w:r>
    </w:p>
    <w:p w14:paraId="7AE87B2B" w14:textId="77777777" w:rsidR="006E608C" w:rsidRDefault="006E608C" w:rsidP="006E608C">
      <w:pPr>
        <w:pStyle w:val="PL"/>
      </w:pPr>
      <w:r>
        <w:t>class MLTestingReport &lt;&lt;InformationObjectClass&gt;&gt;</w:t>
      </w:r>
    </w:p>
    <w:p w14:paraId="43CA0B18" w14:textId="77777777" w:rsidR="006E608C" w:rsidRDefault="006E608C" w:rsidP="006E608C">
      <w:pPr>
        <w:pStyle w:val="PL"/>
      </w:pPr>
    </w:p>
    <w:p w14:paraId="391875E8" w14:textId="77777777" w:rsidR="006E608C" w:rsidRDefault="006E608C" w:rsidP="006E608C">
      <w:pPr>
        <w:pStyle w:val="PL"/>
      </w:pPr>
      <w:r>
        <w:t xml:space="preserve">ManagedFunction &lt;|-- MLTestingFunction </w:t>
      </w:r>
    </w:p>
    <w:p w14:paraId="7A70051E" w14:textId="77777777" w:rsidR="006E608C" w:rsidRDefault="006E608C" w:rsidP="006E608C">
      <w:pPr>
        <w:pStyle w:val="PL"/>
      </w:pPr>
      <w:r>
        <w:t xml:space="preserve">Top &lt;|-- MLTestingRequest </w:t>
      </w:r>
    </w:p>
    <w:p w14:paraId="368146CF" w14:textId="77777777" w:rsidR="006E608C" w:rsidRDefault="006E608C" w:rsidP="006E608C">
      <w:pPr>
        <w:pStyle w:val="PL"/>
      </w:pPr>
      <w:r>
        <w:t xml:space="preserve">Top &lt;|-- MLTestingReport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547" w:name="_Toc210118022"/>
      <w:r w:rsidRPr="00F17505">
        <w:t>A.</w:t>
      </w:r>
      <w:r>
        <w:t>8</w:t>
      </w:r>
      <w:r w:rsidRPr="00F17505">
        <w:tab/>
        <w:t xml:space="preserve">PlantUML code for Figure </w:t>
      </w:r>
      <w:r>
        <w:t>7.3a.4</w:t>
      </w:r>
      <w:r w:rsidRPr="00F17505">
        <w:t>.</w:t>
      </w:r>
      <w:r>
        <w:t>1.1</w:t>
      </w:r>
      <w:r w:rsidRPr="0031641D">
        <w:t xml:space="preserve">-1: NRM fragment for ML </w:t>
      </w:r>
      <w:r>
        <w:t>update</w:t>
      </w:r>
      <w:bookmarkEnd w:id="547"/>
    </w:p>
    <w:p w14:paraId="74C52872" w14:textId="77777777" w:rsidR="006E608C" w:rsidRDefault="006E608C" w:rsidP="006E608C">
      <w:pPr>
        <w:pStyle w:val="PL"/>
      </w:pPr>
      <w:bookmarkStart w:id="548" w:name="_Hlk96013404"/>
      <w:r>
        <w:t xml:space="preserve">@startuml </w:t>
      </w:r>
    </w:p>
    <w:p w14:paraId="4AAD83EB" w14:textId="77777777" w:rsidR="006E608C" w:rsidRDefault="006E608C" w:rsidP="006E608C">
      <w:pPr>
        <w:pStyle w:val="PL"/>
      </w:pPr>
      <w:r>
        <w:t>skinparam ClassStereotypeFontStyle normal</w:t>
      </w:r>
    </w:p>
    <w:p w14:paraId="7DAAA25D" w14:textId="77777777" w:rsidR="006E608C" w:rsidRDefault="006E608C" w:rsidP="006E608C">
      <w:pPr>
        <w:pStyle w:val="PL"/>
      </w:pPr>
      <w:r>
        <w:t>skinparam ClassBackgroundColor White</w:t>
      </w:r>
    </w:p>
    <w:p w14:paraId="1623BB61" w14:textId="77777777" w:rsidR="006E608C" w:rsidRDefault="006E608C" w:rsidP="006E608C">
      <w:pPr>
        <w:pStyle w:val="PL"/>
      </w:pPr>
      <w:r>
        <w:t>skinparam shadowing false</w:t>
      </w:r>
    </w:p>
    <w:p w14:paraId="73D839CC" w14:textId="77777777" w:rsidR="006E608C" w:rsidRDefault="006E608C" w:rsidP="006E608C">
      <w:pPr>
        <w:pStyle w:val="PL"/>
      </w:pPr>
      <w:r>
        <w:t>skinparam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'skinparam maxMessageSize 250</w:t>
      </w:r>
    </w:p>
    <w:p w14:paraId="62719D40" w14:textId="77777777" w:rsidR="006E608C" w:rsidRDefault="006E608C" w:rsidP="006E608C">
      <w:pPr>
        <w:pStyle w:val="PL"/>
      </w:pPr>
      <w:r>
        <w:t>skinparam nodesep 60</w:t>
      </w:r>
    </w:p>
    <w:p w14:paraId="3BAA943D" w14:textId="77777777" w:rsidR="006E608C" w:rsidRDefault="006E608C" w:rsidP="006E608C">
      <w:pPr>
        <w:pStyle w:val="PL"/>
      </w:pPr>
    </w:p>
    <w:p w14:paraId="1A05C8E5" w14:textId="77777777" w:rsidR="006E608C" w:rsidRDefault="006E608C" w:rsidP="006E608C">
      <w:pPr>
        <w:pStyle w:val="PL"/>
      </w:pPr>
      <w:r>
        <w:t xml:space="preserve">class MLUpdateEntity &lt;&lt;ProxyClass&gt;&gt; </w:t>
      </w:r>
    </w:p>
    <w:p w14:paraId="6AF8BFC6" w14:textId="77777777" w:rsidR="006E608C" w:rsidRDefault="006E608C" w:rsidP="006E608C">
      <w:pPr>
        <w:pStyle w:val="PL"/>
      </w:pPr>
      <w:r>
        <w:t xml:space="preserve">class MLUpdateFunction &lt;&lt;InformationObjectClass&gt;&gt; </w:t>
      </w:r>
    </w:p>
    <w:p w14:paraId="63E1ECD0" w14:textId="77777777" w:rsidR="006E608C" w:rsidRDefault="006E608C" w:rsidP="006E608C">
      <w:pPr>
        <w:pStyle w:val="PL"/>
      </w:pPr>
      <w:r>
        <w:t>class MLUpdateRequest &lt;&lt;InformationObjectClass&gt;&gt;</w:t>
      </w:r>
    </w:p>
    <w:p w14:paraId="6D46D854" w14:textId="77777777" w:rsidR="006E608C" w:rsidRDefault="006E608C" w:rsidP="006E608C">
      <w:pPr>
        <w:pStyle w:val="PL"/>
      </w:pPr>
      <w:r>
        <w:t xml:space="preserve">class MLUpdateProcess &lt;&lt;InformationObjectClass&gt;&gt; </w:t>
      </w:r>
    </w:p>
    <w:p w14:paraId="51E5F684" w14:textId="77777777" w:rsidR="006E608C" w:rsidRDefault="006E608C" w:rsidP="006E608C">
      <w:pPr>
        <w:pStyle w:val="PL"/>
      </w:pPr>
      <w:r>
        <w:t xml:space="preserve">class MLUpdateReport &lt;&lt;InformationObjectClass&gt;&gt; </w:t>
      </w:r>
    </w:p>
    <w:p w14:paraId="7E2F0449" w14:textId="3BC62243" w:rsidR="006E608C" w:rsidRDefault="006E608C" w:rsidP="006E608C">
      <w:pPr>
        <w:pStyle w:val="PL"/>
      </w:pPr>
      <w:r>
        <w:t xml:space="preserve">class </w:t>
      </w:r>
      <w:r w:rsidR="00E414B9">
        <w:t xml:space="preserve">MLModel </w:t>
      </w:r>
      <w:r>
        <w:t>&lt;&lt;InformationObjectClass&gt;&gt;</w:t>
      </w:r>
    </w:p>
    <w:p w14:paraId="6CC458A8" w14:textId="77777777" w:rsidR="006E608C" w:rsidRDefault="006E608C" w:rsidP="006E608C">
      <w:pPr>
        <w:pStyle w:val="PL"/>
      </w:pPr>
    </w:p>
    <w:p w14:paraId="438A13DA" w14:textId="77777777" w:rsidR="006E608C" w:rsidRDefault="006E608C" w:rsidP="006E608C">
      <w:pPr>
        <w:pStyle w:val="PL"/>
      </w:pPr>
      <w:r>
        <w:t>MLUpdateEntity "1" *-- "*" MLUpdateFunction:&lt;&lt;names&gt;&gt;</w:t>
      </w:r>
    </w:p>
    <w:p w14:paraId="23285E8D" w14:textId="77777777" w:rsidR="006E608C" w:rsidRDefault="006E608C" w:rsidP="006E608C">
      <w:pPr>
        <w:pStyle w:val="PL"/>
      </w:pPr>
      <w:r>
        <w:t>MLUpdateFunction "1" *-- "*" MLUpdateRequest:&lt;&lt;names&gt;&gt;</w:t>
      </w:r>
    </w:p>
    <w:p w14:paraId="5EBFFE38" w14:textId="77777777" w:rsidR="006E608C" w:rsidRDefault="006E608C" w:rsidP="006E608C">
      <w:pPr>
        <w:pStyle w:val="PL"/>
      </w:pPr>
      <w:r>
        <w:t>MLUpdateFunction "1" *-- "*" MLUpdateProcess:&lt;&lt;names&gt;&gt;</w:t>
      </w:r>
    </w:p>
    <w:p w14:paraId="068890A0" w14:textId="77777777" w:rsidR="006E608C" w:rsidRDefault="006E608C" w:rsidP="006E608C">
      <w:pPr>
        <w:pStyle w:val="PL"/>
      </w:pPr>
      <w:r>
        <w:t>MLUpdateFunction "1" *-- "*" MLUpdateReport:&lt;&lt;names&gt;&gt;</w:t>
      </w:r>
    </w:p>
    <w:p w14:paraId="4020FB47" w14:textId="77777777" w:rsidR="006E608C" w:rsidRDefault="006E608C" w:rsidP="006E608C">
      <w:pPr>
        <w:pStyle w:val="PL"/>
      </w:pPr>
    </w:p>
    <w:p w14:paraId="4C54B2A0" w14:textId="3B1D30FE" w:rsidR="006E608C" w:rsidRDefault="006E608C" w:rsidP="006E608C">
      <w:pPr>
        <w:pStyle w:val="PL"/>
      </w:pPr>
      <w:r>
        <w:t>MLUpdateFunction "1" --&gt; "*" "</w:t>
      </w:r>
      <w:r w:rsidR="00E414B9">
        <w:t>MLModel</w:t>
      </w:r>
      <w:r>
        <w:t>"</w:t>
      </w:r>
    </w:p>
    <w:p w14:paraId="68558A2D" w14:textId="77777777" w:rsidR="006E608C" w:rsidRDefault="006E608C" w:rsidP="006E608C">
      <w:pPr>
        <w:pStyle w:val="PL"/>
      </w:pPr>
      <w:r>
        <w:t xml:space="preserve">MLUpdateRequest "*" &lt;-r-&gt; "1" "MLUpdateProcess" </w:t>
      </w:r>
    </w:p>
    <w:p w14:paraId="34A2C953" w14:textId="77777777" w:rsidR="006E608C" w:rsidRDefault="006E608C" w:rsidP="006E608C">
      <w:pPr>
        <w:pStyle w:val="PL"/>
      </w:pPr>
      <w:r>
        <w:t xml:space="preserve">MLUpdateProcess "1" &lt;-r-&gt; "1" "MLUpdateReport" </w:t>
      </w:r>
    </w:p>
    <w:p w14:paraId="64123AFC" w14:textId="69ED5324" w:rsidR="006E608C" w:rsidRDefault="006E608C" w:rsidP="006E608C">
      <w:pPr>
        <w:pStyle w:val="PL"/>
      </w:pPr>
      <w:r>
        <w:t>MLUpdateProcess "*" --&gt; "*" "ML</w:t>
      </w:r>
      <w:r w:rsidR="00E414B9">
        <w:t>Model</w:t>
      </w:r>
      <w:r>
        <w:t xml:space="preserve">" </w:t>
      </w:r>
    </w:p>
    <w:p w14:paraId="2A6DBA7A" w14:textId="509B883C" w:rsidR="006E608C" w:rsidRDefault="006E608C" w:rsidP="006E608C">
      <w:pPr>
        <w:pStyle w:val="PL"/>
      </w:pPr>
      <w:r>
        <w:t>MLUpdateReport "*" --&gt; "*" "ML</w:t>
      </w:r>
      <w:r w:rsidR="00E414B9">
        <w:t>Model</w:t>
      </w:r>
      <w:r>
        <w:t xml:space="preserve">" </w:t>
      </w:r>
    </w:p>
    <w:p w14:paraId="4E97A77F" w14:textId="79C63ECF" w:rsidR="006E608C" w:rsidRDefault="006E608C" w:rsidP="006E608C">
      <w:pPr>
        <w:pStyle w:val="PL"/>
      </w:pPr>
      <w:r>
        <w:t>MLUpdateRequest "*" --&gt; "*" "ML</w:t>
      </w:r>
      <w:r w:rsidR="00E414B9">
        <w:t>Model</w:t>
      </w:r>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MLUpdateEntity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SubNetwork or </w:t>
      </w:r>
    </w:p>
    <w:p w14:paraId="0DE5800A" w14:textId="77777777" w:rsidR="006E608C" w:rsidRDefault="006E608C" w:rsidP="006E608C">
      <w:pPr>
        <w:pStyle w:val="PL"/>
      </w:pPr>
      <w:r>
        <w:t xml:space="preserve">   ManagedFunction or </w:t>
      </w:r>
    </w:p>
    <w:p w14:paraId="386DC3F8" w14:textId="77777777" w:rsidR="006E608C" w:rsidRDefault="006E608C" w:rsidP="006E608C">
      <w:pPr>
        <w:pStyle w:val="PL"/>
      </w:pPr>
      <w:r>
        <w:t xml:space="preserve">   ManagementFunction</w:t>
      </w:r>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549" w:name="_Toc210118023"/>
      <w:r w:rsidRPr="00051924">
        <w:t>A.</w:t>
      </w:r>
      <w:r>
        <w:t>9</w:t>
      </w:r>
      <w:r w:rsidRPr="00051924">
        <w:tab/>
        <w:t>PlantUML</w:t>
      </w:r>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549"/>
    </w:p>
    <w:bookmarkEnd w:id="548"/>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r>
        <w:t>skinparam ClassStereotypeFontStyle normal</w:t>
      </w:r>
    </w:p>
    <w:p w14:paraId="256A2051" w14:textId="77777777" w:rsidR="006E608C" w:rsidRDefault="006E608C" w:rsidP="006E608C">
      <w:pPr>
        <w:pStyle w:val="PL"/>
      </w:pPr>
      <w:r>
        <w:t>skinparam ClassBackgroundColor White</w:t>
      </w:r>
    </w:p>
    <w:p w14:paraId="73668FB3" w14:textId="77777777" w:rsidR="006E608C" w:rsidRDefault="006E608C" w:rsidP="006E608C">
      <w:pPr>
        <w:pStyle w:val="PL"/>
      </w:pPr>
      <w:r>
        <w:t>skinparam shadowing false</w:t>
      </w:r>
    </w:p>
    <w:p w14:paraId="40A3C2C9" w14:textId="77777777" w:rsidR="006E608C" w:rsidRDefault="006E608C" w:rsidP="006E608C">
      <w:pPr>
        <w:pStyle w:val="PL"/>
      </w:pPr>
      <w:r>
        <w:t>skinparam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'skinparam maxMessageSize 250</w:t>
      </w:r>
    </w:p>
    <w:p w14:paraId="0A107F19" w14:textId="77777777" w:rsidR="006E608C" w:rsidRDefault="006E608C" w:rsidP="006E608C">
      <w:pPr>
        <w:pStyle w:val="PL"/>
      </w:pPr>
    </w:p>
    <w:p w14:paraId="35E89F4D" w14:textId="77777777" w:rsidR="006E608C" w:rsidRDefault="006E608C" w:rsidP="006E608C">
      <w:pPr>
        <w:pStyle w:val="PL"/>
      </w:pPr>
      <w:r>
        <w:t>class Top &lt;&lt;InformationObjectClass&gt;&gt;</w:t>
      </w:r>
    </w:p>
    <w:p w14:paraId="38340FCF" w14:textId="77777777" w:rsidR="006E608C" w:rsidRDefault="006E608C" w:rsidP="006E608C">
      <w:pPr>
        <w:pStyle w:val="PL"/>
      </w:pPr>
      <w:r>
        <w:t>class ManagedFunction &lt;&lt;InformationObjectClass&gt;&gt;</w:t>
      </w:r>
    </w:p>
    <w:p w14:paraId="404F52F0" w14:textId="77777777" w:rsidR="006E608C" w:rsidRDefault="006E608C" w:rsidP="006E608C">
      <w:pPr>
        <w:pStyle w:val="PL"/>
      </w:pPr>
      <w:r>
        <w:t>class MLUpdateFunction &lt;&lt;InformationObjectClass&gt;&gt;</w:t>
      </w:r>
    </w:p>
    <w:p w14:paraId="3E2D99C1" w14:textId="77777777" w:rsidR="006E608C" w:rsidRDefault="006E608C" w:rsidP="006E608C">
      <w:pPr>
        <w:pStyle w:val="PL"/>
      </w:pPr>
      <w:r>
        <w:t>class MLUpdateRequest &lt;&lt;InformationObjectClass&gt;&gt;</w:t>
      </w:r>
    </w:p>
    <w:p w14:paraId="76704F69" w14:textId="77777777" w:rsidR="006E608C" w:rsidRDefault="006E608C" w:rsidP="006E608C">
      <w:pPr>
        <w:pStyle w:val="PL"/>
      </w:pPr>
      <w:r>
        <w:t>class MLUpdateProcess &lt;&lt;InformationObjectClass&gt;&gt;</w:t>
      </w:r>
    </w:p>
    <w:p w14:paraId="4DA3683A" w14:textId="77777777" w:rsidR="006E608C" w:rsidRDefault="006E608C" w:rsidP="006E608C">
      <w:pPr>
        <w:pStyle w:val="PL"/>
      </w:pPr>
      <w:r>
        <w:t>class MLUpdateReport &lt;&lt;InformationObjectClass&gt;&gt;</w:t>
      </w:r>
    </w:p>
    <w:p w14:paraId="10E2674B" w14:textId="77777777" w:rsidR="006E608C" w:rsidRDefault="006E608C" w:rsidP="006E608C">
      <w:pPr>
        <w:pStyle w:val="PL"/>
      </w:pPr>
    </w:p>
    <w:p w14:paraId="58A16323" w14:textId="77777777" w:rsidR="006E608C" w:rsidRDefault="006E608C" w:rsidP="006E608C">
      <w:pPr>
        <w:pStyle w:val="PL"/>
      </w:pPr>
      <w:r>
        <w:t xml:space="preserve">ManagedFunction &lt;|-- MLUpdateFunction </w:t>
      </w:r>
    </w:p>
    <w:p w14:paraId="42652D13" w14:textId="77777777" w:rsidR="006E608C" w:rsidRDefault="006E608C" w:rsidP="006E608C">
      <w:pPr>
        <w:pStyle w:val="PL"/>
      </w:pPr>
      <w:r>
        <w:t xml:space="preserve">Top &lt;|-- MLUpdateRequest </w:t>
      </w:r>
    </w:p>
    <w:p w14:paraId="3E7F194E" w14:textId="77777777" w:rsidR="006E608C" w:rsidRDefault="006E608C" w:rsidP="006E608C">
      <w:pPr>
        <w:pStyle w:val="PL"/>
      </w:pPr>
      <w:r>
        <w:t xml:space="preserve">Top &lt;|-- MLUpdateProcess </w:t>
      </w:r>
    </w:p>
    <w:p w14:paraId="2CFA924A" w14:textId="77777777" w:rsidR="006E608C" w:rsidRDefault="006E608C" w:rsidP="006E608C">
      <w:pPr>
        <w:pStyle w:val="PL"/>
      </w:pPr>
      <w:r>
        <w:t xml:space="preserve">Top &lt;|-- MLUpdateReport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399C9019" w:rsidR="006E608C" w:rsidRDefault="006E608C" w:rsidP="006E608C">
      <w:pPr>
        <w:pStyle w:val="Heading1"/>
      </w:pPr>
      <w:bookmarkStart w:id="550" w:name="_Toc210118024"/>
      <w:r w:rsidRPr="00F17505">
        <w:t>A.</w:t>
      </w:r>
      <w:r>
        <w:t>10</w:t>
      </w:r>
      <w:r w:rsidRPr="00F17505">
        <w:tab/>
        <w:t xml:space="preserve">PlantUML code for Figure </w:t>
      </w:r>
      <w:r>
        <w:t>7.3a.3</w:t>
      </w:r>
      <w:r w:rsidRPr="00F17505">
        <w:t>.</w:t>
      </w:r>
      <w:r>
        <w:t>1.1</w:t>
      </w:r>
      <w:r w:rsidRPr="00F17505">
        <w:t xml:space="preserve">-1: NRM fragment for ML </w:t>
      </w:r>
      <w:r w:rsidR="0071036E">
        <w:t xml:space="preserve">model </w:t>
      </w:r>
      <w:r>
        <w:t>loading</w:t>
      </w:r>
      <w:bookmarkEnd w:id="550"/>
    </w:p>
    <w:p w14:paraId="2E0D0625" w14:textId="77777777" w:rsidR="00837B37" w:rsidRPr="00A50559" w:rsidRDefault="00837B37" w:rsidP="00837B37">
      <w:pPr>
        <w:pStyle w:val="PL"/>
        <w:rPr>
          <w:rFonts w:eastAsia="SimSun"/>
        </w:rPr>
      </w:pPr>
      <w:r w:rsidRPr="00A50559">
        <w:rPr>
          <w:rFonts w:eastAsia="SimSun"/>
        </w:rPr>
        <w:t xml:space="preserve">@startuml </w:t>
      </w:r>
    </w:p>
    <w:p w14:paraId="44B180D9" w14:textId="77777777" w:rsidR="00837B37" w:rsidRPr="00A50559" w:rsidRDefault="00837B37" w:rsidP="00837B37">
      <w:pPr>
        <w:pStyle w:val="PL"/>
        <w:rPr>
          <w:rFonts w:eastAsia="SimSun"/>
        </w:rPr>
      </w:pPr>
      <w:r w:rsidRPr="00A50559">
        <w:rPr>
          <w:rFonts w:eastAsia="SimSun"/>
        </w:rPr>
        <w:t>skinparam ClassStereotypeFontStyle normal</w:t>
      </w:r>
    </w:p>
    <w:p w14:paraId="68A8E2A4" w14:textId="77777777" w:rsidR="00837B37" w:rsidRPr="00A50559" w:rsidRDefault="00837B37" w:rsidP="00837B37">
      <w:pPr>
        <w:pStyle w:val="PL"/>
        <w:rPr>
          <w:rFonts w:eastAsia="SimSun"/>
        </w:rPr>
      </w:pPr>
      <w:r w:rsidRPr="00A50559">
        <w:rPr>
          <w:rFonts w:eastAsia="SimSun"/>
        </w:rPr>
        <w:t>skinparam ClassBackgroundColor White</w:t>
      </w:r>
    </w:p>
    <w:p w14:paraId="320B974E" w14:textId="77777777" w:rsidR="00837B37" w:rsidRPr="00A50559" w:rsidRDefault="00837B37" w:rsidP="00837B37">
      <w:pPr>
        <w:pStyle w:val="PL"/>
        <w:rPr>
          <w:rFonts w:eastAsia="SimSun"/>
        </w:rPr>
      </w:pPr>
      <w:r w:rsidRPr="00A50559">
        <w:rPr>
          <w:rFonts w:eastAsia="SimSun"/>
        </w:rPr>
        <w:t>skinparam shadowing false</w:t>
      </w:r>
    </w:p>
    <w:p w14:paraId="01B84A21" w14:textId="77777777" w:rsidR="00837B37" w:rsidRPr="00A50559" w:rsidRDefault="00837B37" w:rsidP="00837B37">
      <w:pPr>
        <w:pStyle w:val="PL"/>
        <w:rPr>
          <w:rFonts w:eastAsia="SimSun"/>
        </w:rPr>
      </w:pPr>
      <w:r w:rsidRPr="00A50559">
        <w:rPr>
          <w:rFonts w:eastAsia="SimSun"/>
        </w:rPr>
        <w:t>skinparam monochrome true</w:t>
      </w:r>
    </w:p>
    <w:p w14:paraId="16008FB6" w14:textId="77777777" w:rsidR="00837B37" w:rsidRPr="00A50559" w:rsidRDefault="00837B37" w:rsidP="00837B37">
      <w:pPr>
        <w:pStyle w:val="PL"/>
        <w:rPr>
          <w:rFonts w:eastAsia="SimSun"/>
        </w:rPr>
      </w:pPr>
      <w:r w:rsidRPr="00A50559">
        <w:rPr>
          <w:rFonts w:eastAsia="SimSun"/>
        </w:rPr>
        <w:t>hide members</w:t>
      </w:r>
    </w:p>
    <w:p w14:paraId="2E95E3AE" w14:textId="77777777" w:rsidR="00837B37" w:rsidRPr="00A50559" w:rsidRDefault="00837B37" w:rsidP="00837B37">
      <w:pPr>
        <w:pStyle w:val="PL"/>
        <w:rPr>
          <w:rFonts w:eastAsia="SimSun"/>
        </w:rPr>
      </w:pPr>
      <w:r w:rsidRPr="00A50559">
        <w:rPr>
          <w:rFonts w:eastAsia="SimSun"/>
        </w:rPr>
        <w:t>hide circle</w:t>
      </w:r>
    </w:p>
    <w:p w14:paraId="474C5B49" w14:textId="77777777" w:rsidR="00837B37" w:rsidRPr="00A50559" w:rsidRDefault="00837B37" w:rsidP="00837B37">
      <w:pPr>
        <w:pStyle w:val="PL"/>
        <w:rPr>
          <w:rFonts w:eastAsia="SimSun"/>
        </w:rPr>
      </w:pPr>
      <w:r w:rsidRPr="00A50559">
        <w:rPr>
          <w:rFonts w:eastAsia="SimSun"/>
        </w:rPr>
        <w:t>'skinparam maxMessageSize 250</w:t>
      </w:r>
    </w:p>
    <w:p w14:paraId="5756C786" w14:textId="77777777" w:rsidR="00837B37" w:rsidRPr="00A50559" w:rsidRDefault="00837B37" w:rsidP="00837B37">
      <w:pPr>
        <w:pStyle w:val="PL"/>
        <w:rPr>
          <w:rFonts w:eastAsia="SimSun"/>
        </w:rPr>
      </w:pPr>
    </w:p>
    <w:p w14:paraId="37314EE0" w14:textId="77777777" w:rsidR="00837B37" w:rsidRPr="00A50559" w:rsidRDefault="00837B37" w:rsidP="00837B37">
      <w:pPr>
        <w:pStyle w:val="PL"/>
        <w:rPr>
          <w:rFonts w:eastAsia="SimSun"/>
        </w:rPr>
      </w:pPr>
      <w:r w:rsidRPr="00A50559">
        <w:rPr>
          <w:rFonts w:eastAsia="SimSun"/>
        </w:rPr>
        <w:t>class AIMLInferenceFunction &lt;&lt;InformationObjectClass&gt;&gt;</w:t>
      </w:r>
    </w:p>
    <w:p w14:paraId="79ABB021" w14:textId="77777777" w:rsidR="00837B37" w:rsidRPr="00A50559" w:rsidRDefault="00837B37" w:rsidP="00837B37">
      <w:pPr>
        <w:pStyle w:val="PL"/>
        <w:rPr>
          <w:rFonts w:eastAsia="SimSun"/>
        </w:rPr>
      </w:pPr>
      <w:r w:rsidRPr="00A50559">
        <w:rPr>
          <w:rFonts w:eastAsia="SimSun"/>
        </w:rPr>
        <w:t>class MLModel &lt;&lt;InformationObjectClass&gt;&gt;</w:t>
      </w:r>
    </w:p>
    <w:p w14:paraId="4A90CA23" w14:textId="77777777" w:rsidR="00837B37" w:rsidRPr="00A50559" w:rsidRDefault="00837B37" w:rsidP="00837B37">
      <w:pPr>
        <w:pStyle w:val="PL"/>
        <w:rPr>
          <w:rFonts w:eastAsia="SimSun"/>
        </w:rPr>
      </w:pPr>
      <w:r w:rsidRPr="00A50559">
        <w:rPr>
          <w:rFonts w:eastAsia="SimSun"/>
        </w:rPr>
        <w:t>class MLModelLoadingRequest &lt;&lt;InformationObjectClass&gt;&gt;</w:t>
      </w:r>
    </w:p>
    <w:p w14:paraId="2FA78D23" w14:textId="77777777" w:rsidR="00837B37" w:rsidRPr="00A50559" w:rsidRDefault="00837B37" w:rsidP="00837B37">
      <w:pPr>
        <w:pStyle w:val="PL"/>
        <w:rPr>
          <w:rFonts w:eastAsia="SimSun"/>
        </w:rPr>
      </w:pPr>
      <w:r w:rsidRPr="00A50559">
        <w:rPr>
          <w:rFonts w:eastAsia="SimSun"/>
        </w:rPr>
        <w:t>class MLModelLoadingPolicy &lt;&lt;InformationObjectClass&gt;&gt;</w:t>
      </w:r>
    </w:p>
    <w:p w14:paraId="49DE4B2F" w14:textId="77777777" w:rsidR="00837B37" w:rsidRPr="00A50559" w:rsidRDefault="00837B37" w:rsidP="00837B37">
      <w:pPr>
        <w:pStyle w:val="PL"/>
        <w:rPr>
          <w:rFonts w:eastAsia="SimSun"/>
        </w:rPr>
      </w:pPr>
      <w:r w:rsidRPr="00A50559">
        <w:rPr>
          <w:rFonts w:eastAsia="SimSun"/>
        </w:rPr>
        <w:t>class MLModelLoadingProcess &lt;&lt;InformationObjectClass&gt;&gt;</w:t>
      </w:r>
    </w:p>
    <w:p w14:paraId="6FF7313F" w14:textId="77777777" w:rsidR="00837B37" w:rsidRPr="00A50559" w:rsidRDefault="00837B37" w:rsidP="00837B37">
      <w:pPr>
        <w:pStyle w:val="PL"/>
        <w:rPr>
          <w:rFonts w:eastAsia="SimSun"/>
        </w:rPr>
      </w:pPr>
    </w:p>
    <w:p w14:paraId="792942A8" w14:textId="77777777" w:rsidR="00837B37" w:rsidRPr="00A50559" w:rsidRDefault="00837B37" w:rsidP="00837B37">
      <w:pPr>
        <w:pStyle w:val="PL"/>
        <w:rPr>
          <w:rFonts w:eastAsia="SimSun"/>
        </w:rPr>
      </w:pPr>
      <w:r w:rsidRPr="00A50559">
        <w:rPr>
          <w:rFonts w:eastAsia="SimSun"/>
        </w:rPr>
        <w:t>AIMLInferenceFunction"1" *-- "*" MLModelLoadingRequest : &lt;&lt;names&gt;&gt;</w:t>
      </w:r>
    </w:p>
    <w:p w14:paraId="3EEF2224" w14:textId="77777777" w:rsidR="00837B37" w:rsidRPr="00A50559" w:rsidRDefault="00837B37" w:rsidP="00837B37">
      <w:pPr>
        <w:pStyle w:val="PL"/>
        <w:rPr>
          <w:rFonts w:eastAsia="SimSun"/>
        </w:rPr>
      </w:pPr>
      <w:r w:rsidRPr="00A50559">
        <w:rPr>
          <w:rFonts w:eastAsia="SimSun"/>
        </w:rPr>
        <w:t>AIMLInferenceFunction "1" *-- "*" MLModelLoadingPolicy : &lt;&lt;names&gt;&gt;</w:t>
      </w:r>
    </w:p>
    <w:p w14:paraId="76FD8356" w14:textId="77777777" w:rsidR="00837B37" w:rsidRPr="00A50559" w:rsidRDefault="00837B37" w:rsidP="00837B37">
      <w:pPr>
        <w:pStyle w:val="PL"/>
        <w:rPr>
          <w:rFonts w:eastAsia="SimSun"/>
        </w:rPr>
      </w:pPr>
      <w:r w:rsidRPr="00A50559">
        <w:rPr>
          <w:rFonts w:eastAsia="SimSun"/>
        </w:rPr>
        <w:t>AIMLInferenceFunction "1" *-- "*" MLModelLoadingProcess : &lt;&lt;names&gt;&gt;</w:t>
      </w:r>
    </w:p>
    <w:p w14:paraId="76A46649" w14:textId="77777777" w:rsidR="00837B37" w:rsidRPr="00A50559" w:rsidRDefault="00837B37" w:rsidP="00837B37">
      <w:pPr>
        <w:pStyle w:val="PL"/>
        <w:rPr>
          <w:rFonts w:eastAsia="SimSun"/>
        </w:rPr>
      </w:pPr>
    </w:p>
    <w:p w14:paraId="1BF4FC07" w14:textId="77777777" w:rsidR="00837B37" w:rsidRPr="00A50559" w:rsidRDefault="00837B37" w:rsidP="00837B37">
      <w:pPr>
        <w:pStyle w:val="PL"/>
        <w:rPr>
          <w:rFonts w:eastAsia="SimSun"/>
        </w:rPr>
      </w:pPr>
    </w:p>
    <w:p w14:paraId="2075559D" w14:textId="77777777" w:rsidR="00837B37" w:rsidRPr="00A50559" w:rsidRDefault="00837B37" w:rsidP="00837B37">
      <w:pPr>
        <w:pStyle w:val="PL"/>
        <w:rPr>
          <w:rFonts w:eastAsia="SimSun"/>
        </w:rPr>
      </w:pPr>
      <w:r w:rsidRPr="00A50559">
        <w:rPr>
          <w:rFonts w:eastAsia="SimSun"/>
        </w:rPr>
        <w:t>MLModelLoadingRequest  "1" &lt;-r- "*" MLModelLoadingProcess</w:t>
      </w:r>
    </w:p>
    <w:p w14:paraId="50621CEF" w14:textId="77777777" w:rsidR="00837B37" w:rsidRPr="00A50559" w:rsidRDefault="00837B37" w:rsidP="00837B37">
      <w:pPr>
        <w:pStyle w:val="PL"/>
        <w:rPr>
          <w:rFonts w:eastAsia="SimSun"/>
        </w:rPr>
      </w:pPr>
      <w:r w:rsidRPr="00A50559">
        <w:rPr>
          <w:rFonts w:eastAsia="SimSun"/>
        </w:rPr>
        <w:t xml:space="preserve">MLModelLoadingProcess  "*" -r-&gt; "1" MLModelLoadingPolicy </w:t>
      </w:r>
    </w:p>
    <w:p w14:paraId="5EFCDFCE" w14:textId="77777777" w:rsidR="00837B37" w:rsidRPr="00A50559" w:rsidRDefault="00837B37" w:rsidP="00837B37">
      <w:pPr>
        <w:pStyle w:val="PL"/>
        <w:rPr>
          <w:rFonts w:eastAsia="SimSun"/>
        </w:rPr>
      </w:pPr>
    </w:p>
    <w:p w14:paraId="2622B9A7" w14:textId="77777777" w:rsidR="00837B37" w:rsidRPr="00A50559" w:rsidRDefault="00837B37" w:rsidP="00837B37">
      <w:pPr>
        <w:pStyle w:val="PL"/>
        <w:rPr>
          <w:rFonts w:eastAsia="SimSun"/>
        </w:rPr>
      </w:pPr>
      <w:r w:rsidRPr="00A50559">
        <w:rPr>
          <w:rFonts w:eastAsia="SimSun"/>
        </w:rPr>
        <w:t>MLModelLoadingRequest "1" --&gt; "1" MLModel</w:t>
      </w:r>
    </w:p>
    <w:p w14:paraId="1D391104" w14:textId="77777777" w:rsidR="00837B37" w:rsidRPr="00A50559" w:rsidRDefault="00837B37" w:rsidP="00837B37">
      <w:pPr>
        <w:pStyle w:val="PL"/>
        <w:rPr>
          <w:rFonts w:eastAsia="SimSun"/>
        </w:rPr>
      </w:pPr>
      <w:r w:rsidRPr="00A50559">
        <w:rPr>
          <w:rFonts w:eastAsia="SimSun"/>
        </w:rPr>
        <w:t>MLModelLoadingProcess "1" --&gt; "1" MLModel</w:t>
      </w:r>
    </w:p>
    <w:p w14:paraId="314E75A9" w14:textId="77777777" w:rsidR="00837B37" w:rsidRPr="00A50559" w:rsidRDefault="00837B37" w:rsidP="00837B37">
      <w:pPr>
        <w:pStyle w:val="PL"/>
        <w:rPr>
          <w:rFonts w:eastAsia="SimSun"/>
        </w:rPr>
      </w:pPr>
    </w:p>
    <w:p w14:paraId="2A049882" w14:textId="77777777" w:rsidR="00837B37" w:rsidRPr="00A50559" w:rsidRDefault="00837B37" w:rsidP="00837B37">
      <w:pPr>
        <w:pStyle w:val="PL"/>
        <w:rPr>
          <w:rFonts w:eastAsia="SimSun"/>
        </w:rPr>
      </w:pPr>
      <w:r w:rsidRPr="00A50559">
        <w:rPr>
          <w:rFonts w:eastAsia="SimSun"/>
        </w:rPr>
        <w:t>(MLModelLoadingProcess, MLModelLoadingRequest) ... (MLModelLoadingProcess, MLModelLoadingPolicy) : {xor}</w:t>
      </w:r>
    </w:p>
    <w:p w14:paraId="0D5B6AFA" w14:textId="77777777" w:rsidR="00837B37" w:rsidRPr="00A50559" w:rsidRDefault="00837B37" w:rsidP="00837B37">
      <w:pPr>
        <w:pStyle w:val="PL"/>
        <w:rPr>
          <w:rFonts w:eastAsia="SimSun"/>
        </w:rPr>
      </w:pPr>
    </w:p>
    <w:p w14:paraId="0723B1B2" w14:textId="77777777" w:rsidR="00837B37" w:rsidRPr="00A50559" w:rsidRDefault="00837B37" w:rsidP="00837B37">
      <w:pPr>
        <w:pStyle w:val="PL"/>
        <w:rPr>
          <w:rFonts w:eastAsia="SimSun"/>
        </w:rPr>
      </w:pPr>
    </w:p>
    <w:p w14:paraId="7F64A7F7" w14:textId="77777777" w:rsidR="00837B37" w:rsidRPr="00A50559" w:rsidRDefault="00837B37" w:rsidP="00837B37">
      <w:pPr>
        <w:pStyle w:val="PL"/>
        <w:rPr>
          <w:rFonts w:cs="Courier New"/>
        </w:rPr>
      </w:pPr>
      <w:r w:rsidRPr="00A50559">
        <w:rPr>
          <w:rFonts w:eastAsia="SimSun" w:cs="Courier New"/>
        </w:rPr>
        <w:t>@enduml</w:t>
      </w:r>
    </w:p>
    <w:p w14:paraId="1ADECEE2" w14:textId="4650D524" w:rsidR="006E608C" w:rsidRDefault="006E608C" w:rsidP="006E608C">
      <w:pPr>
        <w:pStyle w:val="Heading1"/>
      </w:pPr>
      <w:bookmarkStart w:id="551" w:name="_Toc210118025"/>
      <w:r w:rsidRPr="00F17505">
        <w:t>A.</w:t>
      </w:r>
      <w:r>
        <w:t>11</w:t>
      </w:r>
      <w:r w:rsidRPr="00F17505">
        <w:tab/>
        <w:t xml:space="preserve">PlantUML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551"/>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&lt;&lt;InformationObjectClass&gt;&gt;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MLModelLoadingRequest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MLModelLoadingPolicy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MLModelLoadingProcess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552" w:name="_Toc210118026"/>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552"/>
    </w:p>
    <w:p w14:paraId="49F3A1C0" w14:textId="77777777" w:rsidR="006E608C" w:rsidRDefault="006E608C" w:rsidP="006E608C">
      <w:pPr>
        <w:pStyle w:val="PL"/>
      </w:pPr>
      <w:r>
        <w:t xml:space="preserve">@startuml </w:t>
      </w:r>
    </w:p>
    <w:p w14:paraId="2291323F" w14:textId="77777777" w:rsidR="006E608C" w:rsidRDefault="006E608C" w:rsidP="006E608C">
      <w:pPr>
        <w:pStyle w:val="PL"/>
      </w:pPr>
      <w:r>
        <w:t>skinparam ClassStereotypeFontStyle normal</w:t>
      </w:r>
    </w:p>
    <w:p w14:paraId="37415927" w14:textId="77777777" w:rsidR="006E608C" w:rsidRDefault="006E608C" w:rsidP="006E608C">
      <w:pPr>
        <w:pStyle w:val="PL"/>
      </w:pPr>
      <w:r>
        <w:t>skinparam ClassBackgroundColor White</w:t>
      </w:r>
    </w:p>
    <w:p w14:paraId="610604D5" w14:textId="77777777" w:rsidR="006E608C" w:rsidRDefault="006E608C" w:rsidP="006E608C">
      <w:pPr>
        <w:pStyle w:val="PL"/>
      </w:pPr>
      <w:r>
        <w:t>skinparam shadowing false</w:t>
      </w:r>
    </w:p>
    <w:p w14:paraId="3EF44D26" w14:textId="77777777" w:rsidR="006E608C" w:rsidRDefault="006E608C" w:rsidP="006E608C">
      <w:pPr>
        <w:pStyle w:val="PL"/>
      </w:pPr>
      <w:r>
        <w:t>skinparam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'skinparam maxMessageSize 250</w:t>
      </w:r>
    </w:p>
    <w:p w14:paraId="2EDC55B8" w14:textId="77777777" w:rsidR="006E608C" w:rsidRDefault="006E608C" w:rsidP="006E608C">
      <w:pPr>
        <w:pStyle w:val="PL"/>
      </w:pPr>
      <w:r>
        <w:t>skinparam nodesep 60</w:t>
      </w:r>
    </w:p>
    <w:p w14:paraId="55D152B4" w14:textId="77777777" w:rsidR="006E608C" w:rsidRDefault="006E608C" w:rsidP="006E608C">
      <w:pPr>
        <w:pStyle w:val="PL"/>
      </w:pPr>
    </w:p>
    <w:p w14:paraId="5A5E9B94" w14:textId="77777777" w:rsidR="006E608C" w:rsidRDefault="006E608C" w:rsidP="006E608C">
      <w:pPr>
        <w:pStyle w:val="PL"/>
      </w:pPr>
      <w:r>
        <w:t>class AIMLInferenceFunction &lt;&lt;InformationObjectClass&gt;&gt;</w:t>
      </w:r>
    </w:p>
    <w:p w14:paraId="7A8374F3" w14:textId="77777777" w:rsidR="006E608C" w:rsidRDefault="006E608C" w:rsidP="006E608C">
      <w:pPr>
        <w:pStyle w:val="PL"/>
      </w:pPr>
      <w:r>
        <w:t>class AIMLInferenceReport &lt;&lt;InformationObjectClass&gt;&gt;</w:t>
      </w:r>
    </w:p>
    <w:p w14:paraId="202A759B" w14:textId="24DA15FB" w:rsidR="006E608C" w:rsidRDefault="006E608C" w:rsidP="006E608C">
      <w:pPr>
        <w:pStyle w:val="PL"/>
      </w:pPr>
      <w:r>
        <w:t>class ML</w:t>
      </w:r>
      <w:r w:rsidR="000430B1" w:rsidRPr="00D821B2">
        <w:rPr>
          <w:rFonts w:eastAsia="SimSun"/>
        </w:rPr>
        <w:t>Model</w:t>
      </w:r>
      <w:r>
        <w:t xml:space="preserve"> &lt;&lt;InformationObjectClass&gt;&gt;</w:t>
      </w:r>
    </w:p>
    <w:p w14:paraId="17EE815F" w14:textId="77777777" w:rsidR="006E608C" w:rsidRDefault="006E608C" w:rsidP="006E608C">
      <w:pPr>
        <w:pStyle w:val="PL"/>
      </w:pPr>
      <w:r>
        <w:t>class ManagedEntity &lt;&lt;ProxyClass&gt;&gt;</w:t>
      </w:r>
    </w:p>
    <w:p w14:paraId="33E5C69F" w14:textId="77777777" w:rsidR="006E608C" w:rsidRDefault="006E608C" w:rsidP="006E608C">
      <w:pPr>
        <w:pStyle w:val="PL"/>
      </w:pPr>
      <w:r>
        <w:t>class AIMLSupportedFunction &lt;&lt;ProxyClass&gt;&gt;</w:t>
      </w:r>
    </w:p>
    <w:p w14:paraId="11018294" w14:textId="77777777" w:rsidR="006E608C" w:rsidRDefault="006E608C" w:rsidP="006E608C">
      <w:pPr>
        <w:pStyle w:val="PL"/>
      </w:pPr>
    </w:p>
    <w:p w14:paraId="01FB1FD1" w14:textId="77777777" w:rsidR="006E608C" w:rsidRDefault="006E608C" w:rsidP="006E608C">
      <w:pPr>
        <w:pStyle w:val="PL"/>
      </w:pPr>
      <w:r>
        <w:t>ManagedEntity  "1" *-- "*" AIMLInferenceFunction : &lt;&lt;names&gt;&gt;</w:t>
      </w:r>
    </w:p>
    <w:p w14:paraId="1A00434F" w14:textId="77777777" w:rsidR="006E608C" w:rsidRDefault="006E608C" w:rsidP="006E608C">
      <w:pPr>
        <w:pStyle w:val="PL"/>
      </w:pPr>
      <w:r>
        <w:t>AIMLInferenceFunction  "*" &lt;-l-&gt; "*" AIMLSupportedFunction</w:t>
      </w:r>
    </w:p>
    <w:p w14:paraId="1722F1E4" w14:textId="5D8A0DC2" w:rsidR="006E608C" w:rsidRDefault="006E608C" w:rsidP="006E608C">
      <w:pPr>
        <w:pStyle w:val="PL"/>
      </w:pPr>
      <w:r>
        <w:t>ML</w:t>
      </w:r>
      <w:r w:rsidR="000430B1" w:rsidRPr="00D821B2">
        <w:rPr>
          <w:rFonts w:eastAsia="SimSun"/>
        </w:rPr>
        <w:t>Model</w:t>
      </w:r>
      <w:r>
        <w:t xml:space="preserve">  "*" &lt;-r-&gt; "*" AIMLSupportedFunction</w:t>
      </w:r>
    </w:p>
    <w:p w14:paraId="32A6672F" w14:textId="143EA192" w:rsidR="006E608C" w:rsidRDefault="006E608C" w:rsidP="006E608C">
      <w:pPr>
        <w:pStyle w:val="PL"/>
      </w:pPr>
      <w:r>
        <w:t>ML</w:t>
      </w:r>
      <w:r w:rsidR="000430B1" w:rsidRPr="00D821B2">
        <w:rPr>
          <w:rFonts w:eastAsia="SimSun"/>
        </w:rPr>
        <w:t>Model</w:t>
      </w:r>
      <w:r>
        <w:t xml:space="preserve">  "*" &lt;-r-&gt; "*" AIMLInferenceFunction</w:t>
      </w:r>
    </w:p>
    <w:p w14:paraId="5BC8A321" w14:textId="7B32CC60" w:rsidR="006E608C" w:rsidRDefault="006E608C" w:rsidP="000430B1">
      <w:pPr>
        <w:pStyle w:val="PL"/>
      </w:pPr>
      <w:r>
        <w:t>AIMLInfe</w:t>
      </w:r>
      <w:r w:rsidR="000430B1" w:rsidRPr="00D821B2">
        <w:rPr>
          <w:rFonts w:eastAsia="SimSun"/>
        </w:rPr>
        <w:t>Model</w:t>
      </w:r>
      <w:r>
        <w:t>Entity "1..*" &lt;--&gt; "*" AIMLInferenceReport</w:t>
      </w:r>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note right of ManagedEntity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ManagedElement or</w:t>
      </w:r>
    </w:p>
    <w:p w14:paraId="3766B199" w14:textId="77777777" w:rsidR="006E608C" w:rsidRDefault="006E608C" w:rsidP="006E608C">
      <w:pPr>
        <w:pStyle w:val="PL"/>
      </w:pPr>
      <w:r>
        <w:t xml:space="preserve">   SubNetwork or</w:t>
      </w:r>
    </w:p>
    <w:p w14:paraId="79B81B9C" w14:textId="77777777" w:rsidR="006E608C" w:rsidRDefault="006E608C" w:rsidP="006E608C">
      <w:pPr>
        <w:pStyle w:val="PL"/>
      </w:pPr>
      <w:r>
        <w:t xml:space="preserve">   ManagedFunction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note top of AIMLSupportedFunction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DMROFunction or</w:t>
      </w:r>
    </w:p>
    <w:p w14:paraId="0243C079" w14:textId="77777777" w:rsidR="006E608C" w:rsidRDefault="006E608C" w:rsidP="006E608C">
      <w:pPr>
        <w:pStyle w:val="PL"/>
      </w:pPr>
      <w:r>
        <w:t xml:space="preserve">   DLBOFunction or</w:t>
      </w:r>
    </w:p>
    <w:p w14:paraId="7C3B9AF9" w14:textId="77777777" w:rsidR="006E608C" w:rsidRDefault="006E608C" w:rsidP="006E608C">
      <w:pPr>
        <w:pStyle w:val="PL"/>
      </w:pPr>
      <w:r>
        <w:t xml:space="preserve">   DESManagementFunction or</w:t>
      </w:r>
    </w:p>
    <w:p w14:paraId="15B54B6E" w14:textId="77777777" w:rsidR="006E608C" w:rsidRDefault="006E608C" w:rsidP="006E608C">
      <w:pPr>
        <w:pStyle w:val="PL"/>
      </w:pPr>
      <w:r>
        <w:t xml:space="preserve">   MDAFunction or</w:t>
      </w:r>
    </w:p>
    <w:p w14:paraId="671B8703" w14:textId="77777777" w:rsidR="006E608C" w:rsidRDefault="006E608C" w:rsidP="006E608C">
      <w:pPr>
        <w:pStyle w:val="PL"/>
      </w:pPr>
      <w:r>
        <w:t xml:space="preserve">   AnLFFunction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553" w:name="_Toc210118027"/>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553"/>
    </w:p>
    <w:p w14:paraId="5A0203D8" w14:textId="77777777" w:rsidR="006E608C" w:rsidRDefault="006E608C" w:rsidP="006E608C">
      <w:pPr>
        <w:pStyle w:val="PL"/>
      </w:pPr>
      <w:r>
        <w:t>@startuml</w:t>
      </w:r>
    </w:p>
    <w:p w14:paraId="1A5A5B60" w14:textId="77777777" w:rsidR="006E608C" w:rsidRDefault="006E608C" w:rsidP="006E608C">
      <w:pPr>
        <w:pStyle w:val="PL"/>
      </w:pPr>
      <w:r>
        <w:t>skinparam ClassStereotypeFontStyle normal</w:t>
      </w:r>
    </w:p>
    <w:p w14:paraId="1770268D" w14:textId="77777777" w:rsidR="006E608C" w:rsidRDefault="006E608C" w:rsidP="006E608C">
      <w:pPr>
        <w:pStyle w:val="PL"/>
      </w:pPr>
      <w:r>
        <w:t>skinparam ClassBackgroundColor White</w:t>
      </w:r>
    </w:p>
    <w:p w14:paraId="4483BD4C" w14:textId="77777777" w:rsidR="006E608C" w:rsidRDefault="006E608C" w:rsidP="006E608C">
      <w:pPr>
        <w:pStyle w:val="PL"/>
      </w:pPr>
      <w:r>
        <w:t>skinparam shadowing false</w:t>
      </w:r>
    </w:p>
    <w:p w14:paraId="0D01F0CB" w14:textId="77777777" w:rsidR="006E608C" w:rsidRDefault="006E608C" w:rsidP="006E608C">
      <w:pPr>
        <w:pStyle w:val="PL"/>
      </w:pPr>
      <w:r>
        <w:t>skinparam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'skinparam maxMessageSize 250</w:t>
      </w:r>
    </w:p>
    <w:p w14:paraId="652DD081" w14:textId="77777777" w:rsidR="006E608C" w:rsidRDefault="006E608C" w:rsidP="006E608C">
      <w:pPr>
        <w:pStyle w:val="PL"/>
      </w:pPr>
    </w:p>
    <w:p w14:paraId="29A4D28F" w14:textId="77777777" w:rsidR="006E608C" w:rsidRDefault="006E608C" w:rsidP="006E608C">
      <w:pPr>
        <w:pStyle w:val="PL"/>
      </w:pPr>
      <w:r>
        <w:t>class Top &lt;&lt;InformationObjectClass&gt;&gt;</w:t>
      </w:r>
    </w:p>
    <w:p w14:paraId="332E8ECB" w14:textId="77777777" w:rsidR="006E608C" w:rsidRDefault="006E608C" w:rsidP="006E608C">
      <w:pPr>
        <w:pStyle w:val="PL"/>
      </w:pPr>
      <w:r>
        <w:t>class AIMLInferenceFunction &lt;&lt; InformationObjectClass &gt;&gt;</w:t>
      </w:r>
    </w:p>
    <w:p w14:paraId="1C28C93B" w14:textId="77777777" w:rsidR="006E608C" w:rsidRDefault="006E608C" w:rsidP="006E608C">
      <w:pPr>
        <w:pStyle w:val="PL"/>
      </w:pPr>
      <w:r>
        <w:t>class AIMLInferenceReport &lt;&lt;InformationObjectClass&gt;&gt;</w:t>
      </w:r>
    </w:p>
    <w:p w14:paraId="63BC9AD9" w14:textId="77777777" w:rsidR="006E608C" w:rsidRDefault="006E608C" w:rsidP="006E608C">
      <w:pPr>
        <w:pStyle w:val="PL"/>
      </w:pPr>
    </w:p>
    <w:p w14:paraId="558D5C6F" w14:textId="77777777" w:rsidR="006E608C" w:rsidRDefault="006E608C" w:rsidP="006E608C">
      <w:pPr>
        <w:pStyle w:val="PL"/>
      </w:pPr>
      <w:r>
        <w:t>ManagedFunction &lt;|-- AIMLInferenceFunction</w:t>
      </w:r>
    </w:p>
    <w:p w14:paraId="2B1FF3DB" w14:textId="77777777" w:rsidR="006E608C" w:rsidRDefault="006E608C" w:rsidP="006E608C">
      <w:pPr>
        <w:pStyle w:val="PL"/>
      </w:pPr>
      <w:r>
        <w:t>Top &lt;|-- AIMLInferenceReport</w:t>
      </w:r>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554" w:name="_Toc210118028"/>
      <w:r w:rsidRPr="00F17505">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554"/>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r>
        <w:t>skinparam ClassStereotypeFontStyle normal</w:t>
      </w:r>
    </w:p>
    <w:p w14:paraId="28D4D8FC" w14:textId="77777777" w:rsidR="00A22409" w:rsidRDefault="00A22409" w:rsidP="00A22409">
      <w:pPr>
        <w:pStyle w:val="PL"/>
      </w:pPr>
      <w:r>
        <w:t>skinparam ClassBackgroundColor White</w:t>
      </w:r>
    </w:p>
    <w:p w14:paraId="0894FE3D" w14:textId="77777777" w:rsidR="00A22409" w:rsidRDefault="00A22409" w:rsidP="00A22409">
      <w:pPr>
        <w:pStyle w:val="PL"/>
      </w:pPr>
      <w:r>
        <w:t>skinparam shadowing false</w:t>
      </w:r>
    </w:p>
    <w:p w14:paraId="56EA1099" w14:textId="77777777" w:rsidR="00A22409" w:rsidRDefault="00A22409" w:rsidP="00A22409">
      <w:pPr>
        <w:pStyle w:val="PL"/>
      </w:pPr>
      <w:r>
        <w:t>skinparam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'skinparam maxMessageSize 250</w:t>
      </w:r>
    </w:p>
    <w:p w14:paraId="13F39371" w14:textId="77777777" w:rsidR="00A22409" w:rsidRDefault="00A22409" w:rsidP="00A22409">
      <w:pPr>
        <w:pStyle w:val="PL"/>
      </w:pPr>
    </w:p>
    <w:p w14:paraId="026C0915" w14:textId="77777777" w:rsidR="00A22409" w:rsidRDefault="00A22409" w:rsidP="00A22409">
      <w:pPr>
        <w:pStyle w:val="PL"/>
      </w:pPr>
      <w:r>
        <w:t>class ManagedEntity &lt;&lt;ProxyClass&gt;&gt;</w:t>
      </w:r>
    </w:p>
    <w:p w14:paraId="05A5127F" w14:textId="77777777" w:rsidR="00A22409" w:rsidRDefault="00A22409" w:rsidP="00A22409">
      <w:pPr>
        <w:pStyle w:val="PL"/>
      </w:pPr>
      <w:r>
        <w:t>class AIMLInferenceEmulationFunction &lt;&lt;InformationObjectClass&gt;&gt;</w:t>
      </w:r>
    </w:p>
    <w:p w14:paraId="28C33788" w14:textId="77777777" w:rsidR="00A22409" w:rsidRDefault="00A22409" w:rsidP="00A22409">
      <w:pPr>
        <w:pStyle w:val="PL"/>
      </w:pPr>
      <w:r>
        <w:t>class AIMLInferenceReport &lt;&lt; InformationObjectClass &gt;&gt;</w:t>
      </w:r>
    </w:p>
    <w:p w14:paraId="64361903" w14:textId="77777777" w:rsidR="00A22409" w:rsidRDefault="00A22409" w:rsidP="00A22409">
      <w:pPr>
        <w:pStyle w:val="PL"/>
      </w:pPr>
    </w:p>
    <w:p w14:paraId="0A6A7706" w14:textId="77777777" w:rsidR="00A22409" w:rsidRDefault="00A22409" w:rsidP="00A22409">
      <w:pPr>
        <w:pStyle w:val="PL"/>
      </w:pPr>
      <w:r>
        <w:t>ManagedEntity "1" *-- "*" AIMLInferenceEmulationFunction: &lt;&lt;names&gt;&gt;</w:t>
      </w:r>
    </w:p>
    <w:p w14:paraId="3164E4C4" w14:textId="77777777" w:rsidR="00A22409" w:rsidRDefault="00A22409" w:rsidP="00A22409">
      <w:pPr>
        <w:pStyle w:val="PL"/>
      </w:pPr>
      <w:r>
        <w:t>AIMLInferenceEmulationFunction "1" *-- "*" AIMLInferenceReport : &lt;&lt;names&gt;&gt;</w:t>
      </w:r>
    </w:p>
    <w:p w14:paraId="06A906E7" w14:textId="77777777" w:rsidR="00A22409" w:rsidRDefault="00A22409" w:rsidP="00A22409">
      <w:pPr>
        <w:pStyle w:val="PL"/>
      </w:pPr>
    </w:p>
    <w:p w14:paraId="1D7A7B46" w14:textId="77777777" w:rsidR="00A22409" w:rsidRDefault="00A22409" w:rsidP="00A22409">
      <w:pPr>
        <w:pStyle w:val="PL"/>
      </w:pPr>
      <w:r>
        <w:t>note left of ManagedEntity</w:t>
      </w:r>
    </w:p>
    <w:p w14:paraId="7ED7FE79" w14:textId="77777777" w:rsidR="00A22409" w:rsidRDefault="00A22409" w:rsidP="00A22409">
      <w:pPr>
        <w:pStyle w:val="PL"/>
      </w:pPr>
      <w:r>
        <w:t xml:space="preserve">  Represents the following IOCs:</w:t>
      </w:r>
    </w:p>
    <w:p w14:paraId="3F4A6430" w14:textId="77777777" w:rsidR="00A22409" w:rsidRDefault="00A22409" w:rsidP="00A22409">
      <w:pPr>
        <w:pStyle w:val="PL"/>
      </w:pPr>
      <w:r>
        <w:t xml:space="preserve">    SubNetwork or </w:t>
      </w:r>
    </w:p>
    <w:p w14:paraId="23F26593" w14:textId="77777777" w:rsidR="00A22409" w:rsidRDefault="00A22409" w:rsidP="00A22409">
      <w:pPr>
        <w:pStyle w:val="PL"/>
      </w:pPr>
      <w:r>
        <w:t xml:space="preserve">    ManagedFunction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555" w:name="_Toc210118029"/>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555"/>
    </w:p>
    <w:p w14:paraId="2F000D91" w14:textId="77777777" w:rsidR="003E3F9D" w:rsidRDefault="003E3F9D" w:rsidP="003E3F9D">
      <w:pPr>
        <w:pStyle w:val="PL"/>
      </w:pPr>
      <w:r>
        <w:t>@startuml</w:t>
      </w:r>
    </w:p>
    <w:p w14:paraId="30153996" w14:textId="77777777" w:rsidR="003E3F9D" w:rsidRDefault="003E3F9D" w:rsidP="003E3F9D">
      <w:pPr>
        <w:pStyle w:val="PL"/>
      </w:pPr>
      <w:r>
        <w:t>skinparam ClassStereotypeFontStyle normal</w:t>
      </w:r>
    </w:p>
    <w:p w14:paraId="394EF507" w14:textId="77777777" w:rsidR="003E3F9D" w:rsidRDefault="003E3F9D" w:rsidP="003E3F9D">
      <w:pPr>
        <w:pStyle w:val="PL"/>
      </w:pPr>
      <w:r>
        <w:t>skinparam ClassBackgroundColor White</w:t>
      </w:r>
    </w:p>
    <w:p w14:paraId="251AD69A" w14:textId="77777777" w:rsidR="003E3F9D" w:rsidRDefault="003E3F9D" w:rsidP="003E3F9D">
      <w:pPr>
        <w:pStyle w:val="PL"/>
      </w:pPr>
      <w:r>
        <w:t>skinparam shadowing false</w:t>
      </w:r>
    </w:p>
    <w:p w14:paraId="11A7893F" w14:textId="77777777" w:rsidR="003E3F9D" w:rsidRDefault="003E3F9D" w:rsidP="003E3F9D">
      <w:pPr>
        <w:pStyle w:val="PL"/>
      </w:pPr>
      <w:r>
        <w:t>skinparam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'skinparam maxMessageSize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class ManagedFunction &lt;&lt;InformationObjectClass&gt;&gt;</w:t>
      </w:r>
    </w:p>
    <w:p w14:paraId="7846368B" w14:textId="77777777" w:rsidR="003E3F9D" w:rsidRDefault="003E3F9D" w:rsidP="003E3F9D">
      <w:pPr>
        <w:pStyle w:val="PL"/>
      </w:pPr>
      <w:r>
        <w:t>class AIMLInferenceEmulationFunction &lt;&lt; InformationObjectClass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r>
        <w:t>ManagedFunction &lt;|-- AIMLInferenceEmulationFunction</w:t>
      </w:r>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556" w:name="_Toc106098558"/>
      <w:bookmarkStart w:id="557" w:name="_Toc210118030"/>
      <w:r w:rsidRPr="00F17505">
        <w:t>Annex B (normative):</w:t>
      </w:r>
      <w:r w:rsidRPr="00F17505">
        <w:br/>
        <w:t>OpenAPI definition of the AI/ML NRM</w:t>
      </w:r>
      <w:bookmarkEnd w:id="538"/>
      <w:bookmarkEnd w:id="556"/>
      <w:bookmarkEnd w:id="557"/>
    </w:p>
    <w:p w14:paraId="522D5C3B" w14:textId="45139DD4" w:rsidR="00107320" w:rsidRPr="00F17505" w:rsidRDefault="00107320" w:rsidP="00107320">
      <w:pPr>
        <w:pStyle w:val="Heading1"/>
      </w:pPr>
      <w:bookmarkStart w:id="558" w:name="_Toc106015920"/>
      <w:bookmarkStart w:id="559" w:name="_Toc106098559"/>
      <w:bookmarkStart w:id="560" w:name="_Toc210118031"/>
      <w:r w:rsidRPr="00F17505">
        <w:t>B.1</w:t>
      </w:r>
      <w:r w:rsidRPr="00F17505">
        <w:tab/>
        <w:t>General</w:t>
      </w:r>
      <w:bookmarkEnd w:id="558"/>
      <w:bookmarkEnd w:id="559"/>
      <w:bookmarkEnd w:id="560"/>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561" w:name="_Toc106015921"/>
      <w:bookmarkStart w:id="562" w:name="_Toc106098560"/>
      <w:bookmarkStart w:id="563" w:name="_Toc210118032"/>
      <w:r w:rsidRPr="00F17505">
        <w:t>B.2</w:t>
      </w:r>
      <w:r w:rsidRPr="00F17505">
        <w:tab/>
        <w:t>Solution Set (SS) definitions</w:t>
      </w:r>
      <w:bookmarkEnd w:id="561"/>
      <w:bookmarkEnd w:id="562"/>
      <w:bookmarkEnd w:id="563"/>
    </w:p>
    <w:p w14:paraId="4D8C462C" w14:textId="746FD731" w:rsidR="00107320" w:rsidRPr="00F17505" w:rsidRDefault="00107320" w:rsidP="00107320">
      <w:pPr>
        <w:pStyle w:val="Heading2"/>
        <w:rPr>
          <w:rFonts w:ascii="Courier" w:eastAsia="ＭＳ 明朝" w:hAnsi="Courier"/>
          <w:szCs w:val="16"/>
        </w:rPr>
      </w:pPr>
      <w:bookmarkStart w:id="564" w:name="_Toc106015922"/>
      <w:bookmarkStart w:id="565" w:name="_Toc106098561"/>
      <w:bookmarkStart w:id="566" w:name="_Toc210118033"/>
      <w:r w:rsidRPr="00F17505">
        <w:rPr>
          <w:lang w:eastAsia="zh-CN"/>
        </w:rPr>
        <w:t>B.2.1</w:t>
      </w:r>
      <w:r w:rsidRPr="00F17505">
        <w:rPr>
          <w:lang w:eastAsia="zh-CN"/>
        </w:rPr>
        <w:tab/>
        <w:t xml:space="preserve">OpenAPI document </w:t>
      </w:r>
      <w:r w:rsidRPr="00F17505">
        <w:rPr>
          <w:rFonts w:ascii="Courier" w:eastAsia="ＭＳ 明朝" w:hAnsi="Courier"/>
          <w:szCs w:val="16"/>
        </w:rPr>
        <w:t>"</w:t>
      </w:r>
      <w:r w:rsidR="007732D4" w:rsidRPr="003A4119">
        <w:rPr>
          <w:rFonts w:ascii="Courier" w:eastAsia="ＭＳ 明朝" w:hAnsi="Courier"/>
          <w:szCs w:val="16"/>
        </w:rPr>
        <w:t>TS28105_AiMlNrm.yaml</w:t>
      </w:r>
      <w:r w:rsidRPr="00F17505">
        <w:rPr>
          <w:rFonts w:ascii="Courier" w:eastAsia="ＭＳ 明朝" w:hAnsi="Courier"/>
          <w:szCs w:val="16"/>
        </w:rPr>
        <w:t>"</w:t>
      </w:r>
      <w:bookmarkEnd w:id="564"/>
      <w:bookmarkEnd w:id="565"/>
      <w:bookmarkEnd w:id="566"/>
    </w:p>
    <w:p w14:paraId="71B17259" w14:textId="77777777" w:rsidR="00E268F8" w:rsidRDefault="00E268F8" w:rsidP="00671AD7">
      <w:bookmarkStart w:id="567" w:name="_Hlk166706182"/>
      <w:bookmarkStart w:id="568"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567"/>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569" w:name="_Toc106098562"/>
      <w:bookmarkStart w:id="570" w:name="_Toc210118034"/>
      <w:r w:rsidRPr="00F17505">
        <w:t xml:space="preserve">Annex </w:t>
      </w:r>
      <w:r w:rsidR="00A07EB1" w:rsidRPr="00F17505">
        <w:t>C</w:t>
      </w:r>
      <w:r w:rsidRPr="00F17505">
        <w:t xml:space="preserve"> (informative):</w:t>
      </w:r>
      <w:r w:rsidRPr="00F17505">
        <w:br/>
        <w:t>Change history</w:t>
      </w:r>
      <w:bookmarkEnd w:id="568"/>
      <w:bookmarkEnd w:id="569"/>
      <w:bookmarkEnd w:id="5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571" w:name="historyclause"/>
            <w:bookmarkEnd w:id="571"/>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Correction on ModelPerformance</w:t>
            </w:r>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r>
              <w:rPr>
                <w:sz w:val="16"/>
                <w:szCs w:val="16"/>
              </w:rPr>
              <w:t>Rel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r>
              <w:rPr>
                <w:sz w:val="16"/>
                <w:szCs w:val="16"/>
              </w:rPr>
              <w:t>Rel 18 CR TS 28.105 Clarify the description of confidenceIndication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r>
              <w:rPr>
                <w:sz w:val="16"/>
                <w:szCs w:val="16"/>
              </w:rPr>
              <w:t>Rel 18 CR TS 28.105 Remove unused attribute mLEntityList</w:t>
            </w:r>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TS 28.105 Rel-18 Correction of MLTrainingFunction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r>
              <w:rPr>
                <w:sz w:val="16"/>
                <w:szCs w:val="16"/>
              </w:rPr>
              <w:t>Rel 18 CR TS 28.105 Resolve issues related to the usage of confidenceIndication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r>
              <w:rPr>
                <w:sz w:val="16"/>
                <w:szCs w:val="16"/>
              </w:rPr>
              <w:t>Rel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TS28.105 Rel18 correction to Schema definition Issues for SubNetwork and ManagedElement of OpenAPI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Rel-18 Correct trainingRequestSource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r>
              <w:rPr>
                <w:sz w:val="16"/>
                <w:szCs w:val="16"/>
              </w:rPr>
              <w:t>Rel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r>
              <w:rPr>
                <w:sz w:val="16"/>
                <w:szCs w:val="16"/>
              </w:rPr>
              <w:t>Rel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TS28.105 Rel18 correction to Schema definition Issues for SubNetwork of OpenAPI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r>
              <w:rPr>
                <w:rFonts w:cs="Arial"/>
                <w:sz w:val="16"/>
              </w:rPr>
              <w:t>Rel 18 Input to draftCR TS 28.105 correct terminationConditions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Pr="003559F4" w:rsidRDefault="00B333C9" w:rsidP="00B333C9">
            <w:pPr>
              <w:pStyle w:val="TAL"/>
              <w:rPr>
                <w:sz w:val="16"/>
                <w:szCs w:val="16"/>
                <w:lang w:val="fr-FR"/>
              </w:rPr>
            </w:pPr>
            <w:r w:rsidRPr="003559F4">
              <w:rPr>
                <w:rFonts w:cs="Arial"/>
                <w:sz w:val="16"/>
                <w:lang w:val="fr-FR"/>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Rel18 TS 28.105 corrections to misalignment between stage 3 and 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Rel-18 CR TS 28.105 Correct InferenceType to aIMLInferenceName</w:t>
            </w:r>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Rel-18 CR TS 28.105 Correct MLEntity to MLModel</w:t>
            </w:r>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r>
              <w:rPr>
                <w:rFonts w:cs="Arial"/>
                <w:sz w:val="16"/>
              </w:rPr>
              <w:t>Rel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r>
              <w:rPr>
                <w:rFonts w:cs="Arial"/>
                <w:sz w:val="16"/>
              </w:rPr>
              <w:t>Rel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D52DBD" w:rsidRPr="00F17505" w14:paraId="24232C84" w14:textId="77777777" w:rsidTr="00AD072A">
        <w:tc>
          <w:tcPr>
            <w:tcW w:w="800" w:type="dxa"/>
            <w:shd w:val="solid" w:color="FFFFFF" w:fill="auto"/>
          </w:tcPr>
          <w:p w14:paraId="2D3C6A20" w14:textId="746F921A" w:rsidR="00D52DBD" w:rsidRDefault="00D52DBD" w:rsidP="00B333C9">
            <w:pPr>
              <w:pStyle w:val="TAC"/>
              <w:rPr>
                <w:sz w:val="16"/>
                <w:szCs w:val="16"/>
              </w:rPr>
            </w:pPr>
            <w:r>
              <w:rPr>
                <w:sz w:val="16"/>
                <w:szCs w:val="16"/>
              </w:rPr>
              <w:t>2024-12</w:t>
            </w:r>
          </w:p>
        </w:tc>
        <w:tc>
          <w:tcPr>
            <w:tcW w:w="862" w:type="dxa"/>
            <w:shd w:val="solid" w:color="FFFFFF" w:fill="auto"/>
          </w:tcPr>
          <w:p w14:paraId="01C00646" w14:textId="7744DA97" w:rsidR="00D52DBD" w:rsidRDefault="00D52DBD" w:rsidP="00B333C9">
            <w:pPr>
              <w:pStyle w:val="TAC"/>
              <w:rPr>
                <w:sz w:val="16"/>
                <w:szCs w:val="16"/>
              </w:rPr>
            </w:pPr>
            <w:r>
              <w:rPr>
                <w:sz w:val="16"/>
                <w:szCs w:val="16"/>
              </w:rPr>
              <w:t>SA#106</w:t>
            </w:r>
          </w:p>
        </w:tc>
        <w:tc>
          <w:tcPr>
            <w:tcW w:w="1032" w:type="dxa"/>
            <w:shd w:val="solid" w:color="FFFFFF" w:fill="auto"/>
          </w:tcPr>
          <w:p w14:paraId="3EBD6B32" w14:textId="67AD0808"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03C626C0" w14:textId="2782C978" w:rsidR="00D52DBD" w:rsidRDefault="00D52DBD" w:rsidP="00B333C9">
            <w:pPr>
              <w:pStyle w:val="TAL"/>
              <w:rPr>
                <w:sz w:val="16"/>
                <w:szCs w:val="16"/>
              </w:rPr>
            </w:pPr>
            <w:r>
              <w:rPr>
                <w:sz w:val="16"/>
                <w:szCs w:val="16"/>
              </w:rPr>
              <w:t>0179</w:t>
            </w:r>
          </w:p>
        </w:tc>
        <w:tc>
          <w:tcPr>
            <w:tcW w:w="425" w:type="dxa"/>
            <w:shd w:val="solid" w:color="FFFFFF" w:fill="auto"/>
          </w:tcPr>
          <w:p w14:paraId="63C9461A" w14:textId="5F77C8C0" w:rsidR="00D52DBD" w:rsidRDefault="00D52DBD" w:rsidP="00B333C9">
            <w:pPr>
              <w:pStyle w:val="TAR"/>
              <w:rPr>
                <w:sz w:val="16"/>
                <w:szCs w:val="16"/>
              </w:rPr>
            </w:pPr>
            <w:r>
              <w:rPr>
                <w:sz w:val="16"/>
                <w:szCs w:val="16"/>
              </w:rPr>
              <w:t>-</w:t>
            </w:r>
          </w:p>
        </w:tc>
        <w:tc>
          <w:tcPr>
            <w:tcW w:w="425" w:type="dxa"/>
            <w:shd w:val="solid" w:color="FFFFFF" w:fill="auto"/>
          </w:tcPr>
          <w:p w14:paraId="3B932FAF" w14:textId="115D4485" w:rsidR="00D52DBD" w:rsidRDefault="00D52DBD" w:rsidP="00B333C9">
            <w:pPr>
              <w:pStyle w:val="TAC"/>
              <w:rPr>
                <w:sz w:val="16"/>
                <w:szCs w:val="16"/>
              </w:rPr>
            </w:pPr>
            <w:r>
              <w:rPr>
                <w:sz w:val="16"/>
                <w:szCs w:val="16"/>
              </w:rPr>
              <w:t>F</w:t>
            </w:r>
          </w:p>
        </w:tc>
        <w:tc>
          <w:tcPr>
            <w:tcW w:w="4868" w:type="dxa"/>
            <w:shd w:val="solid" w:color="FFFFFF" w:fill="auto"/>
          </w:tcPr>
          <w:p w14:paraId="1899170E" w14:textId="421A62D4" w:rsidR="00D52DBD" w:rsidRDefault="00D52DBD" w:rsidP="00B333C9">
            <w:pPr>
              <w:pStyle w:val="TAL"/>
              <w:rPr>
                <w:rFonts w:cs="Arial"/>
                <w:sz w:val="16"/>
              </w:rPr>
            </w:pPr>
            <w:r>
              <w:rPr>
                <w:rFonts w:cs="Arial"/>
                <w:sz w:val="16"/>
              </w:rPr>
              <w:t>Rel-18 CR TS 28.105 AIML Terminology Alignment</w:t>
            </w:r>
          </w:p>
        </w:tc>
        <w:tc>
          <w:tcPr>
            <w:tcW w:w="708" w:type="dxa"/>
            <w:shd w:val="solid" w:color="FFFFFF" w:fill="auto"/>
          </w:tcPr>
          <w:p w14:paraId="44163CB1" w14:textId="094E47EB" w:rsidR="00D52DBD" w:rsidRDefault="00D52DBD" w:rsidP="00B333C9">
            <w:pPr>
              <w:pStyle w:val="TAC"/>
              <w:rPr>
                <w:sz w:val="16"/>
                <w:szCs w:val="16"/>
              </w:rPr>
            </w:pPr>
            <w:r>
              <w:rPr>
                <w:sz w:val="16"/>
                <w:szCs w:val="16"/>
              </w:rPr>
              <w:t>18.6.0</w:t>
            </w:r>
          </w:p>
        </w:tc>
      </w:tr>
      <w:tr w:rsidR="00D52DBD" w:rsidRPr="00F17505" w14:paraId="7E4F67BA" w14:textId="77777777" w:rsidTr="00AD072A">
        <w:tc>
          <w:tcPr>
            <w:tcW w:w="800" w:type="dxa"/>
            <w:shd w:val="solid" w:color="FFFFFF" w:fill="auto"/>
          </w:tcPr>
          <w:p w14:paraId="24648E1D" w14:textId="474B4EBE" w:rsidR="00D52DBD" w:rsidRDefault="00D52DBD" w:rsidP="00B333C9">
            <w:pPr>
              <w:pStyle w:val="TAC"/>
              <w:rPr>
                <w:sz w:val="16"/>
                <w:szCs w:val="16"/>
              </w:rPr>
            </w:pPr>
            <w:r>
              <w:rPr>
                <w:sz w:val="16"/>
                <w:szCs w:val="16"/>
              </w:rPr>
              <w:t>2024-12</w:t>
            </w:r>
          </w:p>
        </w:tc>
        <w:tc>
          <w:tcPr>
            <w:tcW w:w="862" w:type="dxa"/>
            <w:shd w:val="solid" w:color="FFFFFF" w:fill="auto"/>
          </w:tcPr>
          <w:p w14:paraId="40ACA7C8" w14:textId="3EB9705A" w:rsidR="00D52DBD" w:rsidRDefault="00D52DBD" w:rsidP="00B333C9">
            <w:pPr>
              <w:pStyle w:val="TAC"/>
              <w:rPr>
                <w:sz w:val="16"/>
                <w:szCs w:val="16"/>
              </w:rPr>
            </w:pPr>
            <w:r>
              <w:rPr>
                <w:sz w:val="16"/>
                <w:szCs w:val="16"/>
              </w:rPr>
              <w:t>SA#106</w:t>
            </w:r>
          </w:p>
        </w:tc>
        <w:tc>
          <w:tcPr>
            <w:tcW w:w="1032" w:type="dxa"/>
            <w:shd w:val="solid" w:color="FFFFFF" w:fill="auto"/>
          </w:tcPr>
          <w:p w14:paraId="3AAD74CE" w14:textId="7C7AC6DD"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2B66D1D0" w14:textId="0DF6BF44" w:rsidR="00D52DBD" w:rsidRDefault="00D52DBD" w:rsidP="00B333C9">
            <w:pPr>
              <w:pStyle w:val="TAL"/>
              <w:rPr>
                <w:sz w:val="16"/>
                <w:szCs w:val="16"/>
              </w:rPr>
            </w:pPr>
            <w:r>
              <w:rPr>
                <w:sz w:val="16"/>
                <w:szCs w:val="16"/>
              </w:rPr>
              <w:t>0182</w:t>
            </w:r>
          </w:p>
        </w:tc>
        <w:tc>
          <w:tcPr>
            <w:tcW w:w="425" w:type="dxa"/>
            <w:shd w:val="solid" w:color="FFFFFF" w:fill="auto"/>
          </w:tcPr>
          <w:p w14:paraId="228BDD46" w14:textId="5A9CCE1C" w:rsidR="00D52DBD" w:rsidRDefault="00D52DBD" w:rsidP="00B333C9">
            <w:pPr>
              <w:pStyle w:val="TAR"/>
              <w:rPr>
                <w:sz w:val="16"/>
                <w:szCs w:val="16"/>
              </w:rPr>
            </w:pPr>
            <w:r>
              <w:rPr>
                <w:sz w:val="16"/>
                <w:szCs w:val="16"/>
              </w:rPr>
              <w:t>1</w:t>
            </w:r>
          </w:p>
        </w:tc>
        <w:tc>
          <w:tcPr>
            <w:tcW w:w="425" w:type="dxa"/>
            <w:shd w:val="solid" w:color="FFFFFF" w:fill="auto"/>
          </w:tcPr>
          <w:p w14:paraId="6AB48F8F" w14:textId="4F346E18" w:rsidR="00D52DBD" w:rsidRDefault="00D52DBD" w:rsidP="00B333C9">
            <w:pPr>
              <w:pStyle w:val="TAC"/>
              <w:rPr>
                <w:sz w:val="16"/>
                <w:szCs w:val="16"/>
              </w:rPr>
            </w:pPr>
            <w:r>
              <w:rPr>
                <w:sz w:val="16"/>
                <w:szCs w:val="16"/>
              </w:rPr>
              <w:t>F</w:t>
            </w:r>
          </w:p>
        </w:tc>
        <w:tc>
          <w:tcPr>
            <w:tcW w:w="4868" w:type="dxa"/>
            <w:shd w:val="solid" w:color="FFFFFF" w:fill="auto"/>
          </w:tcPr>
          <w:p w14:paraId="2BF44594" w14:textId="6ACBF3E0" w:rsidR="00D52DBD" w:rsidRDefault="00D52DBD" w:rsidP="00B333C9">
            <w:pPr>
              <w:pStyle w:val="TAL"/>
              <w:rPr>
                <w:rFonts w:cs="Arial"/>
                <w:sz w:val="16"/>
              </w:rPr>
            </w:pPr>
            <w:r>
              <w:rPr>
                <w:rFonts w:cs="Arial"/>
                <w:sz w:val="16"/>
              </w:rPr>
              <w:t>Rel-18 CR TS 28.105 correct the areNewTrainingDataUsed attributes</w:t>
            </w:r>
          </w:p>
        </w:tc>
        <w:tc>
          <w:tcPr>
            <w:tcW w:w="708" w:type="dxa"/>
            <w:shd w:val="solid" w:color="FFFFFF" w:fill="auto"/>
          </w:tcPr>
          <w:p w14:paraId="551E166E" w14:textId="07847561" w:rsidR="00D52DBD" w:rsidRDefault="00D52DBD" w:rsidP="00B333C9">
            <w:pPr>
              <w:pStyle w:val="TAC"/>
              <w:rPr>
                <w:sz w:val="16"/>
                <w:szCs w:val="16"/>
              </w:rPr>
            </w:pPr>
            <w:r>
              <w:rPr>
                <w:sz w:val="16"/>
                <w:szCs w:val="16"/>
              </w:rPr>
              <w:t>18.6.0</w:t>
            </w:r>
          </w:p>
        </w:tc>
      </w:tr>
      <w:tr w:rsidR="00D52DBD" w:rsidRPr="00F17505" w14:paraId="23B4ADE0" w14:textId="77777777" w:rsidTr="00AD072A">
        <w:tc>
          <w:tcPr>
            <w:tcW w:w="800" w:type="dxa"/>
            <w:shd w:val="solid" w:color="FFFFFF" w:fill="auto"/>
          </w:tcPr>
          <w:p w14:paraId="224E4F92" w14:textId="657F39B9" w:rsidR="00D52DBD" w:rsidRDefault="00D52DBD" w:rsidP="00B333C9">
            <w:pPr>
              <w:pStyle w:val="TAC"/>
              <w:rPr>
                <w:sz w:val="16"/>
                <w:szCs w:val="16"/>
              </w:rPr>
            </w:pPr>
            <w:r>
              <w:rPr>
                <w:sz w:val="16"/>
                <w:szCs w:val="16"/>
              </w:rPr>
              <w:t>2024-12</w:t>
            </w:r>
          </w:p>
        </w:tc>
        <w:tc>
          <w:tcPr>
            <w:tcW w:w="862" w:type="dxa"/>
            <w:shd w:val="solid" w:color="FFFFFF" w:fill="auto"/>
          </w:tcPr>
          <w:p w14:paraId="314F47BE" w14:textId="06BBE906" w:rsidR="00D52DBD" w:rsidRDefault="00D52DBD" w:rsidP="00B333C9">
            <w:pPr>
              <w:pStyle w:val="TAC"/>
              <w:rPr>
                <w:sz w:val="16"/>
                <w:szCs w:val="16"/>
              </w:rPr>
            </w:pPr>
            <w:r>
              <w:rPr>
                <w:sz w:val="16"/>
                <w:szCs w:val="16"/>
              </w:rPr>
              <w:t>SA#106</w:t>
            </w:r>
          </w:p>
        </w:tc>
        <w:tc>
          <w:tcPr>
            <w:tcW w:w="1032" w:type="dxa"/>
            <w:shd w:val="solid" w:color="FFFFFF" w:fill="auto"/>
          </w:tcPr>
          <w:p w14:paraId="4980043D" w14:textId="49661760" w:rsidR="00D52DBD" w:rsidRPr="00EB7438" w:rsidRDefault="006A6E68" w:rsidP="00B333C9">
            <w:pPr>
              <w:pStyle w:val="TAC"/>
              <w:rPr>
                <w:sz w:val="16"/>
                <w:szCs w:val="16"/>
              </w:rPr>
            </w:pPr>
            <w:r w:rsidRPr="003559F4">
              <w:rPr>
                <w:rFonts w:cs="Arial"/>
                <w:sz w:val="16"/>
                <w:szCs w:val="16"/>
                <w:lang w:eastAsia="ko-KR"/>
              </w:rPr>
              <w:t>SP-2416</w:t>
            </w:r>
            <w:r>
              <w:rPr>
                <w:rFonts w:cs="Arial"/>
                <w:sz w:val="16"/>
                <w:szCs w:val="16"/>
                <w:lang w:eastAsia="ko-KR"/>
              </w:rPr>
              <w:t>3</w:t>
            </w:r>
            <w:r w:rsidRPr="003559F4">
              <w:rPr>
                <w:rFonts w:cs="Arial"/>
                <w:sz w:val="16"/>
                <w:szCs w:val="16"/>
                <w:lang w:eastAsia="ko-KR"/>
              </w:rPr>
              <w:t>4</w:t>
            </w:r>
          </w:p>
        </w:tc>
        <w:tc>
          <w:tcPr>
            <w:tcW w:w="519" w:type="dxa"/>
            <w:shd w:val="solid" w:color="FFFFFF" w:fill="auto"/>
          </w:tcPr>
          <w:p w14:paraId="4F2F6530" w14:textId="2D29CD89" w:rsidR="00D52DBD" w:rsidRDefault="00D52DBD" w:rsidP="00B333C9">
            <w:pPr>
              <w:pStyle w:val="TAL"/>
              <w:rPr>
                <w:sz w:val="16"/>
                <w:szCs w:val="16"/>
              </w:rPr>
            </w:pPr>
            <w:r>
              <w:rPr>
                <w:sz w:val="16"/>
                <w:szCs w:val="16"/>
              </w:rPr>
              <w:t>0188</w:t>
            </w:r>
          </w:p>
        </w:tc>
        <w:tc>
          <w:tcPr>
            <w:tcW w:w="425" w:type="dxa"/>
            <w:shd w:val="solid" w:color="FFFFFF" w:fill="auto"/>
          </w:tcPr>
          <w:p w14:paraId="6849B1C9" w14:textId="1F47D968" w:rsidR="00D52DBD" w:rsidRDefault="00D52DBD" w:rsidP="00B333C9">
            <w:pPr>
              <w:pStyle w:val="TAR"/>
              <w:rPr>
                <w:sz w:val="16"/>
                <w:szCs w:val="16"/>
              </w:rPr>
            </w:pPr>
            <w:r>
              <w:rPr>
                <w:sz w:val="16"/>
                <w:szCs w:val="16"/>
              </w:rPr>
              <w:t>1</w:t>
            </w:r>
          </w:p>
        </w:tc>
        <w:tc>
          <w:tcPr>
            <w:tcW w:w="425" w:type="dxa"/>
            <w:shd w:val="solid" w:color="FFFFFF" w:fill="auto"/>
          </w:tcPr>
          <w:p w14:paraId="6E365391" w14:textId="77CE89D5" w:rsidR="00D52DBD" w:rsidRDefault="00D52DBD" w:rsidP="00B333C9">
            <w:pPr>
              <w:pStyle w:val="TAC"/>
              <w:rPr>
                <w:sz w:val="16"/>
                <w:szCs w:val="16"/>
              </w:rPr>
            </w:pPr>
            <w:r>
              <w:rPr>
                <w:sz w:val="16"/>
                <w:szCs w:val="16"/>
              </w:rPr>
              <w:t>A</w:t>
            </w:r>
          </w:p>
        </w:tc>
        <w:tc>
          <w:tcPr>
            <w:tcW w:w="4868" w:type="dxa"/>
            <w:shd w:val="solid" w:color="FFFFFF" w:fill="auto"/>
          </w:tcPr>
          <w:p w14:paraId="3530E2EE" w14:textId="54978EED" w:rsidR="00D52DBD" w:rsidRDefault="00D52DBD" w:rsidP="00B333C9">
            <w:pPr>
              <w:pStyle w:val="TAL"/>
              <w:rPr>
                <w:rFonts w:cs="Arial"/>
                <w:sz w:val="16"/>
              </w:rPr>
            </w:pPr>
            <w:r>
              <w:rPr>
                <w:rFonts w:cs="Arial"/>
                <w:sz w:val="16"/>
              </w:rPr>
              <w:t xml:space="preserve">Rel 18 CR TS 28.105 Make decisionConfidenceScore attr applicable for Training </w:t>
            </w:r>
          </w:p>
        </w:tc>
        <w:tc>
          <w:tcPr>
            <w:tcW w:w="708" w:type="dxa"/>
            <w:shd w:val="solid" w:color="FFFFFF" w:fill="auto"/>
          </w:tcPr>
          <w:p w14:paraId="2F7E84AD" w14:textId="085EE4BD" w:rsidR="00D52DBD" w:rsidRDefault="00D52DBD" w:rsidP="00B333C9">
            <w:pPr>
              <w:pStyle w:val="TAC"/>
              <w:rPr>
                <w:sz w:val="16"/>
                <w:szCs w:val="16"/>
              </w:rPr>
            </w:pPr>
            <w:r>
              <w:rPr>
                <w:sz w:val="16"/>
                <w:szCs w:val="16"/>
              </w:rPr>
              <w:t>18.6.0</w:t>
            </w:r>
          </w:p>
        </w:tc>
      </w:tr>
      <w:tr w:rsidR="00D52DBD" w:rsidRPr="00F17505" w14:paraId="6415BB44" w14:textId="77777777" w:rsidTr="00AD072A">
        <w:tc>
          <w:tcPr>
            <w:tcW w:w="800" w:type="dxa"/>
            <w:shd w:val="solid" w:color="FFFFFF" w:fill="auto"/>
          </w:tcPr>
          <w:p w14:paraId="040DD724" w14:textId="30BE0B01" w:rsidR="00D52DBD" w:rsidRDefault="00D52DBD" w:rsidP="00B333C9">
            <w:pPr>
              <w:pStyle w:val="TAC"/>
              <w:rPr>
                <w:sz w:val="16"/>
                <w:szCs w:val="16"/>
              </w:rPr>
            </w:pPr>
            <w:r>
              <w:rPr>
                <w:sz w:val="16"/>
                <w:szCs w:val="16"/>
              </w:rPr>
              <w:t>2024-12</w:t>
            </w:r>
          </w:p>
        </w:tc>
        <w:tc>
          <w:tcPr>
            <w:tcW w:w="862" w:type="dxa"/>
            <w:shd w:val="solid" w:color="FFFFFF" w:fill="auto"/>
          </w:tcPr>
          <w:p w14:paraId="22032DDD" w14:textId="3FED3A2C" w:rsidR="00D52DBD" w:rsidRDefault="00D52DBD" w:rsidP="00B333C9">
            <w:pPr>
              <w:pStyle w:val="TAC"/>
              <w:rPr>
                <w:sz w:val="16"/>
                <w:szCs w:val="16"/>
              </w:rPr>
            </w:pPr>
            <w:r>
              <w:rPr>
                <w:sz w:val="16"/>
                <w:szCs w:val="16"/>
              </w:rPr>
              <w:t>SA#106</w:t>
            </w:r>
          </w:p>
        </w:tc>
        <w:tc>
          <w:tcPr>
            <w:tcW w:w="1032" w:type="dxa"/>
            <w:shd w:val="solid" w:color="FFFFFF" w:fill="auto"/>
          </w:tcPr>
          <w:p w14:paraId="6F032A16" w14:textId="1F66D0D1"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67726DAC" w14:textId="0ADD7717" w:rsidR="00D52DBD" w:rsidRDefault="00D52DBD" w:rsidP="00B333C9">
            <w:pPr>
              <w:pStyle w:val="TAL"/>
              <w:rPr>
                <w:sz w:val="16"/>
                <w:szCs w:val="16"/>
              </w:rPr>
            </w:pPr>
            <w:r>
              <w:rPr>
                <w:sz w:val="16"/>
                <w:szCs w:val="16"/>
              </w:rPr>
              <w:t>0190</w:t>
            </w:r>
          </w:p>
        </w:tc>
        <w:tc>
          <w:tcPr>
            <w:tcW w:w="425" w:type="dxa"/>
            <w:shd w:val="solid" w:color="FFFFFF" w:fill="auto"/>
          </w:tcPr>
          <w:p w14:paraId="2BE65E0A" w14:textId="6D2E5D4F" w:rsidR="00D52DBD" w:rsidRDefault="00D52DBD" w:rsidP="00B333C9">
            <w:pPr>
              <w:pStyle w:val="TAR"/>
              <w:rPr>
                <w:sz w:val="16"/>
                <w:szCs w:val="16"/>
              </w:rPr>
            </w:pPr>
            <w:r>
              <w:rPr>
                <w:sz w:val="16"/>
                <w:szCs w:val="16"/>
              </w:rPr>
              <w:t>2</w:t>
            </w:r>
          </w:p>
        </w:tc>
        <w:tc>
          <w:tcPr>
            <w:tcW w:w="425" w:type="dxa"/>
            <w:shd w:val="solid" w:color="FFFFFF" w:fill="auto"/>
          </w:tcPr>
          <w:p w14:paraId="3FB27774" w14:textId="26BE8322" w:rsidR="00D52DBD" w:rsidRDefault="00D52DBD" w:rsidP="00B333C9">
            <w:pPr>
              <w:pStyle w:val="TAC"/>
              <w:rPr>
                <w:sz w:val="16"/>
                <w:szCs w:val="16"/>
              </w:rPr>
            </w:pPr>
            <w:r>
              <w:rPr>
                <w:sz w:val="16"/>
                <w:szCs w:val="16"/>
              </w:rPr>
              <w:t>F</w:t>
            </w:r>
          </w:p>
        </w:tc>
        <w:tc>
          <w:tcPr>
            <w:tcW w:w="4868" w:type="dxa"/>
            <w:shd w:val="solid" w:color="FFFFFF" w:fill="auto"/>
          </w:tcPr>
          <w:p w14:paraId="3C9D8478" w14:textId="75B96453" w:rsidR="00D52DBD" w:rsidRDefault="00D52DBD" w:rsidP="00B333C9">
            <w:pPr>
              <w:pStyle w:val="TAL"/>
              <w:rPr>
                <w:rFonts w:cs="Arial"/>
                <w:sz w:val="16"/>
              </w:rPr>
            </w:pPr>
            <w:r>
              <w:rPr>
                <w:rFonts w:cs="Arial"/>
                <w:sz w:val="16"/>
              </w:rPr>
              <w:t>Rel 18 CR TS 28.105 Fix modelPerformanceValidation attribute</w:t>
            </w:r>
          </w:p>
        </w:tc>
        <w:tc>
          <w:tcPr>
            <w:tcW w:w="708" w:type="dxa"/>
            <w:shd w:val="solid" w:color="FFFFFF" w:fill="auto"/>
          </w:tcPr>
          <w:p w14:paraId="01EFB595" w14:textId="644AAE19" w:rsidR="00D52DBD" w:rsidRDefault="00D52DBD" w:rsidP="00B333C9">
            <w:pPr>
              <w:pStyle w:val="TAC"/>
              <w:rPr>
                <w:sz w:val="16"/>
                <w:szCs w:val="16"/>
              </w:rPr>
            </w:pPr>
            <w:r>
              <w:rPr>
                <w:sz w:val="16"/>
                <w:szCs w:val="16"/>
              </w:rPr>
              <w:t>18.6.0</w:t>
            </w:r>
          </w:p>
        </w:tc>
      </w:tr>
      <w:tr w:rsidR="0084149C" w:rsidRPr="00F17505" w14:paraId="37357614" w14:textId="77777777" w:rsidTr="00AD072A">
        <w:tc>
          <w:tcPr>
            <w:tcW w:w="800" w:type="dxa"/>
            <w:shd w:val="solid" w:color="FFFFFF" w:fill="auto"/>
          </w:tcPr>
          <w:p w14:paraId="4D9F5875" w14:textId="18FFB083" w:rsidR="0084149C" w:rsidRDefault="0084149C" w:rsidP="00B333C9">
            <w:pPr>
              <w:pStyle w:val="TAC"/>
              <w:rPr>
                <w:sz w:val="16"/>
                <w:szCs w:val="16"/>
              </w:rPr>
            </w:pPr>
            <w:r>
              <w:rPr>
                <w:sz w:val="16"/>
                <w:szCs w:val="16"/>
              </w:rPr>
              <w:t>2024-12</w:t>
            </w:r>
          </w:p>
        </w:tc>
        <w:tc>
          <w:tcPr>
            <w:tcW w:w="862" w:type="dxa"/>
            <w:shd w:val="solid" w:color="FFFFFF" w:fill="auto"/>
          </w:tcPr>
          <w:p w14:paraId="751164D4" w14:textId="38C34D3C" w:rsidR="0084149C" w:rsidRDefault="0084149C" w:rsidP="00B333C9">
            <w:pPr>
              <w:pStyle w:val="TAC"/>
              <w:rPr>
                <w:sz w:val="16"/>
                <w:szCs w:val="16"/>
              </w:rPr>
            </w:pPr>
            <w:r>
              <w:rPr>
                <w:sz w:val="16"/>
                <w:szCs w:val="16"/>
              </w:rPr>
              <w:t>SA#106</w:t>
            </w:r>
          </w:p>
        </w:tc>
        <w:tc>
          <w:tcPr>
            <w:tcW w:w="1032" w:type="dxa"/>
            <w:shd w:val="solid" w:color="FFFFFF" w:fill="auto"/>
          </w:tcPr>
          <w:p w14:paraId="37562189" w14:textId="796FF94A" w:rsidR="0084149C"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7E515CCF" w14:textId="3776CC4A" w:rsidR="0084149C" w:rsidRDefault="0084149C" w:rsidP="00B333C9">
            <w:pPr>
              <w:pStyle w:val="TAL"/>
              <w:rPr>
                <w:sz w:val="16"/>
                <w:szCs w:val="16"/>
              </w:rPr>
            </w:pPr>
            <w:r>
              <w:rPr>
                <w:sz w:val="16"/>
                <w:szCs w:val="16"/>
              </w:rPr>
              <w:t>0194</w:t>
            </w:r>
          </w:p>
        </w:tc>
        <w:tc>
          <w:tcPr>
            <w:tcW w:w="425" w:type="dxa"/>
            <w:shd w:val="solid" w:color="FFFFFF" w:fill="auto"/>
          </w:tcPr>
          <w:p w14:paraId="12625B73" w14:textId="63881663" w:rsidR="0084149C" w:rsidRDefault="0084149C" w:rsidP="00B333C9">
            <w:pPr>
              <w:pStyle w:val="TAR"/>
              <w:rPr>
                <w:sz w:val="16"/>
                <w:szCs w:val="16"/>
              </w:rPr>
            </w:pPr>
            <w:r>
              <w:rPr>
                <w:sz w:val="16"/>
                <w:szCs w:val="16"/>
              </w:rPr>
              <w:t>1</w:t>
            </w:r>
          </w:p>
        </w:tc>
        <w:tc>
          <w:tcPr>
            <w:tcW w:w="425" w:type="dxa"/>
            <w:shd w:val="solid" w:color="FFFFFF" w:fill="auto"/>
          </w:tcPr>
          <w:p w14:paraId="625B1421" w14:textId="76CFB631" w:rsidR="0084149C" w:rsidRDefault="0084149C" w:rsidP="00B333C9">
            <w:pPr>
              <w:pStyle w:val="TAC"/>
              <w:rPr>
                <w:sz w:val="16"/>
                <w:szCs w:val="16"/>
              </w:rPr>
            </w:pPr>
            <w:r>
              <w:rPr>
                <w:sz w:val="16"/>
                <w:szCs w:val="16"/>
              </w:rPr>
              <w:t>F</w:t>
            </w:r>
          </w:p>
        </w:tc>
        <w:tc>
          <w:tcPr>
            <w:tcW w:w="4868" w:type="dxa"/>
            <w:shd w:val="solid" w:color="FFFFFF" w:fill="auto"/>
          </w:tcPr>
          <w:p w14:paraId="5B202F85" w14:textId="198D7B07" w:rsidR="0084149C" w:rsidRDefault="0084149C" w:rsidP="00B333C9">
            <w:pPr>
              <w:pStyle w:val="TAL"/>
              <w:rPr>
                <w:rFonts w:cs="Arial"/>
                <w:sz w:val="16"/>
              </w:rPr>
            </w:pPr>
            <w:r>
              <w:rPr>
                <w:rFonts w:cs="Arial"/>
                <w:sz w:val="16"/>
              </w:rPr>
              <w:t>CR Rel-18 TS 28.105 add missing terms</w:t>
            </w:r>
          </w:p>
        </w:tc>
        <w:tc>
          <w:tcPr>
            <w:tcW w:w="708" w:type="dxa"/>
            <w:shd w:val="solid" w:color="FFFFFF" w:fill="auto"/>
          </w:tcPr>
          <w:p w14:paraId="7CCBF2FB" w14:textId="63B56D85" w:rsidR="0084149C" w:rsidRDefault="0084149C" w:rsidP="00B333C9">
            <w:pPr>
              <w:pStyle w:val="TAC"/>
              <w:rPr>
                <w:sz w:val="16"/>
                <w:szCs w:val="16"/>
              </w:rPr>
            </w:pPr>
            <w:r>
              <w:rPr>
                <w:sz w:val="16"/>
                <w:szCs w:val="16"/>
              </w:rPr>
              <w:t>18.6.0</w:t>
            </w:r>
          </w:p>
        </w:tc>
      </w:tr>
      <w:tr w:rsidR="003559F4" w:rsidRPr="00F17505" w14:paraId="30F489DE" w14:textId="77777777" w:rsidTr="00AD072A">
        <w:tc>
          <w:tcPr>
            <w:tcW w:w="800" w:type="dxa"/>
            <w:shd w:val="solid" w:color="FFFFFF" w:fill="auto"/>
          </w:tcPr>
          <w:p w14:paraId="42D0CAD1" w14:textId="4102D5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F0181B3" w14:textId="24CC0AEB"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57D99EB2" w14:textId="42CB8E4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2A9F75E" w14:textId="161DD00D" w:rsidR="003559F4" w:rsidRDefault="003559F4" w:rsidP="003559F4">
            <w:pPr>
              <w:pStyle w:val="TAL"/>
              <w:rPr>
                <w:sz w:val="16"/>
                <w:szCs w:val="16"/>
              </w:rPr>
            </w:pPr>
            <w:r w:rsidRPr="003559F4">
              <w:rPr>
                <w:rFonts w:cs="Arial"/>
                <w:sz w:val="16"/>
                <w:szCs w:val="16"/>
                <w:lang w:eastAsia="ko-KR"/>
              </w:rPr>
              <w:t>0196</w:t>
            </w:r>
          </w:p>
        </w:tc>
        <w:tc>
          <w:tcPr>
            <w:tcW w:w="425" w:type="dxa"/>
            <w:shd w:val="solid" w:color="FFFFFF" w:fill="auto"/>
          </w:tcPr>
          <w:p w14:paraId="5D83AFC8" w14:textId="10C3342E" w:rsidR="003559F4" w:rsidRDefault="003559F4" w:rsidP="003559F4">
            <w:pPr>
              <w:pStyle w:val="TAR"/>
              <w:rPr>
                <w:sz w:val="16"/>
                <w:szCs w:val="16"/>
              </w:rPr>
            </w:pPr>
            <w:r w:rsidRPr="003559F4">
              <w:rPr>
                <w:rFonts w:cs="Arial"/>
                <w:sz w:val="16"/>
                <w:szCs w:val="16"/>
                <w:lang w:eastAsia="ko-KR"/>
              </w:rPr>
              <w:t>2</w:t>
            </w:r>
          </w:p>
        </w:tc>
        <w:tc>
          <w:tcPr>
            <w:tcW w:w="425" w:type="dxa"/>
            <w:shd w:val="solid" w:color="FFFFFF" w:fill="auto"/>
          </w:tcPr>
          <w:p w14:paraId="1FFB754F" w14:textId="2BB577B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CD00F86" w14:textId="6BBD96DE" w:rsidR="003559F4" w:rsidRDefault="003559F4" w:rsidP="003559F4">
            <w:pPr>
              <w:pStyle w:val="TAL"/>
              <w:rPr>
                <w:rFonts w:cs="Arial"/>
                <w:sz w:val="16"/>
              </w:rPr>
            </w:pPr>
            <w:r w:rsidRPr="003559F4">
              <w:rPr>
                <w:rFonts w:cs="Arial"/>
                <w:sz w:val="16"/>
                <w:szCs w:val="16"/>
                <w:lang w:eastAsia="ko-KR"/>
              </w:rPr>
              <w:t>Rel-18 CR TS28.105 Correct stage2 and stage3 definition for aIMLInferenceName</w:t>
            </w:r>
          </w:p>
        </w:tc>
        <w:tc>
          <w:tcPr>
            <w:tcW w:w="708" w:type="dxa"/>
            <w:shd w:val="solid" w:color="FFFFFF" w:fill="auto"/>
          </w:tcPr>
          <w:p w14:paraId="24F04785" w14:textId="6F3E964C" w:rsidR="003559F4" w:rsidRDefault="003559F4" w:rsidP="003559F4">
            <w:pPr>
              <w:pStyle w:val="TAC"/>
              <w:rPr>
                <w:sz w:val="16"/>
                <w:szCs w:val="16"/>
              </w:rPr>
            </w:pPr>
            <w:r>
              <w:rPr>
                <w:sz w:val="16"/>
                <w:szCs w:val="16"/>
              </w:rPr>
              <w:t>18.6.0</w:t>
            </w:r>
          </w:p>
        </w:tc>
      </w:tr>
      <w:tr w:rsidR="003559F4" w:rsidRPr="00F17505" w14:paraId="54D29601" w14:textId="77777777" w:rsidTr="00AD072A">
        <w:tc>
          <w:tcPr>
            <w:tcW w:w="800" w:type="dxa"/>
            <w:shd w:val="solid" w:color="FFFFFF" w:fill="auto"/>
          </w:tcPr>
          <w:p w14:paraId="28DC34E8" w14:textId="6351AD1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E676BC" w14:textId="4F6B5C7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E65C496" w14:textId="64C6679D"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133BAD6" w14:textId="2A81E8F3" w:rsidR="003559F4" w:rsidRDefault="003559F4" w:rsidP="003559F4">
            <w:pPr>
              <w:pStyle w:val="TAL"/>
              <w:rPr>
                <w:sz w:val="16"/>
                <w:szCs w:val="16"/>
              </w:rPr>
            </w:pPr>
            <w:r w:rsidRPr="003559F4">
              <w:rPr>
                <w:rFonts w:cs="Arial"/>
                <w:sz w:val="16"/>
                <w:szCs w:val="16"/>
                <w:lang w:eastAsia="ko-KR"/>
              </w:rPr>
              <w:t>0198</w:t>
            </w:r>
          </w:p>
        </w:tc>
        <w:tc>
          <w:tcPr>
            <w:tcW w:w="425" w:type="dxa"/>
            <w:shd w:val="solid" w:color="FFFFFF" w:fill="auto"/>
          </w:tcPr>
          <w:p w14:paraId="58935F75" w14:textId="54D26FDE"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28C202CB" w14:textId="281A7D5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35F1DFD1" w14:textId="1B46C5A7" w:rsidR="003559F4" w:rsidRDefault="003559F4" w:rsidP="003559F4">
            <w:pPr>
              <w:pStyle w:val="TAL"/>
              <w:rPr>
                <w:rFonts w:cs="Arial"/>
                <w:sz w:val="16"/>
              </w:rPr>
            </w:pPr>
            <w:r w:rsidRPr="003559F4">
              <w:rPr>
                <w:rFonts w:cs="Arial"/>
                <w:sz w:val="16"/>
                <w:szCs w:val="16"/>
                <w:lang w:eastAsia="ko-KR"/>
              </w:rPr>
              <w:t>Rel-18 CR TS 28.105 Clarify the Usage of mLModelRef and mLModelCoordinationGroupRef</w:t>
            </w:r>
          </w:p>
        </w:tc>
        <w:tc>
          <w:tcPr>
            <w:tcW w:w="708" w:type="dxa"/>
            <w:shd w:val="solid" w:color="FFFFFF" w:fill="auto"/>
          </w:tcPr>
          <w:p w14:paraId="1B242600" w14:textId="295B18E9" w:rsidR="003559F4" w:rsidRDefault="003559F4" w:rsidP="003559F4">
            <w:pPr>
              <w:pStyle w:val="TAC"/>
              <w:rPr>
                <w:sz w:val="16"/>
                <w:szCs w:val="16"/>
              </w:rPr>
            </w:pPr>
            <w:r>
              <w:rPr>
                <w:sz w:val="16"/>
                <w:szCs w:val="16"/>
              </w:rPr>
              <w:t>18.6.0</w:t>
            </w:r>
          </w:p>
        </w:tc>
      </w:tr>
      <w:tr w:rsidR="003559F4" w:rsidRPr="00F17505" w14:paraId="016659E1" w14:textId="77777777" w:rsidTr="00AD072A">
        <w:tc>
          <w:tcPr>
            <w:tcW w:w="800" w:type="dxa"/>
            <w:shd w:val="solid" w:color="FFFFFF" w:fill="auto"/>
          </w:tcPr>
          <w:p w14:paraId="00F436C4" w14:textId="05194BB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33E5BC38" w14:textId="367B9B14"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F7280F9" w14:textId="3EF92D0D" w:rsidR="003559F4" w:rsidRPr="00EB7438" w:rsidRDefault="003559F4" w:rsidP="003559F4">
            <w:pPr>
              <w:pStyle w:val="TAC"/>
              <w:rPr>
                <w:sz w:val="16"/>
                <w:szCs w:val="16"/>
              </w:rPr>
            </w:pPr>
            <w:r w:rsidRPr="003559F4">
              <w:rPr>
                <w:rFonts w:cs="Arial"/>
                <w:sz w:val="16"/>
                <w:szCs w:val="16"/>
                <w:lang w:eastAsia="ko-KR"/>
              </w:rPr>
              <w:t>SP-241634</w:t>
            </w:r>
          </w:p>
        </w:tc>
        <w:tc>
          <w:tcPr>
            <w:tcW w:w="519" w:type="dxa"/>
            <w:shd w:val="solid" w:color="FFFFFF" w:fill="auto"/>
          </w:tcPr>
          <w:p w14:paraId="36CA7A28" w14:textId="78421CF1" w:rsidR="003559F4" w:rsidRDefault="003559F4" w:rsidP="003559F4">
            <w:pPr>
              <w:pStyle w:val="TAL"/>
              <w:rPr>
                <w:sz w:val="16"/>
                <w:szCs w:val="16"/>
              </w:rPr>
            </w:pPr>
            <w:r w:rsidRPr="003559F4">
              <w:rPr>
                <w:rFonts w:cs="Arial"/>
                <w:sz w:val="16"/>
                <w:szCs w:val="16"/>
                <w:lang w:eastAsia="ko-KR"/>
              </w:rPr>
              <w:t>0203</w:t>
            </w:r>
          </w:p>
        </w:tc>
        <w:tc>
          <w:tcPr>
            <w:tcW w:w="425" w:type="dxa"/>
            <w:shd w:val="solid" w:color="FFFFFF" w:fill="auto"/>
          </w:tcPr>
          <w:p w14:paraId="10BD1A60" w14:textId="1B5D45DC"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41A99BC2" w14:textId="644DC995" w:rsidR="003559F4" w:rsidRDefault="003559F4" w:rsidP="003559F4">
            <w:pPr>
              <w:pStyle w:val="TAC"/>
              <w:rPr>
                <w:sz w:val="16"/>
                <w:szCs w:val="16"/>
              </w:rPr>
            </w:pPr>
            <w:r w:rsidRPr="003559F4">
              <w:rPr>
                <w:rFonts w:cs="Arial"/>
                <w:sz w:val="16"/>
                <w:szCs w:val="16"/>
                <w:lang w:eastAsia="ko-KR"/>
              </w:rPr>
              <w:t>A</w:t>
            </w:r>
          </w:p>
        </w:tc>
        <w:tc>
          <w:tcPr>
            <w:tcW w:w="4868" w:type="dxa"/>
            <w:shd w:val="solid" w:color="FFFFFF" w:fill="auto"/>
          </w:tcPr>
          <w:p w14:paraId="22C934E0" w14:textId="173B4FF8" w:rsidR="003559F4" w:rsidRDefault="003559F4" w:rsidP="003559F4">
            <w:pPr>
              <w:pStyle w:val="TAL"/>
              <w:rPr>
                <w:rFonts w:cs="Arial"/>
                <w:sz w:val="16"/>
              </w:rPr>
            </w:pPr>
            <w:r w:rsidRPr="003559F4">
              <w:rPr>
                <w:rFonts w:cs="Arial"/>
                <w:sz w:val="16"/>
                <w:szCs w:val="16"/>
                <w:lang w:eastAsia="ko-KR"/>
              </w:rPr>
              <w:t>Rel-18 CR TS 28.105 Fix trainingRequestSource attribute</w:t>
            </w:r>
          </w:p>
        </w:tc>
        <w:tc>
          <w:tcPr>
            <w:tcW w:w="708" w:type="dxa"/>
            <w:shd w:val="solid" w:color="FFFFFF" w:fill="auto"/>
          </w:tcPr>
          <w:p w14:paraId="1BFE2F39" w14:textId="1F61F547" w:rsidR="003559F4" w:rsidRDefault="003559F4" w:rsidP="003559F4">
            <w:pPr>
              <w:pStyle w:val="TAC"/>
              <w:rPr>
                <w:sz w:val="16"/>
                <w:szCs w:val="16"/>
              </w:rPr>
            </w:pPr>
            <w:r>
              <w:rPr>
                <w:sz w:val="16"/>
                <w:szCs w:val="16"/>
              </w:rPr>
              <w:t>18.6.0</w:t>
            </w:r>
          </w:p>
        </w:tc>
      </w:tr>
      <w:tr w:rsidR="003559F4" w:rsidRPr="00F17505" w14:paraId="05FB4D4E" w14:textId="77777777" w:rsidTr="00AD072A">
        <w:tc>
          <w:tcPr>
            <w:tcW w:w="800" w:type="dxa"/>
            <w:shd w:val="solid" w:color="FFFFFF" w:fill="auto"/>
          </w:tcPr>
          <w:p w14:paraId="0F393F2D" w14:textId="597793B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3962C3" w14:textId="5B6ABD47"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E8E9C46" w14:textId="28EC38EB"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100DDD35" w14:textId="095046F9" w:rsidR="003559F4" w:rsidRDefault="003559F4" w:rsidP="003559F4">
            <w:pPr>
              <w:pStyle w:val="TAL"/>
              <w:rPr>
                <w:sz w:val="16"/>
                <w:szCs w:val="16"/>
              </w:rPr>
            </w:pPr>
            <w:r w:rsidRPr="003559F4">
              <w:rPr>
                <w:rFonts w:cs="Arial"/>
                <w:sz w:val="16"/>
                <w:szCs w:val="16"/>
                <w:lang w:eastAsia="ko-KR"/>
              </w:rPr>
              <w:t>0205</w:t>
            </w:r>
          </w:p>
        </w:tc>
        <w:tc>
          <w:tcPr>
            <w:tcW w:w="425" w:type="dxa"/>
            <w:shd w:val="solid" w:color="FFFFFF" w:fill="auto"/>
          </w:tcPr>
          <w:p w14:paraId="7EEC016F" w14:textId="67BF6964"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3EFFEE98" w14:textId="353AFE3D"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B710D04" w14:textId="33384CFE" w:rsidR="003559F4" w:rsidRDefault="003559F4" w:rsidP="003559F4">
            <w:pPr>
              <w:pStyle w:val="TAL"/>
              <w:rPr>
                <w:rFonts w:cs="Arial"/>
                <w:sz w:val="16"/>
              </w:rPr>
            </w:pPr>
            <w:r w:rsidRPr="003559F4">
              <w:rPr>
                <w:rFonts w:cs="Arial"/>
                <w:sz w:val="16"/>
                <w:szCs w:val="16"/>
                <w:lang w:eastAsia="ko-KR"/>
              </w:rPr>
              <w:t>correction to stage 3 implementation issues</w:t>
            </w:r>
          </w:p>
        </w:tc>
        <w:tc>
          <w:tcPr>
            <w:tcW w:w="708" w:type="dxa"/>
            <w:shd w:val="solid" w:color="FFFFFF" w:fill="auto"/>
          </w:tcPr>
          <w:p w14:paraId="3B0D3D74" w14:textId="025C5948" w:rsidR="003559F4" w:rsidRDefault="003559F4" w:rsidP="003559F4">
            <w:pPr>
              <w:pStyle w:val="TAC"/>
              <w:rPr>
                <w:sz w:val="16"/>
                <w:szCs w:val="16"/>
              </w:rPr>
            </w:pPr>
            <w:r>
              <w:rPr>
                <w:sz w:val="16"/>
                <w:szCs w:val="16"/>
              </w:rPr>
              <w:t>18.6.0</w:t>
            </w:r>
          </w:p>
        </w:tc>
      </w:tr>
      <w:tr w:rsidR="003559F4" w:rsidRPr="00F17505" w14:paraId="7AE3A58E" w14:textId="77777777" w:rsidTr="00AD072A">
        <w:tc>
          <w:tcPr>
            <w:tcW w:w="800" w:type="dxa"/>
            <w:shd w:val="solid" w:color="FFFFFF" w:fill="auto"/>
          </w:tcPr>
          <w:p w14:paraId="21556F4D" w14:textId="11EE762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659B9577" w14:textId="043793C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CC1F4C9" w14:textId="632C27EE"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7D894D7" w14:textId="3004C6FB" w:rsidR="003559F4" w:rsidRDefault="003559F4" w:rsidP="003559F4">
            <w:pPr>
              <w:pStyle w:val="TAL"/>
              <w:rPr>
                <w:sz w:val="16"/>
                <w:szCs w:val="16"/>
              </w:rPr>
            </w:pPr>
            <w:r w:rsidRPr="003559F4">
              <w:rPr>
                <w:rFonts w:cs="Arial"/>
                <w:sz w:val="16"/>
                <w:szCs w:val="16"/>
                <w:lang w:eastAsia="ko-KR"/>
              </w:rPr>
              <w:t>0210</w:t>
            </w:r>
          </w:p>
        </w:tc>
        <w:tc>
          <w:tcPr>
            <w:tcW w:w="425" w:type="dxa"/>
            <w:shd w:val="solid" w:color="FFFFFF" w:fill="auto"/>
          </w:tcPr>
          <w:p w14:paraId="2AD2E36F" w14:textId="425245C7"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776BDF4E" w14:textId="694BBEC7"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062A635" w14:textId="19E2D02E" w:rsidR="003559F4" w:rsidRDefault="003559F4" w:rsidP="003559F4">
            <w:pPr>
              <w:pStyle w:val="TAL"/>
              <w:rPr>
                <w:rFonts w:cs="Arial"/>
                <w:sz w:val="16"/>
              </w:rPr>
            </w:pPr>
            <w:r w:rsidRPr="003559F4">
              <w:rPr>
                <w:rFonts w:cs="Arial"/>
                <w:sz w:val="16"/>
                <w:szCs w:val="16"/>
                <w:lang w:eastAsia="ko-KR"/>
              </w:rPr>
              <w:t>Rel 18 CR TS 28.105 Correct information model definitions for ML model deployment</w:t>
            </w:r>
          </w:p>
        </w:tc>
        <w:tc>
          <w:tcPr>
            <w:tcW w:w="708" w:type="dxa"/>
            <w:shd w:val="solid" w:color="FFFFFF" w:fill="auto"/>
          </w:tcPr>
          <w:p w14:paraId="638EDDE6" w14:textId="00D22BCD" w:rsidR="003559F4" w:rsidRDefault="003559F4" w:rsidP="003559F4">
            <w:pPr>
              <w:pStyle w:val="TAC"/>
              <w:rPr>
                <w:sz w:val="16"/>
                <w:szCs w:val="16"/>
              </w:rPr>
            </w:pPr>
            <w:r>
              <w:rPr>
                <w:sz w:val="16"/>
                <w:szCs w:val="16"/>
              </w:rPr>
              <w:t>18.6.0</w:t>
            </w:r>
          </w:p>
        </w:tc>
      </w:tr>
      <w:tr w:rsidR="003559F4" w:rsidRPr="00F17505" w14:paraId="77073110" w14:textId="77777777" w:rsidTr="00AD072A">
        <w:tc>
          <w:tcPr>
            <w:tcW w:w="800" w:type="dxa"/>
            <w:shd w:val="solid" w:color="FFFFFF" w:fill="auto"/>
          </w:tcPr>
          <w:p w14:paraId="46D0723B" w14:textId="2D59402A"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45BB0BC3" w14:textId="53FF61B9"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3BF18E0" w14:textId="0754E794"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452A0578" w14:textId="5F44C56C" w:rsidR="003559F4" w:rsidRDefault="003559F4" w:rsidP="003559F4">
            <w:pPr>
              <w:pStyle w:val="TAL"/>
              <w:rPr>
                <w:sz w:val="16"/>
                <w:szCs w:val="16"/>
              </w:rPr>
            </w:pPr>
            <w:r w:rsidRPr="003559F4">
              <w:rPr>
                <w:rFonts w:cs="Arial"/>
                <w:sz w:val="16"/>
                <w:szCs w:val="16"/>
                <w:lang w:eastAsia="ko-KR"/>
              </w:rPr>
              <w:t>0212</w:t>
            </w:r>
          </w:p>
        </w:tc>
        <w:tc>
          <w:tcPr>
            <w:tcW w:w="425" w:type="dxa"/>
            <w:shd w:val="solid" w:color="FFFFFF" w:fill="auto"/>
          </w:tcPr>
          <w:p w14:paraId="782099FE" w14:textId="6C56A3F6"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15C09778" w14:textId="52DD0B8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187F832E" w14:textId="050F2683" w:rsidR="003559F4" w:rsidRDefault="003559F4" w:rsidP="003559F4">
            <w:pPr>
              <w:pStyle w:val="TAL"/>
              <w:rPr>
                <w:rFonts w:cs="Arial"/>
                <w:sz w:val="16"/>
              </w:rPr>
            </w:pPr>
            <w:r w:rsidRPr="003559F4">
              <w:rPr>
                <w:rFonts w:cs="Arial"/>
                <w:sz w:val="16"/>
                <w:szCs w:val="16"/>
                <w:lang w:eastAsia="ko-KR"/>
              </w:rPr>
              <w:t>Rel-18 CR TS 28.105 Correct description of MLModelCoordinationGroup</w:t>
            </w:r>
          </w:p>
        </w:tc>
        <w:tc>
          <w:tcPr>
            <w:tcW w:w="708" w:type="dxa"/>
            <w:shd w:val="solid" w:color="FFFFFF" w:fill="auto"/>
          </w:tcPr>
          <w:p w14:paraId="6ED8321B" w14:textId="53648F3D" w:rsidR="003559F4" w:rsidRDefault="003559F4" w:rsidP="003559F4">
            <w:pPr>
              <w:pStyle w:val="TAC"/>
              <w:rPr>
                <w:sz w:val="16"/>
                <w:szCs w:val="16"/>
              </w:rPr>
            </w:pPr>
            <w:r>
              <w:rPr>
                <w:sz w:val="16"/>
                <w:szCs w:val="16"/>
              </w:rPr>
              <w:t>18.6.0</w:t>
            </w:r>
          </w:p>
        </w:tc>
      </w:tr>
      <w:tr w:rsidR="003559F4" w:rsidRPr="00F17505" w14:paraId="4EB84525" w14:textId="77777777" w:rsidTr="00AD072A">
        <w:tc>
          <w:tcPr>
            <w:tcW w:w="800" w:type="dxa"/>
            <w:shd w:val="solid" w:color="FFFFFF" w:fill="auto"/>
          </w:tcPr>
          <w:p w14:paraId="69C58F4B" w14:textId="3145307B"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172D4D" w14:textId="46619DB3"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331C2E2" w14:textId="29EBACA7"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470E1EC2" w14:textId="514B473A" w:rsidR="003559F4" w:rsidRDefault="003559F4" w:rsidP="003559F4">
            <w:pPr>
              <w:pStyle w:val="TAL"/>
              <w:rPr>
                <w:sz w:val="16"/>
                <w:szCs w:val="16"/>
              </w:rPr>
            </w:pPr>
            <w:r w:rsidRPr="003559F4">
              <w:rPr>
                <w:rFonts w:cs="Arial"/>
                <w:sz w:val="16"/>
                <w:szCs w:val="16"/>
                <w:lang w:eastAsia="ko-KR"/>
              </w:rPr>
              <w:t>0213</w:t>
            </w:r>
          </w:p>
        </w:tc>
        <w:tc>
          <w:tcPr>
            <w:tcW w:w="425" w:type="dxa"/>
            <w:shd w:val="solid" w:color="FFFFFF" w:fill="auto"/>
          </w:tcPr>
          <w:p w14:paraId="03BEDD56" w14:textId="4FF85DA0"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C3DCC16" w14:textId="062CB000"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9CB4965" w14:textId="7B68A08D" w:rsidR="003559F4" w:rsidRDefault="003559F4" w:rsidP="003559F4">
            <w:pPr>
              <w:pStyle w:val="TAL"/>
              <w:rPr>
                <w:rFonts w:cs="Arial"/>
                <w:sz w:val="16"/>
              </w:rPr>
            </w:pPr>
            <w:r w:rsidRPr="003559F4">
              <w:rPr>
                <w:rFonts w:cs="Arial"/>
                <w:sz w:val="16"/>
                <w:szCs w:val="16"/>
                <w:lang w:eastAsia="ko-KR"/>
              </w:rPr>
              <w:t>Rel 18 CR TS 28.105 Corrections for aiml inference history</w:t>
            </w:r>
          </w:p>
        </w:tc>
        <w:tc>
          <w:tcPr>
            <w:tcW w:w="708" w:type="dxa"/>
            <w:shd w:val="solid" w:color="FFFFFF" w:fill="auto"/>
          </w:tcPr>
          <w:p w14:paraId="06CBACFE" w14:textId="23467A0A" w:rsidR="003559F4" w:rsidRDefault="003559F4" w:rsidP="003559F4">
            <w:pPr>
              <w:pStyle w:val="TAC"/>
              <w:rPr>
                <w:sz w:val="16"/>
                <w:szCs w:val="16"/>
              </w:rPr>
            </w:pPr>
            <w:r>
              <w:rPr>
                <w:sz w:val="16"/>
                <w:szCs w:val="16"/>
              </w:rPr>
              <w:t>18.6.0</w:t>
            </w:r>
          </w:p>
        </w:tc>
      </w:tr>
      <w:tr w:rsidR="003559F4" w:rsidRPr="00F17505" w14:paraId="22FBFF17" w14:textId="77777777" w:rsidTr="00AD072A">
        <w:tc>
          <w:tcPr>
            <w:tcW w:w="800" w:type="dxa"/>
            <w:shd w:val="solid" w:color="FFFFFF" w:fill="auto"/>
          </w:tcPr>
          <w:p w14:paraId="31F9ECAE" w14:textId="77E4360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F9AB5F" w14:textId="08F9D801"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4304563" w14:textId="73E0650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1AE2B3B2" w14:textId="029055AD" w:rsidR="003559F4" w:rsidRDefault="003559F4" w:rsidP="003559F4">
            <w:pPr>
              <w:pStyle w:val="TAL"/>
              <w:rPr>
                <w:sz w:val="16"/>
                <w:szCs w:val="16"/>
              </w:rPr>
            </w:pPr>
            <w:r w:rsidRPr="003559F4">
              <w:rPr>
                <w:rFonts w:cs="Arial"/>
                <w:sz w:val="16"/>
                <w:szCs w:val="16"/>
                <w:lang w:eastAsia="ko-KR"/>
              </w:rPr>
              <w:t>0215</w:t>
            </w:r>
          </w:p>
        </w:tc>
        <w:tc>
          <w:tcPr>
            <w:tcW w:w="425" w:type="dxa"/>
            <w:shd w:val="solid" w:color="FFFFFF" w:fill="auto"/>
          </w:tcPr>
          <w:p w14:paraId="06146725" w14:textId="76336DD7"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57C5A1C0" w14:textId="2E09C07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3DB1C23" w14:textId="4728E98C" w:rsidR="003559F4" w:rsidRDefault="003559F4" w:rsidP="003559F4">
            <w:pPr>
              <w:pStyle w:val="TAL"/>
              <w:rPr>
                <w:rFonts w:cs="Arial"/>
                <w:sz w:val="16"/>
              </w:rPr>
            </w:pPr>
            <w:r w:rsidRPr="003559F4">
              <w:rPr>
                <w:rFonts w:cs="Arial"/>
                <w:sz w:val="16"/>
                <w:szCs w:val="16"/>
                <w:lang w:eastAsia="ko-KR"/>
              </w:rPr>
              <w:t>Rel 18 CR TS 28.105 Remove allowedValues from attribute definitions where value is same as type</w:t>
            </w:r>
          </w:p>
        </w:tc>
        <w:tc>
          <w:tcPr>
            <w:tcW w:w="708" w:type="dxa"/>
            <w:shd w:val="solid" w:color="FFFFFF" w:fill="auto"/>
          </w:tcPr>
          <w:p w14:paraId="17D35F4E" w14:textId="51C8E6A3" w:rsidR="003559F4" w:rsidRDefault="003559F4" w:rsidP="003559F4">
            <w:pPr>
              <w:pStyle w:val="TAC"/>
              <w:rPr>
                <w:sz w:val="16"/>
                <w:szCs w:val="16"/>
              </w:rPr>
            </w:pPr>
            <w:r>
              <w:rPr>
                <w:sz w:val="16"/>
                <w:szCs w:val="16"/>
              </w:rPr>
              <w:t>18.6.0</w:t>
            </w:r>
          </w:p>
        </w:tc>
      </w:tr>
      <w:tr w:rsidR="003559F4" w:rsidRPr="00F17505" w14:paraId="7577CD26" w14:textId="77777777" w:rsidTr="00AD072A">
        <w:tc>
          <w:tcPr>
            <w:tcW w:w="800" w:type="dxa"/>
            <w:shd w:val="solid" w:color="FFFFFF" w:fill="auto"/>
          </w:tcPr>
          <w:p w14:paraId="56CC99C5" w14:textId="07947D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02340CD6" w14:textId="66A5F2D8"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1DD214C" w14:textId="07622DA0"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3B5312E4" w14:textId="5C7D0ED7" w:rsidR="003559F4" w:rsidRDefault="003559F4" w:rsidP="003559F4">
            <w:pPr>
              <w:pStyle w:val="TAL"/>
              <w:rPr>
                <w:sz w:val="16"/>
                <w:szCs w:val="16"/>
              </w:rPr>
            </w:pPr>
            <w:r w:rsidRPr="003559F4">
              <w:rPr>
                <w:rFonts w:cs="Arial"/>
                <w:sz w:val="16"/>
                <w:szCs w:val="16"/>
                <w:lang w:eastAsia="ko-KR"/>
              </w:rPr>
              <w:t>0218</w:t>
            </w:r>
          </w:p>
        </w:tc>
        <w:tc>
          <w:tcPr>
            <w:tcW w:w="425" w:type="dxa"/>
            <w:shd w:val="solid" w:color="FFFFFF" w:fill="auto"/>
          </w:tcPr>
          <w:p w14:paraId="7D087ABC" w14:textId="44AF4564"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9596A32" w14:textId="1305EDC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64BC939" w14:textId="657F22E9" w:rsidR="003559F4" w:rsidRDefault="003559F4" w:rsidP="003559F4">
            <w:pPr>
              <w:pStyle w:val="TAL"/>
              <w:rPr>
                <w:rFonts w:cs="Arial"/>
                <w:sz w:val="16"/>
              </w:rPr>
            </w:pPr>
            <w:r w:rsidRPr="003559F4">
              <w:rPr>
                <w:rFonts w:cs="Arial"/>
                <w:sz w:val="16"/>
                <w:szCs w:val="16"/>
                <w:lang w:eastAsia="ko-KR"/>
              </w:rPr>
              <w:t>Rel-18 CR TS 28.105 Add missing attribute to MLModelRepository</w:t>
            </w:r>
          </w:p>
        </w:tc>
        <w:tc>
          <w:tcPr>
            <w:tcW w:w="708" w:type="dxa"/>
            <w:shd w:val="solid" w:color="FFFFFF" w:fill="auto"/>
          </w:tcPr>
          <w:p w14:paraId="24734702" w14:textId="3F74E3BE" w:rsidR="003559F4" w:rsidRDefault="003559F4" w:rsidP="003559F4">
            <w:pPr>
              <w:pStyle w:val="TAC"/>
              <w:rPr>
                <w:sz w:val="16"/>
                <w:szCs w:val="16"/>
              </w:rPr>
            </w:pPr>
            <w:r>
              <w:rPr>
                <w:sz w:val="16"/>
                <w:szCs w:val="16"/>
              </w:rPr>
              <w:t>18.6.0</w:t>
            </w:r>
          </w:p>
        </w:tc>
      </w:tr>
      <w:tr w:rsidR="003559F4" w:rsidRPr="00F17505" w14:paraId="5DF6DABE" w14:textId="77777777" w:rsidTr="00AD072A">
        <w:tc>
          <w:tcPr>
            <w:tcW w:w="800" w:type="dxa"/>
            <w:shd w:val="solid" w:color="FFFFFF" w:fill="auto"/>
          </w:tcPr>
          <w:p w14:paraId="074ADDBF" w14:textId="596B3303"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E298C6D" w14:textId="0090E94A"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AFD1998" w14:textId="52525E46"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ACBE0EA" w14:textId="3CF78B95" w:rsidR="003559F4" w:rsidRDefault="003559F4" w:rsidP="003559F4">
            <w:pPr>
              <w:pStyle w:val="TAL"/>
              <w:rPr>
                <w:sz w:val="16"/>
                <w:szCs w:val="16"/>
              </w:rPr>
            </w:pPr>
            <w:r w:rsidRPr="003559F4">
              <w:rPr>
                <w:rFonts w:cs="Arial"/>
                <w:sz w:val="16"/>
                <w:szCs w:val="16"/>
                <w:lang w:eastAsia="ko-KR"/>
              </w:rPr>
              <w:t>0220</w:t>
            </w:r>
          </w:p>
        </w:tc>
        <w:tc>
          <w:tcPr>
            <w:tcW w:w="425" w:type="dxa"/>
            <w:shd w:val="solid" w:color="FFFFFF" w:fill="auto"/>
          </w:tcPr>
          <w:p w14:paraId="5A806538" w14:textId="7FB2A47F"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B80AFC" w14:textId="035DA662"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18A1FC4" w14:textId="3AC4B606" w:rsidR="003559F4" w:rsidRDefault="003559F4" w:rsidP="003559F4">
            <w:pPr>
              <w:pStyle w:val="TAL"/>
              <w:rPr>
                <w:rFonts w:cs="Arial"/>
                <w:sz w:val="16"/>
              </w:rPr>
            </w:pPr>
            <w:r w:rsidRPr="003559F4">
              <w:rPr>
                <w:rFonts w:cs="Arial"/>
                <w:sz w:val="16"/>
                <w:szCs w:val="16"/>
                <w:lang w:eastAsia="ko-KR"/>
              </w:rPr>
              <w:t>Rel-18 CR TS 28.105 correction of attribute descriptions and legal values</w:t>
            </w:r>
          </w:p>
        </w:tc>
        <w:tc>
          <w:tcPr>
            <w:tcW w:w="708" w:type="dxa"/>
            <w:shd w:val="solid" w:color="FFFFFF" w:fill="auto"/>
          </w:tcPr>
          <w:p w14:paraId="3AF18136" w14:textId="440A5529" w:rsidR="003559F4" w:rsidRDefault="003559F4" w:rsidP="003559F4">
            <w:pPr>
              <w:pStyle w:val="TAC"/>
              <w:rPr>
                <w:sz w:val="16"/>
                <w:szCs w:val="16"/>
              </w:rPr>
            </w:pPr>
            <w:r>
              <w:rPr>
                <w:sz w:val="16"/>
                <w:szCs w:val="16"/>
              </w:rPr>
              <w:t>18.6.0</w:t>
            </w:r>
          </w:p>
        </w:tc>
      </w:tr>
      <w:tr w:rsidR="003559F4" w:rsidRPr="00F17505" w14:paraId="6E371C1F" w14:textId="77777777" w:rsidTr="00AD072A">
        <w:tc>
          <w:tcPr>
            <w:tcW w:w="800" w:type="dxa"/>
            <w:shd w:val="solid" w:color="FFFFFF" w:fill="auto"/>
          </w:tcPr>
          <w:p w14:paraId="3DABACC3" w14:textId="2787D56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7E0F8E27" w14:textId="2112A65D"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5CD5BCA" w14:textId="6384FE5F"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2472455" w14:textId="001F7262" w:rsidR="003559F4" w:rsidRDefault="003559F4" w:rsidP="003559F4">
            <w:pPr>
              <w:pStyle w:val="TAL"/>
              <w:rPr>
                <w:sz w:val="16"/>
                <w:szCs w:val="16"/>
              </w:rPr>
            </w:pPr>
            <w:r w:rsidRPr="003559F4">
              <w:rPr>
                <w:rFonts w:cs="Arial"/>
                <w:sz w:val="16"/>
                <w:szCs w:val="16"/>
                <w:lang w:eastAsia="ko-KR"/>
              </w:rPr>
              <w:t>0222</w:t>
            </w:r>
          </w:p>
        </w:tc>
        <w:tc>
          <w:tcPr>
            <w:tcW w:w="425" w:type="dxa"/>
            <w:shd w:val="solid" w:color="FFFFFF" w:fill="auto"/>
          </w:tcPr>
          <w:p w14:paraId="1E49A374" w14:textId="5173D458"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105310" w14:textId="63A61D6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2F4F4FF3" w14:textId="76C2835B" w:rsidR="003559F4" w:rsidRDefault="003559F4" w:rsidP="003559F4">
            <w:pPr>
              <w:pStyle w:val="TAL"/>
              <w:rPr>
                <w:rFonts w:cs="Arial"/>
                <w:sz w:val="16"/>
              </w:rPr>
            </w:pPr>
            <w:r w:rsidRPr="003559F4">
              <w:rPr>
                <w:rFonts w:cs="Arial"/>
                <w:sz w:val="16"/>
                <w:szCs w:val="16"/>
                <w:lang w:eastAsia="ko-KR"/>
              </w:rPr>
              <w:t>Rel-18 CR TS 28.105 Correction of not used attribute and attribute properties</w:t>
            </w:r>
          </w:p>
        </w:tc>
        <w:tc>
          <w:tcPr>
            <w:tcW w:w="708" w:type="dxa"/>
            <w:shd w:val="solid" w:color="FFFFFF" w:fill="auto"/>
          </w:tcPr>
          <w:p w14:paraId="10BAED87" w14:textId="68487663" w:rsidR="003559F4" w:rsidRDefault="003559F4" w:rsidP="003559F4">
            <w:pPr>
              <w:pStyle w:val="TAC"/>
              <w:rPr>
                <w:sz w:val="16"/>
                <w:szCs w:val="16"/>
              </w:rPr>
            </w:pPr>
            <w:r>
              <w:rPr>
                <w:sz w:val="16"/>
                <w:szCs w:val="16"/>
              </w:rPr>
              <w:t>18.6.0</w:t>
            </w:r>
          </w:p>
        </w:tc>
      </w:tr>
      <w:tr w:rsidR="00123D5E" w:rsidRPr="00F17505" w14:paraId="75AB7EE2" w14:textId="77777777" w:rsidTr="00EA053F">
        <w:tc>
          <w:tcPr>
            <w:tcW w:w="800" w:type="dxa"/>
            <w:shd w:val="solid" w:color="FFFFFF" w:fill="auto"/>
          </w:tcPr>
          <w:p w14:paraId="73BD1B80" w14:textId="180CAFDF" w:rsidR="00123D5E" w:rsidRDefault="00123D5E"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8D4F756" w14:textId="00C55000" w:rsidR="00123D5E" w:rsidRDefault="00123D5E"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5D215F34" w14:textId="4FDE7FE2" w:rsidR="00123D5E" w:rsidRPr="00EB7438" w:rsidRDefault="00123D5E" w:rsidP="00EA053F">
            <w:pPr>
              <w:pStyle w:val="TAC"/>
              <w:rPr>
                <w:sz w:val="16"/>
                <w:szCs w:val="16"/>
              </w:rPr>
            </w:pPr>
            <w:r w:rsidRPr="00123D5E">
              <w:rPr>
                <w:rFonts w:cs="Arial"/>
                <w:sz w:val="16"/>
                <w:szCs w:val="16"/>
                <w:lang w:eastAsia="ko-KR"/>
              </w:rPr>
              <w:t>SP-250156</w:t>
            </w:r>
          </w:p>
        </w:tc>
        <w:tc>
          <w:tcPr>
            <w:tcW w:w="519" w:type="dxa"/>
            <w:shd w:val="solid" w:color="FFFFFF" w:fill="auto"/>
          </w:tcPr>
          <w:p w14:paraId="644E3A3C" w14:textId="02B89A3F" w:rsidR="00123D5E" w:rsidRDefault="00123D5E" w:rsidP="00EA053F">
            <w:pPr>
              <w:pStyle w:val="TAL"/>
              <w:rPr>
                <w:sz w:val="16"/>
                <w:szCs w:val="16"/>
              </w:rPr>
            </w:pPr>
            <w:r w:rsidRPr="003559F4">
              <w:rPr>
                <w:rFonts w:cs="Arial"/>
                <w:sz w:val="16"/>
                <w:szCs w:val="16"/>
                <w:lang w:eastAsia="ko-KR"/>
              </w:rPr>
              <w:t>02</w:t>
            </w:r>
            <w:r>
              <w:rPr>
                <w:rFonts w:cs="Arial"/>
                <w:sz w:val="16"/>
                <w:szCs w:val="16"/>
                <w:lang w:eastAsia="ko-KR"/>
              </w:rPr>
              <w:t>3</w:t>
            </w:r>
            <w:r w:rsidRPr="003559F4">
              <w:rPr>
                <w:rFonts w:cs="Arial"/>
                <w:sz w:val="16"/>
                <w:szCs w:val="16"/>
                <w:lang w:eastAsia="ko-KR"/>
              </w:rPr>
              <w:t>2</w:t>
            </w:r>
          </w:p>
        </w:tc>
        <w:tc>
          <w:tcPr>
            <w:tcW w:w="425" w:type="dxa"/>
            <w:shd w:val="solid" w:color="FFFFFF" w:fill="auto"/>
          </w:tcPr>
          <w:p w14:paraId="281D02AA" w14:textId="3949C993" w:rsidR="00123D5E" w:rsidRDefault="00123D5E" w:rsidP="00EA053F">
            <w:pPr>
              <w:pStyle w:val="TAR"/>
              <w:rPr>
                <w:sz w:val="16"/>
                <w:szCs w:val="16"/>
              </w:rPr>
            </w:pPr>
            <w:r>
              <w:rPr>
                <w:rFonts w:cs="Arial"/>
                <w:sz w:val="16"/>
                <w:szCs w:val="16"/>
                <w:lang w:eastAsia="ko-KR"/>
              </w:rPr>
              <w:t>-</w:t>
            </w:r>
          </w:p>
        </w:tc>
        <w:tc>
          <w:tcPr>
            <w:tcW w:w="425" w:type="dxa"/>
            <w:shd w:val="solid" w:color="FFFFFF" w:fill="auto"/>
          </w:tcPr>
          <w:p w14:paraId="7BFBF8B0" w14:textId="77777777" w:rsidR="00123D5E" w:rsidRDefault="00123D5E" w:rsidP="00EA053F">
            <w:pPr>
              <w:pStyle w:val="TAC"/>
              <w:rPr>
                <w:sz w:val="16"/>
                <w:szCs w:val="16"/>
              </w:rPr>
            </w:pPr>
            <w:r w:rsidRPr="003559F4">
              <w:rPr>
                <w:rFonts w:cs="Arial"/>
                <w:sz w:val="16"/>
                <w:szCs w:val="16"/>
                <w:lang w:eastAsia="ko-KR"/>
              </w:rPr>
              <w:t>F</w:t>
            </w:r>
          </w:p>
        </w:tc>
        <w:tc>
          <w:tcPr>
            <w:tcW w:w="4868" w:type="dxa"/>
            <w:shd w:val="solid" w:color="FFFFFF" w:fill="auto"/>
          </w:tcPr>
          <w:p w14:paraId="0C807C57" w14:textId="08FB9E7D" w:rsidR="00123D5E" w:rsidRPr="00123D5E" w:rsidRDefault="00123D5E" w:rsidP="00123D5E">
            <w:pPr>
              <w:rPr>
                <w:rFonts w:ascii="Arial" w:hAnsi="Arial" w:cs="Arial"/>
                <w:sz w:val="16"/>
                <w:szCs w:val="16"/>
                <w:lang w:eastAsia="ko-KR"/>
              </w:rPr>
            </w:pPr>
            <w:r w:rsidRPr="00123D5E">
              <w:rPr>
                <w:rFonts w:ascii="Arial" w:hAnsi="Arial" w:cs="Arial"/>
                <w:sz w:val="16"/>
                <w:szCs w:val="16"/>
                <w:lang w:eastAsia="ko-KR"/>
              </w:rPr>
              <w:t>Rel-18 CR TS 28.105 Fix trainingRequestSource attribute</w:t>
            </w:r>
          </w:p>
        </w:tc>
        <w:tc>
          <w:tcPr>
            <w:tcW w:w="708" w:type="dxa"/>
            <w:shd w:val="solid" w:color="FFFFFF" w:fill="auto"/>
          </w:tcPr>
          <w:p w14:paraId="382EC795" w14:textId="5BF2ABB2" w:rsidR="00123D5E" w:rsidRDefault="00123D5E" w:rsidP="00EA053F">
            <w:pPr>
              <w:pStyle w:val="TAC"/>
              <w:rPr>
                <w:sz w:val="16"/>
                <w:szCs w:val="16"/>
              </w:rPr>
            </w:pPr>
            <w:r>
              <w:rPr>
                <w:sz w:val="16"/>
                <w:szCs w:val="16"/>
              </w:rPr>
              <w:t>18.7.0</w:t>
            </w:r>
          </w:p>
        </w:tc>
      </w:tr>
      <w:tr w:rsidR="00C802F0" w:rsidRPr="00F17505" w14:paraId="397F9FD6" w14:textId="77777777" w:rsidTr="00EA053F">
        <w:tc>
          <w:tcPr>
            <w:tcW w:w="800" w:type="dxa"/>
            <w:shd w:val="solid" w:color="FFFFFF" w:fill="auto"/>
          </w:tcPr>
          <w:p w14:paraId="5BCCAE7F" w14:textId="77777777" w:rsidR="00C802F0" w:rsidRDefault="00C802F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64F1521" w14:textId="77777777" w:rsidR="00C802F0" w:rsidRDefault="00C802F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32EA6868" w14:textId="77777777" w:rsidR="00C802F0" w:rsidRPr="00EB7438" w:rsidRDefault="00C802F0" w:rsidP="00EA053F">
            <w:pPr>
              <w:pStyle w:val="TAC"/>
              <w:rPr>
                <w:sz w:val="16"/>
                <w:szCs w:val="16"/>
              </w:rPr>
            </w:pPr>
            <w:r w:rsidRPr="00123D5E">
              <w:rPr>
                <w:rFonts w:cs="Arial"/>
                <w:sz w:val="16"/>
                <w:szCs w:val="16"/>
                <w:lang w:eastAsia="ko-KR"/>
              </w:rPr>
              <w:t>SP-250156</w:t>
            </w:r>
          </w:p>
        </w:tc>
        <w:tc>
          <w:tcPr>
            <w:tcW w:w="519" w:type="dxa"/>
            <w:shd w:val="solid" w:color="FFFFFF" w:fill="auto"/>
          </w:tcPr>
          <w:p w14:paraId="65B43A51" w14:textId="65DE6D08" w:rsidR="00C802F0" w:rsidRDefault="00C802F0" w:rsidP="00EA053F">
            <w:pPr>
              <w:pStyle w:val="TAL"/>
              <w:rPr>
                <w:sz w:val="16"/>
                <w:szCs w:val="16"/>
              </w:rPr>
            </w:pPr>
            <w:r w:rsidRPr="003559F4">
              <w:rPr>
                <w:rFonts w:cs="Arial"/>
                <w:sz w:val="16"/>
                <w:szCs w:val="16"/>
                <w:lang w:eastAsia="ko-KR"/>
              </w:rPr>
              <w:t>02</w:t>
            </w:r>
            <w:r>
              <w:rPr>
                <w:rFonts w:cs="Arial"/>
                <w:sz w:val="16"/>
                <w:szCs w:val="16"/>
                <w:lang w:eastAsia="ko-KR"/>
              </w:rPr>
              <w:t>40</w:t>
            </w:r>
          </w:p>
        </w:tc>
        <w:tc>
          <w:tcPr>
            <w:tcW w:w="425" w:type="dxa"/>
            <w:shd w:val="solid" w:color="FFFFFF" w:fill="auto"/>
          </w:tcPr>
          <w:p w14:paraId="4E2E1BC7" w14:textId="20B0556E" w:rsidR="00C802F0" w:rsidRDefault="00C802F0" w:rsidP="00EA053F">
            <w:pPr>
              <w:pStyle w:val="TAR"/>
              <w:rPr>
                <w:sz w:val="16"/>
                <w:szCs w:val="16"/>
              </w:rPr>
            </w:pPr>
            <w:r>
              <w:rPr>
                <w:rFonts w:cs="Arial"/>
                <w:sz w:val="16"/>
                <w:szCs w:val="16"/>
                <w:lang w:eastAsia="ko-KR"/>
              </w:rPr>
              <w:t>1</w:t>
            </w:r>
          </w:p>
        </w:tc>
        <w:tc>
          <w:tcPr>
            <w:tcW w:w="425" w:type="dxa"/>
            <w:shd w:val="solid" w:color="FFFFFF" w:fill="auto"/>
          </w:tcPr>
          <w:p w14:paraId="59EC7FC7" w14:textId="77777777" w:rsidR="00C802F0" w:rsidRDefault="00C802F0" w:rsidP="00EA053F">
            <w:pPr>
              <w:pStyle w:val="TAC"/>
              <w:rPr>
                <w:sz w:val="16"/>
                <w:szCs w:val="16"/>
              </w:rPr>
            </w:pPr>
            <w:r w:rsidRPr="003559F4">
              <w:rPr>
                <w:rFonts w:cs="Arial"/>
                <w:sz w:val="16"/>
                <w:szCs w:val="16"/>
                <w:lang w:eastAsia="ko-KR"/>
              </w:rPr>
              <w:t>F</w:t>
            </w:r>
          </w:p>
        </w:tc>
        <w:tc>
          <w:tcPr>
            <w:tcW w:w="4868" w:type="dxa"/>
            <w:shd w:val="solid" w:color="FFFFFF" w:fill="auto"/>
          </w:tcPr>
          <w:p w14:paraId="60EED101" w14:textId="032740A2" w:rsidR="00C802F0" w:rsidRPr="00123D5E" w:rsidRDefault="00C802F0" w:rsidP="00EA053F">
            <w:pPr>
              <w:rPr>
                <w:rFonts w:ascii="Arial" w:hAnsi="Arial" w:cs="Arial"/>
                <w:sz w:val="16"/>
                <w:szCs w:val="16"/>
                <w:lang w:eastAsia="ko-KR"/>
              </w:rPr>
            </w:pPr>
            <w:r w:rsidRPr="00C802F0">
              <w:rPr>
                <w:rFonts w:ascii="Arial" w:hAnsi="Arial" w:cs="Arial"/>
                <w:sz w:val="16"/>
                <w:szCs w:val="16"/>
                <w:lang w:eastAsia="ko-KR"/>
              </w:rPr>
              <w:t>Rel-18 CR TS 28.105 correct the components for ML model deployment and AI/ML inference</w:t>
            </w:r>
          </w:p>
        </w:tc>
        <w:tc>
          <w:tcPr>
            <w:tcW w:w="708" w:type="dxa"/>
            <w:shd w:val="solid" w:color="FFFFFF" w:fill="auto"/>
          </w:tcPr>
          <w:p w14:paraId="44D4F9CA" w14:textId="77777777" w:rsidR="00C802F0" w:rsidRDefault="00C802F0" w:rsidP="00EA053F">
            <w:pPr>
              <w:pStyle w:val="TAC"/>
              <w:rPr>
                <w:sz w:val="16"/>
                <w:szCs w:val="16"/>
              </w:rPr>
            </w:pPr>
            <w:r>
              <w:rPr>
                <w:sz w:val="16"/>
                <w:szCs w:val="16"/>
              </w:rPr>
              <w:t>18.7.0</w:t>
            </w:r>
          </w:p>
        </w:tc>
      </w:tr>
      <w:tr w:rsidR="009F430B" w:rsidRPr="00F17505" w14:paraId="5571F0A3" w14:textId="77777777" w:rsidTr="00EA053F">
        <w:tc>
          <w:tcPr>
            <w:tcW w:w="800" w:type="dxa"/>
            <w:shd w:val="solid" w:color="FFFFFF" w:fill="auto"/>
          </w:tcPr>
          <w:p w14:paraId="6D855321" w14:textId="77777777" w:rsidR="009F430B" w:rsidRDefault="009F430B"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2ED2F8BF" w14:textId="77777777" w:rsidR="009F430B" w:rsidRDefault="009F430B"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6E9D969E" w14:textId="77777777" w:rsidR="009F430B" w:rsidRPr="00EB7438" w:rsidRDefault="009F430B" w:rsidP="00EA053F">
            <w:pPr>
              <w:pStyle w:val="TAC"/>
              <w:rPr>
                <w:sz w:val="16"/>
                <w:szCs w:val="16"/>
              </w:rPr>
            </w:pPr>
            <w:r w:rsidRPr="00123D5E">
              <w:rPr>
                <w:rFonts w:cs="Arial"/>
                <w:sz w:val="16"/>
                <w:szCs w:val="16"/>
                <w:lang w:eastAsia="ko-KR"/>
              </w:rPr>
              <w:t>SP-250156</w:t>
            </w:r>
          </w:p>
        </w:tc>
        <w:tc>
          <w:tcPr>
            <w:tcW w:w="519" w:type="dxa"/>
            <w:shd w:val="solid" w:color="FFFFFF" w:fill="auto"/>
          </w:tcPr>
          <w:p w14:paraId="2EA8266F" w14:textId="68A3A944" w:rsidR="009F430B" w:rsidRDefault="009F430B" w:rsidP="00EA053F">
            <w:pPr>
              <w:pStyle w:val="TAL"/>
              <w:rPr>
                <w:sz w:val="16"/>
                <w:szCs w:val="16"/>
              </w:rPr>
            </w:pPr>
            <w:r w:rsidRPr="003559F4">
              <w:rPr>
                <w:rFonts w:cs="Arial"/>
                <w:sz w:val="16"/>
                <w:szCs w:val="16"/>
                <w:lang w:eastAsia="ko-KR"/>
              </w:rPr>
              <w:t>02</w:t>
            </w:r>
            <w:r>
              <w:rPr>
                <w:rFonts w:cs="Arial"/>
                <w:sz w:val="16"/>
                <w:szCs w:val="16"/>
                <w:lang w:eastAsia="ko-KR"/>
              </w:rPr>
              <w:t>42</w:t>
            </w:r>
          </w:p>
        </w:tc>
        <w:tc>
          <w:tcPr>
            <w:tcW w:w="425" w:type="dxa"/>
            <w:shd w:val="solid" w:color="FFFFFF" w:fill="auto"/>
          </w:tcPr>
          <w:p w14:paraId="03D72DB2" w14:textId="77777777" w:rsidR="009F430B" w:rsidRDefault="009F430B" w:rsidP="00EA053F">
            <w:pPr>
              <w:pStyle w:val="TAR"/>
              <w:rPr>
                <w:sz w:val="16"/>
                <w:szCs w:val="16"/>
              </w:rPr>
            </w:pPr>
            <w:r>
              <w:rPr>
                <w:rFonts w:cs="Arial"/>
                <w:sz w:val="16"/>
                <w:szCs w:val="16"/>
                <w:lang w:eastAsia="ko-KR"/>
              </w:rPr>
              <w:t>1</w:t>
            </w:r>
          </w:p>
        </w:tc>
        <w:tc>
          <w:tcPr>
            <w:tcW w:w="425" w:type="dxa"/>
            <w:shd w:val="solid" w:color="FFFFFF" w:fill="auto"/>
          </w:tcPr>
          <w:p w14:paraId="7100B012" w14:textId="77777777" w:rsidR="009F430B" w:rsidRDefault="009F430B" w:rsidP="00EA053F">
            <w:pPr>
              <w:pStyle w:val="TAC"/>
              <w:rPr>
                <w:sz w:val="16"/>
                <w:szCs w:val="16"/>
              </w:rPr>
            </w:pPr>
            <w:r w:rsidRPr="003559F4">
              <w:rPr>
                <w:rFonts w:cs="Arial"/>
                <w:sz w:val="16"/>
                <w:szCs w:val="16"/>
                <w:lang w:eastAsia="ko-KR"/>
              </w:rPr>
              <w:t>F</w:t>
            </w:r>
          </w:p>
        </w:tc>
        <w:tc>
          <w:tcPr>
            <w:tcW w:w="4868" w:type="dxa"/>
            <w:shd w:val="solid" w:color="FFFFFF" w:fill="auto"/>
          </w:tcPr>
          <w:p w14:paraId="426F9B66" w14:textId="530CFCF5" w:rsidR="009F430B" w:rsidRPr="00123D5E" w:rsidRDefault="009F430B" w:rsidP="00EA053F">
            <w:pPr>
              <w:rPr>
                <w:rFonts w:ascii="Arial" w:hAnsi="Arial" w:cs="Arial"/>
                <w:sz w:val="16"/>
                <w:szCs w:val="16"/>
                <w:lang w:eastAsia="ko-KR"/>
              </w:rPr>
            </w:pPr>
            <w:r w:rsidRPr="009F430B">
              <w:rPr>
                <w:rFonts w:ascii="Arial" w:hAnsi="Arial" w:cs="Arial"/>
                <w:sz w:val="16"/>
                <w:szCs w:val="16"/>
                <w:lang w:eastAsia="ko-KR"/>
              </w:rPr>
              <w:t>Rel-18 CR TS 28.105 correct the the requirements for ML model training</w:t>
            </w:r>
          </w:p>
        </w:tc>
        <w:tc>
          <w:tcPr>
            <w:tcW w:w="708" w:type="dxa"/>
            <w:shd w:val="solid" w:color="FFFFFF" w:fill="auto"/>
          </w:tcPr>
          <w:p w14:paraId="4EA97172" w14:textId="77777777" w:rsidR="009F430B" w:rsidRDefault="009F430B" w:rsidP="00EA053F">
            <w:pPr>
              <w:pStyle w:val="TAC"/>
              <w:rPr>
                <w:sz w:val="16"/>
                <w:szCs w:val="16"/>
              </w:rPr>
            </w:pPr>
            <w:r>
              <w:rPr>
                <w:sz w:val="16"/>
                <w:szCs w:val="16"/>
              </w:rPr>
              <w:t>18.7.0</w:t>
            </w:r>
          </w:p>
        </w:tc>
      </w:tr>
      <w:tr w:rsidR="00362CFB" w:rsidRPr="00F17505" w14:paraId="0C8E8C5F" w14:textId="77777777" w:rsidTr="00EA053F">
        <w:tc>
          <w:tcPr>
            <w:tcW w:w="800" w:type="dxa"/>
            <w:shd w:val="solid" w:color="FFFFFF" w:fill="auto"/>
          </w:tcPr>
          <w:p w14:paraId="55AB6B2A" w14:textId="77777777" w:rsidR="00362CFB" w:rsidRDefault="00362CFB"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2C3B1927" w14:textId="77777777" w:rsidR="00362CFB" w:rsidRDefault="00362CFB"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7240C069" w14:textId="77777777" w:rsidR="00362CFB" w:rsidRPr="00EB7438" w:rsidRDefault="00362CFB" w:rsidP="00EA053F">
            <w:pPr>
              <w:pStyle w:val="TAC"/>
              <w:rPr>
                <w:sz w:val="16"/>
                <w:szCs w:val="16"/>
              </w:rPr>
            </w:pPr>
            <w:r w:rsidRPr="00123D5E">
              <w:rPr>
                <w:rFonts w:cs="Arial"/>
                <w:sz w:val="16"/>
                <w:szCs w:val="16"/>
                <w:lang w:eastAsia="ko-KR"/>
              </w:rPr>
              <w:t>SP-250156</w:t>
            </w:r>
          </w:p>
        </w:tc>
        <w:tc>
          <w:tcPr>
            <w:tcW w:w="519" w:type="dxa"/>
            <w:shd w:val="solid" w:color="FFFFFF" w:fill="auto"/>
          </w:tcPr>
          <w:p w14:paraId="392274C8" w14:textId="2EC04F1B" w:rsidR="00362CFB" w:rsidRDefault="00362CFB" w:rsidP="00EA053F">
            <w:pPr>
              <w:pStyle w:val="TAL"/>
              <w:rPr>
                <w:sz w:val="16"/>
                <w:szCs w:val="16"/>
              </w:rPr>
            </w:pPr>
            <w:r w:rsidRPr="003559F4">
              <w:rPr>
                <w:rFonts w:cs="Arial"/>
                <w:sz w:val="16"/>
                <w:szCs w:val="16"/>
                <w:lang w:eastAsia="ko-KR"/>
              </w:rPr>
              <w:t>02</w:t>
            </w:r>
            <w:r>
              <w:rPr>
                <w:rFonts w:cs="Arial"/>
                <w:sz w:val="16"/>
                <w:szCs w:val="16"/>
                <w:lang w:eastAsia="ko-KR"/>
              </w:rPr>
              <w:t>4</w:t>
            </w:r>
            <w:r w:rsidR="00C96888">
              <w:rPr>
                <w:rFonts w:cs="Arial"/>
                <w:sz w:val="16"/>
                <w:szCs w:val="16"/>
                <w:lang w:eastAsia="ko-KR"/>
              </w:rPr>
              <w:t>9</w:t>
            </w:r>
          </w:p>
        </w:tc>
        <w:tc>
          <w:tcPr>
            <w:tcW w:w="425" w:type="dxa"/>
            <w:shd w:val="solid" w:color="FFFFFF" w:fill="auto"/>
          </w:tcPr>
          <w:p w14:paraId="79E6E136" w14:textId="6DDF5E97" w:rsidR="00362CFB" w:rsidRDefault="00C96888" w:rsidP="00EA053F">
            <w:pPr>
              <w:pStyle w:val="TAR"/>
              <w:rPr>
                <w:sz w:val="16"/>
                <w:szCs w:val="16"/>
              </w:rPr>
            </w:pPr>
            <w:r>
              <w:rPr>
                <w:rFonts w:cs="Arial"/>
                <w:sz w:val="16"/>
                <w:szCs w:val="16"/>
                <w:lang w:eastAsia="ko-KR"/>
              </w:rPr>
              <w:t>-</w:t>
            </w:r>
          </w:p>
        </w:tc>
        <w:tc>
          <w:tcPr>
            <w:tcW w:w="425" w:type="dxa"/>
            <w:shd w:val="solid" w:color="FFFFFF" w:fill="auto"/>
          </w:tcPr>
          <w:p w14:paraId="295ADC8A" w14:textId="77777777" w:rsidR="00362CFB" w:rsidRDefault="00362CFB" w:rsidP="00EA053F">
            <w:pPr>
              <w:pStyle w:val="TAC"/>
              <w:rPr>
                <w:sz w:val="16"/>
                <w:szCs w:val="16"/>
              </w:rPr>
            </w:pPr>
            <w:r w:rsidRPr="003559F4">
              <w:rPr>
                <w:rFonts w:cs="Arial"/>
                <w:sz w:val="16"/>
                <w:szCs w:val="16"/>
                <w:lang w:eastAsia="ko-KR"/>
              </w:rPr>
              <w:t>F</w:t>
            </w:r>
          </w:p>
        </w:tc>
        <w:tc>
          <w:tcPr>
            <w:tcW w:w="4868" w:type="dxa"/>
            <w:shd w:val="solid" w:color="FFFFFF" w:fill="auto"/>
          </w:tcPr>
          <w:p w14:paraId="1DCB60CB" w14:textId="329E36D5" w:rsidR="00362CFB" w:rsidRPr="00123D5E" w:rsidRDefault="00C96888" w:rsidP="00EA053F">
            <w:pPr>
              <w:rPr>
                <w:rFonts w:ascii="Arial" w:hAnsi="Arial" w:cs="Arial"/>
                <w:sz w:val="16"/>
                <w:szCs w:val="16"/>
                <w:lang w:eastAsia="ko-KR"/>
              </w:rPr>
            </w:pPr>
            <w:r w:rsidRPr="00C96888">
              <w:rPr>
                <w:rFonts w:ascii="Arial" w:hAnsi="Arial" w:cs="Arial"/>
                <w:sz w:val="16"/>
                <w:szCs w:val="16"/>
                <w:lang w:eastAsia="ko-KR"/>
              </w:rPr>
              <w:t>Rel 18 CR TS 28.105 Correct MLTrainingFunction definition</w:t>
            </w:r>
          </w:p>
        </w:tc>
        <w:tc>
          <w:tcPr>
            <w:tcW w:w="708" w:type="dxa"/>
            <w:shd w:val="solid" w:color="FFFFFF" w:fill="auto"/>
          </w:tcPr>
          <w:p w14:paraId="1E4D0A3D" w14:textId="77777777" w:rsidR="00362CFB" w:rsidRDefault="00362CFB" w:rsidP="00EA053F">
            <w:pPr>
              <w:pStyle w:val="TAC"/>
              <w:rPr>
                <w:sz w:val="16"/>
                <w:szCs w:val="16"/>
              </w:rPr>
            </w:pPr>
            <w:r>
              <w:rPr>
                <w:sz w:val="16"/>
                <w:szCs w:val="16"/>
              </w:rPr>
              <w:t>18.7.0</w:t>
            </w:r>
          </w:p>
        </w:tc>
      </w:tr>
      <w:tr w:rsidR="00C96888" w:rsidRPr="00F17505" w14:paraId="026822E7" w14:textId="77777777" w:rsidTr="00EA053F">
        <w:tc>
          <w:tcPr>
            <w:tcW w:w="800" w:type="dxa"/>
            <w:shd w:val="solid" w:color="FFFFFF" w:fill="auto"/>
          </w:tcPr>
          <w:p w14:paraId="077A0908" w14:textId="77777777" w:rsidR="00C96888" w:rsidRDefault="00C96888"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6FB93E56" w14:textId="77777777" w:rsidR="00C96888" w:rsidRDefault="00C96888"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30995F8E" w14:textId="77777777" w:rsidR="00C96888" w:rsidRPr="00EB7438" w:rsidRDefault="00C96888" w:rsidP="00EA053F">
            <w:pPr>
              <w:pStyle w:val="TAC"/>
              <w:rPr>
                <w:sz w:val="16"/>
                <w:szCs w:val="16"/>
              </w:rPr>
            </w:pPr>
            <w:r w:rsidRPr="00123D5E">
              <w:rPr>
                <w:rFonts w:cs="Arial"/>
                <w:sz w:val="16"/>
                <w:szCs w:val="16"/>
                <w:lang w:eastAsia="ko-KR"/>
              </w:rPr>
              <w:t>SP-250156</w:t>
            </w:r>
          </w:p>
        </w:tc>
        <w:tc>
          <w:tcPr>
            <w:tcW w:w="519" w:type="dxa"/>
            <w:shd w:val="solid" w:color="FFFFFF" w:fill="auto"/>
          </w:tcPr>
          <w:p w14:paraId="06F39D3C" w14:textId="57D2A05D" w:rsidR="00C96888" w:rsidRDefault="00C96888" w:rsidP="00EA053F">
            <w:pPr>
              <w:pStyle w:val="TAL"/>
              <w:rPr>
                <w:sz w:val="16"/>
                <w:szCs w:val="16"/>
              </w:rPr>
            </w:pPr>
            <w:r w:rsidRPr="003559F4">
              <w:rPr>
                <w:rFonts w:cs="Arial"/>
                <w:sz w:val="16"/>
                <w:szCs w:val="16"/>
                <w:lang w:eastAsia="ko-KR"/>
              </w:rPr>
              <w:t>02</w:t>
            </w:r>
            <w:r>
              <w:rPr>
                <w:rFonts w:cs="Arial"/>
                <w:sz w:val="16"/>
                <w:szCs w:val="16"/>
                <w:lang w:eastAsia="ko-KR"/>
              </w:rPr>
              <w:t>53</w:t>
            </w:r>
          </w:p>
        </w:tc>
        <w:tc>
          <w:tcPr>
            <w:tcW w:w="425" w:type="dxa"/>
            <w:shd w:val="solid" w:color="FFFFFF" w:fill="auto"/>
          </w:tcPr>
          <w:p w14:paraId="4AE3C7AF" w14:textId="77777777" w:rsidR="00C96888" w:rsidRDefault="00C96888" w:rsidP="00EA053F">
            <w:pPr>
              <w:pStyle w:val="TAR"/>
              <w:rPr>
                <w:sz w:val="16"/>
                <w:szCs w:val="16"/>
              </w:rPr>
            </w:pPr>
            <w:r>
              <w:rPr>
                <w:rFonts w:cs="Arial"/>
                <w:sz w:val="16"/>
                <w:szCs w:val="16"/>
                <w:lang w:eastAsia="ko-KR"/>
              </w:rPr>
              <w:t>-</w:t>
            </w:r>
          </w:p>
        </w:tc>
        <w:tc>
          <w:tcPr>
            <w:tcW w:w="425" w:type="dxa"/>
            <w:shd w:val="solid" w:color="FFFFFF" w:fill="auto"/>
          </w:tcPr>
          <w:p w14:paraId="1F7069F4" w14:textId="77777777" w:rsidR="00C96888" w:rsidRDefault="00C96888" w:rsidP="00EA053F">
            <w:pPr>
              <w:pStyle w:val="TAC"/>
              <w:rPr>
                <w:sz w:val="16"/>
                <w:szCs w:val="16"/>
              </w:rPr>
            </w:pPr>
            <w:r w:rsidRPr="003559F4">
              <w:rPr>
                <w:rFonts w:cs="Arial"/>
                <w:sz w:val="16"/>
                <w:szCs w:val="16"/>
                <w:lang w:eastAsia="ko-KR"/>
              </w:rPr>
              <w:t>F</w:t>
            </w:r>
          </w:p>
        </w:tc>
        <w:tc>
          <w:tcPr>
            <w:tcW w:w="4868" w:type="dxa"/>
            <w:shd w:val="solid" w:color="FFFFFF" w:fill="auto"/>
          </w:tcPr>
          <w:p w14:paraId="369D8644" w14:textId="74990316" w:rsidR="00C96888" w:rsidRPr="00123D5E" w:rsidRDefault="00C96888" w:rsidP="00EA053F">
            <w:pPr>
              <w:rPr>
                <w:rFonts w:ascii="Arial" w:hAnsi="Arial" w:cs="Arial"/>
                <w:sz w:val="16"/>
                <w:szCs w:val="16"/>
                <w:lang w:eastAsia="ko-KR"/>
              </w:rPr>
            </w:pPr>
            <w:r w:rsidRPr="00C96888">
              <w:rPr>
                <w:rFonts w:ascii="Arial" w:hAnsi="Arial" w:cs="Arial"/>
                <w:sz w:val="16"/>
                <w:szCs w:val="16"/>
                <w:lang w:eastAsia="ko-KR"/>
              </w:rPr>
              <w:t>Rel 18 CR TS 28.105 Correct isWritable property of requestStatus for MLLoadingRequest and MLUpdateRequest</w:t>
            </w:r>
          </w:p>
        </w:tc>
        <w:tc>
          <w:tcPr>
            <w:tcW w:w="708" w:type="dxa"/>
            <w:shd w:val="solid" w:color="FFFFFF" w:fill="auto"/>
          </w:tcPr>
          <w:p w14:paraId="5434A343" w14:textId="77777777" w:rsidR="00C96888" w:rsidRDefault="00C96888" w:rsidP="00EA053F">
            <w:pPr>
              <w:pStyle w:val="TAC"/>
              <w:rPr>
                <w:sz w:val="16"/>
                <w:szCs w:val="16"/>
              </w:rPr>
            </w:pPr>
            <w:r>
              <w:rPr>
                <w:sz w:val="16"/>
                <w:szCs w:val="16"/>
              </w:rPr>
              <w:t>18.7.0</w:t>
            </w:r>
          </w:p>
        </w:tc>
      </w:tr>
      <w:tr w:rsidR="003055F3" w:rsidRPr="00F17505" w14:paraId="3D93317B" w14:textId="77777777" w:rsidTr="00EA053F">
        <w:tc>
          <w:tcPr>
            <w:tcW w:w="800" w:type="dxa"/>
            <w:shd w:val="solid" w:color="FFFFFF" w:fill="auto"/>
          </w:tcPr>
          <w:p w14:paraId="1BC24367" w14:textId="77777777" w:rsidR="003055F3" w:rsidRDefault="003055F3"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06A07D7E" w14:textId="77777777" w:rsidR="003055F3" w:rsidRDefault="003055F3"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55FB11A8" w14:textId="77777777" w:rsidR="003055F3" w:rsidRPr="00EB7438" w:rsidRDefault="003055F3" w:rsidP="00EA053F">
            <w:pPr>
              <w:pStyle w:val="TAC"/>
              <w:rPr>
                <w:sz w:val="16"/>
                <w:szCs w:val="16"/>
              </w:rPr>
            </w:pPr>
            <w:r w:rsidRPr="00123D5E">
              <w:rPr>
                <w:rFonts w:cs="Arial"/>
                <w:sz w:val="16"/>
                <w:szCs w:val="16"/>
                <w:lang w:eastAsia="ko-KR"/>
              </w:rPr>
              <w:t>SP-250156</w:t>
            </w:r>
          </w:p>
        </w:tc>
        <w:tc>
          <w:tcPr>
            <w:tcW w:w="519" w:type="dxa"/>
            <w:shd w:val="solid" w:color="FFFFFF" w:fill="auto"/>
          </w:tcPr>
          <w:p w14:paraId="1BE12D6E" w14:textId="270A2FC3" w:rsidR="003055F3" w:rsidRDefault="003055F3" w:rsidP="00EA053F">
            <w:pPr>
              <w:pStyle w:val="TAL"/>
              <w:rPr>
                <w:sz w:val="16"/>
                <w:szCs w:val="16"/>
              </w:rPr>
            </w:pPr>
            <w:r w:rsidRPr="003559F4">
              <w:rPr>
                <w:rFonts w:cs="Arial"/>
                <w:sz w:val="16"/>
                <w:szCs w:val="16"/>
                <w:lang w:eastAsia="ko-KR"/>
              </w:rPr>
              <w:t>02</w:t>
            </w:r>
            <w:r>
              <w:rPr>
                <w:rFonts w:cs="Arial"/>
                <w:sz w:val="16"/>
                <w:szCs w:val="16"/>
                <w:lang w:eastAsia="ko-KR"/>
              </w:rPr>
              <w:t>58</w:t>
            </w:r>
          </w:p>
        </w:tc>
        <w:tc>
          <w:tcPr>
            <w:tcW w:w="425" w:type="dxa"/>
            <w:shd w:val="solid" w:color="FFFFFF" w:fill="auto"/>
          </w:tcPr>
          <w:p w14:paraId="28988ECF" w14:textId="55E5A9DF" w:rsidR="003055F3" w:rsidRDefault="003055F3" w:rsidP="00EA053F">
            <w:pPr>
              <w:pStyle w:val="TAR"/>
              <w:rPr>
                <w:sz w:val="16"/>
                <w:szCs w:val="16"/>
              </w:rPr>
            </w:pPr>
            <w:r>
              <w:rPr>
                <w:rFonts w:cs="Arial"/>
                <w:sz w:val="16"/>
                <w:szCs w:val="16"/>
                <w:lang w:eastAsia="ko-KR"/>
              </w:rPr>
              <w:t>1</w:t>
            </w:r>
          </w:p>
        </w:tc>
        <w:tc>
          <w:tcPr>
            <w:tcW w:w="425" w:type="dxa"/>
            <w:shd w:val="solid" w:color="FFFFFF" w:fill="auto"/>
          </w:tcPr>
          <w:p w14:paraId="7FAB575D" w14:textId="77777777" w:rsidR="003055F3" w:rsidRDefault="003055F3" w:rsidP="00EA053F">
            <w:pPr>
              <w:pStyle w:val="TAC"/>
              <w:rPr>
                <w:sz w:val="16"/>
                <w:szCs w:val="16"/>
              </w:rPr>
            </w:pPr>
            <w:r w:rsidRPr="003559F4">
              <w:rPr>
                <w:rFonts w:cs="Arial"/>
                <w:sz w:val="16"/>
                <w:szCs w:val="16"/>
                <w:lang w:eastAsia="ko-KR"/>
              </w:rPr>
              <w:t>F</w:t>
            </w:r>
          </w:p>
        </w:tc>
        <w:tc>
          <w:tcPr>
            <w:tcW w:w="4868" w:type="dxa"/>
            <w:shd w:val="solid" w:color="FFFFFF" w:fill="auto"/>
          </w:tcPr>
          <w:p w14:paraId="6B438584" w14:textId="22728143" w:rsidR="003055F3" w:rsidRPr="00123D5E" w:rsidRDefault="003055F3" w:rsidP="00EA053F">
            <w:pPr>
              <w:rPr>
                <w:rFonts w:ascii="Arial" w:hAnsi="Arial" w:cs="Arial"/>
                <w:sz w:val="16"/>
                <w:szCs w:val="16"/>
                <w:lang w:eastAsia="ko-KR"/>
              </w:rPr>
            </w:pPr>
            <w:r w:rsidRPr="003055F3">
              <w:rPr>
                <w:rFonts w:ascii="Arial" w:hAnsi="Arial" w:cs="Arial"/>
                <w:sz w:val="16"/>
                <w:szCs w:val="16"/>
                <w:lang w:eastAsia="ko-KR"/>
              </w:rPr>
              <w:t>Rel-18 CR TS 28.105 Correct MLContext attributes</w:t>
            </w:r>
          </w:p>
        </w:tc>
        <w:tc>
          <w:tcPr>
            <w:tcW w:w="708" w:type="dxa"/>
            <w:shd w:val="solid" w:color="FFFFFF" w:fill="auto"/>
          </w:tcPr>
          <w:p w14:paraId="1866072D" w14:textId="77777777" w:rsidR="003055F3" w:rsidRDefault="003055F3" w:rsidP="00EA053F">
            <w:pPr>
              <w:pStyle w:val="TAC"/>
              <w:rPr>
                <w:sz w:val="16"/>
                <w:szCs w:val="16"/>
              </w:rPr>
            </w:pPr>
            <w:r>
              <w:rPr>
                <w:sz w:val="16"/>
                <w:szCs w:val="16"/>
              </w:rPr>
              <w:t>18.7.0</w:t>
            </w:r>
          </w:p>
        </w:tc>
      </w:tr>
      <w:tr w:rsidR="003055F3" w:rsidRPr="00F17505" w14:paraId="76451228" w14:textId="77777777" w:rsidTr="00EA053F">
        <w:tc>
          <w:tcPr>
            <w:tcW w:w="800" w:type="dxa"/>
            <w:shd w:val="solid" w:color="FFFFFF" w:fill="auto"/>
          </w:tcPr>
          <w:p w14:paraId="1DCBFAE2" w14:textId="77777777" w:rsidR="003055F3" w:rsidRDefault="003055F3"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5646407" w14:textId="77777777" w:rsidR="003055F3" w:rsidRDefault="003055F3"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675E35A9" w14:textId="77777777" w:rsidR="003055F3" w:rsidRPr="00EB7438" w:rsidRDefault="003055F3" w:rsidP="00EA053F">
            <w:pPr>
              <w:pStyle w:val="TAC"/>
              <w:rPr>
                <w:sz w:val="16"/>
                <w:szCs w:val="16"/>
              </w:rPr>
            </w:pPr>
            <w:r w:rsidRPr="00123D5E">
              <w:rPr>
                <w:rFonts w:cs="Arial"/>
                <w:sz w:val="16"/>
                <w:szCs w:val="16"/>
                <w:lang w:eastAsia="ko-KR"/>
              </w:rPr>
              <w:t>SP-250156</w:t>
            </w:r>
          </w:p>
        </w:tc>
        <w:tc>
          <w:tcPr>
            <w:tcW w:w="519" w:type="dxa"/>
            <w:shd w:val="solid" w:color="FFFFFF" w:fill="auto"/>
          </w:tcPr>
          <w:p w14:paraId="243D7B6C" w14:textId="79CC1015" w:rsidR="003055F3" w:rsidRDefault="003055F3" w:rsidP="00EA053F">
            <w:pPr>
              <w:pStyle w:val="TAL"/>
              <w:rPr>
                <w:sz w:val="16"/>
                <w:szCs w:val="16"/>
              </w:rPr>
            </w:pPr>
            <w:r w:rsidRPr="003559F4">
              <w:rPr>
                <w:rFonts w:cs="Arial"/>
                <w:sz w:val="16"/>
                <w:szCs w:val="16"/>
                <w:lang w:eastAsia="ko-KR"/>
              </w:rPr>
              <w:t>02</w:t>
            </w:r>
            <w:r>
              <w:rPr>
                <w:rFonts w:cs="Arial"/>
                <w:sz w:val="16"/>
                <w:szCs w:val="16"/>
                <w:lang w:eastAsia="ko-KR"/>
              </w:rPr>
              <w:t>65</w:t>
            </w:r>
          </w:p>
        </w:tc>
        <w:tc>
          <w:tcPr>
            <w:tcW w:w="425" w:type="dxa"/>
            <w:shd w:val="solid" w:color="FFFFFF" w:fill="auto"/>
          </w:tcPr>
          <w:p w14:paraId="65B4AEB5" w14:textId="77777777" w:rsidR="003055F3" w:rsidRDefault="003055F3" w:rsidP="00EA053F">
            <w:pPr>
              <w:pStyle w:val="TAR"/>
              <w:rPr>
                <w:sz w:val="16"/>
                <w:szCs w:val="16"/>
              </w:rPr>
            </w:pPr>
            <w:r>
              <w:rPr>
                <w:rFonts w:cs="Arial"/>
                <w:sz w:val="16"/>
                <w:szCs w:val="16"/>
                <w:lang w:eastAsia="ko-KR"/>
              </w:rPr>
              <w:t>1</w:t>
            </w:r>
          </w:p>
        </w:tc>
        <w:tc>
          <w:tcPr>
            <w:tcW w:w="425" w:type="dxa"/>
            <w:shd w:val="solid" w:color="FFFFFF" w:fill="auto"/>
          </w:tcPr>
          <w:p w14:paraId="5F9F32BD" w14:textId="77777777" w:rsidR="003055F3" w:rsidRDefault="003055F3" w:rsidP="00EA053F">
            <w:pPr>
              <w:pStyle w:val="TAC"/>
              <w:rPr>
                <w:sz w:val="16"/>
                <w:szCs w:val="16"/>
              </w:rPr>
            </w:pPr>
            <w:r w:rsidRPr="003559F4">
              <w:rPr>
                <w:rFonts w:cs="Arial"/>
                <w:sz w:val="16"/>
                <w:szCs w:val="16"/>
                <w:lang w:eastAsia="ko-KR"/>
              </w:rPr>
              <w:t>F</w:t>
            </w:r>
          </w:p>
        </w:tc>
        <w:tc>
          <w:tcPr>
            <w:tcW w:w="4868" w:type="dxa"/>
            <w:shd w:val="solid" w:color="FFFFFF" w:fill="auto"/>
          </w:tcPr>
          <w:p w14:paraId="796A6675" w14:textId="12D9BE04" w:rsidR="003055F3" w:rsidRPr="00123D5E" w:rsidRDefault="003055F3" w:rsidP="00EA053F">
            <w:pPr>
              <w:rPr>
                <w:rFonts w:ascii="Arial" w:hAnsi="Arial" w:cs="Arial"/>
                <w:sz w:val="16"/>
                <w:szCs w:val="16"/>
                <w:lang w:eastAsia="ko-KR"/>
              </w:rPr>
            </w:pPr>
            <w:r w:rsidRPr="003055F3">
              <w:rPr>
                <w:rFonts w:ascii="Arial" w:hAnsi="Arial" w:cs="Arial"/>
                <w:sz w:val="16"/>
                <w:szCs w:val="16"/>
                <w:lang w:eastAsia="ko-KR"/>
              </w:rPr>
              <w:t>Rel-18 CR TS 28.105 Correction of MLTestingRequest attributes</w:t>
            </w:r>
          </w:p>
        </w:tc>
        <w:tc>
          <w:tcPr>
            <w:tcW w:w="708" w:type="dxa"/>
            <w:shd w:val="solid" w:color="FFFFFF" w:fill="auto"/>
          </w:tcPr>
          <w:p w14:paraId="01E982A1" w14:textId="77777777" w:rsidR="003055F3" w:rsidRDefault="003055F3" w:rsidP="00EA053F">
            <w:pPr>
              <w:pStyle w:val="TAC"/>
              <w:rPr>
                <w:sz w:val="16"/>
                <w:szCs w:val="16"/>
              </w:rPr>
            </w:pPr>
            <w:r>
              <w:rPr>
                <w:sz w:val="16"/>
                <w:szCs w:val="16"/>
              </w:rPr>
              <w:t>18.7.0</w:t>
            </w:r>
          </w:p>
        </w:tc>
      </w:tr>
      <w:tr w:rsidR="00374E77" w:rsidRPr="00F17505" w14:paraId="1A6A7C63" w14:textId="77777777" w:rsidTr="00EA053F">
        <w:tc>
          <w:tcPr>
            <w:tcW w:w="800" w:type="dxa"/>
            <w:shd w:val="solid" w:color="FFFFFF" w:fill="auto"/>
          </w:tcPr>
          <w:p w14:paraId="014642FA" w14:textId="77777777" w:rsidR="00374E77" w:rsidRDefault="00374E77"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7F843287" w14:textId="77777777" w:rsidR="00374E77" w:rsidRDefault="00374E77"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0D9370B7" w14:textId="77777777" w:rsidR="00374E77" w:rsidRPr="00EB7438" w:rsidRDefault="00374E77" w:rsidP="00EA053F">
            <w:pPr>
              <w:pStyle w:val="TAC"/>
              <w:rPr>
                <w:sz w:val="16"/>
                <w:szCs w:val="16"/>
              </w:rPr>
            </w:pPr>
            <w:r w:rsidRPr="00123D5E">
              <w:rPr>
                <w:rFonts w:cs="Arial"/>
                <w:sz w:val="16"/>
                <w:szCs w:val="16"/>
                <w:lang w:eastAsia="ko-KR"/>
              </w:rPr>
              <w:t>SP-250156</w:t>
            </w:r>
          </w:p>
        </w:tc>
        <w:tc>
          <w:tcPr>
            <w:tcW w:w="519" w:type="dxa"/>
            <w:shd w:val="solid" w:color="FFFFFF" w:fill="auto"/>
          </w:tcPr>
          <w:p w14:paraId="6C57CB4F" w14:textId="11A500EC" w:rsidR="00374E77" w:rsidRDefault="00374E77" w:rsidP="00EA053F">
            <w:pPr>
              <w:pStyle w:val="TAL"/>
              <w:rPr>
                <w:sz w:val="16"/>
                <w:szCs w:val="16"/>
              </w:rPr>
            </w:pPr>
            <w:r w:rsidRPr="003559F4">
              <w:rPr>
                <w:rFonts w:cs="Arial"/>
                <w:sz w:val="16"/>
                <w:szCs w:val="16"/>
                <w:lang w:eastAsia="ko-KR"/>
              </w:rPr>
              <w:t>02</w:t>
            </w:r>
            <w:r>
              <w:rPr>
                <w:rFonts w:cs="Arial"/>
                <w:sz w:val="16"/>
                <w:szCs w:val="16"/>
                <w:lang w:eastAsia="ko-KR"/>
              </w:rPr>
              <w:t>67</w:t>
            </w:r>
          </w:p>
        </w:tc>
        <w:tc>
          <w:tcPr>
            <w:tcW w:w="425" w:type="dxa"/>
            <w:shd w:val="solid" w:color="FFFFFF" w:fill="auto"/>
          </w:tcPr>
          <w:p w14:paraId="7F1F83B1" w14:textId="77777777" w:rsidR="00374E77" w:rsidRDefault="00374E77" w:rsidP="00EA053F">
            <w:pPr>
              <w:pStyle w:val="TAR"/>
              <w:rPr>
                <w:sz w:val="16"/>
                <w:szCs w:val="16"/>
              </w:rPr>
            </w:pPr>
            <w:r>
              <w:rPr>
                <w:rFonts w:cs="Arial"/>
                <w:sz w:val="16"/>
                <w:szCs w:val="16"/>
                <w:lang w:eastAsia="ko-KR"/>
              </w:rPr>
              <w:t>1</w:t>
            </w:r>
          </w:p>
        </w:tc>
        <w:tc>
          <w:tcPr>
            <w:tcW w:w="425" w:type="dxa"/>
            <w:shd w:val="solid" w:color="FFFFFF" w:fill="auto"/>
          </w:tcPr>
          <w:p w14:paraId="770C1003" w14:textId="77777777" w:rsidR="00374E77" w:rsidRDefault="00374E77" w:rsidP="00EA053F">
            <w:pPr>
              <w:pStyle w:val="TAC"/>
              <w:rPr>
                <w:sz w:val="16"/>
                <w:szCs w:val="16"/>
              </w:rPr>
            </w:pPr>
            <w:r w:rsidRPr="003559F4">
              <w:rPr>
                <w:rFonts w:cs="Arial"/>
                <w:sz w:val="16"/>
                <w:szCs w:val="16"/>
                <w:lang w:eastAsia="ko-KR"/>
              </w:rPr>
              <w:t>F</w:t>
            </w:r>
          </w:p>
        </w:tc>
        <w:tc>
          <w:tcPr>
            <w:tcW w:w="4868" w:type="dxa"/>
            <w:shd w:val="solid" w:color="FFFFFF" w:fill="auto"/>
          </w:tcPr>
          <w:p w14:paraId="24CF46E4" w14:textId="767D181C" w:rsidR="00374E77" w:rsidRPr="00123D5E" w:rsidRDefault="00374E77" w:rsidP="00EA053F">
            <w:pPr>
              <w:rPr>
                <w:rFonts w:ascii="Arial" w:hAnsi="Arial" w:cs="Arial"/>
                <w:sz w:val="16"/>
                <w:szCs w:val="16"/>
                <w:lang w:eastAsia="ko-KR"/>
              </w:rPr>
            </w:pPr>
            <w:r w:rsidRPr="00374E77">
              <w:rPr>
                <w:rFonts w:ascii="Arial" w:hAnsi="Arial" w:cs="Arial"/>
                <w:sz w:val="16"/>
                <w:szCs w:val="16"/>
                <w:lang w:eastAsia="ko-KR"/>
              </w:rPr>
              <w:t>Rel-18 CR TS 28.105 Correction of MLModel attribute properties</w:t>
            </w:r>
          </w:p>
        </w:tc>
        <w:tc>
          <w:tcPr>
            <w:tcW w:w="708" w:type="dxa"/>
            <w:shd w:val="solid" w:color="FFFFFF" w:fill="auto"/>
          </w:tcPr>
          <w:p w14:paraId="3EDF5FC9" w14:textId="77777777" w:rsidR="00374E77" w:rsidRDefault="00374E77" w:rsidP="00EA053F">
            <w:pPr>
              <w:pStyle w:val="TAC"/>
              <w:rPr>
                <w:sz w:val="16"/>
                <w:szCs w:val="16"/>
              </w:rPr>
            </w:pPr>
            <w:r>
              <w:rPr>
                <w:sz w:val="16"/>
                <w:szCs w:val="16"/>
              </w:rPr>
              <w:t>18.7.0</w:t>
            </w:r>
          </w:p>
        </w:tc>
      </w:tr>
      <w:tr w:rsidR="00EB7000" w:rsidRPr="00F17505" w14:paraId="335BC2FD" w14:textId="77777777" w:rsidTr="00EA053F">
        <w:tc>
          <w:tcPr>
            <w:tcW w:w="800" w:type="dxa"/>
            <w:shd w:val="solid" w:color="FFFFFF" w:fill="auto"/>
          </w:tcPr>
          <w:p w14:paraId="15B1AD41"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C50533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1095D641" w14:textId="77777777" w:rsidR="00EB7000" w:rsidRPr="00EB7438" w:rsidRDefault="00EB7000" w:rsidP="00EA053F">
            <w:pPr>
              <w:pStyle w:val="TAC"/>
              <w:rPr>
                <w:sz w:val="16"/>
                <w:szCs w:val="16"/>
              </w:rPr>
            </w:pPr>
            <w:r w:rsidRPr="00123D5E">
              <w:rPr>
                <w:rFonts w:cs="Arial"/>
                <w:sz w:val="16"/>
                <w:szCs w:val="16"/>
                <w:lang w:eastAsia="ko-KR"/>
              </w:rPr>
              <w:t>SP-250156</w:t>
            </w:r>
          </w:p>
        </w:tc>
        <w:tc>
          <w:tcPr>
            <w:tcW w:w="519" w:type="dxa"/>
            <w:shd w:val="solid" w:color="FFFFFF" w:fill="auto"/>
          </w:tcPr>
          <w:p w14:paraId="5F492A97" w14:textId="3DB9908E"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69</w:t>
            </w:r>
          </w:p>
        </w:tc>
        <w:tc>
          <w:tcPr>
            <w:tcW w:w="425" w:type="dxa"/>
            <w:shd w:val="solid" w:color="FFFFFF" w:fill="auto"/>
          </w:tcPr>
          <w:p w14:paraId="14F3DECA" w14:textId="77777777" w:rsidR="00EB7000" w:rsidRDefault="00EB7000" w:rsidP="00EA053F">
            <w:pPr>
              <w:pStyle w:val="TAR"/>
              <w:rPr>
                <w:sz w:val="16"/>
                <w:szCs w:val="16"/>
              </w:rPr>
            </w:pPr>
            <w:r>
              <w:rPr>
                <w:rFonts w:cs="Arial"/>
                <w:sz w:val="16"/>
                <w:szCs w:val="16"/>
                <w:lang w:eastAsia="ko-KR"/>
              </w:rPr>
              <w:t>1</w:t>
            </w:r>
          </w:p>
        </w:tc>
        <w:tc>
          <w:tcPr>
            <w:tcW w:w="425" w:type="dxa"/>
            <w:shd w:val="solid" w:color="FFFFFF" w:fill="auto"/>
          </w:tcPr>
          <w:p w14:paraId="6AB6AF7E"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7D7752E1" w14:textId="63C3FDCB" w:rsidR="00EB7000" w:rsidRPr="00123D5E" w:rsidRDefault="00EB7000" w:rsidP="00EA053F">
            <w:pPr>
              <w:rPr>
                <w:rFonts w:ascii="Arial" w:hAnsi="Arial" w:cs="Arial"/>
                <w:sz w:val="16"/>
                <w:szCs w:val="16"/>
                <w:lang w:eastAsia="ko-KR"/>
              </w:rPr>
            </w:pPr>
            <w:r w:rsidRPr="00EB7000">
              <w:rPr>
                <w:rFonts w:ascii="Arial" w:hAnsi="Arial" w:cs="Arial"/>
                <w:sz w:val="16"/>
                <w:szCs w:val="16"/>
                <w:lang w:eastAsia="ko-KR"/>
              </w:rPr>
              <w:t>Rel-18 CR TS 28.105 Correct MLTrainingProcess attributes</w:t>
            </w:r>
          </w:p>
        </w:tc>
        <w:tc>
          <w:tcPr>
            <w:tcW w:w="708" w:type="dxa"/>
            <w:shd w:val="solid" w:color="FFFFFF" w:fill="auto"/>
          </w:tcPr>
          <w:p w14:paraId="65B38755" w14:textId="77777777" w:rsidR="00EB7000" w:rsidRDefault="00EB7000" w:rsidP="00EA053F">
            <w:pPr>
              <w:pStyle w:val="TAC"/>
              <w:rPr>
                <w:sz w:val="16"/>
                <w:szCs w:val="16"/>
              </w:rPr>
            </w:pPr>
            <w:r>
              <w:rPr>
                <w:sz w:val="16"/>
                <w:szCs w:val="16"/>
              </w:rPr>
              <w:t>18.7.0</w:t>
            </w:r>
          </w:p>
        </w:tc>
      </w:tr>
      <w:tr w:rsidR="00EB7000" w:rsidRPr="00F17505" w14:paraId="1BBC74EE" w14:textId="77777777" w:rsidTr="00EA053F">
        <w:tc>
          <w:tcPr>
            <w:tcW w:w="800" w:type="dxa"/>
            <w:shd w:val="solid" w:color="FFFFFF" w:fill="auto"/>
          </w:tcPr>
          <w:p w14:paraId="6520D025"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6DDF79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7C70B8D1" w14:textId="77777777" w:rsidR="00EB7000" w:rsidRPr="00EB7438" w:rsidRDefault="00EB7000" w:rsidP="00EA053F">
            <w:pPr>
              <w:pStyle w:val="TAC"/>
              <w:rPr>
                <w:sz w:val="16"/>
                <w:szCs w:val="16"/>
              </w:rPr>
            </w:pPr>
            <w:r w:rsidRPr="00123D5E">
              <w:rPr>
                <w:rFonts w:cs="Arial"/>
                <w:sz w:val="16"/>
                <w:szCs w:val="16"/>
                <w:lang w:eastAsia="ko-KR"/>
              </w:rPr>
              <w:t>SP-250156</w:t>
            </w:r>
          </w:p>
        </w:tc>
        <w:tc>
          <w:tcPr>
            <w:tcW w:w="519" w:type="dxa"/>
            <w:shd w:val="solid" w:color="FFFFFF" w:fill="auto"/>
          </w:tcPr>
          <w:p w14:paraId="0B6F1D05" w14:textId="54DEE50B"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72</w:t>
            </w:r>
          </w:p>
        </w:tc>
        <w:tc>
          <w:tcPr>
            <w:tcW w:w="425" w:type="dxa"/>
            <w:shd w:val="solid" w:color="FFFFFF" w:fill="auto"/>
          </w:tcPr>
          <w:p w14:paraId="40B8FC4B" w14:textId="77777777" w:rsidR="00EB7000" w:rsidRDefault="00EB7000" w:rsidP="00EA053F">
            <w:pPr>
              <w:pStyle w:val="TAR"/>
              <w:rPr>
                <w:sz w:val="16"/>
                <w:szCs w:val="16"/>
              </w:rPr>
            </w:pPr>
            <w:r>
              <w:rPr>
                <w:rFonts w:cs="Arial"/>
                <w:sz w:val="16"/>
                <w:szCs w:val="16"/>
                <w:lang w:eastAsia="ko-KR"/>
              </w:rPr>
              <w:t>1</w:t>
            </w:r>
          </w:p>
        </w:tc>
        <w:tc>
          <w:tcPr>
            <w:tcW w:w="425" w:type="dxa"/>
            <w:shd w:val="solid" w:color="FFFFFF" w:fill="auto"/>
          </w:tcPr>
          <w:p w14:paraId="13B39AEC"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6C4B02C2" w14:textId="41A1CBDF" w:rsidR="00EB7000" w:rsidRPr="00123D5E" w:rsidRDefault="00EB7000" w:rsidP="00EA053F">
            <w:pPr>
              <w:rPr>
                <w:rFonts w:ascii="Arial" w:hAnsi="Arial" w:cs="Arial"/>
                <w:sz w:val="16"/>
                <w:szCs w:val="16"/>
                <w:lang w:eastAsia="ko-KR"/>
              </w:rPr>
            </w:pPr>
            <w:r w:rsidRPr="00EB7000">
              <w:rPr>
                <w:rFonts w:ascii="Arial" w:hAnsi="Arial" w:cs="Arial"/>
                <w:sz w:val="16"/>
                <w:szCs w:val="16"/>
                <w:lang w:eastAsia="ko-KR"/>
              </w:rPr>
              <w:t>Rel-18 CR TS 28.105 Correct MLTrainingReport attributes</w:t>
            </w:r>
          </w:p>
        </w:tc>
        <w:tc>
          <w:tcPr>
            <w:tcW w:w="708" w:type="dxa"/>
            <w:shd w:val="solid" w:color="FFFFFF" w:fill="auto"/>
          </w:tcPr>
          <w:p w14:paraId="14B5C111" w14:textId="77777777" w:rsidR="00EB7000" w:rsidRDefault="00EB7000" w:rsidP="00EA053F">
            <w:pPr>
              <w:pStyle w:val="TAC"/>
              <w:rPr>
                <w:sz w:val="16"/>
                <w:szCs w:val="16"/>
              </w:rPr>
            </w:pPr>
            <w:r>
              <w:rPr>
                <w:sz w:val="16"/>
                <w:szCs w:val="16"/>
              </w:rPr>
              <w:t>18.7.0</w:t>
            </w:r>
          </w:p>
        </w:tc>
      </w:tr>
      <w:tr w:rsidR="00EB7000" w:rsidRPr="00F17505" w14:paraId="316D6327" w14:textId="77777777" w:rsidTr="00EA053F">
        <w:tc>
          <w:tcPr>
            <w:tcW w:w="800" w:type="dxa"/>
            <w:shd w:val="solid" w:color="FFFFFF" w:fill="auto"/>
          </w:tcPr>
          <w:p w14:paraId="5CC6FBBC"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8B444C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16C0165C" w14:textId="408808A9" w:rsidR="00EB7000" w:rsidRPr="00EB7438" w:rsidRDefault="00EB7000" w:rsidP="00EA053F">
            <w:pPr>
              <w:pStyle w:val="TAC"/>
              <w:rPr>
                <w:sz w:val="16"/>
                <w:szCs w:val="16"/>
              </w:rPr>
            </w:pPr>
            <w:r w:rsidRPr="00123D5E">
              <w:rPr>
                <w:rFonts w:cs="Arial"/>
                <w:sz w:val="16"/>
                <w:szCs w:val="16"/>
                <w:lang w:eastAsia="ko-KR"/>
              </w:rPr>
              <w:t>SP-25015</w:t>
            </w:r>
            <w:r>
              <w:rPr>
                <w:rFonts w:cs="Arial"/>
                <w:sz w:val="16"/>
                <w:szCs w:val="16"/>
                <w:lang w:eastAsia="ko-KR"/>
              </w:rPr>
              <w:t>7</w:t>
            </w:r>
          </w:p>
        </w:tc>
        <w:tc>
          <w:tcPr>
            <w:tcW w:w="519" w:type="dxa"/>
            <w:shd w:val="solid" w:color="FFFFFF" w:fill="auto"/>
          </w:tcPr>
          <w:p w14:paraId="62268F80" w14:textId="26EE339C"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74</w:t>
            </w:r>
          </w:p>
        </w:tc>
        <w:tc>
          <w:tcPr>
            <w:tcW w:w="425" w:type="dxa"/>
            <w:shd w:val="solid" w:color="FFFFFF" w:fill="auto"/>
          </w:tcPr>
          <w:p w14:paraId="7C5C17A9" w14:textId="262FE02E" w:rsidR="00EB7000" w:rsidRDefault="00EB7000" w:rsidP="00EA053F">
            <w:pPr>
              <w:pStyle w:val="TAR"/>
              <w:rPr>
                <w:sz w:val="16"/>
                <w:szCs w:val="16"/>
              </w:rPr>
            </w:pPr>
            <w:r>
              <w:rPr>
                <w:rFonts w:cs="Arial"/>
                <w:sz w:val="16"/>
                <w:szCs w:val="16"/>
                <w:lang w:eastAsia="ko-KR"/>
              </w:rPr>
              <w:t>2</w:t>
            </w:r>
          </w:p>
        </w:tc>
        <w:tc>
          <w:tcPr>
            <w:tcW w:w="425" w:type="dxa"/>
            <w:shd w:val="solid" w:color="FFFFFF" w:fill="auto"/>
          </w:tcPr>
          <w:p w14:paraId="74049964"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6F7D79DA" w14:textId="5BBCB549" w:rsidR="00EB7000" w:rsidRPr="00123D5E" w:rsidRDefault="003B086D" w:rsidP="00EA053F">
            <w:pPr>
              <w:rPr>
                <w:rFonts w:ascii="Arial" w:hAnsi="Arial" w:cs="Arial"/>
                <w:sz w:val="16"/>
                <w:szCs w:val="16"/>
                <w:lang w:eastAsia="ko-KR"/>
              </w:rPr>
            </w:pPr>
            <w:r w:rsidRPr="003B086D">
              <w:rPr>
                <w:rFonts w:ascii="Arial" w:hAnsi="Arial" w:cs="Arial"/>
                <w:sz w:val="16"/>
                <w:szCs w:val="16"/>
                <w:lang w:eastAsia="ko-KR"/>
              </w:rPr>
              <w:t>Rel-18 CR TS 28.105 Correct MLTrainingRequest attributes</w:t>
            </w:r>
          </w:p>
        </w:tc>
        <w:tc>
          <w:tcPr>
            <w:tcW w:w="708" w:type="dxa"/>
            <w:shd w:val="solid" w:color="FFFFFF" w:fill="auto"/>
          </w:tcPr>
          <w:p w14:paraId="3BB88905" w14:textId="77777777" w:rsidR="00EB7000" w:rsidRDefault="00EB7000" w:rsidP="00EA053F">
            <w:pPr>
              <w:pStyle w:val="TAC"/>
              <w:rPr>
                <w:sz w:val="16"/>
                <w:szCs w:val="16"/>
              </w:rPr>
            </w:pPr>
            <w:r>
              <w:rPr>
                <w:sz w:val="16"/>
                <w:szCs w:val="16"/>
              </w:rPr>
              <w:t>18.7.0</w:t>
            </w:r>
          </w:p>
        </w:tc>
      </w:tr>
      <w:tr w:rsidR="003A2477" w:rsidRPr="003A2477" w14:paraId="769159C3" w14:textId="77777777" w:rsidTr="003A2477">
        <w:tc>
          <w:tcPr>
            <w:tcW w:w="800" w:type="dxa"/>
            <w:tcBorders>
              <w:top w:val="single" w:sz="6" w:space="0" w:color="auto"/>
              <w:left w:val="single" w:sz="6" w:space="0" w:color="auto"/>
              <w:bottom w:val="single" w:sz="6" w:space="0" w:color="auto"/>
              <w:right w:val="single" w:sz="6" w:space="0" w:color="auto"/>
            </w:tcBorders>
            <w:shd w:val="solid" w:color="FFFFFF" w:fill="auto"/>
          </w:tcPr>
          <w:p w14:paraId="7CC55AB2" w14:textId="77777777" w:rsidR="003A2477" w:rsidRPr="003A2477" w:rsidRDefault="003A2477" w:rsidP="003A2477">
            <w:pPr>
              <w:pStyle w:val="TAC"/>
              <w:rPr>
                <w:rFonts w:cs="Arial"/>
                <w:sz w:val="16"/>
                <w:szCs w:val="16"/>
                <w:lang w:eastAsia="ko-KR"/>
              </w:rPr>
            </w:pPr>
            <w:r w:rsidRPr="003A2477">
              <w:rPr>
                <w:rFonts w:cs="Arial"/>
                <w:sz w:val="16"/>
                <w:szCs w:val="16"/>
                <w:lang w:eastAsia="ko-KR"/>
              </w:rPr>
              <w:t>2025-09</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A35489D" w14:textId="77777777" w:rsidR="003A2477" w:rsidRPr="003A2477" w:rsidRDefault="003A2477" w:rsidP="003A2477">
            <w:pPr>
              <w:pStyle w:val="TAC"/>
              <w:rPr>
                <w:rFonts w:cs="Arial"/>
                <w:sz w:val="16"/>
                <w:szCs w:val="16"/>
                <w:lang w:eastAsia="ko-KR"/>
              </w:rPr>
            </w:pPr>
            <w:r w:rsidRPr="003A2477">
              <w:rPr>
                <w:rFonts w:cs="Arial"/>
                <w:sz w:val="16"/>
                <w:szCs w:val="16"/>
                <w:lang w:eastAsia="ko-KR"/>
              </w:rPr>
              <w:t>SA#109</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92F82E2" w14:textId="77777777" w:rsidR="003A2477" w:rsidRPr="003A2477" w:rsidRDefault="003A2477" w:rsidP="003A2477">
            <w:pPr>
              <w:pStyle w:val="TAC"/>
              <w:rPr>
                <w:rFonts w:cs="Arial"/>
                <w:sz w:val="16"/>
                <w:szCs w:val="16"/>
                <w:lang w:eastAsia="ko-KR"/>
              </w:rPr>
            </w:pPr>
            <w:r w:rsidRPr="003A2477">
              <w:rPr>
                <w:rFonts w:cs="Arial"/>
                <w:sz w:val="16"/>
                <w:szCs w:val="16"/>
                <w:lang w:eastAsia="ko-KR"/>
              </w:rPr>
              <w:t>SP-251087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BCD565" w14:textId="77777777" w:rsidR="003A2477" w:rsidRPr="003A2477" w:rsidRDefault="003A2477" w:rsidP="003A2477">
            <w:pPr>
              <w:pStyle w:val="TAL"/>
              <w:rPr>
                <w:rFonts w:cs="Arial"/>
                <w:sz w:val="16"/>
                <w:szCs w:val="16"/>
                <w:lang w:eastAsia="ko-KR"/>
              </w:rPr>
            </w:pPr>
            <w:r w:rsidRPr="003A2477">
              <w:rPr>
                <w:rFonts w:cs="Arial"/>
                <w:sz w:val="16"/>
                <w:szCs w:val="16"/>
                <w:lang w:eastAsia="ko-KR"/>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34D7F" w14:textId="77777777" w:rsidR="003A2477" w:rsidRPr="003A2477" w:rsidRDefault="003A2477" w:rsidP="003A2477">
            <w:pPr>
              <w:pStyle w:val="TAR"/>
              <w:rPr>
                <w:rFonts w:cs="Arial"/>
                <w:sz w:val="16"/>
                <w:szCs w:val="16"/>
                <w:lang w:eastAsia="ko-KR"/>
              </w:rPr>
            </w:pPr>
            <w:r w:rsidRPr="003A2477">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0D7C2" w14:textId="77777777" w:rsidR="003A2477" w:rsidRPr="003A2477" w:rsidRDefault="003A2477" w:rsidP="003A2477">
            <w:pPr>
              <w:pStyle w:val="TAC"/>
              <w:rPr>
                <w:rFonts w:cs="Arial"/>
                <w:sz w:val="16"/>
                <w:szCs w:val="16"/>
                <w:lang w:eastAsia="ko-KR"/>
              </w:rPr>
            </w:pPr>
            <w:r w:rsidRPr="003A2477">
              <w:rPr>
                <w:rFonts w:cs="Arial"/>
                <w:sz w:val="16"/>
                <w:szCs w:val="16"/>
                <w:lang w:eastAsia="ko-KR"/>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F1E00D" w14:textId="77777777" w:rsidR="003A2477" w:rsidRPr="003A2477" w:rsidRDefault="003A2477" w:rsidP="003A2477">
            <w:pPr>
              <w:rPr>
                <w:rFonts w:ascii="Arial" w:hAnsi="Arial" w:cs="Arial"/>
                <w:sz w:val="16"/>
                <w:szCs w:val="16"/>
                <w:lang w:eastAsia="ko-KR"/>
              </w:rPr>
            </w:pPr>
            <w:r w:rsidRPr="003A2477">
              <w:rPr>
                <w:rFonts w:ascii="Arial" w:hAnsi="Arial" w:cs="Arial"/>
                <w:sz w:val="16"/>
                <w:szCs w:val="16"/>
                <w:lang w:eastAsia="ko-KR"/>
              </w:rPr>
              <w:t>Rel 18 TS 28.105 Correct missing Associated information 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D43DE" w14:textId="48249078" w:rsidR="003A2477" w:rsidRPr="003A2477" w:rsidRDefault="003A2477" w:rsidP="003A2477">
            <w:pPr>
              <w:pStyle w:val="TAC"/>
              <w:rPr>
                <w:sz w:val="16"/>
                <w:szCs w:val="16"/>
              </w:rPr>
            </w:pPr>
            <w:r>
              <w:rPr>
                <w:sz w:val="16"/>
                <w:szCs w:val="16"/>
              </w:rPr>
              <w:t>18.8.0</w:t>
            </w:r>
          </w:p>
        </w:tc>
      </w:tr>
      <w:tr w:rsidR="003A2477" w:rsidRPr="003A2477" w14:paraId="1C5862D0" w14:textId="77777777" w:rsidTr="003A2477">
        <w:tc>
          <w:tcPr>
            <w:tcW w:w="800" w:type="dxa"/>
            <w:tcBorders>
              <w:top w:val="single" w:sz="6" w:space="0" w:color="auto"/>
              <w:left w:val="single" w:sz="6" w:space="0" w:color="auto"/>
              <w:bottom w:val="single" w:sz="6" w:space="0" w:color="auto"/>
              <w:right w:val="single" w:sz="6" w:space="0" w:color="auto"/>
            </w:tcBorders>
            <w:shd w:val="solid" w:color="FFFFFF" w:fill="auto"/>
          </w:tcPr>
          <w:p w14:paraId="412D7DEF" w14:textId="77777777" w:rsidR="003A2477" w:rsidRPr="003A2477" w:rsidRDefault="003A2477" w:rsidP="003A2477">
            <w:pPr>
              <w:pStyle w:val="TAC"/>
              <w:rPr>
                <w:rFonts w:cs="Arial"/>
                <w:sz w:val="16"/>
                <w:szCs w:val="16"/>
                <w:lang w:eastAsia="ko-KR"/>
              </w:rPr>
            </w:pPr>
            <w:r w:rsidRPr="003A2477">
              <w:rPr>
                <w:rFonts w:cs="Arial"/>
                <w:sz w:val="16"/>
                <w:szCs w:val="16"/>
                <w:lang w:eastAsia="ko-KR"/>
              </w:rPr>
              <w:t>2025-09</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945097A" w14:textId="77777777" w:rsidR="003A2477" w:rsidRPr="003A2477" w:rsidRDefault="003A2477" w:rsidP="003A2477">
            <w:pPr>
              <w:pStyle w:val="TAC"/>
              <w:rPr>
                <w:rFonts w:cs="Arial"/>
                <w:sz w:val="16"/>
                <w:szCs w:val="16"/>
                <w:lang w:eastAsia="ko-KR"/>
              </w:rPr>
            </w:pPr>
            <w:r w:rsidRPr="003A2477">
              <w:rPr>
                <w:rFonts w:cs="Arial"/>
                <w:sz w:val="16"/>
                <w:szCs w:val="16"/>
                <w:lang w:eastAsia="ko-KR"/>
              </w:rPr>
              <w:t>SA#109</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8894405" w14:textId="77777777" w:rsidR="003A2477" w:rsidRPr="003A2477" w:rsidRDefault="003A2477" w:rsidP="003A2477">
            <w:pPr>
              <w:pStyle w:val="TAC"/>
              <w:rPr>
                <w:rFonts w:cs="Arial"/>
                <w:sz w:val="16"/>
                <w:szCs w:val="16"/>
                <w:lang w:eastAsia="ko-KR"/>
              </w:rPr>
            </w:pPr>
            <w:r w:rsidRPr="003A2477">
              <w:rPr>
                <w:rFonts w:cs="Arial"/>
                <w:sz w:val="16"/>
                <w:szCs w:val="16"/>
                <w:lang w:eastAsia="ko-KR"/>
              </w:rPr>
              <w:t>SP-251087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033E39" w14:textId="77777777" w:rsidR="003A2477" w:rsidRPr="003A2477" w:rsidRDefault="003A2477" w:rsidP="003A2477">
            <w:pPr>
              <w:pStyle w:val="TAL"/>
              <w:rPr>
                <w:rFonts w:cs="Arial"/>
                <w:sz w:val="16"/>
                <w:szCs w:val="16"/>
                <w:lang w:eastAsia="ko-KR"/>
              </w:rPr>
            </w:pPr>
            <w:r w:rsidRPr="003A2477">
              <w:rPr>
                <w:rFonts w:cs="Arial"/>
                <w:sz w:val="16"/>
                <w:szCs w:val="16"/>
                <w:lang w:eastAsia="ko-KR"/>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6D258" w14:textId="77777777" w:rsidR="003A2477" w:rsidRPr="003A2477" w:rsidRDefault="003A2477" w:rsidP="003A2477">
            <w:pPr>
              <w:pStyle w:val="TAR"/>
              <w:rPr>
                <w:rFonts w:cs="Arial"/>
                <w:sz w:val="16"/>
                <w:szCs w:val="16"/>
                <w:lang w:eastAsia="ko-KR"/>
              </w:rPr>
            </w:pPr>
            <w:r w:rsidRPr="003A2477">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0584E" w14:textId="77777777" w:rsidR="003A2477" w:rsidRPr="003A2477" w:rsidRDefault="003A2477" w:rsidP="003A2477">
            <w:pPr>
              <w:pStyle w:val="TAC"/>
              <w:rPr>
                <w:rFonts w:cs="Arial"/>
                <w:sz w:val="16"/>
                <w:szCs w:val="16"/>
                <w:lang w:eastAsia="ko-KR"/>
              </w:rPr>
            </w:pPr>
            <w:r w:rsidRPr="003A2477">
              <w:rPr>
                <w:rFonts w:cs="Arial"/>
                <w:sz w:val="16"/>
                <w:szCs w:val="16"/>
                <w:lang w:eastAsia="ko-KR"/>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8761D" w14:textId="77777777" w:rsidR="003A2477" w:rsidRPr="003A2477" w:rsidRDefault="003A2477" w:rsidP="003A2477">
            <w:pPr>
              <w:rPr>
                <w:rFonts w:ascii="Arial" w:hAnsi="Arial" w:cs="Arial"/>
                <w:sz w:val="16"/>
                <w:szCs w:val="16"/>
                <w:lang w:eastAsia="ko-KR"/>
              </w:rPr>
            </w:pPr>
            <w:r w:rsidRPr="003A2477">
              <w:rPr>
                <w:rFonts w:ascii="Arial" w:hAnsi="Arial" w:cs="Arial"/>
                <w:sz w:val="16"/>
                <w:szCs w:val="16"/>
                <w:lang w:eastAsia="ko-KR"/>
              </w:rPr>
              <w:t>Rel-18 CR TS 28.105 Correct Information model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FED6" w14:textId="16133179" w:rsidR="003A2477" w:rsidRPr="003A2477" w:rsidRDefault="003A2477" w:rsidP="003A2477">
            <w:pPr>
              <w:pStyle w:val="TAC"/>
              <w:rPr>
                <w:sz w:val="16"/>
                <w:szCs w:val="16"/>
              </w:rPr>
            </w:pPr>
            <w:r w:rsidRPr="00393E74">
              <w:rPr>
                <w:sz w:val="16"/>
                <w:szCs w:val="16"/>
              </w:rPr>
              <w:t>18.8.0</w:t>
            </w:r>
          </w:p>
        </w:tc>
      </w:tr>
      <w:tr w:rsidR="003A2477" w:rsidRPr="003A2477" w14:paraId="67E0A6A5" w14:textId="77777777" w:rsidTr="003A2477">
        <w:tc>
          <w:tcPr>
            <w:tcW w:w="800" w:type="dxa"/>
            <w:tcBorders>
              <w:top w:val="single" w:sz="6" w:space="0" w:color="auto"/>
              <w:left w:val="single" w:sz="6" w:space="0" w:color="auto"/>
              <w:bottom w:val="single" w:sz="6" w:space="0" w:color="auto"/>
              <w:right w:val="single" w:sz="6" w:space="0" w:color="auto"/>
            </w:tcBorders>
            <w:shd w:val="solid" w:color="FFFFFF" w:fill="auto"/>
          </w:tcPr>
          <w:p w14:paraId="05D37DD6" w14:textId="77777777" w:rsidR="003A2477" w:rsidRPr="003A2477" w:rsidRDefault="003A2477" w:rsidP="003A2477">
            <w:pPr>
              <w:pStyle w:val="TAC"/>
              <w:rPr>
                <w:rFonts w:cs="Arial"/>
                <w:sz w:val="16"/>
                <w:szCs w:val="16"/>
                <w:lang w:eastAsia="ko-KR"/>
              </w:rPr>
            </w:pPr>
            <w:r w:rsidRPr="003A2477">
              <w:rPr>
                <w:rFonts w:cs="Arial"/>
                <w:sz w:val="16"/>
                <w:szCs w:val="16"/>
                <w:lang w:eastAsia="ko-KR"/>
              </w:rPr>
              <w:t>2025-09</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D8F3E08" w14:textId="77777777" w:rsidR="003A2477" w:rsidRPr="003A2477" w:rsidRDefault="003A2477" w:rsidP="003A2477">
            <w:pPr>
              <w:pStyle w:val="TAC"/>
              <w:rPr>
                <w:rFonts w:cs="Arial"/>
                <w:sz w:val="16"/>
                <w:szCs w:val="16"/>
                <w:lang w:eastAsia="ko-KR"/>
              </w:rPr>
            </w:pPr>
            <w:r w:rsidRPr="003A2477">
              <w:rPr>
                <w:rFonts w:cs="Arial"/>
                <w:sz w:val="16"/>
                <w:szCs w:val="16"/>
                <w:lang w:eastAsia="ko-KR"/>
              </w:rPr>
              <w:t>SA#109</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B70BB" w14:textId="77777777" w:rsidR="003A2477" w:rsidRPr="003A2477" w:rsidRDefault="003A2477" w:rsidP="003A2477">
            <w:pPr>
              <w:pStyle w:val="TAC"/>
              <w:rPr>
                <w:rFonts w:cs="Arial"/>
                <w:sz w:val="16"/>
                <w:szCs w:val="16"/>
                <w:lang w:eastAsia="ko-KR"/>
              </w:rPr>
            </w:pPr>
            <w:r w:rsidRPr="003A2477">
              <w:rPr>
                <w:rFonts w:cs="Arial"/>
                <w:sz w:val="16"/>
                <w:szCs w:val="16"/>
                <w:lang w:eastAsia="ko-KR"/>
              </w:rPr>
              <w:t>SP-251087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3075C6" w14:textId="77777777" w:rsidR="003A2477" w:rsidRPr="003A2477" w:rsidRDefault="003A2477" w:rsidP="003A2477">
            <w:pPr>
              <w:pStyle w:val="TAL"/>
              <w:rPr>
                <w:rFonts w:cs="Arial"/>
                <w:sz w:val="16"/>
                <w:szCs w:val="16"/>
                <w:lang w:eastAsia="ko-KR"/>
              </w:rPr>
            </w:pPr>
            <w:r w:rsidRPr="003A2477">
              <w:rPr>
                <w:rFonts w:cs="Arial"/>
                <w:sz w:val="16"/>
                <w:szCs w:val="16"/>
                <w:lang w:eastAsia="ko-KR"/>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FD7B" w14:textId="77777777" w:rsidR="003A2477" w:rsidRPr="003A2477" w:rsidRDefault="003A2477" w:rsidP="003A2477">
            <w:pPr>
              <w:pStyle w:val="TAR"/>
              <w:rPr>
                <w:rFonts w:cs="Arial"/>
                <w:sz w:val="16"/>
                <w:szCs w:val="16"/>
                <w:lang w:eastAsia="ko-KR"/>
              </w:rPr>
            </w:pPr>
            <w:r w:rsidRPr="003A2477">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6" w14:textId="77777777" w:rsidR="003A2477" w:rsidRPr="003A2477" w:rsidRDefault="003A2477" w:rsidP="003A2477">
            <w:pPr>
              <w:pStyle w:val="TAC"/>
              <w:rPr>
                <w:rFonts w:cs="Arial"/>
                <w:sz w:val="16"/>
                <w:szCs w:val="16"/>
                <w:lang w:eastAsia="ko-KR"/>
              </w:rPr>
            </w:pPr>
            <w:r w:rsidRPr="003A2477">
              <w:rPr>
                <w:rFonts w:cs="Arial"/>
                <w:sz w:val="16"/>
                <w:szCs w:val="16"/>
                <w:lang w:eastAsia="ko-KR"/>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34041C" w14:textId="77777777" w:rsidR="003A2477" w:rsidRPr="003A2477" w:rsidRDefault="003A2477" w:rsidP="003A2477">
            <w:pPr>
              <w:rPr>
                <w:rFonts w:ascii="Arial" w:hAnsi="Arial" w:cs="Arial"/>
                <w:sz w:val="16"/>
                <w:szCs w:val="16"/>
                <w:lang w:eastAsia="ko-KR"/>
              </w:rPr>
            </w:pPr>
            <w:r w:rsidRPr="003A2477">
              <w:rPr>
                <w:rFonts w:ascii="Arial" w:hAnsi="Arial" w:cs="Arial"/>
                <w:sz w:val="16"/>
                <w:szCs w:val="16"/>
                <w:lang w:eastAsia="ko-KR"/>
              </w:rPr>
              <w:t>Rel 18 TS 28.105 Correct Common notifications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E6C60" w14:textId="1B384AF4" w:rsidR="003A2477" w:rsidRPr="003A2477" w:rsidRDefault="003A2477" w:rsidP="003A2477">
            <w:pPr>
              <w:pStyle w:val="TAC"/>
              <w:rPr>
                <w:sz w:val="16"/>
                <w:szCs w:val="16"/>
              </w:rPr>
            </w:pPr>
            <w:r w:rsidRPr="00393E74">
              <w:rPr>
                <w:sz w:val="16"/>
                <w:szCs w:val="16"/>
              </w:rPr>
              <w:t>18.8.0</w:t>
            </w:r>
          </w:p>
        </w:tc>
      </w:tr>
      <w:tr w:rsidR="003A2477" w:rsidRPr="003A2477" w14:paraId="03D66D55" w14:textId="77777777" w:rsidTr="003A2477">
        <w:tc>
          <w:tcPr>
            <w:tcW w:w="800" w:type="dxa"/>
            <w:tcBorders>
              <w:top w:val="single" w:sz="6" w:space="0" w:color="auto"/>
              <w:left w:val="single" w:sz="6" w:space="0" w:color="auto"/>
              <w:bottom w:val="single" w:sz="6" w:space="0" w:color="auto"/>
              <w:right w:val="single" w:sz="6" w:space="0" w:color="auto"/>
            </w:tcBorders>
            <w:shd w:val="solid" w:color="FFFFFF" w:fill="auto"/>
          </w:tcPr>
          <w:p w14:paraId="3065E6E0" w14:textId="77777777" w:rsidR="003A2477" w:rsidRPr="003A2477" w:rsidRDefault="003A2477" w:rsidP="003A2477">
            <w:pPr>
              <w:pStyle w:val="TAC"/>
              <w:rPr>
                <w:rFonts w:cs="Arial"/>
                <w:sz w:val="16"/>
                <w:szCs w:val="16"/>
                <w:lang w:eastAsia="ko-KR"/>
              </w:rPr>
            </w:pPr>
            <w:r w:rsidRPr="003A2477">
              <w:rPr>
                <w:rFonts w:cs="Arial"/>
                <w:sz w:val="16"/>
                <w:szCs w:val="16"/>
                <w:lang w:eastAsia="ko-KR"/>
              </w:rPr>
              <w:t>2025-09</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056FE89" w14:textId="77777777" w:rsidR="003A2477" w:rsidRPr="003A2477" w:rsidRDefault="003A2477" w:rsidP="003A2477">
            <w:pPr>
              <w:pStyle w:val="TAC"/>
              <w:rPr>
                <w:rFonts w:cs="Arial"/>
                <w:sz w:val="16"/>
                <w:szCs w:val="16"/>
                <w:lang w:eastAsia="ko-KR"/>
              </w:rPr>
            </w:pPr>
            <w:r w:rsidRPr="003A2477">
              <w:rPr>
                <w:rFonts w:cs="Arial"/>
                <w:sz w:val="16"/>
                <w:szCs w:val="16"/>
                <w:lang w:eastAsia="ko-KR"/>
              </w:rPr>
              <w:t>SA#109</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46F9B79" w14:textId="77777777" w:rsidR="003A2477" w:rsidRPr="003A2477" w:rsidRDefault="003A2477" w:rsidP="003A2477">
            <w:pPr>
              <w:pStyle w:val="TAC"/>
              <w:rPr>
                <w:rFonts w:cs="Arial"/>
                <w:sz w:val="16"/>
                <w:szCs w:val="16"/>
                <w:lang w:eastAsia="ko-KR"/>
              </w:rPr>
            </w:pPr>
            <w:r w:rsidRPr="003A2477">
              <w:rPr>
                <w:rFonts w:cs="Arial"/>
                <w:sz w:val="16"/>
                <w:szCs w:val="16"/>
                <w:lang w:eastAsia="ko-KR"/>
              </w:rPr>
              <w:t>SP-251087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AC324C" w14:textId="77777777" w:rsidR="003A2477" w:rsidRPr="003A2477" w:rsidRDefault="003A2477" w:rsidP="003A2477">
            <w:pPr>
              <w:pStyle w:val="TAL"/>
              <w:rPr>
                <w:rFonts w:cs="Arial"/>
                <w:sz w:val="16"/>
                <w:szCs w:val="16"/>
                <w:lang w:eastAsia="ko-KR"/>
              </w:rPr>
            </w:pPr>
            <w:r w:rsidRPr="003A2477">
              <w:rPr>
                <w:rFonts w:cs="Arial"/>
                <w:sz w:val="16"/>
                <w:szCs w:val="16"/>
                <w:lang w:eastAsia="ko-KR"/>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5012" w14:textId="77777777" w:rsidR="003A2477" w:rsidRPr="003A2477" w:rsidRDefault="003A2477" w:rsidP="003A2477">
            <w:pPr>
              <w:pStyle w:val="TAR"/>
              <w:rPr>
                <w:rFonts w:cs="Arial"/>
                <w:sz w:val="16"/>
                <w:szCs w:val="16"/>
                <w:lang w:eastAsia="ko-KR"/>
              </w:rPr>
            </w:pPr>
            <w:r w:rsidRPr="003A2477">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6A0CC" w14:textId="77777777" w:rsidR="003A2477" w:rsidRPr="003A2477" w:rsidRDefault="003A2477" w:rsidP="003A2477">
            <w:pPr>
              <w:pStyle w:val="TAC"/>
              <w:rPr>
                <w:rFonts w:cs="Arial"/>
                <w:sz w:val="16"/>
                <w:szCs w:val="16"/>
                <w:lang w:eastAsia="ko-KR"/>
              </w:rPr>
            </w:pPr>
            <w:r w:rsidRPr="003A2477">
              <w:rPr>
                <w:rFonts w:cs="Arial"/>
                <w:sz w:val="16"/>
                <w:szCs w:val="16"/>
                <w:lang w:eastAsia="ko-KR"/>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A39F49" w14:textId="77777777" w:rsidR="003A2477" w:rsidRPr="003A2477" w:rsidRDefault="003A2477" w:rsidP="003A2477">
            <w:pPr>
              <w:rPr>
                <w:rFonts w:ascii="Arial" w:hAnsi="Arial" w:cs="Arial"/>
                <w:sz w:val="16"/>
                <w:szCs w:val="16"/>
                <w:lang w:eastAsia="ko-KR"/>
              </w:rPr>
            </w:pPr>
            <w:r w:rsidRPr="003A2477">
              <w:rPr>
                <w:rFonts w:ascii="Arial" w:hAnsi="Arial" w:cs="Arial"/>
                <w:sz w:val="16"/>
                <w:szCs w:val="16"/>
                <w:lang w:eastAsia="ko-KR"/>
              </w:rPr>
              <w:t>Rel-18 CR TS 28.105 Correction on the isWritable propoerty of AIMLInferenceName in the MLTrainingRequest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259A9" w14:textId="6F30E696" w:rsidR="003A2477" w:rsidRPr="003A2477" w:rsidRDefault="003A2477" w:rsidP="003A2477">
            <w:pPr>
              <w:pStyle w:val="TAC"/>
              <w:rPr>
                <w:sz w:val="16"/>
                <w:szCs w:val="16"/>
              </w:rPr>
            </w:pPr>
            <w:r w:rsidRPr="00393E74">
              <w:rPr>
                <w:sz w:val="16"/>
                <w:szCs w:val="16"/>
              </w:rPr>
              <w:t>18.8.0</w:t>
            </w:r>
          </w:p>
        </w:tc>
      </w:tr>
    </w:tbl>
    <w:p w14:paraId="540D5880" w14:textId="77777777" w:rsidR="003559F4" w:rsidRPr="00F17505" w:rsidRDefault="003559F4" w:rsidP="008F723C"/>
    <w:sectPr w:rsidR="003559F4"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3A746" w14:textId="77777777" w:rsidR="005012DB" w:rsidRDefault="005012DB">
      <w:r>
        <w:separator/>
      </w:r>
    </w:p>
  </w:endnote>
  <w:endnote w:type="continuationSeparator" w:id="0">
    <w:p w14:paraId="3F6AFDC0" w14:textId="77777777" w:rsidR="005012DB" w:rsidRDefault="00501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E0454" w14:textId="77777777" w:rsidR="005012DB" w:rsidRDefault="005012DB">
      <w:r>
        <w:separator/>
      </w:r>
    </w:p>
  </w:footnote>
  <w:footnote w:type="continuationSeparator" w:id="0">
    <w:p w14:paraId="480432E4" w14:textId="77777777" w:rsidR="005012DB" w:rsidRDefault="00501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AA42" w14:textId="6489C749"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7F06">
      <w:rPr>
        <w:rFonts w:ascii="Arial" w:hAnsi="Arial" w:cs="Arial"/>
        <w:b/>
        <w:noProof/>
        <w:sz w:val="18"/>
        <w:szCs w:val="18"/>
      </w:rPr>
      <w:t>3GPP TS 28.105 V18.8.0 (2025-09)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55816E"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9A021C">
      <w:rPr>
        <w:rFonts w:ascii="Arial" w:hAnsi="Arial" w:cs="Arial"/>
        <w:b/>
        <w:sz w:val="18"/>
        <w:szCs w:val="18"/>
      </w:rPr>
      <w:t>8</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oFABm41i4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2842"/>
    <w:rsid w:val="000A6574"/>
    <w:rsid w:val="000A7776"/>
    <w:rsid w:val="000C0909"/>
    <w:rsid w:val="000C47C3"/>
    <w:rsid w:val="000D173A"/>
    <w:rsid w:val="000D3103"/>
    <w:rsid w:val="000D3C65"/>
    <w:rsid w:val="000D4570"/>
    <w:rsid w:val="000D5723"/>
    <w:rsid w:val="000D58AB"/>
    <w:rsid w:val="000D733B"/>
    <w:rsid w:val="000E1001"/>
    <w:rsid w:val="000E2AAE"/>
    <w:rsid w:val="000E2D16"/>
    <w:rsid w:val="000E3A69"/>
    <w:rsid w:val="000E5290"/>
    <w:rsid w:val="000E58AF"/>
    <w:rsid w:val="000E5A06"/>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23D5E"/>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59BA"/>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070"/>
    <w:rsid w:val="001D3529"/>
    <w:rsid w:val="001D4FF9"/>
    <w:rsid w:val="001D5226"/>
    <w:rsid w:val="001D6A95"/>
    <w:rsid w:val="001D6F6A"/>
    <w:rsid w:val="001D7043"/>
    <w:rsid w:val="001E509A"/>
    <w:rsid w:val="001E6410"/>
    <w:rsid w:val="001F0C1D"/>
    <w:rsid w:val="001F1132"/>
    <w:rsid w:val="001F168B"/>
    <w:rsid w:val="001F257A"/>
    <w:rsid w:val="001F2CBA"/>
    <w:rsid w:val="001F39B2"/>
    <w:rsid w:val="001F3E1A"/>
    <w:rsid w:val="001F5C95"/>
    <w:rsid w:val="001F6664"/>
    <w:rsid w:val="001F728F"/>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CB3"/>
    <w:rsid w:val="00272EDF"/>
    <w:rsid w:val="00273060"/>
    <w:rsid w:val="0027357D"/>
    <w:rsid w:val="00273590"/>
    <w:rsid w:val="00273F97"/>
    <w:rsid w:val="00275D11"/>
    <w:rsid w:val="00276200"/>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5F3"/>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59F4"/>
    <w:rsid w:val="00356011"/>
    <w:rsid w:val="003567D3"/>
    <w:rsid w:val="003603F0"/>
    <w:rsid w:val="003620B8"/>
    <w:rsid w:val="00362256"/>
    <w:rsid w:val="003626E1"/>
    <w:rsid w:val="00362CFB"/>
    <w:rsid w:val="00363751"/>
    <w:rsid w:val="003641F5"/>
    <w:rsid w:val="00365456"/>
    <w:rsid w:val="003715A0"/>
    <w:rsid w:val="003716E2"/>
    <w:rsid w:val="00371D54"/>
    <w:rsid w:val="0037394B"/>
    <w:rsid w:val="00374463"/>
    <w:rsid w:val="00374889"/>
    <w:rsid w:val="00374E77"/>
    <w:rsid w:val="003765B8"/>
    <w:rsid w:val="003771E1"/>
    <w:rsid w:val="0037743A"/>
    <w:rsid w:val="003805E9"/>
    <w:rsid w:val="003844AB"/>
    <w:rsid w:val="0038533F"/>
    <w:rsid w:val="00386517"/>
    <w:rsid w:val="003867D1"/>
    <w:rsid w:val="00386E53"/>
    <w:rsid w:val="00390693"/>
    <w:rsid w:val="00393B6D"/>
    <w:rsid w:val="00394BEA"/>
    <w:rsid w:val="003A09E9"/>
    <w:rsid w:val="003A214C"/>
    <w:rsid w:val="003A2477"/>
    <w:rsid w:val="003A3991"/>
    <w:rsid w:val="003A5E18"/>
    <w:rsid w:val="003A6427"/>
    <w:rsid w:val="003A6A6C"/>
    <w:rsid w:val="003A76C7"/>
    <w:rsid w:val="003B030F"/>
    <w:rsid w:val="003B086D"/>
    <w:rsid w:val="003B0A24"/>
    <w:rsid w:val="003B2A24"/>
    <w:rsid w:val="003B363F"/>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2BF"/>
    <w:rsid w:val="003F6A9E"/>
    <w:rsid w:val="004007DE"/>
    <w:rsid w:val="004010A7"/>
    <w:rsid w:val="004042C1"/>
    <w:rsid w:val="004049A0"/>
    <w:rsid w:val="00404AB8"/>
    <w:rsid w:val="00406760"/>
    <w:rsid w:val="00413E1C"/>
    <w:rsid w:val="004144FF"/>
    <w:rsid w:val="004146EF"/>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74F2"/>
    <w:rsid w:val="004C767F"/>
    <w:rsid w:val="004D3578"/>
    <w:rsid w:val="004D3C6D"/>
    <w:rsid w:val="004D4649"/>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739"/>
    <w:rsid w:val="00500633"/>
    <w:rsid w:val="005012DB"/>
    <w:rsid w:val="00502594"/>
    <w:rsid w:val="00502B52"/>
    <w:rsid w:val="00503601"/>
    <w:rsid w:val="005045C6"/>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2EF8"/>
    <w:rsid w:val="005B3007"/>
    <w:rsid w:val="005B3A33"/>
    <w:rsid w:val="005B3B09"/>
    <w:rsid w:val="005B3F62"/>
    <w:rsid w:val="005B4019"/>
    <w:rsid w:val="005B52EC"/>
    <w:rsid w:val="005C3045"/>
    <w:rsid w:val="005C3B1A"/>
    <w:rsid w:val="005C655B"/>
    <w:rsid w:val="005C667F"/>
    <w:rsid w:val="005C7631"/>
    <w:rsid w:val="005C7DA3"/>
    <w:rsid w:val="005D23B8"/>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1D8"/>
    <w:rsid w:val="006537B7"/>
    <w:rsid w:val="00653E57"/>
    <w:rsid w:val="006557E0"/>
    <w:rsid w:val="006658C7"/>
    <w:rsid w:val="006659DE"/>
    <w:rsid w:val="00665BD5"/>
    <w:rsid w:val="0067116B"/>
    <w:rsid w:val="0067143C"/>
    <w:rsid w:val="00671992"/>
    <w:rsid w:val="00671AD7"/>
    <w:rsid w:val="00671DD9"/>
    <w:rsid w:val="00676718"/>
    <w:rsid w:val="00677E5F"/>
    <w:rsid w:val="00680A30"/>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6E68"/>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1774"/>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37B37"/>
    <w:rsid w:val="00840DD9"/>
    <w:rsid w:val="0084149C"/>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5EF6"/>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58FB"/>
    <w:rsid w:val="008C6450"/>
    <w:rsid w:val="008C6488"/>
    <w:rsid w:val="008C785F"/>
    <w:rsid w:val="008D1802"/>
    <w:rsid w:val="008D2EBE"/>
    <w:rsid w:val="008D3AA0"/>
    <w:rsid w:val="008D55FB"/>
    <w:rsid w:val="008D5BD5"/>
    <w:rsid w:val="008D782A"/>
    <w:rsid w:val="008E017A"/>
    <w:rsid w:val="008E323E"/>
    <w:rsid w:val="008E4103"/>
    <w:rsid w:val="008E507C"/>
    <w:rsid w:val="008E55FC"/>
    <w:rsid w:val="008E7888"/>
    <w:rsid w:val="008F08A9"/>
    <w:rsid w:val="008F1ABC"/>
    <w:rsid w:val="008F1E8E"/>
    <w:rsid w:val="008F4A33"/>
    <w:rsid w:val="008F58D2"/>
    <w:rsid w:val="008F60F1"/>
    <w:rsid w:val="008F723C"/>
    <w:rsid w:val="008F7DD1"/>
    <w:rsid w:val="008F7FDD"/>
    <w:rsid w:val="00900001"/>
    <w:rsid w:val="00901A03"/>
    <w:rsid w:val="0090271F"/>
    <w:rsid w:val="00902CCB"/>
    <w:rsid w:val="00902E23"/>
    <w:rsid w:val="009042E6"/>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3D4A"/>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0DC4"/>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46DE"/>
    <w:rsid w:val="009E6196"/>
    <w:rsid w:val="009E777C"/>
    <w:rsid w:val="009F06E1"/>
    <w:rsid w:val="009F0AF9"/>
    <w:rsid w:val="009F1196"/>
    <w:rsid w:val="009F1DF5"/>
    <w:rsid w:val="009F20DB"/>
    <w:rsid w:val="009F3289"/>
    <w:rsid w:val="009F37B7"/>
    <w:rsid w:val="009F3A4C"/>
    <w:rsid w:val="009F430B"/>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68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BAA"/>
    <w:rsid w:val="00AD7CB5"/>
    <w:rsid w:val="00AD7D35"/>
    <w:rsid w:val="00AE03CB"/>
    <w:rsid w:val="00AE2762"/>
    <w:rsid w:val="00AE365D"/>
    <w:rsid w:val="00AE5E92"/>
    <w:rsid w:val="00AE65E2"/>
    <w:rsid w:val="00AE7059"/>
    <w:rsid w:val="00AE7330"/>
    <w:rsid w:val="00AE7A45"/>
    <w:rsid w:val="00AF1420"/>
    <w:rsid w:val="00AF1C00"/>
    <w:rsid w:val="00AF23F7"/>
    <w:rsid w:val="00AF3726"/>
    <w:rsid w:val="00AF4BB7"/>
    <w:rsid w:val="00AF4D8C"/>
    <w:rsid w:val="00B00977"/>
    <w:rsid w:val="00B0141D"/>
    <w:rsid w:val="00B02056"/>
    <w:rsid w:val="00B03F9D"/>
    <w:rsid w:val="00B0449A"/>
    <w:rsid w:val="00B050FF"/>
    <w:rsid w:val="00B065C9"/>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0979"/>
    <w:rsid w:val="00B71F21"/>
    <w:rsid w:val="00B72F74"/>
    <w:rsid w:val="00B736FA"/>
    <w:rsid w:val="00B74291"/>
    <w:rsid w:val="00B746BD"/>
    <w:rsid w:val="00B74C89"/>
    <w:rsid w:val="00B759E2"/>
    <w:rsid w:val="00B76E2E"/>
    <w:rsid w:val="00B779B4"/>
    <w:rsid w:val="00B77CEB"/>
    <w:rsid w:val="00B77F06"/>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D075F"/>
    <w:rsid w:val="00BD1712"/>
    <w:rsid w:val="00BD3F77"/>
    <w:rsid w:val="00BD733C"/>
    <w:rsid w:val="00BD7D31"/>
    <w:rsid w:val="00BE17E3"/>
    <w:rsid w:val="00BE1AF0"/>
    <w:rsid w:val="00BE28C4"/>
    <w:rsid w:val="00BE3255"/>
    <w:rsid w:val="00BE4E23"/>
    <w:rsid w:val="00BE5E41"/>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6CF4"/>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2F0"/>
    <w:rsid w:val="00C80F1D"/>
    <w:rsid w:val="00C811C3"/>
    <w:rsid w:val="00C81A1E"/>
    <w:rsid w:val="00C919DC"/>
    <w:rsid w:val="00C92E9C"/>
    <w:rsid w:val="00C93565"/>
    <w:rsid w:val="00C938D5"/>
    <w:rsid w:val="00C93F40"/>
    <w:rsid w:val="00C95DF5"/>
    <w:rsid w:val="00C9688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BD"/>
    <w:rsid w:val="00D57972"/>
    <w:rsid w:val="00D623C2"/>
    <w:rsid w:val="00D6509F"/>
    <w:rsid w:val="00D667EF"/>
    <w:rsid w:val="00D675A9"/>
    <w:rsid w:val="00D719A5"/>
    <w:rsid w:val="00D72AEB"/>
    <w:rsid w:val="00D72C48"/>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5BC"/>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000"/>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12"/>
    <w:rsid w:val="00EF6247"/>
    <w:rsid w:val="00F00A57"/>
    <w:rsid w:val="00F00DC6"/>
    <w:rsid w:val="00F025A2"/>
    <w:rsid w:val="00F032F6"/>
    <w:rsid w:val="00F04712"/>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25C8"/>
    <w:rsid w:val="00F3312E"/>
    <w:rsid w:val="00F35A3D"/>
    <w:rsid w:val="00F41406"/>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807"/>
    <w:rsid w:val="00F66933"/>
    <w:rsid w:val="00F66E76"/>
    <w:rsid w:val="00F66EC1"/>
    <w:rsid w:val="00F66F3F"/>
    <w:rsid w:val="00F71222"/>
    <w:rsid w:val="00F722AC"/>
    <w:rsid w:val="00F7241E"/>
    <w:rsid w:val="00F74905"/>
    <w:rsid w:val="00F761B9"/>
    <w:rsid w:val="00F77226"/>
    <w:rsid w:val="00F80E34"/>
    <w:rsid w:val="00F8143A"/>
    <w:rsid w:val="00F83E50"/>
    <w:rsid w:val="00F84819"/>
    <w:rsid w:val="00F8597C"/>
    <w:rsid w:val="00F874F2"/>
    <w:rsid w:val="00F9008D"/>
    <w:rsid w:val="00F90C62"/>
    <w:rsid w:val="00F90CE3"/>
    <w:rsid w:val="00F929D9"/>
    <w:rsid w:val="00F93664"/>
    <w:rsid w:val="00F9452E"/>
    <w:rsid w:val="00F95D14"/>
    <w:rsid w:val="00F97214"/>
    <w:rsid w:val="00F97446"/>
    <w:rsid w:val="00F97CD9"/>
    <w:rsid w:val="00F97D03"/>
    <w:rsid w:val="00F97DB8"/>
    <w:rsid w:val="00FA0623"/>
    <w:rsid w:val="00FA1266"/>
    <w:rsid w:val="00FA1583"/>
    <w:rsid w:val="00FA226C"/>
    <w:rsid w:val="00FA2A2A"/>
    <w:rsid w:val="00FA7F64"/>
    <w:rsid w:val="00FB0E46"/>
    <w:rsid w:val="00FB1872"/>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4DC"/>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1218437557"/>
        <o:r id="V:Rule2" type="connector" idref="#Straight Arrow Connector 493324386"/>
        <o:r id="V:Rule3" type="connector" idref="#Straight Arrow Connector 710806468"/>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9903">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19847733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2554</TotalTime>
  <Pages>2</Pages>
  <Words>34483</Words>
  <Characters>196556</Characters>
  <Application>Microsoft Office Word</Application>
  <DocSecurity>0</DocSecurity>
  <Lines>1637</Lines>
  <Paragraphs>461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230578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MCC</cp:lastModifiedBy>
  <cp:revision>754</cp:revision>
  <cp:lastPrinted>2019-02-25T14:05:00Z</cp:lastPrinted>
  <dcterms:created xsi:type="dcterms:W3CDTF">2024-04-04T07:16:00Z</dcterms:created>
  <dcterms:modified xsi:type="dcterms:W3CDTF">2025-09-30T07:37:00Z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