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5D6FB9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70341B">
              <w:t>19.</w:t>
            </w:r>
            <w:r w:rsidR="000B67A9">
              <w:t>2</w:t>
            </w:r>
            <w:r w:rsidR="0070341B">
              <w:t>.0</w:t>
            </w:r>
            <w:bookmarkEnd w:id="3"/>
            <w:r w:rsidRPr="000E2111">
              <w:t xml:space="preserve"> </w:t>
            </w:r>
            <w:r w:rsidRPr="000E2111">
              <w:rPr>
                <w:sz w:val="32"/>
              </w:rPr>
              <w:t>(</w:t>
            </w:r>
            <w:bookmarkStart w:id="4" w:name="issueDate"/>
            <w:r w:rsidR="0070341B">
              <w:rPr>
                <w:sz w:val="32"/>
              </w:rPr>
              <w:t>2025-</w:t>
            </w:r>
            <w:bookmarkEnd w:id="4"/>
            <w:r w:rsidR="000B67A9">
              <w:rPr>
                <w:sz w:val="32"/>
              </w:rPr>
              <w:t>09</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D14DB" w:rsidRDefault="004F0988" w:rsidP="00133525">
            <w:pPr>
              <w:pStyle w:val="ZT"/>
              <w:framePr w:wrap="auto" w:hAnchor="text" w:yAlign="inline"/>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D14DB" w:rsidRDefault="00F3798B" w:rsidP="00133525">
            <w:pPr>
              <w:pStyle w:val="ZT"/>
              <w:framePr w:wrap="auto" w:hAnchor="text" w:yAlign="inline"/>
            </w:pPr>
            <w:r w:rsidRPr="00F3798B">
              <w:t>5G Real-time Media Transport Protocol Configurations</w:t>
            </w:r>
          </w:p>
          <w:bookmarkEnd w:id="6"/>
          <w:p w14:paraId="04CAC1E0" w14:textId="7CAF64ED"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w:t>
            </w:r>
            <w:bookmarkEnd w:id="7"/>
            <w:r w:rsidR="002612D2">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25pt" o:ole="">
                  <v:imagedata r:id="rId9" o:title=""/>
                </v:shape>
                <o:OLEObject Type="Embed" ProgID="Word.Picture.8" ShapeID="_x0000_i1025" DrawAspect="Content" ObjectID="_182125069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25pt;height:75.8pt" o:ole="">
                  <v:imagedata r:id="rId11" o:title=""/>
                </v:shape>
                <o:OLEObject Type="Embed" ProgID="Word.Picture.8" ShapeID="_x0000_i1026" DrawAspect="Content" ObjectID="_182125069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CA565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616BED">
            <w:pPr>
              <w:pStyle w:val="Guidance"/>
              <w:jc w:val="center"/>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616BED">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616BED">
            <w:pPr>
              <w:pStyle w:val="FP"/>
              <w:pBdr>
                <w:bottom w:val="single" w:sz="6" w:space="1" w:color="auto"/>
              </w:pBdr>
              <w:ind w:left="2835" w:right="2835"/>
              <w:jc w:val="center"/>
            </w:pPr>
            <w:r w:rsidRPr="004D3578">
              <w:t>Postal address</w:t>
            </w:r>
          </w:p>
          <w:p w14:paraId="73CD2C20" w14:textId="77777777" w:rsidR="00E16509" w:rsidRPr="00133525" w:rsidRDefault="00E16509" w:rsidP="00616BED">
            <w:pPr>
              <w:pStyle w:val="FP"/>
              <w:ind w:left="2835" w:right="2835"/>
              <w:jc w:val="center"/>
              <w:rPr>
                <w:rFonts w:ascii="Arial" w:hAnsi="Arial"/>
                <w:sz w:val="18"/>
              </w:rPr>
            </w:pPr>
          </w:p>
          <w:p w14:paraId="2122B1F3" w14:textId="77777777" w:rsidR="00E16509" w:rsidRPr="004D3578" w:rsidRDefault="00E16509" w:rsidP="00616BED">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616BED">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616BED">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616BED">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616BED">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616BED">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616BED">
            <w:pPr>
              <w:jc w:val="center"/>
            </w:pPr>
          </w:p>
        </w:tc>
      </w:tr>
      <w:tr w:rsidR="00E16509" w14:paraId="1D69F471" w14:textId="77777777" w:rsidTr="00C074DD">
        <w:tc>
          <w:tcPr>
            <w:tcW w:w="10423" w:type="dxa"/>
            <w:shd w:val="clear" w:color="auto" w:fill="auto"/>
            <w:vAlign w:val="bottom"/>
          </w:tcPr>
          <w:p w14:paraId="4D400848" w14:textId="77777777" w:rsidR="00E16509" w:rsidRPr="00133525" w:rsidRDefault="00E16509" w:rsidP="00616BED">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616BED">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616BED">
            <w:pPr>
              <w:pStyle w:val="FP"/>
              <w:jc w:val="center"/>
              <w:rPr>
                <w:noProof/>
              </w:rPr>
            </w:pPr>
          </w:p>
          <w:p w14:paraId="786C0A36" w14:textId="1B93DB7D" w:rsidR="00E16509" w:rsidRPr="00133525" w:rsidRDefault="00E16509" w:rsidP="00616BED">
            <w:pPr>
              <w:pStyle w:val="FP"/>
              <w:jc w:val="center"/>
              <w:rPr>
                <w:noProof/>
                <w:sz w:val="18"/>
              </w:rPr>
            </w:pPr>
            <w:r w:rsidRPr="00133525">
              <w:rPr>
                <w:noProof/>
                <w:sz w:val="18"/>
              </w:rPr>
              <w:t xml:space="preserve">© </w:t>
            </w:r>
            <w:r w:rsidR="00E06A05" w:rsidRPr="00972785">
              <w:rPr>
                <w:noProof/>
                <w:sz w:val="18"/>
              </w:rPr>
              <w:t>202</w:t>
            </w:r>
            <w:r w:rsidR="00E06A05">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616BED">
            <w:pPr>
              <w:pStyle w:val="FP"/>
              <w:jc w:val="center"/>
              <w:rPr>
                <w:noProof/>
                <w:sz w:val="18"/>
              </w:rPr>
            </w:pPr>
            <w:r w:rsidRPr="00133525">
              <w:rPr>
                <w:noProof/>
                <w:sz w:val="18"/>
              </w:rPr>
              <w:t>All rights reserved.</w:t>
            </w:r>
          </w:p>
          <w:p w14:paraId="582AEDD5" w14:textId="77777777" w:rsidR="00E16509" w:rsidRPr="00133525" w:rsidRDefault="00E16509" w:rsidP="00616BED">
            <w:pPr>
              <w:pStyle w:val="FP"/>
              <w:jc w:val="center"/>
              <w:rPr>
                <w:noProof/>
                <w:sz w:val="18"/>
              </w:rPr>
            </w:pPr>
          </w:p>
          <w:p w14:paraId="01F2EB56" w14:textId="77777777" w:rsidR="00E16509" w:rsidRPr="00133525" w:rsidRDefault="00E16509" w:rsidP="00616BED">
            <w:pPr>
              <w:pStyle w:val="FP"/>
              <w:jc w:val="center"/>
              <w:rPr>
                <w:noProof/>
                <w:sz w:val="18"/>
              </w:rPr>
            </w:pPr>
            <w:r w:rsidRPr="00133525">
              <w:rPr>
                <w:noProof/>
                <w:sz w:val="18"/>
              </w:rPr>
              <w:t>UMTS™ is a Trade Mark of ETSI registered for the benefit of its members</w:t>
            </w:r>
          </w:p>
          <w:p w14:paraId="5F3AE562" w14:textId="77777777" w:rsidR="00E16509" w:rsidRPr="00133525" w:rsidRDefault="00E16509" w:rsidP="00616BED">
            <w:pPr>
              <w:pStyle w:val="FP"/>
              <w:jc w:val="center"/>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616BED">
            <w:pPr>
              <w:pStyle w:val="FP"/>
              <w:jc w:val="center"/>
              <w:rPr>
                <w:noProof/>
                <w:sz w:val="18"/>
              </w:rPr>
            </w:pPr>
            <w:r w:rsidRPr="00133525">
              <w:rPr>
                <w:noProof/>
                <w:sz w:val="18"/>
              </w:rPr>
              <w:t>GSM® and the GSM logo are registered and owned by the GSM Association</w:t>
            </w:r>
            <w:bookmarkEnd w:id="13"/>
          </w:p>
          <w:p w14:paraId="26DA3D2F" w14:textId="77777777" w:rsidR="00E16509" w:rsidRDefault="00E16509" w:rsidP="00616BED">
            <w:pPr>
              <w:jc w:val="center"/>
            </w:pPr>
          </w:p>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71386E2" w14:textId="1F318D64" w:rsidR="00616BED" w:rsidRDefault="00923B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w:instrText>
      </w:r>
      <w:r>
        <w:fldChar w:fldCharType="separate"/>
      </w:r>
      <w:r w:rsidR="00616BED">
        <w:rPr>
          <w:noProof/>
        </w:rPr>
        <w:t>Foreword</w:t>
      </w:r>
      <w:r w:rsidR="00616BED">
        <w:rPr>
          <w:noProof/>
        </w:rPr>
        <w:tab/>
      </w:r>
      <w:r w:rsidR="00616BED">
        <w:rPr>
          <w:noProof/>
        </w:rPr>
        <w:fldChar w:fldCharType="begin"/>
      </w:r>
      <w:r w:rsidR="00616BED">
        <w:rPr>
          <w:noProof/>
        </w:rPr>
        <w:instrText xml:space="preserve"> PAGEREF _Toc210637235 \h </w:instrText>
      </w:r>
      <w:r w:rsidR="00616BED">
        <w:rPr>
          <w:noProof/>
        </w:rPr>
      </w:r>
      <w:r w:rsidR="00616BED">
        <w:rPr>
          <w:noProof/>
        </w:rPr>
        <w:fldChar w:fldCharType="separate"/>
      </w:r>
      <w:r w:rsidR="00616BED">
        <w:rPr>
          <w:noProof/>
        </w:rPr>
        <w:t>5</w:t>
      </w:r>
      <w:r w:rsidR="00616BED">
        <w:rPr>
          <w:noProof/>
        </w:rPr>
        <w:fldChar w:fldCharType="end"/>
      </w:r>
    </w:p>
    <w:p w14:paraId="132A51A3" w14:textId="191AC4F3"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_Toc210637236 \h </w:instrText>
      </w:r>
      <w:r>
        <w:rPr>
          <w:noProof/>
        </w:rPr>
      </w:r>
      <w:r>
        <w:rPr>
          <w:noProof/>
        </w:rPr>
        <w:fldChar w:fldCharType="separate"/>
      </w:r>
      <w:r>
        <w:rPr>
          <w:noProof/>
        </w:rPr>
        <w:t>6</w:t>
      </w:r>
      <w:r>
        <w:rPr>
          <w:noProof/>
        </w:rPr>
        <w:fldChar w:fldCharType="end"/>
      </w:r>
    </w:p>
    <w:p w14:paraId="598AA345" w14:textId="74ADB6EC"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_Toc210637237 \h </w:instrText>
      </w:r>
      <w:r>
        <w:rPr>
          <w:noProof/>
        </w:rPr>
      </w:r>
      <w:r>
        <w:rPr>
          <w:noProof/>
        </w:rPr>
        <w:fldChar w:fldCharType="separate"/>
      </w:r>
      <w:r>
        <w:rPr>
          <w:noProof/>
        </w:rPr>
        <w:t>7</w:t>
      </w:r>
      <w:r>
        <w:rPr>
          <w:noProof/>
        </w:rPr>
        <w:fldChar w:fldCharType="end"/>
      </w:r>
    </w:p>
    <w:p w14:paraId="36A66BBA" w14:textId="3819117C"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_Toc210637238 \h </w:instrText>
      </w:r>
      <w:r>
        <w:rPr>
          <w:noProof/>
        </w:rPr>
      </w:r>
      <w:r>
        <w:rPr>
          <w:noProof/>
        </w:rPr>
        <w:fldChar w:fldCharType="separate"/>
      </w:r>
      <w:r>
        <w:rPr>
          <w:noProof/>
        </w:rPr>
        <w:t>7</w:t>
      </w:r>
      <w:r>
        <w:rPr>
          <w:noProof/>
        </w:rPr>
        <w:fldChar w:fldCharType="end"/>
      </w:r>
    </w:p>
    <w:p w14:paraId="297F9A5C" w14:textId="29A8BEA3"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_Toc210637239 \h </w:instrText>
      </w:r>
      <w:r>
        <w:rPr>
          <w:noProof/>
        </w:rPr>
      </w:r>
      <w:r>
        <w:rPr>
          <w:noProof/>
        </w:rPr>
        <w:fldChar w:fldCharType="separate"/>
      </w:r>
      <w:r>
        <w:rPr>
          <w:noProof/>
        </w:rPr>
        <w:t>8</w:t>
      </w:r>
      <w:r>
        <w:rPr>
          <w:noProof/>
        </w:rPr>
        <w:fldChar w:fldCharType="end"/>
      </w:r>
    </w:p>
    <w:p w14:paraId="1F518275" w14:textId="47D95177"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_Toc210637240 \h </w:instrText>
      </w:r>
      <w:r>
        <w:rPr>
          <w:noProof/>
        </w:rPr>
      </w:r>
      <w:r>
        <w:rPr>
          <w:noProof/>
        </w:rPr>
        <w:fldChar w:fldCharType="separate"/>
      </w:r>
      <w:r>
        <w:rPr>
          <w:noProof/>
        </w:rPr>
        <w:t>8</w:t>
      </w:r>
      <w:r>
        <w:rPr>
          <w:noProof/>
        </w:rPr>
        <w:fldChar w:fldCharType="end"/>
      </w:r>
    </w:p>
    <w:p w14:paraId="15067D7A" w14:textId="788AC52A"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_Toc210637241 \h </w:instrText>
      </w:r>
      <w:r>
        <w:rPr>
          <w:noProof/>
        </w:rPr>
      </w:r>
      <w:r>
        <w:rPr>
          <w:noProof/>
        </w:rPr>
        <w:fldChar w:fldCharType="separate"/>
      </w:r>
      <w:r>
        <w:rPr>
          <w:noProof/>
        </w:rPr>
        <w:t>9</w:t>
      </w:r>
      <w:r>
        <w:rPr>
          <w:noProof/>
        </w:rPr>
        <w:fldChar w:fldCharType="end"/>
      </w:r>
    </w:p>
    <w:p w14:paraId="350862ED" w14:textId="297B71F1"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_Toc210637242 \h </w:instrText>
      </w:r>
      <w:r>
        <w:rPr>
          <w:noProof/>
        </w:rPr>
      </w:r>
      <w:r>
        <w:rPr>
          <w:noProof/>
        </w:rPr>
        <w:fldChar w:fldCharType="separate"/>
      </w:r>
      <w:r>
        <w:rPr>
          <w:noProof/>
        </w:rPr>
        <w:t>9</w:t>
      </w:r>
      <w:r>
        <w:rPr>
          <w:noProof/>
        </w:rPr>
        <w:fldChar w:fldCharType="end"/>
      </w:r>
    </w:p>
    <w:p w14:paraId="1DC7DB04" w14:textId="2721E751"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RTP Functionalities</w:t>
      </w:r>
      <w:r>
        <w:rPr>
          <w:noProof/>
        </w:rPr>
        <w:tab/>
      </w:r>
      <w:r>
        <w:rPr>
          <w:noProof/>
        </w:rPr>
        <w:fldChar w:fldCharType="begin"/>
      </w:r>
      <w:r>
        <w:rPr>
          <w:noProof/>
        </w:rPr>
        <w:instrText xml:space="preserve"> PAGEREF _Toc210637243 \h </w:instrText>
      </w:r>
      <w:r>
        <w:rPr>
          <w:noProof/>
        </w:rPr>
      </w:r>
      <w:r>
        <w:rPr>
          <w:noProof/>
        </w:rPr>
        <w:fldChar w:fldCharType="separate"/>
      </w:r>
      <w:r>
        <w:rPr>
          <w:noProof/>
        </w:rPr>
        <w:t>10</w:t>
      </w:r>
      <w:r>
        <w:rPr>
          <w:noProof/>
        </w:rPr>
        <w:fldChar w:fldCharType="end"/>
      </w:r>
    </w:p>
    <w:p w14:paraId="1729F5C8" w14:textId="65736C53"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_Toc210637244 \h </w:instrText>
      </w:r>
      <w:r>
        <w:rPr>
          <w:noProof/>
        </w:rPr>
      </w:r>
      <w:r>
        <w:rPr>
          <w:noProof/>
        </w:rPr>
        <w:fldChar w:fldCharType="separate"/>
      </w:r>
      <w:r>
        <w:rPr>
          <w:noProof/>
        </w:rPr>
        <w:t>10</w:t>
      </w:r>
      <w:r>
        <w:rPr>
          <w:noProof/>
        </w:rPr>
        <w:fldChar w:fldCharType="end"/>
      </w:r>
    </w:p>
    <w:p w14:paraId="3FC6BE84" w14:textId="1DB898AA"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RTP Header Extension for PDU Set Marking</w:t>
      </w:r>
      <w:r>
        <w:rPr>
          <w:noProof/>
        </w:rPr>
        <w:tab/>
      </w:r>
      <w:r>
        <w:rPr>
          <w:noProof/>
        </w:rPr>
        <w:fldChar w:fldCharType="begin"/>
      </w:r>
      <w:r>
        <w:rPr>
          <w:noProof/>
        </w:rPr>
        <w:instrText xml:space="preserve"> PAGEREF _Toc210637245 \h </w:instrText>
      </w:r>
      <w:r>
        <w:rPr>
          <w:noProof/>
        </w:rPr>
      </w:r>
      <w:r>
        <w:rPr>
          <w:noProof/>
        </w:rPr>
        <w:fldChar w:fldCharType="separate"/>
      </w:r>
      <w:r>
        <w:rPr>
          <w:noProof/>
        </w:rPr>
        <w:t>10</w:t>
      </w:r>
      <w:r>
        <w:rPr>
          <w:noProof/>
        </w:rPr>
        <w:fldChar w:fldCharType="end"/>
      </w:r>
    </w:p>
    <w:p w14:paraId="4687A505" w14:textId="668F76AA"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_Toc210637246 \h </w:instrText>
      </w:r>
      <w:r>
        <w:rPr>
          <w:noProof/>
        </w:rPr>
      </w:r>
      <w:r>
        <w:rPr>
          <w:noProof/>
        </w:rPr>
        <w:fldChar w:fldCharType="separate"/>
      </w:r>
      <w:r>
        <w:rPr>
          <w:noProof/>
        </w:rPr>
        <w:t>10</w:t>
      </w:r>
      <w:r>
        <w:rPr>
          <w:noProof/>
        </w:rPr>
        <w:fldChar w:fldCharType="end"/>
      </w:r>
    </w:p>
    <w:p w14:paraId="5CD28D34" w14:textId="1DB06E52"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r>
      <w:r>
        <w:rPr>
          <w:noProof/>
        </w:rPr>
        <w:instrText xml:space="preserve"> PAGEREF _Toc210637247 \h </w:instrText>
      </w:r>
      <w:r>
        <w:rPr>
          <w:noProof/>
        </w:rPr>
      </w:r>
      <w:r>
        <w:rPr>
          <w:noProof/>
        </w:rPr>
        <w:fldChar w:fldCharType="separate"/>
      </w:r>
      <w:r>
        <w:rPr>
          <w:noProof/>
        </w:rPr>
        <w:t>10</w:t>
      </w:r>
      <w:r>
        <w:rPr>
          <w:noProof/>
        </w:rPr>
        <w:fldChar w:fldCharType="end"/>
      </w:r>
    </w:p>
    <w:p w14:paraId="147FDC4F" w14:textId="00728CCD"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r>
      <w:r>
        <w:rPr>
          <w:noProof/>
        </w:rPr>
        <w:instrText xml:space="preserve"> PAGEREF _Toc210637248 \h </w:instrText>
      </w:r>
      <w:r>
        <w:rPr>
          <w:noProof/>
        </w:rPr>
      </w:r>
      <w:r>
        <w:rPr>
          <w:noProof/>
        </w:rPr>
        <w:fldChar w:fldCharType="separate"/>
      </w:r>
      <w:r>
        <w:rPr>
          <w:noProof/>
        </w:rPr>
        <w:t>11</w:t>
      </w:r>
      <w:r>
        <w:rPr>
          <w:noProof/>
        </w:rPr>
        <w:fldChar w:fldCharType="end"/>
      </w:r>
    </w:p>
    <w:p w14:paraId="08338311" w14:textId="4D1439A9"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_Toc210637249 \h </w:instrText>
      </w:r>
      <w:r>
        <w:rPr>
          <w:noProof/>
        </w:rPr>
      </w:r>
      <w:r>
        <w:rPr>
          <w:noProof/>
        </w:rPr>
        <w:fldChar w:fldCharType="separate"/>
      </w:r>
      <w:r>
        <w:rPr>
          <w:noProof/>
        </w:rPr>
        <w:t>11</w:t>
      </w:r>
      <w:r>
        <w:rPr>
          <w:noProof/>
        </w:rPr>
        <w:fldChar w:fldCharType="end"/>
      </w:r>
    </w:p>
    <w:p w14:paraId="3B37D7C7" w14:textId="3C62914A"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r>
      <w:r>
        <w:rPr>
          <w:noProof/>
        </w:rPr>
        <w:instrText xml:space="preserve"> PAGEREF _Toc210637250 \h </w:instrText>
      </w:r>
      <w:r>
        <w:rPr>
          <w:noProof/>
        </w:rPr>
      </w:r>
      <w:r>
        <w:rPr>
          <w:noProof/>
        </w:rPr>
        <w:fldChar w:fldCharType="separate"/>
      </w:r>
      <w:r>
        <w:rPr>
          <w:noProof/>
        </w:rPr>
        <w:t>12</w:t>
      </w:r>
      <w:r>
        <w:rPr>
          <w:noProof/>
        </w:rPr>
        <w:fldChar w:fldCharType="end"/>
      </w:r>
    </w:p>
    <w:p w14:paraId="685DB466" w14:textId="7E10DFA5"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Guidelines for PDU Set Marking</w:t>
      </w:r>
      <w:r>
        <w:rPr>
          <w:noProof/>
        </w:rPr>
        <w:tab/>
      </w:r>
      <w:r>
        <w:rPr>
          <w:noProof/>
        </w:rPr>
        <w:fldChar w:fldCharType="begin"/>
      </w:r>
      <w:r>
        <w:rPr>
          <w:noProof/>
        </w:rPr>
        <w:instrText xml:space="preserve"> PAGEREF _Toc210637251 \h </w:instrText>
      </w:r>
      <w:r>
        <w:rPr>
          <w:noProof/>
        </w:rPr>
      </w:r>
      <w:r>
        <w:rPr>
          <w:noProof/>
        </w:rPr>
        <w:fldChar w:fldCharType="separate"/>
      </w:r>
      <w:r>
        <w:rPr>
          <w:noProof/>
        </w:rPr>
        <w:t>13</w:t>
      </w:r>
      <w:r>
        <w:rPr>
          <w:noProof/>
        </w:rPr>
        <w:fldChar w:fldCharType="end"/>
      </w:r>
    </w:p>
    <w:p w14:paraId="6DDE955A" w14:textId="3A00E056" w:rsidR="00616BED" w:rsidRDefault="00616BED">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End of Data Burst Field</w:t>
      </w:r>
      <w:r>
        <w:rPr>
          <w:noProof/>
        </w:rPr>
        <w:tab/>
      </w:r>
      <w:r>
        <w:rPr>
          <w:noProof/>
        </w:rPr>
        <w:fldChar w:fldCharType="begin"/>
      </w:r>
      <w:r>
        <w:rPr>
          <w:noProof/>
        </w:rPr>
        <w:instrText xml:space="preserve"> PAGEREF _Toc210637252 \h </w:instrText>
      </w:r>
      <w:r>
        <w:rPr>
          <w:noProof/>
        </w:rPr>
      </w:r>
      <w:r>
        <w:rPr>
          <w:noProof/>
        </w:rPr>
        <w:fldChar w:fldCharType="separate"/>
      </w:r>
      <w:r>
        <w:rPr>
          <w:noProof/>
        </w:rPr>
        <w:t>13</w:t>
      </w:r>
      <w:r>
        <w:rPr>
          <w:noProof/>
        </w:rPr>
        <w:fldChar w:fldCharType="end"/>
      </w:r>
    </w:p>
    <w:p w14:paraId="0F1497E8" w14:textId="5BB398F9" w:rsidR="00616BED" w:rsidRDefault="00616BED">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PDU Set Importance Field</w:t>
      </w:r>
      <w:r>
        <w:rPr>
          <w:noProof/>
        </w:rPr>
        <w:tab/>
      </w:r>
      <w:r>
        <w:rPr>
          <w:noProof/>
        </w:rPr>
        <w:fldChar w:fldCharType="begin"/>
      </w:r>
      <w:r>
        <w:rPr>
          <w:noProof/>
        </w:rPr>
        <w:instrText xml:space="preserve"> PAGEREF _Toc210637253 \h </w:instrText>
      </w:r>
      <w:r>
        <w:rPr>
          <w:noProof/>
        </w:rPr>
      </w:r>
      <w:r>
        <w:rPr>
          <w:noProof/>
        </w:rPr>
        <w:fldChar w:fldCharType="separate"/>
      </w:r>
      <w:r>
        <w:rPr>
          <w:noProof/>
        </w:rPr>
        <w:t>13</w:t>
      </w:r>
      <w:r>
        <w:rPr>
          <w:noProof/>
        </w:rPr>
        <w:fldChar w:fldCharType="end"/>
      </w:r>
    </w:p>
    <w:p w14:paraId="24145CA6" w14:textId="2AFD65A2" w:rsidR="00616BED" w:rsidRDefault="00616BED">
      <w:pPr>
        <w:pStyle w:val="TOC5"/>
        <w:rPr>
          <w:rFonts w:asciiTheme="minorHAnsi" w:eastAsiaTheme="minorEastAsia" w:hAnsiTheme="minorHAnsi" w:cstheme="minorBidi"/>
          <w:noProof/>
          <w:kern w:val="2"/>
          <w:sz w:val="24"/>
          <w:szCs w:val="24"/>
          <w:lang w:eastAsia="en-GB"/>
          <w14:ligatures w14:val="standardContextual"/>
        </w:rPr>
      </w:pPr>
      <w:r>
        <w:rPr>
          <w:noProof/>
        </w:rPr>
        <w:t>4.2.6.2.1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_Toc210637254 \h </w:instrText>
      </w:r>
      <w:r>
        <w:rPr>
          <w:noProof/>
        </w:rPr>
      </w:r>
      <w:r>
        <w:rPr>
          <w:noProof/>
        </w:rPr>
        <w:fldChar w:fldCharType="separate"/>
      </w:r>
      <w:r>
        <w:rPr>
          <w:noProof/>
        </w:rPr>
        <w:t>13</w:t>
      </w:r>
      <w:r>
        <w:rPr>
          <w:noProof/>
        </w:rPr>
        <w:fldChar w:fldCharType="end"/>
      </w:r>
    </w:p>
    <w:p w14:paraId="3C331D14" w14:textId="0F36CFF6" w:rsidR="00616BED" w:rsidRDefault="00616BED">
      <w:pPr>
        <w:pStyle w:val="TOC5"/>
        <w:rPr>
          <w:rFonts w:asciiTheme="minorHAnsi" w:eastAsiaTheme="minorEastAsia" w:hAnsiTheme="minorHAnsi" w:cstheme="minorBidi"/>
          <w:noProof/>
          <w:kern w:val="2"/>
          <w:sz w:val="24"/>
          <w:szCs w:val="24"/>
          <w:lang w:eastAsia="en-GB"/>
          <w14:ligatures w14:val="standardContextual"/>
        </w:rPr>
      </w:pPr>
      <w:r>
        <w:rPr>
          <w:noProof/>
        </w:rPr>
        <w:t>4.2.6.2.2</w:t>
      </w:r>
      <w:r>
        <w:rPr>
          <w:rFonts w:asciiTheme="minorHAnsi" w:eastAsiaTheme="minorEastAsia" w:hAnsiTheme="minorHAnsi" w:cstheme="minorBidi"/>
          <w:noProof/>
          <w:kern w:val="2"/>
          <w:sz w:val="24"/>
          <w:szCs w:val="24"/>
          <w:lang w:eastAsia="en-GB"/>
          <w14:ligatures w14:val="standardContextual"/>
        </w:rPr>
        <w:tab/>
      </w:r>
      <w:r>
        <w:rPr>
          <w:noProof/>
        </w:rPr>
        <w:t>H.264/AVC Codec</w:t>
      </w:r>
      <w:r>
        <w:rPr>
          <w:noProof/>
        </w:rPr>
        <w:tab/>
      </w:r>
      <w:r>
        <w:rPr>
          <w:noProof/>
        </w:rPr>
        <w:fldChar w:fldCharType="begin"/>
      </w:r>
      <w:r>
        <w:rPr>
          <w:noProof/>
        </w:rPr>
        <w:instrText xml:space="preserve"> PAGEREF _Toc210637255 \h </w:instrText>
      </w:r>
      <w:r>
        <w:rPr>
          <w:noProof/>
        </w:rPr>
      </w:r>
      <w:r>
        <w:rPr>
          <w:noProof/>
        </w:rPr>
        <w:fldChar w:fldCharType="separate"/>
      </w:r>
      <w:r>
        <w:rPr>
          <w:noProof/>
        </w:rPr>
        <w:t>13</w:t>
      </w:r>
      <w:r>
        <w:rPr>
          <w:noProof/>
        </w:rPr>
        <w:fldChar w:fldCharType="end"/>
      </w:r>
    </w:p>
    <w:p w14:paraId="0FEF5AC4" w14:textId="3D38870F" w:rsidR="00616BED" w:rsidRDefault="00616BED">
      <w:pPr>
        <w:pStyle w:val="TOC5"/>
        <w:rPr>
          <w:rFonts w:asciiTheme="minorHAnsi" w:eastAsiaTheme="minorEastAsia" w:hAnsiTheme="minorHAnsi" w:cstheme="minorBidi"/>
          <w:noProof/>
          <w:kern w:val="2"/>
          <w:sz w:val="24"/>
          <w:szCs w:val="24"/>
          <w:lang w:eastAsia="en-GB"/>
          <w14:ligatures w14:val="standardContextual"/>
        </w:rPr>
      </w:pPr>
      <w:r>
        <w:rPr>
          <w:noProof/>
        </w:rPr>
        <w:t>4.2.6.2.3</w:t>
      </w:r>
      <w:r>
        <w:rPr>
          <w:rFonts w:asciiTheme="minorHAnsi" w:eastAsiaTheme="minorEastAsia" w:hAnsiTheme="minorHAnsi" w:cstheme="minorBidi"/>
          <w:noProof/>
          <w:kern w:val="2"/>
          <w:sz w:val="24"/>
          <w:szCs w:val="24"/>
          <w:lang w:eastAsia="en-GB"/>
          <w14:ligatures w14:val="standardContextual"/>
        </w:rPr>
        <w:tab/>
      </w:r>
      <w:r>
        <w:rPr>
          <w:noProof/>
        </w:rPr>
        <w:t>H.265/HEVC Codec</w:t>
      </w:r>
      <w:r>
        <w:rPr>
          <w:noProof/>
        </w:rPr>
        <w:tab/>
      </w:r>
      <w:r>
        <w:rPr>
          <w:noProof/>
        </w:rPr>
        <w:fldChar w:fldCharType="begin"/>
      </w:r>
      <w:r>
        <w:rPr>
          <w:noProof/>
        </w:rPr>
        <w:instrText xml:space="preserve"> PAGEREF _Toc210637256 \h </w:instrText>
      </w:r>
      <w:r>
        <w:rPr>
          <w:noProof/>
        </w:rPr>
      </w:r>
      <w:r>
        <w:rPr>
          <w:noProof/>
        </w:rPr>
        <w:fldChar w:fldCharType="separate"/>
      </w:r>
      <w:r>
        <w:rPr>
          <w:noProof/>
        </w:rPr>
        <w:t>14</w:t>
      </w:r>
      <w:r>
        <w:rPr>
          <w:noProof/>
        </w:rPr>
        <w:fldChar w:fldCharType="end"/>
      </w:r>
    </w:p>
    <w:p w14:paraId="6C79C427" w14:textId="77FCEBD1" w:rsidR="00616BED" w:rsidRDefault="00616BED">
      <w:pPr>
        <w:pStyle w:val="TOC5"/>
        <w:rPr>
          <w:rFonts w:asciiTheme="minorHAnsi" w:eastAsiaTheme="minorEastAsia" w:hAnsiTheme="minorHAnsi" w:cstheme="minorBidi"/>
          <w:noProof/>
          <w:kern w:val="2"/>
          <w:sz w:val="24"/>
          <w:szCs w:val="24"/>
          <w:lang w:eastAsia="en-GB"/>
          <w14:ligatures w14:val="standardContextual"/>
        </w:rPr>
      </w:pPr>
      <w:r>
        <w:rPr>
          <w:noProof/>
        </w:rPr>
        <w:t>4.2.6.2.4</w:t>
      </w:r>
      <w:r>
        <w:rPr>
          <w:rFonts w:asciiTheme="minorHAnsi" w:eastAsiaTheme="minorEastAsia" w:hAnsiTheme="minorHAnsi" w:cstheme="minorBidi"/>
          <w:noProof/>
          <w:kern w:val="2"/>
          <w:sz w:val="24"/>
          <w:szCs w:val="24"/>
          <w:lang w:eastAsia="en-GB"/>
          <w14:ligatures w14:val="standardContextual"/>
        </w:rPr>
        <w:tab/>
      </w:r>
      <w:r>
        <w:rPr>
          <w:noProof/>
        </w:rPr>
        <w:t>PSI based on affected PDU Sets</w:t>
      </w:r>
      <w:r>
        <w:rPr>
          <w:noProof/>
        </w:rPr>
        <w:tab/>
      </w:r>
      <w:r>
        <w:rPr>
          <w:noProof/>
        </w:rPr>
        <w:fldChar w:fldCharType="begin"/>
      </w:r>
      <w:r>
        <w:rPr>
          <w:noProof/>
        </w:rPr>
        <w:instrText xml:space="preserve"> PAGEREF _Toc210637257 \h </w:instrText>
      </w:r>
      <w:r>
        <w:rPr>
          <w:noProof/>
        </w:rPr>
      </w:r>
      <w:r>
        <w:rPr>
          <w:noProof/>
        </w:rPr>
        <w:fldChar w:fldCharType="separate"/>
      </w:r>
      <w:r>
        <w:rPr>
          <w:noProof/>
        </w:rPr>
        <w:t>15</w:t>
      </w:r>
      <w:r>
        <w:rPr>
          <w:noProof/>
        </w:rPr>
        <w:fldChar w:fldCharType="end"/>
      </w:r>
    </w:p>
    <w:p w14:paraId="1666F9CA" w14:textId="2C0CD9B0" w:rsidR="00616BED" w:rsidRDefault="00616BED">
      <w:pPr>
        <w:pStyle w:val="TOC5"/>
        <w:rPr>
          <w:rFonts w:asciiTheme="minorHAnsi" w:eastAsiaTheme="minorEastAsia" w:hAnsiTheme="minorHAnsi" w:cstheme="minorBidi"/>
          <w:noProof/>
          <w:kern w:val="2"/>
          <w:sz w:val="24"/>
          <w:szCs w:val="24"/>
          <w:lang w:eastAsia="en-GB"/>
          <w14:ligatures w14:val="standardContextual"/>
        </w:rPr>
      </w:pPr>
      <w:r>
        <w:rPr>
          <w:noProof/>
        </w:rPr>
        <w:t>4.2.6.2.5</w:t>
      </w:r>
      <w:r>
        <w:rPr>
          <w:rFonts w:asciiTheme="minorHAnsi" w:eastAsiaTheme="minorEastAsia" w:hAnsiTheme="minorHAnsi" w:cstheme="minorBidi"/>
          <w:noProof/>
          <w:kern w:val="2"/>
          <w:sz w:val="24"/>
          <w:szCs w:val="24"/>
          <w:lang w:eastAsia="en-GB"/>
          <w14:ligatures w14:val="standardContextual"/>
        </w:rPr>
        <w:tab/>
      </w:r>
      <w:r>
        <w:rPr>
          <w:noProof/>
        </w:rPr>
        <w:t>PSI mapping based on PDU Set dependencies</w:t>
      </w:r>
      <w:r>
        <w:rPr>
          <w:noProof/>
        </w:rPr>
        <w:tab/>
      </w:r>
      <w:r>
        <w:rPr>
          <w:noProof/>
        </w:rPr>
        <w:fldChar w:fldCharType="begin"/>
      </w:r>
      <w:r>
        <w:rPr>
          <w:noProof/>
        </w:rPr>
        <w:instrText xml:space="preserve"> PAGEREF _Toc210637258 \h </w:instrText>
      </w:r>
      <w:r>
        <w:rPr>
          <w:noProof/>
        </w:rPr>
      </w:r>
      <w:r>
        <w:rPr>
          <w:noProof/>
        </w:rPr>
        <w:fldChar w:fldCharType="separate"/>
      </w:r>
      <w:r>
        <w:rPr>
          <w:noProof/>
        </w:rPr>
        <w:t>15</w:t>
      </w:r>
      <w:r>
        <w:rPr>
          <w:noProof/>
        </w:rPr>
        <w:fldChar w:fldCharType="end"/>
      </w:r>
    </w:p>
    <w:p w14:paraId="07898A56" w14:textId="062E5EF6" w:rsidR="00616BED" w:rsidRDefault="00616BED">
      <w:pPr>
        <w:pStyle w:val="TOC5"/>
        <w:rPr>
          <w:rFonts w:asciiTheme="minorHAnsi" w:eastAsiaTheme="minorEastAsia" w:hAnsiTheme="minorHAnsi" w:cstheme="minorBidi"/>
          <w:noProof/>
          <w:kern w:val="2"/>
          <w:sz w:val="24"/>
          <w:szCs w:val="24"/>
          <w:lang w:eastAsia="en-GB"/>
          <w14:ligatures w14:val="standardContextual"/>
        </w:rPr>
      </w:pPr>
      <w:r>
        <w:rPr>
          <w:noProof/>
        </w:rPr>
        <w:t>4.2.6.2.6</w:t>
      </w:r>
      <w:r>
        <w:rPr>
          <w:rFonts w:asciiTheme="minorHAnsi" w:eastAsiaTheme="minorEastAsia" w:hAnsiTheme="minorHAnsi" w:cstheme="minorBidi"/>
          <w:noProof/>
          <w:kern w:val="2"/>
          <w:sz w:val="24"/>
          <w:szCs w:val="24"/>
          <w:lang w:eastAsia="en-GB"/>
          <w14:ligatures w14:val="standardContextual"/>
        </w:rPr>
        <w:tab/>
      </w:r>
      <w:r>
        <w:rPr>
          <w:noProof/>
        </w:rPr>
        <w:t>PSI Guidelines for H.265/HEVC tiles</w:t>
      </w:r>
      <w:r>
        <w:rPr>
          <w:noProof/>
        </w:rPr>
        <w:tab/>
      </w:r>
      <w:r>
        <w:rPr>
          <w:noProof/>
        </w:rPr>
        <w:fldChar w:fldCharType="begin"/>
      </w:r>
      <w:r>
        <w:rPr>
          <w:noProof/>
        </w:rPr>
        <w:instrText xml:space="preserve"> PAGEREF _Toc210637259 \h </w:instrText>
      </w:r>
      <w:r>
        <w:rPr>
          <w:noProof/>
        </w:rPr>
      </w:r>
      <w:r>
        <w:rPr>
          <w:noProof/>
        </w:rPr>
        <w:fldChar w:fldCharType="separate"/>
      </w:r>
      <w:r>
        <w:rPr>
          <w:noProof/>
        </w:rPr>
        <w:t>16</w:t>
      </w:r>
      <w:r>
        <w:rPr>
          <w:noProof/>
        </w:rPr>
        <w:fldChar w:fldCharType="end"/>
      </w:r>
    </w:p>
    <w:p w14:paraId="428CB173" w14:textId="086987A6" w:rsidR="00616BED" w:rsidRDefault="00616BED">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PDU Set Size Field</w:t>
      </w:r>
      <w:r>
        <w:rPr>
          <w:noProof/>
        </w:rPr>
        <w:tab/>
      </w:r>
      <w:r>
        <w:rPr>
          <w:noProof/>
        </w:rPr>
        <w:fldChar w:fldCharType="begin"/>
      </w:r>
      <w:r>
        <w:rPr>
          <w:noProof/>
        </w:rPr>
        <w:instrText xml:space="preserve"> PAGEREF _Toc210637260 \h </w:instrText>
      </w:r>
      <w:r>
        <w:rPr>
          <w:noProof/>
        </w:rPr>
      </w:r>
      <w:r>
        <w:rPr>
          <w:noProof/>
        </w:rPr>
        <w:fldChar w:fldCharType="separate"/>
      </w:r>
      <w:r>
        <w:rPr>
          <w:noProof/>
        </w:rPr>
        <w:t>17</w:t>
      </w:r>
      <w:r>
        <w:rPr>
          <w:noProof/>
        </w:rPr>
        <w:fldChar w:fldCharType="end"/>
      </w:r>
    </w:p>
    <w:p w14:paraId="2A806910" w14:textId="57E0BAB6" w:rsidR="00616BED" w:rsidRDefault="00616BED">
      <w:pPr>
        <w:pStyle w:val="TOC4"/>
        <w:rPr>
          <w:rFonts w:asciiTheme="minorHAnsi" w:eastAsiaTheme="minorEastAsia" w:hAnsiTheme="minorHAnsi" w:cstheme="minorBidi"/>
          <w:noProof/>
          <w:kern w:val="2"/>
          <w:sz w:val="24"/>
          <w:szCs w:val="24"/>
          <w:lang w:eastAsia="en-GB"/>
          <w14:ligatures w14:val="standardContextual"/>
        </w:rPr>
      </w:pPr>
      <w:r>
        <w:rPr>
          <w:noProof/>
        </w:rPr>
        <w:t>4.2.6.4</w:t>
      </w:r>
      <w:r>
        <w:rPr>
          <w:rFonts w:asciiTheme="minorHAnsi" w:eastAsiaTheme="minorEastAsia" w:hAnsiTheme="minorHAnsi" w:cstheme="minorBidi"/>
          <w:noProof/>
          <w:kern w:val="2"/>
          <w:sz w:val="24"/>
          <w:szCs w:val="24"/>
          <w:lang w:eastAsia="en-GB"/>
          <w14:ligatures w14:val="standardContextual"/>
        </w:rPr>
        <w:tab/>
      </w:r>
      <w:r>
        <w:rPr>
          <w:noProof/>
        </w:rPr>
        <w:t>Guidelines for multiplexed content</w:t>
      </w:r>
      <w:r>
        <w:rPr>
          <w:noProof/>
        </w:rPr>
        <w:tab/>
      </w:r>
      <w:r>
        <w:rPr>
          <w:noProof/>
        </w:rPr>
        <w:fldChar w:fldCharType="begin"/>
      </w:r>
      <w:r>
        <w:rPr>
          <w:noProof/>
        </w:rPr>
        <w:instrText xml:space="preserve"> PAGEREF _Toc210637261 \h </w:instrText>
      </w:r>
      <w:r>
        <w:rPr>
          <w:noProof/>
        </w:rPr>
      </w:r>
      <w:r>
        <w:rPr>
          <w:noProof/>
        </w:rPr>
        <w:fldChar w:fldCharType="separate"/>
      </w:r>
      <w:r>
        <w:rPr>
          <w:noProof/>
        </w:rPr>
        <w:t>19</w:t>
      </w:r>
      <w:r>
        <w:rPr>
          <w:noProof/>
        </w:rPr>
        <w:fldChar w:fldCharType="end"/>
      </w:r>
    </w:p>
    <w:p w14:paraId="1B4B4DF3" w14:textId="5FE5E040"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Guidelines for AS</w:t>
      </w:r>
      <w:r>
        <w:rPr>
          <w:noProof/>
        </w:rPr>
        <w:tab/>
      </w:r>
      <w:r>
        <w:rPr>
          <w:noProof/>
        </w:rPr>
        <w:fldChar w:fldCharType="begin"/>
      </w:r>
      <w:r>
        <w:rPr>
          <w:noProof/>
        </w:rPr>
        <w:instrText xml:space="preserve"> PAGEREF _Toc210637262 \h </w:instrText>
      </w:r>
      <w:r>
        <w:rPr>
          <w:noProof/>
        </w:rPr>
      </w:r>
      <w:r>
        <w:rPr>
          <w:noProof/>
        </w:rPr>
        <w:fldChar w:fldCharType="separate"/>
      </w:r>
      <w:r>
        <w:rPr>
          <w:noProof/>
        </w:rPr>
        <w:t>23</w:t>
      </w:r>
      <w:r>
        <w:rPr>
          <w:noProof/>
        </w:rPr>
        <w:fldChar w:fldCharType="end"/>
      </w:r>
    </w:p>
    <w:p w14:paraId="32FA3387" w14:textId="4029FAFB"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RTP Header Extension for XR Pose</w:t>
      </w:r>
      <w:r>
        <w:rPr>
          <w:noProof/>
        </w:rPr>
        <w:tab/>
      </w:r>
      <w:r>
        <w:rPr>
          <w:noProof/>
        </w:rPr>
        <w:fldChar w:fldCharType="begin"/>
      </w:r>
      <w:r>
        <w:rPr>
          <w:noProof/>
        </w:rPr>
        <w:instrText xml:space="preserve"> PAGEREF _Toc210637263 \h </w:instrText>
      </w:r>
      <w:r>
        <w:rPr>
          <w:noProof/>
        </w:rPr>
      </w:r>
      <w:r>
        <w:rPr>
          <w:noProof/>
        </w:rPr>
        <w:fldChar w:fldCharType="separate"/>
      </w:r>
      <w:r>
        <w:rPr>
          <w:noProof/>
        </w:rPr>
        <w:t>23</w:t>
      </w:r>
      <w:r>
        <w:rPr>
          <w:noProof/>
        </w:rPr>
        <w:fldChar w:fldCharType="end"/>
      </w:r>
    </w:p>
    <w:p w14:paraId="43978A20" w14:textId="431FE594"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_Toc210637264 \h </w:instrText>
      </w:r>
      <w:r>
        <w:rPr>
          <w:noProof/>
        </w:rPr>
      </w:r>
      <w:r>
        <w:rPr>
          <w:noProof/>
        </w:rPr>
        <w:fldChar w:fldCharType="separate"/>
      </w:r>
      <w:r>
        <w:rPr>
          <w:noProof/>
        </w:rPr>
        <w:t>23</w:t>
      </w:r>
      <w:r>
        <w:rPr>
          <w:noProof/>
        </w:rPr>
        <w:fldChar w:fldCharType="end"/>
      </w:r>
    </w:p>
    <w:p w14:paraId="279ABD6D" w14:textId="7B17C985"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r>
      <w:r>
        <w:rPr>
          <w:noProof/>
        </w:rPr>
        <w:instrText xml:space="preserve"> PAGEREF _Toc210637265 \h </w:instrText>
      </w:r>
      <w:r>
        <w:rPr>
          <w:noProof/>
        </w:rPr>
      </w:r>
      <w:r>
        <w:rPr>
          <w:noProof/>
        </w:rPr>
        <w:fldChar w:fldCharType="separate"/>
      </w:r>
      <w:r>
        <w:rPr>
          <w:noProof/>
        </w:rPr>
        <w:t>23</w:t>
      </w:r>
      <w:r>
        <w:rPr>
          <w:noProof/>
        </w:rPr>
        <w:fldChar w:fldCharType="end"/>
      </w:r>
    </w:p>
    <w:p w14:paraId="7661C33B" w14:textId="719047E2"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Header Extension Format</w:t>
      </w:r>
      <w:r>
        <w:rPr>
          <w:noProof/>
        </w:rPr>
        <w:tab/>
      </w:r>
      <w:r>
        <w:rPr>
          <w:noProof/>
        </w:rPr>
        <w:fldChar w:fldCharType="begin"/>
      </w:r>
      <w:r>
        <w:rPr>
          <w:noProof/>
        </w:rPr>
        <w:instrText xml:space="preserve"> PAGEREF _Toc210637266 \h </w:instrText>
      </w:r>
      <w:r>
        <w:rPr>
          <w:noProof/>
        </w:rPr>
      </w:r>
      <w:r>
        <w:rPr>
          <w:noProof/>
        </w:rPr>
        <w:fldChar w:fldCharType="separate"/>
      </w:r>
      <w:r>
        <w:rPr>
          <w:noProof/>
        </w:rPr>
        <w:t>24</w:t>
      </w:r>
      <w:r>
        <w:rPr>
          <w:noProof/>
        </w:rPr>
        <w:fldChar w:fldCharType="end"/>
      </w:r>
    </w:p>
    <w:p w14:paraId="1F8B96F6" w14:textId="22892D8B"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RTP Header Extension for in-band end-to-end delay measurement</w:t>
      </w:r>
      <w:r>
        <w:rPr>
          <w:noProof/>
        </w:rPr>
        <w:tab/>
      </w:r>
      <w:r>
        <w:rPr>
          <w:noProof/>
        </w:rPr>
        <w:fldChar w:fldCharType="begin"/>
      </w:r>
      <w:r>
        <w:rPr>
          <w:noProof/>
        </w:rPr>
        <w:instrText xml:space="preserve"> PAGEREF _Toc210637267 \h </w:instrText>
      </w:r>
      <w:r>
        <w:rPr>
          <w:noProof/>
        </w:rPr>
      </w:r>
      <w:r>
        <w:rPr>
          <w:noProof/>
        </w:rPr>
        <w:fldChar w:fldCharType="separate"/>
      </w:r>
      <w:r>
        <w:rPr>
          <w:noProof/>
        </w:rPr>
        <w:t>26</w:t>
      </w:r>
      <w:r>
        <w:rPr>
          <w:noProof/>
        </w:rPr>
        <w:fldChar w:fldCharType="end"/>
      </w:r>
    </w:p>
    <w:p w14:paraId="492B1DD4" w14:textId="6953AF2C"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_Toc210637268 \h </w:instrText>
      </w:r>
      <w:r>
        <w:rPr>
          <w:noProof/>
        </w:rPr>
      </w:r>
      <w:r>
        <w:rPr>
          <w:noProof/>
        </w:rPr>
        <w:fldChar w:fldCharType="separate"/>
      </w:r>
      <w:r>
        <w:rPr>
          <w:noProof/>
        </w:rPr>
        <w:t>26</w:t>
      </w:r>
      <w:r>
        <w:rPr>
          <w:noProof/>
        </w:rPr>
        <w:fldChar w:fldCharType="end"/>
      </w:r>
    </w:p>
    <w:p w14:paraId="16242C47" w14:textId="0CEC634E"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r>
      <w:r>
        <w:rPr>
          <w:noProof/>
        </w:rPr>
        <w:instrText xml:space="preserve"> PAGEREF _Toc210637269 \h </w:instrText>
      </w:r>
      <w:r>
        <w:rPr>
          <w:noProof/>
        </w:rPr>
      </w:r>
      <w:r>
        <w:rPr>
          <w:noProof/>
        </w:rPr>
        <w:fldChar w:fldCharType="separate"/>
      </w:r>
      <w:r>
        <w:rPr>
          <w:noProof/>
        </w:rPr>
        <w:t>26</w:t>
      </w:r>
      <w:r>
        <w:rPr>
          <w:noProof/>
        </w:rPr>
        <w:fldChar w:fldCharType="end"/>
      </w:r>
    </w:p>
    <w:p w14:paraId="04C3669B" w14:textId="389819E4"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r>
      <w:r>
        <w:rPr>
          <w:noProof/>
        </w:rPr>
        <w:instrText xml:space="preserve"> PAGEREF _Toc210637270 \h </w:instrText>
      </w:r>
      <w:r>
        <w:rPr>
          <w:noProof/>
        </w:rPr>
      </w:r>
      <w:r>
        <w:rPr>
          <w:noProof/>
        </w:rPr>
        <w:fldChar w:fldCharType="separate"/>
      </w:r>
      <w:r>
        <w:rPr>
          <w:noProof/>
        </w:rPr>
        <w:t>27</w:t>
      </w:r>
      <w:r>
        <w:rPr>
          <w:noProof/>
        </w:rPr>
        <w:fldChar w:fldCharType="end"/>
      </w:r>
    </w:p>
    <w:p w14:paraId="5743EE5F" w14:textId="3686449A"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Syntax</w:t>
      </w:r>
      <w:r>
        <w:rPr>
          <w:noProof/>
        </w:rPr>
        <w:tab/>
      </w:r>
      <w:r>
        <w:rPr>
          <w:noProof/>
        </w:rPr>
        <w:fldChar w:fldCharType="begin"/>
      </w:r>
      <w:r>
        <w:rPr>
          <w:noProof/>
        </w:rPr>
        <w:instrText xml:space="preserve"> PAGEREF _Toc210637271 \h </w:instrText>
      </w:r>
      <w:r>
        <w:rPr>
          <w:noProof/>
        </w:rPr>
      </w:r>
      <w:r>
        <w:rPr>
          <w:noProof/>
        </w:rPr>
        <w:fldChar w:fldCharType="separate"/>
      </w:r>
      <w:r>
        <w:rPr>
          <w:noProof/>
        </w:rPr>
        <w:t>27</w:t>
      </w:r>
      <w:r>
        <w:rPr>
          <w:noProof/>
        </w:rPr>
        <w:fldChar w:fldCharType="end"/>
      </w:r>
    </w:p>
    <w:p w14:paraId="641C96D7" w14:textId="1ABC3AFE"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_Toc210637272 \h </w:instrText>
      </w:r>
      <w:r>
        <w:rPr>
          <w:noProof/>
        </w:rPr>
      </w:r>
      <w:r>
        <w:rPr>
          <w:noProof/>
        </w:rPr>
        <w:fldChar w:fldCharType="separate"/>
      </w:r>
      <w:r>
        <w:rPr>
          <w:noProof/>
        </w:rPr>
        <w:t>27</w:t>
      </w:r>
      <w:r>
        <w:rPr>
          <w:noProof/>
        </w:rPr>
        <w:fldChar w:fldCharType="end"/>
      </w:r>
    </w:p>
    <w:p w14:paraId="37D39843" w14:textId="08F74F14"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r>
      <w:r>
        <w:rPr>
          <w:noProof/>
        </w:rPr>
        <w:instrText xml:space="preserve"> PAGEREF _Toc210637273 \h </w:instrText>
      </w:r>
      <w:r>
        <w:rPr>
          <w:noProof/>
        </w:rPr>
      </w:r>
      <w:r>
        <w:rPr>
          <w:noProof/>
        </w:rPr>
        <w:fldChar w:fldCharType="separate"/>
      </w:r>
      <w:r>
        <w:rPr>
          <w:noProof/>
        </w:rPr>
        <w:t>28</w:t>
      </w:r>
      <w:r>
        <w:rPr>
          <w:noProof/>
        </w:rPr>
        <w:fldChar w:fldCharType="end"/>
      </w:r>
    </w:p>
    <w:p w14:paraId="4B851A3B" w14:textId="44E92834"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RTP header extension for dynamically changing traffic characteristics</w:t>
      </w:r>
      <w:r>
        <w:rPr>
          <w:noProof/>
        </w:rPr>
        <w:tab/>
      </w:r>
      <w:r>
        <w:rPr>
          <w:noProof/>
        </w:rPr>
        <w:fldChar w:fldCharType="begin"/>
      </w:r>
      <w:r>
        <w:rPr>
          <w:noProof/>
        </w:rPr>
        <w:instrText xml:space="preserve"> PAGEREF _Toc210637274 \h </w:instrText>
      </w:r>
      <w:r>
        <w:rPr>
          <w:noProof/>
        </w:rPr>
      </w:r>
      <w:r>
        <w:rPr>
          <w:noProof/>
        </w:rPr>
        <w:fldChar w:fldCharType="separate"/>
      </w:r>
      <w:r>
        <w:rPr>
          <w:noProof/>
        </w:rPr>
        <w:t>29</w:t>
      </w:r>
      <w:r>
        <w:rPr>
          <w:noProof/>
        </w:rPr>
        <w:fldChar w:fldCharType="end"/>
      </w:r>
    </w:p>
    <w:p w14:paraId="4C4C25BF" w14:textId="241F4D5A"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_Toc210637275 \h </w:instrText>
      </w:r>
      <w:r>
        <w:rPr>
          <w:noProof/>
        </w:rPr>
      </w:r>
      <w:r>
        <w:rPr>
          <w:noProof/>
        </w:rPr>
        <w:fldChar w:fldCharType="separate"/>
      </w:r>
      <w:r>
        <w:rPr>
          <w:noProof/>
        </w:rPr>
        <w:t>29</w:t>
      </w:r>
      <w:r>
        <w:rPr>
          <w:noProof/>
        </w:rPr>
        <w:fldChar w:fldCharType="end"/>
      </w:r>
    </w:p>
    <w:p w14:paraId="2050E1D6" w14:textId="1849ACAA"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r>
      <w:r>
        <w:rPr>
          <w:noProof/>
        </w:rPr>
        <w:instrText xml:space="preserve"> PAGEREF _Toc210637276 \h </w:instrText>
      </w:r>
      <w:r>
        <w:rPr>
          <w:noProof/>
        </w:rPr>
      </w:r>
      <w:r>
        <w:rPr>
          <w:noProof/>
        </w:rPr>
        <w:fldChar w:fldCharType="separate"/>
      </w:r>
      <w:r>
        <w:rPr>
          <w:noProof/>
        </w:rPr>
        <w:t>30</w:t>
      </w:r>
      <w:r>
        <w:rPr>
          <w:noProof/>
        </w:rPr>
        <w:fldChar w:fldCharType="end"/>
      </w:r>
    </w:p>
    <w:p w14:paraId="59F4933A" w14:textId="57FF651F"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r>
      <w:r>
        <w:rPr>
          <w:noProof/>
        </w:rPr>
        <w:instrText xml:space="preserve"> PAGEREF _Toc210637277 \h </w:instrText>
      </w:r>
      <w:r>
        <w:rPr>
          <w:noProof/>
        </w:rPr>
      </w:r>
      <w:r>
        <w:rPr>
          <w:noProof/>
        </w:rPr>
        <w:fldChar w:fldCharType="separate"/>
      </w:r>
      <w:r>
        <w:rPr>
          <w:noProof/>
        </w:rPr>
        <w:t>30</w:t>
      </w:r>
      <w:r>
        <w:rPr>
          <w:noProof/>
        </w:rPr>
        <w:fldChar w:fldCharType="end"/>
      </w:r>
    </w:p>
    <w:p w14:paraId="16C0F2A9" w14:textId="4BF1D4C1"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_Toc210637278 \h </w:instrText>
      </w:r>
      <w:r>
        <w:rPr>
          <w:noProof/>
        </w:rPr>
      </w:r>
      <w:r>
        <w:rPr>
          <w:noProof/>
        </w:rPr>
        <w:fldChar w:fldCharType="separate"/>
      </w:r>
      <w:r>
        <w:rPr>
          <w:noProof/>
        </w:rPr>
        <w:t>30</w:t>
      </w:r>
      <w:r>
        <w:rPr>
          <w:noProof/>
        </w:rPr>
        <w:fldChar w:fldCharType="end"/>
      </w:r>
    </w:p>
    <w:p w14:paraId="032A0807" w14:textId="329983C1"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_Toc210637279 \h </w:instrText>
      </w:r>
      <w:r>
        <w:rPr>
          <w:noProof/>
        </w:rPr>
      </w:r>
      <w:r>
        <w:rPr>
          <w:noProof/>
        </w:rPr>
        <w:fldChar w:fldCharType="separate"/>
      </w:r>
      <w:r>
        <w:rPr>
          <w:noProof/>
        </w:rPr>
        <w:t>30</w:t>
      </w:r>
      <w:r>
        <w:rPr>
          <w:noProof/>
        </w:rPr>
        <w:fldChar w:fldCharType="end"/>
      </w:r>
    </w:p>
    <w:p w14:paraId="7E82A4B8" w14:textId="7DDB12E2"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r>
      <w:r>
        <w:rPr>
          <w:noProof/>
        </w:rPr>
        <w:instrText xml:space="preserve"> PAGEREF _Toc210637280 \h </w:instrText>
      </w:r>
      <w:r>
        <w:rPr>
          <w:noProof/>
        </w:rPr>
      </w:r>
      <w:r>
        <w:rPr>
          <w:noProof/>
        </w:rPr>
        <w:fldChar w:fldCharType="separate"/>
      </w:r>
      <w:r>
        <w:rPr>
          <w:noProof/>
        </w:rPr>
        <w:t>30</w:t>
      </w:r>
      <w:r>
        <w:rPr>
          <w:noProof/>
        </w:rPr>
        <w:fldChar w:fldCharType="end"/>
      </w:r>
    </w:p>
    <w:p w14:paraId="74F61F2E" w14:textId="043BFD03"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4.5.6</w:t>
      </w:r>
      <w:r>
        <w:rPr>
          <w:rFonts w:asciiTheme="minorHAnsi" w:eastAsiaTheme="minorEastAsia" w:hAnsiTheme="minorHAnsi" w:cstheme="minorBidi"/>
          <w:noProof/>
          <w:kern w:val="2"/>
          <w:sz w:val="24"/>
          <w:szCs w:val="24"/>
          <w:lang w:eastAsia="en-GB"/>
          <w14:ligatures w14:val="standardContextual"/>
        </w:rPr>
        <w:tab/>
      </w:r>
      <w:r>
        <w:rPr>
          <w:noProof/>
        </w:rPr>
        <w:t>Guidelines for</w:t>
      </w:r>
      <w:r w:rsidRPr="00E50A45">
        <w:rPr>
          <w:b/>
          <w:noProof/>
        </w:rPr>
        <w:t xml:space="preserve"> </w:t>
      </w:r>
      <w:r w:rsidRPr="00E50A45">
        <w:rPr>
          <w:bCs/>
          <w:noProof/>
        </w:rPr>
        <w:t>signalling</w:t>
      </w:r>
      <w:r w:rsidRPr="00E50A45">
        <w:rPr>
          <w:b/>
          <w:noProof/>
        </w:rPr>
        <w:t xml:space="preserve"> </w:t>
      </w:r>
      <w:r>
        <w:rPr>
          <w:noProof/>
        </w:rPr>
        <w:t>dynamically changing traffic characteristics</w:t>
      </w:r>
      <w:r>
        <w:rPr>
          <w:noProof/>
        </w:rPr>
        <w:tab/>
      </w:r>
      <w:r>
        <w:rPr>
          <w:noProof/>
        </w:rPr>
        <w:fldChar w:fldCharType="begin"/>
      </w:r>
      <w:r>
        <w:rPr>
          <w:noProof/>
        </w:rPr>
        <w:instrText xml:space="preserve"> PAGEREF _Toc210637281 \h </w:instrText>
      </w:r>
      <w:r>
        <w:rPr>
          <w:noProof/>
        </w:rPr>
      </w:r>
      <w:r>
        <w:rPr>
          <w:noProof/>
        </w:rPr>
        <w:fldChar w:fldCharType="separate"/>
      </w:r>
      <w:r>
        <w:rPr>
          <w:noProof/>
        </w:rPr>
        <w:t>31</w:t>
      </w:r>
      <w:r>
        <w:rPr>
          <w:noProof/>
        </w:rPr>
        <w:fldChar w:fldCharType="end"/>
      </w:r>
    </w:p>
    <w:p w14:paraId="21170DB1" w14:textId="1B07B6D8"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RTP SDES Header Extension for MID</w:t>
      </w:r>
      <w:r>
        <w:rPr>
          <w:noProof/>
        </w:rPr>
        <w:tab/>
      </w:r>
      <w:r>
        <w:rPr>
          <w:noProof/>
        </w:rPr>
        <w:fldChar w:fldCharType="begin"/>
      </w:r>
      <w:r>
        <w:rPr>
          <w:noProof/>
        </w:rPr>
        <w:instrText xml:space="preserve"> PAGEREF _Toc210637282 \h </w:instrText>
      </w:r>
      <w:r>
        <w:rPr>
          <w:noProof/>
        </w:rPr>
      </w:r>
      <w:r>
        <w:rPr>
          <w:noProof/>
        </w:rPr>
        <w:fldChar w:fldCharType="separate"/>
      </w:r>
      <w:r>
        <w:rPr>
          <w:noProof/>
        </w:rPr>
        <w:t>31</w:t>
      </w:r>
      <w:r>
        <w:rPr>
          <w:noProof/>
        </w:rPr>
        <w:fldChar w:fldCharType="end"/>
      </w:r>
    </w:p>
    <w:p w14:paraId="0C74FB06" w14:textId="2754C376"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RTP header extension for expedited transfer indication</w:t>
      </w:r>
      <w:r>
        <w:rPr>
          <w:noProof/>
        </w:rPr>
        <w:tab/>
      </w:r>
      <w:r>
        <w:rPr>
          <w:noProof/>
        </w:rPr>
        <w:fldChar w:fldCharType="begin"/>
      </w:r>
      <w:r>
        <w:rPr>
          <w:noProof/>
        </w:rPr>
        <w:instrText xml:space="preserve"> PAGEREF _Toc210637283 \h </w:instrText>
      </w:r>
      <w:r>
        <w:rPr>
          <w:noProof/>
        </w:rPr>
      </w:r>
      <w:r>
        <w:rPr>
          <w:noProof/>
        </w:rPr>
        <w:fldChar w:fldCharType="separate"/>
      </w:r>
      <w:r>
        <w:rPr>
          <w:noProof/>
        </w:rPr>
        <w:t>32</w:t>
      </w:r>
      <w:r>
        <w:rPr>
          <w:noProof/>
        </w:rPr>
        <w:fldChar w:fldCharType="end"/>
      </w:r>
    </w:p>
    <w:p w14:paraId="7ECEBFBC" w14:textId="4D00BBD1"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_Toc210637284 \h </w:instrText>
      </w:r>
      <w:r>
        <w:rPr>
          <w:noProof/>
        </w:rPr>
      </w:r>
      <w:r>
        <w:rPr>
          <w:noProof/>
        </w:rPr>
        <w:fldChar w:fldCharType="separate"/>
      </w:r>
      <w:r>
        <w:rPr>
          <w:noProof/>
        </w:rPr>
        <w:t>32</w:t>
      </w:r>
      <w:r>
        <w:rPr>
          <w:noProof/>
        </w:rPr>
        <w:fldChar w:fldCharType="end"/>
      </w:r>
    </w:p>
    <w:p w14:paraId="5C9E9617" w14:textId="4441BDD2"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4.7.2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r>
      <w:r>
        <w:rPr>
          <w:noProof/>
        </w:rPr>
        <w:instrText xml:space="preserve"> PAGEREF _Toc210637285 \h </w:instrText>
      </w:r>
      <w:r>
        <w:rPr>
          <w:noProof/>
        </w:rPr>
      </w:r>
      <w:r>
        <w:rPr>
          <w:noProof/>
        </w:rPr>
        <w:fldChar w:fldCharType="separate"/>
      </w:r>
      <w:r>
        <w:rPr>
          <w:noProof/>
        </w:rPr>
        <w:t>32</w:t>
      </w:r>
      <w:r>
        <w:rPr>
          <w:noProof/>
        </w:rPr>
        <w:fldChar w:fldCharType="end"/>
      </w:r>
    </w:p>
    <w:p w14:paraId="4AF0E7DE" w14:textId="1E4DE70E"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4.7.3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r>
      <w:r>
        <w:rPr>
          <w:noProof/>
        </w:rPr>
        <w:instrText xml:space="preserve"> PAGEREF _Toc210637286 \h </w:instrText>
      </w:r>
      <w:r>
        <w:rPr>
          <w:noProof/>
        </w:rPr>
      </w:r>
      <w:r>
        <w:rPr>
          <w:noProof/>
        </w:rPr>
        <w:fldChar w:fldCharType="separate"/>
      </w:r>
      <w:r>
        <w:rPr>
          <w:noProof/>
        </w:rPr>
        <w:t>32</w:t>
      </w:r>
      <w:r>
        <w:rPr>
          <w:noProof/>
        </w:rPr>
        <w:fldChar w:fldCharType="end"/>
      </w:r>
    </w:p>
    <w:p w14:paraId="16FBFEA0" w14:textId="35AAF13B"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4.7.4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_Toc210637287 \h </w:instrText>
      </w:r>
      <w:r>
        <w:rPr>
          <w:noProof/>
        </w:rPr>
      </w:r>
      <w:r>
        <w:rPr>
          <w:noProof/>
        </w:rPr>
        <w:fldChar w:fldCharType="separate"/>
      </w:r>
      <w:r>
        <w:rPr>
          <w:noProof/>
        </w:rPr>
        <w:t>33</w:t>
      </w:r>
      <w:r>
        <w:rPr>
          <w:noProof/>
        </w:rPr>
        <w:fldChar w:fldCharType="end"/>
      </w:r>
    </w:p>
    <w:p w14:paraId="5C6404D5" w14:textId="2A4C7043"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4.7.5</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_Toc210637288 \h </w:instrText>
      </w:r>
      <w:r>
        <w:rPr>
          <w:noProof/>
        </w:rPr>
      </w:r>
      <w:r>
        <w:rPr>
          <w:noProof/>
        </w:rPr>
        <w:fldChar w:fldCharType="separate"/>
      </w:r>
      <w:r>
        <w:rPr>
          <w:noProof/>
        </w:rPr>
        <w:t>33</w:t>
      </w:r>
      <w:r>
        <w:rPr>
          <w:noProof/>
        </w:rPr>
        <w:fldChar w:fldCharType="end"/>
      </w:r>
    </w:p>
    <w:p w14:paraId="041A4EE0" w14:textId="53BD578F"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4.7.6</w:t>
      </w:r>
      <w:r>
        <w:rPr>
          <w:rFonts w:asciiTheme="minorHAnsi" w:eastAsiaTheme="minorEastAsia" w:hAnsiTheme="minorHAnsi" w:cstheme="minorBidi"/>
          <w:noProof/>
          <w:kern w:val="2"/>
          <w:sz w:val="24"/>
          <w:szCs w:val="24"/>
          <w:lang w:eastAsia="en-GB"/>
          <w14:ligatures w14:val="standardContextual"/>
        </w:rPr>
        <w:tab/>
      </w:r>
      <w:r>
        <w:rPr>
          <w:noProof/>
        </w:rPr>
        <w:t>Usage of ETI Marking</w:t>
      </w:r>
      <w:r>
        <w:rPr>
          <w:noProof/>
        </w:rPr>
        <w:tab/>
      </w:r>
      <w:r>
        <w:rPr>
          <w:noProof/>
        </w:rPr>
        <w:fldChar w:fldCharType="begin"/>
      </w:r>
      <w:r>
        <w:rPr>
          <w:noProof/>
        </w:rPr>
        <w:instrText xml:space="preserve"> PAGEREF _Toc210637289 \h </w:instrText>
      </w:r>
      <w:r>
        <w:rPr>
          <w:noProof/>
        </w:rPr>
      </w:r>
      <w:r>
        <w:rPr>
          <w:noProof/>
        </w:rPr>
        <w:fldChar w:fldCharType="separate"/>
      </w:r>
      <w:r>
        <w:rPr>
          <w:noProof/>
        </w:rPr>
        <w:t>33</w:t>
      </w:r>
      <w:r>
        <w:rPr>
          <w:noProof/>
        </w:rPr>
        <w:fldChar w:fldCharType="end"/>
      </w:r>
    </w:p>
    <w:p w14:paraId="0050A5A5" w14:textId="39C86954"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5</w:t>
      </w:r>
      <w:r>
        <w:rPr>
          <w:rFonts w:asciiTheme="minorHAnsi" w:eastAsiaTheme="minorEastAsia" w:hAnsiTheme="minorHAnsi" w:cstheme="minorBidi"/>
          <w:noProof/>
          <w:kern w:val="2"/>
          <w:sz w:val="24"/>
          <w:szCs w:val="24"/>
          <w:lang w:eastAsia="en-GB"/>
          <w14:ligatures w14:val="standardContextual"/>
        </w:rPr>
        <w:tab/>
      </w:r>
      <w:r>
        <w:rPr>
          <w:noProof/>
        </w:rPr>
        <w:t>RTCP Feedback Reporting Procedures</w:t>
      </w:r>
      <w:r>
        <w:rPr>
          <w:noProof/>
        </w:rPr>
        <w:tab/>
      </w:r>
      <w:r>
        <w:rPr>
          <w:noProof/>
        </w:rPr>
        <w:fldChar w:fldCharType="begin"/>
      </w:r>
      <w:r>
        <w:rPr>
          <w:noProof/>
        </w:rPr>
        <w:instrText xml:space="preserve"> PAGEREF _Toc210637290 \h </w:instrText>
      </w:r>
      <w:r>
        <w:rPr>
          <w:noProof/>
        </w:rPr>
      </w:r>
      <w:r>
        <w:rPr>
          <w:noProof/>
        </w:rPr>
        <w:fldChar w:fldCharType="separate"/>
      </w:r>
      <w:r>
        <w:rPr>
          <w:noProof/>
        </w:rPr>
        <w:t>34</w:t>
      </w:r>
      <w:r>
        <w:rPr>
          <w:noProof/>
        </w:rPr>
        <w:fldChar w:fldCharType="end"/>
      </w:r>
    </w:p>
    <w:p w14:paraId="30EF5C3F" w14:textId="695170B1"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_Toc210637291 \h </w:instrText>
      </w:r>
      <w:r>
        <w:rPr>
          <w:noProof/>
        </w:rPr>
      </w:r>
      <w:r>
        <w:rPr>
          <w:noProof/>
        </w:rPr>
        <w:fldChar w:fldCharType="separate"/>
      </w:r>
      <w:r>
        <w:rPr>
          <w:noProof/>
        </w:rPr>
        <w:t>34</w:t>
      </w:r>
      <w:r>
        <w:rPr>
          <w:noProof/>
        </w:rPr>
        <w:fldChar w:fldCharType="end"/>
      </w:r>
    </w:p>
    <w:p w14:paraId="69B2A44B" w14:textId="64DF8F6F"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sidRPr="00E50A45">
        <w:rPr>
          <w:noProof/>
          <w:lang w:val="en-CA"/>
        </w:rPr>
        <w:t>5.2</w:t>
      </w:r>
      <w:r>
        <w:rPr>
          <w:rFonts w:asciiTheme="minorHAnsi" w:eastAsiaTheme="minorEastAsia" w:hAnsiTheme="minorHAnsi" w:cstheme="minorBidi"/>
          <w:noProof/>
          <w:kern w:val="2"/>
          <w:sz w:val="24"/>
          <w:szCs w:val="24"/>
          <w:lang w:eastAsia="en-GB"/>
          <w14:ligatures w14:val="standardContextual"/>
        </w:rPr>
        <w:tab/>
      </w:r>
      <w:r w:rsidRPr="00E50A45">
        <w:rPr>
          <w:noProof/>
          <w:lang w:val="en-CA"/>
        </w:rPr>
        <w:t>Transmission of timing information data for QoE measurements</w:t>
      </w:r>
      <w:r>
        <w:rPr>
          <w:noProof/>
        </w:rPr>
        <w:tab/>
      </w:r>
      <w:r>
        <w:rPr>
          <w:noProof/>
        </w:rPr>
        <w:fldChar w:fldCharType="begin"/>
      </w:r>
      <w:r>
        <w:rPr>
          <w:noProof/>
        </w:rPr>
        <w:instrText xml:space="preserve"> PAGEREF _Toc210637292 \h </w:instrText>
      </w:r>
      <w:r>
        <w:rPr>
          <w:noProof/>
        </w:rPr>
      </w:r>
      <w:r>
        <w:rPr>
          <w:noProof/>
        </w:rPr>
        <w:fldChar w:fldCharType="separate"/>
      </w:r>
      <w:r>
        <w:rPr>
          <w:noProof/>
        </w:rPr>
        <w:t>34</w:t>
      </w:r>
      <w:r>
        <w:rPr>
          <w:noProof/>
        </w:rPr>
        <w:fldChar w:fldCharType="end"/>
      </w:r>
    </w:p>
    <w:p w14:paraId="0555BD72" w14:textId="25B2DCBA"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sidRPr="00E50A45">
        <w:rPr>
          <w:noProof/>
          <w:lang w:val="en-CA"/>
        </w:rPr>
        <w:t>5.2.1</w:t>
      </w:r>
      <w:r>
        <w:rPr>
          <w:rFonts w:asciiTheme="minorHAnsi" w:eastAsiaTheme="minorEastAsia" w:hAnsiTheme="minorHAnsi" w:cstheme="minorBidi"/>
          <w:noProof/>
          <w:kern w:val="2"/>
          <w:sz w:val="24"/>
          <w:szCs w:val="24"/>
          <w:lang w:eastAsia="en-GB"/>
          <w14:ligatures w14:val="standardContextual"/>
        </w:rPr>
        <w:tab/>
      </w:r>
      <w:r w:rsidRPr="00E50A45">
        <w:rPr>
          <w:noProof/>
          <w:lang w:val="en-CA"/>
        </w:rPr>
        <w:t>General</w:t>
      </w:r>
      <w:r>
        <w:rPr>
          <w:noProof/>
        </w:rPr>
        <w:tab/>
      </w:r>
      <w:r>
        <w:rPr>
          <w:noProof/>
        </w:rPr>
        <w:fldChar w:fldCharType="begin"/>
      </w:r>
      <w:r>
        <w:rPr>
          <w:noProof/>
        </w:rPr>
        <w:instrText xml:space="preserve"> PAGEREF _Toc210637293 \h </w:instrText>
      </w:r>
      <w:r>
        <w:rPr>
          <w:noProof/>
        </w:rPr>
      </w:r>
      <w:r>
        <w:rPr>
          <w:noProof/>
        </w:rPr>
        <w:fldChar w:fldCharType="separate"/>
      </w:r>
      <w:r>
        <w:rPr>
          <w:noProof/>
        </w:rPr>
        <w:t>34</w:t>
      </w:r>
      <w:r>
        <w:rPr>
          <w:noProof/>
        </w:rPr>
        <w:fldChar w:fldCharType="end"/>
      </w:r>
    </w:p>
    <w:p w14:paraId="45517CFB" w14:textId="2FA9A113"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sidRPr="00E50A45">
        <w:rPr>
          <w:noProof/>
          <w:lang w:val="en-CA"/>
        </w:rPr>
        <w:t>5.2.2</w:t>
      </w:r>
      <w:r>
        <w:rPr>
          <w:rFonts w:asciiTheme="minorHAnsi" w:eastAsiaTheme="minorEastAsia" w:hAnsiTheme="minorHAnsi" w:cstheme="minorBidi"/>
          <w:noProof/>
          <w:kern w:val="2"/>
          <w:sz w:val="24"/>
          <w:szCs w:val="24"/>
          <w:lang w:eastAsia="en-GB"/>
          <w14:ligatures w14:val="standardContextual"/>
        </w:rPr>
        <w:tab/>
      </w:r>
      <w:r w:rsidRPr="00E50A45">
        <w:rPr>
          <w:noProof/>
          <w:lang w:val="en-CA"/>
        </w:rPr>
        <w:t>RTCP message-based transmission of timing information</w:t>
      </w:r>
      <w:r>
        <w:rPr>
          <w:noProof/>
        </w:rPr>
        <w:tab/>
      </w:r>
      <w:r>
        <w:rPr>
          <w:noProof/>
        </w:rPr>
        <w:fldChar w:fldCharType="begin"/>
      </w:r>
      <w:r>
        <w:rPr>
          <w:noProof/>
        </w:rPr>
        <w:instrText xml:space="preserve"> PAGEREF _Toc210637294 \h </w:instrText>
      </w:r>
      <w:r>
        <w:rPr>
          <w:noProof/>
        </w:rPr>
      </w:r>
      <w:r>
        <w:rPr>
          <w:noProof/>
        </w:rPr>
        <w:fldChar w:fldCharType="separate"/>
      </w:r>
      <w:r>
        <w:rPr>
          <w:noProof/>
        </w:rPr>
        <w:t>34</w:t>
      </w:r>
      <w:r>
        <w:rPr>
          <w:noProof/>
        </w:rPr>
        <w:fldChar w:fldCharType="end"/>
      </w:r>
    </w:p>
    <w:p w14:paraId="6234765C" w14:textId="1E5030D5" w:rsidR="00616BED" w:rsidRDefault="00616BED">
      <w:pPr>
        <w:pStyle w:val="TOC4"/>
        <w:rPr>
          <w:rFonts w:asciiTheme="minorHAnsi" w:eastAsiaTheme="minorEastAsia" w:hAnsiTheme="minorHAnsi" w:cstheme="minorBidi"/>
          <w:noProof/>
          <w:kern w:val="2"/>
          <w:sz w:val="24"/>
          <w:szCs w:val="24"/>
          <w:lang w:eastAsia="en-GB"/>
          <w14:ligatures w14:val="standardContextual"/>
        </w:rPr>
      </w:pPr>
      <w:r w:rsidRPr="00E50A45">
        <w:rPr>
          <w:noProof/>
          <w:lang w:val="en-CA"/>
        </w:rPr>
        <w:t>5.2.2.1</w:t>
      </w:r>
      <w:r>
        <w:rPr>
          <w:rFonts w:asciiTheme="minorHAnsi" w:eastAsiaTheme="minorEastAsia" w:hAnsiTheme="minorHAnsi" w:cstheme="minorBidi"/>
          <w:noProof/>
          <w:kern w:val="2"/>
          <w:sz w:val="24"/>
          <w:szCs w:val="24"/>
          <w:lang w:eastAsia="en-GB"/>
          <w14:ligatures w14:val="standardContextual"/>
        </w:rPr>
        <w:tab/>
      </w:r>
      <w:r w:rsidRPr="00E50A45">
        <w:rPr>
          <w:noProof/>
          <w:lang w:val="en-CA"/>
        </w:rPr>
        <w:t>General</w:t>
      </w:r>
      <w:r>
        <w:rPr>
          <w:noProof/>
        </w:rPr>
        <w:tab/>
      </w:r>
      <w:r>
        <w:rPr>
          <w:noProof/>
        </w:rPr>
        <w:fldChar w:fldCharType="begin"/>
      </w:r>
      <w:r>
        <w:rPr>
          <w:noProof/>
        </w:rPr>
        <w:instrText xml:space="preserve"> PAGEREF _Toc210637295 \h </w:instrText>
      </w:r>
      <w:r>
        <w:rPr>
          <w:noProof/>
        </w:rPr>
      </w:r>
      <w:r>
        <w:rPr>
          <w:noProof/>
        </w:rPr>
        <w:fldChar w:fldCharType="separate"/>
      </w:r>
      <w:r>
        <w:rPr>
          <w:noProof/>
        </w:rPr>
        <w:t>34</w:t>
      </w:r>
      <w:r>
        <w:rPr>
          <w:noProof/>
        </w:rPr>
        <w:fldChar w:fldCharType="end"/>
      </w:r>
    </w:p>
    <w:p w14:paraId="11AD84B6" w14:textId="2A57C1B1" w:rsidR="00616BED" w:rsidRDefault="00616BED">
      <w:pPr>
        <w:pStyle w:val="TOC4"/>
        <w:rPr>
          <w:rFonts w:asciiTheme="minorHAnsi" w:eastAsiaTheme="minorEastAsia" w:hAnsiTheme="minorHAnsi" w:cstheme="minorBidi"/>
          <w:noProof/>
          <w:kern w:val="2"/>
          <w:sz w:val="24"/>
          <w:szCs w:val="24"/>
          <w:lang w:eastAsia="en-GB"/>
          <w14:ligatures w14:val="standardContextual"/>
        </w:rPr>
      </w:pPr>
      <w:r w:rsidRPr="00E50A45">
        <w:rPr>
          <w:noProof/>
          <w:lang w:val="en-CA"/>
        </w:rPr>
        <w:t>5.2.2.2</w:t>
      </w:r>
      <w:r>
        <w:rPr>
          <w:rFonts w:asciiTheme="minorHAnsi" w:eastAsiaTheme="minorEastAsia" w:hAnsiTheme="minorHAnsi" w:cstheme="minorBidi"/>
          <w:noProof/>
          <w:kern w:val="2"/>
          <w:sz w:val="24"/>
          <w:szCs w:val="24"/>
          <w:lang w:eastAsia="en-GB"/>
          <w14:ligatures w14:val="standardContextual"/>
        </w:rPr>
        <w:tab/>
      </w:r>
      <w:r w:rsidRPr="00E50A45">
        <w:rPr>
          <w:noProof/>
          <w:lang w:val="en-CA"/>
        </w:rPr>
        <w:t>Extended Report block for QoE timing information</w:t>
      </w:r>
      <w:r>
        <w:rPr>
          <w:noProof/>
        </w:rPr>
        <w:tab/>
      </w:r>
      <w:r>
        <w:rPr>
          <w:noProof/>
        </w:rPr>
        <w:fldChar w:fldCharType="begin"/>
      </w:r>
      <w:r>
        <w:rPr>
          <w:noProof/>
        </w:rPr>
        <w:instrText xml:space="preserve"> PAGEREF _Toc210637296 \h </w:instrText>
      </w:r>
      <w:r>
        <w:rPr>
          <w:noProof/>
        </w:rPr>
      </w:r>
      <w:r>
        <w:rPr>
          <w:noProof/>
        </w:rPr>
        <w:fldChar w:fldCharType="separate"/>
      </w:r>
      <w:r>
        <w:rPr>
          <w:noProof/>
        </w:rPr>
        <w:t>35</w:t>
      </w:r>
      <w:r>
        <w:rPr>
          <w:noProof/>
        </w:rPr>
        <w:fldChar w:fldCharType="end"/>
      </w:r>
    </w:p>
    <w:p w14:paraId="48C8F310" w14:textId="027B0065"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sidRPr="00E50A45">
        <w:rPr>
          <w:noProof/>
          <w:lang w:val="en-CA"/>
        </w:rPr>
        <w:t>5.2.3</w:t>
      </w:r>
      <w:r>
        <w:rPr>
          <w:rFonts w:asciiTheme="minorHAnsi" w:eastAsiaTheme="minorEastAsia" w:hAnsiTheme="minorHAnsi" w:cstheme="minorBidi"/>
          <w:noProof/>
          <w:kern w:val="2"/>
          <w:sz w:val="24"/>
          <w:szCs w:val="24"/>
          <w:lang w:eastAsia="en-GB"/>
          <w14:ligatures w14:val="standardContextual"/>
        </w:rPr>
        <w:tab/>
      </w:r>
      <w:r w:rsidRPr="00E50A45">
        <w:rPr>
          <w:noProof/>
          <w:lang w:val="en-CA"/>
        </w:rPr>
        <w:t>SDP signaling and attributes</w:t>
      </w:r>
      <w:r>
        <w:rPr>
          <w:noProof/>
        </w:rPr>
        <w:tab/>
      </w:r>
      <w:r>
        <w:rPr>
          <w:noProof/>
        </w:rPr>
        <w:fldChar w:fldCharType="begin"/>
      </w:r>
      <w:r>
        <w:rPr>
          <w:noProof/>
        </w:rPr>
        <w:instrText xml:space="preserve"> PAGEREF _Toc210637297 \h </w:instrText>
      </w:r>
      <w:r>
        <w:rPr>
          <w:noProof/>
        </w:rPr>
      </w:r>
      <w:r>
        <w:rPr>
          <w:noProof/>
        </w:rPr>
        <w:fldChar w:fldCharType="separate"/>
      </w:r>
      <w:r>
        <w:rPr>
          <w:noProof/>
        </w:rPr>
        <w:t>36</w:t>
      </w:r>
      <w:r>
        <w:rPr>
          <w:noProof/>
        </w:rPr>
        <w:fldChar w:fldCharType="end"/>
      </w:r>
    </w:p>
    <w:p w14:paraId="60218873" w14:textId="22A884D7"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Additional SDP signaling</w:t>
      </w:r>
      <w:r>
        <w:rPr>
          <w:noProof/>
        </w:rPr>
        <w:tab/>
      </w:r>
      <w:r>
        <w:rPr>
          <w:noProof/>
        </w:rPr>
        <w:fldChar w:fldCharType="begin"/>
      </w:r>
      <w:r>
        <w:rPr>
          <w:noProof/>
        </w:rPr>
        <w:instrText xml:space="preserve"> PAGEREF _Toc210637298 \h </w:instrText>
      </w:r>
      <w:r>
        <w:rPr>
          <w:noProof/>
        </w:rPr>
      </w:r>
      <w:r>
        <w:rPr>
          <w:noProof/>
        </w:rPr>
        <w:fldChar w:fldCharType="separate"/>
      </w:r>
      <w:r>
        <w:rPr>
          <w:noProof/>
        </w:rPr>
        <w:t>37</w:t>
      </w:r>
      <w:r>
        <w:rPr>
          <w:noProof/>
        </w:rPr>
        <w:fldChar w:fldCharType="end"/>
      </w:r>
    </w:p>
    <w:p w14:paraId="017C833D" w14:textId="50346314"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SDP signaling for N6-unmarked PDUs</w:t>
      </w:r>
      <w:r>
        <w:rPr>
          <w:noProof/>
        </w:rPr>
        <w:tab/>
      </w:r>
      <w:r>
        <w:rPr>
          <w:noProof/>
        </w:rPr>
        <w:fldChar w:fldCharType="begin"/>
      </w:r>
      <w:r>
        <w:rPr>
          <w:noProof/>
        </w:rPr>
        <w:instrText xml:space="preserve"> PAGEREF _Toc210637299 \h </w:instrText>
      </w:r>
      <w:r>
        <w:rPr>
          <w:noProof/>
        </w:rPr>
      </w:r>
      <w:r>
        <w:rPr>
          <w:noProof/>
        </w:rPr>
        <w:fldChar w:fldCharType="separate"/>
      </w:r>
      <w:r>
        <w:rPr>
          <w:noProof/>
        </w:rPr>
        <w:t>37</w:t>
      </w:r>
      <w:r>
        <w:rPr>
          <w:noProof/>
        </w:rPr>
        <w:fldChar w:fldCharType="end"/>
      </w:r>
    </w:p>
    <w:p w14:paraId="20C37E60" w14:textId="6D0A7AE1" w:rsidR="00616BED" w:rsidRDefault="00616BED" w:rsidP="00616B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Guidelines for PDU Set identification</w:t>
      </w:r>
      <w:r>
        <w:rPr>
          <w:noProof/>
        </w:rPr>
        <w:tab/>
      </w:r>
      <w:r>
        <w:rPr>
          <w:noProof/>
        </w:rPr>
        <w:fldChar w:fldCharType="begin"/>
      </w:r>
      <w:r>
        <w:rPr>
          <w:noProof/>
        </w:rPr>
        <w:instrText xml:space="preserve"> PAGEREF _Toc210637300 \h </w:instrText>
      </w:r>
      <w:r>
        <w:rPr>
          <w:noProof/>
        </w:rPr>
      </w:r>
      <w:r>
        <w:rPr>
          <w:noProof/>
        </w:rPr>
        <w:fldChar w:fldCharType="separate"/>
      </w:r>
      <w:r>
        <w:rPr>
          <w:noProof/>
        </w:rPr>
        <w:t>37</w:t>
      </w:r>
      <w:r>
        <w:rPr>
          <w:noProof/>
        </w:rPr>
        <w:fldChar w:fldCharType="end"/>
      </w:r>
    </w:p>
    <w:p w14:paraId="06D3D9BC" w14:textId="03E0EBBA"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_Toc210637301 \h </w:instrText>
      </w:r>
      <w:r>
        <w:rPr>
          <w:noProof/>
        </w:rPr>
      </w:r>
      <w:r>
        <w:rPr>
          <w:noProof/>
        </w:rPr>
        <w:fldChar w:fldCharType="separate"/>
      </w:r>
      <w:r>
        <w:rPr>
          <w:noProof/>
        </w:rPr>
        <w:t>37</w:t>
      </w:r>
      <w:r>
        <w:rPr>
          <w:noProof/>
        </w:rPr>
        <w:fldChar w:fldCharType="end"/>
      </w:r>
    </w:p>
    <w:p w14:paraId="0854AA66" w14:textId="66149E3A"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Leveraging RTP Header Extensions</w:t>
      </w:r>
      <w:r>
        <w:rPr>
          <w:noProof/>
        </w:rPr>
        <w:tab/>
      </w:r>
      <w:r>
        <w:rPr>
          <w:noProof/>
        </w:rPr>
        <w:fldChar w:fldCharType="begin"/>
      </w:r>
      <w:r>
        <w:rPr>
          <w:noProof/>
        </w:rPr>
        <w:instrText xml:space="preserve"> PAGEREF _Toc210637302 \h </w:instrText>
      </w:r>
      <w:r>
        <w:rPr>
          <w:noProof/>
        </w:rPr>
      </w:r>
      <w:r>
        <w:rPr>
          <w:noProof/>
        </w:rPr>
        <w:fldChar w:fldCharType="separate"/>
      </w:r>
      <w:r>
        <w:rPr>
          <w:noProof/>
        </w:rPr>
        <w:t>38</w:t>
      </w:r>
      <w:r>
        <w:rPr>
          <w:noProof/>
        </w:rPr>
        <w:fldChar w:fldCharType="end"/>
      </w:r>
    </w:p>
    <w:p w14:paraId="3319C384" w14:textId="0FBB675A"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Obtaining PDU Set information from RTP Header or Payload</w:t>
      </w:r>
      <w:r>
        <w:rPr>
          <w:noProof/>
        </w:rPr>
        <w:tab/>
      </w:r>
      <w:r>
        <w:rPr>
          <w:noProof/>
        </w:rPr>
        <w:fldChar w:fldCharType="begin"/>
      </w:r>
      <w:r>
        <w:rPr>
          <w:noProof/>
        </w:rPr>
        <w:instrText xml:space="preserve"> PAGEREF _Toc210637303 \h </w:instrText>
      </w:r>
      <w:r>
        <w:rPr>
          <w:noProof/>
        </w:rPr>
      </w:r>
      <w:r>
        <w:rPr>
          <w:noProof/>
        </w:rPr>
        <w:fldChar w:fldCharType="separate"/>
      </w:r>
      <w:r>
        <w:rPr>
          <w:noProof/>
        </w:rPr>
        <w:t>38</w:t>
      </w:r>
      <w:r>
        <w:rPr>
          <w:noProof/>
        </w:rPr>
        <w:fldChar w:fldCharType="end"/>
      </w:r>
    </w:p>
    <w:p w14:paraId="7E6E6079" w14:textId="480B2A09"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_Toc210637304 \h </w:instrText>
      </w:r>
      <w:r>
        <w:rPr>
          <w:noProof/>
        </w:rPr>
      </w:r>
      <w:r>
        <w:rPr>
          <w:noProof/>
        </w:rPr>
        <w:fldChar w:fldCharType="separate"/>
      </w:r>
      <w:r>
        <w:rPr>
          <w:noProof/>
        </w:rPr>
        <w:t>38</w:t>
      </w:r>
      <w:r>
        <w:rPr>
          <w:noProof/>
        </w:rPr>
        <w:fldChar w:fldCharType="end"/>
      </w:r>
    </w:p>
    <w:p w14:paraId="6B780F62" w14:textId="47D2C100"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A.2.1</w:t>
      </w:r>
      <w:r>
        <w:rPr>
          <w:rFonts w:asciiTheme="minorHAnsi" w:eastAsiaTheme="minorEastAsia" w:hAnsiTheme="minorHAnsi" w:cstheme="minorBidi"/>
          <w:noProof/>
          <w:kern w:val="2"/>
          <w:sz w:val="24"/>
          <w:szCs w:val="24"/>
          <w:lang w:eastAsia="en-GB"/>
          <w14:ligatures w14:val="standardContextual"/>
        </w:rPr>
        <w:tab/>
      </w:r>
      <w:r>
        <w:rPr>
          <w:noProof/>
          <w:lang w:eastAsia="zh-CN"/>
        </w:rPr>
        <w:t>RTP/SRTP header</w:t>
      </w:r>
      <w:r>
        <w:rPr>
          <w:noProof/>
        </w:rPr>
        <w:tab/>
      </w:r>
      <w:r>
        <w:rPr>
          <w:noProof/>
        </w:rPr>
        <w:fldChar w:fldCharType="begin"/>
      </w:r>
      <w:r>
        <w:rPr>
          <w:noProof/>
        </w:rPr>
        <w:instrText xml:space="preserve"> PAGEREF _Toc210637305 \h </w:instrText>
      </w:r>
      <w:r>
        <w:rPr>
          <w:noProof/>
        </w:rPr>
      </w:r>
      <w:r>
        <w:rPr>
          <w:noProof/>
        </w:rPr>
        <w:fldChar w:fldCharType="separate"/>
      </w:r>
      <w:r>
        <w:rPr>
          <w:noProof/>
        </w:rPr>
        <w:t>38</w:t>
      </w:r>
      <w:r>
        <w:rPr>
          <w:noProof/>
        </w:rPr>
        <w:fldChar w:fldCharType="end"/>
      </w:r>
    </w:p>
    <w:p w14:paraId="77F309C6" w14:textId="572F625F"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w:t>
      </w:r>
      <w:r>
        <w:rPr>
          <w:noProof/>
        </w:rPr>
        <w:tab/>
      </w:r>
      <w:r>
        <w:rPr>
          <w:noProof/>
        </w:rPr>
        <w:fldChar w:fldCharType="begin"/>
      </w:r>
      <w:r>
        <w:rPr>
          <w:noProof/>
        </w:rPr>
        <w:instrText xml:space="preserve"> PAGEREF _Toc210637306 \h </w:instrText>
      </w:r>
      <w:r>
        <w:rPr>
          <w:noProof/>
        </w:rPr>
      </w:r>
      <w:r>
        <w:rPr>
          <w:noProof/>
        </w:rPr>
        <w:fldChar w:fldCharType="separate"/>
      </w:r>
      <w:r>
        <w:rPr>
          <w:noProof/>
        </w:rPr>
        <w:t>39</w:t>
      </w:r>
      <w:r>
        <w:rPr>
          <w:noProof/>
        </w:rPr>
        <w:fldChar w:fldCharType="end"/>
      </w:r>
    </w:p>
    <w:p w14:paraId="41CAF5C7" w14:textId="6601825C"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_Toc210637307 \h </w:instrText>
      </w:r>
      <w:r>
        <w:rPr>
          <w:noProof/>
        </w:rPr>
      </w:r>
      <w:r>
        <w:rPr>
          <w:noProof/>
        </w:rPr>
        <w:fldChar w:fldCharType="separate"/>
      </w:r>
      <w:r>
        <w:rPr>
          <w:noProof/>
        </w:rPr>
        <w:t>39</w:t>
      </w:r>
      <w:r>
        <w:rPr>
          <w:noProof/>
        </w:rPr>
        <w:fldChar w:fldCharType="end"/>
      </w:r>
    </w:p>
    <w:p w14:paraId="2243AF15" w14:textId="52BA7096"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H.264/AVC codec</w:t>
      </w:r>
      <w:r>
        <w:rPr>
          <w:noProof/>
        </w:rPr>
        <w:tab/>
      </w:r>
      <w:r>
        <w:rPr>
          <w:noProof/>
        </w:rPr>
        <w:fldChar w:fldCharType="begin"/>
      </w:r>
      <w:r>
        <w:rPr>
          <w:noProof/>
        </w:rPr>
        <w:instrText xml:space="preserve"> PAGEREF _Toc210637308 \h </w:instrText>
      </w:r>
      <w:r>
        <w:rPr>
          <w:noProof/>
        </w:rPr>
      </w:r>
      <w:r>
        <w:rPr>
          <w:noProof/>
        </w:rPr>
        <w:fldChar w:fldCharType="separate"/>
      </w:r>
      <w:r>
        <w:rPr>
          <w:noProof/>
        </w:rPr>
        <w:t>39</w:t>
      </w:r>
      <w:r>
        <w:rPr>
          <w:noProof/>
        </w:rPr>
        <w:fldChar w:fldCharType="end"/>
      </w:r>
    </w:p>
    <w:p w14:paraId="19A07FAA" w14:textId="7E9FBF0A" w:rsidR="00616BED" w:rsidRDefault="00616BE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A.2.2.3</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H.265/HEVC codec</w:t>
      </w:r>
      <w:r>
        <w:rPr>
          <w:noProof/>
        </w:rPr>
        <w:tab/>
      </w:r>
      <w:r>
        <w:rPr>
          <w:noProof/>
        </w:rPr>
        <w:fldChar w:fldCharType="begin"/>
      </w:r>
      <w:r>
        <w:rPr>
          <w:noProof/>
        </w:rPr>
        <w:instrText xml:space="preserve"> PAGEREF _Toc210637309 \h </w:instrText>
      </w:r>
      <w:r>
        <w:rPr>
          <w:noProof/>
        </w:rPr>
      </w:r>
      <w:r>
        <w:rPr>
          <w:noProof/>
        </w:rPr>
        <w:fldChar w:fldCharType="separate"/>
      </w:r>
      <w:r>
        <w:rPr>
          <w:noProof/>
        </w:rPr>
        <w:t>40</w:t>
      </w:r>
      <w:r>
        <w:rPr>
          <w:noProof/>
        </w:rPr>
        <w:fldChar w:fldCharType="end"/>
      </w:r>
    </w:p>
    <w:p w14:paraId="3D4E57BA" w14:textId="347E0BD2"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Obtaining PDU Set information when N6 marked and unmarked PDUs co-exist (informative)</w:t>
      </w:r>
      <w:r>
        <w:rPr>
          <w:noProof/>
        </w:rPr>
        <w:tab/>
      </w:r>
      <w:r>
        <w:rPr>
          <w:noProof/>
        </w:rPr>
        <w:fldChar w:fldCharType="begin"/>
      </w:r>
      <w:r>
        <w:rPr>
          <w:noProof/>
        </w:rPr>
        <w:instrText xml:space="preserve"> PAGEREF _Toc210637310 \h </w:instrText>
      </w:r>
      <w:r>
        <w:rPr>
          <w:noProof/>
        </w:rPr>
      </w:r>
      <w:r>
        <w:rPr>
          <w:noProof/>
        </w:rPr>
        <w:fldChar w:fldCharType="separate"/>
      </w:r>
      <w:r>
        <w:rPr>
          <w:noProof/>
        </w:rPr>
        <w:t>41</w:t>
      </w:r>
      <w:r>
        <w:rPr>
          <w:noProof/>
        </w:rPr>
        <w:fldChar w:fldCharType="end"/>
      </w:r>
    </w:p>
    <w:p w14:paraId="0188528A" w14:textId="44B9ECAF" w:rsidR="00616BED" w:rsidRDefault="00616BED" w:rsidP="00616B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Examples of SDP offers and answers</w:t>
      </w:r>
      <w:r>
        <w:rPr>
          <w:noProof/>
        </w:rPr>
        <w:tab/>
      </w:r>
      <w:r>
        <w:rPr>
          <w:noProof/>
        </w:rPr>
        <w:fldChar w:fldCharType="begin"/>
      </w:r>
      <w:r>
        <w:rPr>
          <w:noProof/>
        </w:rPr>
        <w:instrText xml:space="preserve"> PAGEREF _Toc210637311 \h </w:instrText>
      </w:r>
      <w:r>
        <w:rPr>
          <w:noProof/>
        </w:rPr>
      </w:r>
      <w:r>
        <w:rPr>
          <w:noProof/>
        </w:rPr>
        <w:fldChar w:fldCharType="separate"/>
      </w:r>
      <w:r>
        <w:rPr>
          <w:noProof/>
        </w:rPr>
        <w:t>43</w:t>
      </w:r>
      <w:r>
        <w:rPr>
          <w:noProof/>
        </w:rPr>
        <w:fldChar w:fldCharType="end"/>
      </w:r>
    </w:p>
    <w:p w14:paraId="65D3350C" w14:textId="00A1413E"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B.1</w:t>
      </w:r>
      <w:r>
        <w:rPr>
          <w:rFonts w:asciiTheme="minorHAnsi" w:eastAsiaTheme="minorEastAsia" w:hAnsiTheme="minorHAnsi" w:cstheme="minorBidi"/>
          <w:noProof/>
          <w:kern w:val="2"/>
          <w:sz w:val="24"/>
          <w:szCs w:val="24"/>
          <w:lang w:eastAsia="en-GB"/>
          <w14:ligatures w14:val="standardContextual"/>
        </w:rPr>
        <w:tab/>
      </w:r>
      <w:r>
        <w:rPr>
          <w:noProof/>
          <w:lang w:eastAsia="zh-CN"/>
        </w:rPr>
        <w:t>SDP example for RTP header extension for XR pose</w:t>
      </w:r>
      <w:r>
        <w:rPr>
          <w:noProof/>
        </w:rPr>
        <w:tab/>
      </w:r>
      <w:r>
        <w:rPr>
          <w:noProof/>
        </w:rPr>
        <w:fldChar w:fldCharType="begin"/>
      </w:r>
      <w:r>
        <w:rPr>
          <w:noProof/>
        </w:rPr>
        <w:instrText xml:space="preserve"> PAGEREF _Toc210637312 \h </w:instrText>
      </w:r>
      <w:r>
        <w:rPr>
          <w:noProof/>
        </w:rPr>
      </w:r>
      <w:r>
        <w:rPr>
          <w:noProof/>
        </w:rPr>
        <w:fldChar w:fldCharType="separate"/>
      </w:r>
      <w:r>
        <w:rPr>
          <w:noProof/>
        </w:rPr>
        <w:t>43</w:t>
      </w:r>
      <w:r>
        <w:rPr>
          <w:noProof/>
        </w:rPr>
        <w:fldChar w:fldCharType="end"/>
      </w:r>
    </w:p>
    <w:p w14:paraId="0C7182B4" w14:textId="71B1E9FB" w:rsidR="00616BED" w:rsidRPr="00616BED" w:rsidRDefault="00616BED">
      <w:pPr>
        <w:pStyle w:val="TOC1"/>
        <w:rPr>
          <w:b/>
          <w:noProof/>
        </w:rPr>
      </w:pPr>
      <w:r w:rsidRPr="00616BED">
        <w:rPr>
          <w:b/>
          <w:noProof/>
        </w:rPr>
        <w:t>Annex C (informative):</w:t>
      </w:r>
      <w:r w:rsidR="00450A4E">
        <w:rPr>
          <w:b/>
          <w:noProof/>
        </w:rPr>
        <w:tab/>
        <w:t>43</w:t>
      </w:r>
    </w:p>
    <w:p w14:paraId="0BE0200D" w14:textId="2848D073"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lang w:eastAsia="zh-CN"/>
        </w:rPr>
        <w:t>RTP Header Extension for Absolute Sender Time</w:t>
      </w:r>
      <w:r>
        <w:rPr>
          <w:noProof/>
        </w:rPr>
        <w:tab/>
      </w:r>
      <w:r>
        <w:rPr>
          <w:noProof/>
        </w:rPr>
        <w:fldChar w:fldCharType="begin"/>
      </w:r>
      <w:r>
        <w:rPr>
          <w:noProof/>
        </w:rPr>
        <w:instrText xml:space="preserve"> PAGEREF _Toc210637314 \h </w:instrText>
      </w:r>
      <w:r>
        <w:rPr>
          <w:noProof/>
        </w:rPr>
      </w:r>
      <w:r>
        <w:rPr>
          <w:noProof/>
        </w:rPr>
        <w:fldChar w:fldCharType="separate"/>
      </w:r>
      <w:r>
        <w:rPr>
          <w:noProof/>
        </w:rPr>
        <w:t>43</w:t>
      </w:r>
      <w:r>
        <w:rPr>
          <w:noProof/>
        </w:rPr>
        <w:fldChar w:fldCharType="end"/>
      </w:r>
    </w:p>
    <w:p w14:paraId="303A3B69" w14:textId="4B54BE32"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 xml:space="preserve"> RTP SDES Header Extension for MID</w:t>
      </w:r>
      <w:r>
        <w:rPr>
          <w:noProof/>
        </w:rPr>
        <w:tab/>
      </w:r>
      <w:r>
        <w:rPr>
          <w:noProof/>
        </w:rPr>
        <w:fldChar w:fldCharType="begin"/>
      </w:r>
      <w:r>
        <w:rPr>
          <w:noProof/>
        </w:rPr>
        <w:instrText xml:space="preserve"> PAGEREF _Toc210637315 \h </w:instrText>
      </w:r>
      <w:r>
        <w:rPr>
          <w:noProof/>
        </w:rPr>
      </w:r>
      <w:r>
        <w:rPr>
          <w:noProof/>
        </w:rPr>
        <w:fldChar w:fldCharType="separate"/>
      </w:r>
      <w:r>
        <w:rPr>
          <w:noProof/>
        </w:rPr>
        <w:t>45</w:t>
      </w:r>
      <w:r>
        <w:rPr>
          <w:noProof/>
        </w:rPr>
        <w:fldChar w:fldCharType="end"/>
      </w:r>
    </w:p>
    <w:p w14:paraId="4505F6D2" w14:textId="160D8978"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_Toc210637316 \h </w:instrText>
      </w:r>
      <w:r>
        <w:rPr>
          <w:noProof/>
        </w:rPr>
      </w:r>
      <w:r>
        <w:rPr>
          <w:noProof/>
        </w:rPr>
        <w:fldChar w:fldCharType="separate"/>
      </w:r>
      <w:r>
        <w:rPr>
          <w:noProof/>
        </w:rPr>
        <w:t>45</w:t>
      </w:r>
      <w:r>
        <w:rPr>
          <w:noProof/>
        </w:rPr>
        <w:fldChar w:fldCharType="end"/>
      </w:r>
    </w:p>
    <w:p w14:paraId="10DAC1AA" w14:textId="5FCE7FF3" w:rsidR="00616BED" w:rsidRDefault="00616BED">
      <w:pPr>
        <w:pStyle w:val="TOC2"/>
        <w:rPr>
          <w:rFonts w:asciiTheme="minorHAnsi" w:eastAsiaTheme="minorEastAsia" w:hAnsiTheme="minorHAnsi" w:cstheme="minorBidi"/>
          <w:noProof/>
          <w:kern w:val="2"/>
          <w:sz w:val="24"/>
          <w:szCs w:val="24"/>
          <w:lang w:eastAsia="en-GB"/>
          <w14:ligatures w14:val="standardContextual"/>
        </w:rPr>
      </w:pPr>
      <w:r>
        <w:rPr>
          <w:noProof/>
        </w:rPr>
        <w:t>C.2.2</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r>
      <w:r>
        <w:rPr>
          <w:noProof/>
        </w:rPr>
        <w:instrText xml:space="preserve"> PAGEREF _Toc210637317 \h </w:instrText>
      </w:r>
      <w:r>
        <w:rPr>
          <w:noProof/>
        </w:rPr>
      </w:r>
      <w:r>
        <w:rPr>
          <w:noProof/>
        </w:rPr>
        <w:fldChar w:fldCharType="separate"/>
      </w:r>
      <w:r>
        <w:rPr>
          <w:noProof/>
        </w:rPr>
        <w:t>46</w:t>
      </w:r>
      <w:r>
        <w:rPr>
          <w:noProof/>
        </w:rPr>
        <w:fldChar w:fldCharType="end"/>
      </w:r>
    </w:p>
    <w:p w14:paraId="33445566" w14:textId="125F86CB" w:rsidR="00616BED" w:rsidRDefault="00616B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r>
      <w:r>
        <w:rPr>
          <w:noProof/>
          <w:lang w:eastAsia="zh-CN"/>
        </w:rPr>
        <w:t>IANA registration information for RTP Header Extensions</w:t>
      </w:r>
      <w:r>
        <w:rPr>
          <w:noProof/>
        </w:rPr>
        <w:tab/>
      </w:r>
      <w:r>
        <w:rPr>
          <w:noProof/>
        </w:rPr>
        <w:fldChar w:fldCharType="begin"/>
      </w:r>
      <w:r>
        <w:rPr>
          <w:noProof/>
        </w:rPr>
        <w:instrText xml:space="preserve"> PAGEREF _Toc210637318 \h </w:instrText>
      </w:r>
      <w:r>
        <w:rPr>
          <w:noProof/>
        </w:rPr>
      </w:r>
      <w:r>
        <w:rPr>
          <w:noProof/>
        </w:rPr>
        <w:fldChar w:fldCharType="separate"/>
      </w:r>
      <w:r>
        <w:rPr>
          <w:noProof/>
        </w:rPr>
        <w:t>46</w:t>
      </w:r>
      <w:r>
        <w:rPr>
          <w:noProof/>
        </w:rPr>
        <w:fldChar w:fldCharType="end"/>
      </w:r>
    </w:p>
    <w:p w14:paraId="5F8CFE33" w14:textId="34DFFC35"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_Toc210637319 \h </w:instrText>
      </w:r>
      <w:r>
        <w:rPr>
          <w:noProof/>
        </w:rPr>
      </w:r>
      <w:r>
        <w:rPr>
          <w:noProof/>
        </w:rPr>
        <w:fldChar w:fldCharType="separate"/>
      </w:r>
      <w:r>
        <w:rPr>
          <w:noProof/>
        </w:rPr>
        <w:t>46</w:t>
      </w:r>
      <w:r>
        <w:rPr>
          <w:noProof/>
        </w:rPr>
        <w:fldChar w:fldCharType="end"/>
      </w:r>
    </w:p>
    <w:p w14:paraId="3F00C3B1" w14:textId="432B5D72"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D.2</w:t>
      </w:r>
      <w:r>
        <w:rPr>
          <w:rFonts w:asciiTheme="minorHAnsi" w:eastAsiaTheme="minorEastAsia" w:hAnsiTheme="minorHAnsi" w:cstheme="minorBidi"/>
          <w:noProof/>
          <w:kern w:val="2"/>
          <w:sz w:val="24"/>
          <w:szCs w:val="24"/>
          <w:lang w:eastAsia="en-GB"/>
          <w14:ligatures w14:val="standardContextual"/>
        </w:rPr>
        <w:tab/>
      </w:r>
      <w:r>
        <w:rPr>
          <w:noProof/>
          <w:lang w:eastAsia="zh-CN"/>
        </w:rPr>
        <w:t>urn:3gpp:pdu-set-marking:rel-18</w:t>
      </w:r>
      <w:r>
        <w:rPr>
          <w:noProof/>
        </w:rPr>
        <w:tab/>
      </w:r>
      <w:r>
        <w:rPr>
          <w:noProof/>
        </w:rPr>
        <w:fldChar w:fldCharType="begin"/>
      </w:r>
      <w:r>
        <w:rPr>
          <w:noProof/>
        </w:rPr>
        <w:instrText xml:space="preserve"> PAGEREF _Toc210637320 \h </w:instrText>
      </w:r>
      <w:r>
        <w:rPr>
          <w:noProof/>
        </w:rPr>
      </w:r>
      <w:r>
        <w:rPr>
          <w:noProof/>
        </w:rPr>
        <w:fldChar w:fldCharType="separate"/>
      </w:r>
      <w:r>
        <w:rPr>
          <w:noProof/>
        </w:rPr>
        <w:t>46</w:t>
      </w:r>
      <w:r>
        <w:rPr>
          <w:noProof/>
        </w:rPr>
        <w:fldChar w:fldCharType="end"/>
      </w:r>
    </w:p>
    <w:p w14:paraId="1B603CFD" w14:textId="249339B1"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D.3</w:t>
      </w:r>
      <w:r>
        <w:rPr>
          <w:rFonts w:asciiTheme="minorHAnsi" w:eastAsiaTheme="minorEastAsia" w:hAnsiTheme="minorHAnsi" w:cstheme="minorBidi"/>
          <w:noProof/>
          <w:kern w:val="2"/>
          <w:sz w:val="24"/>
          <w:szCs w:val="24"/>
          <w:lang w:eastAsia="en-GB"/>
          <w14:ligatures w14:val="standardContextual"/>
        </w:rPr>
        <w:tab/>
      </w:r>
      <w:r>
        <w:rPr>
          <w:noProof/>
          <w:lang w:eastAsia="zh-CN"/>
        </w:rPr>
        <w:t>urn:3gpp:xr-pose</w:t>
      </w:r>
      <w:r>
        <w:rPr>
          <w:noProof/>
        </w:rPr>
        <w:tab/>
      </w:r>
      <w:r>
        <w:rPr>
          <w:noProof/>
        </w:rPr>
        <w:fldChar w:fldCharType="begin"/>
      </w:r>
      <w:r>
        <w:rPr>
          <w:noProof/>
        </w:rPr>
        <w:instrText xml:space="preserve"> PAGEREF _Toc210637321 \h </w:instrText>
      </w:r>
      <w:r>
        <w:rPr>
          <w:noProof/>
        </w:rPr>
      </w:r>
      <w:r>
        <w:rPr>
          <w:noProof/>
        </w:rPr>
        <w:fldChar w:fldCharType="separate"/>
      </w:r>
      <w:r>
        <w:rPr>
          <w:noProof/>
        </w:rPr>
        <w:t>46</w:t>
      </w:r>
      <w:r>
        <w:rPr>
          <w:noProof/>
        </w:rPr>
        <w:fldChar w:fldCharType="end"/>
      </w:r>
    </w:p>
    <w:p w14:paraId="561067A9" w14:textId="1EE413DC"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D.4</w:t>
      </w:r>
      <w:r>
        <w:rPr>
          <w:rFonts w:asciiTheme="minorHAnsi" w:eastAsiaTheme="minorEastAsia" w:hAnsiTheme="minorHAnsi" w:cstheme="minorBidi"/>
          <w:noProof/>
          <w:kern w:val="2"/>
          <w:sz w:val="24"/>
          <w:szCs w:val="24"/>
          <w:lang w:eastAsia="en-GB"/>
          <w14:ligatures w14:val="standardContextual"/>
        </w:rPr>
        <w:tab/>
      </w:r>
      <w:r>
        <w:rPr>
          <w:noProof/>
          <w:lang w:eastAsia="zh-CN"/>
        </w:rPr>
        <w:t>urn:3gpp:delay-measurement-response:rel-18</w:t>
      </w:r>
      <w:r>
        <w:rPr>
          <w:noProof/>
        </w:rPr>
        <w:tab/>
      </w:r>
      <w:r>
        <w:rPr>
          <w:noProof/>
        </w:rPr>
        <w:fldChar w:fldCharType="begin"/>
      </w:r>
      <w:r>
        <w:rPr>
          <w:noProof/>
        </w:rPr>
        <w:instrText xml:space="preserve"> PAGEREF _Toc210637322 \h </w:instrText>
      </w:r>
      <w:r>
        <w:rPr>
          <w:noProof/>
        </w:rPr>
      </w:r>
      <w:r>
        <w:rPr>
          <w:noProof/>
        </w:rPr>
        <w:fldChar w:fldCharType="separate"/>
      </w:r>
      <w:r>
        <w:rPr>
          <w:noProof/>
        </w:rPr>
        <w:t>47</w:t>
      </w:r>
      <w:r>
        <w:rPr>
          <w:noProof/>
        </w:rPr>
        <w:fldChar w:fldCharType="end"/>
      </w:r>
    </w:p>
    <w:p w14:paraId="4E65AF9C" w14:textId="70A15895"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rPr>
        <w:t>D.5</w:t>
      </w:r>
      <w:r>
        <w:rPr>
          <w:rFonts w:asciiTheme="minorHAnsi" w:eastAsiaTheme="minorEastAsia" w:hAnsiTheme="minorHAnsi" w:cstheme="minorBidi"/>
          <w:noProof/>
          <w:kern w:val="2"/>
          <w:sz w:val="24"/>
          <w:szCs w:val="24"/>
          <w:lang w:eastAsia="en-GB"/>
          <w14:ligatures w14:val="standardContextual"/>
        </w:rPr>
        <w:tab/>
      </w:r>
      <w:r>
        <w:rPr>
          <w:noProof/>
        </w:rPr>
        <w:t>urn:3gpp:dynamic-traffic-characteristics:rel-19</w:t>
      </w:r>
      <w:r>
        <w:rPr>
          <w:noProof/>
        </w:rPr>
        <w:tab/>
      </w:r>
      <w:r>
        <w:rPr>
          <w:noProof/>
        </w:rPr>
        <w:fldChar w:fldCharType="begin"/>
      </w:r>
      <w:r>
        <w:rPr>
          <w:noProof/>
        </w:rPr>
        <w:instrText xml:space="preserve"> PAGEREF _Toc210637323 \h </w:instrText>
      </w:r>
      <w:r>
        <w:rPr>
          <w:noProof/>
        </w:rPr>
      </w:r>
      <w:r>
        <w:rPr>
          <w:noProof/>
        </w:rPr>
        <w:fldChar w:fldCharType="separate"/>
      </w:r>
      <w:r>
        <w:rPr>
          <w:noProof/>
        </w:rPr>
        <w:t>47</w:t>
      </w:r>
      <w:r>
        <w:rPr>
          <w:noProof/>
        </w:rPr>
        <w:fldChar w:fldCharType="end"/>
      </w:r>
    </w:p>
    <w:p w14:paraId="2E0EDF1F" w14:textId="7886D9C4"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D.6</w:t>
      </w:r>
      <w:r>
        <w:rPr>
          <w:rFonts w:asciiTheme="minorHAnsi" w:eastAsiaTheme="minorEastAsia" w:hAnsiTheme="minorHAnsi" w:cstheme="minorBidi"/>
          <w:noProof/>
          <w:kern w:val="2"/>
          <w:sz w:val="24"/>
          <w:szCs w:val="24"/>
          <w:lang w:eastAsia="en-GB"/>
          <w14:ligatures w14:val="standardContextual"/>
        </w:rPr>
        <w:tab/>
      </w:r>
      <w:r>
        <w:rPr>
          <w:noProof/>
          <w:lang w:eastAsia="zh-CN"/>
        </w:rPr>
        <w:t>urn:3gpp:expedited-transfer-indication:rel-19</w:t>
      </w:r>
      <w:r>
        <w:rPr>
          <w:noProof/>
        </w:rPr>
        <w:tab/>
      </w:r>
      <w:r>
        <w:rPr>
          <w:noProof/>
        </w:rPr>
        <w:fldChar w:fldCharType="begin"/>
      </w:r>
      <w:r>
        <w:rPr>
          <w:noProof/>
        </w:rPr>
        <w:instrText xml:space="preserve"> PAGEREF _Toc210637324 \h </w:instrText>
      </w:r>
      <w:r>
        <w:rPr>
          <w:noProof/>
        </w:rPr>
      </w:r>
      <w:r>
        <w:rPr>
          <w:noProof/>
        </w:rPr>
        <w:fldChar w:fldCharType="separate"/>
      </w:r>
      <w:r>
        <w:rPr>
          <w:noProof/>
        </w:rPr>
        <w:t>47</w:t>
      </w:r>
      <w:r>
        <w:rPr>
          <w:noProof/>
        </w:rPr>
        <w:fldChar w:fldCharType="end"/>
      </w:r>
    </w:p>
    <w:p w14:paraId="0B926DE0" w14:textId="511C0947" w:rsidR="00616BED" w:rsidRDefault="00616B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r>
      <w:r>
        <w:rPr>
          <w:noProof/>
          <w:lang w:eastAsia="zh-CN"/>
        </w:rPr>
        <w:t>IANA registration information for RTCP XR block types</w:t>
      </w:r>
      <w:r>
        <w:rPr>
          <w:noProof/>
        </w:rPr>
        <w:tab/>
      </w:r>
      <w:r>
        <w:rPr>
          <w:noProof/>
        </w:rPr>
        <w:fldChar w:fldCharType="begin"/>
      </w:r>
      <w:r>
        <w:rPr>
          <w:noProof/>
        </w:rPr>
        <w:instrText xml:space="preserve"> PAGEREF _Toc210637325 \h </w:instrText>
      </w:r>
      <w:r>
        <w:rPr>
          <w:noProof/>
        </w:rPr>
      </w:r>
      <w:r>
        <w:rPr>
          <w:noProof/>
        </w:rPr>
        <w:fldChar w:fldCharType="separate"/>
      </w:r>
      <w:r>
        <w:rPr>
          <w:noProof/>
        </w:rPr>
        <w:t>48</w:t>
      </w:r>
      <w:r>
        <w:rPr>
          <w:noProof/>
        </w:rPr>
        <w:fldChar w:fldCharType="end"/>
      </w:r>
    </w:p>
    <w:p w14:paraId="0B8DD40A" w14:textId="4EAA51AD"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_Toc210637326 \h </w:instrText>
      </w:r>
      <w:r>
        <w:rPr>
          <w:noProof/>
        </w:rPr>
      </w:r>
      <w:r>
        <w:rPr>
          <w:noProof/>
        </w:rPr>
        <w:fldChar w:fldCharType="separate"/>
      </w:r>
      <w:r>
        <w:rPr>
          <w:noProof/>
        </w:rPr>
        <w:t>48</w:t>
      </w:r>
      <w:r>
        <w:rPr>
          <w:noProof/>
        </w:rPr>
        <w:fldChar w:fldCharType="end"/>
      </w:r>
    </w:p>
    <w:p w14:paraId="5B0C36CF" w14:textId="64828C4F" w:rsidR="00616BED" w:rsidRDefault="00616BE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E.2</w:t>
      </w:r>
      <w:r>
        <w:rPr>
          <w:rFonts w:asciiTheme="minorHAnsi" w:eastAsiaTheme="minorEastAsia" w:hAnsiTheme="minorHAnsi" w:cstheme="minorBidi"/>
          <w:noProof/>
          <w:kern w:val="2"/>
          <w:sz w:val="24"/>
          <w:szCs w:val="24"/>
          <w:lang w:eastAsia="en-GB"/>
          <w14:ligatures w14:val="standardContextual"/>
        </w:rPr>
        <w:tab/>
      </w:r>
      <w:r>
        <w:rPr>
          <w:noProof/>
          <w:lang w:eastAsia="zh-CN"/>
        </w:rPr>
        <w:t>Timing Information for QoE Metrics Calculation</w:t>
      </w:r>
      <w:r>
        <w:rPr>
          <w:noProof/>
        </w:rPr>
        <w:tab/>
      </w:r>
      <w:r>
        <w:rPr>
          <w:noProof/>
        </w:rPr>
        <w:fldChar w:fldCharType="begin"/>
      </w:r>
      <w:r>
        <w:rPr>
          <w:noProof/>
        </w:rPr>
        <w:instrText xml:space="preserve"> PAGEREF _Toc210637327 \h </w:instrText>
      </w:r>
      <w:r>
        <w:rPr>
          <w:noProof/>
        </w:rPr>
      </w:r>
      <w:r>
        <w:rPr>
          <w:noProof/>
        </w:rPr>
        <w:fldChar w:fldCharType="separate"/>
      </w:r>
      <w:r>
        <w:rPr>
          <w:noProof/>
        </w:rPr>
        <w:t>48</w:t>
      </w:r>
      <w:r>
        <w:rPr>
          <w:noProof/>
        </w:rPr>
        <w:fldChar w:fldCharType="end"/>
      </w:r>
    </w:p>
    <w:p w14:paraId="7E9F7F5C" w14:textId="09F47ABB" w:rsidR="00616BED" w:rsidRDefault="00616B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_Toc210637328 \h </w:instrText>
      </w:r>
      <w:r>
        <w:rPr>
          <w:noProof/>
        </w:rPr>
      </w:r>
      <w:r>
        <w:rPr>
          <w:noProof/>
        </w:rPr>
        <w:fldChar w:fldCharType="separate"/>
      </w:r>
      <w:r>
        <w:rPr>
          <w:noProof/>
        </w:rPr>
        <w:t>48</w:t>
      </w:r>
      <w:r>
        <w:rPr>
          <w:noProof/>
        </w:rPr>
        <w:fldChar w:fldCharType="end"/>
      </w:r>
    </w:p>
    <w:p w14:paraId="0B9E3498" w14:textId="47E5D64C"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6" w:name="foreword"/>
      <w:bookmarkStart w:id="17" w:name="_Toc210637235"/>
      <w:bookmarkEnd w:id="16"/>
      <w:r w:rsidRPr="004D3578">
        <w:lastRenderedPageBreak/>
        <w:t>Foreword</w:t>
      </w:r>
      <w:bookmarkEnd w:id="17"/>
    </w:p>
    <w:p w14:paraId="2511FBFA" w14:textId="0265BF29" w:rsidR="00080512" w:rsidRPr="004D3578" w:rsidRDefault="00080512">
      <w:r w:rsidRPr="004D3578">
        <w:t xml:space="preserve">This Technical </w:t>
      </w:r>
      <w:bookmarkStart w:id="18" w:name="spectype3"/>
      <w:r w:rsidRPr="003A4C5B">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0055407" w:rsidR="00080512" w:rsidRDefault="00080512">
      <w:pPr>
        <w:pStyle w:val="Heading1"/>
      </w:pPr>
      <w:bookmarkStart w:id="19" w:name="introduction"/>
      <w:bookmarkStart w:id="20" w:name="_Toc210637236"/>
      <w:bookmarkEnd w:id="19"/>
      <w:r w:rsidRPr="004D3578">
        <w:t>Introduction</w:t>
      </w:r>
      <w:bookmarkEnd w:id="20"/>
    </w:p>
    <w:p w14:paraId="1AE1333B" w14:textId="5A217571" w:rsidR="00C76183" w:rsidRDefault="00C76183" w:rsidP="00C76183">
      <w:r>
        <w:t xml:space="preserve">TR 26.998 </w:t>
      </w:r>
      <w:r w:rsidR="00E0327A">
        <w:t xml:space="preserve">[8] </w:t>
      </w:r>
      <w:r>
        <w:t xml:space="preserve">(5G Glass-type AR/MR) identified multiple aspects of normative work to support </w:t>
      </w:r>
      <w:r w:rsidR="00060CBC">
        <w:t>"</w:t>
      </w:r>
      <w:r>
        <w:t>5G/AR Real-time Communication</w:t>
      </w:r>
      <w:r w:rsidR="00060CBC">
        <w:t>"</w:t>
      </w:r>
      <w:r>
        <w:t xml:space="preserve">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w:t>
      </w:r>
      <w:proofErr w:type="spellStart"/>
      <w:r>
        <w:t>QoE</w:t>
      </w:r>
      <w:proofErr w:type="spellEnd"/>
      <w:r>
        <w:t xml:space="preserv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1" w:name="scope"/>
      <w:bookmarkStart w:id="22" w:name="_Toc210637237"/>
      <w:bookmarkEnd w:id="21"/>
      <w:r w:rsidRPr="004D3578">
        <w:lastRenderedPageBreak/>
        <w:t>1</w:t>
      </w:r>
      <w:r w:rsidRPr="004D3578">
        <w:tab/>
        <w:t>Scope</w:t>
      </w:r>
      <w:bookmarkEnd w:id="22"/>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w:t>
      </w:r>
      <w:proofErr w:type="spellStart"/>
      <w:r w:rsidR="00355F5F">
        <w:t>eXtended</w:t>
      </w:r>
      <w:proofErr w:type="spellEnd"/>
      <w:r w:rsidR="00355F5F">
        <w:t xml:space="preserve"> Reality in 5G.</w:t>
      </w:r>
    </w:p>
    <w:p w14:paraId="068EACB3" w14:textId="4A93BE2F"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23" w:name="references"/>
      <w:bookmarkStart w:id="24" w:name="_Toc210637238"/>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50A35E7F" w:rsidR="0071762A" w:rsidRDefault="00ED4A80" w:rsidP="00EC4A25">
      <w:pPr>
        <w:pStyle w:val="EX"/>
      </w:pPr>
      <w:r>
        <w:t>[2]</w:t>
      </w:r>
      <w:r>
        <w:tab/>
      </w:r>
      <w:r w:rsidR="00853795">
        <w:t xml:space="preserve">ITU-T Rec </w:t>
      </w:r>
      <w:r w:rsidR="00806697">
        <w:t>H.264</w:t>
      </w:r>
      <w:r w:rsidR="003776D2" w:rsidRPr="003776D2">
        <w:t xml:space="preserve"> (08/2021)</w:t>
      </w:r>
      <w:r w:rsidR="00806697">
        <w:t xml:space="preserve">: </w:t>
      </w:r>
      <w:r w:rsidR="00D32851">
        <w:t>"</w:t>
      </w:r>
      <w:r w:rsidR="00D32851" w:rsidRPr="004E6265">
        <w:t xml:space="preserve">Advanced video coding </w:t>
      </w:r>
      <w:r w:rsidR="00F35DDA">
        <w:t>for generic audiovisual services</w:t>
      </w:r>
      <w:r w:rsidR="00D32851">
        <w:t>"</w:t>
      </w:r>
      <w:r w:rsidR="008621CE" w:rsidRPr="008621CE">
        <w:t xml:space="preserve"> | ISO/IEC 14496-10:2022: "Information technology – Coding of audio-visual objects – Part 10: Advanced Video Coding"</w:t>
      </w:r>
      <w:r w:rsidR="00D32851">
        <w:t>.</w:t>
      </w:r>
      <w:r w:rsidR="00F35DDA" w:rsidDel="00F35DDA">
        <w:t xml:space="preserve"> </w:t>
      </w:r>
    </w:p>
    <w:p w14:paraId="0384AEEF" w14:textId="266CFDF0" w:rsidR="00C7173D" w:rsidRPr="004D3578" w:rsidRDefault="00C7173D" w:rsidP="00EC4A25">
      <w:pPr>
        <w:pStyle w:val="EX"/>
      </w:pPr>
      <w:r>
        <w:t>[3]</w:t>
      </w:r>
      <w:r>
        <w:tab/>
        <w:t>ITU-T Rec H.265</w:t>
      </w:r>
      <w:r w:rsidR="00A5632C" w:rsidRPr="00A5632C">
        <w:t xml:space="preserve"> (08/2021)</w:t>
      </w:r>
      <w:r>
        <w:t>: "</w:t>
      </w:r>
      <w:r w:rsidR="004F3A7C" w:rsidRPr="00294CDF">
        <w:t>High efficiency video coding</w:t>
      </w:r>
      <w:r>
        <w:t>"</w:t>
      </w:r>
      <w:r w:rsidR="006F6B01" w:rsidRPr="006F6B01">
        <w:t xml:space="preserve"> | ISO/IEC 23008-2:2023: "High Efficiency Coding and Media Delivery in Heterogeneous Environments – Part 2: High Efficiency Video Coding"</w:t>
      </w:r>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 xml:space="preserve">3550 (2003): "RTP: A Transport Protocol for Real-Time Applications", H. </w:t>
      </w:r>
      <w:proofErr w:type="spellStart"/>
      <w:r w:rsidRPr="00567618">
        <w:t>Schulzrinne</w:t>
      </w:r>
      <w:proofErr w:type="spellEnd"/>
      <w:r w:rsidRPr="00567618">
        <w:t>,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 xml:space="preserve">7798 (2016): "RTP Payload Format for High Efficiency Video Coding (HEVC)", Y.-K. Wang, Y. Sanchez, T. Schierl, S. Wenger, M. M. </w:t>
      </w:r>
      <w:proofErr w:type="spellStart"/>
      <w:r w:rsidRPr="00567618">
        <w:t>Hannuksela</w:t>
      </w:r>
      <w:proofErr w:type="spellEnd"/>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546D8AEF" w:rsidR="00D54B52" w:rsidRDefault="00D54B52" w:rsidP="00D54B52">
      <w:pPr>
        <w:pStyle w:val="EX"/>
      </w:pPr>
      <w:r>
        <w:t>[8]</w:t>
      </w:r>
      <w:r>
        <w:tab/>
      </w:r>
      <w:r w:rsidR="00C52678" w:rsidRPr="00C52678">
        <w:t>3GPP TR 26.998: "Support of 5G glass-type Augmented Reality / Mixed Reality (AR/MR) devices"</w:t>
      </w:r>
      <w:r w:rsidR="00EF5419">
        <w:t>.</w:t>
      </w:r>
    </w:p>
    <w:p w14:paraId="5452B938" w14:textId="6CD40C77" w:rsidR="00D54B52" w:rsidRDefault="00D54B52" w:rsidP="00D54B52">
      <w:pPr>
        <w:pStyle w:val="EX"/>
      </w:pPr>
      <w:r>
        <w:t>[9]</w:t>
      </w:r>
      <w:r>
        <w:tab/>
      </w:r>
      <w:r w:rsidR="00725185" w:rsidRPr="00725185">
        <w:t>IETF RFC 768 (1980): "User Datagram Protocol", J. Postel</w:t>
      </w:r>
      <w:r w:rsidR="00EF5419">
        <w:t>.</w:t>
      </w:r>
    </w:p>
    <w:p w14:paraId="593BD760" w14:textId="1D623CF0" w:rsidR="009E4CEB" w:rsidRDefault="009E4CEB" w:rsidP="00D54B52">
      <w:pPr>
        <w:pStyle w:val="EX"/>
      </w:pPr>
      <w:r>
        <w:t>[10]</w:t>
      </w:r>
      <w:r>
        <w:tab/>
      </w:r>
      <w:r w:rsidR="00406FD1" w:rsidRPr="00406FD1">
        <w:t>IETF RFC 5761 (2010): "Multiplexing RTP Data and Control Packets on a Single Port", C. Perkins, M. Westerlund</w:t>
      </w:r>
      <w:r w:rsidR="00EF5419">
        <w:t>.</w:t>
      </w:r>
    </w:p>
    <w:p w14:paraId="2FC647B5" w14:textId="6752CCD6" w:rsidR="00EC209E" w:rsidRDefault="00EC209E" w:rsidP="00D54B52">
      <w:pPr>
        <w:pStyle w:val="EX"/>
      </w:pPr>
      <w:r>
        <w:t>[11]</w:t>
      </w:r>
      <w:r>
        <w:tab/>
      </w:r>
      <w:r w:rsidR="00B41375" w:rsidRPr="00B41375">
        <w:t xml:space="preserve">IETF RFC 8285 (2017): "A General Mechanism for RTP Header Extensions", D. Singer, H. </w:t>
      </w:r>
      <w:proofErr w:type="spellStart"/>
      <w:r w:rsidR="00B41375" w:rsidRPr="00B41375">
        <w:t>Desineni</w:t>
      </w:r>
      <w:proofErr w:type="spellEnd"/>
      <w:r w:rsidR="00B41375" w:rsidRPr="00B41375">
        <w:t>, R. Even</w:t>
      </w:r>
      <w:r w:rsidR="00EF5419">
        <w:t>.</w:t>
      </w:r>
    </w:p>
    <w:p w14:paraId="306E99E2" w14:textId="426AC976" w:rsidR="0012780D" w:rsidRDefault="0012780D" w:rsidP="00D54B52">
      <w:pPr>
        <w:pStyle w:val="EX"/>
      </w:pPr>
      <w:r>
        <w:t>[12]</w:t>
      </w:r>
      <w:r>
        <w:tab/>
      </w:r>
      <w:r w:rsidR="00F54D27">
        <w:t xml:space="preserve">3GPP </w:t>
      </w:r>
      <w:r w:rsidR="00F54D27" w:rsidRPr="00F54D27">
        <w:t>TS 23.501: "System architecture for the 5G System (5GS)"</w:t>
      </w:r>
      <w:r w:rsidR="00EF5419">
        <w:t>.</w:t>
      </w:r>
    </w:p>
    <w:p w14:paraId="1BE5A67C" w14:textId="443BB95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J. Martin, J. Burbank, W. Kasch</w:t>
      </w:r>
      <w:r w:rsidR="00EF5419">
        <w:t>.</w:t>
      </w:r>
    </w:p>
    <w:p w14:paraId="49ED9DDF" w14:textId="77231709"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r w:rsidR="00EF5419">
        <w:t>.</w:t>
      </w:r>
    </w:p>
    <w:p w14:paraId="5F19D935" w14:textId="78030028"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r w:rsidR="00EF5419">
        <w:t>.</w:t>
      </w:r>
    </w:p>
    <w:p w14:paraId="2C092E5A" w14:textId="12FBEDB1" w:rsidR="007B565A" w:rsidRDefault="007B565A" w:rsidP="00D54B52">
      <w:pPr>
        <w:pStyle w:val="EX"/>
      </w:pPr>
      <w:r>
        <w:lastRenderedPageBreak/>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r w:rsidR="00EF5419">
        <w:t>.</w:t>
      </w:r>
    </w:p>
    <w:p w14:paraId="24C55FE8" w14:textId="5431706D" w:rsidR="00531F2E" w:rsidRDefault="00531F2E" w:rsidP="00D54B52">
      <w:pPr>
        <w:pStyle w:val="EX"/>
      </w:pPr>
      <w:r>
        <w:t>[17]</w:t>
      </w:r>
      <w:r>
        <w:tab/>
        <w:t>3GPP TS 26.119: "Media Capabilities for Augmented Reality"</w:t>
      </w:r>
      <w:r w:rsidR="00EF5419">
        <w:t>.</w:t>
      </w:r>
    </w:p>
    <w:p w14:paraId="354F4AB4" w14:textId="21C367E3"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J. Lennox, K. Gross, S. Nandakumar, G. Salgu</w:t>
      </w:r>
      <w:r w:rsidR="00947998">
        <w:t>e</w:t>
      </w:r>
      <w:r w:rsidR="00437D59">
        <w:t>iro, B. Burman</w:t>
      </w:r>
      <w:r w:rsidR="00EF5419">
        <w:t>.</w:t>
      </w:r>
    </w:p>
    <w:p w14:paraId="08FAA33A" w14:textId="77777777" w:rsidR="00F46849" w:rsidRDefault="00941507" w:rsidP="00F46849">
      <w:pPr>
        <w:pStyle w:val="EX"/>
      </w:pPr>
      <w:r>
        <w:t>[19]</w:t>
      </w:r>
      <w:r>
        <w:tab/>
      </w:r>
      <w:r w:rsidR="007C626D" w:rsidRPr="007C626D">
        <w:t>IETF RFC 5888 “The Session Description Protocol (SDP) Grouping Framework”, G. Camarillo et al.</w:t>
      </w:r>
    </w:p>
    <w:p w14:paraId="34E14C61" w14:textId="1254994D" w:rsidR="00941507" w:rsidRDefault="00F46849" w:rsidP="00F46849">
      <w:pPr>
        <w:pStyle w:val="EX"/>
      </w:pPr>
      <w:r>
        <w:t>[20]</w:t>
      </w:r>
      <w:r>
        <w:tab/>
        <w:t>ISO/IEC 60559:2020: “Floating-point arithmetic”.</w:t>
      </w:r>
    </w:p>
    <w:p w14:paraId="6516C83E" w14:textId="4FCD3F3F" w:rsidR="00080512" w:rsidRDefault="001058E3" w:rsidP="00EC4A25">
      <w:pPr>
        <w:pStyle w:val="EX"/>
      </w:pPr>
      <w:r>
        <w:t>[21]</w:t>
      </w:r>
      <w:r>
        <w:tab/>
        <w:t>3GPP TR 26.114: "</w:t>
      </w:r>
      <w:r w:rsidRPr="00E44284">
        <w:t>IP Multimedia Subsystem (IMS); Multimedia Telephony; Media handling and interaction</w:t>
      </w:r>
      <w:r>
        <w:t>".</w:t>
      </w:r>
    </w:p>
    <w:p w14:paraId="7C563E2F" w14:textId="393DE6DA" w:rsidR="0070341B" w:rsidRDefault="0070341B" w:rsidP="00EC4A25">
      <w:pPr>
        <w:pStyle w:val="EX"/>
      </w:pPr>
      <w:r>
        <w:t>[22</w:t>
      </w:r>
      <w:r w:rsidRPr="002B4355">
        <w:t>]</w:t>
      </w:r>
      <w:r w:rsidRPr="002B4355">
        <w:tab/>
        <w:t>3GPP TS 38.415 "NG-RAN; PDU Session User Plane Protocol".</w:t>
      </w:r>
    </w:p>
    <w:p w14:paraId="215D638E" w14:textId="0C106ED9" w:rsidR="00C1500C" w:rsidRDefault="00C1500C" w:rsidP="00C1500C">
      <w:pPr>
        <w:pStyle w:val="EX"/>
      </w:pPr>
      <w:r>
        <w:t>[23]</w:t>
      </w:r>
      <w:r>
        <w:tab/>
      </w:r>
      <w:r w:rsidRPr="00B41375">
        <w:t xml:space="preserve">IETF RFC </w:t>
      </w:r>
      <w:r>
        <w:t>7941</w:t>
      </w:r>
      <w:r w:rsidRPr="00B41375">
        <w:t xml:space="preserve"> "</w:t>
      </w:r>
      <w:r>
        <w:t>RTP Header Extension for the RTP Control Protocol (RTCP) Source Description Items</w:t>
      </w:r>
      <w:r w:rsidRPr="00F54D27">
        <w:t>"</w:t>
      </w:r>
      <w:r>
        <w:t>.</w:t>
      </w:r>
    </w:p>
    <w:p w14:paraId="28FF9C22" w14:textId="226257F8" w:rsidR="00C1500C" w:rsidRDefault="00C1500C" w:rsidP="00EC4A25">
      <w:pPr>
        <w:pStyle w:val="EX"/>
      </w:pPr>
      <w:r>
        <w:t>[24]</w:t>
      </w:r>
      <w:r>
        <w:tab/>
      </w:r>
      <w:r w:rsidRPr="00B41375">
        <w:t xml:space="preserve">IETF RFC </w:t>
      </w:r>
      <w:r>
        <w:t>9143</w:t>
      </w:r>
      <w:r w:rsidRPr="00B41375">
        <w:t xml:space="preserve"> "</w:t>
      </w:r>
      <w:r w:rsidRPr="00A2473A">
        <w:t>Negotiating Media Multiplexing Using the Session Description Protocol (SDP)</w:t>
      </w:r>
      <w:r w:rsidRPr="00F54D27">
        <w:t>"</w:t>
      </w:r>
      <w:r>
        <w:t>.</w:t>
      </w:r>
    </w:p>
    <w:p w14:paraId="0383A347" w14:textId="71233667" w:rsidR="000B67A9" w:rsidRDefault="000B67A9" w:rsidP="000B67A9">
      <w:pPr>
        <w:pStyle w:val="EX"/>
      </w:pPr>
      <w:r>
        <w:t>[25</w:t>
      </w:r>
      <w:r w:rsidRPr="00DB4C74">
        <w:t>]</w:t>
      </w:r>
      <w:r>
        <w:tab/>
      </w:r>
      <w:r w:rsidRPr="00DB4C74">
        <w:t>IETF RFC 4588: "RTP Retransmission Payload Format".</w:t>
      </w:r>
    </w:p>
    <w:p w14:paraId="22201DC8" w14:textId="77777777" w:rsidR="000B67A9" w:rsidRPr="004D3578" w:rsidRDefault="000B67A9" w:rsidP="00EC4A25">
      <w:pPr>
        <w:pStyle w:val="EX"/>
      </w:pPr>
    </w:p>
    <w:p w14:paraId="24ACB616" w14:textId="77777777" w:rsidR="00080512" w:rsidRPr="004D3578" w:rsidRDefault="00080512">
      <w:pPr>
        <w:pStyle w:val="Heading1"/>
      </w:pPr>
      <w:bookmarkStart w:id="25" w:name="definitions"/>
      <w:bookmarkStart w:id="26" w:name="_Toc210637239"/>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10637240"/>
      <w:r w:rsidRPr="004D3578">
        <w:t>3.1</w:t>
      </w:r>
      <w:r w:rsidRPr="004D3578">
        <w:tab/>
      </w:r>
      <w:r w:rsidR="002B6339">
        <w:t>Terms</w:t>
      </w:r>
      <w:bookmarkEnd w:id="27"/>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28106642" w14:textId="77777777" w:rsidR="003D7D54" w:rsidRPr="00972E70" w:rsidRDefault="003D7D54" w:rsidP="003D7D54">
      <w:pPr>
        <w:keepLines/>
      </w:pPr>
      <w:r w:rsidRPr="002C4A81">
        <w:rPr>
          <w:b/>
          <w:bCs/>
        </w:rPr>
        <w:t>Data Burst:</w:t>
      </w:r>
      <w:r w:rsidRPr="00972E70">
        <w:t xml:space="preserve"> A set of multiple PDUs generated and sent by the application in a short period of time.</w:t>
      </w:r>
    </w:p>
    <w:p w14:paraId="182FC72C" w14:textId="77777777" w:rsidR="003D7D54" w:rsidRDefault="003D7D54" w:rsidP="003D7D54">
      <w:pPr>
        <w:pStyle w:val="NO"/>
      </w:pPr>
      <w:r w:rsidRPr="00972E70">
        <w:t>NOTE</w:t>
      </w:r>
      <w:r>
        <w:t> </w:t>
      </w:r>
      <w:r w:rsidRPr="00972E70">
        <w:t>1:</w:t>
      </w:r>
      <w:r w:rsidRPr="00972E70">
        <w:tab/>
        <w:t xml:space="preserve">A </w:t>
      </w:r>
      <w:r>
        <w:t>data b</w:t>
      </w:r>
      <w:r w:rsidRPr="00972E70">
        <w:t>urst can be composed of one or multiple PDU Sets.</w:t>
      </w:r>
    </w:p>
    <w:p w14:paraId="7BF8AA9D" w14:textId="4B5B1334" w:rsidR="003D7D54" w:rsidRDefault="003D7D54" w:rsidP="003D7D54">
      <w:pPr>
        <w:pStyle w:val="NO"/>
      </w:pPr>
      <w:r>
        <w:t>NOTE 2:</w:t>
      </w:r>
      <w:r w:rsidR="000B67A9">
        <w:tab/>
      </w:r>
      <w:r w:rsidRPr="009052B4">
        <w:t>The sender application determines the meaning of "a short period of time" based on its implementation</w:t>
      </w:r>
      <w:r>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3E56A4D2" w:rsidR="001B0E1D" w:rsidRDefault="000C5BA4">
      <w:r w:rsidRPr="00FF3075">
        <w:rPr>
          <w:b/>
          <w:bCs/>
        </w:rPr>
        <w:t>Orientation quaternion:</w:t>
      </w:r>
      <w:r w:rsidRPr="000C5BA4">
        <w:t xml:space="preserve"> </w:t>
      </w:r>
      <w:r w:rsidR="003C6CBA">
        <w:t>Q</w:t>
      </w:r>
      <w:r w:rsidRPr="000C5BA4">
        <w:t>uaternion used to represent the orientation</w:t>
      </w:r>
      <w:r w:rsidR="00741E93">
        <w:t xml:space="preserve"> </w:t>
      </w:r>
      <w:r w:rsidR="007F430F" w:rsidRPr="007F430F">
        <w:t>of an object</w:t>
      </w:r>
      <w:r>
        <w:t>.</w:t>
      </w:r>
    </w:p>
    <w:p w14:paraId="29519C1E" w14:textId="00D64D31" w:rsidR="008455A5" w:rsidRDefault="00826F87">
      <w:r w:rsidRPr="00972E70">
        <w:rPr>
          <w:b/>
          <w:bCs/>
        </w:rPr>
        <w:t>PDU Set:</w:t>
      </w:r>
      <w:r>
        <w:t xml:space="preserve"> One or more PDUs carrying the payload of one unit of information generated at the application level (e.g. frame(s), video slice(s), metadata, etc.).</w:t>
      </w:r>
    </w:p>
    <w:p w14:paraId="1D0FB119" w14:textId="55A5B850" w:rsidR="000005A3" w:rsidRPr="004D3578" w:rsidRDefault="00212931">
      <w:r w:rsidRPr="00FF3075">
        <w:rPr>
          <w:b/>
          <w:bCs/>
        </w:rPr>
        <w:t>PDU Set marking:</w:t>
      </w:r>
      <w:r w:rsidRPr="00212931">
        <w:t xml:space="preserve"> </w:t>
      </w:r>
      <w:r w:rsidR="003C6CBA">
        <w:t>M</w:t>
      </w:r>
      <w:r w:rsidRPr="00212931">
        <w:t xml:space="preserve">arking the PDUs carrying a payload with the PDU Set </w:t>
      </w:r>
      <w:r w:rsidR="008A4CAA">
        <w:t>I</w:t>
      </w:r>
      <w:r w:rsidRPr="00212931">
        <w:t>nformation.</w:t>
      </w:r>
    </w:p>
    <w:p w14:paraId="24DA98F6" w14:textId="77777777" w:rsidR="00962B30" w:rsidRDefault="00962B30" w:rsidP="00FB1569">
      <w:pPr>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FB1569">
      <w:pPr>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FB1569">
      <w:pPr>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FB1569">
      <w:pPr>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FB1569">
      <w:pPr>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FB1569">
      <w:pPr>
        <w:rPr>
          <w:lang w:eastAsia="ko-KR"/>
        </w:rPr>
      </w:pPr>
      <w:r w:rsidRPr="00FF3075">
        <w:rPr>
          <w:b/>
          <w:bCs/>
          <w:lang w:eastAsia="ko-KR"/>
        </w:rPr>
        <w:lastRenderedPageBreak/>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1CEE8DDD" w14:textId="77777777" w:rsidR="000B67A9" w:rsidRDefault="000B67A9" w:rsidP="00FB1569">
      <w:r w:rsidRPr="00C60092">
        <w:rPr>
          <w:b/>
        </w:rPr>
        <w:t>Time to Next Burst (TTNB):</w:t>
      </w:r>
      <w:r w:rsidRPr="00C60092">
        <w:rPr>
          <w:rFonts w:ascii="Calibri" w:hAnsi="Calibri" w:cs="Calibri"/>
          <w:b/>
        </w:rPr>
        <w:t xml:space="preserve"> </w:t>
      </w:r>
      <w:r>
        <w:rPr>
          <w:rFonts w:ascii="Calibri" w:hAnsi="Calibri" w:cs="Calibri"/>
          <w:b/>
          <w:color w:val="1F497D"/>
        </w:rPr>
        <w:tab/>
      </w:r>
      <w:r w:rsidRPr="00E5143F">
        <w:t xml:space="preserve">The </w:t>
      </w:r>
      <w:r w:rsidRPr="00F15E66">
        <w:t>time</w:t>
      </w:r>
      <w:r w:rsidRPr="00E5143F">
        <w:t> interval between the transmission of the last PDU in the current data burst and a time instant that is earlier than or equal to the transmission of the first PDU of the next data burst.</w:t>
      </w:r>
    </w:p>
    <w:p w14:paraId="5068AA71" w14:textId="77777777" w:rsidR="000B67A9" w:rsidRPr="00C60092" w:rsidRDefault="000B67A9" w:rsidP="000B67A9">
      <w:pPr>
        <w:pStyle w:val="NO"/>
      </w:pPr>
      <w:r w:rsidRPr="00C60092">
        <w:t>NOTE: </w:t>
      </w:r>
      <w:r w:rsidRPr="00C60092">
        <w:tab/>
        <w:t xml:space="preserve">The definition uses "a time instant that is earlier than or equal to the transmission of the first PDU of the next data burst” rather than “the transmission of the first PDU of the next data burst" because, at the time TTNB </w:t>
      </w:r>
      <w:r>
        <w:t>is indicated, the RTP sender, can in some cases,</w:t>
      </w:r>
      <w:r w:rsidRPr="00C60092">
        <w:t xml:space="preserve"> not yet know exactly when the first PDU of the next data burst will be transmitted. The RTP sender </w:t>
      </w:r>
      <w:r>
        <w:t>will</w:t>
      </w:r>
      <w:r w:rsidRPr="00C60092">
        <w:t xml:space="preserve"> try to minimize the time gap between the time instant </w:t>
      </w:r>
      <w:r>
        <w:t>(from this</w:t>
      </w:r>
      <w:r w:rsidRPr="00C60092">
        <w:t xml:space="preserve"> definition</w:t>
      </w:r>
      <w:r>
        <w:t>)</w:t>
      </w:r>
      <w:r w:rsidRPr="00C60092">
        <w:t xml:space="preserve"> and the first PDU of the next data burst.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r w:rsidR="00304F11">
        <w:rPr>
          <w:lang w:eastAsia="ko-KR"/>
        </w:rPr>
        <w:t>.</w:t>
      </w:r>
    </w:p>
    <w:p w14:paraId="26CE4EDC" w14:textId="77777777" w:rsidR="00847837" w:rsidRDefault="00847837" w:rsidP="000B67A9">
      <w:r w:rsidRPr="00FA2F01">
        <w:rPr>
          <w:b/>
          <w:bCs/>
        </w:rPr>
        <w:t>XR Pose:</w:t>
      </w:r>
      <w:r w:rsidRPr="002B7D2C">
        <w:t xml:space="preserve"> A position and orientation in space relative to an XR Space.</w:t>
      </w:r>
    </w:p>
    <w:p w14:paraId="2EF0F312" w14:textId="600868E6" w:rsidR="00B44335" w:rsidRPr="002B7D2C" w:rsidRDefault="00F53F5E" w:rsidP="000B67A9">
      <w:r w:rsidRPr="00FF3075">
        <w:rPr>
          <w:b/>
          <w:bCs/>
        </w:rPr>
        <w:t>XR Service:</w:t>
      </w:r>
      <w:r w:rsidRPr="00F53F5E">
        <w:t xml:space="preserve"> A service supporting XR use case as defined in clause 5 of [</w:t>
      </w:r>
      <w:r w:rsidR="00BC1AC5">
        <w:t>7</w:t>
      </w:r>
      <w:r w:rsidRPr="00F53F5E">
        <w:t>]</w:t>
      </w:r>
      <w:r>
        <w:t>.</w:t>
      </w:r>
    </w:p>
    <w:p w14:paraId="14CBC2D0" w14:textId="038722E4" w:rsidR="000B67A9" w:rsidRDefault="000B67A9" w:rsidP="000B67A9">
      <w:r w:rsidRPr="00FA2F01">
        <w:rPr>
          <w:b/>
          <w:bCs/>
        </w:rPr>
        <w:t>XR Space:</w:t>
      </w:r>
      <w:r w:rsidRPr="002B7D2C">
        <w:t xml:space="preserve"> A frame of reference in which an application chooses to track the real world</w:t>
      </w:r>
      <w:r>
        <w:t>,</w:t>
      </w:r>
      <w:r w:rsidRPr="002B7D2C">
        <w:t xml:space="preserve"> </w:t>
      </w:r>
      <w:r>
        <w:t>and that</w:t>
      </w:r>
      <w:r w:rsidRPr="002B7D2C">
        <w:t xml:space="preserve"> provides a relation</w:t>
      </w:r>
      <w:r>
        <w:t>ship</w:t>
      </w:r>
      <w:r w:rsidRPr="002B7D2C">
        <w:t xml:space="preserve"> </w:t>
      </w:r>
      <w:r>
        <w:t>between</w:t>
      </w:r>
      <w:r w:rsidRPr="002B7D2C">
        <w:t xml:space="preserve"> the user’s physical environment </w:t>
      </w:r>
      <w:r>
        <w:t>and</w:t>
      </w:r>
      <w:r w:rsidRPr="002B7D2C">
        <w:t xml:space="preserve"> other tracked entities.</w:t>
      </w:r>
    </w:p>
    <w:p w14:paraId="748FAD21" w14:textId="77777777" w:rsidR="00080512" w:rsidRPr="004D3578" w:rsidRDefault="00080512">
      <w:pPr>
        <w:pStyle w:val="Heading2"/>
      </w:pPr>
      <w:bookmarkStart w:id="28" w:name="_Toc210637241"/>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proofErr w:type="spellStart"/>
      <w:r w:rsidRPr="00FF3075">
        <w:rPr>
          <w:i/>
          <w:iCs/>
        </w:rPr>
        <w:t>Ih_p</w:t>
      </w:r>
      <w:proofErr w:type="spellEnd"/>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t>R</w:t>
      </w:r>
      <w:r>
        <w:tab/>
        <w:t>RTP payload data size</w:t>
      </w:r>
    </w:p>
    <w:p w14:paraId="4405E513" w14:textId="77777777" w:rsidR="000F5296" w:rsidRDefault="000F5296" w:rsidP="000F5296">
      <w:pPr>
        <w:pStyle w:val="EW"/>
      </w:pPr>
      <w:proofErr w:type="spellStart"/>
      <w:r w:rsidRPr="001A4F55">
        <w:rPr>
          <w:i/>
          <w:iCs/>
        </w:rPr>
        <w:t>Rh_p</w:t>
      </w:r>
      <w:proofErr w:type="spellEnd"/>
      <w:r>
        <w:tab/>
        <w:t>RTP header overhead, including any RTP header extensions</w:t>
      </w:r>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proofErr w:type="spellStart"/>
      <w:r w:rsidRPr="00FF3075">
        <w:rPr>
          <w:i/>
          <w:iCs/>
        </w:rPr>
        <w:t>Uh_p</w:t>
      </w:r>
      <w:proofErr w:type="spellEnd"/>
      <w:r>
        <w:tab/>
        <w:t>UDP header overhead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10637242"/>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4E60376" w14:textId="77777777" w:rsidR="00E42F0A" w:rsidRDefault="00E42F0A" w:rsidP="00E42F0A">
      <w:pPr>
        <w:pStyle w:val="EW"/>
      </w:pPr>
      <w:r>
        <w:t>AP</w:t>
      </w:r>
      <w:r>
        <w:tab/>
        <w:t>Aggregation Packet</w:t>
      </w:r>
    </w:p>
    <w:p w14:paraId="16A04C7F" w14:textId="4367F57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1CEBF758" w14:textId="77777777" w:rsidR="007058AE" w:rsidRDefault="00CD268D" w:rsidP="007058AE">
      <w:pPr>
        <w:pStyle w:val="EW"/>
      </w:pPr>
      <w:r>
        <w:t>CRA</w:t>
      </w:r>
      <w:r>
        <w:tab/>
        <w:t>Clean Random Access</w:t>
      </w:r>
    </w:p>
    <w:p w14:paraId="41243A21" w14:textId="62A186D1" w:rsidR="00CA3440" w:rsidRDefault="007058AE" w:rsidP="00CD268D">
      <w:pPr>
        <w:pStyle w:val="EW"/>
      </w:pPr>
      <w:proofErr w:type="spellStart"/>
      <w:r>
        <w:t>DoF</w:t>
      </w:r>
      <w:proofErr w:type="spellEnd"/>
      <w:r>
        <w:tab/>
        <w:t>Degrees of Freedom</w:t>
      </w:r>
    </w:p>
    <w:p w14:paraId="251B0B6F" w14:textId="77777777" w:rsidR="00FB73EA" w:rsidRDefault="00FB73EA" w:rsidP="00FB73EA">
      <w:pPr>
        <w:pStyle w:val="EW"/>
      </w:pPr>
      <w:r>
        <w:t>ETI</w:t>
      </w:r>
      <w:r>
        <w:tab/>
        <w:t>Expedited Transfer Indication</w:t>
      </w:r>
    </w:p>
    <w:p w14:paraId="5A13A55F" w14:textId="57FF566C" w:rsidR="00C208CE" w:rsidRDefault="00CA3440" w:rsidP="00CD268D">
      <w:pPr>
        <w:pStyle w:val="EW"/>
      </w:pPr>
      <w:r>
        <w:t>FU</w:t>
      </w:r>
      <w:r>
        <w:tab/>
        <w:t>Fragmentation Unit</w:t>
      </w:r>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lang w:val="en-US"/>
        </w:rPr>
      </w:pPr>
      <w:r w:rsidRPr="00FF3075">
        <w:rPr>
          <w:lang w:val="en-US"/>
        </w:rPr>
        <w:t>IRAP</w:t>
      </w:r>
      <w:r w:rsidRPr="00FF3075">
        <w:rPr>
          <w:lang w:val="en-US"/>
        </w:rPr>
        <w:tab/>
        <w:t>Intra Random Access Picture</w:t>
      </w:r>
    </w:p>
    <w:p w14:paraId="4E1D73D4" w14:textId="77777777" w:rsidR="006E57DA" w:rsidRDefault="006E57DA" w:rsidP="006E57DA">
      <w:pPr>
        <w:pStyle w:val="EW"/>
        <w:rPr>
          <w:lang w:val="en-US"/>
        </w:rPr>
      </w:pPr>
      <w:r>
        <w:rPr>
          <w:lang w:val="en-US"/>
        </w:rPr>
        <w:t>NAL</w:t>
      </w:r>
      <w:r>
        <w:rPr>
          <w:lang w:val="en-US"/>
        </w:rPr>
        <w:tab/>
        <w:t>Network Abstraction Layer</w:t>
      </w:r>
    </w:p>
    <w:p w14:paraId="20DDC504" w14:textId="50A7F9F6" w:rsidR="004F24EF" w:rsidRDefault="004F24EF">
      <w:pPr>
        <w:pStyle w:val="EW"/>
        <w:rPr>
          <w:lang w:val="en-US"/>
        </w:rPr>
      </w:pPr>
      <w:r>
        <w:rPr>
          <w:lang w:val="en-US"/>
        </w:rPr>
        <w:t>NRI</w:t>
      </w:r>
      <w:r>
        <w:rPr>
          <w:lang w:val="en-US"/>
        </w:rPr>
        <w:tab/>
      </w:r>
      <w:proofErr w:type="spellStart"/>
      <w:r>
        <w:rPr>
          <w:lang w:val="en-US"/>
        </w:rPr>
        <w:t>nal_ref_idc</w:t>
      </w:r>
      <w:proofErr w:type="spellEnd"/>
    </w:p>
    <w:p w14:paraId="37598F8A" w14:textId="77777777" w:rsidR="00ED23C3" w:rsidRDefault="004F24EF" w:rsidP="00ED23C3">
      <w:pPr>
        <w:pStyle w:val="EW"/>
        <w:rPr>
          <w:lang w:val="en-US"/>
        </w:rPr>
      </w:pPr>
      <w:r>
        <w:rPr>
          <w:lang w:val="en-US"/>
        </w:rPr>
        <w:t>NTP</w:t>
      </w:r>
      <w:r>
        <w:rPr>
          <w:lang w:val="en-US"/>
        </w:rPr>
        <w:tab/>
        <w:t>Network Time Protocol</w:t>
      </w:r>
    </w:p>
    <w:p w14:paraId="01E46DF0" w14:textId="77777777" w:rsidR="00ED23C3" w:rsidRDefault="00ED23C3" w:rsidP="00ED23C3">
      <w:pPr>
        <w:pStyle w:val="EW"/>
        <w:rPr>
          <w:lang w:val="en-US"/>
        </w:rPr>
      </w:pPr>
      <w:r>
        <w:rPr>
          <w:lang w:val="en-US"/>
        </w:rPr>
        <w:t>OS</w:t>
      </w:r>
      <w:r>
        <w:rPr>
          <w:lang w:val="en-US"/>
        </w:rPr>
        <w:tab/>
        <w:t>Operating System</w:t>
      </w:r>
    </w:p>
    <w:p w14:paraId="7EFD2EC0" w14:textId="335A4AA2" w:rsidR="004F24EF" w:rsidRDefault="00ED23C3" w:rsidP="00ED23C3">
      <w:pPr>
        <w:pStyle w:val="EW"/>
        <w:rPr>
          <w:lang w:val="en-US"/>
        </w:rPr>
      </w:pPr>
      <w:r>
        <w:rPr>
          <w:lang w:val="en-US"/>
        </w:rPr>
        <w:t>PACI</w:t>
      </w:r>
      <w:r>
        <w:rPr>
          <w:lang w:val="en-US"/>
        </w:rPr>
        <w:tab/>
        <w:t>Payload Content Information</w:t>
      </w:r>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lang w:val="en-US"/>
        </w:rPr>
      </w:pPr>
      <w:r>
        <w:rPr>
          <w:lang w:val="en-US"/>
        </w:rPr>
        <w:t>PSI</w:t>
      </w:r>
      <w:r>
        <w:rPr>
          <w:lang w:val="en-US"/>
        </w:rPr>
        <w:tab/>
        <w:t>PDU Set Importance</w:t>
      </w:r>
    </w:p>
    <w:p w14:paraId="4E33BA94" w14:textId="77777777" w:rsidR="001B7C3E" w:rsidRDefault="001B7C3E" w:rsidP="001B7C3E">
      <w:pPr>
        <w:pStyle w:val="EW"/>
        <w:rPr>
          <w:lang w:val="en-US"/>
        </w:rPr>
      </w:pPr>
      <w:r>
        <w:rPr>
          <w:lang w:val="en-US"/>
        </w:rPr>
        <w:t>PTP</w:t>
      </w:r>
      <w:r>
        <w:rPr>
          <w:lang w:val="en-US"/>
        </w:rPr>
        <w:tab/>
        <w:t>Precision Time Protocol</w:t>
      </w:r>
    </w:p>
    <w:p w14:paraId="0E789FAE" w14:textId="497C0DE4" w:rsidR="007E5A9E" w:rsidRDefault="007E5A9E">
      <w:pPr>
        <w:pStyle w:val="EW"/>
        <w:rPr>
          <w:lang w:val="en-US"/>
        </w:rPr>
      </w:pPr>
      <w:r>
        <w:rPr>
          <w:lang w:val="en-US"/>
        </w:rPr>
        <w:t>RADL</w:t>
      </w:r>
      <w:r>
        <w:rPr>
          <w:lang w:val="en-US"/>
        </w:rPr>
        <w:tab/>
        <w:t xml:space="preserve">Random Access </w:t>
      </w:r>
      <w:r w:rsidR="00C576D0">
        <w:rPr>
          <w:lang w:val="en-US"/>
        </w:rPr>
        <w:t xml:space="preserve">Decodable </w:t>
      </w:r>
      <w:r>
        <w:rPr>
          <w:lang w:val="en-US"/>
        </w:rPr>
        <w:t>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372DBCB2" w:rsidR="002663FC" w:rsidRDefault="002663FC">
      <w:pPr>
        <w:pStyle w:val="EW"/>
        <w:rPr>
          <w:lang w:val="en-US"/>
        </w:rPr>
      </w:pPr>
      <w:r>
        <w:rPr>
          <w:lang w:val="en-US"/>
        </w:rPr>
        <w:t>RTCP</w:t>
      </w:r>
      <w:r>
        <w:rPr>
          <w:lang w:val="en-US"/>
        </w:rPr>
        <w:tab/>
      </w:r>
      <w:r w:rsidR="00674BFE">
        <w:rPr>
          <w:lang w:val="en-US"/>
        </w:rPr>
        <w:t>RTP</w:t>
      </w:r>
      <w:r>
        <w:rPr>
          <w:lang w:val="en-US"/>
        </w:rPr>
        <w:t xml:space="preserve"> Control Protocol</w:t>
      </w:r>
    </w:p>
    <w:p w14:paraId="0A31CF7E" w14:textId="5FEDEDAD" w:rsidR="007E5437" w:rsidRDefault="007E5437">
      <w:pPr>
        <w:pStyle w:val="EW"/>
        <w:rPr>
          <w:lang w:val="en-US"/>
        </w:rPr>
      </w:pPr>
      <w:r>
        <w:rPr>
          <w:lang w:val="en-US"/>
        </w:rPr>
        <w:t>RTCP XR</w:t>
      </w:r>
      <w:r>
        <w:rPr>
          <w:lang w:val="en-US"/>
        </w:rPr>
        <w:tab/>
      </w:r>
      <w:r w:rsidR="002663FC">
        <w:rPr>
          <w:lang w:val="en-US"/>
        </w:rPr>
        <w:t xml:space="preserve">RTCP </w:t>
      </w:r>
      <w:proofErr w:type="spellStart"/>
      <w:r w:rsidR="002663FC">
        <w:rPr>
          <w:lang w:val="en-US"/>
        </w:rPr>
        <w:t>eXtended</w:t>
      </w:r>
      <w:proofErr w:type="spellEnd"/>
      <w:r w:rsidR="002663FC">
        <w:rPr>
          <w:lang w:val="en-US"/>
        </w:rPr>
        <w:t xml:space="preserve"> Report</w:t>
      </w:r>
    </w:p>
    <w:p w14:paraId="7CA65F99" w14:textId="5EF8062B" w:rsidR="005105A7" w:rsidRDefault="005105A7">
      <w:pPr>
        <w:pStyle w:val="EW"/>
        <w:rPr>
          <w:lang w:val="en-US"/>
        </w:rPr>
      </w:pPr>
      <w:r>
        <w:rPr>
          <w:lang w:val="en-US"/>
        </w:rPr>
        <w:lastRenderedPageBreak/>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4A2F7936" w14:textId="77777777" w:rsidR="0031455E" w:rsidRDefault="005105A7" w:rsidP="0031455E">
      <w:pPr>
        <w:pStyle w:val="EW"/>
        <w:rPr>
          <w:lang w:val="en-US"/>
        </w:rPr>
      </w:pPr>
      <w:r>
        <w:rPr>
          <w:lang w:val="en-US"/>
        </w:rPr>
        <w:t>SRTP</w:t>
      </w:r>
      <w:r>
        <w:rPr>
          <w:lang w:val="en-US"/>
        </w:rPr>
        <w:tab/>
        <w:t>Secure RTP</w:t>
      </w:r>
    </w:p>
    <w:p w14:paraId="290BC046" w14:textId="1A49F5E5" w:rsidR="005105A7" w:rsidRDefault="0031455E" w:rsidP="0031455E">
      <w:pPr>
        <w:pStyle w:val="EW"/>
        <w:rPr>
          <w:lang w:val="en-US"/>
        </w:rPr>
      </w:pPr>
      <w:r>
        <w:rPr>
          <w:lang w:val="en-US"/>
        </w:rPr>
        <w:t>TID</w:t>
      </w:r>
      <w:r>
        <w:rPr>
          <w:lang w:val="en-US"/>
        </w:rPr>
        <w:tab/>
        <w:t>Temporal Identifier</w:t>
      </w:r>
    </w:p>
    <w:p w14:paraId="0C703BFF" w14:textId="4888181C" w:rsidR="005105A7" w:rsidRDefault="005105A7">
      <w:pPr>
        <w:pStyle w:val="EW"/>
        <w:rPr>
          <w:lang w:val="en-US"/>
        </w:rPr>
      </w:pPr>
      <w:r>
        <w:rPr>
          <w:lang w:val="en-US"/>
        </w:rPr>
        <w:t>UPF</w:t>
      </w:r>
      <w:r>
        <w:rPr>
          <w:lang w:val="en-US"/>
        </w:rPr>
        <w:tab/>
        <w:t>User Plane Function</w:t>
      </w:r>
    </w:p>
    <w:p w14:paraId="54981860" w14:textId="01C0B7B3" w:rsidR="005105A7" w:rsidRDefault="005105A7">
      <w:pPr>
        <w:pStyle w:val="EW"/>
        <w:rPr>
          <w:lang w:val="en-US"/>
        </w:rPr>
      </w:pPr>
      <w:r>
        <w:rPr>
          <w:lang w:val="en-US"/>
        </w:rPr>
        <w:t>UDP</w:t>
      </w:r>
      <w:r>
        <w:rPr>
          <w:lang w:val="en-US"/>
        </w:rPr>
        <w:tab/>
        <w:t>User Datagram Protocol</w:t>
      </w:r>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r>
      <w:proofErr w:type="spellStart"/>
      <w:r>
        <w:rPr>
          <w:lang w:val="en-US"/>
        </w:rPr>
        <w:t>eXtended</w:t>
      </w:r>
      <w:proofErr w:type="spellEnd"/>
      <w:r>
        <w:rPr>
          <w:lang w:val="en-US"/>
        </w:rPr>
        <w:t xml:space="preserve"> Reality</w:t>
      </w:r>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30" w:name="clause4"/>
      <w:bookmarkStart w:id="31" w:name="_Toc210637243"/>
      <w:bookmarkEnd w:id="30"/>
      <w:r w:rsidRPr="004D3578">
        <w:t>4</w:t>
      </w:r>
      <w:r w:rsidRPr="004D3578">
        <w:tab/>
      </w:r>
      <w:r w:rsidR="006B7F0E">
        <w:t>RTP Functionalities</w:t>
      </w:r>
      <w:bookmarkEnd w:id="31"/>
    </w:p>
    <w:p w14:paraId="5814566E" w14:textId="6567F0C6" w:rsidR="00D4342B" w:rsidRPr="004D3578" w:rsidRDefault="00D4342B" w:rsidP="00D4342B">
      <w:pPr>
        <w:pStyle w:val="Heading2"/>
      </w:pPr>
      <w:bookmarkStart w:id="32" w:name="_Toc210637244"/>
      <w:r w:rsidRPr="004D3578">
        <w:t>4.1</w:t>
      </w:r>
      <w:r w:rsidRPr="004D3578">
        <w:tab/>
      </w:r>
      <w:r w:rsidR="00C1649E">
        <w:t>General</w:t>
      </w:r>
      <w:bookmarkEnd w:id="32"/>
    </w:p>
    <w:p w14:paraId="1F449B5F" w14:textId="465BE1E5" w:rsidR="00D4342B" w:rsidRDefault="00762C21" w:rsidP="00D4342B">
      <w:r w:rsidRPr="002E2D22">
        <w:t xml:space="preserve">This clause defines </w:t>
      </w:r>
      <w:r w:rsidR="001B7AC4" w:rsidRPr="002E2D22">
        <w:t>functional additions</w:t>
      </w:r>
      <w:r w:rsidR="001054FB">
        <w:t xml:space="preserve"> to RTP [4]</w:t>
      </w:r>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w:t>
      </w:r>
      <w:r w:rsidR="000734C9">
        <w:t xml:space="preserve"> (HE)</w:t>
      </w:r>
      <w:r w:rsidR="00D464A4" w:rsidRPr="002E2D22">
        <w:t xml:space="preserve"> [11]</w:t>
      </w:r>
      <w:r w:rsidR="00655ABE" w:rsidRPr="002E2D22">
        <w:t xml:space="preserve"> and by defining </w:t>
      </w:r>
      <w:r w:rsidR="0037458B" w:rsidRPr="002E2D22">
        <w:t>RTP payload formats</w:t>
      </w:r>
      <w:r w:rsidR="00682DD5" w:rsidRPr="002E2D22">
        <w:t xml:space="preserve"> for specific media codecs</w:t>
      </w:r>
      <w:r w:rsidR="005F2D6E">
        <w:t>, e.g.,</w:t>
      </w:r>
      <w:r w:rsidR="00682DD5" w:rsidRPr="002E2D22">
        <w:t xml:space="preserve"> [5][6]</w:t>
      </w:r>
      <w:r w:rsidR="00D464A4">
        <w:t>.</w:t>
      </w:r>
    </w:p>
    <w:p w14:paraId="0B06C628" w14:textId="5FC0AB7E" w:rsidR="00DF76F6" w:rsidRDefault="00DF76F6" w:rsidP="00FF3075">
      <w:pPr>
        <w:pStyle w:val="Heading2"/>
      </w:pPr>
      <w:bookmarkStart w:id="33" w:name="_Toc210637245"/>
      <w:r>
        <w:t>4.2</w:t>
      </w:r>
      <w:r>
        <w:tab/>
      </w:r>
      <w:r w:rsidR="004240F7">
        <w:t>RTP Header Extension for PDU Set Marking</w:t>
      </w:r>
      <w:bookmarkEnd w:id="33"/>
    </w:p>
    <w:p w14:paraId="63F50A1A" w14:textId="44BEB7E4" w:rsidR="00AE4CAF" w:rsidRDefault="00AE4CAF" w:rsidP="00FF3075">
      <w:pPr>
        <w:pStyle w:val="Heading3"/>
      </w:pPr>
      <w:bookmarkStart w:id="34" w:name="_Toc210637246"/>
      <w:r>
        <w:t>4.2.1</w:t>
      </w:r>
      <w:r>
        <w:tab/>
        <w:t>General</w:t>
      </w:r>
      <w:bookmarkEnd w:id="34"/>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4DF5DCF1" w:rsidR="0073544B" w:rsidRDefault="00F776B0" w:rsidP="0073544B">
      <w:r>
        <w:t>Endpoints that support t</w:t>
      </w:r>
      <w:r w:rsidR="0073544B">
        <w:t xml:space="preserve">he RTP </w:t>
      </w:r>
      <w:r w:rsidR="006A4FC9">
        <w:t xml:space="preserve">HE </w:t>
      </w:r>
      <w:r w:rsidR="0073544B">
        <w:t xml:space="preserve">for PDU Set marking shall support both RTP </w:t>
      </w:r>
      <w:r w:rsidR="00B41F2F">
        <w:t>HE</w:t>
      </w:r>
      <w:r w:rsidR="0073544B">
        <w:t xml:space="preserve">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r w:rsidR="00670758">
        <w:t xml:space="preserve">HE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proofErr w:type="spellStart"/>
      <w:r w:rsidR="00443305" w:rsidRPr="002E2D22">
        <w:t>extmap</w:t>
      </w:r>
      <w:proofErr w:type="spellEnd"/>
      <w:r w:rsidR="00443305" w:rsidRPr="002E2D22">
        <w:t>-allow-mixed</w:t>
      </w:r>
      <w:r w:rsidR="005A241F" w:rsidRPr="002E2D22">
        <w:t>" is successfully negotiated</w:t>
      </w:r>
      <w:r w:rsidR="00E75BED" w:rsidRPr="002E2D22">
        <w:t xml:space="preserve"> through SDP offer/answer</w:t>
      </w:r>
      <w:r w:rsidR="00D82AF6" w:rsidRPr="002E2D22">
        <w:t>, as described by RFC 8285 [11]</w:t>
      </w:r>
      <w:r>
        <w:t>.</w:t>
      </w:r>
    </w:p>
    <w:p w14:paraId="239446C8" w14:textId="77777777" w:rsidR="000723E5" w:rsidRDefault="002B1C8B" w:rsidP="000723E5">
      <w:pPr>
        <w:pStyle w:val="NO"/>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32E462EF" w14:textId="0A6C297F" w:rsidR="002B1C8B" w:rsidRPr="004240F7" w:rsidRDefault="000723E5" w:rsidP="00AA108E">
      <w:r>
        <w:rPr>
          <w:lang w:eastAsia="en-GB"/>
        </w:rPr>
        <w:t>The IANA registration information for the RTP HE for PDU Set marking is provided in Annex D.2.</w:t>
      </w:r>
    </w:p>
    <w:p w14:paraId="1FAA7E8A" w14:textId="6BE98164" w:rsidR="00031775" w:rsidRDefault="009C66DF" w:rsidP="00FF3075">
      <w:pPr>
        <w:pStyle w:val="Heading3"/>
      </w:pPr>
      <w:bookmarkStart w:id="35" w:name="_Toc210637247"/>
      <w:r>
        <w:t>4.2.2</w:t>
      </w:r>
      <w:r>
        <w:tab/>
      </w:r>
      <w:r w:rsidR="0019032D" w:rsidRPr="0019032D">
        <w:t>One-byte RTP Header Extension Format</w:t>
      </w:r>
      <w:bookmarkEnd w:id="35"/>
    </w:p>
    <w:p w14:paraId="24EDEAC4" w14:textId="2678527E" w:rsidR="00031775" w:rsidRDefault="00E06993" w:rsidP="00031775">
      <w:r w:rsidRPr="00E06993">
        <w:t xml:space="preserve">The one-byte RTP </w:t>
      </w:r>
      <w:r w:rsidR="00BF24E8">
        <w:t>HE</w:t>
      </w:r>
      <w:r w:rsidRPr="00E06993">
        <w:t xml:space="preserve">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lastRenderedPageBreak/>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proofErr w:type="spellStart"/>
      <w:r w:rsidR="00F90CBF" w:rsidRPr="00685A8D">
        <w:rPr>
          <w:rFonts w:ascii="Courier New" w:hAnsi="Courier New" w:cs="Courier New"/>
        </w:rPr>
        <w:t>len</w:t>
      </w:r>
      <w:proofErr w:type="spellEnd"/>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w:t>
      </w:r>
      <w:proofErr w:type="spellStart"/>
      <w:r w:rsidRPr="00CF5503">
        <w:rPr>
          <w:rFonts w:ascii="Courier New" w:hAnsi="Courier New" w:cs="Courier New"/>
        </w:rPr>
        <w:t>PSSize</w:t>
      </w:r>
      <w:proofErr w:type="spellEnd"/>
      <w:r w:rsidRPr="00CF5503">
        <w:rPr>
          <w:rFonts w:ascii="Courier New" w:hAnsi="Courier New" w:cs="Courier New"/>
        </w:rPr>
        <w:t xml:space="preserv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36" w:name="_Toc210637248"/>
      <w:r>
        <w:t>4.2.3</w:t>
      </w:r>
      <w:r>
        <w:tab/>
        <w:t>Two</w:t>
      </w:r>
      <w:r w:rsidRPr="0019032D">
        <w:t>-byte RTP Header Extension Format</w:t>
      </w:r>
      <w:bookmarkEnd w:id="36"/>
    </w:p>
    <w:p w14:paraId="799BFEFC" w14:textId="71016025" w:rsidR="00FC3F78" w:rsidRDefault="002D7760" w:rsidP="00FC3F78">
      <w:r w:rsidRPr="002D7760">
        <w:t xml:space="preserve">The two-byte RTP </w:t>
      </w:r>
      <w:r w:rsidR="00057906">
        <w:t>HE</w:t>
      </w:r>
      <w:r w:rsidRPr="002D7760">
        <w:t xml:space="preserve">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w:t>
      </w:r>
      <w:proofErr w:type="spellStart"/>
      <w:r w:rsidRPr="0092777F">
        <w:rPr>
          <w:rFonts w:ascii="Courier New" w:hAnsi="Courier New" w:cs="Courier New"/>
        </w:rPr>
        <w:t>appbits</w:t>
      </w:r>
      <w:proofErr w:type="spellEnd"/>
      <w:r w:rsidRPr="0092777F">
        <w:rPr>
          <w:rFonts w:ascii="Courier New" w:hAnsi="Courier New" w:cs="Courier New"/>
        </w:rPr>
        <w:t>|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proofErr w:type="spellStart"/>
      <w:r w:rsidR="00F90CBF" w:rsidRPr="00685A8D">
        <w:rPr>
          <w:rFonts w:ascii="Courier New" w:hAnsi="Courier New" w:cs="Courier New"/>
        </w:rPr>
        <w:t>len</w:t>
      </w:r>
      <w:proofErr w:type="spellEnd"/>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w:t>
      </w:r>
      <w:proofErr w:type="spellStart"/>
      <w:r w:rsidRPr="0092777F">
        <w:rPr>
          <w:rFonts w:ascii="Courier New" w:hAnsi="Courier New" w:cs="Courier New"/>
        </w:rPr>
        <w:t>PSSize</w:t>
      </w:r>
      <w:proofErr w:type="spellEnd"/>
      <w:r w:rsidRPr="0092777F">
        <w:rPr>
          <w:rFonts w:ascii="Courier New" w:hAnsi="Courier New" w:cs="Courier New"/>
        </w:rPr>
        <w:t xml:space="preserv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37" w:name="_Toc210637249"/>
      <w:r>
        <w:t>4.2.</w:t>
      </w:r>
      <w:r w:rsidR="00E01728">
        <w:t>4</w:t>
      </w:r>
      <w:r>
        <w:tab/>
      </w:r>
      <w:r w:rsidR="00E01728">
        <w:t>Semantics</w:t>
      </w:r>
      <w:bookmarkEnd w:id="37"/>
    </w:p>
    <w:p w14:paraId="5DBA978A" w14:textId="46F79A06" w:rsidR="00DD2D1C" w:rsidRPr="00DD2D1C" w:rsidRDefault="00DD2D1C" w:rsidP="00DD2D1C">
      <w:pPr>
        <w:rPr>
          <w:lang w:val="en-US"/>
        </w:rPr>
      </w:pPr>
      <w:r w:rsidRPr="00DD2D1C">
        <w:rPr>
          <w:lang w:val="en-US"/>
        </w:rPr>
        <w:t xml:space="preserve">The semantics of the fields of the RTP </w:t>
      </w:r>
      <w:r w:rsidR="00F971F8">
        <w:rPr>
          <w:lang w:val="en-US"/>
        </w:rPr>
        <w:t>HE</w:t>
      </w:r>
      <w:r w:rsidRPr="00DD2D1C">
        <w:rPr>
          <w:lang w:val="en-US"/>
        </w:rPr>
        <w:t xml:space="preserve"> for PDU Set </w:t>
      </w:r>
      <w:r w:rsidR="00F971F8">
        <w:rPr>
          <w:lang w:val="en-US"/>
        </w:rPr>
        <w:t xml:space="preserve">marking </w:t>
      </w:r>
      <w:r w:rsidRPr="00DD2D1C">
        <w:rPr>
          <w:lang w:val="en-US"/>
        </w:rPr>
        <w:t>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0490ACCB" w14:textId="751AF64C" w:rsidR="000B67A9" w:rsidRPr="00DD2D1C" w:rsidRDefault="000B67A9" w:rsidP="000B67A9">
      <w:pPr>
        <w:pStyle w:val="B1"/>
      </w:pPr>
      <w:r>
        <w:t>-</w:t>
      </w:r>
      <w:r>
        <w:tab/>
      </w:r>
      <w:r w:rsidRPr="00AA108E">
        <w:rPr>
          <w:b/>
          <w:bCs/>
        </w:rPr>
        <w:t>Reserved [R] (2 bits):</w:t>
      </w:r>
      <w:r>
        <w:t xml:space="preserve"> This field is reserved for future usage. It shall be set to 0 by the RTP sender and shall be ignored by the RTP receiver.</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23DCBE29"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w:t>
      </w:r>
      <w:r w:rsidR="0014536D">
        <w:t xml:space="preserve">the 3GPP </w:t>
      </w:r>
      <w:r w:rsidRPr="00557384">
        <w:t xml:space="preserve">audio/video codecs are provided in </w:t>
      </w:r>
      <w:r w:rsidR="00A441E6">
        <w:t>c</w:t>
      </w:r>
      <w:r w:rsidRPr="00557384">
        <w:t xml:space="preserve">lause </w:t>
      </w:r>
      <w:r w:rsidR="00FC1669">
        <w:t>4.2.6</w:t>
      </w:r>
      <w:r w:rsidRPr="00557384">
        <w:t>.2</w:t>
      </w:r>
    </w:p>
    <w:p w14:paraId="16F84ACC" w14:textId="2009F18F" w:rsidR="00DD2D1C" w:rsidRPr="00DD2D1C" w:rsidRDefault="00F42DC4" w:rsidP="007D30CC">
      <w:pPr>
        <w:pStyle w:val="B1"/>
      </w:pPr>
      <w:r>
        <w:t>-</w:t>
      </w:r>
      <w:r>
        <w:tab/>
      </w:r>
      <w:r w:rsidR="00DD2D1C" w:rsidRPr="00DD2D1C">
        <w:rPr>
          <w:b/>
          <w:bCs/>
        </w:rPr>
        <w:t>PDU Set Sequence Number [PSSN] (10 bits):</w:t>
      </w:r>
      <w:r w:rsidR="00DD2D1C" w:rsidRPr="00DD2D1C">
        <w:t xml:space="preserve"> The sequence number of the PDU Set to which the current PDU belongs</w:t>
      </w:r>
      <w:r w:rsidR="008D71FC">
        <w:t>,</w:t>
      </w:r>
      <w:r w:rsidR="00DD2D1C" w:rsidRPr="00DD2D1C">
        <w:t xml:space="preserve"> acting as a 10-bit numerical identifier for the PDU Set.</w:t>
      </w:r>
      <w:r w:rsidR="00CF74ED">
        <w:t xml:space="preserve"> The </w:t>
      </w:r>
      <w:r w:rsidR="00C13FC9">
        <w:t>PSSN</w:t>
      </w:r>
      <w:r w:rsidR="00CF74ED">
        <w:t xml:space="preserve"> shall </w:t>
      </w:r>
      <w:r w:rsidR="00C13FC9">
        <w:t xml:space="preserve">be incremented </w:t>
      </w:r>
      <w:r w:rsidR="00CF74ED">
        <w:t xml:space="preserve">monotonically 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3884C67B" w:rsidR="00DD2D1C" w:rsidRPr="00DD2D1C" w:rsidRDefault="00F42DC4" w:rsidP="007D30CC">
      <w:pPr>
        <w:pStyle w:val="B1"/>
      </w:pPr>
      <w:r>
        <w:lastRenderedPageBreak/>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w:t>
      </w:r>
      <w:r w:rsidR="007E0A8F">
        <w:t>S</w:t>
      </w:r>
      <w:r w:rsidR="00DD2D1C" w:rsidRPr="00DD2D1C">
        <w:t xml:space="preserve">et in </w:t>
      </w:r>
      <w:r w:rsidR="007E0A8F">
        <w:t xml:space="preserve">the </w:t>
      </w:r>
      <w:r w:rsidR="00DD2D1C" w:rsidRPr="00DD2D1C">
        <w:t xml:space="preserve">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41B3A5BD" w:rsidR="00DD2D1C" w:rsidRDefault="00F42DC4" w:rsidP="007D30CC">
      <w:pPr>
        <w:pStyle w:val="B1"/>
      </w:pPr>
      <w:r>
        <w:t>-</w:t>
      </w:r>
      <w:r>
        <w:tab/>
      </w:r>
      <w:r w:rsidR="00DD2D1C" w:rsidRPr="00DD2D1C">
        <w:rPr>
          <w:b/>
          <w:bCs/>
        </w:rPr>
        <w:t>PDU Set Size [</w:t>
      </w:r>
      <w:proofErr w:type="spellStart"/>
      <w:r w:rsidR="00DD2D1C" w:rsidRPr="00DD2D1C">
        <w:rPr>
          <w:b/>
          <w:bCs/>
        </w:rPr>
        <w:t>PSSize</w:t>
      </w:r>
      <w:proofErr w:type="spellEnd"/>
      <w:r w:rsidR="00DD2D1C" w:rsidRPr="00DD2D1C">
        <w:rPr>
          <w:b/>
          <w:bCs/>
        </w:rPr>
        <w:t>] (24 bits):</w:t>
      </w:r>
      <w:r w:rsidR="00DD2D1C" w:rsidRPr="00DD2D1C">
        <w:t xml:space="preserve"> The PDU Set Size indicates the total size of all PDUs of the PDU Set to which this PDU belongs. This field is optional and subject to an SDP </w:t>
      </w:r>
      <w:proofErr w:type="spellStart"/>
      <w:r w:rsidR="00DD2D1C" w:rsidRPr="00DD2D1C">
        <w:t>signaling</w:t>
      </w:r>
      <w:proofErr w:type="spellEnd"/>
      <w:r w:rsidR="00DD2D1C" w:rsidRPr="00DD2D1C">
        <w:t xml:space="preserve">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w:t>
      </w:r>
      <w:r w:rsidR="002849F6">
        <w:t>HE</w:t>
      </w:r>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w:t>
      </w:r>
      <w:proofErr w:type="spellStart"/>
      <w:r w:rsidR="00DD2D1C" w:rsidRPr="00DD2D1C">
        <w:t>PSSize</w:t>
      </w:r>
      <w:proofErr w:type="spellEnd"/>
      <w:r w:rsidR="00DD2D1C" w:rsidRPr="00DD2D1C">
        <w:t xml:space="preserve"> shall indicate the size of a PDU Set including RTP/UDP/IP header encapsulation overhead of its corresponding PDUs. The </w:t>
      </w:r>
      <w:proofErr w:type="spellStart"/>
      <w:r w:rsidR="00DD2D1C" w:rsidRPr="00DD2D1C">
        <w:t>PSSize</w:t>
      </w:r>
      <w:proofErr w:type="spellEnd"/>
      <w:r w:rsidR="00DD2D1C" w:rsidRPr="00DD2D1C">
        <w:t xml:space="preserv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r w:rsidR="000B67A9">
        <w:t xml:space="preserve"> More details on the accuracy requirements and deriving the PDU Set Size can be found in clause 4.2.6.3.</w:t>
      </w:r>
    </w:p>
    <w:p w14:paraId="6D20646D" w14:textId="2F5AECE9" w:rsidR="00A33B25" w:rsidRDefault="00A33B25" w:rsidP="00FF3075">
      <w:pPr>
        <w:pStyle w:val="NO"/>
      </w:pPr>
      <w:r>
        <w:t>NOTE</w:t>
      </w:r>
      <w:r w:rsidR="00327579">
        <w:t xml:space="preserve"> 5:</w:t>
      </w:r>
      <w:r w:rsidR="00327579">
        <w:tab/>
        <w:t xml:space="preserve">This field may be optionally present given the </w:t>
      </w:r>
      <w:proofErr w:type="spellStart"/>
      <w:r w:rsidR="00327579">
        <w:t>signaling</w:t>
      </w:r>
      <w:proofErr w:type="spellEnd"/>
      <w:r w:rsidR="00327579">
        <w:t xml:space="preserve"> of the "</w:t>
      </w:r>
      <w:proofErr w:type="spellStart"/>
      <w:r w:rsidR="00327579">
        <w:t>pdu</w:t>
      </w:r>
      <w:proofErr w:type="spellEnd"/>
      <w:r w:rsidR="00327579">
        <w:t xml:space="preserve">-set-size" extension attribute in the SDP offer/answer negotiation as per </w:t>
      </w:r>
      <w:r w:rsidR="00A441E6">
        <w:t>c</w:t>
      </w:r>
      <w:r w:rsidR="00327579">
        <w:t>lause 4.2.5.</w:t>
      </w:r>
    </w:p>
    <w:p w14:paraId="2B0ECA91" w14:textId="75C3801F"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r w:rsidR="00730555">
        <w:rPr>
          <w:b/>
          <w:bCs/>
        </w:rPr>
        <w:t>N</w:t>
      </w:r>
      <w:r w:rsidR="00730555" w:rsidRPr="008F223F">
        <w:rPr>
          <w:b/>
          <w:bCs/>
        </w:rPr>
        <w:t>P</w:t>
      </w:r>
      <w:r w:rsidR="00730555">
        <w:rPr>
          <w:b/>
          <w:bCs/>
        </w:rPr>
        <w:t>DS</w:t>
      </w:r>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w:t>
      </w:r>
      <w:proofErr w:type="spellStart"/>
      <w:r w:rsidR="00730555" w:rsidRPr="008F223F">
        <w:t>signaling</w:t>
      </w:r>
      <w:proofErr w:type="spellEnd"/>
      <w:r w:rsidR="00730555" w:rsidRPr="008F223F">
        <w:t xml:space="preserve">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w:t>
      </w:r>
      <w:proofErr w:type="spellStart"/>
      <w:r w:rsidRPr="000C7DF3">
        <w:t>signaling</w:t>
      </w:r>
      <w:proofErr w:type="spellEnd"/>
      <w:r w:rsidRPr="000C7DF3">
        <w:t xml:space="preserve"> of the </w:t>
      </w:r>
      <w:r w:rsidR="006C4F09">
        <w:t>"</w:t>
      </w:r>
      <w:proofErr w:type="spellStart"/>
      <w:r w:rsidR="005A6B08">
        <w:t>num</w:t>
      </w:r>
      <w:proofErr w:type="spellEnd"/>
      <w:r w:rsidR="005A6B08">
        <w:t>-</w:t>
      </w:r>
      <w:proofErr w:type="spellStart"/>
      <w:r w:rsidR="005A6B08">
        <w:t>pdus</w:t>
      </w:r>
      <w:proofErr w:type="spellEnd"/>
      <w:r w:rsidR="005A6B08">
        <w:t>-in-</w:t>
      </w:r>
      <w:proofErr w:type="spellStart"/>
      <w:r w:rsidRPr="000C7DF3">
        <w:t>pdu</w:t>
      </w:r>
      <w:proofErr w:type="spellEnd"/>
      <w:r w:rsidRPr="000C7DF3">
        <w:t>-set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38" w:name="_Toc210637250"/>
      <w:r>
        <w:t>4.2.5</w:t>
      </w:r>
      <w:r>
        <w:tab/>
        <w:t xml:space="preserve">SDP </w:t>
      </w:r>
      <w:proofErr w:type="spellStart"/>
      <w:r>
        <w:t>Signaling</w:t>
      </w:r>
      <w:bookmarkEnd w:id="38"/>
      <w:proofErr w:type="spellEnd"/>
    </w:p>
    <w:p w14:paraId="4BACDF12" w14:textId="1BBE3CF0" w:rsidR="008B0065" w:rsidRDefault="005A3068" w:rsidP="00037847">
      <w:pPr>
        <w:rPr>
          <w:lang w:val="en-US"/>
        </w:rPr>
      </w:pPr>
      <w:r>
        <w:rPr>
          <w:lang w:val="en-US"/>
        </w:rPr>
        <w:t xml:space="preserve">An </w:t>
      </w:r>
      <w:r w:rsidR="00627C4B">
        <w:rPr>
          <w:lang w:val="en-US"/>
        </w:rPr>
        <w:t xml:space="preserve">RTP </w:t>
      </w:r>
      <w:r>
        <w:rPr>
          <w:lang w:val="en-US"/>
        </w:rPr>
        <w:t>sender capable of sending</w:t>
      </w:r>
      <w:r w:rsidR="00EC54E0">
        <w:rPr>
          <w:lang w:val="en-US"/>
        </w:rPr>
        <w:t xml:space="preserve"> RTP HE for</w:t>
      </w:r>
      <w:r>
        <w:rPr>
          <w:lang w:val="en-US"/>
        </w:rPr>
        <w:t xml:space="preserve"> PDU </w:t>
      </w:r>
      <w:r w:rsidR="00EC54E0">
        <w:rPr>
          <w:lang w:val="en-US"/>
        </w:rPr>
        <w:t>S</w:t>
      </w:r>
      <w:r>
        <w:rPr>
          <w:lang w:val="en-US"/>
        </w:rPr>
        <w:t xml:space="preserve">et marking shall use the SDP </w:t>
      </w:r>
      <w:proofErr w:type="spellStart"/>
      <w:r>
        <w:rPr>
          <w:lang w:val="en-US"/>
        </w:rPr>
        <w:t>extmap</w:t>
      </w:r>
      <w:proofErr w:type="spellEnd"/>
      <w:r>
        <w:rPr>
          <w:lang w:val="en-US"/>
        </w:rPr>
        <w:t xml:space="preserve"> </w:t>
      </w:r>
      <w:r w:rsidR="00DD7D1D">
        <w:rPr>
          <w:lang w:val="en-US"/>
        </w:rPr>
        <w:t xml:space="preserve">attribute </w:t>
      </w:r>
      <w:r>
        <w:rPr>
          <w:lang w:val="en-US"/>
        </w:rPr>
        <w:t>for</w:t>
      </w:r>
      <w:r w:rsidR="00F44A10">
        <w:rPr>
          <w:lang w:val="en-US"/>
        </w:rPr>
        <w:t xml:space="preserve"> RTP HE for</w:t>
      </w:r>
      <w:r>
        <w:rPr>
          <w:lang w:val="en-US"/>
        </w:rPr>
        <w:t xml:space="preserve"> PDU </w:t>
      </w:r>
      <w:r w:rsidR="00F44A10">
        <w:rPr>
          <w:lang w:val="en-US"/>
        </w:rPr>
        <w:t>S</w:t>
      </w:r>
      <w:r>
        <w:rPr>
          <w:lang w:val="en-US"/>
        </w:rPr>
        <w:t xml:space="preserve">et marking in the media description of the RTP stream(s) carrying the </w:t>
      </w:r>
      <w:r w:rsidR="006710F0">
        <w:rPr>
          <w:lang w:val="en-US"/>
        </w:rPr>
        <w:t xml:space="preserve">RTP HE for </w:t>
      </w:r>
      <w:r>
        <w:rPr>
          <w:lang w:val="en-US"/>
        </w:rPr>
        <w:t xml:space="preserve">PDU </w:t>
      </w:r>
      <w:r w:rsidR="006710F0">
        <w:rPr>
          <w:lang w:val="en-US"/>
        </w:rPr>
        <w:t>S</w:t>
      </w:r>
      <w:r>
        <w:rPr>
          <w:lang w:val="en-US"/>
        </w:rPr>
        <w:t xml:space="preserve">et </w:t>
      </w:r>
      <w:r w:rsidR="001835A8">
        <w:rPr>
          <w:lang w:val="en-US"/>
        </w:rPr>
        <w:t>marking</w:t>
      </w:r>
      <w:r>
        <w:rPr>
          <w:lang w:val="en-US"/>
        </w:rPr>
        <w:t>. A</w:t>
      </w:r>
      <w:r w:rsidR="004A4367">
        <w:rPr>
          <w:lang w:val="en-US"/>
        </w:rPr>
        <w:t>n</w:t>
      </w:r>
      <w:r>
        <w:rPr>
          <w:lang w:val="en-US"/>
        </w:rPr>
        <w:t xml:space="preserve"> </w:t>
      </w:r>
      <w:r w:rsidR="004A4367">
        <w:rPr>
          <w:lang w:val="en-US"/>
        </w:rPr>
        <w:t xml:space="preserve">RTP </w:t>
      </w:r>
      <w:r>
        <w:rPr>
          <w:lang w:val="en-US"/>
        </w:rPr>
        <w:t>receiver that does not support</w:t>
      </w:r>
      <w:r w:rsidR="000049A6">
        <w:rPr>
          <w:lang w:val="en-US"/>
        </w:rPr>
        <w:t xml:space="preserve"> RTP HE for</w:t>
      </w:r>
      <w:r>
        <w:rPr>
          <w:lang w:val="en-US"/>
        </w:rPr>
        <w:t xml:space="preserve"> PDU </w:t>
      </w:r>
      <w:r w:rsidR="000049A6">
        <w:rPr>
          <w:lang w:val="en-US"/>
        </w:rPr>
        <w:t>S</w:t>
      </w:r>
      <w:r>
        <w:rPr>
          <w:lang w:val="en-US"/>
        </w:rPr>
        <w:t>et marking 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proofErr w:type="spellStart"/>
      <w:r w:rsidR="00BB771A" w:rsidRPr="00FC67A1">
        <w:rPr>
          <w:lang w:val="en-US"/>
        </w:rPr>
        <w:t>extmap</w:t>
      </w:r>
      <w:proofErr w:type="spellEnd"/>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1C612430" w14:textId="77777777" w:rsidR="00710E35" w:rsidRPr="007E7B91" w:rsidRDefault="00710E35" w:rsidP="00710E35">
      <w:r w:rsidRPr="007E7B91">
        <w:t xml:space="preserve">The ABNF syntax for the </w:t>
      </w:r>
      <w:proofErr w:type="spellStart"/>
      <w:r w:rsidRPr="007E7B91">
        <w:t>extmap</w:t>
      </w:r>
      <w:proofErr w:type="spellEnd"/>
      <w:r w:rsidRPr="007E7B91">
        <w:t xml:space="preserve"> attribute for the </w:t>
      </w:r>
      <w:proofErr w:type="spellStart"/>
      <w:r w:rsidRPr="007E7B91">
        <w:t>signaling</w:t>
      </w:r>
      <w:proofErr w:type="spellEnd"/>
      <w:r w:rsidRPr="007E7B91">
        <w:t xml:space="preserve"> of RTP HE for PDU Set marking is defined as follows, extending the ABNF in RFC 8285:</w:t>
      </w:r>
    </w:p>
    <w:p w14:paraId="55B611F0" w14:textId="77777777" w:rsidR="00710E35" w:rsidRPr="007E7B91" w:rsidRDefault="00710E35" w:rsidP="00710E35">
      <w:pPr>
        <w:ind w:firstLine="284"/>
        <w:rPr>
          <w:i/>
          <w:iCs/>
          <w:lang w:val="en-US"/>
        </w:rPr>
      </w:pPr>
      <w:proofErr w:type="spellStart"/>
      <w:r w:rsidRPr="007E7B91">
        <w:rPr>
          <w:i/>
          <w:iCs/>
          <w:lang w:val="en-US"/>
        </w:rPr>
        <w:t>extensionname</w:t>
      </w:r>
      <w:proofErr w:type="spellEnd"/>
      <w:r w:rsidRPr="007E7B91">
        <w:rPr>
          <w:i/>
          <w:iCs/>
          <w:lang w:val="en-US"/>
        </w:rPr>
        <w:t xml:space="preserve"> = "urn:3gpp:pdu-set-marking:rel-18"</w:t>
      </w:r>
    </w:p>
    <w:p w14:paraId="44DB0F7C" w14:textId="29FCD101" w:rsidR="00710E35" w:rsidRPr="007E7B91" w:rsidRDefault="00710E35" w:rsidP="00710E35">
      <w:pPr>
        <w:ind w:firstLine="284"/>
        <w:rPr>
          <w:i/>
          <w:iCs/>
          <w:lang w:val="en-US"/>
        </w:rPr>
      </w:pPr>
      <w:proofErr w:type="spellStart"/>
      <w:r w:rsidRPr="007E7B91">
        <w:rPr>
          <w:i/>
          <w:iCs/>
          <w:lang w:val="en-US"/>
        </w:rPr>
        <w:t>extensionattributes</w:t>
      </w:r>
      <w:proofErr w:type="spellEnd"/>
      <w:r w:rsidRPr="007E7B91">
        <w:rPr>
          <w:i/>
          <w:iCs/>
          <w:lang w:val="en-US"/>
        </w:rPr>
        <w:t xml:space="preserve"> = </w:t>
      </w:r>
      <w:r>
        <w:rPr>
          <w:i/>
          <w:iCs/>
          <w:lang w:val="en-US"/>
        </w:rPr>
        <w:t>[</w:t>
      </w:r>
      <w:proofErr w:type="spellStart"/>
      <w:r>
        <w:rPr>
          <w:i/>
          <w:iCs/>
          <w:lang w:val="en-US"/>
        </w:rPr>
        <w:t>pdu</w:t>
      </w:r>
      <w:proofErr w:type="spellEnd"/>
      <w:r>
        <w:rPr>
          <w:i/>
          <w:iCs/>
          <w:lang w:val="en-US"/>
        </w:rPr>
        <w:t xml:space="preserve">-set-attribute </w:t>
      </w:r>
      <w:r w:rsidRPr="007E7B91">
        <w:rPr>
          <w:i/>
          <w:iCs/>
          <w:lang w:val="en-US"/>
        </w:rPr>
        <w:t>*</w:t>
      </w:r>
      <w:r>
        <w:rPr>
          <w:i/>
          <w:iCs/>
          <w:lang w:val="en-US"/>
        </w:rPr>
        <w:t>2</w:t>
      </w:r>
      <w:r w:rsidRPr="007E7B91">
        <w:rPr>
          <w:i/>
          <w:iCs/>
          <w:lang w:val="en-US"/>
        </w:rPr>
        <w:t>(</w:t>
      </w:r>
      <w:r>
        <w:rPr>
          <w:i/>
          <w:iCs/>
          <w:lang w:val="en-US"/>
        </w:rPr>
        <w:t xml:space="preserve">SP </w:t>
      </w:r>
      <w:proofErr w:type="spellStart"/>
      <w:r>
        <w:rPr>
          <w:i/>
          <w:iCs/>
          <w:lang w:val="en-US"/>
        </w:rPr>
        <w:t>pdu</w:t>
      </w:r>
      <w:proofErr w:type="spellEnd"/>
      <w:r>
        <w:rPr>
          <w:i/>
          <w:iCs/>
          <w:lang w:val="en-US"/>
        </w:rPr>
        <w:t>-set-attribute</w:t>
      </w:r>
      <w:r w:rsidRPr="007E7B91">
        <w:rPr>
          <w:i/>
          <w:iCs/>
          <w:lang w:val="en-US"/>
        </w:rPr>
        <w:t>)</w:t>
      </w:r>
      <w:r>
        <w:rPr>
          <w:i/>
          <w:iCs/>
          <w:lang w:val="en-US"/>
        </w:rPr>
        <w:t>]</w:t>
      </w:r>
    </w:p>
    <w:p w14:paraId="22EDE615" w14:textId="77777777" w:rsidR="00710E35" w:rsidRDefault="00710E35" w:rsidP="00710E35">
      <w:pPr>
        <w:ind w:firstLine="284"/>
        <w:rPr>
          <w:i/>
          <w:iCs/>
          <w:lang w:val="en-US"/>
        </w:rPr>
      </w:pPr>
      <w:proofErr w:type="spellStart"/>
      <w:r>
        <w:rPr>
          <w:i/>
          <w:iCs/>
          <w:lang w:val="en-US"/>
        </w:rPr>
        <w:t>pdu</w:t>
      </w:r>
      <w:proofErr w:type="spellEnd"/>
      <w:r>
        <w:rPr>
          <w:i/>
          <w:iCs/>
          <w:lang w:val="en-US"/>
        </w:rPr>
        <w:t xml:space="preserve">-set-attribute = </w:t>
      </w:r>
      <w:r w:rsidRPr="007E7B91">
        <w:rPr>
          <w:i/>
          <w:iCs/>
          <w:lang w:val="en-US"/>
        </w:rPr>
        <w:t>format / "</w:t>
      </w:r>
      <w:proofErr w:type="spellStart"/>
      <w:r w:rsidRPr="007E7B91">
        <w:rPr>
          <w:i/>
          <w:iCs/>
          <w:lang w:val="en-US"/>
        </w:rPr>
        <w:t>pdu</w:t>
      </w:r>
      <w:proofErr w:type="spellEnd"/>
      <w:r w:rsidRPr="007E7B91">
        <w:rPr>
          <w:i/>
          <w:iCs/>
          <w:lang w:val="en-US"/>
        </w:rPr>
        <w:t>-set-size" / "num-</w:t>
      </w:r>
      <w:proofErr w:type="spellStart"/>
      <w:r w:rsidRPr="007E7B91">
        <w:rPr>
          <w:i/>
          <w:iCs/>
          <w:lang w:val="en-US"/>
        </w:rPr>
        <w:t>pdus</w:t>
      </w:r>
      <w:proofErr w:type="spellEnd"/>
      <w:r w:rsidRPr="007E7B91">
        <w:rPr>
          <w:i/>
          <w:iCs/>
          <w:lang w:val="en-US"/>
        </w:rPr>
        <w:t>-in-</w:t>
      </w:r>
      <w:proofErr w:type="spellStart"/>
      <w:r w:rsidRPr="007E7B91">
        <w:rPr>
          <w:i/>
          <w:iCs/>
          <w:lang w:val="en-US"/>
        </w:rPr>
        <w:t>pdu</w:t>
      </w:r>
      <w:proofErr w:type="spellEnd"/>
      <w:r w:rsidRPr="007E7B91">
        <w:rPr>
          <w:i/>
          <w:iCs/>
          <w:lang w:val="en-US"/>
        </w:rPr>
        <w:t>-set"</w:t>
      </w:r>
    </w:p>
    <w:p w14:paraId="1BA08BE6" w14:textId="77777777" w:rsidR="00710E35" w:rsidRPr="007E7B91" w:rsidRDefault="00710E35" w:rsidP="00710E35">
      <w:pPr>
        <w:ind w:firstLine="284"/>
        <w:rPr>
          <w:i/>
          <w:iCs/>
          <w:lang w:val="fr-FR"/>
        </w:rPr>
      </w:pPr>
      <w:r w:rsidRPr="007E7B91">
        <w:rPr>
          <w:i/>
          <w:iCs/>
          <w:lang w:val="en-US"/>
        </w:rPr>
        <w:t xml:space="preserve">format = </w:t>
      </w:r>
      <w:r w:rsidRPr="007E7B91">
        <w:rPr>
          <w:i/>
          <w:iCs/>
          <w:lang w:val="fr-FR"/>
        </w:rPr>
        <w:t>"short" / "long"</w:t>
      </w:r>
    </w:p>
    <w:p w14:paraId="7923A8FA" w14:textId="77777777" w:rsidR="00710E35" w:rsidRPr="007E7B91" w:rsidRDefault="00710E35" w:rsidP="00710E35">
      <w:pPr>
        <w:rPr>
          <w:noProof/>
        </w:rPr>
      </w:pPr>
      <w:r w:rsidRPr="007E7B91">
        <w:rPr>
          <w:noProof/>
        </w:rPr>
        <w:t>The extension attributes have the following semantics:</w:t>
      </w:r>
    </w:p>
    <w:p w14:paraId="74735704" w14:textId="33884BA1"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for PDU Set 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lastRenderedPageBreak/>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39" w:name="_Toc210637251"/>
      <w:r>
        <w:t>4.2.</w:t>
      </w:r>
      <w:r w:rsidR="002B6D04">
        <w:t>6</w:t>
      </w:r>
      <w:r w:rsidR="00037847" w:rsidRPr="0045765B">
        <w:tab/>
      </w:r>
      <w:r w:rsidR="00037847">
        <w:t>Guidelines for PDU Set Marking</w:t>
      </w:r>
      <w:bookmarkEnd w:id="39"/>
    </w:p>
    <w:p w14:paraId="54F9FBA3" w14:textId="52153577" w:rsidR="00037847" w:rsidRPr="00EC68E7" w:rsidRDefault="002B6D04" w:rsidP="00FF3075">
      <w:pPr>
        <w:pStyle w:val="Heading4"/>
      </w:pPr>
      <w:bookmarkStart w:id="40" w:name="_Toc210637252"/>
      <w:r w:rsidRPr="00EC68E7">
        <w:t>4.2.6</w:t>
      </w:r>
      <w:r w:rsidR="00037847" w:rsidRPr="00EC68E7">
        <w:t>.1</w:t>
      </w:r>
      <w:r w:rsidR="00037847" w:rsidRPr="00EC68E7">
        <w:tab/>
        <w:t>End of Data Burst Field</w:t>
      </w:r>
      <w:bookmarkEnd w:id="40"/>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41" w:name="_Toc210637253"/>
      <w:r>
        <w:t>4.2.6</w:t>
      </w:r>
      <w:r w:rsidR="00037847">
        <w:t>.2</w:t>
      </w:r>
      <w:r w:rsidR="00532625">
        <w:tab/>
      </w:r>
      <w:r w:rsidR="00037847">
        <w:t>PDU Set Importance Field</w:t>
      </w:r>
      <w:bookmarkEnd w:id="41"/>
    </w:p>
    <w:p w14:paraId="10E548DB" w14:textId="04024BCC" w:rsidR="00B34A25" w:rsidRPr="009B7BD5" w:rsidRDefault="00B34A25" w:rsidP="00FF3075">
      <w:pPr>
        <w:pStyle w:val="Heading5"/>
      </w:pPr>
      <w:bookmarkStart w:id="42" w:name="_Toc210637254"/>
      <w:r w:rsidRPr="009B7BD5">
        <w:t>4.2.6.2.</w:t>
      </w:r>
      <w:r w:rsidR="00985971" w:rsidRPr="009B7BD5">
        <w:t>1</w:t>
      </w:r>
      <w:r w:rsidR="00985971">
        <w:tab/>
      </w:r>
      <w:r w:rsidRPr="009B7BD5">
        <w:t>General</w:t>
      </w:r>
      <w:bookmarkEnd w:id="42"/>
    </w:p>
    <w:p w14:paraId="778FCB5B" w14:textId="0B90423C" w:rsidR="00675C5F" w:rsidRPr="0044653D" w:rsidRDefault="00A95F1F" w:rsidP="00675C5F">
      <w:r w:rsidRPr="00A95F1F">
        <w:t>In general, whenever the RAN need</w:t>
      </w:r>
      <w:r w:rsidR="004110DB">
        <w:t>s to</w:t>
      </w:r>
      <w:r w:rsidRPr="00A95F1F">
        <w:t xml:space="preserve"> discard packets (e.g., under congestion situations), it is better to discard packets of lower importance rather than </w:t>
      </w:r>
      <w:r w:rsidR="006053EC">
        <w:t>discarding</w:t>
      </w:r>
      <w:r w:rsidRPr="00A95F1F">
        <w:t xml:space="preserve"> packets</w:t>
      </w:r>
      <w:r w:rsidR="006053EC">
        <w:t xml:space="preserve"> randomly</w:t>
      </w:r>
      <w:r w:rsidRPr="00A95F1F">
        <w:t xml:space="preserve">. If a discarded packet is critical for the media stream, the </w:t>
      </w:r>
      <w:proofErr w:type="spellStart"/>
      <w:r w:rsidRPr="00A95F1F">
        <w:t>QoE</w:t>
      </w:r>
      <w:proofErr w:type="spellEnd"/>
      <w:r w:rsidRPr="00A95F1F">
        <w:t xml:space="preserve"> may be severely degraded. For this reason, the PDU Set Importan</w:t>
      </w:r>
      <w:r w:rsidR="00075B2F">
        <w:t>ce</w:t>
      </w:r>
      <w:r w:rsidRPr="00A95F1F">
        <w:t xml:space="preserve"> (PSI) field can be used to mark PDU </w:t>
      </w:r>
      <w:r w:rsidR="0040744A">
        <w:t>S</w:t>
      </w:r>
      <w:r w:rsidRPr="00A95F1F">
        <w:t xml:space="preserve">ets with their importance level. The </w:t>
      </w:r>
      <w:r w:rsidR="00675C5F">
        <w:t xml:space="preserve">PSI field can </w:t>
      </w:r>
      <w:r w:rsidR="00213DD4">
        <w:t xml:space="preserve">then </w:t>
      </w:r>
      <w:r w:rsidR="00675C5F">
        <w:t>be used by the RAN to discard PDU sets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3849BDB5" w:rsidR="00B34A25" w:rsidRDefault="00B34A25" w:rsidP="00974D5A">
      <w:pPr>
        <w:pStyle w:val="NO"/>
      </w:pPr>
      <w:r>
        <w:t>NOTE</w:t>
      </w:r>
      <w:r w:rsidR="00974D5A">
        <w:t xml:space="preserve"> 1</w:t>
      </w:r>
      <w:r>
        <w:t>:</w:t>
      </w:r>
      <w:r w:rsidR="00974D5A">
        <w:tab/>
      </w:r>
      <w:r>
        <w:t xml:space="preserve">PDU </w:t>
      </w:r>
      <w:r w:rsidR="004A4607">
        <w:t>S</w:t>
      </w:r>
      <w:r>
        <w:t xml:space="preserve">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04A2EE97" w:rsidR="00B34A25" w:rsidRDefault="00B34A25" w:rsidP="00B34A25">
      <w:r w:rsidRPr="00C3681A">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0A0275F1" w:rsidR="00B34A25" w:rsidRPr="00532FA5" w:rsidRDefault="00B34A25" w:rsidP="00FF3075">
      <w:pPr>
        <w:pStyle w:val="Heading5"/>
      </w:pPr>
      <w:bookmarkStart w:id="43" w:name="_Toc210637255"/>
      <w:r w:rsidRPr="00532FA5">
        <w:t>4.2.6.2.</w:t>
      </w:r>
      <w:r w:rsidR="00985971" w:rsidRPr="00532FA5">
        <w:t>2</w:t>
      </w:r>
      <w:r w:rsidR="00985971">
        <w:tab/>
      </w:r>
      <w:r w:rsidRPr="00532FA5">
        <w:t>H.264</w:t>
      </w:r>
      <w:r w:rsidR="00927F09">
        <w:t>/AVC</w:t>
      </w:r>
      <w:r w:rsidRPr="00532FA5">
        <w:t xml:space="preserve"> Codec</w:t>
      </w:r>
      <w:bookmarkEnd w:id="43"/>
    </w:p>
    <w:p w14:paraId="1AA17F35" w14:textId="79B477F3"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the value 5 (refer to Table 7.1 in </w:t>
      </w:r>
      <w:r w:rsidR="00A4759B" w:rsidRPr="00A4759B">
        <w:rPr>
          <w:rFonts w:ascii="Times New Roman" w:eastAsiaTheme="minorHAnsi" w:hAnsi="Times New Roman"/>
          <w:lang w:val="en-US"/>
        </w:rPr>
        <w:t>the H.264/</w:t>
      </w:r>
      <w:r w:rsidRPr="00A67566">
        <w:rPr>
          <w:rFonts w:ascii="Times New Roman" w:eastAsiaTheme="minorHAnsi" w:hAnsi="Times New Roman"/>
          <w:lang w:val="en-US"/>
        </w:rPr>
        <w:t>AVC specification</w:t>
      </w:r>
      <w:r w:rsidR="00AD14DB">
        <w:rPr>
          <w:rFonts w:ascii="Times New Roman" w:eastAsiaTheme="minorHAnsi" w:hAnsi="Times New Roman"/>
          <w:lang w:val="en-US"/>
        </w:rPr>
        <w:t xml:space="preserve"> [2]</w:t>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1582FD64"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proofErr w:type="spellStart"/>
      <w:r w:rsidRPr="00B20150">
        <w:rPr>
          <w:rFonts w:ascii="Courier New" w:hAnsi="Courier New"/>
          <w:lang w:val="x-none" w:eastAsia="x-none"/>
        </w:rPr>
        <w:t>ype</w:t>
      </w:r>
      <w:proofErr w:type="spellEnd"/>
      <w:r w:rsidRPr="00223B91">
        <w:t xml:space="preserve"> field </w:t>
      </w:r>
      <w:r>
        <w:t xml:space="preserve">value equal to 7, 8, 13 or 15 </w:t>
      </w:r>
      <w:r w:rsidRPr="00AF5B39">
        <w:t xml:space="preserve">(refer to Table 7.1 in </w:t>
      </w:r>
      <w:r w:rsidR="005F62EB">
        <w:t xml:space="preserve">the </w:t>
      </w:r>
      <w:r w:rsidR="005F62EB">
        <w:rPr>
          <w:rFonts w:eastAsiaTheme="minorHAnsi"/>
          <w:lang w:val="en-US"/>
        </w:rPr>
        <w:t>H.264/</w:t>
      </w:r>
      <w:r>
        <w:t>AVC</w:t>
      </w:r>
      <w:r w:rsidRPr="00AF5B39">
        <w:t xml:space="preserve"> specification</w:t>
      </w:r>
      <w:r w:rsidR="00AD14DB">
        <w:t>[2]</w:t>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proofErr w:type="spellStart"/>
      <w:r w:rsidR="00BA277F" w:rsidRPr="00B20150">
        <w:rPr>
          <w:rFonts w:ascii="Courier New" w:hAnsi="Courier New"/>
          <w:lang w:val="x-none" w:eastAsia="x-none"/>
        </w:rPr>
        <w:t>ype</w:t>
      </w:r>
      <w:proofErr w:type="spellEnd"/>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808F741" w:rsidR="00B34A25" w:rsidRDefault="00B34A25" w:rsidP="00FA2F01">
      <w:pPr>
        <w:pStyle w:val="TF"/>
      </w:pPr>
      <w:bookmarkStart w:id="44" w:name="_Ref131435422"/>
      <w:r w:rsidRPr="00577D2C">
        <w:t xml:space="preserve">Figure </w:t>
      </w:r>
      <w:r w:rsidR="00975BB0">
        <w:t>4.2.6-</w:t>
      </w:r>
      <w:bookmarkEnd w:id="44"/>
      <w:r w:rsidR="00AD14DB">
        <w:t>1</w:t>
      </w:r>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3E95C2F6" w:rsidR="00B34A25" w:rsidRDefault="00B34A25" w:rsidP="00B34A25">
      <w:r>
        <w:lastRenderedPageBreak/>
        <w:t>The NAL unit type octet contains the NRI (</w:t>
      </w:r>
      <w:proofErr w:type="spellStart"/>
      <w:r>
        <w:t>nal_ref_idc</w:t>
      </w:r>
      <w:proofErr w:type="spellEnd"/>
      <w:r>
        <w:t xml:space="preserve">)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 xml:space="preserve">PDU </w:t>
      </w:r>
      <w:r w:rsidR="00D97375">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 xml:space="preserve">should be set with lower importance relative to the PDU </w:t>
      </w:r>
      <w:r w:rsidR="001475FB">
        <w:t>S</w:t>
      </w:r>
      <w:r w:rsidR="005E2B77">
        <w:t>ets with other NRI values</w:t>
      </w:r>
      <w:r w:rsidRPr="00BC74A2">
        <w:t>.</w:t>
      </w:r>
      <w:r>
        <w:t xml:space="preserve"> </w:t>
      </w:r>
      <w:r w:rsidRPr="00BC74A2">
        <w:t xml:space="preserve">PDU </w:t>
      </w:r>
      <w:r w:rsidR="001475FB">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w:t>
      </w:r>
      <w:r w:rsidR="001475FB">
        <w:t>S</w:t>
      </w:r>
      <w:r>
        <w:t xml:space="preserve">ets with other </w:t>
      </w:r>
      <w:r w:rsidRPr="00BA718D">
        <w:rPr>
          <w:rFonts w:ascii="Courier New" w:hAnsi="Courier New" w:cs="Courier New"/>
          <w:szCs w:val="24"/>
        </w:rPr>
        <w:t>NRI</w:t>
      </w:r>
      <w:r>
        <w:t xml:space="preserve"> field values</w:t>
      </w:r>
      <w:r w:rsidRPr="00BC74A2">
        <w:t>.</w:t>
      </w:r>
    </w:p>
    <w:p w14:paraId="0D2210D3" w14:textId="4F14F050"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w:t>
      </w:r>
      <w:r w:rsidR="00AE60AA">
        <w:rPr>
          <w:lang w:eastAsia="zh-CN"/>
        </w:rPr>
        <w:t>PSI</w:t>
      </w:r>
      <w:r w:rsidRPr="00042DCE">
        <w:rPr>
          <w:lang w:eastAsia="zh-CN"/>
        </w:rPr>
        <w:t xml:space="preserve">. </w:t>
      </w:r>
      <w:r>
        <w:rPr>
          <w:lang w:eastAsia="zh-CN"/>
        </w:rPr>
        <w:t xml:space="preserve">The </w:t>
      </w:r>
      <w:r w:rsidR="00AE60AA">
        <w:rPr>
          <w:lang w:eastAsia="zh-CN"/>
        </w:rPr>
        <w:t>PSI</w:t>
      </w:r>
      <w:r>
        <w:rPr>
          <w:lang w:eastAsia="zh-CN"/>
        </w:rPr>
        <w:t xml:space="preserv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4162A907" w:rsidR="00B34A25" w:rsidRPr="00C90737" w:rsidRDefault="00B34A25" w:rsidP="00FF3075">
      <w:pPr>
        <w:pStyle w:val="Heading5"/>
      </w:pPr>
      <w:bookmarkStart w:id="45" w:name="_Toc210637256"/>
      <w:r w:rsidRPr="009B7BD5">
        <w:t>4.2.6.2.</w:t>
      </w:r>
      <w:r w:rsidR="00985971">
        <w:t>3</w:t>
      </w:r>
      <w:r w:rsidR="00985971">
        <w:tab/>
      </w:r>
      <w:r w:rsidR="00857683">
        <w:t>H.265/</w:t>
      </w:r>
      <w:r w:rsidRPr="00C90737">
        <w:t>HEVC Codec</w:t>
      </w:r>
      <w:bookmarkEnd w:id="45"/>
    </w:p>
    <w:p w14:paraId="1FE44313" w14:textId="7CAED69F"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proofErr w:type="spellStart"/>
      <w:r w:rsidR="005E2B77" w:rsidRPr="00BA718D">
        <w:rPr>
          <w:rFonts w:ascii="Courier New" w:hAnsi="Courier New" w:cs="Courier New"/>
        </w:rPr>
        <w:t>LayerID</w:t>
      </w:r>
      <w:proofErr w:type="spellEnd"/>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w:t>
      </w:r>
      <w:r w:rsidR="003061F5">
        <w:rPr>
          <w:lang w:eastAsia="zh-CN"/>
        </w:rPr>
        <w:t>s</w:t>
      </w:r>
      <w:r w:rsidR="005E2B77">
        <w:rPr>
          <w:lang w:eastAsia="zh-CN"/>
        </w:rPr>
        <w:t xml:space="preserve"> </w:t>
      </w:r>
      <w:r w:rsidR="005E2B77" w:rsidRPr="00042DCE">
        <w:rPr>
          <w:lang w:eastAsia="zh-CN"/>
        </w:rPr>
        <w:t xml:space="preserve">in the NAL unit header indicate the relative transport priority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w:t>
      </w:r>
      <w:r w:rsidR="002361FD">
        <w:rPr>
          <w:lang w:eastAsia="zh-CN"/>
        </w:rPr>
        <w:t>PSI</w:t>
      </w:r>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are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w:t>
      </w:r>
      <w:proofErr w:type="spellStart"/>
      <w:r w:rsidDel="00052AB2">
        <w:t>LayerId</w:t>
      </w:r>
      <w:proofErr w:type="spellEnd"/>
      <w:r w:rsidDel="00052AB2">
        <w:t xml:space="preserve">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0F26683B"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r w:rsidR="00CA03C1" w:rsidRPr="00CA03C1">
        <w:rPr>
          <w:rFonts w:ascii="Times New Roman" w:eastAsiaTheme="minorHAnsi" w:hAnsi="Times New Roman"/>
          <w:lang w:val="en-US"/>
        </w:rPr>
        <w:t>H.265/</w:t>
      </w:r>
      <w:r w:rsidRPr="00A67566">
        <w:rPr>
          <w:rFonts w:ascii="Times New Roman" w:eastAsiaTheme="minorHAnsi" w:hAnsi="Times New Roman"/>
          <w:lang w:val="en-US"/>
        </w:rPr>
        <w:t xml:space="preserve">HEVC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r w:rsidR="00490C7C" w:rsidRPr="00490C7C">
        <w:rPr>
          <w:rFonts w:ascii="Times New Roman" w:eastAsiaTheme="minorHAnsi" w:hAnsi="Times New Roman"/>
          <w:lang w:val="en-US"/>
        </w:rPr>
        <w:t>the H.265/</w:t>
      </w:r>
      <w:r w:rsidRPr="00A67566">
        <w:rPr>
          <w:rFonts w:ascii="Times New Roman" w:eastAsiaTheme="minorHAnsi" w:hAnsi="Times New Roman"/>
          <w:lang w:val="en-US"/>
        </w:rPr>
        <w:t>HEVC specification</w:t>
      </w:r>
      <w:r w:rsidR="00AD14DB">
        <w:rPr>
          <w:rFonts w:ascii="Times New Roman" w:eastAsiaTheme="minorHAnsi" w:hAnsi="Times New Roman"/>
          <w:lang w:val="en-US"/>
        </w:rPr>
        <w:t xml:space="preserve"> [3]</w:t>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w:t>
      </w:r>
      <w:proofErr w:type="spellStart"/>
      <w:r>
        <w:rPr>
          <w:szCs w:val="24"/>
        </w:rPr>
        <w:t>PayloadHdr</w:t>
      </w:r>
      <w:proofErr w:type="spellEnd"/>
      <w:r>
        <w:rPr>
          <w:szCs w:val="24"/>
        </w:rPr>
        <w:t xml:space="preserve">) followed by two or more aggregation units. In an AP, the Type field in the </w:t>
      </w:r>
      <w:proofErr w:type="spellStart"/>
      <w:r>
        <w:rPr>
          <w:szCs w:val="24"/>
        </w:rPr>
        <w:t>PayloadHdr</w:t>
      </w:r>
      <w:proofErr w:type="spellEnd"/>
      <w:r>
        <w:rPr>
          <w:szCs w:val="24"/>
        </w:rPr>
        <w:t xml:space="preserve">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 xml:space="preserve">HEVC: Random access decodable leading (RADL) pictures and Random access skipped leading (RASL) pictures. A RADL picture is a leading picture that is guaranteed to be decodable when random access is performed at the associated IRAP picture. Therefore, RADL pictures are only </w:t>
      </w:r>
      <w:r>
        <w:rPr>
          <w:szCs w:val="24"/>
        </w:rPr>
        <w:lastRenderedPageBreak/>
        <w:t>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2B3C16E9"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HEVC specification</w:t>
      </w:r>
      <w:r w:rsidR="00AD14DB">
        <w:t xml:space="preserve"> [3]</w:t>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HEVC specification</w:t>
      </w:r>
      <w:r w:rsidR="00AD14DB">
        <w:t xml:space="preserve"> [3]</w:t>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68AC5723" w:rsidR="00B34A25" w:rsidRPr="00C90737" w:rsidRDefault="00B34A25" w:rsidP="00FF3075">
      <w:pPr>
        <w:pStyle w:val="Heading5"/>
      </w:pPr>
      <w:bookmarkStart w:id="46" w:name="_Toc210637257"/>
      <w:r w:rsidRPr="009B7BD5">
        <w:t>4.2.6.2.</w:t>
      </w:r>
      <w:r w:rsidR="00C34E6C">
        <w:t>4</w:t>
      </w:r>
      <w:r w:rsidR="00C34E6C">
        <w:tab/>
      </w:r>
      <w:r w:rsidR="00681F57">
        <w:t>PSI</w:t>
      </w:r>
      <w:r w:rsidRPr="00C90737">
        <w:t xml:space="preserve"> based on affected PDU </w:t>
      </w:r>
      <w:r w:rsidR="00EF0C15">
        <w:t>S</w:t>
      </w:r>
      <w:r w:rsidRPr="00C90737">
        <w:t>ets</w:t>
      </w:r>
      <w:bookmarkEnd w:id="46"/>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r w:rsidR="001E13BD">
        <w:t>S</w:t>
      </w:r>
      <w:r w:rsidRPr="00146CCF">
        <w:rPr>
          <w:rFonts w:hint="eastAsia"/>
        </w:rPr>
        <w:t xml:space="preserve">et, or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1C1FE4DA" w:rsidR="00B34A25" w:rsidRPr="00532FA5" w:rsidRDefault="00B34A25" w:rsidP="00FF3075">
      <w:pPr>
        <w:pStyle w:val="Heading5"/>
      </w:pPr>
      <w:bookmarkStart w:id="47" w:name="_Toc210637258"/>
      <w:r w:rsidRPr="00A67566">
        <w:t>4.2.6.2.</w:t>
      </w:r>
      <w:r w:rsidR="00C34E6C" w:rsidRPr="00A67566">
        <w:t>5</w:t>
      </w:r>
      <w:r w:rsidR="00C34E6C">
        <w:tab/>
      </w:r>
      <w:r w:rsidRPr="00532FA5">
        <w:t xml:space="preserve">PSI mapping </w:t>
      </w:r>
      <w:r w:rsidR="00C64485">
        <w:t xml:space="preserve">based on PDU </w:t>
      </w:r>
      <w:r w:rsidR="00A31FC9">
        <w:t>S</w:t>
      </w:r>
      <w:r w:rsidR="00C64485">
        <w:t>et dependencies</w:t>
      </w:r>
      <w:bookmarkEnd w:id="47"/>
    </w:p>
    <w:p w14:paraId="64BD3A73" w14:textId="49A5CA61"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w:t>
      </w:r>
      <w:r w:rsidR="00236D56">
        <w:rPr>
          <w:szCs w:val="24"/>
        </w:rPr>
        <w:t>can</w:t>
      </w:r>
      <w:r w:rsidR="00236D56" w:rsidRPr="00DE4886">
        <w:rPr>
          <w:szCs w:val="24"/>
        </w:rPr>
        <w:t xml:space="preserve"> </w:t>
      </w:r>
      <w:r w:rsidR="00B34A25" w:rsidRPr="00DE4886">
        <w:rPr>
          <w:szCs w:val="24"/>
        </w:rPr>
        <w:t xml:space="preserve">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lastRenderedPageBreak/>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proofErr w:type="spellStart"/>
      <w:r w:rsidR="00B84EC2" w:rsidRPr="005C371F">
        <w:rPr>
          <w:szCs w:val="24"/>
        </w:rPr>
        <w:t>ower</w:t>
      </w:r>
      <w:proofErr w:type="spellEnd"/>
      <w:r w:rsidR="00B84EC2" w:rsidRPr="005C371F">
        <w:rPr>
          <w:szCs w:val="24"/>
        </w:rPr>
        <w:t xml:space="preserve">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 xml:space="preserve">IDR pictures with </w:t>
      </w:r>
      <w:proofErr w:type="spellStart"/>
      <w:r>
        <w:rPr>
          <w:rFonts w:eastAsiaTheme="minorHAnsi"/>
          <w:lang w:val="en-US"/>
        </w:rPr>
        <w:t>nal_unit_type</w:t>
      </w:r>
      <w:proofErr w:type="spellEnd"/>
      <w:r>
        <w:rPr>
          <w:rFonts w:eastAsiaTheme="minorHAnsi"/>
          <w:lang w:val="en-US"/>
        </w:rPr>
        <w:t xml:space="preserv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 xml:space="preserve">Non-IDR pictures with </w:t>
      </w:r>
      <w:proofErr w:type="spellStart"/>
      <w:r w:rsidRPr="00E73E4B">
        <w:rPr>
          <w:szCs w:val="24"/>
        </w:rPr>
        <w:t>nal_unit_type</w:t>
      </w:r>
      <w:proofErr w:type="spellEnd"/>
      <w:r w:rsidRPr="00E73E4B">
        <w:rPr>
          <w:szCs w:val="24"/>
        </w:rPr>
        <w:t xml:space="preserv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 xml:space="preserve">IRAP pictures with </w:t>
      </w:r>
      <w:proofErr w:type="spellStart"/>
      <w:r w:rsidRPr="005C371F">
        <w:rPr>
          <w:rFonts w:eastAsiaTheme="minorHAnsi"/>
          <w:lang w:val="en-US"/>
        </w:rPr>
        <w:t>nal_unit_type</w:t>
      </w:r>
      <w:proofErr w:type="spellEnd"/>
      <w:r w:rsidRPr="005C371F">
        <w:rPr>
          <w:rFonts w:eastAsiaTheme="minorHAnsi"/>
          <w:lang w:val="en-US"/>
        </w:rPr>
        <w:t xml:space="preserv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 xml:space="preserve">with </w:t>
      </w:r>
      <w:proofErr w:type="spellStart"/>
      <w:r w:rsidRPr="005C371F">
        <w:rPr>
          <w:szCs w:val="24"/>
        </w:rPr>
        <w:t>nal_unit_type</w:t>
      </w:r>
      <w:proofErr w:type="spellEnd"/>
      <w:r w:rsidRPr="005C371F">
        <w:rPr>
          <w:szCs w:val="24"/>
        </w:rPr>
        <w:t xml:space="preserv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and also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4C07D02D" w14:textId="77777777" w:rsidR="001058E3" w:rsidRDefault="001058E3" w:rsidP="001058E3">
      <w:pPr>
        <w:pStyle w:val="Heading5"/>
      </w:pPr>
      <w:bookmarkStart w:id="48" w:name="_Toc210637259"/>
      <w:r w:rsidRPr="00A67566">
        <w:t>4.2.6.2.</w:t>
      </w:r>
      <w:r>
        <w:t>6</w:t>
      </w:r>
      <w:r>
        <w:tab/>
        <w:t>PSI Guidelines for H.265/HEVC tiles</w:t>
      </w:r>
      <w:bookmarkEnd w:id="48"/>
    </w:p>
    <w:p w14:paraId="62CA2377" w14:textId="77777777" w:rsidR="001058E3" w:rsidRDefault="001058E3" w:rsidP="001058E3">
      <w:r>
        <w:t>When using tiled H.265/HEVC encoding, an RTP sender may define a PDU Set as a collection of one or more HEVC tiles, where each PDU Set comprises all PDUs carrying the data for these tiles. This</w:t>
      </w:r>
      <w:r w:rsidRPr="006D0314">
        <w:t xml:space="preserve"> </w:t>
      </w:r>
      <w:r>
        <w:t xml:space="preserve">definition is </w:t>
      </w:r>
      <w:r w:rsidRPr="006D0314">
        <w:t xml:space="preserve">particularly relevant for immersive media use cases, </w:t>
      </w:r>
      <w:r>
        <w:t>as it enables assignment of different PSI values to distinct regions of a picture. Moreover, PSI values could be dynamically adjusted based on factors such as content saliency and the user’s viewing direction, which is especially beneficial for applications like</w:t>
      </w:r>
      <w:r w:rsidRPr="006D0314">
        <w:t xml:space="preserve"> 360-degree</w:t>
      </w:r>
      <w:r>
        <w:t xml:space="preserve"> video </w:t>
      </w:r>
      <w:r w:rsidRPr="006D0314">
        <w:t>and volumetric video.</w:t>
      </w:r>
    </w:p>
    <w:p w14:paraId="7FBF7341" w14:textId="77777777" w:rsidR="001058E3" w:rsidRDefault="001058E3" w:rsidP="001058E3">
      <w:r>
        <w:lastRenderedPageBreak/>
        <w:t>When HEVC tiles are used, a</w:t>
      </w:r>
      <w:r w:rsidRPr="00EA75E5">
        <w:t xml:space="preserve"> PDU Set should be defined as a</w:t>
      </w:r>
      <w:r>
        <w:t xml:space="preserve"> Motion Constrained Tile Set</w:t>
      </w:r>
      <w:r w:rsidRPr="00EA75E5">
        <w:t xml:space="preserve"> </w:t>
      </w:r>
      <w:r>
        <w:t>(</w:t>
      </w:r>
      <w:r w:rsidRPr="00EA75E5">
        <w:t>MCTS</w:t>
      </w:r>
      <w:r>
        <w:t xml:space="preserve">) </w:t>
      </w:r>
      <w:r w:rsidRPr="00EA75E5">
        <w:t>to enable independent decoding of an arbitrarily selected set of tiles at the receiver</w:t>
      </w:r>
      <w:r>
        <w:t>.</w:t>
      </w:r>
    </w:p>
    <w:p w14:paraId="6EB57B72" w14:textId="77777777" w:rsidR="001058E3" w:rsidRDefault="001058E3" w:rsidP="001058E3">
      <w:pPr>
        <w:pStyle w:val="NO"/>
      </w:pPr>
      <w:r w:rsidRPr="00A16B5B">
        <w:t>NOTE:</w:t>
      </w:r>
      <w:r w:rsidRPr="00A16B5B">
        <w:tab/>
      </w:r>
      <w:r w:rsidRPr="00EA75E5">
        <w:t>In HEVC,</w:t>
      </w:r>
      <w:r>
        <w:t xml:space="preserve"> intra</w:t>
      </w:r>
      <w:r w:rsidRPr="00EA75E5">
        <w:t xml:space="preserve"> </w:t>
      </w:r>
      <w:r>
        <w:t xml:space="preserve">prediction process for </w:t>
      </w:r>
      <w:r w:rsidRPr="00EA75E5">
        <w:t xml:space="preserve">each tile is </w:t>
      </w:r>
      <w:proofErr w:type="spellStart"/>
      <w:r w:rsidRPr="00EA75E5">
        <w:t>independen</w:t>
      </w:r>
      <w:proofErr w:type="spellEnd"/>
      <w:r w:rsidRPr="00EA75E5">
        <w:t xml:space="preserve"> from other tiles within the same picture. However, in terms of inter-picture prediction, motion vectors for each tile can point beyond tile boundaries in the reference pictures. The</w:t>
      </w:r>
      <w:r>
        <w:t xml:space="preserve"> </w:t>
      </w:r>
      <w:r w:rsidRPr="00EA75E5">
        <w:t xml:space="preserve">MCTS technique </w:t>
      </w:r>
      <w:r>
        <w:t xml:space="preserve">in HEVC </w:t>
      </w:r>
      <w:r w:rsidRPr="00EA75E5">
        <w:t>constrains the inter-picture prediction process within a specified set of tiles to reference only regions within the same set of tiles in previous pictures in decoding process.</w:t>
      </w:r>
      <w:r>
        <w:t xml:space="preserve"> When MCTS is used, the tiling grid of the picture is required to be constant within a coded video sequence.</w:t>
      </w:r>
      <w:r w:rsidRPr="00EA75E5">
        <w:t xml:space="preserve"> </w:t>
      </w:r>
      <w:r>
        <w:t xml:space="preserve">An </w:t>
      </w:r>
      <w:r w:rsidRPr="00EA75E5">
        <w:t xml:space="preserve">MCTS </w:t>
      </w:r>
      <w:r>
        <w:t>can consist</w:t>
      </w:r>
      <w:r w:rsidRPr="00EA75E5">
        <w:t xml:space="preserve"> of one or more</w:t>
      </w:r>
      <w:r>
        <w:t xml:space="preserve"> HEVC</w:t>
      </w:r>
      <w:r w:rsidRPr="00EA75E5">
        <w:t xml:space="preserve"> tiles</w:t>
      </w:r>
      <w:r>
        <w:t>.</w:t>
      </w:r>
    </w:p>
    <w:p w14:paraId="434DC7EA" w14:textId="77777777" w:rsidR="001058E3" w:rsidRDefault="001058E3" w:rsidP="001058E3">
      <w:r>
        <w:t xml:space="preserve">An RTP sender may dynamically modify the PSI for each MCTS over time based on specific criteria. For example, it could assign lower PSI to PDU Sets within the </w:t>
      </w:r>
      <w:proofErr w:type="spellStart"/>
      <w:r>
        <w:t>the</w:t>
      </w:r>
      <w:proofErr w:type="spellEnd"/>
      <w:r>
        <w:t xml:space="preserve"> receiver’s (actual and/or predicted) viewport or pose (e.g. received via RTCP viewport feedback as defined in TS 26.114 [21], Annex Y), thereby prioritizing the regions currently viewed by the user and those likely to be based on the viewport prediction. The PSI adaptation criteria may also include eye gaze or other content/scene-related metadata such as content saliency.</w:t>
      </w:r>
    </w:p>
    <w:p w14:paraId="19FB2D75" w14:textId="77777777" w:rsidR="001058E3" w:rsidRDefault="001058E3" w:rsidP="001058E3">
      <w:r>
        <w:t xml:space="preserve">For example, a 360-degree video sender could </w:t>
      </w:r>
      <w:r w:rsidRPr="002442C2">
        <w:t>determ</w:t>
      </w:r>
      <w:r>
        <w:t xml:space="preserve">ine </w:t>
      </w:r>
      <w:r w:rsidRPr="002442C2">
        <w:t xml:space="preserve">which </w:t>
      </w:r>
      <w:r>
        <w:t xml:space="preserve">spatial regions </w:t>
      </w:r>
      <w:r w:rsidRPr="002442C2">
        <w:t>are</w:t>
      </w:r>
      <w:r>
        <w:t xml:space="preserve"> likely to fall into the receiver’s viewport </w:t>
      </w:r>
      <w:r w:rsidRPr="002442C2">
        <w:t>based on</w:t>
      </w:r>
      <w:r>
        <w:t xml:space="preserve"> the receiver’s actual and/or predicted pose</w:t>
      </w:r>
      <w:r w:rsidRPr="002442C2">
        <w:t xml:space="preserve"> and assign </w:t>
      </w:r>
      <w:r>
        <w:t>lower PSI values</w:t>
      </w:r>
      <w:r w:rsidRPr="002442C2">
        <w:t xml:space="preserve"> to </w:t>
      </w:r>
      <w:r>
        <w:t>PDU</w:t>
      </w:r>
      <w:r w:rsidRPr="002442C2">
        <w:t xml:space="preserve"> </w:t>
      </w:r>
      <w:r>
        <w:t>S</w:t>
      </w:r>
      <w:r w:rsidRPr="002442C2">
        <w:t>ets covering regions</w:t>
      </w:r>
      <w:r>
        <w:t xml:space="preserve"> </w:t>
      </w:r>
      <w:r w:rsidRPr="002442C2">
        <w:t xml:space="preserve">that are </w:t>
      </w:r>
      <w:r>
        <w:t>more likely to fall into the receiver’s viewport.</w:t>
      </w:r>
    </w:p>
    <w:p w14:paraId="540BA5FD" w14:textId="77777777" w:rsidR="001058E3" w:rsidRDefault="001058E3" w:rsidP="001058E3">
      <w:pPr>
        <w:rPr>
          <w:noProof/>
        </w:rPr>
      </w:pPr>
      <w:r>
        <w:rPr>
          <w:noProof/>
        </w:rPr>
        <w:t>An example scenario demonstrating dynamic adaptation of PSI is shown in Figure 4.2.6.2.6-1. In the example, it is assumed that an MCTS comprises a single HEVC tile. However, the operation can be generalized to apply to other cases.</w:t>
      </w:r>
    </w:p>
    <w:p w14:paraId="5DEBB57F" w14:textId="77777777" w:rsidR="001058E3" w:rsidRDefault="001058E3" w:rsidP="001058E3">
      <w:pPr>
        <w:rPr>
          <w:noProof/>
        </w:rPr>
      </w:pPr>
      <w:r>
        <w:rPr>
          <w:noProof/>
        </w:rPr>
        <w:t>At time t=t1, the sender assigns PSI=3 to the HEVC tiles that are predicted to be fully within the receiver’s viewport at t=t2, and PSI=5 to the HEVC tiles that are predicted to be partially within the receiver’s viewport at t=t2. Background tiles (i.e., tiles that are predicted to be outside the viewport at t=t2) are assigned PSI=10.</w:t>
      </w:r>
    </w:p>
    <w:p w14:paraId="369EBA21" w14:textId="77777777" w:rsidR="001058E3" w:rsidRDefault="001058E3" w:rsidP="001058E3">
      <w:pPr>
        <w:rPr>
          <w:noProof/>
        </w:rPr>
      </w:pPr>
      <w:r>
        <w:rPr>
          <w:noProof/>
        </w:rPr>
        <w:t>Note that the PSI values in the example are chosen arbitrarily and the actual configuration depends on the application requirements. The sender could also assign PSI in an even more fine-granular way by considering the percentage of a tile covered by the receiver’s predicted viewport.</w:t>
      </w:r>
    </w:p>
    <w:p w14:paraId="02575A89" w14:textId="77777777" w:rsidR="001058E3" w:rsidRDefault="001058E3" w:rsidP="002612D2">
      <w:pPr>
        <w:pStyle w:val="TH"/>
      </w:pPr>
      <w:r w:rsidRPr="008B1DFF">
        <w:rPr>
          <w:noProof/>
        </w:rPr>
        <w:drawing>
          <wp:inline distT="0" distB="0" distL="0" distR="0" wp14:anchorId="5DC48923" wp14:editId="57CDFED2">
            <wp:extent cx="3154326" cy="2274360"/>
            <wp:effectExtent l="0" t="0" r="0" b="0"/>
            <wp:docPr id="1774291237" name="Picture 1" descr="A blue grid with green squares and black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291237" name="Picture 1" descr="A blue grid with green squares and black numbers&#10;&#10;AI-generated content may be incorrect."/>
                    <pic:cNvPicPr/>
                  </pic:nvPicPr>
                  <pic:blipFill>
                    <a:blip r:embed="rId13"/>
                    <a:stretch>
                      <a:fillRect/>
                    </a:stretch>
                  </pic:blipFill>
                  <pic:spPr>
                    <a:xfrm>
                      <a:off x="0" y="0"/>
                      <a:ext cx="3212138" cy="2316044"/>
                    </a:xfrm>
                    <a:prstGeom prst="rect">
                      <a:avLst/>
                    </a:prstGeom>
                  </pic:spPr>
                </pic:pic>
              </a:graphicData>
            </a:graphic>
          </wp:inline>
        </w:drawing>
      </w:r>
    </w:p>
    <w:p w14:paraId="6C38E560" w14:textId="77777777" w:rsidR="001058E3" w:rsidRPr="00B747D7" w:rsidRDefault="001058E3" w:rsidP="002612D2">
      <w:pPr>
        <w:pStyle w:val="TF"/>
        <w:rPr>
          <w:i/>
          <w:iCs/>
        </w:rPr>
      </w:pPr>
      <w:r w:rsidRPr="00B747D7">
        <w:t xml:space="preserve">Figure 4.2.6.2.6-1: Example scenario </w:t>
      </w:r>
      <w:r>
        <w:t>for</w:t>
      </w:r>
      <w:r w:rsidRPr="00B747D7">
        <w:t xml:space="preserve"> dynamic adaptation of PSI</w:t>
      </w:r>
    </w:p>
    <w:p w14:paraId="3CC09CBB" w14:textId="47D81104" w:rsidR="00037847" w:rsidRDefault="002B6D04" w:rsidP="00FF3075">
      <w:pPr>
        <w:pStyle w:val="Heading4"/>
      </w:pPr>
      <w:bookmarkStart w:id="49" w:name="_Toc210637260"/>
      <w:r>
        <w:t>4.2.6</w:t>
      </w:r>
      <w:r w:rsidR="00037847">
        <w:t>.3</w:t>
      </w:r>
      <w:r w:rsidR="00037847">
        <w:tab/>
        <w:t>PDU Set Size Field</w:t>
      </w:r>
      <w:bookmarkEnd w:id="49"/>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w:t>
      </w:r>
      <w:proofErr w:type="spellStart"/>
      <w:r>
        <w:rPr>
          <w:lang w:val="en-US"/>
        </w:rPr>
        <w:t>PSSize</w:t>
      </w:r>
      <w:proofErr w:type="spellEnd"/>
      <w:r>
        <w:rPr>
          <w:lang w:val="en-US"/>
        </w:rPr>
        <w:t xml:space="preserv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4637C2BF" w14:textId="77777777" w:rsidR="000B67A9" w:rsidRDefault="000B67A9" w:rsidP="000B67A9">
      <w:pPr>
        <w:pStyle w:val="NO"/>
        <w:ind w:left="0" w:firstLine="0"/>
        <w:rPr>
          <w:lang w:val="en-US"/>
        </w:rPr>
      </w:pPr>
      <w:r w:rsidRPr="004A376E">
        <w:rPr>
          <w:lang w:val="en-US"/>
        </w:rPr>
        <w:lastRenderedPageBreak/>
        <w:t>A more accurate PDU Set Size indication is preferred. There may be some practical limits in indicating the PDU Set size accurately by the sender for use at the receiver due to network operations unknown to the RTP sender; in practice, a limited accuracy within a margin</w:t>
      </w:r>
      <w:r>
        <w:rPr>
          <w:lang w:val="en-US"/>
        </w:rPr>
        <w:t xml:space="preserve"> (of a few percents)</w:t>
      </w:r>
      <w:r w:rsidRPr="004A376E">
        <w:rPr>
          <w:lang w:val="en-US"/>
        </w:rPr>
        <w:t xml:space="preserve"> can still be acceptable.</w:t>
      </w:r>
    </w:p>
    <w:p w14:paraId="6436EF8D" w14:textId="6787EB00" w:rsidR="000B67A9" w:rsidRDefault="000B67A9" w:rsidP="000B67A9">
      <w:pPr>
        <w:pStyle w:val="NO"/>
        <w:ind w:left="0" w:firstLine="0"/>
        <w:rPr>
          <w:lang w:val="en-US"/>
        </w:rPr>
      </w:pPr>
      <w:r>
        <w:rPr>
          <w:lang w:val="en-US"/>
        </w:rPr>
        <w:t>The RTP sender should follow the corresponding steps to determine the PDU Set Size as accurately as possible:</w:t>
      </w:r>
    </w:p>
    <w:p w14:paraId="2C7AA40A" w14:textId="59A06E51" w:rsidR="003B72E2" w:rsidRDefault="003B72E2" w:rsidP="003B72E2">
      <w:pPr>
        <w:pStyle w:val="B1"/>
        <w:rPr>
          <w:lang w:val="en-US"/>
        </w:rPr>
      </w:pPr>
      <w:r>
        <w:rPr>
          <w:lang w:val="en-US"/>
        </w:rPr>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proofErr w:type="spellStart"/>
      <w:r w:rsidRPr="00BA718D">
        <w:rPr>
          <w:i/>
          <w:iCs/>
          <w:lang w:val="en-US"/>
        </w:rPr>
        <w:t>Rh_p</w:t>
      </w:r>
      <w:proofErr w:type="spellEnd"/>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proofErr w:type="spellStart"/>
      <w:r>
        <w:rPr>
          <w:i/>
          <w:iCs/>
          <w:lang w:val="en-US"/>
        </w:rPr>
        <w:t>Rh_p</w:t>
      </w:r>
      <w:proofErr w:type="spellEnd"/>
      <w:r>
        <w:rPr>
          <w:i/>
          <w:iCs/>
          <w:lang w:val="en-US"/>
        </w:rPr>
        <w:t xml:space="preserve">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proofErr w:type="spellStart"/>
      <w:r w:rsidRPr="009E518F">
        <w:rPr>
          <w:i/>
          <w:iCs/>
          <w:lang w:val="en-US"/>
        </w:rPr>
        <w:t>Ih</w:t>
      </w:r>
      <w:r>
        <w:rPr>
          <w:i/>
          <w:iCs/>
          <w:lang w:val="en-US"/>
        </w:rPr>
        <w:t>_p</w:t>
      </w:r>
      <w:proofErr w:type="spellEnd"/>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proofErr w:type="spellStart"/>
      <w:r w:rsidRPr="009E518F">
        <w:rPr>
          <w:i/>
          <w:iCs/>
          <w:lang w:val="en-US"/>
        </w:rPr>
        <w:t>Ih</w:t>
      </w:r>
      <w:r>
        <w:rPr>
          <w:i/>
          <w:iCs/>
          <w:lang w:val="en-US"/>
        </w:rPr>
        <w:t>_p</w:t>
      </w:r>
      <w:proofErr w:type="spellEnd"/>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proofErr w:type="spellStart"/>
      <w:r w:rsidRPr="009E518F">
        <w:rPr>
          <w:i/>
          <w:iCs/>
          <w:lang w:val="en-US"/>
        </w:rPr>
        <w:t>Ih</w:t>
      </w:r>
      <w:r>
        <w:rPr>
          <w:i/>
          <w:iCs/>
          <w:lang w:val="en-US"/>
        </w:rPr>
        <w:t>_p</w:t>
      </w:r>
      <w:proofErr w:type="spellEnd"/>
      <w:r>
        <w:rPr>
          <w:lang w:val="en-US"/>
        </w:rPr>
        <w:t xml:space="preserve"> corresponding to 20 bytes per RTP packet for IPv4. Whereas, in case no IPv6 extension headers are used, the RTP sender should consider </w:t>
      </w:r>
      <w:proofErr w:type="spellStart"/>
      <w:r w:rsidRPr="009E518F">
        <w:rPr>
          <w:i/>
          <w:iCs/>
          <w:lang w:val="en-US"/>
        </w:rPr>
        <w:t>Ih</w:t>
      </w:r>
      <w:r>
        <w:rPr>
          <w:i/>
          <w:iCs/>
          <w:lang w:val="en-US"/>
        </w:rPr>
        <w:t>_p</w:t>
      </w:r>
      <w:proofErr w:type="spellEnd"/>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proofErr w:type="spellStart"/>
      <w:r w:rsidRPr="00EE5F7C">
        <w:rPr>
          <w:i/>
          <w:iCs/>
          <w:lang w:val="en-US"/>
        </w:rPr>
        <w:t>Ih</w:t>
      </w:r>
      <w:r>
        <w:rPr>
          <w:i/>
          <w:iCs/>
          <w:lang w:val="en-US"/>
        </w:rPr>
        <w:t>_p</w:t>
      </w:r>
      <w:proofErr w:type="spellEnd"/>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proofErr w:type="spellStart"/>
      <w:r w:rsidRPr="009E518F">
        <w:rPr>
          <w:i/>
          <w:iCs/>
          <w:lang w:val="en-US"/>
        </w:rPr>
        <w:t>PSSize</w:t>
      </w:r>
      <w:proofErr w:type="spellEnd"/>
      <w:r w:rsidRPr="009E518F">
        <w:rPr>
          <w:i/>
          <w:iCs/>
          <w:lang w:val="en-US"/>
        </w:rPr>
        <w:t xml:space="preserv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proofErr w:type="spellStart"/>
      <w:r>
        <w:rPr>
          <w:i/>
          <w:iCs/>
          <w:lang w:val="en-US"/>
        </w:rPr>
        <w:t>Ih_p</w:t>
      </w:r>
      <w:proofErr w:type="spellEnd"/>
      <w:r>
        <w:rPr>
          <w:i/>
          <w:iCs/>
          <w:lang w:val="en-US"/>
        </w:rPr>
        <w:t xml:space="preserve"> + </w:t>
      </w:r>
      <w:proofErr w:type="spellStart"/>
      <w:r>
        <w:rPr>
          <w:i/>
          <w:iCs/>
          <w:lang w:val="en-US"/>
        </w:rPr>
        <w:t>Uh_p</w:t>
      </w:r>
      <w:proofErr w:type="spellEnd"/>
      <w:r>
        <w:rPr>
          <w:i/>
          <w:iCs/>
          <w:lang w:val="en-US"/>
        </w:rPr>
        <w:t xml:space="preserve"> + </w:t>
      </w:r>
      <w:proofErr w:type="spellStart"/>
      <w:r>
        <w:rPr>
          <w:i/>
          <w:iCs/>
          <w:lang w:val="en-US"/>
        </w:rPr>
        <w:t>Rh_p</w:t>
      </w:r>
      <w:proofErr w:type="spellEnd"/>
      <w:r>
        <w:rPr>
          <w:lang w:val="en-US"/>
        </w:rPr>
        <w:t xml:space="preserve">). The value should be indicated in the </w:t>
      </w:r>
      <w:proofErr w:type="spellStart"/>
      <w:r>
        <w:rPr>
          <w:lang w:val="en-US"/>
        </w:rPr>
        <w:t>PSSize</w:t>
      </w:r>
      <w:proofErr w:type="spellEnd"/>
      <w:r>
        <w:rPr>
          <w:lang w:val="en-US"/>
        </w:rPr>
        <w:t xml:space="preserv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lastRenderedPageBreak/>
        <w:t xml:space="preserve">In case any of the above steps fails to determine for a PDU Set any of the </w:t>
      </w:r>
      <w:proofErr w:type="spellStart"/>
      <w:r w:rsidRPr="009E518F">
        <w:rPr>
          <w:i/>
          <w:iCs/>
          <w:lang w:val="en-US"/>
        </w:rPr>
        <w:t>Ih</w:t>
      </w:r>
      <w:r>
        <w:rPr>
          <w:i/>
          <w:iCs/>
          <w:lang w:val="en-US"/>
        </w:rPr>
        <w:t>_p</w:t>
      </w:r>
      <w:proofErr w:type="spellEnd"/>
      <w:r>
        <w:rPr>
          <w:lang w:val="en-US"/>
        </w:rPr>
        <w:t xml:space="preserve">, </w:t>
      </w:r>
      <w:proofErr w:type="spellStart"/>
      <w:r w:rsidRPr="009E518F">
        <w:rPr>
          <w:i/>
          <w:iCs/>
          <w:lang w:val="en-US"/>
        </w:rPr>
        <w:t>Uh</w:t>
      </w:r>
      <w:r>
        <w:rPr>
          <w:i/>
          <w:iCs/>
          <w:lang w:val="en-US"/>
        </w:rPr>
        <w:t>_p</w:t>
      </w:r>
      <w:proofErr w:type="spellEnd"/>
      <w:r>
        <w:rPr>
          <w:lang w:val="en-US"/>
        </w:rPr>
        <w:t xml:space="preserve">, </w:t>
      </w:r>
      <w:proofErr w:type="spellStart"/>
      <w:r w:rsidRPr="009E518F">
        <w:rPr>
          <w:i/>
          <w:iCs/>
          <w:lang w:val="en-US"/>
        </w:rPr>
        <w:t>Rh</w:t>
      </w:r>
      <w:r>
        <w:rPr>
          <w:i/>
          <w:iCs/>
          <w:lang w:val="en-US"/>
        </w:rPr>
        <w:t>_p</w:t>
      </w:r>
      <w:proofErr w:type="spellEnd"/>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 xml:space="preserve">the RTP sender should set the </w:t>
      </w:r>
      <w:proofErr w:type="spellStart"/>
      <w:r>
        <w:rPr>
          <w:lang w:val="en-US"/>
        </w:rPr>
        <w:t>PSSize</w:t>
      </w:r>
      <w:proofErr w:type="spellEnd"/>
      <w:r>
        <w:rPr>
          <w:lang w:val="en-US"/>
        </w:rPr>
        <w:t xml:space="preserv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44EDE6D" w14:textId="4B9385EC" w:rsidR="00C74664" w:rsidRDefault="00C74664" w:rsidP="00C74664">
      <w:pPr>
        <w:pStyle w:val="Heading4"/>
        <w:rPr>
          <w:noProof/>
        </w:rPr>
      </w:pPr>
      <w:bookmarkStart w:id="50" w:name="_Toc210637261"/>
      <w:r>
        <w:rPr>
          <w:noProof/>
        </w:rPr>
        <w:t>4.2.6.4</w:t>
      </w:r>
      <w:r>
        <w:rPr>
          <w:noProof/>
        </w:rPr>
        <w:tab/>
        <w:t>Guidelines for multiplexed content</w:t>
      </w:r>
      <w:bookmarkEnd w:id="50"/>
    </w:p>
    <w:p w14:paraId="30B7A748" w14:textId="77777777" w:rsidR="00C74664" w:rsidRPr="008D53B4" w:rsidRDefault="00C74664" w:rsidP="00C74664">
      <w:r w:rsidRPr="002B4355">
        <w:t>An RTP sender could also in</w:t>
      </w:r>
      <w:r>
        <w:t xml:space="preserve">clude RTP HE for PDU Set marking in case </w:t>
      </w:r>
      <w:r w:rsidRPr="008D53B4">
        <w:t>of</w:t>
      </w:r>
      <w:r>
        <w:t xml:space="preserve"> </w:t>
      </w:r>
      <w:r w:rsidRPr="008D53B4">
        <w:t xml:space="preserve">multiplexed streams. </w:t>
      </w:r>
    </w:p>
    <w:p w14:paraId="10994B07" w14:textId="77777777" w:rsidR="00C74664" w:rsidRPr="008D53B4" w:rsidRDefault="00C74664" w:rsidP="00C74664">
      <w:r w:rsidRPr="008D53B4">
        <w:t xml:space="preserve">One possibility is RTP multiplexing when different RTP Streams exist (e.g. audio + video). </w:t>
      </w:r>
    </w:p>
    <w:p w14:paraId="69384682" w14:textId="77777777" w:rsidR="000B67A9" w:rsidRDefault="000B67A9" w:rsidP="000B67A9">
      <w:r w:rsidRPr="008D53B4">
        <w:t xml:space="preserve">Another possibility is RTP multiplexing when different RTP Streams and RTCP packets are present. </w:t>
      </w:r>
    </w:p>
    <w:p w14:paraId="2EF5C9F6" w14:textId="77777777" w:rsidR="000B67A9" w:rsidRPr="008D53B4" w:rsidRDefault="000B67A9" w:rsidP="000B67A9">
      <w:r>
        <w:t>Another common use case is to carry source and retransmitted streams using session-multiplexing or SSRC-multiplexing. In SSRC-multiplexing source and retransmission streams are transported in the same RTP session with a different SSRC see [25]. In session-multiplexing, source stream and retransmission streams are transported in two different streams and are grouped using the Flow Identification (FID) grouping mechanism using the MID values as described in RFC 4588 [25].</w:t>
      </w:r>
    </w:p>
    <w:p w14:paraId="2651A8F4" w14:textId="77777777" w:rsidR="000B67A9" w:rsidRDefault="000B67A9" w:rsidP="000B67A9">
      <w:r w:rsidRPr="008D53B4">
        <w:t>Another possibility is a multiplex in which RTP packets may contain different media types and</w:t>
      </w:r>
      <w:r>
        <w:t xml:space="preserve"> in addition RTCP packets can be present (e.g. MPEG-2 TS over RTP and using RTCP). </w:t>
      </w:r>
    </w:p>
    <w:p w14:paraId="25CB502A" w14:textId="77777777" w:rsidR="000B67A9" w:rsidRDefault="000B67A9" w:rsidP="000B67A9">
      <w:r>
        <w:t>Also cases may exist with multiple video streams.</w:t>
      </w:r>
    </w:p>
    <w:p w14:paraId="03CF2597" w14:textId="77777777" w:rsidR="000B67A9" w:rsidRDefault="000B67A9" w:rsidP="000B67A9">
      <w:r>
        <w:t>To illustrate this, Table 4</w:t>
      </w:r>
      <w:r w:rsidRPr="002B4355">
        <w:t>.</w:t>
      </w:r>
      <w:r>
        <w:t>2.6.4</w:t>
      </w:r>
      <w:r w:rsidRPr="002B4355">
        <w:t>-1 provides some examples</w:t>
      </w:r>
      <w:r w:rsidRPr="00E37E26">
        <w:t xml:space="preserve"> on different </w:t>
      </w:r>
      <w:r w:rsidRPr="002B4355">
        <w:t xml:space="preserve">multiplexing scenarios </w:t>
      </w:r>
      <w:r w:rsidRPr="00E37E26">
        <w:t>and the corresponding guidelines for setting RTP</w:t>
      </w:r>
      <w:r>
        <w:t xml:space="preserve"> HE are further given in Table 4</w:t>
      </w:r>
      <w:r w:rsidRPr="00E37E26">
        <w:t>.</w:t>
      </w:r>
      <w:r>
        <w:t>2.6.4</w:t>
      </w:r>
      <w:r w:rsidRPr="00E37E26">
        <w:t>-2.</w:t>
      </w:r>
      <w:r w:rsidRPr="002B4355">
        <w:t xml:space="preserve"> </w:t>
      </w:r>
    </w:p>
    <w:p w14:paraId="3CE1CC86" w14:textId="77777777" w:rsidR="000B67A9" w:rsidRDefault="000B67A9" w:rsidP="000B67A9">
      <w:r>
        <w:t>The description of each scenario is given and the implication for RTP HE marking in the Tables.</w:t>
      </w:r>
    </w:p>
    <w:p w14:paraId="3D701323" w14:textId="7A958ECE" w:rsidR="000B67A9" w:rsidRPr="00FE4C49" w:rsidRDefault="000B67A9" w:rsidP="000B67A9">
      <w:pPr>
        <w:pStyle w:val="NO"/>
      </w:pPr>
      <w:r>
        <w:t>NOTE:</w:t>
      </w:r>
      <w:r>
        <w:tab/>
        <w:t>SSRC Multiplexed stream can benefit from differentiated QoS treatment in the 5G Core. This is optional, more details are provided in clause 4.6.</w:t>
      </w:r>
    </w:p>
    <w:p w14:paraId="1E2A26F7" w14:textId="2DED4CCB" w:rsidR="00C74664" w:rsidRPr="002B4355" w:rsidRDefault="00C74664" w:rsidP="00C74664">
      <w:pPr>
        <w:pStyle w:val="TH"/>
      </w:pPr>
      <w:r>
        <w:rPr>
          <w:lang w:eastAsia="zh-CN" w:bidi="ar"/>
        </w:rPr>
        <w:lastRenderedPageBreak/>
        <w:t>Table 4</w:t>
      </w:r>
      <w:r w:rsidRPr="00E37E26">
        <w:rPr>
          <w:lang w:eastAsia="zh-CN" w:bidi="ar"/>
        </w:rPr>
        <w:t>.</w:t>
      </w:r>
      <w:r>
        <w:rPr>
          <w:lang w:eastAsia="zh-CN" w:bidi="ar"/>
        </w:rPr>
        <w:t>2.6.4</w:t>
      </w:r>
      <w:r w:rsidRPr="002B4355">
        <w:rPr>
          <w:lang w:eastAsia="zh-CN" w:bidi="ar"/>
        </w:rPr>
        <w:t>-</w:t>
      </w:r>
      <w:r w:rsidRPr="00E37E26">
        <w:rPr>
          <w:lang w:eastAsia="zh-CN" w:bidi="ar"/>
        </w:rPr>
        <w:t xml:space="preserve">1: </w:t>
      </w:r>
      <w:r w:rsidRPr="002B4355">
        <w:rPr>
          <w:lang w:eastAsia="zh-CN" w:bidi="ar"/>
        </w:rPr>
        <w:t>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3"/>
        <w:gridCol w:w="3183"/>
      </w:tblGrid>
      <w:tr w:rsidR="00C74664" w:rsidRPr="002B4355" w14:paraId="7EFF2563" w14:textId="77777777" w:rsidTr="000B67A9">
        <w:tc>
          <w:tcPr>
            <w:tcW w:w="523" w:type="pct"/>
            <w:shd w:val="clear" w:color="auto" w:fill="auto"/>
          </w:tcPr>
          <w:p w14:paraId="52258C66" w14:textId="77777777" w:rsidR="00C74664" w:rsidRPr="00E37E26" w:rsidRDefault="00C74664" w:rsidP="0067662A">
            <w:pPr>
              <w:pStyle w:val="TAH"/>
            </w:pPr>
            <w:r w:rsidRPr="00E37E26">
              <w:t>Scenario</w:t>
            </w:r>
          </w:p>
        </w:tc>
        <w:tc>
          <w:tcPr>
            <w:tcW w:w="1129" w:type="pct"/>
            <w:shd w:val="clear" w:color="auto" w:fill="auto"/>
          </w:tcPr>
          <w:p w14:paraId="05880784" w14:textId="77777777" w:rsidR="00C74664" w:rsidRPr="00E37E26" w:rsidRDefault="00C74664" w:rsidP="0067662A">
            <w:pPr>
              <w:pStyle w:val="TAH"/>
            </w:pPr>
            <w:r w:rsidRPr="00E37E26">
              <w:t>Multiplex Type</w:t>
            </w:r>
          </w:p>
        </w:tc>
        <w:tc>
          <w:tcPr>
            <w:tcW w:w="1674" w:type="pct"/>
            <w:shd w:val="clear" w:color="auto" w:fill="auto"/>
          </w:tcPr>
          <w:p w14:paraId="4E94F9FD" w14:textId="77777777" w:rsidR="00C74664" w:rsidRPr="00E37E26" w:rsidRDefault="00C74664" w:rsidP="0067662A">
            <w:pPr>
              <w:pStyle w:val="TAH"/>
            </w:pPr>
            <w:r w:rsidRPr="00E37E26">
              <w:t>Description</w:t>
            </w:r>
          </w:p>
        </w:tc>
        <w:tc>
          <w:tcPr>
            <w:tcW w:w="1674" w:type="pct"/>
            <w:shd w:val="clear" w:color="auto" w:fill="auto"/>
          </w:tcPr>
          <w:p w14:paraId="4447511A" w14:textId="77777777" w:rsidR="00C74664" w:rsidRPr="00E37E26" w:rsidRDefault="00C74664" w:rsidP="0067662A">
            <w:pPr>
              <w:pStyle w:val="TAH"/>
            </w:pPr>
            <w:r w:rsidRPr="00E37E26">
              <w:t xml:space="preserve">Implications for RTP </w:t>
            </w:r>
            <w:r>
              <w:t xml:space="preserve">HE </w:t>
            </w:r>
            <w:r w:rsidRPr="00E37E26">
              <w:t>for PDU Set Marking for sender</w:t>
            </w:r>
          </w:p>
        </w:tc>
      </w:tr>
      <w:tr w:rsidR="00C74664" w:rsidRPr="002B4355" w14:paraId="78942599" w14:textId="77777777" w:rsidTr="000B67A9">
        <w:tc>
          <w:tcPr>
            <w:tcW w:w="523" w:type="pct"/>
            <w:shd w:val="clear" w:color="auto" w:fill="auto"/>
          </w:tcPr>
          <w:p w14:paraId="1D4A4A18" w14:textId="77777777" w:rsidR="00C74664" w:rsidRPr="00E37E26" w:rsidRDefault="00C74664" w:rsidP="0067662A">
            <w:pPr>
              <w:pStyle w:val="TAC"/>
            </w:pPr>
            <w:r w:rsidRPr="00E37E26">
              <w:t>sc1</w:t>
            </w:r>
          </w:p>
        </w:tc>
        <w:tc>
          <w:tcPr>
            <w:tcW w:w="1129" w:type="pct"/>
            <w:shd w:val="clear" w:color="auto" w:fill="auto"/>
          </w:tcPr>
          <w:p w14:paraId="46092966" w14:textId="77777777" w:rsidR="00C74664" w:rsidRPr="00E37E26" w:rsidRDefault="00C74664" w:rsidP="0067662A">
            <w:pPr>
              <w:pStyle w:val="TAC"/>
            </w:pPr>
            <w:r w:rsidRPr="00E37E26">
              <w:t>audio</w:t>
            </w:r>
            <w:r>
              <w:t xml:space="preserve"> + video RTP multiplex</w:t>
            </w:r>
          </w:p>
        </w:tc>
        <w:tc>
          <w:tcPr>
            <w:tcW w:w="1674" w:type="pct"/>
            <w:shd w:val="clear" w:color="auto" w:fill="auto"/>
          </w:tcPr>
          <w:p w14:paraId="68860E1C" w14:textId="77777777" w:rsidR="00C74664" w:rsidRPr="00E37E26" w:rsidRDefault="00C74664" w:rsidP="0067662A">
            <w:pPr>
              <w:pStyle w:val="TAC"/>
            </w:pPr>
            <w:r w:rsidRPr="00E37E26">
              <w:t xml:space="preserve">Native </w:t>
            </w:r>
            <w:r>
              <w:t>a</w:t>
            </w:r>
            <w:r w:rsidRPr="00E37E26">
              <w:t xml:space="preserve">udio and </w:t>
            </w:r>
            <w:r>
              <w:t>v</w:t>
            </w:r>
            <w:r w:rsidRPr="00E37E26">
              <w:t>ideo streams are carried in separate RTP streams with different SSRC, and different PT Packets contain either audio or video.</w:t>
            </w:r>
          </w:p>
        </w:tc>
        <w:tc>
          <w:tcPr>
            <w:tcW w:w="1674" w:type="pct"/>
            <w:shd w:val="clear" w:color="auto" w:fill="auto"/>
          </w:tcPr>
          <w:p w14:paraId="79D84320" w14:textId="77777777" w:rsidR="00C74664" w:rsidRPr="00E37E26" w:rsidRDefault="00C74664" w:rsidP="0067662A">
            <w:pPr>
              <w:pStyle w:val="TAC"/>
            </w:pPr>
            <w:r w:rsidRPr="00E37E26">
              <w:t>Typically, RTP HE is used for the video stream, audio packets can be unmarked</w:t>
            </w:r>
            <w:r>
              <w:t xml:space="preserve">. </w:t>
            </w:r>
            <w:r w:rsidRPr="00E37E26">
              <w:t>If both audio and video RTP packets are marked,</w:t>
            </w:r>
            <w:r w:rsidRPr="002B4355">
              <w:t xml:space="preserve"> the RTP HE for PDU Set </w:t>
            </w:r>
            <w:r>
              <w:t xml:space="preserve">marking </w:t>
            </w:r>
            <w:r w:rsidRPr="002B4355">
              <w:t>is</w:t>
            </w:r>
            <w:r>
              <w:t xml:space="preserve"> usually</w:t>
            </w:r>
            <w:r w:rsidRPr="002B4355">
              <w:t xml:space="preserve"> applied to video and audio RTP streams separately.</w:t>
            </w:r>
            <w:r w:rsidRPr="00E37E26">
              <w:t xml:space="preserve"> RTP video packets and audio packets are</w:t>
            </w:r>
            <w:r>
              <w:t xml:space="preserve"> usually</w:t>
            </w:r>
            <w:r w:rsidRPr="00E37E26">
              <w:t xml:space="preserve"> marked as separate PDU Sets, not as part of the same PDU Set.</w:t>
            </w:r>
          </w:p>
        </w:tc>
      </w:tr>
      <w:tr w:rsidR="00C74664" w:rsidRPr="002B4355" w14:paraId="03E81FD1" w14:textId="77777777" w:rsidTr="000B67A9">
        <w:tc>
          <w:tcPr>
            <w:tcW w:w="523" w:type="pct"/>
            <w:shd w:val="clear" w:color="auto" w:fill="auto"/>
          </w:tcPr>
          <w:p w14:paraId="66734BE7" w14:textId="77777777" w:rsidR="00C74664" w:rsidRPr="00E37E26" w:rsidRDefault="00C74664" w:rsidP="0067662A">
            <w:pPr>
              <w:pStyle w:val="TAC"/>
            </w:pPr>
            <w:r w:rsidRPr="00E37E26">
              <w:t>sc2</w:t>
            </w:r>
          </w:p>
        </w:tc>
        <w:tc>
          <w:tcPr>
            <w:tcW w:w="1129" w:type="pct"/>
            <w:shd w:val="clear" w:color="auto" w:fill="auto"/>
          </w:tcPr>
          <w:p w14:paraId="7033B75B" w14:textId="77777777" w:rsidR="00C74664" w:rsidRPr="00E37E26" w:rsidRDefault="00C74664" w:rsidP="0067662A">
            <w:pPr>
              <w:pStyle w:val="TAC"/>
            </w:pPr>
            <w:r>
              <w:t xml:space="preserve">audio + video </w:t>
            </w:r>
            <w:r w:rsidRPr="00E37E26">
              <w:t xml:space="preserve">, RTCP </w:t>
            </w:r>
          </w:p>
        </w:tc>
        <w:tc>
          <w:tcPr>
            <w:tcW w:w="1674" w:type="pct"/>
            <w:shd w:val="clear" w:color="auto" w:fill="auto"/>
          </w:tcPr>
          <w:p w14:paraId="0B0E011E" w14:textId="77777777" w:rsidR="00C74664" w:rsidRPr="00E37E26" w:rsidRDefault="00C74664" w:rsidP="0067662A">
            <w:pPr>
              <w:pStyle w:val="TAC"/>
            </w:pPr>
            <w:r w:rsidRPr="00E37E26">
              <w:t xml:space="preserve">Same as </w:t>
            </w:r>
            <w:r>
              <w:t>sc1</w:t>
            </w:r>
            <w:r w:rsidRPr="00E37E26">
              <w:t>, but in this case also RTCP packets exist. Packets contain audio, video or RTCP.</w:t>
            </w:r>
          </w:p>
        </w:tc>
        <w:tc>
          <w:tcPr>
            <w:tcW w:w="1674" w:type="pct"/>
            <w:shd w:val="clear" w:color="auto" w:fill="auto"/>
          </w:tcPr>
          <w:p w14:paraId="334D9478" w14:textId="77777777" w:rsidR="00C74664" w:rsidRPr="008D53B4" w:rsidRDefault="00C74664" w:rsidP="0067662A">
            <w:pPr>
              <w:pStyle w:val="TAC"/>
            </w:pPr>
            <w:r w:rsidRPr="008D53B4">
              <w:t xml:space="preserve">Same as sc1 for audio and video with the following addition. RTP HE cannot be used for RTCP packets, and these are handled as unmarked PDUs. </w:t>
            </w:r>
          </w:p>
          <w:p w14:paraId="42459EC1" w14:textId="77777777" w:rsidR="00C74664" w:rsidRPr="008D53B4" w:rsidRDefault="00C74664" w:rsidP="0067662A">
            <w:pPr>
              <w:pStyle w:val="TAC"/>
            </w:pPr>
            <w:r w:rsidRPr="008D53B4">
              <w:t>(End of Data Burst signal cannot be used in case RTCP packet is the last one in a data burst).</w:t>
            </w:r>
          </w:p>
        </w:tc>
      </w:tr>
      <w:tr w:rsidR="00C74664" w:rsidRPr="002B4355" w14:paraId="17244A42" w14:textId="77777777" w:rsidTr="0067662A">
        <w:tc>
          <w:tcPr>
            <w:tcW w:w="523" w:type="pct"/>
            <w:shd w:val="clear" w:color="auto" w:fill="auto"/>
          </w:tcPr>
          <w:p w14:paraId="7B195643" w14:textId="77777777" w:rsidR="00C74664" w:rsidRPr="00E37E26" w:rsidRDefault="00C74664" w:rsidP="0067662A">
            <w:pPr>
              <w:pStyle w:val="TAC"/>
            </w:pPr>
            <w:r w:rsidRPr="00E37E26">
              <w:t>sc3</w:t>
            </w:r>
          </w:p>
        </w:tc>
        <w:tc>
          <w:tcPr>
            <w:tcW w:w="1129" w:type="pct"/>
            <w:shd w:val="clear" w:color="auto" w:fill="auto"/>
          </w:tcPr>
          <w:p w14:paraId="160F312B" w14:textId="77777777" w:rsidR="00C74664" w:rsidRPr="00E37E26" w:rsidRDefault="00C74664" w:rsidP="0067662A">
            <w:pPr>
              <w:pStyle w:val="TAC"/>
            </w:pPr>
            <w:r w:rsidRPr="00E37E26">
              <w:t>au</w:t>
            </w:r>
            <w:r>
              <w:t xml:space="preserve">dio, video native multiplex </w:t>
            </w:r>
          </w:p>
        </w:tc>
        <w:tc>
          <w:tcPr>
            <w:tcW w:w="1674" w:type="pct"/>
            <w:shd w:val="clear" w:color="auto" w:fill="auto"/>
          </w:tcPr>
          <w:p w14:paraId="5FDDF697" w14:textId="77777777" w:rsidR="00C74664" w:rsidRPr="00E37E26" w:rsidRDefault="00C74664" w:rsidP="0067662A">
            <w:pPr>
              <w:pStyle w:val="TAC"/>
            </w:pPr>
            <w:r w:rsidRPr="00E37E26">
              <w:t>Stream packets can contain both audio and video. In addition, packets can also contain other metadata related to the streams.</w:t>
            </w:r>
          </w:p>
        </w:tc>
        <w:tc>
          <w:tcPr>
            <w:tcW w:w="1674" w:type="pct"/>
            <w:shd w:val="clear" w:color="auto" w:fill="auto"/>
          </w:tcPr>
          <w:p w14:paraId="6149F2FE" w14:textId="77777777" w:rsidR="00C74664" w:rsidRPr="008D53B4" w:rsidRDefault="00C74664" w:rsidP="0067662A">
            <w:pPr>
              <w:pStyle w:val="TAC"/>
              <w:rPr>
                <w:lang w:eastAsia="zh-CN" w:bidi="ar"/>
              </w:rPr>
            </w:pPr>
            <w:r w:rsidRPr="008D53B4">
              <w:t xml:space="preserve">In this case, PDU Sets can contain different media types (e.g. MPEG-2 TS over RTP); additional guidance is provided to handle this case in Table </w:t>
            </w:r>
            <w:r w:rsidRPr="008D53B4">
              <w:rPr>
                <w:lang w:eastAsia="zh-CN" w:bidi="ar"/>
              </w:rPr>
              <w:t>4.2.6.X-2.</w:t>
            </w:r>
          </w:p>
          <w:p w14:paraId="6CFBE8F1" w14:textId="77777777" w:rsidR="00C74664" w:rsidRPr="008D53B4" w:rsidRDefault="00C74664" w:rsidP="0067662A">
            <w:pPr>
              <w:pStyle w:val="TAC"/>
            </w:pPr>
            <w:r w:rsidRPr="008D53B4">
              <w:rPr>
                <w:lang w:eastAsia="zh-CN" w:bidi="ar"/>
              </w:rPr>
              <w:t>(In MPEG-2 TS over RTP packets usually 6-7 188 byte transport stream packets are carried in an RTP packet that can contain different media in each TS packet to  be identified based on the packet identifier)</w:t>
            </w:r>
          </w:p>
        </w:tc>
      </w:tr>
      <w:tr w:rsidR="00C74664" w:rsidRPr="002B4355" w14:paraId="645ED9E3" w14:textId="77777777" w:rsidTr="000B67A9">
        <w:tc>
          <w:tcPr>
            <w:tcW w:w="523" w:type="pct"/>
            <w:shd w:val="clear" w:color="auto" w:fill="auto"/>
          </w:tcPr>
          <w:p w14:paraId="66417E3F" w14:textId="77777777" w:rsidR="00C74664" w:rsidRPr="00E37E26" w:rsidRDefault="00C74664" w:rsidP="0067662A">
            <w:pPr>
              <w:pStyle w:val="TAC"/>
            </w:pPr>
            <w:r w:rsidRPr="00E37E26">
              <w:t>sc4</w:t>
            </w:r>
          </w:p>
        </w:tc>
        <w:tc>
          <w:tcPr>
            <w:tcW w:w="1129" w:type="pct"/>
            <w:shd w:val="clear" w:color="auto" w:fill="auto"/>
          </w:tcPr>
          <w:p w14:paraId="79952088" w14:textId="77777777" w:rsidR="00C74664" w:rsidRPr="00E37E26" w:rsidRDefault="00C74664" w:rsidP="0067662A">
            <w:pPr>
              <w:pStyle w:val="TAC"/>
            </w:pPr>
            <w:r w:rsidRPr="00E37E26">
              <w:t>au</w:t>
            </w:r>
            <w:r>
              <w:t xml:space="preserve">dio, video native multiplex  + RTCP </w:t>
            </w:r>
          </w:p>
        </w:tc>
        <w:tc>
          <w:tcPr>
            <w:tcW w:w="1674" w:type="pct"/>
            <w:shd w:val="clear" w:color="auto" w:fill="auto"/>
          </w:tcPr>
          <w:p w14:paraId="690E05F4" w14:textId="77777777" w:rsidR="00C74664" w:rsidRPr="00E37E26" w:rsidRDefault="00C74664" w:rsidP="0067662A">
            <w:pPr>
              <w:pStyle w:val="TAC"/>
            </w:pPr>
            <w:r w:rsidRPr="00E37E26">
              <w:t xml:space="preserve">same as </w:t>
            </w:r>
            <w:r>
              <w:t>sc3</w:t>
            </w:r>
            <w:r w:rsidRPr="00E37E26">
              <w:t xml:space="preserve"> adding RTCP</w:t>
            </w:r>
          </w:p>
        </w:tc>
        <w:tc>
          <w:tcPr>
            <w:tcW w:w="1674" w:type="pct"/>
            <w:shd w:val="clear" w:color="auto" w:fill="auto"/>
          </w:tcPr>
          <w:p w14:paraId="5A0747EB" w14:textId="77777777" w:rsidR="00C74664" w:rsidRPr="008D53B4" w:rsidRDefault="00C74664" w:rsidP="0067662A">
            <w:pPr>
              <w:pStyle w:val="TAC"/>
            </w:pPr>
            <w:r w:rsidRPr="008D53B4">
              <w:t>Same as sc3 including RTCP packets [4] that cannot carry RTP HE and are therefore left unmarked.</w:t>
            </w:r>
          </w:p>
        </w:tc>
      </w:tr>
      <w:tr w:rsidR="00C74664" w:rsidRPr="002B4355" w14:paraId="113760E6" w14:textId="77777777" w:rsidTr="000B67A9">
        <w:tc>
          <w:tcPr>
            <w:tcW w:w="523" w:type="pct"/>
            <w:shd w:val="clear" w:color="auto" w:fill="auto"/>
          </w:tcPr>
          <w:p w14:paraId="25D9B94D" w14:textId="77777777" w:rsidR="00C74664" w:rsidRPr="00E37E26" w:rsidRDefault="00C74664" w:rsidP="0067662A">
            <w:pPr>
              <w:pStyle w:val="TAC"/>
            </w:pPr>
            <w:r w:rsidRPr="00E37E26">
              <w:t>sc5</w:t>
            </w:r>
          </w:p>
        </w:tc>
        <w:tc>
          <w:tcPr>
            <w:tcW w:w="1129" w:type="pct"/>
            <w:shd w:val="clear" w:color="auto" w:fill="auto"/>
          </w:tcPr>
          <w:p w14:paraId="2CA67EAA" w14:textId="77777777" w:rsidR="00C74664" w:rsidRPr="00E37E26" w:rsidRDefault="00C74664" w:rsidP="0067662A">
            <w:pPr>
              <w:pStyle w:val="TAC"/>
            </w:pPr>
            <w:r w:rsidRPr="00E37E26">
              <w:t>vi</w:t>
            </w:r>
            <w:r>
              <w:t xml:space="preserve">deo + video or audio + audio </w:t>
            </w:r>
          </w:p>
        </w:tc>
        <w:tc>
          <w:tcPr>
            <w:tcW w:w="1674" w:type="pct"/>
            <w:shd w:val="clear" w:color="auto" w:fill="auto"/>
          </w:tcPr>
          <w:p w14:paraId="0A56025F" w14:textId="77777777" w:rsidR="00C74664" w:rsidRPr="00E37E26" w:rsidRDefault="00C74664" w:rsidP="0067662A">
            <w:pPr>
              <w:pStyle w:val="TAC"/>
            </w:pPr>
            <w:r w:rsidRPr="00E37E26">
              <w:t>Similar to sc1, but multiple native audio or multiple native video streams are carried in separate RTP streams with different SSRC, either with</w:t>
            </w:r>
            <w:r>
              <w:t xml:space="preserve"> different PT field or sharing same PT field</w:t>
            </w:r>
            <w:r w:rsidRPr="00E37E26">
              <w:t>. Packets contain content from a single SSRC.</w:t>
            </w:r>
          </w:p>
        </w:tc>
        <w:tc>
          <w:tcPr>
            <w:tcW w:w="1674" w:type="pct"/>
            <w:shd w:val="clear" w:color="auto" w:fill="auto"/>
          </w:tcPr>
          <w:p w14:paraId="20A5BC59" w14:textId="77777777" w:rsidR="00C74664" w:rsidRPr="008D53B4" w:rsidRDefault="00C74664" w:rsidP="0067662A">
            <w:pPr>
              <w:pStyle w:val="TAC"/>
            </w:pPr>
            <w:r w:rsidRPr="008D53B4">
              <w:t>Packets from different RTP streams are marked as separate PDU Sets, ensuring that each PDU Set contains packets only from one RTP stream (single SSRC).</w:t>
            </w:r>
          </w:p>
        </w:tc>
      </w:tr>
      <w:tr w:rsidR="00C74664" w:rsidRPr="002B4355" w14:paraId="2D6B17CC" w14:textId="77777777" w:rsidTr="000B67A9">
        <w:tc>
          <w:tcPr>
            <w:tcW w:w="523" w:type="pct"/>
            <w:shd w:val="clear" w:color="auto" w:fill="auto"/>
          </w:tcPr>
          <w:p w14:paraId="148D24BC" w14:textId="77777777" w:rsidR="00C74664" w:rsidRPr="00E37E26" w:rsidRDefault="00C74664" w:rsidP="0067662A">
            <w:pPr>
              <w:pStyle w:val="TAC"/>
            </w:pPr>
            <w:r w:rsidRPr="00E37E26">
              <w:t>sc6</w:t>
            </w:r>
          </w:p>
        </w:tc>
        <w:tc>
          <w:tcPr>
            <w:tcW w:w="1129" w:type="pct"/>
            <w:shd w:val="clear" w:color="auto" w:fill="auto"/>
          </w:tcPr>
          <w:p w14:paraId="05C6F739" w14:textId="77777777" w:rsidR="00C74664" w:rsidRPr="00E37E26" w:rsidRDefault="00C74664" w:rsidP="0067662A">
            <w:pPr>
              <w:pStyle w:val="TAC"/>
            </w:pPr>
            <w:r w:rsidRPr="00E37E26">
              <w:t>v</w:t>
            </w:r>
            <w:r>
              <w:t>ideo + video or audio + audio + RTCP</w:t>
            </w:r>
          </w:p>
        </w:tc>
        <w:tc>
          <w:tcPr>
            <w:tcW w:w="1674" w:type="pct"/>
            <w:shd w:val="clear" w:color="auto" w:fill="auto"/>
          </w:tcPr>
          <w:p w14:paraId="3D06FEA7" w14:textId="77777777" w:rsidR="00C74664" w:rsidRPr="00E37E26" w:rsidRDefault="00C74664" w:rsidP="0067662A">
            <w:pPr>
              <w:pStyle w:val="TAC"/>
            </w:pPr>
            <w:r w:rsidRPr="00E37E26">
              <w:t xml:space="preserve">Same as </w:t>
            </w:r>
            <w:r>
              <w:t>sc5</w:t>
            </w:r>
            <w:r w:rsidRPr="00E37E26">
              <w:t xml:space="preserve"> adding RTCP</w:t>
            </w:r>
          </w:p>
        </w:tc>
        <w:tc>
          <w:tcPr>
            <w:tcW w:w="1674" w:type="pct"/>
            <w:shd w:val="clear" w:color="auto" w:fill="auto"/>
          </w:tcPr>
          <w:p w14:paraId="5064284E" w14:textId="77777777" w:rsidR="00C74664" w:rsidRPr="008D53B4" w:rsidRDefault="00C74664" w:rsidP="0067662A">
            <w:pPr>
              <w:pStyle w:val="TAC"/>
            </w:pPr>
            <w:r w:rsidRPr="008D53B4">
              <w:t>Same as sc5 including RTCP packets [4] that cannot carry RTP Header Extension</w:t>
            </w:r>
          </w:p>
        </w:tc>
      </w:tr>
      <w:tr w:rsidR="000B67A9" w:rsidRPr="002B4355" w14:paraId="0A653A9F" w14:textId="77777777" w:rsidTr="000B67A9">
        <w:tc>
          <w:tcPr>
            <w:tcW w:w="523" w:type="pct"/>
            <w:shd w:val="clear" w:color="auto" w:fill="auto"/>
          </w:tcPr>
          <w:p w14:paraId="33660792" w14:textId="644F59CE" w:rsidR="000B67A9" w:rsidRPr="00E37E26" w:rsidRDefault="000B67A9" w:rsidP="00F72958">
            <w:pPr>
              <w:pStyle w:val="TAC"/>
            </w:pPr>
            <w:r>
              <w:t>sc7</w:t>
            </w:r>
          </w:p>
        </w:tc>
        <w:tc>
          <w:tcPr>
            <w:tcW w:w="1129" w:type="pct"/>
            <w:shd w:val="clear" w:color="auto" w:fill="auto"/>
          </w:tcPr>
          <w:p w14:paraId="6C3D37CA" w14:textId="77777777" w:rsidR="000B67A9" w:rsidRPr="00E37E26" w:rsidRDefault="000B67A9" w:rsidP="00F72958">
            <w:pPr>
              <w:pStyle w:val="TAC"/>
            </w:pPr>
            <w:r>
              <w:t>Retransmission stream</w:t>
            </w:r>
          </w:p>
        </w:tc>
        <w:tc>
          <w:tcPr>
            <w:tcW w:w="1674" w:type="pct"/>
            <w:shd w:val="clear" w:color="auto" w:fill="auto"/>
          </w:tcPr>
          <w:p w14:paraId="039232BA" w14:textId="533528E0" w:rsidR="000B67A9" w:rsidRPr="00E37E26" w:rsidRDefault="000B67A9" w:rsidP="00F72958">
            <w:pPr>
              <w:pStyle w:val="TAC"/>
            </w:pPr>
            <w:r>
              <w:t>Can apply to any of sc1–sc6 above with multiplexing of one or more source and retransmission streams using SSRC-multiplexing or session-multiplexing</w:t>
            </w:r>
          </w:p>
        </w:tc>
        <w:tc>
          <w:tcPr>
            <w:tcW w:w="1674" w:type="pct"/>
            <w:shd w:val="clear" w:color="auto" w:fill="auto"/>
          </w:tcPr>
          <w:p w14:paraId="1AB0C43E" w14:textId="77777777" w:rsidR="000B67A9" w:rsidRPr="008D53B4" w:rsidRDefault="000B67A9" w:rsidP="00F72958">
            <w:pPr>
              <w:pStyle w:val="TAC"/>
            </w:pPr>
            <w:r>
              <w:t>Re-transmitted packets need not be marked with the RTP Header Extension. Packets in retransmission streams and may optionally benefit from differentiated QoS handling (see clause 4.6),</w:t>
            </w:r>
          </w:p>
        </w:tc>
      </w:tr>
    </w:tbl>
    <w:p w14:paraId="007CB053" w14:textId="77777777" w:rsidR="00C74664" w:rsidRPr="002B4355" w:rsidRDefault="00C74664" w:rsidP="00C74664"/>
    <w:p w14:paraId="0A183AF1" w14:textId="5C8C5723" w:rsidR="00C74664" w:rsidRPr="002B4355" w:rsidRDefault="00C74664" w:rsidP="00C74664">
      <w:pPr>
        <w:pStyle w:val="TH"/>
      </w:pPr>
      <w:r>
        <w:rPr>
          <w:lang w:eastAsia="zh-CN" w:bidi="ar"/>
        </w:rPr>
        <w:lastRenderedPageBreak/>
        <w:t>Table 4</w:t>
      </w:r>
      <w:r w:rsidRPr="00E37E26">
        <w:rPr>
          <w:lang w:eastAsia="zh-CN" w:bidi="ar"/>
        </w:rPr>
        <w:t>.</w:t>
      </w:r>
      <w:r>
        <w:rPr>
          <w:lang w:eastAsia="zh-CN" w:bidi="ar"/>
        </w:rPr>
        <w:t>2.6.4</w:t>
      </w:r>
      <w:r w:rsidRPr="002B4355">
        <w:rPr>
          <w:lang w:eastAsia="zh-CN" w:bidi="ar"/>
        </w:rPr>
        <w:t>-2</w:t>
      </w:r>
      <w:r w:rsidRPr="00E37E26">
        <w:rPr>
          <w:lang w:eastAsia="zh-CN" w:bidi="ar"/>
        </w:rPr>
        <w:t xml:space="preserve">: </w:t>
      </w:r>
      <w:r w:rsidRPr="002B4355">
        <w:rPr>
          <w:lang w:eastAsia="zh-CN" w:bidi="ar"/>
        </w:rPr>
        <w:t>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1"/>
        <w:gridCol w:w="10"/>
        <w:gridCol w:w="3162"/>
        <w:gridCol w:w="11"/>
        <w:gridCol w:w="13"/>
      </w:tblGrid>
      <w:tr w:rsidR="00C74664" w:rsidRPr="002B4355" w14:paraId="2A03A85C" w14:textId="77777777" w:rsidTr="0067662A">
        <w:trPr>
          <w:gridAfter w:val="2"/>
          <w:wAfter w:w="13" w:type="pct"/>
        </w:trPr>
        <w:tc>
          <w:tcPr>
            <w:tcW w:w="521" w:type="pct"/>
          </w:tcPr>
          <w:p w14:paraId="5E99D35D" w14:textId="77777777" w:rsidR="00C74664" w:rsidRPr="002B4355" w:rsidRDefault="00C74664" w:rsidP="0067662A">
            <w:pPr>
              <w:pStyle w:val="TAH"/>
            </w:pPr>
            <w:r w:rsidRPr="002B4355">
              <w:t>Scenario</w:t>
            </w:r>
          </w:p>
        </w:tc>
        <w:tc>
          <w:tcPr>
            <w:tcW w:w="2798" w:type="pct"/>
          </w:tcPr>
          <w:p w14:paraId="4E4E903E" w14:textId="77777777" w:rsidR="00C74664" w:rsidRPr="002B4355" w:rsidRDefault="00C74664" w:rsidP="0067662A">
            <w:pPr>
              <w:pStyle w:val="TAH"/>
            </w:pPr>
            <w:r w:rsidRPr="002B4355">
              <w:t>Guideline</w:t>
            </w:r>
          </w:p>
        </w:tc>
        <w:tc>
          <w:tcPr>
            <w:tcW w:w="1668" w:type="pct"/>
            <w:gridSpan w:val="2"/>
          </w:tcPr>
          <w:p w14:paraId="37008539" w14:textId="77777777" w:rsidR="00C74664" w:rsidRPr="002B4355" w:rsidRDefault="00C74664" w:rsidP="0067662A">
            <w:pPr>
              <w:pStyle w:val="TAH"/>
            </w:pPr>
            <w:r w:rsidRPr="002B4355">
              <w:t>Additional Comments</w:t>
            </w:r>
          </w:p>
        </w:tc>
      </w:tr>
      <w:tr w:rsidR="00C74664" w:rsidRPr="002B4355" w14:paraId="0D2C47AF" w14:textId="77777777" w:rsidTr="0067662A">
        <w:trPr>
          <w:gridAfter w:val="1"/>
          <w:wAfter w:w="7" w:type="pct"/>
        </w:trPr>
        <w:tc>
          <w:tcPr>
            <w:tcW w:w="521" w:type="pct"/>
          </w:tcPr>
          <w:p w14:paraId="695EA44A" w14:textId="77777777" w:rsidR="00C74664" w:rsidRPr="002B4355" w:rsidRDefault="00C74664" w:rsidP="0067662A">
            <w:pPr>
              <w:pStyle w:val="TAC"/>
            </w:pPr>
            <w:r w:rsidRPr="002B4355">
              <w:t>sc1</w:t>
            </w:r>
          </w:p>
        </w:tc>
        <w:tc>
          <w:tcPr>
            <w:tcW w:w="2803" w:type="pct"/>
            <w:gridSpan w:val="2"/>
          </w:tcPr>
          <w:p w14:paraId="6ED1A709" w14:textId="77777777" w:rsidR="00C74664" w:rsidRPr="002B4355" w:rsidRDefault="00C74664" w:rsidP="0067662A">
            <w:pPr>
              <w:pStyle w:val="TAC"/>
              <w:rPr>
                <w:lang w:eastAsia="zh-CN"/>
              </w:rPr>
            </w:pPr>
            <w:r w:rsidRPr="002B4355">
              <w:t xml:space="preserve">Video PDU Sets </w:t>
            </w:r>
            <w:r>
              <w:t>should</w:t>
            </w:r>
            <w:r w:rsidRPr="002B4355">
              <w:t xml:space="preserve"> be assigned </w:t>
            </w:r>
            <w:r>
              <w:t xml:space="preserve">e.g. </w:t>
            </w:r>
            <w:r w:rsidRPr="002B4355">
              <w:t>for video frame</w:t>
            </w:r>
            <w:r>
              <w:t xml:space="preserve">s/slices </w:t>
            </w:r>
            <w:r w:rsidRPr="002B4355">
              <w:t xml:space="preserve">and </w:t>
            </w:r>
            <w:r>
              <w:t>PSI</w:t>
            </w:r>
            <w:r w:rsidRPr="002B4355">
              <w:t xml:space="preserve"> </w:t>
            </w:r>
            <w:r>
              <w:t>may</w:t>
            </w:r>
            <w:r w:rsidRPr="002B4355">
              <w:t xml:space="preserve"> be set using </w:t>
            </w:r>
            <w:r>
              <w:t xml:space="preserve">the </w:t>
            </w:r>
            <w:r w:rsidRPr="002B4355">
              <w:t>gu</w:t>
            </w:r>
            <w:r>
              <w:t>idelines from clause 4.6.2</w:t>
            </w:r>
            <w:r w:rsidRPr="002B4355">
              <w:t>.</w:t>
            </w:r>
          </w:p>
          <w:p w14:paraId="7C0203A5" w14:textId="77777777" w:rsidR="00C74664" w:rsidRPr="002B4355" w:rsidRDefault="00C74664" w:rsidP="0067662A">
            <w:pPr>
              <w:pStyle w:val="TAC"/>
            </w:pPr>
            <w:r w:rsidRPr="002B4355">
              <w:t xml:space="preserve">Audio </w:t>
            </w:r>
            <w:r>
              <w:t>p</w:t>
            </w:r>
            <w:r w:rsidRPr="002B4355">
              <w:t xml:space="preserve">ackets </w:t>
            </w:r>
            <w:r>
              <w:t>may</w:t>
            </w:r>
            <w:r w:rsidRPr="002B4355">
              <w:t xml:space="preserve"> be unmarked</w:t>
            </w:r>
            <w:r>
              <w:t>,</w:t>
            </w:r>
            <w:r w:rsidRPr="002B4355">
              <w:t xml:space="preserve"> or in case audio frames consist of multiple packets they </w:t>
            </w:r>
            <w:r>
              <w:t xml:space="preserve">may also </w:t>
            </w:r>
            <w:r w:rsidRPr="002B4355">
              <w:t xml:space="preserve">be marked using RTP HE. </w:t>
            </w:r>
          </w:p>
          <w:p w14:paraId="7452C90C" w14:textId="77777777" w:rsidR="00C74664" w:rsidRPr="002B4355" w:rsidRDefault="00C74664" w:rsidP="0067662A">
            <w:pPr>
              <w:pStyle w:val="TAC"/>
            </w:pPr>
            <w:r>
              <w:t>PSI</w:t>
            </w:r>
            <w:r w:rsidRPr="002B4355">
              <w:t xml:space="preserve"> of the unmarked packet is determined by the 5G System</w:t>
            </w:r>
            <w:r>
              <w:t>,</w:t>
            </w:r>
            <w:r w:rsidRPr="002B4355">
              <w:t xml:space="preserve"> based on a configuration, and this can also be based on the payload type.</w:t>
            </w:r>
          </w:p>
        </w:tc>
        <w:tc>
          <w:tcPr>
            <w:tcW w:w="1669" w:type="pct"/>
            <w:gridSpan w:val="2"/>
          </w:tcPr>
          <w:p w14:paraId="26F7D828" w14:textId="77777777" w:rsidR="00C74664" w:rsidRPr="002B4355" w:rsidRDefault="00C74664" w:rsidP="0067662A">
            <w:pPr>
              <w:pStyle w:val="TAC"/>
            </w:pPr>
            <w:r w:rsidRPr="002B4355">
              <w:t>Typically, RTP HE is used for the video stream, audio packets can be unmarked</w:t>
            </w:r>
            <w:r>
              <w:t xml:space="preserve"> as frames are often a single packet and the marking is not beneficial. In such case only overhead is introduced</w:t>
            </w:r>
            <w:r w:rsidRPr="002B4355">
              <w:t xml:space="preserve"> (see the</w:t>
            </w:r>
            <w:r>
              <w:t xml:space="preserve"> unmarked</w:t>
            </w:r>
            <w:r w:rsidRPr="002B4355">
              <w:t xml:space="preserve"> PDU case), or the RTP HE can also be used for the audio stream.</w:t>
            </w:r>
          </w:p>
        </w:tc>
      </w:tr>
      <w:tr w:rsidR="00C74664" w:rsidRPr="002B4355" w14:paraId="29B44FCF" w14:textId="77777777" w:rsidTr="0067662A">
        <w:trPr>
          <w:gridAfter w:val="1"/>
          <w:wAfter w:w="7" w:type="pct"/>
        </w:trPr>
        <w:tc>
          <w:tcPr>
            <w:tcW w:w="521" w:type="pct"/>
          </w:tcPr>
          <w:p w14:paraId="76C6AD2F" w14:textId="77777777" w:rsidR="00C74664" w:rsidRPr="002B4355" w:rsidRDefault="00C74664" w:rsidP="0067662A">
            <w:pPr>
              <w:pStyle w:val="TAC"/>
            </w:pPr>
            <w:r w:rsidRPr="002B4355">
              <w:t>sc2</w:t>
            </w:r>
          </w:p>
        </w:tc>
        <w:tc>
          <w:tcPr>
            <w:tcW w:w="2803" w:type="pct"/>
            <w:gridSpan w:val="2"/>
          </w:tcPr>
          <w:p w14:paraId="3EEECF26" w14:textId="77777777" w:rsidR="00C74664" w:rsidRPr="008D53B4" w:rsidRDefault="00C74664" w:rsidP="0067662A">
            <w:pPr>
              <w:pStyle w:val="TAC"/>
            </w:pPr>
            <w:r w:rsidRPr="008D53B4">
              <w:t xml:space="preserve">Same as sc1.  </w:t>
            </w:r>
          </w:p>
          <w:p w14:paraId="6A8DAE02" w14:textId="77777777" w:rsidR="00C74664" w:rsidRPr="002B4355" w:rsidRDefault="00C74664" w:rsidP="0067662A">
            <w:pPr>
              <w:pStyle w:val="TAC"/>
            </w:pPr>
            <w:r w:rsidRPr="008D53B4">
              <w:t xml:space="preserve">RTCP packets </w:t>
            </w:r>
            <w:proofErr w:type="spellStart"/>
            <w:r w:rsidRPr="008D53B4">
              <w:t>can not</w:t>
            </w:r>
            <w:proofErr w:type="spellEnd"/>
            <w:r w:rsidRPr="008D53B4">
              <w:t xml:space="preserve"> be</w:t>
            </w:r>
            <w:r w:rsidRPr="002B4355">
              <w:t xml:space="preserve"> marked using RTP HE</w:t>
            </w:r>
            <w:r>
              <w:t xml:space="preserve"> (there is no RTP HE for RTCP)</w:t>
            </w:r>
            <w:r w:rsidRPr="002B4355">
              <w:t xml:space="preserve"> and are treated as unmarked packet in the 5G System</w:t>
            </w:r>
            <w:r>
              <w:t>.</w:t>
            </w:r>
            <w:r w:rsidRPr="002B4355">
              <w:t xml:space="preserve"> </w:t>
            </w:r>
            <w:r>
              <w:t>PSI</w:t>
            </w:r>
            <w:r w:rsidRPr="002B4355">
              <w:t xml:space="preserve"> </w:t>
            </w:r>
            <w:r>
              <w:t>should</w:t>
            </w:r>
            <w:r w:rsidRPr="002B4355">
              <w:t xml:space="preserve"> be determined by the 5G </w:t>
            </w:r>
            <w:r>
              <w:t>S</w:t>
            </w:r>
            <w:r w:rsidRPr="002B4355">
              <w:t>ystem.</w:t>
            </w:r>
          </w:p>
        </w:tc>
        <w:tc>
          <w:tcPr>
            <w:tcW w:w="1669" w:type="pct"/>
            <w:gridSpan w:val="2"/>
          </w:tcPr>
          <w:p w14:paraId="58596E53" w14:textId="77777777" w:rsidR="00C74664" w:rsidRPr="002B4355" w:rsidRDefault="00C74664" w:rsidP="0067662A">
            <w:pPr>
              <w:pStyle w:val="TAC"/>
            </w:pPr>
            <w:r w:rsidRPr="002B4355">
              <w:t xml:space="preserve">Same as </w:t>
            </w:r>
            <w:r>
              <w:t>sc1</w:t>
            </w:r>
            <w:r w:rsidRPr="002B4355">
              <w:t xml:space="preserve"> for audio and video. </w:t>
            </w:r>
          </w:p>
          <w:p w14:paraId="79EA39B2" w14:textId="77777777" w:rsidR="00C74664" w:rsidRPr="002B4355" w:rsidRDefault="00C74664" w:rsidP="0067662A">
            <w:pPr>
              <w:pStyle w:val="TAC"/>
            </w:pPr>
            <w:r w:rsidRPr="002B4355">
              <w:t>End of Data burst signal may not be valid if RTCP is the last packet in a burst</w:t>
            </w:r>
            <w:r>
              <w:t xml:space="preserve"> as no RTP HE can be added to an RTCP packet</w:t>
            </w:r>
            <w:r w:rsidRPr="002B4355">
              <w:t>.</w:t>
            </w:r>
            <w:r>
              <w:t xml:space="preserve"> </w:t>
            </w:r>
          </w:p>
        </w:tc>
      </w:tr>
      <w:tr w:rsidR="00C74664" w:rsidRPr="002B4355" w14:paraId="408E9784" w14:textId="77777777" w:rsidTr="000B67A9">
        <w:tc>
          <w:tcPr>
            <w:tcW w:w="521" w:type="pct"/>
          </w:tcPr>
          <w:p w14:paraId="056692A4" w14:textId="77777777" w:rsidR="00C74664" w:rsidRPr="002B4355" w:rsidRDefault="00C74664" w:rsidP="0067662A">
            <w:pPr>
              <w:pStyle w:val="TAC"/>
            </w:pPr>
            <w:r w:rsidRPr="002B4355">
              <w:t>sc3</w:t>
            </w:r>
          </w:p>
        </w:tc>
        <w:tc>
          <w:tcPr>
            <w:tcW w:w="2803" w:type="pct"/>
            <w:gridSpan w:val="2"/>
          </w:tcPr>
          <w:p w14:paraId="4B145A45" w14:textId="77777777" w:rsidR="00C74664" w:rsidRPr="002B4355" w:rsidRDefault="00C74664" w:rsidP="0067662A">
            <w:pPr>
              <w:pStyle w:val="TAC"/>
            </w:pPr>
            <w:r w:rsidRPr="002B4355">
              <w:t xml:space="preserve">PDU Sets </w:t>
            </w:r>
            <w:r>
              <w:t>may</w:t>
            </w:r>
            <w:r w:rsidRPr="002B4355">
              <w:t xml:space="preserve"> be identified by the RTP sender based on the presentation time and the RTP HE can be used to support the PDU Set based QoS handling. </w:t>
            </w:r>
          </w:p>
          <w:p w14:paraId="66D7E7D9" w14:textId="77777777" w:rsidR="00C74664" w:rsidRPr="002B4355" w:rsidRDefault="00C74664" w:rsidP="0067662A">
            <w:pPr>
              <w:pStyle w:val="TAC"/>
            </w:pPr>
            <w:r>
              <w:t>PSI</w:t>
            </w:r>
            <w:r w:rsidRPr="002B4355">
              <w:t xml:space="preserve"> </w:t>
            </w:r>
            <w:r>
              <w:t>may</w:t>
            </w:r>
            <w:r w:rsidRPr="002B4355">
              <w:t xml:space="preserve"> be set to a </w:t>
            </w:r>
            <w:r>
              <w:t>pre</w:t>
            </w:r>
            <w:r w:rsidRPr="002B4355">
              <w:t>configured value or the value corresponding to the importance of the most important part of the multiplexed stream us</w:t>
            </w:r>
            <w:r>
              <w:t>ing the guidelines from clause 4.6.2.</w:t>
            </w:r>
          </w:p>
        </w:tc>
        <w:tc>
          <w:tcPr>
            <w:tcW w:w="1676" w:type="pct"/>
            <w:gridSpan w:val="3"/>
          </w:tcPr>
          <w:p w14:paraId="03E6676C" w14:textId="77777777" w:rsidR="00C74664" w:rsidRPr="002B4355" w:rsidRDefault="00C74664" w:rsidP="0067662A">
            <w:pPr>
              <w:pStyle w:val="TAC"/>
            </w:pPr>
            <w:r w:rsidRPr="002B4355">
              <w:t xml:space="preserve">In this case, the grouping of PDU sets will contain different media types, and therefore the guidance cannot only be based on one specific media type. Therefore, PDU Sets could be identified and marked by the RTP sender based on other aspects such as the presentation time.  </w:t>
            </w:r>
          </w:p>
          <w:p w14:paraId="391A49D1" w14:textId="77777777" w:rsidR="00C74664" w:rsidRPr="002B4355" w:rsidRDefault="00C74664" w:rsidP="0067662A">
            <w:pPr>
              <w:pStyle w:val="TAC"/>
            </w:pPr>
            <w:r w:rsidRPr="002B4355">
              <w:t>The PSI can be set based on a configuration.</w:t>
            </w:r>
          </w:p>
        </w:tc>
      </w:tr>
      <w:tr w:rsidR="00C74664" w:rsidRPr="002B4355" w14:paraId="68E49755" w14:textId="77777777" w:rsidTr="0067662A">
        <w:tc>
          <w:tcPr>
            <w:tcW w:w="521" w:type="pct"/>
          </w:tcPr>
          <w:p w14:paraId="39576C75" w14:textId="77777777" w:rsidR="00C74664" w:rsidRPr="002B4355" w:rsidRDefault="00C74664" w:rsidP="0067662A">
            <w:pPr>
              <w:pStyle w:val="TAC"/>
            </w:pPr>
            <w:r w:rsidRPr="002B4355">
              <w:t>sc4</w:t>
            </w:r>
          </w:p>
        </w:tc>
        <w:tc>
          <w:tcPr>
            <w:tcW w:w="2798" w:type="pct"/>
          </w:tcPr>
          <w:p w14:paraId="69E8A59C" w14:textId="77777777" w:rsidR="00C74664" w:rsidRPr="008D53B4" w:rsidRDefault="00C74664" w:rsidP="0067662A">
            <w:pPr>
              <w:pStyle w:val="TAC"/>
            </w:pPr>
            <w:r w:rsidRPr="008D53B4">
              <w:t>Same as sc3</w:t>
            </w:r>
          </w:p>
          <w:p w14:paraId="1D263B19" w14:textId="77777777" w:rsidR="00C74664" w:rsidRPr="008D53B4" w:rsidRDefault="00C74664" w:rsidP="0067662A">
            <w:pPr>
              <w:pStyle w:val="TAC"/>
            </w:pPr>
            <w:r w:rsidRPr="008D53B4">
              <w:t xml:space="preserve">RTCP packets </w:t>
            </w:r>
            <w:proofErr w:type="spellStart"/>
            <w:r w:rsidRPr="008D53B4">
              <w:t>can not</w:t>
            </w:r>
            <w:proofErr w:type="spellEnd"/>
            <w:r w:rsidRPr="008D53B4">
              <w:t xml:space="preserve"> be marked and are treated as unmarked packet in the 5G System.</w:t>
            </w:r>
          </w:p>
        </w:tc>
        <w:tc>
          <w:tcPr>
            <w:tcW w:w="1681" w:type="pct"/>
            <w:gridSpan w:val="4"/>
          </w:tcPr>
          <w:p w14:paraId="5EB5F75C" w14:textId="77777777" w:rsidR="00C74664" w:rsidRPr="002B4355" w:rsidRDefault="00C74664" w:rsidP="0067662A">
            <w:pPr>
              <w:pStyle w:val="TAC"/>
            </w:pPr>
            <w:r w:rsidRPr="002B4355">
              <w:t xml:space="preserve">Same as </w:t>
            </w:r>
            <w:r>
              <w:t xml:space="preserve">sc3 including RTCP packets </w:t>
            </w:r>
            <w:r w:rsidRPr="002B4355">
              <w:t>that cannot carry the RTP Header Extension.</w:t>
            </w:r>
          </w:p>
          <w:p w14:paraId="05DF76FE" w14:textId="77777777" w:rsidR="00C74664" w:rsidRPr="002B4355" w:rsidRDefault="00C74664" w:rsidP="0067662A">
            <w:pPr>
              <w:pStyle w:val="TAC"/>
            </w:pPr>
            <w:r w:rsidRPr="002B4355">
              <w:t>Data burst signal cannot be used if RTCP is the last packet in a burst.</w:t>
            </w:r>
          </w:p>
        </w:tc>
      </w:tr>
      <w:tr w:rsidR="00C74664" w:rsidRPr="002B4355" w14:paraId="40C85FC2" w14:textId="77777777" w:rsidTr="0067662A">
        <w:tc>
          <w:tcPr>
            <w:tcW w:w="521" w:type="pct"/>
          </w:tcPr>
          <w:p w14:paraId="248E8666" w14:textId="77777777" w:rsidR="00C74664" w:rsidRPr="002B4355" w:rsidRDefault="00C74664" w:rsidP="0067662A">
            <w:pPr>
              <w:pStyle w:val="TAC"/>
            </w:pPr>
            <w:r w:rsidRPr="002B4355">
              <w:t>sc5</w:t>
            </w:r>
          </w:p>
        </w:tc>
        <w:tc>
          <w:tcPr>
            <w:tcW w:w="2798" w:type="pct"/>
          </w:tcPr>
          <w:p w14:paraId="0AC6CDD3" w14:textId="77777777" w:rsidR="00C74664" w:rsidRPr="008D53B4" w:rsidRDefault="00C74664" w:rsidP="0067662A">
            <w:pPr>
              <w:pStyle w:val="TAC"/>
            </w:pPr>
            <w:r w:rsidRPr="008D53B4">
              <w:t>Video PDU Sets may be assigned e.g. for video frames or slices and PSI may be set using the guidelines from clause 4.6.2 for video, separating RTP streams into separate PDU Sets.</w:t>
            </w:r>
          </w:p>
          <w:p w14:paraId="07D2D82B" w14:textId="77777777" w:rsidR="00C74664" w:rsidRPr="008D53B4" w:rsidRDefault="00C74664" w:rsidP="0067662A">
            <w:pPr>
              <w:pStyle w:val="TAC"/>
            </w:pPr>
            <w:r w:rsidRPr="008D53B4">
              <w:t>Audio Packets can be unmarked or in case audio frames consist of multiple packets they may be marked using RTP HE, separating RTP streams into separate PDU Sets.</w:t>
            </w:r>
          </w:p>
        </w:tc>
        <w:tc>
          <w:tcPr>
            <w:tcW w:w="1681" w:type="pct"/>
            <w:gridSpan w:val="4"/>
          </w:tcPr>
          <w:p w14:paraId="3EBBAC28" w14:textId="77777777" w:rsidR="00C74664" w:rsidRPr="002B4355" w:rsidRDefault="00C74664" w:rsidP="0067662A">
            <w:pPr>
              <w:pStyle w:val="TAC"/>
            </w:pPr>
            <w:r w:rsidRPr="002B4355">
              <w:t xml:space="preserve">Multiple PDU Sets can be "open" at the same time, i.e., some PDUs are received from multiple different SSRC </w:t>
            </w:r>
            <w:r>
              <w:t>(i.e. different RTP streams)</w:t>
            </w:r>
            <w:r w:rsidRPr="002B4355">
              <w:t>, which requires the marking to keep track of multiple simultaneous PDU Set contexts.</w:t>
            </w:r>
          </w:p>
        </w:tc>
      </w:tr>
      <w:tr w:rsidR="00C74664" w:rsidRPr="002B4355" w14:paraId="69118EBB" w14:textId="77777777" w:rsidTr="0067662A">
        <w:tc>
          <w:tcPr>
            <w:tcW w:w="521" w:type="pct"/>
          </w:tcPr>
          <w:p w14:paraId="620E7E86" w14:textId="77777777" w:rsidR="00C74664" w:rsidRPr="002B4355" w:rsidRDefault="00C74664" w:rsidP="0067662A">
            <w:pPr>
              <w:pStyle w:val="TAC"/>
            </w:pPr>
            <w:r w:rsidRPr="002B4355">
              <w:t>sc6</w:t>
            </w:r>
          </w:p>
        </w:tc>
        <w:tc>
          <w:tcPr>
            <w:tcW w:w="2798" w:type="pct"/>
          </w:tcPr>
          <w:p w14:paraId="6118CDD8" w14:textId="77777777" w:rsidR="00C74664" w:rsidRPr="008D53B4" w:rsidRDefault="00C74664" w:rsidP="0067662A">
            <w:pPr>
              <w:pStyle w:val="TAC"/>
            </w:pPr>
            <w:r w:rsidRPr="008D53B4">
              <w:t>Same as sc5.</w:t>
            </w:r>
          </w:p>
          <w:p w14:paraId="0F9DB848" w14:textId="77777777" w:rsidR="00C74664" w:rsidRPr="008D53B4" w:rsidRDefault="00C74664" w:rsidP="0067662A">
            <w:pPr>
              <w:pStyle w:val="TAC"/>
            </w:pPr>
            <w:r w:rsidRPr="008D53B4">
              <w:t>RTCP are treated as unmarked packet in the 5G System. PDU Set importance can be determined by the 5G system.</w:t>
            </w:r>
          </w:p>
        </w:tc>
        <w:tc>
          <w:tcPr>
            <w:tcW w:w="1681" w:type="pct"/>
            <w:gridSpan w:val="4"/>
          </w:tcPr>
          <w:p w14:paraId="30B34958" w14:textId="77777777" w:rsidR="00C74664" w:rsidRPr="002B4355" w:rsidRDefault="00C74664" w:rsidP="0067662A">
            <w:pPr>
              <w:pStyle w:val="TAC"/>
            </w:pPr>
            <w:r w:rsidRPr="002B4355">
              <w:t xml:space="preserve">Same as </w:t>
            </w:r>
            <w:r>
              <w:t>sc5</w:t>
            </w:r>
            <w:r w:rsidRPr="002B4355">
              <w:t xml:space="preserve"> including RTCP packets [4] that cannot carry the RTP Header Extension</w:t>
            </w:r>
            <w:r>
              <w:t xml:space="preserve"> and need not be marked.</w:t>
            </w:r>
          </w:p>
        </w:tc>
      </w:tr>
      <w:tr w:rsidR="000B67A9" w:rsidRPr="002B4355" w14:paraId="3AAEF13F" w14:textId="77777777" w:rsidTr="000B67A9">
        <w:tc>
          <w:tcPr>
            <w:tcW w:w="521" w:type="pct"/>
          </w:tcPr>
          <w:p w14:paraId="73BEA437" w14:textId="77777777" w:rsidR="000B67A9" w:rsidRPr="002B4355" w:rsidRDefault="000B67A9" w:rsidP="00F72958">
            <w:pPr>
              <w:pStyle w:val="TAC"/>
            </w:pPr>
            <w:r>
              <w:t>sc7</w:t>
            </w:r>
          </w:p>
        </w:tc>
        <w:tc>
          <w:tcPr>
            <w:tcW w:w="2798" w:type="pct"/>
          </w:tcPr>
          <w:p w14:paraId="73AEC2BF" w14:textId="396DE893" w:rsidR="000B67A9" w:rsidRPr="008D53B4" w:rsidRDefault="000B67A9" w:rsidP="00F72958">
            <w:pPr>
              <w:pStyle w:val="TAC"/>
            </w:pPr>
            <w:r>
              <w:t>SSRC-multiplexing or FID based session-multiplexing is used for source and retransmission streams.</w:t>
            </w:r>
          </w:p>
        </w:tc>
        <w:tc>
          <w:tcPr>
            <w:tcW w:w="1681" w:type="pct"/>
            <w:gridSpan w:val="4"/>
          </w:tcPr>
          <w:p w14:paraId="12720177" w14:textId="77777777" w:rsidR="000B67A9" w:rsidRPr="002B4355" w:rsidRDefault="000B67A9" w:rsidP="00F72958">
            <w:pPr>
              <w:pStyle w:val="TAC"/>
            </w:pPr>
            <w:r>
              <w:t>Packets in retransmission stream may optionally benefit from differentiated QoS handling (see clause 4.6), even if they are not marked using the RTP HE for PDU Set marking.</w:t>
            </w:r>
          </w:p>
        </w:tc>
      </w:tr>
    </w:tbl>
    <w:p w14:paraId="619D8D00" w14:textId="77777777" w:rsidR="00C74664" w:rsidRPr="002B4355" w:rsidRDefault="00C74664" w:rsidP="00C74664"/>
    <w:p w14:paraId="74371682" w14:textId="77777777" w:rsidR="00C74664" w:rsidRPr="002B4355" w:rsidRDefault="00C74664" w:rsidP="00C74664">
      <w:r w:rsidRPr="002B4355">
        <w:t xml:space="preserve">To support multiplexed content in combination with PDU Set QoS based </w:t>
      </w:r>
      <w:r>
        <w:t>h</w:t>
      </w:r>
      <w:r w:rsidRPr="002B4355">
        <w:t xml:space="preserve">andling in the 5G System, groups of packets of different media types (audio, video) but same payload type (native multiplex) </w:t>
      </w:r>
      <w:r>
        <w:t>can</w:t>
      </w:r>
      <w:r w:rsidRPr="002B4355">
        <w:t xml:space="preserve"> also be grouped as a PDU Set (sc3</w:t>
      </w:r>
      <w:r>
        <w:t>, sc4</w:t>
      </w:r>
      <w:r w:rsidRPr="002B4355">
        <w:t>). This enables groups of packets to benefit from transfer using PDU Set QoS parameters in NG-RAN (</w:t>
      </w:r>
      <w:r>
        <w:t>PSDB, PSER</w:t>
      </w:r>
      <w:r w:rsidRPr="002B4355">
        <w:t xml:space="preserve">, PSIHI). In this case, each of the RTP packets can set the RTP </w:t>
      </w:r>
      <w:r>
        <w:t>HE</w:t>
      </w:r>
      <w:r w:rsidRPr="002B4355">
        <w:t xml:space="preserve"> for PDU Set Marking to enable 5G System to identify corresponding PDU Sets. </w:t>
      </w:r>
    </w:p>
    <w:p w14:paraId="00676D72" w14:textId="77777777" w:rsidR="00C74664" w:rsidRPr="002B4355" w:rsidRDefault="00C74664" w:rsidP="00C74664">
      <w:r>
        <w:t>To summarize, d</w:t>
      </w:r>
      <w:r w:rsidRPr="002B4355">
        <w:t>ifferent options exist when applying RTP HE</w:t>
      </w:r>
      <w:r>
        <w:t xml:space="preserve"> for PDU Set marking</w:t>
      </w:r>
      <w:r w:rsidRPr="002B4355">
        <w:t xml:space="preserve"> for multiplexed content, for which some guidelines are </w:t>
      </w:r>
      <w:r>
        <w:t xml:space="preserve">defined </w:t>
      </w:r>
      <w:r w:rsidRPr="002B4355">
        <w:t>as follows:</w:t>
      </w:r>
    </w:p>
    <w:p w14:paraId="75903FAA" w14:textId="48802904" w:rsidR="000B67A9" w:rsidRPr="002B4355" w:rsidRDefault="000B67A9" w:rsidP="000B67A9">
      <w:pPr>
        <w:pStyle w:val="B1"/>
      </w:pPr>
      <w:r w:rsidRPr="002B4355">
        <w:t>-</w:t>
      </w:r>
      <w:r w:rsidRPr="002B4355">
        <w:tab/>
        <w:t>When RTP multiplexing (sc1, sc2, sc5</w:t>
      </w:r>
      <w:r>
        <w:t>,</w:t>
      </w:r>
      <w:r w:rsidRPr="002B4355">
        <w:t xml:space="preserve"> sc6</w:t>
      </w:r>
      <w:r>
        <w:t xml:space="preserve"> and sc7</w:t>
      </w:r>
      <w:r w:rsidRPr="002B4355">
        <w:t xml:space="preserve">) is used, it is possible to separately mark the PDU Sets in different streams. </w:t>
      </w:r>
    </w:p>
    <w:p w14:paraId="39E750BF" w14:textId="77777777" w:rsidR="000B67A9" w:rsidRPr="002B4355" w:rsidRDefault="000B67A9" w:rsidP="000B67A9">
      <w:pPr>
        <w:pStyle w:val="B1"/>
      </w:pPr>
      <w:r w:rsidRPr="002B4355">
        <w:t>-</w:t>
      </w:r>
      <w:r w:rsidRPr="002B4355">
        <w:tab/>
        <w:t>When packets combine different media types in a payload type such as in sc3 and sc4</w:t>
      </w:r>
      <w:r>
        <w:t>,</w:t>
      </w:r>
      <w:r w:rsidRPr="002B4355">
        <w:t xml:space="preserve"> PDU sets can be created around a common media presentation time grouping packets based on timestamps. In this case the PDU set importance can be set to a derived or default value</w:t>
      </w:r>
      <w:r>
        <w:t xml:space="preserve"> or a value configured</w:t>
      </w:r>
      <w:r w:rsidRPr="002B4355">
        <w:t>.</w:t>
      </w:r>
    </w:p>
    <w:p w14:paraId="7A11901E" w14:textId="77777777" w:rsidR="000B67A9" w:rsidRPr="002B4355" w:rsidRDefault="000B67A9" w:rsidP="000B67A9">
      <w:pPr>
        <w:pStyle w:val="B1"/>
      </w:pPr>
      <w:r w:rsidRPr="002B4355">
        <w:lastRenderedPageBreak/>
        <w:t>-</w:t>
      </w:r>
      <w:r w:rsidRPr="002B4355">
        <w:tab/>
        <w:t xml:space="preserve">In case only packets of single stream are marked (e.g. the video stream), </w:t>
      </w:r>
      <w:r>
        <w:t>and the packets of other streams are unmarked</w:t>
      </w:r>
      <w:r w:rsidRPr="002B4355">
        <w:t>.</w:t>
      </w:r>
      <w:r>
        <w:t xml:space="preserve"> In this case the 5G System may still identify PDU set information as detailed in Annex A based on the payload information for example or the payload type.</w:t>
      </w:r>
    </w:p>
    <w:p w14:paraId="457D2B81" w14:textId="3D1B895A" w:rsidR="000B67A9" w:rsidRDefault="000B67A9" w:rsidP="000B67A9">
      <w:pPr>
        <w:ind w:left="564" w:hanging="564"/>
        <w:rPr>
          <w:noProof/>
        </w:rPr>
        <w:sectPr w:rsidR="000B67A9" w:rsidSect="000B67A9">
          <w:headerReference w:type="even" r:id="rId14"/>
          <w:footnotePr>
            <w:numRestart w:val="eachSect"/>
          </w:footnotePr>
          <w:pgSz w:w="11907" w:h="16840" w:code="9"/>
          <w:pgMar w:top="1418" w:right="1134" w:bottom="1134" w:left="1134" w:header="680" w:footer="567" w:gutter="0"/>
          <w:cols w:space="720"/>
        </w:sectPr>
      </w:pPr>
      <w:r w:rsidRPr="002B4355">
        <w:t>-</w:t>
      </w:r>
      <w:r w:rsidRPr="002B4355">
        <w:tab/>
      </w:r>
      <w:r>
        <w:tab/>
      </w:r>
      <w:r w:rsidRPr="002B4355">
        <w:t xml:space="preserve">In case packets cannot carry </w:t>
      </w:r>
      <w:r>
        <w:t>an</w:t>
      </w:r>
      <w:r w:rsidRPr="002B4355">
        <w:t xml:space="preserve"> RTP </w:t>
      </w:r>
      <w:r>
        <w:t>HE</w:t>
      </w:r>
      <w:r w:rsidRPr="002B4355">
        <w:t xml:space="preserve"> (e.g. RTCP packet),</w:t>
      </w:r>
      <w:r>
        <w:t xml:space="preserve"> packets can be handled as </w:t>
      </w:r>
      <w:r w:rsidRPr="002B4355">
        <w:t>unmarked PDU</w:t>
      </w:r>
      <w:r>
        <w:t xml:space="preserve"> and PDU Set information may still be derived in the 5G system in some cases</w:t>
      </w:r>
      <w:r w:rsidRPr="002B4355">
        <w:t>.</w:t>
      </w:r>
      <w:r>
        <w:rPr>
          <w:noProof/>
        </w:rPr>
        <w:t>-</w:t>
      </w:r>
      <w:r>
        <w:rPr>
          <w:noProof/>
        </w:rPr>
        <w:tab/>
        <w:t xml:space="preserve">In case of multiplexing of source and retransmission streams, packets in the retransmission stream might not be marked using the RTP HE for PDU Set marking. </w:t>
      </w:r>
    </w:p>
    <w:p w14:paraId="15B06E3F" w14:textId="1A0655C2" w:rsidR="004925D5" w:rsidRDefault="004925D5" w:rsidP="00FF3075">
      <w:pPr>
        <w:pStyle w:val="Heading3"/>
      </w:pPr>
      <w:bookmarkStart w:id="51" w:name="_Toc210637262"/>
      <w:r>
        <w:lastRenderedPageBreak/>
        <w:t>4.2.</w:t>
      </w:r>
      <w:r w:rsidR="00AC2E2C">
        <w:t>7</w:t>
      </w:r>
      <w:r>
        <w:tab/>
      </w:r>
      <w:r w:rsidR="00E45F67">
        <w:t>Guidelines for AS</w:t>
      </w:r>
      <w:bookmarkEnd w:id="51"/>
    </w:p>
    <w:p w14:paraId="63C271E7" w14:textId="73F40295" w:rsidR="00F37788" w:rsidRPr="00FA2F01" w:rsidRDefault="00F37788" w:rsidP="00F37788">
      <w:r w:rsidRPr="00FA2F01">
        <w:t xml:space="preserve">This clause describes guidelines for an AS that is on the media path between two or more UEs, e.g., an MRF, MCU etc. Such an AS may receive media over RTP with </w:t>
      </w:r>
      <w:r w:rsidR="006827A4" w:rsidRPr="006827A4">
        <w:t xml:space="preserve">RTP HE for </w:t>
      </w:r>
      <w:r w:rsidRPr="00FA2F01">
        <w:t xml:space="preserve">PDU </w:t>
      </w:r>
      <w:r w:rsidR="00A44EF3">
        <w:t>S</w:t>
      </w:r>
      <w:r w:rsidRPr="00FA2F01">
        <w:t xml:space="preserve">et marking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92F184D" w:rsidR="0052630D" w:rsidRDefault="0052630D" w:rsidP="00D36D22">
      <w:pPr>
        <w:pStyle w:val="Heading2"/>
      </w:pPr>
      <w:bookmarkStart w:id="52" w:name="_Toc210637263"/>
      <w:r>
        <w:t>4.3</w:t>
      </w:r>
      <w:r>
        <w:tab/>
        <w:t xml:space="preserve">RTP Header Extension for </w:t>
      </w:r>
      <w:r w:rsidR="00E90C40">
        <w:t xml:space="preserve">XR </w:t>
      </w:r>
      <w:r>
        <w:t>Pose</w:t>
      </w:r>
      <w:bookmarkEnd w:id="52"/>
    </w:p>
    <w:p w14:paraId="2ECEFB47" w14:textId="4807AF66" w:rsidR="00582712" w:rsidRPr="00582712" w:rsidRDefault="00582712" w:rsidP="002449D5">
      <w:pPr>
        <w:pStyle w:val="Heading3"/>
      </w:pPr>
      <w:bookmarkStart w:id="53" w:name="_Toc210637264"/>
      <w:r>
        <w:t>4.3.1</w:t>
      </w:r>
      <w:r>
        <w:tab/>
        <w:t>General</w:t>
      </w:r>
      <w:bookmarkEnd w:id="53"/>
    </w:p>
    <w:p w14:paraId="0355E5BF" w14:textId="4B55816C" w:rsidR="00710E35" w:rsidRDefault="00710E35" w:rsidP="00710E35">
      <w:r>
        <w:t>An RTP sender that uses RTP to deliver rendered video streams to an RTP receiver should include an RTP HE for XR pose to indicate the XR pose used for rendering the media (rendered pose). The RTP HE for XR pose may be used for signal</w:t>
      </w:r>
      <w:r w:rsidR="00C74664">
        <w:t>l</w:t>
      </w:r>
      <w:r>
        <w:t>ing either a 6DoF XR pose or a 3DoF XR pose.</w:t>
      </w:r>
      <w:r w:rsidRPr="006B0CCD">
        <w:t xml:space="preserve"> The RTP </w:t>
      </w:r>
      <w:r>
        <w:t xml:space="preserve">HE for XR pose </w:t>
      </w:r>
      <w:r w:rsidRPr="006B0CCD">
        <w:t>may also be used with audio streams.</w:t>
      </w:r>
    </w:p>
    <w:p w14:paraId="115B8E81" w14:textId="771687E4" w:rsidR="00710E35" w:rsidRDefault="00710E35" w:rsidP="00710E35">
      <w:r w:rsidRPr="002B7D2C">
        <w:t xml:space="preserve">The RTP </w:t>
      </w:r>
      <w:r>
        <w:t xml:space="preserve">HE </w:t>
      </w:r>
      <w:r w:rsidRPr="002B7D2C">
        <w:t xml:space="preserve">for </w:t>
      </w:r>
      <w:r>
        <w:t xml:space="preserve">XR </w:t>
      </w:r>
      <w:r w:rsidRPr="002B7D2C">
        <w:t xml:space="preserve">pose may also be used by </w:t>
      </w:r>
      <w:r>
        <w:t>an RTP sender</w:t>
      </w:r>
      <w:r w:rsidRPr="002B7D2C">
        <w:t xml:space="preserve"> to indicate the XR pose </w:t>
      </w:r>
      <w:r>
        <w:t xml:space="preserve">to be rendered </w:t>
      </w:r>
      <w:r w:rsidRPr="002B7D2C">
        <w:t xml:space="preserve">to </w:t>
      </w:r>
      <w:r>
        <w:t>an RTP receiver</w:t>
      </w:r>
      <w:r w:rsidRPr="002B7D2C">
        <w:t>.</w:t>
      </w:r>
    </w:p>
    <w:p w14:paraId="0076B499" w14:textId="77777777" w:rsidR="00710E35" w:rsidRDefault="00710E35" w:rsidP="00710E35">
      <w:r>
        <w:t>The IANA registration information for the RTP HE for XR pose is provided in Annex D.3.</w:t>
      </w:r>
    </w:p>
    <w:p w14:paraId="6B3C9525" w14:textId="158063CB" w:rsidR="000B088D" w:rsidRPr="002B7D2C" w:rsidRDefault="000B088D" w:rsidP="00FF3075">
      <w:pPr>
        <w:pStyle w:val="Heading3"/>
      </w:pPr>
      <w:bookmarkStart w:id="54" w:name="_Toc210637265"/>
      <w:r>
        <w:t>4.3.2</w:t>
      </w:r>
      <w:r>
        <w:tab/>
        <w:t xml:space="preserve">SDP </w:t>
      </w:r>
      <w:proofErr w:type="spellStart"/>
      <w:r>
        <w:t>Signaling</w:t>
      </w:r>
      <w:bookmarkEnd w:id="54"/>
      <w:proofErr w:type="spellEnd"/>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w:t>
      </w:r>
      <w:proofErr w:type="spellStart"/>
      <w:r w:rsidR="00850FDF" w:rsidRPr="002B7D2C">
        <w:rPr>
          <w:lang w:val="en-US"/>
        </w:rPr>
        <w:t>extmap</w:t>
      </w:r>
      <w:proofErr w:type="spellEnd"/>
      <w:r w:rsidR="00850FDF" w:rsidRPr="002B7D2C">
        <w:rPr>
          <w:lang w:val="en-US"/>
        </w:rPr>
        <w:t>"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317A59BF" w14:textId="77777777" w:rsidR="00710E35" w:rsidRPr="00E27683" w:rsidRDefault="00710E35" w:rsidP="00710E35">
      <w:pPr>
        <w:rPr>
          <w:szCs w:val="24"/>
          <w:lang w:val="en-US"/>
        </w:rPr>
      </w:pPr>
      <w:r w:rsidRPr="00E27683">
        <w:rPr>
          <w:szCs w:val="24"/>
          <w:lang w:val="en-US"/>
        </w:rPr>
        <w:t>The ABNF syntax for this RTP HE extends the "</w:t>
      </w:r>
      <w:proofErr w:type="spellStart"/>
      <w:r w:rsidRPr="00E27683">
        <w:rPr>
          <w:szCs w:val="24"/>
          <w:lang w:val="en-US"/>
        </w:rPr>
        <w:t>extmap</w:t>
      </w:r>
      <w:proofErr w:type="spellEnd"/>
      <w:r w:rsidRPr="00E27683">
        <w:rPr>
          <w:szCs w:val="24"/>
          <w:lang w:val="en-US"/>
        </w:rPr>
        <w:t>" attribute as follows:</w:t>
      </w:r>
    </w:p>
    <w:p w14:paraId="3DD1CED3" w14:textId="77777777" w:rsidR="00710E35" w:rsidRPr="00E27683" w:rsidRDefault="00710E35" w:rsidP="00710E35">
      <w:pPr>
        <w:ind w:left="284"/>
        <w:rPr>
          <w:rFonts w:ascii="Courier New" w:hAnsi="Courier New" w:cs="Courier New"/>
        </w:rPr>
      </w:pPr>
      <w:proofErr w:type="spellStart"/>
      <w:r w:rsidRPr="00E27683">
        <w:rPr>
          <w:rFonts w:ascii="Courier New" w:hAnsi="Courier New" w:cs="Courier New"/>
          <w:i/>
          <w:iCs/>
        </w:rPr>
        <w:t>extensionname</w:t>
      </w:r>
      <w:proofErr w:type="spellEnd"/>
      <w:r w:rsidRPr="00E27683">
        <w:rPr>
          <w:rFonts w:ascii="Courier New" w:hAnsi="Courier New" w:cs="Courier New"/>
        </w:rPr>
        <w:t xml:space="preserve"> = "urn:3gpp:xr-pose" </w:t>
      </w:r>
    </w:p>
    <w:p w14:paraId="34F857B5" w14:textId="3240C664" w:rsidR="00710E35" w:rsidRDefault="00710E35" w:rsidP="00710E35">
      <w:pPr>
        <w:ind w:left="284"/>
        <w:rPr>
          <w:rFonts w:ascii="Courier New" w:hAnsi="Courier New" w:cs="Courier New"/>
        </w:rPr>
      </w:pPr>
      <w:proofErr w:type="spellStart"/>
      <w:r w:rsidRPr="00E27683">
        <w:rPr>
          <w:rFonts w:ascii="Courier New" w:hAnsi="Courier New" w:cs="Courier New"/>
          <w:i/>
          <w:iCs/>
        </w:rPr>
        <w:t>extensionattributes</w:t>
      </w:r>
      <w:proofErr w:type="spellEnd"/>
      <w:r w:rsidRPr="00E27683">
        <w:rPr>
          <w:rFonts w:ascii="Courier New" w:hAnsi="Courier New" w:cs="Courier New"/>
        </w:rPr>
        <w:t xml:space="preserve"> = </w:t>
      </w:r>
      <w:proofErr w:type="spellStart"/>
      <w:r>
        <w:rPr>
          <w:rFonts w:ascii="Courier New" w:hAnsi="Courier New" w:cs="Courier New"/>
          <w:i/>
          <w:iCs/>
        </w:rPr>
        <w:t>xr</w:t>
      </w:r>
      <w:proofErr w:type="spellEnd"/>
      <w:r>
        <w:rPr>
          <w:rFonts w:ascii="Courier New" w:hAnsi="Courier New" w:cs="Courier New"/>
          <w:i/>
          <w:iCs/>
        </w:rPr>
        <w:t>-pose-</w:t>
      </w:r>
      <w:proofErr w:type="spellStart"/>
      <w:r>
        <w:rPr>
          <w:rFonts w:ascii="Courier New" w:hAnsi="Courier New" w:cs="Courier New"/>
          <w:i/>
          <w:iCs/>
        </w:rPr>
        <w:t>dof</w:t>
      </w:r>
      <w:proofErr w:type="spellEnd"/>
      <w:r w:rsidRPr="00E27683">
        <w:rPr>
          <w:rFonts w:ascii="Courier New" w:hAnsi="Courier New" w:cs="Courier New"/>
        </w:rPr>
        <w:t xml:space="preserve"> [</w:t>
      </w:r>
      <w:r>
        <w:rPr>
          <w:rFonts w:ascii="Courier New" w:hAnsi="Courier New" w:cs="Courier New"/>
        </w:rPr>
        <w:t xml:space="preserve">SP </w:t>
      </w:r>
      <w:proofErr w:type="spellStart"/>
      <w:r w:rsidRPr="006303F0">
        <w:rPr>
          <w:rFonts w:ascii="Courier New" w:hAnsi="Courier New" w:cs="Courier New"/>
          <w:i/>
          <w:iCs/>
        </w:rPr>
        <w:t>xr</w:t>
      </w:r>
      <w:proofErr w:type="spellEnd"/>
      <w:r w:rsidRPr="006303F0">
        <w:rPr>
          <w:rFonts w:ascii="Courier New" w:hAnsi="Courier New" w:cs="Courier New"/>
          <w:i/>
          <w:iCs/>
        </w:rPr>
        <w:t>-pose-media</w:t>
      </w:r>
      <w:r w:rsidRPr="00E27683">
        <w:rPr>
          <w:rFonts w:ascii="Courier New" w:hAnsi="Courier New" w:cs="Courier New"/>
        </w:rPr>
        <w:t>]</w:t>
      </w:r>
    </w:p>
    <w:p w14:paraId="3649998A" w14:textId="77777777" w:rsidR="00710E35" w:rsidRDefault="00710E35" w:rsidP="00710E35">
      <w:pPr>
        <w:ind w:left="284"/>
        <w:rPr>
          <w:rFonts w:ascii="Courier New" w:hAnsi="Courier New" w:cs="Courier New"/>
        </w:rPr>
      </w:pPr>
      <w:proofErr w:type="spellStart"/>
      <w:r>
        <w:rPr>
          <w:rFonts w:ascii="Courier New" w:hAnsi="Courier New" w:cs="Courier New"/>
          <w:i/>
          <w:iCs/>
        </w:rPr>
        <w:t>xr</w:t>
      </w:r>
      <w:proofErr w:type="spellEnd"/>
      <w:r>
        <w:rPr>
          <w:rFonts w:ascii="Courier New" w:hAnsi="Courier New" w:cs="Courier New"/>
          <w:i/>
          <w:iCs/>
        </w:rPr>
        <w:t>-pose-</w:t>
      </w:r>
      <w:proofErr w:type="spellStart"/>
      <w:r>
        <w:rPr>
          <w:rFonts w:ascii="Courier New" w:hAnsi="Courier New" w:cs="Courier New"/>
          <w:i/>
          <w:iCs/>
        </w:rPr>
        <w:t>dof</w:t>
      </w:r>
      <w:proofErr w:type="spellEnd"/>
      <w:r w:rsidRPr="00F17819">
        <w:rPr>
          <w:rFonts w:ascii="Courier New" w:hAnsi="Courier New" w:cs="Courier New"/>
        </w:rPr>
        <w:t xml:space="preserve"> = </w:t>
      </w:r>
      <w:r w:rsidRPr="00E27683">
        <w:rPr>
          <w:rFonts w:ascii="Courier New" w:hAnsi="Courier New" w:cs="Courier New"/>
        </w:rPr>
        <w:t>"3DOF" / "6DOF"</w:t>
      </w:r>
    </w:p>
    <w:p w14:paraId="4094145B" w14:textId="77777777" w:rsidR="00710E35" w:rsidRDefault="00710E35" w:rsidP="00710E35">
      <w:pPr>
        <w:ind w:left="284"/>
        <w:rPr>
          <w:rFonts w:ascii="Courier New" w:hAnsi="Courier New" w:cs="Courier New"/>
        </w:rPr>
      </w:pPr>
      <w:proofErr w:type="spellStart"/>
      <w:r>
        <w:rPr>
          <w:rFonts w:ascii="Courier New" w:hAnsi="Courier New" w:cs="Courier New"/>
          <w:i/>
          <w:iCs/>
        </w:rPr>
        <w:t>xr</w:t>
      </w:r>
      <w:proofErr w:type="spellEnd"/>
      <w:r>
        <w:rPr>
          <w:rFonts w:ascii="Courier New" w:hAnsi="Courier New" w:cs="Courier New"/>
          <w:i/>
          <w:iCs/>
        </w:rPr>
        <w:t>-pose-media</w:t>
      </w:r>
      <w:r w:rsidRPr="006B1BC4">
        <w:rPr>
          <w:rFonts w:ascii="Courier New" w:hAnsi="Courier New" w:cs="Courier New"/>
        </w:rPr>
        <w:t xml:space="preserve"> = "media</w:t>
      </w:r>
      <w:r>
        <w:rPr>
          <w:rFonts w:ascii="Courier New" w:hAnsi="Courier New" w:cs="Courier New"/>
        </w:rPr>
        <w:t>=</w:t>
      </w:r>
      <w:r w:rsidRPr="006B1BC4">
        <w:rPr>
          <w:rFonts w:ascii="Courier New" w:hAnsi="Courier New" w:cs="Courier New"/>
        </w:rPr>
        <w:t xml:space="preserve">" </w:t>
      </w:r>
      <w:proofErr w:type="spellStart"/>
      <w:r>
        <w:rPr>
          <w:rFonts w:ascii="Courier New" w:hAnsi="Courier New" w:cs="Courier New"/>
          <w:i/>
          <w:iCs/>
        </w:rPr>
        <w:t>xr</w:t>
      </w:r>
      <w:proofErr w:type="spellEnd"/>
      <w:r>
        <w:rPr>
          <w:rFonts w:ascii="Courier New" w:hAnsi="Courier New" w:cs="Courier New"/>
          <w:i/>
          <w:iCs/>
        </w:rPr>
        <w:t>-pose-media-id</w:t>
      </w:r>
      <w:r w:rsidRPr="006B1BC4">
        <w:rPr>
          <w:rFonts w:ascii="Courier New" w:hAnsi="Courier New" w:cs="Courier New"/>
        </w:rPr>
        <w:t xml:space="preserve"> *(</w:t>
      </w:r>
      <w:r>
        <w:rPr>
          <w:rFonts w:ascii="Courier New" w:hAnsi="Courier New" w:cs="Courier New"/>
        </w:rPr>
        <w:t>","</w:t>
      </w:r>
      <w:r w:rsidRPr="006B1BC4">
        <w:rPr>
          <w:rFonts w:ascii="Courier New" w:hAnsi="Courier New" w:cs="Courier New"/>
        </w:rPr>
        <w:t xml:space="preserve"> </w:t>
      </w:r>
      <w:proofErr w:type="spellStart"/>
      <w:r>
        <w:rPr>
          <w:rFonts w:ascii="Courier New" w:hAnsi="Courier New" w:cs="Courier New"/>
          <w:i/>
          <w:iCs/>
        </w:rPr>
        <w:t>xr</w:t>
      </w:r>
      <w:proofErr w:type="spellEnd"/>
      <w:r>
        <w:rPr>
          <w:rFonts w:ascii="Courier New" w:hAnsi="Courier New" w:cs="Courier New"/>
          <w:i/>
          <w:iCs/>
        </w:rPr>
        <w:t>-pose-media-id</w:t>
      </w:r>
      <w:r w:rsidRPr="006B1BC4">
        <w:rPr>
          <w:rFonts w:ascii="Courier New" w:hAnsi="Courier New" w:cs="Courier New"/>
        </w:rPr>
        <w:t>)</w:t>
      </w:r>
    </w:p>
    <w:p w14:paraId="0BDDBD01" w14:textId="77777777" w:rsidR="00710E35" w:rsidRPr="00E27683" w:rsidRDefault="00710E35" w:rsidP="00710E35">
      <w:pPr>
        <w:ind w:left="284"/>
        <w:rPr>
          <w:rFonts w:ascii="Courier New" w:hAnsi="Courier New" w:cs="Courier New"/>
        </w:rPr>
      </w:pPr>
      <w:proofErr w:type="spellStart"/>
      <w:r>
        <w:rPr>
          <w:rFonts w:ascii="Courier New" w:hAnsi="Courier New" w:cs="Courier New"/>
          <w:i/>
          <w:iCs/>
        </w:rPr>
        <w:t>xr</w:t>
      </w:r>
      <w:proofErr w:type="spellEnd"/>
      <w:r>
        <w:rPr>
          <w:rFonts w:ascii="Courier New" w:hAnsi="Courier New" w:cs="Courier New"/>
          <w:i/>
          <w:iCs/>
        </w:rPr>
        <w:t>-pose-media-id</w:t>
      </w:r>
      <w:r>
        <w:rPr>
          <w:rFonts w:ascii="Courier New" w:hAnsi="Courier New" w:cs="Courier New"/>
        </w:rPr>
        <w:t xml:space="preserve"> = token</w:t>
      </w:r>
    </w:p>
    <w:p w14:paraId="54A88FF3" w14:textId="77777777" w:rsidR="00710E35" w:rsidRPr="00E27683" w:rsidRDefault="00710E35" w:rsidP="00710E35">
      <w:r w:rsidRPr="00E27683">
        <w:t>The extension attribute "3DOF" indicates that the sender uses the RTP HE 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w:t>
      </w:r>
      <w:proofErr w:type="spellStart"/>
      <w:r w:rsidR="00285506">
        <w:t>extmap</w:t>
      </w:r>
      <w:proofErr w:type="spellEnd"/>
      <w:r w:rsidR="00285506">
        <w:t>"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5CF863F3"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w:t>
      </w:r>
      <w:r w:rsidR="00AC3F2A">
        <w:t>HE</w:t>
      </w:r>
      <w:r w:rsidRPr="00AC26C6">
        <w:t xml:space="preserve"> to signal a 6DoF XR pose, i.e., an XR pose that includes both the position fields x, y, z and the orientation fields </w:t>
      </w:r>
      <w:proofErr w:type="spellStart"/>
      <w:r w:rsidRPr="00AC26C6">
        <w:t>rx</w:t>
      </w:r>
      <w:proofErr w:type="spellEnd"/>
      <w:r w:rsidRPr="00AC26C6">
        <w:t xml:space="preserve">, </w:t>
      </w:r>
      <w:proofErr w:type="spellStart"/>
      <w:r w:rsidRPr="00AC26C6">
        <w:t>ry</w:t>
      </w:r>
      <w:proofErr w:type="spellEnd"/>
      <w:r w:rsidRPr="00AC26C6">
        <w:t xml:space="preserve">, </w:t>
      </w:r>
      <w:proofErr w:type="spellStart"/>
      <w:r w:rsidRPr="00AC26C6">
        <w:t>rz</w:t>
      </w:r>
      <w:proofErr w:type="spellEnd"/>
      <w:r w:rsidRPr="00AC26C6">
        <w:t xml:space="preserve">, </w:t>
      </w:r>
      <w:proofErr w:type="spellStart"/>
      <w:r w:rsidRPr="00AC26C6">
        <w:t>rw</w:t>
      </w:r>
      <w:proofErr w:type="spellEnd"/>
      <w:r w:rsidRPr="00AC26C6">
        <w:t>.</w:t>
      </w:r>
    </w:p>
    <w:p w14:paraId="5D2D77ED" w14:textId="401F57E4" w:rsidR="008974A8" w:rsidRDefault="008974A8" w:rsidP="008974A8">
      <w:pPr>
        <w:rPr>
          <w:color w:val="FF0000"/>
        </w:rPr>
      </w:pPr>
      <w:r w:rsidRPr="00FF3075">
        <w:rPr>
          <w:color w:val="000000" w:themeColor="text1"/>
        </w:rPr>
        <w:t xml:space="preserve">An RTP client that supports the RTP </w:t>
      </w:r>
      <w:r w:rsidR="00BC1342">
        <w:rPr>
          <w:color w:val="000000" w:themeColor="text1"/>
        </w:rPr>
        <w:t>HE</w:t>
      </w:r>
      <w:r w:rsidRPr="00FF3075">
        <w:rPr>
          <w:color w:val="000000" w:themeColor="text1"/>
        </w:rPr>
        <w:t xml:space="preserve"> for XR pose and receives an SDP offer </w:t>
      </w:r>
      <w:r w:rsidR="001E6E2B">
        <w:rPr>
          <w:color w:val="000000" w:themeColor="text1"/>
        </w:rPr>
        <w:t>with "a=</w:t>
      </w:r>
      <w:proofErr w:type="spellStart"/>
      <w:r w:rsidR="001E6E2B">
        <w:rPr>
          <w:color w:val="000000" w:themeColor="text1"/>
        </w:rPr>
        <w:t>extmap</w:t>
      </w:r>
      <w:proofErr w:type="spellEnd"/>
      <w:r w:rsidR="001E6E2B">
        <w:rPr>
          <w:color w:val="000000" w:themeColor="text1"/>
        </w:rPr>
        <w:t>"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0D7B8DEA"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w:t>
      </w:r>
      <w:r w:rsidR="0056325F">
        <w:rPr>
          <w:color w:val="000000" w:themeColor="text1"/>
          <w:lang w:val="en-US"/>
        </w:rPr>
        <w:t>HE</w:t>
      </w:r>
      <w:r>
        <w:rPr>
          <w:color w:val="000000" w:themeColor="text1"/>
          <w:lang w:val="en-US"/>
        </w:rPr>
        <w:t xml:space="preserve">. Further details on reuse are provided later in the section. </w:t>
      </w:r>
    </w:p>
    <w:p w14:paraId="51AB673D" w14:textId="40565D4B" w:rsidR="00710E35" w:rsidRDefault="00710E35" w:rsidP="00710E35">
      <w:r>
        <w:t>An RTP endpoint that supports the RTP HE for XR pose and receives an SDP offer with "a=</w:t>
      </w:r>
      <w:proofErr w:type="spellStart"/>
      <w:r>
        <w:t>extmap</w:t>
      </w:r>
      <w:proofErr w:type="spellEnd"/>
      <w:r>
        <w:t>" attribute with the URN "urn:3gpp:xr-pose" shall remove the attribute from the answer for any media that will not use the extension, and retain it for any media that will use it.</w:t>
      </w:r>
    </w:p>
    <w:p w14:paraId="75BDFE2F" w14:textId="5B2E74AB" w:rsidR="00DA1E4B" w:rsidRDefault="00DA1E4B" w:rsidP="00FF3075">
      <w:pPr>
        <w:pStyle w:val="Heading3"/>
      </w:pPr>
      <w:bookmarkStart w:id="55" w:name="_Toc210637266"/>
      <w:r>
        <w:lastRenderedPageBreak/>
        <w:t>4.3.3</w:t>
      </w:r>
      <w:r>
        <w:tab/>
      </w:r>
      <w:r w:rsidR="00011EAD">
        <w:t>Header Extension Format</w:t>
      </w:r>
      <w:bookmarkEnd w:id="55"/>
    </w:p>
    <w:p w14:paraId="5DE3A9D3" w14:textId="18E3E722" w:rsidR="00710E35" w:rsidRDefault="00710E35" w:rsidP="00710E35">
      <w:r>
        <w:t>If the RTP HE for XR pose is for rendered pose, t</w:t>
      </w:r>
      <w:r w:rsidRPr="006B0CCD">
        <w:t xml:space="preserve">he </w:t>
      </w:r>
      <w:r>
        <w:t>RTP sender</w:t>
      </w:r>
      <w:r w:rsidRPr="006B0CCD">
        <w:t xml:space="preserve"> should use the RTP </w:t>
      </w:r>
      <w:r>
        <w:t xml:space="preserve">HE </w:t>
      </w:r>
      <w:r w:rsidRPr="006B0CCD">
        <w:t xml:space="preserve">for </w:t>
      </w:r>
      <w:r>
        <w:t xml:space="preserve">XR </w:t>
      </w:r>
      <w:r w:rsidRPr="006B0CCD">
        <w:t xml:space="preserve">pose to associate the selected pose with the rendered frame. The </w:t>
      </w:r>
      <w:r>
        <w:t>RTP sender</w:t>
      </w:r>
      <w:r w:rsidRPr="006B0CCD">
        <w:t xml:space="preserve"> </w:t>
      </w:r>
      <w:r>
        <w:t>delivers</w:t>
      </w:r>
      <w:r w:rsidRPr="006B0CCD">
        <w:t xml:space="preserve"> the rendered frame</w:t>
      </w:r>
      <w:r>
        <w:t>s</w:t>
      </w:r>
      <w:r w:rsidRPr="006B0CCD">
        <w:t xml:space="preserve"> using one or more video streams, depending on the view and projection configuration that is selected by the UE.</w:t>
      </w:r>
    </w:p>
    <w:p w14:paraId="1974EB84" w14:textId="360237DD" w:rsidR="0052630D" w:rsidRDefault="0052630D" w:rsidP="0052630D">
      <w:r>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112B210D"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xml:space="preserve">. Format of the </w:t>
      </w:r>
      <w:r w:rsidR="001E42D2">
        <w:t>HE</w:t>
      </w:r>
      <w:r w:rsidR="009A12F8">
        <w:t xml:space="preserve">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0F7813DB" w:rsidR="00CA074F" w:rsidRDefault="00CA074F" w:rsidP="00CA074F">
      <w:pPr>
        <w:rPr>
          <w:bCs/>
        </w:rPr>
      </w:pPr>
      <w:r>
        <w:t xml:space="preserve">If the RTP </w:t>
      </w:r>
      <w:r w:rsidR="00165B30">
        <w:t>HE for XR pose</w:t>
      </w:r>
      <w:r>
        <w:t xml:space="preserve"> is used for </w:t>
      </w:r>
      <w:proofErr w:type="spellStart"/>
      <w:r>
        <w:t>signaling</w:t>
      </w:r>
      <w:proofErr w:type="spellEnd"/>
      <w:r>
        <w:t xml:space="preserve"> a 3DoF XR pose, the fields x, y, z shall be omitted. </w:t>
      </w:r>
      <w:r w:rsidRPr="00FF3075">
        <w:t xml:space="preserve">Format of the </w:t>
      </w:r>
      <w:r w:rsidR="00165B30">
        <w:t>HE</w:t>
      </w:r>
      <w:r w:rsidRPr="00FF3075">
        <w:t xml:space="preserve">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0C9E697E" w:rsidR="00FD5F2A" w:rsidRPr="00FA2F01" w:rsidRDefault="00FD5F2A" w:rsidP="00FD5F2A">
      <w:pPr>
        <w:rPr>
          <w:bCs/>
        </w:rPr>
      </w:pPr>
      <w:r>
        <w:rPr>
          <w:bCs/>
        </w:rPr>
        <w:t xml:space="preserve">The fields </w:t>
      </w:r>
      <w:proofErr w:type="spellStart"/>
      <w:r>
        <w:rPr>
          <w:bCs/>
        </w:rPr>
        <w:t>rx</w:t>
      </w:r>
      <w:proofErr w:type="spellEnd"/>
      <w:r>
        <w:rPr>
          <w:bCs/>
        </w:rPr>
        <w:t xml:space="preserve">, </w:t>
      </w:r>
      <w:proofErr w:type="spellStart"/>
      <w:r>
        <w:rPr>
          <w:bCs/>
        </w:rPr>
        <w:t>ry</w:t>
      </w:r>
      <w:proofErr w:type="spellEnd"/>
      <w:r>
        <w:rPr>
          <w:bCs/>
        </w:rPr>
        <w:t xml:space="preserve">, </w:t>
      </w:r>
      <w:proofErr w:type="spellStart"/>
      <w:r>
        <w:rPr>
          <w:bCs/>
        </w:rPr>
        <w:t>rz</w:t>
      </w:r>
      <w:proofErr w:type="spellEnd"/>
      <w:r>
        <w:rPr>
          <w:bCs/>
        </w:rPr>
        <w:t xml:space="preserve">, </w:t>
      </w:r>
      <w:proofErr w:type="spellStart"/>
      <w:r>
        <w:rPr>
          <w:bCs/>
        </w:rPr>
        <w:t>rw</w:t>
      </w:r>
      <w:proofErr w:type="spellEnd"/>
      <w:r>
        <w:rPr>
          <w:bCs/>
        </w:rPr>
        <w:t xml:space="preserve">, x, y, z are defined in single-precision floating-point format (binary32 as per </w:t>
      </w:r>
      <w:r w:rsidRPr="007F03DE">
        <w:rPr>
          <w:bCs/>
        </w:rPr>
        <w:t>ISO/IEC 60559</w:t>
      </w:r>
      <w:r w:rsidR="000F6F8F">
        <w:rPr>
          <w:bCs/>
        </w:rPr>
        <w:t xml:space="preserve"> [20]</w:t>
      </w:r>
      <w:r>
        <w:rPr>
          <w:bCs/>
        </w:rPr>
        <w:t>).</w:t>
      </w:r>
    </w:p>
    <w:p w14:paraId="114A6C14" w14:textId="665AAEDC" w:rsidR="0052630D" w:rsidRDefault="0052630D" w:rsidP="0052630D">
      <w:proofErr w:type="spellStart"/>
      <w:r>
        <w:rPr>
          <w:b/>
          <w:bCs/>
        </w:rPr>
        <w:t>rx</w:t>
      </w:r>
      <w:proofErr w:type="spellEnd"/>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proofErr w:type="spellStart"/>
      <w:r>
        <w:rPr>
          <w:b/>
          <w:bCs/>
        </w:rPr>
        <w:lastRenderedPageBreak/>
        <w:t>ry</w:t>
      </w:r>
      <w:proofErr w:type="spellEnd"/>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proofErr w:type="spellStart"/>
      <w:r>
        <w:rPr>
          <w:b/>
          <w:bCs/>
        </w:rPr>
        <w:t>rz</w:t>
      </w:r>
      <w:proofErr w:type="spellEnd"/>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proofErr w:type="spellStart"/>
      <w:r>
        <w:rPr>
          <w:b/>
          <w:bCs/>
        </w:rPr>
        <w:t>rw</w:t>
      </w:r>
      <w:proofErr w:type="spellEnd"/>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w:t>
      </w:r>
      <w:proofErr w:type="spellStart"/>
      <w:r w:rsidR="004D72EF" w:rsidRPr="002B7D2C">
        <w:t>swapchain</w:t>
      </w:r>
      <w:proofErr w:type="spellEnd"/>
      <w:r w:rsidR="004D72EF" w:rsidRPr="002B7D2C">
        <w:t xml:space="preserve"> images (e.g. as part of the </w:t>
      </w:r>
      <w:proofErr w:type="spellStart"/>
      <w:r w:rsidR="004D72EF" w:rsidRPr="002B7D2C">
        <w:t>xrEndFrame</w:t>
      </w:r>
      <w:proofErr w:type="spellEnd"/>
      <w:r w:rsidR="004D72EF" w:rsidRPr="002B7D2C">
        <w:t xml:space="preserve"> call in </w:t>
      </w:r>
      <w:proofErr w:type="spellStart"/>
      <w:r w:rsidR="004D72EF" w:rsidRPr="002B7D2C">
        <w:t>OpenXR</w:t>
      </w:r>
      <w:proofErr w:type="spellEnd"/>
      <w:r w:rsidR="004D72EF" w:rsidRPr="002B7D2C">
        <w:t>).</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1274B7BA" w:rsidR="0052630D" w:rsidRPr="003013BE" w:rsidRDefault="0052630D" w:rsidP="0052630D">
      <w:proofErr w:type="spellStart"/>
      <w:r w:rsidRPr="003013BE">
        <w:rPr>
          <w:b/>
          <w:bCs/>
        </w:rPr>
        <w:t>action_id</w:t>
      </w:r>
      <w:proofErr w:type="spellEnd"/>
      <w:r w:rsidRPr="003013BE">
        <w:rPr>
          <w:b/>
          <w:bCs/>
        </w:rPr>
        <w:t xml:space="preserve"> (32 bits)</w:t>
      </w:r>
      <w:r>
        <w:t xml:space="preserve">: A list of actions </w:t>
      </w:r>
      <w:r w:rsidR="005B5E60" w:rsidRPr="002B7D2C">
        <w:t xml:space="preserve">corresponding to the pose x, y, z, </w:t>
      </w:r>
      <w:proofErr w:type="spellStart"/>
      <w:r w:rsidR="005B5E60" w:rsidRPr="002B7D2C">
        <w:t>rx</w:t>
      </w:r>
      <w:proofErr w:type="spellEnd"/>
      <w:r w:rsidR="005B5E60" w:rsidRPr="002B7D2C">
        <w:t xml:space="preserve">, </w:t>
      </w:r>
      <w:proofErr w:type="spellStart"/>
      <w:r w:rsidR="005B5E60" w:rsidRPr="002B7D2C">
        <w:t>ry</w:t>
      </w:r>
      <w:proofErr w:type="spellEnd"/>
      <w:r w:rsidR="005B5E60" w:rsidRPr="002B7D2C">
        <w:t xml:space="preserve">, </w:t>
      </w:r>
      <w:proofErr w:type="spellStart"/>
      <w:r w:rsidR="005B5E60" w:rsidRPr="002B7D2C">
        <w:t>rz</w:t>
      </w:r>
      <w:proofErr w:type="spellEnd"/>
      <w:r w:rsidR="005B5E60" w:rsidRPr="002B7D2C">
        <w:t xml:space="preserve">, </w:t>
      </w:r>
      <w:proofErr w:type="spellStart"/>
      <w:r w:rsidR="005B5E60" w:rsidRPr="002B7D2C">
        <w:t>rw</w:t>
      </w:r>
      <w:proofErr w:type="spellEnd"/>
      <w:r w:rsidR="005B5E60" w:rsidRPr="002B7D2C">
        <w:t xml:space="preserve"> coordinates</w:t>
      </w:r>
      <w:r>
        <w:t xml:space="preserve">. </w:t>
      </w:r>
      <w:r w:rsidR="00CA1DC9" w:rsidRPr="002B7D2C">
        <w:rPr>
          <w:color w:val="000000" w:themeColor="text1"/>
        </w:rPr>
        <w:t xml:space="preserve">An </w:t>
      </w:r>
      <w:proofErr w:type="spellStart"/>
      <w:r w:rsidR="00CA1DC9" w:rsidRPr="002B7D2C">
        <w:rPr>
          <w:color w:val="000000" w:themeColor="text1"/>
        </w:rPr>
        <w:t>action_id</w:t>
      </w:r>
      <w:proofErr w:type="spellEnd"/>
      <w:r w:rsidR="00CA1DC9" w:rsidRPr="002B7D2C">
        <w:rPr>
          <w:color w:val="000000" w:themeColor="text1"/>
        </w:rPr>
        <w:t xml:space="preserve"> </w:t>
      </w:r>
      <w:r w:rsidR="00CA1DC9" w:rsidRPr="00FA2F01">
        <w:rPr>
          <w:color w:val="000000" w:themeColor="text1"/>
        </w:rPr>
        <w:t>uniq</w:t>
      </w:r>
      <w:r w:rsidR="00865B59">
        <w:rPr>
          <w:color w:val="000000" w:themeColor="text1"/>
        </w:rPr>
        <w:t>u</w:t>
      </w:r>
      <w:r w:rsidR="00CA1DC9" w:rsidRPr="00FA2F01">
        <w:rPr>
          <w:color w:val="000000" w:themeColor="text1"/>
        </w:rPr>
        <w:t xml:space="preserve">ely identifies an action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00869C38" w14:textId="04A470FB" w:rsidR="00710E35" w:rsidRDefault="00710E35" w:rsidP="00710E35">
      <w:r>
        <w:t xml:space="preserve">If the RTP HE for XR pose is for rendered pose, the RTP sender should contain an </w:t>
      </w:r>
      <w:proofErr w:type="spellStart"/>
      <w:r>
        <w:t>action_id</w:t>
      </w:r>
      <w:proofErr w:type="spellEnd"/>
      <w:r>
        <w:t xml:space="preserve"> field as defined above, with the list of action identifiers identifying the processed actions for the rendering of the frame.</w:t>
      </w:r>
    </w:p>
    <w:p w14:paraId="4723CFA8" w14:textId="28F814FC" w:rsidR="00710E35" w:rsidRDefault="00710E35" w:rsidP="00710E35">
      <w:r>
        <w:t xml:space="preserve">If the RTP HE for XR pose is for pose to be rendered, the RTP sender should contain an </w:t>
      </w:r>
      <w:proofErr w:type="spellStart"/>
      <w:r>
        <w:t>action_id</w:t>
      </w:r>
      <w:proofErr w:type="spellEnd"/>
      <w:r>
        <w:t xml:space="preserve"> field as defined above, with the list of action identifiers identifying the action for which the pose coordinates apply.</w:t>
      </w:r>
    </w:p>
    <w:p w14:paraId="43E24C87" w14:textId="13B3333E" w:rsidR="00710E35" w:rsidRDefault="00710E35" w:rsidP="00710E35">
      <w:pPr>
        <w:pStyle w:val="NO"/>
      </w:pPr>
      <w:r>
        <w:t>NOTE 2:</w:t>
      </w:r>
      <w:r>
        <w:tab/>
        <w:t>An XR server should be aware of an XR client’s actions configuration in an action space. Signalling aspects for the actions configuration are defined in other specifications such as TS 26.119 and TS 26.565.</w:t>
      </w:r>
    </w:p>
    <w:p w14:paraId="5B9EBCF2" w14:textId="77777777" w:rsidR="00710E35" w:rsidRDefault="00710E35" w:rsidP="00710E35">
      <w:pPr>
        <w:pStyle w:val="NO"/>
      </w:pPr>
      <w:r>
        <w:t>NOTE 3:</w:t>
      </w:r>
      <w:r>
        <w:tab/>
        <w:t>An XR server should be aware of the XR space used by the XR client for the XR pose fields defined above. Signalling aspects for this XR space are defined in other specifications such as TS 26.119 and TS 26.565.</w:t>
      </w:r>
    </w:p>
    <w:p w14:paraId="73C36AF3" w14:textId="77777777" w:rsidR="00710E35" w:rsidRPr="003013BE" w:rsidRDefault="00710E35" w:rsidP="00710E35">
      <w:pPr>
        <w:pStyle w:val="NO"/>
      </w:pPr>
      <w:r>
        <w:t>NOTE 4:</w:t>
      </w:r>
      <w:r>
        <w:tab/>
      </w:r>
      <w:r w:rsidRPr="00757F10">
        <w:t>When a receiver receives an RTP HE for XR pose, it is up to the application to determine whether the HE is for rendered pose or for pose to be rendered</w:t>
      </w:r>
      <w:r>
        <w:t>.</w:t>
      </w:r>
    </w:p>
    <w:p w14:paraId="2AEAE0B8" w14:textId="77777777" w:rsidR="00710E35" w:rsidRPr="00C61E7E" w:rsidRDefault="00710E35" w:rsidP="00710E35">
      <w:pPr>
        <w:spacing w:before="120" w:after="120"/>
        <w:rPr>
          <w:color w:val="000000" w:themeColor="text1"/>
          <w:lang w:val="en-US"/>
        </w:rPr>
      </w:pPr>
      <w:r w:rsidRPr="00C61E7E">
        <w:rPr>
          <w:color w:val="000000" w:themeColor="text1"/>
          <w:lang w:val="en-US"/>
        </w:rPr>
        <w:t xml:space="preserve">When both video and audio are delivered to </w:t>
      </w:r>
      <w:r>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w:t>
      </w:r>
      <w:proofErr w:type="spellStart"/>
      <w:r w:rsidRPr="00AF6E89">
        <w:rPr>
          <w:color w:val="000000" w:themeColor="text1"/>
          <w:lang w:val="en-US"/>
        </w:rPr>
        <w:t>extmap</w:t>
      </w:r>
      <w:proofErr w:type="spellEnd"/>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56" w:name="_Toc210637267"/>
      <w:r>
        <w:lastRenderedPageBreak/>
        <w:t>4.</w:t>
      </w:r>
      <w:r w:rsidR="002E1761">
        <w:t>4</w:t>
      </w:r>
      <w:r>
        <w:tab/>
        <w:t>RTP Header Extension for in-band end-to-end delay measurement</w:t>
      </w:r>
      <w:bookmarkEnd w:id="56"/>
    </w:p>
    <w:p w14:paraId="68DB8FE3" w14:textId="6F69DA53" w:rsidR="00774114" w:rsidRDefault="00774114" w:rsidP="00FF3075">
      <w:pPr>
        <w:pStyle w:val="Heading3"/>
      </w:pPr>
      <w:bookmarkStart w:id="57" w:name="_Toc210637268"/>
      <w:r>
        <w:t>4.</w:t>
      </w:r>
      <w:r w:rsidR="002E1761">
        <w:t>4</w:t>
      </w:r>
      <w:r>
        <w:t>.1</w:t>
      </w:r>
      <w:r>
        <w:tab/>
        <w:t>General</w:t>
      </w:r>
      <w:bookmarkEnd w:id="57"/>
    </w:p>
    <w:p w14:paraId="4A2BD81F" w14:textId="3441AB57" w:rsidR="00774114" w:rsidRPr="00691591" w:rsidRDefault="00774114" w:rsidP="00774114">
      <w:r w:rsidRPr="00691591">
        <w:t xml:space="preserve">An RTP </w:t>
      </w:r>
      <w:r w:rsidR="00B10CB3">
        <w:t>HE</w:t>
      </w:r>
      <w:r w:rsidRPr="00691591">
        <w:t xml:space="preserve">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60F4B8E1" w:rsidR="00774114" w:rsidRPr="00691591" w:rsidRDefault="00774114" w:rsidP="00774114">
      <w:r w:rsidRPr="00691591">
        <w:t>Figure 4.</w:t>
      </w:r>
      <w:r w:rsidR="00833352">
        <w:t>4</w:t>
      </w:r>
      <w:r w:rsidRPr="00691591">
        <w:t xml:space="preserve">.1-1 shows how the RTP </w:t>
      </w:r>
      <w:r w:rsidR="00BA33B2">
        <w:t>HEs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774114" w:rsidP="009E0B9D">
      <w:pPr>
        <w:pStyle w:val="TH"/>
      </w:pPr>
      <w:r>
        <w:object w:dxaOrig="6300" w:dyaOrig="2892" w14:anchorId="080F200A">
          <v:shape id="_x0000_i1027" type="#_x0000_t75" style="width:315.25pt;height:144.55pt" o:ole="">
            <v:imagedata r:id="rId15" o:title=""/>
          </v:shape>
          <o:OLEObject Type="Embed" ProgID="Visio.Drawing.15" ShapeID="_x0000_i1027" DrawAspect="Content" ObjectID="_1821250693" r:id="rId16"/>
        </w:object>
      </w:r>
    </w:p>
    <w:p w14:paraId="48B1E2CF" w14:textId="43B0D9D5"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r w:rsidR="009857D2">
        <w:rPr>
          <w:lang w:val="en-US"/>
        </w:rPr>
        <w:t>HEs</w:t>
      </w:r>
      <w:r w:rsidRPr="00691591">
        <w:rPr>
          <w:lang w:val="en-US"/>
        </w:rPr>
        <w:t xml:space="preserve"> for in-band end-to-end delay measurement.</w:t>
      </w:r>
    </w:p>
    <w:p w14:paraId="6B56FD15" w14:textId="72A1A8D4" w:rsidR="00774114" w:rsidRDefault="00774114" w:rsidP="00774114">
      <w:r w:rsidRPr="00691591">
        <w:t xml:space="preserve">The RTP </w:t>
      </w:r>
      <w:r w:rsidR="003A13BD">
        <w:t>HEs</w:t>
      </w:r>
      <w:r w:rsidRPr="00691591">
        <w:t xml:space="preserve"> defined below follow RFC 8285</w:t>
      </w:r>
      <w:r w:rsidR="009C7A4C">
        <w:t xml:space="preserve"> [</w:t>
      </w:r>
      <w:r w:rsidR="00E11D87">
        <w:t>11</w:t>
      </w:r>
      <w:r w:rsidR="009C7A4C">
        <w:t>]</w:t>
      </w:r>
      <w:r w:rsidRPr="00691591">
        <w:t>.</w:t>
      </w:r>
    </w:p>
    <w:p w14:paraId="2651ADFA" w14:textId="2BDEFD8A" w:rsidR="00D63C92" w:rsidRPr="00691591" w:rsidRDefault="00D63C92" w:rsidP="00774114">
      <w:r w:rsidRPr="00D63C92">
        <w:t>The IANA registration information for the RTP HE for in-band end-to-end delay measurement is provided in Annex D.4.</w:t>
      </w:r>
    </w:p>
    <w:p w14:paraId="0337FF53" w14:textId="7B584D50" w:rsidR="00774114" w:rsidRPr="00691591" w:rsidRDefault="00774114" w:rsidP="00FF3075">
      <w:pPr>
        <w:pStyle w:val="Heading3"/>
      </w:pPr>
      <w:bookmarkStart w:id="58" w:name="_Toc210637269"/>
      <w:r w:rsidRPr="00691591">
        <w:t>4.</w:t>
      </w:r>
      <w:r w:rsidR="007B211D">
        <w:t>4</w:t>
      </w:r>
      <w:r w:rsidRPr="00691591">
        <w:t>.2</w:t>
      </w:r>
      <w:r w:rsidRPr="00691591">
        <w:tab/>
        <w:t>One-byte RTP Header Extension Format</w:t>
      </w:r>
      <w:bookmarkEnd w:id="58"/>
    </w:p>
    <w:p w14:paraId="164ACDD3" w14:textId="47FE022A" w:rsidR="00774114" w:rsidRPr="00691591" w:rsidRDefault="00774114" w:rsidP="00774114">
      <w:r w:rsidRPr="00691591">
        <w:t xml:space="preserve">The RTP </w:t>
      </w:r>
      <w:r w:rsidR="00D43394">
        <w:t xml:space="preserve">HE </w:t>
      </w:r>
      <w:r w:rsidRPr="00691591">
        <w:t>element for the RTP packet that carries on</w:t>
      </w:r>
      <w:r w:rsidR="008979F7">
        <w:t>l</w:t>
      </w:r>
      <w:r w:rsidRPr="00691591">
        <w:t xml:space="preserve">y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r w:rsidR="00C1500C">
        <w:t>1.</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lastRenderedPageBreak/>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59" w:name="_Toc210637270"/>
      <w:r w:rsidRPr="00691591">
        <w:t>4.</w:t>
      </w:r>
      <w:r w:rsidR="00E9374B">
        <w:t>4</w:t>
      </w:r>
      <w:r w:rsidRPr="00691591">
        <w:t>.3</w:t>
      </w:r>
      <w:r w:rsidRPr="00691591">
        <w:tab/>
        <w:t>Two-byte RTP Header Extension Format</w:t>
      </w:r>
      <w:bookmarkEnd w:id="59"/>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w:t>
      </w:r>
      <w:proofErr w:type="spellStart"/>
      <w:r w:rsidRPr="00691591">
        <w:rPr>
          <w:rFonts w:ascii="Courier New" w:eastAsia="+mn-ea" w:hAnsi="Courier New" w:cs="Courier New"/>
          <w:kern w:val="24"/>
          <w:sz w:val="22"/>
          <w:szCs w:val="22"/>
        </w:rPr>
        <w:t>appbits</w:t>
      </w:r>
      <w:proofErr w:type="spellEnd"/>
      <w:r w:rsidRPr="00691591">
        <w:rPr>
          <w:rFonts w:ascii="Courier New" w:eastAsia="+mn-ea" w:hAnsi="Courier New" w:cs="Courier New"/>
          <w:kern w:val="24"/>
          <w:sz w:val="22"/>
          <w:szCs w:val="22"/>
        </w:rPr>
        <w:t>|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34153EAA" w:rsidR="00774114" w:rsidRPr="00691591" w:rsidRDefault="00774114" w:rsidP="00FA2F01">
      <w:r w:rsidRPr="00691591">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w:t>
      </w:r>
      <w:proofErr w:type="spellStart"/>
      <w:r w:rsidRPr="00691591">
        <w:rPr>
          <w:rFonts w:ascii="Courier New" w:eastAsiaTheme="minorEastAsia" w:hAnsi="Courier New" w:cs="Courier New"/>
          <w:color w:val="000000" w:themeColor="text1"/>
          <w:kern w:val="24"/>
          <w:sz w:val="22"/>
          <w:szCs w:val="22"/>
        </w:rPr>
        <w:t>appbits</w:t>
      </w:r>
      <w:proofErr w:type="spellEnd"/>
      <w:r w:rsidRPr="00691591">
        <w:rPr>
          <w:rFonts w:ascii="Courier New" w:eastAsiaTheme="minorEastAsia" w:hAnsi="Courier New" w:cs="Courier New"/>
          <w:color w:val="000000" w:themeColor="text1"/>
          <w:kern w:val="24"/>
          <w:sz w:val="22"/>
          <w:szCs w:val="22"/>
        </w:rPr>
        <w:t>|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60" w:name="_Toc210637271"/>
      <w:r w:rsidRPr="00691591">
        <w:t>4.</w:t>
      </w:r>
      <w:r w:rsidR="00B13E2D">
        <w:t>4</w:t>
      </w:r>
      <w:r w:rsidRPr="00691591">
        <w:t>.4</w:t>
      </w:r>
      <w:r w:rsidRPr="00691591">
        <w:tab/>
        <w:t>Syntax</w:t>
      </w:r>
      <w:bookmarkEnd w:id="60"/>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61" w:name="_Toc210637272"/>
      <w:r w:rsidRPr="00691591">
        <w:t>4.</w:t>
      </w:r>
      <w:r w:rsidR="00B13E2D">
        <w:t>4</w:t>
      </w:r>
      <w:r w:rsidRPr="00691591">
        <w:t>.5</w:t>
      </w:r>
      <w:r w:rsidRPr="00691591">
        <w:tab/>
        <w:t>Semantics</w:t>
      </w:r>
      <w:bookmarkEnd w:id="61"/>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lastRenderedPageBreak/>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62" w:name="_Toc210637273"/>
      <w:r w:rsidRPr="00691591">
        <w:t>4.</w:t>
      </w:r>
      <w:r w:rsidR="00FF2C30">
        <w:t>4</w:t>
      </w:r>
      <w:r w:rsidRPr="00691591">
        <w:t>.6</w:t>
      </w:r>
      <w:r w:rsidRPr="00691591">
        <w:tab/>
        <w:t xml:space="preserve">SDP </w:t>
      </w:r>
      <w:proofErr w:type="spellStart"/>
      <w:r w:rsidRPr="00691591">
        <w:t>signaling</w:t>
      </w:r>
      <w:bookmarkEnd w:id="62"/>
      <w:proofErr w:type="spellEnd"/>
    </w:p>
    <w:p w14:paraId="618A1BFD" w14:textId="6C2AFB57"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w:t>
      </w:r>
      <w:proofErr w:type="spellStart"/>
      <w:r w:rsidRPr="00691591">
        <w:rPr>
          <w:lang w:val="en-US"/>
        </w:rPr>
        <w:t>extmap</w:t>
      </w:r>
      <w:proofErr w:type="spellEnd"/>
      <w:r w:rsidRPr="00691591">
        <w:rPr>
          <w:lang w:val="en-US"/>
        </w:rPr>
        <w:t>"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p>
    <w:p w14:paraId="0A60A0FD" w14:textId="476A9ADD" w:rsidR="00774114" w:rsidRDefault="00774114" w:rsidP="00774114">
      <w:r>
        <w:t xml:space="preserve">For the RTP </w:t>
      </w:r>
      <w:r w:rsidR="00203934">
        <w:t xml:space="preserve">HE </w:t>
      </w:r>
      <w:r>
        <w:t>carrying only T1, t</w:t>
      </w:r>
      <w:r w:rsidRPr="00691591">
        <w:t xml:space="preserve">he ABNF syntax for the </w:t>
      </w:r>
      <w:r w:rsidR="00A82BB2">
        <w:t>"</w:t>
      </w:r>
      <w:proofErr w:type="spellStart"/>
      <w:r w:rsidRPr="00691591">
        <w:t>extmap</w:t>
      </w:r>
      <w:proofErr w:type="spellEnd"/>
      <w:r w:rsidR="00A82BB2">
        <w:t>"</w:t>
      </w:r>
      <w:r w:rsidRPr="00691591">
        <w:t xml:space="preserve"> attribute is as follows:</w:t>
      </w:r>
    </w:p>
    <w:p w14:paraId="380CC8DA" w14:textId="69BEF542" w:rsidR="00774114" w:rsidRDefault="00774114" w:rsidP="00774114">
      <w:pPr>
        <w:ind w:left="284"/>
      </w:pPr>
      <w:proofErr w:type="spellStart"/>
      <w:r w:rsidRPr="00FA2F01">
        <w:rPr>
          <w:i/>
          <w:iCs/>
        </w:rPr>
        <w:t>extensionname</w:t>
      </w:r>
      <w:proofErr w:type="spellEnd"/>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proofErr w:type="spellStart"/>
      <w:r w:rsidRPr="00FA2F01">
        <w:rPr>
          <w:i/>
          <w:iCs/>
        </w:rPr>
        <w:t>extensionattributes</w:t>
      </w:r>
      <w:proofErr w:type="spellEnd"/>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proofErr w:type="spellStart"/>
      <w:r w:rsidRPr="00FA2F01">
        <w:rPr>
          <w:i/>
          <w:iCs/>
        </w:rPr>
        <w:t>extensionattributes</w:t>
      </w:r>
      <w:proofErr w:type="spellEnd"/>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proofErr w:type="spellStart"/>
      <w:r w:rsidRPr="00FA2F01">
        <w:rPr>
          <w:i/>
          <w:iCs/>
        </w:rPr>
        <w:t>extensionattributes</w:t>
      </w:r>
      <w:proofErr w:type="spellEnd"/>
      <w:r>
        <w:t xml:space="preserve"> is </w:t>
      </w:r>
      <w:r w:rsidR="00827C44">
        <w:t>"</w:t>
      </w:r>
      <w:r>
        <w:t>short</w:t>
      </w:r>
      <w:r w:rsidR="00827C44">
        <w:t>"</w:t>
      </w:r>
      <w:r>
        <w:t xml:space="preserve">, the RTP </w:t>
      </w:r>
      <w:r w:rsidR="006E1054">
        <w:t xml:space="preserve">HE </w:t>
      </w:r>
      <w:r>
        <w:t xml:space="preserve">follows the one-byte format. If </w:t>
      </w:r>
      <w:proofErr w:type="spellStart"/>
      <w:r w:rsidRPr="00FA2F01">
        <w:rPr>
          <w:i/>
          <w:iCs/>
        </w:rPr>
        <w:t>extensionattributes</w:t>
      </w:r>
      <w:proofErr w:type="spellEnd"/>
      <w:r>
        <w:t xml:space="preserve"> is </w:t>
      </w:r>
      <w:r w:rsidR="00827C44">
        <w:t>"</w:t>
      </w:r>
      <w:r>
        <w:t>long</w:t>
      </w:r>
      <w:r w:rsidR="00827C44">
        <w:t>"</w:t>
      </w:r>
      <w:r>
        <w:t xml:space="preserve">, the RTP </w:t>
      </w:r>
      <w:r w:rsidR="006E1054">
        <w:t xml:space="preserve">HE </w:t>
      </w:r>
      <w:r>
        <w:t xml:space="preserve">follows the two-byte format. </w:t>
      </w:r>
    </w:p>
    <w:p w14:paraId="56C7CE8B" w14:textId="47F92B05"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 xml:space="preserve">RTP </w:t>
      </w:r>
      <w:r w:rsidR="002772C0">
        <w:rPr>
          <w:noProof/>
        </w:rPr>
        <w:t>HE</w:t>
      </w:r>
      <w:r w:rsidRPr="00691591">
        <w:rPr>
          <w:noProof/>
        </w:rPr>
        <w:t>, and is currently implemented in WebRTC. This extension URI, instead of URN-based ones, allows for support from WebRTC without any change to the WebRTC implementation.</w:t>
      </w:r>
    </w:p>
    <w:p w14:paraId="4A4B9CC3" w14:textId="3CF446BE"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w:t>
      </w:r>
      <w:r w:rsidR="0025298F">
        <w:rPr>
          <w:noProof/>
        </w:rPr>
        <w:t>HE</w:t>
      </w:r>
      <w:r w:rsidRPr="00691591">
        <w:rPr>
          <w:noProof/>
        </w:rPr>
        <w:t xml:space="preserve"> in WebRTC without changes to the SDP syntax </w:t>
      </w:r>
      <w:r>
        <w:rPr>
          <w:noProof/>
        </w:rPr>
        <w:t xml:space="preserve">implemented </w:t>
      </w:r>
      <w:r w:rsidRPr="00691591">
        <w:rPr>
          <w:noProof/>
        </w:rPr>
        <w:t>in WebRTC.</w:t>
      </w:r>
    </w:p>
    <w:p w14:paraId="6F2A1588" w14:textId="024ABE65" w:rsidR="004737CD" w:rsidRPr="00691591" w:rsidRDefault="004737CD" w:rsidP="00FA2F01">
      <w:pPr>
        <w:pStyle w:val="NO"/>
        <w:rPr>
          <w:noProof/>
        </w:rPr>
      </w:pPr>
      <w:r>
        <w:rPr>
          <w:noProof/>
        </w:rPr>
        <w:t>NOTE 3:</w:t>
      </w:r>
      <w:r>
        <w:rPr>
          <w:noProof/>
        </w:rPr>
        <w:tab/>
      </w:r>
      <w:r w:rsidR="007C1C92" w:rsidRPr="007C1C92">
        <w:rPr>
          <w:noProof/>
        </w:rPr>
        <w:t xml:space="preserve">Regardless if this extension attribute is present or not, the use of long or short format is determined as described by section 4.1.2 of RFC 8285, i.e., based on what format other RTP </w:t>
      </w:r>
      <w:r w:rsidR="001A3088">
        <w:rPr>
          <w:noProof/>
        </w:rPr>
        <w:t>HEs</w:t>
      </w:r>
      <w:r w:rsidR="007C1C92" w:rsidRPr="007C1C92">
        <w:rPr>
          <w:noProof/>
        </w:rPr>
        <w:t xml:space="preserve">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3EF5E698" w:rsidR="00774114" w:rsidRDefault="00774114" w:rsidP="00774114">
      <w:r>
        <w:t xml:space="preserve">For the RTP </w:t>
      </w:r>
      <w:r w:rsidR="006E1054">
        <w:t xml:space="preserve">HE </w:t>
      </w:r>
      <w:r>
        <w:t>carrying T1, T2 and T3, t</w:t>
      </w:r>
      <w:r w:rsidRPr="00691591">
        <w:t xml:space="preserve">he ABNF syntax for the </w:t>
      </w:r>
      <w:r w:rsidR="00F2758B">
        <w:t>"</w:t>
      </w:r>
      <w:proofErr w:type="spellStart"/>
      <w:r w:rsidRPr="00691591">
        <w:t>extmap</w:t>
      </w:r>
      <w:proofErr w:type="spellEnd"/>
      <w:r w:rsidR="00F2758B">
        <w:t>"</w:t>
      </w:r>
      <w:r w:rsidRPr="00691591">
        <w:t xml:space="preserve"> attribute is as follows:</w:t>
      </w:r>
    </w:p>
    <w:p w14:paraId="4DD386FF" w14:textId="5459C1D0" w:rsidR="00774114" w:rsidRDefault="00774114" w:rsidP="00774114">
      <w:pPr>
        <w:ind w:left="284"/>
      </w:pPr>
      <w:proofErr w:type="spellStart"/>
      <w:r w:rsidRPr="00FA2F01">
        <w:rPr>
          <w:i/>
          <w:iCs/>
        </w:rPr>
        <w:t>extensionname</w:t>
      </w:r>
      <w:proofErr w:type="spellEnd"/>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proofErr w:type="spellStart"/>
      <w:r w:rsidRPr="00FA2F01">
        <w:rPr>
          <w:i/>
          <w:iCs/>
        </w:rPr>
        <w:t>extensionattributes</w:t>
      </w:r>
      <w:proofErr w:type="spellEnd"/>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w:t>
      </w:r>
      <w:proofErr w:type="spellStart"/>
      <w:r>
        <w:rPr>
          <w:lang w:eastAsia="ko-KR"/>
        </w:rPr>
        <w:t>extmap</w:t>
      </w:r>
      <w:proofErr w:type="spellEnd"/>
      <w:r>
        <w:rPr>
          <w:lang w:eastAsia="ko-KR"/>
        </w:rPr>
        <w:t>-ID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w:t>
      </w:r>
      <w:proofErr w:type="spellStart"/>
      <w:r>
        <w:t>extmap</w:t>
      </w:r>
      <w:proofErr w:type="spellEnd"/>
      <w:r>
        <w:t>-ID = "dependent-</w:t>
      </w:r>
      <w:proofErr w:type="spellStart"/>
      <w:r>
        <w:t>extmap</w:t>
      </w:r>
      <w:proofErr w:type="spellEnd"/>
      <w:r>
        <w:t>-ID="</w:t>
      </w:r>
      <w:r w:rsidRPr="00AA1B74">
        <w:t xml:space="preserve">1*5DIGIT </w:t>
      </w:r>
      <w:r>
        <w:t xml:space="preserve"> </w:t>
      </w:r>
    </w:p>
    <w:p w14:paraId="28E50336" w14:textId="77777777" w:rsidR="00774114" w:rsidRPr="0093288B" w:rsidRDefault="00774114" w:rsidP="00774114">
      <w:pPr>
        <w:ind w:left="284"/>
      </w:pPr>
      <w:r>
        <w:t>m-line-label = "dependent-</w:t>
      </w:r>
      <w:proofErr w:type="spellStart"/>
      <w:r>
        <w:t>rtp</w:t>
      </w:r>
      <w:proofErr w:type="spellEnd"/>
      <w:r>
        <w:t>-he-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1D38F4EB" w14:textId="77777777" w:rsidR="00BB66B5" w:rsidRDefault="00BB66B5" w:rsidP="00BB66B5">
      <w:r>
        <w:t>The extension attributes have the following semantics:</w:t>
      </w:r>
    </w:p>
    <w:p w14:paraId="2D18A27B" w14:textId="66FC759C" w:rsidR="00BB66B5" w:rsidRDefault="00BB66B5" w:rsidP="00BB66B5">
      <w:pPr>
        <w:pStyle w:val="B1"/>
      </w:pPr>
      <w:r>
        <w:t>-</w:t>
      </w:r>
      <w:r>
        <w:tab/>
        <w:t>dependent-</w:t>
      </w:r>
      <w:proofErr w:type="spellStart"/>
      <w:r>
        <w:t>extmap</w:t>
      </w:r>
      <w:proofErr w:type="spellEnd"/>
      <w:r>
        <w:t>-ID: identifies the Requester sent RTP HE (i.e., carrying T1) on which the Responder sent RTP HE (i.e., carrying T1, T2 and T3) depends. Timestamps T1 and T2 included in the Responder sent RTP HE are the time the Requester sent RTP HE is transmitted at and the time the Requester sent RTP HE is received at the Responder, respectively.</w:t>
      </w:r>
    </w:p>
    <w:p w14:paraId="251E0A9F" w14:textId="77777777" w:rsidR="00BB66B5" w:rsidRDefault="00BB66B5" w:rsidP="00BB66B5">
      <w:pPr>
        <w:pStyle w:val="B1"/>
      </w:pPr>
      <w:r>
        <w:lastRenderedPageBreak/>
        <w:t>-</w:t>
      </w:r>
      <w:r>
        <w:tab/>
        <w:t>processing-ID: identifies a processing module on the Responder which takes data carried in RTP packets with the RTP HE identified by dependent-</w:t>
      </w:r>
      <w:proofErr w:type="spellStart"/>
      <w:r>
        <w:t>extmap</w:t>
      </w:r>
      <w:proofErr w:type="spellEnd"/>
      <w:r>
        <w:t>-ID, processes them and produces data that are then carried in RTP packets with this RTP HE.</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51B87D01"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w:t>
      </w:r>
      <w:r w:rsidR="008E2095">
        <w:t>HE</w:t>
      </w:r>
      <w:r w:rsidR="00774114" w:rsidRPr="00FA2F01">
        <w:t xml:space="preserve"> in that media stream to this RTP </w:t>
      </w:r>
      <w:r w:rsidR="003A20F2">
        <w:t>HE</w:t>
      </w:r>
      <w:r w:rsidR="00774114" w:rsidRPr="00FA2F01">
        <w:t xml:space="preserve">. </w:t>
      </w:r>
    </w:p>
    <w:p w14:paraId="7CFAE586" w14:textId="2DA06838" w:rsidR="00774114" w:rsidRPr="00FA2F01" w:rsidRDefault="00774114" w:rsidP="00FA2F01">
      <w:pPr>
        <w:pStyle w:val="NO"/>
      </w:pPr>
      <w:r w:rsidRPr="00FA2F01">
        <w:t>NOTE 4:</w:t>
      </w:r>
      <w:r w:rsidR="00E0750A" w:rsidRPr="00FA2F01">
        <w:tab/>
      </w:r>
      <w:r w:rsidRPr="00FA2F01">
        <w:t xml:space="preserve">There may be multiple media streams that carry RTP packets whose RTP </w:t>
      </w:r>
      <w:r w:rsidR="00EC179B">
        <w:t>HEs</w:t>
      </w:r>
      <w:r w:rsidRPr="00FA2F01">
        <w:t xml:space="preserve">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9E0B9D">
      <w:pPr>
        <w:rPr>
          <w:noProof/>
        </w:rPr>
      </w:pPr>
      <w:r>
        <w:rPr>
          <w:noProof/>
        </w:rPr>
        <w:t xml:space="preserve">In the example, </w:t>
      </w:r>
    </w:p>
    <w:p w14:paraId="1F71715F" w14:textId="2F133390" w:rsidR="00774114" w:rsidRPr="00B64AF4" w:rsidRDefault="009E0B9D" w:rsidP="009E0B9D">
      <w:pPr>
        <w:pStyle w:val="B1"/>
        <w:rPr>
          <w:noProof/>
        </w:rPr>
      </w:pPr>
      <w:r>
        <w:rPr>
          <w:noProof/>
        </w:rPr>
        <w:t>-</w:t>
      </w:r>
      <w:r>
        <w:rPr>
          <w:noProof/>
        </w:rPr>
        <w:tab/>
      </w:r>
      <w:r w:rsidR="00774114">
        <w:rPr>
          <w:noProof/>
        </w:rPr>
        <w:t xml:space="preserve">5 is the RTP </w:t>
      </w:r>
      <w:r w:rsidR="006C3C9B">
        <w:rPr>
          <w:noProof/>
        </w:rPr>
        <w:t>HE</w:t>
      </w:r>
      <w:r w:rsidR="00774114">
        <w:rPr>
          <w:noProof/>
        </w:rPr>
        <w:t xml:space="preserve"> ID</w:t>
      </w:r>
    </w:p>
    <w:p w14:paraId="5E171BEE" w14:textId="598D2F8D" w:rsidR="00774114" w:rsidRDefault="009E0B9D" w:rsidP="009E0B9D">
      <w:pPr>
        <w:pStyle w:val="B1"/>
        <w:rPr>
          <w:noProof/>
        </w:rPr>
      </w:pPr>
      <w:r>
        <w:rPr>
          <w:noProof/>
        </w:rPr>
        <w:t>-</w:t>
      </w:r>
      <w:r>
        <w:rPr>
          <w:noProof/>
        </w:rPr>
        <w:tab/>
      </w:r>
      <w:r w:rsidR="00774114">
        <w:rPr>
          <w:noProof/>
        </w:rPr>
        <w:t xml:space="preserve">4 is the value of the attribute </w:t>
      </w:r>
      <w:r w:rsidR="00774114" w:rsidRPr="00691591">
        <w:rPr>
          <w:noProof/>
        </w:rPr>
        <w:t>dependent-extmap-ID</w:t>
      </w:r>
      <w:r w:rsidR="00774114">
        <w:rPr>
          <w:noProof/>
        </w:rPr>
        <w:t xml:space="preserve">, which is the RTP </w:t>
      </w:r>
      <w:r w:rsidR="006C3C9B">
        <w:rPr>
          <w:noProof/>
        </w:rPr>
        <w:t>HE</w:t>
      </w:r>
      <w:r w:rsidR="00774114">
        <w:rPr>
          <w:noProof/>
        </w:rPr>
        <w:t xml:space="preserve"> ID of the RTP </w:t>
      </w:r>
      <w:r w:rsidR="00C15131">
        <w:rPr>
          <w:noProof/>
        </w:rPr>
        <w:t>HE</w:t>
      </w:r>
      <w:r w:rsidR="00774114">
        <w:rPr>
          <w:noProof/>
        </w:rPr>
        <w:t xml:space="preserve"> in Example 1. This establishes a</w:t>
      </w:r>
      <w:r w:rsidR="00774114" w:rsidRPr="00691591">
        <w:rPr>
          <w:noProof/>
        </w:rPr>
        <w:t xml:space="preserve"> binding between the two RTP </w:t>
      </w:r>
      <w:r w:rsidR="00C15131">
        <w:rPr>
          <w:noProof/>
        </w:rPr>
        <w:t>HEs</w:t>
      </w:r>
      <w:r w:rsidR="00774114">
        <w:rPr>
          <w:noProof/>
        </w:rPr>
        <w:t>.</w:t>
      </w:r>
    </w:p>
    <w:p w14:paraId="3797722C" w14:textId="6E78F43C" w:rsidR="00774114" w:rsidRDefault="009E0B9D" w:rsidP="009E0B9D">
      <w:pPr>
        <w:pStyle w:val="B1"/>
        <w:rPr>
          <w:noProof/>
        </w:rPr>
      </w:pPr>
      <w:r>
        <w:rPr>
          <w:noProof/>
        </w:rPr>
        <w:t>-</w:t>
      </w:r>
      <w:r>
        <w:rPr>
          <w:noProof/>
        </w:rPr>
        <w:tab/>
      </w:r>
      <w:r w:rsidR="00774114">
        <w:rPr>
          <w:noProof/>
        </w:rPr>
        <w:t xml:space="preserve">7 is the </w:t>
      </w:r>
      <w:r w:rsidR="00774114" w:rsidRPr="00691591">
        <w:rPr>
          <w:noProof/>
        </w:rPr>
        <w:t>processing-ID</w:t>
      </w:r>
      <w:r w:rsidR="00774114">
        <w:rPr>
          <w:noProof/>
        </w:rPr>
        <w:t>.</w:t>
      </w:r>
    </w:p>
    <w:p w14:paraId="4803CD5D" w14:textId="0F3BE6C5" w:rsidR="00774114" w:rsidRDefault="009E0B9D" w:rsidP="009E0B9D">
      <w:pPr>
        <w:pStyle w:val="B1"/>
        <w:rPr>
          <w:noProof/>
        </w:rPr>
      </w:pPr>
      <w:r>
        <w:rPr>
          <w:noProof/>
        </w:rPr>
        <w:t>-</w:t>
      </w:r>
      <w:r>
        <w:rPr>
          <w:noProof/>
        </w:rPr>
        <w:tab/>
      </w:r>
      <w:r w:rsidR="00774114">
        <w:rPr>
          <w:noProof/>
        </w:rPr>
        <w:t xml:space="preserve">2 is the </w:t>
      </w:r>
      <w:r w:rsidR="00774114" w:rsidRPr="00691591">
        <w:rPr>
          <w:noProof/>
        </w:rPr>
        <w:t xml:space="preserve">SDP </w:t>
      </w:r>
      <w:r w:rsidR="00930537">
        <w:rPr>
          <w:noProof/>
        </w:rPr>
        <w:t>"</w:t>
      </w:r>
      <w:r w:rsidR="00774114" w:rsidRPr="00691591">
        <w:rPr>
          <w:noProof/>
        </w:rPr>
        <w:t>label</w:t>
      </w:r>
      <w:r w:rsidR="00930537">
        <w:rPr>
          <w:noProof/>
        </w:rPr>
        <w:t>"</w:t>
      </w:r>
      <w:r w:rsidR="00774114" w:rsidRPr="00691591">
        <w:rPr>
          <w:noProof/>
        </w:rPr>
        <w:t xml:space="preserve"> attribute</w:t>
      </w:r>
      <w:r w:rsidR="00774114">
        <w:rPr>
          <w:noProof/>
        </w:rPr>
        <w:t xml:space="preserve"> that identifies the media stream corresponding to </w:t>
      </w:r>
      <w:r w:rsidR="00930537">
        <w:rPr>
          <w:noProof/>
        </w:rPr>
        <w:t>"</w:t>
      </w:r>
      <w:r w:rsidR="00774114" w:rsidRPr="00E10A70">
        <w:rPr>
          <w:noProof/>
        </w:rPr>
        <w:t>a=label:2</w:t>
      </w:r>
      <w:r w:rsidR="00930537">
        <w:rPr>
          <w:noProof/>
        </w:rPr>
        <w:t>"</w:t>
      </w:r>
      <w:r w:rsidR="00774114">
        <w:rPr>
          <w:noProof/>
        </w:rPr>
        <w:t xml:space="preserve"> in the SDP signaling, and the RTP packets from the media stream are used for the binding.</w:t>
      </w:r>
    </w:p>
    <w:p w14:paraId="0C45C957" w14:textId="70095CC9" w:rsidR="00A0064F" w:rsidRPr="002B4355" w:rsidRDefault="00A0064F" w:rsidP="00A0064F">
      <w:pPr>
        <w:pStyle w:val="Heading2"/>
      </w:pPr>
      <w:bookmarkStart w:id="63" w:name="_Toc184121797"/>
      <w:bookmarkStart w:id="64" w:name="_Toc210637274"/>
      <w:bookmarkStart w:id="65" w:name="_Toc184121800"/>
      <w:r>
        <w:t>4</w:t>
      </w:r>
      <w:r w:rsidRPr="002B4355">
        <w:t>.</w:t>
      </w:r>
      <w:r>
        <w:t>5</w:t>
      </w:r>
      <w:r>
        <w:tab/>
      </w:r>
      <w:r w:rsidRPr="002B4355">
        <w:t>RTP header extension for dynamic</w:t>
      </w:r>
      <w:r>
        <w:t>ally changing</w:t>
      </w:r>
      <w:r w:rsidRPr="002B4355">
        <w:t xml:space="preserve"> traffic characteristics</w:t>
      </w:r>
      <w:bookmarkEnd w:id="63"/>
      <w:bookmarkEnd w:id="64"/>
      <w:r>
        <w:t xml:space="preserve"> </w:t>
      </w:r>
      <w:r w:rsidRPr="002B4355">
        <w:t xml:space="preserve"> </w:t>
      </w:r>
    </w:p>
    <w:p w14:paraId="6C49C0E1" w14:textId="4651B0F4" w:rsidR="00A0064F" w:rsidRPr="002B4355" w:rsidRDefault="00A0064F" w:rsidP="00A0064F">
      <w:pPr>
        <w:pStyle w:val="Heading3"/>
      </w:pPr>
      <w:bookmarkStart w:id="66" w:name="_Toc184121799"/>
      <w:bookmarkStart w:id="67" w:name="_Toc210637275"/>
      <w:r>
        <w:t>4</w:t>
      </w:r>
      <w:r w:rsidRPr="002B4355">
        <w:t>.</w:t>
      </w:r>
      <w:r>
        <w:t>5.1</w:t>
      </w:r>
      <w:r w:rsidRPr="002B4355">
        <w:tab/>
        <w:t>Description</w:t>
      </w:r>
      <w:bookmarkEnd w:id="66"/>
      <w:bookmarkEnd w:id="67"/>
    </w:p>
    <w:p w14:paraId="6479735E" w14:textId="77777777" w:rsidR="00A0064F" w:rsidRPr="002B4355" w:rsidRDefault="00A0064F" w:rsidP="00A0064F">
      <w:pPr>
        <w:rPr>
          <w:lang w:eastAsia="zh-CN"/>
        </w:rPr>
      </w:pPr>
      <w:r>
        <w:rPr>
          <w:lang w:eastAsia="zh-CN"/>
        </w:rPr>
        <w:t>Data bursts can be present in RTP streams, such as video, audio or other RTP streams quite often, due to the periodic nature of the streams</w:t>
      </w:r>
      <w:r w:rsidRPr="002B4355">
        <w:rPr>
          <w:lang w:eastAsia="zh-CN"/>
        </w:rPr>
        <w:t xml:space="preserve">. </w:t>
      </w:r>
      <w:r>
        <w:rPr>
          <w:lang w:eastAsia="zh-CN"/>
        </w:rPr>
        <w:t>Determining</w:t>
      </w:r>
      <w:r w:rsidRPr="002B4355">
        <w:rPr>
          <w:lang w:eastAsia="zh-CN"/>
        </w:rPr>
        <w:t xml:space="preserve"> </w:t>
      </w:r>
      <w:r>
        <w:rPr>
          <w:lang w:eastAsia="zh-CN"/>
        </w:rPr>
        <w:t xml:space="preserve">dynamically changing </w:t>
      </w:r>
      <w:r w:rsidRPr="002B4355">
        <w:rPr>
          <w:lang w:eastAsia="zh-CN"/>
        </w:rPr>
        <w:t>traffic characteristics regar</w:t>
      </w:r>
      <w:r>
        <w:rPr>
          <w:lang w:eastAsia="zh-CN"/>
        </w:rPr>
        <w:t>ding data bursts can</w:t>
      </w:r>
      <w:r w:rsidRPr="002B4355">
        <w:rPr>
          <w:lang w:eastAsia="zh-CN"/>
        </w:rPr>
        <w:t xml:space="preserve"> be beneficial for the 5GS network, e.g., </w:t>
      </w:r>
      <w:r>
        <w:rPr>
          <w:lang w:eastAsia="zh-CN"/>
        </w:rPr>
        <w:t xml:space="preserve">for </w:t>
      </w:r>
      <w:r w:rsidRPr="002B4355">
        <w:rPr>
          <w:lang w:eastAsia="zh-CN"/>
        </w:rPr>
        <w:t xml:space="preserve">power saving and efficient radio resource management. </w:t>
      </w:r>
    </w:p>
    <w:p w14:paraId="224BD243" w14:textId="77777777" w:rsidR="00A0064F" w:rsidRDefault="00A0064F" w:rsidP="00A0064F">
      <w:r>
        <w:rPr>
          <w:lang w:eastAsia="zh-CN"/>
        </w:rPr>
        <w:t>T</w:t>
      </w:r>
      <w:r w:rsidRPr="002B4355">
        <w:rPr>
          <w:lang w:eastAsia="zh-CN"/>
        </w:rPr>
        <w:t xml:space="preserve">he </w:t>
      </w:r>
      <w:r w:rsidRPr="002B4355">
        <w:t xml:space="preserve">RTP HE for </w:t>
      </w:r>
      <w:r>
        <w:t>d</w:t>
      </w:r>
      <w:r w:rsidRPr="002B4355">
        <w:t>ynamic</w:t>
      </w:r>
      <w:r>
        <w:t>ally changing</w:t>
      </w:r>
      <w:r w:rsidRPr="002B4355">
        <w:t xml:space="preserve"> </w:t>
      </w:r>
      <w:r>
        <w:t>traffic c</w:t>
      </w:r>
      <w:r w:rsidRPr="002B4355">
        <w:t>haracteristics is defined in this clause</w:t>
      </w:r>
      <w:r>
        <w:t xml:space="preserve"> </w:t>
      </w:r>
      <w:r>
        <w:rPr>
          <w:lang w:eastAsia="zh-CN"/>
        </w:rPr>
        <w:t>f</w:t>
      </w:r>
      <w:r w:rsidRPr="002B4355">
        <w:rPr>
          <w:lang w:eastAsia="zh-CN"/>
        </w:rPr>
        <w:t>or marking dynamic</w:t>
      </w:r>
      <w:r>
        <w:rPr>
          <w:lang w:eastAsia="zh-CN"/>
        </w:rPr>
        <w:t>ally changing</w:t>
      </w:r>
      <w:r w:rsidRPr="002B4355">
        <w:rPr>
          <w:lang w:eastAsia="zh-CN"/>
        </w:rPr>
        <w:t xml:space="preserve"> traffic characteristics</w:t>
      </w:r>
      <w:r>
        <w:rPr>
          <w:lang w:eastAsia="zh-CN"/>
        </w:rPr>
        <w:t xml:space="preserve"> at an RTP sender</w:t>
      </w:r>
      <w:r w:rsidRPr="002B4355">
        <w:t>.</w:t>
      </w:r>
    </w:p>
    <w:p w14:paraId="51CE2A82" w14:textId="77777777" w:rsidR="00A0064F" w:rsidRDefault="00A0064F" w:rsidP="00A0064F">
      <w:r>
        <w:t xml:space="preserve">The dynamically changing traffic characteristics are in 3GPP TS 23.501 </w:t>
      </w:r>
      <w:r>
        <w:rPr>
          <w:lang w:val="en-US"/>
        </w:rPr>
        <w:t xml:space="preserve">[12], clause 5.37.10 and </w:t>
      </w:r>
      <w:r>
        <w:t>currently the following characteristics are supported in the RTP HE for dynamically changing traffic characteristics:</w:t>
      </w:r>
    </w:p>
    <w:p w14:paraId="6D4192B8" w14:textId="2AB5FD36" w:rsidR="00A0064F" w:rsidRDefault="002612D2" w:rsidP="002612D2">
      <w:pPr>
        <w:pStyle w:val="B1"/>
      </w:pPr>
      <w:r>
        <w:t>-</w:t>
      </w:r>
      <w:r>
        <w:tab/>
      </w:r>
      <w:r w:rsidR="00A0064F">
        <w:t>Data Burst Size</w:t>
      </w:r>
    </w:p>
    <w:p w14:paraId="07A6805A" w14:textId="3540AB45" w:rsidR="00A0064F" w:rsidRDefault="002612D2" w:rsidP="002612D2">
      <w:pPr>
        <w:pStyle w:val="B1"/>
      </w:pPr>
      <w:r>
        <w:t>-</w:t>
      </w:r>
      <w:r>
        <w:tab/>
      </w:r>
      <w:r w:rsidR="00A0064F">
        <w:t>Time to Next Burst</w:t>
      </w:r>
    </w:p>
    <w:p w14:paraId="1996B891" w14:textId="77777777" w:rsidR="00A0064F" w:rsidRPr="002B4355" w:rsidRDefault="00A0064F" w:rsidP="00A0064F">
      <w:r w:rsidRPr="002B4355">
        <w:t>Dynamic</w:t>
      </w:r>
      <w:r>
        <w:t>ally changing traffic c</w:t>
      </w:r>
      <w:r w:rsidRPr="002B4355">
        <w:t>haracteristics marking can be performed by an RTP sender, such as an Application Server</w:t>
      </w:r>
      <w:r>
        <w:t>,</w:t>
      </w:r>
      <w:r w:rsidRPr="002B4355">
        <w:t xml:space="preserve"> a sender UE that sends media to an RTP receiver, such as a UE.</w:t>
      </w:r>
    </w:p>
    <w:p w14:paraId="46334B2C" w14:textId="77777777" w:rsidR="00A0064F" w:rsidRPr="002B4355" w:rsidRDefault="00A0064F" w:rsidP="00A0064F">
      <w:r w:rsidRPr="002B4355">
        <w:t xml:space="preserve">Endpoints that support the RTP HE for </w:t>
      </w:r>
      <w:r>
        <w:t>d</w:t>
      </w:r>
      <w:r w:rsidRPr="002B4355">
        <w:t>ynamic</w:t>
      </w:r>
      <w:r>
        <w:t>ally changing</w:t>
      </w:r>
      <w:r w:rsidRPr="002B4355">
        <w:t xml:space="preserve"> Traffic Characteristics </w:t>
      </w:r>
      <w:r>
        <w:t>shall</w:t>
      </w:r>
      <w:r w:rsidRPr="002B4355">
        <w:t xml:space="preserve"> support both RTP HE formats (i.e., the one-byte and the two-byte f</w:t>
      </w:r>
      <w:r>
        <w:t>ormats) according to RFC 8285 [11</w:t>
      </w:r>
      <w:r w:rsidRPr="002B4355">
        <w:t>].</w:t>
      </w:r>
    </w:p>
    <w:p w14:paraId="38D7AF2D" w14:textId="77777777" w:rsidR="00A0064F" w:rsidRPr="002B4355" w:rsidRDefault="00A0064F" w:rsidP="00A0064F">
      <w:r w:rsidRPr="002B4355">
        <w:t xml:space="preserve">If the RTP HE for </w:t>
      </w:r>
      <w:r>
        <w:t>d</w:t>
      </w:r>
      <w:r w:rsidRPr="002B4355">
        <w:t>ynamic</w:t>
      </w:r>
      <w:r>
        <w:t>ally changing traffic c</w:t>
      </w:r>
      <w:r w:rsidRPr="002B4355">
        <w:t xml:space="preserve">haracteristics is the only RTP HE used, the endpoints </w:t>
      </w:r>
      <w:r>
        <w:t>shall</w:t>
      </w:r>
      <w:r w:rsidRPr="002B4355">
        <w:t xml:space="preserve"> use the 1-byte header format. If other 2-byte RTP HE elements are used in the same RTP stream, then the 2-byte header </w:t>
      </w:r>
      <w:r>
        <w:t>shall</w:t>
      </w:r>
      <w:r w:rsidRPr="002B4355">
        <w:t xml:space="preserve"> be used, unless the "a=</w:t>
      </w:r>
      <w:proofErr w:type="spellStart"/>
      <w:r w:rsidRPr="002B4355">
        <w:t>extmap</w:t>
      </w:r>
      <w:proofErr w:type="spellEnd"/>
      <w:r w:rsidRPr="002B4355">
        <w:t>-allow-mixed" is successfully negotiated through SDP offer/ans</w:t>
      </w:r>
      <w:r>
        <w:t>wer, as described by RFC 8285 [11</w:t>
      </w:r>
      <w:r w:rsidRPr="002B4355">
        <w:t>].</w:t>
      </w:r>
    </w:p>
    <w:p w14:paraId="4568232B" w14:textId="77777777" w:rsidR="00A0064F" w:rsidRPr="002B4355" w:rsidRDefault="00A0064F" w:rsidP="00A0064F">
      <w:pPr>
        <w:pStyle w:val="NO"/>
      </w:pPr>
      <w:r w:rsidRPr="002B4355">
        <w:t>NOTE:</w:t>
      </w:r>
      <w:r w:rsidRPr="002B4355">
        <w:tab/>
        <w:t>The headers are not shown with padding as this depends on other prospective extension ele</w:t>
      </w:r>
      <w:r>
        <w:t>ments in use, as per RFC 8285 [11</w:t>
      </w:r>
      <w:r w:rsidRPr="002B4355">
        <w:t>] alignment specifications.</w:t>
      </w:r>
    </w:p>
    <w:p w14:paraId="471A0FF2" w14:textId="6E187C2B" w:rsidR="00A0064F" w:rsidRPr="002B4355" w:rsidRDefault="00A0064F" w:rsidP="00A0064F">
      <w:pPr>
        <w:rPr>
          <w:lang w:eastAsia="en-GB"/>
        </w:rPr>
      </w:pPr>
      <w:r w:rsidRPr="002B4355">
        <w:rPr>
          <w:lang w:eastAsia="en-GB"/>
        </w:rPr>
        <w:t xml:space="preserve">The IANA registration information for the RTP HE for </w:t>
      </w:r>
      <w:r w:rsidRPr="002B4355">
        <w:t xml:space="preserve">RTP HE for </w:t>
      </w:r>
      <w:r>
        <w:t>d</w:t>
      </w:r>
      <w:r w:rsidRPr="002B4355">
        <w:t>ynamic</w:t>
      </w:r>
      <w:r>
        <w:t>ally changing traffic c</w:t>
      </w:r>
      <w:r w:rsidRPr="002B4355">
        <w:t xml:space="preserve">haracteristics is </w:t>
      </w:r>
      <w:r>
        <w:t xml:space="preserve">presented </w:t>
      </w:r>
      <w:r>
        <w:rPr>
          <w:lang w:eastAsia="en-GB"/>
        </w:rPr>
        <w:t>in Annex D</w:t>
      </w:r>
      <w:r w:rsidRPr="002B4355">
        <w:rPr>
          <w:lang w:eastAsia="en-GB"/>
        </w:rPr>
        <w:t>.</w:t>
      </w:r>
      <w:r w:rsidR="000E3A73">
        <w:rPr>
          <w:lang w:eastAsia="en-GB"/>
        </w:rPr>
        <w:t>5</w:t>
      </w:r>
      <w:r w:rsidRPr="002B4355">
        <w:rPr>
          <w:lang w:eastAsia="en-GB"/>
        </w:rPr>
        <w:t>.</w:t>
      </w:r>
    </w:p>
    <w:p w14:paraId="4DE2A343" w14:textId="139351E3" w:rsidR="00A0064F" w:rsidRPr="002B4355" w:rsidRDefault="00A0064F" w:rsidP="00A0064F">
      <w:pPr>
        <w:pStyle w:val="Heading3"/>
      </w:pPr>
      <w:bookmarkStart w:id="68" w:name="_Toc184121801"/>
      <w:bookmarkStart w:id="69" w:name="_Toc210637276"/>
      <w:bookmarkEnd w:id="65"/>
      <w:r>
        <w:lastRenderedPageBreak/>
        <w:t>4.5</w:t>
      </w:r>
      <w:r w:rsidRPr="002B4355">
        <w:t>.</w:t>
      </w:r>
      <w:r>
        <w:t>2</w:t>
      </w:r>
      <w:r w:rsidRPr="002B4355">
        <w:tab/>
        <w:t>One-byte RTP header extension format</w:t>
      </w:r>
      <w:bookmarkEnd w:id="68"/>
      <w:bookmarkEnd w:id="69"/>
    </w:p>
    <w:p w14:paraId="0A9E0DD8" w14:textId="77777777" w:rsidR="00A0064F" w:rsidRPr="002B4355" w:rsidRDefault="00A0064F" w:rsidP="00A0064F">
      <w:r w:rsidRPr="002B4355">
        <w:t xml:space="preserve">The one-byte RTP HE for the marking of </w:t>
      </w:r>
      <w:r>
        <w:t>dynamically changing traffic characteristics</w:t>
      </w:r>
      <w:r w:rsidRPr="002B4355">
        <w:t xml:space="preserve"> is defined as follows:</w:t>
      </w:r>
    </w:p>
    <w:p w14:paraId="6C85DC66"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0                   1                   2                   3</w:t>
      </w:r>
    </w:p>
    <w:p w14:paraId="66653973"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5459EF7B"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p>
    <w:p w14:paraId="19452172"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       0xBE    |    0xDE       |           length              |</w:t>
      </w:r>
    </w:p>
    <w:p w14:paraId="0C20CB23"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p>
    <w:p w14:paraId="611DC472"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  ID   | </w:t>
      </w:r>
      <w:proofErr w:type="spellStart"/>
      <w:r w:rsidRPr="002B4355">
        <w:rPr>
          <w:rFonts w:ascii="Courier New" w:hAnsi="Courier New" w:cs="Courier New"/>
        </w:rPr>
        <w:t>len</w:t>
      </w:r>
      <w:proofErr w:type="spellEnd"/>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 xml:space="preserve">R   </w:t>
      </w:r>
      <w:r>
        <w:rPr>
          <w:rFonts w:ascii="Courier New" w:hAnsi="Courier New" w:cs="Courier New"/>
        </w:rPr>
        <w:t xml:space="preserve">    </w:t>
      </w:r>
      <w:r w:rsidRPr="002B4355">
        <w:rPr>
          <w:rFonts w:ascii="Courier New" w:hAnsi="Courier New" w:cs="Courier New"/>
        </w:rPr>
        <w:t xml:space="preserve">|           </w:t>
      </w:r>
      <w:proofErr w:type="spellStart"/>
      <w:r>
        <w:rPr>
          <w:rFonts w:ascii="Courier New" w:hAnsi="Courier New" w:cs="Courier New"/>
        </w:rPr>
        <w:t>BSSize</w:t>
      </w:r>
      <w:proofErr w:type="spellEnd"/>
      <w:r w:rsidRPr="002B4355">
        <w:rPr>
          <w:rFonts w:ascii="Courier New" w:hAnsi="Courier New" w:cs="Courier New"/>
        </w:rPr>
        <w:t xml:space="preserve">               </w:t>
      </w:r>
    </w:p>
    <w:p w14:paraId="4E06353C"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p>
    <w:p w14:paraId="5F35273F"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TTNB</w:t>
      </w:r>
      <w:r>
        <w:rPr>
          <w:rFonts w:ascii="Courier New" w:hAnsi="Courier New" w:cs="Courier New"/>
        </w:rPr>
        <w:t xml:space="preserve">              |</w:t>
      </w:r>
    </w:p>
    <w:p w14:paraId="152F7DAC"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p>
    <w:p w14:paraId="59F4E488" w14:textId="77777777" w:rsidR="00A0064F" w:rsidRPr="002B4355" w:rsidRDefault="00A0064F" w:rsidP="00A0064F"/>
    <w:p w14:paraId="22F02653" w14:textId="163ACCBA" w:rsidR="00A0064F" w:rsidRPr="002B4355" w:rsidRDefault="00A0064F" w:rsidP="00A0064F">
      <w:pPr>
        <w:pStyle w:val="Heading3"/>
      </w:pPr>
      <w:bookmarkStart w:id="70" w:name="_Toc184121802"/>
      <w:bookmarkStart w:id="71" w:name="_Toc210637277"/>
      <w:r>
        <w:t>4.5</w:t>
      </w:r>
      <w:r w:rsidRPr="002B4355">
        <w:t>.</w:t>
      </w:r>
      <w:r>
        <w:t>3</w:t>
      </w:r>
      <w:r w:rsidRPr="002B4355">
        <w:tab/>
        <w:t>Two-byte RTP Header Extension Format</w:t>
      </w:r>
      <w:bookmarkEnd w:id="70"/>
      <w:bookmarkEnd w:id="71"/>
    </w:p>
    <w:p w14:paraId="71FB0DB9" w14:textId="77777777" w:rsidR="00A0064F" w:rsidRPr="002B4355" w:rsidRDefault="00A0064F" w:rsidP="00A0064F">
      <w:r w:rsidRPr="002B4355">
        <w:t xml:space="preserve">The two-byte RTP HE for the marking of </w:t>
      </w:r>
      <w:r>
        <w:t>dynamically changing traffic characteristics</w:t>
      </w:r>
      <w:r w:rsidRPr="002B4355">
        <w:t xml:space="preserve"> is defined as follows:</w:t>
      </w:r>
    </w:p>
    <w:p w14:paraId="474A6EAA"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0                   1                   2                   3</w:t>
      </w:r>
    </w:p>
    <w:p w14:paraId="0D843E5C"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255917A8"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p>
    <w:p w14:paraId="65ED3F67"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         0x100         |</w:t>
      </w:r>
      <w:proofErr w:type="spellStart"/>
      <w:r w:rsidRPr="002B4355">
        <w:rPr>
          <w:rFonts w:ascii="Courier New" w:hAnsi="Courier New" w:cs="Courier New"/>
        </w:rPr>
        <w:t>appbits</w:t>
      </w:r>
      <w:proofErr w:type="spellEnd"/>
      <w:r w:rsidRPr="002B4355">
        <w:rPr>
          <w:rFonts w:ascii="Courier New" w:hAnsi="Courier New" w:cs="Courier New"/>
        </w:rPr>
        <w:t>|           length              |</w:t>
      </w:r>
    </w:p>
    <w:p w14:paraId="59A6352C"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p>
    <w:p w14:paraId="5852C242"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      ID       |      </w:t>
      </w:r>
      <w:proofErr w:type="spellStart"/>
      <w:r w:rsidRPr="002B4355">
        <w:rPr>
          <w:rFonts w:ascii="Courier New" w:hAnsi="Courier New" w:cs="Courier New"/>
        </w:rPr>
        <w:t>len</w:t>
      </w:r>
      <w:proofErr w:type="spellEnd"/>
      <w:r w:rsidRPr="002B4355">
        <w:rPr>
          <w:rFonts w:ascii="Courier New" w:hAnsi="Courier New" w:cs="Courier New"/>
        </w:rPr>
        <w:t xml:space="preserve">      |    </w:t>
      </w:r>
      <w:r>
        <w:rPr>
          <w:rFonts w:ascii="Courier New" w:hAnsi="Courier New" w:cs="Courier New"/>
        </w:rPr>
        <w:t xml:space="preserve">   R       </w:t>
      </w:r>
      <w:r w:rsidRPr="002B4355">
        <w:rPr>
          <w:rFonts w:ascii="Courier New" w:hAnsi="Courier New" w:cs="Courier New"/>
        </w:rPr>
        <w:t xml:space="preserve">|      </w:t>
      </w:r>
      <w:proofErr w:type="spellStart"/>
      <w:r>
        <w:rPr>
          <w:rFonts w:ascii="Courier New" w:hAnsi="Courier New" w:cs="Courier New"/>
        </w:rPr>
        <w:t>BSSize</w:t>
      </w:r>
      <w:proofErr w:type="spellEnd"/>
      <w:r w:rsidRPr="002B4355">
        <w:rPr>
          <w:rFonts w:ascii="Courier New" w:hAnsi="Courier New" w:cs="Courier New"/>
        </w:rPr>
        <w:t xml:space="preserve">    </w:t>
      </w:r>
    </w:p>
    <w:p w14:paraId="79F33FAE"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p>
    <w:p w14:paraId="03DEF106"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TTNB</w:t>
      </w:r>
      <w:r>
        <w:rPr>
          <w:rFonts w:ascii="Courier New" w:hAnsi="Courier New" w:cs="Courier New"/>
        </w:rPr>
        <w:t xml:space="preserve">              |</w:t>
      </w:r>
    </w:p>
    <w:p w14:paraId="1AD11B92"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p>
    <w:p w14:paraId="631B5FD7" w14:textId="77777777" w:rsidR="00A0064F" w:rsidRPr="002B4355" w:rsidRDefault="00A0064F" w:rsidP="00A0064F"/>
    <w:p w14:paraId="2C38B6F7" w14:textId="6CFB02D7" w:rsidR="00A0064F" w:rsidRPr="002B4355" w:rsidRDefault="00A0064F" w:rsidP="00A0064F">
      <w:pPr>
        <w:pStyle w:val="Heading3"/>
      </w:pPr>
      <w:bookmarkStart w:id="72" w:name="_Toc184121803"/>
      <w:bookmarkStart w:id="73" w:name="_Toc210637278"/>
      <w:r>
        <w:t>4.5</w:t>
      </w:r>
      <w:r w:rsidRPr="002B4355">
        <w:t>.</w:t>
      </w:r>
      <w:r>
        <w:t>4</w:t>
      </w:r>
      <w:r w:rsidRPr="002B4355">
        <w:tab/>
        <w:t>Semantics</w:t>
      </w:r>
      <w:bookmarkEnd w:id="72"/>
      <w:bookmarkEnd w:id="73"/>
    </w:p>
    <w:p w14:paraId="3FC597FB" w14:textId="77777777" w:rsidR="000B67A9" w:rsidRPr="002B4355" w:rsidRDefault="000B67A9" w:rsidP="000B67A9">
      <w:pPr>
        <w:pStyle w:val="Heading3"/>
      </w:pPr>
      <w:bookmarkStart w:id="74" w:name="_Toc210637279"/>
      <w:bookmarkStart w:id="75" w:name="_Toc160650851"/>
      <w:bookmarkStart w:id="76" w:name="_Toc184121804"/>
      <w:r>
        <w:t>4.5</w:t>
      </w:r>
      <w:r w:rsidRPr="002B4355">
        <w:t>.</w:t>
      </w:r>
      <w:r>
        <w:t>4</w:t>
      </w:r>
      <w:r w:rsidRPr="002B4355">
        <w:tab/>
        <w:t>Semantics</w:t>
      </w:r>
      <w:bookmarkEnd w:id="74"/>
    </w:p>
    <w:p w14:paraId="1A64424A" w14:textId="49B4D8D6" w:rsidR="000B67A9" w:rsidRPr="00E37E26" w:rsidRDefault="000B67A9" w:rsidP="000B67A9">
      <w:r w:rsidRPr="00E37E26">
        <w:t>The semantics of the fields of the RTP H</w:t>
      </w:r>
      <w:r>
        <w:t xml:space="preserve">eader </w:t>
      </w:r>
      <w:r w:rsidRPr="00E37E26">
        <w:t>E</w:t>
      </w:r>
      <w:r>
        <w:t>xtension</w:t>
      </w:r>
      <w:r w:rsidRPr="00E37E26">
        <w:t xml:space="preserve"> for </w:t>
      </w:r>
      <w:r>
        <w:t>marking dynamically changing traffic characteristics</w:t>
      </w:r>
      <w:r w:rsidRPr="00E37E26">
        <w:t xml:space="preserve"> are as follows:</w:t>
      </w:r>
    </w:p>
    <w:p w14:paraId="134FDD03" w14:textId="2FAF5E18" w:rsidR="000B67A9" w:rsidRPr="002B4355" w:rsidRDefault="000B67A9" w:rsidP="000B67A9">
      <w:pPr>
        <w:pStyle w:val="B1"/>
      </w:pPr>
      <w:r w:rsidRPr="002B4355">
        <w:t>-</w:t>
      </w:r>
      <w:r w:rsidRPr="002B4355">
        <w:tab/>
      </w:r>
      <w:r w:rsidRPr="002B4355">
        <w:rPr>
          <w:b/>
          <w:bCs/>
        </w:rPr>
        <w:t xml:space="preserve">Reserved [R] </w:t>
      </w:r>
      <w:r>
        <w:rPr>
          <w:b/>
          <w:bCs/>
        </w:rPr>
        <w:t>(8</w:t>
      </w:r>
      <w:r w:rsidRPr="002B4355">
        <w:rPr>
          <w:b/>
          <w:bCs/>
        </w:rPr>
        <w:t xml:space="preserve"> bits):</w:t>
      </w:r>
      <w:r w:rsidRPr="002B4355">
        <w:t xml:space="preserve"> This field is reserved for future usage</w:t>
      </w:r>
      <w:r>
        <w:t>. I</w:t>
      </w:r>
      <w:r w:rsidRPr="002B4355">
        <w:t xml:space="preserve">t </w:t>
      </w:r>
      <w:r>
        <w:t>shall</w:t>
      </w:r>
      <w:r w:rsidRPr="002B4355">
        <w:t xml:space="preserve"> be set to 0 by the RTP sender and </w:t>
      </w:r>
      <w:r>
        <w:t>shall</w:t>
      </w:r>
      <w:r w:rsidRPr="002B4355">
        <w:t xml:space="preserve"> be ignored by the RTP receiver.</w:t>
      </w:r>
    </w:p>
    <w:p w14:paraId="79DE848B" w14:textId="205DE1D6" w:rsidR="000B67A9" w:rsidRDefault="000B67A9" w:rsidP="000B67A9">
      <w:pPr>
        <w:pStyle w:val="B1"/>
      </w:pPr>
      <w:r w:rsidRPr="002B4355">
        <w:t>-</w:t>
      </w:r>
      <w:r w:rsidRPr="002B4355">
        <w:tab/>
      </w:r>
      <w:r w:rsidRPr="002B4355">
        <w:rPr>
          <w:b/>
          <w:bCs/>
        </w:rPr>
        <w:t>Burst Size [</w:t>
      </w:r>
      <w:proofErr w:type="spellStart"/>
      <w:r w:rsidRPr="002B4355">
        <w:rPr>
          <w:b/>
          <w:bCs/>
        </w:rPr>
        <w:t>BSSize</w:t>
      </w:r>
      <w:proofErr w:type="spellEnd"/>
      <w:r w:rsidRPr="002B4355">
        <w:rPr>
          <w:b/>
          <w:bCs/>
        </w:rPr>
        <w:t>] (24 bits):</w:t>
      </w:r>
      <w:r w:rsidRPr="002B4355">
        <w:t xml:space="preserve"> </w:t>
      </w:r>
      <w:r>
        <w:t>An unsigned integer</w:t>
      </w:r>
      <w:r w:rsidRPr="002B4355">
        <w:t xml:space="preserve"> indicat</w:t>
      </w:r>
      <w:r>
        <w:t>ing</w:t>
      </w:r>
      <w:r w:rsidRPr="002B4355">
        <w:t xml:space="preserve"> the total size </w:t>
      </w:r>
      <w:r>
        <w:t xml:space="preserve">(in bytes) </w:t>
      </w:r>
      <w:r w:rsidRPr="002B4355">
        <w:t>of the burst to be transmitted</w:t>
      </w:r>
      <w:r>
        <w:t>, including the overhead of the RTP Header</w:t>
      </w:r>
      <w:r w:rsidRPr="002B4355">
        <w:t xml:space="preserve">. If the burst size is not known </w:t>
      </w:r>
      <w:r>
        <w:t>this field</w:t>
      </w:r>
      <w:r w:rsidRPr="002B4355">
        <w:t xml:space="preserve"> </w:t>
      </w:r>
      <w:r>
        <w:t>shall be</w:t>
      </w:r>
      <w:r w:rsidRPr="002B4355">
        <w:t xml:space="preserve"> set to 0</w:t>
      </w:r>
      <w:r>
        <w:t>.</w:t>
      </w:r>
    </w:p>
    <w:p w14:paraId="688FBB22" w14:textId="46A71274" w:rsidR="000B67A9" w:rsidRDefault="000B67A9" w:rsidP="000B67A9">
      <w:pPr>
        <w:pStyle w:val="NO"/>
      </w:pPr>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w:t>
      </w:r>
      <w:r>
        <w:t xml:space="preserve"> (e.g. multiple frames combined in one burst)</w:t>
      </w:r>
      <w:r w:rsidRPr="002B4355">
        <w:t xml:space="preserve"> a delay as large as the burst duration could be introduced by marking the entire burst. Therefore, this approach </w:t>
      </w:r>
      <w:r>
        <w:t>is</w:t>
      </w:r>
      <w:r w:rsidRPr="002B4355">
        <w:t xml:space="preserve"> not  suitable for all types of packagers/encoders, especially those that gradually produce packets additional latency </w:t>
      </w:r>
      <w:r>
        <w:t>can</w:t>
      </w:r>
      <w:r w:rsidRPr="002B4355">
        <w:t xml:space="preserve"> be introduced if the size is not known in advance.</w:t>
      </w:r>
    </w:p>
    <w:p w14:paraId="6D0B0441" w14:textId="3F69C441" w:rsidR="000B67A9" w:rsidRDefault="000B67A9" w:rsidP="000B67A9">
      <w:pPr>
        <w:pStyle w:val="B1"/>
      </w:pPr>
      <w:r w:rsidRPr="002B4355">
        <w:t>-</w:t>
      </w:r>
      <w:r w:rsidRPr="002B4355">
        <w:tab/>
      </w:r>
      <w:r w:rsidRPr="002B4355">
        <w:rPr>
          <w:b/>
          <w:bCs/>
        </w:rPr>
        <w:t>Time To Next Burst [TTNB] (16 bits):</w:t>
      </w:r>
      <w:r w:rsidRPr="002B4355">
        <w:t xml:space="preserve"> </w:t>
      </w:r>
      <w:r>
        <w:t>An unsigned integer i</w:t>
      </w:r>
      <w:r w:rsidRPr="002B4355">
        <w:t>ndicat</w:t>
      </w:r>
      <w:r>
        <w:t>ing TTNB, expressed in units of one-eighth of a millisecond.</w:t>
      </w:r>
      <w:r w:rsidRPr="002B4355">
        <w:t xml:space="preserve"> If the time to next burst is not known</w:t>
      </w:r>
      <w:r>
        <w:t>,</w:t>
      </w:r>
      <w:r w:rsidRPr="002B4355">
        <w:t xml:space="preserve"> it </w:t>
      </w:r>
      <w:r>
        <w:t>shall</w:t>
      </w:r>
      <w:r w:rsidRPr="002B4355">
        <w:t xml:space="preserve"> </w:t>
      </w:r>
      <w:r>
        <w:t>be set to the</w:t>
      </w:r>
      <w:r w:rsidRPr="002B4355">
        <w:t xml:space="preserve"> </w:t>
      </w:r>
      <w:r>
        <w:t>reserved value 65535</w:t>
      </w:r>
      <w:r w:rsidRPr="002B4355">
        <w:t>.</w:t>
      </w:r>
      <w:r>
        <w:t xml:space="preserve"> </w:t>
      </w:r>
    </w:p>
    <w:p w14:paraId="4957BE6C" w14:textId="02A14B13" w:rsidR="00A0064F" w:rsidRPr="002B4355" w:rsidRDefault="00A0064F" w:rsidP="00A0064F">
      <w:pPr>
        <w:pStyle w:val="Heading3"/>
      </w:pPr>
      <w:bookmarkStart w:id="77" w:name="_Toc210637280"/>
      <w:r>
        <w:t>4.5</w:t>
      </w:r>
      <w:r w:rsidRPr="002B4355">
        <w:t>.</w:t>
      </w:r>
      <w:r>
        <w:t>5</w:t>
      </w:r>
      <w:r w:rsidRPr="002B4355">
        <w:tab/>
        <w:t xml:space="preserve">SDP </w:t>
      </w:r>
      <w:proofErr w:type="spellStart"/>
      <w:r w:rsidRPr="002B4355">
        <w:t>Signaling</w:t>
      </w:r>
      <w:bookmarkEnd w:id="75"/>
      <w:bookmarkEnd w:id="76"/>
      <w:bookmarkEnd w:id="77"/>
      <w:proofErr w:type="spellEnd"/>
    </w:p>
    <w:p w14:paraId="7283A3C8" w14:textId="330A1232" w:rsidR="00A60B94" w:rsidRPr="00E37E26" w:rsidRDefault="00A0064F" w:rsidP="00A60B94">
      <w:r w:rsidRPr="00E37E26">
        <w:t xml:space="preserve">An RTP sender capable of sending </w:t>
      </w:r>
      <w:r w:rsidRPr="002B4355">
        <w:t xml:space="preserve">RTP HE for </w:t>
      </w:r>
      <w:r>
        <w:t>d</w:t>
      </w:r>
      <w:r w:rsidRPr="002B4355">
        <w:t>ynamic</w:t>
      </w:r>
      <w:r>
        <w:t>ally changing</w:t>
      </w:r>
      <w:r w:rsidRPr="002B4355">
        <w:t xml:space="preserve"> </w:t>
      </w:r>
      <w:r>
        <w:t>t</w:t>
      </w:r>
      <w:r w:rsidRPr="002B4355">
        <w:t xml:space="preserve">raffic </w:t>
      </w:r>
      <w:r>
        <w:t>c</w:t>
      </w:r>
      <w:r w:rsidRPr="002B4355">
        <w:t xml:space="preserve">haracteristics </w:t>
      </w:r>
      <w:r>
        <w:t>shall</w:t>
      </w:r>
      <w:r w:rsidRPr="00E37E26">
        <w:t xml:space="preserve"> use the SDP </w:t>
      </w:r>
      <w:proofErr w:type="spellStart"/>
      <w:r w:rsidRPr="00E37E26">
        <w:t>extmap</w:t>
      </w:r>
      <w:proofErr w:type="spellEnd"/>
      <w:r w:rsidRPr="00E37E26">
        <w:t xml:space="preserve"> attribute for </w:t>
      </w:r>
      <w:r>
        <w:t>RTP HE for d</w:t>
      </w:r>
      <w:r w:rsidRPr="002B4355">
        <w:t>ynamic</w:t>
      </w:r>
      <w:r>
        <w:t>ally changing traffic c</w:t>
      </w:r>
      <w:r w:rsidRPr="002B4355">
        <w:t xml:space="preserve">haracteristics </w:t>
      </w:r>
      <w:r w:rsidRPr="00E37E26">
        <w:t xml:space="preserve">in the media description of the RTP stream(s) carrying the </w:t>
      </w:r>
      <w:r>
        <w:t>RTP HE for d</w:t>
      </w:r>
      <w:r w:rsidRPr="002B4355">
        <w:t>ynamic</w:t>
      </w:r>
      <w:r>
        <w:t>ally changing traffic c</w:t>
      </w:r>
      <w:r w:rsidRPr="002B4355">
        <w:t>haracteristics</w:t>
      </w:r>
      <w:r w:rsidRPr="00E37E26">
        <w:t xml:space="preserve">. An RTP receiver that does not support RTP HE for </w:t>
      </w:r>
      <w:r>
        <w:t>dynamically changing traffic c</w:t>
      </w:r>
      <w:r w:rsidRPr="002B4355">
        <w:t>haracteristics</w:t>
      </w:r>
      <w:r w:rsidRPr="00E37E26">
        <w:t xml:space="preserve"> can ignore that RTP HE when included. The </w:t>
      </w:r>
      <w:proofErr w:type="spellStart"/>
      <w:r w:rsidRPr="00E37E26">
        <w:t>signaling</w:t>
      </w:r>
      <w:proofErr w:type="spellEnd"/>
      <w:r w:rsidRPr="00E37E26">
        <w:t xml:space="preserve"> of the </w:t>
      </w:r>
      <w:r>
        <w:t>RTP HE for d</w:t>
      </w:r>
      <w:r w:rsidRPr="002B4355">
        <w:t>ynamic</w:t>
      </w:r>
      <w:r>
        <w:t>ally changing traffic c</w:t>
      </w:r>
      <w:r w:rsidRPr="002B4355">
        <w:t xml:space="preserve">haracteristics </w:t>
      </w:r>
      <w:r>
        <w:t>shall</w:t>
      </w:r>
      <w:r w:rsidRPr="00E37E26">
        <w:t xml:space="preserve"> follow the SDP </w:t>
      </w:r>
      <w:proofErr w:type="spellStart"/>
      <w:r w:rsidRPr="00E37E26">
        <w:t>signaling</w:t>
      </w:r>
      <w:proofErr w:type="spellEnd"/>
      <w:r w:rsidRPr="00E37E26">
        <w:t xml:space="preserve"> design and the syntax and semantics of the "</w:t>
      </w:r>
      <w:proofErr w:type="spellStart"/>
      <w:r w:rsidRPr="00E37E26">
        <w:t>extmap</w:t>
      </w:r>
      <w:proofErr w:type="spellEnd"/>
      <w:r w:rsidRPr="00E37E26">
        <w:t>" attribute as outlined in RFC 8285.</w:t>
      </w:r>
      <w:r>
        <w:t xml:space="preserve"> </w:t>
      </w:r>
      <w:r w:rsidR="00A60B94" w:rsidRPr="00E37E26">
        <w:t xml:space="preserve">The URN for the </w:t>
      </w:r>
      <w:r w:rsidR="00A60B94">
        <w:t xml:space="preserve">dynamically changing traffic characteristics </w:t>
      </w:r>
      <w:r w:rsidR="00A60B94" w:rsidRPr="00E37E26">
        <w:t xml:space="preserve">marking </w:t>
      </w:r>
      <w:r w:rsidR="00A60B94">
        <w:t>shall</w:t>
      </w:r>
      <w:r w:rsidR="00A60B94" w:rsidRPr="00E37E26">
        <w:t xml:space="preserve"> be set to "</w:t>
      </w:r>
      <w:r w:rsidR="00A60B94" w:rsidRPr="00B26E74">
        <w:rPr>
          <w:b/>
          <w:bCs/>
        </w:rPr>
        <w:t>urn:3gpp:dynamic-traffic-characteristics:rel-19</w:t>
      </w:r>
      <w:r w:rsidR="00A60B94" w:rsidRPr="00E37E26">
        <w:t>".</w:t>
      </w:r>
    </w:p>
    <w:p w14:paraId="3F2F127D" w14:textId="77777777" w:rsidR="00A60B94" w:rsidRPr="002B4355" w:rsidRDefault="00A60B94" w:rsidP="00A60B94">
      <w:r w:rsidRPr="002B4355">
        <w:lastRenderedPageBreak/>
        <w:t xml:space="preserve">The ABNF syntax for the </w:t>
      </w:r>
      <w:proofErr w:type="spellStart"/>
      <w:r w:rsidRPr="002B4355">
        <w:t>extmap</w:t>
      </w:r>
      <w:proofErr w:type="spellEnd"/>
      <w:r w:rsidRPr="002B4355">
        <w:t xml:space="preserve"> attribute for the </w:t>
      </w:r>
      <w:proofErr w:type="spellStart"/>
      <w:r w:rsidRPr="002B4355">
        <w:t>signaling</w:t>
      </w:r>
      <w:proofErr w:type="spellEnd"/>
      <w:r w:rsidRPr="002B4355">
        <w:t xml:space="preserve"> of RTP HE for </w:t>
      </w:r>
      <w:r>
        <w:t>d</w:t>
      </w:r>
      <w:r w:rsidRPr="002B4355">
        <w:t>ynamic</w:t>
      </w:r>
      <w:r>
        <w:t>ally changing</w:t>
      </w:r>
      <w:r w:rsidRPr="002B4355">
        <w:t xml:space="preserve"> </w:t>
      </w:r>
      <w:r>
        <w:t>t</w:t>
      </w:r>
      <w:r w:rsidRPr="002B4355">
        <w:t xml:space="preserve">raffic </w:t>
      </w:r>
      <w:r>
        <w:t>c</w:t>
      </w:r>
      <w:r w:rsidRPr="002B4355">
        <w:t>haracteristics is defined as follows, extending the ABNF in RFC 8285:</w:t>
      </w:r>
    </w:p>
    <w:p w14:paraId="0BE50F5E" w14:textId="2468D305" w:rsidR="00A60B94" w:rsidRDefault="00A60B94" w:rsidP="00A60B94">
      <w:pPr>
        <w:ind w:firstLine="284"/>
        <w:rPr>
          <w:i/>
          <w:iCs/>
        </w:rPr>
      </w:pPr>
      <w:proofErr w:type="spellStart"/>
      <w:r w:rsidRPr="00E37E26">
        <w:rPr>
          <w:i/>
          <w:iCs/>
        </w:rPr>
        <w:t>extensionname</w:t>
      </w:r>
      <w:proofErr w:type="spellEnd"/>
      <w:r w:rsidRPr="00E37E26">
        <w:rPr>
          <w:i/>
          <w:iCs/>
        </w:rPr>
        <w:t xml:space="preserve"> = "</w:t>
      </w:r>
      <w:r w:rsidRPr="00B26E74">
        <w:t xml:space="preserve"> </w:t>
      </w:r>
      <w:r w:rsidRPr="00B26E74">
        <w:rPr>
          <w:i/>
          <w:iCs/>
        </w:rPr>
        <w:t>urn:3gpp:dynamic-traffic-characteristics:rel-19</w:t>
      </w:r>
      <w:r w:rsidRPr="00E37E26">
        <w:rPr>
          <w:i/>
          <w:iCs/>
        </w:rPr>
        <w:t>"</w:t>
      </w:r>
    </w:p>
    <w:p w14:paraId="6D8B4756" w14:textId="77777777" w:rsidR="00A60B94" w:rsidRPr="00E37E26" w:rsidRDefault="00A60B94" w:rsidP="00A60B94">
      <w:pPr>
        <w:ind w:firstLine="284"/>
        <w:rPr>
          <w:i/>
          <w:iCs/>
        </w:rPr>
      </w:pPr>
      <w:proofErr w:type="spellStart"/>
      <w:r>
        <w:rPr>
          <w:i/>
          <w:iCs/>
        </w:rPr>
        <w:t>extensionattributes</w:t>
      </w:r>
      <w:proofErr w:type="spellEnd"/>
      <w:r>
        <w:rPr>
          <w:i/>
          <w:iCs/>
        </w:rPr>
        <w:t xml:space="preserve"> = [format]</w:t>
      </w:r>
    </w:p>
    <w:p w14:paraId="133CA54E" w14:textId="77777777" w:rsidR="00A60B94" w:rsidRPr="00E37E26" w:rsidRDefault="00A60B94" w:rsidP="00A60B94">
      <w:pPr>
        <w:ind w:firstLine="284"/>
        <w:rPr>
          <w:i/>
          <w:iCs/>
        </w:rPr>
      </w:pPr>
      <w:r w:rsidRPr="00E37E26">
        <w:rPr>
          <w:i/>
          <w:iCs/>
        </w:rPr>
        <w:t>format = "short" / "long"</w:t>
      </w:r>
    </w:p>
    <w:p w14:paraId="328B9737" w14:textId="189E6CF1" w:rsidR="00A0064F" w:rsidRPr="002B4355" w:rsidRDefault="00A0064F" w:rsidP="00A60B94">
      <w:pPr>
        <w:rPr>
          <w:noProof/>
        </w:rPr>
      </w:pPr>
      <w:r w:rsidRPr="002B4355">
        <w:rPr>
          <w:noProof/>
        </w:rPr>
        <w:t>The extension attributes have the following semantics:</w:t>
      </w:r>
    </w:p>
    <w:p w14:paraId="58F01A3B" w14:textId="64742BE6" w:rsidR="00925349" w:rsidRPr="002B4355" w:rsidRDefault="00925349" w:rsidP="00925349">
      <w:pPr>
        <w:pStyle w:val="B1"/>
        <w:rPr>
          <w:noProof/>
        </w:rPr>
      </w:pPr>
      <w:r w:rsidRPr="002B4355">
        <w:rPr>
          <w:noProof/>
        </w:rPr>
        <w:t>-</w:t>
      </w:r>
      <w:r w:rsidRPr="002B4355">
        <w:rPr>
          <w:noProof/>
        </w:rPr>
        <w:tab/>
        <w:t xml:space="preserve">format: indicates if the RTP HE for </w:t>
      </w:r>
      <w:r>
        <w:t>d</w:t>
      </w:r>
      <w:r w:rsidRPr="002B4355">
        <w:t>ynamic</w:t>
      </w:r>
      <w:r>
        <w:t>ally changing traffic c</w:t>
      </w:r>
      <w:r w:rsidRPr="002B4355">
        <w:t xml:space="preserve">haracteristics </w:t>
      </w:r>
      <w:r w:rsidRPr="002B4355">
        <w:rPr>
          <w:noProof/>
        </w:rPr>
        <w:t xml:space="preserve">uses the 1-byte (short) or the 2-byte (long) format. This extension attribute </w:t>
      </w:r>
      <w:r>
        <w:rPr>
          <w:noProof/>
        </w:rPr>
        <w:t>shall</w:t>
      </w:r>
      <w:r w:rsidRPr="002B4355">
        <w:rPr>
          <w:noProof/>
        </w:rPr>
        <w:t xml:space="preserve"> not be included more than once.</w:t>
      </w:r>
    </w:p>
    <w:p w14:paraId="78ECE420" w14:textId="77777777" w:rsidR="00A0064F" w:rsidRPr="002B4355" w:rsidRDefault="00A0064F" w:rsidP="00A0064F">
      <w:pPr>
        <w:pStyle w:val="NO"/>
        <w:rPr>
          <w:noProof/>
        </w:rPr>
      </w:pPr>
      <w:r w:rsidRPr="002B4355">
        <w:rPr>
          <w:noProof/>
        </w:rPr>
        <w:t>NOTE:</w:t>
      </w:r>
      <w:r w:rsidRPr="002B4355">
        <w:rPr>
          <w:noProof/>
        </w:rPr>
        <w:tab/>
        <w:t xml:space="preserve">Regardless </w:t>
      </w:r>
      <w:r>
        <w:rPr>
          <w:noProof/>
        </w:rPr>
        <w:t>of whether</w:t>
      </w:r>
      <w:r w:rsidRPr="002B4355">
        <w:rPr>
          <w:noProof/>
        </w:rPr>
        <w:t xml:space="preserve">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 [7].</w:t>
      </w:r>
    </w:p>
    <w:p w14:paraId="32F8896D" w14:textId="77777777" w:rsidR="00A0064F" w:rsidRPr="00E37E26" w:rsidRDefault="00A0064F" w:rsidP="00A0064F">
      <w:pPr>
        <w:rPr>
          <w:noProof/>
        </w:rPr>
      </w:pPr>
      <w:r w:rsidRPr="00E37E26">
        <w:rPr>
          <w:noProof/>
        </w:rPr>
        <w:t>Below is an example:</w:t>
      </w:r>
    </w:p>
    <w:p w14:paraId="03BCE05C" w14:textId="77777777" w:rsidR="00A0064F" w:rsidRPr="00E37E26" w:rsidRDefault="00A0064F" w:rsidP="00A0064F">
      <w:pPr>
        <w:rPr>
          <w:noProof/>
        </w:rPr>
      </w:pPr>
      <w:r w:rsidRPr="00E37E26">
        <w:rPr>
          <w:noProof/>
        </w:rPr>
        <w:tab/>
        <w:t>a=extmap:7 dynamic-traffic-characteristics:rel-19 long</w:t>
      </w:r>
    </w:p>
    <w:p w14:paraId="7FF7E104" w14:textId="7253DEE4" w:rsidR="00A0064F" w:rsidRPr="002B4355" w:rsidRDefault="00A0064F" w:rsidP="00A0064F">
      <w:pPr>
        <w:pStyle w:val="Heading3"/>
      </w:pPr>
      <w:bookmarkStart w:id="78" w:name="_Toc184121805"/>
      <w:bookmarkStart w:id="79" w:name="_Toc210637281"/>
      <w:r>
        <w:t>4.5</w:t>
      </w:r>
      <w:r w:rsidRPr="002B4355">
        <w:t>.</w:t>
      </w:r>
      <w:r>
        <w:t>6</w:t>
      </w:r>
      <w:r w:rsidRPr="002B4355">
        <w:tab/>
        <w:t>Guidelines for</w:t>
      </w:r>
      <w:r w:rsidRPr="00E37E26">
        <w:rPr>
          <w:b/>
        </w:rPr>
        <w:t xml:space="preserve"> </w:t>
      </w:r>
      <w:r w:rsidRPr="00F501DD">
        <w:rPr>
          <w:bCs/>
        </w:rPr>
        <w:t>signalling</w:t>
      </w:r>
      <w:r>
        <w:rPr>
          <w:b/>
        </w:rPr>
        <w:t xml:space="preserve"> </w:t>
      </w:r>
      <w:r w:rsidRPr="00E37E26">
        <w:t>dynamic</w:t>
      </w:r>
      <w:r>
        <w:t>ally changing</w:t>
      </w:r>
      <w:r w:rsidRPr="00E37E26">
        <w:t xml:space="preserve"> traffic characteristics</w:t>
      </w:r>
      <w:bookmarkEnd w:id="78"/>
      <w:bookmarkEnd w:id="79"/>
    </w:p>
    <w:p w14:paraId="63804E1D" w14:textId="77777777" w:rsidR="00A0064F" w:rsidRDefault="00A0064F" w:rsidP="00A0064F">
      <w:r w:rsidRPr="002B4355">
        <w:t xml:space="preserve">It is recommended that the first several RTP packets and the last </w:t>
      </w:r>
      <w:r>
        <w:t xml:space="preserve">few </w:t>
      </w:r>
      <w:r w:rsidRPr="002B4355">
        <w:t xml:space="preserve">packets contain the </w:t>
      </w:r>
      <w:r>
        <w:t>dynamically changing</w:t>
      </w:r>
      <w:r w:rsidRPr="002B4355">
        <w:t xml:space="preserve"> traffic characteristics </w:t>
      </w:r>
      <w:r>
        <w:t>signalling</w:t>
      </w:r>
      <w:r w:rsidRPr="002B4355">
        <w:t xml:space="preserve">. In addition, some additional RTP packets may contain the RTP </w:t>
      </w:r>
      <w:r>
        <w:t xml:space="preserve">HE </w:t>
      </w:r>
      <w:r w:rsidRPr="002B4355">
        <w:t>for dynamic</w:t>
      </w:r>
      <w:r>
        <w:t>ally</w:t>
      </w:r>
      <w:r w:rsidRPr="002B4355">
        <w:t xml:space="preserve"> </w:t>
      </w:r>
      <w:r>
        <w:t xml:space="preserve">changing </w:t>
      </w:r>
      <w:r w:rsidRPr="002B4355">
        <w:t xml:space="preserve">traffic characteristics. </w:t>
      </w:r>
    </w:p>
    <w:p w14:paraId="6B3677A3" w14:textId="77777777" w:rsidR="000B67A9" w:rsidRDefault="000B67A9" w:rsidP="000B67A9">
      <w:r>
        <w:t xml:space="preserve">The RTP sender/application may decide on how frequently to add the RTP HE for dynamically changing traffic </w:t>
      </w:r>
      <w:proofErr w:type="spellStart"/>
      <w:r>
        <w:t>characterstics</w:t>
      </w:r>
      <w:proofErr w:type="spellEnd"/>
      <w:r>
        <w:t xml:space="preserve"> based on different factors such as estimated packet losses or other network conditions. The RTP HE for dynamically changing traffic characteristics are consumed by the core network, i.e., the UPF, as defined in 3GPP TS 23.501 [12], clause 5.37.10.</w:t>
      </w:r>
    </w:p>
    <w:p w14:paraId="23989490" w14:textId="468A8E0C" w:rsidR="000B67A9" w:rsidRDefault="000B67A9" w:rsidP="000B67A9">
      <w:r>
        <w:t>For data burst size indication, the best possible estimate or calculation is preferred. Guidelines in clause 4.2.6.3 for PDU Set Size calculation can also be used for computing the data burst size in a comparable way with similar accuracy requirements. In practice, an error margin up to a few percent at the receiver is recommended to enable benefits of utilizing this value in the 5G System.</w:t>
      </w:r>
    </w:p>
    <w:p w14:paraId="1A9D21F7" w14:textId="77777777" w:rsidR="00C1500C" w:rsidRDefault="00C1500C" w:rsidP="00C1500C">
      <w:pPr>
        <w:pStyle w:val="Heading2"/>
      </w:pPr>
      <w:bookmarkStart w:id="80" w:name="_Toc210637282"/>
      <w:r>
        <w:t>4.6</w:t>
      </w:r>
      <w:r>
        <w:tab/>
      </w:r>
      <w:r w:rsidRPr="00233D6C">
        <w:t xml:space="preserve">RTP </w:t>
      </w:r>
      <w:r>
        <w:t xml:space="preserve">SDES </w:t>
      </w:r>
      <w:r w:rsidRPr="00233D6C">
        <w:t xml:space="preserve">Header Extension for </w:t>
      </w:r>
      <w:r>
        <w:t>MID</w:t>
      </w:r>
      <w:bookmarkEnd w:id="80"/>
    </w:p>
    <w:p w14:paraId="606BDD05" w14:textId="18918CB8" w:rsidR="000B67A9" w:rsidRDefault="000B67A9" w:rsidP="000B67A9">
      <w:pPr>
        <w:keepNext/>
        <w:keepLines/>
      </w:pPr>
      <w:r>
        <w:t xml:space="preserve">When an RTP sender transmits different media streams in a multiplexed data flow identified by an IP 5-tuple, the 5GS network needs to identify the PDU’s belonging to the respective media streams, for enabling differentiated QoS handling </w:t>
      </w:r>
      <w:r w:rsidRPr="00B9474E">
        <w:t>(i.e. mapping multiplexed streams to differe</w:t>
      </w:r>
      <w:r>
        <w:t>n</w:t>
      </w:r>
      <w:r w:rsidRPr="00B9474E">
        <w:t>t QoS Flows)</w:t>
      </w:r>
      <w:r>
        <w:t xml:space="preserve">. </w:t>
      </w:r>
      <w:r w:rsidRPr="00F41038">
        <w:t xml:space="preserve">The RTP SDES header extension </w:t>
      </w:r>
      <w:r>
        <w:t xml:space="preserve">for MID defined in RFC 9143 [23], </w:t>
      </w:r>
      <w:r w:rsidRPr="00FA65D3">
        <w:t>described in Annex C.2</w:t>
      </w:r>
      <w:r>
        <w:t>, enables</w:t>
      </w:r>
      <w:r w:rsidRPr="00F41038">
        <w:t xml:space="preserve"> a</w:t>
      </w:r>
      <w:r>
        <w:t>n RTP</w:t>
      </w:r>
      <w:r w:rsidRPr="00F41038">
        <w:t xml:space="preserve"> receiver to associate each RTP stream with a specific identification-tag.</w:t>
      </w:r>
      <w:r>
        <w:t xml:space="preserve"> </w:t>
      </w:r>
    </w:p>
    <w:p w14:paraId="30CAF47E" w14:textId="7085C919" w:rsidR="000B67A9" w:rsidRDefault="000B67A9" w:rsidP="000B67A9">
      <w:r>
        <w:rPr>
          <w:rFonts w:hint="eastAsia"/>
          <w:lang w:eastAsia="ko-KR"/>
        </w:rPr>
        <w:t>A</w:t>
      </w:r>
      <w:r>
        <w:rPr>
          <w:lang w:eastAsia="ko-KR"/>
        </w:rPr>
        <w:t xml:space="preserve">n RTP sender may use the BUNDLE attribute defined in RFC 9143 [23] in SDP negotiation to multiplex the media streams, particularly </w:t>
      </w:r>
      <w:r>
        <w:t>in case SSRC is not available before the RTP session is started</w:t>
      </w:r>
      <w:r>
        <w:rPr>
          <w:lang w:eastAsia="ko-KR"/>
        </w:rPr>
        <w:t>. E</w:t>
      </w:r>
      <w:r w:rsidRPr="002B4355">
        <w:t>ndpoints that support</w:t>
      </w:r>
      <w:r>
        <w:t xml:space="preserve"> the bundle mechanism for</w:t>
      </w:r>
      <w:r w:rsidRPr="002B4355">
        <w:t xml:space="preserve"> </w:t>
      </w:r>
      <w:r>
        <w:t xml:space="preserve">multiplexed RTP streams shall include the </w:t>
      </w:r>
      <w:r w:rsidRPr="002B4355">
        <w:t xml:space="preserve">RTP </w:t>
      </w:r>
      <w:r>
        <w:t xml:space="preserve">SDES </w:t>
      </w:r>
      <w:r w:rsidRPr="002B4355">
        <w:t xml:space="preserve">HE for </w:t>
      </w:r>
      <w:r>
        <w:t>MID for identifying the media streams. E</w:t>
      </w:r>
      <w:r w:rsidRPr="002B4355">
        <w:t xml:space="preserve">ndpoints that support the RTP </w:t>
      </w:r>
      <w:r>
        <w:t xml:space="preserve">SDES </w:t>
      </w:r>
      <w:r w:rsidRPr="002B4355">
        <w:t xml:space="preserve">HE for </w:t>
      </w:r>
      <w:r>
        <w:t>MID</w:t>
      </w:r>
      <w:r w:rsidRPr="002B4355">
        <w:t xml:space="preserve"> </w:t>
      </w:r>
      <w:r>
        <w:t>shall</w:t>
      </w:r>
      <w:r w:rsidRPr="002B4355">
        <w:t xml:space="preserve"> support both RTP HE formats (i.e., the one-byte and the two-byte f</w:t>
      </w:r>
      <w:r>
        <w:t>ormats)</w:t>
      </w:r>
      <w:r w:rsidRPr="002B4355">
        <w:t>.</w:t>
      </w:r>
      <w:r>
        <w:t xml:space="preserve"> </w:t>
      </w:r>
      <w:r>
        <w:rPr>
          <w:lang w:eastAsia="ko-KR"/>
        </w:rPr>
        <w:t>E</w:t>
      </w:r>
      <w:r w:rsidRPr="002B4355">
        <w:t>ndpoints that support</w:t>
      </w:r>
      <w:r>
        <w:t xml:space="preserve"> the bundle mechanism for</w:t>
      </w:r>
      <w:r w:rsidRPr="002B4355">
        <w:t xml:space="preserve"> </w:t>
      </w:r>
      <w:r>
        <w:t xml:space="preserve">multiplexing RTP and RTCP streams shall include the </w:t>
      </w:r>
      <w:r w:rsidRPr="002B4355">
        <w:t>RT</w:t>
      </w:r>
      <w:r>
        <w:t>C</w:t>
      </w:r>
      <w:r w:rsidRPr="002B4355">
        <w:t xml:space="preserve">P </w:t>
      </w:r>
      <w:r>
        <w:t xml:space="preserve">MID SDES Item as defined in </w:t>
      </w:r>
      <w:r>
        <w:rPr>
          <w:lang w:eastAsia="ko-KR"/>
        </w:rPr>
        <w:t>RFC 9143 [23]</w:t>
      </w:r>
      <w:r>
        <w:t xml:space="preserve"> in RTCP SDES packets for identifying the media streams</w:t>
      </w:r>
    </w:p>
    <w:p w14:paraId="75125C2A" w14:textId="77777777" w:rsidR="000B67A9" w:rsidRDefault="000B67A9" w:rsidP="000B67A9">
      <w:pPr>
        <w:pStyle w:val="NO"/>
      </w:pPr>
      <w:r>
        <w:rPr>
          <w:rFonts w:hint="eastAsia"/>
        </w:rPr>
        <w:t>N</w:t>
      </w:r>
      <w:r>
        <w:t>OTE:</w:t>
      </w:r>
      <w:r>
        <w:tab/>
        <w:t>Not every RTP packet is required to send MID information in the RTP SDES HE for MID.</w:t>
      </w:r>
    </w:p>
    <w:p w14:paraId="5C66A1A8" w14:textId="77777777" w:rsidR="000B67A9" w:rsidRPr="00C52D11" w:rsidRDefault="000B67A9" w:rsidP="000B67A9">
      <w:pPr>
        <w:pStyle w:val="NO"/>
      </w:pPr>
      <w:r>
        <w:tab/>
        <w:t>Not every RTCP packet is required to include MID SDES Item in the RTCP SDES packets.</w:t>
      </w:r>
    </w:p>
    <w:p w14:paraId="6854812C" w14:textId="77777777" w:rsidR="000B67A9" w:rsidRDefault="000B67A9" w:rsidP="000B67A9">
      <w:r w:rsidRPr="002B4355">
        <w:t xml:space="preserve">If the RTP </w:t>
      </w:r>
      <w:r>
        <w:t xml:space="preserve">SDES </w:t>
      </w:r>
      <w:r w:rsidRPr="002B4355">
        <w:t xml:space="preserve">HE for </w:t>
      </w:r>
      <w:r>
        <w:t>MID</w:t>
      </w:r>
      <w:r w:rsidRPr="002B4355">
        <w:t xml:space="preserve"> is the only RTP HE used, the endpoints </w:t>
      </w:r>
      <w:r>
        <w:t>shall</w:t>
      </w:r>
      <w:r w:rsidRPr="002B4355">
        <w:t xml:space="preserve"> use the 1-byte header format. If other 2-byte RTP HE elements are used in the same RTP stream, then the 2-byte header </w:t>
      </w:r>
      <w:r>
        <w:t>shall</w:t>
      </w:r>
      <w:r w:rsidRPr="002B4355">
        <w:t xml:space="preserve"> be used, unless the "a=</w:t>
      </w:r>
      <w:proofErr w:type="spellStart"/>
      <w:r w:rsidRPr="002B4355">
        <w:t>extmap</w:t>
      </w:r>
      <w:proofErr w:type="spellEnd"/>
      <w:r w:rsidRPr="002B4355">
        <w:t>-allow-mixed" is successfully negotiated through SDP offer/ans</w:t>
      </w:r>
      <w:r>
        <w:t>wer, as described by RFC 8285 [11</w:t>
      </w:r>
      <w:r w:rsidRPr="002B4355">
        <w:t>].</w:t>
      </w:r>
    </w:p>
    <w:p w14:paraId="7D79F871" w14:textId="77777777" w:rsidR="00FB1569" w:rsidRDefault="000B67A9" w:rsidP="00FB1569">
      <w:r>
        <w:lastRenderedPageBreak/>
        <w:t xml:space="preserve">Multiplexing can also be used to carry retransmitted packets in a separate retransmission stream in the same RTP session using a different SSRC (SSRC multiplexing, see [25]) or It can be used to carry Source and retransmission streams transmitted in separate sessions are multiplexed using the session-multiplexing as described in RFC 4588 [25]. In these cases, the method described above can be used to enable differentiated QoS handling by allowing the 5G Core </w:t>
      </w:r>
      <w:proofErr w:type="spellStart"/>
      <w:r>
        <w:t>tomap</w:t>
      </w:r>
      <w:proofErr w:type="spellEnd"/>
      <w:r>
        <w:t xml:space="preserve"> the multiplexed retransmission streams to different QoS Flows.</w:t>
      </w:r>
    </w:p>
    <w:p w14:paraId="31467DCE" w14:textId="5D4364AC" w:rsidR="00FB73EA" w:rsidRPr="00BF2150" w:rsidRDefault="00FB73EA" w:rsidP="00FB73EA">
      <w:pPr>
        <w:pStyle w:val="Heading2"/>
      </w:pPr>
      <w:bookmarkStart w:id="81" w:name="_Toc210637283"/>
      <w:r w:rsidRPr="00BF2150">
        <w:t>4.</w:t>
      </w:r>
      <w:r>
        <w:t>7</w:t>
      </w:r>
      <w:r w:rsidRPr="00BF2150">
        <w:tab/>
        <w:t xml:space="preserve">RTP header extension for </w:t>
      </w:r>
      <w:r>
        <w:t>expedited transfer indication</w:t>
      </w:r>
      <w:bookmarkEnd w:id="81"/>
      <w:r w:rsidRPr="00BF2150">
        <w:t xml:space="preserve">  </w:t>
      </w:r>
    </w:p>
    <w:p w14:paraId="78551A1B" w14:textId="058087A9" w:rsidR="00FB73EA" w:rsidRDefault="00FB73EA" w:rsidP="00FB73EA">
      <w:pPr>
        <w:pStyle w:val="Heading3"/>
        <w:rPr>
          <w:noProof/>
        </w:rPr>
      </w:pPr>
      <w:bookmarkStart w:id="82" w:name="_Toc210637284"/>
      <w:r>
        <w:rPr>
          <w:noProof/>
        </w:rPr>
        <w:t>4.7.1</w:t>
      </w:r>
      <w:r>
        <w:rPr>
          <w:noProof/>
        </w:rPr>
        <w:tab/>
        <w:t>Description</w:t>
      </w:r>
      <w:bookmarkEnd w:id="82"/>
    </w:p>
    <w:p w14:paraId="73D76894" w14:textId="77777777" w:rsidR="00FB73EA" w:rsidRPr="0058718E" w:rsidRDefault="00FB73EA" w:rsidP="00FB73EA">
      <w:r>
        <w:t xml:space="preserve">The RTP HE for ETI marking is defined in this clause. ETI marking can be performed by an RTP sender, such as an Application Server or </w:t>
      </w:r>
      <w:r w:rsidRPr="002B4355">
        <w:t>a sender UE</w:t>
      </w:r>
      <w:r>
        <w:t>,</w:t>
      </w:r>
      <w:r w:rsidRPr="002B4355">
        <w:t xml:space="preserve"> that sends media to an RTP receiver, such as a UE</w:t>
      </w:r>
      <w:r>
        <w:t>.</w:t>
      </w:r>
    </w:p>
    <w:p w14:paraId="29D3EFD3" w14:textId="77777777" w:rsidR="00FB73EA" w:rsidRDefault="00FB73EA" w:rsidP="00FB73EA">
      <w:r>
        <w:t>The XR traffic characteristics can be dynamic and vary greatly based on user interactions. The associated media payloads (e.g., video key frames, avatar representations) can, at times, have larger sizes challenging for networks to handle with short delays. It can be therefore desirable for an RTP sender to dynamically request access to expedited data transfer for a flow when media payloads are large.</w:t>
      </w:r>
    </w:p>
    <w:p w14:paraId="42A44772" w14:textId="77777777" w:rsidR="00FB73EA" w:rsidRDefault="00FB73EA" w:rsidP="00FB73EA">
      <w:pPr>
        <w:pStyle w:val="NO"/>
      </w:pPr>
      <w:r>
        <w:t xml:space="preserve">NOTE 1: </w:t>
      </w:r>
      <w:r>
        <w:tab/>
        <w:t>An expedited transfer indication is a dynamically changing traffic characteristic, and the expedited data transfer is applicable to both downlink and uplink in the 5G System only when the 5G NR modem at the RTP receiver supports Reflective QoS, as defined in clause 5.37.10.3 of [12].</w:t>
      </w:r>
    </w:p>
    <w:p w14:paraId="3355B96E" w14:textId="77777777" w:rsidR="00FB73EA" w:rsidRDefault="00FB73EA" w:rsidP="00FB73EA">
      <w:r>
        <w:t>Endpoints that support the RTP HE for ETI marking shall support marking shall support both RTP HE formats (i.e., the one-byte and the two-byte formats) according to RFC 8285 [</w:t>
      </w:r>
      <w:r w:rsidRPr="00D31A2C">
        <w:t>11</w:t>
      </w:r>
      <w:r>
        <w:t>].</w:t>
      </w:r>
    </w:p>
    <w:p w14:paraId="7AB782B4" w14:textId="77777777" w:rsidR="00FB73EA" w:rsidRDefault="00FB73EA" w:rsidP="00FB73EA">
      <w:r>
        <w:t xml:space="preserve">If the RTP HE for ETI marking is the only RTP HE used, the endpoints shall use the one-byte header format. If other 2-byte RTP HE elements are used in any other RTP stream, then the two-byte header </w:t>
      </w:r>
      <w:r w:rsidRPr="002E2D22">
        <w:t>shall</w:t>
      </w:r>
      <w:r>
        <w:t xml:space="preserve"> be used</w:t>
      </w:r>
      <w:r w:rsidRPr="002E2D22">
        <w:t>, unless the "a=</w:t>
      </w:r>
      <w:proofErr w:type="spellStart"/>
      <w:r w:rsidRPr="002E2D22">
        <w:t>extmap</w:t>
      </w:r>
      <w:proofErr w:type="spellEnd"/>
      <w:r w:rsidRPr="002E2D22">
        <w:t>-allow-mixed" is successfully negotiated through SDP offer/answer, as described by RFC 8285 [11]</w:t>
      </w:r>
      <w:r>
        <w:t>.</w:t>
      </w:r>
    </w:p>
    <w:p w14:paraId="6D1E3A1C" w14:textId="77777777" w:rsidR="00FB73EA" w:rsidRDefault="00FB73EA" w:rsidP="00FB73EA">
      <w:pPr>
        <w:pStyle w:val="NO"/>
      </w:pPr>
      <w:r w:rsidRPr="002B1C8B">
        <w:t>NOTE</w:t>
      </w:r>
      <w:r>
        <w:t> 2</w:t>
      </w:r>
      <w:r w:rsidRPr="002B1C8B">
        <w:t>:</w:t>
      </w:r>
      <w:r>
        <w:tab/>
      </w:r>
      <w:r w:rsidRPr="002B1C8B">
        <w:t xml:space="preserve">The headers are not shown with padding as this depends on other prospective extension elements in use, as per RFC 8285 </w:t>
      </w:r>
      <w:r>
        <w:t>[</w:t>
      </w:r>
      <w:r w:rsidRPr="00680DDA">
        <w:t>11</w:t>
      </w:r>
      <w:r>
        <w:t xml:space="preserve">] </w:t>
      </w:r>
      <w:r w:rsidRPr="002B1C8B">
        <w:t>alignment specifications</w:t>
      </w:r>
      <w:r>
        <w:t>.</w:t>
      </w:r>
    </w:p>
    <w:p w14:paraId="3BA834CA" w14:textId="77777777" w:rsidR="00FB73EA" w:rsidRPr="004240F7" w:rsidRDefault="00FB73EA" w:rsidP="00FB73EA">
      <w:r>
        <w:rPr>
          <w:lang w:eastAsia="en-GB"/>
        </w:rPr>
        <w:t>The IANA registration information for the RTP HE for ETI marking is provided in Annex D.</w:t>
      </w:r>
      <w:r w:rsidRPr="00A766CC">
        <w:rPr>
          <w:highlight w:val="yellow"/>
          <w:lang w:eastAsia="en-GB"/>
        </w:rPr>
        <w:t>X</w:t>
      </w:r>
      <w:r>
        <w:rPr>
          <w:lang w:eastAsia="en-GB"/>
        </w:rPr>
        <w:t>.</w:t>
      </w:r>
    </w:p>
    <w:p w14:paraId="3EFE0386" w14:textId="7ADD0848" w:rsidR="00FB73EA" w:rsidRDefault="00FB73EA" w:rsidP="00FB73EA">
      <w:pPr>
        <w:pStyle w:val="Heading3"/>
        <w:rPr>
          <w:noProof/>
        </w:rPr>
      </w:pPr>
      <w:bookmarkStart w:id="83" w:name="_Toc210637285"/>
      <w:r>
        <w:rPr>
          <w:noProof/>
        </w:rPr>
        <w:t>4.7.2</w:t>
      </w:r>
      <w:r>
        <w:rPr>
          <w:noProof/>
        </w:rPr>
        <w:tab/>
        <w:t>One-byte RTP Header Extension Format</w:t>
      </w:r>
      <w:bookmarkEnd w:id="83"/>
    </w:p>
    <w:p w14:paraId="31D9F2DD" w14:textId="77777777" w:rsidR="00FB73EA" w:rsidRDefault="00FB73EA" w:rsidP="00FB73EA">
      <w:r w:rsidRPr="00E06993">
        <w:t xml:space="preserve">The one-byte RTP </w:t>
      </w:r>
      <w:r>
        <w:t>HE</w:t>
      </w:r>
      <w:r w:rsidRPr="00E06993">
        <w:t xml:space="preserve"> for </w:t>
      </w:r>
      <w:r>
        <w:t xml:space="preserve">ETI </w:t>
      </w:r>
      <w:r w:rsidRPr="00E06993">
        <w:t>marking is defined as follows:</w:t>
      </w:r>
    </w:p>
    <w:p w14:paraId="1146D132"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0                   1                   2                   3</w:t>
      </w:r>
    </w:p>
    <w:p w14:paraId="64D41486"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37243CB6"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w:t>
      </w:r>
    </w:p>
    <w:p w14:paraId="0439D867"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       0xBE    |    0xDE       |           length              |</w:t>
      </w:r>
    </w:p>
    <w:p w14:paraId="3A2FA96E"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w:t>
      </w:r>
    </w:p>
    <w:p w14:paraId="5183BBC6"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  ID   | </w:t>
      </w:r>
      <w:proofErr w:type="spellStart"/>
      <w:r w:rsidRPr="00685A8D">
        <w:rPr>
          <w:rFonts w:ascii="Courier New" w:hAnsi="Courier New" w:cs="Courier New"/>
        </w:rPr>
        <w:t>len</w:t>
      </w:r>
      <w:proofErr w:type="spellEnd"/>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R </w:t>
      </w:r>
      <w:r w:rsidRPr="00CF5503">
        <w:rPr>
          <w:rFonts w:ascii="Courier New" w:hAnsi="Courier New" w:cs="Courier New"/>
        </w:rPr>
        <w:t xml:space="preserve">  </w:t>
      </w:r>
      <w:r>
        <w:rPr>
          <w:rFonts w:ascii="Courier New" w:hAnsi="Courier New" w:cs="Courier New"/>
        </w:rPr>
        <w:t xml:space="preserve">   |B</w:t>
      </w:r>
      <w:r w:rsidRPr="00CF5503">
        <w:rPr>
          <w:rFonts w:ascii="Courier New" w:hAnsi="Courier New" w:cs="Courier New"/>
        </w:rPr>
        <w:t>|</w:t>
      </w:r>
    </w:p>
    <w:p w14:paraId="45C77A77" w14:textId="77777777" w:rsidR="00FB73EA" w:rsidRDefault="00FB73EA" w:rsidP="00FB73EA">
      <w:pPr>
        <w:pStyle w:val="NoSpacing"/>
        <w:keepNext/>
        <w:rPr>
          <w:rFonts w:ascii="Courier New" w:hAnsi="Courier New" w:cs="Courier New"/>
        </w:rPr>
      </w:pPr>
      <w:r w:rsidRPr="00CF5503">
        <w:rPr>
          <w:rFonts w:ascii="Courier New" w:hAnsi="Courier New" w:cs="Courier New"/>
        </w:rPr>
        <w:t xml:space="preserve">      +-+-+-+-+-+-+-+-+-+-+-+-+-+-+-+-+</w:t>
      </w:r>
    </w:p>
    <w:p w14:paraId="10B1F16A" w14:textId="77777777" w:rsidR="00FB73EA" w:rsidRPr="00CF5503" w:rsidRDefault="00FB73EA" w:rsidP="00FB73EA"/>
    <w:p w14:paraId="15871C3E" w14:textId="6D401C48" w:rsidR="00FB73EA" w:rsidRDefault="00FB73EA" w:rsidP="00FB73EA">
      <w:pPr>
        <w:pStyle w:val="Heading3"/>
        <w:rPr>
          <w:noProof/>
        </w:rPr>
      </w:pPr>
      <w:bookmarkStart w:id="84" w:name="_Toc210637286"/>
      <w:r>
        <w:rPr>
          <w:noProof/>
        </w:rPr>
        <w:t>4.7.3</w:t>
      </w:r>
      <w:r>
        <w:rPr>
          <w:noProof/>
        </w:rPr>
        <w:tab/>
        <w:t>Two-byte RTP Header Extension Format</w:t>
      </w:r>
      <w:bookmarkEnd w:id="84"/>
    </w:p>
    <w:p w14:paraId="7B533ADB" w14:textId="77777777" w:rsidR="00FB73EA" w:rsidRDefault="00FB73EA" w:rsidP="00FB73EA">
      <w:r>
        <w:t>The two-byte RTP HE for ETI marking is defined as follows:</w:t>
      </w:r>
    </w:p>
    <w:p w14:paraId="4305D693"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0                   1                   2                   3</w:t>
      </w:r>
    </w:p>
    <w:p w14:paraId="52059859"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3BB26B18"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w:t>
      </w:r>
    </w:p>
    <w:p w14:paraId="46C34C9D"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      </w:t>
      </w:r>
      <w:r>
        <w:rPr>
          <w:rFonts w:ascii="Courier New" w:hAnsi="Courier New" w:cs="Courier New"/>
        </w:rPr>
        <w:t xml:space="preserve">  </w:t>
      </w:r>
      <w:r w:rsidRPr="00CF5503">
        <w:rPr>
          <w:rFonts w:ascii="Courier New" w:hAnsi="Courier New" w:cs="Courier New"/>
        </w:rPr>
        <w:t>0x</w:t>
      </w:r>
      <w:r>
        <w:rPr>
          <w:rFonts w:ascii="Courier New" w:hAnsi="Courier New" w:cs="Courier New"/>
        </w:rPr>
        <w:t>100</w:t>
      </w:r>
      <w:r w:rsidRPr="00CF5503">
        <w:rPr>
          <w:rFonts w:ascii="Courier New" w:hAnsi="Courier New" w:cs="Courier New"/>
        </w:rPr>
        <w:t xml:space="preserve">          </w:t>
      </w:r>
      <w:r>
        <w:rPr>
          <w:rFonts w:ascii="Courier New" w:hAnsi="Courier New" w:cs="Courier New"/>
        </w:rPr>
        <w:t>|</w:t>
      </w:r>
      <w:proofErr w:type="spellStart"/>
      <w:r>
        <w:rPr>
          <w:rFonts w:ascii="Courier New" w:hAnsi="Courier New" w:cs="Courier New"/>
        </w:rPr>
        <w:t>appbits</w:t>
      </w:r>
      <w:proofErr w:type="spellEnd"/>
      <w:r w:rsidRPr="00CF5503">
        <w:rPr>
          <w:rFonts w:ascii="Courier New" w:hAnsi="Courier New" w:cs="Courier New"/>
        </w:rPr>
        <w:t>|           length              |</w:t>
      </w:r>
    </w:p>
    <w:p w14:paraId="4D5EF528"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w:t>
      </w:r>
    </w:p>
    <w:p w14:paraId="4EEFDC5E"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  </w:t>
      </w:r>
      <w:r>
        <w:rPr>
          <w:rFonts w:ascii="Courier New" w:hAnsi="Courier New" w:cs="Courier New"/>
        </w:rPr>
        <w:t xml:space="preserve">    </w:t>
      </w:r>
      <w:r w:rsidRPr="00CF5503">
        <w:rPr>
          <w:rFonts w:ascii="Courier New" w:hAnsi="Courier New" w:cs="Courier New"/>
        </w:rPr>
        <w:t>ID</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proofErr w:type="spellStart"/>
      <w:r w:rsidRPr="00685A8D">
        <w:rPr>
          <w:rFonts w:ascii="Courier New" w:hAnsi="Courier New" w:cs="Courier New"/>
        </w:rPr>
        <w:t>len</w:t>
      </w:r>
      <w:proofErr w:type="spellEnd"/>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R </w:t>
      </w:r>
      <w:r w:rsidRPr="00CF5503">
        <w:rPr>
          <w:rFonts w:ascii="Courier New" w:hAnsi="Courier New" w:cs="Courier New"/>
        </w:rPr>
        <w:t xml:space="preserve">  </w:t>
      </w:r>
      <w:r>
        <w:rPr>
          <w:rFonts w:ascii="Courier New" w:hAnsi="Courier New" w:cs="Courier New"/>
        </w:rPr>
        <w:t xml:space="preserve">   |B</w:t>
      </w:r>
      <w:r w:rsidRPr="00CF5503">
        <w:rPr>
          <w:rFonts w:ascii="Courier New" w:hAnsi="Courier New" w:cs="Courier New"/>
        </w:rPr>
        <w:t>|</w:t>
      </w:r>
    </w:p>
    <w:p w14:paraId="62E5DE02"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w:t>
      </w:r>
      <w:r>
        <w:rPr>
          <w:rFonts w:ascii="Courier New" w:hAnsi="Courier New" w:cs="Courier New"/>
        </w:rPr>
        <w:t>-+-+-+-+-+-+-+-+</w:t>
      </w:r>
    </w:p>
    <w:p w14:paraId="2782E718" w14:textId="77777777" w:rsidR="00FB73EA" w:rsidRPr="00492E83" w:rsidRDefault="00FB73EA" w:rsidP="00FB73EA"/>
    <w:p w14:paraId="63E83A90" w14:textId="2E700EAD" w:rsidR="00FB73EA" w:rsidRDefault="00FB73EA" w:rsidP="00FB73EA">
      <w:pPr>
        <w:pStyle w:val="Heading3"/>
        <w:rPr>
          <w:noProof/>
        </w:rPr>
      </w:pPr>
      <w:bookmarkStart w:id="85" w:name="_Toc210637287"/>
      <w:r>
        <w:rPr>
          <w:noProof/>
        </w:rPr>
        <w:lastRenderedPageBreak/>
        <w:t>4.7.4</w:t>
      </w:r>
      <w:r>
        <w:rPr>
          <w:noProof/>
        </w:rPr>
        <w:tab/>
        <w:t>Semantics</w:t>
      </w:r>
      <w:bookmarkEnd w:id="85"/>
    </w:p>
    <w:p w14:paraId="5F1BA504" w14:textId="77777777" w:rsidR="00FB73EA" w:rsidRPr="00DD2D1C" w:rsidRDefault="00FB73EA" w:rsidP="00FB73EA">
      <w:pPr>
        <w:rPr>
          <w:lang w:val="en-US"/>
        </w:rPr>
      </w:pPr>
      <w:r w:rsidRPr="00DD2D1C">
        <w:rPr>
          <w:lang w:val="en-US"/>
        </w:rPr>
        <w:t xml:space="preserve">The semantics of the RTP </w:t>
      </w:r>
      <w:r>
        <w:rPr>
          <w:lang w:val="en-US"/>
        </w:rPr>
        <w:t>HE</w:t>
      </w:r>
      <w:r w:rsidRPr="00DD2D1C">
        <w:rPr>
          <w:lang w:val="en-US"/>
        </w:rPr>
        <w:t xml:space="preserve"> for </w:t>
      </w:r>
      <w:r>
        <w:rPr>
          <w:lang w:val="en-US"/>
        </w:rPr>
        <w:t xml:space="preserve">ETI marking fields </w:t>
      </w:r>
      <w:r w:rsidRPr="00DD2D1C">
        <w:rPr>
          <w:lang w:val="en-US"/>
        </w:rPr>
        <w:t>are defined as follows:</w:t>
      </w:r>
    </w:p>
    <w:p w14:paraId="42966A36" w14:textId="77777777" w:rsidR="00FB73EA" w:rsidRDefault="00FB73EA" w:rsidP="00FB73EA">
      <w:pPr>
        <w:pStyle w:val="B1"/>
        <w:rPr>
          <w:lang w:val="en-US"/>
        </w:rPr>
      </w:pPr>
      <w:r>
        <w:rPr>
          <w:lang w:val="en-US"/>
        </w:rPr>
        <w:t>-</w:t>
      </w:r>
      <w:r>
        <w:rPr>
          <w:lang w:val="en-US"/>
        </w:rPr>
        <w:tab/>
      </w:r>
      <w:r w:rsidRPr="001238A9">
        <w:rPr>
          <w:b/>
          <w:bCs/>
          <w:lang w:val="en-US"/>
        </w:rPr>
        <w:t>Reserved [R] (7 bits):</w:t>
      </w:r>
      <w:r>
        <w:rPr>
          <w:lang w:val="en-US"/>
        </w:rPr>
        <w:t xml:space="preserve"> This field is reserved for future use. It shall be set to 0 by the RTP sender and shall be ignored by the RTP receiver.</w:t>
      </w:r>
    </w:p>
    <w:p w14:paraId="1F7578B4" w14:textId="77777777" w:rsidR="00FB73EA" w:rsidRPr="001238A9" w:rsidRDefault="00FB73EA" w:rsidP="00FB73EA">
      <w:pPr>
        <w:pStyle w:val="B1"/>
        <w:rPr>
          <w:lang w:val="en-US"/>
        </w:rPr>
      </w:pPr>
      <w:r w:rsidRPr="001238A9">
        <w:rPr>
          <w:lang w:val="en-US"/>
        </w:rPr>
        <w:t>-</w:t>
      </w:r>
      <w:r w:rsidRPr="001238A9">
        <w:rPr>
          <w:lang w:val="en-US"/>
        </w:rPr>
        <w:tab/>
      </w:r>
      <w:r w:rsidRPr="001238A9">
        <w:rPr>
          <w:b/>
          <w:bCs/>
          <w:lang w:val="en-US"/>
        </w:rPr>
        <w:t xml:space="preserve">Expedited Transfer Indication [B] (1 bit): </w:t>
      </w:r>
      <w:r w:rsidRPr="001238A9">
        <w:rPr>
          <w:lang w:val="en-US"/>
        </w:rPr>
        <w:t xml:space="preserve">This field </w:t>
      </w:r>
      <w:r>
        <w:rPr>
          <w:lang w:val="en-US"/>
        </w:rPr>
        <w:t>indicates the RTP sender preference for expedited data transfer for the current PDU. It shall be set to 1 to indicate RTP sender preference to enable expedited data transfer. Otherwise, it shall be set to 0.</w:t>
      </w:r>
    </w:p>
    <w:p w14:paraId="78A4581F" w14:textId="4464CBBD" w:rsidR="00FB73EA" w:rsidRDefault="00FB73EA" w:rsidP="00FB73EA">
      <w:pPr>
        <w:pStyle w:val="Heading3"/>
        <w:rPr>
          <w:noProof/>
        </w:rPr>
      </w:pPr>
      <w:bookmarkStart w:id="86" w:name="_Toc210637288"/>
      <w:r>
        <w:rPr>
          <w:noProof/>
        </w:rPr>
        <w:t>4.7.5</w:t>
      </w:r>
      <w:r>
        <w:rPr>
          <w:noProof/>
        </w:rPr>
        <w:tab/>
        <w:t>SDP Signalling</w:t>
      </w:r>
      <w:bookmarkEnd w:id="86"/>
    </w:p>
    <w:p w14:paraId="53D58915" w14:textId="77777777" w:rsidR="00FB73EA" w:rsidRDefault="00FB73EA" w:rsidP="00FB73EA">
      <w:pPr>
        <w:rPr>
          <w:lang w:val="en-US"/>
        </w:rPr>
      </w:pPr>
      <w:r>
        <w:rPr>
          <w:lang w:val="en-US"/>
        </w:rPr>
        <w:t xml:space="preserve">An RTP sender capable of sending RTP HE for ETI Set marking shall use the SDP </w:t>
      </w:r>
      <w:proofErr w:type="spellStart"/>
      <w:r>
        <w:rPr>
          <w:lang w:val="en-US"/>
        </w:rPr>
        <w:t>extmap</w:t>
      </w:r>
      <w:proofErr w:type="spellEnd"/>
      <w:r>
        <w:rPr>
          <w:lang w:val="en-US"/>
        </w:rPr>
        <w:t xml:space="preserve"> attribute for RTP HE for ETI marking in the media description of the RTP stream carrying the RTP HE for ETI marking. An RTP receiver that does not support RTP HE for ETI marking can ignore that RTP HE when included. </w:t>
      </w:r>
      <w:r w:rsidRPr="00FC67A1">
        <w:rPr>
          <w:lang w:val="en-US"/>
        </w:rPr>
        <w:t xml:space="preserve">The signaling of the </w:t>
      </w:r>
      <w:r>
        <w:rPr>
          <w:lang w:val="en-US"/>
        </w:rPr>
        <w:t xml:space="preserve">ETI </w:t>
      </w:r>
      <w:r w:rsidRPr="00FC67A1">
        <w:rPr>
          <w:lang w:val="en-US"/>
        </w:rPr>
        <w:t xml:space="preserve">marking RTP </w:t>
      </w:r>
      <w:r>
        <w:rPr>
          <w:lang w:val="en-US"/>
        </w:rPr>
        <w:t xml:space="preserve">HE </w:t>
      </w:r>
      <w:r w:rsidRPr="00FC67A1">
        <w:rPr>
          <w:lang w:val="en-US"/>
        </w:rPr>
        <w:t xml:space="preserve">shall follow the SDP signaling design and the syntax and semantics of the </w:t>
      </w:r>
      <w:r>
        <w:rPr>
          <w:lang w:val="en-US"/>
        </w:rPr>
        <w:t>"</w:t>
      </w:r>
      <w:proofErr w:type="spellStart"/>
      <w:r w:rsidRPr="00FC67A1">
        <w:rPr>
          <w:lang w:val="en-US"/>
        </w:rPr>
        <w:t>extmap</w:t>
      </w:r>
      <w:proofErr w:type="spellEnd"/>
      <w:r>
        <w:rPr>
          <w:lang w:val="en-US"/>
        </w:rPr>
        <w:t>"</w:t>
      </w:r>
      <w:r w:rsidRPr="00FC67A1">
        <w:rPr>
          <w:lang w:val="en-US"/>
        </w:rPr>
        <w:t xml:space="preserve"> attribute as outlined in RFC</w:t>
      </w:r>
      <w:r>
        <w:rPr>
          <w:lang w:val="en-US"/>
        </w:rPr>
        <w:t xml:space="preserve"> </w:t>
      </w:r>
      <w:r w:rsidRPr="00FC67A1">
        <w:rPr>
          <w:lang w:val="en-US"/>
        </w:rPr>
        <w:t>8285</w:t>
      </w:r>
      <w:r>
        <w:rPr>
          <w:lang w:val="en-US"/>
        </w:rPr>
        <w:t xml:space="preserve"> [11]. The URN for the RTP HE for ETI marking shall be set to "</w:t>
      </w:r>
      <w:r w:rsidRPr="00E9412D">
        <w:rPr>
          <w:b/>
          <w:bCs/>
          <w:lang w:val="en-US"/>
        </w:rPr>
        <w:t>urn:3gpp:</w:t>
      </w:r>
      <w:r>
        <w:rPr>
          <w:b/>
          <w:bCs/>
          <w:lang w:val="en-US"/>
        </w:rPr>
        <w:t>expedited-transfer-indication-marking</w:t>
      </w:r>
      <w:r w:rsidRPr="00E9412D">
        <w:rPr>
          <w:b/>
          <w:bCs/>
          <w:lang w:val="en-US"/>
        </w:rPr>
        <w:t>:rel-1</w:t>
      </w:r>
      <w:r>
        <w:rPr>
          <w:b/>
          <w:bCs/>
          <w:lang w:val="en-US"/>
        </w:rPr>
        <w:t>9</w:t>
      </w:r>
      <w:r>
        <w:rPr>
          <w:lang w:val="en-US"/>
        </w:rPr>
        <w:t>".</w:t>
      </w:r>
    </w:p>
    <w:p w14:paraId="41F8D327" w14:textId="77777777" w:rsidR="00FB73EA" w:rsidRPr="007E7B91" w:rsidRDefault="00FB73EA" w:rsidP="00FB73EA">
      <w:r w:rsidRPr="007E7B91">
        <w:t xml:space="preserve">The ABNF syntax for the </w:t>
      </w:r>
      <w:proofErr w:type="spellStart"/>
      <w:r w:rsidRPr="007E7B91">
        <w:t>extmap</w:t>
      </w:r>
      <w:proofErr w:type="spellEnd"/>
      <w:r w:rsidRPr="007E7B91">
        <w:t xml:space="preserve"> attribute for the </w:t>
      </w:r>
      <w:proofErr w:type="spellStart"/>
      <w:r w:rsidRPr="007E7B91">
        <w:t>signaling</w:t>
      </w:r>
      <w:proofErr w:type="spellEnd"/>
      <w:r w:rsidRPr="007E7B91">
        <w:t xml:space="preserve"> of RTP HE for </w:t>
      </w:r>
      <w:r>
        <w:t>ETI</w:t>
      </w:r>
      <w:r w:rsidRPr="007E7B91">
        <w:t xml:space="preserve"> marking is defined as follows, extending the ABNF in RFC 8285</w:t>
      </w:r>
      <w:r>
        <w:t xml:space="preserve"> [11]</w:t>
      </w:r>
      <w:r w:rsidRPr="007E7B91">
        <w:t>:</w:t>
      </w:r>
    </w:p>
    <w:p w14:paraId="01C967EC" w14:textId="77777777" w:rsidR="00FB73EA" w:rsidRPr="007E7B91" w:rsidRDefault="00FB73EA" w:rsidP="00FB73EA">
      <w:pPr>
        <w:ind w:firstLine="284"/>
        <w:rPr>
          <w:i/>
          <w:iCs/>
          <w:lang w:val="en-US"/>
        </w:rPr>
      </w:pPr>
      <w:proofErr w:type="spellStart"/>
      <w:r w:rsidRPr="007E7B91">
        <w:rPr>
          <w:i/>
          <w:iCs/>
          <w:lang w:val="en-US"/>
        </w:rPr>
        <w:t>extensionname</w:t>
      </w:r>
      <w:proofErr w:type="spellEnd"/>
      <w:r w:rsidRPr="007E7B91">
        <w:rPr>
          <w:i/>
          <w:iCs/>
          <w:lang w:val="en-US"/>
        </w:rPr>
        <w:t xml:space="preserve"> = "urn:3gpp:</w:t>
      </w:r>
      <w:r>
        <w:rPr>
          <w:i/>
          <w:iCs/>
          <w:lang w:val="en-US"/>
        </w:rPr>
        <w:t>expedited-transfer-indication</w:t>
      </w:r>
      <w:r w:rsidRPr="007E7B91">
        <w:rPr>
          <w:i/>
          <w:iCs/>
          <w:lang w:val="en-US"/>
        </w:rPr>
        <w:t xml:space="preserve"> -marking:rel-1</w:t>
      </w:r>
      <w:r>
        <w:rPr>
          <w:i/>
          <w:iCs/>
          <w:lang w:val="en-US"/>
        </w:rPr>
        <w:t>9</w:t>
      </w:r>
      <w:r w:rsidRPr="007E7B91">
        <w:rPr>
          <w:i/>
          <w:iCs/>
          <w:lang w:val="en-US"/>
        </w:rPr>
        <w:t>"</w:t>
      </w:r>
    </w:p>
    <w:p w14:paraId="26A479AA" w14:textId="77777777" w:rsidR="00FB73EA" w:rsidRPr="007E7B91" w:rsidRDefault="00FB73EA" w:rsidP="00FB73EA">
      <w:pPr>
        <w:ind w:firstLine="284"/>
        <w:rPr>
          <w:i/>
          <w:iCs/>
          <w:lang w:val="en-US"/>
        </w:rPr>
      </w:pPr>
      <w:proofErr w:type="spellStart"/>
      <w:r w:rsidRPr="007E7B91">
        <w:rPr>
          <w:i/>
          <w:iCs/>
          <w:lang w:val="en-US"/>
        </w:rPr>
        <w:t>extensionattributes</w:t>
      </w:r>
      <w:proofErr w:type="spellEnd"/>
      <w:r w:rsidRPr="007E7B91">
        <w:rPr>
          <w:i/>
          <w:iCs/>
          <w:lang w:val="en-US"/>
        </w:rPr>
        <w:t xml:space="preserve"> = </w:t>
      </w:r>
      <w:r>
        <w:rPr>
          <w:i/>
          <w:iCs/>
          <w:lang w:val="en-US"/>
        </w:rPr>
        <w:t>[format]</w:t>
      </w:r>
    </w:p>
    <w:p w14:paraId="0EDC39B1" w14:textId="77777777" w:rsidR="00FB73EA" w:rsidRPr="007E7B91" w:rsidRDefault="00FB73EA" w:rsidP="00FB73EA">
      <w:pPr>
        <w:ind w:firstLine="284"/>
        <w:rPr>
          <w:i/>
          <w:iCs/>
          <w:lang w:val="fr-FR"/>
        </w:rPr>
      </w:pPr>
      <w:r w:rsidRPr="007E7B91">
        <w:rPr>
          <w:i/>
          <w:iCs/>
          <w:lang w:val="en-US"/>
        </w:rPr>
        <w:t xml:space="preserve">format = </w:t>
      </w:r>
      <w:r w:rsidRPr="007E7B91">
        <w:rPr>
          <w:i/>
          <w:iCs/>
          <w:lang w:val="fr-FR"/>
        </w:rPr>
        <w:t>"short" / "long"</w:t>
      </w:r>
    </w:p>
    <w:p w14:paraId="319DF7FE" w14:textId="77777777" w:rsidR="00FB73EA" w:rsidRPr="007E7B91" w:rsidRDefault="00FB73EA" w:rsidP="00FB73EA">
      <w:pPr>
        <w:rPr>
          <w:noProof/>
        </w:rPr>
      </w:pPr>
      <w:r w:rsidRPr="007E7B91">
        <w:rPr>
          <w:noProof/>
        </w:rPr>
        <w:t>The extension attributes have the following semantics:</w:t>
      </w:r>
    </w:p>
    <w:p w14:paraId="143FAA10" w14:textId="77777777" w:rsidR="00FB73EA" w:rsidRDefault="00FB73EA" w:rsidP="00FB73EA">
      <w:pPr>
        <w:pStyle w:val="B1"/>
        <w:rPr>
          <w:noProof/>
        </w:rPr>
      </w:pPr>
      <w:r>
        <w:rPr>
          <w:noProof/>
        </w:rPr>
        <w:t>-</w:t>
      </w:r>
      <w:r>
        <w:rPr>
          <w:noProof/>
        </w:rPr>
        <w:tab/>
      </w:r>
      <w:r w:rsidRPr="005F7221">
        <w:rPr>
          <w:noProof/>
        </w:rPr>
        <w:t xml:space="preserve">format: indicates if the RTP </w:t>
      </w:r>
      <w:r>
        <w:rPr>
          <w:noProof/>
        </w:rPr>
        <w:t xml:space="preserve">HE </w:t>
      </w:r>
      <w:r w:rsidRPr="005F7221">
        <w:rPr>
          <w:noProof/>
        </w:rPr>
        <w:t xml:space="preserve">for </w:t>
      </w:r>
      <w:r>
        <w:rPr>
          <w:noProof/>
        </w:rPr>
        <w:t xml:space="preserve">ETI </w:t>
      </w:r>
      <w:r w:rsidRPr="005F7221">
        <w:rPr>
          <w:noProof/>
        </w:rPr>
        <w:t xml:space="preserve">marking uses the </w:t>
      </w:r>
      <w:r>
        <w:rPr>
          <w:noProof/>
        </w:rPr>
        <w:t>one</w:t>
      </w:r>
      <w:r w:rsidRPr="005F7221">
        <w:rPr>
          <w:noProof/>
        </w:rPr>
        <w:t xml:space="preserve">-byte (short) or the </w:t>
      </w:r>
      <w:r>
        <w:rPr>
          <w:noProof/>
        </w:rPr>
        <w:t>two</w:t>
      </w:r>
      <w:r w:rsidRPr="005F7221">
        <w:rPr>
          <w:noProof/>
        </w:rPr>
        <w:t>-byte (long) format</w:t>
      </w:r>
    </w:p>
    <w:p w14:paraId="696BD2AB" w14:textId="77777777" w:rsidR="00FB73EA" w:rsidRDefault="00FB73EA" w:rsidP="00FB73EA">
      <w:pPr>
        <w:pStyle w:val="NO"/>
        <w:rPr>
          <w:noProof/>
        </w:rPr>
      </w:pPr>
      <w:r w:rsidRPr="002E2D22">
        <w:rPr>
          <w:noProof/>
        </w:rPr>
        <w:t>NOTE:</w:t>
      </w:r>
      <w:r w:rsidRPr="002E2D22">
        <w:rPr>
          <w:noProof/>
        </w:rPr>
        <w:tab/>
        <w:t xml:space="preserve">Regardless if this extension attribute is present or not, the use of </w:t>
      </w:r>
      <w:r>
        <w:rPr>
          <w:noProof/>
        </w:rPr>
        <w:t>short</w:t>
      </w:r>
      <w:r w:rsidRPr="002E2D22">
        <w:rPr>
          <w:noProof/>
        </w:rPr>
        <w:t xml:space="preserve"> or </w:t>
      </w:r>
      <w:r>
        <w:rPr>
          <w:noProof/>
        </w:rPr>
        <w:t xml:space="preserve">long </w:t>
      </w:r>
      <w:r w:rsidRPr="002E2D22">
        <w:rPr>
          <w:noProof/>
        </w:rPr>
        <w:t>format is determined as described by section 4.1.2 of RFC 8285</w:t>
      </w:r>
      <w:r>
        <w:rPr>
          <w:noProof/>
        </w:rPr>
        <w:t xml:space="preserve"> [11]</w:t>
      </w:r>
      <w:r w:rsidRPr="002E2D22">
        <w:rPr>
          <w:noProof/>
        </w:rPr>
        <w:t>, i.e., based on what format other RTP HEs use in the same RTP session, unless both endpoints announced support for handling mixed format with "a=extmap-allow-mixed" as described by section 6 of RFC 8285</w:t>
      </w:r>
      <w:r>
        <w:rPr>
          <w:noProof/>
        </w:rPr>
        <w:t xml:space="preserve"> [11]</w:t>
      </w:r>
      <w:r w:rsidRPr="002E2D22">
        <w:rPr>
          <w:noProof/>
        </w:rPr>
        <w:t>.</w:t>
      </w:r>
    </w:p>
    <w:p w14:paraId="687DE66D" w14:textId="77777777" w:rsidR="00FB73EA" w:rsidRDefault="00FB73EA" w:rsidP="00FB73EA">
      <w:pPr>
        <w:rPr>
          <w:noProof/>
          <w:lang w:val="en-US"/>
        </w:rPr>
      </w:pPr>
      <w:r>
        <w:rPr>
          <w:noProof/>
          <w:lang w:val="en-US"/>
        </w:rPr>
        <w:t>Below is an example:</w:t>
      </w:r>
    </w:p>
    <w:p w14:paraId="40FDCA8D" w14:textId="77777777" w:rsidR="00FB73EA" w:rsidRPr="00FF3075" w:rsidRDefault="00FB73EA" w:rsidP="00FB73EA">
      <w:pPr>
        <w:rPr>
          <w:noProof/>
          <w:lang w:val="en-US"/>
        </w:rPr>
      </w:pPr>
      <w:r>
        <w:rPr>
          <w:noProof/>
          <w:lang w:val="en-US"/>
        </w:rPr>
        <w:tab/>
      </w:r>
      <w:r w:rsidRPr="000649EA">
        <w:rPr>
          <w:noProof/>
          <w:lang w:val="en-US"/>
        </w:rPr>
        <w:t>a=extmap:</w:t>
      </w:r>
      <w:r>
        <w:rPr>
          <w:noProof/>
          <w:lang w:val="en-US"/>
        </w:rPr>
        <w:t>7</w:t>
      </w:r>
      <w:r w:rsidRPr="000649EA">
        <w:rPr>
          <w:noProof/>
          <w:lang w:val="en-US"/>
        </w:rPr>
        <w:t xml:space="preserve"> urn:3gpp:</w:t>
      </w:r>
      <w:r>
        <w:rPr>
          <w:noProof/>
          <w:lang w:val="en-US"/>
        </w:rPr>
        <w:t>expedited-transfer-indication:rel-19 short</w:t>
      </w:r>
    </w:p>
    <w:p w14:paraId="63504CBA" w14:textId="6D5918CC" w:rsidR="00FB73EA" w:rsidRDefault="00FB73EA" w:rsidP="00FB73EA">
      <w:pPr>
        <w:pStyle w:val="Heading3"/>
        <w:rPr>
          <w:noProof/>
        </w:rPr>
      </w:pPr>
      <w:bookmarkStart w:id="87" w:name="_Toc210637289"/>
      <w:r>
        <w:rPr>
          <w:noProof/>
        </w:rPr>
        <w:t>4.7.6</w:t>
      </w:r>
      <w:r>
        <w:rPr>
          <w:noProof/>
        </w:rPr>
        <w:tab/>
        <w:t>Usage of ETI Marking</w:t>
      </w:r>
      <w:bookmarkEnd w:id="87"/>
    </w:p>
    <w:p w14:paraId="1A9C5CAE" w14:textId="3A90D7CD" w:rsidR="00FB73EA" w:rsidRPr="008E4752" w:rsidRDefault="00FB73EA" w:rsidP="00FB73EA">
      <w:r>
        <w:t>When an RTP sender uses expedited data transfer in an RTP session, the RTP sender shall mark all the RTP PDUs with the RTP HE for ETI marking according to semantics defined in Clause </w:t>
      </w:r>
      <w:r w:rsidRPr="00320D7C">
        <w:t>4.7.4</w:t>
      </w:r>
      <w:r>
        <w:t>. Specifically, if expedited data transfer is desired for RTP PDUs of a media payload (e.g., a video frame), then the RTP sender shall mark the RTP PDUs with RTP HE for ETI marking with the Expedited Transfer Indication bit set to value “1”.</w:t>
      </w:r>
    </w:p>
    <w:p w14:paraId="7B9C4245" w14:textId="77777777" w:rsidR="00FB73EA" w:rsidRDefault="00FB73EA" w:rsidP="00FB73EA">
      <w:pPr>
        <w:pStyle w:val="NO"/>
        <w:rPr>
          <w:noProof/>
        </w:rPr>
      </w:pPr>
      <w:r>
        <w:rPr>
          <w:noProof/>
        </w:rPr>
        <w:t>NOTE 1:</w:t>
      </w:r>
      <w:r>
        <w:rPr>
          <w:noProof/>
        </w:rPr>
        <w:tab/>
        <w:t>It is up to an RTP sender implementation to decide when an expedited data transfer is desired or not for an RTP media payload and its associated RTP PDUs.</w:t>
      </w:r>
    </w:p>
    <w:p w14:paraId="34A740B6" w14:textId="77777777" w:rsidR="00FB73EA" w:rsidRDefault="00FB73EA" w:rsidP="00FB73EA">
      <w:pPr>
        <w:pStyle w:val="NO"/>
        <w:rPr>
          <w:noProof/>
        </w:rPr>
      </w:pPr>
      <w:r>
        <w:rPr>
          <w:noProof/>
        </w:rPr>
        <w:t xml:space="preserve">NOTE 2: </w:t>
      </w:r>
      <w:r>
        <w:rPr>
          <w:noProof/>
        </w:rPr>
        <w:tab/>
        <w:t>Non-RTP PDUs (e.g., RTCP or STUN PDUs) cannot be marked with RTP HE for ETI marking and thus are not expedited. For example, this applies to RTCP PDUs when the RTP sender multiplexes RTP and RTCP at session level.</w:t>
      </w:r>
    </w:p>
    <w:p w14:paraId="5E901BF6" w14:textId="72EC1007" w:rsidR="00FB73EA" w:rsidRDefault="00FB73EA" w:rsidP="00320D7C">
      <w:pPr>
        <w:pStyle w:val="NO"/>
        <w:rPr>
          <w:noProof/>
        </w:rPr>
      </w:pPr>
      <w:r>
        <w:rPr>
          <w:noProof/>
        </w:rPr>
        <w:t>NOTE 3:</w:t>
      </w:r>
      <w:r>
        <w:rPr>
          <w:noProof/>
        </w:rPr>
        <w:tab/>
        <w:t>When expedited data transfer is used, any PDUs that are not marked by the RTP sender with RTP HE for ETI marking (including RTCP, STUN or other PDUs) can be handled by the 5G System according to a default QoS treatment.</w:t>
      </w:r>
    </w:p>
    <w:p w14:paraId="20CA4CE1" w14:textId="0BBB8D2A" w:rsidR="002D4F97" w:rsidRPr="004D3578" w:rsidRDefault="002D4F97" w:rsidP="002D4F97">
      <w:pPr>
        <w:pStyle w:val="Heading1"/>
      </w:pPr>
      <w:bookmarkStart w:id="88" w:name="_Toc210637290"/>
      <w:r>
        <w:lastRenderedPageBreak/>
        <w:t>5</w:t>
      </w:r>
      <w:r w:rsidRPr="004D3578">
        <w:tab/>
      </w:r>
      <w:r>
        <w:t>RT</w:t>
      </w:r>
      <w:r w:rsidR="00F107E3">
        <w:t>C</w:t>
      </w:r>
      <w:r>
        <w:t xml:space="preserve">P </w:t>
      </w:r>
      <w:r w:rsidR="00F107E3">
        <w:t>Feedback Reporting Procedures</w:t>
      </w:r>
      <w:bookmarkEnd w:id="88"/>
    </w:p>
    <w:p w14:paraId="0BF424AA" w14:textId="1929B332" w:rsidR="002D4F97" w:rsidRPr="004D3578" w:rsidRDefault="00F107E3" w:rsidP="002D4F97">
      <w:pPr>
        <w:pStyle w:val="Heading2"/>
      </w:pPr>
      <w:bookmarkStart w:id="89" w:name="_Toc210637291"/>
      <w:r>
        <w:t>5</w:t>
      </w:r>
      <w:r w:rsidR="002D4F97" w:rsidRPr="004D3578">
        <w:t>.1</w:t>
      </w:r>
      <w:r w:rsidR="002D4F97" w:rsidRPr="004D3578">
        <w:tab/>
      </w:r>
      <w:r>
        <w:t>General</w:t>
      </w:r>
      <w:bookmarkEnd w:id="89"/>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90" w:name="_Toc210637292"/>
      <w:r>
        <w:rPr>
          <w:lang w:val="en-CA"/>
        </w:rPr>
        <w:t>5.2</w:t>
      </w:r>
      <w:r w:rsidR="000D2E01">
        <w:rPr>
          <w:lang w:val="en-CA"/>
        </w:rPr>
        <w:tab/>
      </w:r>
      <w:r w:rsidR="006F17A9" w:rsidRPr="006F17A9">
        <w:rPr>
          <w:lang w:val="en-CA"/>
        </w:rPr>
        <w:t xml:space="preserve">Transmission of timing information data for </w:t>
      </w:r>
      <w:proofErr w:type="spellStart"/>
      <w:r w:rsidR="006F17A9" w:rsidRPr="006F17A9">
        <w:rPr>
          <w:lang w:val="en-CA"/>
        </w:rPr>
        <w:t>QoE</w:t>
      </w:r>
      <w:proofErr w:type="spellEnd"/>
      <w:r w:rsidR="006F17A9" w:rsidRPr="006F17A9">
        <w:rPr>
          <w:lang w:val="en-CA"/>
        </w:rPr>
        <w:t xml:space="preserve"> measurements</w:t>
      </w:r>
      <w:bookmarkEnd w:id="90"/>
    </w:p>
    <w:p w14:paraId="447B0C85" w14:textId="5814C830" w:rsidR="006F17A9" w:rsidRPr="006F17A9" w:rsidRDefault="00BF3479" w:rsidP="00FA2F01">
      <w:pPr>
        <w:pStyle w:val="Heading3"/>
        <w:rPr>
          <w:lang w:val="en-CA"/>
        </w:rPr>
      </w:pPr>
      <w:bookmarkStart w:id="91" w:name="_Toc210637293"/>
      <w:r>
        <w:rPr>
          <w:lang w:val="en-CA"/>
        </w:rPr>
        <w:t>5.2.1</w:t>
      </w:r>
      <w:r w:rsidR="000D2E01">
        <w:rPr>
          <w:lang w:val="en-CA"/>
        </w:rPr>
        <w:tab/>
      </w:r>
      <w:r w:rsidR="006F17A9" w:rsidRPr="006F17A9">
        <w:rPr>
          <w:lang w:val="en-CA"/>
        </w:rPr>
        <w:t>General</w:t>
      </w:r>
      <w:bookmarkEnd w:id="91"/>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proofErr w:type="spellStart"/>
      <w:r w:rsidRPr="006F17A9">
        <w:rPr>
          <w:i/>
          <w:iCs/>
          <w:lang w:val="en-CA"/>
        </w:rPr>
        <w:t>sceneUpdateTime</w:t>
      </w:r>
      <w:proofErr w:type="spellEnd"/>
      <w:r w:rsidRPr="006F17A9">
        <w:rPr>
          <w:lang w:val="en-CA"/>
        </w:rPr>
        <w:t xml:space="preserve"> (T6) timestamp when it starts to process the actions. The </w:t>
      </w:r>
      <w:proofErr w:type="spellStart"/>
      <w:r w:rsidRPr="006F17A9">
        <w:rPr>
          <w:i/>
          <w:iCs/>
          <w:lang w:val="en-CA"/>
        </w:rPr>
        <w:t>sceneUpdateTime</w:t>
      </w:r>
      <w:proofErr w:type="spellEnd"/>
      <w:r w:rsidRPr="006F17A9">
        <w:rPr>
          <w:lang w:val="en-CA"/>
        </w:rPr>
        <w:t xml:space="preserve"> is used to measure the user interaction delay, age of content and the roundtrip interaction delay. The details of </w:t>
      </w:r>
      <w:proofErr w:type="spellStart"/>
      <w:r w:rsidRPr="006F17A9">
        <w:rPr>
          <w:i/>
          <w:iCs/>
          <w:lang w:val="en-CA"/>
        </w:rPr>
        <w:t>sceneUpdateTime</w:t>
      </w:r>
      <w:proofErr w:type="spellEnd"/>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w:t>
      </w:r>
      <w:proofErr w:type="spellStart"/>
      <w:r w:rsidRPr="006F17A9">
        <w:rPr>
          <w:lang w:val="en-CA"/>
        </w:rPr>
        <w:t>QoE</w:t>
      </w:r>
      <w:proofErr w:type="spellEnd"/>
      <w:r w:rsidRPr="006F17A9">
        <w:rPr>
          <w:lang w:val="en-CA"/>
        </w:rPr>
        <w:t xml:space="preserv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 xml:space="preserve">y measurements are described as quality of experience metrics for XR content. These delay measurement metrics need to be calculated at the UE for providing better </w:t>
      </w:r>
      <w:proofErr w:type="spellStart"/>
      <w:r w:rsidRPr="006F17A9">
        <w:rPr>
          <w:lang w:val="en-CA"/>
        </w:rPr>
        <w:t>QoE</w:t>
      </w:r>
      <w:proofErr w:type="spellEnd"/>
      <w:r w:rsidRPr="006F17A9">
        <w:rPr>
          <w:lang w:val="en-CA"/>
        </w:rPr>
        <w:t xml:space="preserve"> to the user. Also, the server processing delay measurement helps the UE in the adaptation process with the split rendering server for achieving better </w:t>
      </w:r>
      <w:proofErr w:type="spellStart"/>
      <w:r w:rsidRPr="006F17A9">
        <w:rPr>
          <w:lang w:val="en-CA"/>
        </w:rPr>
        <w:t>QoE</w:t>
      </w:r>
      <w:proofErr w:type="spellEnd"/>
      <w:r w:rsidRPr="006F17A9">
        <w:rPr>
          <w:lang w:val="en-CA"/>
        </w:rPr>
        <w:t>.</w:t>
      </w:r>
    </w:p>
    <w:p w14:paraId="05DCF31E" w14:textId="3F01739D" w:rsidR="006F17A9" w:rsidRPr="006F17A9" w:rsidRDefault="007E2631" w:rsidP="00FA2F01">
      <w:pPr>
        <w:pStyle w:val="Heading3"/>
        <w:rPr>
          <w:lang w:val="en-CA"/>
        </w:rPr>
      </w:pPr>
      <w:bookmarkStart w:id="92" w:name="_Toc210637294"/>
      <w:r>
        <w:rPr>
          <w:lang w:val="en-CA"/>
        </w:rPr>
        <w:t>5.2.2</w:t>
      </w:r>
      <w:r w:rsidR="000D2E01">
        <w:rPr>
          <w:lang w:val="en-CA"/>
        </w:rPr>
        <w:tab/>
      </w:r>
      <w:r w:rsidR="006F17A9" w:rsidRPr="006F17A9">
        <w:rPr>
          <w:lang w:val="en-CA"/>
        </w:rPr>
        <w:t>RTCP message-based transmission of timing information</w:t>
      </w:r>
      <w:bookmarkEnd w:id="92"/>
    </w:p>
    <w:p w14:paraId="61188DC8" w14:textId="4751986B" w:rsidR="00605970" w:rsidRPr="006F17A9" w:rsidRDefault="00605970" w:rsidP="00605970">
      <w:pPr>
        <w:pStyle w:val="Heading4"/>
        <w:rPr>
          <w:lang w:val="en-CA"/>
        </w:rPr>
      </w:pPr>
      <w:bookmarkStart w:id="93" w:name="_Toc210637295"/>
      <w:r>
        <w:rPr>
          <w:lang w:val="en-CA"/>
        </w:rPr>
        <w:t>5.2.2.1</w:t>
      </w:r>
      <w:r>
        <w:rPr>
          <w:lang w:val="en-CA"/>
        </w:rPr>
        <w:tab/>
      </w:r>
      <w:r w:rsidR="00BB4E98">
        <w:rPr>
          <w:lang w:val="en-CA"/>
        </w:rPr>
        <w:t>General</w:t>
      </w:r>
      <w:bookmarkEnd w:id="93"/>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xml:space="preserve">. The RTCP XR report is identified by payload type (PT) </w:t>
      </w:r>
      <w:r w:rsidRPr="006F17A9">
        <w:lastRenderedPageBreak/>
        <w:t>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t>NOTE:</w:t>
      </w:r>
      <w:r w:rsidR="00EE691B">
        <w:tab/>
      </w:r>
      <w:r w:rsidRPr="006F17A9">
        <w:t xml:space="preserve">The block type value for the </w:t>
      </w:r>
      <w:proofErr w:type="spellStart"/>
      <w:r w:rsidRPr="006F17A9">
        <w:t>QoE</w:t>
      </w:r>
      <w:proofErr w:type="spellEnd"/>
      <w:r w:rsidRPr="006F17A9">
        <w:t xml:space="preserve"> timing information RTCP XR message will be assigned by IANA and the specification will be updated with that block type value later. </w:t>
      </w:r>
    </w:p>
    <w:p w14:paraId="5A588D15" w14:textId="3BFEC511" w:rsidR="006F17A9" w:rsidRPr="006F17A9" w:rsidRDefault="00EE691B" w:rsidP="00FA2F01">
      <w:pPr>
        <w:pStyle w:val="Heading4"/>
        <w:rPr>
          <w:lang w:val="en-CA"/>
        </w:rPr>
      </w:pPr>
      <w:bookmarkStart w:id="94" w:name="_Toc210637296"/>
      <w:r>
        <w:rPr>
          <w:lang w:val="en-CA"/>
        </w:rPr>
        <w:t>5.2.2.</w:t>
      </w:r>
      <w:r w:rsidR="00605970">
        <w:rPr>
          <w:lang w:val="en-CA"/>
        </w:rPr>
        <w:t>2</w:t>
      </w:r>
      <w:r>
        <w:rPr>
          <w:lang w:val="en-CA"/>
        </w:rPr>
        <w:tab/>
      </w:r>
      <w:r w:rsidR="006F17A9" w:rsidRPr="006F17A9">
        <w:rPr>
          <w:lang w:val="en-CA"/>
        </w:rPr>
        <w:t xml:space="preserve">Extended Report block for </w:t>
      </w:r>
      <w:proofErr w:type="spellStart"/>
      <w:r w:rsidR="006F17A9" w:rsidRPr="006F17A9">
        <w:rPr>
          <w:lang w:val="en-CA"/>
        </w:rPr>
        <w:t>QoE</w:t>
      </w:r>
      <w:proofErr w:type="spellEnd"/>
      <w:r w:rsidR="006F17A9" w:rsidRPr="006F17A9">
        <w:rPr>
          <w:lang w:val="en-CA"/>
        </w:rPr>
        <w:t xml:space="preserve"> timing information</w:t>
      </w:r>
      <w:bookmarkEnd w:id="94"/>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w:t>
      </w:r>
      <w:proofErr w:type="spellStart"/>
      <w:r w:rsidRPr="006F17A9">
        <w:t>QoE</w:t>
      </w:r>
      <w:proofErr w:type="spellEnd"/>
      <w:r w:rsidRPr="006F17A9">
        <w:t xml:space="preserv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 xml:space="preserve">The timing information required for measuring </w:t>
      </w:r>
      <w:proofErr w:type="spellStart"/>
      <w:r w:rsidRPr="006F17A9">
        <w:t>QoE</w:t>
      </w:r>
      <w:proofErr w:type="spellEnd"/>
      <w:r w:rsidRPr="006F17A9">
        <w:t xml:space="preserve"> metrics may be expressed in the same units as in the RTP timestamps of RTP data packets. This is so that, for each packet, one can establish the relation between the media data flowing and the corresponding </w:t>
      </w:r>
      <w:proofErr w:type="spellStart"/>
      <w:r w:rsidRPr="006F17A9">
        <w:t>QoE</w:t>
      </w:r>
      <w:proofErr w:type="spellEnd"/>
      <w:r w:rsidRPr="006F17A9">
        <w:t xml:space="preserve"> timing information recorded at the SRS for a specific media frame.</w:t>
      </w:r>
    </w:p>
    <w:p w14:paraId="5DE75192" w14:textId="59B7B2CD" w:rsidR="006F17A9" w:rsidRPr="006F17A9" w:rsidRDefault="006F17A9" w:rsidP="006F17A9">
      <w:r w:rsidRPr="006F17A9">
        <w:t xml:space="preserve">For optimum use of the RTCP bandwidth, the RTCP XR block payload may contain the whole or part of the timing information required to calculate the </w:t>
      </w:r>
      <w:proofErr w:type="spellStart"/>
      <w:r w:rsidRPr="006F17A9">
        <w:t>QoE</w:t>
      </w:r>
      <w:proofErr w:type="spellEnd"/>
      <w:r w:rsidRPr="006F17A9">
        <w:t xml:space="preserve"> metrics. </w:t>
      </w:r>
      <w:proofErr w:type="spellStart"/>
      <w:r w:rsidRPr="00FA2F01">
        <w:rPr>
          <w:rFonts w:ascii="Courier New" w:hAnsi="Courier New" w:cs="Courier New"/>
        </w:rPr>
        <w:t>t_info</w:t>
      </w:r>
      <w:proofErr w:type="spellEnd"/>
      <w:r w:rsidRPr="006F17A9">
        <w:t xml:space="preserve"> field present in </w:t>
      </w:r>
      <w:r w:rsidR="00AD14DB">
        <w:t>Figure 1</w:t>
      </w:r>
      <w:r w:rsidRPr="006F17A9">
        <w:t xml:space="preserve"> represents the timing information present in an RTCP XR block report. When a bit is set to ‘ONE’ in </w:t>
      </w:r>
      <w:proofErr w:type="spellStart"/>
      <w:r w:rsidRPr="00FA2F01">
        <w:rPr>
          <w:rFonts w:ascii="Courier New" w:hAnsi="Courier New" w:cs="Courier New"/>
        </w:rPr>
        <w:t>t_info</w:t>
      </w:r>
      <w:proofErr w:type="spellEnd"/>
      <w:r w:rsidRPr="006F17A9">
        <w:t xml:space="preserve"> field the respective timing information shall be present in the payload. When a bit is set to </w:t>
      </w:r>
      <w:r w:rsidR="00093844">
        <w:t>‘</w:t>
      </w:r>
      <w:r w:rsidRPr="006F17A9">
        <w:t>ZERO</w:t>
      </w:r>
      <w:r w:rsidR="00093844">
        <w:t>’</w:t>
      </w:r>
      <w:r w:rsidRPr="006F17A9">
        <w:t xml:space="preserve"> in </w:t>
      </w:r>
      <w:proofErr w:type="spellStart"/>
      <w:r w:rsidRPr="00FA2F01">
        <w:rPr>
          <w:rFonts w:ascii="Courier New" w:hAnsi="Courier New" w:cs="Courier New"/>
        </w:rPr>
        <w:t>t_info</w:t>
      </w:r>
      <w:proofErr w:type="spellEnd"/>
      <w:r w:rsidRPr="006F17A9">
        <w:t xml:space="preserve"> field, the respective time information shall not be present in the payload. </w:t>
      </w:r>
      <w:r w:rsidR="00093844">
        <w:t>E</w:t>
      </w:r>
      <w:r w:rsidRPr="006F17A9">
        <w:t xml:space="preserve">.g., when the sender like to transmit only T1 and T3 information, the </w:t>
      </w:r>
      <w:proofErr w:type="spellStart"/>
      <w:r w:rsidRPr="00FA2F01">
        <w:rPr>
          <w:rFonts w:ascii="Courier New" w:hAnsi="Courier New" w:cs="Courier New"/>
        </w:rPr>
        <w:t>t_info</w:t>
      </w:r>
      <w:proofErr w:type="spellEnd"/>
      <w:r w:rsidRPr="006F17A9">
        <w:t xml:space="preserve"> field is set to b0011 and only T1 and T3 information is present in the message payload.</w:t>
      </w:r>
    </w:p>
    <w:p w14:paraId="120CAF4C" w14:textId="420E1D62" w:rsidR="006F17A9" w:rsidRPr="006F17A9" w:rsidRDefault="006F17A9" w:rsidP="006F17A9">
      <w:r w:rsidRPr="006F17A9">
        <w:t xml:space="preserve">The identifiers of all actions that were processed for the rendering of a frame at a specific time are reported in the RTP </w:t>
      </w:r>
      <w:r w:rsidR="00FB27A4">
        <w:t>HE</w:t>
      </w:r>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w:t>
      </w:r>
      <w:proofErr w:type="spellStart"/>
      <w:r w:rsidRPr="006F17A9">
        <w:t>QoE</w:t>
      </w:r>
      <w:proofErr w:type="spellEnd"/>
      <w:r w:rsidRPr="006F17A9">
        <w:t xml:space="preserve"> timing information Report Block has the following format: </w:t>
      </w:r>
      <w:bookmarkStart w:id="95"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w:t>
      </w:r>
      <w:proofErr w:type="spellStart"/>
      <w:r w:rsidRPr="00FA2F01">
        <w:rPr>
          <w:rFonts w:ascii="Courier New" w:hAnsi="Courier New" w:cs="Courier New"/>
          <w:lang w:val="en-US"/>
        </w:rPr>
        <w:t>resv</w:t>
      </w:r>
      <w:proofErr w:type="spellEnd"/>
      <w:r w:rsidRPr="00FA2F01">
        <w:rPr>
          <w:rFonts w:ascii="Courier New" w:hAnsi="Courier New" w:cs="Courier New"/>
          <w:lang w:val="en-US"/>
        </w:rPr>
        <w:t xml:space="preserve">  |</w:t>
      </w:r>
      <w:proofErr w:type="spellStart"/>
      <w:r w:rsidRPr="00FA2F01">
        <w:rPr>
          <w:rFonts w:ascii="Courier New" w:hAnsi="Courier New" w:cs="Courier New"/>
          <w:lang w:val="en-US"/>
        </w:rPr>
        <w:t>t_info</w:t>
      </w:r>
      <w:proofErr w:type="spellEnd"/>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328A1690" w:rsidR="006F17A9" w:rsidRPr="006F17A9" w:rsidRDefault="006F17A9" w:rsidP="00FA2F01">
      <w:pPr>
        <w:pStyle w:val="TF"/>
      </w:pPr>
      <w:r w:rsidRPr="006F17A9">
        <w:t>Figure</w:t>
      </w:r>
      <w:bookmarkEnd w:id="95"/>
      <w:r w:rsidR="00ED2F68">
        <w:t xml:space="preserve"> 5.2.2.</w:t>
      </w:r>
      <w:r w:rsidR="00CC7B50">
        <w:t>2</w:t>
      </w:r>
      <w:r w:rsidR="00ED2F68">
        <w:t>-1</w:t>
      </w:r>
      <w:r w:rsidR="00ED3F35">
        <w:t>:</w:t>
      </w:r>
      <w:r w:rsidR="00ED2F68">
        <w:t xml:space="preserve"> </w:t>
      </w:r>
      <w:r w:rsidRPr="006F17A9">
        <w:t xml:space="preserve">RTCP XR block format for </w:t>
      </w:r>
      <w:proofErr w:type="spellStart"/>
      <w:r w:rsidRPr="006F17A9">
        <w:t>QoE</w:t>
      </w:r>
      <w:proofErr w:type="spellEnd"/>
      <w:r w:rsidRPr="006F17A9">
        <w:t xml:space="preserve"> timing information data</w:t>
      </w:r>
    </w:p>
    <w:p w14:paraId="380D7133" w14:textId="29EDB795" w:rsidR="006F17A9" w:rsidRPr="006F17A9" w:rsidRDefault="006F17A9" w:rsidP="006F17A9">
      <w:r w:rsidRPr="006F17A9">
        <w:t xml:space="preserve">The semantics of the fields in </w:t>
      </w:r>
      <w:proofErr w:type="spellStart"/>
      <w:r w:rsidRPr="006F17A9">
        <w:t>QoE</w:t>
      </w:r>
      <w:proofErr w:type="spellEnd"/>
      <w:r w:rsidRPr="006F17A9">
        <w:t xml:space="preserv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w:t>
      </w:r>
      <w:proofErr w:type="spellStart"/>
      <w:r w:rsidR="006F17A9" w:rsidRPr="006F17A9">
        <w:rPr>
          <w:lang w:val="en-US"/>
        </w:rPr>
        <w:t>QoE</w:t>
      </w:r>
      <w:proofErr w:type="spellEnd"/>
      <w:r w:rsidR="006F17A9" w:rsidRPr="006F17A9">
        <w:rPr>
          <w:lang w:val="en-US"/>
        </w:rPr>
        <w:t xml:space="preserv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r w:rsidR="006F17A9" w:rsidRPr="00FA2F01">
        <w:rPr>
          <w:rFonts w:ascii="Courier New" w:hAnsi="Courier New" w:cs="Courier New"/>
          <w:lang w:val="en-US"/>
        </w:rPr>
        <w:t>resv</w:t>
      </w:r>
      <w:proofErr w:type="spellEnd"/>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7690639B"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r w:rsidR="006F17A9" w:rsidRPr="00FA2F01">
        <w:rPr>
          <w:rFonts w:ascii="Courier New" w:hAnsi="Courier New" w:cs="Courier New"/>
          <w:lang w:val="en-US"/>
        </w:rPr>
        <w:t>t_info</w:t>
      </w:r>
      <w:proofErr w:type="spellEnd"/>
      <w:r w:rsidR="006F17A9" w:rsidRPr="006F17A9">
        <w:rPr>
          <w:lang w:val="en-US"/>
        </w:rPr>
        <w:t xml:space="preserve"> [4 bits]: This field bits represent the timestamps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w:t>
      </w:r>
      <w:r w:rsidR="006F17A9" w:rsidRPr="006F17A9">
        <w:rPr>
          <w:lang w:val="en-US"/>
        </w:rPr>
        <w:lastRenderedPageBreak/>
        <w:t xml:space="preserve">set to 1 respectively. When T1, T3, T5 and T6 are present in an RTCP XR block data, the </w:t>
      </w:r>
      <w:proofErr w:type="spellStart"/>
      <w:r w:rsidR="006F17A9" w:rsidRPr="00FA2F01">
        <w:rPr>
          <w:rFonts w:ascii="Courier New" w:hAnsi="Courier New" w:cs="Courier New"/>
          <w:lang w:val="en-US"/>
        </w:rPr>
        <w:t>t_info</w:t>
      </w:r>
      <w:proofErr w:type="spellEnd"/>
      <w:r w:rsidR="006F17A9" w:rsidRPr="006F17A9">
        <w:rPr>
          <w:lang w:val="en-US"/>
        </w:rPr>
        <w:t xml:space="preserve"> field value shall be b1111. The timing information when present shall follow the order T1, T3, T5 followed by T6. For example, when the </w:t>
      </w:r>
      <w:proofErr w:type="spellStart"/>
      <w:r w:rsidR="006F17A9" w:rsidRPr="00FA2F01">
        <w:rPr>
          <w:rFonts w:ascii="Courier New" w:hAnsi="Courier New" w:cs="Courier New"/>
          <w:lang w:val="en-US"/>
        </w:rPr>
        <w:t>t_info</w:t>
      </w:r>
      <w:proofErr w:type="spellEnd"/>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1C4A3496"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timestamp of the media frame at which the corresponding </w:t>
      </w:r>
      <w:proofErr w:type="spellStart"/>
      <w:r w:rsidR="006F17A9" w:rsidRPr="006F17A9">
        <w:rPr>
          <w:lang w:val="en-US"/>
        </w:rPr>
        <w:t>QoE</w:t>
      </w:r>
      <w:proofErr w:type="spellEnd"/>
      <w:r w:rsidR="006F17A9" w:rsidRPr="006F17A9">
        <w:rPr>
          <w:lang w:val="en-US"/>
        </w:rPr>
        <w:t xml:space="preserve"> timing information date was recorded at the SRS. This correspondence may be used for synchronization between the media data and the </w:t>
      </w:r>
      <w:proofErr w:type="spellStart"/>
      <w:r w:rsidR="006F17A9" w:rsidRPr="006F17A9">
        <w:rPr>
          <w:lang w:val="en-US"/>
        </w:rPr>
        <w:t>QoE</w:t>
      </w:r>
      <w:proofErr w:type="spellEnd"/>
      <w:r w:rsidR="006F17A9" w:rsidRPr="006F17A9">
        <w:rPr>
          <w:lang w:val="en-US"/>
        </w:rPr>
        <w:t xml:space="preserv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96" w:name="_Toc210637297"/>
      <w:r>
        <w:rPr>
          <w:lang w:val="en-CA"/>
        </w:rPr>
        <w:t>5.2.3</w:t>
      </w:r>
      <w:r>
        <w:rPr>
          <w:lang w:val="en-CA"/>
        </w:rPr>
        <w:tab/>
      </w:r>
      <w:r w:rsidR="006F17A9" w:rsidRPr="006F17A9">
        <w:rPr>
          <w:lang w:val="en-CA"/>
        </w:rPr>
        <w:t>SDP signaling and attributes</w:t>
      </w:r>
      <w:bookmarkEnd w:id="96"/>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proofErr w:type="spellStart"/>
      <w:r w:rsidRPr="00FA2F01">
        <w:rPr>
          <w:rFonts w:ascii="Courier New" w:hAnsi="Courier New" w:cs="Courier New"/>
          <w:lang w:val="x-none"/>
        </w:rPr>
        <w:t>rtcp-xr</w:t>
      </w:r>
      <w:proofErr w:type="spellEnd"/>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7BA7193E" w:rsidR="006F17A9" w:rsidRPr="006F17A9" w:rsidRDefault="006F17A9" w:rsidP="006F17A9">
      <w:r w:rsidRPr="006F17A9">
        <w:t xml:space="preserve">The extended RTCP XR blocks with </w:t>
      </w:r>
      <w:proofErr w:type="spellStart"/>
      <w:r w:rsidRPr="006F17A9">
        <w:t>Q</w:t>
      </w:r>
      <w:r w:rsidR="00F51338">
        <w:t>o</w:t>
      </w:r>
      <w:r w:rsidRPr="006F17A9">
        <w:t>E</w:t>
      </w:r>
      <w:proofErr w:type="spellEnd"/>
      <w:r w:rsidRPr="006F17A9">
        <w:t xml:space="preserve"> time information SDP attribute </w:t>
      </w:r>
      <w:r w:rsidR="00815115" w:rsidRPr="00815115">
        <w:t>extends the "a=</w:t>
      </w:r>
      <w:proofErr w:type="spellStart"/>
      <w:r w:rsidR="00815115" w:rsidRPr="00815115">
        <w:t>rtcp-xr</w:t>
      </w:r>
      <w:proofErr w:type="spellEnd"/>
      <w:r w:rsidR="00815115" w:rsidRPr="00815115">
        <w:t xml:space="preserve">" attribute </w:t>
      </w:r>
      <w:r w:rsidRPr="006F17A9">
        <w:t>defin</w:t>
      </w:r>
      <w:r w:rsidR="00D2419C">
        <w:t>ition</w:t>
      </w:r>
      <w:r w:rsidR="00CA6317">
        <w:t xml:space="preserve"> in RFC 3611 [16]</w:t>
      </w:r>
      <w:r w:rsidRPr="006F17A9">
        <w:t xml:space="preserve"> as </w:t>
      </w:r>
      <w:r w:rsidR="00CA6317">
        <w:t xml:space="preserve">described </w:t>
      </w:r>
      <w:r w:rsidRPr="006F17A9">
        <w:t>below in Augmented Backus-Naur Form (ABNF).</w:t>
      </w:r>
    </w:p>
    <w:p w14:paraId="49597645" w14:textId="03E6A562" w:rsidR="006F17A9" w:rsidRPr="00FA2F01" w:rsidRDefault="006F17A9" w:rsidP="00C16234">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xr</w:t>
      </w:r>
      <w:proofErr w:type="spellEnd"/>
      <w:r w:rsidRPr="00FA2F01">
        <w:rPr>
          <w:rFonts w:ascii="Courier New" w:hAnsi="Courier New" w:cs="Courier New"/>
          <w:lang w:val="x-none"/>
        </w:rPr>
        <w:t xml:space="preserve">-format =/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w:t>
      </w:r>
    </w:p>
    <w:p w14:paraId="122E7F69" w14:textId="77777777" w:rsidR="006F17A9" w:rsidRPr="00FA2F01" w:rsidRDefault="006F17A9" w:rsidP="00FA2F01">
      <w:pPr>
        <w:spacing w:after="0"/>
        <w:rPr>
          <w:rFonts w:ascii="Courier New" w:hAnsi="Courier New" w:cs="Courier New"/>
          <w:lang w:val="x-none"/>
        </w:rPr>
      </w:pPr>
    </w:p>
    <w:p w14:paraId="482450F9" w14:textId="10C6071F" w:rsidR="006F17A9" w:rsidRPr="006F17A9" w:rsidRDefault="006F17A9" w:rsidP="006F17A9">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w:t>
      </w:r>
      <w:r w:rsidR="00771CC6">
        <w:rPr>
          <w:rFonts w:ascii="Courier New" w:hAnsi="Courier New" w:cs="Courier New"/>
          <w:b/>
          <w:bCs/>
          <w:lang w:val="en-US"/>
        </w:rPr>
        <w:t xml:space="preserve"> </w:t>
      </w:r>
      <w:r w:rsidRPr="00FA2F01">
        <w:rPr>
          <w:rFonts w:ascii="Courier New" w:hAnsi="Courier New" w:cs="Courier New"/>
          <w:b/>
          <w:bCs/>
          <w:lang w:val="x-none"/>
        </w:rPr>
        <w:t>=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lang w:val="x-none"/>
        </w:rPr>
        <w:t>["=" max-size]</w:t>
      </w:r>
      <w:r w:rsidR="004D2082" w:rsidRPr="004D2082">
        <w:rPr>
          <w:rFonts w:ascii="Courier New" w:hAnsi="Courier New" w:cs="Courier New"/>
          <w:lang w:val="x-none"/>
        </w:rPr>
        <w:t xml:space="preserve"> ; max-size from RFC 3611</w:t>
      </w:r>
    </w:p>
    <w:p w14:paraId="34433427" w14:textId="2554CF30" w:rsidR="006F17A9" w:rsidRPr="006F17A9" w:rsidRDefault="006F17A9" w:rsidP="006F17A9">
      <w:r w:rsidRPr="006F17A9">
        <w:t xml:space="preserve">The </w:t>
      </w:r>
      <w:r w:rsidR="003A09EC">
        <w:t xml:space="preserve">new </w:t>
      </w:r>
      <w:r w:rsidRPr="006F17A9">
        <w:t xml:space="preserve">parameter name and </w:t>
      </w:r>
      <w:r w:rsidR="003A09EC">
        <w:t xml:space="preserve">its </w:t>
      </w:r>
      <w:r w:rsidRPr="006F17A9">
        <w:t xml:space="preserve">corresponding </w:t>
      </w:r>
      <w:r w:rsidR="00601C52">
        <w:t xml:space="preserve">RTCP </w:t>
      </w:r>
      <w:r w:rsidRPr="006F17A9">
        <w:t>XR format</w:t>
      </w:r>
      <w:r w:rsidR="00F0308B">
        <w:t xml:space="preserve"> </w:t>
      </w:r>
      <w:r w:rsidR="003A09EC">
        <w:t>i</w:t>
      </w:r>
      <w:r w:rsidRPr="006F17A9">
        <w:t>s:</w:t>
      </w:r>
    </w:p>
    <w:p w14:paraId="28CD8383" w14:textId="419D3031"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464E93C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E0C442C" w14:textId="540964E6" w:rsidR="006F17A9" w:rsidRPr="00AA108E" w:rsidRDefault="006F17A9" w:rsidP="006F17A9">
      <w:pPr>
        <w:rPr>
          <w:rFonts w:ascii="Courier New" w:hAnsi="Courier New" w:cs="Courier New"/>
          <w:b/>
          <w:bCs/>
          <w:lang w:val="en-US"/>
        </w:rPr>
      </w:pPr>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w:t>
      </w:r>
      <w:r w:rsidR="00F0308B">
        <w:rPr>
          <w:rFonts w:ascii="Courier New" w:hAnsi="Courier New" w:cs="Courier New"/>
          <w:b/>
          <w:bCs/>
          <w:lang w:val="en-US"/>
        </w:rPr>
        <w:t>I</w:t>
      </w:r>
      <w:proofErr w:type="spellStart"/>
      <w:r w:rsidRPr="00FA2F01">
        <w:rPr>
          <w:rFonts w:ascii="Courier New" w:hAnsi="Courier New" w:cs="Courier New"/>
          <w:b/>
          <w:bCs/>
          <w:lang w:val="x-none"/>
        </w:rPr>
        <w:t>nformation</w:t>
      </w:r>
      <w:proofErr w:type="spellEnd"/>
      <w:r w:rsidRPr="00FA2F01">
        <w:rPr>
          <w:rFonts w:ascii="Courier New" w:hAnsi="Courier New" w:cs="Courier New"/>
          <w:b/>
          <w:bCs/>
          <w:lang w:val="x-none"/>
        </w:rPr>
        <w:t xml:space="preserve"> for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 </w:t>
      </w:r>
      <w:r w:rsidR="00F0308B">
        <w:rPr>
          <w:rFonts w:ascii="Courier New" w:hAnsi="Courier New" w:cs="Courier New"/>
          <w:b/>
          <w:bCs/>
          <w:lang w:val="en-US"/>
        </w:rPr>
        <w:t>M</w:t>
      </w:r>
      <w:proofErr w:type="spellStart"/>
      <w:r w:rsidRPr="00FA2F01">
        <w:rPr>
          <w:rFonts w:ascii="Courier New" w:hAnsi="Courier New" w:cs="Courier New"/>
          <w:b/>
          <w:bCs/>
          <w:lang w:val="x-none"/>
        </w:rPr>
        <w:t>etrics</w:t>
      </w:r>
      <w:proofErr w:type="spellEnd"/>
      <w:r w:rsidRPr="00FA2F01">
        <w:rPr>
          <w:rFonts w:ascii="Courier New" w:hAnsi="Courier New" w:cs="Courier New"/>
          <w:b/>
          <w:bCs/>
          <w:lang w:val="x-none"/>
        </w:rPr>
        <w:t xml:space="preserve"> </w:t>
      </w:r>
      <w:r w:rsidR="00F0308B">
        <w:rPr>
          <w:rFonts w:ascii="Courier New" w:hAnsi="Courier New" w:cs="Courier New"/>
          <w:b/>
          <w:bCs/>
          <w:lang w:val="en-US"/>
        </w:rPr>
        <w:t>C</w:t>
      </w:r>
      <w:proofErr w:type="spellStart"/>
      <w:r w:rsidRPr="00FA2F01">
        <w:rPr>
          <w:rFonts w:ascii="Courier New" w:hAnsi="Courier New" w:cs="Courier New"/>
          <w:b/>
          <w:bCs/>
          <w:lang w:val="x-none"/>
        </w:rPr>
        <w:t>alculation</w:t>
      </w:r>
      <w:proofErr w:type="spellEnd"/>
      <w:r w:rsidR="0055612A">
        <w:rPr>
          <w:rFonts w:ascii="Courier New" w:hAnsi="Courier New" w:cs="Courier New"/>
          <w:b/>
          <w:bCs/>
          <w:lang w:val="en-US"/>
        </w:rPr>
        <w:t xml:space="preserve"> Block</w:t>
      </w:r>
    </w:p>
    <w:p w14:paraId="63D55879" w14:textId="20A9A3BD" w:rsidR="006F17A9" w:rsidRPr="006F17A9" w:rsidRDefault="006F17A9" w:rsidP="006F17A9">
      <w:pPr>
        <w:rPr>
          <w:lang w:val="en-US"/>
        </w:rPr>
      </w:pPr>
      <w:r w:rsidRPr="006F17A9">
        <w:t>The "</w:t>
      </w:r>
      <w:proofErr w:type="spellStart"/>
      <w:r w:rsidRPr="00FA2F01">
        <w:rPr>
          <w:rFonts w:ascii="Courier New" w:hAnsi="Courier New" w:cs="Courier New"/>
        </w:rPr>
        <w:t>qoe</w:t>
      </w:r>
      <w:proofErr w:type="spellEnd"/>
      <w:r w:rsidRPr="00FA2F01">
        <w:rPr>
          <w:rFonts w:ascii="Courier New" w:hAnsi="Courier New" w:cs="Courier New"/>
        </w:rPr>
        <w:t>-timing-info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0958ECC6" w14:textId="77777777" w:rsidR="00C1500C" w:rsidRPr="006C44D4" w:rsidRDefault="00C1500C" w:rsidP="00320D7C">
      <w:pPr>
        <w:pStyle w:val="Heading1"/>
      </w:pPr>
      <w:bookmarkStart w:id="97" w:name="_Toc170413672"/>
      <w:bookmarkStart w:id="98" w:name="_Toc210637298"/>
      <w:r>
        <w:lastRenderedPageBreak/>
        <w:t>6</w:t>
      </w:r>
      <w:r w:rsidRPr="006C44D4">
        <w:tab/>
      </w:r>
      <w:bookmarkEnd w:id="97"/>
      <w:r>
        <w:t xml:space="preserve">Additional SDP </w:t>
      </w:r>
      <w:proofErr w:type="spellStart"/>
      <w:r>
        <w:t>signaling</w:t>
      </w:r>
      <w:bookmarkEnd w:id="98"/>
      <w:proofErr w:type="spellEnd"/>
    </w:p>
    <w:p w14:paraId="33801D81" w14:textId="77777777" w:rsidR="00C1500C" w:rsidRPr="006C44D4" w:rsidRDefault="00C1500C" w:rsidP="00320D7C">
      <w:pPr>
        <w:pStyle w:val="Heading2"/>
      </w:pPr>
      <w:bookmarkStart w:id="99" w:name="_Toc170413673"/>
      <w:bookmarkStart w:id="100" w:name="_Toc210637299"/>
      <w:r>
        <w:t>6</w:t>
      </w:r>
      <w:r w:rsidRPr="006C44D4">
        <w:t>.1</w:t>
      </w:r>
      <w:r w:rsidRPr="006C44D4">
        <w:tab/>
      </w:r>
      <w:bookmarkEnd w:id="99"/>
      <w:r>
        <w:t xml:space="preserve">SDP </w:t>
      </w:r>
      <w:proofErr w:type="spellStart"/>
      <w:r>
        <w:t>signaling</w:t>
      </w:r>
      <w:proofErr w:type="spellEnd"/>
      <w:r>
        <w:t xml:space="preserve"> for N6-unmarked PDUs</w:t>
      </w:r>
      <w:bookmarkEnd w:id="100"/>
    </w:p>
    <w:p w14:paraId="54F8B2D5" w14:textId="77777777" w:rsidR="00C1500C" w:rsidRPr="005742A4" w:rsidRDefault="00C1500C" w:rsidP="00C1500C">
      <w:pPr>
        <w:rPr>
          <w:lang w:val="en-US"/>
        </w:rPr>
      </w:pPr>
      <w:r w:rsidRPr="005742A4">
        <w:rPr>
          <w:lang w:val="en-US"/>
        </w:rPr>
        <w:t>A</w:t>
      </w:r>
      <w:r>
        <w:rPr>
          <w:lang w:val="en-US"/>
        </w:rPr>
        <w:t>n</w:t>
      </w:r>
      <w:r w:rsidRPr="005742A4">
        <w:rPr>
          <w:lang w:val="en-US"/>
        </w:rPr>
        <w:t xml:space="preserve"> </w:t>
      </w:r>
      <w:r>
        <w:rPr>
          <w:lang w:val="en-US"/>
        </w:rPr>
        <w:t xml:space="preserve">optional </w:t>
      </w:r>
      <w:r w:rsidRPr="005742A4">
        <w:rPr>
          <w:lang w:val="en-US"/>
        </w:rPr>
        <w:t>SDP attribute called "</w:t>
      </w:r>
      <w:r>
        <w:t>unmarked-</w:t>
      </w:r>
      <w:proofErr w:type="spellStart"/>
      <w:r>
        <w:t>pdu</w:t>
      </w:r>
      <w:proofErr w:type="spellEnd"/>
      <w:r>
        <w:t>-info</w:t>
      </w:r>
      <w:r w:rsidRPr="005742A4">
        <w:rPr>
          <w:lang w:val="en-US"/>
        </w:rPr>
        <w:t>"</w:t>
      </w:r>
      <w:r>
        <w:rPr>
          <w:lang w:val="en-US"/>
        </w:rPr>
        <w:t xml:space="preserve"> is defined to </w:t>
      </w:r>
      <w:r w:rsidRPr="005742A4">
        <w:rPr>
          <w:lang w:val="en-US"/>
        </w:rPr>
        <w:t>describ</w:t>
      </w:r>
      <w:r>
        <w:rPr>
          <w:lang w:val="en-US"/>
        </w:rPr>
        <w:t>e</w:t>
      </w:r>
      <w:r w:rsidRPr="005742A4">
        <w:rPr>
          <w:lang w:val="en-US"/>
        </w:rPr>
        <w:t xml:space="preserve"> </w:t>
      </w:r>
      <w:r>
        <w:rPr>
          <w:lang w:val="en-US"/>
        </w:rPr>
        <w:t xml:space="preserve">mappings between protocols of PDUs that are not or cannot be marked using the RTP HE for PDU Set marking </w:t>
      </w:r>
      <w:r w:rsidRPr="3C7E7C75">
        <w:rPr>
          <w:noProof/>
          <w:lang w:val="en-US"/>
        </w:rPr>
        <w:t xml:space="preserve">defined in </w:t>
      </w:r>
      <w:r w:rsidRPr="7390A774">
        <w:rPr>
          <w:noProof/>
          <w:lang w:val="en-US"/>
        </w:rPr>
        <w:t xml:space="preserve">clause </w:t>
      </w:r>
      <w:r>
        <w:rPr>
          <w:noProof/>
          <w:lang w:val="en-US"/>
        </w:rPr>
        <w:t>4.2</w:t>
      </w:r>
      <w:r>
        <w:rPr>
          <w:lang w:val="en-US"/>
        </w:rPr>
        <w:t xml:space="preserve"> (i.e. N6-unmarked PDUs) and sender-defined PDU Set Importance (PSI) values associated to such protocols.</w:t>
      </w:r>
    </w:p>
    <w:p w14:paraId="63F16E77" w14:textId="77777777" w:rsidR="00C1500C" w:rsidRDefault="00C1500C" w:rsidP="00C1500C">
      <w:r>
        <w:t>The “unmarked-</w:t>
      </w:r>
      <w:proofErr w:type="spellStart"/>
      <w:r>
        <w:t>pdu</w:t>
      </w:r>
      <w:proofErr w:type="spellEnd"/>
      <w:r>
        <w:t>-info” attribute shall conform to the following ABNF syntax (RFC 5234):</w:t>
      </w:r>
    </w:p>
    <w:p w14:paraId="4027CA4F" w14:textId="77777777" w:rsidR="00C1500C" w:rsidRDefault="00C1500C" w:rsidP="00C1500C">
      <w:pPr>
        <w:ind w:left="568" w:hanging="284"/>
      </w:pPr>
      <w:r>
        <w:t>unmarked-</w:t>
      </w:r>
      <w:proofErr w:type="spellStart"/>
      <w:r>
        <w:t>pdu</w:t>
      </w:r>
      <w:proofErr w:type="spellEnd"/>
      <w:r>
        <w:t>-info = "a=unmarked-</w:t>
      </w:r>
      <w:proofErr w:type="spellStart"/>
      <w:r>
        <w:t>pdu</w:t>
      </w:r>
      <w:proofErr w:type="spellEnd"/>
      <w:r>
        <w:t>-info" 1*(SP "[" protocol-tag "=" protocol-</w:t>
      </w:r>
      <w:proofErr w:type="spellStart"/>
      <w:r>
        <w:t>val</w:t>
      </w:r>
      <w:proofErr w:type="spellEnd"/>
      <w:r>
        <w:t xml:space="preserve"> SP psi-tag "=" psi-</w:t>
      </w:r>
      <w:proofErr w:type="spellStart"/>
      <w:r>
        <w:t>val</w:t>
      </w:r>
      <w:proofErr w:type="spellEnd"/>
      <w:r>
        <w:t xml:space="preserve"> "]")</w:t>
      </w:r>
    </w:p>
    <w:p w14:paraId="518914EF" w14:textId="77777777" w:rsidR="00C1500C" w:rsidRPr="00DD090E" w:rsidRDefault="00C1500C" w:rsidP="00C1500C">
      <w:pPr>
        <w:ind w:firstLine="284"/>
        <w:rPr>
          <w:lang w:val="en-US"/>
        </w:rPr>
      </w:pPr>
      <w:r w:rsidRPr="00DD090E">
        <w:rPr>
          <w:lang w:val="en-US"/>
        </w:rPr>
        <w:t>protocol-tag = "unmarked-proto"</w:t>
      </w:r>
    </w:p>
    <w:p w14:paraId="12F505AB" w14:textId="77777777" w:rsidR="00C1500C" w:rsidRPr="00DD090E" w:rsidRDefault="00C1500C" w:rsidP="00C1500C">
      <w:pPr>
        <w:ind w:firstLine="284"/>
        <w:rPr>
          <w:b/>
          <w:bCs/>
          <w:lang w:val="en-US"/>
        </w:rPr>
      </w:pPr>
      <w:r w:rsidRPr="00DD090E">
        <w:rPr>
          <w:lang w:val="en-US"/>
        </w:rPr>
        <w:t>protocol-</w:t>
      </w:r>
      <w:proofErr w:type="spellStart"/>
      <w:r w:rsidRPr="00DD090E">
        <w:rPr>
          <w:lang w:val="en-US"/>
        </w:rPr>
        <w:t>val</w:t>
      </w:r>
      <w:proofErr w:type="spellEnd"/>
      <w:r w:rsidRPr="00DD090E">
        <w:rPr>
          <w:lang w:val="en-US"/>
        </w:rPr>
        <w:t xml:space="preserve"> = "RTCP" / "STUN" / "RTP"/ </w:t>
      </w:r>
      <w:r>
        <w:rPr>
          <w:lang w:val="en-US"/>
        </w:rPr>
        <w:t>token</w:t>
      </w:r>
    </w:p>
    <w:p w14:paraId="5CE739BA" w14:textId="77777777" w:rsidR="00C1500C" w:rsidRPr="00DD090E" w:rsidRDefault="00C1500C" w:rsidP="00C1500C">
      <w:pPr>
        <w:ind w:firstLine="284"/>
        <w:rPr>
          <w:lang w:val="en-US"/>
        </w:rPr>
      </w:pPr>
      <w:r w:rsidRPr="00DD090E">
        <w:rPr>
          <w:lang w:val="en-US"/>
        </w:rPr>
        <w:t>psi-tag = "psi"</w:t>
      </w:r>
    </w:p>
    <w:p w14:paraId="2D9E6EC9" w14:textId="77777777" w:rsidR="00C1500C" w:rsidRPr="00DD090E" w:rsidRDefault="00C1500C" w:rsidP="00C1500C">
      <w:pPr>
        <w:ind w:firstLine="284"/>
        <w:rPr>
          <w:lang w:val="en-US"/>
        </w:rPr>
      </w:pPr>
      <w:proofErr w:type="spellStart"/>
      <w:r w:rsidRPr="00DD090E">
        <w:rPr>
          <w:lang w:val="en-US"/>
        </w:rPr>
        <w:t>zerotofive</w:t>
      </w:r>
      <w:proofErr w:type="spellEnd"/>
      <w:r w:rsidRPr="00DD090E">
        <w:rPr>
          <w:lang w:val="en-US"/>
        </w:rPr>
        <w:t xml:space="preserve"> = "0" /"1" / "2" / "3" / "4" / "5"</w:t>
      </w:r>
    </w:p>
    <w:p w14:paraId="320CE32C" w14:textId="77777777" w:rsidR="00C1500C" w:rsidRPr="004D57DF" w:rsidRDefault="00C1500C" w:rsidP="00C1500C">
      <w:pPr>
        <w:ind w:firstLine="284"/>
        <w:rPr>
          <w:lang w:val="en-US"/>
        </w:rPr>
      </w:pPr>
      <w:proofErr w:type="spellStart"/>
      <w:r>
        <w:rPr>
          <w:lang w:val="en-US"/>
        </w:rPr>
        <w:t>onetonine</w:t>
      </w:r>
      <w:proofErr w:type="spellEnd"/>
      <w:r>
        <w:rPr>
          <w:lang w:val="en-US"/>
        </w:rPr>
        <w:t xml:space="preserve"> = </w:t>
      </w:r>
      <w:r w:rsidRPr="00314181">
        <w:rPr>
          <w:lang w:val="en-US"/>
        </w:rPr>
        <w:t>"1" / "2" / "3" / "4" / "5"</w:t>
      </w:r>
      <w:r>
        <w:rPr>
          <w:lang w:val="en-US"/>
        </w:rPr>
        <w:t xml:space="preserve">/ </w:t>
      </w:r>
      <w:r w:rsidRPr="00314181">
        <w:rPr>
          <w:lang w:val="en-US"/>
        </w:rPr>
        <w:t>"</w:t>
      </w:r>
      <w:r>
        <w:rPr>
          <w:lang w:val="en-US"/>
        </w:rPr>
        <w:t>6</w:t>
      </w:r>
      <w:r w:rsidRPr="00314181">
        <w:rPr>
          <w:lang w:val="en-US"/>
        </w:rPr>
        <w:t>" /"</w:t>
      </w:r>
      <w:r>
        <w:rPr>
          <w:lang w:val="en-US"/>
        </w:rPr>
        <w:t>7</w:t>
      </w:r>
      <w:r w:rsidRPr="00314181">
        <w:rPr>
          <w:lang w:val="en-US"/>
        </w:rPr>
        <w:t>" / "</w:t>
      </w:r>
      <w:r>
        <w:rPr>
          <w:lang w:val="en-US"/>
        </w:rPr>
        <w:t>8</w:t>
      </w:r>
      <w:r w:rsidRPr="00314181">
        <w:rPr>
          <w:lang w:val="en-US"/>
        </w:rPr>
        <w:t>" / "</w:t>
      </w:r>
      <w:r>
        <w:rPr>
          <w:lang w:val="en-US"/>
        </w:rPr>
        <w:t>9</w:t>
      </w:r>
      <w:r w:rsidRPr="00314181">
        <w:rPr>
          <w:lang w:val="en-US"/>
        </w:rPr>
        <w:t>"</w:t>
      </w:r>
    </w:p>
    <w:p w14:paraId="3373D3C5" w14:textId="77777777" w:rsidR="00C1500C" w:rsidRDefault="00C1500C" w:rsidP="00C1500C">
      <w:pPr>
        <w:ind w:firstLine="284"/>
      </w:pPr>
      <w:r w:rsidRPr="007B7670">
        <w:rPr>
          <w:lang w:val="en-US"/>
        </w:rPr>
        <w:t>psi-</w:t>
      </w:r>
      <w:proofErr w:type="spellStart"/>
      <w:r w:rsidRPr="007B7670">
        <w:rPr>
          <w:lang w:val="en-US"/>
        </w:rPr>
        <w:t>val</w:t>
      </w:r>
      <w:proofErr w:type="spellEnd"/>
      <w:r w:rsidRPr="007B7670">
        <w:rPr>
          <w:lang w:val="en-US"/>
        </w:rPr>
        <w:t xml:space="preserve"> = </w:t>
      </w:r>
      <w:proofErr w:type="spellStart"/>
      <w:r>
        <w:rPr>
          <w:lang w:val="en-US"/>
        </w:rPr>
        <w:t>onetonine</w:t>
      </w:r>
      <w:proofErr w:type="spellEnd"/>
      <w:r w:rsidRPr="007B7670">
        <w:rPr>
          <w:lang w:val="en-US"/>
        </w:rPr>
        <w:t xml:space="preserve"> / (“1” </w:t>
      </w:r>
      <w:proofErr w:type="spellStart"/>
      <w:r w:rsidRPr="007B7670">
        <w:rPr>
          <w:lang w:val="en-US"/>
        </w:rPr>
        <w:t>zerotofive</w:t>
      </w:r>
      <w:proofErr w:type="spellEnd"/>
      <w:r w:rsidRPr="007B7670">
        <w:rPr>
          <w:lang w:val="en-US"/>
        </w:rPr>
        <w:t xml:space="preserve">) </w:t>
      </w:r>
      <w:r>
        <w:t xml:space="preserve">; numeric values </w:t>
      </w:r>
      <w:r w:rsidRPr="00F3504C">
        <w:t>1-15</w:t>
      </w:r>
    </w:p>
    <w:p w14:paraId="7D8FFCA9" w14:textId="77777777" w:rsidR="00C1500C" w:rsidRDefault="00C1500C" w:rsidP="00C1500C">
      <w:pPr>
        <w:ind w:firstLine="284"/>
      </w:pPr>
      <w:r>
        <w:t>; token as defined by IETF RFC 8866</w:t>
      </w:r>
    </w:p>
    <w:p w14:paraId="17DCE645" w14:textId="77777777" w:rsidR="00C1500C" w:rsidRPr="00B805A5" w:rsidRDefault="00C1500C" w:rsidP="00C1500C">
      <w:pPr>
        <w:rPr>
          <w:noProof/>
        </w:rPr>
      </w:pPr>
      <w:r w:rsidRPr="00B805A5">
        <w:rPr>
          <w:noProof/>
        </w:rPr>
        <w:t xml:space="preserve">The </w:t>
      </w:r>
      <w:r>
        <w:rPr>
          <w:noProof/>
        </w:rPr>
        <w:t>values</w:t>
      </w:r>
      <w:r w:rsidRPr="00B805A5">
        <w:rPr>
          <w:noProof/>
        </w:rPr>
        <w:t xml:space="preserve"> have the following semantics:</w:t>
      </w:r>
    </w:p>
    <w:p w14:paraId="107A96BF" w14:textId="77777777" w:rsidR="00C1500C" w:rsidRDefault="00C1500C" w:rsidP="00320D7C">
      <w:pPr>
        <w:pStyle w:val="B1"/>
        <w:rPr>
          <w:noProof/>
        </w:rPr>
      </w:pPr>
      <w:r w:rsidRPr="00B805A5">
        <w:rPr>
          <w:noProof/>
        </w:rPr>
        <w:t>-</w:t>
      </w:r>
      <w:r w:rsidRPr="00B805A5">
        <w:rPr>
          <w:noProof/>
        </w:rPr>
        <w:tab/>
      </w:r>
      <w:r>
        <w:rPr>
          <w:noProof/>
          <w:lang w:val="en-US"/>
        </w:rPr>
        <w:t>unmarked-proto</w:t>
      </w:r>
      <w:r w:rsidRPr="00B805A5">
        <w:rPr>
          <w:noProof/>
        </w:rPr>
        <w:t xml:space="preserve">: </w:t>
      </w:r>
      <w:r>
        <w:rPr>
          <w:noProof/>
        </w:rPr>
        <w:t>Name of the a</w:t>
      </w:r>
      <w:r w:rsidRPr="00AE50A3">
        <w:rPr>
          <w:noProof/>
        </w:rPr>
        <w:t>pplication</w:t>
      </w:r>
      <w:r>
        <w:rPr>
          <w:noProof/>
        </w:rPr>
        <w:t>-layer</w:t>
      </w:r>
      <w:r w:rsidRPr="00AE50A3">
        <w:rPr>
          <w:noProof/>
        </w:rPr>
        <w:t xml:space="preserve"> protocol </w:t>
      </w:r>
      <w:r>
        <w:rPr>
          <w:noProof/>
        </w:rPr>
        <w:t>used to encapsulate N6-</w:t>
      </w:r>
      <w:r w:rsidRPr="00AE50A3">
        <w:rPr>
          <w:noProof/>
        </w:rPr>
        <w:t>unmarked PDUs</w:t>
      </w:r>
      <w:r>
        <w:rPr>
          <w:noProof/>
        </w:rPr>
        <w:t>.</w:t>
      </w:r>
      <w:r w:rsidRPr="00AE50A3">
        <w:rPr>
          <w:noProof/>
        </w:rPr>
        <w:t xml:space="preserve"> </w:t>
      </w:r>
      <w:r>
        <w:rPr>
          <w:noProof/>
        </w:rPr>
        <w:t xml:space="preserve">Secure variants of RTP and RTCP (SRTP and SRTCP) are also applicable. </w:t>
      </w:r>
      <w:r>
        <w:rPr>
          <w:noProof/>
          <w:lang w:val="en-US"/>
        </w:rPr>
        <w:t>If the “unmarked-pdu-info” attribute is included at media level, this field shall not contain the value “STUN”.</w:t>
      </w:r>
    </w:p>
    <w:p w14:paraId="49F5E145" w14:textId="77777777" w:rsidR="00C1500C" w:rsidRPr="00242978" w:rsidRDefault="00C1500C" w:rsidP="00320D7C">
      <w:pPr>
        <w:pStyle w:val="B1"/>
        <w:rPr>
          <w:noProof/>
          <w:lang w:val="en-US"/>
        </w:rPr>
      </w:pPr>
      <w:r w:rsidRPr="00B805A5">
        <w:rPr>
          <w:noProof/>
          <w:lang w:val="en-US"/>
        </w:rPr>
        <w:t>-</w:t>
      </w:r>
      <w:r w:rsidRPr="00B805A5">
        <w:rPr>
          <w:noProof/>
          <w:lang w:val="en-US"/>
        </w:rPr>
        <w:tab/>
      </w:r>
      <w:r>
        <w:rPr>
          <w:noProof/>
          <w:lang w:val="en-US"/>
        </w:rPr>
        <w:t>psi</w:t>
      </w:r>
      <w:r w:rsidRPr="00B805A5">
        <w:rPr>
          <w:noProof/>
          <w:lang w:val="en-US"/>
        </w:rPr>
        <w:t>:</w:t>
      </w:r>
      <w:r>
        <w:rPr>
          <w:noProof/>
          <w:lang w:val="en-US"/>
        </w:rPr>
        <w:t xml:space="preserve"> </w:t>
      </w:r>
      <w:r w:rsidRPr="000E08B6">
        <w:rPr>
          <w:noProof/>
          <w:lang w:val="en-US"/>
        </w:rPr>
        <w:t xml:space="preserve">PDU Set Importance value in the range </w:t>
      </w:r>
      <w:r>
        <w:rPr>
          <w:noProof/>
          <w:lang w:val="en-US"/>
        </w:rPr>
        <w:t>1</w:t>
      </w:r>
      <w:r w:rsidRPr="000E08B6">
        <w:rPr>
          <w:noProof/>
          <w:lang w:val="en-US"/>
        </w:rPr>
        <w:t xml:space="preserve"> to 15 (inclusive).</w:t>
      </w:r>
    </w:p>
    <w:p w14:paraId="78D003A2" w14:textId="77777777" w:rsidR="00C1500C" w:rsidRPr="00B805A5" w:rsidRDefault="00C1500C" w:rsidP="00C1500C">
      <w:pPr>
        <w:rPr>
          <w:noProof/>
          <w:lang w:val="en-US"/>
        </w:rPr>
      </w:pPr>
      <w:r>
        <w:rPr>
          <w:noProof/>
          <w:lang w:val="en-US"/>
        </w:rPr>
        <w:t>A</w:t>
      </w:r>
      <w:r w:rsidRPr="00B805A5">
        <w:rPr>
          <w:noProof/>
          <w:lang w:val="en-US"/>
        </w:rPr>
        <w:t>n example</w:t>
      </w:r>
      <w:r>
        <w:rPr>
          <w:noProof/>
          <w:lang w:val="en-US"/>
        </w:rPr>
        <w:t xml:space="preserve"> usage is provided below:</w:t>
      </w:r>
    </w:p>
    <w:p w14:paraId="5F284972" w14:textId="77777777" w:rsidR="00C1500C" w:rsidRDefault="00C1500C" w:rsidP="00C1500C">
      <w:pPr>
        <w:ind w:firstLine="284"/>
        <w:rPr>
          <w:noProof/>
          <w:lang w:val="en-US"/>
        </w:rPr>
      </w:pPr>
      <w:r>
        <w:rPr>
          <w:noProof/>
          <w:lang w:val="en-US"/>
        </w:rPr>
        <w:t>a=unmarked-pdu-info [unmarked-proto=RTCP psi=5] [unmarked-proto=STUN psi=3]</w:t>
      </w:r>
    </w:p>
    <w:p w14:paraId="27969453" w14:textId="77777777" w:rsidR="00C1500C" w:rsidRDefault="00C1500C" w:rsidP="00C1500C">
      <w:pPr>
        <w:rPr>
          <w:noProof/>
          <w:lang w:val="en-US"/>
        </w:rPr>
      </w:pPr>
      <w:r>
        <w:rPr>
          <w:noProof/>
          <w:lang w:val="en-US"/>
        </w:rPr>
        <w:t xml:space="preserve">If an RTP sender that uses the RTP HE for PDU Set marking intends to </w:t>
      </w:r>
      <w:r w:rsidRPr="03ECD967">
        <w:rPr>
          <w:noProof/>
          <w:lang w:val="en-US"/>
        </w:rPr>
        <w:t>assign a PSI</w:t>
      </w:r>
      <w:r w:rsidRPr="4C3315D6">
        <w:rPr>
          <w:noProof/>
          <w:lang w:val="en-US"/>
        </w:rPr>
        <w:t xml:space="preserve"> </w:t>
      </w:r>
      <w:r w:rsidRPr="5AD07300">
        <w:rPr>
          <w:noProof/>
          <w:lang w:val="en-US"/>
        </w:rPr>
        <w:t>value</w:t>
      </w:r>
      <w:r w:rsidRPr="225C6F16">
        <w:rPr>
          <w:noProof/>
          <w:lang w:val="en-US"/>
        </w:rPr>
        <w:t xml:space="preserve"> </w:t>
      </w:r>
      <w:r w:rsidRPr="6D923B8F">
        <w:rPr>
          <w:noProof/>
          <w:lang w:val="en-US"/>
        </w:rPr>
        <w:t xml:space="preserve">to </w:t>
      </w:r>
      <w:r>
        <w:rPr>
          <w:noProof/>
          <w:lang w:val="en-US"/>
        </w:rPr>
        <w:t>its outgoing</w:t>
      </w:r>
      <w:r w:rsidRPr="6D923B8F">
        <w:rPr>
          <w:noProof/>
          <w:lang w:val="en-US"/>
        </w:rPr>
        <w:t xml:space="preserve"> </w:t>
      </w:r>
      <w:r>
        <w:rPr>
          <w:noProof/>
          <w:lang w:val="en-US"/>
        </w:rPr>
        <w:t>N6-</w:t>
      </w:r>
      <w:r w:rsidRPr="2E66F0D8">
        <w:rPr>
          <w:noProof/>
          <w:lang w:val="en-US"/>
        </w:rPr>
        <w:t xml:space="preserve">unmarked PDUs </w:t>
      </w:r>
      <w:r w:rsidRPr="00AB4FAD">
        <w:rPr>
          <w:noProof/>
          <w:lang w:val="en-US"/>
        </w:rPr>
        <w:t>(e</w:t>
      </w:r>
      <w:r w:rsidRPr="6E763C8C">
        <w:rPr>
          <w:noProof/>
          <w:lang w:val="en-US"/>
        </w:rPr>
        <w:t>.g., STUN</w:t>
      </w:r>
      <w:r>
        <w:rPr>
          <w:noProof/>
          <w:lang w:val="en-US"/>
        </w:rPr>
        <w:t>,</w:t>
      </w:r>
      <w:r w:rsidRPr="6E763C8C">
        <w:rPr>
          <w:noProof/>
          <w:lang w:val="en-US"/>
        </w:rPr>
        <w:t xml:space="preserve"> </w:t>
      </w:r>
      <w:r w:rsidRPr="2454A6E0">
        <w:rPr>
          <w:noProof/>
          <w:lang w:val="en-US"/>
        </w:rPr>
        <w:t>RTCP</w:t>
      </w:r>
      <w:r>
        <w:rPr>
          <w:noProof/>
          <w:lang w:val="en-US"/>
        </w:rPr>
        <w:t xml:space="preserve"> packets or unmarked audio RTP packets</w:t>
      </w:r>
      <w:r w:rsidRPr="7D38D3AA">
        <w:rPr>
          <w:noProof/>
          <w:lang w:val="en-US"/>
        </w:rPr>
        <w:t>)</w:t>
      </w:r>
      <w:r>
        <w:rPr>
          <w:noProof/>
          <w:lang w:val="en-US"/>
        </w:rPr>
        <w:t xml:space="preserve"> then it shall use the “unmarked-pdu-info” attribute</w:t>
      </w:r>
      <w:r w:rsidRPr="7D38D3AA">
        <w:rPr>
          <w:noProof/>
          <w:lang w:val="en-US"/>
        </w:rPr>
        <w:t>.</w:t>
      </w:r>
    </w:p>
    <w:p w14:paraId="56C4FBEF" w14:textId="77777777" w:rsidR="00C1500C" w:rsidRDefault="00C1500C" w:rsidP="00C1500C">
      <w:pPr>
        <w:rPr>
          <w:noProof/>
          <w:lang w:val="en-US"/>
        </w:rPr>
      </w:pPr>
      <w:r>
        <w:rPr>
          <w:noProof/>
          <w:lang w:val="en-US"/>
        </w:rPr>
        <w:t>RTP sender may include the “unmarked-pdu-info” attribute at media level in an SDP media description (“m=” line), if the extmap attribute with the URN for the RTP HE for PDU Set marking is also included in the SDP media description. Otherwise, the “unmarked-pdu-info” attribute shall not be present at media level.</w:t>
      </w:r>
    </w:p>
    <w:p w14:paraId="5E01DA1C" w14:textId="77777777" w:rsidR="00C1500C" w:rsidRDefault="00C1500C" w:rsidP="00C1500C">
      <w:pPr>
        <w:rPr>
          <w:noProof/>
          <w:lang w:val="en-US"/>
        </w:rPr>
      </w:pPr>
      <w:r>
        <w:rPr>
          <w:noProof/>
          <w:lang w:val="en-US"/>
        </w:rPr>
        <w:t xml:space="preserve">If the “unmarked-pdu-info” attribute is present at session level, it only applies to SDP media descriptions that also include the extmap attribute with the URN for the RTP HE for PDU Set marking. </w:t>
      </w:r>
    </w:p>
    <w:p w14:paraId="2F5FA43F" w14:textId="0658B924" w:rsidR="009A70F3" w:rsidRPr="00FA2F01" w:rsidRDefault="00C1500C" w:rsidP="00D4342B">
      <w:pPr>
        <w:rPr>
          <w:lang w:val="en-US"/>
        </w:rPr>
      </w:pPr>
      <w:r>
        <w:rPr>
          <w:noProof/>
          <w:lang w:val="en-US"/>
        </w:rPr>
        <w:t xml:space="preserve">The “unmarked-pdu-info” </w:t>
      </w:r>
      <w:r w:rsidRPr="3D2D4D23">
        <w:rPr>
          <w:noProof/>
          <w:lang w:val="en-US"/>
        </w:rPr>
        <w:t xml:space="preserve">attribute </w:t>
      </w:r>
      <w:r w:rsidRPr="2726B235">
        <w:rPr>
          <w:noProof/>
          <w:lang w:val="en-US"/>
        </w:rPr>
        <w:t>only applies to outgoing packet</w:t>
      </w:r>
      <w:r>
        <w:rPr>
          <w:noProof/>
          <w:lang w:val="en-US"/>
        </w:rPr>
        <w:t>s from an RTP sender that uses PDU Set marking. T</w:t>
      </w:r>
      <w:r w:rsidRPr="2726B235">
        <w:rPr>
          <w:noProof/>
          <w:lang w:val="en-US"/>
        </w:rPr>
        <w:t xml:space="preserve">herefore, </w:t>
      </w:r>
      <w:r w:rsidRPr="683522BE">
        <w:rPr>
          <w:noProof/>
          <w:lang w:val="en-US"/>
        </w:rPr>
        <w:t xml:space="preserve">an RTP </w:t>
      </w:r>
      <w:r>
        <w:rPr>
          <w:noProof/>
          <w:lang w:val="en-US"/>
        </w:rPr>
        <w:t>endpoint</w:t>
      </w:r>
      <w:r w:rsidRPr="6F8CFDAD">
        <w:rPr>
          <w:noProof/>
          <w:lang w:val="en-US"/>
        </w:rPr>
        <w:t xml:space="preserve"> </w:t>
      </w:r>
      <w:r w:rsidRPr="13411FCD">
        <w:rPr>
          <w:noProof/>
          <w:lang w:val="en-US"/>
        </w:rPr>
        <w:t xml:space="preserve">should </w:t>
      </w:r>
      <w:r>
        <w:rPr>
          <w:noProof/>
          <w:lang w:val="en-US"/>
        </w:rPr>
        <w:t>omit this</w:t>
      </w:r>
      <w:r w:rsidRPr="5E19CF50">
        <w:rPr>
          <w:noProof/>
          <w:lang w:val="en-US"/>
        </w:rPr>
        <w:t xml:space="preserve"> </w:t>
      </w:r>
      <w:r w:rsidRPr="07AE88FD">
        <w:rPr>
          <w:noProof/>
          <w:lang w:val="en-US"/>
        </w:rPr>
        <w:t xml:space="preserve">attribute </w:t>
      </w:r>
      <w:r>
        <w:rPr>
          <w:noProof/>
          <w:lang w:val="en-US"/>
        </w:rPr>
        <w:t>from</w:t>
      </w:r>
      <w:r w:rsidRPr="577B75B5">
        <w:rPr>
          <w:noProof/>
          <w:lang w:val="en-US"/>
        </w:rPr>
        <w:t xml:space="preserve"> </w:t>
      </w:r>
      <w:r>
        <w:rPr>
          <w:noProof/>
          <w:lang w:val="en-US"/>
        </w:rPr>
        <w:t>the</w:t>
      </w:r>
      <w:r w:rsidRPr="577B75B5">
        <w:rPr>
          <w:noProof/>
          <w:lang w:val="en-US"/>
        </w:rPr>
        <w:t xml:space="preserve"> </w:t>
      </w:r>
      <w:r w:rsidRPr="0451EFE7">
        <w:rPr>
          <w:noProof/>
          <w:lang w:val="en-US"/>
        </w:rPr>
        <w:t>SDP answer</w:t>
      </w:r>
      <w:r w:rsidRPr="652E1D98">
        <w:rPr>
          <w:noProof/>
          <w:lang w:val="en-US"/>
        </w:rPr>
        <w:t xml:space="preserve"> </w:t>
      </w:r>
      <w:r>
        <w:rPr>
          <w:noProof/>
          <w:lang w:val="en-US"/>
        </w:rPr>
        <w:t xml:space="preserve">(even </w:t>
      </w:r>
      <w:r w:rsidRPr="4A844786">
        <w:rPr>
          <w:noProof/>
          <w:lang w:val="en-US"/>
        </w:rPr>
        <w:t xml:space="preserve">if it </w:t>
      </w:r>
      <w:r>
        <w:rPr>
          <w:noProof/>
          <w:lang w:val="en-US"/>
        </w:rPr>
        <w:t>was present in</w:t>
      </w:r>
      <w:r w:rsidRPr="0AF6F961">
        <w:rPr>
          <w:noProof/>
          <w:lang w:val="en-US"/>
        </w:rPr>
        <w:t xml:space="preserve"> the SDP offer</w:t>
      </w:r>
      <w:r>
        <w:rPr>
          <w:noProof/>
          <w:lang w:val="en-US"/>
        </w:rPr>
        <w:t>)</w:t>
      </w:r>
      <w:r w:rsidRPr="0451EFE7">
        <w:rPr>
          <w:noProof/>
          <w:lang w:val="en-US"/>
        </w:rPr>
        <w:t xml:space="preserve">, </w:t>
      </w:r>
      <w:r>
        <w:rPr>
          <w:noProof/>
          <w:lang w:val="en-US"/>
        </w:rPr>
        <w:t>unless</w:t>
      </w:r>
      <w:r w:rsidRPr="4BE3B153">
        <w:rPr>
          <w:noProof/>
          <w:lang w:val="en-US"/>
        </w:rPr>
        <w:t xml:space="preserve"> </w:t>
      </w:r>
      <w:r>
        <w:rPr>
          <w:noProof/>
          <w:lang w:val="en-US"/>
        </w:rPr>
        <w:t xml:space="preserve">the endpoint is </w:t>
      </w:r>
      <w:r w:rsidRPr="013A93B6">
        <w:rPr>
          <w:noProof/>
          <w:lang w:val="en-US"/>
        </w:rPr>
        <w:t xml:space="preserve">an RTP sender </w:t>
      </w:r>
      <w:r>
        <w:rPr>
          <w:noProof/>
          <w:lang w:val="en-US"/>
        </w:rPr>
        <w:t>that uses</w:t>
      </w:r>
      <w:r w:rsidRPr="61CC39EC">
        <w:rPr>
          <w:noProof/>
          <w:lang w:val="en-US"/>
        </w:rPr>
        <w:t xml:space="preserve"> PDU </w:t>
      </w:r>
      <w:r>
        <w:rPr>
          <w:noProof/>
          <w:lang w:val="en-US"/>
        </w:rPr>
        <w:t>S</w:t>
      </w:r>
      <w:r w:rsidRPr="61CC39EC">
        <w:rPr>
          <w:noProof/>
          <w:lang w:val="en-US"/>
        </w:rPr>
        <w:t>et marking</w:t>
      </w:r>
      <w:r>
        <w:rPr>
          <w:noProof/>
          <w:lang w:val="en-US"/>
        </w:rPr>
        <w:t>.</w:t>
      </w:r>
    </w:p>
    <w:p w14:paraId="37796A3E" w14:textId="5F88DC65" w:rsidR="00080512" w:rsidRDefault="00080512" w:rsidP="00BA718D">
      <w:pPr>
        <w:pStyle w:val="Heading8"/>
      </w:pPr>
      <w:bookmarkStart w:id="101" w:name="tsgNames"/>
      <w:bookmarkStart w:id="102" w:name="startOfAnnexes"/>
      <w:bookmarkStart w:id="103" w:name="_Toc210637300"/>
      <w:bookmarkEnd w:id="101"/>
      <w:bookmarkEnd w:id="102"/>
      <w:r w:rsidRPr="004D3578">
        <w:t>Annex A (</w:t>
      </w:r>
      <w:r w:rsidR="009963CB">
        <w:t>i</w:t>
      </w:r>
      <w:r w:rsidRPr="004D3578">
        <w:t>n</w:t>
      </w:r>
      <w:r w:rsidR="009963CB">
        <w:t>f</w:t>
      </w:r>
      <w:r w:rsidRPr="004D3578">
        <w:t>ormative):</w:t>
      </w:r>
      <w:r w:rsidRPr="004D3578">
        <w:br/>
      </w:r>
      <w:r w:rsidR="009963CB">
        <w:t>Guidelines for PDU Set identification</w:t>
      </w:r>
      <w:bookmarkEnd w:id="103"/>
    </w:p>
    <w:p w14:paraId="3C1A8D1D" w14:textId="0B0F5CA1" w:rsidR="001429BF" w:rsidRPr="00F90D45" w:rsidRDefault="001429BF" w:rsidP="001429BF">
      <w:pPr>
        <w:pStyle w:val="Heading1"/>
        <w:rPr>
          <w:lang w:eastAsia="zh-CN"/>
        </w:rPr>
      </w:pPr>
      <w:bookmarkStart w:id="104" w:name="_Toc210637301"/>
      <w:r>
        <w:rPr>
          <w:lang w:eastAsia="zh-CN"/>
        </w:rPr>
        <w:t>A</w:t>
      </w:r>
      <w:r w:rsidRPr="00F90D45">
        <w:rPr>
          <w:lang w:eastAsia="zh-CN"/>
        </w:rPr>
        <w:t>.</w:t>
      </w:r>
      <w:r w:rsidR="00A63DF3">
        <w:rPr>
          <w:lang w:eastAsia="zh-CN"/>
        </w:rPr>
        <w:t>0</w:t>
      </w:r>
      <w:r w:rsidR="00A63DF3">
        <w:rPr>
          <w:lang w:eastAsia="zh-CN"/>
        </w:rPr>
        <w:tab/>
      </w:r>
      <w:r>
        <w:rPr>
          <w:lang w:eastAsia="zh-CN"/>
        </w:rPr>
        <w:t>General</w:t>
      </w:r>
      <w:bookmarkEnd w:id="104"/>
    </w:p>
    <w:p w14:paraId="4C91A392" w14:textId="1F95930A"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 xml:space="preserve">lause 5.37.5. The network function is typically provisioned with at least </w:t>
      </w:r>
      <w:r w:rsidRPr="00BD6579">
        <w:lastRenderedPageBreak/>
        <w:t xml:space="preserve">the Service Data Flow Filter to identify the Service Data Flow, and optionally additional information about the presence of RTP </w:t>
      </w:r>
      <w:r w:rsidR="005853E7">
        <w:t>HEs</w:t>
      </w:r>
      <w:r w:rsidRPr="00BD6579">
        <w:t xml:space="preserve">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4836AFC3" w:rsidR="00900452" w:rsidRPr="00900452" w:rsidRDefault="00900452" w:rsidP="00AA108E">
      <w:pPr>
        <w:pStyle w:val="Heading1"/>
        <w:rPr>
          <w:lang w:eastAsia="zh-CN"/>
        </w:rPr>
      </w:pPr>
      <w:bookmarkStart w:id="105" w:name="_Toc210637302"/>
      <w:r w:rsidRPr="00900452">
        <w:rPr>
          <w:lang w:eastAsia="zh-CN"/>
        </w:rPr>
        <w:t>A.</w:t>
      </w:r>
      <w:r w:rsidR="00A63DF3" w:rsidRPr="00900452">
        <w:rPr>
          <w:lang w:eastAsia="zh-CN"/>
        </w:rPr>
        <w:t>1</w:t>
      </w:r>
      <w:r w:rsidR="00A63DF3">
        <w:rPr>
          <w:lang w:eastAsia="zh-CN"/>
        </w:rPr>
        <w:tab/>
      </w:r>
      <w:r w:rsidRPr="00900452">
        <w:rPr>
          <w:lang w:eastAsia="zh-CN"/>
        </w:rPr>
        <w:t>Leveraging RTP Header Extensions</w:t>
      </w:r>
      <w:bookmarkEnd w:id="105"/>
      <w:r w:rsidRPr="00900452">
        <w:rPr>
          <w:lang w:eastAsia="zh-CN"/>
        </w:rPr>
        <w:t xml:space="preserve"> </w:t>
      </w:r>
    </w:p>
    <w:p w14:paraId="007124A7" w14:textId="05D7F51F" w:rsidR="00925349" w:rsidRPr="003A2A31" w:rsidRDefault="00925349" w:rsidP="00925349">
      <w:r w:rsidRPr="003A2A31">
        <w:t xml:space="preserve">When the PDU Set related RTP </w:t>
      </w:r>
      <w:r>
        <w:t>HEs</w:t>
      </w:r>
      <w:r w:rsidRPr="003A2A31">
        <w:t xml:space="preserve"> are available within the RTP headers, the network function only needs</w:t>
      </w:r>
      <w:r>
        <w:t xml:space="preserve"> to</w:t>
      </w:r>
      <w:r w:rsidRPr="003A2A31">
        <w:t xml:space="preserve"> parse the RTP header and the RTP </w:t>
      </w:r>
      <w:r>
        <w:t>HEs</w:t>
      </w:r>
      <w:r w:rsidRPr="003A2A31">
        <w:t xml:space="preserve">. The RTP </w:t>
      </w:r>
      <w:r>
        <w:t>HE</w:t>
      </w:r>
      <w:r w:rsidRPr="003A2A31">
        <w:t xml:space="preserve"> for PDU Set Marking </w:t>
      </w:r>
      <w:r>
        <w:t>is</w:t>
      </w:r>
      <w:r w:rsidRPr="003A2A31">
        <w:t xml:space="preserve"> defined in </w:t>
      </w:r>
      <w:r>
        <w:t>c</w:t>
      </w:r>
      <w:r w:rsidRPr="003A2A31">
        <w:t>lause 4.2.</w:t>
      </w:r>
    </w:p>
    <w:p w14:paraId="66792929" w14:textId="6FF621D6" w:rsidR="003A2A31" w:rsidRPr="003A2A31" w:rsidRDefault="003A2A31" w:rsidP="003A2A31">
      <w:r w:rsidRPr="003A2A31">
        <w:t xml:space="preserve">An intermediate network function determines based on the RTP header X bit being set to 1, whether the optional </w:t>
      </w:r>
      <w:r w:rsidR="00BA453D">
        <w:t>HE</w:t>
      </w:r>
      <w:r w:rsidRPr="003A2A31">
        <w:t xml:space="preserve"> fields are present in the RTP packet, after the SSRC and the (optional) CSRC fields in the RTP header. All information for the PDU Set identification is present within the RTP </w:t>
      </w:r>
      <w:r w:rsidR="0036619A">
        <w:t>HE</w:t>
      </w:r>
      <w:r w:rsidRPr="003A2A31">
        <w:t xml:space="preserve"> and the network function does not need to know the RTP Payload format. The RTP Payload may be encrypted (i.e. SRTP).</w:t>
      </w:r>
    </w:p>
    <w:p w14:paraId="512CEF46" w14:textId="1F0219E8" w:rsidR="003A2A31" w:rsidRPr="003A2A31" w:rsidRDefault="003A2A31" w:rsidP="003A2A31">
      <w:pPr>
        <w:rPr>
          <w:lang w:eastAsia="zh-CN"/>
        </w:rPr>
      </w:pPr>
      <w:r w:rsidRPr="003A2A31">
        <w:rPr>
          <w:lang w:eastAsia="zh-CN"/>
        </w:rPr>
        <w:t xml:space="preserve">When multiple RTP </w:t>
      </w:r>
      <w:r w:rsidR="00D0587C">
        <w:rPr>
          <w:lang w:eastAsia="zh-CN"/>
        </w:rPr>
        <w:t>HEs</w:t>
      </w:r>
      <w:r w:rsidRPr="003A2A31">
        <w:rPr>
          <w:lang w:eastAsia="zh-CN"/>
        </w:rPr>
        <w:t xml:space="preserve"> are present within the RTP header, the network function uses the RTP </w:t>
      </w:r>
      <w:r w:rsidR="00D715C7">
        <w:rPr>
          <w:lang w:eastAsia="zh-CN"/>
        </w:rPr>
        <w:t>HE</w:t>
      </w:r>
      <w:r w:rsidRPr="003A2A31">
        <w:rPr>
          <w:lang w:eastAsia="zh-CN"/>
        </w:rPr>
        <w:t xml:space="preserve"> ID for finding the PDU Set related HE. </w:t>
      </w:r>
    </w:p>
    <w:p w14:paraId="21D4DAA6" w14:textId="1FC815E1" w:rsidR="003A2A31" w:rsidRPr="003A2A31" w:rsidRDefault="003A2A31" w:rsidP="007E71F9">
      <w:pPr>
        <w:keepLines/>
        <w:ind w:left="1135" w:hanging="851"/>
        <w:rPr>
          <w:lang w:eastAsia="zh-CN"/>
        </w:rPr>
      </w:pPr>
    </w:p>
    <w:p w14:paraId="27400AD4" w14:textId="77777777" w:rsidR="007E71F9" w:rsidRPr="003A2A31" w:rsidRDefault="007E71F9" w:rsidP="007E71F9">
      <w:pPr>
        <w:pStyle w:val="Heading1"/>
        <w:rPr>
          <w:lang w:eastAsia="zh-CN"/>
        </w:rPr>
      </w:pPr>
      <w:bookmarkStart w:id="106" w:name="_Toc210637303"/>
      <w:r w:rsidRPr="003A2A31">
        <w:rPr>
          <w:lang w:eastAsia="zh-CN"/>
        </w:rPr>
        <w:t>A.2</w:t>
      </w:r>
      <w:r>
        <w:rPr>
          <w:lang w:eastAsia="zh-CN"/>
        </w:rPr>
        <w:tab/>
      </w:r>
      <w:r w:rsidRPr="003A2A31">
        <w:rPr>
          <w:lang w:eastAsia="zh-CN"/>
        </w:rPr>
        <w:t>Obtaining PDU Set information from RTP</w:t>
      </w:r>
      <w:r>
        <w:rPr>
          <w:lang w:eastAsia="zh-CN"/>
        </w:rPr>
        <w:t xml:space="preserve"> Header or</w:t>
      </w:r>
      <w:r w:rsidRPr="003A2A31">
        <w:rPr>
          <w:lang w:eastAsia="zh-CN"/>
        </w:rPr>
        <w:t xml:space="preserve"> Payload</w:t>
      </w:r>
      <w:bookmarkEnd w:id="106"/>
    </w:p>
    <w:p w14:paraId="67DC6E01" w14:textId="77777777" w:rsidR="003A2A31" w:rsidRPr="003A2A31" w:rsidRDefault="003A2A31" w:rsidP="00AA108E">
      <w:pPr>
        <w:pStyle w:val="Heading2"/>
      </w:pPr>
      <w:bookmarkStart w:id="107" w:name="_Toc210637304"/>
      <w:r w:rsidRPr="003A2A31">
        <w:t>A.2.0</w:t>
      </w:r>
      <w:r w:rsidRPr="003A2A31">
        <w:tab/>
        <w:t>General</w:t>
      </w:r>
      <w:bookmarkEnd w:id="107"/>
    </w:p>
    <w:p w14:paraId="37109BA1" w14:textId="3981B392" w:rsidR="007E71F9" w:rsidRPr="004B5D3F" w:rsidRDefault="007E71F9" w:rsidP="007E71F9">
      <w:r>
        <w:t xml:space="preserve">When the RTP HE for PDU Set marking is not available, some or all of PDU Set information can be derived from the RTP/SRTP header and/or payload, e.g., by a network function like the UPF. The following clauses describe how the PDU Set information can be derived from the RTP/SRTP header and/or payload. </w:t>
      </w:r>
    </w:p>
    <w:p w14:paraId="53F259AD" w14:textId="06DDA697" w:rsidR="00F90D45" w:rsidRDefault="001429BF" w:rsidP="00253B37">
      <w:pPr>
        <w:pStyle w:val="Heading2"/>
        <w:rPr>
          <w:lang w:eastAsia="zh-CN"/>
        </w:rPr>
      </w:pPr>
      <w:bookmarkStart w:id="108" w:name="_Toc210637305"/>
      <w:r>
        <w:rPr>
          <w:lang w:eastAsia="zh-CN"/>
        </w:rPr>
        <w:t>A</w:t>
      </w:r>
      <w:r w:rsidR="00F90D45" w:rsidRPr="00F90D45">
        <w:rPr>
          <w:lang w:eastAsia="zh-CN"/>
        </w:rPr>
        <w:t>.</w:t>
      </w:r>
      <w:r w:rsidR="002873D6">
        <w:rPr>
          <w:lang w:eastAsia="zh-CN"/>
        </w:rPr>
        <w:t>2.</w:t>
      </w:r>
      <w:r w:rsidR="00003219" w:rsidRPr="00F90D45">
        <w:rPr>
          <w:lang w:eastAsia="zh-CN"/>
        </w:rPr>
        <w:t>1</w:t>
      </w:r>
      <w:r w:rsidR="00003219">
        <w:rPr>
          <w:lang w:eastAsia="zh-CN"/>
        </w:rPr>
        <w:tab/>
      </w:r>
      <w:r w:rsidR="00F90D45" w:rsidRPr="00F90D45">
        <w:rPr>
          <w:lang w:eastAsia="zh-CN"/>
        </w:rPr>
        <w:t>RTP</w:t>
      </w:r>
      <w:r w:rsidR="00F90D45" w:rsidRPr="001429BF">
        <w:rPr>
          <w:lang w:eastAsia="zh-CN"/>
        </w:rPr>
        <w:t>/</w:t>
      </w:r>
      <w:r w:rsidR="00F90D45" w:rsidRPr="00F90D45">
        <w:rPr>
          <w:lang w:eastAsia="zh-CN"/>
        </w:rPr>
        <w:t>SRTP header</w:t>
      </w:r>
      <w:bookmarkEnd w:id="108"/>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p w14:paraId="43FDE91B" w14:textId="39B0A2CF" w:rsidR="005F16B4" w:rsidRDefault="00AD14DB" w:rsidP="009E0B9D">
      <w:pPr>
        <w:pStyle w:val="TH"/>
      </w:pPr>
      <w:r>
        <w:object w:dxaOrig="7471" w:dyaOrig="3101" w14:anchorId="15D223B5">
          <v:shape id="_x0000_i1028" type="#_x0000_t75" style="width:373.65pt;height:155.45pt" o:ole="">
            <v:imagedata r:id="rId17" o:title=""/>
          </v:shape>
          <o:OLEObject Type="Embed" ProgID="Visio.Drawing.15" ShapeID="_x0000_i1028" DrawAspect="Content" ObjectID="_1821250694" r:id="rId18"/>
        </w:object>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lastRenderedPageBreak/>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 and PDU SN within a PDU Set/frame</w:t>
      </w:r>
      <w:r>
        <w:t xml:space="preserve"> can be derived</w:t>
      </w:r>
      <w:r w:rsidRPr="00DE4198">
        <w:t>.</w:t>
      </w:r>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14F96601" w:rsidR="005F16B4" w:rsidRPr="00E9246F" w:rsidRDefault="00403C44" w:rsidP="00FA2F01">
      <w:pPr>
        <w:pStyle w:val="B1"/>
        <w:rPr>
          <w:lang w:val="en-US"/>
        </w:rPr>
      </w:pPr>
      <w:r>
        <w:rPr>
          <w:lang w:val="en-US"/>
        </w:rPr>
        <w:t>-</w:t>
      </w:r>
      <w:r w:rsidR="009E0B9D">
        <w:rPr>
          <w:lang w:val="en-US"/>
        </w:rPr>
        <w:tab/>
      </w:r>
      <w:r w:rsidR="005F16B4">
        <w:rPr>
          <w:lang w:val="en-US"/>
        </w:rPr>
        <w:t>PDU</w:t>
      </w:r>
      <w:r w:rsidR="005F16B4">
        <w:rPr>
          <w:lang w:val="en-US" w:eastAsia="zh-CN"/>
        </w:rPr>
        <w:t xml:space="preserve"> Set</w:t>
      </w:r>
      <w:r w:rsidR="005F16B4">
        <w:rPr>
          <w:lang w:val="en-US"/>
        </w:rPr>
        <w:t xml:space="preserve"> </w:t>
      </w:r>
      <w:r w:rsidR="0079079D">
        <w:rPr>
          <w:lang w:val="en-US"/>
        </w:rPr>
        <w:t>S</w:t>
      </w:r>
      <w:r w:rsidR="005F16B4">
        <w:rPr>
          <w:lang w:val="en-US"/>
        </w:rPr>
        <w:t xml:space="preserve">ize </w:t>
      </w:r>
      <w:r w:rsidR="001B35E7" w:rsidRPr="001B35E7">
        <w:rPr>
          <w:lang w:val="en-US"/>
        </w:rPr>
        <w:t xml:space="preserve">can only be determined by a network function with reception of the last PDU belonging to the PDU Set, by summing up the individual PDU contributions to the PDU Set </w:t>
      </w:r>
      <w:r w:rsidR="0079079D">
        <w:rPr>
          <w:lang w:val="en-US"/>
        </w:rPr>
        <w:t>S</w:t>
      </w:r>
      <w:r w:rsidR="001B35E7" w:rsidRPr="001B35E7">
        <w:rPr>
          <w:lang w:val="en-US"/>
        </w:rPr>
        <w:t xml:space="preserve">ize. </w:t>
      </w:r>
      <w:r w:rsidR="005F16B4">
        <w:rPr>
          <w:lang w:val="en-US"/>
        </w:rPr>
        <w:t xml:space="preserve">PDU Set </w:t>
      </w:r>
      <w:r w:rsidR="000F076A">
        <w:rPr>
          <w:lang w:val="en-US"/>
        </w:rPr>
        <w:t>I</w:t>
      </w:r>
      <w:r w:rsidR="005F16B4">
        <w:rPr>
          <w:lang w:val="en-US"/>
        </w:rPr>
        <w:t xml:space="preserve">mportance cannot be derived </w:t>
      </w:r>
      <w:r w:rsidR="000F076A">
        <w:rPr>
          <w:lang w:val="en-US"/>
        </w:rPr>
        <w:t xml:space="preserve">using </w:t>
      </w:r>
      <w:r w:rsidR="005F16B4">
        <w:rPr>
          <w:lang w:val="en-US"/>
        </w:rPr>
        <w:t>the RTP header fields.</w:t>
      </w:r>
    </w:p>
    <w:p w14:paraId="1EE6B5AC" w14:textId="4F7089D5" w:rsidR="00F90D45" w:rsidRPr="00E73E4B" w:rsidRDefault="001429BF" w:rsidP="00FA2F01">
      <w:pPr>
        <w:pStyle w:val="Heading2"/>
        <w:rPr>
          <w:lang w:eastAsia="zh-CN"/>
        </w:rPr>
      </w:pPr>
      <w:bookmarkStart w:id="109" w:name="_Toc210637306"/>
      <w:r>
        <w:rPr>
          <w:lang w:eastAsia="zh-CN"/>
        </w:rPr>
        <w:t>A</w:t>
      </w:r>
      <w:r w:rsidR="00F90D45" w:rsidRPr="00E73E4B">
        <w:rPr>
          <w:lang w:eastAsia="zh-CN"/>
        </w:rPr>
        <w:t>.</w:t>
      </w:r>
      <w:r w:rsidR="00DB66BA">
        <w:rPr>
          <w:lang w:eastAsia="zh-CN"/>
        </w:rPr>
        <w:t>2.</w:t>
      </w:r>
      <w:r w:rsidR="00003219">
        <w:rPr>
          <w:lang w:eastAsia="zh-CN"/>
        </w:rPr>
        <w:t>2</w:t>
      </w:r>
      <w:r w:rsidR="00003219">
        <w:rPr>
          <w:lang w:eastAsia="zh-CN"/>
        </w:rPr>
        <w:tab/>
      </w:r>
      <w:r w:rsidR="00F90D45" w:rsidRPr="00E73E4B">
        <w:rPr>
          <w:lang w:eastAsia="zh-CN"/>
        </w:rPr>
        <w:t>RTP</w:t>
      </w:r>
      <w:r w:rsidR="00F90D45">
        <w:rPr>
          <w:lang w:eastAsia="zh-CN"/>
        </w:rPr>
        <w:t xml:space="preserve"> payload</w:t>
      </w:r>
      <w:bookmarkEnd w:id="109"/>
    </w:p>
    <w:p w14:paraId="2EC50873" w14:textId="4D14DE87" w:rsidR="005F16B4" w:rsidRPr="001429BF" w:rsidRDefault="001429BF" w:rsidP="00FA2F01">
      <w:pPr>
        <w:pStyle w:val="Heading3"/>
      </w:pPr>
      <w:bookmarkStart w:id="110" w:name="_Toc210637307"/>
      <w:r>
        <w:t>A</w:t>
      </w:r>
      <w:r w:rsidR="005F16B4" w:rsidRPr="001429BF">
        <w:t>.</w:t>
      </w:r>
      <w:r w:rsidR="00F44F75">
        <w:t>2.</w:t>
      </w:r>
      <w:r w:rsidR="005F16B4" w:rsidRPr="001429BF">
        <w:t>2.</w:t>
      </w:r>
      <w:r w:rsidR="005F7FD6" w:rsidRPr="001429BF">
        <w:t>1</w:t>
      </w:r>
      <w:r w:rsidR="005F7FD6">
        <w:tab/>
      </w:r>
      <w:r w:rsidR="005F16B4" w:rsidRPr="001429BF">
        <w:t>General</w:t>
      </w:r>
      <w:bookmarkEnd w:id="110"/>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3D644434" w14:textId="602B316E" w:rsidR="00BB66B5" w:rsidRDefault="00BB66B5" w:rsidP="00BB66B5">
      <w:r>
        <w:rPr>
          <w:lang w:val="en-US"/>
        </w:rPr>
        <w:t>It is generally recommended that the network function considers non-VCL NAL units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111" w:name="_Toc210637308"/>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111"/>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0FC02935"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w:t>
      </w:r>
      <w:r w:rsidR="00B81D55">
        <w:t xml:space="preserve">AP </w:t>
      </w:r>
      <w:r w:rsidRPr="00DE4198">
        <w:t>and fragmentation unit (FU).</w:t>
      </w:r>
      <w:r>
        <w:t xml:space="preserve"> </w:t>
      </w:r>
      <w:r w:rsidR="004C13DD">
        <w:t>Depending on the indication of the first octet of the RTP payload, a second octet (the FU header) should also be processed.</w:t>
      </w:r>
    </w:p>
    <w:p w14:paraId="351231E0" w14:textId="7F6DCF37" w:rsidR="005F16B4" w:rsidRDefault="009E0B9D" w:rsidP="009E0B9D">
      <w:pPr>
        <w:pStyle w:val="B1"/>
      </w:pPr>
      <w:r>
        <w:t>-</w:t>
      </w:r>
      <w:r>
        <w:tab/>
      </w:r>
      <w:r w:rsidR="005F16B4" w:rsidRPr="00DE4198">
        <w:t>For single NAL unit packet</w:t>
      </w:r>
      <w:r w:rsidR="00D64884">
        <w:t>s</w:t>
      </w:r>
      <w:r w:rsidR="005F16B4" w:rsidRPr="00DE4198">
        <w:t xml:space="preserve"> and </w:t>
      </w:r>
      <w:r w:rsidR="00D9087B">
        <w:t>APs</w:t>
      </w:r>
      <w:r w:rsidR="005F16B4" w:rsidRPr="00DE4198">
        <w:t xml:space="preserve">, it can be easily detected that each RTP packet </w:t>
      </w:r>
      <w:r w:rsidR="005F16B4">
        <w:t xml:space="preserve">can be treated as a </w:t>
      </w:r>
      <w:r w:rsidR="00F55DFD">
        <w:t xml:space="preserve">complete </w:t>
      </w:r>
      <w:r w:rsidR="005F16B4">
        <w:t>PDU Set</w:t>
      </w:r>
      <w:r w:rsidR="005F16B4" w:rsidRPr="00DE4198">
        <w:t xml:space="preserve"> when the </w:t>
      </w:r>
      <w:r w:rsidR="00F55DFD">
        <w:t xml:space="preserve">first </w:t>
      </w:r>
      <w:r w:rsidR="00E902D4">
        <w:t>T</w:t>
      </w:r>
      <w:r w:rsidR="005F16B4" w:rsidRPr="00DE4198">
        <w:t xml:space="preserve">ype </w:t>
      </w:r>
      <w:r w:rsidR="00A73378">
        <w:t xml:space="preserve">field of Figure A.2.2-1 </w:t>
      </w:r>
      <w:r w:rsidR="005F16B4" w:rsidRPr="00DE4198">
        <w:t>is less than 28.</w:t>
      </w:r>
    </w:p>
    <w:p w14:paraId="2582DF12" w14:textId="18659776" w:rsidR="008C5A8A" w:rsidRDefault="009E0B9D" w:rsidP="009E0B9D">
      <w:pPr>
        <w:pStyle w:val="B1"/>
      </w:pPr>
      <w:r>
        <w:t>-</w:t>
      </w:r>
      <w:r>
        <w:tab/>
      </w:r>
      <w:r w:rsidR="00AB3AF9">
        <w:t xml:space="preserve">In case of </w:t>
      </w:r>
      <w:r w:rsidR="0086527F">
        <w:t>APs</w:t>
      </w:r>
      <w:r w:rsidR="00AB3AF9">
        <w:t>, the network function may need to process all embedded NAL units.</w:t>
      </w:r>
    </w:p>
    <w:p w14:paraId="16103EA9" w14:textId="231C22A6" w:rsidR="005F16B4" w:rsidRDefault="009E0B9D" w:rsidP="009E0B9D">
      <w:pPr>
        <w:pStyle w:val="B1"/>
      </w:pPr>
      <w:r>
        <w:t>-</w:t>
      </w:r>
      <w:r>
        <w:tab/>
      </w:r>
      <w:r w:rsidR="005F16B4" w:rsidRPr="00DE4198">
        <w:t xml:space="preserve">When </w:t>
      </w:r>
      <w:r w:rsidR="00E902D4">
        <w:t>the first T</w:t>
      </w:r>
      <w:r w:rsidR="005F16B4" w:rsidRPr="00DE4198">
        <w:t xml:space="preserve">ype </w:t>
      </w:r>
      <w:r w:rsidR="008961BE">
        <w:t xml:space="preserve">field in Figure A.2.2-1 </w:t>
      </w:r>
      <w:r w:rsidR="005F16B4" w:rsidRPr="00DE4198">
        <w:t xml:space="preserve">is 28 or 29, one NAL unit is carried over multiple RTP packets. In this case, the first byte of RTP payload is also named the FU indicator and the following byte is the FU header. </w:t>
      </w:r>
      <w:r w:rsidR="0018690D">
        <w:t xml:space="preserve">The NAL unit type is contained in the Type field of </w:t>
      </w:r>
      <w:r w:rsidR="00573510">
        <w:t>t</w:t>
      </w:r>
      <w:r w:rsidR="0018690D">
        <w:t xml:space="preserve">he FU header (Figure A.2.2.-1). </w:t>
      </w:r>
      <w:r w:rsidR="005F16B4" w:rsidRPr="00DE4198">
        <w:t xml:space="preserve">In the FU header, the "S" bit and "E" bit separately represents the start and end of the NAL unit. Therefore, based on the NAL unit type (also known as FU indicator for </w:t>
      </w:r>
      <w:r w:rsidR="00C77A4C">
        <w:t>FU</w:t>
      </w:r>
      <w:r w:rsidR="005F16B4" w:rsidRPr="00DE4198">
        <w:t xml:space="preserve">) and the FU header, </w:t>
      </w:r>
      <w:r w:rsidR="005F16B4">
        <w:t>the start/end of the PDU Set can be identified</w:t>
      </w:r>
      <w:r w:rsidR="005F16B4" w:rsidRPr="00DE4198">
        <w:t>.</w:t>
      </w:r>
    </w:p>
    <w:p w14:paraId="08409C89" w14:textId="77777777" w:rsidR="005F16B4" w:rsidRDefault="005F16B4" w:rsidP="009E0B9D">
      <w:pPr>
        <w:pStyle w:val="TH"/>
      </w:pPr>
      <w:r>
        <w:object w:dxaOrig="9570" w:dyaOrig="2415" w14:anchorId="7573DE43">
          <v:shape id="_x0000_i1029" type="#_x0000_t75" style="width:480.55pt;height:119.45pt" o:ole="">
            <v:imagedata r:id="rId19" o:title=""/>
          </v:shape>
          <o:OLEObject Type="Embed" ProgID="Word.Picture.8" ShapeID="_x0000_i1029" DrawAspect="Content" ObjectID="_1821250695" r:id="rId20"/>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62D74C1A" w:rsidR="007F59A8" w:rsidRDefault="005F16B4" w:rsidP="007F59A8">
      <w:r>
        <w:t>W</w:t>
      </w:r>
      <w:r w:rsidRPr="00DE4198">
        <w:t>ith the RTP payload (i.e. NAL</w:t>
      </w:r>
      <w:r w:rsidR="003C0C0F">
        <w:t>U</w:t>
      </w:r>
      <w:r w:rsidRPr="00DE4198">
        <w:t xml:space="preserve">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1D96FEC4" w:rsidR="005F16B4" w:rsidRPr="00DE4198" w:rsidRDefault="007F59A8" w:rsidP="007F59A8">
      <w:r>
        <w:t xml:space="preserve">When using </w:t>
      </w:r>
      <w:r w:rsidR="00D14419">
        <w:t>FUs</w:t>
      </w:r>
      <w:r>
        <w:t xml:space="preserve"> (Type equals 28 or 29), the size of the NALU can only be determined after reception of the last packet of this </w:t>
      </w:r>
      <w:r w:rsidR="00E3607A">
        <w:t>FU</w:t>
      </w:r>
      <w:r>
        <w:t>. Thus, a network function can only determine the PDU Set Size with the reception of the last P</w:t>
      </w:r>
      <w:r w:rsidR="001613BC">
        <w:t xml:space="preserve">DU of this </w:t>
      </w:r>
      <w:r w:rsidR="005D43F0">
        <w:t>FU</w:t>
      </w:r>
      <w:r w:rsidR="001613BC">
        <w:t>.</w:t>
      </w:r>
    </w:p>
    <w:p w14:paraId="2E98AE56" w14:textId="44B86172" w:rsidR="005F16B4" w:rsidRPr="00F737B8" w:rsidRDefault="005F16B4" w:rsidP="005F16B4">
      <w:pPr>
        <w:rPr>
          <w:lang w:val="en-US"/>
        </w:rPr>
      </w:pPr>
      <w:r>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w:t>
      </w:r>
      <w:r w:rsidR="00A35580">
        <w:t>PSI</w:t>
      </w:r>
      <w:r>
        <w:t xml:space="preserv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112" w:name="_Toc210637309"/>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112"/>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2ACAE4AB"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APs, FUs</w:t>
      </w:r>
      <w:r w:rsidR="00B40315">
        <w:t>,</w:t>
      </w:r>
      <w:r w:rsidRPr="00DE4198">
        <w:t xml:space="preserve"> and Payload Content Information (PACI) carrying RTP packet. </w:t>
      </w:r>
    </w:p>
    <w:p w14:paraId="7A7EF7C8" w14:textId="2B614375" w:rsidR="005F16B4" w:rsidRDefault="005F16B4" w:rsidP="005F16B4">
      <w:pPr>
        <w:pStyle w:val="B1"/>
      </w:pPr>
      <w:r>
        <w:t>-</w:t>
      </w:r>
      <w:r>
        <w:tab/>
      </w:r>
      <w:r w:rsidRPr="00DE4198">
        <w:t>For single NAL unit packet</w:t>
      </w:r>
      <w:r w:rsidR="00503E21">
        <w:t>s</w:t>
      </w:r>
      <w:r w:rsidRPr="00DE4198">
        <w:t xml:space="preserve"> and </w:t>
      </w:r>
      <w:r w:rsidR="00E4601A">
        <w:t>APs</w:t>
      </w:r>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27A2944F"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proofErr w:type="spellStart"/>
      <w:r w:rsidR="00B87277">
        <w:rPr>
          <w:lang w:eastAsia="zh-CN"/>
        </w:rPr>
        <w:t>FuType</w:t>
      </w:r>
      <w:proofErr w:type="spellEnd"/>
      <w:r w:rsidR="00B87277">
        <w:rPr>
          <w:lang w:eastAsia="zh-CN"/>
        </w:rPr>
        <w:t xml:space="preserv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 xml:space="preserve">(also known as FU indicator for </w:t>
      </w:r>
      <w:r w:rsidR="00767DBA">
        <w:rPr>
          <w:lang w:eastAsia="zh-CN"/>
        </w:rPr>
        <w:t>FU</w:t>
      </w:r>
      <w:r w:rsidRPr="00DE4198">
        <w:rPr>
          <w:lang w:eastAsia="zh-CN"/>
        </w:rPr>
        <w:t xml:space="preserve">)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091466A2" w:rsidR="005F16B4" w:rsidRDefault="00AD14DB" w:rsidP="009E0B9D">
      <w:pPr>
        <w:pStyle w:val="TH"/>
      </w:pPr>
      <w:r>
        <w:object w:dxaOrig="4381" w:dyaOrig="1441" w14:anchorId="1E06E1E2">
          <v:shape id="_x0000_i1030" type="#_x0000_t75" style="width:218.75pt;height:1in" o:ole="">
            <v:imagedata r:id="rId21" o:title=""/>
          </v:shape>
          <o:OLEObject Type="Embed" ProgID="Visio.Drawing.15" ShapeID="_x0000_i1030" DrawAspect="Content" ObjectID="_1821250696" r:id="rId22"/>
        </w:object>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55F265C4" w:rsidR="005F16B4" w:rsidRDefault="00AD14DB" w:rsidP="009E0B9D">
      <w:pPr>
        <w:pStyle w:val="TH"/>
      </w:pPr>
      <w:r>
        <w:object w:dxaOrig="2840" w:dyaOrig="1541" w14:anchorId="3E90D970">
          <v:shape id="_x0000_i1031" type="#_x0000_t75" style="width:141.8pt;height:77.45pt" o:ole="">
            <v:imagedata r:id="rId23" o:title=""/>
          </v:shape>
          <o:OLEObject Type="Embed" ProgID="Visio.Drawing.15" ShapeID="_x0000_i1031" DrawAspect="Content" ObjectID="_1821250697" r:id="rId24"/>
        </w:object>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16022102"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w:t>
      </w:r>
      <w:r w:rsidR="007602CD">
        <w:t>PSI</w:t>
      </w:r>
      <w:r>
        <w:t xml:space="preserv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70126D2E" w:rsidR="008C215D" w:rsidRDefault="008C215D" w:rsidP="005F16B4">
      <w:r>
        <w:t xml:space="preserve">When using </w:t>
      </w:r>
      <w:r w:rsidR="00AC16A4">
        <w:t>FUs</w:t>
      </w:r>
      <w:r>
        <w:t xml:space="preserve"> (Type equals 49, or 50 where </w:t>
      </w:r>
      <w:proofErr w:type="spellStart"/>
      <w:r>
        <w:t>cType</w:t>
      </w:r>
      <w:proofErr w:type="spellEnd"/>
      <w:r>
        <w:t xml:space="preserve"> is 49), the size of the NAL</w:t>
      </w:r>
      <w:r w:rsidR="00797751">
        <w:t xml:space="preserve"> unit</w:t>
      </w:r>
      <w:r>
        <w:t xml:space="preserve"> can only be determined after reception of the last packet of this </w:t>
      </w:r>
      <w:r w:rsidR="00610E87">
        <w:t>FU</w:t>
      </w:r>
      <w:r>
        <w:t xml:space="preserve">. Thus, a network function can only determine the PDU Set Size with the reception of the last PDU of this </w:t>
      </w:r>
      <w:r w:rsidR="00610E87">
        <w:t>FU</w:t>
      </w:r>
      <w:r>
        <w:t>.</w:t>
      </w:r>
    </w:p>
    <w:p w14:paraId="762F5883" w14:textId="4DB56486" w:rsidR="00163ACD" w:rsidRDefault="00163ACD" w:rsidP="00163ACD">
      <w:pPr>
        <w:pStyle w:val="Heading1"/>
        <w:rPr>
          <w:lang w:eastAsia="zh-CN"/>
        </w:rPr>
      </w:pPr>
      <w:bookmarkStart w:id="113" w:name="_Toc170413683"/>
      <w:bookmarkStart w:id="114" w:name="_Toc210637310"/>
      <w:r w:rsidRPr="003A2A31">
        <w:rPr>
          <w:lang w:eastAsia="zh-CN"/>
        </w:rPr>
        <w:t>A.</w:t>
      </w:r>
      <w:r>
        <w:rPr>
          <w:lang w:eastAsia="zh-CN"/>
        </w:rPr>
        <w:t>3</w:t>
      </w:r>
      <w:r>
        <w:rPr>
          <w:lang w:eastAsia="zh-CN"/>
        </w:rPr>
        <w:tab/>
        <w:t>Obtaining PDU Set information when</w:t>
      </w:r>
      <w:r w:rsidRPr="003A2A31">
        <w:rPr>
          <w:lang w:eastAsia="zh-CN"/>
        </w:rPr>
        <w:t xml:space="preserve"> </w:t>
      </w:r>
      <w:bookmarkEnd w:id="113"/>
      <w:r>
        <w:rPr>
          <w:lang w:eastAsia="zh-CN"/>
        </w:rPr>
        <w:t>N6 marked and unmarked PDUs co-exist (informative)</w:t>
      </w:r>
      <w:bookmarkEnd w:id="114"/>
    </w:p>
    <w:p w14:paraId="116387F6" w14:textId="77777777" w:rsidR="00163ACD" w:rsidRDefault="00163ACD" w:rsidP="00163ACD">
      <w:r w:rsidRPr="002B4355">
        <w:t>A</w:t>
      </w:r>
      <w:r>
        <w:t xml:space="preserve"> </w:t>
      </w:r>
      <w:r w:rsidRPr="002B4355">
        <w:t xml:space="preserve">guideline is provided to support </w:t>
      </w:r>
      <w:r>
        <w:t>the</w:t>
      </w:r>
      <w:r w:rsidRPr="002B4355">
        <w:t xml:space="preserve"> case</w:t>
      </w:r>
      <w:r>
        <w:t xml:space="preserve"> where</w:t>
      </w:r>
      <w:r w:rsidRPr="002B4355">
        <w:t xml:space="preserve"> </w:t>
      </w:r>
      <w:r w:rsidRPr="0011752E">
        <w:t>both marked and unmarked packets</w:t>
      </w:r>
      <w:r w:rsidRPr="002B4355">
        <w:t xml:space="preserve"> </w:t>
      </w:r>
      <w:r>
        <w:t xml:space="preserve">exist </w:t>
      </w:r>
      <w:r w:rsidRPr="002B4355">
        <w:t xml:space="preserve">in a stream to which RTP </w:t>
      </w:r>
      <w:r>
        <w:t>HE</w:t>
      </w:r>
      <w:r w:rsidRPr="002B4355">
        <w:t xml:space="preserve"> for </w:t>
      </w:r>
      <w:r>
        <w:t>PDU Set marking is applied</w:t>
      </w:r>
      <w:r w:rsidRPr="002B4355">
        <w:t>.</w:t>
      </w:r>
      <w:r>
        <w:t xml:space="preserve"> In certain cases, some packets in a stream contain the RTP HE for PDU Set marking while some packets do not. An example could be a stream of multiplexed audio and video packets with only video packets marked. </w:t>
      </w:r>
      <w:r w:rsidRPr="002B4355">
        <w:t xml:space="preserve">In this case the video stream RTP packets include RTP </w:t>
      </w:r>
      <w:r>
        <w:t xml:space="preserve">HE </w:t>
      </w:r>
      <w:r w:rsidRPr="002B4355">
        <w:t xml:space="preserve">for PDU Set marking for each RTP </w:t>
      </w:r>
      <w:r>
        <w:t>p</w:t>
      </w:r>
      <w:r w:rsidRPr="002B4355">
        <w:t xml:space="preserve">acket but the audio stream RTP Packets </w:t>
      </w:r>
      <w:r>
        <w:t>might</w:t>
      </w:r>
      <w:r w:rsidRPr="002B4355">
        <w:t xml:space="preserve"> not contain the RTP </w:t>
      </w:r>
      <w:r>
        <w:t>HE for PDU Set marking</w:t>
      </w:r>
      <w:r w:rsidRPr="002B4355">
        <w:t xml:space="preserve">. </w:t>
      </w:r>
      <w:r>
        <w:t>Another example could be RTCP packets multiplexed in a stream, since it is not possible to add an RTP HE to RTCP packets.</w:t>
      </w:r>
    </w:p>
    <w:p w14:paraId="3263B146" w14:textId="77777777" w:rsidR="00163ACD" w:rsidRPr="00DB36E9" w:rsidRDefault="00163ACD" w:rsidP="00163ACD">
      <w:pPr>
        <w:pStyle w:val="NO"/>
      </w:pPr>
      <w:r w:rsidRPr="00DB36E9">
        <w:t xml:space="preserve">NOTE: </w:t>
      </w:r>
      <w:r w:rsidRPr="00DB36E9">
        <w:tab/>
        <w:t>Guidelines for PDU Set handling of unmarked video packets a</w:t>
      </w:r>
      <w:r>
        <w:t xml:space="preserve">t the UPF are available in annex </w:t>
      </w:r>
      <w:r w:rsidRPr="00DB36E9">
        <w:t>A.2, this clause consider</w:t>
      </w:r>
      <w:r>
        <w:t>s</w:t>
      </w:r>
      <w:r w:rsidRPr="00DB36E9">
        <w:t xml:space="preserve"> the case of marked and unmarked packets</w:t>
      </w:r>
      <w:r>
        <w:t xml:space="preserve"> with PDU Set Information</w:t>
      </w:r>
      <w:r w:rsidRPr="00DB36E9">
        <w:t>.</w:t>
      </w:r>
    </w:p>
    <w:p w14:paraId="35949A28" w14:textId="2DC197BB" w:rsidR="00163ACD" w:rsidRDefault="00163ACD" w:rsidP="00163ACD">
      <w:r>
        <w:t>In this case, the 5G System UPF network entity needs to map both marked and unmarked packets to PDU Sets including the PDU Set information, as PDU Set QoS handling, when enabled, is applied to all packets in a QoS flow. An example</w:t>
      </w:r>
      <w:r w:rsidRPr="002B4355">
        <w:t xml:space="preserve"> guideline for determining PDU Set information at the UPF from either</w:t>
      </w:r>
      <w:r>
        <w:t xml:space="preserve"> the</w:t>
      </w:r>
      <w:r w:rsidRPr="002B4355">
        <w:t xml:space="preserve"> RTP HE</w:t>
      </w:r>
      <w:r>
        <w:t xml:space="preserve"> for PDU Set marking</w:t>
      </w:r>
      <w:r w:rsidRPr="002B4355">
        <w:t xml:space="preserve"> or</w:t>
      </w:r>
      <w:r>
        <w:t xml:space="preserve"> an</w:t>
      </w:r>
      <w:r w:rsidRPr="002B4355">
        <w:t xml:space="preserve"> </w:t>
      </w:r>
      <w:r>
        <w:t>unmarked PDU is given in Table A</w:t>
      </w:r>
      <w:r w:rsidRPr="002B4355">
        <w:t>.</w:t>
      </w:r>
      <w:r>
        <w:t>3</w:t>
      </w:r>
      <w:r w:rsidRPr="002B4355">
        <w:t xml:space="preserve">-1. </w:t>
      </w:r>
    </w:p>
    <w:p w14:paraId="20EAAE33" w14:textId="3978DB07" w:rsidR="00163ACD" w:rsidRPr="002B4355" w:rsidRDefault="00163ACD" w:rsidP="00163ACD">
      <w:r w:rsidRPr="002B4355">
        <w:t>The middle column indicates how the UPF can derive PDU Set information for packets that include</w:t>
      </w:r>
      <w:r>
        <w:t xml:space="preserve"> the</w:t>
      </w:r>
      <w:r w:rsidRPr="002B4355">
        <w:t xml:space="preserve"> RTP HE for PDU Set </w:t>
      </w:r>
      <w:r>
        <w:t>marking</w:t>
      </w:r>
      <w:r w:rsidRPr="002B4355">
        <w:t xml:space="preserve">. The right column indicates how </w:t>
      </w:r>
      <w:r>
        <w:t xml:space="preserve">the </w:t>
      </w:r>
      <w:r w:rsidRPr="002B4355">
        <w:t>UPF can derive PDU Set inform</w:t>
      </w:r>
      <w:r>
        <w:t>ation for unmarked packets (N6 – unmarked</w:t>
      </w:r>
      <w:r w:rsidRPr="002B4355">
        <w:t xml:space="preserve"> PDUs).  </w:t>
      </w:r>
      <w:r>
        <w:t>The left column lists the PDU Set information parameters as defined in TS 23.501 [12] set in the GTP-U header see TS 38.415 [22] by the UPF.</w:t>
      </w:r>
    </w:p>
    <w:p w14:paraId="6629A0CF" w14:textId="49FC3B94" w:rsidR="00163ACD" w:rsidRPr="002B4355" w:rsidRDefault="00163ACD" w:rsidP="00163ACD">
      <w:pPr>
        <w:pStyle w:val="TH"/>
      </w:pPr>
      <w:r w:rsidRPr="00E37E26">
        <w:lastRenderedPageBreak/>
        <w:t xml:space="preserve">Table </w:t>
      </w:r>
      <w:r>
        <w:t>A.3-1</w:t>
      </w:r>
      <w:r w:rsidRPr="00E37E26">
        <w:t xml:space="preserve">: </w:t>
      </w:r>
      <w:r w:rsidRPr="002B4355">
        <w:t>De</w:t>
      </w:r>
      <w:r>
        <w:t>termining PDU Set information</w:t>
      </w:r>
      <w:r w:rsidRPr="002B4355">
        <w:t xml:space="preserve"> at UPF from RTP HE </w:t>
      </w:r>
      <w:r>
        <w:t xml:space="preserve">for PDU Set Marking </w:t>
      </w:r>
      <w:r w:rsidRPr="002B4355">
        <w:t>and unmarked PDU</w:t>
      </w:r>
    </w:p>
    <w:tbl>
      <w:tblPr>
        <w:tblStyle w:val="TableGrid"/>
        <w:tblW w:w="0" w:type="auto"/>
        <w:tblLayout w:type="fixed"/>
        <w:tblLook w:val="04A0" w:firstRow="1" w:lastRow="0" w:firstColumn="1" w:lastColumn="0" w:noHBand="0" w:noVBand="1"/>
      </w:tblPr>
      <w:tblGrid>
        <w:gridCol w:w="2703"/>
        <w:gridCol w:w="3109"/>
        <w:gridCol w:w="3889"/>
      </w:tblGrid>
      <w:tr w:rsidR="00163ACD" w:rsidRPr="002B4355" w14:paraId="18B6CE23" w14:textId="77777777" w:rsidTr="00580F72">
        <w:tc>
          <w:tcPr>
            <w:tcW w:w="2703" w:type="dxa"/>
          </w:tcPr>
          <w:p w14:paraId="660B0D93" w14:textId="77777777" w:rsidR="00163ACD" w:rsidRPr="002B4355" w:rsidRDefault="00163ACD" w:rsidP="00580F72">
            <w:pPr>
              <w:pStyle w:val="TAH"/>
            </w:pPr>
            <w:r w:rsidRPr="002B4355">
              <w:t>PDU Set information</w:t>
            </w:r>
            <w:r>
              <w:t xml:space="preserve"> (PDU Session User Plane Protocol) [XX] </w:t>
            </w:r>
          </w:p>
        </w:tc>
        <w:tc>
          <w:tcPr>
            <w:tcW w:w="3109" w:type="dxa"/>
          </w:tcPr>
          <w:p w14:paraId="51149B37" w14:textId="77777777" w:rsidR="00163ACD" w:rsidRPr="002B4355" w:rsidRDefault="00163ACD" w:rsidP="00580F72">
            <w:pPr>
              <w:pStyle w:val="TAH"/>
            </w:pPr>
            <w:r w:rsidRPr="002B4355">
              <w:t>RTP HE</w:t>
            </w:r>
            <w:r>
              <w:t xml:space="preserve"> for PDU Set marking</w:t>
            </w:r>
          </w:p>
        </w:tc>
        <w:tc>
          <w:tcPr>
            <w:tcW w:w="3889" w:type="dxa"/>
          </w:tcPr>
          <w:p w14:paraId="1E936C84" w14:textId="77777777" w:rsidR="00163ACD" w:rsidRPr="002B4355" w:rsidRDefault="00163ACD" w:rsidP="00580F72">
            <w:pPr>
              <w:pStyle w:val="TAH"/>
            </w:pPr>
            <w:r>
              <w:t>N6-U</w:t>
            </w:r>
            <w:r w:rsidRPr="002B4355">
              <w:t xml:space="preserve">nmarked PDU </w:t>
            </w:r>
          </w:p>
        </w:tc>
      </w:tr>
      <w:tr w:rsidR="00163ACD" w:rsidRPr="002B4355" w14:paraId="1E6C3A50" w14:textId="77777777" w:rsidTr="00580F72">
        <w:tc>
          <w:tcPr>
            <w:tcW w:w="2703" w:type="dxa"/>
          </w:tcPr>
          <w:p w14:paraId="380EC173" w14:textId="77777777" w:rsidR="00163ACD" w:rsidRPr="002B4355" w:rsidRDefault="00163ACD" w:rsidP="00580F72">
            <w:pPr>
              <w:pStyle w:val="TAC"/>
            </w:pPr>
            <w:r w:rsidRPr="002B4355">
              <w:t xml:space="preserve">PDU Set </w:t>
            </w:r>
            <w:r>
              <w:t>I</w:t>
            </w:r>
            <w:r w:rsidRPr="002B4355">
              <w:t>mportance</w:t>
            </w:r>
          </w:p>
        </w:tc>
        <w:tc>
          <w:tcPr>
            <w:tcW w:w="3109" w:type="dxa"/>
          </w:tcPr>
          <w:p w14:paraId="29201D1D" w14:textId="77777777" w:rsidR="00163ACD" w:rsidRPr="002B4355" w:rsidRDefault="00163ACD" w:rsidP="00580F72">
            <w:pPr>
              <w:pStyle w:val="TAC"/>
            </w:pPr>
            <w:r w:rsidRPr="002B4355">
              <w:t xml:space="preserve">Set </w:t>
            </w:r>
            <w:r>
              <w:t>by interpreting PSI field RTP HE</w:t>
            </w:r>
          </w:p>
        </w:tc>
        <w:tc>
          <w:tcPr>
            <w:tcW w:w="3889" w:type="dxa"/>
          </w:tcPr>
          <w:p w14:paraId="5009AE30" w14:textId="77777777" w:rsidR="00163ACD" w:rsidRPr="002B4355" w:rsidRDefault="00163ACD" w:rsidP="00580F72">
            <w:pPr>
              <w:pStyle w:val="TAC"/>
            </w:pPr>
            <w:r w:rsidRPr="002B4355">
              <w:t xml:space="preserve">Set by 5G System to a </w:t>
            </w:r>
            <w:r>
              <w:t>pre</w:t>
            </w:r>
            <w:r w:rsidRPr="002B4355">
              <w:t>configured value</w:t>
            </w:r>
            <w:r>
              <w:t xml:space="preserve"> based on the payload/packet type (RTP Payload or RTCP packet type)</w:t>
            </w:r>
          </w:p>
        </w:tc>
      </w:tr>
      <w:tr w:rsidR="00163ACD" w:rsidRPr="002B4355" w14:paraId="10EAED59" w14:textId="77777777" w:rsidTr="00580F72">
        <w:tc>
          <w:tcPr>
            <w:tcW w:w="2703" w:type="dxa"/>
          </w:tcPr>
          <w:p w14:paraId="3905BE7E" w14:textId="77777777" w:rsidR="00163ACD" w:rsidRPr="002B4355" w:rsidRDefault="00163ACD" w:rsidP="00580F72">
            <w:pPr>
              <w:pStyle w:val="TAC"/>
            </w:pPr>
            <w:r w:rsidRPr="002B4355">
              <w:t>PDU Set Size</w:t>
            </w:r>
          </w:p>
        </w:tc>
        <w:tc>
          <w:tcPr>
            <w:tcW w:w="3109" w:type="dxa"/>
          </w:tcPr>
          <w:p w14:paraId="2C69C0CA" w14:textId="77777777" w:rsidR="00163ACD" w:rsidRPr="002B4355" w:rsidRDefault="00163ACD" w:rsidP="00580F72">
            <w:pPr>
              <w:pStyle w:val="TAC"/>
            </w:pPr>
            <w:r w:rsidRPr="002B4355">
              <w:t xml:space="preserve">Optionally transmitted in additional </w:t>
            </w:r>
            <w:proofErr w:type="spellStart"/>
            <w:r w:rsidRPr="002B4355">
              <w:t>PSSize</w:t>
            </w:r>
            <w:proofErr w:type="spellEnd"/>
            <w:r w:rsidRPr="002B4355">
              <w:t xml:space="preserve"> field and derived from this field</w:t>
            </w:r>
            <w:r>
              <w:t xml:space="preserve">, </w:t>
            </w:r>
          </w:p>
        </w:tc>
        <w:tc>
          <w:tcPr>
            <w:tcW w:w="3889" w:type="dxa"/>
          </w:tcPr>
          <w:p w14:paraId="7015D721" w14:textId="77777777" w:rsidR="00163ACD" w:rsidRPr="002B4355" w:rsidRDefault="00163ACD" w:rsidP="00580F72">
            <w:pPr>
              <w:pStyle w:val="TAC"/>
            </w:pPr>
            <w:r w:rsidRPr="002B4355">
              <w:t>PDU Size</w:t>
            </w:r>
          </w:p>
        </w:tc>
      </w:tr>
      <w:tr w:rsidR="00163ACD" w:rsidRPr="002B4355" w14:paraId="5EBBDF48" w14:textId="77777777" w:rsidTr="00580F72">
        <w:tc>
          <w:tcPr>
            <w:tcW w:w="2703" w:type="dxa"/>
          </w:tcPr>
          <w:p w14:paraId="1FA03997" w14:textId="77777777" w:rsidR="00163ACD" w:rsidRPr="002B4355" w:rsidRDefault="00163ACD" w:rsidP="00580F72">
            <w:pPr>
              <w:pStyle w:val="TAC"/>
            </w:pPr>
            <w:r w:rsidRPr="002B4355">
              <w:t>End of Data Burst</w:t>
            </w:r>
          </w:p>
        </w:tc>
        <w:tc>
          <w:tcPr>
            <w:tcW w:w="3109" w:type="dxa"/>
          </w:tcPr>
          <w:p w14:paraId="60CE098E" w14:textId="77777777" w:rsidR="00163ACD" w:rsidRPr="002B4355" w:rsidRDefault="00163ACD" w:rsidP="00580F72">
            <w:pPr>
              <w:pStyle w:val="TAC"/>
            </w:pPr>
            <w:r w:rsidRPr="002B4355">
              <w:t xml:space="preserve">Can be set by </w:t>
            </w:r>
            <w:proofErr w:type="spellStart"/>
            <w:r w:rsidRPr="002B4355">
              <w:t>EoDB</w:t>
            </w:r>
            <w:proofErr w:type="spellEnd"/>
            <w:r w:rsidRPr="002B4355">
              <w:t xml:space="preserve"> flag</w:t>
            </w:r>
          </w:p>
        </w:tc>
        <w:tc>
          <w:tcPr>
            <w:tcW w:w="3889" w:type="dxa"/>
          </w:tcPr>
          <w:p w14:paraId="5B517329" w14:textId="77777777" w:rsidR="00163ACD" w:rsidRPr="002B4355" w:rsidRDefault="00163ACD" w:rsidP="00580F72">
            <w:pPr>
              <w:pStyle w:val="TAC"/>
            </w:pPr>
            <w:r w:rsidRPr="002B4355">
              <w:t>N/A for</w:t>
            </w:r>
            <w:r>
              <w:t xml:space="preserve"> unmarked</w:t>
            </w:r>
            <w:r w:rsidRPr="002B4355">
              <w:t xml:space="preserve"> PDU</w:t>
            </w:r>
          </w:p>
        </w:tc>
      </w:tr>
      <w:tr w:rsidR="00163ACD" w:rsidRPr="002B4355" w14:paraId="0DEE4217" w14:textId="77777777" w:rsidTr="00580F72">
        <w:tc>
          <w:tcPr>
            <w:tcW w:w="2703" w:type="dxa"/>
          </w:tcPr>
          <w:p w14:paraId="6871C2DE" w14:textId="77777777" w:rsidR="00163ACD" w:rsidRPr="002B4355" w:rsidRDefault="00163ACD" w:rsidP="00580F72">
            <w:pPr>
              <w:pStyle w:val="TAC"/>
            </w:pPr>
            <w:r w:rsidRPr="002B4355">
              <w:t xml:space="preserve">PDU Sequence </w:t>
            </w:r>
            <w:r>
              <w:t>N</w:t>
            </w:r>
            <w:r w:rsidRPr="002B4355">
              <w:t>umber</w:t>
            </w:r>
            <w:r>
              <w:t xml:space="preserve"> (within a PDU Set)</w:t>
            </w:r>
          </w:p>
        </w:tc>
        <w:tc>
          <w:tcPr>
            <w:tcW w:w="3109" w:type="dxa"/>
          </w:tcPr>
          <w:p w14:paraId="6F4DA632" w14:textId="77777777" w:rsidR="00163ACD" w:rsidRPr="002B4355" w:rsidRDefault="00163ACD" w:rsidP="00580F72">
            <w:pPr>
              <w:pStyle w:val="TAC"/>
            </w:pPr>
            <w:r w:rsidRPr="002B4355">
              <w:t xml:space="preserve">From PDU </w:t>
            </w:r>
            <w:r>
              <w:t>S</w:t>
            </w:r>
            <w:r w:rsidRPr="002B4355">
              <w:t xml:space="preserve">equence </w:t>
            </w:r>
            <w:r>
              <w:t>N</w:t>
            </w:r>
            <w:r w:rsidRPr="002B4355">
              <w:t>umber</w:t>
            </w:r>
            <w:r>
              <w:t xml:space="preserve"> </w:t>
            </w:r>
            <w:r w:rsidRPr="002B4355">
              <w:t>in RTP HE</w:t>
            </w:r>
          </w:p>
        </w:tc>
        <w:tc>
          <w:tcPr>
            <w:tcW w:w="3889" w:type="dxa"/>
          </w:tcPr>
          <w:p w14:paraId="10EDCD6B" w14:textId="77777777" w:rsidR="00163ACD" w:rsidRPr="002B4355" w:rsidRDefault="00163ACD" w:rsidP="00580F72">
            <w:pPr>
              <w:pStyle w:val="TAC"/>
            </w:pPr>
            <w:r w:rsidRPr="002B4355">
              <w:t>Set to 0</w:t>
            </w:r>
          </w:p>
        </w:tc>
      </w:tr>
      <w:tr w:rsidR="00163ACD" w:rsidRPr="002B4355" w14:paraId="6DB3B016" w14:textId="77777777" w:rsidTr="00580F72">
        <w:tc>
          <w:tcPr>
            <w:tcW w:w="2703" w:type="dxa"/>
          </w:tcPr>
          <w:p w14:paraId="086A1306" w14:textId="77777777" w:rsidR="00163ACD" w:rsidRPr="002B4355" w:rsidRDefault="00163ACD" w:rsidP="00580F72">
            <w:pPr>
              <w:pStyle w:val="TAC"/>
            </w:pPr>
            <w:r w:rsidRPr="002B4355">
              <w:t xml:space="preserve">PDU Set Sequence </w:t>
            </w:r>
            <w:r>
              <w:t>N</w:t>
            </w:r>
            <w:r w:rsidRPr="002B4355">
              <w:t xml:space="preserve">umber </w:t>
            </w:r>
          </w:p>
        </w:tc>
        <w:tc>
          <w:tcPr>
            <w:tcW w:w="3109" w:type="dxa"/>
          </w:tcPr>
          <w:p w14:paraId="6868762A" w14:textId="77777777" w:rsidR="00163ACD" w:rsidRPr="002B4355" w:rsidRDefault="00163ACD" w:rsidP="00580F72">
            <w:pPr>
              <w:pStyle w:val="TAC"/>
            </w:pPr>
            <w:r>
              <w:t xml:space="preserve">Separate number space, e.g. </w:t>
            </w:r>
            <w:r w:rsidRPr="002B4355">
              <w:t>PSSN field from RTP HE with most significant bit is set to 0</w:t>
            </w:r>
            <w:r>
              <w:t xml:space="preserve"> (another partition is also possible)</w:t>
            </w:r>
          </w:p>
        </w:tc>
        <w:tc>
          <w:tcPr>
            <w:tcW w:w="3889" w:type="dxa"/>
          </w:tcPr>
          <w:p w14:paraId="0A8A10D0" w14:textId="77777777" w:rsidR="00163ACD" w:rsidRPr="002B4355" w:rsidRDefault="00163ACD" w:rsidP="00580F72">
            <w:pPr>
              <w:pStyle w:val="TAC"/>
            </w:pPr>
            <w:r>
              <w:t>Separate number space e.g. s</w:t>
            </w:r>
            <w:r w:rsidRPr="002B4355">
              <w:t>et by UPF with most significant bit set to 1</w:t>
            </w:r>
            <w:r>
              <w:t xml:space="preserve"> (another partition is also possible)</w:t>
            </w:r>
            <w:r w:rsidRPr="002B4355">
              <w:t xml:space="preserve"> </w:t>
            </w:r>
          </w:p>
        </w:tc>
      </w:tr>
      <w:tr w:rsidR="00163ACD" w:rsidRPr="002B4355" w14:paraId="2E7F032E" w14:textId="77777777" w:rsidTr="00580F72">
        <w:tc>
          <w:tcPr>
            <w:tcW w:w="2703" w:type="dxa"/>
          </w:tcPr>
          <w:p w14:paraId="2177227F" w14:textId="77777777" w:rsidR="00163ACD" w:rsidRPr="002B4355" w:rsidRDefault="00163ACD" w:rsidP="00580F72">
            <w:pPr>
              <w:pStyle w:val="TAC"/>
            </w:pPr>
            <w:r>
              <w:t>E</w:t>
            </w:r>
            <w:r w:rsidRPr="002B4355">
              <w:t xml:space="preserve">nd of PDU </w:t>
            </w:r>
            <w:r>
              <w:t>S</w:t>
            </w:r>
            <w:r w:rsidRPr="002B4355">
              <w:t>et</w:t>
            </w:r>
          </w:p>
        </w:tc>
        <w:tc>
          <w:tcPr>
            <w:tcW w:w="3109" w:type="dxa"/>
          </w:tcPr>
          <w:p w14:paraId="72732831" w14:textId="77777777" w:rsidR="00163ACD" w:rsidRPr="002B4355" w:rsidRDefault="00163ACD" w:rsidP="00580F72">
            <w:pPr>
              <w:pStyle w:val="TAC"/>
            </w:pPr>
            <w:r w:rsidRPr="002B4355">
              <w:t xml:space="preserve">End of the PDU Set </w:t>
            </w:r>
            <w:r>
              <w:t xml:space="preserve">€ </w:t>
            </w:r>
            <w:r w:rsidRPr="002B4355">
              <w:t>in RTP HE</w:t>
            </w:r>
          </w:p>
        </w:tc>
        <w:tc>
          <w:tcPr>
            <w:tcW w:w="3889" w:type="dxa"/>
          </w:tcPr>
          <w:p w14:paraId="46D9D9A2" w14:textId="77777777" w:rsidR="00163ACD" w:rsidRPr="002B4355" w:rsidRDefault="00163ACD" w:rsidP="00580F72">
            <w:pPr>
              <w:pStyle w:val="TAC"/>
            </w:pPr>
            <w:r w:rsidRPr="002B4355">
              <w:t>Always 1</w:t>
            </w:r>
          </w:p>
        </w:tc>
      </w:tr>
    </w:tbl>
    <w:p w14:paraId="59A9C1B1" w14:textId="77777777" w:rsidR="00163ACD" w:rsidRDefault="00163ACD" w:rsidP="00163ACD">
      <w:pPr>
        <w:pStyle w:val="NO"/>
        <w:ind w:left="0" w:firstLine="0"/>
      </w:pPr>
    </w:p>
    <w:p w14:paraId="6078962A" w14:textId="77777777" w:rsidR="00163ACD" w:rsidRDefault="00163ACD" w:rsidP="00163ACD">
      <w:pPr>
        <w:pStyle w:val="NO"/>
        <w:ind w:left="0" w:firstLine="0"/>
      </w:pPr>
      <w:r>
        <w:t>PDU Set Importance can be set based on a preconfigured value in the 5G System for unmarked PDUs and from the RTP HE for PDU Set marking for marked PDUs.</w:t>
      </w:r>
    </w:p>
    <w:p w14:paraId="0D25B48F" w14:textId="77777777" w:rsidR="00163ACD" w:rsidRDefault="00163ACD" w:rsidP="00163ACD">
      <w:pPr>
        <w:pStyle w:val="NO"/>
        <w:ind w:left="0" w:firstLine="0"/>
      </w:pPr>
      <w:r>
        <w:t xml:space="preserve">PDU Set Size can be derived from the RTP HE if available, otherwise it us up to the UPF implementation, for unmarked packets it equals the PDU Size (assuming single packet per PDU Set in these cases). </w:t>
      </w:r>
    </w:p>
    <w:p w14:paraId="7A8C899E" w14:textId="77777777" w:rsidR="00163ACD" w:rsidRPr="002B4355" w:rsidRDefault="00163ACD" w:rsidP="00163ACD">
      <w:r w:rsidRPr="002B4355">
        <w:t xml:space="preserve">PDU Sequence </w:t>
      </w:r>
      <w:r>
        <w:t>N</w:t>
      </w:r>
      <w:r w:rsidRPr="002B4355">
        <w:t>umber</w:t>
      </w:r>
      <w:r>
        <w:t xml:space="preserve"> (within a PDU Set)</w:t>
      </w:r>
      <w:r w:rsidRPr="002B4355">
        <w:t xml:space="preserve"> could be retrieved from the PSN in</w:t>
      </w:r>
      <w:r>
        <w:t xml:space="preserve"> the</w:t>
      </w:r>
      <w:r w:rsidRPr="002B4355">
        <w:t xml:space="preserve"> RTP HE, or when no RTP HE is present</w:t>
      </w:r>
      <w:r>
        <w:t xml:space="preserve"> (unmarked PDU), it can be set to 0 as only a single PDU is present in the PDU Set</w:t>
      </w:r>
      <w:r w:rsidRPr="002B4355">
        <w:t>.</w:t>
      </w:r>
    </w:p>
    <w:p w14:paraId="7C887106" w14:textId="77777777" w:rsidR="00163ACD" w:rsidRDefault="00163ACD" w:rsidP="00163ACD">
      <w:r>
        <w:t>Deriving the</w:t>
      </w:r>
      <w:r w:rsidRPr="002B4355">
        <w:t xml:space="preserve"> PDU Set Sequence N</w:t>
      </w:r>
      <w:r>
        <w:t>umber includes some additional steps to enable</w:t>
      </w:r>
      <w:r w:rsidRPr="002B4355">
        <w:t xml:space="preserve"> </w:t>
      </w:r>
      <w:r>
        <w:t xml:space="preserve">using a different number space for marked and unmarked PDUs. </w:t>
      </w:r>
      <w:r w:rsidRPr="002B4355">
        <w:t>As an example, the UPF can only use the 9 least significant bits of the</w:t>
      </w:r>
      <w:r>
        <w:t xml:space="preserve"> PSSN field of the</w:t>
      </w:r>
      <w:r w:rsidRPr="002B4355">
        <w:t xml:space="preserve"> RTP HE</w:t>
      </w:r>
      <w:r>
        <w:t xml:space="preserve"> to number the marked PDUs. In addition, for unmarked PDUs it can </w:t>
      </w:r>
      <w:r w:rsidRPr="002B4355">
        <w:t xml:space="preserve">set the most significant bit of </w:t>
      </w:r>
      <w:r>
        <w:t>PSSN in PDU Set information to 1</w:t>
      </w:r>
      <w:r w:rsidRPr="002B4355">
        <w:t xml:space="preserve">. </w:t>
      </w:r>
      <w:r>
        <w:t>Other number space separations are also possible up to the UPF implementation.</w:t>
      </w:r>
    </w:p>
    <w:p w14:paraId="1964F27C" w14:textId="77777777" w:rsidR="00163ACD" w:rsidRPr="002B4355" w:rsidRDefault="00163ACD" w:rsidP="00163ACD">
      <w:pPr>
        <w:pStyle w:val="NO"/>
      </w:pPr>
      <w:r w:rsidRPr="002B4355">
        <w:t>NOTE</w:t>
      </w:r>
      <w:r>
        <w:t xml:space="preserve"> 1</w:t>
      </w:r>
      <w:r w:rsidRPr="002B4355">
        <w:t>:</w:t>
      </w:r>
      <w:r w:rsidRPr="002B4355">
        <w:tab/>
      </w:r>
      <w:r>
        <w:t>When unmarked PDUs are present, t</w:t>
      </w:r>
      <w:r w:rsidRPr="002B4355">
        <w:t xml:space="preserve">he PSSN </w:t>
      </w:r>
      <w:r>
        <w:t xml:space="preserve">field in the </w:t>
      </w:r>
      <w:r w:rsidRPr="002B4355">
        <w:t xml:space="preserve">RTP HE </w:t>
      </w:r>
      <w:r>
        <w:t xml:space="preserve">for PDU Set marking </w:t>
      </w:r>
      <w:r w:rsidRPr="002B4355">
        <w:t>cannot map directly to PSSN for PDU Set informat</w:t>
      </w:r>
      <w:r>
        <w:t>ion, as the UPF needs to assign sequence numbers to both marked and unmarked PDUs.</w:t>
      </w:r>
    </w:p>
    <w:p w14:paraId="50B749E6" w14:textId="77777777" w:rsidR="00163ACD" w:rsidRDefault="00163ACD" w:rsidP="00163ACD">
      <w:pPr>
        <w:pStyle w:val="NO"/>
      </w:pPr>
      <w:r w:rsidRPr="002B4355">
        <w:t>NOTE</w:t>
      </w:r>
      <w:r>
        <w:t xml:space="preserve"> 2</w:t>
      </w:r>
      <w:r w:rsidRPr="002B4355">
        <w:t>:</w:t>
      </w:r>
      <w:r w:rsidRPr="002B4355">
        <w:tab/>
        <w:t>This solution show</w:t>
      </w:r>
      <w:r>
        <w:t>s</w:t>
      </w:r>
      <w:r w:rsidRPr="002B4355">
        <w:t xml:space="preserve"> </w:t>
      </w:r>
      <w:r>
        <w:t xml:space="preserve">how the </w:t>
      </w:r>
      <w:r w:rsidRPr="002B4355">
        <w:t xml:space="preserve">PSSN </w:t>
      </w:r>
      <w:r>
        <w:t xml:space="preserve">can be mapped at the UPF </w:t>
      </w:r>
      <w:r w:rsidRPr="002B4355">
        <w:t xml:space="preserve">from </w:t>
      </w:r>
      <w:r>
        <w:t xml:space="preserve">packets carrying the </w:t>
      </w:r>
      <w:r w:rsidRPr="002B4355">
        <w:t>RTP HE</w:t>
      </w:r>
      <w:r>
        <w:t xml:space="preserve"> for PDU Set marking, as well as from those that do not</w:t>
      </w:r>
      <w:r w:rsidRPr="002B4355">
        <w:t>. Other solutions can be equally valid and applicable by the UPF.</w:t>
      </w:r>
      <w:r>
        <w:t xml:space="preserve"> This example is included to illustrate this issue, as in practice, both marked and unmarked packets can co-exist.</w:t>
      </w:r>
    </w:p>
    <w:p w14:paraId="3AC4C9AD" w14:textId="154F36CD" w:rsidR="00163ACD" w:rsidRPr="00F737B8" w:rsidRDefault="00163ACD" w:rsidP="00320D7C">
      <w:pPr>
        <w:pStyle w:val="NO"/>
        <w:ind w:left="0" w:firstLine="0"/>
        <w:rPr>
          <w:lang w:val="en-US"/>
        </w:rPr>
      </w:pPr>
      <w:r>
        <w:t xml:space="preserve">End of Data Burst </w:t>
      </w:r>
      <w:proofErr w:type="spellStart"/>
      <w:r>
        <w:t>can not</w:t>
      </w:r>
      <w:proofErr w:type="spellEnd"/>
      <w:r>
        <w:t xml:space="preserve"> be indicated for unmarked PDUs. End of PDU Set for unmarked PDUs is always equal to 1 since there is only one PDU in the PDU Set.</w:t>
      </w:r>
    </w:p>
    <w:p w14:paraId="1D64F086" w14:textId="25965932" w:rsidR="00F879C4" w:rsidRDefault="00080512" w:rsidP="00F879C4">
      <w:pPr>
        <w:pStyle w:val="Heading8"/>
      </w:pPr>
      <w:r w:rsidRPr="004D3578">
        <w:br w:type="page"/>
      </w:r>
      <w:bookmarkStart w:id="115" w:name="_Toc210637311"/>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115"/>
    </w:p>
    <w:p w14:paraId="446C02CC" w14:textId="4D5E17EE" w:rsidR="00F879C4" w:rsidRDefault="00F879C4" w:rsidP="00F879C4">
      <w:pPr>
        <w:pStyle w:val="Heading1"/>
        <w:rPr>
          <w:lang w:eastAsia="zh-CN"/>
        </w:rPr>
      </w:pPr>
      <w:bookmarkStart w:id="116" w:name="_Toc210637312"/>
      <w:r>
        <w:rPr>
          <w:lang w:eastAsia="zh-CN"/>
        </w:rPr>
        <w:t>B</w:t>
      </w:r>
      <w:r w:rsidRPr="00F90D45">
        <w:rPr>
          <w:lang w:eastAsia="zh-CN"/>
        </w:rPr>
        <w:t>.</w:t>
      </w:r>
      <w:r w:rsidR="00E84B52">
        <w:rPr>
          <w:lang w:eastAsia="zh-CN"/>
        </w:rPr>
        <w:t>1</w:t>
      </w:r>
      <w:r w:rsidR="00E84B52">
        <w:rPr>
          <w:lang w:eastAsia="zh-CN"/>
        </w:rPr>
        <w:tab/>
      </w:r>
      <w:r w:rsidR="00353AA7">
        <w:rPr>
          <w:lang w:eastAsia="zh-CN"/>
        </w:rPr>
        <w:t xml:space="preserve">SDP example for </w:t>
      </w:r>
      <w:r w:rsidR="008C5314">
        <w:rPr>
          <w:lang w:eastAsia="zh-CN"/>
        </w:rPr>
        <w:t>RTP header extension</w:t>
      </w:r>
      <w:r w:rsidR="00780EC9">
        <w:rPr>
          <w:lang w:eastAsia="zh-CN"/>
        </w:rPr>
        <w:t xml:space="preserve"> for XR pose</w:t>
      </w:r>
      <w:bookmarkEnd w:id="116"/>
    </w:p>
    <w:p w14:paraId="08142924" w14:textId="0C0CE123" w:rsidR="008A3141" w:rsidRPr="00636811" w:rsidRDefault="008A3141" w:rsidP="008A3141">
      <w:pPr>
        <w:spacing w:before="120" w:after="120"/>
        <w:rPr>
          <w:lang w:val="en-US"/>
        </w:rPr>
      </w:pPr>
      <w:r w:rsidRPr="000443BF">
        <w:rPr>
          <w:lang w:val="en-US"/>
        </w:rPr>
        <w:t>An example SDP description using</w:t>
      </w:r>
      <w:r>
        <w:rPr>
          <w:lang w:val="en-US"/>
        </w:rPr>
        <w:t xml:space="preserve"> the RTP </w:t>
      </w:r>
      <w:r w:rsidR="00F71583">
        <w:rPr>
          <w:lang w:val="en-US"/>
        </w:rPr>
        <w:t>HE</w:t>
      </w:r>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RTP </w:t>
      </w:r>
      <w:r w:rsidR="00A6171D">
        <w:rPr>
          <w:lang w:val="en-US"/>
        </w:rPr>
        <w:t>HE</w:t>
      </w:r>
      <w:r w:rsidRPr="000443BF">
        <w:rPr>
          <w:lang w:val="en-US"/>
        </w:rPr>
        <w:t xml:space="preserve"> </w:t>
      </w:r>
      <w:r w:rsidR="00106A20">
        <w:rPr>
          <w:lang w:val="en-US"/>
        </w:rPr>
        <w:t xml:space="preserve">for XR pose </w:t>
      </w:r>
      <w:r w:rsidRPr="000443BF">
        <w:rPr>
          <w:lang w:val="en-US"/>
        </w:rPr>
        <w:t xml:space="preserve">with URI urn:3gpp:xr-pose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o=</w:t>
      </w:r>
      <w:proofErr w:type="spellStart"/>
      <w:r w:rsidRPr="00383DB7">
        <w:rPr>
          <w:rFonts w:ascii="Courier New" w:hAnsi="Courier New" w:cs="Courier New"/>
        </w:rPr>
        <w:t>alice</w:t>
      </w:r>
      <w:proofErr w:type="spellEnd"/>
      <w:r w:rsidRPr="00383DB7">
        <w:rPr>
          <w:rFonts w:ascii="Courier New" w:hAnsi="Courier New" w:cs="Courier New"/>
        </w:rPr>
        <w:t xml:space="preserv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m=application 1001 UDP/DTLS/SCTP </w:t>
      </w:r>
      <w:proofErr w:type="spellStart"/>
      <w:r w:rsidRPr="00383DB7">
        <w:rPr>
          <w:rFonts w:ascii="Courier New" w:hAnsi="Courier New" w:cs="Courier New"/>
        </w:rPr>
        <w:t>webrtc-datachan</w:t>
      </w:r>
      <w:r>
        <w:rPr>
          <w:rFonts w:ascii="Courier New" w:hAnsi="Courier New" w:cs="Courier New"/>
        </w:rPr>
        <w:t>n</w:t>
      </w:r>
      <w:r w:rsidRPr="00383DB7">
        <w:rPr>
          <w:rFonts w:ascii="Courier New" w:hAnsi="Courier New" w:cs="Courier New"/>
        </w:rPr>
        <w:t>el</w:t>
      </w:r>
      <w:proofErr w:type="spellEnd"/>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sendonly</w:t>
      </w:r>
      <w:proofErr w:type="spellEnd"/>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3307D25" w14:textId="50050239" w:rsidR="00616BED" w:rsidRDefault="008F5D8A" w:rsidP="00616BED">
      <w:pPr>
        <w:pStyle w:val="Heading8"/>
      </w:pPr>
      <w:bookmarkStart w:id="117" w:name="_Toc201936169"/>
      <w:bookmarkStart w:id="118" w:name="_Toc202343743"/>
      <w:bookmarkStart w:id="119" w:name="_Toc210226420"/>
      <w:bookmarkStart w:id="120" w:name="_Toc210637313"/>
      <w:r w:rsidRPr="004D3578">
        <w:t xml:space="preserve">Annex </w:t>
      </w:r>
      <w:r>
        <w:t>C</w:t>
      </w:r>
      <w:r w:rsidRPr="004D3578">
        <w:t xml:space="preserve"> (</w:t>
      </w:r>
      <w:r>
        <w:t>i</w:t>
      </w:r>
      <w:r w:rsidRPr="004D3578">
        <w:t>n</w:t>
      </w:r>
      <w:r>
        <w:t>f</w:t>
      </w:r>
      <w:r w:rsidRPr="004D3578">
        <w:t>ormative)</w:t>
      </w:r>
      <w:bookmarkStart w:id="121" w:name="_Toc210637314"/>
      <w:bookmarkEnd w:id="117"/>
      <w:bookmarkEnd w:id="118"/>
      <w:bookmarkEnd w:id="119"/>
      <w:bookmarkEnd w:id="120"/>
      <w:r w:rsidR="00616BED">
        <w:t>:</w:t>
      </w:r>
      <w:r w:rsidR="00616BED">
        <w:br/>
      </w:r>
    </w:p>
    <w:p w14:paraId="602B5262" w14:textId="563DEA74" w:rsidR="008F5D8A" w:rsidRDefault="001B28A9" w:rsidP="00616BED">
      <w:pPr>
        <w:pStyle w:val="Heading8"/>
      </w:pPr>
      <w:r>
        <w:t>C.1</w:t>
      </w:r>
      <w:r>
        <w:tab/>
      </w:r>
      <w:r w:rsidR="00136345" w:rsidRPr="00B87168">
        <w:rPr>
          <w:lang w:eastAsia="zh-CN"/>
        </w:rPr>
        <w:t>RTP Header Extension for Absolute Sender Time</w:t>
      </w:r>
      <w:bookmarkEnd w:id="121"/>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5"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r w:rsidR="003D193F">
        <w:rPr>
          <w:lang w:val="en-US" w:eastAsia="zh-CN"/>
        </w:rPr>
        <w:t>"</w:t>
      </w:r>
      <w:r w:rsidRPr="00B87168">
        <w:rPr>
          <w:lang w:val="en-US" w:eastAsia="zh-CN"/>
        </w:rPr>
        <w:t xml:space="preserve"> ;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r>
        <w:fldChar w:fldCharType="begin"/>
      </w:r>
      <w:r>
        <w:instrText>HYPERLINK "http://www.webrtc.org/experiments/rtp-hdrext/abs-send-time"</w:instrText>
      </w:r>
      <w:r>
        <w:fldChar w:fldCharType="separate"/>
      </w:r>
      <w:r w:rsidRPr="00B87168">
        <w:rPr>
          <w:rStyle w:val="Hyperlink"/>
          <w:lang w:val="sv-SE" w:eastAsia="zh-CN"/>
        </w:rPr>
        <w:t>http://www.webrtc.org/experiments/rtp-hdrext/abs-send-time</w:t>
      </w:r>
      <w:r>
        <w:fldChar w:fldCharType="end"/>
      </w:r>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r w:rsidR="003D193F">
        <w:rPr>
          <w:lang w:val="en-US" w:eastAsia="zh-CN"/>
        </w:rPr>
        <w:t>"</w:t>
      </w:r>
      <w:r w:rsidRPr="00B87168">
        <w:rPr>
          <w:lang w:val="en-US" w:eastAsia="zh-CN"/>
        </w:rPr>
        <w:t xml:space="preserve"> ;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6"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lastRenderedPageBreak/>
        <w:t>Wire format: 1-byte extension, 3 bytes of data. total 4 bytes extra per packet (plus shared 4 bytes for all extensions present: 2 byte magic word 0xBEDE, 2 byte # of extensions). Will in practice replace the “</w:t>
      </w:r>
      <w:proofErr w:type="spellStart"/>
      <w:r w:rsidRPr="00B87168">
        <w:rPr>
          <w:lang w:val="en-US" w:eastAsia="zh-CN"/>
        </w:rPr>
        <w:t>toffset</w:t>
      </w:r>
      <w:proofErr w:type="spellEnd"/>
      <w:r w:rsidRPr="00B87168">
        <w:rPr>
          <w:lang w:val="en-US" w:eastAsia="zh-CN"/>
        </w:rPr>
        <w:t>” extension so we should see no long term increase in traffic as a result.</w:t>
      </w:r>
    </w:p>
    <w:p w14:paraId="6DA25EBF" w14:textId="77777777" w:rsidR="00B87168" w:rsidRPr="00B87168" w:rsidRDefault="00B87168" w:rsidP="00B87168">
      <w:pPr>
        <w:rPr>
          <w:lang w:val="en-US" w:eastAsia="zh-CN"/>
        </w:rPr>
      </w:pPr>
      <w:r w:rsidRPr="00B87168">
        <w:rPr>
          <w:lang w:val="en-US" w:eastAsia="zh-CN"/>
        </w:rPr>
        <w:t>Encoding: Timestamp is in seconds, 24 bit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t>Relation to NTP timestamps: abs_send_time_24 = (ntp_timestamp_64 &gt;&gt; 14) &amp; 0x00ffffff ; NTP timestamp is 32 bits for whole seconds, 32 bits fraction of second.</w:t>
      </w:r>
    </w:p>
    <w:p w14:paraId="3B0ED700" w14:textId="77777777" w:rsid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03C54A34" w14:textId="77777777" w:rsidR="001B28A9" w:rsidRDefault="001B28A9" w:rsidP="001B28A9">
      <w:pPr>
        <w:pStyle w:val="Heading1"/>
      </w:pPr>
      <w:bookmarkStart w:id="122" w:name="_Toc210637315"/>
      <w:r w:rsidRPr="00B9474E">
        <w:rPr>
          <w:noProof/>
        </w:rPr>
        <w:lastRenderedPageBreak/>
        <w:t>C.</w:t>
      </w:r>
      <w:r>
        <w:rPr>
          <w:noProof/>
        </w:rPr>
        <w:t>2</w:t>
      </w:r>
      <w:r w:rsidRPr="00B9474E">
        <w:rPr>
          <w:noProof/>
        </w:rPr>
        <w:tab/>
      </w:r>
      <w:r w:rsidRPr="00B9474E">
        <w:rPr>
          <w:noProof/>
        </w:rPr>
        <w:tab/>
      </w:r>
      <w:r w:rsidRPr="00233D6C">
        <w:t xml:space="preserve">RTP </w:t>
      </w:r>
      <w:r>
        <w:t xml:space="preserve">SDES </w:t>
      </w:r>
      <w:r w:rsidRPr="00233D6C">
        <w:t xml:space="preserve">Header Extension for </w:t>
      </w:r>
      <w:r>
        <w:t>MID</w:t>
      </w:r>
      <w:bookmarkEnd w:id="122"/>
    </w:p>
    <w:p w14:paraId="42BC5F9E" w14:textId="77777777" w:rsidR="001B28A9" w:rsidRDefault="001B28A9" w:rsidP="001B28A9">
      <w:pPr>
        <w:pStyle w:val="Heading2"/>
      </w:pPr>
      <w:bookmarkStart w:id="123" w:name="_Toc210637316"/>
      <w:r>
        <w:t>C</w:t>
      </w:r>
      <w:r w:rsidRPr="002B4355">
        <w:t>.</w:t>
      </w:r>
      <w:r>
        <w:t>2.1</w:t>
      </w:r>
      <w:r w:rsidRPr="002B4355">
        <w:tab/>
      </w:r>
      <w:r>
        <w:t>Description</w:t>
      </w:r>
      <w:bookmarkEnd w:id="123"/>
    </w:p>
    <w:p w14:paraId="4FAD091D" w14:textId="77777777" w:rsidR="001B28A9" w:rsidRDefault="001B28A9" w:rsidP="001B28A9">
      <w:pPr>
        <w:keepNext/>
        <w:keepLines/>
        <w:rPr>
          <w:szCs w:val="18"/>
        </w:rPr>
      </w:pPr>
      <w:r>
        <w:rPr>
          <w:szCs w:val="18"/>
        </w:rPr>
        <w:t xml:space="preserve">When multiple RTP media streams are multiplexed in a traffic flow identified by an IP 5-tuple, each media stream can be identified using the </w:t>
      </w:r>
      <w:r w:rsidRPr="002B4355">
        <w:rPr>
          <w:szCs w:val="18"/>
        </w:rPr>
        <w:t xml:space="preserve">identification-tag (the values of "mid" attribute) </w:t>
      </w:r>
      <w:r>
        <w:rPr>
          <w:szCs w:val="18"/>
        </w:rPr>
        <w:t xml:space="preserve">in the SDP description using the BUNDLE attribute defined in RFC 9143. </w:t>
      </w:r>
      <w:r w:rsidRPr="00DB0D98">
        <w:rPr>
          <w:szCs w:val="18"/>
        </w:rPr>
        <w:t>RFC</w:t>
      </w:r>
      <w:r>
        <w:rPr>
          <w:szCs w:val="18"/>
        </w:rPr>
        <w:t xml:space="preserve"> </w:t>
      </w:r>
      <w:r w:rsidRPr="00DB0D98">
        <w:rPr>
          <w:szCs w:val="18"/>
        </w:rPr>
        <w:t>7941</w:t>
      </w:r>
      <w:r>
        <w:rPr>
          <w:szCs w:val="18"/>
        </w:rPr>
        <w:t xml:space="preserve"> [22] has defined an </w:t>
      </w:r>
      <w:r w:rsidRPr="0045713B">
        <w:rPr>
          <w:szCs w:val="18"/>
        </w:rPr>
        <w:t>RTP SDES header extension</w:t>
      </w:r>
      <w:r>
        <w:rPr>
          <w:szCs w:val="18"/>
        </w:rPr>
        <w:t xml:space="preserve"> to optimize the determination of relationship and synchronization context (CNAME) for new RTP streams in an RTP session. RFC 9143 [23] has defined a new </w:t>
      </w:r>
      <w:r w:rsidRPr="00F41038">
        <w:t xml:space="preserve">RTP SDES header extension </w:t>
      </w:r>
      <w:r>
        <w:t xml:space="preserve">for MID </w:t>
      </w:r>
      <w:r>
        <w:rPr>
          <w:szCs w:val="18"/>
        </w:rPr>
        <w:t xml:space="preserve">by extending the </w:t>
      </w:r>
      <w:r w:rsidRPr="0045713B">
        <w:rPr>
          <w:szCs w:val="18"/>
        </w:rPr>
        <w:t>RTP SDES header extension</w:t>
      </w:r>
      <w:r>
        <w:rPr>
          <w:szCs w:val="18"/>
        </w:rPr>
        <w:t xml:space="preserve"> to carry the </w:t>
      </w:r>
      <w:r w:rsidRPr="0045713B">
        <w:rPr>
          <w:szCs w:val="18"/>
        </w:rPr>
        <w:t xml:space="preserve">RTCP </w:t>
      </w:r>
      <w:r>
        <w:rPr>
          <w:szCs w:val="18"/>
        </w:rPr>
        <w:t xml:space="preserve">MID </w:t>
      </w:r>
      <w:r w:rsidRPr="0045713B">
        <w:rPr>
          <w:szCs w:val="18"/>
        </w:rPr>
        <w:t xml:space="preserve">SDES item </w:t>
      </w:r>
      <w:r>
        <w:rPr>
          <w:szCs w:val="18"/>
        </w:rPr>
        <w:t xml:space="preserve">as defined in RFC 9143, </w:t>
      </w:r>
      <w:r w:rsidRPr="0045713B">
        <w:rPr>
          <w:szCs w:val="18"/>
        </w:rPr>
        <w:t>in RTP packets</w:t>
      </w:r>
      <w:r>
        <w:rPr>
          <w:szCs w:val="18"/>
        </w:rPr>
        <w:t xml:space="preserve">. </w:t>
      </w:r>
    </w:p>
    <w:p w14:paraId="3C4379C6" w14:textId="77777777" w:rsidR="001B28A9" w:rsidRDefault="001B28A9" w:rsidP="001B28A9">
      <w:pPr>
        <w:keepNext/>
        <w:keepLines/>
      </w:pPr>
      <w:r w:rsidRPr="00F41038">
        <w:t xml:space="preserve">The RTP SDES header extension </w:t>
      </w:r>
      <w:r>
        <w:t>for MID enables</w:t>
      </w:r>
      <w:r w:rsidRPr="00F41038">
        <w:t xml:space="preserve"> a</w:t>
      </w:r>
      <w:r>
        <w:t>n RTP</w:t>
      </w:r>
      <w:r w:rsidRPr="00F41038">
        <w:t xml:space="preserve"> receiver to associate each RTP stream with a specific "m=" section </w:t>
      </w:r>
      <w:r>
        <w:t xml:space="preserve">in the SDP </w:t>
      </w:r>
      <w:r w:rsidRPr="00F41038">
        <w:t xml:space="preserve">with which </w:t>
      </w:r>
      <w:r>
        <w:t>a</w:t>
      </w:r>
      <w:r w:rsidRPr="00F41038">
        <w:t xml:space="preserve"> receiver </w:t>
      </w:r>
      <w:r>
        <w:t>has</w:t>
      </w:r>
      <w:r w:rsidRPr="00F41038">
        <w:t xml:space="preserve"> associate</w:t>
      </w:r>
      <w:r>
        <w:t>d</w:t>
      </w:r>
      <w:r w:rsidRPr="00F41038">
        <w:t xml:space="preserve"> an identification-tag.</w:t>
      </w:r>
      <w:r>
        <w:t xml:space="preserve"> </w:t>
      </w:r>
      <w:r w:rsidRPr="00BE1817">
        <w:t xml:space="preserve">The payload, containing the identification-tag, of the RTP SDES header extension element can be encoded using either the 1-byte or the 2-byte header </w:t>
      </w:r>
      <w:r>
        <w:t>according to</w:t>
      </w:r>
      <w:r w:rsidRPr="00BE1817">
        <w:t xml:space="preserve"> RFC</w:t>
      </w:r>
      <w:r>
        <w:t xml:space="preserve"> </w:t>
      </w:r>
      <w:r w:rsidRPr="00BE1817">
        <w:t>7941</w:t>
      </w:r>
      <w:r>
        <w:t xml:space="preserve"> </w:t>
      </w:r>
      <w:r>
        <w:rPr>
          <w:szCs w:val="18"/>
        </w:rPr>
        <w:t>[22]</w:t>
      </w:r>
      <w:r w:rsidRPr="00BE1817">
        <w:t xml:space="preserve">. </w:t>
      </w:r>
      <w:r>
        <w:t xml:space="preserve">An example SDP for bundled media streams with </w:t>
      </w:r>
      <w:r w:rsidRPr="00F41038">
        <w:t xml:space="preserve">RTP SDES header extension </w:t>
      </w:r>
      <w:r>
        <w:t xml:space="preserve">for MID and the </w:t>
      </w:r>
      <w:r w:rsidRPr="00BE1817">
        <w:t>identification-tag</w:t>
      </w:r>
      <w:r>
        <w:t>s is as shown below.</w:t>
      </w:r>
    </w:p>
    <w:p w14:paraId="11C9134B" w14:textId="77777777" w:rsidR="00FB73EA" w:rsidRDefault="00FB73EA" w:rsidP="00FB73EA">
      <w:pPr>
        <w:keepNext/>
        <w:keepLines/>
      </w:pPr>
      <w:r>
        <w:t xml:space="preserve">RTP packets and RTCP packets can be multiplexed into a single traffic flow using </w:t>
      </w:r>
      <w:r>
        <w:rPr>
          <w:szCs w:val="18"/>
        </w:rPr>
        <w:t>the SDP BUNDLE mechanism</w:t>
      </w:r>
      <w:r>
        <w:t xml:space="preserve"> with the </w:t>
      </w:r>
      <w:r w:rsidRPr="00515557">
        <w:t>'</w:t>
      </w:r>
      <w:proofErr w:type="spellStart"/>
      <w:r w:rsidRPr="00515557">
        <w:t>rtcp</w:t>
      </w:r>
      <w:proofErr w:type="spellEnd"/>
      <w:r w:rsidRPr="00515557">
        <w:t xml:space="preserve">-mux' </w:t>
      </w:r>
      <w:r>
        <w:t xml:space="preserve">attribute as defined in RFC 5761 </w:t>
      </w:r>
      <w:r w:rsidRPr="00515557">
        <w:t xml:space="preserve">and </w:t>
      </w:r>
      <w:r>
        <w:t>the</w:t>
      </w:r>
      <w:r w:rsidRPr="00515557">
        <w:t xml:space="preserve"> '</w:t>
      </w:r>
      <w:proofErr w:type="spellStart"/>
      <w:r w:rsidRPr="00515557">
        <w:t>rtcp</w:t>
      </w:r>
      <w:proofErr w:type="spellEnd"/>
      <w:r w:rsidRPr="00515557">
        <w:t>-mux-only' attribute</w:t>
      </w:r>
      <w:r>
        <w:t xml:space="preserve"> as defined in RFC 8858. When RTP packets and RTCP packets are multiplexed into a </w:t>
      </w:r>
      <w:r>
        <w:rPr>
          <w:szCs w:val="18"/>
        </w:rPr>
        <w:t xml:space="preserve">traffic flow identified by an IP 5-tuple, each RTCP packet can be associated with the corresponding RTP stream </w:t>
      </w:r>
      <w:r>
        <w:t xml:space="preserve">when an RTP sender </w:t>
      </w:r>
      <w:r w:rsidRPr="00515557">
        <w:t>insert</w:t>
      </w:r>
      <w:r>
        <w:t>s</w:t>
      </w:r>
      <w:r w:rsidRPr="00515557">
        <w:t xml:space="preserve"> the </w:t>
      </w:r>
      <w:r>
        <w:t xml:space="preserve">associated </w:t>
      </w:r>
      <w:r w:rsidRPr="00515557">
        <w:t xml:space="preserve">identification-tag </w:t>
      </w:r>
      <w:r>
        <w:t>information</w:t>
      </w:r>
      <w:r w:rsidRPr="00515557">
        <w:t xml:space="preserve"> into </w:t>
      </w:r>
      <w:r>
        <w:t xml:space="preserve">RTP and </w:t>
      </w:r>
      <w:r w:rsidRPr="00515557">
        <w:t>RTCP packets associated with a BUNDLE group</w:t>
      </w:r>
      <w:r>
        <w:t xml:space="preserve">. The </w:t>
      </w:r>
      <w:r w:rsidRPr="00515557">
        <w:t xml:space="preserve">identification-tag </w:t>
      </w:r>
      <w:r>
        <w:t xml:space="preserve">information can be inserted into RTCP packets using the </w:t>
      </w:r>
      <w:r w:rsidRPr="0045713B">
        <w:rPr>
          <w:szCs w:val="18"/>
        </w:rPr>
        <w:t xml:space="preserve">RTCP </w:t>
      </w:r>
      <w:r>
        <w:rPr>
          <w:szCs w:val="18"/>
        </w:rPr>
        <w:t xml:space="preserve">MID </w:t>
      </w:r>
      <w:r w:rsidRPr="0045713B">
        <w:rPr>
          <w:szCs w:val="18"/>
        </w:rPr>
        <w:t xml:space="preserve">SDES item </w:t>
      </w:r>
      <w:r>
        <w:rPr>
          <w:szCs w:val="18"/>
        </w:rPr>
        <w:t>as described in RFC 9143</w:t>
      </w:r>
      <w:r>
        <w:t>.</w:t>
      </w:r>
    </w:p>
    <w:p w14:paraId="7CE02897" w14:textId="77777777" w:rsidR="00FB73EA" w:rsidRDefault="00FB73EA" w:rsidP="001B28A9">
      <w:pPr>
        <w:keepNext/>
        <w:keepLines/>
      </w:pPr>
    </w:p>
    <w:p w14:paraId="03A36B6A" w14:textId="77777777" w:rsidR="001B28A9" w:rsidRDefault="001B28A9" w:rsidP="00FB1569">
      <w:pPr>
        <w:pStyle w:val="TH"/>
        <w:rPr>
          <w:noProof/>
        </w:rPr>
      </w:pPr>
      <w:r w:rsidRPr="002B4355">
        <w:rPr>
          <w:noProof/>
        </w:rPr>
        <w:object w:dxaOrig="5740" w:dyaOrig="7530" w14:anchorId="7C6D2F87">
          <v:shape id="_x0000_i1032" type="#_x0000_t75" alt="" style="width:288.55pt;height:334.35pt" o:ole="">
            <v:imagedata r:id="rId27" o:title="" cropbottom="7226f"/>
          </v:shape>
          <o:OLEObject Type="Embed" ProgID="Visio.Drawing.15" ShapeID="_x0000_i1032" DrawAspect="Content" ObjectID="_1821250698" r:id="rId28"/>
        </w:object>
      </w:r>
    </w:p>
    <w:p w14:paraId="2F5C63C0" w14:textId="77777777" w:rsidR="001B28A9" w:rsidRDefault="001B28A9" w:rsidP="001B28A9">
      <w:pPr>
        <w:pStyle w:val="TF"/>
      </w:pPr>
      <w:r w:rsidRPr="002B4355">
        <w:t xml:space="preserve">Figure </w:t>
      </w:r>
      <w:r>
        <w:t>C</w:t>
      </w:r>
      <w:r w:rsidRPr="002B4355">
        <w:t>.2.</w:t>
      </w:r>
      <w:r>
        <w:t>1</w:t>
      </w:r>
      <w:r w:rsidRPr="002B4355">
        <w:t>-</w:t>
      </w:r>
      <w:r>
        <w:t>1</w:t>
      </w:r>
      <w:r w:rsidRPr="002B4355">
        <w:t>: Example SDP for bundled media streams</w:t>
      </w:r>
    </w:p>
    <w:p w14:paraId="066B96F8" w14:textId="77777777" w:rsidR="001B28A9" w:rsidRPr="002B4355" w:rsidRDefault="001B28A9" w:rsidP="001B28A9">
      <w:pPr>
        <w:pStyle w:val="Heading2"/>
      </w:pPr>
      <w:bookmarkStart w:id="124" w:name="_Toc210637317"/>
      <w:r>
        <w:lastRenderedPageBreak/>
        <w:t>C</w:t>
      </w:r>
      <w:r w:rsidRPr="002B4355">
        <w:t>.</w:t>
      </w:r>
      <w:r>
        <w:t>2</w:t>
      </w:r>
      <w:r w:rsidRPr="002B4355">
        <w:t>.</w:t>
      </w:r>
      <w:r>
        <w:t>2</w:t>
      </w:r>
      <w:r w:rsidRPr="002B4355">
        <w:tab/>
        <w:t xml:space="preserve">SDP </w:t>
      </w:r>
      <w:proofErr w:type="spellStart"/>
      <w:r w:rsidRPr="002B4355">
        <w:t>Signaling</w:t>
      </w:r>
      <w:bookmarkEnd w:id="124"/>
      <w:proofErr w:type="spellEnd"/>
    </w:p>
    <w:p w14:paraId="688B4FE1" w14:textId="77777777" w:rsidR="001B28A9" w:rsidRDefault="001B28A9" w:rsidP="001B28A9">
      <w:pPr>
        <w:keepNext/>
        <w:keepLines/>
      </w:pPr>
      <w:r>
        <w:t xml:space="preserve">RFC 9143 defined the </w:t>
      </w:r>
      <w:r w:rsidRPr="00272BF7">
        <w:t>extension UR</w:t>
      </w:r>
      <w:r>
        <w:t>N</w:t>
      </w:r>
      <w:r w:rsidRPr="00272BF7">
        <w:t xml:space="preserve"> in the "RTP SDES Compact Header Extensions" </w:t>
      </w:r>
      <w:proofErr w:type="spellStart"/>
      <w:r w:rsidRPr="00272BF7">
        <w:t>subregistry</w:t>
      </w:r>
      <w:proofErr w:type="spellEnd"/>
      <w:r w:rsidRPr="00272BF7">
        <w:t xml:space="preserve"> of the "RTP Compact Header Extensions" sub-registry</w:t>
      </w:r>
      <w:r>
        <w:t xml:space="preserve">. The URN for the </w:t>
      </w:r>
      <w:r w:rsidRPr="00233D6C">
        <w:t xml:space="preserve">RTP </w:t>
      </w:r>
      <w:r>
        <w:t xml:space="preserve">SDES </w:t>
      </w:r>
      <w:r w:rsidRPr="00233D6C">
        <w:t xml:space="preserve">Header Extension for </w:t>
      </w:r>
      <w:r>
        <w:t>MID is set to “</w:t>
      </w:r>
      <w:proofErr w:type="spellStart"/>
      <w:r w:rsidRPr="005719BC">
        <w:rPr>
          <w:b/>
          <w:bCs/>
        </w:rPr>
        <w:t>urn:ietf:params:rtp-hdrext:sdes:mid</w:t>
      </w:r>
      <w:proofErr w:type="spellEnd"/>
      <w:r>
        <w:t>” as defined in RFC 9143.</w:t>
      </w:r>
    </w:p>
    <w:p w14:paraId="438455E3" w14:textId="77777777" w:rsidR="001B28A9" w:rsidRPr="00E37E26" w:rsidRDefault="001B28A9" w:rsidP="001B28A9">
      <w:pPr>
        <w:rPr>
          <w:noProof/>
        </w:rPr>
      </w:pPr>
      <w:r w:rsidRPr="00E37E26">
        <w:rPr>
          <w:noProof/>
        </w:rPr>
        <w:t>Below is an example:</w:t>
      </w:r>
    </w:p>
    <w:p w14:paraId="46DFB590" w14:textId="77777777" w:rsidR="001B28A9" w:rsidRDefault="001B28A9" w:rsidP="001B28A9">
      <w:pPr>
        <w:rPr>
          <w:noProof/>
        </w:rPr>
      </w:pPr>
      <w:r w:rsidRPr="00E37E26">
        <w:rPr>
          <w:noProof/>
        </w:rPr>
        <w:tab/>
        <w:t>a=extmap:</w:t>
      </w:r>
      <w:r>
        <w:rPr>
          <w:noProof/>
        </w:rPr>
        <w:t>1</w:t>
      </w:r>
      <w:r w:rsidRPr="00E37E26">
        <w:rPr>
          <w:noProof/>
        </w:rPr>
        <w:t xml:space="preserve"> </w:t>
      </w:r>
      <w:r w:rsidRPr="009B61E4">
        <w:rPr>
          <w:noProof/>
        </w:rPr>
        <w:t>urn:ietf:params:rtp-hdrext:sdes:mid</w:t>
      </w:r>
      <w:r w:rsidRPr="00E37E26">
        <w:rPr>
          <w:noProof/>
        </w:rPr>
        <w:t xml:space="preserve"> </w:t>
      </w:r>
    </w:p>
    <w:p w14:paraId="7118CC0A" w14:textId="77777777" w:rsidR="001B28A9" w:rsidRPr="00B87168" w:rsidRDefault="001B28A9" w:rsidP="00B87168">
      <w:pPr>
        <w:rPr>
          <w:lang w:val="en-US" w:eastAsia="zh-CN"/>
        </w:rPr>
      </w:pPr>
    </w:p>
    <w:p w14:paraId="4DE6FFF3" w14:textId="77777777" w:rsidR="002508F4" w:rsidRDefault="002508F4" w:rsidP="002508F4">
      <w:pPr>
        <w:pStyle w:val="Heading8"/>
        <w:rPr>
          <w:lang w:eastAsia="zh-CN"/>
        </w:rPr>
      </w:pPr>
      <w:bookmarkStart w:id="125" w:name="_Toc210637318"/>
      <w:r>
        <w:t>Annex D (informative):</w:t>
      </w:r>
      <w:r>
        <w:br/>
      </w:r>
      <w:r>
        <w:rPr>
          <w:lang w:eastAsia="zh-CN"/>
        </w:rPr>
        <w:t>IANA registration information for RTP Header Extensions</w:t>
      </w:r>
      <w:bookmarkEnd w:id="125"/>
    </w:p>
    <w:p w14:paraId="31F5EDDC" w14:textId="0FEC971C" w:rsidR="002508F4" w:rsidRDefault="002508F4" w:rsidP="002508F4">
      <w:pPr>
        <w:pStyle w:val="Heading1"/>
        <w:rPr>
          <w:lang w:eastAsia="zh-CN"/>
        </w:rPr>
      </w:pPr>
      <w:bookmarkStart w:id="126" w:name="_Toc210637319"/>
      <w:r>
        <w:rPr>
          <w:lang w:eastAsia="zh-CN"/>
        </w:rPr>
        <w:t>D.1</w:t>
      </w:r>
      <w:r w:rsidR="00E84B52">
        <w:rPr>
          <w:lang w:eastAsia="zh-CN"/>
        </w:rPr>
        <w:tab/>
      </w:r>
      <w:r>
        <w:rPr>
          <w:lang w:eastAsia="zh-CN"/>
        </w:rPr>
        <w:t>Introduction</w:t>
      </w:r>
      <w:bookmarkEnd w:id="126"/>
    </w:p>
    <w:p w14:paraId="42B2EFEE" w14:textId="77777777" w:rsidR="002508F4" w:rsidRDefault="002508F4" w:rsidP="002508F4">
      <w:pPr>
        <w:rPr>
          <w:lang w:eastAsia="zh-CN"/>
        </w:rPr>
      </w:pPr>
      <w:r>
        <w:rPr>
          <w:lang w:eastAsia="zh-CN"/>
        </w:rPr>
        <w:t xml:space="preserve">This Annex provides the RTP HE registration information that is referenced from the IANA registry at </w:t>
      </w:r>
      <w:hyperlink r:id="rId29" w:history="1">
        <w:r>
          <w:rPr>
            <w:rStyle w:val="Hyperlink"/>
            <w:lang w:eastAsia="zh-CN"/>
          </w:rPr>
          <w:t>http://www.iana.org/</w:t>
        </w:r>
      </w:hyperlink>
      <w:r>
        <w:rPr>
          <w:lang w:eastAsia="zh-CN"/>
        </w:rPr>
        <w:t>.</w:t>
      </w:r>
    </w:p>
    <w:p w14:paraId="65AB6396" w14:textId="66874DED" w:rsidR="002508F4" w:rsidRDefault="002508F4" w:rsidP="002508F4">
      <w:pPr>
        <w:pStyle w:val="Heading1"/>
        <w:rPr>
          <w:lang w:eastAsia="zh-CN"/>
        </w:rPr>
      </w:pPr>
      <w:bookmarkStart w:id="127" w:name="_Toc210637320"/>
      <w:r>
        <w:rPr>
          <w:lang w:eastAsia="zh-CN"/>
        </w:rPr>
        <w:t>D.2</w:t>
      </w:r>
      <w:r w:rsidR="00E84B52">
        <w:rPr>
          <w:lang w:eastAsia="zh-CN"/>
        </w:rPr>
        <w:tab/>
      </w:r>
      <w:r>
        <w:rPr>
          <w:lang w:eastAsia="zh-CN"/>
        </w:rPr>
        <w:t>urn:3gpp:pdu-set-marking:rel-18</w:t>
      </w:r>
      <w:bookmarkEnd w:id="127"/>
    </w:p>
    <w:p w14:paraId="7B18616F" w14:textId="77777777" w:rsidR="002508F4" w:rsidRDefault="002508F4" w:rsidP="002508F4">
      <w:pPr>
        <w:rPr>
          <w:lang w:eastAsia="zh-CN"/>
        </w:rPr>
      </w:pPr>
      <w:r>
        <w:rPr>
          <w:lang w:eastAsia="zh-CN"/>
        </w:rPr>
        <w:t>The desired extension naming URI:</w:t>
      </w:r>
    </w:p>
    <w:p w14:paraId="715EC766" w14:textId="77777777" w:rsidR="002508F4" w:rsidRDefault="002508F4" w:rsidP="002508F4">
      <w:pPr>
        <w:ind w:left="568"/>
        <w:rPr>
          <w:lang w:eastAsia="zh-CN"/>
        </w:rPr>
      </w:pPr>
      <w:r>
        <w:rPr>
          <w:lang w:eastAsia="zh-CN"/>
        </w:rPr>
        <w:t>urn:3gpp:pdu-set-marking:rel-18</w:t>
      </w:r>
    </w:p>
    <w:p w14:paraId="5C14796E" w14:textId="77777777" w:rsidR="002508F4" w:rsidRDefault="002508F4" w:rsidP="002508F4">
      <w:pPr>
        <w:rPr>
          <w:lang w:eastAsia="zh-CN"/>
        </w:rPr>
      </w:pPr>
      <w:r>
        <w:rPr>
          <w:lang w:eastAsia="zh-CN"/>
        </w:rPr>
        <w:t>A formal reference to the publicly available specification:</w:t>
      </w:r>
    </w:p>
    <w:p w14:paraId="18836806" w14:textId="77777777" w:rsidR="002508F4" w:rsidRDefault="002508F4" w:rsidP="002508F4">
      <w:pPr>
        <w:ind w:left="568"/>
        <w:rPr>
          <w:lang w:eastAsia="zh-CN"/>
        </w:rPr>
      </w:pPr>
      <w:r>
        <w:rPr>
          <w:lang w:eastAsia="zh-CN"/>
        </w:rPr>
        <w:t>TS 26.522</w:t>
      </w:r>
    </w:p>
    <w:p w14:paraId="043A79B6" w14:textId="77777777" w:rsidR="002508F4" w:rsidRDefault="002508F4" w:rsidP="002508F4">
      <w:pPr>
        <w:rPr>
          <w:lang w:eastAsia="zh-CN"/>
        </w:rPr>
      </w:pPr>
      <w:r>
        <w:rPr>
          <w:lang w:eastAsia="zh-CN"/>
        </w:rPr>
        <w:t>A short phrase describing the function of the extension:</w:t>
      </w:r>
    </w:p>
    <w:p w14:paraId="525BF230" w14:textId="77777777" w:rsidR="002508F4" w:rsidRDefault="002508F4" w:rsidP="002508F4">
      <w:pPr>
        <w:ind w:left="568"/>
        <w:rPr>
          <w:lang w:eastAsia="zh-CN"/>
        </w:rPr>
      </w:pPr>
      <w:r>
        <w:rPr>
          <w:lang w:eastAsia="zh-CN"/>
        </w:rPr>
        <w:t>PDU Set marking and signalling of end of data burst, see clause 4.2</w:t>
      </w:r>
    </w:p>
    <w:p w14:paraId="2C6708AF" w14:textId="77777777" w:rsidR="002508F4" w:rsidRDefault="002508F4" w:rsidP="002508F4">
      <w:pPr>
        <w:rPr>
          <w:lang w:eastAsia="zh-CN"/>
        </w:rPr>
      </w:pPr>
      <w:r>
        <w:rPr>
          <w:lang w:eastAsia="zh-CN"/>
        </w:rPr>
        <w:t>Contact information for the organization or person making the registration:</w:t>
      </w:r>
    </w:p>
    <w:p w14:paraId="07C4F4F9" w14:textId="77777777" w:rsidR="002508F4" w:rsidRDefault="002508F4" w:rsidP="002508F4">
      <w:pPr>
        <w:ind w:left="568"/>
        <w:rPr>
          <w:lang w:eastAsia="zh-CN"/>
        </w:rPr>
      </w:pPr>
      <w:r>
        <w:rPr>
          <w:lang w:eastAsia="zh-CN"/>
        </w:rPr>
        <w:t>3GPP Specifications Manager</w:t>
      </w:r>
    </w:p>
    <w:p w14:paraId="29F6AE4E" w14:textId="77777777" w:rsidR="002508F4" w:rsidRDefault="002508F4" w:rsidP="002508F4">
      <w:pPr>
        <w:ind w:left="568"/>
        <w:rPr>
          <w:lang w:eastAsia="zh-CN"/>
        </w:rPr>
      </w:pPr>
      <w:r>
        <w:t>3gppContact@etsi.org</w:t>
      </w:r>
    </w:p>
    <w:p w14:paraId="7789A280" w14:textId="77777777" w:rsidR="002508F4" w:rsidRDefault="002508F4" w:rsidP="002508F4">
      <w:pPr>
        <w:ind w:left="568"/>
        <w:rPr>
          <w:lang w:eastAsia="zh-CN"/>
        </w:rPr>
      </w:pPr>
      <w:r>
        <w:rPr>
          <w:lang w:eastAsia="zh-CN"/>
        </w:rPr>
        <w:t>+33 (0)492944200</w:t>
      </w:r>
    </w:p>
    <w:p w14:paraId="762C033B" w14:textId="4FB75CA2" w:rsidR="002508F4" w:rsidRDefault="002508F4" w:rsidP="002508F4">
      <w:pPr>
        <w:pStyle w:val="Heading1"/>
        <w:rPr>
          <w:lang w:eastAsia="zh-CN"/>
        </w:rPr>
      </w:pPr>
      <w:bookmarkStart w:id="128" w:name="_Toc210637321"/>
      <w:r>
        <w:rPr>
          <w:lang w:eastAsia="zh-CN"/>
        </w:rPr>
        <w:t>D.3</w:t>
      </w:r>
      <w:r w:rsidR="00E84B52">
        <w:rPr>
          <w:lang w:eastAsia="zh-CN"/>
        </w:rPr>
        <w:tab/>
      </w:r>
      <w:r>
        <w:rPr>
          <w:lang w:eastAsia="zh-CN"/>
        </w:rPr>
        <w:t>urn:3gpp:xr-pose</w:t>
      </w:r>
      <w:bookmarkEnd w:id="128"/>
    </w:p>
    <w:p w14:paraId="1184DCA8" w14:textId="77777777" w:rsidR="002508F4" w:rsidRDefault="002508F4" w:rsidP="002508F4">
      <w:pPr>
        <w:rPr>
          <w:lang w:eastAsia="zh-CN"/>
        </w:rPr>
      </w:pPr>
      <w:r>
        <w:rPr>
          <w:lang w:eastAsia="zh-CN"/>
        </w:rPr>
        <w:t>The desired extension naming URI:</w:t>
      </w:r>
    </w:p>
    <w:p w14:paraId="3111D400" w14:textId="77777777" w:rsidR="002508F4" w:rsidRDefault="002508F4" w:rsidP="002508F4">
      <w:pPr>
        <w:ind w:left="568"/>
        <w:rPr>
          <w:lang w:eastAsia="zh-CN"/>
        </w:rPr>
      </w:pPr>
      <w:r>
        <w:rPr>
          <w:lang w:eastAsia="zh-CN"/>
        </w:rPr>
        <w:t>urn:3gpp:xr-pose</w:t>
      </w:r>
    </w:p>
    <w:p w14:paraId="13FEDBF8" w14:textId="77777777" w:rsidR="002508F4" w:rsidRDefault="002508F4" w:rsidP="002508F4">
      <w:pPr>
        <w:rPr>
          <w:lang w:eastAsia="zh-CN"/>
        </w:rPr>
      </w:pPr>
      <w:r>
        <w:rPr>
          <w:lang w:eastAsia="zh-CN"/>
        </w:rPr>
        <w:t>A formal reference to the publicly available specification:</w:t>
      </w:r>
    </w:p>
    <w:p w14:paraId="33497603" w14:textId="77777777" w:rsidR="002508F4" w:rsidRDefault="002508F4" w:rsidP="002508F4">
      <w:pPr>
        <w:ind w:left="568"/>
        <w:rPr>
          <w:lang w:eastAsia="zh-CN"/>
        </w:rPr>
      </w:pPr>
      <w:r>
        <w:rPr>
          <w:lang w:eastAsia="zh-CN"/>
        </w:rPr>
        <w:t>TS 26.522</w:t>
      </w:r>
    </w:p>
    <w:p w14:paraId="24411E6B" w14:textId="77777777" w:rsidR="002508F4" w:rsidRDefault="002508F4" w:rsidP="002508F4">
      <w:pPr>
        <w:rPr>
          <w:lang w:eastAsia="zh-CN"/>
        </w:rPr>
      </w:pPr>
      <w:r>
        <w:rPr>
          <w:lang w:eastAsia="zh-CN"/>
        </w:rPr>
        <w:t>A short phrase describing the function of the extension:</w:t>
      </w:r>
    </w:p>
    <w:p w14:paraId="7138B3BA" w14:textId="77777777" w:rsidR="002508F4" w:rsidRDefault="002508F4" w:rsidP="002508F4">
      <w:pPr>
        <w:ind w:left="568"/>
        <w:rPr>
          <w:lang w:eastAsia="zh-CN"/>
        </w:rPr>
      </w:pPr>
      <w:r>
        <w:rPr>
          <w:lang w:eastAsia="zh-CN"/>
        </w:rPr>
        <w:t>Signalling of a 6DoF or 3DoF XR pose, see clause 4.3</w:t>
      </w:r>
    </w:p>
    <w:p w14:paraId="2753E401" w14:textId="77777777" w:rsidR="002508F4" w:rsidRDefault="002508F4" w:rsidP="002508F4">
      <w:pPr>
        <w:rPr>
          <w:lang w:eastAsia="zh-CN"/>
        </w:rPr>
      </w:pPr>
      <w:r>
        <w:rPr>
          <w:lang w:eastAsia="zh-CN"/>
        </w:rPr>
        <w:t>Contact information for the organization or person making the registration:</w:t>
      </w:r>
    </w:p>
    <w:p w14:paraId="585EB089" w14:textId="77777777" w:rsidR="002508F4" w:rsidRDefault="002508F4" w:rsidP="002508F4">
      <w:pPr>
        <w:ind w:left="568"/>
        <w:rPr>
          <w:lang w:eastAsia="zh-CN"/>
        </w:rPr>
      </w:pPr>
      <w:r>
        <w:rPr>
          <w:lang w:eastAsia="zh-CN"/>
        </w:rPr>
        <w:lastRenderedPageBreak/>
        <w:t>3GPP Specifications Manager</w:t>
      </w:r>
    </w:p>
    <w:p w14:paraId="43A75E1F" w14:textId="77777777" w:rsidR="002508F4" w:rsidRDefault="002508F4" w:rsidP="002508F4">
      <w:pPr>
        <w:ind w:left="568"/>
        <w:rPr>
          <w:lang w:eastAsia="zh-CN"/>
        </w:rPr>
      </w:pPr>
      <w:r>
        <w:rPr>
          <w:lang w:eastAsia="zh-CN"/>
        </w:rPr>
        <w:t>3gppContact@etsi.org</w:t>
      </w:r>
    </w:p>
    <w:p w14:paraId="06D2A9C0" w14:textId="77777777" w:rsidR="002508F4" w:rsidRDefault="002508F4" w:rsidP="002508F4">
      <w:pPr>
        <w:ind w:left="568"/>
        <w:rPr>
          <w:lang w:eastAsia="zh-CN"/>
        </w:rPr>
      </w:pPr>
      <w:r>
        <w:rPr>
          <w:lang w:eastAsia="zh-CN"/>
        </w:rPr>
        <w:t>+33 (0)492944200</w:t>
      </w:r>
    </w:p>
    <w:p w14:paraId="5AC6E019" w14:textId="246BFDBD" w:rsidR="002508F4" w:rsidRDefault="002508F4" w:rsidP="002508F4">
      <w:pPr>
        <w:pStyle w:val="Heading1"/>
        <w:rPr>
          <w:lang w:eastAsia="zh-CN"/>
        </w:rPr>
      </w:pPr>
      <w:bookmarkStart w:id="129" w:name="_Toc210637322"/>
      <w:r>
        <w:rPr>
          <w:lang w:eastAsia="zh-CN"/>
        </w:rPr>
        <w:t>D.4</w:t>
      </w:r>
      <w:r w:rsidR="006C5510">
        <w:rPr>
          <w:lang w:eastAsia="zh-CN"/>
        </w:rPr>
        <w:tab/>
      </w:r>
      <w:r>
        <w:rPr>
          <w:lang w:eastAsia="zh-CN"/>
        </w:rPr>
        <w:t>urn:3gpp:delay-measurement-response:rel-18</w:t>
      </w:r>
      <w:bookmarkEnd w:id="129"/>
    </w:p>
    <w:p w14:paraId="1A900583" w14:textId="77777777" w:rsidR="002508F4" w:rsidRDefault="002508F4" w:rsidP="002508F4">
      <w:pPr>
        <w:rPr>
          <w:lang w:eastAsia="zh-CN"/>
        </w:rPr>
      </w:pPr>
      <w:r>
        <w:rPr>
          <w:lang w:eastAsia="zh-CN"/>
        </w:rPr>
        <w:t>The desired extension naming URI:</w:t>
      </w:r>
    </w:p>
    <w:p w14:paraId="223031AE" w14:textId="77777777" w:rsidR="002508F4" w:rsidRDefault="002508F4" w:rsidP="002508F4">
      <w:pPr>
        <w:ind w:left="568"/>
        <w:rPr>
          <w:lang w:eastAsia="zh-CN"/>
        </w:rPr>
      </w:pPr>
      <w:r>
        <w:rPr>
          <w:lang w:eastAsia="zh-CN"/>
        </w:rPr>
        <w:t>urn:3gpp:delay-measurement-response:rel-18</w:t>
      </w:r>
    </w:p>
    <w:p w14:paraId="2DEEB7CE" w14:textId="77777777" w:rsidR="002508F4" w:rsidRDefault="002508F4" w:rsidP="002508F4">
      <w:pPr>
        <w:rPr>
          <w:lang w:eastAsia="zh-CN"/>
        </w:rPr>
      </w:pPr>
      <w:r>
        <w:rPr>
          <w:lang w:eastAsia="zh-CN"/>
        </w:rPr>
        <w:t>A formal reference to the publicly available specification:</w:t>
      </w:r>
    </w:p>
    <w:p w14:paraId="3A0E1A46" w14:textId="77777777" w:rsidR="002508F4" w:rsidRDefault="002508F4" w:rsidP="002508F4">
      <w:pPr>
        <w:ind w:left="568"/>
        <w:rPr>
          <w:lang w:eastAsia="zh-CN"/>
        </w:rPr>
      </w:pPr>
      <w:r>
        <w:rPr>
          <w:lang w:eastAsia="zh-CN"/>
        </w:rPr>
        <w:t>TS 26.522</w:t>
      </w:r>
    </w:p>
    <w:p w14:paraId="4A12D15C" w14:textId="77777777" w:rsidR="002508F4" w:rsidRDefault="002508F4" w:rsidP="002508F4">
      <w:pPr>
        <w:rPr>
          <w:lang w:eastAsia="zh-CN"/>
        </w:rPr>
      </w:pPr>
      <w:r>
        <w:rPr>
          <w:lang w:eastAsia="zh-CN"/>
        </w:rPr>
        <w:t>A short phrase describing the function of the extension:</w:t>
      </w:r>
    </w:p>
    <w:p w14:paraId="4EF69FC5" w14:textId="77777777" w:rsidR="002508F4" w:rsidRDefault="002508F4" w:rsidP="002508F4">
      <w:pPr>
        <w:ind w:left="568"/>
        <w:rPr>
          <w:lang w:eastAsia="zh-CN"/>
        </w:rPr>
      </w:pPr>
      <w:r>
        <w:rPr>
          <w:lang w:eastAsia="zh-CN"/>
        </w:rPr>
        <w:t>In-band end-to-end delay measurement, see clause 4.4</w:t>
      </w:r>
    </w:p>
    <w:p w14:paraId="665C313D" w14:textId="77777777" w:rsidR="002508F4" w:rsidRDefault="002508F4" w:rsidP="002508F4">
      <w:pPr>
        <w:rPr>
          <w:lang w:eastAsia="zh-CN"/>
        </w:rPr>
      </w:pPr>
      <w:r>
        <w:rPr>
          <w:lang w:eastAsia="zh-CN"/>
        </w:rPr>
        <w:t>Contact information for the organization or person making the registration:</w:t>
      </w:r>
    </w:p>
    <w:p w14:paraId="79D9E7D8" w14:textId="77777777" w:rsidR="002508F4" w:rsidRDefault="002508F4" w:rsidP="002508F4">
      <w:pPr>
        <w:ind w:left="568"/>
        <w:rPr>
          <w:lang w:eastAsia="zh-CN"/>
        </w:rPr>
      </w:pPr>
      <w:r>
        <w:rPr>
          <w:lang w:eastAsia="zh-CN"/>
        </w:rPr>
        <w:t>3GPP Specifications Manager</w:t>
      </w:r>
    </w:p>
    <w:p w14:paraId="37A03EE2" w14:textId="77777777" w:rsidR="002508F4" w:rsidRDefault="002508F4" w:rsidP="002508F4">
      <w:pPr>
        <w:ind w:left="568"/>
        <w:rPr>
          <w:lang w:eastAsia="zh-CN"/>
        </w:rPr>
      </w:pPr>
      <w:r>
        <w:rPr>
          <w:lang w:eastAsia="zh-CN"/>
        </w:rPr>
        <w:t>3gppContact@etsi.org</w:t>
      </w:r>
    </w:p>
    <w:p w14:paraId="19992FDB" w14:textId="77777777" w:rsidR="002508F4" w:rsidRDefault="002508F4" w:rsidP="002508F4">
      <w:pPr>
        <w:spacing w:after="0"/>
        <w:rPr>
          <w:sz w:val="24"/>
          <w:szCs w:val="24"/>
        </w:rPr>
      </w:pPr>
      <w:r>
        <w:rPr>
          <w:lang w:eastAsia="zh-CN"/>
        </w:rPr>
        <w:t>+33 (0)492944200</w:t>
      </w:r>
      <w:r>
        <w:rPr>
          <w:sz w:val="24"/>
          <w:szCs w:val="24"/>
        </w:rPr>
        <w:t xml:space="preserve"> </w:t>
      </w:r>
    </w:p>
    <w:p w14:paraId="1DCA0225" w14:textId="46D93368" w:rsidR="00925349" w:rsidRPr="002B4355" w:rsidRDefault="00925349" w:rsidP="00925349">
      <w:pPr>
        <w:pStyle w:val="Heading1"/>
      </w:pPr>
      <w:bookmarkStart w:id="130" w:name="_Toc210637323"/>
      <w:r>
        <w:t>D.5</w:t>
      </w:r>
      <w:r>
        <w:tab/>
      </w:r>
      <w:r w:rsidRPr="00BB1C91">
        <w:t>urn:3gpp:dynamic-traffic-characteristics:rel-19</w:t>
      </w:r>
      <w:bookmarkEnd w:id="130"/>
    </w:p>
    <w:p w14:paraId="13B7F642" w14:textId="77777777" w:rsidR="00925349" w:rsidRPr="002B4355" w:rsidRDefault="00925349" w:rsidP="00925349">
      <w:pPr>
        <w:rPr>
          <w:lang w:eastAsia="zh-CN"/>
        </w:rPr>
      </w:pPr>
      <w:r w:rsidRPr="002B4355">
        <w:rPr>
          <w:lang w:eastAsia="zh-CN"/>
        </w:rPr>
        <w:t>The desired extension naming URI:</w:t>
      </w:r>
    </w:p>
    <w:p w14:paraId="136EF30F" w14:textId="5510F841" w:rsidR="00925349" w:rsidRPr="002B4355" w:rsidRDefault="00925349" w:rsidP="00925349">
      <w:pPr>
        <w:rPr>
          <w:lang w:eastAsia="zh-CN"/>
        </w:rPr>
      </w:pPr>
      <w:r w:rsidRPr="002B4355">
        <w:rPr>
          <w:lang w:eastAsia="zh-CN"/>
        </w:rPr>
        <w:t>urn:3gpp:dynamic-traffic-characteristics:rel-19</w:t>
      </w:r>
    </w:p>
    <w:p w14:paraId="226F38F4" w14:textId="77777777" w:rsidR="00925349" w:rsidRPr="002B4355" w:rsidRDefault="00925349" w:rsidP="00925349">
      <w:pPr>
        <w:rPr>
          <w:lang w:eastAsia="zh-CN"/>
        </w:rPr>
      </w:pPr>
      <w:r w:rsidRPr="002B4355">
        <w:rPr>
          <w:lang w:eastAsia="zh-CN"/>
        </w:rPr>
        <w:t>A formal reference to the publicly available specification:</w:t>
      </w:r>
    </w:p>
    <w:p w14:paraId="1FE8AC74" w14:textId="24FFC285" w:rsidR="00925349" w:rsidRPr="002B4355" w:rsidRDefault="00925349" w:rsidP="00925349">
      <w:pPr>
        <w:ind w:left="568"/>
        <w:rPr>
          <w:lang w:eastAsia="zh-CN"/>
        </w:rPr>
      </w:pPr>
      <w:r w:rsidRPr="002B4355">
        <w:rPr>
          <w:lang w:eastAsia="zh-CN"/>
        </w:rPr>
        <w:t>TS 26.522</w:t>
      </w:r>
    </w:p>
    <w:p w14:paraId="3C2CA061" w14:textId="77777777" w:rsidR="00925349" w:rsidRPr="002B4355" w:rsidRDefault="00925349" w:rsidP="00925349">
      <w:pPr>
        <w:rPr>
          <w:lang w:eastAsia="zh-CN"/>
        </w:rPr>
      </w:pPr>
      <w:r w:rsidRPr="002B4355">
        <w:rPr>
          <w:lang w:eastAsia="zh-CN"/>
        </w:rPr>
        <w:t>A short phrase describing the function of the extension:</w:t>
      </w:r>
    </w:p>
    <w:p w14:paraId="17117299" w14:textId="77777777" w:rsidR="00925349" w:rsidRPr="002B4355" w:rsidRDefault="00925349" w:rsidP="00925349">
      <w:pPr>
        <w:ind w:left="568"/>
        <w:rPr>
          <w:lang w:eastAsia="zh-CN"/>
        </w:rPr>
      </w:pPr>
      <w:r w:rsidRPr="002B4355">
        <w:rPr>
          <w:lang w:eastAsia="zh-CN"/>
        </w:rPr>
        <w:t>Marking of dynamic</w:t>
      </w:r>
      <w:r>
        <w:rPr>
          <w:lang w:eastAsia="zh-CN"/>
        </w:rPr>
        <w:t>ally changing</w:t>
      </w:r>
      <w:r w:rsidRPr="002B4355">
        <w:rPr>
          <w:lang w:eastAsia="zh-CN"/>
        </w:rPr>
        <w:t xml:space="preserve"> traffic cha</w:t>
      </w:r>
      <w:r>
        <w:rPr>
          <w:lang w:eastAsia="zh-CN"/>
        </w:rPr>
        <w:t>racteristics such as burst size and time to next burst</w:t>
      </w:r>
    </w:p>
    <w:p w14:paraId="13660464" w14:textId="77777777" w:rsidR="00925349" w:rsidRPr="002B4355" w:rsidRDefault="00925349" w:rsidP="00925349">
      <w:pPr>
        <w:rPr>
          <w:lang w:eastAsia="zh-CN"/>
        </w:rPr>
      </w:pPr>
      <w:r w:rsidRPr="002B4355">
        <w:rPr>
          <w:lang w:eastAsia="zh-CN"/>
        </w:rPr>
        <w:t>Contact information for the organization or person making the registration:</w:t>
      </w:r>
    </w:p>
    <w:p w14:paraId="6BCDD008" w14:textId="77777777" w:rsidR="000E3A73" w:rsidRPr="002B4355" w:rsidRDefault="000E3A73" w:rsidP="000E3A73">
      <w:pPr>
        <w:ind w:left="568"/>
        <w:rPr>
          <w:lang w:eastAsia="zh-CN"/>
        </w:rPr>
      </w:pPr>
      <w:r w:rsidRPr="002B4355">
        <w:rPr>
          <w:lang w:eastAsia="zh-CN"/>
        </w:rPr>
        <w:t>3GPP Specifications Manager</w:t>
      </w:r>
    </w:p>
    <w:p w14:paraId="51B2A489" w14:textId="77777777" w:rsidR="000E3A73" w:rsidRPr="002B4355" w:rsidRDefault="000E3A73" w:rsidP="000E3A73">
      <w:pPr>
        <w:ind w:left="568"/>
        <w:rPr>
          <w:lang w:eastAsia="zh-CN"/>
        </w:rPr>
      </w:pPr>
      <w:r w:rsidRPr="002B4355">
        <w:t>3gppContact@etsi.org</w:t>
      </w:r>
    </w:p>
    <w:p w14:paraId="4D5F0FAF" w14:textId="77777777" w:rsidR="000E3A73" w:rsidRDefault="000E3A73" w:rsidP="000E3A73">
      <w:pPr>
        <w:rPr>
          <w:noProof/>
        </w:rPr>
      </w:pPr>
      <w:r w:rsidRPr="002B4355">
        <w:rPr>
          <w:lang w:eastAsia="zh-CN"/>
        </w:rPr>
        <w:t>+33 (0)492944200</w:t>
      </w:r>
    </w:p>
    <w:p w14:paraId="374C0C8E" w14:textId="753670E3" w:rsidR="00FB73EA" w:rsidRDefault="00FB73EA" w:rsidP="00FB73EA">
      <w:pPr>
        <w:pStyle w:val="Heading1"/>
        <w:rPr>
          <w:lang w:eastAsia="zh-CN"/>
        </w:rPr>
      </w:pPr>
      <w:bookmarkStart w:id="131" w:name="_Toc210637324"/>
      <w:r>
        <w:rPr>
          <w:lang w:eastAsia="zh-CN"/>
        </w:rPr>
        <w:t>D.6</w:t>
      </w:r>
      <w:r>
        <w:rPr>
          <w:lang w:eastAsia="zh-CN"/>
        </w:rPr>
        <w:tab/>
        <w:t>urn:3gpp:expedited-transfer-indication:rel-19</w:t>
      </w:r>
      <w:bookmarkEnd w:id="131"/>
    </w:p>
    <w:p w14:paraId="7B8A661E" w14:textId="77777777" w:rsidR="00FB73EA" w:rsidRDefault="00FB73EA" w:rsidP="00FB73EA">
      <w:pPr>
        <w:rPr>
          <w:lang w:eastAsia="zh-CN"/>
        </w:rPr>
      </w:pPr>
      <w:r>
        <w:rPr>
          <w:lang w:eastAsia="zh-CN"/>
        </w:rPr>
        <w:t>The desired extension naming URI:</w:t>
      </w:r>
    </w:p>
    <w:p w14:paraId="077C987E" w14:textId="77777777" w:rsidR="00FB73EA" w:rsidRDefault="00FB73EA" w:rsidP="00FB73EA">
      <w:pPr>
        <w:ind w:left="568"/>
        <w:rPr>
          <w:lang w:eastAsia="zh-CN"/>
        </w:rPr>
      </w:pPr>
      <w:r>
        <w:rPr>
          <w:lang w:eastAsia="zh-CN"/>
        </w:rPr>
        <w:t>urn:3gpp:expedited-transfer-indication:rel-19</w:t>
      </w:r>
    </w:p>
    <w:p w14:paraId="51F2DC89" w14:textId="77777777" w:rsidR="00FB73EA" w:rsidRDefault="00FB73EA" w:rsidP="00FB73EA">
      <w:pPr>
        <w:rPr>
          <w:lang w:eastAsia="zh-CN"/>
        </w:rPr>
      </w:pPr>
      <w:r>
        <w:rPr>
          <w:lang w:eastAsia="zh-CN"/>
        </w:rPr>
        <w:t>A formal reference to the publicly available specification:</w:t>
      </w:r>
    </w:p>
    <w:p w14:paraId="6D034789" w14:textId="77777777" w:rsidR="00FB73EA" w:rsidRDefault="00FB73EA" w:rsidP="00FB73EA">
      <w:pPr>
        <w:ind w:left="568"/>
        <w:rPr>
          <w:lang w:eastAsia="zh-CN"/>
        </w:rPr>
      </w:pPr>
      <w:r>
        <w:rPr>
          <w:lang w:eastAsia="zh-CN"/>
        </w:rPr>
        <w:t>TS 26.522</w:t>
      </w:r>
    </w:p>
    <w:p w14:paraId="31DC55D2" w14:textId="77777777" w:rsidR="00FB73EA" w:rsidRDefault="00FB73EA" w:rsidP="00FB73EA">
      <w:pPr>
        <w:rPr>
          <w:lang w:eastAsia="zh-CN"/>
        </w:rPr>
      </w:pPr>
      <w:r>
        <w:rPr>
          <w:lang w:eastAsia="zh-CN"/>
        </w:rPr>
        <w:t>A short phrase describing the function of the extension:</w:t>
      </w:r>
    </w:p>
    <w:p w14:paraId="6CD52749" w14:textId="3A9CE64A" w:rsidR="00FB73EA" w:rsidRDefault="00FB73EA" w:rsidP="00FB73EA">
      <w:pPr>
        <w:ind w:left="568"/>
        <w:rPr>
          <w:lang w:eastAsia="zh-CN"/>
        </w:rPr>
      </w:pPr>
      <w:r>
        <w:rPr>
          <w:lang w:eastAsia="zh-CN"/>
        </w:rPr>
        <w:lastRenderedPageBreak/>
        <w:t xml:space="preserve">Expedited transfer indication marking signalling for expedited data transfer, see clause </w:t>
      </w:r>
      <w:r w:rsidRPr="00320D7C">
        <w:rPr>
          <w:lang w:eastAsia="zh-CN"/>
        </w:rPr>
        <w:t>4.</w:t>
      </w:r>
      <w:r w:rsidRPr="00FB73EA">
        <w:rPr>
          <w:lang w:eastAsia="zh-CN"/>
        </w:rPr>
        <w:t>6</w:t>
      </w:r>
    </w:p>
    <w:p w14:paraId="48511F18" w14:textId="77777777" w:rsidR="00FB73EA" w:rsidRDefault="00FB73EA" w:rsidP="00FB73EA">
      <w:pPr>
        <w:rPr>
          <w:lang w:eastAsia="zh-CN"/>
        </w:rPr>
      </w:pPr>
      <w:r>
        <w:rPr>
          <w:lang w:eastAsia="zh-CN"/>
        </w:rPr>
        <w:t>Contact information for the organization or person making the registration:</w:t>
      </w:r>
    </w:p>
    <w:p w14:paraId="6B22B40F" w14:textId="77777777" w:rsidR="00FB73EA" w:rsidRDefault="00FB73EA" w:rsidP="00FB73EA">
      <w:pPr>
        <w:ind w:left="568"/>
        <w:rPr>
          <w:lang w:eastAsia="zh-CN"/>
        </w:rPr>
      </w:pPr>
      <w:r>
        <w:rPr>
          <w:lang w:eastAsia="zh-CN"/>
        </w:rPr>
        <w:t>3GPP Specifications Manager</w:t>
      </w:r>
    </w:p>
    <w:p w14:paraId="2D628336" w14:textId="77777777" w:rsidR="00FB73EA" w:rsidRDefault="00FB73EA" w:rsidP="00FB73EA">
      <w:pPr>
        <w:ind w:left="568"/>
        <w:rPr>
          <w:lang w:eastAsia="zh-CN"/>
        </w:rPr>
      </w:pPr>
      <w:r>
        <w:t>3gppContact@etsi.org</w:t>
      </w:r>
    </w:p>
    <w:p w14:paraId="7A71ACBF" w14:textId="7AD569D7" w:rsidR="00F879C4" w:rsidRPr="00FF3075" w:rsidRDefault="00FB73EA" w:rsidP="00320D7C">
      <w:pPr>
        <w:ind w:left="568"/>
        <w:rPr>
          <w:lang w:val="en-US" w:eastAsia="zh-CN"/>
        </w:rPr>
      </w:pPr>
      <w:r>
        <w:rPr>
          <w:lang w:eastAsia="zh-CN"/>
        </w:rPr>
        <w:t>+33 (0)492944200</w:t>
      </w:r>
    </w:p>
    <w:p w14:paraId="09F26422" w14:textId="77777777" w:rsidR="00E06FF9" w:rsidRDefault="00E06FF9" w:rsidP="00E06FF9">
      <w:pPr>
        <w:pStyle w:val="Heading8"/>
        <w:rPr>
          <w:lang w:eastAsia="zh-CN"/>
        </w:rPr>
      </w:pPr>
      <w:bookmarkStart w:id="132" w:name="_Toc210637325"/>
      <w:r>
        <w:t>Annex E (informative):</w:t>
      </w:r>
      <w:r>
        <w:br/>
      </w:r>
      <w:r>
        <w:rPr>
          <w:lang w:eastAsia="zh-CN"/>
        </w:rPr>
        <w:t>IANA registration information for RTCP XR block types</w:t>
      </w:r>
      <w:bookmarkEnd w:id="132"/>
    </w:p>
    <w:p w14:paraId="32F828D2" w14:textId="41DA5CCF" w:rsidR="00E06FF9" w:rsidRDefault="00E06FF9" w:rsidP="00E06FF9">
      <w:pPr>
        <w:pStyle w:val="Heading1"/>
        <w:rPr>
          <w:lang w:eastAsia="zh-CN"/>
        </w:rPr>
      </w:pPr>
      <w:bookmarkStart w:id="133" w:name="_Toc210637326"/>
      <w:r>
        <w:rPr>
          <w:lang w:eastAsia="zh-CN"/>
        </w:rPr>
        <w:t>E.1</w:t>
      </w:r>
      <w:r w:rsidR="006C5510">
        <w:rPr>
          <w:lang w:eastAsia="zh-CN"/>
        </w:rPr>
        <w:tab/>
      </w:r>
      <w:r>
        <w:rPr>
          <w:lang w:eastAsia="zh-CN"/>
        </w:rPr>
        <w:t>Introduction</w:t>
      </w:r>
      <w:bookmarkEnd w:id="133"/>
    </w:p>
    <w:p w14:paraId="7542CA2A" w14:textId="77777777" w:rsidR="00E06FF9" w:rsidRDefault="00E06FF9" w:rsidP="00E06FF9">
      <w:pPr>
        <w:rPr>
          <w:lang w:eastAsia="zh-CN"/>
        </w:rPr>
      </w:pPr>
      <w:r>
        <w:rPr>
          <w:lang w:eastAsia="zh-CN"/>
        </w:rPr>
        <w:t xml:space="preserve">This Annex provides the RTCP XR block type and SDP parameter registration information that is referenced from the IANA registry at </w:t>
      </w:r>
      <w:hyperlink r:id="rId30" w:history="1">
        <w:r>
          <w:rPr>
            <w:rStyle w:val="Hyperlink"/>
            <w:lang w:eastAsia="zh-CN"/>
          </w:rPr>
          <w:t>http://www.iana.org/</w:t>
        </w:r>
      </w:hyperlink>
      <w:r>
        <w:rPr>
          <w:lang w:eastAsia="zh-CN"/>
        </w:rPr>
        <w:t>.</w:t>
      </w:r>
    </w:p>
    <w:p w14:paraId="1E52B135" w14:textId="378B8FCB" w:rsidR="00E06FF9" w:rsidRDefault="00E06FF9" w:rsidP="00E06FF9">
      <w:pPr>
        <w:pStyle w:val="Heading1"/>
        <w:rPr>
          <w:lang w:eastAsia="zh-CN"/>
        </w:rPr>
      </w:pPr>
      <w:bookmarkStart w:id="134" w:name="_Toc210637327"/>
      <w:r>
        <w:rPr>
          <w:lang w:eastAsia="zh-CN"/>
        </w:rPr>
        <w:t>E.2</w:t>
      </w:r>
      <w:r w:rsidR="006C5510">
        <w:rPr>
          <w:lang w:eastAsia="zh-CN"/>
        </w:rPr>
        <w:tab/>
      </w:r>
      <w:r>
        <w:rPr>
          <w:lang w:eastAsia="zh-CN"/>
        </w:rPr>
        <w:t xml:space="preserve">Timing Information for </w:t>
      </w:r>
      <w:proofErr w:type="spellStart"/>
      <w:r>
        <w:rPr>
          <w:lang w:eastAsia="zh-CN"/>
        </w:rPr>
        <w:t>QoE</w:t>
      </w:r>
      <w:proofErr w:type="spellEnd"/>
      <w:r>
        <w:rPr>
          <w:lang w:eastAsia="zh-CN"/>
        </w:rPr>
        <w:t xml:space="preserve"> Metrics Calculation</w:t>
      </w:r>
      <w:bookmarkEnd w:id="134"/>
    </w:p>
    <w:p w14:paraId="65651325" w14:textId="77777777" w:rsidR="00E06FF9" w:rsidRDefault="00E06FF9" w:rsidP="00E06FF9">
      <w:pPr>
        <w:rPr>
          <w:lang w:eastAsia="zh-CN"/>
        </w:rPr>
      </w:pPr>
      <w:r>
        <w:rPr>
          <w:lang w:eastAsia="zh-CN"/>
        </w:rPr>
        <w:t xml:space="preserve">This document assigns the block type value TBD in the IANA "RTP Control Protocol Extended Reports (RTCP XR) Block Type Registry" to the "Timing Information for </w:t>
      </w:r>
      <w:proofErr w:type="spellStart"/>
      <w:r>
        <w:rPr>
          <w:lang w:eastAsia="zh-CN"/>
        </w:rPr>
        <w:t>QoE</w:t>
      </w:r>
      <w:proofErr w:type="spellEnd"/>
      <w:r>
        <w:rPr>
          <w:lang w:eastAsia="zh-CN"/>
        </w:rPr>
        <w:t xml:space="preserve"> Metrics Calculation Block".</w:t>
      </w:r>
    </w:p>
    <w:p w14:paraId="719C6AEC" w14:textId="77777777" w:rsidR="00E06FF9" w:rsidRDefault="00E06FF9" w:rsidP="00E06FF9">
      <w:pPr>
        <w:pStyle w:val="NO"/>
        <w:rPr>
          <w:lang w:eastAsia="zh-CN"/>
        </w:rPr>
      </w:pPr>
      <w:r>
        <w:rPr>
          <w:lang w:eastAsia="zh-CN"/>
        </w:rPr>
        <w:t>NOTE:</w:t>
      </w:r>
      <w:r>
        <w:rPr>
          <w:lang w:eastAsia="zh-CN"/>
        </w:rPr>
        <w:tab/>
        <w:t>The above "TBD" value will be replaced by the IANA-assigned value and this note can then be removed.</w:t>
      </w:r>
    </w:p>
    <w:p w14:paraId="18BEE2F0" w14:textId="77777777" w:rsidR="00E06FF9" w:rsidRDefault="00E06FF9" w:rsidP="00E06FF9">
      <w:pPr>
        <w:rPr>
          <w:lang w:eastAsia="zh-CN"/>
        </w:rPr>
      </w:pPr>
      <w:r>
        <w:rPr>
          <w:lang w:eastAsia="zh-CN"/>
        </w:rPr>
        <w:t>The desired, corresponding SDP parameter name in the "RTP Control Protocol Extended Reports (RTCP XR) Session Description Protocol (SDP) Parameters Registry":</w:t>
      </w:r>
    </w:p>
    <w:p w14:paraId="6E14C6C2" w14:textId="77777777" w:rsidR="00E06FF9" w:rsidRDefault="00E06FF9" w:rsidP="00E06FF9">
      <w:pPr>
        <w:ind w:left="568"/>
        <w:rPr>
          <w:lang w:eastAsia="zh-CN"/>
        </w:rPr>
      </w:pPr>
      <w:proofErr w:type="spellStart"/>
      <w:r>
        <w:rPr>
          <w:lang w:eastAsia="zh-CN"/>
        </w:rPr>
        <w:t>qoe</w:t>
      </w:r>
      <w:proofErr w:type="spellEnd"/>
      <w:r>
        <w:rPr>
          <w:lang w:eastAsia="zh-CN"/>
        </w:rPr>
        <w:t>-timing-info</w:t>
      </w:r>
    </w:p>
    <w:p w14:paraId="2E19FBCF" w14:textId="77777777" w:rsidR="00E06FF9" w:rsidRDefault="00E06FF9" w:rsidP="00E06FF9">
      <w:pPr>
        <w:rPr>
          <w:lang w:eastAsia="zh-CN"/>
        </w:rPr>
      </w:pPr>
      <w:r>
        <w:rPr>
          <w:lang w:eastAsia="zh-CN"/>
        </w:rPr>
        <w:t>A formal reference to the publicly available specification:</w:t>
      </w:r>
    </w:p>
    <w:p w14:paraId="35DE0D71" w14:textId="77777777" w:rsidR="00E06FF9" w:rsidRDefault="00E06FF9" w:rsidP="00E06FF9">
      <w:pPr>
        <w:ind w:left="568"/>
        <w:rPr>
          <w:lang w:eastAsia="zh-CN"/>
        </w:rPr>
      </w:pPr>
      <w:r>
        <w:rPr>
          <w:lang w:eastAsia="zh-CN"/>
        </w:rPr>
        <w:t>TS 26.522</w:t>
      </w:r>
    </w:p>
    <w:p w14:paraId="22B66857" w14:textId="77777777" w:rsidR="00E06FF9" w:rsidRDefault="00E06FF9" w:rsidP="00E06FF9">
      <w:pPr>
        <w:rPr>
          <w:lang w:eastAsia="zh-CN"/>
        </w:rPr>
      </w:pPr>
      <w:r>
        <w:rPr>
          <w:lang w:eastAsia="zh-CN"/>
        </w:rPr>
        <w:t>Contact information for the organization or person making the registration:</w:t>
      </w:r>
    </w:p>
    <w:p w14:paraId="4ACDA59A" w14:textId="77777777" w:rsidR="00E06FF9" w:rsidRDefault="00E06FF9" w:rsidP="00E06FF9">
      <w:pPr>
        <w:ind w:left="568"/>
        <w:rPr>
          <w:lang w:eastAsia="zh-CN"/>
        </w:rPr>
      </w:pPr>
      <w:r>
        <w:rPr>
          <w:lang w:eastAsia="zh-CN"/>
        </w:rPr>
        <w:t>3GPP Specifications Manager</w:t>
      </w:r>
    </w:p>
    <w:p w14:paraId="4E56D02C" w14:textId="77777777" w:rsidR="00E06FF9" w:rsidRDefault="00E06FF9" w:rsidP="00E06FF9">
      <w:pPr>
        <w:ind w:left="568"/>
        <w:rPr>
          <w:lang w:eastAsia="zh-CN"/>
        </w:rPr>
      </w:pPr>
      <w:r>
        <w:t>3gppContact@etsi.org</w:t>
      </w:r>
    </w:p>
    <w:p w14:paraId="737D0FE8" w14:textId="77777777" w:rsidR="00E06FF9" w:rsidRDefault="00E06FF9" w:rsidP="00E06FF9">
      <w:pPr>
        <w:ind w:left="568"/>
        <w:rPr>
          <w:lang w:eastAsia="zh-CN"/>
        </w:rPr>
      </w:pPr>
      <w:r>
        <w:rPr>
          <w:lang w:eastAsia="zh-CN"/>
        </w:rPr>
        <w:t>+33 (0)492944200</w:t>
      </w:r>
    </w:p>
    <w:p w14:paraId="5CA5E6C2" w14:textId="753A2785" w:rsidR="00080512" w:rsidRPr="004D3578" w:rsidRDefault="00080512">
      <w:pPr>
        <w:pStyle w:val="Heading8"/>
      </w:pPr>
      <w:bookmarkStart w:id="135" w:name="_Toc210637328"/>
      <w:r w:rsidRPr="004D3578">
        <w:t xml:space="preserve">Annex </w:t>
      </w:r>
      <w:r w:rsidR="002E170B">
        <w:t>F</w:t>
      </w:r>
      <w:r w:rsidRPr="004D3578">
        <w:t xml:space="preserve"> (informative):</w:t>
      </w:r>
      <w:r w:rsidRPr="004D3578">
        <w:br/>
        <w:t>Change history</w:t>
      </w:r>
      <w:bookmarkEnd w:id="135"/>
    </w:p>
    <w:p w14:paraId="6BB9ECA0" w14:textId="5E8ED5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759F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6" w:name="historyclause"/>
            <w:bookmarkEnd w:id="136"/>
            <w:r w:rsidRPr="00235394">
              <w:lastRenderedPageBreak/>
              <w:t>Change history</w:t>
            </w:r>
          </w:p>
        </w:tc>
      </w:tr>
      <w:tr w:rsidR="003C3971" w:rsidRPr="00315B85" w14:paraId="188BB8D6" w14:textId="77777777" w:rsidTr="004759F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759FC">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4759FC">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4759FC">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4759FC">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4759FC">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4759FC">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4759FC">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r w:rsidR="00154A09" w:rsidRPr="00315B85" w14:paraId="714A2302" w14:textId="77777777" w:rsidTr="004759FC">
        <w:tc>
          <w:tcPr>
            <w:tcW w:w="800" w:type="dxa"/>
            <w:shd w:val="solid" w:color="FFFFFF" w:fill="auto"/>
          </w:tcPr>
          <w:p w14:paraId="2E3C1E25" w14:textId="576436F3" w:rsidR="00154A09" w:rsidRDefault="00154A09" w:rsidP="00315B85">
            <w:pPr>
              <w:pStyle w:val="TAC"/>
              <w:rPr>
                <w:sz w:val="16"/>
                <w:szCs w:val="16"/>
              </w:rPr>
            </w:pPr>
            <w:r>
              <w:rPr>
                <w:sz w:val="16"/>
                <w:szCs w:val="16"/>
              </w:rPr>
              <w:t>2024-02</w:t>
            </w:r>
          </w:p>
        </w:tc>
        <w:tc>
          <w:tcPr>
            <w:tcW w:w="901" w:type="dxa"/>
            <w:shd w:val="solid" w:color="FFFFFF" w:fill="auto"/>
          </w:tcPr>
          <w:p w14:paraId="535D3DB8" w14:textId="6A2B4BC3" w:rsidR="00154A09" w:rsidRDefault="008C7D5D" w:rsidP="00315B85">
            <w:pPr>
              <w:pStyle w:val="TAC"/>
              <w:rPr>
                <w:sz w:val="16"/>
                <w:szCs w:val="16"/>
              </w:rPr>
            </w:pPr>
            <w:r>
              <w:rPr>
                <w:sz w:val="16"/>
                <w:szCs w:val="16"/>
              </w:rPr>
              <w:t>SA4#127</w:t>
            </w:r>
          </w:p>
        </w:tc>
        <w:tc>
          <w:tcPr>
            <w:tcW w:w="1134" w:type="dxa"/>
            <w:shd w:val="solid" w:color="FFFFFF" w:fill="auto"/>
          </w:tcPr>
          <w:p w14:paraId="3B15923D" w14:textId="75E97431" w:rsidR="00154A09" w:rsidRDefault="008C7D5D" w:rsidP="00315B85">
            <w:pPr>
              <w:pStyle w:val="TAC"/>
              <w:rPr>
                <w:sz w:val="16"/>
                <w:szCs w:val="16"/>
              </w:rPr>
            </w:pPr>
            <w:r>
              <w:rPr>
                <w:sz w:val="16"/>
                <w:szCs w:val="16"/>
              </w:rPr>
              <w:t>S4-240</w:t>
            </w:r>
            <w:r w:rsidR="00372728">
              <w:rPr>
                <w:sz w:val="16"/>
                <w:szCs w:val="16"/>
              </w:rPr>
              <w:t>493</w:t>
            </w:r>
          </w:p>
        </w:tc>
        <w:tc>
          <w:tcPr>
            <w:tcW w:w="567" w:type="dxa"/>
            <w:shd w:val="solid" w:color="FFFFFF" w:fill="auto"/>
          </w:tcPr>
          <w:p w14:paraId="4597F232" w14:textId="77777777" w:rsidR="00154A09" w:rsidRPr="00315B85" w:rsidRDefault="00154A09" w:rsidP="00315B85">
            <w:pPr>
              <w:pStyle w:val="TAC"/>
              <w:rPr>
                <w:sz w:val="16"/>
                <w:szCs w:val="16"/>
              </w:rPr>
            </w:pPr>
          </w:p>
        </w:tc>
        <w:tc>
          <w:tcPr>
            <w:tcW w:w="426" w:type="dxa"/>
            <w:shd w:val="solid" w:color="FFFFFF" w:fill="auto"/>
          </w:tcPr>
          <w:p w14:paraId="71333F4E" w14:textId="77777777" w:rsidR="00154A09" w:rsidRPr="00315B85" w:rsidRDefault="00154A09" w:rsidP="00315B85">
            <w:pPr>
              <w:pStyle w:val="TAC"/>
              <w:rPr>
                <w:sz w:val="16"/>
                <w:szCs w:val="16"/>
              </w:rPr>
            </w:pPr>
          </w:p>
        </w:tc>
        <w:tc>
          <w:tcPr>
            <w:tcW w:w="425" w:type="dxa"/>
            <w:shd w:val="solid" w:color="FFFFFF" w:fill="auto"/>
          </w:tcPr>
          <w:p w14:paraId="561076B1" w14:textId="77777777" w:rsidR="00154A09" w:rsidRPr="00315B85" w:rsidRDefault="00154A09" w:rsidP="00315B85">
            <w:pPr>
              <w:pStyle w:val="TAC"/>
              <w:rPr>
                <w:sz w:val="16"/>
                <w:szCs w:val="16"/>
              </w:rPr>
            </w:pPr>
          </w:p>
        </w:tc>
        <w:tc>
          <w:tcPr>
            <w:tcW w:w="4678" w:type="dxa"/>
            <w:shd w:val="clear" w:color="auto" w:fill="auto"/>
          </w:tcPr>
          <w:p w14:paraId="50A638BF" w14:textId="26A2F360" w:rsidR="00154A09" w:rsidRDefault="00372728" w:rsidP="00315B85">
            <w:pPr>
              <w:pStyle w:val="TAL"/>
              <w:rPr>
                <w:sz w:val="16"/>
                <w:szCs w:val="16"/>
              </w:rPr>
            </w:pPr>
            <w:r>
              <w:rPr>
                <w:sz w:val="16"/>
                <w:szCs w:val="16"/>
              </w:rPr>
              <w:t>Implementing S4aR240010</w:t>
            </w:r>
          </w:p>
        </w:tc>
        <w:tc>
          <w:tcPr>
            <w:tcW w:w="708" w:type="dxa"/>
            <w:shd w:val="solid" w:color="FFFFFF" w:fill="auto"/>
          </w:tcPr>
          <w:p w14:paraId="13DBC610" w14:textId="49BC4ED5" w:rsidR="00154A09" w:rsidRDefault="00372728" w:rsidP="00315B85">
            <w:pPr>
              <w:pStyle w:val="TAC"/>
              <w:rPr>
                <w:sz w:val="16"/>
                <w:szCs w:val="16"/>
              </w:rPr>
            </w:pPr>
            <w:r>
              <w:rPr>
                <w:sz w:val="16"/>
                <w:szCs w:val="16"/>
              </w:rPr>
              <w:t>0.4.0</w:t>
            </w:r>
          </w:p>
        </w:tc>
      </w:tr>
      <w:tr w:rsidR="00E92013" w:rsidRPr="00315B85" w14:paraId="4EFA1490" w14:textId="77777777" w:rsidTr="004759FC">
        <w:tc>
          <w:tcPr>
            <w:tcW w:w="800" w:type="dxa"/>
            <w:shd w:val="solid" w:color="FFFFFF" w:fill="auto"/>
          </w:tcPr>
          <w:p w14:paraId="519BD0EA" w14:textId="1B6021C8" w:rsidR="00E92013" w:rsidRDefault="00E92013" w:rsidP="00315B85">
            <w:pPr>
              <w:pStyle w:val="TAC"/>
              <w:rPr>
                <w:sz w:val="16"/>
                <w:szCs w:val="16"/>
              </w:rPr>
            </w:pPr>
            <w:r>
              <w:rPr>
                <w:sz w:val="16"/>
                <w:szCs w:val="16"/>
              </w:rPr>
              <w:t>2024-03</w:t>
            </w:r>
          </w:p>
        </w:tc>
        <w:tc>
          <w:tcPr>
            <w:tcW w:w="901" w:type="dxa"/>
            <w:shd w:val="solid" w:color="FFFFFF" w:fill="auto"/>
          </w:tcPr>
          <w:p w14:paraId="61AA89FB" w14:textId="4891A6A4" w:rsidR="00E92013" w:rsidRDefault="00E92013" w:rsidP="00315B85">
            <w:pPr>
              <w:pStyle w:val="TAC"/>
              <w:rPr>
                <w:sz w:val="16"/>
                <w:szCs w:val="16"/>
              </w:rPr>
            </w:pPr>
            <w:r>
              <w:rPr>
                <w:sz w:val="16"/>
                <w:szCs w:val="16"/>
              </w:rPr>
              <w:t>SA#103</w:t>
            </w:r>
          </w:p>
        </w:tc>
        <w:tc>
          <w:tcPr>
            <w:tcW w:w="1134" w:type="dxa"/>
            <w:shd w:val="solid" w:color="FFFFFF" w:fill="auto"/>
          </w:tcPr>
          <w:p w14:paraId="667C4E61" w14:textId="6DB9C96E" w:rsidR="00E92013" w:rsidRDefault="00E92013" w:rsidP="00315B85">
            <w:pPr>
              <w:pStyle w:val="TAC"/>
              <w:rPr>
                <w:sz w:val="16"/>
                <w:szCs w:val="16"/>
              </w:rPr>
            </w:pPr>
            <w:r>
              <w:rPr>
                <w:sz w:val="16"/>
                <w:szCs w:val="16"/>
              </w:rPr>
              <w:t>SP-240038</w:t>
            </w:r>
          </w:p>
        </w:tc>
        <w:tc>
          <w:tcPr>
            <w:tcW w:w="567" w:type="dxa"/>
            <w:shd w:val="solid" w:color="FFFFFF" w:fill="auto"/>
          </w:tcPr>
          <w:p w14:paraId="49D7C42B" w14:textId="77777777" w:rsidR="00E92013" w:rsidRPr="00315B85" w:rsidRDefault="00E92013" w:rsidP="00315B85">
            <w:pPr>
              <w:pStyle w:val="TAC"/>
              <w:rPr>
                <w:sz w:val="16"/>
                <w:szCs w:val="16"/>
              </w:rPr>
            </w:pPr>
          </w:p>
        </w:tc>
        <w:tc>
          <w:tcPr>
            <w:tcW w:w="426" w:type="dxa"/>
            <w:shd w:val="solid" w:color="FFFFFF" w:fill="auto"/>
          </w:tcPr>
          <w:p w14:paraId="758D72CB" w14:textId="77777777" w:rsidR="00E92013" w:rsidRPr="00315B85" w:rsidRDefault="00E92013" w:rsidP="00315B85">
            <w:pPr>
              <w:pStyle w:val="TAC"/>
              <w:rPr>
                <w:sz w:val="16"/>
                <w:szCs w:val="16"/>
              </w:rPr>
            </w:pPr>
          </w:p>
        </w:tc>
        <w:tc>
          <w:tcPr>
            <w:tcW w:w="425" w:type="dxa"/>
            <w:shd w:val="solid" w:color="FFFFFF" w:fill="auto"/>
          </w:tcPr>
          <w:p w14:paraId="4E79D965" w14:textId="77777777" w:rsidR="00E92013" w:rsidRPr="00315B85" w:rsidRDefault="00E92013" w:rsidP="00315B85">
            <w:pPr>
              <w:pStyle w:val="TAC"/>
              <w:rPr>
                <w:sz w:val="16"/>
                <w:szCs w:val="16"/>
              </w:rPr>
            </w:pPr>
          </w:p>
        </w:tc>
        <w:tc>
          <w:tcPr>
            <w:tcW w:w="4678" w:type="dxa"/>
            <w:shd w:val="clear" w:color="auto" w:fill="auto"/>
          </w:tcPr>
          <w:p w14:paraId="3395D714" w14:textId="4B3F247A" w:rsidR="00E92013" w:rsidRDefault="00E92013" w:rsidP="00315B85">
            <w:pPr>
              <w:pStyle w:val="TAL"/>
              <w:rPr>
                <w:sz w:val="16"/>
                <w:szCs w:val="16"/>
              </w:rPr>
            </w:pPr>
            <w:r w:rsidRPr="00E92013">
              <w:rPr>
                <w:sz w:val="16"/>
                <w:szCs w:val="16"/>
              </w:rPr>
              <w:t>Version 1.0.0 created by MCC</w:t>
            </w:r>
          </w:p>
        </w:tc>
        <w:tc>
          <w:tcPr>
            <w:tcW w:w="708" w:type="dxa"/>
            <w:shd w:val="solid" w:color="FFFFFF" w:fill="auto"/>
          </w:tcPr>
          <w:p w14:paraId="1668D683" w14:textId="0875BECC" w:rsidR="00E92013" w:rsidRDefault="00E92013" w:rsidP="00315B85">
            <w:pPr>
              <w:pStyle w:val="TAC"/>
              <w:rPr>
                <w:sz w:val="16"/>
                <w:szCs w:val="16"/>
              </w:rPr>
            </w:pPr>
            <w:r>
              <w:rPr>
                <w:sz w:val="16"/>
                <w:szCs w:val="16"/>
              </w:rPr>
              <w:t>1.0.0</w:t>
            </w:r>
          </w:p>
        </w:tc>
      </w:tr>
      <w:tr w:rsidR="00A724DD" w:rsidRPr="00315B85" w14:paraId="44D27B0A" w14:textId="77777777" w:rsidTr="004759FC">
        <w:tc>
          <w:tcPr>
            <w:tcW w:w="800" w:type="dxa"/>
            <w:shd w:val="solid" w:color="FFFFFF" w:fill="auto"/>
          </w:tcPr>
          <w:p w14:paraId="5FBE51B4" w14:textId="604D1D69" w:rsidR="00A724DD" w:rsidRDefault="00A724DD" w:rsidP="00315B85">
            <w:pPr>
              <w:pStyle w:val="TAC"/>
              <w:rPr>
                <w:sz w:val="16"/>
                <w:szCs w:val="16"/>
              </w:rPr>
            </w:pPr>
            <w:r>
              <w:rPr>
                <w:sz w:val="16"/>
                <w:szCs w:val="16"/>
              </w:rPr>
              <w:t>2024-03</w:t>
            </w:r>
          </w:p>
        </w:tc>
        <w:tc>
          <w:tcPr>
            <w:tcW w:w="901" w:type="dxa"/>
            <w:shd w:val="solid" w:color="FFFFFF" w:fill="auto"/>
          </w:tcPr>
          <w:p w14:paraId="23514F84" w14:textId="77777777" w:rsidR="00A724DD" w:rsidRDefault="00A724DD" w:rsidP="00315B85">
            <w:pPr>
              <w:pStyle w:val="TAC"/>
              <w:rPr>
                <w:sz w:val="16"/>
                <w:szCs w:val="16"/>
              </w:rPr>
            </w:pPr>
          </w:p>
        </w:tc>
        <w:tc>
          <w:tcPr>
            <w:tcW w:w="1134" w:type="dxa"/>
            <w:shd w:val="solid" w:color="FFFFFF" w:fill="auto"/>
          </w:tcPr>
          <w:p w14:paraId="01644EBA" w14:textId="77777777" w:rsidR="00A724DD" w:rsidRDefault="00A724DD" w:rsidP="00315B85">
            <w:pPr>
              <w:pStyle w:val="TAC"/>
              <w:rPr>
                <w:sz w:val="16"/>
                <w:szCs w:val="16"/>
              </w:rPr>
            </w:pPr>
          </w:p>
        </w:tc>
        <w:tc>
          <w:tcPr>
            <w:tcW w:w="567" w:type="dxa"/>
            <w:shd w:val="solid" w:color="FFFFFF" w:fill="auto"/>
          </w:tcPr>
          <w:p w14:paraId="002CEBE6" w14:textId="77777777" w:rsidR="00A724DD" w:rsidRPr="00315B85" w:rsidRDefault="00A724DD" w:rsidP="00315B85">
            <w:pPr>
              <w:pStyle w:val="TAC"/>
              <w:rPr>
                <w:sz w:val="16"/>
                <w:szCs w:val="16"/>
              </w:rPr>
            </w:pPr>
          </w:p>
        </w:tc>
        <w:tc>
          <w:tcPr>
            <w:tcW w:w="426" w:type="dxa"/>
            <w:shd w:val="solid" w:color="FFFFFF" w:fill="auto"/>
          </w:tcPr>
          <w:p w14:paraId="56627E1E" w14:textId="77777777" w:rsidR="00A724DD" w:rsidRPr="00315B85" w:rsidRDefault="00A724DD" w:rsidP="00315B85">
            <w:pPr>
              <w:pStyle w:val="TAC"/>
              <w:rPr>
                <w:sz w:val="16"/>
                <w:szCs w:val="16"/>
              </w:rPr>
            </w:pPr>
          </w:p>
        </w:tc>
        <w:tc>
          <w:tcPr>
            <w:tcW w:w="425" w:type="dxa"/>
            <w:shd w:val="solid" w:color="FFFFFF" w:fill="auto"/>
          </w:tcPr>
          <w:p w14:paraId="1B8D26A5" w14:textId="77777777" w:rsidR="00A724DD" w:rsidRPr="00315B85" w:rsidRDefault="00A724DD" w:rsidP="00315B85">
            <w:pPr>
              <w:pStyle w:val="TAC"/>
              <w:rPr>
                <w:sz w:val="16"/>
                <w:szCs w:val="16"/>
              </w:rPr>
            </w:pPr>
          </w:p>
        </w:tc>
        <w:tc>
          <w:tcPr>
            <w:tcW w:w="4678" w:type="dxa"/>
            <w:shd w:val="clear" w:color="auto" w:fill="auto"/>
          </w:tcPr>
          <w:p w14:paraId="11103893" w14:textId="1C1BD0B2" w:rsidR="00A724DD" w:rsidRPr="00E92013" w:rsidRDefault="00A724DD" w:rsidP="00315B85">
            <w:pPr>
              <w:pStyle w:val="TAL"/>
              <w:rPr>
                <w:sz w:val="16"/>
                <w:szCs w:val="16"/>
              </w:rPr>
            </w:pPr>
            <w:r>
              <w:rPr>
                <w:sz w:val="16"/>
                <w:szCs w:val="16"/>
              </w:rPr>
              <w:t>Version 18.0.0 created by MCC</w:t>
            </w:r>
          </w:p>
        </w:tc>
        <w:tc>
          <w:tcPr>
            <w:tcW w:w="708" w:type="dxa"/>
            <w:shd w:val="solid" w:color="FFFFFF" w:fill="auto"/>
          </w:tcPr>
          <w:p w14:paraId="36570E75" w14:textId="45FE6F6F" w:rsidR="00A724DD" w:rsidRDefault="00A724DD" w:rsidP="00315B85">
            <w:pPr>
              <w:pStyle w:val="TAC"/>
              <w:rPr>
                <w:sz w:val="16"/>
                <w:szCs w:val="16"/>
              </w:rPr>
            </w:pPr>
            <w:r>
              <w:rPr>
                <w:sz w:val="16"/>
                <w:szCs w:val="16"/>
              </w:rPr>
              <w:t>18.0.0</w:t>
            </w:r>
          </w:p>
        </w:tc>
      </w:tr>
      <w:tr w:rsidR="004759FC" w:rsidRPr="00315B85" w14:paraId="455B82E7" w14:textId="77777777" w:rsidTr="00107278">
        <w:tc>
          <w:tcPr>
            <w:tcW w:w="800" w:type="dxa"/>
            <w:shd w:val="solid" w:color="FFFFFF" w:fill="auto"/>
          </w:tcPr>
          <w:p w14:paraId="4BED2F2B" w14:textId="7FB723A0" w:rsidR="004759FC" w:rsidRDefault="004759FC" w:rsidP="004759FC">
            <w:pPr>
              <w:pStyle w:val="TAC"/>
              <w:rPr>
                <w:sz w:val="16"/>
                <w:szCs w:val="16"/>
              </w:rPr>
            </w:pPr>
            <w:r>
              <w:rPr>
                <w:sz w:val="16"/>
                <w:szCs w:val="16"/>
              </w:rPr>
              <w:t>2024-06</w:t>
            </w:r>
          </w:p>
        </w:tc>
        <w:tc>
          <w:tcPr>
            <w:tcW w:w="901" w:type="dxa"/>
            <w:shd w:val="solid" w:color="FFFFFF" w:fill="auto"/>
          </w:tcPr>
          <w:p w14:paraId="65376008" w14:textId="19549A71" w:rsidR="004759FC" w:rsidRDefault="004759FC" w:rsidP="004759FC">
            <w:pPr>
              <w:pStyle w:val="TAC"/>
              <w:rPr>
                <w:sz w:val="16"/>
                <w:szCs w:val="16"/>
              </w:rPr>
            </w:pPr>
            <w:r>
              <w:rPr>
                <w:sz w:val="16"/>
                <w:szCs w:val="16"/>
              </w:rPr>
              <w:t>SA#104</w:t>
            </w:r>
          </w:p>
        </w:tc>
        <w:tc>
          <w:tcPr>
            <w:tcW w:w="1134" w:type="dxa"/>
            <w:shd w:val="solid" w:color="FFFFFF" w:fill="auto"/>
          </w:tcPr>
          <w:p w14:paraId="186C03D3" w14:textId="484884AE" w:rsidR="004759FC" w:rsidRDefault="004759FC" w:rsidP="004759FC">
            <w:pPr>
              <w:pStyle w:val="TAC"/>
              <w:rPr>
                <w:sz w:val="16"/>
                <w:szCs w:val="16"/>
              </w:rPr>
            </w:pPr>
            <w:r>
              <w:rPr>
                <w:sz w:val="16"/>
                <w:szCs w:val="16"/>
              </w:rPr>
              <w:t>SP-240687</w:t>
            </w:r>
          </w:p>
        </w:tc>
        <w:tc>
          <w:tcPr>
            <w:tcW w:w="567" w:type="dxa"/>
            <w:shd w:val="solid" w:color="FFFFFF" w:fill="auto"/>
            <w:vAlign w:val="bottom"/>
          </w:tcPr>
          <w:p w14:paraId="02DB853B" w14:textId="27B86231" w:rsidR="004759FC" w:rsidRPr="00315B85" w:rsidRDefault="004759FC" w:rsidP="004759FC">
            <w:pPr>
              <w:pStyle w:val="TAC"/>
              <w:rPr>
                <w:sz w:val="16"/>
                <w:szCs w:val="16"/>
              </w:rPr>
            </w:pPr>
            <w:r>
              <w:rPr>
                <w:rFonts w:cs="Arial"/>
                <w:sz w:val="16"/>
                <w:szCs w:val="16"/>
              </w:rPr>
              <w:t>0001</w:t>
            </w:r>
          </w:p>
        </w:tc>
        <w:tc>
          <w:tcPr>
            <w:tcW w:w="426" w:type="dxa"/>
            <w:shd w:val="solid" w:color="FFFFFF" w:fill="auto"/>
            <w:vAlign w:val="bottom"/>
          </w:tcPr>
          <w:p w14:paraId="3A92D82A" w14:textId="679BB1DD" w:rsidR="004759FC" w:rsidRPr="00315B85" w:rsidRDefault="004759FC" w:rsidP="004759FC">
            <w:pPr>
              <w:pStyle w:val="TAC"/>
              <w:rPr>
                <w:sz w:val="16"/>
                <w:szCs w:val="16"/>
              </w:rPr>
            </w:pPr>
            <w:r>
              <w:rPr>
                <w:rFonts w:cs="Arial"/>
                <w:sz w:val="16"/>
                <w:szCs w:val="16"/>
              </w:rPr>
              <w:t>1</w:t>
            </w:r>
          </w:p>
        </w:tc>
        <w:tc>
          <w:tcPr>
            <w:tcW w:w="425" w:type="dxa"/>
            <w:shd w:val="solid" w:color="FFFFFF" w:fill="auto"/>
            <w:vAlign w:val="bottom"/>
          </w:tcPr>
          <w:p w14:paraId="2E7B91C9" w14:textId="5B0350BD"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5594A449" w14:textId="00D4BEF5" w:rsidR="004759FC" w:rsidRDefault="004759FC" w:rsidP="004759FC">
            <w:pPr>
              <w:pStyle w:val="TAL"/>
              <w:rPr>
                <w:sz w:val="16"/>
                <w:szCs w:val="16"/>
              </w:rPr>
            </w:pPr>
            <w:r w:rsidRPr="004759FC">
              <w:rPr>
                <w:sz w:val="16"/>
                <w:szCs w:val="16"/>
              </w:rPr>
              <w:t>ABNF Corrections</w:t>
            </w:r>
          </w:p>
        </w:tc>
        <w:tc>
          <w:tcPr>
            <w:tcW w:w="708" w:type="dxa"/>
            <w:shd w:val="solid" w:color="FFFFFF" w:fill="auto"/>
          </w:tcPr>
          <w:p w14:paraId="426F5D4F" w14:textId="4B84259D" w:rsidR="004759FC" w:rsidRDefault="004759FC" w:rsidP="004759FC">
            <w:pPr>
              <w:pStyle w:val="TAC"/>
              <w:rPr>
                <w:sz w:val="16"/>
                <w:szCs w:val="16"/>
              </w:rPr>
            </w:pPr>
            <w:r>
              <w:rPr>
                <w:sz w:val="16"/>
                <w:szCs w:val="16"/>
              </w:rPr>
              <w:t>18.1.0</w:t>
            </w:r>
          </w:p>
        </w:tc>
      </w:tr>
      <w:tr w:rsidR="004759FC" w:rsidRPr="00315B85" w14:paraId="7E6EAAB4" w14:textId="77777777" w:rsidTr="00107278">
        <w:tc>
          <w:tcPr>
            <w:tcW w:w="800" w:type="dxa"/>
            <w:shd w:val="solid" w:color="FFFFFF" w:fill="auto"/>
          </w:tcPr>
          <w:p w14:paraId="45CA341E" w14:textId="4A180261" w:rsidR="004759FC" w:rsidRDefault="004759FC" w:rsidP="004759FC">
            <w:pPr>
              <w:pStyle w:val="TAC"/>
              <w:rPr>
                <w:sz w:val="16"/>
                <w:szCs w:val="16"/>
              </w:rPr>
            </w:pPr>
            <w:r>
              <w:rPr>
                <w:sz w:val="16"/>
                <w:szCs w:val="16"/>
              </w:rPr>
              <w:t>2024-06</w:t>
            </w:r>
          </w:p>
        </w:tc>
        <w:tc>
          <w:tcPr>
            <w:tcW w:w="901" w:type="dxa"/>
            <w:shd w:val="solid" w:color="FFFFFF" w:fill="auto"/>
          </w:tcPr>
          <w:p w14:paraId="793E498C" w14:textId="1620124A" w:rsidR="004759FC" w:rsidRDefault="004759FC" w:rsidP="004759FC">
            <w:pPr>
              <w:pStyle w:val="TAC"/>
              <w:rPr>
                <w:sz w:val="16"/>
                <w:szCs w:val="16"/>
              </w:rPr>
            </w:pPr>
            <w:r>
              <w:rPr>
                <w:sz w:val="16"/>
                <w:szCs w:val="16"/>
              </w:rPr>
              <w:t>SA#104</w:t>
            </w:r>
          </w:p>
        </w:tc>
        <w:tc>
          <w:tcPr>
            <w:tcW w:w="1134" w:type="dxa"/>
            <w:shd w:val="solid" w:color="FFFFFF" w:fill="auto"/>
          </w:tcPr>
          <w:p w14:paraId="65987A37" w14:textId="676A6C8F" w:rsidR="004759FC" w:rsidRDefault="004759FC" w:rsidP="004759FC">
            <w:pPr>
              <w:pStyle w:val="TAC"/>
              <w:rPr>
                <w:sz w:val="16"/>
                <w:szCs w:val="16"/>
              </w:rPr>
            </w:pPr>
            <w:r>
              <w:rPr>
                <w:sz w:val="16"/>
                <w:szCs w:val="16"/>
              </w:rPr>
              <w:t>SP-240687</w:t>
            </w:r>
          </w:p>
        </w:tc>
        <w:tc>
          <w:tcPr>
            <w:tcW w:w="567" w:type="dxa"/>
            <w:shd w:val="solid" w:color="FFFFFF" w:fill="auto"/>
            <w:vAlign w:val="bottom"/>
          </w:tcPr>
          <w:p w14:paraId="259581A6" w14:textId="74FA79CA" w:rsidR="004759FC" w:rsidRDefault="004759FC" w:rsidP="004759FC">
            <w:pPr>
              <w:pStyle w:val="TAC"/>
              <w:rPr>
                <w:rFonts w:cs="Arial"/>
                <w:sz w:val="16"/>
                <w:szCs w:val="16"/>
              </w:rPr>
            </w:pPr>
            <w:r>
              <w:rPr>
                <w:rFonts w:cs="Arial"/>
                <w:sz w:val="16"/>
                <w:szCs w:val="16"/>
              </w:rPr>
              <w:t>0002</w:t>
            </w:r>
          </w:p>
        </w:tc>
        <w:tc>
          <w:tcPr>
            <w:tcW w:w="426" w:type="dxa"/>
            <w:shd w:val="solid" w:color="FFFFFF" w:fill="auto"/>
            <w:vAlign w:val="bottom"/>
          </w:tcPr>
          <w:p w14:paraId="739B85D5" w14:textId="3D33254F" w:rsidR="004759FC" w:rsidRDefault="004759FC" w:rsidP="004759FC">
            <w:pPr>
              <w:pStyle w:val="TAC"/>
              <w:rPr>
                <w:rFonts w:cs="Arial"/>
                <w:sz w:val="16"/>
                <w:szCs w:val="16"/>
              </w:rPr>
            </w:pPr>
            <w:r>
              <w:rPr>
                <w:rFonts w:cs="Arial"/>
                <w:sz w:val="16"/>
                <w:szCs w:val="16"/>
              </w:rPr>
              <w:t>3</w:t>
            </w:r>
          </w:p>
        </w:tc>
        <w:tc>
          <w:tcPr>
            <w:tcW w:w="425" w:type="dxa"/>
            <w:shd w:val="solid" w:color="FFFFFF" w:fill="auto"/>
            <w:vAlign w:val="bottom"/>
          </w:tcPr>
          <w:p w14:paraId="306A35FD" w14:textId="260089C7" w:rsidR="004759FC" w:rsidRDefault="004759FC" w:rsidP="004759FC">
            <w:pPr>
              <w:pStyle w:val="TAC"/>
              <w:rPr>
                <w:rFonts w:cs="Arial"/>
                <w:sz w:val="16"/>
                <w:szCs w:val="16"/>
              </w:rPr>
            </w:pPr>
            <w:r>
              <w:rPr>
                <w:rFonts w:cs="Arial"/>
                <w:sz w:val="16"/>
                <w:szCs w:val="16"/>
              </w:rPr>
              <w:t>F</w:t>
            </w:r>
          </w:p>
        </w:tc>
        <w:tc>
          <w:tcPr>
            <w:tcW w:w="4678" w:type="dxa"/>
            <w:shd w:val="clear" w:color="auto" w:fill="auto"/>
            <w:vAlign w:val="bottom"/>
          </w:tcPr>
          <w:p w14:paraId="75A5FD41" w14:textId="7A4C95BE" w:rsidR="004759FC" w:rsidRPr="004759FC" w:rsidRDefault="004759FC" w:rsidP="004759FC">
            <w:pPr>
              <w:pStyle w:val="TAL"/>
              <w:rPr>
                <w:sz w:val="16"/>
                <w:szCs w:val="16"/>
              </w:rPr>
            </w:pPr>
            <w:r w:rsidRPr="004759FC">
              <w:rPr>
                <w:sz w:val="16"/>
                <w:szCs w:val="16"/>
              </w:rPr>
              <w:t>On the RTP header extension for the XR pose</w:t>
            </w:r>
          </w:p>
        </w:tc>
        <w:tc>
          <w:tcPr>
            <w:tcW w:w="708" w:type="dxa"/>
            <w:shd w:val="solid" w:color="FFFFFF" w:fill="auto"/>
          </w:tcPr>
          <w:p w14:paraId="7BF1985A" w14:textId="1441C5EB" w:rsidR="004759FC" w:rsidRDefault="004759FC" w:rsidP="004759FC">
            <w:pPr>
              <w:pStyle w:val="TAC"/>
              <w:rPr>
                <w:sz w:val="16"/>
                <w:szCs w:val="16"/>
              </w:rPr>
            </w:pPr>
            <w:r>
              <w:rPr>
                <w:sz w:val="16"/>
                <w:szCs w:val="16"/>
              </w:rPr>
              <w:t>18.1.0</w:t>
            </w:r>
          </w:p>
        </w:tc>
      </w:tr>
      <w:tr w:rsidR="004759FC" w:rsidRPr="00315B85" w14:paraId="78B6545A" w14:textId="77777777" w:rsidTr="00107278">
        <w:tc>
          <w:tcPr>
            <w:tcW w:w="800" w:type="dxa"/>
            <w:shd w:val="solid" w:color="FFFFFF" w:fill="auto"/>
          </w:tcPr>
          <w:p w14:paraId="62B9C4A3" w14:textId="51BA3CFD" w:rsidR="004759FC" w:rsidRDefault="004759FC" w:rsidP="004759FC">
            <w:pPr>
              <w:pStyle w:val="TAC"/>
              <w:rPr>
                <w:sz w:val="16"/>
                <w:szCs w:val="16"/>
              </w:rPr>
            </w:pPr>
            <w:r>
              <w:rPr>
                <w:sz w:val="16"/>
                <w:szCs w:val="16"/>
              </w:rPr>
              <w:t>2024-06</w:t>
            </w:r>
          </w:p>
        </w:tc>
        <w:tc>
          <w:tcPr>
            <w:tcW w:w="901" w:type="dxa"/>
            <w:shd w:val="solid" w:color="FFFFFF" w:fill="auto"/>
          </w:tcPr>
          <w:p w14:paraId="0BB99090" w14:textId="70C2A7F3" w:rsidR="004759FC" w:rsidRDefault="004759FC" w:rsidP="004759FC">
            <w:pPr>
              <w:pStyle w:val="TAC"/>
              <w:rPr>
                <w:sz w:val="16"/>
                <w:szCs w:val="16"/>
              </w:rPr>
            </w:pPr>
            <w:r>
              <w:rPr>
                <w:sz w:val="16"/>
                <w:szCs w:val="16"/>
              </w:rPr>
              <w:t>SA#104</w:t>
            </w:r>
          </w:p>
        </w:tc>
        <w:tc>
          <w:tcPr>
            <w:tcW w:w="1134" w:type="dxa"/>
            <w:shd w:val="solid" w:color="FFFFFF" w:fill="auto"/>
          </w:tcPr>
          <w:p w14:paraId="68EB94A4" w14:textId="76B200A6" w:rsidR="004759FC" w:rsidRDefault="004759FC" w:rsidP="004759FC">
            <w:pPr>
              <w:pStyle w:val="TAC"/>
              <w:rPr>
                <w:sz w:val="16"/>
                <w:szCs w:val="16"/>
              </w:rPr>
            </w:pPr>
            <w:r>
              <w:rPr>
                <w:sz w:val="16"/>
                <w:szCs w:val="16"/>
              </w:rPr>
              <w:t>SP-240687</w:t>
            </w:r>
          </w:p>
        </w:tc>
        <w:tc>
          <w:tcPr>
            <w:tcW w:w="567" w:type="dxa"/>
            <w:shd w:val="solid" w:color="FFFFFF" w:fill="auto"/>
            <w:vAlign w:val="bottom"/>
          </w:tcPr>
          <w:p w14:paraId="30B2377D" w14:textId="293D3A41" w:rsidR="004759FC" w:rsidRPr="00315B85" w:rsidRDefault="004759FC" w:rsidP="004759FC">
            <w:pPr>
              <w:pStyle w:val="TAC"/>
              <w:rPr>
                <w:sz w:val="16"/>
                <w:szCs w:val="16"/>
              </w:rPr>
            </w:pPr>
            <w:r>
              <w:rPr>
                <w:rFonts w:cs="Arial"/>
                <w:sz w:val="16"/>
                <w:szCs w:val="16"/>
              </w:rPr>
              <w:t>0004</w:t>
            </w:r>
          </w:p>
        </w:tc>
        <w:tc>
          <w:tcPr>
            <w:tcW w:w="426" w:type="dxa"/>
            <w:shd w:val="solid" w:color="FFFFFF" w:fill="auto"/>
            <w:vAlign w:val="bottom"/>
          </w:tcPr>
          <w:p w14:paraId="40077D11" w14:textId="2CF0900E" w:rsidR="004759FC" w:rsidRPr="00315B85" w:rsidRDefault="004759FC" w:rsidP="004759FC">
            <w:pPr>
              <w:pStyle w:val="TAC"/>
              <w:rPr>
                <w:sz w:val="16"/>
                <w:szCs w:val="16"/>
              </w:rPr>
            </w:pPr>
            <w:r>
              <w:rPr>
                <w:rFonts w:cs="Arial"/>
                <w:sz w:val="16"/>
                <w:szCs w:val="16"/>
              </w:rPr>
              <w:t>1</w:t>
            </w:r>
          </w:p>
        </w:tc>
        <w:tc>
          <w:tcPr>
            <w:tcW w:w="425" w:type="dxa"/>
            <w:shd w:val="solid" w:color="FFFFFF" w:fill="auto"/>
            <w:vAlign w:val="bottom"/>
          </w:tcPr>
          <w:p w14:paraId="7A55DA07" w14:textId="23D324A8"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4A9A2B1D" w14:textId="7CAE74BF" w:rsidR="004759FC" w:rsidRDefault="004759FC" w:rsidP="004759FC">
            <w:pPr>
              <w:pStyle w:val="TAL"/>
              <w:rPr>
                <w:sz w:val="16"/>
                <w:szCs w:val="16"/>
              </w:rPr>
            </w:pPr>
            <w:r w:rsidRPr="004759FC">
              <w:rPr>
                <w:sz w:val="16"/>
                <w:szCs w:val="16"/>
              </w:rPr>
              <w:t>Clarification on PDU Sets combining</w:t>
            </w:r>
          </w:p>
        </w:tc>
        <w:tc>
          <w:tcPr>
            <w:tcW w:w="708" w:type="dxa"/>
            <w:shd w:val="solid" w:color="FFFFFF" w:fill="auto"/>
          </w:tcPr>
          <w:p w14:paraId="1774D905" w14:textId="684AC81A" w:rsidR="004759FC" w:rsidRDefault="004759FC" w:rsidP="004759FC">
            <w:pPr>
              <w:pStyle w:val="TAC"/>
              <w:rPr>
                <w:sz w:val="16"/>
                <w:szCs w:val="16"/>
              </w:rPr>
            </w:pPr>
            <w:r>
              <w:rPr>
                <w:sz w:val="16"/>
                <w:szCs w:val="16"/>
              </w:rPr>
              <w:t>18.1.0</w:t>
            </w:r>
          </w:p>
        </w:tc>
      </w:tr>
      <w:tr w:rsidR="004759FC" w:rsidRPr="00315B85" w14:paraId="499CF493" w14:textId="77777777" w:rsidTr="00107278">
        <w:tc>
          <w:tcPr>
            <w:tcW w:w="800" w:type="dxa"/>
            <w:shd w:val="solid" w:color="FFFFFF" w:fill="auto"/>
          </w:tcPr>
          <w:p w14:paraId="05CF021A" w14:textId="25CFC563" w:rsidR="004759FC" w:rsidRDefault="004759FC" w:rsidP="004759FC">
            <w:pPr>
              <w:pStyle w:val="TAC"/>
              <w:rPr>
                <w:sz w:val="16"/>
                <w:szCs w:val="16"/>
              </w:rPr>
            </w:pPr>
            <w:r>
              <w:rPr>
                <w:sz w:val="16"/>
                <w:szCs w:val="16"/>
              </w:rPr>
              <w:t>2024-06</w:t>
            </w:r>
          </w:p>
        </w:tc>
        <w:tc>
          <w:tcPr>
            <w:tcW w:w="901" w:type="dxa"/>
            <w:shd w:val="solid" w:color="FFFFFF" w:fill="auto"/>
          </w:tcPr>
          <w:p w14:paraId="7190473B" w14:textId="2ED41BCA" w:rsidR="004759FC" w:rsidRDefault="004759FC" w:rsidP="004759FC">
            <w:pPr>
              <w:pStyle w:val="TAC"/>
              <w:rPr>
                <w:sz w:val="16"/>
                <w:szCs w:val="16"/>
              </w:rPr>
            </w:pPr>
            <w:r>
              <w:rPr>
                <w:sz w:val="16"/>
                <w:szCs w:val="16"/>
              </w:rPr>
              <w:t>SA#104</w:t>
            </w:r>
          </w:p>
        </w:tc>
        <w:tc>
          <w:tcPr>
            <w:tcW w:w="1134" w:type="dxa"/>
            <w:shd w:val="solid" w:color="FFFFFF" w:fill="auto"/>
          </w:tcPr>
          <w:p w14:paraId="47098D95" w14:textId="1A3AF066" w:rsidR="004759FC" w:rsidRDefault="004759FC" w:rsidP="004759FC">
            <w:pPr>
              <w:pStyle w:val="TAC"/>
              <w:rPr>
                <w:sz w:val="16"/>
                <w:szCs w:val="16"/>
              </w:rPr>
            </w:pPr>
            <w:r>
              <w:rPr>
                <w:sz w:val="16"/>
                <w:szCs w:val="16"/>
              </w:rPr>
              <w:t>SP-240687</w:t>
            </w:r>
          </w:p>
        </w:tc>
        <w:tc>
          <w:tcPr>
            <w:tcW w:w="567" w:type="dxa"/>
            <w:shd w:val="solid" w:color="FFFFFF" w:fill="auto"/>
            <w:vAlign w:val="bottom"/>
          </w:tcPr>
          <w:p w14:paraId="54895D60" w14:textId="76320404" w:rsidR="004759FC" w:rsidRPr="00315B85" w:rsidRDefault="004759FC" w:rsidP="004759FC">
            <w:pPr>
              <w:pStyle w:val="TAC"/>
              <w:rPr>
                <w:sz w:val="16"/>
                <w:szCs w:val="16"/>
              </w:rPr>
            </w:pPr>
            <w:r>
              <w:rPr>
                <w:rFonts w:cs="Arial"/>
                <w:sz w:val="16"/>
                <w:szCs w:val="16"/>
              </w:rPr>
              <w:t>0005</w:t>
            </w:r>
          </w:p>
        </w:tc>
        <w:tc>
          <w:tcPr>
            <w:tcW w:w="426" w:type="dxa"/>
            <w:shd w:val="solid" w:color="FFFFFF" w:fill="auto"/>
            <w:vAlign w:val="bottom"/>
          </w:tcPr>
          <w:p w14:paraId="34D01A52" w14:textId="77D0F620" w:rsidR="004759FC" w:rsidRPr="00315B85" w:rsidRDefault="004759FC" w:rsidP="004759FC">
            <w:pPr>
              <w:pStyle w:val="TAC"/>
              <w:rPr>
                <w:sz w:val="16"/>
                <w:szCs w:val="16"/>
              </w:rPr>
            </w:pPr>
            <w:r>
              <w:rPr>
                <w:rFonts w:cs="Arial"/>
                <w:sz w:val="16"/>
                <w:szCs w:val="16"/>
              </w:rPr>
              <w:t>2</w:t>
            </w:r>
          </w:p>
        </w:tc>
        <w:tc>
          <w:tcPr>
            <w:tcW w:w="425" w:type="dxa"/>
            <w:shd w:val="solid" w:color="FFFFFF" w:fill="auto"/>
            <w:vAlign w:val="bottom"/>
          </w:tcPr>
          <w:p w14:paraId="2E8E8B97" w14:textId="267F2063"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2D8DE47E" w14:textId="4BC1C8FC" w:rsidR="004759FC" w:rsidRDefault="004759FC" w:rsidP="004759FC">
            <w:pPr>
              <w:pStyle w:val="TAL"/>
              <w:rPr>
                <w:sz w:val="16"/>
                <w:szCs w:val="16"/>
              </w:rPr>
            </w:pPr>
            <w:r w:rsidRPr="004759FC">
              <w:rPr>
                <w:sz w:val="16"/>
                <w:szCs w:val="16"/>
              </w:rPr>
              <w:t xml:space="preserve">Corrections of E2E delay measurements </w:t>
            </w:r>
            <w:proofErr w:type="spellStart"/>
            <w:r w:rsidRPr="004759FC">
              <w:rPr>
                <w:sz w:val="16"/>
                <w:szCs w:val="16"/>
              </w:rPr>
              <w:t>signaling</w:t>
            </w:r>
            <w:proofErr w:type="spellEnd"/>
          </w:p>
        </w:tc>
        <w:tc>
          <w:tcPr>
            <w:tcW w:w="708" w:type="dxa"/>
            <w:shd w:val="solid" w:color="FFFFFF" w:fill="auto"/>
          </w:tcPr>
          <w:p w14:paraId="378377F0" w14:textId="6163EDD1" w:rsidR="004759FC" w:rsidRDefault="004759FC" w:rsidP="004759FC">
            <w:pPr>
              <w:pStyle w:val="TAC"/>
              <w:rPr>
                <w:sz w:val="16"/>
                <w:szCs w:val="16"/>
              </w:rPr>
            </w:pPr>
            <w:r>
              <w:rPr>
                <w:sz w:val="16"/>
                <w:szCs w:val="16"/>
              </w:rPr>
              <w:t>18.1.0</w:t>
            </w:r>
          </w:p>
        </w:tc>
      </w:tr>
      <w:tr w:rsidR="00E06A05" w:rsidRPr="00315B85" w14:paraId="5F4B663F" w14:textId="77777777" w:rsidTr="00107278">
        <w:tc>
          <w:tcPr>
            <w:tcW w:w="800" w:type="dxa"/>
            <w:shd w:val="solid" w:color="FFFFFF" w:fill="auto"/>
          </w:tcPr>
          <w:p w14:paraId="2F0E4910" w14:textId="67BC7863" w:rsidR="00E06A05" w:rsidRDefault="00E06A05" w:rsidP="004759FC">
            <w:pPr>
              <w:pStyle w:val="TAC"/>
              <w:rPr>
                <w:sz w:val="16"/>
                <w:szCs w:val="16"/>
              </w:rPr>
            </w:pPr>
            <w:r>
              <w:rPr>
                <w:sz w:val="16"/>
                <w:szCs w:val="16"/>
              </w:rPr>
              <w:t>2025-03</w:t>
            </w:r>
          </w:p>
        </w:tc>
        <w:tc>
          <w:tcPr>
            <w:tcW w:w="901" w:type="dxa"/>
            <w:shd w:val="solid" w:color="FFFFFF" w:fill="auto"/>
          </w:tcPr>
          <w:p w14:paraId="5215AA33" w14:textId="54F022CD" w:rsidR="00E06A05" w:rsidRDefault="00E06A05" w:rsidP="004759FC">
            <w:pPr>
              <w:pStyle w:val="TAC"/>
              <w:rPr>
                <w:sz w:val="16"/>
                <w:szCs w:val="16"/>
              </w:rPr>
            </w:pPr>
            <w:r>
              <w:rPr>
                <w:sz w:val="16"/>
                <w:szCs w:val="16"/>
              </w:rPr>
              <w:t>SA#107</w:t>
            </w:r>
          </w:p>
        </w:tc>
        <w:tc>
          <w:tcPr>
            <w:tcW w:w="1134" w:type="dxa"/>
            <w:shd w:val="solid" w:color="FFFFFF" w:fill="auto"/>
          </w:tcPr>
          <w:p w14:paraId="242F59FE" w14:textId="10338E2F" w:rsidR="00E06A05" w:rsidRDefault="00E06A05" w:rsidP="004759FC">
            <w:pPr>
              <w:pStyle w:val="TAC"/>
              <w:rPr>
                <w:sz w:val="16"/>
                <w:szCs w:val="16"/>
              </w:rPr>
            </w:pPr>
            <w:r w:rsidRPr="00E06A05">
              <w:rPr>
                <w:sz w:val="16"/>
                <w:szCs w:val="16"/>
              </w:rPr>
              <w:t>SP-250128</w:t>
            </w:r>
          </w:p>
        </w:tc>
        <w:tc>
          <w:tcPr>
            <w:tcW w:w="567" w:type="dxa"/>
            <w:shd w:val="solid" w:color="FFFFFF" w:fill="auto"/>
            <w:vAlign w:val="bottom"/>
          </w:tcPr>
          <w:p w14:paraId="479C3B97" w14:textId="55182E58" w:rsidR="00E06A05" w:rsidRDefault="00E06A05" w:rsidP="004759FC">
            <w:pPr>
              <w:pStyle w:val="TAC"/>
              <w:rPr>
                <w:rFonts w:cs="Arial"/>
                <w:sz w:val="16"/>
                <w:szCs w:val="16"/>
              </w:rPr>
            </w:pPr>
            <w:r>
              <w:rPr>
                <w:rFonts w:cs="Arial"/>
                <w:sz w:val="16"/>
                <w:szCs w:val="16"/>
              </w:rPr>
              <w:t>0006</w:t>
            </w:r>
          </w:p>
        </w:tc>
        <w:tc>
          <w:tcPr>
            <w:tcW w:w="426" w:type="dxa"/>
            <w:shd w:val="solid" w:color="FFFFFF" w:fill="auto"/>
            <w:vAlign w:val="bottom"/>
          </w:tcPr>
          <w:p w14:paraId="4FA6F349" w14:textId="05D137C7" w:rsidR="00E06A05" w:rsidRDefault="00E06A05" w:rsidP="004759FC">
            <w:pPr>
              <w:pStyle w:val="TAC"/>
              <w:rPr>
                <w:rFonts w:cs="Arial"/>
                <w:sz w:val="16"/>
                <w:szCs w:val="16"/>
              </w:rPr>
            </w:pPr>
            <w:r>
              <w:rPr>
                <w:rFonts w:cs="Arial"/>
                <w:sz w:val="16"/>
                <w:szCs w:val="16"/>
              </w:rPr>
              <w:t>6</w:t>
            </w:r>
          </w:p>
        </w:tc>
        <w:tc>
          <w:tcPr>
            <w:tcW w:w="425" w:type="dxa"/>
            <w:shd w:val="solid" w:color="FFFFFF" w:fill="auto"/>
            <w:vAlign w:val="bottom"/>
          </w:tcPr>
          <w:p w14:paraId="52D012C8" w14:textId="608D00AE" w:rsidR="00E06A05" w:rsidRDefault="00E06A05" w:rsidP="004759FC">
            <w:pPr>
              <w:pStyle w:val="TAC"/>
              <w:rPr>
                <w:rFonts w:cs="Arial"/>
                <w:sz w:val="16"/>
                <w:szCs w:val="16"/>
              </w:rPr>
            </w:pPr>
            <w:r>
              <w:rPr>
                <w:rFonts w:cs="Arial"/>
                <w:sz w:val="16"/>
                <w:szCs w:val="16"/>
              </w:rPr>
              <w:t>B</w:t>
            </w:r>
          </w:p>
        </w:tc>
        <w:tc>
          <w:tcPr>
            <w:tcW w:w="4678" w:type="dxa"/>
            <w:shd w:val="clear" w:color="auto" w:fill="auto"/>
            <w:vAlign w:val="bottom"/>
          </w:tcPr>
          <w:p w14:paraId="136D65A4" w14:textId="626B2E30" w:rsidR="00E06A05" w:rsidRPr="004759FC" w:rsidRDefault="00E06A05" w:rsidP="004759FC">
            <w:pPr>
              <w:pStyle w:val="TAL"/>
              <w:rPr>
                <w:sz w:val="16"/>
                <w:szCs w:val="16"/>
              </w:rPr>
            </w:pPr>
            <w:r w:rsidRPr="00E06A05">
              <w:rPr>
                <w:sz w:val="16"/>
                <w:szCs w:val="16"/>
              </w:rPr>
              <w:t>RTP Header Extension for Dynamically Changing Traffic Characteristics</w:t>
            </w:r>
          </w:p>
        </w:tc>
        <w:tc>
          <w:tcPr>
            <w:tcW w:w="708" w:type="dxa"/>
            <w:shd w:val="solid" w:color="FFFFFF" w:fill="auto"/>
          </w:tcPr>
          <w:p w14:paraId="66E0F607" w14:textId="79F5A8E1" w:rsidR="00E06A05" w:rsidRDefault="00E06A05" w:rsidP="004759FC">
            <w:pPr>
              <w:pStyle w:val="TAC"/>
              <w:rPr>
                <w:sz w:val="16"/>
                <w:szCs w:val="16"/>
              </w:rPr>
            </w:pPr>
            <w:r>
              <w:rPr>
                <w:sz w:val="16"/>
                <w:szCs w:val="16"/>
              </w:rPr>
              <w:t>19.0.0</w:t>
            </w:r>
          </w:p>
        </w:tc>
      </w:tr>
      <w:tr w:rsidR="00AD5AC6" w:rsidRPr="00315B85" w14:paraId="66254D79" w14:textId="77777777" w:rsidTr="00107278">
        <w:tc>
          <w:tcPr>
            <w:tcW w:w="800" w:type="dxa"/>
            <w:shd w:val="solid" w:color="FFFFFF" w:fill="auto"/>
          </w:tcPr>
          <w:p w14:paraId="44E23AC4" w14:textId="02A2F400" w:rsidR="00AD5AC6" w:rsidRDefault="00AD5AC6" w:rsidP="00AD5AC6">
            <w:pPr>
              <w:pStyle w:val="TAC"/>
              <w:rPr>
                <w:sz w:val="16"/>
                <w:szCs w:val="16"/>
              </w:rPr>
            </w:pPr>
            <w:r>
              <w:rPr>
                <w:sz w:val="16"/>
                <w:szCs w:val="16"/>
              </w:rPr>
              <w:t>2025-03</w:t>
            </w:r>
          </w:p>
        </w:tc>
        <w:tc>
          <w:tcPr>
            <w:tcW w:w="901" w:type="dxa"/>
            <w:shd w:val="solid" w:color="FFFFFF" w:fill="auto"/>
          </w:tcPr>
          <w:p w14:paraId="35F54E91" w14:textId="296773E8" w:rsidR="00AD5AC6" w:rsidRDefault="00AD5AC6" w:rsidP="00AD5AC6">
            <w:pPr>
              <w:pStyle w:val="TAC"/>
              <w:rPr>
                <w:sz w:val="16"/>
                <w:szCs w:val="16"/>
              </w:rPr>
            </w:pPr>
            <w:r>
              <w:rPr>
                <w:sz w:val="16"/>
                <w:szCs w:val="16"/>
              </w:rPr>
              <w:t>SA#107</w:t>
            </w:r>
          </w:p>
        </w:tc>
        <w:tc>
          <w:tcPr>
            <w:tcW w:w="1134" w:type="dxa"/>
            <w:shd w:val="solid" w:color="FFFFFF" w:fill="auto"/>
          </w:tcPr>
          <w:p w14:paraId="1ED3D098" w14:textId="00D65CE2" w:rsidR="00AD5AC6" w:rsidRPr="00E06A05" w:rsidRDefault="00AD5AC6" w:rsidP="00AD5AC6">
            <w:pPr>
              <w:pStyle w:val="TAC"/>
              <w:rPr>
                <w:sz w:val="16"/>
                <w:szCs w:val="16"/>
              </w:rPr>
            </w:pPr>
            <w:r w:rsidRPr="00E06A05">
              <w:rPr>
                <w:sz w:val="16"/>
                <w:szCs w:val="16"/>
              </w:rPr>
              <w:t>SP-250128</w:t>
            </w:r>
          </w:p>
        </w:tc>
        <w:tc>
          <w:tcPr>
            <w:tcW w:w="567" w:type="dxa"/>
            <w:shd w:val="solid" w:color="FFFFFF" w:fill="auto"/>
            <w:vAlign w:val="bottom"/>
          </w:tcPr>
          <w:p w14:paraId="3EF6085F" w14:textId="29391204" w:rsidR="00AD5AC6" w:rsidRDefault="00AD5AC6" w:rsidP="00AD5AC6">
            <w:pPr>
              <w:pStyle w:val="TAC"/>
              <w:rPr>
                <w:rFonts w:cs="Arial"/>
                <w:sz w:val="16"/>
                <w:szCs w:val="16"/>
              </w:rPr>
            </w:pPr>
            <w:r>
              <w:rPr>
                <w:rFonts w:cs="Arial"/>
                <w:sz w:val="16"/>
                <w:szCs w:val="16"/>
              </w:rPr>
              <w:t>0007</w:t>
            </w:r>
          </w:p>
        </w:tc>
        <w:tc>
          <w:tcPr>
            <w:tcW w:w="426" w:type="dxa"/>
            <w:shd w:val="solid" w:color="FFFFFF" w:fill="auto"/>
            <w:vAlign w:val="bottom"/>
          </w:tcPr>
          <w:p w14:paraId="7FAC0457" w14:textId="3F618576" w:rsidR="00AD5AC6" w:rsidRDefault="00AD5AC6" w:rsidP="00AD5AC6">
            <w:pPr>
              <w:pStyle w:val="TAC"/>
              <w:rPr>
                <w:rFonts w:cs="Arial"/>
                <w:sz w:val="16"/>
                <w:szCs w:val="16"/>
              </w:rPr>
            </w:pPr>
            <w:r>
              <w:rPr>
                <w:rFonts w:cs="Arial"/>
                <w:sz w:val="16"/>
                <w:szCs w:val="16"/>
              </w:rPr>
              <w:t>4</w:t>
            </w:r>
          </w:p>
        </w:tc>
        <w:tc>
          <w:tcPr>
            <w:tcW w:w="425" w:type="dxa"/>
            <w:shd w:val="solid" w:color="FFFFFF" w:fill="auto"/>
            <w:vAlign w:val="bottom"/>
          </w:tcPr>
          <w:p w14:paraId="052F8A06" w14:textId="340CE5A0" w:rsidR="00AD5AC6" w:rsidRDefault="00AD5AC6" w:rsidP="00AD5AC6">
            <w:pPr>
              <w:pStyle w:val="TAC"/>
              <w:rPr>
                <w:rFonts w:cs="Arial"/>
                <w:sz w:val="16"/>
                <w:szCs w:val="16"/>
              </w:rPr>
            </w:pPr>
            <w:r>
              <w:rPr>
                <w:rFonts w:cs="Arial"/>
                <w:sz w:val="16"/>
                <w:szCs w:val="16"/>
              </w:rPr>
              <w:t>B</w:t>
            </w:r>
          </w:p>
        </w:tc>
        <w:tc>
          <w:tcPr>
            <w:tcW w:w="4678" w:type="dxa"/>
            <w:shd w:val="clear" w:color="auto" w:fill="auto"/>
            <w:vAlign w:val="bottom"/>
          </w:tcPr>
          <w:p w14:paraId="0BCECAF2" w14:textId="46C1EE0E" w:rsidR="00AD5AC6" w:rsidRPr="00E06A05" w:rsidRDefault="00AD5AC6" w:rsidP="00AD5AC6">
            <w:pPr>
              <w:pStyle w:val="TAL"/>
              <w:rPr>
                <w:sz w:val="16"/>
                <w:szCs w:val="16"/>
              </w:rPr>
            </w:pPr>
            <w:r w:rsidRPr="00AD5AC6">
              <w:rPr>
                <w:sz w:val="16"/>
                <w:szCs w:val="16"/>
              </w:rPr>
              <w:t>[5G_RTP_Ph2] PSI Guidelines for HEVC tiles</w:t>
            </w:r>
          </w:p>
        </w:tc>
        <w:tc>
          <w:tcPr>
            <w:tcW w:w="708" w:type="dxa"/>
            <w:shd w:val="solid" w:color="FFFFFF" w:fill="auto"/>
          </w:tcPr>
          <w:p w14:paraId="174C5353" w14:textId="333D75B7" w:rsidR="00AD5AC6" w:rsidRDefault="00AD5AC6" w:rsidP="00AD5AC6">
            <w:pPr>
              <w:pStyle w:val="TAC"/>
              <w:rPr>
                <w:sz w:val="16"/>
                <w:szCs w:val="16"/>
              </w:rPr>
            </w:pPr>
            <w:r>
              <w:rPr>
                <w:sz w:val="16"/>
                <w:szCs w:val="16"/>
              </w:rPr>
              <w:t>19.0.0</w:t>
            </w:r>
          </w:p>
        </w:tc>
      </w:tr>
      <w:tr w:rsidR="00C74664" w:rsidRPr="00315B85" w14:paraId="5C1C156A" w14:textId="77777777" w:rsidTr="00107278">
        <w:tc>
          <w:tcPr>
            <w:tcW w:w="800" w:type="dxa"/>
            <w:shd w:val="solid" w:color="FFFFFF" w:fill="auto"/>
          </w:tcPr>
          <w:p w14:paraId="2D7313E4" w14:textId="1EC303F8" w:rsidR="00C74664" w:rsidRDefault="00C74664" w:rsidP="00C74664">
            <w:pPr>
              <w:pStyle w:val="TAC"/>
              <w:rPr>
                <w:sz w:val="16"/>
                <w:szCs w:val="16"/>
              </w:rPr>
            </w:pPr>
            <w:r>
              <w:rPr>
                <w:sz w:val="16"/>
                <w:szCs w:val="16"/>
              </w:rPr>
              <w:t>2025-03</w:t>
            </w:r>
          </w:p>
        </w:tc>
        <w:tc>
          <w:tcPr>
            <w:tcW w:w="901" w:type="dxa"/>
            <w:shd w:val="solid" w:color="FFFFFF" w:fill="auto"/>
          </w:tcPr>
          <w:p w14:paraId="32CEDE55" w14:textId="7B86CA06" w:rsidR="00C74664" w:rsidRDefault="00C74664" w:rsidP="00C74664">
            <w:pPr>
              <w:pStyle w:val="TAC"/>
              <w:rPr>
                <w:sz w:val="16"/>
                <w:szCs w:val="16"/>
              </w:rPr>
            </w:pPr>
            <w:r>
              <w:rPr>
                <w:sz w:val="16"/>
                <w:szCs w:val="16"/>
              </w:rPr>
              <w:t>SA#107</w:t>
            </w:r>
          </w:p>
        </w:tc>
        <w:tc>
          <w:tcPr>
            <w:tcW w:w="1134" w:type="dxa"/>
            <w:shd w:val="solid" w:color="FFFFFF" w:fill="auto"/>
          </w:tcPr>
          <w:p w14:paraId="453427D0" w14:textId="430F2A50" w:rsidR="00C74664" w:rsidRPr="00E06A05" w:rsidRDefault="00C74664" w:rsidP="00C74664">
            <w:pPr>
              <w:pStyle w:val="TAC"/>
              <w:rPr>
                <w:sz w:val="16"/>
                <w:szCs w:val="16"/>
              </w:rPr>
            </w:pPr>
            <w:r w:rsidRPr="00E06A05">
              <w:rPr>
                <w:sz w:val="16"/>
                <w:szCs w:val="16"/>
              </w:rPr>
              <w:t>SP-250128</w:t>
            </w:r>
          </w:p>
        </w:tc>
        <w:tc>
          <w:tcPr>
            <w:tcW w:w="567" w:type="dxa"/>
            <w:shd w:val="solid" w:color="FFFFFF" w:fill="auto"/>
            <w:vAlign w:val="bottom"/>
          </w:tcPr>
          <w:p w14:paraId="7CE83498" w14:textId="75FD9D15" w:rsidR="00C74664" w:rsidRDefault="00C74664" w:rsidP="00C74664">
            <w:pPr>
              <w:pStyle w:val="TAC"/>
              <w:rPr>
                <w:rFonts w:cs="Arial"/>
                <w:sz w:val="16"/>
                <w:szCs w:val="16"/>
              </w:rPr>
            </w:pPr>
            <w:r>
              <w:rPr>
                <w:rFonts w:cs="Arial"/>
                <w:sz w:val="16"/>
                <w:szCs w:val="16"/>
              </w:rPr>
              <w:t>0008</w:t>
            </w:r>
          </w:p>
        </w:tc>
        <w:tc>
          <w:tcPr>
            <w:tcW w:w="426" w:type="dxa"/>
            <w:shd w:val="solid" w:color="FFFFFF" w:fill="auto"/>
            <w:vAlign w:val="bottom"/>
          </w:tcPr>
          <w:p w14:paraId="7336A9D8" w14:textId="1EACFB24" w:rsidR="00C74664" w:rsidRDefault="00C74664" w:rsidP="00C74664">
            <w:pPr>
              <w:pStyle w:val="TAC"/>
              <w:rPr>
                <w:rFonts w:cs="Arial"/>
                <w:sz w:val="16"/>
                <w:szCs w:val="16"/>
              </w:rPr>
            </w:pPr>
            <w:r>
              <w:rPr>
                <w:rFonts w:cs="Arial"/>
                <w:sz w:val="16"/>
                <w:szCs w:val="16"/>
              </w:rPr>
              <w:t>6</w:t>
            </w:r>
          </w:p>
        </w:tc>
        <w:tc>
          <w:tcPr>
            <w:tcW w:w="425" w:type="dxa"/>
            <w:shd w:val="solid" w:color="FFFFFF" w:fill="auto"/>
            <w:vAlign w:val="bottom"/>
          </w:tcPr>
          <w:p w14:paraId="131EC2C6" w14:textId="0B154F35" w:rsidR="00C74664" w:rsidRDefault="00C74664" w:rsidP="00C74664">
            <w:pPr>
              <w:pStyle w:val="TAC"/>
              <w:rPr>
                <w:rFonts w:cs="Arial"/>
                <w:sz w:val="16"/>
                <w:szCs w:val="16"/>
              </w:rPr>
            </w:pPr>
            <w:r>
              <w:rPr>
                <w:rFonts w:cs="Arial"/>
                <w:sz w:val="16"/>
                <w:szCs w:val="16"/>
              </w:rPr>
              <w:t>B</w:t>
            </w:r>
          </w:p>
        </w:tc>
        <w:tc>
          <w:tcPr>
            <w:tcW w:w="4678" w:type="dxa"/>
            <w:shd w:val="clear" w:color="auto" w:fill="auto"/>
            <w:vAlign w:val="bottom"/>
          </w:tcPr>
          <w:p w14:paraId="1E22F0C9" w14:textId="60C33C91" w:rsidR="00C74664" w:rsidRPr="00AD5AC6" w:rsidRDefault="00C74664" w:rsidP="00C74664">
            <w:pPr>
              <w:pStyle w:val="TAL"/>
              <w:rPr>
                <w:sz w:val="16"/>
                <w:szCs w:val="16"/>
              </w:rPr>
            </w:pPr>
            <w:r w:rsidRPr="00C74664">
              <w:rPr>
                <w:sz w:val="16"/>
                <w:szCs w:val="16"/>
              </w:rPr>
              <w:t>Guidelines for PDU Set Marking of Multiplexed Streams</w:t>
            </w:r>
          </w:p>
        </w:tc>
        <w:tc>
          <w:tcPr>
            <w:tcW w:w="708" w:type="dxa"/>
            <w:shd w:val="solid" w:color="FFFFFF" w:fill="auto"/>
          </w:tcPr>
          <w:p w14:paraId="3D7C141B" w14:textId="627857C7" w:rsidR="00C74664" w:rsidRDefault="00C74664" w:rsidP="00C74664">
            <w:pPr>
              <w:pStyle w:val="TAC"/>
              <w:rPr>
                <w:sz w:val="16"/>
                <w:szCs w:val="16"/>
              </w:rPr>
            </w:pPr>
            <w:r>
              <w:rPr>
                <w:sz w:val="16"/>
                <w:szCs w:val="16"/>
              </w:rPr>
              <w:t>19.0.0</w:t>
            </w:r>
          </w:p>
        </w:tc>
      </w:tr>
      <w:tr w:rsidR="003D7D54" w:rsidRPr="00315B85" w14:paraId="105C0044" w14:textId="77777777" w:rsidTr="00107278">
        <w:tc>
          <w:tcPr>
            <w:tcW w:w="800" w:type="dxa"/>
            <w:shd w:val="solid" w:color="FFFFFF" w:fill="auto"/>
          </w:tcPr>
          <w:p w14:paraId="079FDA33" w14:textId="0A230D75" w:rsidR="003D7D54" w:rsidRDefault="003D7D54" w:rsidP="003D7D54">
            <w:pPr>
              <w:pStyle w:val="TAC"/>
              <w:rPr>
                <w:sz w:val="16"/>
                <w:szCs w:val="16"/>
              </w:rPr>
            </w:pPr>
            <w:r>
              <w:rPr>
                <w:sz w:val="16"/>
                <w:szCs w:val="16"/>
              </w:rPr>
              <w:t>2025-03</w:t>
            </w:r>
          </w:p>
        </w:tc>
        <w:tc>
          <w:tcPr>
            <w:tcW w:w="901" w:type="dxa"/>
            <w:shd w:val="solid" w:color="FFFFFF" w:fill="auto"/>
          </w:tcPr>
          <w:p w14:paraId="1A828270" w14:textId="7D6D7D68" w:rsidR="003D7D54" w:rsidRDefault="003D7D54" w:rsidP="003D7D54">
            <w:pPr>
              <w:pStyle w:val="TAC"/>
              <w:rPr>
                <w:sz w:val="16"/>
                <w:szCs w:val="16"/>
              </w:rPr>
            </w:pPr>
            <w:r>
              <w:rPr>
                <w:sz w:val="16"/>
                <w:szCs w:val="16"/>
              </w:rPr>
              <w:t>SA#107</w:t>
            </w:r>
          </w:p>
        </w:tc>
        <w:tc>
          <w:tcPr>
            <w:tcW w:w="1134" w:type="dxa"/>
            <w:shd w:val="solid" w:color="FFFFFF" w:fill="auto"/>
          </w:tcPr>
          <w:p w14:paraId="1BD2C719" w14:textId="79FB060D" w:rsidR="003D7D54" w:rsidRPr="00E06A05" w:rsidRDefault="003D7D54" w:rsidP="003D7D54">
            <w:pPr>
              <w:pStyle w:val="TAC"/>
              <w:rPr>
                <w:sz w:val="16"/>
                <w:szCs w:val="16"/>
              </w:rPr>
            </w:pPr>
            <w:r w:rsidRPr="00E06A05">
              <w:rPr>
                <w:sz w:val="16"/>
                <w:szCs w:val="16"/>
              </w:rPr>
              <w:t>SP-250128</w:t>
            </w:r>
          </w:p>
        </w:tc>
        <w:tc>
          <w:tcPr>
            <w:tcW w:w="567" w:type="dxa"/>
            <w:shd w:val="solid" w:color="FFFFFF" w:fill="auto"/>
            <w:vAlign w:val="bottom"/>
          </w:tcPr>
          <w:p w14:paraId="002CDDB5" w14:textId="0B3AC7DE" w:rsidR="003D7D54" w:rsidRDefault="003D7D54" w:rsidP="003D7D54">
            <w:pPr>
              <w:pStyle w:val="TAC"/>
              <w:rPr>
                <w:rFonts w:cs="Arial"/>
                <w:sz w:val="16"/>
                <w:szCs w:val="16"/>
              </w:rPr>
            </w:pPr>
            <w:r>
              <w:rPr>
                <w:rFonts w:cs="Arial"/>
                <w:sz w:val="16"/>
                <w:szCs w:val="16"/>
              </w:rPr>
              <w:t>0011</w:t>
            </w:r>
          </w:p>
        </w:tc>
        <w:tc>
          <w:tcPr>
            <w:tcW w:w="426" w:type="dxa"/>
            <w:shd w:val="solid" w:color="FFFFFF" w:fill="auto"/>
            <w:vAlign w:val="bottom"/>
          </w:tcPr>
          <w:p w14:paraId="54421124" w14:textId="3E395AB6" w:rsidR="003D7D54" w:rsidRDefault="003D7D54" w:rsidP="003D7D54">
            <w:pPr>
              <w:pStyle w:val="TAC"/>
              <w:rPr>
                <w:rFonts w:cs="Arial"/>
                <w:sz w:val="16"/>
                <w:szCs w:val="16"/>
              </w:rPr>
            </w:pPr>
            <w:r>
              <w:rPr>
                <w:rFonts w:cs="Arial"/>
                <w:sz w:val="16"/>
                <w:szCs w:val="16"/>
              </w:rPr>
              <w:t>3</w:t>
            </w:r>
          </w:p>
        </w:tc>
        <w:tc>
          <w:tcPr>
            <w:tcW w:w="425" w:type="dxa"/>
            <w:shd w:val="solid" w:color="FFFFFF" w:fill="auto"/>
            <w:vAlign w:val="bottom"/>
          </w:tcPr>
          <w:p w14:paraId="05986840" w14:textId="355B3181" w:rsidR="003D7D54" w:rsidRDefault="003D7D54" w:rsidP="003D7D54">
            <w:pPr>
              <w:pStyle w:val="TAC"/>
              <w:rPr>
                <w:rFonts w:cs="Arial"/>
                <w:sz w:val="16"/>
                <w:szCs w:val="16"/>
              </w:rPr>
            </w:pPr>
            <w:r>
              <w:rPr>
                <w:rFonts w:cs="Arial"/>
                <w:sz w:val="16"/>
                <w:szCs w:val="16"/>
              </w:rPr>
              <w:t>F</w:t>
            </w:r>
          </w:p>
        </w:tc>
        <w:tc>
          <w:tcPr>
            <w:tcW w:w="4678" w:type="dxa"/>
            <w:shd w:val="clear" w:color="auto" w:fill="auto"/>
            <w:vAlign w:val="bottom"/>
          </w:tcPr>
          <w:p w14:paraId="42E41CC4" w14:textId="5AF2E29D" w:rsidR="003D7D54" w:rsidRPr="00C74664" w:rsidRDefault="003D7D54" w:rsidP="003D7D54">
            <w:pPr>
              <w:pStyle w:val="TAL"/>
              <w:rPr>
                <w:sz w:val="16"/>
                <w:szCs w:val="16"/>
              </w:rPr>
            </w:pPr>
            <w:r w:rsidRPr="003D7D54">
              <w:rPr>
                <w:sz w:val="16"/>
                <w:szCs w:val="16"/>
              </w:rPr>
              <w:t>Definition of Data Burst for 26.522</w:t>
            </w:r>
          </w:p>
        </w:tc>
        <w:tc>
          <w:tcPr>
            <w:tcW w:w="708" w:type="dxa"/>
            <w:shd w:val="solid" w:color="FFFFFF" w:fill="auto"/>
          </w:tcPr>
          <w:p w14:paraId="443069EA" w14:textId="5A6A8DF2" w:rsidR="003D7D54" w:rsidRDefault="003D7D54" w:rsidP="003D7D54">
            <w:pPr>
              <w:pStyle w:val="TAC"/>
              <w:rPr>
                <w:sz w:val="16"/>
                <w:szCs w:val="16"/>
              </w:rPr>
            </w:pPr>
            <w:r>
              <w:rPr>
                <w:sz w:val="16"/>
                <w:szCs w:val="16"/>
              </w:rPr>
              <w:t>19.0.0</w:t>
            </w:r>
          </w:p>
        </w:tc>
      </w:tr>
      <w:tr w:rsidR="0070341B" w:rsidRPr="00315B85" w14:paraId="38D82609" w14:textId="77777777" w:rsidTr="00107278">
        <w:tc>
          <w:tcPr>
            <w:tcW w:w="800" w:type="dxa"/>
            <w:shd w:val="solid" w:color="FFFFFF" w:fill="auto"/>
          </w:tcPr>
          <w:p w14:paraId="456481E3" w14:textId="573805D4" w:rsidR="0070341B" w:rsidRDefault="0070341B" w:rsidP="003D7D54">
            <w:pPr>
              <w:pStyle w:val="TAC"/>
              <w:rPr>
                <w:sz w:val="16"/>
                <w:szCs w:val="16"/>
              </w:rPr>
            </w:pPr>
            <w:r>
              <w:rPr>
                <w:sz w:val="16"/>
                <w:szCs w:val="16"/>
              </w:rPr>
              <w:t>2025-06</w:t>
            </w:r>
          </w:p>
        </w:tc>
        <w:tc>
          <w:tcPr>
            <w:tcW w:w="901" w:type="dxa"/>
            <w:shd w:val="solid" w:color="FFFFFF" w:fill="auto"/>
          </w:tcPr>
          <w:p w14:paraId="3BD7BD07" w14:textId="1B4478B3" w:rsidR="0070341B" w:rsidRDefault="0070341B" w:rsidP="003D7D54">
            <w:pPr>
              <w:pStyle w:val="TAC"/>
              <w:rPr>
                <w:sz w:val="16"/>
                <w:szCs w:val="16"/>
              </w:rPr>
            </w:pPr>
            <w:r>
              <w:rPr>
                <w:sz w:val="16"/>
                <w:szCs w:val="16"/>
              </w:rPr>
              <w:t>SA#108</w:t>
            </w:r>
          </w:p>
        </w:tc>
        <w:tc>
          <w:tcPr>
            <w:tcW w:w="1134" w:type="dxa"/>
            <w:shd w:val="solid" w:color="FFFFFF" w:fill="auto"/>
          </w:tcPr>
          <w:p w14:paraId="5E7B8E08" w14:textId="522F6FB0" w:rsidR="0070341B" w:rsidRPr="00E06A05" w:rsidRDefault="0070341B" w:rsidP="003D7D54">
            <w:pPr>
              <w:pStyle w:val="TAC"/>
              <w:rPr>
                <w:sz w:val="16"/>
                <w:szCs w:val="16"/>
              </w:rPr>
            </w:pPr>
            <w:r w:rsidRPr="0070341B">
              <w:rPr>
                <w:sz w:val="16"/>
                <w:szCs w:val="16"/>
              </w:rPr>
              <w:t>SP-250690</w:t>
            </w:r>
          </w:p>
        </w:tc>
        <w:tc>
          <w:tcPr>
            <w:tcW w:w="567" w:type="dxa"/>
            <w:shd w:val="solid" w:color="FFFFFF" w:fill="auto"/>
            <w:vAlign w:val="bottom"/>
          </w:tcPr>
          <w:p w14:paraId="4504B69A" w14:textId="2CD726F9" w:rsidR="0070341B" w:rsidRDefault="0070341B" w:rsidP="003D7D54">
            <w:pPr>
              <w:pStyle w:val="TAC"/>
              <w:rPr>
                <w:rFonts w:cs="Arial"/>
                <w:sz w:val="16"/>
                <w:szCs w:val="16"/>
              </w:rPr>
            </w:pPr>
            <w:r>
              <w:rPr>
                <w:rFonts w:cs="Arial"/>
                <w:sz w:val="16"/>
                <w:szCs w:val="16"/>
              </w:rPr>
              <w:t>0009</w:t>
            </w:r>
          </w:p>
        </w:tc>
        <w:tc>
          <w:tcPr>
            <w:tcW w:w="426" w:type="dxa"/>
            <w:shd w:val="solid" w:color="FFFFFF" w:fill="auto"/>
            <w:vAlign w:val="bottom"/>
          </w:tcPr>
          <w:p w14:paraId="60DE08C9" w14:textId="54FEDDEC" w:rsidR="0070341B" w:rsidRDefault="0070341B" w:rsidP="003D7D54">
            <w:pPr>
              <w:pStyle w:val="TAC"/>
              <w:rPr>
                <w:rFonts w:cs="Arial"/>
                <w:sz w:val="16"/>
                <w:szCs w:val="16"/>
              </w:rPr>
            </w:pPr>
            <w:r>
              <w:rPr>
                <w:rFonts w:cs="Arial"/>
                <w:sz w:val="16"/>
                <w:szCs w:val="16"/>
              </w:rPr>
              <w:t>6</w:t>
            </w:r>
          </w:p>
        </w:tc>
        <w:tc>
          <w:tcPr>
            <w:tcW w:w="425" w:type="dxa"/>
            <w:shd w:val="solid" w:color="FFFFFF" w:fill="auto"/>
            <w:vAlign w:val="bottom"/>
          </w:tcPr>
          <w:p w14:paraId="4103F4DD" w14:textId="50947ACE" w:rsidR="0070341B" w:rsidRDefault="0070341B" w:rsidP="003D7D54">
            <w:pPr>
              <w:pStyle w:val="TAC"/>
              <w:rPr>
                <w:rFonts w:cs="Arial"/>
                <w:sz w:val="16"/>
                <w:szCs w:val="16"/>
              </w:rPr>
            </w:pPr>
            <w:r>
              <w:rPr>
                <w:rFonts w:cs="Arial"/>
                <w:sz w:val="16"/>
                <w:szCs w:val="16"/>
              </w:rPr>
              <w:t>B</w:t>
            </w:r>
          </w:p>
        </w:tc>
        <w:tc>
          <w:tcPr>
            <w:tcW w:w="4678" w:type="dxa"/>
            <w:shd w:val="clear" w:color="auto" w:fill="auto"/>
            <w:vAlign w:val="bottom"/>
          </w:tcPr>
          <w:p w14:paraId="4FD5A710" w14:textId="6B380308" w:rsidR="0070341B" w:rsidRPr="003D7D54" w:rsidRDefault="0070341B" w:rsidP="003D7D54">
            <w:pPr>
              <w:pStyle w:val="TAL"/>
              <w:rPr>
                <w:sz w:val="16"/>
                <w:szCs w:val="16"/>
              </w:rPr>
            </w:pPr>
            <w:r>
              <w:rPr>
                <w:sz w:val="16"/>
                <w:szCs w:val="16"/>
              </w:rPr>
              <w:t>Guideline for PDU Handling marked and unmarked PDU</w:t>
            </w:r>
          </w:p>
        </w:tc>
        <w:tc>
          <w:tcPr>
            <w:tcW w:w="708" w:type="dxa"/>
            <w:shd w:val="solid" w:color="FFFFFF" w:fill="auto"/>
          </w:tcPr>
          <w:p w14:paraId="5276F66A" w14:textId="5ED92DB6" w:rsidR="0070341B" w:rsidRDefault="0070341B" w:rsidP="003D7D54">
            <w:pPr>
              <w:pStyle w:val="TAC"/>
              <w:rPr>
                <w:sz w:val="16"/>
                <w:szCs w:val="16"/>
              </w:rPr>
            </w:pPr>
            <w:r>
              <w:rPr>
                <w:sz w:val="16"/>
                <w:szCs w:val="16"/>
              </w:rPr>
              <w:t>19.1.0</w:t>
            </w:r>
          </w:p>
        </w:tc>
      </w:tr>
      <w:tr w:rsidR="00C1500C" w:rsidRPr="00315B85" w14:paraId="1623D96E" w14:textId="77777777" w:rsidTr="00107278">
        <w:tc>
          <w:tcPr>
            <w:tcW w:w="800" w:type="dxa"/>
            <w:shd w:val="solid" w:color="FFFFFF" w:fill="auto"/>
          </w:tcPr>
          <w:p w14:paraId="4F033BB8" w14:textId="78591691" w:rsidR="00C1500C" w:rsidRDefault="00C1500C" w:rsidP="003D7D54">
            <w:pPr>
              <w:pStyle w:val="TAC"/>
              <w:rPr>
                <w:sz w:val="16"/>
                <w:szCs w:val="16"/>
              </w:rPr>
            </w:pPr>
            <w:r>
              <w:rPr>
                <w:sz w:val="16"/>
                <w:szCs w:val="16"/>
              </w:rPr>
              <w:t>2025-06</w:t>
            </w:r>
          </w:p>
        </w:tc>
        <w:tc>
          <w:tcPr>
            <w:tcW w:w="901" w:type="dxa"/>
            <w:shd w:val="solid" w:color="FFFFFF" w:fill="auto"/>
          </w:tcPr>
          <w:p w14:paraId="4A16E14D" w14:textId="0CC3AF11" w:rsidR="00C1500C" w:rsidRDefault="00C1500C" w:rsidP="003D7D54">
            <w:pPr>
              <w:pStyle w:val="TAC"/>
              <w:rPr>
                <w:sz w:val="16"/>
                <w:szCs w:val="16"/>
              </w:rPr>
            </w:pPr>
            <w:r>
              <w:rPr>
                <w:sz w:val="16"/>
                <w:szCs w:val="16"/>
              </w:rPr>
              <w:t>SA#108</w:t>
            </w:r>
          </w:p>
        </w:tc>
        <w:tc>
          <w:tcPr>
            <w:tcW w:w="1134" w:type="dxa"/>
            <w:shd w:val="solid" w:color="FFFFFF" w:fill="auto"/>
          </w:tcPr>
          <w:p w14:paraId="6ACE308B" w14:textId="169D3F00" w:rsidR="00C1500C" w:rsidRPr="0070341B" w:rsidRDefault="00C1500C" w:rsidP="003D7D54">
            <w:pPr>
              <w:pStyle w:val="TAC"/>
              <w:rPr>
                <w:sz w:val="16"/>
                <w:szCs w:val="16"/>
              </w:rPr>
            </w:pPr>
            <w:r w:rsidRPr="00C1500C">
              <w:rPr>
                <w:sz w:val="16"/>
                <w:szCs w:val="16"/>
              </w:rPr>
              <w:t>SP-250690</w:t>
            </w:r>
          </w:p>
        </w:tc>
        <w:tc>
          <w:tcPr>
            <w:tcW w:w="567" w:type="dxa"/>
            <w:shd w:val="solid" w:color="FFFFFF" w:fill="auto"/>
            <w:vAlign w:val="bottom"/>
          </w:tcPr>
          <w:p w14:paraId="03294214" w14:textId="4A1FD25A" w:rsidR="00C1500C" w:rsidRDefault="00C1500C" w:rsidP="003D7D54">
            <w:pPr>
              <w:pStyle w:val="TAC"/>
              <w:rPr>
                <w:rFonts w:cs="Arial"/>
                <w:sz w:val="16"/>
                <w:szCs w:val="16"/>
              </w:rPr>
            </w:pPr>
            <w:r>
              <w:rPr>
                <w:rFonts w:cs="Arial"/>
                <w:sz w:val="16"/>
                <w:szCs w:val="16"/>
              </w:rPr>
              <w:t>0012</w:t>
            </w:r>
          </w:p>
        </w:tc>
        <w:tc>
          <w:tcPr>
            <w:tcW w:w="426" w:type="dxa"/>
            <w:shd w:val="solid" w:color="FFFFFF" w:fill="auto"/>
            <w:vAlign w:val="bottom"/>
          </w:tcPr>
          <w:p w14:paraId="60D8BD39" w14:textId="41D5A2DB" w:rsidR="00C1500C" w:rsidRDefault="00C1500C" w:rsidP="003D7D54">
            <w:pPr>
              <w:pStyle w:val="TAC"/>
              <w:rPr>
                <w:rFonts w:cs="Arial"/>
                <w:sz w:val="16"/>
                <w:szCs w:val="16"/>
              </w:rPr>
            </w:pPr>
            <w:r>
              <w:rPr>
                <w:rFonts w:cs="Arial"/>
                <w:sz w:val="16"/>
                <w:szCs w:val="16"/>
              </w:rPr>
              <w:t>4</w:t>
            </w:r>
          </w:p>
        </w:tc>
        <w:tc>
          <w:tcPr>
            <w:tcW w:w="425" w:type="dxa"/>
            <w:shd w:val="solid" w:color="FFFFFF" w:fill="auto"/>
            <w:vAlign w:val="bottom"/>
          </w:tcPr>
          <w:p w14:paraId="75E02A3E" w14:textId="3BD5956F" w:rsidR="00C1500C" w:rsidRDefault="00C1500C" w:rsidP="003D7D54">
            <w:pPr>
              <w:pStyle w:val="TAC"/>
              <w:rPr>
                <w:rFonts w:cs="Arial"/>
                <w:sz w:val="16"/>
                <w:szCs w:val="16"/>
              </w:rPr>
            </w:pPr>
            <w:r>
              <w:rPr>
                <w:rFonts w:cs="Arial"/>
                <w:sz w:val="16"/>
                <w:szCs w:val="16"/>
              </w:rPr>
              <w:t>B</w:t>
            </w:r>
          </w:p>
        </w:tc>
        <w:tc>
          <w:tcPr>
            <w:tcW w:w="4678" w:type="dxa"/>
            <w:shd w:val="clear" w:color="auto" w:fill="auto"/>
            <w:vAlign w:val="bottom"/>
          </w:tcPr>
          <w:p w14:paraId="33C18B01" w14:textId="0BD2900E" w:rsidR="00C1500C" w:rsidRDefault="00C1500C" w:rsidP="003D7D54">
            <w:pPr>
              <w:pStyle w:val="TAL"/>
              <w:rPr>
                <w:sz w:val="16"/>
                <w:szCs w:val="16"/>
              </w:rPr>
            </w:pPr>
            <w:r>
              <w:rPr>
                <w:sz w:val="16"/>
                <w:szCs w:val="16"/>
              </w:rPr>
              <w:t xml:space="preserve">[5G_RTP_Ph2] SDP </w:t>
            </w:r>
            <w:proofErr w:type="spellStart"/>
            <w:r>
              <w:rPr>
                <w:sz w:val="16"/>
                <w:szCs w:val="16"/>
              </w:rPr>
              <w:t>signaling</w:t>
            </w:r>
            <w:proofErr w:type="spellEnd"/>
            <w:r>
              <w:rPr>
                <w:sz w:val="16"/>
                <w:szCs w:val="16"/>
              </w:rPr>
              <w:t xml:space="preserve"> for N6-unmarked PDUs</w:t>
            </w:r>
          </w:p>
        </w:tc>
        <w:tc>
          <w:tcPr>
            <w:tcW w:w="708" w:type="dxa"/>
            <w:shd w:val="solid" w:color="FFFFFF" w:fill="auto"/>
          </w:tcPr>
          <w:p w14:paraId="22FE7038" w14:textId="27ED1C90" w:rsidR="00C1500C" w:rsidRDefault="00C1500C" w:rsidP="003D7D54">
            <w:pPr>
              <w:pStyle w:val="TAC"/>
              <w:rPr>
                <w:sz w:val="16"/>
                <w:szCs w:val="16"/>
              </w:rPr>
            </w:pPr>
            <w:r>
              <w:rPr>
                <w:sz w:val="16"/>
                <w:szCs w:val="16"/>
              </w:rPr>
              <w:t>19.1.0</w:t>
            </w:r>
          </w:p>
        </w:tc>
      </w:tr>
      <w:tr w:rsidR="00C1500C" w:rsidRPr="00315B85" w14:paraId="5AA9C102" w14:textId="77777777" w:rsidTr="00107278">
        <w:tc>
          <w:tcPr>
            <w:tcW w:w="800" w:type="dxa"/>
            <w:shd w:val="solid" w:color="FFFFFF" w:fill="auto"/>
          </w:tcPr>
          <w:p w14:paraId="7493202B" w14:textId="3D5E5DDE" w:rsidR="00C1500C" w:rsidRDefault="00C1500C" w:rsidP="003D7D54">
            <w:pPr>
              <w:pStyle w:val="TAC"/>
              <w:rPr>
                <w:sz w:val="16"/>
                <w:szCs w:val="16"/>
              </w:rPr>
            </w:pPr>
            <w:r>
              <w:rPr>
                <w:sz w:val="16"/>
                <w:szCs w:val="16"/>
              </w:rPr>
              <w:t>2025-06</w:t>
            </w:r>
          </w:p>
        </w:tc>
        <w:tc>
          <w:tcPr>
            <w:tcW w:w="901" w:type="dxa"/>
            <w:shd w:val="solid" w:color="FFFFFF" w:fill="auto"/>
          </w:tcPr>
          <w:p w14:paraId="4B45FA72" w14:textId="6843D5F4" w:rsidR="00C1500C" w:rsidRDefault="00C1500C" w:rsidP="003D7D54">
            <w:pPr>
              <w:pStyle w:val="TAC"/>
              <w:rPr>
                <w:sz w:val="16"/>
                <w:szCs w:val="16"/>
              </w:rPr>
            </w:pPr>
            <w:r>
              <w:rPr>
                <w:sz w:val="16"/>
                <w:szCs w:val="16"/>
              </w:rPr>
              <w:t>SA#108</w:t>
            </w:r>
          </w:p>
        </w:tc>
        <w:tc>
          <w:tcPr>
            <w:tcW w:w="1134" w:type="dxa"/>
            <w:shd w:val="solid" w:color="FFFFFF" w:fill="auto"/>
          </w:tcPr>
          <w:p w14:paraId="56A5C5BF" w14:textId="51BEFFBF" w:rsidR="00C1500C" w:rsidRPr="00C1500C" w:rsidRDefault="00C1500C" w:rsidP="003D7D54">
            <w:pPr>
              <w:pStyle w:val="TAC"/>
              <w:rPr>
                <w:sz w:val="16"/>
                <w:szCs w:val="16"/>
              </w:rPr>
            </w:pPr>
            <w:r w:rsidRPr="00C1500C">
              <w:rPr>
                <w:sz w:val="16"/>
                <w:szCs w:val="16"/>
              </w:rPr>
              <w:t>SP-250690</w:t>
            </w:r>
          </w:p>
        </w:tc>
        <w:tc>
          <w:tcPr>
            <w:tcW w:w="567" w:type="dxa"/>
            <w:shd w:val="solid" w:color="FFFFFF" w:fill="auto"/>
            <w:vAlign w:val="bottom"/>
          </w:tcPr>
          <w:p w14:paraId="30A02487" w14:textId="0D73D659" w:rsidR="00C1500C" w:rsidRDefault="00C1500C" w:rsidP="003D7D54">
            <w:pPr>
              <w:pStyle w:val="TAC"/>
              <w:rPr>
                <w:rFonts w:cs="Arial"/>
                <w:sz w:val="16"/>
                <w:szCs w:val="16"/>
              </w:rPr>
            </w:pPr>
            <w:r>
              <w:rPr>
                <w:rFonts w:cs="Arial"/>
                <w:sz w:val="16"/>
                <w:szCs w:val="16"/>
              </w:rPr>
              <w:t>0016</w:t>
            </w:r>
          </w:p>
        </w:tc>
        <w:tc>
          <w:tcPr>
            <w:tcW w:w="426" w:type="dxa"/>
            <w:shd w:val="solid" w:color="FFFFFF" w:fill="auto"/>
            <w:vAlign w:val="bottom"/>
          </w:tcPr>
          <w:p w14:paraId="0AA6175A" w14:textId="2FF2CC9B" w:rsidR="00C1500C" w:rsidRDefault="00C1500C" w:rsidP="003D7D54">
            <w:pPr>
              <w:pStyle w:val="TAC"/>
              <w:rPr>
                <w:rFonts w:cs="Arial"/>
                <w:sz w:val="16"/>
                <w:szCs w:val="16"/>
              </w:rPr>
            </w:pPr>
            <w:r>
              <w:rPr>
                <w:rFonts w:cs="Arial"/>
                <w:sz w:val="16"/>
                <w:szCs w:val="16"/>
              </w:rPr>
              <w:t>1</w:t>
            </w:r>
          </w:p>
        </w:tc>
        <w:tc>
          <w:tcPr>
            <w:tcW w:w="425" w:type="dxa"/>
            <w:shd w:val="solid" w:color="FFFFFF" w:fill="auto"/>
            <w:vAlign w:val="bottom"/>
          </w:tcPr>
          <w:p w14:paraId="20DA960A" w14:textId="10A01999" w:rsidR="00C1500C" w:rsidRDefault="00C1500C" w:rsidP="003D7D54">
            <w:pPr>
              <w:pStyle w:val="TAC"/>
              <w:rPr>
                <w:rFonts w:cs="Arial"/>
                <w:sz w:val="16"/>
                <w:szCs w:val="16"/>
              </w:rPr>
            </w:pPr>
            <w:r>
              <w:rPr>
                <w:rFonts w:cs="Arial"/>
                <w:sz w:val="16"/>
                <w:szCs w:val="16"/>
              </w:rPr>
              <w:t>B</w:t>
            </w:r>
          </w:p>
        </w:tc>
        <w:tc>
          <w:tcPr>
            <w:tcW w:w="4678" w:type="dxa"/>
            <w:shd w:val="clear" w:color="auto" w:fill="auto"/>
            <w:vAlign w:val="bottom"/>
          </w:tcPr>
          <w:p w14:paraId="7CBAB5E7" w14:textId="6902BA67" w:rsidR="00C1500C" w:rsidRDefault="00C1500C" w:rsidP="003D7D54">
            <w:pPr>
              <w:pStyle w:val="TAL"/>
              <w:rPr>
                <w:sz w:val="16"/>
                <w:szCs w:val="16"/>
              </w:rPr>
            </w:pPr>
            <w:r>
              <w:rPr>
                <w:sz w:val="16"/>
                <w:szCs w:val="16"/>
              </w:rPr>
              <w:t xml:space="preserve">[5G_RTP_Ph2] SDES RTP Header Extension for MID </w:t>
            </w:r>
          </w:p>
        </w:tc>
        <w:tc>
          <w:tcPr>
            <w:tcW w:w="708" w:type="dxa"/>
            <w:shd w:val="solid" w:color="FFFFFF" w:fill="auto"/>
          </w:tcPr>
          <w:p w14:paraId="21E14892" w14:textId="28B5E79F" w:rsidR="00C1500C" w:rsidRDefault="00C1500C" w:rsidP="003D7D54">
            <w:pPr>
              <w:pStyle w:val="TAC"/>
              <w:rPr>
                <w:sz w:val="16"/>
                <w:szCs w:val="16"/>
              </w:rPr>
            </w:pPr>
            <w:r>
              <w:rPr>
                <w:sz w:val="16"/>
                <w:szCs w:val="16"/>
              </w:rPr>
              <w:t>19.1.0</w:t>
            </w:r>
          </w:p>
        </w:tc>
      </w:tr>
      <w:tr w:rsidR="00A60B94" w:rsidRPr="00315B85" w14:paraId="5AAA2529" w14:textId="77777777" w:rsidTr="00107278">
        <w:tc>
          <w:tcPr>
            <w:tcW w:w="800" w:type="dxa"/>
            <w:shd w:val="solid" w:color="FFFFFF" w:fill="auto"/>
          </w:tcPr>
          <w:p w14:paraId="64E08398" w14:textId="4C608025" w:rsidR="00A60B94" w:rsidRDefault="00A60B94" w:rsidP="003D7D54">
            <w:pPr>
              <w:pStyle w:val="TAC"/>
              <w:rPr>
                <w:sz w:val="16"/>
                <w:szCs w:val="16"/>
              </w:rPr>
            </w:pPr>
            <w:r>
              <w:rPr>
                <w:sz w:val="16"/>
                <w:szCs w:val="16"/>
              </w:rPr>
              <w:t>2025-06</w:t>
            </w:r>
          </w:p>
        </w:tc>
        <w:tc>
          <w:tcPr>
            <w:tcW w:w="901" w:type="dxa"/>
            <w:shd w:val="solid" w:color="FFFFFF" w:fill="auto"/>
          </w:tcPr>
          <w:p w14:paraId="14253FB4" w14:textId="2D20EBA7" w:rsidR="00A60B94" w:rsidRDefault="00A60B94" w:rsidP="003D7D54">
            <w:pPr>
              <w:pStyle w:val="TAC"/>
              <w:rPr>
                <w:sz w:val="16"/>
                <w:szCs w:val="16"/>
              </w:rPr>
            </w:pPr>
            <w:r>
              <w:rPr>
                <w:sz w:val="16"/>
                <w:szCs w:val="16"/>
              </w:rPr>
              <w:t>SA#108</w:t>
            </w:r>
          </w:p>
        </w:tc>
        <w:tc>
          <w:tcPr>
            <w:tcW w:w="1134" w:type="dxa"/>
            <w:shd w:val="solid" w:color="FFFFFF" w:fill="auto"/>
          </w:tcPr>
          <w:p w14:paraId="74099BED" w14:textId="0A206AC7" w:rsidR="00A60B94" w:rsidRPr="00C1500C" w:rsidRDefault="00A60B94" w:rsidP="003D7D54">
            <w:pPr>
              <w:pStyle w:val="TAC"/>
              <w:rPr>
                <w:sz w:val="16"/>
                <w:szCs w:val="16"/>
              </w:rPr>
            </w:pPr>
            <w:r w:rsidRPr="00A60B94">
              <w:rPr>
                <w:sz w:val="16"/>
                <w:szCs w:val="16"/>
              </w:rPr>
              <w:t>SP-250701</w:t>
            </w:r>
          </w:p>
        </w:tc>
        <w:tc>
          <w:tcPr>
            <w:tcW w:w="567" w:type="dxa"/>
            <w:shd w:val="solid" w:color="FFFFFF" w:fill="auto"/>
            <w:vAlign w:val="bottom"/>
          </w:tcPr>
          <w:p w14:paraId="2FAFD480" w14:textId="62FD21D5" w:rsidR="00A60B94" w:rsidRDefault="00A60B94" w:rsidP="003D7D54">
            <w:pPr>
              <w:pStyle w:val="TAC"/>
              <w:rPr>
                <w:rFonts w:cs="Arial"/>
                <w:sz w:val="16"/>
                <w:szCs w:val="16"/>
              </w:rPr>
            </w:pPr>
            <w:r>
              <w:rPr>
                <w:rFonts w:cs="Arial"/>
                <w:sz w:val="16"/>
                <w:szCs w:val="16"/>
              </w:rPr>
              <w:t>0017</w:t>
            </w:r>
          </w:p>
        </w:tc>
        <w:tc>
          <w:tcPr>
            <w:tcW w:w="426" w:type="dxa"/>
            <w:shd w:val="solid" w:color="FFFFFF" w:fill="auto"/>
            <w:vAlign w:val="bottom"/>
          </w:tcPr>
          <w:p w14:paraId="077800A7" w14:textId="77777777" w:rsidR="00A60B94" w:rsidRDefault="00A60B94" w:rsidP="003D7D54">
            <w:pPr>
              <w:pStyle w:val="TAC"/>
              <w:rPr>
                <w:rFonts w:cs="Arial"/>
                <w:sz w:val="16"/>
                <w:szCs w:val="16"/>
              </w:rPr>
            </w:pPr>
          </w:p>
        </w:tc>
        <w:tc>
          <w:tcPr>
            <w:tcW w:w="425" w:type="dxa"/>
            <w:shd w:val="solid" w:color="FFFFFF" w:fill="auto"/>
            <w:vAlign w:val="bottom"/>
          </w:tcPr>
          <w:p w14:paraId="21BDCB74" w14:textId="2407E31D" w:rsidR="00A60B94" w:rsidRDefault="00A60B94" w:rsidP="003D7D54">
            <w:pPr>
              <w:pStyle w:val="TAC"/>
              <w:rPr>
                <w:rFonts w:cs="Arial"/>
                <w:sz w:val="16"/>
                <w:szCs w:val="16"/>
              </w:rPr>
            </w:pPr>
            <w:r>
              <w:rPr>
                <w:rFonts w:cs="Arial"/>
                <w:sz w:val="16"/>
                <w:szCs w:val="16"/>
              </w:rPr>
              <w:t>F</w:t>
            </w:r>
          </w:p>
        </w:tc>
        <w:tc>
          <w:tcPr>
            <w:tcW w:w="4678" w:type="dxa"/>
            <w:shd w:val="clear" w:color="auto" w:fill="auto"/>
            <w:vAlign w:val="bottom"/>
          </w:tcPr>
          <w:p w14:paraId="0932F13E" w14:textId="5DA0973D" w:rsidR="00A60B94" w:rsidRDefault="00A60B94" w:rsidP="003D7D54">
            <w:pPr>
              <w:pStyle w:val="TAL"/>
              <w:rPr>
                <w:sz w:val="16"/>
                <w:szCs w:val="16"/>
              </w:rPr>
            </w:pPr>
            <w:r>
              <w:rPr>
                <w:sz w:val="16"/>
                <w:szCs w:val="16"/>
              </w:rPr>
              <w:t>[5G_RTP_Ph2] Correction of URN and SDP signalling for RTP HE for dynamically changing traffic characteristics</w:t>
            </w:r>
          </w:p>
        </w:tc>
        <w:tc>
          <w:tcPr>
            <w:tcW w:w="708" w:type="dxa"/>
            <w:shd w:val="solid" w:color="FFFFFF" w:fill="auto"/>
          </w:tcPr>
          <w:p w14:paraId="025D91AC" w14:textId="74D6F8D7" w:rsidR="00A60B94" w:rsidRDefault="00A60B94" w:rsidP="003D7D54">
            <w:pPr>
              <w:pStyle w:val="TAC"/>
              <w:rPr>
                <w:sz w:val="16"/>
                <w:szCs w:val="16"/>
              </w:rPr>
            </w:pPr>
            <w:r>
              <w:rPr>
                <w:sz w:val="16"/>
                <w:szCs w:val="16"/>
              </w:rPr>
              <w:t>19.1.0</w:t>
            </w:r>
          </w:p>
        </w:tc>
      </w:tr>
      <w:tr w:rsidR="00925349" w:rsidRPr="00315B85" w14:paraId="24D8F1D9" w14:textId="77777777" w:rsidTr="00107278">
        <w:tc>
          <w:tcPr>
            <w:tcW w:w="800" w:type="dxa"/>
            <w:shd w:val="solid" w:color="FFFFFF" w:fill="auto"/>
          </w:tcPr>
          <w:p w14:paraId="1A8D2265" w14:textId="31C2CC34" w:rsidR="00925349" w:rsidRDefault="00925349" w:rsidP="003D7D54">
            <w:pPr>
              <w:pStyle w:val="TAC"/>
              <w:rPr>
                <w:sz w:val="16"/>
                <w:szCs w:val="16"/>
              </w:rPr>
            </w:pPr>
            <w:r>
              <w:rPr>
                <w:sz w:val="16"/>
                <w:szCs w:val="16"/>
              </w:rPr>
              <w:t>2025-06</w:t>
            </w:r>
          </w:p>
        </w:tc>
        <w:tc>
          <w:tcPr>
            <w:tcW w:w="901" w:type="dxa"/>
            <w:shd w:val="solid" w:color="FFFFFF" w:fill="auto"/>
          </w:tcPr>
          <w:p w14:paraId="336D3291" w14:textId="1920AD7A" w:rsidR="00925349" w:rsidRDefault="00925349" w:rsidP="003D7D54">
            <w:pPr>
              <w:pStyle w:val="TAC"/>
              <w:rPr>
                <w:sz w:val="16"/>
                <w:szCs w:val="16"/>
              </w:rPr>
            </w:pPr>
            <w:r>
              <w:rPr>
                <w:sz w:val="16"/>
                <w:szCs w:val="16"/>
              </w:rPr>
              <w:t>SA#108</w:t>
            </w:r>
          </w:p>
        </w:tc>
        <w:tc>
          <w:tcPr>
            <w:tcW w:w="1134" w:type="dxa"/>
            <w:shd w:val="solid" w:color="FFFFFF" w:fill="auto"/>
          </w:tcPr>
          <w:p w14:paraId="7F39AF27" w14:textId="4100E440" w:rsidR="00925349" w:rsidRPr="00A60B94" w:rsidRDefault="00925349" w:rsidP="003D7D54">
            <w:pPr>
              <w:pStyle w:val="TAC"/>
              <w:rPr>
                <w:sz w:val="16"/>
                <w:szCs w:val="16"/>
              </w:rPr>
            </w:pPr>
            <w:r w:rsidRPr="00925349">
              <w:rPr>
                <w:sz w:val="16"/>
                <w:szCs w:val="16"/>
              </w:rPr>
              <w:t>SP-250696</w:t>
            </w:r>
          </w:p>
        </w:tc>
        <w:tc>
          <w:tcPr>
            <w:tcW w:w="567" w:type="dxa"/>
            <w:shd w:val="solid" w:color="FFFFFF" w:fill="auto"/>
            <w:vAlign w:val="bottom"/>
          </w:tcPr>
          <w:p w14:paraId="63015A23" w14:textId="15ABD8D8" w:rsidR="00925349" w:rsidRDefault="00925349" w:rsidP="003D7D54">
            <w:pPr>
              <w:pStyle w:val="TAC"/>
              <w:rPr>
                <w:rFonts w:cs="Arial"/>
                <w:sz w:val="16"/>
                <w:szCs w:val="16"/>
              </w:rPr>
            </w:pPr>
            <w:r>
              <w:rPr>
                <w:rFonts w:cs="Arial"/>
                <w:sz w:val="16"/>
                <w:szCs w:val="16"/>
              </w:rPr>
              <w:t>0019</w:t>
            </w:r>
          </w:p>
        </w:tc>
        <w:tc>
          <w:tcPr>
            <w:tcW w:w="426" w:type="dxa"/>
            <w:shd w:val="solid" w:color="FFFFFF" w:fill="auto"/>
            <w:vAlign w:val="bottom"/>
          </w:tcPr>
          <w:p w14:paraId="45EBCB01" w14:textId="77777777" w:rsidR="00925349" w:rsidRDefault="00925349" w:rsidP="003D7D54">
            <w:pPr>
              <w:pStyle w:val="TAC"/>
              <w:rPr>
                <w:rFonts w:cs="Arial"/>
                <w:sz w:val="16"/>
                <w:szCs w:val="16"/>
              </w:rPr>
            </w:pPr>
          </w:p>
        </w:tc>
        <w:tc>
          <w:tcPr>
            <w:tcW w:w="425" w:type="dxa"/>
            <w:shd w:val="solid" w:color="FFFFFF" w:fill="auto"/>
            <w:vAlign w:val="bottom"/>
          </w:tcPr>
          <w:p w14:paraId="01D7BA7C" w14:textId="7CAAA0CB" w:rsidR="00925349" w:rsidRDefault="00925349" w:rsidP="003D7D54">
            <w:pPr>
              <w:pStyle w:val="TAC"/>
              <w:rPr>
                <w:rFonts w:cs="Arial"/>
                <w:sz w:val="16"/>
                <w:szCs w:val="16"/>
              </w:rPr>
            </w:pPr>
            <w:r>
              <w:rPr>
                <w:rFonts w:cs="Arial"/>
                <w:sz w:val="16"/>
                <w:szCs w:val="16"/>
              </w:rPr>
              <w:t>A</w:t>
            </w:r>
          </w:p>
        </w:tc>
        <w:tc>
          <w:tcPr>
            <w:tcW w:w="4678" w:type="dxa"/>
            <w:shd w:val="clear" w:color="auto" w:fill="auto"/>
            <w:vAlign w:val="bottom"/>
          </w:tcPr>
          <w:p w14:paraId="4C19E7B6" w14:textId="38E79324" w:rsidR="00925349" w:rsidRDefault="00925349" w:rsidP="003D7D54">
            <w:pPr>
              <w:pStyle w:val="TAL"/>
              <w:rPr>
                <w:sz w:val="16"/>
                <w:szCs w:val="16"/>
              </w:rPr>
            </w:pPr>
            <w:r>
              <w:rPr>
                <w:sz w:val="16"/>
                <w:szCs w:val="16"/>
              </w:rPr>
              <w:t>[TEI19, 5G_RTP] Correction of Guidelines for PDU Set identification</w:t>
            </w:r>
          </w:p>
        </w:tc>
        <w:tc>
          <w:tcPr>
            <w:tcW w:w="708" w:type="dxa"/>
            <w:shd w:val="solid" w:color="FFFFFF" w:fill="auto"/>
          </w:tcPr>
          <w:p w14:paraId="18DB0198" w14:textId="2704AE9C" w:rsidR="00925349" w:rsidRDefault="00925349" w:rsidP="003D7D54">
            <w:pPr>
              <w:pStyle w:val="TAC"/>
              <w:rPr>
                <w:sz w:val="16"/>
                <w:szCs w:val="16"/>
              </w:rPr>
            </w:pPr>
            <w:r>
              <w:rPr>
                <w:sz w:val="16"/>
                <w:szCs w:val="16"/>
              </w:rPr>
              <w:t>19.1.0</w:t>
            </w:r>
          </w:p>
        </w:tc>
      </w:tr>
      <w:tr w:rsidR="00B95785" w:rsidRPr="00315B85" w14:paraId="10D8A1E8" w14:textId="77777777" w:rsidTr="00107278">
        <w:tc>
          <w:tcPr>
            <w:tcW w:w="800" w:type="dxa"/>
            <w:shd w:val="solid" w:color="FFFFFF" w:fill="auto"/>
          </w:tcPr>
          <w:p w14:paraId="65E5932E" w14:textId="61C7FA13" w:rsidR="00B95785" w:rsidRDefault="00B95785" w:rsidP="003D7D54">
            <w:pPr>
              <w:pStyle w:val="TAC"/>
              <w:rPr>
                <w:sz w:val="16"/>
                <w:szCs w:val="16"/>
              </w:rPr>
            </w:pPr>
            <w:r>
              <w:rPr>
                <w:sz w:val="16"/>
                <w:szCs w:val="16"/>
              </w:rPr>
              <w:t>2025-06</w:t>
            </w:r>
          </w:p>
        </w:tc>
        <w:tc>
          <w:tcPr>
            <w:tcW w:w="901" w:type="dxa"/>
            <w:shd w:val="solid" w:color="FFFFFF" w:fill="auto"/>
          </w:tcPr>
          <w:p w14:paraId="334C3B0E" w14:textId="4FD19EF7" w:rsidR="00B95785" w:rsidRDefault="00B95785" w:rsidP="003D7D54">
            <w:pPr>
              <w:pStyle w:val="TAC"/>
              <w:rPr>
                <w:sz w:val="16"/>
                <w:szCs w:val="16"/>
              </w:rPr>
            </w:pPr>
            <w:r>
              <w:rPr>
                <w:sz w:val="16"/>
                <w:szCs w:val="16"/>
              </w:rPr>
              <w:t>SA#108</w:t>
            </w:r>
          </w:p>
        </w:tc>
        <w:tc>
          <w:tcPr>
            <w:tcW w:w="1134" w:type="dxa"/>
            <w:shd w:val="solid" w:color="FFFFFF" w:fill="auto"/>
          </w:tcPr>
          <w:p w14:paraId="0E825EC8" w14:textId="4CFB2833" w:rsidR="00B95785" w:rsidRPr="00925349" w:rsidRDefault="00B95785" w:rsidP="003D7D54">
            <w:pPr>
              <w:pStyle w:val="TAC"/>
              <w:rPr>
                <w:sz w:val="16"/>
                <w:szCs w:val="16"/>
              </w:rPr>
            </w:pPr>
            <w:r w:rsidRPr="00A60B94">
              <w:rPr>
                <w:sz w:val="16"/>
                <w:szCs w:val="16"/>
              </w:rPr>
              <w:t>SP-250701</w:t>
            </w:r>
          </w:p>
        </w:tc>
        <w:tc>
          <w:tcPr>
            <w:tcW w:w="567" w:type="dxa"/>
            <w:shd w:val="solid" w:color="FFFFFF" w:fill="auto"/>
            <w:vAlign w:val="bottom"/>
          </w:tcPr>
          <w:p w14:paraId="3A7AD834" w14:textId="37CC516F" w:rsidR="00B95785" w:rsidRDefault="00B95785" w:rsidP="003D7D54">
            <w:pPr>
              <w:pStyle w:val="TAC"/>
              <w:rPr>
                <w:rFonts w:cs="Arial"/>
                <w:sz w:val="16"/>
                <w:szCs w:val="16"/>
              </w:rPr>
            </w:pPr>
            <w:r>
              <w:rPr>
                <w:rFonts w:cs="Arial"/>
                <w:sz w:val="16"/>
                <w:szCs w:val="16"/>
              </w:rPr>
              <w:t>0020</w:t>
            </w:r>
          </w:p>
        </w:tc>
        <w:tc>
          <w:tcPr>
            <w:tcW w:w="426" w:type="dxa"/>
            <w:shd w:val="solid" w:color="FFFFFF" w:fill="auto"/>
            <w:vAlign w:val="bottom"/>
          </w:tcPr>
          <w:p w14:paraId="15C5098D" w14:textId="345CD1C9" w:rsidR="00B95785" w:rsidRDefault="00B95785" w:rsidP="003D7D54">
            <w:pPr>
              <w:pStyle w:val="TAC"/>
              <w:rPr>
                <w:rFonts w:cs="Arial"/>
                <w:sz w:val="16"/>
                <w:szCs w:val="16"/>
              </w:rPr>
            </w:pPr>
            <w:r>
              <w:rPr>
                <w:rFonts w:cs="Arial"/>
                <w:sz w:val="16"/>
                <w:szCs w:val="16"/>
              </w:rPr>
              <w:t>1</w:t>
            </w:r>
          </w:p>
        </w:tc>
        <w:tc>
          <w:tcPr>
            <w:tcW w:w="425" w:type="dxa"/>
            <w:shd w:val="solid" w:color="FFFFFF" w:fill="auto"/>
            <w:vAlign w:val="bottom"/>
          </w:tcPr>
          <w:p w14:paraId="430C24B7" w14:textId="67E8EA47" w:rsidR="00B95785" w:rsidRDefault="00B95785" w:rsidP="003D7D54">
            <w:pPr>
              <w:pStyle w:val="TAC"/>
              <w:rPr>
                <w:rFonts w:cs="Arial"/>
                <w:sz w:val="16"/>
                <w:szCs w:val="16"/>
              </w:rPr>
            </w:pPr>
            <w:r>
              <w:rPr>
                <w:rFonts w:cs="Arial"/>
                <w:sz w:val="16"/>
                <w:szCs w:val="16"/>
              </w:rPr>
              <w:t>B</w:t>
            </w:r>
          </w:p>
        </w:tc>
        <w:tc>
          <w:tcPr>
            <w:tcW w:w="4678" w:type="dxa"/>
            <w:shd w:val="clear" w:color="auto" w:fill="auto"/>
            <w:vAlign w:val="bottom"/>
          </w:tcPr>
          <w:p w14:paraId="43E946B0" w14:textId="6D7092F6" w:rsidR="00B95785" w:rsidRDefault="00B95785" w:rsidP="003D7D54">
            <w:pPr>
              <w:pStyle w:val="TAL"/>
              <w:rPr>
                <w:sz w:val="16"/>
                <w:szCs w:val="16"/>
              </w:rPr>
            </w:pPr>
            <w:r>
              <w:rPr>
                <w:sz w:val="16"/>
                <w:szCs w:val="16"/>
              </w:rPr>
              <w:t xml:space="preserve">[5G_RTP_Ph2] RTCP SDES Item for MID </w:t>
            </w:r>
          </w:p>
        </w:tc>
        <w:tc>
          <w:tcPr>
            <w:tcW w:w="708" w:type="dxa"/>
            <w:shd w:val="solid" w:color="FFFFFF" w:fill="auto"/>
          </w:tcPr>
          <w:p w14:paraId="6749AF58" w14:textId="12C2DA29" w:rsidR="00B95785" w:rsidRDefault="00B95785" w:rsidP="003D7D54">
            <w:pPr>
              <w:pStyle w:val="TAC"/>
              <w:rPr>
                <w:sz w:val="16"/>
                <w:szCs w:val="16"/>
              </w:rPr>
            </w:pPr>
            <w:r>
              <w:rPr>
                <w:sz w:val="16"/>
                <w:szCs w:val="16"/>
              </w:rPr>
              <w:t>19.1.0</w:t>
            </w:r>
          </w:p>
        </w:tc>
      </w:tr>
      <w:tr w:rsidR="00FB73EA" w:rsidRPr="00315B85" w14:paraId="28D76502" w14:textId="77777777" w:rsidTr="00107278">
        <w:tc>
          <w:tcPr>
            <w:tcW w:w="800" w:type="dxa"/>
            <w:shd w:val="solid" w:color="FFFFFF" w:fill="auto"/>
          </w:tcPr>
          <w:p w14:paraId="5055BDD8" w14:textId="6A4AB792" w:rsidR="00FB73EA" w:rsidRDefault="00FB73EA" w:rsidP="00FB73EA">
            <w:pPr>
              <w:pStyle w:val="TAC"/>
              <w:rPr>
                <w:sz w:val="16"/>
                <w:szCs w:val="16"/>
              </w:rPr>
            </w:pPr>
            <w:r>
              <w:rPr>
                <w:sz w:val="16"/>
                <w:szCs w:val="16"/>
              </w:rPr>
              <w:t>2025-06</w:t>
            </w:r>
          </w:p>
        </w:tc>
        <w:tc>
          <w:tcPr>
            <w:tcW w:w="901" w:type="dxa"/>
            <w:shd w:val="solid" w:color="FFFFFF" w:fill="auto"/>
          </w:tcPr>
          <w:p w14:paraId="0460D852" w14:textId="4F713E92" w:rsidR="00FB73EA" w:rsidRDefault="00FB73EA" w:rsidP="00FB73EA">
            <w:pPr>
              <w:pStyle w:val="TAC"/>
              <w:rPr>
                <w:sz w:val="16"/>
                <w:szCs w:val="16"/>
              </w:rPr>
            </w:pPr>
            <w:r>
              <w:rPr>
                <w:sz w:val="16"/>
                <w:szCs w:val="16"/>
              </w:rPr>
              <w:t>SA#108</w:t>
            </w:r>
          </w:p>
        </w:tc>
        <w:tc>
          <w:tcPr>
            <w:tcW w:w="1134" w:type="dxa"/>
            <w:shd w:val="solid" w:color="FFFFFF" w:fill="auto"/>
          </w:tcPr>
          <w:p w14:paraId="125774E5" w14:textId="3EAF411E" w:rsidR="00FB73EA" w:rsidRPr="00A60B94" w:rsidRDefault="00FB73EA" w:rsidP="00FB73EA">
            <w:pPr>
              <w:pStyle w:val="TAC"/>
              <w:rPr>
                <w:sz w:val="16"/>
                <w:szCs w:val="16"/>
              </w:rPr>
            </w:pPr>
            <w:r w:rsidRPr="00A60B94">
              <w:rPr>
                <w:sz w:val="16"/>
                <w:szCs w:val="16"/>
              </w:rPr>
              <w:t>SP-250701</w:t>
            </w:r>
          </w:p>
        </w:tc>
        <w:tc>
          <w:tcPr>
            <w:tcW w:w="567" w:type="dxa"/>
            <w:shd w:val="solid" w:color="FFFFFF" w:fill="auto"/>
            <w:vAlign w:val="bottom"/>
          </w:tcPr>
          <w:p w14:paraId="402C2406" w14:textId="467A3B69" w:rsidR="00FB73EA" w:rsidRDefault="00FB73EA" w:rsidP="00FB73EA">
            <w:pPr>
              <w:pStyle w:val="TAC"/>
              <w:rPr>
                <w:rFonts w:cs="Arial"/>
                <w:sz w:val="16"/>
                <w:szCs w:val="16"/>
              </w:rPr>
            </w:pPr>
            <w:r>
              <w:rPr>
                <w:rFonts w:cs="Arial"/>
                <w:sz w:val="16"/>
                <w:szCs w:val="16"/>
              </w:rPr>
              <w:t>0021</w:t>
            </w:r>
          </w:p>
        </w:tc>
        <w:tc>
          <w:tcPr>
            <w:tcW w:w="426" w:type="dxa"/>
            <w:shd w:val="solid" w:color="FFFFFF" w:fill="auto"/>
            <w:vAlign w:val="bottom"/>
          </w:tcPr>
          <w:p w14:paraId="786EC1CF" w14:textId="5A45F2DA" w:rsidR="00FB73EA" w:rsidRDefault="00FB73EA" w:rsidP="00FB73EA">
            <w:pPr>
              <w:pStyle w:val="TAC"/>
              <w:rPr>
                <w:rFonts w:cs="Arial"/>
                <w:sz w:val="16"/>
                <w:szCs w:val="16"/>
              </w:rPr>
            </w:pPr>
            <w:r>
              <w:rPr>
                <w:rFonts w:cs="Arial"/>
                <w:sz w:val="16"/>
                <w:szCs w:val="16"/>
              </w:rPr>
              <w:t xml:space="preserve">1 </w:t>
            </w:r>
          </w:p>
        </w:tc>
        <w:tc>
          <w:tcPr>
            <w:tcW w:w="425" w:type="dxa"/>
            <w:shd w:val="solid" w:color="FFFFFF" w:fill="auto"/>
            <w:vAlign w:val="bottom"/>
          </w:tcPr>
          <w:p w14:paraId="4C0E14EA" w14:textId="48826884" w:rsidR="00FB73EA" w:rsidRDefault="00FB73EA" w:rsidP="00FB73EA">
            <w:pPr>
              <w:pStyle w:val="TAC"/>
              <w:rPr>
                <w:rFonts w:cs="Arial"/>
                <w:sz w:val="16"/>
                <w:szCs w:val="16"/>
              </w:rPr>
            </w:pPr>
            <w:r>
              <w:rPr>
                <w:rFonts w:cs="Arial"/>
                <w:sz w:val="16"/>
                <w:szCs w:val="16"/>
              </w:rPr>
              <w:t>B</w:t>
            </w:r>
          </w:p>
        </w:tc>
        <w:tc>
          <w:tcPr>
            <w:tcW w:w="4678" w:type="dxa"/>
            <w:shd w:val="clear" w:color="auto" w:fill="auto"/>
            <w:vAlign w:val="bottom"/>
          </w:tcPr>
          <w:p w14:paraId="53453271" w14:textId="4DF06931" w:rsidR="00FB73EA" w:rsidRDefault="00FB73EA" w:rsidP="00FB73EA">
            <w:pPr>
              <w:pStyle w:val="TAL"/>
              <w:rPr>
                <w:sz w:val="16"/>
                <w:szCs w:val="16"/>
              </w:rPr>
            </w:pPr>
            <w:r>
              <w:rPr>
                <w:sz w:val="16"/>
                <w:szCs w:val="16"/>
              </w:rPr>
              <w:t>[5G_RTP_Ph2] RTP Header Extension for Expedited Transfer Indication</w:t>
            </w:r>
          </w:p>
        </w:tc>
        <w:tc>
          <w:tcPr>
            <w:tcW w:w="708" w:type="dxa"/>
            <w:shd w:val="solid" w:color="FFFFFF" w:fill="auto"/>
          </w:tcPr>
          <w:p w14:paraId="20AD064C" w14:textId="1B006375" w:rsidR="00FB73EA" w:rsidRDefault="00FB73EA" w:rsidP="00FB73EA">
            <w:pPr>
              <w:pStyle w:val="TAC"/>
              <w:rPr>
                <w:sz w:val="16"/>
                <w:szCs w:val="16"/>
              </w:rPr>
            </w:pPr>
            <w:r>
              <w:rPr>
                <w:sz w:val="16"/>
                <w:szCs w:val="16"/>
              </w:rPr>
              <w:t>19.1.0</w:t>
            </w:r>
          </w:p>
        </w:tc>
      </w:tr>
      <w:tr w:rsidR="000B67A9" w:rsidRPr="00315B85" w14:paraId="429C42E4" w14:textId="77777777" w:rsidTr="00107278">
        <w:tc>
          <w:tcPr>
            <w:tcW w:w="800" w:type="dxa"/>
            <w:shd w:val="solid" w:color="FFFFFF" w:fill="auto"/>
          </w:tcPr>
          <w:p w14:paraId="0385DB4B" w14:textId="7F3DE67E" w:rsidR="000B67A9" w:rsidRDefault="000B67A9" w:rsidP="00FB73EA">
            <w:pPr>
              <w:pStyle w:val="TAC"/>
              <w:rPr>
                <w:sz w:val="16"/>
                <w:szCs w:val="16"/>
              </w:rPr>
            </w:pPr>
            <w:r>
              <w:rPr>
                <w:sz w:val="16"/>
                <w:szCs w:val="16"/>
              </w:rPr>
              <w:t>2025-</w:t>
            </w:r>
            <w:r w:rsidR="005E56BE">
              <w:rPr>
                <w:sz w:val="16"/>
                <w:szCs w:val="16"/>
              </w:rPr>
              <w:t>09</w:t>
            </w:r>
          </w:p>
        </w:tc>
        <w:tc>
          <w:tcPr>
            <w:tcW w:w="901" w:type="dxa"/>
            <w:shd w:val="solid" w:color="FFFFFF" w:fill="auto"/>
          </w:tcPr>
          <w:p w14:paraId="413A7E73" w14:textId="5A9EF5ED" w:rsidR="000B67A9" w:rsidRDefault="000B67A9" w:rsidP="00FB73EA">
            <w:pPr>
              <w:pStyle w:val="TAC"/>
              <w:rPr>
                <w:sz w:val="16"/>
                <w:szCs w:val="16"/>
              </w:rPr>
            </w:pPr>
            <w:r>
              <w:rPr>
                <w:sz w:val="16"/>
                <w:szCs w:val="16"/>
              </w:rPr>
              <w:t>SA#109</w:t>
            </w:r>
          </w:p>
        </w:tc>
        <w:tc>
          <w:tcPr>
            <w:tcW w:w="1134" w:type="dxa"/>
            <w:shd w:val="solid" w:color="FFFFFF" w:fill="auto"/>
          </w:tcPr>
          <w:p w14:paraId="7C11D013" w14:textId="419AF13D" w:rsidR="000B67A9" w:rsidRPr="00A60B94" w:rsidRDefault="000B67A9" w:rsidP="00FB73EA">
            <w:pPr>
              <w:pStyle w:val="TAC"/>
              <w:rPr>
                <w:sz w:val="16"/>
                <w:szCs w:val="16"/>
              </w:rPr>
            </w:pPr>
            <w:r w:rsidRPr="000B67A9">
              <w:rPr>
                <w:sz w:val="16"/>
                <w:szCs w:val="16"/>
              </w:rPr>
              <w:t>SP-250932</w:t>
            </w:r>
          </w:p>
        </w:tc>
        <w:tc>
          <w:tcPr>
            <w:tcW w:w="567" w:type="dxa"/>
            <w:shd w:val="solid" w:color="FFFFFF" w:fill="auto"/>
            <w:vAlign w:val="bottom"/>
          </w:tcPr>
          <w:p w14:paraId="526861FC" w14:textId="1F4D5FB0" w:rsidR="000B67A9" w:rsidRDefault="000B67A9" w:rsidP="00FB73EA">
            <w:pPr>
              <w:pStyle w:val="TAC"/>
              <w:rPr>
                <w:rFonts w:cs="Arial"/>
                <w:sz w:val="16"/>
                <w:szCs w:val="16"/>
              </w:rPr>
            </w:pPr>
            <w:r>
              <w:rPr>
                <w:rFonts w:cs="Arial"/>
                <w:sz w:val="16"/>
                <w:szCs w:val="16"/>
              </w:rPr>
              <w:t>0010</w:t>
            </w:r>
          </w:p>
        </w:tc>
        <w:tc>
          <w:tcPr>
            <w:tcW w:w="426" w:type="dxa"/>
            <w:shd w:val="solid" w:color="FFFFFF" w:fill="auto"/>
            <w:vAlign w:val="bottom"/>
          </w:tcPr>
          <w:p w14:paraId="0983EEC5" w14:textId="765CAD90" w:rsidR="000B67A9" w:rsidRDefault="000B67A9" w:rsidP="00FB73EA">
            <w:pPr>
              <w:pStyle w:val="TAC"/>
              <w:rPr>
                <w:rFonts w:cs="Arial"/>
                <w:sz w:val="16"/>
                <w:szCs w:val="16"/>
              </w:rPr>
            </w:pPr>
            <w:r>
              <w:rPr>
                <w:rFonts w:cs="Arial"/>
                <w:sz w:val="16"/>
                <w:szCs w:val="16"/>
              </w:rPr>
              <w:t>6</w:t>
            </w:r>
          </w:p>
        </w:tc>
        <w:tc>
          <w:tcPr>
            <w:tcW w:w="425" w:type="dxa"/>
            <w:shd w:val="solid" w:color="FFFFFF" w:fill="auto"/>
            <w:vAlign w:val="bottom"/>
          </w:tcPr>
          <w:p w14:paraId="256BB676" w14:textId="5C7B6A37" w:rsidR="000B67A9" w:rsidRDefault="000B67A9" w:rsidP="00FB73EA">
            <w:pPr>
              <w:pStyle w:val="TAC"/>
              <w:rPr>
                <w:rFonts w:cs="Arial"/>
                <w:sz w:val="16"/>
                <w:szCs w:val="16"/>
              </w:rPr>
            </w:pPr>
            <w:r>
              <w:rPr>
                <w:rFonts w:cs="Arial"/>
                <w:sz w:val="16"/>
                <w:szCs w:val="16"/>
              </w:rPr>
              <w:t>F</w:t>
            </w:r>
          </w:p>
        </w:tc>
        <w:tc>
          <w:tcPr>
            <w:tcW w:w="4678" w:type="dxa"/>
            <w:shd w:val="clear" w:color="auto" w:fill="auto"/>
            <w:vAlign w:val="bottom"/>
          </w:tcPr>
          <w:p w14:paraId="30439DDE" w14:textId="05A6B865" w:rsidR="000B67A9" w:rsidRDefault="000B67A9" w:rsidP="00FB73EA">
            <w:pPr>
              <w:pStyle w:val="TAL"/>
              <w:rPr>
                <w:sz w:val="16"/>
                <w:szCs w:val="16"/>
              </w:rPr>
            </w:pPr>
            <w:r>
              <w:rPr>
                <w:sz w:val="16"/>
                <w:szCs w:val="16"/>
              </w:rPr>
              <w:t>Definition and clarification on time to next burst accuracy</w:t>
            </w:r>
          </w:p>
        </w:tc>
        <w:tc>
          <w:tcPr>
            <w:tcW w:w="708" w:type="dxa"/>
            <w:shd w:val="solid" w:color="FFFFFF" w:fill="auto"/>
          </w:tcPr>
          <w:p w14:paraId="2D0C0EB0" w14:textId="67FCAA32" w:rsidR="000B67A9" w:rsidRDefault="000B67A9" w:rsidP="00FB73EA">
            <w:pPr>
              <w:pStyle w:val="TAC"/>
              <w:rPr>
                <w:sz w:val="16"/>
                <w:szCs w:val="16"/>
              </w:rPr>
            </w:pPr>
            <w:r>
              <w:rPr>
                <w:sz w:val="16"/>
                <w:szCs w:val="16"/>
              </w:rPr>
              <w:t>19.2.0</w:t>
            </w:r>
          </w:p>
        </w:tc>
      </w:tr>
      <w:tr w:rsidR="000B67A9" w:rsidRPr="00315B85" w14:paraId="12AE15EC" w14:textId="77777777" w:rsidTr="00107278">
        <w:tc>
          <w:tcPr>
            <w:tcW w:w="800" w:type="dxa"/>
            <w:shd w:val="solid" w:color="FFFFFF" w:fill="auto"/>
          </w:tcPr>
          <w:p w14:paraId="3D184C19" w14:textId="1142E704" w:rsidR="000B67A9" w:rsidRDefault="000B67A9" w:rsidP="00FB73EA">
            <w:pPr>
              <w:pStyle w:val="TAC"/>
              <w:rPr>
                <w:sz w:val="16"/>
                <w:szCs w:val="16"/>
              </w:rPr>
            </w:pPr>
            <w:r>
              <w:rPr>
                <w:sz w:val="16"/>
                <w:szCs w:val="16"/>
              </w:rPr>
              <w:t>2025-</w:t>
            </w:r>
            <w:r w:rsidR="005E56BE">
              <w:rPr>
                <w:sz w:val="16"/>
                <w:szCs w:val="16"/>
              </w:rPr>
              <w:t>09</w:t>
            </w:r>
          </w:p>
        </w:tc>
        <w:tc>
          <w:tcPr>
            <w:tcW w:w="901" w:type="dxa"/>
            <w:shd w:val="solid" w:color="FFFFFF" w:fill="auto"/>
          </w:tcPr>
          <w:p w14:paraId="682C233C" w14:textId="7A9C63A3" w:rsidR="000B67A9" w:rsidRDefault="000B67A9" w:rsidP="00FB73EA">
            <w:pPr>
              <w:pStyle w:val="TAC"/>
              <w:rPr>
                <w:sz w:val="16"/>
                <w:szCs w:val="16"/>
              </w:rPr>
            </w:pPr>
            <w:r>
              <w:rPr>
                <w:sz w:val="16"/>
                <w:szCs w:val="16"/>
              </w:rPr>
              <w:t>SA#109</w:t>
            </w:r>
          </w:p>
        </w:tc>
        <w:tc>
          <w:tcPr>
            <w:tcW w:w="1134" w:type="dxa"/>
            <w:shd w:val="solid" w:color="FFFFFF" w:fill="auto"/>
          </w:tcPr>
          <w:p w14:paraId="0050B1EE" w14:textId="3C3ADAB3" w:rsidR="000B67A9" w:rsidRPr="000B67A9" w:rsidRDefault="000B67A9" w:rsidP="00FB73EA">
            <w:pPr>
              <w:pStyle w:val="TAC"/>
              <w:rPr>
                <w:sz w:val="16"/>
                <w:szCs w:val="16"/>
              </w:rPr>
            </w:pPr>
            <w:r w:rsidRPr="000B67A9">
              <w:rPr>
                <w:sz w:val="16"/>
                <w:szCs w:val="16"/>
              </w:rPr>
              <w:t>SP-250932</w:t>
            </w:r>
          </w:p>
        </w:tc>
        <w:tc>
          <w:tcPr>
            <w:tcW w:w="567" w:type="dxa"/>
            <w:shd w:val="solid" w:color="FFFFFF" w:fill="auto"/>
            <w:vAlign w:val="bottom"/>
          </w:tcPr>
          <w:p w14:paraId="32C6B7FA" w14:textId="5CA7640B" w:rsidR="000B67A9" w:rsidRDefault="000B67A9" w:rsidP="00FB73EA">
            <w:pPr>
              <w:pStyle w:val="TAC"/>
              <w:rPr>
                <w:rFonts w:cs="Arial"/>
                <w:sz w:val="16"/>
                <w:szCs w:val="16"/>
              </w:rPr>
            </w:pPr>
            <w:r>
              <w:rPr>
                <w:rFonts w:cs="Arial"/>
                <w:sz w:val="16"/>
                <w:szCs w:val="16"/>
              </w:rPr>
              <w:t>0022</w:t>
            </w:r>
          </w:p>
        </w:tc>
        <w:tc>
          <w:tcPr>
            <w:tcW w:w="426" w:type="dxa"/>
            <w:shd w:val="solid" w:color="FFFFFF" w:fill="auto"/>
            <w:vAlign w:val="bottom"/>
          </w:tcPr>
          <w:p w14:paraId="0C8CB45D" w14:textId="1CB5CF58" w:rsidR="000B67A9" w:rsidRDefault="000B67A9" w:rsidP="00FB73EA">
            <w:pPr>
              <w:pStyle w:val="TAC"/>
              <w:rPr>
                <w:rFonts w:cs="Arial"/>
                <w:sz w:val="16"/>
                <w:szCs w:val="16"/>
              </w:rPr>
            </w:pPr>
            <w:r>
              <w:rPr>
                <w:rFonts w:cs="Arial"/>
                <w:sz w:val="16"/>
                <w:szCs w:val="16"/>
              </w:rPr>
              <w:t>1</w:t>
            </w:r>
          </w:p>
        </w:tc>
        <w:tc>
          <w:tcPr>
            <w:tcW w:w="425" w:type="dxa"/>
            <w:shd w:val="solid" w:color="FFFFFF" w:fill="auto"/>
            <w:vAlign w:val="bottom"/>
          </w:tcPr>
          <w:p w14:paraId="0CEFFAAD" w14:textId="05E0122D" w:rsidR="000B67A9" w:rsidRDefault="000B67A9" w:rsidP="00FB73EA">
            <w:pPr>
              <w:pStyle w:val="TAC"/>
              <w:rPr>
                <w:rFonts w:cs="Arial"/>
                <w:sz w:val="16"/>
                <w:szCs w:val="16"/>
              </w:rPr>
            </w:pPr>
            <w:r>
              <w:rPr>
                <w:rFonts w:cs="Arial"/>
                <w:sz w:val="16"/>
                <w:szCs w:val="16"/>
              </w:rPr>
              <w:t>F</w:t>
            </w:r>
          </w:p>
        </w:tc>
        <w:tc>
          <w:tcPr>
            <w:tcW w:w="4678" w:type="dxa"/>
            <w:shd w:val="clear" w:color="auto" w:fill="auto"/>
            <w:vAlign w:val="bottom"/>
          </w:tcPr>
          <w:p w14:paraId="6D707CBC" w14:textId="00260C76" w:rsidR="000B67A9" w:rsidRDefault="000B67A9" w:rsidP="00FB73EA">
            <w:pPr>
              <w:pStyle w:val="TAL"/>
              <w:rPr>
                <w:sz w:val="16"/>
                <w:szCs w:val="16"/>
              </w:rPr>
            </w:pPr>
            <w:r>
              <w:rPr>
                <w:sz w:val="16"/>
                <w:szCs w:val="16"/>
              </w:rPr>
              <w:t>Clarification of data burst size and PDU set size accuracy</w:t>
            </w:r>
          </w:p>
        </w:tc>
        <w:tc>
          <w:tcPr>
            <w:tcW w:w="708" w:type="dxa"/>
            <w:shd w:val="solid" w:color="FFFFFF" w:fill="auto"/>
          </w:tcPr>
          <w:p w14:paraId="0F6E39DA" w14:textId="4EB8C29D" w:rsidR="000B67A9" w:rsidRDefault="000B67A9" w:rsidP="00FB73EA">
            <w:pPr>
              <w:pStyle w:val="TAC"/>
              <w:rPr>
                <w:sz w:val="16"/>
                <w:szCs w:val="16"/>
              </w:rPr>
            </w:pPr>
            <w:r>
              <w:rPr>
                <w:sz w:val="16"/>
                <w:szCs w:val="16"/>
              </w:rPr>
              <w:t>19.2.0</w:t>
            </w:r>
          </w:p>
        </w:tc>
      </w:tr>
      <w:tr w:rsidR="000B67A9" w:rsidRPr="00315B85" w14:paraId="76E5216D" w14:textId="77777777" w:rsidTr="00107278">
        <w:tc>
          <w:tcPr>
            <w:tcW w:w="800" w:type="dxa"/>
            <w:shd w:val="solid" w:color="FFFFFF" w:fill="auto"/>
          </w:tcPr>
          <w:p w14:paraId="3BB04B73" w14:textId="56F5E945" w:rsidR="000B67A9" w:rsidRDefault="000B67A9" w:rsidP="00FB73EA">
            <w:pPr>
              <w:pStyle w:val="TAC"/>
              <w:rPr>
                <w:sz w:val="16"/>
                <w:szCs w:val="16"/>
              </w:rPr>
            </w:pPr>
            <w:r>
              <w:rPr>
                <w:sz w:val="16"/>
                <w:szCs w:val="16"/>
              </w:rPr>
              <w:t>2025-</w:t>
            </w:r>
            <w:r w:rsidR="005E56BE">
              <w:rPr>
                <w:sz w:val="16"/>
                <w:szCs w:val="16"/>
              </w:rPr>
              <w:t>09</w:t>
            </w:r>
          </w:p>
        </w:tc>
        <w:tc>
          <w:tcPr>
            <w:tcW w:w="901" w:type="dxa"/>
            <w:shd w:val="solid" w:color="FFFFFF" w:fill="auto"/>
          </w:tcPr>
          <w:p w14:paraId="754B5763" w14:textId="6F42B069" w:rsidR="000B67A9" w:rsidRDefault="000B67A9" w:rsidP="00FB73EA">
            <w:pPr>
              <w:pStyle w:val="TAC"/>
              <w:rPr>
                <w:sz w:val="16"/>
                <w:szCs w:val="16"/>
              </w:rPr>
            </w:pPr>
            <w:r>
              <w:rPr>
                <w:sz w:val="16"/>
                <w:szCs w:val="16"/>
              </w:rPr>
              <w:t>SA#109</w:t>
            </w:r>
          </w:p>
        </w:tc>
        <w:tc>
          <w:tcPr>
            <w:tcW w:w="1134" w:type="dxa"/>
            <w:shd w:val="solid" w:color="FFFFFF" w:fill="auto"/>
          </w:tcPr>
          <w:p w14:paraId="66645E49" w14:textId="0AEF518D" w:rsidR="000B67A9" w:rsidRPr="000B67A9" w:rsidRDefault="000B67A9" w:rsidP="00FB73EA">
            <w:pPr>
              <w:pStyle w:val="TAC"/>
              <w:rPr>
                <w:sz w:val="16"/>
                <w:szCs w:val="16"/>
              </w:rPr>
            </w:pPr>
            <w:r w:rsidRPr="000B67A9">
              <w:rPr>
                <w:sz w:val="16"/>
                <w:szCs w:val="16"/>
              </w:rPr>
              <w:t>SP-250932</w:t>
            </w:r>
          </w:p>
        </w:tc>
        <w:tc>
          <w:tcPr>
            <w:tcW w:w="567" w:type="dxa"/>
            <w:shd w:val="solid" w:color="FFFFFF" w:fill="auto"/>
            <w:vAlign w:val="bottom"/>
          </w:tcPr>
          <w:p w14:paraId="3381F0F6" w14:textId="6C769C89" w:rsidR="000B67A9" w:rsidRDefault="000B67A9" w:rsidP="00FB73EA">
            <w:pPr>
              <w:pStyle w:val="TAC"/>
              <w:rPr>
                <w:rFonts w:cs="Arial"/>
                <w:sz w:val="16"/>
                <w:szCs w:val="16"/>
              </w:rPr>
            </w:pPr>
            <w:r>
              <w:rPr>
                <w:rFonts w:cs="Arial"/>
                <w:sz w:val="16"/>
                <w:szCs w:val="16"/>
              </w:rPr>
              <w:t>0023</w:t>
            </w:r>
          </w:p>
        </w:tc>
        <w:tc>
          <w:tcPr>
            <w:tcW w:w="426" w:type="dxa"/>
            <w:shd w:val="solid" w:color="FFFFFF" w:fill="auto"/>
            <w:vAlign w:val="bottom"/>
          </w:tcPr>
          <w:p w14:paraId="1B05CA10" w14:textId="1D601F4B" w:rsidR="000B67A9" w:rsidRDefault="000B67A9" w:rsidP="00FB73EA">
            <w:pPr>
              <w:pStyle w:val="TAC"/>
              <w:rPr>
                <w:rFonts w:cs="Arial"/>
                <w:sz w:val="16"/>
                <w:szCs w:val="16"/>
              </w:rPr>
            </w:pPr>
            <w:r>
              <w:rPr>
                <w:rFonts w:cs="Arial"/>
                <w:sz w:val="16"/>
                <w:szCs w:val="16"/>
              </w:rPr>
              <w:t>1</w:t>
            </w:r>
          </w:p>
        </w:tc>
        <w:tc>
          <w:tcPr>
            <w:tcW w:w="425" w:type="dxa"/>
            <w:shd w:val="solid" w:color="FFFFFF" w:fill="auto"/>
            <w:vAlign w:val="bottom"/>
          </w:tcPr>
          <w:p w14:paraId="4825803C" w14:textId="0B9D4CE7" w:rsidR="000B67A9" w:rsidRDefault="000B67A9" w:rsidP="00FB73EA">
            <w:pPr>
              <w:pStyle w:val="TAC"/>
              <w:rPr>
                <w:rFonts w:cs="Arial"/>
                <w:sz w:val="16"/>
                <w:szCs w:val="16"/>
              </w:rPr>
            </w:pPr>
            <w:r>
              <w:rPr>
                <w:rFonts w:cs="Arial"/>
                <w:sz w:val="16"/>
                <w:szCs w:val="16"/>
              </w:rPr>
              <w:t>F</w:t>
            </w:r>
          </w:p>
        </w:tc>
        <w:tc>
          <w:tcPr>
            <w:tcW w:w="4678" w:type="dxa"/>
            <w:shd w:val="clear" w:color="auto" w:fill="auto"/>
            <w:vAlign w:val="bottom"/>
          </w:tcPr>
          <w:p w14:paraId="61B54F04" w14:textId="2C9BE66D" w:rsidR="000B67A9" w:rsidRDefault="000B67A9" w:rsidP="00FB73EA">
            <w:pPr>
              <w:pStyle w:val="TAL"/>
              <w:rPr>
                <w:sz w:val="16"/>
                <w:szCs w:val="16"/>
              </w:rPr>
            </w:pPr>
            <w:r>
              <w:rPr>
                <w:sz w:val="16"/>
                <w:szCs w:val="16"/>
              </w:rPr>
              <w:t>Guidelines for RTP retransmission in multiplexed transmission scenarios</w:t>
            </w:r>
          </w:p>
        </w:tc>
        <w:tc>
          <w:tcPr>
            <w:tcW w:w="708" w:type="dxa"/>
            <w:shd w:val="solid" w:color="FFFFFF" w:fill="auto"/>
          </w:tcPr>
          <w:p w14:paraId="03A548C3" w14:textId="73E3B963" w:rsidR="000B67A9" w:rsidRDefault="000B67A9" w:rsidP="00FB73EA">
            <w:pPr>
              <w:pStyle w:val="TAC"/>
              <w:rPr>
                <w:sz w:val="16"/>
                <w:szCs w:val="16"/>
              </w:rPr>
            </w:pPr>
            <w:r>
              <w:rPr>
                <w:sz w:val="16"/>
                <w:szCs w:val="16"/>
              </w:rPr>
              <w:t>19.2.0</w:t>
            </w:r>
          </w:p>
        </w:tc>
      </w:tr>
    </w:tbl>
    <w:p w14:paraId="3A6FB7AB" w14:textId="02D63F63" w:rsidR="003C3971" w:rsidRPr="00235394" w:rsidRDefault="003C3971" w:rsidP="00340DB9">
      <w:pPr>
        <w:pStyle w:val="Guidance"/>
      </w:pPr>
    </w:p>
    <w:p w14:paraId="6AE5F0B0"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4B4F7" w14:textId="77777777" w:rsidR="00445252" w:rsidRDefault="00445252">
      <w:r>
        <w:separator/>
      </w:r>
    </w:p>
  </w:endnote>
  <w:endnote w:type="continuationSeparator" w:id="0">
    <w:p w14:paraId="24F17927" w14:textId="77777777" w:rsidR="00445252" w:rsidRDefault="00445252">
      <w:r>
        <w:continuationSeparator/>
      </w:r>
    </w:p>
  </w:endnote>
  <w:endnote w:type="continuationNotice" w:id="1">
    <w:p w14:paraId="4536B4A6" w14:textId="77777777" w:rsidR="00445252" w:rsidRDefault="00445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FBA6B" w14:textId="77777777" w:rsidR="00445252" w:rsidRDefault="00445252">
      <w:r>
        <w:separator/>
      </w:r>
    </w:p>
  </w:footnote>
  <w:footnote w:type="continuationSeparator" w:id="0">
    <w:p w14:paraId="2155AFE5" w14:textId="77777777" w:rsidR="00445252" w:rsidRDefault="00445252">
      <w:r>
        <w:continuationSeparator/>
      </w:r>
    </w:p>
  </w:footnote>
  <w:footnote w:type="continuationNotice" w:id="1">
    <w:p w14:paraId="75E785CE" w14:textId="77777777" w:rsidR="00445252" w:rsidRDefault="004452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ACC20" w14:textId="77777777" w:rsidR="000B67A9" w:rsidRDefault="000B67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3407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0A4E">
      <w:rPr>
        <w:rFonts w:ascii="Arial" w:hAnsi="Arial" w:cs="Arial"/>
        <w:b/>
        <w:noProof/>
        <w:sz w:val="18"/>
        <w:szCs w:val="18"/>
      </w:rPr>
      <w:t>3GPP TS 26.522 V19.2.0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7C9D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0A4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F01E26"/>
    <w:multiLevelType w:val="hybridMultilevel"/>
    <w:tmpl w:val="3EBC2C56"/>
    <w:lvl w:ilvl="0" w:tplc="3BC668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5"/>
  </w:num>
  <w:num w:numId="22" w16cid:durableId="1351953310">
    <w:abstractNumId w:val="20"/>
  </w:num>
  <w:num w:numId="23" w16cid:durableId="870455966">
    <w:abstractNumId w:val="12"/>
  </w:num>
  <w:num w:numId="24" w16cid:durableId="1478495014">
    <w:abstractNumId w:val="23"/>
  </w:num>
  <w:num w:numId="25" w16cid:durableId="1887835715">
    <w:abstractNumId w:val="15"/>
  </w:num>
  <w:num w:numId="26" w16cid:durableId="948202404">
    <w:abstractNumId w:val="19"/>
  </w:num>
  <w:num w:numId="27" w16cid:durableId="5363544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1C12"/>
    <w:rsid w:val="00003219"/>
    <w:rsid w:val="000049A6"/>
    <w:rsid w:val="00005510"/>
    <w:rsid w:val="00005F38"/>
    <w:rsid w:val="00010674"/>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44C6B"/>
    <w:rsid w:val="000514FC"/>
    <w:rsid w:val="000514FF"/>
    <w:rsid w:val="00051834"/>
    <w:rsid w:val="00054A22"/>
    <w:rsid w:val="000557BF"/>
    <w:rsid w:val="000566EB"/>
    <w:rsid w:val="00057906"/>
    <w:rsid w:val="00060CBC"/>
    <w:rsid w:val="00062023"/>
    <w:rsid w:val="000629AE"/>
    <w:rsid w:val="00063547"/>
    <w:rsid w:val="00064497"/>
    <w:rsid w:val="000649EA"/>
    <w:rsid w:val="000655A6"/>
    <w:rsid w:val="00070FC4"/>
    <w:rsid w:val="000723E5"/>
    <w:rsid w:val="000725A3"/>
    <w:rsid w:val="00072A54"/>
    <w:rsid w:val="00072F4A"/>
    <w:rsid w:val="000734C9"/>
    <w:rsid w:val="00074AC3"/>
    <w:rsid w:val="00074C4E"/>
    <w:rsid w:val="00075B2F"/>
    <w:rsid w:val="000765E6"/>
    <w:rsid w:val="00077075"/>
    <w:rsid w:val="00080512"/>
    <w:rsid w:val="00081D20"/>
    <w:rsid w:val="00083446"/>
    <w:rsid w:val="000843B8"/>
    <w:rsid w:val="000925CA"/>
    <w:rsid w:val="0009322C"/>
    <w:rsid w:val="00093844"/>
    <w:rsid w:val="000939D5"/>
    <w:rsid w:val="00094866"/>
    <w:rsid w:val="000949AB"/>
    <w:rsid w:val="0009666C"/>
    <w:rsid w:val="000975C8"/>
    <w:rsid w:val="000A00A5"/>
    <w:rsid w:val="000A12D9"/>
    <w:rsid w:val="000A2DE1"/>
    <w:rsid w:val="000A43DE"/>
    <w:rsid w:val="000A5EB4"/>
    <w:rsid w:val="000A6D89"/>
    <w:rsid w:val="000B088D"/>
    <w:rsid w:val="000B4189"/>
    <w:rsid w:val="000B4393"/>
    <w:rsid w:val="000B67A9"/>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A73"/>
    <w:rsid w:val="000E3B2D"/>
    <w:rsid w:val="000E4C71"/>
    <w:rsid w:val="000F076A"/>
    <w:rsid w:val="000F2402"/>
    <w:rsid w:val="000F5296"/>
    <w:rsid w:val="000F5698"/>
    <w:rsid w:val="000F5B21"/>
    <w:rsid w:val="000F6E07"/>
    <w:rsid w:val="000F6F8F"/>
    <w:rsid w:val="000F7B5B"/>
    <w:rsid w:val="000F7E8E"/>
    <w:rsid w:val="00100E3B"/>
    <w:rsid w:val="00101966"/>
    <w:rsid w:val="00101FD3"/>
    <w:rsid w:val="0010538A"/>
    <w:rsid w:val="001054FB"/>
    <w:rsid w:val="001058E3"/>
    <w:rsid w:val="001062A4"/>
    <w:rsid w:val="0010642C"/>
    <w:rsid w:val="00106A20"/>
    <w:rsid w:val="00111073"/>
    <w:rsid w:val="00114630"/>
    <w:rsid w:val="00114860"/>
    <w:rsid w:val="0011556C"/>
    <w:rsid w:val="00115797"/>
    <w:rsid w:val="00115946"/>
    <w:rsid w:val="00115B4F"/>
    <w:rsid w:val="001255AE"/>
    <w:rsid w:val="001257FF"/>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536D"/>
    <w:rsid w:val="001475FB"/>
    <w:rsid w:val="00151921"/>
    <w:rsid w:val="00154A09"/>
    <w:rsid w:val="00156CF3"/>
    <w:rsid w:val="001613BC"/>
    <w:rsid w:val="00163ACD"/>
    <w:rsid w:val="00163C93"/>
    <w:rsid w:val="00165B30"/>
    <w:rsid w:val="0017078C"/>
    <w:rsid w:val="00173E3B"/>
    <w:rsid w:val="00174E78"/>
    <w:rsid w:val="0018082E"/>
    <w:rsid w:val="00182A14"/>
    <w:rsid w:val="001835A8"/>
    <w:rsid w:val="00185A78"/>
    <w:rsid w:val="0018690D"/>
    <w:rsid w:val="0019032D"/>
    <w:rsid w:val="00190B32"/>
    <w:rsid w:val="001972DC"/>
    <w:rsid w:val="001A3088"/>
    <w:rsid w:val="001A4C42"/>
    <w:rsid w:val="001A7420"/>
    <w:rsid w:val="001B0E1D"/>
    <w:rsid w:val="001B1748"/>
    <w:rsid w:val="001B28A9"/>
    <w:rsid w:val="001B32E7"/>
    <w:rsid w:val="001B35E7"/>
    <w:rsid w:val="001B4540"/>
    <w:rsid w:val="001B54A6"/>
    <w:rsid w:val="001B6637"/>
    <w:rsid w:val="001B7AC4"/>
    <w:rsid w:val="001B7C3E"/>
    <w:rsid w:val="001C03FB"/>
    <w:rsid w:val="001C21C3"/>
    <w:rsid w:val="001C49D2"/>
    <w:rsid w:val="001C4A4A"/>
    <w:rsid w:val="001C4E43"/>
    <w:rsid w:val="001D02C2"/>
    <w:rsid w:val="001D16F0"/>
    <w:rsid w:val="001D2754"/>
    <w:rsid w:val="001D4AA6"/>
    <w:rsid w:val="001E13BD"/>
    <w:rsid w:val="001E1CE1"/>
    <w:rsid w:val="001E2303"/>
    <w:rsid w:val="001E42D2"/>
    <w:rsid w:val="001E469B"/>
    <w:rsid w:val="001E4C70"/>
    <w:rsid w:val="001E51EB"/>
    <w:rsid w:val="001E5F18"/>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4694"/>
    <w:rsid w:val="00212931"/>
    <w:rsid w:val="00213DD4"/>
    <w:rsid w:val="002154E8"/>
    <w:rsid w:val="00220D1D"/>
    <w:rsid w:val="00223393"/>
    <w:rsid w:val="00224FB9"/>
    <w:rsid w:val="00227C2D"/>
    <w:rsid w:val="00227C77"/>
    <w:rsid w:val="002309B0"/>
    <w:rsid w:val="00230A57"/>
    <w:rsid w:val="002347A2"/>
    <w:rsid w:val="00234E32"/>
    <w:rsid w:val="00235ABB"/>
    <w:rsid w:val="002361FD"/>
    <w:rsid w:val="00236810"/>
    <w:rsid w:val="00236D56"/>
    <w:rsid w:val="00241E8F"/>
    <w:rsid w:val="00242F65"/>
    <w:rsid w:val="0024385B"/>
    <w:rsid w:val="002442DD"/>
    <w:rsid w:val="002446CF"/>
    <w:rsid w:val="002449D5"/>
    <w:rsid w:val="0025027B"/>
    <w:rsid w:val="002508F4"/>
    <w:rsid w:val="0025298F"/>
    <w:rsid w:val="00253900"/>
    <w:rsid w:val="00253B37"/>
    <w:rsid w:val="002576D1"/>
    <w:rsid w:val="0026118F"/>
    <w:rsid w:val="002612D2"/>
    <w:rsid w:val="00262195"/>
    <w:rsid w:val="00264152"/>
    <w:rsid w:val="00264B4A"/>
    <w:rsid w:val="00264DB4"/>
    <w:rsid w:val="00265646"/>
    <w:rsid w:val="002663FC"/>
    <w:rsid w:val="00266E8E"/>
    <w:rsid w:val="002675F0"/>
    <w:rsid w:val="00267ACB"/>
    <w:rsid w:val="002732B1"/>
    <w:rsid w:val="00274B0D"/>
    <w:rsid w:val="00274B7B"/>
    <w:rsid w:val="002760EE"/>
    <w:rsid w:val="002772C0"/>
    <w:rsid w:val="00281FA7"/>
    <w:rsid w:val="00282FAC"/>
    <w:rsid w:val="002849F6"/>
    <w:rsid w:val="00285506"/>
    <w:rsid w:val="00286079"/>
    <w:rsid w:val="002873D6"/>
    <w:rsid w:val="00291FD3"/>
    <w:rsid w:val="00292B07"/>
    <w:rsid w:val="0029448E"/>
    <w:rsid w:val="0029570C"/>
    <w:rsid w:val="002A152C"/>
    <w:rsid w:val="002A1D0B"/>
    <w:rsid w:val="002A2825"/>
    <w:rsid w:val="002A3A73"/>
    <w:rsid w:val="002A411A"/>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0B"/>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061F5"/>
    <w:rsid w:val="003065D6"/>
    <w:rsid w:val="0031455E"/>
    <w:rsid w:val="00314EDD"/>
    <w:rsid w:val="00314EFD"/>
    <w:rsid w:val="00315B85"/>
    <w:rsid w:val="003160AB"/>
    <w:rsid w:val="00316964"/>
    <w:rsid w:val="00316BE6"/>
    <w:rsid w:val="003172DC"/>
    <w:rsid w:val="00317CFD"/>
    <w:rsid w:val="00320A00"/>
    <w:rsid w:val="00320C86"/>
    <w:rsid w:val="00320D7C"/>
    <w:rsid w:val="003212D7"/>
    <w:rsid w:val="00322542"/>
    <w:rsid w:val="0032544F"/>
    <w:rsid w:val="0032660C"/>
    <w:rsid w:val="0032690B"/>
    <w:rsid w:val="00327579"/>
    <w:rsid w:val="003275FF"/>
    <w:rsid w:val="0033264E"/>
    <w:rsid w:val="00333C04"/>
    <w:rsid w:val="00335851"/>
    <w:rsid w:val="0033631B"/>
    <w:rsid w:val="00340DB9"/>
    <w:rsid w:val="003432DB"/>
    <w:rsid w:val="00343B5F"/>
    <w:rsid w:val="00344F08"/>
    <w:rsid w:val="00350100"/>
    <w:rsid w:val="003517B4"/>
    <w:rsid w:val="00353AA7"/>
    <w:rsid w:val="0035462D"/>
    <w:rsid w:val="00355F5F"/>
    <w:rsid w:val="00356555"/>
    <w:rsid w:val="00363372"/>
    <w:rsid w:val="003637AC"/>
    <w:rsid w:val="00363E53"/>
    <w:rsid w:val="00364439"/>
    <w:rsid w:val="00366080"/>
    <w:rsid w:val="0036619A"/>
    <w:rsid w:val="00372728"/>
    <w:rsid w:val="00372A0A"/>
    <w:rsid w:val="0037458B"/>
    <w:rsid w:val="003755F3"/>
    <w:rsid w:val="003765B8"/>
    <w:rsid w:val="00377563"/>
    <w:rsid w:val="003776D2"/>
    <w:rsid w:val="0038352D"/>
    <w:rsid w:val="003923A9"/>
    <w:rsid w:val="00392423"/>
    <w:rsid w:val="00393DCE"/>
    <w:rsid w:val="00393EE3"/>
    <w:rsid w:val="00393F47"/>
    <w:rsid w:val="00395355"/>
    <w:rsid w:val="00396D07"/>
    <w:rsid w:val="003A09EC"/>
    <w:rsid w:val="003A13BD"/>
    <w:rsid w:val="003A20F2"/>
    <w:rsid w:val="003A2A31"/>
    <w:rsid w:val="003A30EC"/>
    <w:rsid w:val="003A4C5B"/>
    <w:rsid w:val="003A5C05"/>
    <w:rsid w:val="003A63FA"/>
    <w:rsid w:val="003A6428"/>
    <w:rsid w:val="003A7CC2"/>
    <w:rsid w:val="003B01E3"/>
    <w:rsid w:val="003B1416"/>
    <w:rsid w:val="003B4612"/>
    <w:rsid w:val="003B4F4F"/>
    <w:rsid w:val="003B5A44"/>
    <w:rsid w:val="003B72E2"/>
    <w:rsid w:val="003B7A67"/>
    <w:rsid w:val="003C0C0F"/>
    <w:rsid w:val="003C285C"/>
    <w:rsid w:val="003C34EB"/>
    <w:rsid w:val="003C3971"/>
    <w:rsid w:val="003C68A2"/>
    <w:rsid w:val="003C6CBA"/>
    <w:rsid w:val="003C7AB3"/>
    <w:rsid w:val="003C7E61"/>
    <w:rsid w:val="003D0429"/>
    <w:rsid w:val="003D193F"/>
    <w:rsid w:val="003D6AF9"/>
    <w:rsid w:val="003D7D54"/>
    <w:rsid w:val="003E01D1"/>
    <w:rsid w:val="003E1F85"/>
    <w:rsid w:val="003E1FEE"/>
    <w:rsid w:val="003E262D"/>
    <w:rsid w:val="003E6047"/>
    <w:rsid w:val="003F0DB3"/>
    <w:rsid w:val="003F20E9"/>
    <w:rsid w:val="003F2280"/>
    <w:rsid w:val="003F2A54"/>
    <w:rsid w:val="00400023"/>
    <w:rsid w:val="004004A7"/>
    <w:rsid w:val="00401BB0"/>
    <w:rsid w:val="00402CC4"/>
    <w:rsid w:val="00403C44"/>
    <w:rsid w:val="0040635A"/>
    <w:rsid w:val="00406718"/>
    <w:rsid w:val="00406FD1"/>
    <w:rsid w:val="0040744A"/>
    <w:rsid w:val="00410AAB"/>
    <w:rsid w:val="004110D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5252"/>
    <w:rsid w:val="00446A8E"/>
    <w:rsid w:val="00450A4E"/>
    <w:rsid w:val="00452859"/>
    <w:rsid w:val="00457618"/>
    <w:rsid w:val="00465515"/>
    <w:rsid w:val="0047195E"/>
    <w:rsid w:val="004719D9"/>
    <w:rsid w:val="00471E8A"/>
    <w:rsid w:val="004737CD"/>
    <w:rsid w:val="004742DC"/>
    <w:rsid w:val="004759FC"/>
    <w:rsid w:val="00475EFA"/>
    <w:rsid w:val="00480A83"/>
    <w:rsid w:val="0048295C"/>
    <w:rsid w:val="00483C9B"/>
    <w:rsid w:val="00490C7C"/>
    <w:rsid w:val="004925D5"/>
    <w:rsid w:val="00496FF6"/>
    <w:rsid w:val="0049751D"/>
    <w:rsid w:val="004A070C"/>
    <w:rsid w:val="004A1E51"/>
    <w:rsid w:val="004A2203"/>
    <w:rsid w:val="004A2708"/>
    <w:rsid w:val="004A369D"/>
    <w:rsid w:val="004A4367"/>
    <w:rsid w:val="004A4607"/>
    <w:rsid w:val="004A4756"/>
    <w:rsid w:val="004B346E"/>
    <w:rsid w:val="004B3ABD"/>
    <w:rsid w:val="004C13DD"/>
    <w:rsid w:val="004C1AC1"/>
    <w:rsid w:val="004C30AC"/>
    <w:rsid w:val="004C457C"/>
    <w:rsid w:val="004C4F52"/>
    <w:rsid w:val="004C507D"/>
    <w:rsid w:val="004D136A"/>
    <w:rsid w:val="004D2082"/>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02B"/>
    <w:rsid w:val="004F6EBB"/>
    <w:rsid w:val="004F7A8E"/>
    <w:rsid w:val="00503E21"/>
    <w:rsid w:val="005105A7"/>
    <w:rsid w:val="005105E5"/>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47125"/>
    <w:rsid w:val="00550678"/>
    <w:rsid w:val="005512C6"/>
    <w:rsid w:val="005513FC"/>
    <w:rsid w:val="005527A1"/>
    <w:rsid w:val="00555E8C"/>
    <w:rsid w:val="0055612A"/>
    <w:rsid w:val="00557179"/>
    <w:rsid w:val="00557384"/>
    <w:rsid w:val="00561FC0"/>
    <w:rsid w:val="0056325F"/>
    <w:rsid w:val="00565087"/>
    <w:rsid w:val="005655D8"/>
    <w:rsid w:val="00565EB4"/>
    <w:rsid w:val="00571F55"/>
    <w:rsid w:val="00572FA0"/>
    <w:rsid w:val="00573510"/>
    <w:rsid w:val="00575778"/>
    <w:rsid w:val="005767C8"/>
    <w:rsid w:val="005768AC"/>
    <w:rsid w:val="0058225D"/>
    <w:rsid w:val="00582712"/>
    <w:rsid w:val="00584449"/>
    <w:rsid w:val="005853E7"/>
    <w:rsid w:val="005865D6"/>
    <w:rsid w:val="0059132F"/>
    <w:rsid w:val="00591E42"/>
    <w:rsid w:val="00594F68"/>
    <w:rsid w:val="00596B81"/>
    <w:rsid w:val="00597B11"/>
    <w:rsid w:val="005A241F"/>
    <w:rsid w:val="005A3068"/>
    <w:rsid w:val="005A308D"/>
    <w:rsid w:val="005A6B08"/>
    <w:rsid w:val="005A6B93"/>
    <w:rsid w:val="005A6D61"/>
    <w:rsid w:val="005A7F2D"/>
    <w:rsid w:val="005B114B"/>
    <w:rsid w:val="005B420F"/>
    <w:rsid w:val="005B49FC"/>
    <w:rsid w:val="005B5602"/>
    <w:rsid w:val="005B5E60"/>
    <w:rsid w:val="005B744F"/>
    <w:rsid w:val="005C1011"/>
    <w:rsid w:val="005C1978"/>
    <w:rsid w:val="005C2488"/>
    <w:rsid w:val="005C3256"/>
    <w:rsid w:val="005C350F"/>
    <w:rsid w:val="005C643E"/>
    <w:rsid w:val="005C7AD5"/>
    <w:rsid w:val="005C7DC2"/>
    <w:rsid w:val="005D2E01"/>
    <w:rsid w:val="005D43F0"/>
    <w:rsid w:val="005D4436"/>
    <w:rsid w:val="005D7526"/>
    <w:rsid w:val="005D7C5E"/>
    <w:rsid w:val="005E2B77"/>
    <w:rsid w:val="005E4BB2"/>
    <w:rsid w:val="005E530B"/>
    <w:rsid w:val="005E56BE"/>
    <w:rsid w:val="005E5D7E"/>
    <w:rsid w:val="005E72DF"/>
    <w:rsid w:val="005F16B4"/>
    <w:rsid w:val="005F2D6E"/>
    <w:rsid w:val="005F2F0A"/>
    <w:rsid w:val="005F2FD1"/>
    <w:rsid w:val="005F5F4C"/>
    <w:rsid w:val="005F62EB"/>
    <w:rsid w:val="005F6852"/>
    <w:rsid w:val="005F7221"/>
    <w:rsid w:val="005F788A"/>
    <w:rsid w:val="005F7FD6"/>
    <w:rsid w:val="00600285"/>
    <w:rsid w:val="00600D18"/>
    <w:rsid w:val="00601C52"/>
    <w:rsid w:val="00602AEA"/>
    <w:rsid w:val="006053EC"/>
    <w:rsid w:val="00605775"/>
    <w:rsid w:val="00605970"/>
    <w:rsid w:val="00610E87"/>
    <w:rsid w:val="006121F9"/>
    <w:rsid w:val="006125B5"/>
    <w:rsid w:val="006128D2"/>
    <w:rsid w:val="006146A9"/>
    <w:rsid w:val="00614C41"/>
    <w:rsid w:val="00614FDF"/>
    <w:rsid w:val="00616BED"/>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624C"/>
    <w:rsid w:val="006679D3"/>
    <w:rsid w:val="00670758"/>
    <w:rsid w:val="00670CF4"/>
    <w:rsid w:val="006710F0"/>
    <w:rsid w:val="00672099"/>
    <w:rsid w:val="00674BFE"/>
    <w:rsid w:val="00675830"/>
    <w:rsid w:val="00675C5F"/>
    <w:rsid w:val="00680DDA"/>
    <w:rsid w:val="00681F57"/>
    <w:rsid w:val="006822C1"/>
    <w:rsid w:val="006827A4"/>
    <w:rsid w:val="00682DD5"/>
    <w:rsid w:val="00684391"/>
    <w:rsid w:val="00685A8D"/>
    <w:rsid w:val="00686BD1"/>
    <w:rsid w:val="00687B9A"/>
    <w:rsid w:val="00690F34"/>
    <w:rsid w:val="006912E9"/>
    <w:rsid w:val="00691657"/>
    <w:rsid w:val="00691908"/>
    <w:rsid w:val="00696029"/>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C9B"/>
    <w:rsid w:val="006C3D95"/>
    <w:rsid w:val="006C4F09"/>
    <w:rsid w:val="006C5510"/>
    <w:rsid w:val="006D2D36"/>
    <w:rsid w:val="006D30C9"/>
    <w:rsid w:val="006D4934"/>
    <w:rsid w:val="006E1054"/>
    <w:rsid w:val="006E1430"/>
    <w:rsid w:val="006E57DA"/>
    <w:rsid w:val="006E5C86"/>
    <w:rsid w:val="006E6063"/>
    <w:rsid w:val="006E770F"/>
    <w:rsid w:val="006F046E"/>
    <w:rsid w:val="006F0765"/>
    <w:rsid w:val="006F1002"/>
    <w:rsid w:val="006F17A9"/>
    <w:rsid w:val="006F396A"/>
    <w:rsid w:val="006F6471"/>
    <w:rsid w:val="006F6B01"/>
    <w:rsid w:val="007000D6"/>
    <w:rsid w:val="00701116"/>
    <w:rsid w:val="007020A1"/>
    <w:rsid w:val="007020DB"/>
    <w:rsid w:val="0070341B"/>
    <w:rsid w:val="00703E48"/>
    <w:rsid w:val="00705526"/>
    <w:rsid w:val="007058AE"/>
    <w:rsid w:val="00710E35"/>
    <w:rsid w:val="0071174C"/>
    <w:rsid w:val="00713A36"/>
    <w:rsid w:val="00713C44"/>
    <w:rsid w:val="00714475"/>
    <w:rsid w:val="00714CFE"/>
    <w:rsid w:val="00715135"/>
    <w:rsid w:val="007165E6"/>
    <w:rsid w:val="0071762A"/>
    <w:rsid w:val="00725185"/>
    <w:rsid w:val="007275EE"/>
    <w:rsid w:val="00730555"/>
    <w:rsid w:val="007315ED"/>
    <w:rsid w:val="00733C6F"/>
    <w:rsid w:val="00734176"/>
    <w:rsid w:val="00734A5B"/>
    <w:rsid w:val="007353FA"/>
    <w:rsid w:val="0073544B"/>
    <w:rsid w:val="0073561F"/>
    <w:rsid w:val="00737786"/>
    <w:rsid w:val="0074026F"/>
    <w:rsid w:val="00741265"/>
    <w:rsid w:val="00741384"/>
    <w:rsid w:val="00741E93"/>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67DBA"/>
    <w:rsid w:val="0077013A"/>
    <w:rsid w:val="00771CC6"/>
    <w:rsid w:val="007729DD"/>
    <w:rsid w:val="00772EC8"/>
    <w:rsid w:val="00774114"/>
    <w:rsid w:val="00774DA4"/>
    <w:rsid w:val="00780587"/>
    <w:rsid w:val="00780EC9"/>
    <w:rsid w:val="00781F0F"/>
    <w:rsid w:val="00782BB7"/>
    <w:rsid w:val="00783493"/>
    <w:rsid w:val="007848D7"/>
    <w:rsid w:val="007858CC"/>
    <w:rsid w:val="00786232"/>
    <w:rsid w:val="007902DF"/>
    <w:rsid w:val="0079079D"/>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0A8F"/>
    <w:rsid w:val="007E2631"/>
    <w:rsid w:val="007E3804"/>
    <w:rsid w:val="007E4123"/>
    <w:rsid w:val="007E4C94"/>
    <w:rsid w:val="007E5437"/>
    <w:rsid w:val="007E5A9E"/>
    <w:rsid w:val="007E68A9"/>
    <w:rsid w:val="007E71F9"/>
    <w:rsid w:val="007F0F4A"/>
    <w:rsid w:val="007F430F"/>
    <w:rsid w:val="007F4DA8"/>
    <w:rsid w:val="007F51DB"/>
    <w:rsid w:val="007F59A8"/>
    <w:rsid w:val="007F6DB8"/>
    <w:rsid w:val="008007BE"/>
    <w:rsid w:val="008008A6"/>
    <w:rsid w:val="008028A4"/>
    <w:rsid w:val="00804273"/>
    <w:rsid w:val="00804991"/>
    <w:rsid w:val="00806697"/>
    <w:rsid w:val="00811074"/>
    <w:rsid w:val="0081301B"/>
    <w:rsid w:val="00815115"/>
    <w:rsid w:val="00816ACF"/>
    <w:rsid w:val="008171EE"/>
    <w:rsid w:val="008200D6"/>
    <w:rsid w:val="00821A8F"/>
    <w:rsid w:val="00821C80"/>
    <w:rsid w:val="00822CFB"/>
    <w:rsid w:val="00823109"/>
    <w:rsid w:val="00825E54"/>
    <w:rsid w:val="00826F87"/>
    <w:rsid w:val="00827C44"/>
    <w:rsid w:val="00830747"/>
    <w:rsid w:val="00830904"/>
    <w:rsid w:val="00833352"/>
    <w:rsid w:val="008335D2"/>
    <w:rsid w:val="008359AC"/>
    <w:rsid w:val="008365DF"/>
    <w:rsid w:val="008373B9"/>
    <w:rsid w:val="008455A5"/>
    <w:rsid w:val="008466CF"/>
    <w:rsid w:val="00846B5F"/>
    <w:rsid w:val="00847837"/>
    <w:rsid w:val="00850FDF"/>
    <w:rsid w:val="00851B60"/>
    <w:rsid w:val="00852293"/>
    <w:rsid w:val="008527E3"/>
    <w:rsid w:val="00853795"/>
    <w:rsid w:val="0085435D"/>
    <w:rsid w:val="00856DAB"/>
    <w:rsid w:val="00857683"/>
    <w:rsid w:val="00860E53"/>
    <w:rsid w:val="008621CE"/>
    <w:rsid w:val="00863972"/>
    <w:rsid w:val="0086466A"/>
    <w:rsid w:val="00864D1C"/>
    <w:rsid w:val="0086527F"/>
    <w:rsid w:val="00865B59"/>
    <w:rsid w:val="00866143"/>
    <w:rsid w:val="00866D55"/>
    <w:rsid w:val="00870442"/>
    <w:rsid w:val="00873A11"/>
    <w:rsid w:val="008768CA"/>
    <w:rsid w:val="00876E51"/>
    <w:rsid w:val="00877997"/>
    <w:rsid w:val="008807F9"/>
    <w:rsid w:val="00890D69"/>
    <w:rsid w:val="0089148A"/>
    <w:rsid w:val="00891D47"/>
    <w:rsid w:val="00893AEC"/>
    <w:rsid w:val="0089434C"/>
    <w:rsid w:val="008961BE"/>
    <w:rsid w:val="00896E6F"/>
    <w:rsid w:val="008974A8"/>
    <w:rsid w:val="008979F7"/>
    <w:rsid w:val="008A14FB"/>
    <w:rsid w:val="008A2337"/>
    <w:rsid w:val="008A3141"/>
    <w:rsid w:val="008A3287"/>
    <w:rsid w:val="008A3636"/>
    <w:rsid w:val="008A3E2B"/>
    <w:rsid w:val="008A3F7B"/>
    <w:rsid w:val="008A476F"/>
    <w:rsid w:val="008A4CAA"/>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5D"/>
    <w:rsid w:val="008C7D7B"/>
    <w:rsid w:val="008D28FD"/>
    <w:rsid w:val="008D538C"/>
    <w:rsid w:val="008D71FC"/>
    <w:rsid w:val="008D7ACC"/>
    <w:rsid w:val="008D7F69"/>
    <w:rsid w:val="008E06A7"/>
    <w:rsid w:val="008E1674"/>
    <w:rsid w:val="008E2095"/>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1A3B"/>
    <w:rsid w:val="0091348E"/>
    <w:rsid w:val="00913F89"/>
    <w:rsid w:val="0091573A"/>
    <w:rsid w:val="00917CCB"/>
    <w:rsid w:val="00923B3D"/>
    <w:rsid w:val="00925349"/>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49B"/>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2AC0"/>
    <w:rsid w:val="009857D2"/>
    <w:rsid w:val="00985971"/>
    <w:rsid w:val="00986C6C"/>
    <w:rsid w:val="009963CB"/>
    <w:rsid w:val="0099692C"/>
    <w:rsid w:val="009A012F"/>
    <w:rsid w:val="009A0B1D"/>
    <w:rsid w:val="009A1147"/>
    <w:rsid w:val="009A12F8"/>
    <w:rsid w:val="009A2A59"/>
    <w:rsid w:val="009A65FE"/>
    <w:rsid w:val="009A67EB"/>
    <w:rsid w:val="009A70F3"/>
    <w:rsid w:val="009B287C"/>
    <w:rsid w:val="009B2C96"/>
    <w:rsid w:val="009B326B"/>
    <w:rsid w:val="009B3C46"/>
    <w:rsid w:val="009B4423"/>
    <w:rsid w:val="009C2CEE"/>
    <w:rsid w:val="009C4740"/>
    <w:rsid w:val="009C5847"/>
    <w:rsid w:val="009C66DF"/>
    <w:rsid w:val="009C7A4C"/>
    <w:rsid w:val="009D07AD"/>
    <w:rsid w:val="009D3FAC"/>
    <w:rsid w:val="009D4C94"/>
    <w:rsid w:val="009D6C1F"/>
    <w:rsid w:val="009D7424"/>
    <w:rsid w:val="009E0B9D"/>
    <w:rsid w:val="009E0CA2"/>
    <w:rsid w:val="009E0D97"/>
    <w:rsid w:val="009E0FB2"/>
    <w:rsid w:val="009E1096"/>
    <w:rsid w:val="009E2532"/>
    <w:rsid w:val="009E4CEB"/>
    <w:rsid w:val="009E6EE8"/>
    <w:rsid w:val="009F1390"/>
    <w:rsid w:val="009F37B7"/>
    <w:rsid w:val="009F6F6C"/>
    <w:rsid w:val="00A0064F"/>
    <w:rsid w:val="00A0106B"/>
    <w:rsid w:val="00A03B8C"/>
    <w:rsid w:val="00A05A37"/>
    <w:rsid w:val="00A06470"/>
    <w:rsid w:val="00A07079"/>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1FC9"/>
    <w:rsid w:val="00A33B25"/>
    <w:rsid w:val="00A34270"/>
    <w:rsid w:val="00A35580"/>
    <w:rsid w:val="00A4198C"/>
    <w:rsid w:val="00A43FA4"/>
    <w:rsid w:val="00A441E6"/>
    <w:rsid w:val="00A44EF3"/>
    <w:rsid w:val="00A4759B"/>
    <w:rsid w:val="00A513DB"/>
    <w:rsid w:val="00A52534"/>
    <w:rsid w:val="00A533B0"/>
    <w:rsid w:val="00A53724"/>
    <w:rsid w:val="00A5418D"/>
    <w:rsid w:val="00A547AD"/>
    <w:rsid w:val="00A56066"/>
    <w:rsid w:val="00A562AA"/>
    <w:rsid w:val="00A5632C"/>
    <w:rsid w:val="00A566D2"/>
    <w:rsid w:val="00A60B94"/>
    <w:rsid w:val="00A61462"/>
    <w:rsid w:val="00A6171D"/>
    <w:rsid w:val="00A63DF3"/>
    <w:rsid w:val="00A655B7"/>
    <w:rsid w:val="00A67566"/>
    <w:rsid w:val="00A703B1"/>
    <w:rsid w:val="00A7055B"/>
    <w:rsid w:val="00A70D72"/>
    <w:rsid w:val="00A724DD"/>
    <w:rsid w:val="00A72A99"/>
    <w:rsid w:val="00A73129"/>
    <w:rsid w:val="00A73378"/>
    <w:rsid w:val="00A73B96"/>
    <w:rsid w:val="00A750A7"/>
    <w:rsid w:val="00A766FA"/>
    <w:rsid w:val="00A76A03"/>
    <w:rsid w:val="00A76DEA"/>
    <w:rsid w:val="00A81AC1"/>
    <w:rsid w:val="00A82346"/>
    <w:rsid w:val="00A828AE"/>
    <w:rsid w:val="00A82BB2"/>
    <w:rsid w:val="00A84954"/>
    <w:rsid w:val="00A86582"/>
    <w:rsid w:val="00A90028"/>
    <w:rsid w:val="00A90278"/>
    <w:rsid w:val="00A9202A"/>
    <w:rsid w:val="00A92BA1"/>
    <w:rsid w:val="00A95205"/>
    <w:rsid w:val="00A95A32"/>
    <w:rsid w:val="00A95F1F"/>
    <w:rsid w:val="00A968CF"/>
    <w:rsid w:val="00A97139"/>
    <w:rsid w:val="00AA108E"/>
    <w:rsid w:val="00AA6861"/>
    <w:rsid w:val="00AA790E"/>
    <w:rsid w:val="00AB3442"/>
    <w:rsid w:val="00AB384E"/>
    <w:rsid w:val="00AB3AF9"/>
    <w:rsid w:val="00AB4A5D"/>
    <w:rsid w:val="00AB5177"/>
    <w:rsid w:val="00AC0694"/>
    <w:rsid w:val="00AC0C01"/>
    <w:rsid w:val="00AC16A4"/>
    <w:rsid w:val="00AC17F1"/>
    <w:rsid w:val="00AC1905"/>
    <w:rsid w:val="00AC2E2C"/>
    <w:rsid w:val="00AC3F2A"/>
    <w:rsid w:val="00AC6BC6"/>
    <w:rsid w:val="00AD14DB"/>
    <w:rsid w:val="00AD45A1"/>
    <w:rsid w:val="00AD5AC6"/>
    <w:rsid w:val="00AD6241"/>
    <w:rsid w:val="00AE071E"/>
    <w:rsid w:val="00AE122F"/>
    <w:rsid w:val="00AE2297"/>
    <w:rsid w:val="00AE2E89"/>
    <w:rsid w:val="00AE4CAF"/>
    <w:rsid w:val="00AE60AA"/>
    <w:rsid w:val="00AE6164"/>
    <w:rsid w:val="00AE65E2"/>
    <w:rsid w:val="00AF1460"/>
    <w:rsid w:val="00AF15D2"/>
    <w:rsid w:val="00AF1841"/>
    <w:rsid w:val="00AF42CE"/>
    <w:rsid w:val="00AF509E"/>
    <w:rsid w:val="00AF5593"/>
    <w:rsid w:val="00B0040E"/>
    <w:rsid w:val="00B024C1"/>
    <w:rsid w:val="00B03D7A"/>
    <w:rsid w:val="00B063ED"/>
    <w:rsid w:val="00B0648C"/>
    <w:rsid w:val="00B07A7B"/>
    <w:rsid w:val="00B07F66"/>
    <w:rsid w:val="00B10338"/>
    <w:rsid w:val="00B10970"/>
    <w:rsid w:val="00B10CB3"/>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1F2F"/>
    <w:rsid w:val="00B44335"/>
    <w:rsid w:val="00B44C4F"/>
    <w:rsid w:val="00B456CC"/>
    <w:rsid w:val="00B45DFD"/>
    <w:rsid w:val="00B47FCB"/>
    <w:rsid w:val="00B50B2F"/>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17AC"/>
    <w:rsid w:val="00B81D55"/>
    <w:rsid w:val="00B8224F"/>
    <w:rsid w:val="00B83900"/>
    <w:rsid w:val="00B83B13"/>
    <w:rsid w:val="00B83B9E"/>
    <w:rsid w:val="00B84EC2"/>
    <w:rsid w:val="00B8505C"/>
    <w:rsid w:val="00B87168"/>
    <w:rsid w:val="00B87277"/>
    <w:rsid w:val="00B91F0F"/>
    <w:rsid w:val="00B92A88"/>
    <w:rsid w:val="00B93086"/>
    <w:rsid w:val="00B93186"/>
    <w:rsid w:val="00B95469"/>
    <w:rsid w:val="00B95785"/>
    <w:rsid w:val="00B957FC"/>
    <w:rsid w:val="00BA19ED"/>
    <w:rsid w:val="00BA277F"/>
    <w:rsid w:val="00BA2CE7"/>
    <w:rsid w:val="00BA33B2"/>
    <w:rsid w:val="00BA39F0"/>
    <w:rsid w:val="00BA453D"/>
    <w:rsid w:val="00BA4B8D"/>
    <w:rsid w:val="00BA60B6"/>
    <w:rsid w:val="00BA718D"/>
    <w:rsid w:val="00BB3B02"/>
    <w:rsid w:val="00BB4E98"/>
    <w:rsid w:val="00BB50E2"/>
    <w:rsid w:val="00BB66B5"/>
    <w:rsid w:val="00BB771A"/>
    <w:rsid w:val="00BC0858"/>
    <w:rsid w:val="00BC0F7D"/>
    <w:rsid w:val="00BC1342"/>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24E8"/>
    <w:rsid w:val="00BF3479"/>
    <w:rsid w:val="00BF49C4"/>
    <w:rsid w:val="00BF502B"/>
    <w:rsid w:val="00BF5E42"/>
    <w:rsid w:val="00BF7A51"/>
    <w:rsid w:val="00C007E4"/>
    <w:rsid w:val="00C02DCA"/>
    <w:rsid w:val="00C0310A"/>
    <w:rsid w:val="00C03A6F"/>
    <w:rsid w:val="00C03CED"/>
    <w:rsid w:val="00C04407"/>
    <w:rsid w:val="00C04558"/>
    <w:rsid w:val="00C04F4B"/>
    <w:rsid w:val="00C06B04"/>
    <w:rsid w:val="00C074DD"/>
    <w:rsid w:val="00C107DC"/>
    <w:rsid w:val="00C13FC9"/>
    <w:rsid w:val="00C1496A"/>
    <w:rsid w:val="00C14FAF"/>
    <w:rsid w:val="00C1500C"/>
    <w:rsid w:val="00C15131"/>
    <w:rsid w:val="00C16234"/>
    <w:rsid w:val="00C1649E"/>
    <w:rsid w:val="00C1763E"/>
    <w:rsid w:val="00C208CE"/>
    <w:rsid w:val="00C226F6"/>
    <w:rsid w:val="00C23C69"/>
    <w:rsid w:val="00C245A1"/>
    <w:rsid w:val="00C24CAD"/>
    <w:rsid w:val="00C24F31"/>
    <w:rsid w:val="00C25EE4"/>
    <w:rsid w:val="00C27371"/>
    <w:rsid w:val="00C33079"/>
    <w:rsid w:val="00C34E6C"/>
    <w:rsid w:val="00C409DB"/>
    <w:rsid w:val="00C44E5C"/>
    <w:rsid w:val="00C45231"/>
    <w:rsid w:val="00C462AE"/>
    <w:rsid w:val="00C46863"/>
    <w:rsid w:val="00C475DF"/>
    <w:rsid w:val="00C52678"/>
    <w:rsid w:val="00C529FC"/>
    <w:rsid w:val="00C551FF"/>
    <w:rsid w:val="00C571F3"/>
    <w:rsid w:val="00C576D0"/>
    <w:rsid w:val="00C57819"/>
    <w:rsid w:val="00C603B6"/>
    <w:rsid w:val="00C61CC4"/>
    <w:rsid w:val="00C64485"/>
    <w:rsid w:val="00C64D83"/>
    <w:rsid w:val="00C6688B"/>
    <w:rsid w:val="00C70FC2"/>
    <w:rsid w:val="00C7173D"/>
    <w:rsid w:val="00C71E4E"/>
    <w:rsid w:val="00C72833"/>
    <w:rsid w:val="00C72A19"/>
    <w:rsid w:val="00C74664"/>
    <w:rsid w:val="00C76183"/>
    <w:rsid w:val="00C77A4C"/>
    <w:rsid w:val="00C80F1D"/>
    <w:rsid w:val="00C8111A"/>
    <w:rsid w:val="00C81FF6"/>
    <w:rsid w:val="00C82A6C"/>
    <w:rsid w:val="00C8328F"/>
    <w:rsid w:val="00C834A0"/>
    <w:rsid w:val="00C836A6"/>
    <w:rsid w:val="00C84E26"/>
    <w:rsid w:val="00C87830"/>
    <w:rsid w:val="00C90A45"/>
    <w:rsid w:val="00C91962"/>
    <w:rsid w:val="00C93F40"/>
    <w:rsid w:val="00C94FA7"/>
    <w:rsid w:val="00C95CE5"/>
    <w:rsid w:val="00C96B32"/>
    <w:rsid w:val="00CA03C1"/>
    <w:rsid w:val="00CA074F"/>
    <w:rsid w:val="00CA0FDA"/>
    <w:rsid w:val="00CA1DC9"/>
    <w:rsid w:val="00CA1E0B"/>
    <w:rsid w:val="00CA2C89"/>
    <w:rsid w:val="00CA3440"/>
    <w:rsid w:val="00CA3D0C"/>
    <w:rsid w:val="00CA463A"/>
    <w:rsid w:val="00CA48CF"/>
    <w:rsid w:val="00CA4E83"/>
    <w:rsid w:val="00CA5574"/>
    <w:rsid w:val="00CA5656"/>
    <w:rsid w:val="00CA6317"/>
    <w:rsid w:val="00CA6E20"/>
    <w:rsid w:val="00CB4B14"/>
    <w:rsid w:val="00CB587B"/>
    <w:rsid w:val="00CB63F6"/>
    <w:rsid w:val="00CC2A98"/>
    <w:rsid w:val="00CC7B50"/>
    <w:rsid w:val="00CD268D"/>
    <w:rsid w:val="00CD4402"/>
    <w:rsid w:val="00CE0423"/>
    <w:rsid w:val="00CE1973"/>
    <w:rsid w:val="00CE2B03"/>
    <w:rsid w:val="00CE350E"/>
    <w:rsid w:val="00CE481E"/>
    <w:rsid w:val="00CE564A"/>
    <w:rsid w:val="00CE7A8F"/>
    <w:rsid w:val="00CF1432"/>
    <w:rsid w:val="00CF2E0E"/>
    <w:rsid w:val="00CF4F28"/>
    <w:rsid w:val="00CF5503"/>
    <w:rsid w:val="00CF74ED"/>
    <w:rsid w:val="00CF7FEC"/>
    <w:rsid w:val="00D01385"/>
    <w:rsid w:val="00D0587C"/>
    <w:rsid w:val="00D06A75"/>
    <w:rsid w:val="00D1104C"/>
    <w:rsid w:val="00D12D37"/>
    <w:rsid w:val="00D14419"/>
    <w:rsid w:val="00D150CB"/>
    <w:rsid w:val="00D15AAC"/>
    <w:rsid w:val="00D170DA"/>
    <w:rsid w:val="00D23BD2"/>
    <w:rsid w:val="00D2419C"/>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3C92"/>
    <w:rsid w:val="00D64884"/>
    <w:rsid w:val="00D65758"/>
    <w:rsid w:val="00D675A9"/>
    <w:rsid w:val="00D67D4B"/>
    <w:rsid w:val="00D715C7"/>
    <w:rsid w:val="00D738D6"/>
    <w:rsid w:val="00D75304"/>
    <w:rsid w:val="00D755EB"/>
    <w:rsid w:val="00D75D2E"/>
    <w:rsid w:val="00D76048"/>
    <w:rsid w:val="00D765AC"/>
    <w:rsid w:val="00D80DB6"/>
    <w:rsid w:val="00D823B5"/>
    <w:rsid w:val="00D82AF6"/>
    <w:rsid w:val="00D82E6F"/>
    <w:rsid w:val="00D83523"/>
    <w:rsid w:val="00D84B1B"/>
    <w:rsid w:val="00D8566F"/>
    <w:rsid w:val="00D86DC0"/>
    <w:rsid w:val="00D87E00"/>
    <w:rsid w:val="00D9065F"/>
    <w:rsid w:val="00D9087B"/>
    <w:rsid w:val="00D9134D"/>
    <w:rsid w:val="00D92038"/>
    <w:rsid w:val="00D97375"/>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6A05"/>
    <w:rsid w:val="00E06FF9"/>
    <w:rsid w:val="00E0750A"/>
    <w:rsid w:val="00E10341"/>
    <w:rsid w:val="00E10BE0"/>
    <w:rsid w:val="00E11D87"/>
    <w:rsid w:val="00E11E26"/>
    <w:rsid w:val="00E14E46"/>
    <w:rsid w:val="00E16350"/>
    <w:rsid w:val="00E16509"/>
    <w:rsid w:val="00E16E27"/>
    <w:rsid w:val="00E22A36"/>
    <w:rsid w:val="00E22E07"/>
    <w:rsid w:val="00E2522E"/>
    <w:rsid w:val="00E26560"/>
    <w:rsid w:val="00E26E24"/>
    <w:rsid w:val="00E31385"/>
    <w:rsid w:val="00E33568"/>
    <w:rsid w:val="00E33920"/>
    <w:rsid w:val="00E33994"/>
    <w:rsid w:val="00E3607A"/>
    <w:rsid w:val="00E37643"/>
    <w:rsid w:val="00E376E4"/>
    <w:rsid w:val="00E42F0A"/>
    <w:rsid w:val="00E43B09"/>
    <w:rsid w:val="00E44582"/>
    <w:rsid w:val="00E44FFC"/>
    <w:rsid w:val="00E45F67"/>
    <w:rsid w:val="00E4601A"/>
    <w:rsid w:val="00E470C7"/>
    <w:rsid w:val="00E47C52"/>
    <w:rsid w:val="00E50173"/>
    <w:rsid w:val="00E50662"/>
    <w:rsid w:val="00E57AB0"/>
    <w:rsid w:val="00E604E3"/>
    <w:rsid w:val="00E61D67"/>
    <w:rsid w:val="00E6277C"/>
    <w:rsid w:val="00E67CCA"/>
    <w:rsid w:val="00E67D0E"/>
    <w:rsid w:val="00E72A28"/>
    <w:rsid w:val="00E73F44"/>
    <w:rsid w:val="00E74DAC"/>
    <w:rsid w:val="00E75BED"/>
    <w:rsid w:val="00E76A18"/>
    <w:rsid w:val="00E77645"/>
    <w:rsid w:val="00E812AF"/>
    <w:rsid w:val="00E84B52"/>
    <w:rsid w:val="00E902D4"/>
    <w:rsid w:val="00E90C40"/>
    <w:rsid w:val="00E92013"/>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179B"/>
    <w:rsid w:val="00EC209E"/>
    <w:rsid w:val="00EC2904"/>
    <w:rsid w:val="00EC4A25"/>
    <w:rsid w:val="00EC54E0"/>
    <w:rsid w:val="00EC68E7"/>
    <w:rsid w:val="00EC6EF4"/>
    <w:rsid w:val="00EC6F8C"/>
    <w:rsid w:val="00EC75F1"/>
    <w:rsid w:val="00ED23C3"/>
    <w:rsid w:val="00ED2F68"/>
    <w:rsid w:val="00ED3F35"/>
    <w:rsid w:val="00ED4A80"/>
    <w:rsid w:val="00ED5060"/>
    <w:rsid w:val="00ED62B5"/>
    <w:rsid w:val="00EE32BE"/>
    <w:rsid w:val="00EE349A"/>
    <w:rsid w:val="00EE3748"/>
    <w:rsid w:val="00EE4E34"/>
    <w:rsid w:val="00EE571C"/>
    <w:rsid w:val="00EE691B"/>
    <w:rsid w:val="00EF0C15"/>
    <w:rsid w:val="00EF29ED"/>
    <w:rsid w:val="00EF49FB"/>
    <w:rsid w:val="00EF5419"/>
    <w:rsid w:val="00EF608C"/>
    <w:rsid w:val="00EF7917"/>
    <w:rsid w:val="00F022DF"/>
    <w:rsid w:val="00F025A2"/>
    <w:rsid w:val="00F0308B"/>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164E"/>
    <w:rsid w:val="00F325C8"/>
    <w:rsid w:val="00F32CFC"/>
    <w:rsid w:val="00F3468D"/>
    <w:rsid w:val="00F34834"/>
    <w:rsid w:val="00F35DDA"/>
    <w:rsid w:val="00F3723B"/>
    <w:rsid w:val="00F37788"/>
    <w:rsid w:val="00F3798B"/>
    <w:rsid w:val="00F4045E"/>
    <w:rsid w:val="00F42DC4"/>
    <w:rsid w:val="00F43778"/>
    <w:rsid w:val="00F43968"/>
    <w:rsid w:val="00F439D7"/>
    <w:rsid w:val="00F44A10"/>
    <w:rsid w:val="00F44F75"/>
    <w:rsid w:val="00F451A5"/>
    <w:rsid w:val="00F46849"/>
    <w:rsid w:val="00F46DEA"/>
    <w:rsid w:val="00F51338"/>
    <w:rsid w:val="00F514DC"/>
    <w:rsid w:val="00F53F5E"/>
    <w:rsid w:val="00F54D27"/>
    <w:rsid w:val="00F55D03"/>
    <w:rsid w:val="00F55DFD"/>
    <w:rsid w:val="00F567BF"/>
    <w:rsid w:val="00F60F0F"/>
    <w:rsid w:val="00F61E09"/>
    <w:rsid w:val="00F6312D"/>
    <w:rsid w:val="00F64E0F"/>
    <w:rsid w:val="00F653B8"/>
    <w:rsid w:val="00F656CF"/>
    <w:rsid w:val="00F657E3"/>
    <w:rsid w:val="00F7158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971F8"/>
    <w:rsid w:val="00FA06A9"/>
    <w:rsid w:val="00FA1266"/>
    <w:rsid w:val="00FA1412"/>
    <w:rsid w:val="00FA14DC"/>
    <w:rsid w:val="00FA1EF9"/>
    <w:rsid w:val="00FA2DD4"/>
    <w:rsid w:val="00FA2F01"/>
    <w:rsid w:val="00FA4622"/>
    <w:rsid w:val="00FA4E4F"/>
    <w:rsid w:val="00FB0AA6"/>
    <w:rsid w:val="00FB1569"/>
    <w:rsid w:val="00FB1BBF"/>
    <w:rsid w:val="00FB246B"/>
    <w:rsid w:val="00FB27A4"/>
    <w:rsid w:val="00FB4823"/>
    <w:rsid w:val="00FB5B82"/>
    <w:rsid w:val="00FB5CA0"/>
    <w:rsid w:val="00FB6360"/>
    <w:rsid w:val="00FB73EA"/>
    <w:rsid w:val="00FC1192"/>
    <w:rsid w:val="00FC1669"/>
    <w:rsid w:val="00FC2947"/>
    <w:rsid w:val="00FC2CB6"/>
    <w:rsid w:val="00FC35BC"/>
    <w:rsid w:val="00FC3E89"/>
    <w:rsid w:val="00FC3F78"/>
    <w:rsid w:val="00FC4DA1"/>
    <w:rsid w:val="00FC67A1"/>
    <w:rsid w:val="00FD04D2"/>
    <w:rsid w:val="00FD12CE"/>
    <w:rsid w:val="00FD5F2A"/>
    <w:rsid w:val="00FD6D82"/>
    <w:rsid w:val="00FD77A4"/>
    <w:rsid w:val="00FD7F1F"/>
    <w:rsid w:val="00FE007A"/>
    <w:rsid w:val="00FE12AF"/>
    <w:rsid w:val="00FE176E"/>
    <w:rsid w:val="00FE1EB3"/>
    <w:rsid w:val="00FE250C"/>
    <w:rsid w:val="00FE4A6A"/>
    <w:rsid w:val="00FE62BA"/>
    <w:rsid w:val="00FF0D23"/>
    <w:rsid w:val="00FF2188"/>
    <w:rsid w:val="00FF28F0"/>
    <w:rsid w:val="00FF2925"/>
    <w:rsid w:val="00FF2C30"/>
    <w:rsid w:val="00FF3075"/>
    <w:rsid w:val="00FF6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eastAsia="en-GB"/>
    </w:rPr>
  </w:style>
  <w:style w:type="character" w:customStyle="1" w:styleId="normaltextrun">
    <w:name w:val="normaltextrun"/>
    <w:basedOn w:val="DefaultParagraphFont"/>
    <w:rsid w:val="0052630D"/>
  </w:style>
  <w:style w:type="character" w:customStyle="1" w:styleId="Heading1Char">
    <w:name w:val="Heading 1 Char"/>
    <w:basedOn w:val="DefaultParagraphFont"/>
    <w:link w:val="Heading1"/>
    <w:rsid w:val="002508F4"/>
    <w:rPr>
      <w:rFonts w:ascii="Arial" w:hAnsi="Arial"/>
      <w:sz w:val="36"/>
      <w:lang w:eastAsia="en-US"/>
    </w:rPr>
  </w:style>
  <w:style w:type="character" w:customStyle="1" w:styleId="Heading8Char">
    <w:name w:val="Heading 8 Char"/>
    <w:basedOn w:val="DefaultParagraphFont"/>
    <w:link w:val="Heading8"/>
    <w:rsid w:val="002508F4"/>
    <w:rPr>
      <w:rFonts w:ascii="Arial" w:hAnsi="Arial"/>
      <w:sz w:val="36"/>
      <w:lang w:eastAsia="en-US"/>
    </w:rPr>
  </w:style>
  <w:style w:type="character" w:customStyle="1" w:styleId="B1Char">
    <w:name w:val="B1 Char"/>
    <w:qFormat/>
    <w:rsid w:val="00A0064F"/>
    <w:rPr>
      <w:rFonts w:ascii="Times New Roman" w:hAnsi="Times New Roman"/>
      <w:lang w:val="en-GB" w:eastAsia="en-US"/>
    </w:rPr>
  </w:style>
  <w:style w:type="character" w:customStyle="1" w:styleId="NOZchn">
    <w:name w:val="NO Zchn"/>
    <w:rsid w:val="00A0064F"/>
    <w:rPr>
      <w:rFonts w:ascii="Times New Roman" w:hAnsi="Times New Roman"/>
      <w:lang w:val="en-GB" w:eastAsia="en-US"/>
    </w:rPr>
  </w:style>
  <w:style w:type="character" w:customStyle="1" w:styleId="Heading2Char">
    <w:name w:val="Heading 2 Char"/>
    <w:basedOn w:val="DefaultParagraphFont"/>
    <w:link w:val="Heading2"/>
    <w:rsid w:val="00A0064F"/>
    <w:rPr>
      <w:rFonts w:ascii="Arial" w:hAnsi="Arial"/>
      <w:sz w:val="32"/>
      <w:lang w:eastAsia="en-US"/>
    </w:rPr>
  </w:style>
  <w:style w:type="character" w:customStyle="1" w:styleId="Heading3Char">
    <w:name w:val="Heading 3 Char"/>
    <w:basedOn w:val="DefaultParagraphFont"/>
    <w:link w:val="Heading3"/>
    <w:rsid w:val="00A0064F"/>
    <w:rPr>
      <w:rFonts w:ascii="Arial" w:hAnsi="Arial"/>
      <w:sz w:val="28"/>
      <w:lang w:eastAsia="en-US"/>
    </w:rPr>
  </w:style>
  <w:style w:type="character" w:customStyle="1" w:styleId="TACChar">
    <w:name w:val="TAC Char"/>
    <w:link w:val="TAC"/>
    <w:qFormat/>
    <w:locked/>
    <w:rsid w:val="00C74664"/>
    <w:rPr>
      <w:rFonts w:ascii="Arial" w:hAnsi="Arial"/>
      <w:sz w:val="18"/>
      <w:lang w:eastAsia="en-US"/>
    </w:rPr>
  </w:style>
  <w:style w:type="character" w:customStyle="1" w:styleId="TAHCar">
    <w:name w:val="TAH Car"/>
    <w:link w:val="TAH"/>
    <w:qFormat/>
    <w:rsid w:val="00C74664"/>
    <w:rPr>
      <w:rFonts w:ascii="Arial" w:hAnsi="Arial"/>
      <w:b/>
      <w:sz w:val="18"/>
      <w:lang w:eastAsia="en-US"/>
    </w:rPr>
  </w:style>
  <w:style w:type="character" w:customStyle="1" w:styleId="Heading4Char">
    <w:name w:val="Heading 4 Char"/>
    <w:basedOn w:val="DefaultParagraphFont"/>
    <w:link w:val="Heading4"/>
    <w:rsid w:val="00C74664"/>
    <w:rPr>
      <w:rFonts w:ascii="Arial" w:hAnsi="Arial"/>
      <w:sz w:val="24"/>
      <w:lang w:eastAsia="en-US"/>
    </w:rPr>
  </w:style>
  <w:style w:type="character" w:customStyle="1" w:styleId="EXChar">
    <w:name w:val="EX Char"/>
    <w:link w:val="EX"/>
    <w:locked/>
    <w:rsid w:val="0070341B"/>
    <w:rPr>
      <w:lang w:eastAsia="en-US"/>
    </w:rPr>
  </w:style>
  <w:style w:type="character" w:customStyle="1" w:styleId="TFChar">
    <w:name w:val="TF Char"/>
    <w:link w:val="TF"/>
    <w:rsid w:val="001B28A9"/>
    <w:rPr>
      <w:rFonts w:ascii="Arial" w:hAnsi="Arial"/>
      <w:b/>
      <w:lang w:eastAsia="en-US"/>
    </w:rPr>
  </w:style>
  <w:style w:type="paragraph" w:customStyle="1" w:styleId="ms-outlook-mobile-reference-message">
    <w:name w:val="ms-outlook-mobile-reference-message"/>
    <w:basedOn w:val="Normal"/>
    <w:rsid w:val="000B67A9"/>
    <w:pPr>
      <w:spacing w:before="100" w:beforeAutospacing="1" w:after="100" w:afterAutospacing="1"/>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35263">
      <w:bodyDiv w:val="1"/>
      <w:marLeft w:val="0"/>
      <w:marRight w:val="0"/>
      <w:marTop w:val="0"/>
      <w:marBottom w:val="0"/>
      <w:divBdr>
        <w:top w:val="none" w:sz="0" w:space="0" w:color="auto"/>
        <w:left w:val="none" w:sz="0" w:space="0" w:color="auto"/>
        <w:bottom w:val="none" w:sz="0" w:space="0" w:color="auto"/>
        <w:right w:val="none" w:sz="0" w:space="0" w:color="auto"/>
      </w:divBdr>
    </w:div>
    <w:div w:id="562908809">
      <w:bodyDiv w:val="1"/>
      <w:marLeft w:val="0"/>
      <w:marRight w:val="0"/>
      <w:marTop w:val="0"/>
      <w:marBottom w:val="0"/>
      <w:divBdr>
        <w:top w:val="none" w:sz="0" w:space="0" w:color="auto"/>
        <w:left w:val="none" w:sz="0" w:space="0" w:color="auto"/>
        <w:bottom w:val="none" w:sz="0" w:space="0" w:color="auto"/>
        <w:right w:val="none" w:sz="0" w:space="0" w:color="auto"/>
      </w:divBdr>
    </w:div>
    <w:div w:id="877469115">
      <w:bodyDiv w:val="1"/>
      <w:marLeft w:val="0"/>
      <w:marRight w:val="0"/>
      <w:marTop w:val="0"/>
      <w:marBottom w:val="0"/>
      <w:divBdr>
        <w:top w:val="none" w:sz="0" w:space="0" w:color="auto"/>
        <w:left w:val="none" w:sz="0" w:space="0" w:color="auto"/>
        <w:bottom w:val="none" w:sz="0" w:space="0" w:color="auto"/>
        <w:right w:val="none" w:sz="0" w:space="0" w:color="auto"/>
      </w:divBdr>
    </w:div>
    <w:div w:id="994990657">
      <w:bodyDiv w:val="1"/>
      <w:marLeft w:val="0"/>
      <w:marRight w:val="0"/>
      <w:marTop w:val="0"/>
      <w:marBottom w:val="0"/>
      <w:divBdr>
        <w:top w:val="none" w:sz="0" w:space="0" w:color="auto"/>
        <w:left w:val="none" w:sz="0" w:space="0" w:color="auto"/>
        <w:bottom w:val="none" w:sz="0" w:space="0" w:color="auto"/>
        <w:right w:val="none" w:sz="0" w:space="0" w:color="auto"/>
      </w:divBdr>
    </w:div>
    <w:div w:id="1456874441">
      <w:bodyDiv w:val="1"/>
      <w:marLeft w:val="0"/>
      <w:marRight w:val="0"/>
      <w:marTop w:val="0"/>
      <w:marBottom w:val="0"/>
      <w:divBdr>
        <w:top w:val="none" w:sz="0" w:space="0" w:color="auto"/>
        <w:left w:val="none" w:sz="0" w:space="0" w:color="auto"/>
        <w:bottom w:val="none" w:sz="0" w:space="0" w:color="auto"/>
        <w:right w:val="none" w:sz="0" w:space="0" w:color="auto"/>
      </w:divBdr>
    </w:div>
    <w:div w:id="1524319891">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 w:id="2058237437">
      <w:bodyDiv w:val="1"/>
      <w:marLeft w:val="0"/>
      <w:marRight w:val="0"/>
      <w:marTop w:val="0"/>
      <w:marBottom w:val="0"/>
      <w:divBdr>
        <w:top w:val="none" w:sz="0" w:space="0" w:color="auto"/>
        <w:left w:val="none" w:sz="0" w:space="0" w:color="auto"/>
        <w:bottom w:val="none" w:sz="0" w:space="0" w:color="auto"/>
        <w:right w:val="none" w:sz="0" w:space="0" w:color="auto"/>
      </w:divBdr>
    </w:div>
    <w:div w:id="208175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Drawing1.vsdx"/><Relationship Id="rId26" Type="http://schemas.openxmlformats.org/officeDocument/2006/relationships/hyperlink" Target="http://tools.ietf.org/html/draft-ietf-avt-tfrc-profile-10"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yperlink" Target="mailto:solenberg@google.com"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29" Type="http://schemas.openxmlformats.org/officeDocument/2006/relationships/hyperlink" Target="http://www.iana.org/"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3.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hyperlink" Target="http://www.iana.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21534</Words>
  <Characters>116908</Characters>
  <Application>Microsoft Office Word</Application>
  <DocSecurity>0</DocSecurity>
  <Lines>974</Lines>
  <Paragraphs>276</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RTP Functionalities</vt:lpstr>
      <vt:lpstr>    4.1	General</vt:lpstr>
      <vt:lpstr>    4.2	RTP Header Extension for PDU Set Marking</vt:lpstr>
      <vt:lpstr>        4.2.1	General</vt:lpstr>
      <vt:lpstr>        4.2.2	One-byte RTP Header Extension Format</vt:lpstr>
      <vt:lpstr>        4.2.3	Two-byte RTP Header Extension Format</vt:lpstr>
      <vt:lpstr>        4.2.4	Semantics</vt:lpstr>
      <vt:lpstr>        4.2.5	SDP Signaling</vt:lpstr>
      <vt:lpstr>        4.2.6	Guidelines for PDU Set Marking</vt:lpstr>
      <vt:lpstr>        4.2.7	Guidelines for AS</vt:lpstr>
      <vt:lpstr>    4.3	RTP Header Extension for XR Pose</vt:lpstr>
      <vt:lpstr>        4.3.1	General</vt:lpstr>
      <vt:lpstr>        4.3.2	SDP Signaling</vt:lpstr>
      <vt:lpstr>        4.3.3	Header Extension Format</vt:lpstr>
      <vt:lpstr>    4.4	RTP Header Extension for in-band end-to-end delay measurement</vt:lpstr>
      <vt:lpstr>        4.4.1	General</vt:lpstr>
      <vt:lpstr>        4.4.2	One-byte RTP Header Extension Format</vt:lpstr>
      <vt:lpstr>        4.4.3	Two-byte RTP Header Extension Format</vt:lpstr>
      <vt:lpstr>        4.4.4	Syntax</vt:lpstr>
      <vt:lpstr>        4.4.5	Semantics</vt:lpstr>
      <vt:lpstr>        4.4.6	SDP signaling</vt:lpstr>
      <vt:lpstr>    4.5	RTP header extension for dynamically changing traffic characteristics  </vt:lpstr>
      <vt:lpstr>        4.5.1	Description</vt:lpstr>
      <vt:lpstr>        4.5.2	One-byte RTP header extension format</vt:lpstr>
      <vt:lpstr>        4.5.3	Two-byte RTP Header Extension Format</vt:lpstr>
      <vt:lpstr>        4.5.4	Semantics</vt:lpstr>
      <vt:lpstr>        4.5.5	SDP Signaling</vt:lpstr>
      <vt:lpstr>        4.5.6	Guidelines for signalling dynamically changing traffic characteristics</vt:lpstr>
      <vt:lpstr>    4.6	RTP SDES Header Extension for MID</vt:lpstr>
      <vt:lpstr>    4.7	RTP header extension for expedited transfer indication  </vt:lpstr>
      <vt:lpstr>        4.7.1	Description</vt:lpstr>
      <vt:lpstr>        4.7.2	One-byte RTP Header Extension Format</vt:lpstr>
      <vt:lpstr>        4.7.3	Two-byte RTP Header Extension Format</vt:lpstr>
      <vt:lpstr>        4.7.4	Semantics</vt:lpstr>
      <vt:lpstr>        4.7.5	SDP Signalling</vt:lpstr>
      <vt:lpstr>        4.7.6	Usage of ETI Marking</vt:lpstr>
      <vt:lpstr>5	RTCP Feedback Reporting Procedures</vt:lpstr>
      <vt:lpstr>    5.1	General</vt:lpstr>
      <vt:lpstr>    5.2	Transmission of timing information data for QoE measurements</vt:lpstr>
      <vt:lpstr>        5.2.1	General</vt:lpstr>
    </vt:vector>
  </TitlesOfParts>
  <Company>ETSI</Company>
  <LinksUpToDate>false</LinksUpToDate>
  <CharactersWithSpaces>138166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5</cp:revision>
  <cp:lastPrinted>2019-02-25T14:05:00Z</cp:lastPrinted>
  <dcterms:created xsi:type="dcterms:W3CDTF">2025-10-01T13:51:00Z</dcterms:created>
  <dcterms:modified xsi:type="dcterms:W3CDTF">2025-10-06T08:11:00Z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-19%0007%26.522%Rel-19%0008%26.522%Rel-19%0011%26.522%Rel-19%0009%26.522%Rel-19%0012%26.522%Rel-19%0016%26.522%Rel-19%0017%26.522%Rel-19%0019%26.522%Rel-19%0020%26.522%Rel-19%0021%</vt:lpwstr>
  </property>
</Properties>
</file>