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5C870C9C"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E47849">
              <w:t>2</w:t>
            </w:r>
            <w:r w:rsidRPr="00321546">
              <w:t>.</w:t>
            </w:r>
            <w:r w:rsidR="00E47849">
              <w:t>0</w:t>
            </w:r>
            <w:r w:rsidRPr="00321546">
              <w:t>.</w:t>
            </w:r>
            <w:bookmarkEnd w:id="3"/>
            <w:r w:rsidR="00B2104A">
              <w:t>0</w:t>
            </w:r>
            <w:r w:rsidR="009A7995"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065E7F">
              <w:rPr>
                <w:sz w:val="32"/>
              </w:rPr>
              <w:t>0</w:t>
            </w:r>
            <w:r w:rsidR="00B620B0">
              <w:rPr>
                <w:sz w:val="32"/>
              </w:rPr>
              <w:t>9</w:t>
            </w:r>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 xml:space="preserve">3rd Generation Partnership </w:t>
            </w:r>
            <w:proofErr w:type="gramStart"/>
            <w:r w:rsidRPr="00321546">
              <w:t>Project;</w:t>
            </w:r>
            <w:proofErr w:type="gramEnd"/>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 xml:space="preserve">Services and System </w:t>
            </w:r>
            <w:proofErr w:type="gramStart"/>
            <w:r w:rsidR="00E22A76" w:rsidRPr="00321546">
              <w:t>Aspects</w:t>
            </w:r>
            <w:r w:rsidRPr="00321546">
              <w:t>;</w:t>
            </w:r>
            <w:proofErr w:type="gramEnd"/>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4pt;height:61.2pt;mso-width-percent:0;mso-height-percent:0;mso-width-percent:0;mso-height-percent:0" o:ole="">
                  <v:imagedata r:id="rId8" o:title=""/>
                </v:shape>
                <o:OLEObject Type="Embed" ProgID="Word.Picture.8" ShapeID="_x0000_i1025" DrawAspect="Content" ObjectID="_1818510110" r:id="rId9"/>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18510111"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B3AFE0C" w14:textId="7051459F" w:rsidR="00C47AD1"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C47AD1">
        <w:rPr>
          <w:noProof/>
        </w:rPr>
        <w:t>Foreword</w:t>
      </w:r>
      <w:r w:rsidR="00C47AD1">
        <w:rPr>
          <w:noProof/>
        </w:rPr>
        <w:tab/>
      </w:r>
      <w:r w:rsidR="00C47AD1">
        <w:rPr>
          <w:noProof/>
        </w:rPr>
        <w:fldChar w:fldCharType="begin"/>
      </w:r>
      <w:r w:rsidR="00C47AD1">
        <w:rPr>
          <w:noProof/>
        </w:rPr>
        <w:instrText xml:space="preserve"> PAGEREF _Toc207777515 \h </w:instrText>
      </w:r>
      <w:r w:rsidR="00C47AD1">
        <w:rPr>
          <w:noProof/>
        </w:rPr>
      </w:r>
      <w:r w:rsidR="00C47AD1">
        <w:rPr>
          <w:noProof/>
        </w:rPr>
        <w:fldChar w:fldCharType="separate"/>
      </w:r>
      <w:r w:rsidR="00C47AD1">
        <w:rPr>
          <w:noProof/>
        </w:rPr>
        <w:t>5</w:t>
      </w:r>
      <w:r w:rsidR="00C47AD1">
        <w:rPr>
          <w:noProof/>
        </w:rPr>
        <w:fldChar w:fldCharType="end"/>
      </w:r>
    </w:p>
    <w:p w14:paraId="6130EC0C" w14:textId="1A2323CA"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_Toc207777516 \h </w:instrText>
      </w:r>
      <w:r>
        <w:rPr>
          <w:noProof/>
        </w:rPr>
      </w:r>
      <w:r>
        <w:rPr>
          <w:noProof/>
        </w:rPr>
        <w:fldChar w:fldCharType="separate"/>
      </w:r>
      <w:r>
        <w:rPr>
          <w:noProof/>
        </w:rPr>
        <w:t>6</w:t>
      </w:r>
      <w:r>
        <w:rPr>
          <w:noProof/>
        </w:rPr>
        <w:fldChar w:fldCharType="end"/>
      </w:r>
    </w:p>
    <w:p w14:paraId="2CDC7276" w14:textId="7096BF1B"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_Toc207777517 \h </w:instrText>
      </w:r>
      <w:r>
        <w:rPr>
          <w:noProof/>
        </w:rPr>
      </w:r>
      <w:r>
        <w:rPr>
          <w:noProof/>
        </w:rPr>
        <w:fldChar w:fldCharType="separate"/>
      </w:r>
      <w:r>
        <w:rPr>
          <w:noProof/>
        </w:rPr>
        <w:t>7</w:t>
      </w:r>
      <w:r>
        <w:rPr>
          <w:noProof/>
        </w:rPr>
        <w:fldChar w:fldCharType="end"/>
      </w:r>
    </w:p>
    <w:p w14:paraId="201FD423" w14:textId="277FF934"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_Toc207777518 \h </w:instrText>
      </w:r>
      <w:r>
        <w:rPr>
          <w:noProof/>
        </w:rPr>
      </w:r>
      <w:r>
        <w:rPr>
          <w:noProof/>
        </w:rPr>
        <w:fldChar w:fldCharType="separate"/>
      </w:r>
      <w:r>
        <w:rPr>
          <w:noProof/>
        </w:rPr>
        <w:t>7</w:t>
      </w:r>
      <w:r>
        <w:rPr>
          <w:noProof/>
        </w:rPr>
        <w:fldChar w:fldCharType="end"/>
      </w:r>
    </w:p>
    <w:p w14:paraId="001A1032" w14:textId="46A6543C"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_Toc207777519 \h </w:instrText>
      </w:r>
      <w:r>
        <w:rPr>
          <w:noProof/>
        </w:rPr>
      </w:r>
      <w:r>
        <w:rPr>
          <w:noProof/>
        </w:rPr>
        <w:fldChar w:fldCharType="separate"/>
      </w:r>
      <w:r>
        <w:rPr>
          <w:noProof/>
        </w:rPr>
        <w:t>8</w:t>
      </w:r>
      <w:r>
        <w:rPr>
          <w:noProof/>
        </w:rPr>
        <w:fldChar w:fldCharType="end"/>
      </w:r>
    </w:p>
    <w:p w14:paraId="02EBFA9A" w14:textId="227D3829"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_Toc207777520 \h </w:instrText>
      </w:r>
      <w:r>
        <w:rPr>
          <w:noProof/>
        </w:rPr>
      </w:r>
      <w:r>
        <w:rPr>
          <w:noProof/>
        </w:rPr>
        <w:fldChar w:fldCharType="separate"/>
      </w:r>
      <w:r>
        <w:rPr>
          <w:noProof/>
        </w:rPr>
        <w:t>8</w:t>
      </w:r>
      <w:r>
        <w:rPr>
          <w:noProof/>
        </w:rPr>
        <w:fldChar w:fldCharType="end"/>
      </w:r>
    </w:p>
    <w:p w14:paraId="31F98E69" w14:textId="111BBF98"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_Toc207777521 \h </w:instrText>
      </w:r>
      <w:r>
        <w:rPr>
          <w:noProof/>
        </w:rPr>
      </w:r>
      <w:r>
        <w:rPr>
          <w:noProof/>
        </w:rPr>
        <w:fldChar w:fldCharType="separate"/>
      </w:r>
      <w:r>
        <w:rPr>
          <w:noProof/>
        </w:rPr>
        <w:t>8</w:t>
      </w:r>
      <w:r>
        <w:rPr>
          <w:noProof/>
        </w:rPr>
        <w:fldChar w:fldCharType="end"/>
      </w:r>
    </w:p>
    <w:p w14:paraId="4DD9174B" w14:textId="26ED0799"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_Toc207777522 \h </w:instrText>
      </w:r>
      <w:r>
        <w:rPr>
          <w:noProof/>
        </w:rPr>
      </w:r>
      <w:r>
        <w:rPr>
          <w:noProof/>
        </w:rPr>
        <w:fldChar w:fldCharType="separate"/>
      </w:r>
      <w:r>
        <w:rPr>
          <w:noProof/>
        </w:rPr>
        <w:t>8</w:t>
      </w:r>
      <w:r>
        <w:rPr>
          <w:noProof/>
        </w:rPr>
        <w:fldChar w:fldCharType="end"/>
      </w:r>
    </w:p>
    <w:p w14:paraId="1C5F64F0" w14:textId="0956FFAD"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_Toc207777523 \h </w:instrText>
      </w:r>
      <w:r>
        <w:rPr>
          <w:noProof/>
        </w:rPr>
      </w:r>
      <w:r>
        <w:rPr>
          <w:noProof/>
        </w:rPr>
        <w:fldChar w:fldCharType="separate"/>
      </w:r>
      <w:r>
        <w:rPr>
          <w:noProof/>
        </w:rPr>
        <w:t>9</w:t>
      </w:r>
      <w:r>
        <w:rPr>
          <w:noProof/>
        </w:rPr>
        <w:fldChar w:fldCharType="end"/>
      </w:r>
    </w:p>
    <w:p w14:paraId="12B00E54" w14:textId="036A24BA"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_Toc207777524 \h </w:instrText>
      </w:r>
      <w:r>
        <w:rPr>
          <w:noProof/>
        </w:rPr>
      </w:r>
      <w:r>
        <w:rPr>
          <w:noProof/>
        </w:rPr>
        <w:fldChar w:fldCharType="separate"/>
      </w:r>
      <w:r>
        <w:rPr>
          <w:noProof/>
        </w:rPr>
        <w:t>9</w:t>
      </w:r>
      <w:r>
        <w:rPr>
          <w:noProof/>
        </w:rPr>
        <w:fldChar w:fldCharType="end"/>
      </w:r>
    </w:p>
    <w:p w14:paraId="07225668" w14:textId="64CA9191"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_Toc207777525 \h </w:instrText>
      </w:r>
      <w:r>
        <w:rPr>
          <w:noProof/>
        </w:rPr>
      </w:r>
      <w:r>
        <w:rPr>
          <w:noProof/>
        </w:rPr>
        <w:fldChar w:fldCharType="separate"/>
      </w:r>
      <w:r>
        <w:rPr>
          <w:noProof/>
        </w:rPr>
        <w:t>9</w:t>
      </w:r>
      <w:r>
        <w:rPr>
          <w:noProof/>
        </w:rPr>
        <w:fldChar w:fldCharType="end"/>
      </w:r>
    </w:p>
    <w:p w14:paraId="4B597580" w14:textId="78343173"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_Toc207777526 \h </w:instrText>
      </w:r>
      <w:r>
        <w:rPr>
          <w:noProof/>
        </w:rPr>
      </w:r>
      <w:r>
        <w:rPr>
          <w:noProof/>
        </w:rPr>
        <w:fldChar w:fldCharType="separate"/>
      </w:r>
      <w:r>
        <w:rPr>
          <w:noProof/>
        </w:rPr>
        <w:t>11</w:t>
      </w:r>
      <w:r>
        <w:rPr>
          <w:noProof/>
        </w:rPr>
        <w:fldChar w:fldCharType="end"/>
      </w:r>
    </w:p>
    <w:p w14:paraId="41FD7F4D" w14:textId="68512B5D"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_Toc207777527 \h </w:instrText>
      </w:r>
      <w:r>
        <w:rPr>
          <w:noProof/>
        </w:rPr>
      </w:r>
      <w:r>
        <w:rPr>
          <w:noProof/>
        </w:rPr>
        <w:fldChar w:fldCharType="separate"/>
      </w:r>
      <w:r>
        <w:rPr>
          <w:noProof/>
        </w:rPr>
        <w:t>12</w:t>
      </w:r>
      <w:r>
        <w:rPr>
          <w:noProof/>
        </w:rPr>
        <w:fldChar w:fldCharType="end"/>
      </w:r>
    </w:p>
    <w:p w14:paraId="3509719C" w14:textId="58016A5B"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_Toc207777528 \h </w:instrText>
      </w:r>
      <w:r>
        <w:rPr>
          <w:noProof/>
        </w:rPr>
      </w:r>
      <w:r>
        <w:rPr>
          <w:noProof/>
        </w:rPr>
        <w:fldChar w:fldCharType="separate"/>
      </w:r>
      <w:r>
        <w:rPr>
          <w:noProof/>
        </w:rPr>
        <w:t>12</w:t>
      </w:r>
      <w:r>
        <w:rPr>
          <w:noProof/>
        </w:rPr>
        <w:fldChar w:fldCharType="end"/>
      </w:r>
    </w:p>
    <w:p w14:paraId="46582FD5" w14:textId="1D6C2588"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_Toc207777529 \h </w:instrText>
      </w:r>
      <w:r>
        <w:rPr>
          <w:noProof/>
        </w:rPr>
      </w:r>
      <w:r>
        <w:rPr>
          <w:noProof/>
        </w:rPr>
        <w:fldChar w:fldCharType="separate"/>
      </w:r>
      <w:r>
        <w:rPr>
          <w:noProof/>
        </w:rPr>
        <w:t>12</w:t>
      </w:r>
      <w:r>
        <w:rPr>
          <w:noProof/>
        </w:rPr>
        <w:fldChar w:fldCharType="end"/>
      </w:r>
    </w:p>
    <w:p w14:paraId="402FE721" w14:textId="6B00654C"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Representation Formats</w:t>
      </w:r>
      <w:r>
        <w:rPr>
          <w:noProof/>
        </w:rPr>
        <w:tab/>
      </w:r>
      <w:r>
        <w:rPr>
          <w:noProof/>
        </w:rPr>
        <w:fldChar w:fldCharType="begin"/>
      </w:r>
      <w:r>
        <w:rPr>
          <w:noProof/>
        </w:rPr>
        <w:instrText xml:space="preserve"> PAGEREF _Toc207777530 \h </w:instrText>
      </w:r>
      <w:r>
        <w:rPr>
          <w:noProof/>
        </w:rPr>
      </w:r>
      <w:r>
        <w:rPr>
          <w:noProof/>
        </w:rPr>
        <w:fldChar w:fldCharType="separate"/>
      </w:r>
      <w:r>
        <w:rPr>
          <w:noProof/>
        </w:rPr>
        <w:t>17</w:t>
      </w:r>
      <w:r>
        <w:rPr>
          <w:noProof/>
        </w:rPr>
        <w:fldChar w:fldCharType="end"/>
      </w:r>
    </w:p>
    <w:p w14:paraId="08C2B449" w14:textId="39277211"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_Toc207777531 \h </w:instrText>
      </w:r>
      <w:r>
        <w:rPr>
          <w:noProof/>
        </w:rPr>
      </w:r>
      <w:r>
        <w:rPr>
          <w:noProof/>
        </w:rPr>
        <w:fldChar w:fldCharType="separate"/>
      </w:r>
      <w:r>
        <w:rPr>
          <w:noProof/>
        </w:rPr>
        <w:t>17</w:t>
      </w:r>
      <w:r>
        <w:rPr>
          <w:noProof/>
        </w:rPr>
        <w:fldChar w:fldCharType="end"/>
      </w:r>
    </w:p>
    <w:p w14:paraId="308AF916" w14:textId="471F8D49"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_Toc207777532 \h </w:instrText>
      </w:r>
      <w:r>
        <w:rPr>
          <w:noProof/>
        </w:rPr>
      </w:r>
      <w:r>
        <w:rPr>
          <w:noProof/>
        </w:rPr>
        <w:fldChar w:fldCharType="separate"/>
      </w:r>
      <w:r>
        <w:rPr>
          <w:noProof/>
        </w:rPr>
        <w:t>18</w:t>
      </w:r>
      <w:r>
        <w:rPr>
          <w:noProof/>
        </w:rPr>
        <w:fldChar w:fldCharType="end"/>
      </w:r>
    </w:p>
    <w:p w14:paraId="5E828D0B" w14:textId="5370F160"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_Toc207777533 \h </w:instrText>
      </w:r>
      <w:r>
        <w:rPr>
          <w:noProof/>
        </w:rPr>
      </w:r>
      <w:r>
        <w:rPr>
          <w:noProof/>
        </w:rPr>
        <w:fldChar w:fldCharType="separate"/>
      </w:r>
      <w:r>
        <w:rPr>
          <w:noProof/>
        </w:rPr>
        <w:t>19</w:t>
      </w:r>
      <w:r>
        <w:rPr>
          <w:noProof/>
        </w:rPr>
        <w:fldChar w:fldCharType="end"/>
      </w:r>
    </w:p>
    <w:p w14:paraId="5169C6D9" w14:textId="32786FB3"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_Toc207777534 \h </w:instrText>
      </w:r>
      <w:r>
        <w:rPr>
          <w:noProof/>
        </w:rPr>
      </w:r>
      <w:r>
        <w:rPr>
          <w:noProof/>
        </w:rPr>
        <w:fldChar w:fldCharType="separate"/>
      </w:r>
      <w:r>
        <w:rPr>
          <w:noProof/>
        </w:rPr>
        <w:t>20</w:t>
      </w:r>
      <w:r>
        <w:rPr>
          <w:noProof/>
        </w:rPr>
        <w:fldChar w:fldCharType="end"/>
      </w:r>
    </w:p>
    <w:p w14:paraId="61FE433A" w14:textId="343AC082"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_Toc207777535 \h </w:instrText>
      </w:r>
      <w:r>
        <w:rPr>
          <w:noProof/>
        </w:rPr>
      </w:r>
      <w:r>
        <w:rPr>
          <w:noProof/>
        </w:rPr>
        <w:fldChar w:fldCharType="separate"/>
      </w:r>
      <w:r>
        <w:rPr>
          <w:noProof/>
        </w:rPr>
        <w:t>21</w:t>
      </w:r>
      <w:r>
        <w:rPr>
          <w:noProof/>
        </w:rPr>
        <w:fldChar w:fldCharType="end"/>
      </w:r>
    </w:p>
    <w:p w14:paraId="72660473" w14:textId="61A3BD7F"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_Toc207777536 \h </w:instrText>
      </w:r>
      <w:r>
        <w:rPr>
          <w:noProof/>
        </w:rPr>
      </w:r>
      <w:r>
        <w:rPr>
          <w:noProof/>
        </w:rPr>
        <w:fldChar w:fldCharType="separate"/>
      </w:r>
      <w:r>
        <w:rPr>
          <w:noProof/>
        </w:rPr>
        <w:t>21</w:t>
      </w:r>
      <w:r>
        <w:rPr>
          <w:noProof/>
        </w:rPr>
        <w:fldChar w:fldCharType="end"/>
      </w:r>
    </w:p>
    <w:p w14:paraId="4EC59DB2" w14:textId="42D7ACE0"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_Toc207777537 \h </w:instrText>
      </w:r>
      <w:r>
        <w:rPr>
          <w:noProof/>
        </w:rPr>
      </w:r>
      <w:r>
        <w:rPr>
          <w:noProof/>
        </w:rPr>
        <w:fldChar w:fldCharType="separate"/>
      </w:r>
      <w:r>
        <w:rPr>
          <w:noProof/>
        </w:rPr>
        <w:t>21</w:t>
      </w:r>
      <w:r>
        <w:rPr>
          <w:noProof/>
        </w:rPr>
        <w:fldChar w:fldCharType="end"/>
      </w:r>
    </w:p>
    <w:p w14:paraId="0E3FA17D" w14:textId="6A6200E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_Toc207777538 \h </w:instrText>
      </w:r>
      <w:r>
        <w:rPr>
          <w:noProof/>
        </w:rPr>
      </w:r>
      <w:r>
        <w:rPr>
          <w:noProof/>
        </w:rPr>
        <w:fldChar w:fldCharType="separate"/>
      </w:r>
      <w:r>
        <w:rPr>
          <w:noProof/>
        </w:rPr>
        <w:t>22</w:t>
      </w:r>
      <w:r>
        <w:rPr>
          <w:noProof/>
        </w:rPr>
        <w:fldChar w:fldCharType="end"/>
      </w:r>
    </w:p>
    <w:p w14:paraId="3A22FA7F" w14:textId="7CC71006"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_Toc207777539 \h </w:instrText>
      </w:r>
      <w:r>
        <w:rPr>
          <w:noProof/>
        </w:rPr>
      </w:r>
      <w:r>
        <w:rPr>
          <w:noProof/>
        </w:rPr>
        <w:fldChar w:fldCharType="separate"/>
      </w:r>
      <w:r>
        <w:rPr>
          <w:noProof/>
        </w:rPr>
        <w:t>23</w:t>
      </w:r>
      <w:r>
        <w:rPr>
          <w:noProof/>
        </w:rPr>
        <w:fldChar w:fldCharType="end"/>
      </w:r>
    </w:p>
    <w:p w14:paraId="6AF0BBEA" w14:textId="5AC16974"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_Toc207777540 \h </w:instrText>
      </w:r>
      <w:r>
        <w:rPr>
          <w:noProof/>
        </w:rPr>
      </w:r>
      <w:r>
        <w:rPr>
          <w:noProof/>
        </w:rPr>
        <w:fldChar w:fldCharType="separate"/>
      </w:r>
      <w:r>
        <w:rPr>
          <w:noProof/>
        </w:rPr>
        <w:t>23</w:t>
      </w:r>
      <w:r>
        <w:rPr>
          <w:noProof/>
        </w:rPr>
        <w:fldChar w:fldCharType="end"/>
      </w:r>
    </w:p>
    <w:p w14:paraId="306601C9" w14:textId="56D73D44"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_Toc207777541 \h </w:instrText>
      </w:r>
      <w:r>
        <w:rPr>
          <w:noProof/>
        </w:rPr>
      </w:r>
      <w:r>
        <w:rPr>
          <w:noProof/>
        </w:rPr>
        <w:fldChar w:fldCharType="separate"/>
      </w:r>
      <w:r>
        <w:rPr>
          <w:noProof/>
        </w:rPr>
        <w:t>23</w:t>
      </w:r>
      <w:r>
        <w:rPr>
          <w:noProof/>
        </w:rPr>
        <w:fldChar w:fldCharType="end"/>
      </w:r>
    </w:p>
    <w:p w14:paraId="545F4693" w14:textId="7A31D413"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_Toc207777542 \h </w:instrText>
      </w:r>
      <w:r>
        <w:rPr>
          <w:noProof/>
        </w:rPr>
      </w:r>
      <w:r>
        <w:rPr>
          <w:noProof/>
        </w:rPr>
        <w:fldChar w:fldCharType="separate"/>
      </w:r>
      <w:r>
        <w:rPr>
          <w:noProof/>
        </w:rPr>
        <w:t>23</w:t>
      </w:r>
      <w:r>
        <w:rPr>
          <w:noProof/>
        </w:rPr>
        <w:fldChar w:fldCharType="end"/>
      </w:r>
    </w:p>
    <w:p w14:paraId="662344F9" w14:textId="31869CB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_Toc207777543 \h </w:instrText>
      </w:r>
      <w:r>
        <w:rPr>
          <w:noProof/>
        </w:rPr>
      </w:r>
      <w:r>
        <w:rPr>
          <w:noProof/>
        </w:rPr>
        <w:fldChar w:fldCharType="separate"/>
      </w:r>
      <w:r>
        <w:rPr>
          <w:noProof/>
        </w:rPr>
        <w:t>24</w:t>
      </w:r>
      <w:r>
        <w:rPr>
          <w:noProof/>
        </w:rPr>
        <w:fldChar w:fldCharType="end"/>
      </w:r>
    </w:p>
    <w:p w14:paraId="721A00E9" w14:textId="2C42DE6E"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_Toc207777544 \h </w:instrText>
      </w:r>
      <w:r>
        <w:rPr>
          <w:noProof/>
        </w:rPr>
      </w:r>
      <w:r>
        <w:rPr>
          <w:noProof/>
        </w:rPr>
        <w:fldChar w:fldCharType="separate"/>
      </w:r>
      <w:r>
        <w:rPr>
          <w:noProof/>
        </w:rPr>
        <w:t>24</w:t>
      </w:r>
      <w:r>
        <w:rPr>
          <w:noProof/>
        </w:rPr>
        <w:fldChar w:fldCharType="end"/>
      </w:r>
    </w:p>
    <w:p w14:paraId="6AA1DF88" w14:textId="0DEC2F43"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_Toc207777545 \h </w:instrText>
      </w:r>
      <w:r>
        <w:rPr>
          <w:noProof/>
        </w:rPr>
      </w:r>
      <w:r>
        <w:rPr>
          <w:noProof/>
        </w:rPr>
        <w:fldChar w:fldCharType="separate"/>
      </w:r>
      <w:r>
        <w:rPr>
          <w:noProof/>
        </w:rPr>
        <w:t>24</w:t>
      </w:r>
      <w:r>
        <w:rPr>
          <w:noProof/>
        </w:rPr>
        <w:fldChar w:fldCharType="end"/>
      </w:r>
    </w:p>
    <w:p w14:paraId="5F094C08" w14:textId="32AEBBE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_Toc207777546 \h </w:instrText>
      </w:r>
      <w:r>
        <w:rPr>
          <w:noProof/>
        </w:rPr>
      </w:r>
      <w:r>
        <w:rPr>
          <w:noProof/>
        </w:rPr>
        <w:fldChar w:fldCharType="separate"/>
      </w:r>
      <w:r>
        <w:rPr>
          <w:noProof/>
        </w:rPr>
        <w:t>26</w:t>
      </w:r>
      <w:r>
        <w:rPr>
          <w:noProof/>
        </w:rPr>
        <w:fldChar w:fldCharType="end"/>
      </w:r>
    </w:p>
    <w:p w14:paraId="02B6B0C4" w14:textId="0175ECCB"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_Toc207777547 \h </w:instrText>
      </w:r>
      <w:r>
        <w:rPr>
          <w:noProof/>
        </w:rPr>
      </w:r>
      <w:r>
        <w:rPr>
          <w:noProof/>
        </w:rPr>
        <w:fldChar w:fldCharType="separate"/>
      </w:r>
      <w:r>
        <w:rPr>
          <w:noProof/>
        </w:rPr>
        <w:t>27</w:t>
      </w:r>
      <w:r>
        <w:rPr>
          <w:noProof/>
        </w:rPr>
        <w:fldChar w:fldCharType="end"/>
      </w:r>
    </w:p>
    <w:p w14:paraId="35A80B39" w14:textId="283A763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_Toc207777548 \h </w:instrText>
      </w:r>
      <w:r>
        <w:rPr>
          <w:noProof/>
        </w:rPr>
      </w:r>
      <w:r>
        <w:rPr>
          <w:noProof/>
        </w:rPr>
        <w:fldChar w:fldCharType="separate"/>
      </w:r>
      <w:r>
        <w:rPr>
          <w:noProof/>
        </w:rPr>
        <w:t>28</w:t>
      </w:r>
      <w:r>
        <w:rPr>
          <w:noProof/>
        </w:rPr>
        <w:fldChar w:fldCharType="end"/>
      </w:r>
    </w:p>
    <w:p w14:paraId="0AC35025" w14:textId="064CF6D5"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_Toc207777549 \h </w:instrText>
      </w:r>
      <w:r>
        <w:rPr>
          <w:noProof/>
        </w:rPr>
      </w:r>
      <w:r>
        <w:rPr>
          <w:noProof/>
        </w:rPr>
        <w:fldChar w:fldCharType="separate"/>
      </w:r>
      <w:r>
        <w:rPr>
          <w:noProof/>
        </w:rPr>
        <w:t>28</w:t>
      </w:r>
      <w:r>
        <w:rPr>
          <w:noProof/>
        </w:rPr>
        <w:fldChar w:fldCharType="end"/>
      </w:r>
    </w:p>
    <w:p w14:paraId="01E65C09" w14:textId="69EA77D2"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_Toc207777550 \h </w:instrText>
      </w:r>
      <w:r>
        <w:rPr>
          <w:noProof/>
        </w:rPr>
      </w:r>
      <w:r>
        <w:rPr>
          <w:noProof/>
        </w:rPr>
        <w:fldChar w:fldCharType="separate"/>
      </w:r>
      <w:r>
        <w:rPr>
          <w:noProof/>
        </w:rPr>
        <w:t>28</w:t>
      </w:r>
      <w:r>
        <w:rPr>
          <w:noProof/>
        </w:rPr>
        <w:fldChar w:fldCharType="end"/>
      </w:r>
    </w:p>
    <w:p w14:paraId="7D656868" w14:textId="1D6BF895"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_Toc207777551 \h </w:instrText>
      </w:r>
      <w:r>
        <w:rPr>
          <w:noProof/>
        </w:rPr>
      </w:r>
      <w:r>
        <w:rPr>
          <w:noProof/>
        </w:rPr>
        <w:fldChar w:fldCharType="separate"/>
      </w:r>
      <w:r>
        <w:rPr>
          <w:noProof/>
        </w:rPr>
        <w:t>28</w:t>
      </w:r>
      <w:r>
        <w:rPr>
          <w:noProof/>
        </w:rPr>
        <w:fldChar w:fldCharType="end"/>
      </w:r>
    </w:p>
    <w:p w14:paraId="36636541" w14:textId="01DF2DD2"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_Toc207777552 \h </w:instrText>
      </w:r>
      <w:r>
        <w:rPr>
          <w:noProof/>
        </w:rPr>
      </w:r>
      <w:r>
        <w:rPr>
          <w:noProof/>
        </w:rPr>
        <w:fldChar w:fldCharType="separate"/>
      </w:r>
      <w:r>
        <w:rPr>
          <w:noProof/>
        </w:rPr>
        <w:t>28</w:t>
      </w:r>
      <w:r>
        <w:rPr>
          <w:noProof/>
        </w:rPr>
        <w:fldChar w:fldCharType="end"/>
      </w:r>
    </w:p>
    <w:p w14:paraId="1E3048C1" w14:textId="582AC374"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_Toc207777553 \h </w:instrText>
      </w:r>
      <w:r>
        <w:rPr>
          <w:noProof/>
        </w:rPr>
      </w:r>
      <w:r>
        <w:rPr>
          <w:noProof/>
        </w:rPr>
        <w:fldChar w:fldCharType="separate"/>
      </w:r>
      <w:r>
        <w:rPr>
          <w:noProof/>
        </w:rPr>
        <w:t>29</w:t>
      </w:r>
      <w:r>
        <w:rPr>
          <w:noProof/>
        </w:rPr>
        <w:fldChar w:fldCharType="end"/>
      </w:r>
    </w:p>
    <w:p w14:paraId="3D63DB4C" w14:textId="3CCFDDF5"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_Toc207777554 \h </w:instrText>
      </w:r>
      <w:r>
        <w:rPr>
          <w:noProof/>
        </w:rPr>
      </w:r>
      <w:r>
        <w:rPr>
          <w:noProof/>
        </w:rPr>
        <w:fldChar w:fldCharType="separate"/>
      </w:r>
      <w:r>
        <w:rPr>
          <w:noProof/>
        </w:rPr>
        <w:t>29</w:t>
      </w:r>
      <w:r>
        <w:rPr>
          <w:noProof/>
        </w:rPr>
        <w:fldChar w:fldCharType="end"/>
      </w:r>
    </w:p>
    <w:p w14:paraId="3AE0BB84" w14:textId="6DE69C6B"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_Toc207777555 \h </w:instrText>
      </w:r>
      <w:r>
        <w:rPr>
          <w:noProof/>
        </w:rPr>
      </w:r>
      <w:r>
        <w:rPr>
          <w:noProof/>
        </w:rPr>
        <w:fldChar w:fldCharType="separate"/>
      </w:r>
      <w:r>
        <w:rPr>
          <w:noProof/>
        </w:rPr>
        <w:t>29</w:t>
      </w:r>
      <w:r>
        <w:rPr>
          <w:noProof/>
        </w:rPr>
        <w:fldChar w:fldCharType="end"/>
      </w:r>
    </w:p>
    <w:p w14:paraId="5A8686AD" w14:textId="2F4BD86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_Toc207777556 \h </w:instrText>
      </w:r>
      <w:r>
        <w:rPr>
          <w:noProof/>
        </w:rPr>
      </w:r>
      <w:r>
        <w:rPr>
          <w:noProof/>
        </w:rPr>
        <w:fldChar w:fldCharType="separate"/>
      </w:r>
      <w:r>
        <w:rPr>
          <w:noProof/>
        </w:rPr>
        <w:t>29</w:t>
      </w:r>
      <w:r>
        <w:rPr>
          <w:noProof/>
        </w:rPr>
        <w:fldChar w:fldCharType="end"/>
      </w:r>
    </w:p>
    <w:p w14:paraId="75E97EE0" w14:textId="66A9A0B4"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_Toc207777557 \h </w:instrText>
      </w:r>
      <w:r>
        <w:rPr>
          <w:noProof/>
        </w:rPr>
      </w:r>
      <w:r>
        <w:rPr>
          <w:noProof/>
        </w:rPr>
        <w:fldChar w:fldCharType="separate"/>
      </w:r>
      <w:r>
        <w:rPr>
          <w:noProof/>
        </w:rPr>
        <w:t>29</w:t>
      </w:r>
      <w:r>
        <w:rPr>
          <w:noProof/>
        </w:rPr>
        <w:fldChar w:fldCharType="end"/>
      </w:r>
    </w:p>
    <w:p w14:paraId="19B54406" w14:textId="1A80F55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_Toc207777558 \h </w:instrText>
      </w:r>
      <w:r>
        <w:rPr>
          <w:noProof/>
        </w:rPr>
      </w:r>
      <w:r>
        <w:rPr>
          <w:noProof/>
        </w:rPr>
        <w:fldChar w:fldCharType="separate"/>
      </w:r>
      <w:r>
        <w:rPr>
          <w:noProof/>
        </w:rPr>
        <w:t>29</w:t>
      </w:r>
      <w:r>
        <w:rPr>
          <w:noProof/>
        </w:rPr>
        <w:fldChar w:fldCharType="end"/>
      </w:r>
    </w:p>
    <w:p w14:paraId="59FF5C57" w14:textId="132BEDBA"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_Toc207777559 \h </w:instrText>
      </w:r>
      <w:r>
        <w:rPr>
          <w:noProof/>
        </w:rPr>
      </w:r>
      <w:r>
        <w:rPr>
          <w:noProof/>
        </w:rPr>
        <w:fldChar w:fldCharType="separate"/>
      </w:r>
      <w:r>
        <w:rPr>
          <w:noProof/>
        </w:rPr>
        <w:t>29</w:t>
      </w:r>
      <w:r>
        <w:rPr>
          <w:noProof/>
        </w:rPr>
        <w:fldChar w:fldCharType="end"/>
      </w:r>
    </w:p>
    <w:p w14:paraId="34865E5B" w14:textId="50B49042"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_Toc207777560 \h </w:instrText>
      </w:r>
      <w:r>
        <w:rPr>
          <w:noProof/>
        </w:rPr>
      </w:r>
      <w:r>
        <w:rPr>
          <w:noProof/>
        </w:rPr>
        <w:fldChar w:fldCharType="separate"/>
      </w:r>
      <w:r>
        <w:rPr>
          <w:noProof/>
        </w:rPr>
        <w:t>29</w:t>
      </w:r>
      <w:r>
        <w:rPr>
          <w:noProof/>
        </w:rPr>
        <w:fldChar w:fldCharType="end"/>
      </w:r>
    </w:p>
    <w:p w14:paraId="21DEA05A" w14:textId="703E2953"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_Toc207777561 \h </w:instrText>
      </w:r>
      <w:r>
        <w:rPr>
          <w:noProof/>
        </w:rPr>
      </w:r>
      <w:r>
        <w:rPr>
          <w:noProof/>
        </w:rPr>
        <w:fldChar w:fldCharType="separate"/>
      </w:r>
      <w:r>
        <w:rPr>
          <w:noProof/>
        </w:rPr>
        <w:t>29</w:t>
      </w:r>
      <w:r>
        <w:rPr>
          <w:noProof/>
        </w:rPr>
        <w:fldChar w:fldCharType="end"/>
      </w:r>
    </w:p>
    <w:p w14:paraId="74BA679F" w14:textId="55F1770B"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_Toc207777562 \h </w:instrText>
      </w:r>
      <w:r>
        <w:rPr>
          <w:noProof/>
        </w:rPr>
      </w:r>
      <w:r>
        <w:rPr>
          <w:noProof/>
        </w:rPr>
        <w:fldChar w:fldCharType="separate"/>
      </w:r>
      <w:r>
        <w:rPr>
          <w:noProof/>
        </w:rPr>
        <w:t>29</w:t>
      </w:r>
      <w:r>
        <w:rPr>
          <w:noProof/>
        </w:rPr>
        <w:fldChar w:fldCharType="end"/>
      </w:r>
    </w:p>
    <w:p w14:paraId="2E26312E" w14:textId="2091005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_Toc207777563 \h </w:instrText>
      </w:r>
      <w:r>
        <w:rPr>
          <w:noProof/>
        </w:rPr>
      </w:r>
      <w:r>
        <w:rPr>
          <w:noProof/>
        </w:rPr>
        <w:fldChar w:fldCharType="separate"/>
      </w:r>
      <w:r>
        <w:rPr>
          <w:noProof/>
        </w:rPr>
        <w:t>29</w:t>
      </w:r>
      <w:r>
        <w:rPr>
          <w:noProof/>
        </w:rPr>
        <w:fldChar w:fldCharType="end"/>
      </w:r>
    </w:p>
    <w:p w14:paraId="0A397347" w14:textId="615122D4"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_Toc207777564 \h </w:instrText>
      </w:r>
      <w:r>
        <w:rPr>
          <w:noProof/>
        </w:rPr>
      </w:r>
      <w:r>
        <w:rPr>
          <w:noProof/>
        </w:rPr>
        <w:fldChar w:fldCharType="separate"/>
      </w:r>
      <w:r>
        <w:rPr>
          <w:noProof/>
        </w:rPr>
        <w:t>30</w:t>
      </w:r>
      <w:r>
        <w:rPr>
          <w:noProof/>
        </w:rPr>
        <w:fldChar w:fldCharType="end"/>
      </w:r>
    </w:p>
    <w:p w14:paraId="59081BCB" w14:textId="4A818EBE"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_Toc207777565 \h </w:instrText>
      </w:r>
      <w:r>
        <w:rPr>
          <w:noProof/>
        </w:rPr>
      </w:r>
      <w:r>
        <w:rPr>
          <w:noProof/>
        </w:rPr>
        <w:fldChar w:fldCharType="separate"/>
      </w:r>
      <w:r>
        <w:rPr>
          <w:noProof/>
        </w:rPr>
        <w:t>30</w:t>
      </w:r>
      <w:r>
        <w:rPr>
          <w:noProof/>
        </w:rPr>
        <w:fldChar w:fldCharType="end"/>
      </w:r>
    </w:p>
    <w:p w14:paraId="271F3302" w14:textId="331F0118"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_Toc207777566 \h </w:instrText>
      </w:r>
      <w:r>
        <w:rPr>
          <w:noProof/>
        </w:rPr>
      </w:r>
      <w:r>
        <w:rPr>
          <w:noProof/>
        </w:rPr>
        <w:fldChar w:fldCharType="separate"/>
      </w:r>
      <w:r>
        <w:rPr>
          <w:noProof/>
        </w:rPr>
        <w:t>30</w:t>
      </w:r>
      <w:r>
        <w:rPr>
          <w:noProof/>
        </w:rPr>
        <w:fldChar w:fldCharType="end"/>
      </w:r>
    </w:p>
    <w:p w14:paraId="72F49BA8" w14:textId="26395CD7"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_Toc207777567 \h </w:instrText>
      </w:r>
      <w:r>
        <w:rPr>
          <w:noProof/>
        </w:rPr>
      </w:r>
      <w:r>
        <w:rPr>
          <w:noProof/>
        </w:rPr>
        <w:fldChar w:fldCharType="separate"/>
      </w:r>
      <w:r>
        <w:rPr>
          <w:noProof/>
        </w:rPr>
        <w:t>30</w:t>
      </w:r>
      <w:r>
        <w:rPr>
          <w:noProof/>
        </w:rPr>
        <w:fldChar w:fldCharType="end"/>
      </w:r>
    </w:p>
    <w:p w14:paraId="2D046442" w14:textId="28064160"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_Toc207777568 \h </w:instrText>
      </w:r>
      <w:r>
        <w:rPr>
          <w:noProof/>
        </w:rPr>
      </w:r>
      <w:r>
        <w:rPr>
          <w:noProof/>
        </w:rPr>
        <w:fldChar w:fldCharType="separate"/>
      </w:r>
      <w:r>
        <w:rPr>
          <w:noProof/>
        </w:rPr>
        <w:t>31</w:t>
      </w:r>
      <w:r>
        <w:rPr>
          <w:noProof/>
        </w:rPr>
        <w:fldChar w:fldCharType="end"/>
      </w:r>
    </w:p>
    <w:p w14:paraId="1C8704EE" w14:textId="083191C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_Toc207777569 \h </w:instrText>
      </w:r>
      <w:r>
        <w:rPr>
          <w:noProof/>
        </w:rPr>
      </w:r>
      <w:r>
        <w:rPr>
          <w:noProof/>
        </w:rPr>
        <w:fldChar w:fldCharType="separate"/>
      </w:r>
      <w:r>
        <w:rPr>
          <w:noProof/>
        </w:rPr>
        <w:t>31</w:t>
      </w:r>
      <w:r>
        <w:rPr>
          <w:noProof/>
        </w:rPr>
        <w:fldChar w:fldCharType="end"/>
      </w:r>
    </w:p>
    <w:p w14:paraId="02D4E6D9" w14:textId="1115F4A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_Toc207777570 \h </w:instrText>
      </w:r>
      <w:r>
        <w:rPr>
          <w:noProof/>
        </w:rPr>
      </w:r>
      <w:r>
        <w:rPr>
          <w:noProof/>
        </w:rPr>
        <w:fldChar w:fldCharType="separate"/>
      </w:r>
      <w:r>
        <w:rPr>
          <w:noProof/>
        </w:rPr>
        <w:t>31</w:t>
      </w:r>
      <w:r>
        <w:rPr>
          <w:noProof/>
        </w:rPr>
        <w:fldChar w:fldCharType="end"/>
      </w:r>
    </w:p>
    <w:p w14:paraId="3CA8B1C7" w14:textId="3748C23A"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_Toc207777571 \h </w:instrText>
      </w:r>
      <w:r>
        <w:rPr>
          <w:noProof/>
        </w:rPr>
      </w:r>
      <w:r>
        <w:rPr>
          <w:noProof/>
        </w:rPr>
        <w:fldChar w:fldCharType="separate"/>
      </w:r>
      <w:r>
        <w:rPr>
          <w:noProof/>
        </w:rPr>
        <w:t>31</w:t>
      </w:r>
      <w:r>
        <w:rPr>
          <w:noProof/>
        </w:rPr>
        <w:fldChar w:fldCharType="end"/>
      </w:r>
    </w:p>
    <w:p w14:paraId="2EB8F9CF" w14:textId="7E75175F"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_Toc207777572 \h </w:instrText>
      </w:r>
      <w:r>
        <w:rPr>
          <w:noProof/>
        </w:rPr>
      </w:r>
      <w:r>
        <w:rPr>
          <w:noProof/>
        </w:rPr>
        <w:fldChar w:fldCharType="separate"/>
      </w:r>
      <w:r>
        <w:rPr>
          <w:noProof/>
        </w:rPr>
        <w:t>32</w:t>
      </w:r>
      <w:r>
        <w:rPr>
          <w:noProof/>
        </w:rPr>
        <w:fldChar w:fldCharType="end"/>
      </w:r>
    </w:p>
    <w:p w14:paraId="095454DE" w14:textId="6097BEFD"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_Toc207777573 \h </w:instrText>
      </w:r>
      <w:r>
        <w:rPr>
          <w:noProof/>
        </w:rPr>
      </w:r>
      <w:r>
        <w:rPr>
          <w:noProof/>
        </w:rPr>
        <w:fldChar w:fldCharType="separate"/>
      </w:r>
      <w:r>
        <w:rPr>
          <w:noProof/>
        </w:rPr>
        <w:t>32</w:t>
      </w:r>
      <w:r>
        <w:rPr>
          <w:noProof/>
        </w:rPr>
        <w:fldChar w:fldCharType="end"/>
      </w:r>
    </w:p>
    <w:p w14:paraId="034873E3" w14:textId="290FF8BB"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_Toc207777574 \h </w:instrText>
      </w:r>
      <w:r>
        <w:rPr>
          <w:noProof/>
        </w:rPr>
      </w:r>
      <w:r>
        <w:rPr>
          <w:noProof/>
        </w:rPr>
        <w:fldChar w:fldCharType="separate"/>
      </w:r>
      <w:r>
        <w:rPr>
          <w:noProof/>
        </w:rPr>
        <w:t>32</w:t>
      </w:r>
      <w:r>
        <w:rPr>
          <w:noProof/>
        </w:rPr>
        <w:fldChar w:fldCharType="end"/>
      </w:r>
    </w:p>
    <w:p w14:paraId="0D927787" w14:textId="15F3A451"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_Toc207777575 \h </w:instrText>
      </w:r>
      <w:r>
        <w:rPr>
          <w:noProof/>
        </w:rPr>
      </w:r>
      <w:r>
        <w:rPr>
          <w:noProof/>
        </w:rPr>
        <w:fldChar w:fldCharType="separate"/>
      </w:r>
      <w:r>
        <w:rPr>
          <w:noProof/>
        </w:rPr>
        <w:t>32</w:t>
      </w:r>
      <w:r>
        <w:rPr>
          <w:noProof/>
        </w:rPr>
        <w:fldChar w:fldCharType="end"/>
      </w:r>
    </w:p>
    <w:p w14:paraId="47002207" w14:textId="1D0DDDEF"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_Toc207777576 \h </w:instrText>
      </w:r>
      <w:r>
        <w:rPr>
          <w:noProof/>
        </w:rPr>
      </w:r>
      <w:r>
        <w:rPr>
          <w:noProof/>
        </w:rPr>
        <w:fldChar w:fldCharType="separate"/>
      </w:r>
      <w:r>
        <w:rPr>
          <w:noProof/>
        </w:rPr>
        <w:t>33</w:t>
      </w:r>
      <w:r>
        <w:rPr>
          <w:noProof/>
        </w:rPr>
        <w:fldChar w:fldCharType="end"/>
      </w:r>
    </w:p>
    <w:p w14:paraId="6B2648EC" w14:textId="222768EF"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_Toc207777577 \h </w:instrText>
      </w:r>
      <w:r>
        <w:rPr>
          <w:noProof/>
        </w:rPr>
      </w:r>
      <w:r>
        <w:rPr>
          <w:noProof/>
        </w:rPr>
        <w:fldChar w:fldCharType="separate"/>
      </w:r>
      <w:r>
        <w:rPr>
          <w:noProof/>
        </w:rPr>
        <w:t>33</w:t>
      </w:r>
      <w:r>
        <w:rPr>
          <w:noProof/>
        </w:rPr>
        <w:fldChar w:fldCharType="end"/>
      </w:r>
    </w:p>
    <w:p w14:paraId="36C87288" w14:textId="33F14AA4"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_Toc207777578 \h </w:instrText>
      </w:r>
      <w:r>
        <w:rPr>
          <w:noProof/>
        </w:rPr>
      </w:r>
      <w:r>
        <w:rPr>
          <w:noProof/>
        </w:rPr>
        <w:fldChar w:fldCharType="separate"/>
      </w:r>
      <w:r>
        <w:rPr>
          <w:noProof/>
        </w:rPr>
        <w:t>33</w:t>
      </w:r>
      <w:r>
        <w:rPr>
          <w:noProof/>
        </w:rPr>
        <w:fldChar w:fldCharType="end"/>
      </w:r>
    </w:p>
    <w:p w14:paraId="42DE9B5B" w14:textId="25B3E7AB"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_Toc207777579 \h </w:instrText>
      </w:r>
      <w:r>
        <w:rPr>
          <w:noProof/>
        </w:rPr>
      </w:r>
      <w:r>
        <w:rPr>
          <w:noProof/>
        </w:rPr>
        <w:fldChar w:fldCharType="separate"/>
      </w:r>
      <w:r>
        <w:rPr>
          <w:noProof/>
        </w:rPr>
        <w:t>36</w:t>
      </w:r>
      <w:r>
        <w:rPr>
          <w:noProof/>
        </w:rPr>
        <w:fldChar w:fldCharType="end"/>
      </w:r>
    </w:p>
    <w:p w14:paraId="70FAC4A0" w14:textId="712117B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_Toc207777580 \h </w:instrText>
      </w:r>
      <w:r>
        <w:rPr>
          <w:noProof/>
        </w:rPr>
      </w:r>
      <w:r>
        <w:rPr>
          <w:noProof/>
        </w:rPr>
        <w:fldChar w:fldCharType="separate"/>
      </w:r>
      <w:r>
        <w:rPr>
          <w:noProof/>
        </w:rPr>
        <w:t>36</w:t>
      </w:r>
      <w:r>
        <w:rPr>
          <w:noProof/>
        </w:rPr>
        <w:fldChar w:fldCharType="end"/>
      </w:r>
    </w:p>
    <w:p w14:paraId="5F5634C5" w14:textId="75165AF6"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_Toc207777581 \h </w:instrText>
      </w:r>
      <w:r>
        <w:rPr>
          <w:noProof/>
        </w:rPr>
      </w:r>
      <w:r>
        <w:rPr>
          <w:noProof/>
        </w:rPr>
        <w:fldChar w:fldCharType="separate"/>
      </w:r>
      <w:r>
        <w:rPr>
          <w:noProof/>
        </w:rPr>
        <w:t>36</w:t>
      </w:r>
      <w:r>
        <w:rPr>
          <w:noProof/>
        </w:rPr>
        <w:fldChar w:fldCharType="end"/>
      </w:r>
    </w:p>
    <w:p w14:paraId="09335325" w14:textId="7888404C"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_Toc207777582 \h </w:instrText>
      </w:r>
      <w:r>
        <w:rPr>
          <w:noProof/>
        </w:rPr>
      </w:r>
      <w:r>
        <w:rPr>
          <w:noProof/>
        </w:rPr>
        <w:fldChar w:fldCharType="separate"/>
      </w:r>
      <w:r>
        <w:rPr>
          <w:noProof/>
        </w:rPr>
        <w:t>36</w:t>
      </w:r>
      <w:r>
        <w:rPr>
          <w:noProof/>
        </w:rPr>
        <w:fldChar w:fldCharType="end"/>
      </w:r>
    </w:p>
    <w:p w14:paraId="1109634C" w14:textId="0A6D45E7"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7.2.1.4.1 Definitions</w:t>
      </w:r>
      <w:r>
        <w:rPr>
          <w:noProof/>
        </w:rPr>
        <w:tab/>
      </w:r>
      <w:r>
        <w:rPr>
          <w:noProof/>
        </w:rPr>
        <w:fldChar w:fldCharType="begin"/>
      </w:r>
      <w:r>
        <w:rPr>
          <w:noProof/>
        </w:rPr>
        <w:instrText xml:space="preserve"> PAGEREF _Toc207777583 \h </w:instrText>
      </w:r>
      <w:r>
        <w:rPr>
          <w:noProof/>
        </w:rPr>
      </w:r>
      <w:r>
        <w:rPr>
          <w:noProof/>
        </w:rPr>
        <w:fldChar w:fldCharType="separate"/>
      </w:r>
      <w:r>
        <w:rPr>
          <w:noProof/>
        </w:rPr>
        <w:t>37</w:t>
      </w:r>
      <w:r>
        <w:rPr>
          <w:noProof/>
        </w:rPr>
        <w:fldChar w:fldCharType="end"/>
      </w:r>
    </w:p>
    <w:p w14:paraId="30331E92" w14:textId="56C9BCFA"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7.2.1.4.2 Adaptive Streaming Applications</w:t>
      </w:r>
      <w:r>
        <w:rPr>
          <w:noProof/>
        </w:rPr>
        <w:tab/>
      </w:r>
      <w:r>
        <w:rPr>
          <w:noProof/>
        </w:rPr>
        <w:fldChar w:fldCharType="begin"/>
      </w:r>
      <w:r>
        <w:rPr>
          <w:noProof/>
        </w:rPr>
        <w:instrText xml:space="preserve"> PAGEREF _Toc207777584 \h </w:instrText>
      </w:r>
      <w:r>
        <w:rPr>
          <w:noProof/>
        </w:rPr>
      </w:r>
      <w:r>
        <w:rPr>
          <w:noProof/>
        </w:rPr>
        <w:fldChar w:fldCharType="separate"/>
      </w:r>
      <w:r>
        <w:rPr>
          <w:noProof/>
        </w:rPr>
        <w:t>37</w:t>
      </w:r>
      <w:r>
        <w:rPr>
          <w:noProof/>
        </w:rPr>
        <w:fldChar w:fldCharType="end"/>
      </w:r>
    </w:p>
    <w:p w14:paraId="34289737" w14:textId="4D38A8A9"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7.2.1.4.3 Messaging</w:t>
      </w:r>
      <w:r>
        <w:rPr>
          <w:noProof/>
        </w:rPr>
        <w:tab/>
      </w:r>
      <w:r>
        <w:rPr>
          <w:noProof/>
        </w:rPr>
        <w:fldChar w:fldCharType="begin"/>
      </w:r>
      <w:r>
        <w:rPr>
          <w:noProof/>
        </w:rPr>
        <w:instrText xml:space="preserve"> PAGEREF _Toc207777585 \h </w:instrText>
      </w:r>
      <w:r>
        <w:rPr>
          <w:noProof/>
        </w:rPr>
      </w:r>
      <w:r>
        <w:rPr>
          <w:noProof/>
        </w:rPr>
        <w:fldChar w:fldCharType="separate"/>
      </w:r>
      <w:r>
        <w:rPr>
          <w:noProof/>
        </w:rPr>
        <w:t>37</w:t>
      </w:r>
      <w:r>
        <w:rPr>
          <w:noProof/>
        </w:rPr>
        <w:fldChar w:fldCharType="end"/>
      </w:r>
    </w:p>
    <w:p w14:paraId="143DDA19" w14:textId="702EB014"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_Toc207777586 \h </w:instrText>
      </w:r>
      <w:r>
        <w:rPr>
          <w:noProof/>
        </w:rPr>
      </w:r>
      <w:r>
        <w:rPr>
          <w:noProof/>
        </w:rPr>
        <w:fldChar w:fldCharType="separate"/>
      </w:r>
      <w:r>
        <w:rPr>
          <w:noProof/>
        </w:rPr>
        <w:t>37</w:t>
      </w:r>
      <w:r>
        <w:rPr>
          <w:noProof/>
        </w:rPr>
        <w:fldChar w:fldCharType="end"/>
      </w:r>
    </w:p>
    <w:p w14:paraId="23E49EA4" w14:textId="2A751662"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_Toc207777587 \h </w:instrText>
      </w:r>
      <w:r>
        <w:rPr>
          <w:noProof/>
        </w:rPr>
      </w:r>
      <w:r>
        <w:rPr>
          <w:noProof/>
        </w:rPr>
        <w:fldChar w:fldCharType="separate"/>
      </w:r>
      <w:r>
        <w:rPr>
          <w:noProof/>
        </w:rPr>
        <w:t>37</w:t>
      </w:r>
      <w:r>
        <w:rPr>
          <w:noProof/>
        </w:rPr>
        <w:fldChar w:fldCharType="end"/>
      </w:r>
    </w:p>
    <w:p w14:paraId="14A6BDD7" w14:textId="37EF1646"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7.2.1.7</w:t>
      </w:r>
      <w:r>
        <w:rPr>
          <w:rFonts w:asciiTheme="minorHAnsi" w:eastAsiaTheme="minorEastAsia" w:hAnsiTheme="minorHAnsi" w:cstheme="minorBidi"/>
          <w:noProof/>
          <w:kern w:val="2"/>
          <w:sz w:val="24"/>
          <w:szCs w:val="24"/>
          <w:lang w:val="en-US"/>
          <w14:ligatures w14:val="standardContextual"/>
        </w:rPr>
        <w:tab/>
      </w:r>
      <w:r>
        <w:rPr>
          <w:noProof/>
        </w:rPr>
        <w:t>Coded Video Layer</w:t>
      </w:r>
      <w:r>
        <w:rPr>
          <w:noProof/>
        </w:rPr>
        <w:tab/>
      </w:r>
      <w:r>
        <w:rPr>
          <w:noProof/>
        </w:rPr>
        <w:fldChar w:fldCharType="begin"/>
      </w:r>
      <w:r>
        <w:rPr>
          <w:noProof/>
        </w:rPr>
        <w:instrText xml:space="preserve"> PAGEREF _Toc207777588 \h </w:instrText>
      </w:r>
      <w:r>
        <w:rPr>
          <w:noProof/>
        </w:rPr>
      </w:r>
      <w:r>
        <w:rPr>
          <w:noProof/>
        </w:rPr>
        <w:fldChar w:fldCharType="separate"/>
      </w:r>
      <w:r>
        <w:rPr>
          <w:noProof/>
        </w:rPr>
        <w:t>38</w:t>
      </w:r>
      <w:r>
        <w:rPr>
          <w:noProof/>
        </w:rPr>
        <w:fldChar w:fldCharType="end"/>
      </w:r>
    </w:p>
    <w:p w14:paraId="5BCDA6CA" w14:textId="3D981619"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_Toc207777589 \h </w:instrText>
      </w:r>
      <w:r>
        <w:rPr>
          <w:noProof/>
        </w:rPr>
      </w:r>
      <w:r>
        <w:rPr>
          <w:noProof/>
        </w:rPr>
        <w:fldChar w:fldCharType="separate"/>
      </w:r>
      <w:r>
        <w:rPr>
          <w:noProof/>
        </w:rPr>
        <w:t>38</w:t>
      </w:r>
      <w:r>
        <w:rPr>
          <w:noProof/>
        </w:rPr>
        <w:fldChar w:fldCharType="end"/>
      </w:r>
    </w:p>
    <w:p w14:paraId="7B846A5F" w14:textId="747A5865"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_Toc207777590 \h </w:instrText>
      </w:r>
      <w:r>
        <w:rPr>
          <w:noProof/>
        </w:rPr>
      </w:r>
      <w:r>
        <w:rPr>
          <w:noProof/>
        </w:rPr>
        <w:fldChar w:fldCharType="separate"/>
      </w:r>
      <w:r>
        <w:rPr>
          <w:noProof/>
        </w:rPr>
        <w:t>38</w:t>
      </w:r>
      <w:r>
        <w:rPr>
          <w:noProof/>
        </w:rPr>
        <w:fldChar w:fldCharType="end"/>
      </w:r>
    </w:p>
    <w:p w14:paraId="21F1BA4C" w14:textId="1129ECFA" w:rsidR="00C47AD1" w:rsidRDefault="00C47AD1">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Mapping of Operation Points to Implementations</w:t>
      </w:r>
      <w:r>
        <w:rPr>
          <w:noProof/>
        </w:rPr>
        <w:tab/>
      </w:r>
      <w:r>
        <w:rPr>
          <w:noProof/>
        </w:rPr>
        <w:fldChar w:fldCharType="begin"/>
      </w:r>
      <w:r>
        <w:rPr>
          <w:noProof/>
        </w:rPr>
        <w:instrText xml:space="preserve"> PAGEREF _Toc207777591 \h </w:instrText>
      </w:r>
      <w:r>
        <w:rPr>
          <w:noProof/>
        </w:rPr>
      </w:r>
      <w:r>
        <w:rPr>
          <w:noProof/>
        </w:rPr>
        <w:fldChar w:fldCharType="separate"/>
      </w:r>
      <w:r>
        <w:rPr>
          <w:noProof/>
        </w:rPr>
        <w:t>39</w:t>
      </w:r>
      <w:r>
        <w:rPr>
          <w:noProof/>
        </w:rPr>
        <w:fldChar w:fldCharType="end"/>
      </w:r>
    </w:p>
    <w:p w14:paraId="5184ABC8" w14:textId="7234C670"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_Toc207777592 \h </w:instrText>
      </w:r>
      <w:r>
        <w:rPr>
          <w:noProof/>
        </w:rPr>
      </w:r>
      <w:r>
        <w:rPr>
          <w:noProof/>
        </w:rPr>
        <w:fldChar w:fldCharType="separate"/>
      </w:r>
      <w:r>
        <w:rPr>
          <w:noProof/>
        </w:rPr>
        <w:t>39</w:t>
      </w:r>
      <w:r>
        <w:rPr>
          <w:noProof/>
        </w:rPr>
        <w:fldChar w:fldCharType="end"/>
      </w:r>
    </w:p>
    <w:p w14:paraId="69BEFE02" w14:textId="3C7EF84D"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_Toc207777593 \h </w:instrText>
      </w:r>
      <w:r>
        <w:rPr>
          <w:noProof/>
        </w:rPr>
      </w:r>
      <w:r>
        <w:rPr>
          <w:noProof/>
        </w:rPr>
        <w:fldChar w:fldCharType="separate"/>
      </w:r>
      <w:r>
        <w:rPr>
          <w:noProof/>
        </w:rPr>
        <w:t>39</w:t>
      </w:r>
      <w:r>
        <w:rPr>
          <w:noProof/>
        </w:rPr>
        <w:fldChar w:fldCharType="end"/>
      </w:r>
    </w:p>
    <w:p w14:paraId="5F237136" w14:textId="5774215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_Toc207777594 \h </w:instrText>
      </w:r>
      <w:r>
        <w:rPr>
          <w:noProof/>
        </w:rPr>
      </w:r>
      <w:r>
        <w:rPr>
          <w:noProof/>
        </w:rPr>
        <w:fldChar w:fldCharType="separate"/>
      </w:r>
      <w:r>
        <w:rPr>
          <w:noProof/>
        </w:rPr>
        <w:t>39</w:t>
      </w:r>
      <w:r>
        <w:rPr>
          <w:noProof/>
        </w:rPr>
        <w:fldChar w:fldCharType="end"/>
      </w:r>
    </w:p>
    <w:p w14:paraId="6DBB0054" w14:textId="7E92376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_Toc207777595 \h </w:instrText>
      </w:r>
      <w:r>
        <w:rPr>
          <w:noProof/>
        </w:rPr>
      </w:r>
      <w:r>
        <w:rPr>
          <w:noProof/>
        </w:rPr>
        <w:fldChar w:fldCharType="separate"/>
      </w:r>
      <w:r>
        <w:rPr>
          <w:noProof/>
        </w:rPr>
        <w:t>40</w:t>
      </w:r>
      <w:r>
        <w:rPr>
          <w:noProof/>
        </w:rPr>
        <w:fldChar w:fldCharType="end"/>
      </w:r>
    </w:p>
    <w:p w14:paraId="3A087CF1" w14:textId="35A9E931"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_Toc207777596 \h </w:instrText>
      </w:r>
      <w:r>
        <w:rPr>
          <w:noProof/>
        </w:rPr>
      </w:r>
      <w:r>
        <w:rPr>
          <w:noProof/>
        </w:rPr>
        <w:fldChar w:fldCharType="separate"/>
      </w:r>
      <w:r>
        <w:rPr>
          <w:noProof/>
        </w:rPr>
        <w:t>40</w:t>
      </w:r>
      <w:r>
        <w:rPr>
          <w:noProof/>
        </w:rPr>
        <w:fldChar w:fldCharType="end"/>
      </w:r>
    </w:p>
    <w:p w14:paraId="72AE0F13" w14:textId="570F32B6" w:rsidR="00C47AD1" w:rsidRDefault="00C47AD1">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_Toc207777597 \h </w:instrText>
      </w:r>
      <w:r>
        <w:rPr>
          <w:noProof/>
        </w:rPr>
      </w:r>
      <w:r>
        <w:rPr>
          <w:noProof/>
        </w:rPr>
        <w:fldChar w:fldCharType="separate"/>
      </w:r>
      <w:r>
        <w:rPr>
          <w:noProof/>
        </w:rPr>
        <w:t>41</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1022703"/>
      <w:bookmarkStart w:id="21" w:name="_Toc207777515"/>
      <w:bookmarkEnd w:id="17"/>
      <w:r w:rsidRPr="004D3578">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1022704"/>
      <w:bookmarkStart w:id="27" w:name="_Toc207777516"/>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1022705"/>
      <w:bookmarkStart w:id="32" w:name="_Toc207777517"/>
      <w:bookmarkEnd w:id="28"/>
      <w:r w:rsidRPr="004D3578">
        <w:t>1</w:t>
      </w:r>
      <w:r w:rsidRPr="004D3578">
        <w:tab/>
        <w:t>Scope</w:t>
      </w:r>
      <w:bookmarkEnd w:id="29"/>
      <w:bookmarkEnd w:id="30"/>
      <w:bookmarkEnd w:id="31"/>
      <w:bookmarkEnd w:id="32"/>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1022706"/>
      <w:bookmarkStart w:id="37" w:name="_Toc207777518"/>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7D8F132" w:rsidR="006165BC" w:rsidRDefault="00F944D4" w:rsidP="006165BC">
      <w:pPr>
        <w:pStyle w:val="EX"/>
      </w:pPr>
      <w:bookmarkStart w:id="39" w:name="definitions"/>
      <w:bookmarkEnd w:id="39"/>
      <w:r>
        <w:t>[2]</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28A9B3C7" w:rsidR="006165BC" w:rsidRDefault="00F944D4" w:rsidP="006165BC">
      <w:pPr>
        <w:pStyle w:val="EX"/>
      </w:pPr>
      <w:r>
        <w:t>[3]</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160A767" w:rsidR="006165BC" w:rsidRPr="00404C3D" w:rsidRDefault="00F944D4" w:rsidP="006165BC">
      <w:pPr>
        <w:pStyle w:val="EX"/>
      </w:pPr>
      <w:r>
        <w:t>[4]</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13BF0FDE" w:rsidR="006165BC" w:rsidRPr="00404C3D" w:rsidRDefault="00F944D4" w:rsidP="006165BC">
      <w:pPr>
        <w:pStyle w:val="EX"/>
      </w:pPr>
      <w:r>
        <w:t>[5]</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23D07B03" w:rsidR="006165BC" w:rsidRDefault="00F944D4" w:rsidP="006165BC">
      <w:pPr>
        <w:pStyle w:val="EX"/>
      </w:pPr>
      <w:r>
        <w:rPr>
          <w:lang w:val="en-US"/>
        </w:rPr>
        <w:t>[6]</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100BE0E2" w:rsidR="006165BC" w:rsidRDefault="00F944D4" w:rsidP="006165BC">
      <w:pPr>
        <w:pStyle w:val="EX"/>
      </w:pPr>
      <w:r>
        <w:rPr>
          <w:lang w:val="en-US"/>
        </w:rPr>
        <w:t>[7]</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29C7FE0D" w:rsidR="006165BC" w:rsidRPr="00404C3D" w:rsidRDefault="00F944D4" w:rsidP="006165BC">
      <w:pPr>
        <w:pStyle w:val="EX"/>
      </w:pPr>
      <w:r>
        <w:t>[8]</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7CDCE4D2" w14:textId="1328CFFB" w:rsidR="006165BC" w:rsidRPr="00404C3D" w:rsidRDefault="00F944D4" w:rsidP="006165BC">
      <w:pPr>
        <w:pStyle w:val="EX"/>
      </w:pPr>
      <w:r>
        <w:t>[9]</w:t>
      </w:r>
      <w:r w:rsidR="006165BC" w:rsidRPr="00946F9D">
        <w:tab/>
      </w:r>
      <w:r w:rsidR="006165BC" w:rsidRPr="00CC604D">
        <w:t>CTA-5003-</w:t>
      </w:r>
      <w:r w:rsidR="006165BC">
        <w:t>B</w:t>
      </w:r>
      <w:r w:rsidR="006165BC" w:rsidRPr="00946F9D">
        <w:t>: "Web Application Video Ecosystem (WAVE): Device Playback Capabilities Specification", available at</w:t>
      </w:r>
      <w:r w:rsidR="006165BC">
        <w:t xml:space="preserve"> </w:t>
      </w:r>
      <w:r w:rsidR="006165BC" w:rsidRPr="003367EA">
        <w:t>https://shop.cta.tech/products/web-application-video-ecosystem-device-playback-capabilities-cta-5003-b</w:t>
      </w:r>
      <w:r w:rsidR="006165BC" w:rsidRPr="00946F9D">
        <w:t xml:space="preserve">. </w:t>
      </w:r>
    </w:p>
    <w:p w14:paraId="41435196" w14:textId="1B60C2F8" w:rsidR="006165BC" w:rsidRDefault="00F944D4" w:rsidP="006165BC">
      <w:pPr>
        <w:pStyle w:val="EX"/>
      </w:pPr>
      <w:r>
        <w:t>[10]</w:t>
      </w:r>
      <w:r w:rsidR="006165BC" w:rsidRPr="00404C3D">
        <w:tab/>
        <w:t>IETF</w:t>
      </w:r>
      <w:r w:rsidR="006165BC">
        <w:t> </w:t>
      </w:r>
      <w:r w:rsidR="006165BC" w:rsidRPr="00404C3D">
        <w:t>RFC</w:t>
      </w:r>
      <w:r w:rsidR="006165BC">
        <w:t> </w:t>
      </w:r>
      <w:r w:rsidR="006165BC" w:rsidRPr="00404C3D">
        <w:t>6381: The 'Codecs' and 'Profiles' Parameters for "Bucket" Media Types.</w:t>
      </w:r>
    </w:p>
    <w:p w14:paraId="58EB2DF5" w14:textId="6C8E1D1D" w:rsidR="006165BC" w:rsidRDefault="00F944D4" w:rsidP="006165BC">
      <w:pPr>
        <w:pStyle w:val="EX"/>
      </w:pPr>
      <w:r>
        <w:t>[11]</w:t>
      </w:r>
      <w:r w:rsidR="006165BC">
        <w:tab/>
        <w:t>A. Quested and B. Zegel, "3D-TV</w:t>
      </w:r>
      <w:r w:rsidR="006165BC" w:rsidRPr="00D2568B">
        <w:t xml:space="preserve"> </w:t>
      </w:r>
      <w:r w:rsidR="006165BC">
        <w:t xml:space="preserve">production standards - first report of the ITU-R Rapporteurs", </w:t>
      </w:r>
      <w:r w:rsidR="006165BC" w:rsidRPr="00190C4A">
        <w:t>EBU Technical Review</w:t>
      </w:r>
      <w:r w:rsidR="006165BC">
        <w:t xml:space="preserve">, </w:t>
      </w:r>
      <w:r w:rsidR="006165BC" w:rsidRPr="00190C4A">
        <w:t>2011 Q2</w:t>
      </w:r>
      <w:r w:rsidR="006165BC">
        <w:t xml:space="preserve">, </w:t>
      </w:r>
      <w:hyperlink r:id="rId12" w:history="1">
        <w:r w:rsidR="00E92A19" w:rsidRPr="00795A10">
          <w:rPr>
            <w:rStyle w:val="Hyperlink"/>
          </w:rPr>
          <w:t>https://tech.ebu.ch/publications/trev_2011-Q2_3dtv_quested</w:t>
        </w:r>
      </w:hyperlink>
    </w:p>
    <w:p w14:paraId="11523CEB" w14:textId="224150AF" w:rsidR="00E92A19" w:rsidRPr="007502FB" w:rsidRDefault="00F944D4" w:rsidP="00A1771C">
      <w:pPr>
        <w:pStyle w:val="EX"/>
        <w:rPr>
          <w:lang w:val="en-US"/>
        </w:rPr>
      </w:pPr>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p>
    <w:p w14:paraId="5066A54B" w14:textId="77777777" w:rsidR="007E3404" w:rsidRPr="004D3578" w:rsidRDefault="007E3404" w:rsidP="007E3404">
      <w:pPr>
        <w:pStyle w:val="Heading1"/>
      </w:pPr>
      <w:bookmarkStart w:id="40" w:name="_Toc175313593"/>
      <w:bookmarkStart w:id="41" w:name="_Toc191022707"/>
      <w:bookmarkStart w:id="42" w:name="_Toc207777519"/>
      <w:bookmarkStart w:id="43" w:name="_Toc175313600"/>
      <w:bookmarkStart w:id="44" w:name="_Toc129708874"/>
      <w:bookmarkStart w:id="45" w:name="_Toc175313617"/>
      <w:bookmarkEnd w:id="38"/>
      <w:r w:rsidRPr="004D3578">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1022708"/>
      <w:bookmarkStart w:id="49" w:name="_Toc207777520"/>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w:t>
      </w:r>
      <w:proofErr w:type="gramStart"/>
      <w:r>
        <w:t>random access</w:t>
      </w:r>
      <w:proofErr w:type="gramEnd"/>
      <w:r>
        <w:t xml:space="preserve">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w:t>
      </w:r>
      <w:proofErr w:type="gramStart"/>
      <w:r w:rsidRPr="00BC6B6B">
        <w:t>an</w:t>
      </w:r>
      <w:proofErr w:type="gramEnd"/>
      <w:r w:rsidRPr="00BC6B6B">
        <w:t xml:space="preserve">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41C7B91A" w14:textId="77777777" w:rsidR="007E3404" w:rsidRPr="004D3578" w:rsidRDefault="007E3404" w:rsidP="007E3404">
      <w:pPr>
        <w:pStyle w:val="Heading2"/>
      </w:pPr>
      <w:bookmarkStart w:id="52" w:name="_Toc191022709"/>
      <w:bookmarkStart w:id="53" w:name="_Toc207777521"/>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1022710"/>
      <w:bookmarkStart w:id="57" w:name="_Toc207777522"/>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 xml:space="preserve">Common </w:t>
      </w:r>
      <w:proofErr w:type="spellStart"/>
      <w:r>
        <w:t>ENCryption</w:t>
      </w:r>
      <w:proofErr w:type="spellEnd"/>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 xml:space="preserve">High-Definition </w:t>
      </w:r>
      <w:proofErr w:type="spellStart"/>
      <w:r>
        <w:t>TeleVision</w:t>
      </w:r>
      <w:proofErr w:type="spellEnd"/>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r>
      <w:proofErr w:type="spellStart"/>
      <w:r w:rsidRPr="00E13931">
        <w:t>MultiView</w:t>
      </w:r>
      <w:proofErr w:type="spellEnd"/>
      <w:r w:rsidRPr="00E13931">
        <w:t xml:space="preserve">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1022711"/>
      <w:bookmarkStart w:id="61" w:name="_Toc207777523"/>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1022712"/>
      <w:bookmarkStart w:id="64" w:name="_Toc207777524"/>
      <w:r>
        <w:t>4</w:t>
      </w:r>
      <w:r w:rsidRPr="004D3578">
        <w:t>.1</w:t>
      </w:r>
      <w:r w:rsidRPr="004D3578">
        <w:tab/>
      </w:r>
      <w:r>
        <w:t>Motivation</w:t>
      </w:r>
      <w:bookmarkEnd w:id="62"/>
      <w:bookmarkEnd w:id="63"/>
      <w:bookmarkEnd w:id="6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1022713"/>
      <w:bookmarkStart w:id="67" w:name="_Toc207777525"/>
      <w:r>
        <w:t>4</w:t>
      </w:r>
      <w:r w:rsidRPr="004D3578">
        <w:t>.</w:t>
      </w:r>
      <w:r>
        <w:t>2</w:t>
      </w:r>
      <w:r w:rsidRPr="004D3578">
        <w:tab/>
      </w:r>
      <w:r>
        <w:t>Reference architectures and definitions</w:t>
      </w:r>
      <w:bookmarkEnd w:id="65"/>
      <w:bookmarkEnd w:id="66"/>
      <w:bookmarkEnd w:id="67"/>
    </w:p>
    <w:p w14:paraId="3CBA6762" w14:textId="351178FC" w:rsidR="007E3404" w:rsidRDefault="007E3404" w:rsidP="007E3404">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1B9AA7F9"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1123A8" w:rsidP="007E3404">
      <w:pPr>
        <w:pStyle w:val="TF"/>
      </w:pPr>
      <w:r>
        <w:rPr>
          <w:noProof/>
        </w:rPr>
        <w:object w:dxaOrig="15210" w:dyaOrig="4305" w14:anchorId="3B7E88CD">
          <v:shape id="_x0000_i1027" type="#_x0000_t75" alt="" style="width:481.2pt;height:136.2pt;mso-width-percent:0;mso-height-percent:0;mso-width-percent:0;mso-height-percent:0" o:ole="">
            <v:imagedata r:id="rId13" o:title=""/>
          </v:shape>
          <o:OLEObject Type="Embed" ProgID="Visio.Drawing.15" ShapeID="_x0000_i1027" DrawAspect="Content" ObjectID="_1818510112" r:id="rId14"/>
        </w:object>
      </w:r>
    </w:p>
    <w:p w14:paraId="22F67DA5" w14:textId="383BD4FF" w:rsidR="007E3404" w:rsidRPr="00263C7E" w:rsidRDefault="007E3404" w:rsidP="007E3404">
      <w:pPr>
        <w:pStyle w:val="TF"/>
      </w:pPr>
      <w:bookmarkStart w:id="68" w:name="_Hlk166609477"/>
      <w:r>
        <w:t>Figure 4.2-1</w:t>
      </w:r>
      <w:bookmarkEnd w:id="68"/>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proofErr w:type="gramStart"/>
      <w:r w:rsidR="00B31628" w:rsidRPr="004200D1">
        <w:rPr>
          <w:i/>
          <w:iCs/>
        </w:rPr>
        <w:t>random</w:t>
      </w:r>
      <w:r w:rsidR="00C7694E">
        <w:rPr>
          <w:i/>
          <w:iCs/>
        </w:rPr>
        <w:t xml:space="preserve"> </w:t>
      </w:r>
      <w:r w:rsidR="00B31628" w:rsidRPr="004200D1">
        <w:rPr>
          <w:i/>
          <w:iCs/>
        </w:rPr>
        <w:t>access</w:t>
      </w:r>
      <w:proofErr w:type="gramEnd"/>
      <w:r w:rsidR="00B31628" w:rsidRPr="004200D1">
        <w:rPr>
          <w:i/>
          <w:iCs/>
        </w:rPr>
        <w:t xml:space="preserve">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w:t>
      </w:r>
      <w:proofErr w:type="gramStart"/>
      <w:r>
        <w:t>Random Access</w:t>
      </w:r>
      <w:proofErr w:type="gramEnd"/>
      <w:r>
        <w:t xml:space="preserve">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proofErr w:type="gramStart"/>
      <w:r w:rsidR="00D53E1F">
        <w:t>are able to</w:t>
      </w:r>
      <w:proofErr w:type="gramEnd"/>
      <w:r w:rsidR="00D53E1F">
        <w:t xml:space="preserve">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proofErr w:type="gramStart"/>
      <w:r w:rsidR="005851EB">
        <w:rPr>
          <w:bCs/>
        </w:rPr>
        <w:t>is able to</w:t>
      </w:r>
      <w:proofErr w:type="gramEnd"/>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proofErr w:type="gramStart"/>
      <w:r w:rsidR="0043691A">
        <w:rPr>
          <w:bCs/>
        </w:rPr>
        <w:t>is able to</w:t>
      </w:r>
      <w:proofErr w:type="gramEnd"/>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1123A8" w:rsidP="00CE1CD3">
      <w:r w:rsidRPr="00CE1CD3">
        <w:rPr>
          <w:noProof/>
        </w:rPr>
        <w:object w:dxaOrig="16035" w:dyaOrig="8940" w14:anchorId="23C799D7">
          <v:shape id="_x0000_i1028" type="#_x0000_t75" alt="" style="width:493.2pt;height:276pt;mso-width-percent:0;mso-height-percent:0;mso-width-percent:0;mso-height-percent:0" o:ole="">
            <v:imagedata r:id="rId15" o:title=""/>
          </v:shape>
          <o:OLEObject Type="Embed" ProgID="Visio.Drawing.15" ShapeID="_x0000_i1028" DrawAspect="Content" ObjectID="_1818510113" r:id="rId16"/>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1123A8" w:rsidP="007E3404">
      <w:pPr>
        <w:rPr>
          <w:noProof/>
        </w:rPr>
      </w:pPr>
      <w:r>
        <w:rPr>
          <w:noProof/>
        </w:rPr>
        <w:object w:dxaOrig="16726" w:dyaOrig="9240" w14:anchorId="1799CEE8">
          <v:shape id="_x0000_i1029" type="#_x0000_t75" alt="" style="width:481.8pt;height:265.8pt;mso-width-percent:0;mso-height-percent:0;mso-width-percent:0;mso-height-percent:0" o:ole="">
            <v:imagedata r:id="rId17" o:title=""/>
          </v:shape>
          <o:OLEObject Type="Embed" ProgID="Visio.Drawing.15" ShapeID="_x0000_i1029" DrawAspect="Content" ObjectID="_1818510114" r:id="rId18"/>
        </w:objec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69" w:name="_Toc191022714"/>
      <w:bookmarkStart w:id="70" w:name="_Toc207777526"/>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proofErr w:type="gramStart"/>
      <w:r w:rsidR="004F2C9B">
        <w:t>Operation</w:t>
      </w:r>
      <w:proofErr w:type="gramEnd"/>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proofErr w:type="gramStart"/>
      <w:r w:rsidR="004F2C9B">
        <w:t>Operation</w:t>
      </w:r>
      <w:proofErr w:type="gramEnd"/>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71" w:name="_Toc175313601"/>
      <w:bookmarkStart w:id="72" w:name="_Toc191022715"/>
    </w:p>
    <w:p w14:paraId="1EBDCD75" w14:textId="1CB7596C" w:rsidR="005964F3" w:rsidRPr="001A7D06" w:rsidRDefault="005964F3" w:rsidP="005964F3">
      <w:pPr>
        <w:pStyle w:val="Heading2"/>
      </w:pPr>
      <w:bookmarkStart w:id="73" w:name="_Toc207777527"/>
      <w:r>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1022716"/>
      <w:bookmarkStart w:id="76" w:name="_Toc207777528"/>
      <w:r w:rsidRPr="001A7D06">
        <w:t>4.4.</w:t>
      </w:r>
      <w:r>
        <w:t>1</w:t>
      </w:r>
      <w:r w:rsidRPr="001A7D06">
        <w:tab/>
      </w:r>
      <w:r>
        <w:t>Overview</w:t>
      </w:r>
      <w:bookmarkEnd w:id="74"/>
      <w:bookmarkEnd w:id="75"/>
      <w:bookmarkEnd w:id="76"/>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proofErr w:type="gramStart"/>
      <w:r>
        <w:t>In order to</w:t>
      </w:r>
      <w:proofErr w:type="gramEnd"/>
      <w:r>
        <w:t xml:space="preserve">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77" w:name="_Toc175313603"/>
      <w:bookmarkStart w:id="78" w:name="_Toc191022717"/>
      <w:bookmarkStart w:id="79" w:name="_Toc207777529"/>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7502FB">
            <w:pPr>
              <w:pStyle w:val="TAL"/>
            </w:pPr>
            <w:r>
              <w:t xml:space="preserve">Spatial </w:t>
            </w:r>
            <w:r w:rsidR="001935DA">
              <w:t>r</w:t>
            </w:r>
            <w:r>
              <w:t>esolution width</w:t>
            </w:r>
          </w:p>
        </w:tc>
        <w:tc>
          <w:tcPr>
            <w:tcW w:w="4468" w:type="dxa"/>
          </w:tcPr>
          <w:p w14:paraId="44998112" w14:textId="77777777" w:rsidR="005964F3" w:rsidRDefault="005964F3" w:rsidP="007502FB">
            <w:pPr>
              <w:pStyle w:val="TAL"/>
            </w:pPr>
            <w:r>
              <w:t>The number of active samples per line for the luma component.</w:t>
            </w:r>
          </w:p>
          <w:p w14:paraId="530984B4" w14:textId="77777777" w:rsidR="00FD5E4D" w:rsidRDefault="00FD5E4D" w:rsidP="00FD5E4D">
            <w:pPr>
              <w:pStyle w:val="TAL"/>
            </w:pPr>
          </w:p>
          <w:p w14:paraId="4FF95C91" w14:textId="66EAA6AF" w:rsidR="005964F3" w:rsidRDefault="005964F3" w:rsidP="00FD5E4D">
            <w:pPr>
              <w:pStyle w:val="TAL"/>
            </w:pPr>
            <w:r>
              <w:t>Example values are 1280 or 1920 for HD, and 3840 for UHD.</w:t>
            </w:r>
          </w:p>
          <w:p w14:paraId="1FB01EFC" w14:textId="77777777" w:rsidR="00FD5E4D" w:rsidRDefault="00FD5E4D" w:rsidP="007502FB">
            <w:pPr>
              <w:pStyle w:val="TAL"/>
            </w:pPr>
          </w:p>
          <w:p w14:paraId="2C60F607" w14:textId="77777777" w:rsidR="005964F3" w:rsidRDefault="005964F3" w:rsidP="007502FB">
            <w:pPr>
              <w:pStyle w:val="TAN"/>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
            <w:r>
              <w:t>No restrictions</w:t>
            </w:r>
          </w:p>
        </w:tc>
        <w:tc>
          <w:tcPr>
            <w:tcW w:w="1438" w:type="dxa"/>
          </w:tcPr>
          <w:p w14:paraId="73597FD2" w14:textId="77777777" w:rsidR="005964F3" w:rsidRDefault="005964F3" w:rsidP="007502FB">
            <w:pPr>
              <w:pStyle w:val="TAL"/>
            </w:pPr>
            <w:r>
              <w:t>Restrictions possible</w:t>
            </w:r>
          </w:p>
        </w:tc>
      </w:tr>
      <w:tr w:rsidR="005964F3" w14:paraId="5D0988F3" w14:textId="77777777" w:rsidTr="00E26C68">
        <w:tc>
          <w:tcPr>
            <w:tcW w:w="1785" w:type="dxa"/>
          </w:tcPr>
          <w:p w14:paraId="75450ECD" w14:textId="488AE3BA" w:rsidR="005964F3" w:rsidRDefault="005964F3" w:rsidP="007502FB">
            <w:pPr>
              <w:pStyle w:val="TAL"/>
            </w:pPr>
            <w:r>
              <w:t xml:space="preserve">Spatial </w:t>
            </w:r>
            <w:r w:rsidR="001935DA">
              <w:t>r</w:t>
            </w:r>
            <w:r>
              <w:t>esolution height</w:t>
            </w:r>
          </w:p>
        </w:tc>
        <w:tc>
          <w:tcPr>
            <w:tcW w:w="4468" w:type="dxa"/>
          </w:tcPr>
          <w:p w14:paraId="7555C84E" w14:textId="77777777" w:rsidR="005964F3" w:rsidRDefault="005964F3" w:rsidP="007502FB">
            <w:pPr>
              <w:pStyle w:val="TAL"/>
            </w:pPr>
            <w:r>
              <w:t>The number of active lines per picture for the luma component.</w:t>
            </w:r>
          </w:p>
          <w:p w14:paraId="082E02D3" w14:textId="77777777" w:rsidR="00FD5E4D" w:rsidRDefault="00FD5E4D" w:rsidP="00FD5E4D">
            <w:pPr>
              <w:pStyle w:val="TAL"/>
            </w:pPr>
          </w:p>
          <w:p w14:paraId="76F23FA9" w14:textId="3CAE5CE1" w:rsidR="005964F3" w:rsidRDefault="005964F3" w:rsidP="00FD5E4D">
            <w:pPr>
              <w:pStyle w:val="TAL"/>
            </w:pPr>
            <w:r>
              <w:t>Example values are 720 or 1080 for HD, and 2160 for UHD.</w:t>
            </w:r>
          </w:p>
          <w:p w14:paraId="404C8743" w14:textId="77777777" w:rsidR="00FD5E4D" w:rsidRDefault="00FD5E4D" w:rsidP="007502FB">
            <w:pPr>
              <w:pStyle w:val="TAL"/>
            </w:pPr>
          </w:p>
          <w:p w14:paraId="468122D1" w14:textId="77777777" w:rsidR="005964F3" w:rsidRDefault="005964F3" w:rsidP="007502FB">
            <w:pPr>
              <w:pStyle w:val="TAN"/>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
            <w:r>
              <w:t>No restrictions</w:t>
            </w:r>
          </w:p>
        </w:tc>
        <w:tc>
          <w:tcPr>
            <w:tcW w:w="1438" w:type="dxa"/>
          </w:tcPr>
          <w:p w14:paraId="17240CBE" w14:textId="77777777" w:rsidR="005964F3" w:rsidRPr="001B6CBB" w:rsidRDefault="005964F3" w:rsidP="007502FB">
            <w:pPr>
              <w:pStyle w:val="TAL"/>
              <w:rPr>
                <w:b/>
                <w:bCs/>
              </w:rPr>
            </w:pPr>
            <w:r>
              <w:t>Restrictions possible</w:t>
            </w:r>
          </w:p>
        </w:tc>
      </w:tr>
      <w:tr w:rsidR="00227BE6" w14:paraId="4DA5DDAC" w14:textId="77777777" w:rsidTr="00E26C68">
        <w:tc>
          <w:tcPr>
            <w:tcW w:w="1785" w:type="dxa"/>
          </w:tcPr>
          <w:p w14:paraId="51D7A765" w14:textId="134F2699" w:rsidR="00227BE6" w:rsidRDefault="00227BE6" w:rsidP="007502FB">
            <w:pPr>
              <w:pStyle w:val="TAL"/>
            </w:pPr>
            <w:r>
              <w:t xml:space="preserve">Scan </w:t>
            </w:r>
            <w:r w:rsidR="001935DA">
              <w:t>t</w:t>
            </w:r>
            <w:r>
              <w:t>ype</w:t>
            </w:r>
          </w:p>
        </w:tc>
        <w:tc>
          <w:tcPr>
            <w:tcW w:w="4468" w:type="dxa"/>
          </w:tcPr>
          <w:p w14:paraId="2F4AC751" w14:textId="585DCB30" w:rsidR="00227BE6" w:rsidRDefault="00227BE6" w:rsidP="007502FB">
            <w:pPr>
              <w:pStyle w:val="TAL"/>
            </w:pPr>
            <w:r>
              <w:t xml:space="preserve">Indicates the </w:t>
            </w:r>
            <w:r w:rsidRPr="00890B53">
              <w:t>source scan type of the pictures</w:t>
            </w:r>
            <w:r>
              <w:t xml:space="preserve"> as defined in clause 7.3 of Rec. ITU-T H.273</w:t>
            </w:r>
            <w:r w:rsidR="00AE2BE7">
              <w:rPr>
                <w:lang w:val="en-US"/>
              </w:rPr>
              <w:t xml:space="preserve"> [6]</w:t>
            </w:r>
            <w:r w:rsidRPr="00890B53">
              <w:t>.</w:t>
            </w:r>
          </w:p>
        </w:tc>
        <w:tc>
          <w:tcPr>
            <w:tcW w:w="1938" w:type="dxa"/>
          </w:tcPr>
          <w:p w14:paraId="62CD4B69" w14:textId="1FA76BB8" w:rsidR="00227BE6" w:rsidRDefault="00227BE6" w:rsidP="007502FB">
            <w:pPr>
              <w:pStyle w:val="TAL"/>
            </w:pPr>
            <w:r>
              <w:t xml:space="preserve">Progressive </w:t>
            </w:r>
          </w:p>
        </w:tc>
        <w:tc>
          <w:tcPr>
            <w:tcW w:w="1438" w:type="dxa"/>
          </w:tcPr>
          <w:p w14:paraId="78D2E4F1" w14:textId="77777777" w:rsidR="00227BE6" w:rsidRDefault="00227BE6" w:rsidP="007502FB">
            <w:pPr>
              <w:pStyle w:val="TAL"/>
            </w:pPr>
          </w:p>
        </w:tc>
      </w:tr>
      <w:tr w:rsidR="00227BE6" w14:paraId="07D437E9" w14:textId="77777777" w:rsidTr="00E26C68">
        <w:tc>
          <w:tcPr>
            <w:tcW w:w="1785" w:type="dxa"/>
          </w:tcPr>
          <w:p w14:paraId="6F35ED84" w14:textId="77777777" w:rsidR="00227BE6" w:rsidRDefault="00227BE6" w:rsidP="007502FB">
            <w:pPr>
              <w:pStyle w:val="TAL"/>
            </w:pPr>
            <w:r>
              <w:t>C</w:t>
            </w:r>
            <w:r w:rsidRPr="000B702F">
              <w:t>hroma format indicator</w:t>
            </w:r>
          </w:p>
        </w:tc>
        <w:tc>
          <w:tcPr>
            <w:tcW w:w="4468" w:type="dxa"/>
          </w:tcPr>
          <w:p w14:paraId="02E5DF96" w14:textId="526C7EE6" w:rsidR="00227BE6" w:rsidRDefault="00227BE6" w:rsidP="007502FB">
            <w:pPr>
              <w:pStyle w:val="TAL"/>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r w:rsidR="0020129D">
              <w:t xml:space="preserve"> [7]</w:t>
            </w:r>
            <w:r>
              <w:t xml:space="preserve">, clause 7.3.  </w:t>
            </w:r>
          </w:p>
        </w:tc>
        <w:tc>
          <w:tcPr>
            <w:tcW w:w="1938" w:type="dxa"/>
          </w:tcPr>
          <w:p w14:paraId="47BF3012" w14:textId="3DB54F0F" w:rsidR="00227BE6" w:rsidRDefault="00227BE6" w:rsidP="007502FB">
            <w:pPr>
              <w:pStyle w:val="TAL"/>
            </w:pPr>
            <w:r>
              <w:t>4:2:0</w:t>
            </w:r>
          </w:p>
        </w:tc>
        <w:tc>
          <w:tcPr>
            <w:tcW w:w="1438" w:type="dxa"/>
          </w:tcPr>
          <w:p w14:paraId="0CA3ED53" w14:textId="77777777" w:rsidR="00227BE6" w:rsidRDefault="00227BE6" w:rsidP="007502FB">
            <w:pPr>
              <w:pStyle w:val="TAL"/>
            </w:pPr>
          </w:p>
        </w:tc>
      </w:tr>
      <w:tr w:rsidR="00227BE6" w14:paraId="7AAAFF7F" w14:textId="77777777" w:rsidTr="00E26C68">
        <w:tc>
          <w:tcPr>
            <w:tcW w:w="1785" w:type="dxa"/>
          </w:tcPr>
          <w:p w14:paraId="7371A64E" w14:textId="77777777" w:rsidR="00227BE6" w:rsidRDefault="00227BE6" w:rsidP="007502FB">
            <w:pPr>
              <w:pStyle w:val="TAL"/>
            </w:pPr>
            <w:r>
              <w:t>Bit depth</w:t>
            </w:r>
          </w:p>
        </w:tc>
        <w:tc>
          <w:tcPr>
            <w:tcW w:w="4468" w:type="dxa"/>
          </w:tcPr>
          <w:p w14:paraId="69772CE7" w14:textId="77777777" w:rsidR="00227BE6" w:rsidRDefault="00227BE6" w:rsidP="007502FB">
            <w:pPr>
              <w:pStyle w:val="TAL"/>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pPr>
          </w:p>
          <w:p w14:paraId="1C02873E" w14:textId="6A51F466" w:rsidR="00227BE6" w:rsidRDefault="00227BE6" w:rsidP="007502FB">
            <w:pPr>
              <w:pStyle w:val="TAL"/>
            </w:pPr>
            <w:r>
              <w:t>Note that in general, the bit depth of the luma component and of the two associated chroma components may differ.</w:t>
            </w:r>
          </w:p>
          <w:p w14:paraId="7B40C6CF" w14:textId="77777777" w:rsidR="00FD5E4D" w:rsidRDefault="00FD5E4D" w:rsidP="00FD5E4D">
            <w:pPr>
              <w:pStyle w:val="TAL"/>
            </w:pPr>
          </w:p>
          <w:p w14:paraId="440F54A2" w14:textId="5BA24513" w:rsidR="00227BE6" w:rsidRDefault="00227BE6" w:rsidP="007502FB">
            <w:pPr>
              <w:pStyle w:val="TAL"/>
            </w:pPr>
            <w:r>
              <w:t>Typical values are 8 or 10 bits.</w:t>
            </w:r>
          </w:p>
        </w:tc>
        <w:tc>
          <w:tcPr>
            <w:tcW w:w="1938" w:type="dxa"/>
          </w:tcPr>
          <w:p w14:paraId="2710831C" w14:textId="77777777" w:rsidR="00227BE6" w:rsidRDefault="00227BE6" w:rsidP="007502FB">
            <w:pPr>
              <w:pStyle w:val="TAL"/>
            </w:pPr>
            <w:r>
              <w:t>8 or 10 bits</w:t>
            </w:r>
          </w:p>
          <w:p w14:paraId="68F2261B" w14:textId="74DC222B" w:rsidR="00227BE6" w:rsidRDefault="00227BE6" w:rsidP="007502FB">
            <w:pPr>
              <w:pStyle w:val="TAL"/>
            </w:pPr>
            <w:r>
              <w:t xml:space="preserve">Luma and chroma components shall use the same bit-depth </w:t>
            </w:r>
          </w:p>
        </w:tc>
        <w:tc>
          <w:tcPr>
            <w:tcW w:w="1438" w:type="dxa"/>
          </w:tcPr>
          <w:p w14:paraId="2CACC269" w14:textId="77777777" w:rsidR="00227BE6" w:rsidRDefault="00227BE6" w:rsidP="007502FB">
            <w:pPr>
              <w:pStyle w:val="TAL"/>
            </w:pPr>
          </w:p>
        </w:tc>
      </w:tr>
      <w:tr w:rsidR="005964F3" w14:paraId="08DCE49E" w14:textId="77777777" w:rsidTr="00E26C68">
        <w:tc>
          <w:tcPr>
            <w:tcW w:w="1785" w:type="dxa"/>
          </w:tcPr>
          <w:p w14:paraId="0D18A4AD" w14:textId="77777777" w:rsidR="005964F3" w:rsidRDefault="005964F3" w:rsidP="007502FB">
            <w:pPr>
              <w:pStyle w:val="TAL"/>
            </w:pPr>
            <w:r>
              <w:t xml:space="preserve">Colour primaries </w:t>
            </w:r>
          </w:p>
        </w:tc>
        <w:tc>
          <w:tcPr>
            <w:tcW w:w="4468" w:type="dxa"/>
          </w:tcPr>
          <w:p w14:paraId="057225F1" w14:textId="5818A6AD" w:rsidR="005964F3" w:rsidRDefault="005964F3" w:rsidP="007502FB">
            <w:pPr>
              <w:pStyle w:val="TAL"/>
            </w:pPr>
            <w:r>
              <w:t>I</w:t>
            </w:r>
            <w:r w:rsidRPr="00397686">
              <w:t xml:space="preserve">ndicates the chromaticity coordinates of the source colour primaries as specified in </w:t>
            </w:r>
            <w:r>
              <w:t>clause 8.1 of Rec. ITU-T H.273</w:t>
            </w:r>
            <w:r w:rsidR="00AE2BE7">
              <w:rPr>
                <w:lang w:val="en-US"/>
              </w:rPr>
              <w:t xml:space="preserve"> [6]</w:t>
            </w:r>
            <w:r>
              <w:t>.</w:t>
            </w:r>
          </w:p>
          <w:p w14:paraId="40419648" w14:textId="77777777" w:rsidR="00FD5E4D" w:rsidRDefault="00FD5E4D" w:rsidP="00FD5E4D">
            <w:pPr>
              <w:pStyle w:val="TAL"/>
            </w:pPr>
          </w:p>
          <w:p w14:paraId="07263EA9" w14:textId="00DB1397" w:rsidR="005964F3" w:rsidRDefault="005964F3" w:rsidP="007502FB">
            <w:pPr>
              <w:pStyle w:val="TAL"/>
            </w:pPr>
            <w:r>
              <w:t xml:space="preserve">Typical values are 1 to refer to Rec. ITU-R BT.709-6 </w:t>
            </w:r>
            <w:r w:rsidR="00F944D4">
              <w:t>[2]</w:t>
            </w:r>
            <w:r>
              <w:t xml:space="preserve"> or 9 to refer to Rec. ITU-R BT.2020-2 </w:t>
            </w:r>
            <w:r w:rsidR="00DF1D4B">
              <w:t xml:space="preserve">[bt2020] </w:t>
            </w:r>
            <w:r>
              <w:t>and Rec. ITU-R BT.2100-2</w:t>
            </w:r>
            <w:r w:rsidR="00DF1D4B">
              <w:t xml:space="preserve"> </w:t>
            </w:r>
            <w:r w:rsidR="00F944D4">
              <w:t>[3]</w:t>
            </w:r>
            <w:r>
              <w:t xml:space="preserve">. </w:t>
            </w:r>
          </w:p>
        </w:tc>
        <w:tc>
          <w:tcPr>
            <w:tcW w:w="1938" w:type="dxa"/>
          </w:tcPr>
          <w:p w14:paraId="613E7E08" w14:textId="77777777" w:rsidR="005964F3" w:rsidRPr="00397686" w:rsidRDefault="005964F3" w:rsidP="007502FB">
            <w:pPr>
              <w:pStyle w:val="TAL"/>
            </w:pPr>
            <w:r>
              <w:t>BT.709 or BT.2020/BT.2100</w:t>
            </w:r>
          </w:p>
        </w:tc>
        <w:tc>
          <w:tcPr>
            <w:tcW w:w="1438" w:type="dxa"/>
          </w:tcPr>
          <w:p w14:paraId="3575F24B" w14:textId="77777777" w:rsidR="005964F3" w:rsidRDefault="005964F3" w:rsidP="007502FB">
            <w:pPr>
              <w:pStyle w:val="TAL"/>
            </w:pPr>
          </w:p>
        </w:tc>
      </w:tr>
      <w:tr w:rsidR="005964F3" w14:paraId="035D4100" w14:textId="77777777" w:rsidTr="00E26C68">
        <w:tc>
          <w:tcPr>
            <w:tcW w:w="1785" w:type="dxa"/>
          </w:tcPr>
          <w:p w14:paraId="1D3B2BCF" w14:textId="5E886EC2" w:rsidR="005964F3" w:rsidRDefault="005964F3" w:rsidP="007502FB">
            <w:pPr>
              <w:pStyle w:val="TAL"/>
            </w:pPr>
            <w:r>
              <w:t xml:space="preserve">Transfer </w:t>
            </w:r>
            <w:r w:rsidR="001935DA">
              <w:t>c</w:t>
            </w:r>
            <w:r>
              <w:t>haracteristics</w:t>
            </w:r>
          </w:p>
        </w:tc>
        <w:tc>
          <w:tcPr>
            <w:tcW w:w="4468" w:type="dxa"/>
          </w:tcPr>
          <w:p w14:paraId="020C76B3" w14:textId="19C951D9" w:rsidR="005964F3" w:rsidRDefault="005964F3" w:rsidP="007502FB">
            <w:pPr>
              <w:pStyle w:val="TAL"/>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r w:rsidR="00AE2BE7">
              <w:rPr>
                <w:lang w:val="en-US"/>
              </w:rPr>
              <w:t xml:space="preserve"> [6]</w:t>
            </w:r>
            <w:r>
              <w:t>.</w:t>
            </w:r>
          </w:p>
          <w:p w14:paraId="4C3B4B55" w14:textId="77777777" w:rsidR="00FD5E4D" w:rsidRDefault="00FD5E4D" w:rsidP="00FD5E4D">
            <w:pPr>
              <w:pStyle w:val="TAL"/>
            </w:pPr>
          </w:p>
          <w:p w14:paraId="333263FB" w14:textId="11B79E29" w:rsidR="005964F3" w:rsidRDefault="005964F3" w:rsidP="007502FB">
            <w:pPr>
              <w:pStyle w:val="TAL"/>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7502FB">
            <w:pPr>
              <w:pStyle w:val="TAL"/>
            </w:pPr>
            <w:r>
              <w:t>BT.709, BT.2020 SDR, BT.2100 PQ, or BT.2100 HLG</w:t>
            </w:r>
          </w:p>
        </w:tc>
        <w:tc>
          <w:tcPr>
            <w:tcW w:w="1438" w:type="dxa"/>
          </w:tcPr>
          <w:p w14:paraId="39EAE4EE" w14:textId="77777777" w:rsidR="005964F3" w:rsidRDefault="005964F3" w:rsidP="007502FB">
            <w:pPr>
              <w:pStyle w:val="TAL"/>
            </w:pPr>
          </w:p>
        </w:tc>
      </w:tr>
      <w:tr w:rsidR="005964F3" w14:paraId="0D7AC7BB" w14:textId="77777777" w:rsidTr="00E26C68">
        <w:tc>
          <w:tcPr>
            <w:tcW w:w="1785" w:type="dxa"/>
          </w:tcPr>
          <w:p w14:paraId="2B935BDE" w14:textId="330DE4A4" w:rsidR="005964F3" w:rsidRDefault="005964F3" w:rsidP="007502FB">
            <w:pPr>
              <w:pStyle w:val="TAL"/>
            </w:pPr>
            <w:r>
              <w:t xml:space="preserve">Matrix </w:t>
            </w:r>
            <w:r w:rsidR="001935DA">
              <w:t>c</w:t>
            </w:r>
            <w:r>
              <w:t>oefficients</w:t>
            </w:r>
          </w:p>
        </w:tc>
        <w:tc>
          <w:tcPr>
            <w:tcW w:w="4468" w:type="dxa"/>
          </w:tcPr>
          <w:p w14:paraId="4F381656" w14:textId="66A1B4AF" w:rsidR="005964F3" w:rsidRDefault="005964F3" w:rsidP="007502FB">
            <w:pPr>
              <w:pStyle w:val="TAL"/>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r w:rsidR="00AE2BE7">
              <w:rPr>
                <w:lang w:val="en-US"/>
              </w:rPr>
              <w:t xml:space="preserve"> [6]</w:t>
            </w:r>
            <w:r>
              <w:t>.</w:t>
            </w:r>
          </w:p>
          <w:p w14:paraId="105CB20F" w14:textId="77777777" w:rsidR="00FD5E4D" w:rsidRDefault="00FD5E4D" w:rsidP="00FD5E4D">
            <w:pPr>
              <w:pStyle w:val="TAL"/>
            </w:pPr>
          </w:p>
          <w:p w14:paraId="35BDAE0B" w14:textId="11AC0C33" w:rsidR="005964F3" w:rsidRDefault="005964F3" w:rsidP="007502FB">
            <w:pPr>
              <w:pStyle w:val="TAL"/>
            </w:pPr>
            <w:r>
              <w:t xml:space="preserve">Typical values are 1 to refer to the </w:t>
            </w:r>
            <w:proofErr w:type="spellStart"/>
            <w:r>
              <w:t>non constant</w:t>
            </w:r>
            <w:proofErr w:type="spellEnd"/>
            <w:r>
              <w:t xml:space="preserve"> luminance </w:t>
            </w:r>
            <w:proofErr w:type="spellStart"/>
            <w:r>
              <w:t>YCbCr</w:t>
            </w:r>
            <w:proofErr w:type="spellEnd"/>
            <w:r>
              <w:t xml:space="preserve"> representation in Rec. ITU-R BT.709-6 or 9 to refer to the </w:t>
            </w:r>
            <w:proofErr w:type="spellStart"/>
            <w:r>
              <w:t>non constant</w:t>
            </w:r>
            <w:proofErr w:type="spellEnd"/>
            <w:r>
              <w:t xml:space="preserve"> luminance </w:t>
            </w:r>
            <w:proofErr w:type="spellStart"/>
            <w:r>
              <w:t>YCbCr</w:t>
            </w:r>
            <w:proofErr w:type="spellEnd"/>
            <w:r>
              <w:t xml:space="preserve"> representations in Rec. ITU-R BT.2020-2 and Rec. ITU-R BT.2100-2.</w:t>
            </w:r>
          </w:p>
        </w:tc>
        <w:tc>
          <w:tcPr>
            <w:tcW w:w="1938" w:type="dxa"/>
          </w:tcPr>
          <w:p w14:paraId="48CABCCE" w14:textId="77777777" w:rsidR="005964F3" w:rsidRPr="00BF1D84" w:rsidRDefault="005964F3" w:rsidP="007502FB">
            <w:pPr>
              <w:pStyle w:val="TAL"/>
            </w:pPr>
            <w:proofErr w:type="spellStart"/>
            <w:r>
              <w:t>YCbCr</w:t>
            </w:r>
            <w:proofErr w:type="spellEnd"/>
            <w:r>
              <w:t xml:space="preserve"> BT.</w:t>
            </w:r>
            <w:proofErr w:type="gramStart"/>
            <w:r>
              <w:t xml:space="preserve">709,  </w:t>
            </w:r>
            <w:proofErr w:type="spellStart"/>
            <w:r>
              <w:t>YCbCr</w:t>
            </w:r>
            <w:proofErr w:type="spellEnd"/>
            <w:proofErr w:type="gramEnd"/>
            <w:r>
              <w:t xml:space="preserve"> BT.2020, or</w:t>
            </w:r>
            <w:r>
              <w:br/>
            </w:r>
            <w:proofErr w:type="spellStart"/>
            <w:r>
              <w:t>YCbCr</w:t>
            </w:r>
            <w:proofErr w:type="spellEnd"/>
            <w:r>
              <w:t xml:space="preserve"> BT.2100</w:t>
            </w:r>
          </w:p>
        </w:tc>
        <w:tc>
          <w:tcPr>
            <w:tcW w:w="1438" w:type="dxa"/>
          </w:tcPr>
          <w:p w14:paraId="24B9F864" w14:textId="77777777" w:rsidR="005964F3" w:rsidRDefault="005964F3" w:rsidP="007502FB">
            <w:pPr>
              <w:pStyle w:val="TAL"/>
            </w:pPr>
          </w:p>
        </w:tc>
      </w:tr>
      <w:tr w:rsidR="005964F3" w14:paraId="565FF3CF" w14:textId="77777777" w:rsidTr="00E26C68">
        <w:tc>
          <w:tcPr>
            <w:tcW w:w="1785" w:type="dxa"/>
          </w:tcPr>
          <w:p w14:paraId="3A4D1BA3" w14:textId="77777777" w:rsidR="005964F3" w:rsidRDefault="005964F3" w:rsidP="007502FB">
            <w:pPr>
              <w:pStyle w:val="TAL"/>
            </w:pPr>
            <w:r>
              <w:t>Frame rate</w:t>
            </w:r>
          </w:p>
        </w:tc>
        <w:tc>
          <w:tcPr>
            <w:tcW w:w="4468" w:type="dxa"/>
          </w:tcPr>
          <w:p w14:paraId="2D06A54C" w14:textId="488C37EA" w:rsidR="001935DA" w:rsidRDefault="001935DA" w:rsidP="007502FB">
            <w:pPr>
              <w:pStyle w:val="TAL"/>
            </w:pPr>
            <w:r>
              <w:t>Frame rate of the video signal.</w:t>
            </w:r>
          </w:p>
          <w:p w14:paraId="3B2A19BA" w14:textId="38A1AA14" w:rsidR="005964F3" w:rsidRDefault="005964F3" w:rsidP="007502FB">
            <w:pPr>
              <w:pStyle w:val="TAL"/>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7502FB">
            <w:pPr>
              <w:pStyle w:val="TAL"/>
            </w:pPr>
            <w:r>
              <w:t>No restrictions</w:t>
            </w:r>
          </w:p>
        </w:tc>
        <w:tc>
          <w:tcPr>
            <w:tcW w:w="1438" w:type="dxa"/>
          </w:tcPr>
          <w:p w14:paraId="32147882" w14:textId="77777777" w:rsidR="005964F3" w:rsidRDefault="005964F3" w:rsidP="007502FB">
            <w:pPr>
              <w:pStyle w:val="TAL"/>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
            <w:r>
              <w:t>Frame packing</w:t>
            </w:r>
          </w:p>
        </w:tc>
        <w:tc>
          <w:tcPr>
            <w:tcW w:w="4468" w:type="dxa"/>
          </w:tcPr>
          <w:p w14:paraId="729B7661" w14:textId="0CF6EB1B" w:rsidR="005964F3" w:rsidRDefault="005964F3" w:rsidP="007502FB">
            <w:pPr>
              <w:pStyle w:val="TAL"/>
              <w:rPr>
                <w:lang w:val="en-US"/>
              </w:rPr>
            </w:pPr>
            <w:r>
              <w:t xml:space="preserve">Indicates a </w:t>
            </w:r>
            <w:r w:rsidRPr="00B8581F">
              <w:rPr>
                <w:lang w:val="en-US"/>
              </w:rPr>
              <w:t>frame packing arrangement</w:t>
            </w:r>
            <w:r>
              <w:rPr>
                <w:lang w:val="en-US"/>
              </w:rPr>
              <w:t>, if present, as defined in clause 8.4 of Rec. ITU-T H.273</w:t>
            </w:r>
            <w:r w:rsidR="000A629E">
              <w:rPr>
                <w:lang w:val="en-US"/>
              </w:rPr>
              <w:t xml:space="preserve"> [6]</w:t>
            </w:r>
            <w:r>
              <w:rPr>
                <w:lang w:val="en-US"/>
              </w:rPr>
              <w:t>.</w:t>
            </w:r>
          </w:p>
          <w:p w14:paraId="5119572E" w14:textId="77777777" w:rsidR="005964F3" w:rsidRDefault="005964F3" w:rsidP="007502FB">
            <w:pPr>
              <w:pStyle w:val="TAL"/>
            </w:pPr>
          </w:p>
        </w:tc>
        <w:tc>
          <w:tcPr>
            <w:tcW w:w="1938" w:type="dxa"/>
          </w:tcPr>
          <w:p w14:paraId="39F533A2" w14:textId="3C17D1E5" w:rsidR="005964F3" w:rsidRDefault="005964F3" w:rsidP="007502FB">
            <w:pPr>
              <w:pStyle w:val="TAL"/>
            </w:pPr>
          </w:p>
          <w:p w14:paraId="543267EF" w14:textId="19895A71" w:rsidR="00312A06" w:rsidRDefault="0032315F" w:rsidP="007502FB">
            <w:pPr>
              <w:pStyle w:val="TAL"/>
            </w:pPr>
            <w:r>
              <w:t>N</w:t>
            </w:r>
            <w:r w:rsidR="00312A06">
              <w:t>o</w:t>
            </w:r>
            <w:r>
              <w:t xml:space="preserve">, </w:t>
            </w:r>
            <w:proofErr w:type="spellStart"/>
            <w:r>
              <w:t>SbS</w:t>
            </w:r>
            <w:proofErr w:type="spellEnd"/>
            <w:r>
              <w:t xml:space="preserve">, </w:t>
            </w:r>
            <w:proofErr w:type="spellStart"/>
            <w:r>
              <w:t>TaB</w:t>
            </w:r>
            <w:proofErr w:type="spellEnd"/>
          </w:p>
        </w:tc>
        <w:tc>
          <w:tcPr>
            <w:tcW w:w="1438" w:type="dxa"/>
          </w:tcPr>
          <w:p w14:paraId="2CCA2F11" w14:textId="77777777" w:rsidR="005964F3" w:rsidRDefault="005964F3" w:rsidP="007502FB">
            <w:pPr>
              <w:pStyle w:val="TAL"/>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
            <w:r>
              <w:t>Projection</w:t>
            </w:r>
          </w:p>
        </w:tc>
        <w:tc>
          <w:tcPr>
            <w:tcW w:w="4468" w:type="dxa"/>
          </w:tcPr>
          <w:p w14:paraId="4838ACA8" w14:textId="659D95CA" w:rsidR="005964F3" w:rsidRDefault="005964F3" w:rsidP="007502FB">
            <w:pPr>
              <w:pStyle w:val="TAL"/>
            </w:pPr>
            <w:r>
              <w:t xml:space="preserve">Indicates a </w:t>
            </w:r>
            <w:r>
              <w:rPr>
                <w:lang w:val="en-US"/>
              </w:rPr>
              <w:t xml:space="preserve">projection, if present, as defined in </w:t>
            </w:r>
            <w:r>
              <w:t xml:space="preserve">Rec. </w:t>
            </w:r>
            <w:r>
              <w:rPr>
                <w:lang w:val="en-US"/>
              </w:rPr>
              <w:t>ITU-T H.274</w:t>
            </w:r>
            <w:r w:rsidR="0020129D">
              <w:rPr>
                <w:lang w:val="en-US"/>
              </w:rPr>
              <w:t xml:space="preserve"> [7</w:t>
            </w:r>
            <w:r w:rsidR="000A629E">
              <w:rPr>
                <w:lang w:val="en-US"/>
              </w:rPr>
              <w:t>]</w:t>
            </w:r>
            <w:r>
              <w:rPr>
                <w:lang w:val="en-US"/>
              </w:rPr>
              <w:t xml:space="preserve">, clause 7.3, and typically refers to packing arrangements in clause 8.6 of </w:t>
            </w:r>
            <w:r>
              <w:t xml:space="preserve">Rec. </w:t>
            </w:r>
            <w:r>
              <w:rPr>
                <w:lang w:val="en-US"/>
              </w:rPr>
              <w:t>ITU-T H.274</w:t>
            </w:r>
            <w:r w:rsidR="000A629E">
              <w:rPr>
                <w:lang w:val="en-US"/>
              </w:rPr>
              <w:t xml:space="preserve"> [7]</w:t>
            </w:r>
            <w:r>
              <w:rPr>
                <w:lang w:val="en-US"/>
              </w:rPr>
              <w:t>.</w:t>
            </w:r>
          </w:p>
        </w:tc>
        <w:tc>
          <w:tcPr>
            <w:tcW w:w="1938" w:type="dxa"/>
          </w:tcPr>
          <w:p w14:paraId="41449694" w14:textId="78DC04D8" w:rsidR="005964F3" w:rsidRDefault="0032315F" w:rsidP="007502FB">
            <w:pPr>
              <w:pStyle w:val="TAL"/>
            </w:pPr>
            <w:r>
              <w:t xml:space="preserve">No </w:t>
            </w:r>
            <w:r w:rsidR="005964F3">
              <w:t>projection.</w:t>
            </w:r>
          </w:p>
        </w:tc>
        <w:tc>
          <w:tcPr>
            <w:tcW w:w="1438" w:type="dxa"/>
          </w:tcPr>
          <w:p w14:paraId="7F5174AB" w14:textId="77777777" w:rsidR="005964F3" w:rsidRDefault="005964F3" w:rsidP="007502FB">
            <w:pPr>
              <w:pStyle w:val="TAL"/>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
            <w:r>
              <w:t>Sample aspect ratio</w:t>
            </w:r>
          </w:p>
        </w:tc>
        <w:tc>
          <w:tcPr>
            <w:tcW w:w="4468" w:type="dxa"/>
          </w:tcPr>
          <w:p w14:paraId="7C8821E0" w14:textId="73251DBD" w:rsidR="005964F3" w:rsidRDefault="005964F3" w:rsidP="007502FB">
            <w:pPr>
              <w:pStyle w:val="TAL"/>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r w:rsidR="000A629E">
              <w:rPr>
                <w:lang w:val="en-US"/>
              </w:rPr>
              <w:t xml:space="preserve"> [6]</w:t>
            </w:r>
            <w:r>
              <w:rPr>
                <w:lang w:val="en-US"/>
              </w:rPr>
              <w:t>.</w:t>
            </w:r>
          </w:p>
          <w:p w14:paraId="15330055" w14:textId="77777777" w:rsidR="00FD5E4D" w:rsidRDefault="00FD5E4D" w:rsidP="00FD5E4D">
            <w:pPr>
              <w:pStyle w:val="TAL"/>
            </w:pPr>
          </w:p>
          <w:p w14:paraId="0D887DB9" w14:textId="1F54D9C4" w:rsidR="005964F3" w:rsidRDefault="005964F3" w:rsidP="007502FB">
            <w:pPr>
              <w:pStyle w:val="TAL"/>
            </w:pPr>
            <w:r>
              <w:t>Typical value is 1</w:t>
            </w:r>
            <w:r w:rsidR="001935DA">
              <w:t>.</w:t>
            </w:r>
          </w:p>
        </w:tc>
        <w:tc>
          <w:tcPr>
            <w:tcW w:w="1938" w:type="dxa"/>
          </w:tcPr>
          <w:p w14:paraId="484BD2AF" w14:textId="77777777" w:rsidR="005964F3" w:rsidRDefault="005964F3" w:rsidP="007502FB">
            <w:pPr>
              <w:pStyle w:val="TAL"/>
            </w:pPr>
            <w:r>
              <w:t>No specific restrictions, but 1 is expected.</w:t>
            </w:r>
          </w:p>
        </w:tc>
        <w:tc>
          <w:tcPr>
            <w:tcW w:w="1438" w:type="dxa"/>
          </w:tcPr>
          <w:p w14:paraId="1FDE716C" w14:textId="77777777" w:rsidR="005964F3" w:rsidRDefault="005964F3" w:rsidP="007502FB">
            <w:pPr>
              <w:pStyle w:val="TAL"/>
            </w:pPr>
          </w:p>
        </w:tc>
      </w:tr>
      <w:tr w:rsidR="005964F3" w14:paraId="5072A01C" w14:textId="77777777" w:rsidTr="00E26C68">
        <w:tc>
          <w:tcPr>
            <w:tcW w:w="1785" w:type="dxa"/>
          </w:tcPr>
          <w:p w14:paraId="4DE997E8" w14:textId="77777777" w:rsidR="005964F3" w:rsidRDefault="005964F3" w:rsidP="007502FB">
            <w:pPr>
              <w:pStyle w:val="TAL"/>
            </w:pPr>
            <w:r>
              <w:t>Chroma sample location type</w:t>
            </w:r>
          </w:p>
        </w:tc>
        <w:tc>
          <w:tcPr>
            <w:tcW w:w="4468" w:type="dxa"/>
          </w:tcPr>
          <w:p w14:paraId="157584D0" w14:textId="5EAB0F16" w:rsidR="005964F3" w:rsidRDefault="005964F3" w:rsidP="007502FB">
            <w:pPr>
              <w:pStyle w:val="TAL"/>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r w:rsidR="000A629E">
              <w:rPr>
                <w:lang w:val="en-US"/>
              </w:rPr>
              <w:t xml:space="preserve"> [6]</w:t>
            </w:r>
            <w:r>
              <w:rPr>
                <w:lang w:val="en-US"/>
              </w:rPr>
              <w:t>, clause 8.7.</w:t>
            </w:r>
          </w:p>
          <w:p w14:paraId="1AE377E2" w14:textId="77777777" w:rsidR="00FD5E4D" w:rsidRDefault="00FD5E4D" w:rsidP="00FD5E4D">
            <w:pPr>
              <w:pStyle w:val="TAL"/>
              <w:rPr>
                <w:lang w:val="en-US"/>
              </w:rPr>
            </w:pPr>
          </w:p>
          <w:p w14:paraId="5874D7C2" w14:textId="0850B2AE" w:rsidR="005964F3" w:rsidRDefault="005964F3" w:rsidP="007502FB">
            <w:pPr>
              <w:pStyle w:val="TAL"/>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lang w:val="en-US"/>
              </w:rPr>
            </w:pPr>
          </w:p>
          <w:p w14:paraId="15861029" w14:textId="057B306C" w:rsidR="005964F3" w:rsidRPr="00C4195E" w:rsidRDefault="005964F3" w:rsidP="007502FB">
            <w:pPr>
              <w:pStyle w:val="TAL"/>
              <w:rPr>
                <w:lang w:val="en-US"/>
              </w:rPr>
            </w:pPr>
            <w:r>
              <w:rPr>
                <w:lang w:val="en-US"/>
              </w:rPr>
              <w:t>Note that a value of 1 is common for still images.</w:t>
            </w:r>
          </w:p>
        </w:tc>
        <w:tc>
          <w:tcPr>
            <w:tcW w:w="1938" w:type="dxa"/>
          </w:tcPr>
          <w:p w14:paraId="5326B0D6" w14:textId="77777777" w:rsidR="005964F3" w:rsidRDefault="005964F3" w:rsidP="007502FB">
            <w:pPr>
              <w:pStyle w:val="TAL"/>
            </w:pPr>
            <w:r>
              <w:t>No specific restrictions, but 0 is expected if not present. For HDR the value is typically set to 2.</w:t>
            </w:r>
          </w:p>
        </w:tc>
        <w:tc>
          <w:tcPr>
            <w:tcW w:w="1438" w:type="dxa"/>
          </w:tcPr>
          <w:p w14:paraId="0E5AE793" w14:textId="77777777" w:rsidR="005964F3" w:rsidRDefault="005964F3" w:rsidP="007502FB">
            <w:pPr>
              <w:pStyle w:val="TAL"/>
            </w:pPr>
          </w:p>
        </w:tc>
      </w:tr>
      <w:tr w:rsidR="005964F3" w14:paraId="3A5134C9" w14:textId="77777777" w:rsidTr="00E26C68">
        <w:tc>
          <w:tcPr>
            <w:tcW w:w="1785" w:type="dxa"/>
          </w:tcPr>
          <w:p w14:paraId="5875245E" w14:textId="77777777" w:rsidR="005964F3" w:rsidRDefault="005964F3" w:rsidP="007502FB">
            <w:pPr>
              <w:pStyle w:val="TAL"/>
            </w:pPr>
            <w:r>
              <w:t>Range</w:t>
            </w:r>
          </w:p>
        </w:tc>
        <w:tc>
          <w:tcPr>
            <w:tcW w:w="4468" w:type="dxa"/>
          </w:tcPr>
          <w:p w14:paraId="21010DF5" w14:textId="29001C47" w:rsidR="005964F3" w:rsidRPr="0092641D" w:rsidRDefault="005964F3" w:rsidP="007502FB">
            <w:pPr>
              <w:pStyle w:val="TAL"/>
              <w:rPr>
                <w:lang w:val="en-US"/>
              </w:rPr>
            </w:pPr>
            <w:r>
              <w:rPr>
                <w:lang w:val="en-US"/>
              </w:rPr>
              <w:t>Specifies how luma and chroma samples are represented in digital video as defined in Rec. ITU</w:t>
            </w:r>
            <w:r>
              <w:rPr>
                <w:lang w:val="en-US"/>
              </w:rPr>
              <w:noBreakHyphen/>
              <w:t>T H.273</w:t>
            </w:r>
            <w:r w:rsidR="00AE2BE7">
              <w:rPr>
                <w:lang w:val="en-US"/>
              </w:rPr>
              <w:t xml:space="preserve"> [6]</w:t>
            </w:r>
            <w:r>
              <w:rPr>
                <w:lang w:val="en-US"/>
              </w:rPr>
              <w:t xml:space="preserve">,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5E73CF2D" w14:textId="77777777" w:rsidR="00FD5E4D" w:rsidRDefault="00FD5E4D" w:rsidP="00FD5E4D">
            <w:pPr>
              <w:pStyle w:val="TAL"/>
              <w:rPr>
                <w:lang w:val="en-US"/>
              </w:rPr>
            </w:pPr>
          </w:p>
          <w:p w14:paraId="40812162" w14:textId="5BC98EB0" w:rsidR="005964F3" w:rsidRDefault="005964F3" w:rsidP="007502FB">
            <w:pPr>
              <w:pStyle w:val="TAL"/>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
            <w:r>
              <w:rPr>
                <w:lang w:val="en-US"/>
              </w:rPr>
              <w:t>Note that for still images full range (value set to 1) is commonly used.</w:t>
            </w:r>
          </w:p>
        </w:tc>
        <w:tc>
          <w:tcPr>
            <w:tcW w:w="1938" w:type="dxa"/>
          </w:tcPr>
          <w:p w14:paraId="227CA283" w14:textId="77777777" w:rsidR="005964F3" w:rsidRDefault="005964F3" w:rsidP="007502FB">
            <w:pPr>
              <w:pStyle w:val="TAL"/>
            </w:pPr>
            <w:r>
              <w:t>No specific restrictions, but 0 is expected if not present.</w:t>
            </w:r>
          </w:p>
        </w:tc>
        <w:tc>
          <w:tcPr>
            <w:tcW w:w="1438" w:type="dxa"/>
          </w:tcPr>
          <w:p w14:paraId="22733F54" w14:textId="77777777" w:rsidR="005964F3" w:rsidRDefault="005964F3" w:rsidP="007502FB">
            <w:pPr>
              <w:pStyle w:val="TAL"/>
            </w:pPr>
          </w:p>
        </w:tc>
      </w:tr>
      <w:tr w:rsidR="007A200B" w14:paraId="6711BAAA" w14:textId="77777777" w:rsidTr="00E26C68">
        <w:tc>
          <w:tcPr>
            <w:tcW w:w="1785" w:type="dxa"/>
          </w:tcPr>
          <w:p w14:paraId="0F705F0C" w14:textId="5F6EC0FC" w:rsidR="007A200B" w:rsidRDefault="00771C8D" w:rsidP="007502FB">
            <w:pPr>
              <w:pStyle w:val="TAL"/>
            </w:pPr>
            <w:r>
              <w:t>HDR static metadata</w:t>
            </w:r>
          </w:p>
        </w:tc>
        <w:tc>
          <w:tcPr>
            <w:tcW w:w="4468" w:type="dxa"/>
          </w:tcPr>
          <w:p w14:paraId="2C21C602" w14:textId="55172088" w:rsidR="00A87744" w:rsidRDefault="00771C8D" w:rsidP="007502FB">
            <w:pPr>
              <w:pStyle w:val="TAL"/>
              <w:rPr>
                <w:lang w:val="en-US"/>
              </w:rPr>
            </w:pPr>
            <w:r>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p>
          <w:p w14:paraId="0D6B8A76" w14:textId="2343E004" w:rsidR="007A200B" w:rsidRPr="007502FB" w:rsidRDefault="001875C4" w:rsidP="007502FB">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p>
          <w:p w14:paraId="64FB1ACF" w14:textId="39871882" w:rsidR="00A87744" w:rsidRPr="007502FB" w:rsidRDefault="001875C4" w:rsidP="007502FB">
            <w:pPr>
              <w:pStyle w:val="B1"/>
            </w:pPr>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 xml:space="preserve">Content Light Level Information: Includes </w:t>
            </w:r>
            <w:proofErr w:type="spellStart"/>
            <w:r w:rsidR="00206FC3" w:rsidRPr="007502FB">
              <w:rPr>
                <w:rFonts w:ascii="Arial" w:hAnsi="Arial" w:cs="Arial"/>
                <w:sz w:val="18"/>
                <w:szCs w:val="18"/>
              </w:rPr>
              <w:t>MaxCLL</w:t>
            </w:r>
            <w:proofErr w:type="spellEnd"/>
            <w:r w:rsidR="00206FC3" w:rsidRPr="007502FB">
              <w:rPr>
                <w:rFonts w:ascii="Arial" w:hAnsi="Arial" w:cs="Arial"/>
                <w:sz w:val="18"/>
                <w:szCs w:val="18"/>
              </w:rPr>
              <w:t xml:space="preserve"> (Maximum Content Light Level) and </w:t>
            </w:r>
            <w:proofErr w:type="spellStart"/>
            <w:r w:rsidR="00206FC3" w:rsidRPr="007502FB">
              <w:rPr>
                <w:rFonts w:ascii="Arial" w:hAnsi="Arial" w:cs="Arial"/>
                <w:sz w:val="18"/>
                <w:szCs w:val="18"/>
              </w:rPr>
              <w:t>MaxFALL</w:t>
            </w:r>
            <w:proofErr w:type="spellEnd"/>
            <w:r w:rsidR="00206FC3" w:rsidRPr="007502FB">
              <w:rPr>
                <w:rFonts w:ascii="Arial" w:hAnsi="Arial" w:cs="Arial"/>
                <w:sz w:val="18"/>
                <w:szCs w:val="18"/>
              </w:rPr>
              <w:t xml:space="preserve">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p>
        </w:tc>
        <w:tc>
          <w:tcPr>
            <w:tcW w:w="1938" w:type="dxa"/>
          </w:tcPr>
          <w:p w14:paraId="10407408" w14:textId="0A6BED5A" w:rsidR="007A200B" w:rsidRDefault="00EF2CEC" w:rsidP="007502FB">
            <w:pPr>
              <w:pStyle w:val="TAL"/>
            </w:pPr>
            <w:r>
              <w:t>No specific restrictions at this stage</w:t>
            </w:r>
          </w:p>
        </w:tc>
        <w:tc>
          <w:tcPr>
            <w:tcW w:w="1438" w:type="dxa"/>
          </w:tcPr>
          <w:p w14:paraId="13B021EA" w14:textId="77777777" w:rsidR="007A200B" w:rsidRDefault="007A200B" w:rsidP="007502FB">
            <w:pPr>
              <w:pStyle w:val="TAL"/>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lang w:val="en-US"/>
              </w:rPr>
            </w:pPr>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w:t>
            </w:r>
            <w:proofErr w:type="gramStart"/>
            <w:r w:rsidRPr="004D5B43">
              <w:rPr>
                <w:lang w:val="en-US"/>
              </w:rPr>
              <w:t>allows</w:t>
            </w:r>
            <w:proofErr w:type="gramEnd"/>
            <w:r w:rsidRPr="004D5B43">
              <w:rPr>
                <w:lang w:val="en-US"/>
              </w:rPr>
              <w:t xml:space="preserve">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rsidP="007502FB">
            <w:pPr>
              <w:pStyle w:val="TAL"/>
              <w:rPr>
                <w:lang w:val="en-US"/>
              </w:rPr>
            </w:pPr>
            <w:r w:rsidRPr="004D5B43">
              <w:rPr>
                <w:lang w:val="en-US"/>
              </w:rPr>
              <w:t xml:space="preserve">  </w:t>
            </w:r>
          </w:p>
          <w:p w14:paraId="3AB4B0C0" w14:textId="592025CA" w:rsidR="004D5B43" w:rsidRPr="004D5B43" w:rsidRDefault="004D5B43" w:rsidP="007502FB">
            <w:pPr>
              <w:pStyle w:val="TAL"/>
              <w:rPr>
                <w:lang w:val="en-US"/>
              </w:rPr>
            </w:pPr>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p>
          <w:p w14:paraId="0DE877AA" w14:textId="77777777" w:rsidR="007D4386" w:rsidRDefault="007D4386" w:rsidP="007D4386">
            <w:pPr>
              <w:pStyle w:val="TAL"/>
              <w:rPr>
                <w:lang w:val="en-US"/>
              </w:rPr>
            </w:pPr>
          </w:p>
          <w:p w14:paraId="40ED7B82" w14:textId="3B60DC19" w:rsidR="004D5B43" w:rsidRPr="007502FB" w:rsidRDefault="004D5B43" w:rsidP="007502FB">
            <w:pPr>
              <w:pStyle w:val="TAN"/>
            </w:pPr>
            <w:r w:rsidRPr="007502FB">
              <w:t>NOTE:</w:t>
            </w:r>
            <w:r w:rsidRPr="004D5B43">
              <w:t xml:space="preserve"> </w:t>
            </w:r>
            <w:r w:rsidRPr="004D5B43">
              <w:tab/>
              <w:t xml:space="preserve">When distributing the signal, </w:t>
            </w:r>
            <w:r w:rsidRPr="007502FB">
              <w:t>some systems may use different resolutions for one of the views.</w:t>
            </w:r>
          </w:p>
          <w:p w14:paraId="11B5CF0E" w14:textId="77777777" w:rsidR="007D4386" w:rsidRDefault="007D4386" w:rsidP="007D4386">
            <w:pPr>
              <w:pStyle w:val="TAL"/>
              <w:rPr>
                <w:lang w:val="en-US"/>
              </w:rPr>
            </w:pPr>
          </w:p>
          <w:p w14:paraId="71A8082F" w14:textId="4B839346" w:rsidR="004D5B43" w:rsidRPr="004D5B43" w:rsidRDefault="004D5B43" w:rsidP="007502FB">
            <w:pPr>
              <w:pStyle w:val="TAL"/>
              <w:rPr>
                <w:lang w:val="en-US"/>
              </w:rPr>
            </w:pPr>
            <w:r w:rsidRPr="004D5B43">
              <w:rPr>
                <w:lang w:val="en-US"/>
              </w:rPr>
              <w:t>Additional metadata that may be added with stereoscopic video:</w:t>
            </w:r>
          </w:p>
          <w:p w14:paraId="3E8722C5" w14:textId="77777777" w:rsidR="004D5B43" w:rsidRPr="007502FB" w:rsidRDefault="004D5B43" w:rsidP="007D4386">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w:t>
            </w:r>
            <w:proofErr w:type="spellStart"/>
            <w:r w:rsidRPr="007502FB">
              <w:rPr>
                <w:rFonts w:ascii="Arial" w:hAnsi="Arial" w:cs="Arial"/>
                <w:sz w:val="18"/>
                <w:szCs w:val="18"/>
                <w:lang w:val="en-US"/>
              </w:rPr>
              <w:t>monoscopic</w:t>
            </w:r>
            <w:proofErr w:type="spellEnd"/>
            <w:r w:rsidRPr="007502FB">
              <w:rPr>
                <w:rFonts w:ascii="Arial" w:hAnsi="Arial" w:cs="Arial"/>
                <w:sz w:val="18"/>
                <w:szCs w:val="18"/>
                <w:lang w:val="en-US"/>
              </w:rPr>
              <w:t xml:space="preserve">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p>
          <w:p w14:paraId="36F8F403" w14:textId="2CAE989F" w:rsidR="002008EC" w:rsidRPr="007502FB" w:rsidRDefault="005A492F" w:rsidP="007D4386">
            <w:pPr>
              <w:pStyle w:val="B1"/>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p>
          <w:p w14:paraId="5D9FEBF4" w14:textId="5BBC0611" w:rsidR="00244441" w:rsidRPr="007502FB" w:rsidRDefault="00415688"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p>
          <w:p w14:paraId="5B2BC97A" w14:textId="1F6D0E0B" w:rsidR="00244441" w:rsidRPr="007502FB" w:rsidRDefault="00244441"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p>
          <w:p w14:paraId="564EEABC" w14:textId="3F966DE0" w:rsidR="00444A93" w:rsidRPr="004D5B43" w:rsidRDefault="000714A4" w:rsidP="007502FB">
            <w:pPr>
              <w:pStyle w:val="B2"/>
            </w:pPr>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pPr>
          </w:p>
        </w:tc>
      </w:tr>
    </w:tbl>
    <w:p w14:paraId="1DFD2E6E" w14:textId="7CB05FBA" w:rsidR="005964F3" w:rsidRPr="003861CD" w:rsidRDefault="005964F3" w:rsidP="005964F3">
      <w:pPr>
        <w:pStyle w:val="Heading3"/>
      </w:pPr>
      <w:bookmarkStart w:id="80" w:name="_Toc191022718"/>
      <w:bookmarkStart w:id="81" w:name="_Toc207777530"/>
      <w:bookmarkStart w:id="82" w:name="_Toc175313605"/>
      <w:bookmarkEnd w:id="44"/>
      <w:r w:rsidRPr="003861CD">
        <w:t>4.4.3</w:t>
      </w:r>
      <w:r w:rsidRPr="003861CD">
        <w:tab/>
      </w:r>
      <w:r w:rsidRPr="00FC09AA">
        <w:t xml:space="preserve">3GPP </w:t>
      </w:r>
      <w:bookmarkStart w:id="83" w:name="_Toc175313604"/>
      <w:r w:rsidRPr="003861CD">
        <w:t xml:space="preserve">Video </w:t>
      </w:r>
      <w:r w:rsidR="00BC20AF">
        <w:t xml:space="preserve">Representation </w:t>
      </w:r>
      <w:r w:rsidRPr="003861CD">
        <w:t>Formats</w:t>
      </w:r>
      <w:bookmarkEnd w:id="80"/>
      <w:bookmarkEnd w:id="81"/>
      <w:bookmarkEnd w:id="83"/>
    </w:p>
    <w:p w14:paraId="14EAECB5" w14:textId="77777777" w:rsidR="005964F3" w:rsidRDefault="005964F3" w:rsidP="005964F3">
      <w:pPr>
        <w:pStyle w:val="Heading4"/>
      </w:pPr>
      <w:bookmarkStart w:id="84" w:name="_Toc191022719"/>
      <w:bookmarkStart w:id="85" w:name="_Toc207777531"/>
      <w:r>
        <w:t>4.4.3.1</w:t>
      </w:r>
      <w:r>
        <w:tab/>
        <w:t>Introduction</w:t>
      </w:r>
      <w:bookmarkEnd w:id="84"/>
      <w:bookmarkEnd w:id="85"/>
    </w:p>
    <w:p w14:paraId="13879ED1" w14:textId="319144C0"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video signal parameters in clause 4.4.2. These signals are </w:t>
      </w:r>
      <w:r w:rsidR="00163C36">
        <w:t xml:space="preserve">typically </w:t>
      </w:r>
      <w:r>
        <w:t xml:space="preserve">used to develop interoperability points for TV and movie content </w:t>
      </w:r>
      <w:r w:rsidR="003C2BCC">
        <w:t>distribution but</w:t>
      </w:r>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207777532"/>
      <w:bookmarkStart w:id="87" w:name="_Toc191022720"/>
      <w:r>
        <w:t>4.4.3.2</w:t>
      </w:r>
      <w:r>
        <w:tab/>
        <w:t>High-Definition</w:t>
      </w:r>
      <w:bookmarkEnd w:id="86"/>
      <w:r>
        <w:t xml:space="preserve"> </w:t>
      </w:r>
      <w:bookmarkEnd w:id="87"/>
    </w:p>
    <w:p w14:paraId="614D576D" w14:textId="2D07462E"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r w:rsidR="00F944D4">
        <w:t>[2]</w:t>
      </w:r>
      <w:r w:rsidR="005964F3">
        <w:t xml:space="preserve">. </w:t>
      </w:r>
    </w:p>
    <w:p w14:paraId="567EA240" w14:textId="0B1C10AE" w:rsidR="005964F3" w:rsidRDefault="005964F3" w:rsidP="005964F3">
      <w:r>
        <w:t xml:space="preserve">3GPP HD formats shall conform to Rec. ITU-R BT-709-6 </w:t>
      </w:r>
      <w:r w:rsidR="00F944D4">
        <w:t>[2]</w:t>
      </w:r>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7502FB">
            <w:pPr>
              <w:pStyle w:val="TAL"/>
            </w:pPr>
            <w:r w:rsidRPr="00116BE0">
              <w:t>Picture aspect ratio</w:t>
            </w:r>
          </w:p>
        </w:tc>
        <w:tc>
          <w:tcPr>
            <w:tcW w:w="3684" w:type="pct"/>
          </w:tcPr>
          <w:p w14:paraId="364EE68A" w14:textId="4EB89F01" w:rsidR="005964F3" w:rsidRDefault="005964F3" w:rsidP="007502FB">
            <w:pPr>
              <w:pStyle w:val="TAL"/>
            </w:pPr>
            <w:r w:rsidRPr="00116BE0">
              <w:t>16:9</w:t>
            </w:r>
            <w:r>
              <w:t xml:space="preserve"> </w:t>
            </w:r>
            <w:r w:rsidR="00117703">
              <w:t xml:space="preserve">should be used as it is </w:t>
            </w:r>
            <w:r>
              <w:t xml:space="preserve">the only format defined in ITU-R BT-709-6 </w:t>
            </w:r>
            <w:r w:rsidR="00F944D4">
              <w:t>[2]</w:t>
            </w:r>
            <w:r>
              <w:t>.</w:t>
            </w:r>
          </w:p>
          <w:p w14:paraId="1D2E6279" w14:textId="77777777" w:rsidR="009E1F4A" w:rsidRDefault="009E1F4A" w:rsidP="009E1F4A">
            <w:pPr>
              <w:pStyle w:val="TAL"/>
            </w:pPr>
          </w:p>
          <w:p w14:paraId="0BEF081D" w14:textId="7DAE2780" w:rsidR="005964F3" w:rsidRDefault="00117703"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7502FB">
            <w:pPr>
              <w:pStyle w:val="TAL"/>
            </w:pPr>
          </w:p>
          <w:p w14:paraId="6C16FB0D" w14:textId="77777777" w:rsidR="005964F3" w:rsidRDefault="005964F3" w:rsidP="007502FB">
            <w:pPr>
              <w:pStyle w:val="TAN"/>
            </w:pPr>
            <w:r>
              <w:t xml:space="preserve">NOTE 1: </w:t>
            </w:r>
            <w:r>
              <w:tab/>
              <w:t xml:space="preserve">The display orientation of the pictures in the video signal, for example portrait or landscape mode is implicit to the picture aspect </w:t>
            </w:r>
            <w:proofErr w:type="gramStart"/>
            <w:r>
              <w:t>ratio, but</w:t>
            </w:r>
            <w:proofErr w:type="gramEnd"/>
            <w:r>
              <w:t xml:space="preserve"> may be explicitly signalled.</w:t>
            </w:r>
          </w:p>
          <w:p w14:paraId="48AA1C9B" w14:textId="77777777" w:rsidR="005964F3" w:rsidRPr="008958AB" w:rsidRDefault="005964F3" w:rsidP="007502FB">
            <w:pPr>
              <w:pStyle w:val="TAN"/>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7502FB">
            <w:pPr>
              <w:pStyle w:val="TAL"/>
            </w:pPr>
            <w:r w:rsidRPr="00116BE0">
              <w:t>Spatial Resolution width x height</w:t>
            </w:r>
          </w:p>
        </w:tc>
        <w:tc>
          <w:tcPr>
            <w:tcW w:w="3684" w:type="pct"/>
          </w:tcPr>
          <w:p w14:paraId="542DCED5" w14:textId="1BB8C142" w:rsidR="005964F3" w:rsidRDefault="005964F3" w:rsidP="007502FB">
            <w:pPr>
              <w:pStyle w:val="TAL"/>
            </w:pPr>
            <w:r w:rsidRPr="00116BE0">
              <w:t>1920 × 1080</w:t>
            </w:r>
            <w:r>
              <w:t xml:space="preserve"> </w:t>
            </w:r>
            <w:r w:rsidR="00931DB4">
              <w:t xml:space="preserve">should be used as it </w:t>
            </w:r>
            <w:r>
              <w:t xml:space="preserve">is the only format defined in ITU-R BT-709-6 </w:t>
            </w:r>
            <w:r w:rsidR="00F944D4">
              <w:t>[2]</w:t>
            </w:r>
            <w:r>
              <w:t>.</w:t>
            </w:r>
          </w:p>
          <w:p w14:paraId="59F515DF" w14:textId="77777777" w:rsidR="009E1F4A" w:rsidRDefault="009E1F4A" w:rsidP="009E1F4A">
            <w:pPr>
              <w:pStyle w:val="TAL"/>
            </w:pPr>
          </w:p>
          <w:p w14:paraId="7C64A0FC" w14:textId="7F722B53" w:rsidR="005964F3" w:rsidRDefault="00931DB4" w:rsidP="007502FB">
            <w:pPr>
              <w:pStyle w:val="TAL"/>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pPr>
          </w:p>
          <w:p w14:paraId="3B80DB0F" w14:textId="04C64650" w:rsidR="005964F3" w:rsidRPr="00116BE0" w:rsidRDefault="005964F3" w:rsidP="007502FB">
            <w:pPr>
              <w:pStyle w:val="TAN"/>
            </w:pPr>
            <w:r>
              <w:t xml:space="preserve">NOTE 1: </w:t>
            </w:r>
            <w:r>
              <w:tab/>
              <w:t>Down-sampled resolutions may be created for distribution, for example in case of adaptive streaming.</w:t>
            </w:r>
          </w:p>
          <w:p w14:paraId="59609D7F"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7502FB">
            <w:pPr>
              <w:pStyle w:val="TAL"/>
            </w:pPr>
            <w:r>
              <w:t>Scan Type</w:t>
            </w:r>
          </w:p>
        </w:tc>
        <w:tc>
          <w:tcPr>
            <w:tcW w:w="3684" w:type="pct"/>
          </w:tcPr>
          <w:p w14:paraId="5FBA53FA" w14:textId="674D8F26" w:rsidR="005964F3" w:rsidRDefault="005964F3" w:rsidP="007502FB">
            <w:pPr>
              <w:pStyle w:val="TAL"/>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7502FB">
            <w:pPr>
              <w:pStyle w:val="TAL"/>
            </w:pPr>
            <w:r>
              <w:t>C</w:t>
            </w:r>
            <w:r w:rsidRPr="000B702F">
              <w:t>hroma format indicator</w:t>
            </w:r>
          </w:p>
        </w:tc>
        <w:tc>
          <w:tcPr>
            <w:tcW w:w="3684" w:type="pct"/>
          </w:tcPr>
          <w:p w14:paraId="48FB8C8D" w14:textId="25798E02" w:rsidR="005964F3" w:rsidRDefault="005964F3" w:rsidP="007502FB">
            <w:pPr>
              <w:pStyle w:val="TAL"/>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7502FB">
            <w:pPr>
              <w:pStyle w:val="TAL"/>
            </w:pPr>
            <w:r>
              <w:t>Bit depth</w:t>
            </w:r>
          </w:p>
        </w:tc>
        <w:tc>
          <w:tcPr>
            <w:tcW w:w="3684" w:type="pct"/>
          </w:tcPr>
          <w:p w14:paraId="0BAF1599" w14:textId="79369902" w:rsidR="00A613EB" w:rsidRDefault="005964F3" w:rsidP="007502FB">
            <w:pPr>
              <w:pStyle w:val="TAL"/>
            </w:pPr>
            <w:r>
              <w:t xml:space="preserve">The values </w:t>
            </w:r>
            <w:r w:rsidR="00A613EB">
              <w:t xml:space="preserve">shall be either </w:t>
            </w:r>
            <w:r>
              <w:t xml:space="preserve">8 or 10 </w:t>
            </w:r>
            <w:proofErr w:type="gramStart"/>
            <w:r>
              <w:t>bit</w:t>
            </w:r>
            <w:proofErr w:type="gramEnd"/>
            <w:r>
              <w:t xml:space="preserve">. </w:t>
            </w:r>
          </w:p>
          <w:p w14:paraId="0A147E75" w14:textId="76A8738B" w:rsidR="005964F3" w:rsidRDefault="005964F3" w:rsidP="007502FB">
            <w:pPr>
              <w:pStyle w:val="TAL"/>
            </w:pPr>
            <w:r>
              <w:t xml:space="preserve">The bit depth </w:t>
            </w:r>
            <w:r w:rsidR="00A613EB">
              <w:t xml:space="preserve">shall </w:t>
            </w:r>
            <w:r w:rsidR="00185A53">
              <w:t>be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
            <w:r>
              <w:t xml:space="preserve">Colour primaries </w:t>
            </w:r>
          </w:p>
        </w:tc>
        <w:tc>
          <w:tcPr>
            <w:tcW w:w="3684" w:type="pct"/>
          </w:tcPr>
          <w:p w14:paraId="485C93D3" w14:textId="14AE36F1" w:rsidR="005964F3" w:rsidRDefault="005964F3" w:rsidP="007502FB">
            <w:pPr>
              <w:pStyle w:val="TAL"/>
            </w:pPr>
            <w:r>
              <w:t>Only the value 1, as defined in clause 8.2 of Rec. ITU-T H.273</w:t>
            </w:r>
            <w:r w:rsidR="000A629E">
              <w:t xml:space="preserve"> </w:t>
            </w:r>
            <w:r w:rsidR="000A629E">
              <w:rPr>
                <w:lang w:val="en-US"/>
              </w:rPr>
              <w:t>[6]</w:t>
            </w:r>
            <w:r>
              <w:t>, is permitted.</w:t>
            </w:r>
          </w:p>
        </w:tc>
      </w:tr>
      <w:tr w:rsidR="005964F3" w14:paraId="265082B0" w14:textId="77777777" w:rsidTr="00464F97">
        <w:tc>
          <w:tcPr>
            <w:tcW w:w="1316" w:type="pct"/>
          </w:tcPr>
          <w:p w14:paraId="6BB7E626" w14:textId="77777777" w:rsidR="005964F3" w:rsidRDefault="005964F3" w:rsidP="007502FB">
            <w:pPr>
              <w:pStyle w:val="TAL"/>
            </w:pPr>
            <w:r>
              <w:t>Transfer Characteristics</w:t>
            </w:r>
          </w:p>
        </w:tc>
        <w:tc>
          <w:tcPr>
            <w:tcW w:w="3684" w:type="pct"/>
          </w:tcPr>
          <w:p w14:paraId="09052B08" w14:textId="2ED3B230" w:rsidR="005964F3" w:rsidRDefault="005964F3" w:rsidP="007502FB">
            <w:pPr>
              <w:pStyle w:val="TAL"/>
            </w:pPr>
            <w:r>
              <w:t>Only the value 1, as defined in clause 8.2 of Rec. ITU-T H.273</w:t>
            </w:r>
            <w:r w:rsidR="000A629E">
              <w:t xml:space="preserve"> </w:t>
            </w:r>
            <w:r w:rsidR="000A629E">
              <w:rPr>
                <w:lang w:val="en-US"/>
              </w:rPr>
              <w:t>[6]</w:t>
            </w:r>
            <w:r>
              <w:t xml:space="preserve"> is permitted.</w:t>
            </w:r>
          </w:p>
        </w:tc>
      </w:tr>
      <w:tr w:rsidR="005964F3" w14:paraId="0EFF1F4B" w14:textId="77777777" w:rsidTr="00464F97">
        <w:tc>
          <w:tcPr>
            <w:tcW w:w="1316" w:type="pct"/>
          </w:tcPr>
          <w:p w14:paraId="79B256ED" w14:textId="77777777" w:rsidR="005964F3" w:rsidRDefault="005964F3" w:rsidP="007502FB">
            <w:pPr>
              <w:pStyle w:val="TAL"/>
            </w:pPr>
            <w:r>
              <w:t>Matrix Coefficients</w:t>
            </w:r>
          </w:p>
        </w:tc>
        <w:tc>
          <w:tcPr>
            <w:tcW w:w="3684" w:type="pct"/>
          </w:tcPr>
          <w:p w14:paraId="49BDBCC1" w14:textId="6F078409" w:rsidR="005964F3" w:rsidRDefault="005964F3" w:rsidP="007502FB">
            <w:pPr>
              <w:pStyle w:val="TAL"/>
            </w:pPr>
            <w:r>
              <w:t>Only the value 1, as defined in clause 8.2 of Rec. ITU-T H.273</w:t>
            </w:r>
            <w:r w:rsidR="000A629E">
              <w:rPr>
                <w:lang w:val="en-US"/>
              </w:rPr>
              <w:t xml:space="preserve"> [6]</w:t>
            </w:r>
            <w:r>
              <w:t>, is permitted.</w:t>
            </w:r>
          </w:p>
        </w:tc>
      </w:tr>
      <w:tr w:rsidR="005964F3" w14:paraId="6E5AF988" w14:textId="77777777" w:rsidTr="00464F97">
        <w:tc>
          <w:tcPr>
            <w:tcW w:w="1316" w:type="pct"/>
          </w:tcPr>
          <w:p w14:paraId="6C60384A" w14:textId="77777777" w:rsidR="005964F3" w:rsidRDefault="005964F3" w:rsidP="007502FB">
            <w:pPr>
              <w:pStyle w:val="TAL"/>
            </w:pPr>
            <w:r>
              <w:t>Frame rates</w:t>
            </w:r>
          </w:p>
        </w:tc>
        <w:tc>
          <w:tcPr>
            <w:tcW w:w="3684" w:type="pct"/>
          </w:tcPr>
          <w:p w14:paraId="425C69FD" w14:textId="77777777" w:rsidR="005964F3" w:rsidRDefault="005964F3" w:rsidP="007502FB">
            <w:pPr>
              <w:pStyle w:val="TAL"/>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
            <w:r>
              <w:t>Frame packing</w:t>
            </w:r>
          </w:p>
        </w:tc>
        <w:tc>
          <w:tcPr>
            <w:tcW w:w="3684" w:type="pct"/>
          </w:tcPr>
          <w:p w14:paraId="7DE7B347" w14:textId="08658D21" w:rsidR="005964F3" w:rsidRDefault="005964F3" w:rsidP="007502FB">
            <w:pPr>
              <w:pStyle w:val="TAL"/>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7502FB">
            <w:pPr>
              <w:pStyle w:val="TAL"/>
            </w:pPr>
            <w:r>
              <w:t>Projection</w:t>
            </w:r>
          </w:p>
        </w:tc>
        <w:tc>
          <w:tcPr>
            <w:tcW w:w="3684" w:type="pct"/>
          </w:tcPr>
          <w:p w14:paraId="1D0B59F2" w14:textId="3AE3D373" w:rsidR="005964F3" w:rsidRDefault="005964F3" w:rsidP="007502FB">
            <w:pPr>
              <w:pStyle w:val="TAL"/>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
            <w:r>
              <w:t>Sample aspect ratio</w:t>
            </w:r>
          </w:p>
        </w:tc>
        <w:tc>
          <w:tcPr>
            <w:tcW w:w="3684" w:type="pct"/>
          </w:tcPr>
          <w:p w14:paraId="659A3AB7" w14:textId="46B10B4B" w:rsidR="005964F3" w:rsidRPr="00994BD5" w:rsidRDefault="005964F3" w:rsidP="007502FB">
            <w:pPr>
              <w:pStyle w:val="TAL"/>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r w:rsidR="000A629E">
              <w:rPr>
                <w:lang w:val="en-US"/>
              </w:rPr>
              <w:t xml:space="preserve"> [6]</w:t>
            </w:r>
            <w:r>
              <w:rPr>
                <w:lang w:val="en-US"/>
              </w:rPr>
              <w:t xml:space="preserve"> is permitted.</w:t>
            </w:r>
          </w:p>
        </w:tc>
      </w:tr>
      <w:tr w:rsidR="005964F3" w14:paraId="101CF779" w14:textId="77777777" w:rsidTr="00464F97">
        <w:tc>
          <w:tcPr>
            <w:tcW w:w="1316" w:type="pct"/>
          </w:tcPr>
          <w:p w14:paraId="5DEDDD9A" w14:textId="77777777" w:rsidR="005964F3" w:rsidRDefault="005964F3" w:rsidP="007502FB">
            <w:pPr>
              <w:pStyle w:val="TAL"/>
            </w:pPr>
            <w:r>
              <w:t>Chroma sample location type</w:t>
            </w:r>
          </w:p>
        </w:tc>
        <w:tc>
          <w:tcPr>
            <w:tcW w:w="3684" w:type="pct"/>
          </w:tcPr>
          <w:p w14:paraId="095B56C8" w14:textId="770ACFE7" w:rsidR="005964F3" w:rsidRDefault="005964F3" w:rsidP="007502FB">
            <w:pPr>
              <w:pStyle w:val="TAL"/>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r w:rsidR="000A629E">
              <w:rPr>
                <w:lang w:val="en-US"/>
              </w:rPr>
              <w:t xml:space="preserve"> [6]</w:t>
            </w:r>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
            <w:r>
              <w:t>Range</w:t>
            </w:r>
          </w:p>
        </w:tc>
        <w:tc>
          <w:tcPr>
            <w:tcW w:w="3684" w:type="pct"/>
          </w:tcPr>
          <w:p w14:paraId="5BB71C1B" w14:textId="0DB07E1F" w:rsidR="005964F3" w:rsidRPr="00135F99" w:rsidRDefault="005964F3" w:rsidP="007502FB">
            <w:pPr>
              <w:pStyle w:val="TAL"/>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88" w:name="_Toc191022721"/>
      <w:bookmarkStart w:id="89" w:name="_Toc207777533"/>
      <w:r>
        <w:t>4.4.3.3</w:t>
      </w:r>
      <w:r>
        <w:tab/>
        <w:t>High Dynamic Range</w:t>
      </w:r>
      <w:bookmarkEnd w:id="88"/>
      <w:bookmarkEnd w:id="89"/>
    </w:p>
    <w:p w14:paraId="57BE17CE" w14:textId="37658658" w:rsidR="00C44680" w:rsidRDefault="00C81329" w:rsidP="005964F3">
      <w:r>
        <w:t xml:space="preserve">The </w:t>
      </w:r>
      <w:r w:rsidR="005964F3">
        <w:t xml:space="preserve">3GPP High Dynamic Range (HDR) format </w:t>
      </w:r>
      <w:r>
        <w:t xml:space="preserve">is </w:t>
      </w:r>
      <w:r w:rsidR="005964F3">
        <w:t xml:space="preserve">defined based on Rec. ITU-R BT-2100-2 </w:t>
      </w:r>
      <w:r w:rsidR="00F944D4">
        <w:t>[3]</w:t>
      </w:r>
      <w:r w:rsidR="005964F3">
        <w:t xml:space="preserve">. </w:t>
      </w:r>
    </w:p>
    <w:p w14:paraId="0CF92110" w14:textId="4CDFB8B5" w:rsidR="005964F3" w:rsidRDefault="005964F3" w:rsidP="005964F3">
      <w:r>
        <w:t xml:space="preserve">3GPP HDR TV formats shall conform to ITU-R BT-2100-2 </w:t>
      </w:r>
      <w:r w:rsidR="00F944D4">
        <w:t>[3]</w:t>
      </w:r>
      <w:r>
        <w:t xml:space="preserve"> with the following restrictions and extensions:</w:t>
      </w:r>
    </w:p>
    <w:p w14:paraId="4C761C82" w14:textId="30C7DA79" w:rsidR="005964F3" w:rsidRDefault="005964F3" w:rsidP="005964F3">
      <w:pPr>
        <w:pStyle w:val="B1"/>
      </w:pPr>
      <w:r>
        <w:t>-</w:t>
      </w:r>
      <w:r>
        <w:tab/>
        <w:t xml:space="preserve">Only 4:2:0 colour subsampling </w:t>
      </w:r>
      <w:proofErr w:type="gramStart"/>
      <w:r>
        <w:t xml:space="preserve">is </w:t>
      </w:r>
      <w:r w:rsidR="00B70643">
        <w:t xml:space="preserve"> used</w:t>
      </w:r>
      <w:proofErr w:type="gramEnd"/>
    </w:p>
    <w:p w14:paraId="6A307BD1" w14:textId="7E1520FB"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proofErr w:type="gramStart"/>
      <w:r>
        <w:t>in order to</w:t>
      </w:r>
      <w:proofErr w:type="gramEnd"/>
      <w:r>
        <w:t xml:space="preserve">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7502FB">
            <w:pPr>
              <w:pStyle w:val="TAL"/>
            </w:pPr>
            <w:r w:rsidRPr="00116BE0">
              <w:t>Picture aspect ratio</w:t>
            </w:r>
          </w:p>
        </w:tc>
        <w:tc>
          <w:tcPr>
            <w:tcW w:w="3461" w:type="pct"/>
          </w:tcPr>
          <w:p w14:paraId="389D0E83" w14:textId="3DBDD052" w:rsidR="005964F3" w:rsidRDefault="005964F3" w:rsidP="007502FB">
            <w:pPr>
              <w:pStyle w:val="TAL"/>
            </w:pPr>
            <w:r w:rsidRPr="00116BE0">
              <w:t>16:9</w:t>
            </w:r>
            <w:r w:rsidR="004A58F4">
              <w:t xml:space="preserve"> should be used as it</w:t>
            </w:r>
            <w:r>
              <w:t xml:space="preserve"> is the only format defined in ITU-R BT-2100-2 </w:t>
            </w:r>
            <w:r w:rsidR="00F944D4">
              <w:t>[3]</w:t>
            </w:r>
            <w:r>
              <w:t>.</w:t>
            </w:r>
          </w:p>
          <w:p w14:paraId="68775C01" w14:textId="77777777" w:rsidR="009E1F4A" w:rsidRDefault="009E1F4A" w:rsidP="009E1F4A">
            <w:pPr>
              <w:pStyle w:val="TAL"/>
            </w:pPr>
          </w:p>
          <w:p w14:paraId="7C4287D6" w14:textId="6EEF2BFC" w:rsidR="005964F3" w:rsidRDefault="004A58F4"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7502FB">
            <w:pPr>
              <w:pStyle w:val="TAL"/>
            </w:pPr>
          </w:p>
          <w:p w14:paraId="1F620B30" w14:textId="77777777" w:rsidR="005964F3" w:rsidRDefault="005964F3" w:rsidP="007502FB">
            <w:pPr>
              <w:pStyle w:val="TAN"/>
            </w:pPr>
            <w:r>
              <w:t xml:space="preserve">NOTE 1: </w:t>
            </w:r>
            <w:r>
              <w:tab/>
              <w:t xml:space="preserve">The display orientation of the pictures in the video signal, for example portrait or landscape mode is implicit to the picture aspect </w:t>
            </w:r>
            <w:proofErr w:type="gramStart"/>
            <w:r>
              <w:t>ratio, but</w:t>
            </w:r>
            <w:proofErr w:type="gramEnd"/>
            <w:r>
              <w:t xml:space="preserve"> may be explicitly signalled.</w:t>
            </w:r>
          </w:p>
          <w:p w14:paraId="0F540064" w14:textId="77777777" w:rsidR="005964F3" w:rsidRPr="00116BE0" w:rsidRDefault="005964F3" w:rsidP="007502FB">
            <w:pPr>
              <w:pStyle w:val="TAN"/>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7502FB">
            <w:pPr>
              <w:pStyle w:val="TAL"/>
            </w:pPr>
            <w:r w:rsidRPr="00116BE0">
              <w:t>Spatial Resolution width x height</w:t>
            </w:r>
          </w:p>
        </w:tc>
        <w:tc>
          <w:tcPr>
            <w:tcW w:w="3461" w:type="pct"/>
          </w:tcPr>
          <w:p w14:paraId="64048C38" w14:textId="35EDA817" w:rsidR="005964F3" w:rsidRDefault="005964F3" w:rsidP="007502FB">
            <w:pPr>
              <w:pStyle w:val="TAL"/>
            </w:pPr>
            <w:r w:rsidRPr="00116BE0">
              <w:t>7680 × 4320, 3840 × 2160, 1920 × 1080</w:t>
            </w:r>
            <w:r>
              <w:t xml:space="preserve"> are the only formats supported in ITU-R BT-2100-2 </w:t>
            </w:r>
            <w:r w:rsidR="00F944D4">
              <w:t>[3]</w:t>
            </w:r>
            <w:r w:rsidR="00504E68">
              <w:t xml:space="preserve"> and should therefore be used.</w:t>
            </w:r>
          </w:p>
          <w:p w14:paraId="365B5C0A" w14:textId="77777777" w:rsidR="009E1F4A" w:rsidRDefault="009E1F4A" w:rsidP="009E1F4A">
            <w:pPr>
              <w:pStyle w:val="TAL"/>
            </w:pPr>
          </w:p>
          <w:p w14:paraId="1D8436F5" w14:textId="5EBA910C" w:rsidR="005964F3" w:rsidRDefault="005964F3" w:rsidP="009E1F4A">
            <w:pPr>
              <w:pStyle w:val="TAL"/>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7502FB">
            <w:pPr>
              <w:pStyle w:val="TAL"/>
            </w:pPr>
          </w:p>
          <w:p w14:paraId="743D1D15" w14:textId="77777777" w:rsidR="005964F3" w:rsidRPr="00116BE0" w:rsidRDefault="005964F3" w:rsidP="007502FB">
            <w:pPr>
              <w:pStyle w:val="TAN"/>
            </w:pPr>
            <w:r>
              <w:t xml:space="preserve">NOTE 1: </w:t>
            </w:r>
            <w:r>
              <w:tab/>
              <w:t>Down-sampled resolutions may be created for distribution, for example in case of adaptive streaming.</w:t>
            </w:r>
          </w:p>
          <w:p w14:paraId="6791A4CA"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7502FB">
            <w:pPr>
              <w:pStyle w:val="TAL"/>
            </w:pPr>
            <w:r w:rsidRPr="00116BE0">
              <w:t>Scan Type</w:t>
            </w:r>
          </w:p>
        </w:tc>
        <w:tc>
          <w:tcPr>
            <w:tcW w:w="3461" w:type="pct"/>
          </w:tcPr>
          <w:p w14:paraId="13D7525A" w14:textId="4F2AB59F" w:rsidR="005964F3" w:rsidRPr="00116BE0" w:rsidRDefault="005964F3" w:rsidP="007502FB">
            <w:pPr>
              <w:pStyle w:val="TAL"/>
            </w:pPr>
            <w:r w:rsidRPr="00116BE0">
              <w:t>the source scan type of the pictures as defined in clause 7.3 of Rec. ITU-T H.273</w:t>
            </w:r>
            <w:r w:rsidR="000A629E">
              <w:rPr>
                <w:lang w:val="en-US"/>
              </w:rPr>
              <w:t xml:space="preserve"> [6]</w:t>
            </w:r>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
            <w:r w:rsidRPr="00116BE0">
              <w:t>Chroma format indicator</w:t>
            </w:r>
          </w:p>
        </w:tc>
        <w:tc>
          <w:tcPr>
            <w:tcW w:w="3461" w:type="pct"/>
          </w:tcPr>
          <w:p w14:paraId="62C4501E" w14:textId="44FE8B01" w:rsidR="005964F3" w:rsidRPr="00116BE0" w:rsidRDefault="005964F3" w:rsidP="007502FB">
            <w:pPr>
              <w:pStyle w:val="TAL"/>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
            <w:r w:rsidRPr="00116BE0">
              <w:t>Bit depth</w:t>
            </w:r>
          </w:p>
        </w:tc>
        <w:tc>
          <w:tcPr>
            <w:tcW w:w="3461" w:type="pct"/>
          </w:tcPr>
          <w:p w14:paraId="6197EAAA" w14:textId="74277E86" w:rsidR="005964F3" w:rsidRPr="00116BE0" w:rsidRDefault="005964F3" w:rsidP="007502FB">
            <w:pPr>
              <w:pStyle w:val="TAL"/>
            </w:pPr>
            <w:r w:rsidRPr="00116BE0">
              <w:t xml:space="preserve">The permitted value </w:t>
            </w:r>
            <w:r w:rsidR="00747AF3">
              <w:t>shall be</w:t>
            </w:r>
            <w:r w:rsidR="00747AF3" w:rsidRPr="00116BE0" w:rsidDel="00747AF3">
              <w:t xml:space="preserve"> </w:t>
            </w:r>
            <w:r w:rsidRPr="00116BE0">
              <w:t xml:space="preserve">10 </w:t>
            </w:r>
            <w:proofErr w:type="gramStart"/>
            <w:r w:rsidRPr="00116BE0">
              <w:t>bit</w:t>
            </w:r>
            <w:proofErr w:type="gramEnd"/>
            <w:r w:rsidRPr="00116BE0">
              <w:t>.</w:t>
            </w:r>
          </w:p>
        </w:tc>
      </w:tr>
      <w:tr w:rsidR="005964F3" w:rsidRPr="00116BE0" w14:paraId="35A6AB92" w14:textId="77777777" w:rsidTr="00464F97">
        <w:tc>
          <w:tcPr>
            <w:tcW w:w="1539" w:type="pct"/>
          </w:tcPr>
          <w:p w14:paraId="07F74E69" w14:textId="77777777" w:rsidR="005964F3" w:rsidRPr="00116BE0" w:rsidRDefault="005964F3" w:rsidP="007502FB">
            <w:pPr>
              <w:pStyle w:val="TAL"/>
            </w:pPr>
            <w:r w:rsidRPr="00116BE0">
              <w:t xml:space="preserve">Colour primaries </w:t>
            </w:r>
          </w:p>
        </w:tc>
        <w:tc>
          <w:tcPr>
            <w:tcW w:w="3461" w:type="pct"/>
          </w:tcPr>
          <w:p w14:paraId="3587CBEA" w14:textId="2A254ED7" w:rsidR="005964F3" w:rsidRPr="00116BE0" w:rsidRDefault="005964F3" w:rsidP="007502FB">
            <w:pPr>
              <w:pStyle w:val="TAL"/>
            </w:pPr>
            <w:r w:rsidRPr="00116BE0">
              <w:t>Only the value 9 as defined in clause 8.2 of Rec. ITU-T H.273</w:t>
            </w:r>
            <w:r w:rsidR="000A629E">
              <w:t xml:space="preserve"> </w:t>
            </w:r>
            <w:r w:rsidR="000A629E">
              <w:rPr>
                <w:lang w:val="en-US"/>
              </w:rPr>
              <w:t>[6]</w:t>
            </w:r>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
            <w:r w:rsidRPr="00116BE0">
              <w:t>Transfer Characteristics</w:t>
            </w:r>
          </w:p>
        </w:tc>
        <w:tc>
          <w:tcPr>
            <w:tcW w:w="3461" w:type="pct"/>
          </w:tcPr>
          <w:p w14:paraId="5F4FA0BD" w14:textId="00D02ACB" w:rsidR="005964F3" w:rsidRPr="00116BE0" w:rsidRDefault="005964F3" w:rsidP="007502FB">
            <w:pPr>
              <w:pStyle w:val="TAL"/>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
              <w:t xml:space="preserve"> [6]</w:t>
            </w:r>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
            <w:r w:rsidRPr="00116BE0">
              <w:t>Matrix Coefficients</w:t>
            </w:r>
          </w:p>
        </w:tc>
        <w:tc>
          <w:tcPr>
            <w:tcW w:w="3461" w:type="pct"/>
          </w:tcPr>
          <w:p w14:paraId="791091BF" w14:textId="77777777" w:rsidR="005964F3" w:rsidRPr="00116BE0" w:rsidRDefault="005964F3" w:rsidP="007502FB">
            <w:pPr>
              <w:pStyle w:val="TAL"/>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
            <w:r w:rsidRPr="00116BE0">
              <w:t>Frame rates</w:t>
            </w:r>
          </w:p>
        </w:tc>
        <w:tc>
          <w:tcPr>
            <w:tcW w:w="3461" w:type="pct"/>
          </w:tcPr>
          <w:p w14:paraId="4EF4533F" w14:textId="77777777" w:rsidR="005964F3" w:rsidRPr="00116BE0" w:rsidRDefault="005964F3" w:rsidP="007502FB">
            <w:pPr>
              <w:pStyle w:val="TAL"/>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
            <w:r w:rsidRPr="00116BE0">
              <w:t>Frame packing</w:t>
            </w:r>
          </w:p>
        </w:tc>
        <w:tc>
          <w:tcPr>
            <w:tcW w:w="3461" w:type="pct"/>
          </w:tcPr>
          <w:p w14:paraId="1B58F904" w14:textId="2A2DE0BA" w:rsidR="005964F3" w:rsidRPr="00116BE0" w:rsidRDefault="005964F3" w:rsidP="007502FB">
            <w:pPr>
              <w:pStyle w:val="TAL"/>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
            <w:r w:rsidRPr="00116BE0">
              <w:t>Projection</w:t>
            </w:r>
          </w:p>
        </w:tc>
        <w:tc>
          <w:tcPr>
            <w:tcW w:w="3461" w:type="pct"/>
          </w:tcPr>
          <w:p w14:paraId="0BBAAD2A" w14:textId="3D1317C3" w:rsidR="005964F3" w:rsidRPr="00116BE0" w:rsidRDefault="005964F3" w:rsidP="007502FB">
            <w:pPr>
              <w:pStyle w:val="TAL"/>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
            <w:r w:rsidRPr="00116BE0">
              <w:t>Sample aspect ratio</w:t>
            </w:r>
          </w:p>
        </w:tc>
        <w:tc>
          <w:tcPr>
            <w:tcW w:w="3461" w:type="pct"/>
          </w:tcPr>
          <w:p w14:paraId="712D268B" w14:textId="7BC192BD" w:rsidR="005964F3" w:rsidRPr="00116BE0" w:rsidRDefault="005964F3" w:rsidP="007502FB">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[6]</w:t>
            </w:r>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
            <w:r w:rsidRPr="00116BE0">
              <w:t>Chroma sample location type</w:t>
            </w:r>
          </w:p>
        </w:tc>
        <w:tc>
          <w:tcPr>
            <w:tcW w:w="3461" w:type="pct"/>
          </w:tcPr>
          <w:p w14:paraId="08676CC0" w14:textId="5AF6CBA3" w:rsidR="005964F3" w:rsidRPr="00116BE0" w:rsidRDefault="005964F3" w:rsidP="007502FB">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0A629E">
              <w:rPr>
                <w:lang w:val="en-US"/>
              </w:rPr>
              <w:t xml:space="preserve"> [6]</w:t>
            </w:r>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
            <w:r w:rsidRPr="00116BE0">
              <w:t>Range</w:t>
            </w:r>
          </w:p>
        </w:tc>
        <w:tc>
          <w:tcPr>
            <w:tcW w:w="3461" w:type="pct"/>
          </w:tcPr>
          <w:p w14:paraId="68493F86" w14:textId="6BDFEBB8" w:rsidR="005964F3" w:rsidRPr="00135F99" w:rsidRDefault="005964F3" w:rsidP="007502FB">
            <w:pPr>
              <w:pStyle w:val="TAL"/>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0" w:name="_Toc207777534"/>
      <w:bookmarkStart w:id="91" w:name="_Toc191022722"/>
      <w:r>
        <w:t>4.4.3.4</w:t>
      </w:r>
      <w:r>
        <w:tab/>
        <w:t>Stereoscopic format</w:t>
      </w:r>
      <w:bookmarkEnd w:id="90"/>
    </w:p>
    <w:bookmarkEnd w:id="91"/>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9"/>
      </w:tblGrid>
      <w:tr w:rsidR="006C6D4C" w:rsidRPr="00116BE0" w14:paraId="60F97720" w14:textId="77777777" w:rsidTr="004200D1">
        <w:tc>
          <w:tcPr>
            <w:tcW w:w="1543" w:type="pct"/>
            <w:gridSpan w:val="3"/>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3"/>
          </w:tcPr>
          <w:p w14:paraId="0D09AF57" w14:textId="6A8C0E0C" w:rsidR="006C6D4C" w:rsidRPr="00116BE0" w:rsidRDefault="006C6D4C" w:rsidP="007502FB">
            <w:pPr>
              <w:pStyle w:val="TAL"/>
            </w:pPr>
            <w:r>
              <w:t>Stereoscopic Video</w:t>
            </w:r>
          </w:p>
        </w:tc>
        <w:tc>
          <w:tcPr>
            <w:tcW w:w="3457" w:type="pct"/>
          </w:tcPr>
          <w:p w14:paraId="47984EE2" w14:textId="20C3A424" w:rsidR="006C6D4C" w:rsidRDefault="006C6D4C" w:rsidP="007502FB">
            <w:pPr>
              <w:pStyle w:val="TAL"/>
              <w:rPr>
                <w:lang w:val="en-US"/>
              </w:rPr>
            </w:pPr>
            <w:r>
              <w:rPr>
                <w:lang w:val="en-US"/>
              </w:rPr>
              <w:t xml:space="preserve">A </w:t>
            </w:r>
            <w:r w:rsidR="00B327BB">
              <w:rPr>
                <w:lang w:val="en-US"/>
              </w:rPr>
              <w:t xml:space="preserve">video </w:t>
            </w:r>
            <w:r>
              <w:rPr>
                <w:lang w:val="en-US"/>
              </w:rPr>
              <w:t xml:space="preserve">signal for the </w:t>
            </w:r>
            <w:r w:rsidR="000902B4">
              <w:rPr>
                <w:lang w:val="en-US"/>
              </w:rPr>
              <w:t>l</w:t>
            </w:r>
            <w:r>
              <w:rPr>
                <w:lang w:val="en-US"/>
              </w:rPr>
              <w:t xml:space="preserve">eft and for the </w:t>
            </w:r>
            <w:r w:rsidR="000902B4">
              <w:rPr>
                <w:lang w:val="en-US"/>
              </w:rPr>
              <w:t>r</w:t>
            </w:r>
            <w:r>
              <w:rPr>
                <w:lang w:val="en-US"/>
              </w:rPr>
              <w:t xml:space="preserve">ight </w:t>
            </w:r>
            <w:r w:rsidR="000902B4">
              <w:rPr>
                <w:lang w:val="en-US"/>
              </w:rPr>
              <w:t>e</w:t>
            </w:r>
            <w:r>
              <w:rPr>
                <w:lang w:val="en-US"/>
              </w:rPr>
              <w:t xml:space="preserve">ye </w:t>
            </w:r>
            <w:r w:rsidR="000902B4">
              <w:rPr>
                <w:lang w:val="en-US"/>
              </w:rPr>
              <w:t>is</w:t>
            </w:r>
            <w:r>
              <w:rPr>
                <w:lang w:val="en-US"/>
              </w:rPr>
              <w:t xml:space="preserve"> provided whereby the signals </w:t>
            </w:r>
            <w:r w:rsidR="00B327BB">
              <w:rPr>
                <w:lang w:val="en-US"/>
              </w:rPr>
              <w:t>shall have</w:t>
            </w:r>
            <w:r>
              <w:rPr>
                <w:lang w:val="en-US"/>
              </w:rPr>
              <w:t xml:space="preserve"> identical parameters</w:t>
            </w:r>
            <w:r w:rsidR="009D780C">
              <w:rPr>
                <w:lang w:val="en-US"/>
              </w:rPr>
              <w:t xml:space="preserve"> for all parameters except for the </w:t>
            </w:r>
            <w:r w:rsidR="00961B1C">
              <w:rPr>
                <w:lang w:val="en-US"/>
              </w:rPr>
              <w:t>view identifier</w:t>
            </w:r>
            <w:r w:rsidR="00003516">
              <w:rPr>
                <w:lang w:val="en-US"/>
              </w:rPr>
              <w:t xml:space="preserve"> </w:t>
            </w:r>
            <w:r w:rsidR="007C3829">
              <w:rPr>
                <w:lang w:val="en-US"/>
              </w:rPr>
              <w:t>and with the restrictions below</w:t>
            </w:r>
            <w:r w:rsidR="00A95A39">
              <w:rPr>
                <w:lang w:val="en-US"/>
              </w:rPr>
              <w:t>. T</w:t>
            </w:r>
            <w:r w:rsidR="008A19BB">
              <w:rPr>
                <w:lang w:val="en-US"/>
              </w:rPr>
              <w:t xml:space="preserve">he frames </w:t>
            </w:r>
            <w:r>
              <w:rPr>
                <w:lang w:val="en-US"/>
              </w:rPr>
              <w:t>are time synchronized.</w:t>
            </w:r>
          </w:p>
          <w:p w14:paraId="3917095F" w14:textId="0C7CAD02" w:rsidR="006C6D4C" w:rsidRPr="00116BE0" w:rsidRDefault="006C6D4C" w:rsidP="007502FB">
            <w:pPr>
              <w:pStyle w:val="TAL"/>
              <w:rPr>
                <w:lang w:val="en-US"/>
              </w:rPr>
            </w:pPr>
          </w:p>
        </w:tc>
      </w:tr>
      <w:tr w:rsidR="00175373" w:rsidRPr="00100F23" w14:paraId="30F0E9BC" w14:textId="77777777" w:rsidTr="00175373">
        <w:tc>
          <w:tcPr>
            <w:tcW w:w="5000" w:type="pct"/>
            <w:gridSpan w:val="4"/>
          </w:tcPr>
          <w:p w14:paraId="6E9A4FB6" w14:textId="69D5E54F" w:rsidR="00175373" w:rsidRDefault="00175373" w:rsidP="007502FB">
            <w:pPr>
              <w:pStyle w:val="TAL"/>
            </w:pPr>
            <w:r>
              <w:t>Signal parameters for each</w:t>
            </w:r>
            <w:r w:rsidR="008F383E">
              <w:t xml:space="preserve"> </w:t>
            </w:r>
            <w:r w:rsidR="00104059">
              <w:t xml:space="preserve">of the two </w:t>
            </w:r>
            <w:r w:rsidR="009D780C">
              <w:t>view</w:t>
            </w:r>
            <w:r w:rsidR="00104059">
              <w:t>s</w:t>
            </w:r>
            <w:r w:rsidR="00F128FC">
              <w:t xml:space="preserve"> with restrictions</w:t>
            </w:r>
          </w:p>
        </w:tc>
      </w:tr>
      <w:tr w:rsidR="00D90970" w:rsidRPr="00100F23" w14:paraId="41D7F092" w14:textId="77777777" w:rsidTr="004200D1">
        <w:tc>
          <w:tcPr>
            <w:tcW w:w="219" w:type="pct"/>
            <w:gridSpan w:val="2"/>
          </w:tcPr>
          <w:p w14:paraId="2663D7D8" w14:textId="77777777" w:rsidR="00D90970" w:rsidRPr="00116BE0" w:rsidRDefault="00D90970" w:rsidP="007502FB">
            <w:pPr>
              <w:pStyle w:val="TAL"/>
            </w:pPr>
          </w:p>
        </w:tc>
        <w:tc>
          <w:tcPr>
            <w:tcW w:w="1324" w:type="pct"/>
          </w:tcPr>
          <w:p w14:paraId="5F5C32A3" w14:textId="645448D0" w:rsidR="00D90970" w:rsidRPr="00116BE0" w:rsidRDefault="00D90970" w:rsidP="007502FB">
            <w:pPr>
              <w:pStyle w:val="TAL"/>
            </w:pPr>
            <w:r>
              <w:t>View identifier</w:t>
            </w:r>
          </w:p>
        </w:tc>
        <w:tc>
          <w:tcPr>
            <w:tcW w:w="3457" w:type="pct"/>
          </w:tcPr>
          <w:p w14:paraId="6F0F87C1" w14:textId="0C51B8E4" w:rsidR="0064260B" w:rsidRDefault="00961B1C" w:rsidP="007502FB">
            <w:pPr>
              <w:pStyle w:val="TAL"/>
            </w:pPr>
            <w:r>
              <w:t>l</w:t>
            </w:r>
            <w:r w:rsidR="009D780C">
              <w:t>eft</w:t>
            </w:r>
            <w:r>
              <w:t xml:space="preserve"> or right</w:t>
            </w:r>
          </w:p>
        </w:tc>
      </w:tr>
      <w:tr w:rsidR="006C6D4C" w:rsidRPr="00100F23" w14:paraId="2D93EFC0" w14:textId="77777777" w:rsidTr="004200D1">
        <w:tc>
          <w:tcPr>
            <w:tcW w:w="219" w:type="pct"/>
            <w:gridSpan w:val="2"/>
          </w:tcPr>
          <w:p w14:paraId="57EFF079" w14:textId="77777777" w:rsidR="006C6D4C" w:rsidRPr="00116BE0" w:rsidRDefault="006C6D4C" w:rsidP="007502FB">
            <w:pPr>
              <w:pStyle w:val="TAL"/>
            </w:pPr>
          </w:p>
        </w:tc>
        <w:tc>
          <w:tcPr>
            <w:tcW w:w="1324" w:type="pct"/>
          </w:tcPr>
          <w:p w14:paraId="5D5BE9C1" w14:textId="08FC73B7" w:rsidR="006C6D4C" w:rsidRPr="00116BE0" w:rsidRDefault="006C6D4C" w:rsidP="007502FB">
            <w:pPr>
              <w:pStyle w:val="TAL"/>
            </w:pPr>
            <w:r w:rsidRPr="00116BE0">
              <w:t>Picture aspect ratio</w:t>
            </w:r>
          </w:p>
        </w:tc>
        <w:tc>
          <w:tcPr>
            <w:tcW w:w="3457" w:type="pct"/>
          </w:tcPr>
          <w:p w14:paraId="2A2376DE" w14:textId="54DC64D3" w:rsidR="006C6D4C" w:rsidRPr="00116BE0" w:rsidRDefault="008A19BB" w:rsidP="007502FB">
            <w:pPr>
              <w:pStyle w:val="TAL"/>
            </w:pPr>
            <w:r>
              <w:t xml:space="preserve">Shall be set to </w:t>
            </w:r>
            <w:r w:rsidR="006C6D4C" w:rsidRPr="00116BE0">
              <w:t>16:9</w:t>
            </w:r>
            <w:r w:rsidR="006C6D4C">
              <w:t xml:space="preserve">, 1:1. </w:t>
            </w:r>
          </w:p>
        </w:tc>
      </w:tr>
      <w:tr w:rsidR="006C6D4C" w:rsidRPr="00116BE0" w14:paraId="02DBD261" w14:textId="77777777" w:rsidTr="004200D1">
        <w:tc>
          <w:tcPr>
            <w:tcW w:w="219" w:type="pct"/>
            <w:gridSpan w:val="2"/>
          </w:tcPr>
          <w:p w14:paraId="06C78419" w14:textId="77777777" w:rsidR="006C6D4C" w:rsidRPr="00116BE0" w:rsidRDefault="006C6D4C" w:rsidP="007502FB">
            <w:pPr>
              <w:pStyle w:val="TAL"/>
            </w:pPr>
          </w:p>
        </w:tc>
        <w:tc>
          <w:tcPr>
            <w:tcW w:w="1324" w:type="pct"/>
          </w:tcPr>
          <w:p w14:paraId="1F616F12" w14:textId="25BE0B62" w:rsidR="006C6D4C" w:rsidRPr="00116BE0" w:rsidRDefault="006C6D4C" w:rsidP="007502FB">
            <w:pPr>
              <w:pStyle w:val="TAL"/>
            </w:pPr>
            <w:r w:rsidRPr="00116BE0">
              <w:t>Spatial Resolution width x height</w:t>
            </w:r>
          </w:p>
        </w:tc>
        <w:tc>
          <w:tcPr>
            <w:tcW w:w="3457" w:type="pct"/>
          </w:tcPr>
          <w:p w14:paraId="77EEC29A" w14:textId="16A89480" w:rsidR="006C6D4C" w:rsidRDefault="008A19BB" w:rsidP="007502FB">
            <w:pPr>
              <w:pStyle w:val="TAL"/>
            </w:pPr>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7502FB">
            <w:pPr>
              <w:pStyle w:val="TAL"/>
            </w:pPr>
            <w:r>
              <w:t>However, other resolutions are permitted.</w:t>
            </w:r>
          </w:p>
          <w:p w14:paraId="1DAC8F93" w14:textId="77777777" w:rsidR="006C6D4C" w:rsidRPr="00116BE0" w:rsidRDefault="006C6D4C" w:rsidP="007502FB">
            <w:pPr>
              <w:pStyle w:val="TAL"/>
            </w:pPr>
            <w:r>
              <w:t xml:space="preserve">NOTE 1: </w:t>
            </w:r>
            <w:r>
              <w:tab/>
              <w:t>Down-sampled resolutions may be created for distribution, for example in case of adaptive streaming.</w:t>
            </w:r>
          </w:p>
          <w:p w14:paraId="000CB72C" w14:textId="77777777" w:rsidR="006C6D4C" w:rsidRPr="00116BE0" w:rsidRDefault="006C6D4C" w:rsidP="007502FB">
            <w:pPr>
              <w:pStyle w:val="TAL"/>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tcPr>
          <w:p w14:paraId="4F4F5EB3" w14:textId="77777777" w:rsidR="006C6D4C" w:rsidRPr="00116BE0" w:rsidRDefault="006C6D4C" w:rsidP="007502FB">
            <w:pPr>
              <w:pStyle w:val="TAL"/>
            </w:pPr>
          </w:p>
        </w:tc>
        <w:tc>
          <w:tcPr>
            <w:tcW w:w="1324" w:type="pct"/>
          </w:tcPr>
          <w:p w14:paraId="462279FA" w14:textId="5C84020C" w:rsidR="006C6D4C" w:rsidRPr="00116BE0" w:rsidRDefault="006C6D4C" w:rsidP="007502FB">
            <w:pPr>
              <w:pStyle w:val="TAL"/>
            </w:pPr>
            <w:r w:rsidRPr="00116BE0">
              <w:t>Scan Type</w:t>
            </w:r>
          </w:p>
        </w:tc>
        <w:tc>
          <w:tcPr>
            <w:tcW w:w="3457" w:type="pct"/>
          </w:tcPr>
          <w:p w14:paraId="33AE4FCB" w14:textId="3DE0E571" w:rsidR="006C6D4C" w:rsidRPr="00116BE0" w:rsidRDefault="006C6D4C" w:rsidP="007502FB">
            <w:pPr>
              <w:pStyle w:val="TAL"/>
            </w:pPr>
            <w:r>
              <w:t>T</w:t>
            </w:r>
            <w:r w:rsidRPr="00116BE0">
              <w:t>he source scan type of the pictures as defined in clause 7.3 of Rec. ITU-T H.273</w:t>
            </w:r>
            <w:r w:rsidR="00AE2BE7">
              <w:rPr>
                <w:lang w:val="en-US"/>
              </w:rPr>
              <w:t xml:space="preserve"> [6]</w:t>
            </w:r>
            <w:r w:rsidRPr="00116BE0">
              <w:t xml:space="preserve"> </w:t>
            </w:r>
            <w:r w:rsidR="001E601C">
              <w:t>shall be</w:t>
            </w:r>
            <w:r w:rsidR="001E601C" w:rsidRPr="00116BE0">
              <w:t xml:space="preserve"> </w:t>
            </w:r>
            <w:r w:rsidRPr="00116BE0">
              <w:t>progressive</w:t>
            </w:r>
          </w:p>
        </w:tc>
      </w:tr>
      <w:tr w:rsidR="006C6D4C" w:rsidRPr="00116BE0" w14:paraId="70E8E146" w14:textId="77777777" w:rsidTr="004200D1">
        <w:tc>
          <w:tcPr>
            <w:tcW w:w="219" w:type="pct"/>
            <w:gridSpan w:val="2"/>
          </w:tcPr>
          <w:p w14:paraId="332589F5" w14:textId="77777777" w:rsidR="006C6D4C" w:rsidRPr="00116BE0" w:rsidRDefault="006C6D4C" w:rsidP="007502FB">
            <w:pPr>
              <w:pStyle w:val="TAL"/>
            </w:pPr>
          </w:p>
        </w:tc>
        <w:tc>
          <w:tcPr>
            <w:tcW w:w="1324" w:type="pct"/>
          </w:tcPr>
          <w:p w14:paraId="1BE0BD50" w14:textId="51F4B08A" w:rsidR="006C6D4C" w:rsidRPr="00116BE0" w:rsidRDefault="006C6D4C" w:rsidP="007502FB">
            <w:pPr>
              <w:pStyle w:val="TAL"/>
            </w:pPr>
            <w:r w:rsidRPr="00116BE0">
              <w:t>Chroma format indicator</w:t>
            </w:r>
          </w:p>
        </w:tc>
        <w:tc>
          <w:tcPr>
            <w:tcW w:w="3457" w:type="pct"/>
          </w:tcPr>
          <w:p w14:paraId="17CB64DB" w14:textId="7A9B8806" w:rsidR="006C6D4C" w:rsidRPr="00116BE0" w:rsidRDefault="006C6D4C" w:rsidP="007502FB">
            <w:pPr>
              <w:pStyle w:val="TAL"/>
            </w:pPr>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gridSpan w:val="2"/>
          </w:tcPr>
          <w:p w14:paraId="7F9A588A" w14:textId="77777777" w:rsidR="006C6D4C" w:rsidRPr="00116BE0" w:rsidRDefault="006C6D4C" w:rsidP="007502FB">
            <w:pPr>
              <w:pStyle w:val="TAL"/>
            </w:pPr>
          </w:p>
        </w:tc>
        <w:tc>
          <w:tcPr>
            <w:tcW w:w="1324" w:type="pct"/>
          </w:tcPr>
          <w:p w14:paraId="311731B7" w14:textId="41694C21" w:rsidR="006C6D4C" w:rsidRPr="00116BE0" w:rsidRDefault="006C6D4C" w:rsidP="007502FB">
            <w:pPr>
              <w:pStyle w:val="TAL"/>
            </w:pPr>
            <w:r w:rsidRPr="00116BE0">
              <w:t>Bit depth</w:t>
            </w:r>
          </w:p>
        </w:tc>
        <w:tc>
          <w:tcPr>
            <w:tcW w:w="3457" w:type="pct"/>
          </w:tcPr>
          <w:p w14:paraId="61DB19E9" w14:textId="77777777" w:rsidR="006C6D4C" w:rsidRPr="00116BE0" w:rsidRDefault="006C6D4C" w:rsidP="007502FB">
            <w:pPr>
              <w:pStyle w:val="TAL"/>
            </w:pPr>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r>
      <w:tr w:rsidR="006C6D4C" w:rsidRPr="00116BE0" w14:paraId="7515E4CC" w14:textId="77777777" w:rsidTr="004200D1">
        <w:tc>
          <w:tcPr>
            <w:tcW w:w="219" w:type="pct"/>
            <w:gridSpan w:val="2"/>
          </w:tcPr>
          <w:p w14:paraId="460A9348" w14:textId="77777777" w:rsidR="006C6D4C" w:rsidRPr="00116BE0" w:rsidRDefault="006C6D4C" w:rsidP="007502FB">
            <w:pPr>
              <w:pStyle w:val="TAL"/>
            </w:pPr>
          </w:p>
        </w:tc>
        <w:tc>
          <w:tcPr>
            <w:tcW w:w="1324" w:type="pct"/>
          </w:tcPr>
          <w:p w14:paraId="333FE76B" w14:textId="5840B91E" w:rsidR="006C6D4C" w:rsidRDefault="006C6D4C" w:rsidP="007502FB">
            <w:pPr>
              <w:pStyle w:val="TAL"/>
            </w:pPr>
            <w:r w:rsidRPr="00116BE0">
              <w:t>Colour primaries</w:t>
            </w:r>
          </w:p>
          <w:p w14:paraId="359DB1D6" w14:textId="77777777" w:rsidR="006C6D4C" w:rsidRDefault="006C6D4C" w:rsidP="007502FB">
            <w:pPr>
              <w:pStyle w:val="TAL"/>
            </w:pPr>
            <w:r w:rsidRPr="00116BE0">
              <w:t>Transfer Characteristics</w:t>
            </w:r>
          </w:p>
          <w:p w14:paraId="7DBC40E5" w14:textId="77777777" w:rsidR="006C6D4C" w:rsidRPr="00116BE0" w:rsidRDefault="006C6D4C" w:rsidP="007502FB">
            <w:pPr>
              <w:pStyle w:val="TAL"/>
            </w:pPr>
            <w:r w:rsidRPr="00116BE0">
              <w:t>Matrix Coefficients</w:t>
            </w:r>
          </w:p>
        </w:tc>
        <w:tc>
          <w:tcPr>
            <w:tcW w:w="3457" w:type="pct"/>
          </w:tcPr>
          <w:p w14:paraId="3A128F72" w14:textId="77777777" w:rsidR="006C6D4C" w:rsidRPr="00116BE0" w:rsidRDefault="006C6D4C" w:rsidP="007502FB">
            <w:pPr>
              <w:pStyle w:val="TAL"/>
            </w:pPr>
            <w:r>
              <w:t>Only the following value combinations are permitted: (1, 1, 1), (9, 14, 9</w:t>
            </w:r>
            <w:proofErr w:type="gramStart"/>
            <w:r>
              <w:t>),  (</w:t>
            </w:r>
            <w:proofErr w:type="gramEnd"/>
            <w:r>
              <w:t>9, 16, 9), and (9, 18, 9) for SDR HD, SDR UHD, HDR PQ, and HDR HLG, respectively.</w:t>
            </w:r>
          </w:p>
        </w:tc>
      </w:tr>
      <w:tr w:rsidR="006C6D4C" w:rsidRPr="00116BE0" w14:paraId="301315C4" w14:textId="77777777" w:rsidTr="004200D1">
        <w:tc>
          <w:tcPr>
            <w:tcW w:w="219" w:type="pct"/>
            <w:gridSpan w:val="2"/>
          </w:tcPr>
          <w:p w14:paraId="46975274" w14:textId="77777777" w:rsidR="006C6D4C" w:rsidRPr="00116BE0" w:rsidRDefault="006C6D4C" w:rsidP="007502FB">
            <w:pPr>
              <w:pStyle w:val="TAL"/>
            </w:pPr>
          </w:p>
        </w:tc>
        <w:tc>
          <w:tcPr>
            <w:tcW w:w="1324" w:type="pct"/>
          </w:tcPr>
          <w:p w14:paraId="63F764E3" w14:textId="15F3D74D" w:rsidR="006C6D4C" w:rsidRPr="00116BE0" w:rsidRDefault="006C6D4C" w:rsidP="007502FB">
            <w:pPr>
              <w:pStyle w:val="TAL"/>
            </w:pPr>
            <w:r w:rsidRPr="00116BE0">
              <w:t>Frame rates</w:t>
            </w:r>
          </w:p>
        </w:tc>
        <w:tc>
          <w:tcPr>
            <w:tcW w:w="3457" w:type="pct"/>
          </w:tcPr>
          <w:p w14:paraId="24E63F32" w14:textId="77777777" w:rsidR="006C6D4C" w:rsidRPr="00116BE0" w:rsidRDefault="006C6D4C" w:rsidP="007502FB">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gridSpan w:val="2"/>
          </w:tcPr>
          <w:p w14:paraId="24167C11" w14:textId="77777777" w:rsidR="006C6D4C" w:rsidRPr="00116BE0" w:rsidRDefault="006C6D4C" w:rsidP="007502FB">
            <w:pPr>
              <w:pStyle w:val="TAL"/>
            </w:pPr>
          </w:p>
        </w:tc>
        <w:tc>
          <w:tcPr>
            <w:tcW w:w="1324" w:type="pct"/>
          </w:tcPr>
          <w:p w14:paraId="6736C74F" w14:textId="372BBDA0" w:rsidR="006C6D4C" w:rsidRPr="00116BE0" w:rsidRDefault="006C6D4C" w:rsidP="007502FB">
            <w:pPr>
              <w:pStyle w:val="TAL"/>
            </w:pPr>
            <w:r w:rsidRPr="00116BE0">
              <w:t>Frame packing</w:t>
            </w:r>
          </w:p>
        </w:tc>
        <w:tc>
          <w:tcPr>
            <w:tcW w:w="3457" w:type="pct"/>
          </w:tcPr>
          <w:p w14:paraId="3B890A00" w14:textId="77777777" w:rsidR="006C6D4C" w:rsidRPr="00116BE0" w:rsidRDefault="006C6D4C" w:rsidP="007502FB">
            <w:pPr>
              <w:pStyle w:val="TAL"/>
            </w:pPr>
            <w:r>
              <w:t>The permitted values are n</w:t>
            </w:r>
            <w:r w:rsidRPr="00116BE0">
              <w:t>o frame packing</w:t>
            </w:r>
            <w:r>
              <w:t>, side-by-side, top-and-bottom</w:t>
            </w:r>
            <w:r w:rsidRPr="00116BE0">
              <w:t>.</w:t>
            </w:r>
          </w:p>
        </w:tc>
      </w:tr>
      <w:tr w:rsidR="006C6D4C" w:rsidRPr="00116BE0" w14:paraId="7DE08E93" w14:textId="77777777" w:rsidTr="004200D1">
        <w:tc>
          <w:tcPr>
            <w:tcW w:w="219" w:type="pct"/>
            <w:gridSpan w:val="2"/>
          </w:tcPr>
          <w:p w14:paraId="15CD9CED" w14:textId="77777777" w:rsidR="006C6D4C" w:rsidRPr="00116BE0" w:rsidRDefault="006C6D4C" w:rsidP="007502FB">
            <w:pPr>
              <w:pStyle w:val="TAL"/>
            </w:pPr>
          </w:p>
        </w:tc>
        <w:tc>
          <w:tcPr>
            <w:tcW w:w="1324" w:type="pct"/>
          </w:tcPr>
          <w:p w14:paraId="3722C320" w14:textId="083FE1FF" w:rsidR="006C6D4C" w:rsidRPr="00116BE0" w:rsidRDefault="006C6D4C" w:rsidP="007502FB">
            <w:pPr>
              <w:pStyle w:val="TAL"/>
            </w:pPr>
            <w:r w:rsidRPr="00116BE0">
              <w:t>Projection</w:t>
            </w:r>
          </w:p>
        </w:tc>
        <w:tc>
          <w:tcPr>
            <w:tcW w:w="3457" w:type="pct"/>
          </w:tcPr>
          <w:p w14:paraId="4BA46C6E" w14:textId="77777777" w:rsidR="006C6D4C" w:rsidRPr="00116BE0" w:rsidRDefault="006C6D4C" w:rsidP="007502FB">
            <w:pPr>
              <w:pStyle w:val="TAL"/>
            </w:pPr>
            <w:r w:rsidRPr="00116BE0">
              <w:t>No projection is used</w:t>
            </w:r>
            <w:r w:rsidRPr="00116BE0">
              <w:rPr>
                <w:lang w:val="en-US"/>
              </w:rPr>
              <w:t>.</w:t>
            </w:r>
          </w:p>
        </w:tc>
      </w:tr>
      <w:tr w:rsidR="006C6D4C" w:rsidRPr="00116BE0" w14:paraId="77A0A3C1" w14:textId="77777777" w:rsidTr="004200D1">
        <w:tc>
          <w:tcPr>
            <w:tcW w:w="219" w:type="pct"/>
            <w:gridSpan w:val="2"/>
          </w:tcPr>
          <w:p w14:paraId="5023FE31" w14:textId="77777777" w:rsidR="006C6D4C" w:rsidRPr="00116BE0" w:rsidRDefault="006C6D4C" w:rsidP="007502FB">
            <w:pPr>
              <w:pStyle w:val="TAL"/>
            </w:pPr>
          </w:p>
        </w:tc>
        <w:tc>
          <w:tcPr>
            <w:tcW w:w="1324" w:type="pct"/>
          </w:tcPr>
          <w:p w14:paraId="2ACA9CB5" w14:textId="461C8B97" w:rsidR="006C6D4C" w:rsidRPr="00116BE0" w:rsidRDefault="006C6D4C" w:rsidP="007502FB">
            <w:pPr>
              <w:pStyle w:val="TAL"/>
            </w:pPr>
            <w:r w:rsidRPr="00116BE0">
              <w:t>Sample aspect ratio</w:t>
            </w:r>
          </w:p>
        </w:tc>
        <w:tc>
          <w:tcPr>
            <w:tcW w:w="3457" w:type="pct"/>
          </w:tcPr>
          <w:p w14:paraId="39EA969C" w14:textId="552FBE07" w:rsidR="006C6D4C" w:rsidRPr="00116BE0" w:rsidRDefault="006C6D4C" w:rsidP="007502FB">
            <w:pPr>
              <w:pStyle w:val="TAL"/>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sidR="00AE2BE7">
              <w:rPr>
                <w:lang w:val="en-US"/>
              </w:rPr>
              <w:t xml:space="preserve"> [6]</w:t>
            </w:r>
            <w:r w:rsidRPr="00116BE0">
              <w:rPr>
                <w:lang w:val="en-US"/>
              </w:rPr>
              <w:t xml:space="preserve"> is permitted.</w:t>
            </w:r>
          </w:p>
        </w:tc>
      </w:tr>
      <w:tr w:rsidR="006C6D4C" w:rsidRPr="00116BE0" w14:paraId="50E50753" w14:textId="77777777" w:rsidTr="004200D1">
        <w:tc>
          <w:tcPr>
            <w:tcW w:w="219" w:type="pct"/>
            <w:gridSpan w:val="2"/>
          </w:tcPr>
          <w:p w14:paraId="541C4128" w14:textId="77777777" w:rsidR="006C6D4C" w:rsidRPr="00116BE0" w:rsidRDefault="006C6D4C" w:rsidP="007502FB">
            <w:pPr>
              <w:pStyle w:val="TAL"/>
            </w:pPr>
          </w:p>
        </w:tc>
        <w:tc>
          <w:tcPr>
            <w:tcW w:w="1324" w:type="pct"/>
          </w:tcPr>
          <w:p w14:paraId="68B70F15" w14:textId="6D8CF83D" w:rsidR="006C6D4C" w:rsidRPr="00116BE0" w:rsidRDefault="006C6D4C" w:rsidP="007502FB">
            <w:pPr>
              <w:pStyle w:val="TAL"/>
            </w:pPr>
            <w:r w:rsidRPr="00116BE0">
              <w:t>Chroma sample location type</w:t>
            </w:r>
          </w:p>
        </w:tc>
        <w:tc>
          <w:tcPr>
            <w:tcW w:w="3457" w:type="pct"/>
          </w:tcPr>
          <w:p w14:paraId="51CA8F17" w14:textId="51804177" w:rsidR="006C6D4C" w:rsidRDefault="006C6D4C" w:rsidP="007502FB">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r w:rsidR="00AE2BE7">
              <w:rPr>
                <w:lang w:val="en-US"/>
              </w:rPr>
              <w:t xml:space="preserve"> [6]</w:t>
            </w:r>
            <w:r>
              <w:rPr>
                <w:lang w:val="en-US"/>
              </w:rPr>
              <w:t xml:space="preserve">, clause 8.7 </w:t>
            </w:r>
            <w:r w:rsidR="005A2054">
              <w:rPr>
                <w:lang w:val="en-US"/>
              </w:rPr>
              <w:t>shall be</w:t>
            </w:r>
            <w:r>
              <w:rPr>
                <w:lang w:val="en-US"/>
              </w:rPr>
              <w:t xml:space="preserve"> set to 0</w:t>
            </w:r>
            <w:r w:rsidRPr="005345F5">
              <w:rPr>
                <w:lang w:val="en-US"/>
              </w:rPr>
              <w:t>.</w:t>
            </w:r>
          </w:p>
          <w:p w14:paraId="62E045DC" w14:textId="521277F1" w:rsidR="006C6D4C" w:rsidRPr="00116BE0" w:rsidRDefault="006C6D4C" w:rsidP="007502FB">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AE2BE7">
              <w:rPr>
                <w:lang w:val="en-US"/>
              </w:rPr>
              <w:t xml:space="preserve"> [6]</w:t>
            </w:r>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gridSpan w:val="2"/>
          </w:tcPr>
          <w:p w14:paraId="454D2971" w14:textId="77777777" w:rsidR="006C6D4C" w:rsidRPr="00116BE0" w:rsidRDefault="006C6D4C" w:rsidP="007502FB">
            <w:pPr>
              <w:pStyle w:val="TAL"/>
            </w:pPr>
          </w:p>
        </w:tc>
        <w:tc>
          <w:tcPr>
            <w:tcW w:w="1324" w:type="pct"/>
          </w:tcPr>
          <w:p w14:paraId="7D56E566" w14:textId="67E48848" w:rsidR="006C6D4C" w:rsidRPr="00116BE0" w:rsidRDefault="006C6D4C" w:rsidP="007502FB">
            <w:pPr>
              <w:pStyle w:val="TAL"/>
            </w:pPr>
            <w:r w:rsidRPr="00116BE0">
              <w:t>Range</w:t>
            </w:r>
          </w:p>
        </w:tc>
        <w:tc>
          <w:tcPr>
            <w:tcW w:w="3457" w:type="pct"/>
          </w:tcPr>
          <w:p w14:paraId="09AB69A0" w14:textId="3B265D56" w:rsidR="006C6D4C" w:rsidRPr="00135F99" w:rsidRDefault="006C6D4C" w:rsidP="007502FB">
            <w:pPr>
              <w:pStyle w:val="TAL"/>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r w:rsidR="00104059" w:rsidRPr="00100F23" w14:paraId="188312BC" w14:textId="77777777" w:rsidTr="007502FB">
        <w:tc>
          <w:tcPr>
            <w:tcW w:w="5000" w:type="pct"/>
            <w:gridSpan w:val="4"/>
          </w:tcPr>
          <w:p w14:paraId="6B78E8AD" w14:textId="3DF231CF" w:rsidR="00104059" w:rsidRDefault="00104059" w:rsidP="007502FB">
            <w:pPr>
              <w:pStyle w:val="TAL"/>
            </w:pPr>
            <w:r>
              <w:t>Common parameters</w:t>
            </w:r>
          </w:p>
        </w:tc>
      </w:tr>
      <w:tr w:rsidR="00104059" w:rsidRPr="00100F23" w14:paraId="3D8C663E" w14:textId="77777777" w:rsidTr="00104059">
        <w:tc>
          <w:tcPr>
            <w:tcW w:w="212" w:type="pct"/>
          </w:tcPr>
          <w:p w14:paraId="777280B3" w14:textId="77777777" w:rsidR="00104059" w:rsidRPr="00116BE0" w:rsidRDefault="00104059" w:rsidP="007502FB">
            <w:pPr>
              <w:pStyle w:val="TAL"/>
            </w:pPr>
          </w:p>
        </w:tc>
        <w:tc>
          <w:tcPr>
            <w:tcW w:w="1331" w:type="pct"/>
            <w:gridSpan w:val="2"/>
          </w:tcPr>
          <w:p w14:paraId="7EC03B06" w14:textId="6FD641BD" w:rsidR="00104059" w:rsidRPr="00116BE0" w:rsidRDefault="00104059" w:rsidP="007502FB">
            <w:pPr>
              <w:pStyle w:val="TAL"/>
            </w:pPr>
            <w:r>
              <w:t>Hero eye</w:t>
            </w:r>
          </w:p>
        </w:tc>
        <w:tc>
          <w:tcPr>
            <w:tcW w:w="3457" w:type="pct"/>
          </w:tcPr>
          <w:p w14:paraId="6EE886E2" w14:textId="77777777" w:rsidR="00104059" w:rsidRDefault="00C65CB9" w:rsidP="007502FB">
            <w:pPr>
              <w:pStyle w:val="TAL"/>
            </w:pPr>
            <w:r>
              <w:t>L</w:t>
            </w:r>
            <w:r w:rsidR="00104059">
              <w:t>eft</w:t>
            </w:r>
            <w:r w:rsidR="009F6089">
              <w:t xml:space="preserve"> or </w:t>
            </w:r>
            <w:r w:rsidR="00104059">
              <w:t>right</w:t>
            </w:r>
          </w:p>
          <w:p w14:paraId="2FA559E1" w14:textId="33D62C7A" w:rsidR="009F6089" w:rsidRDefault="009F6089" w:rsidP="007502FB">
            <w:pPr>
              <w:pStyle w:val="TAL"/>
            </w:pPr>
            <w:r>
              <w:t xml:space="preserve">If absent, </w:t>
            </w:r>
            <w:r w:rsidR="00FE2B98">
              <w:t>no hero eye is specified.</w:t>
            </w:r>
          </w:p>
        </w:tc>
      </w:tr>
      <w:tr w:rsidR="00104059" w:rsidRPr="00100F23" w14:paraId="29E15245" w14:textId="77777777" w:rsidTr="007502FB">
        <w:tc>
          <w:tcPr>
            <w:tcW w:w="212" w:type="pct"/>
          </w:tcPr>
          <w:p w14:paraId="454FA221" w14:textId="77777777" w:rsidR="00104059" w:rsidRPr="00116BE0" w:rsidRDefault="00104059" w:rsidP="007502FB">
            <w:pPr>
              <w:pStyle w:val="TAL"/>
            </w:pPr>
          </w:p>
        </w:tc>
        <w:tc>
          <w:tcPr>
            <w:tcW w:w="1331" w:type="pct"/>
            <w:gridSpan w:val="2"/>
          </w:tcPr>
          <w:p w14:paraId="1B0BACB9" w14:textId="0CC2CD6D" w:rsidR="00104059" w:rsidRPr="00116BE0" w:rsidRDefault="00C65CB9" w:rsidP="007502FB">
            <w:pPr>
              <w:pStyle w:val="TAL"/>
            </w:pPr>
            <w:r>
              <w:t>Reference display parameter</w:t>
            </w:r>
          </w:p>
        </w:tc>
        <w:tc>
          <w:tcPr>
            <w:tcW w:w="3457" w:type="pct"/>
          </w:tcPr>
          <w:p w14:paraId="6B43BEE1" w14:textId="51A83F27" w:rsidR="00DC443B" w:rsidRDefault="00DC443B" w:rsidP="007502FB">
            <w:pPr>
              <w:pStyle w:val="TAL"/>
            </w:pPr>
            <w:r>
              <w:t>Parameters include</w:t>
            </w:r>
          </w:p>
          <w:p w14:paraId="6681BFF4" w14:textId="74C46655" w:rsidR="00C65CB9" w:rsidRPr="00244441" w:rsidRDefault="009F6089" w:rsidP="007502FB">
            <w:pPr>
              <w:pStyle w:val="TAL"/>
            </w:pPr>
            <w:r>
              <w:t>-</w:t>
            </w:r>
            <w:r w:rsidRPr="004D5B43">
              <w:tab/>
            </w:r>
            <w:r w:rsidR="00C65CB9">
              <w:t>r</w:t>
            </w:r>
            <w:r w:rsidR="00C65CB9" w:rsidRPr="00244441">
              <w:t>eference display width</w:t>
            </w:r>
          </w:p>
          <w:p w14:paraId="1AADDFC4" w14:textId="77777777" w:rsidR="00C65CB9" w:rsidRPr="00244441" w:rsidRDefault="00C65CB9" w:rsidP="007502FB">
            <w:pPr>
              <w:pStyle w:val="TAL"/>
            </w:pPr>
            <w:r>
              <w:t>-</w:t>
            </w:r>
            <w:r w:rsidRPr="004D5B43">
              <w:tab/>
            </w:r>
            <w:r>
              <w:t>optionally, a r</w:t>
            </w:r>
            <w:r w:rsidRPr="00244441">
              <w:t>eference viewing distance</w:t>
            </w:r>
            <w:r>
              <w:t>,</w:t>
            </w:r>
          </w:p>
          <w:p w14:paraId="3CD90619" w14:textId="77777777" w:rsidR="00104059" w:rsidRDefault="00C65CB9" w:rsidP="007502FB">
            <w:pPr>
              <w:pStyle w:val="TAL"/>
            </w:pPr>
            <w:r>
              <w:t>-</w:t>
            </w:r>
            <w:r w:rsidRPr="004D5B43">
              <w:tab/>
            </w:r>
            <w:r>
              <w:t>optionally, a s</w:t>
            </w:r>
            <w:r w:rsidRPr="00244441">
              <w:t>ample shift values to adjust stereo alignment.</w:t>
            </w:r>
          </w:p>
          <w:p w14:paraId="29EDFBCB" w14:textId="3FA27B62" w:rsidR="00FE2B98" w:rsidRPr="00116BE0" w:rsidRDefault="00FE2B98" w:rsidP="007502FB">
            <w:pPr>
              <w:pStyle w:val="TAL"/>
            </w:pPr>
            <w:r>
              <w:t xml:space="preserve">If absent, </w:t>
            </w:r>
            <w:r w:rsidR="00041DB8">
              <w:t>no reference display parameters are specified.</w:t>
            </w:r>
          </w:p>
        </w:tc>
      </w:tr>
    </w:tbl>
    <w:p w14:paraId="326EC971" w14:textId="77777777" w:rsidR="005964F3" w:rsidRDefault="005964F3" w:rsidP="005964F3">
      <w:pPr>
        <w:pStyle w:val="Heading2"/>
      </w:pPr>
      <w:bookmarkStart w:id="92" w:name="_Toc191022723"/>
      <w:bookmarkStart w:id="93" w:name="_Toc207777535"/>
      <w:bookmarkStart w:id="94" w:name="_Toc129708876"/>
      <w:r>
        <w:t>4</w:t>
      </w:r>
      <w:r w:rsidRPr="004D3578">
        <w:t>.</w:t>
      </w:r>
      <w:r>
        <w:t>5</w:t>
      </w:r>
      <w:r w:rsidRPr="004D3578">
        <w:tab/>
      </w:r>
      <w:r>
        <w:t>Common Bitstream Constraints</w:t>
      </w:r>
      <w:bookmarkEnd w:id="92"/>
      <w:bookmarkEnd w:id="93"/>
    </w:p>
    <w:p w14:paraId="5F32CA84" w14:textId="77777777" w:rsidR="005964F3" w:rsidRDefault="005964F3" w:rsidP="005964F3">
      <w:pPr>
        <w:pStyle w:val="Heading3"/>
      </w:pPr>
      <w:bookmarkStart w:id="95" w:name="_Toc191022724"/>
      <w:bookmarkStart w:id="96" w:name="_Toc207777536"/>
      <w:r>
        <w:t>4.5.1</w:t>
      </w:r>
      <w:r>
        <w:tab/>
        <w:t>General</w:t>
      </w:r>
      <w:bookmarkEnd w:id="95"/>
      <w:bookmarkEnd w:id="9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7" w:name="_Toc191022725"/>
      <w:bookmarkStart w:id="98" w:name="_Toc207777537"/>
      <w:r>
        <w:t>4.5.2</w:t>
      </w:r>
      <w:r>
        <w:tab/>
        <w:t>AVC</w:t>
      </w:r>
      <w:r w:rsidRPr="005200A3">
        <w:t xml:space="preserve"> </w:t>
      </w:r>
      <w:r>
        <w:t>Bitstreams</w:t>
      </w:r>
      <w:bookmarkEnd w:id="97"/>
      <w:bookmarkEnd w:id="98"/>
    </w:p>
    <w:p w14:paraId="58A664C1" w14:textId="28796C72" w:rsidR="002470E7" w:rsidRDefault="002470E7" w:rsidP="002470E7">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55420FC1" w:rsidR="002470E7" w:rsidRDefault="002470E7" w:rsidP="002470E7">
      <w:r>
        <w:rPr>
          <w:bCs/>
        </w:rPr>
        <w:t xml:space="preserve">For an </w:t>
      </w:r>
      <w:r>
        <w:t xml:space="preserve">AVC/ITU-T H.264 </w:t>
      </w:r>
      <w:r w:rsidR="00F944D4">
        <w:t>[4]</w:t>
      </w:r>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99" w:name="_Toc191022726"/>
      <w:bookmarkStart w:id="100" w:name="_Toc207777538"/>
      <w:r>
        <w:t>4.5.3</w:t>
      </w:r>
      <w:r>
        <w:tab/>
      </w:r>
      <w:r w:rsidRPr="005200A3">
        <w:t xml:space="preserve">HEVC </w:t>
      </w:r>
      <w:r>
        <w:t>Bitstreams</w:t>
      </w:r>
      <w:bookmarkEnd w:id="99"/>
      <w:bookmarkEnd w:id="100"/>
    </w:p>
    <w:p w14:paraId="43E09C90" w14:textId="62633DBF" w:rsidR="005964F3" w:rsidRDefault="005964F3" w:rsidP="005964F3">
      <w:pPr>
        <w:rPr>
          <w:bCs/>
        </w:rPr>
      </w:pPr>
      <w:r>
        <w:rPr>
          <w:bCs/>
        </w:rPr>
        <w:t xml:space="preserve">The following definitions are provided for </w:t>
      </w:r>
      <w:r w:rsidRPr="003949C4">
        <w:t xml:space="preserve">HEVC/ITU-T H.265 </w:t>
      </w:r>
      <w:r w:rsidR="00F944D4">
        <w:t>[5]</w:t>
      </w:r>
      <w:r w:rsidRPr="003949C4">
        <w:t xml:space="preserve"> bitstream</w:t>
      </w:r>
      <w:r>
        <w:t>s.</w:t>
      </w:r>
    </w:p>
    <w:p w14:paraId="1AE30792" w14:textId="1444B20A" w:rsidR="005964F3" w:rsidRDefault="005964F3" w:rsidP="005964F3">
      <w:r>
        <w:rPr>
          <w:bCs/>
        </w:rPr>
        <w:t>For an</w:t>
      </w:r>
      <w:r w:rsidRPr="004211E2">
        <w:rPr>
          <w:bCs/>
        </w:rPr>
        <w:t xml:space="preserve"> </w:t>
      </w:r>
      <w:r w:rsidRPr="003949C4">
        <w:t xml:space="preserve">HEVC/ITU-T H.265 </w:t>
      </w:r>
      <w:r w:rsidR="00F944D4">
        <w:t>[5]</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1340FE64" w14:textId="2A6EE175" w:rsidR="005964F3" w:rsidRDefault="005964F3" w:rsidP="005964F3">
      <w:r w:rsidRPr="003237CB">
        <w:t xml:space="preserve">For an HEVC/ITU-T H.265 </w:t>
      </w:r>
      <w:r w:rsidR="00F944D4">
        <w:t>[5]</w:t>
      </w:r>
      <w:r w:rsidRPr="003237CB">
        <w:t xml:space="preserve"> bitstream, </w:t>
      </w:r>
      <w:r w:rsidRPr="006400BC">
        <w:rPr>
          <w:i/>
          <w:iCs/>
        </w:rPr>
        <w:t>VUI constraints</w:t>
      </w:r>
      <w:r w:rsidRPr="003237CB">
        <w:t xml:space="preserve"> </w:t>
      </w:r>
      <w:r>
        <w:t>are defined:</w:t>
      </w:r>
    </w:p>
    <w:p w14:paraId="3F6BFF9F" w14:textId="147398FC"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sidR="00F944D4">
        <w:rPr>
          <w:lang w:eastAsia="x-none"/>
        </w:rPr>
        <w:t>[5]</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619E2C69" w14:textId="4ADBAA43" w:rsidR="005964F3" w:rsidRDefault="005964F3" w:rsidP="005964F3">
      <w:r w:rsidRPr="003237CB">
        <w:t xml:space="preserve">For an HEVC/ITU-T H.265 </w:t>
      </w:r>
      <w:r w:rsidR="00F944D4">
        <w:t>[5]</w:t>
      </w:r>
      <w:r w:rsidRPr="003237CB">
        <w:t xml:space="preserve">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7502FB">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proofErr w:type="spellStart"/>
      <w:r w:rsidRPr="007502FB">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cs="Courier New"/>
          <w:lang w:eastAsia="x-non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cs="Courier New"/>
          <w:lang w:eastAsia="x-non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438FBFB9" w14:textId="48E83338" w:rsidR="005964F3" w:rsidRDefault="005964F3" w:rsidP="005964F3">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w:t>
      </w:r>
      <w:r w:rsidR="007119B5">
        <w:t xml:space="preserve"> (left view first)</w:t>
      </w:r>
      <w:r>
        <w:t xml:space="preserve"> or 2</w:t>
      </w:r>
      <w:r w:rsidR="007119B5">
        <w:t xml:space="preserve"> (right view first)</w:t>
      </w:r>
      <w:r>
        <w:t>.</w:t>
      </w:r>
    </w:p>
    <w:p w14:paraId="7CBB0494" w14:textId="412F9B85" w:rsidR="005964F3" w:rsidRDefault="005C1460" w:rsidP="007502FB">
      <w:pPr>
        <w:pStyle w:val="NO"/>
      </w:pPr>
      <w:r>
        <w:t xml:space="preserve">NOTE: </w:t>
      </w:r>
      <w:r w:rsidR="00C23A5E">
        <w:tab/>
      </w:r>
      <w:r w:rsidR="001E5DDA">
        <w:t>the hero eye</w:t>
      </w:r>
      <w:r w:rsidR="00C23A5E">
        <w:t>, if provided in the representation format,</w:t>
      </w:r>
      <w:r w:rsidR="001E5DDA">
        <w:t xml:space="preserve"> </w:t>
      </w:r>
      <w:r w:rsidR="006960E6">
        <w:t>may</w:t>
      </w:r>
      <w:r w:rsidR="001E5DDA">
        <w:t xml:space="preserve"> be </w:t>
      </w:r>
      <w:r w:rsidR="00C23A5E">
        <w:t xml:space="preserve">indicated with the </w:t>
      </w:r>
      <w:proofErr w:type="spellStart"/>
      <w:r w:rsidRPr="008958AB">
        <w:rPr>
          <w:rFonts w:ascii="Courier New" w:hAnsi="Courier New"/>
        </w:rPr>
        <w:t>content_interpretation_type</w:t>
      </w:r>
      <w:proofErr w:type="spellEnd"/>
      <w:r w:rsidR="00C23A5E">
        <w:t>.</w:t>
      </w:r>
      <w:r>
        <w:t xml:space="preserve"> </w:t>
      </w:r>
      <w:r w:rsidR="005964F3" w:rsidRPr="00161B3E">
        <w:t>-</w:t>
      </w:r>
      <w:r w:rsidR="005964F3" w:rsidRPr="00161B3E">
        <w:tab/>
      </w:r>
      <w:r w:rsidR="005964F3">
        <w:t xml:space="preserve">The value of </w:t>
      </w:r>
      <w:proofErr w:type="spellStart"/>
      <w:r w:rsidR="005964F3" w:rsidRPr="008958AB">
        <w:rPr>
          <w:rFonts w:ascii="Courier New" w:hAnsi="Courier New"/>
        </w:rPr>
        <w:t>spatial_flipping_flag</w:t>
      </w:r>
      <w:proofErr w:type="spellEnd"/>
      <w:r w:rsidR="005964F3">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4D3EA269"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w:t>
      </w:r>
      <w:r w:rsidR="00A03207">
        <w:t xml:space="preserve"> each be set to 0. </w:t>
      </w:r>
    </w:p>
    <w:p w14:paraId="1B151B7A" w14:textId="3B3F8372" w:rsidR="005964F3" w:rsidRDefault="005964F3" w:rsidP="005964F3">
      <w:pPr>
        <w:ind w:left="851" w:hanging="284"/>
      </w:pPr>
      <w:r>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w:t>
      </w:r>
    </w:p>
    <w:p w14:paraId="0245BED3" w14:textId="0EA28AC1" w:rsidR="001220C0" w:rsidRPr="00222BFA" w:rsidRDefault="008213F2" w:rsidP="00BB75B8">
      <w:pPr>
        <w:pStyle w:val="B2"/>
      </w:pPr>
      <w:bookmarkStart w:id="101" w:name="_Toc191022727"/>
      <w:r>
        <w:t>-</w:t>
      </w:r>
      <w:r w:rsidR="001220C0">
        <w:tab/>
        <w:t xml:space="preserve">All parameters of the </w:t>
      </w:r>
      <w:r w:rsidR="001220C0" w:rsidRPr="007502FB">
        <w:t>frame packing arrangement</w:t>
      </w:r>
      <w:r w:rsidR="001220C0" w:rsidRPr="00CC2C53">
        <w:t xml:space="preserve"> SEI message</w:t>
      </w:r>
      <w:r w:rsidR="001220C0" w:rsidRPr="000401F0">
        <w:t xml:space="preserve"> </w:t>
      </w:r>
      <w:r w:rsidR="001220C0">
        <w:t>shall remain the same for the entire bitstream.</w:t>
      </w:r>
    </w:p>
    <w:p w14:paraId="0B9A4C82" w14:textId="77777777" w:rsidR="005964F3" w:rsidRDefault="005964F3" w:rsidP="005964F3">
      <w:pPr>
        <w:pStyle w:val="Heading2"/>
      </w:pPr>
      <w:bookmarkStart w:id="102" w:name="_Toc207777539"/>
      <w:r>
        <w:t>4</w:t>
      </w:r>
      <w:r w:rsidRPr="004D3578">
        <w:t>.</w:t>
      </w:r>
      <w:r>
        <w:t>6</w:t>
      </w:r>
      <w:r w:rsidRPr="004D3578">
        <w:tab/>
      </w:r>
      <w:r>
        <w:t>Reference API parameters</w:t>
      </w:r>
      <w:bookmarkEnd w:id="82"/>
      <w:bookmarkEnd w:id="101"/>
      <w:bookmarkEnd w:id="102"/>
    </w:p>
    <w:p w14:paraId="3975E0BB" w14:textId="77777777" w:rsidR="005964F3" w:rsidRDefault="005964F3" w:rsidP="005964F3">
      <w:pPr>
        <w:pStyle w:val="Heading3"/>
      </w:pPr>
      <w:bookmarkStart w:id="103" w:name="_Toc191022728"/>
      <w:bookmarkStart w:id="104" w:name="_Toc207777540"/>
      <w:r>
        <w:t>4.6.1</w:t>
      </w:r>
      <w:r>
        <w:tab/>
        <w:t>Introduction</w:t>
      </w:r>
      <w:bookmarkEnd w:id="103"/>
      <w:bookmarkEnd w:id="104"/>
    </w:p>
    <w:p w14:paraId="7A3B470A" w14:textId="0CB1B587" w:rsidR="005964F3" w:rsidRPr="00574DE8" w:rsidRDefault="005964F3" w:rsidP="005964F3">
      <w:r>
        <w:t xml:space="preserve">When media is played back, the decoder and the playback pipeline need to be initialized. For this purpose, certain parameters are required. In CTA-5003 </w:t>
      </w:r>
      <w:r w:rsidR="00F944D4">
        <w:t>[9]</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5" w:name="_Toc191022729"/>
      <w:bookmarkStart w:id="106" w:name="_Toc207777541"/>
      <w:r>
        <w:t>4.6.2</w:t>
      </w:r>
      <w:r>
        <w:tab/>
        <w:t>Video Decoder API Parameters</w:t>
      </w:r>
      <w:bookmarkEnd w:id="105"/>
      <w:bookmarkEnd w:id="106"/>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 xml:space="preserve">to identify the capability of the device </w:t>
      </w:r>
      <w:proofErr w:type="gramStart"/>
      <w:r>
        <w:t>in order to</w:t>
      </w:r>
      <w:proofErr w:type="gramEnd"/>
      <w:r>
        <w:t xml:space="preserve">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7502FB">
            <w:pPr>
              <w:pStyle w:val="TAL"/>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
            <w:r w:rsidRPr="007502FB">
              <w:rPr>
                <w:rFonts w:ascii="Courier New" w:hAnsi="Courier New" w:cs="Courier New"/>
              </w:rPr>
              <w:t>codecs</w:t>
            </w:r>
          </w:p>
        </w:tc>
        <w:tc>
          <w:tcPr>
            <w:tcW w:w="3293" w:type="pct"/>
          </w:tcPr>
          <w:p w14:paraId="5BBAFF07" w14:textId="0EAD5880" w:rsidR="00CC5EC6" w:rsidRPr="00116BE0" w:rsidRDefault="00CC5EC6" w:rsidP="007502FB">
            <w:pPr>
              <w:pStyle w:val="TAL"/>
            </w:pPr>
            <w:r>
              <w:t>Specifies through a well-defined string the codec parameters which the encoded video signal is compliant to.</w:t>
            </w:r>
          </w:p>
        </w:tc>
        <w:tc>
          <w:tcPr>
            <w:tcW w:w="797" w:type="pct"/>
          </w:tcPr>
          <w:p w14:paraId="2FD69C91" w14:textId="77777777" w:rsidR="00CC5EC6" w:rsidRPr="00116BE0" w:rsidRDefault="00CC5EC6" w:rsidP="007502FB">
            <w:pPr>
              <w:pStyle w:val="TAL"/>
            </w:pPr>
            <w:r>
              <w:t>required</w:t>
            </w:r>
          </w:p>
        </w:tc>
      </w:tr>
      <w:tr w:rsidR="00CC5EC6" w:rsidRPr="00116BE0" w14:paraId="5CBC04C8" w14:textId="77777777" w:rsidTr="00464F97">
        <w:tc>
          <w:tcPr>
            <w:tcW w:w="910" w:type="pct"/>
          </w:tcPr>
          <w:p w14:paraId="793BA8D3" w14:textId="2B28EEE2" w:rsidR="00CC5EC6" w:rsidRPr="007502FB" w:rsidRDefault="00CC5EC6" w:rsidP="007502FB">
            <w:pPr>
              <w:pStyle w:val="TAL"/>
              <w:rPr>
                <w:rFonts w:ascii="Courier New" w:hAnsi="Courier New" w:cs="Courier New"/>
              </w:rPr>
            </w:pPr>
            <w:r w:rsidRPr="007502FB">
              <w:rPr>
                <w:rFonts w:ascii="Courier New" w:hAnsi="Courier New" w:cs="Courier New"/>
              </w:rPr>
              <w:t>video format parameters</w:t>
            </w:r>
          </w:p>
        </w:tc>
        <w:tc>
          <w:tcPr>
            <w:tcW w:w="3293" w:type="pct"/>
          </w:tcPr>
          <w:p w14:paraId="00C8AE6D" w14:textId="77777777" w:rsidR="00CC5EC6" w:rsidRPr="00116BE0" w:rsidRDefault="00CC5EC6" w:rsidP="007502FB">
            <w:pPr>
              <w:pStyle w:val="TAL"/>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
            <w:r>
              <w:t>optional</w:t>
            </w:r>
          </w:p>
        </w:tc>
      </w:tr>
    </w:tbl>
    <w:p w14:paraId="341045DC" w14:textId="11B26F0A" w:rsidR="00CC5EC6" w:rsidRDefault="00894FEA" w:rsidP="007502FB">
      <w:pPr>
        <w:pStyle w:val="NO"/>
      </w:pPr>
      <w:r>
        <w:t>NOTE</w:t>
      </w:r>
      <w:r w:rsidR="00CC5EC6" w:rsidRPr="00BA6732">
        <w:t xml:space="preserve">: </w:t>
      </w:r>
      <w:r>
        <w:tab/>
      </w:r>
      <w:r w:rsidR="00CC5EC6" w:rsidRPr="00BA6732">
        <w:t xml:space="preserve">The capability of such API for decoding and playback of multilayer content, e.g. for stereoscopic content </w:t>
      </w:r>
      <w:r>
        <w:t>is for further study</w:t>
      </w:r>
      <w:r w:rsidR="00CC5EC6" w:rsidRPr="00BA6732">
        <w:t>.</w:t>
      </w:r>
    </w:p>
    <w:p w14:paraId="1C9BA3CA" w14:textId="77777777" w:rsidR="005964F3" w:rsidRDefault="005964F3" w:rsidP="005964F3">
      <w:pPr>
        <w:pStyle w:val="Heading3"/>
      </w:pPr>
      <w:bookmarkStart w:id="107" w:name="_Toc191022730"/>
      <w:bookmarkStart w:id="108" w:name="_Toc207777542"/>
      <w:r>
        <w:t>4.6.3</w:t>
      </w:r>
      <w:r>
        <w:tab/>
        <w:t>Video Encoder API Parameters</w:t>
      </w:r>
      <w:bookmarkEnd w:id="107"/>
      <w:bookmarkEnd w:id="108"/>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09" w:name="_Toc207777543"/>
      <w:r>
        <w:t>4.6.4</w:t>
      </w:r>
      <w:r>
        <w:tab/>
        <w:t>Player API Parameters</w:t>
      </w:r>
      <w:bookmarkEnd w:id="109"/>
    </w:p>
    <w:p w14:paraId="410EE4B0" w14:textId="77777777" w:rsidR="003B6C81" w:rsidRDefault="003B6C81" w:rsidP="003B6C81">
      <w:r>
        <w:t xml:space="preserve">Media players are typically configurable via API parameter. The main purpose of the API </w:t>
      </w:r>
      <w:proofErr w:type="gramStart"/>
      <w:r>
        <w:t>are</w:t>
      </w:r>
      <w:proofErr w:type="gramEnd"/>
      <w:r>
        <w:t>:</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7502FB" w:rsidRDefault="003B6C81" w:rsidP="007502FB">
            <w:pPr>
              <w:pStyle w:val="TAL"/>
              <w:rPr>
                <w:rFonts w:ascii="Courier New" w:hAnsi="Courier New" w:cs="Courier New"/>
              </w:rPr>
            </w:pPr>
            <w:r w:rsidRPr="007502FB">
              <w:rPr>
                <w:rFonts w:ascii="Courier New" w:hAnsi="Courier New" w:cs="Courier New"/>
              </w:rPr>
              <w:t>width</w:t>
            </w:r>
          </w:p>
        </w:tc>
        <w:tc>
          <w:tcPr>
            <w:tcW w:w="3069" w:type="pct"/>
          </w:tcPr>
          <w:p w14:paraId="78ADF73F" w14:textId="77777777" w:rsidR="003B6C81" w:rsidRPr="00116BE0" w:rsidRDefault="003B6C81" w:rsidP="007502FB">
            <w:pPr>
              <w:pStyle w:val="TAL"/>
            </w:pPr>
            <w:r>
              <w:rPr>
                <w:rFonts w:cs="Calibri"/>
              </w:rPr>
              <w:t>Specifies the width of a video player window, in pixels</w:t>
            </w:r>
          </w:p>
        </w:tc>
        <w:tc>
          <w:tcPr>
            <w:tcW w:w="797" w:type="pct"/>
          </w:tcPr>
          <w:p w14:paraId="44F32964" w14:textId="77777777" w:rsidR="003B6C81" w:rsidRDefault="003B6C81" w:rsidP="007502FB">
            <w:pPr>
              <w:pStyle w:val="TAL"/>
              <w:rPr>
                <w:rFonts w:cs="Calibri"/>
              </w:rPr>
            </w:pPr>
            <w:r>
              <w:rPr>
                <w:rFonts w:cs="Calibri"/>
              </w:rPr>
              <w:t>required</w:t>
            </w:r>
          </w:p>
        </w:tc>
      </w:tr>
      <w:tr w:rsidR="003B6C81" w:rsidRPr="00116BE0" w14:paraId="6DBE1908" w14:textId="77777777" w:rsidTr="00464F97">
        <w:tc>
          <w:tcPr>
            <w:tcW w:w="1134" w:type="pct"/>
          </w:tcPr>
          <w:p w14:paraId="569421BD" w14:textId="77777777" w:rsidR="003B6C81" w:rsidRPr="007502FB" w:rsidRDefault="003B6C81" w:rsidP="007502FB">
            <w:pPr>
              <w:pStyle w:val="TAL"/>
              <w:rPr>
                <w:rFonts w:ascii="Courier New" w:hAnsi="Courier New" w:cs="Courier New"/>
              </w:rPr>
            </w:pPr>
            <w:r w:rsidRPr="007502FB">
              <w:rPr>
                <w:rFonts w:ascii="Courier New" w:hAnsi="Courier New" w:cs="Courier New"/>
              </w:rPr>
              <w:t>height</w:t>
            </w:r>
          </w:p>
        </w:tc>
        <w:tc>
          <w:tcPr>
            <w:tcW w:w="3069" w:type="pct"/>
          </w:tcPr>
          <w:p w14:paraId="0BDF32A5" w14:textId="77777777" w:rsidR="003B6C81" w:rsidRPr="00116BE0" w:rsidRDefault="003B6C81" w:rsidP="007502FB">
            <w:pPr>
              <w:pStyle w:val="TAL"/>
            </w:pPr>
            <w:r>
              <w:rPr>
                <w:rFonts w:cs="Calibri"/>
              </w:rPr>
              <w:t>Specifies the width of a video player window, in pixels</w:t>
            </w:r>
            <w:r w:rsidRPr="00116BE0">
              <w:t>.</w:t>
            </w:r>
          </w:p>
        </w:tc>
        <w:tc>
          <w:tcPr>
            <w:tcW w:w="797" w:type="pct"/>
          </w:tcPr>
          <w:p w14:paraId="0CA69566" w14:textId="77777777" w:rsidR="003B6C81" w:rsidRDefault="003B6C81" w:rsidP="007502FB">
            <w:pPr>
              <w:pStyle w:val="TAL"/>
              <w:rPr>
                <w:rFonts w:cs="Calibri"/>
              </w:rPr>
            </w:pPr>
            <w:r>
              <w:rPr>
                <w:rFonts w:cs="Calibri"/>
              </w:rPr>
              <w:t>required</w:t>
            </w:r>
          </w:p>
        </w:tc>
      </w:tr>
      <w:tr w:rsidR="003B6C81" w:rsidRPr="00116BE0" w14:paraId="3A467C5F" w14:textId="77777777" w:rsidTr="00464F97">
        <w:tc>
          <w:tcPr>
            <w:tcW w:w="1134" w:type="pct"/>
          </w:tcPr>
          <w:p w14:paraId="30D343D7" w14:textId="77777777" w:rsidR="003B6C81" w:rsidRPr="007502FB" w:rsidRDefault="003B6C81" w:rsidP="007502FB">
            <w:pPr>
              <w:pStyle w:val="TAL"/>
              <w:rPr>
                <w:rFonts w:ascii="Courier New" w:hAnsi="Courier New" w:cs="Courier New"/>
              </w:rPr>
            </w:pPr>
            <w:r w:rsidRPr="007502FB">
              <w:rPr>
                <w:rFonts w:ascii="Courier New" w:hAnsi="Courier New" w:cs="Courier New"/>
              </w:rPr>
              <w:t>video format parameters</w:t>
            </w:r>
          </w:p>
        </w:tc>
        <w:tc>
          <w:tcPr>
            <w:tcW w:w="3069" w:type="pct"/>
          </w:tcPr>
          <w:p w14:paraId="33DE535E" w14:textId="77777777" w:rsidR="003B6C81" w:rsidRPr="00116BE0" w:rsidRDefault="003B6C81" w:rsidP="007502FB">
            <w:pPr>
              <w:pStyle w:val="TAL"/>
            </w:pPr>
            <w:r>
              <w:t>Specifies additional video format parameters as defined in Table 4.4.2-1 to describe the signal.</w:t>
            </w:r>
          </w:p>
        </w:tc>
        <w:tc>
          <w:tcPr>
            <w:tcW w:w="797" w:type="pct"/>
          </w:tcPr>
          <w:p w14:paraId="733102D4" w14:textId="77777777" w:rsidR="003B6C81" w:rsidRPr="00116BE0" w:rsidRDefault="003B6C81" w:rsidP="007502FB">
            <w:pPr>
              <w:pStyle w:val="TAL"/>
            </w:pPr>
            <w:r>
              <w:t>optional</w:t>
            </w:r>
          </w:p>
        </w:tc>
      </w:tr>
    </w:tbl>
    <w:p w14:paraId="55B955DE" w14:textId="77777777" w:rsidR="005964F3" w:rsidRDefault="005964F3" w:rsidP="008958AB">
      <w:pPr>
        <w:pStyle w:val="Heading1"/>
        <w:pBdr>
          <w:top w:val="none" w:sz="0" w:space="0" w:color="auto"/>
        </w:pBdr>
      </w:pPr>
      <w:bookmarkStart w:id="110" w:name="_Toc175313606"/>
      <w:bookmarkStart w:id="111" w:name="_Toc191022731"/>
      <w:bookmarkStart w:id="112" w:name="_Toc207777544"/>
      <w:r>
        <w:t>5</w:t>
      </w:r>
      <w:r w:rsidRPr="004D3578">
        <w:tab/>
      </w:r>
      <w:r>
        <w:t>Video Coding Capabilities</w:t>
      </w:r>
      <w:bookmarkEnd w:id="110"/>
      <w:bookmarkEnd w:id="111"/>
      <w:bookmarkEnd w:id="112"/>
    </w:p>
    <w:p w14:paraId="42200EEC" w14:textId="77777777" w:rsidR="005964F3" w:rsidRDefault="005964F3" w:rsidP="005964F3">
      <w:pPr>
        <w:pStyle w:val="Heading2"/>
      </w:pPr>
      <w:bookmarkStart w:id="113" w:name="_Toc175313607"/>
      <w:bookmarkStart w:id="114" w:name="_Toc191022732"/>
      <w:bookmarkStart w:id="115" w:name="_Toc207777545"/>
      <w:r>
        <w:t>5</w:t>
      </w:r>
      <w:r w:rsidRPr="004D3578">
        <w:t>.</w:t>
      </w:r>
      <w:r>
        <w:t>1</w:t>
      </w:r>
      <w:r w:rsidRPr="004D3578">
        <w:tab/>
      </w:r>
      <w:r>
        <w:t>Overview</w:t>
      </w:r>
      <w:bookmarkEnd w:id="113"/>
      <w:bookmarkEnd w:id="114"/>
      <w:bookmarkEnd w:id="115"/>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6" w:name="_Toc175313608"/>
      <w:bookmarkStart w:id="117" w:name="_Toc181014541"/>
      <w:bookmarkEnd w:id="94"/>
      <w:r w:rsidRPr="00DA052A">
        <w:rPr>
          <w:rFonts w:ascii="Arial" w:hAnsi="Arial"/>
          <w:sz w:val="32"/>
        </w:rPr>
        <w:t>5.2</w:t>
      </w:r>
      <w:r w:rsidRPr="00DA052A">
        <w:rPr>
          <w:rFonts w:ascii="Arial" w:hAnsi="Arial"/>
          <w:sz w:val="32"/>
        </w:rPr>
        <w:tab/>
        <w:t>Codecs, Profiles and Levels</w:t>
      </w:r>
      <w:bookmarkEnd w:id="116"/>
    </w:p>
    <w:p w14:paraId="37CC7CC3" w14:textId="77777777" w:rsidR="005964F3" w:rsidRPr="00DA052A" w:rsidRDefault="005964F3" w:rsidP="005964F3">
      <w:pPr>
        <w:keepNext/>
        <w:keepLines/>
        <w:spacing w:before="120"/>
        <w:outlineLvl w:val="2"/>
      </w:pPr>
      <w:bookmarkStart w:id="118" w:name="_Toc175313609"/>
      <w:r w:rsidRPr="00DA052A">
        <w:rPr>
          <w:rFonts w:ascii="Arial" w:hAnsi="Arial"/>
          <w:sz w:val="28"/>
        </w:rPr>
        <w:t>5.2.1</w:t>
      </w:r>
      <w:r w:rsidRPr="00DA052A">
        <w:rPr>
          <w:rFonts w:ascii="Arial" w:hAnsi="Arial"/>
          <w:sz w:val="28"/>
        </w:rPr>
        <w:tab/>
        <w:t>Codec &amp; profile</w:t>
      </w:r>
      <w:bookmarkEnd w:id="118"/>
    </w:p>
    <w:p w14:paraId="3ADB1E74" w14:textId="77777777" w:rsidR="005964F3" w:rsidRPr="00DA052A" w:rsidRDefault="005964F3" w:rsidP="005964F3">
      <w:r w:rsidRPr="00DA052A">
        <w:t>This specification defines capabilities based on the following video codecs and video codec profiles:</w:t>
      </w:r>
    </w:p>
    <w:p w14:paraId="032C2B46" w14:textId="1785D0D5" w:rsidR="005964F3" w:rsidRPr="009B0F28" w:rsidRDefault="005964F3" w:rsidP="005964F3">
      <w:pPr>
        <w:ind w:left="568" w:hanging="284"/>
      </w:pPr>
      <w:r w:rsidRPr="001720AC">
        <w:t>-</w:t>
      </w:r>
      <w:r w:rsidRPr="001720AC">
        <w:tab/>
        <w:t>AVC/H.264 Progressive High Profile</w:t>
      </w:r>
      <w:r w:rsidRPr="009B0F28">
        <w:t xml:space="preserve"> </w:t>
      </w:r>
      <w:r w:rsidR="00F944D4">
        <w:t>[4]</w:t>
      </w:r>
      <w:r w:rsidRPr="009B0F28">
        <w:t>,</w:t>
      </w:r>
    </w:p>
    <w:p w14:paraId="5084DBD1" w14:textId="03A93B12" w:rsidR="005964F3" w:rsidRPr="009B0F28" w:rsidRDefault="005964F3" w:rsidP="005964F3">
      <w:pPr>
        <w:ind w:left="568" w:hanging="284"/>
      </w:pPr>
      <w:r w:rsidRPr="001720AC">
        <w:t>-</w:t>
      </w:r>
      <w:r w:rsidRPr="001720AC">
        <w:tab/>
        <w:t>HEVC/H.265 Main Profile Main Tier</w:t>
      </w:r>
      <w:r w:rsidRPr="009B0F28">
        <w:t xml:space="preserve"> </w:t>
      </w:r>
      <w:r w:rsidR="00F944D4">
        <w:t>[5]</w:t>
      </w:r>
      <w:r w:rsidRPr="009B0F28">
        <w:t>,</w:t>
      </w:r>
    </w:p>
    <w:p w14:paraId="13F1D465" w14:textId="0E4BE427" w:rsidR="005964F3" w:rsidRPr="009B0F28" w:rsidRDefault="005964F3" w:rsidP="005964F3">
      <w:pPr>
        <w:ind w:left="568" w:hanging="284"/>
      </w:pPr>
      <w:r w:rsidRPr="001720AC">
        <w:t>-</w:t>
      </w:r>
      <w:r w:rsidRPr="001720AC">
        <w:tab/>
        <w:t>HEVC/H.265 Main-10 Profile Main Tier</w:t>
      </w:r>
      <w:r w:rsidRPr="009B0F28">
        <w:t xml:space="preserve"> </w:t>
      </w:r>
      <w:r w:rsidR="00F944D4">
        <w:t>[5]</w:t>
      </w:r>
      <w:r w:rsidR="004A7F47">
        <w:t>,</w:t>
      </w:r>
    </w:p>
    <w:p w14:paraId="3F6DEDA6" w14:textId="107C7201" w:rsidR="005964F3" w:rsidRPr="009B0F28" w:rsidRDefault="005964F3" w:rsidP="005964F3">
      <w:pPr>
        <w:ind w:left="568" w:hanging="284"/>
      </w:pPr>
      <w:r w:rsidRPr="009B0F28">
        <w:t>-</w:t>
      </w:r>
      <w:r w:rsidRPr="009B0F28">
        <w:tab/>
        <w:t xml:space="preserve">HEVC/H.265 Multiview Main 10 Main Tier </w:t>
      </w:r>
      <w:r w:rsidR="00F944D4">
        <w:t>[5]</w:t>
      </w:r>
      <w:r w:rsidR="004A7F47">
        <w:t>,</w:t>
      </w:r>
    </w:p>
    <w:p w14:paraId="7742D3AA" w14:textId="112E4EEE"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 xml:space="preserve">Tier </w:t>
      </w:r>
      <w:r w:rsidR="00F944D4">
        <w:t>[5]</w:t>
      </w:r>
      <w:r w:rsidRPr="00460E0D">
        <w:t>.</w:t>
      </w:r>
    </w:p>
    <w:p w14:paraId="59BF2335" w14:textId="77777777" w:rsidR="005964F3" w:rsidRPr="00DA052A" w:rsidRDefault="005964F3" w:rsidP="005964F3">
      <w:pPr>
        <w:keepNext/>
        <w:keepLines/>
        <w:spacing w:before="120"/>
        <w:outlineLvl w:val="2"/>
      </w:pPr>
      <w:bookmarkStart w:id="119" w:name="_Toc175313610"/>
      <w:r w:rsidRPr="00DA052A">
        <w:rPr>
          <w:rFonts w:ascii="Arial" w:hAnsi="Arial"/>
          <w:sz w:val="28"/>
        </w:rPr>
        <w:t>5.2.2</w:t>
      </w:r>
      <w:r w:rsidRPr="00DA052A">
        <w:rPr>
          <w:rFonts w:ascii="Arial" w:hAnsi="Arial"/>
          <w:sz w:val="28"/>
        </w:rPr>
        <w:tab/>
        <w:t>Codec &amp; profile &amp; Levels</w:t>
      </w:r>
      <w:bookmarkEnd w:id="119"/>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3.1,</w:t>
      </w:r>
    </w:p>
    <w:p w14:paraId="6CA2E060"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4.0,</w:t>
      </w:r>
    </w:p>
    <w:p w14:paraId="3F86BECF"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4.2,</w:t>
      </w:r>
    </w:p>
    <w:p w14:paraId="2F52CF76"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5.1,</w:t>
      </w:r>
    </w:p>
    <w:p w14:paraId="16EDA78E"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C5BC381"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20" w:name="_Toc175313611"/>
      <w:r w:rsidRPr="00DA052A">
        <w:rPr>
          <w:rFonts w:ascii="Arial" w:hAnsi="Arial"/>
          <w:sz w:val="32"/>
        </w:rPr>
        <w:t>5.3</w:t>
      </w:r>
      <w:r w:rsidRPr="00DA052A">
        <w:rPr>
          <w:rFonts w:ascii="Arial" w:hAnsi="Arial"/>
          <w:sz w:val="32"/>
        </w:rPr>
        <w:tab/>
        <w:t>Single-Instance Decoding Capabilities</w:t>
      </w:r>
      <w:bookmarkEnd w:id="120"/>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24AAF050" w:rsidR="005964F3" w:rsidRPr="00DA052A" w:rsidRDefault="005964F3" w:rsidP="005964F3">
      <w:pPr>
        <w:ind w:left="568" w:hanging="284"/>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 xml:space="preserve">H.264 Progressive </w:t>
      </w:r>
      <w:proofErr w:type="gramStart"/>
      <w:r w:rsidRPr="00DA052A">
        <w:t>High Profile</w:t>
      </w:r>
      <w:proofErr w:type="gramEnd"/>
      <w:r w:rsidRPr="00DA052A">
        <w:t xml:space="preserve"> Level 4.0 </w:t>
      </w:r>
      <w:r w:rsidR="00F944D4">
        <w:t>[4]</w:t>
      </w:r>
      <w:r w:rsidRPr="00DA052A">
        <w:t xml:space="preserve"> bitstreams.</w:t>
      </w:r>
    </w:p>
    <w:p w14:paraId="5815A000" w14:textId="4CD1F2F8"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w:t>
      </w:r>
      <w:proofErr w:type="gramStart"/>
      <w:r w:rsidRPr="00DA052A">
        <w:t>High Profile</w:t>
      </w:r>
      <w:proofErr w:type="gramEnd"/>
      <w:r w:rsidRPr="00DA052A">
        <w:t xml:space="preserve"> Level 5.1 </w:t>
      </w:r>
      <w:r w:rsidR="00F944D4">
        <w:t>[4]</w:t>
      </w:r>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2D62FFFE"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w:t>
      </w:r>
      <w:proofErr w:type="gramStart"/>
      <w:r w:rsidRPr="00DA052A">
        <w:t>High Profile</w:t>
      </w:r>
      <w:proofErr w:type="gramEnd"/>
      <w:r w:rsidRPr="00DA052A">
        <w:t xml:space="preserve"> Level 6.1 </w:t>
      </w:r>
      <w:r w:rsidR="00F944D4">
        <w:t>[4]</w:t>
      </w:r>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121" w:name="_Toc181014543"/>
      <w:bookmarkStart w:id="122" w:name="_Toc175313612"/>
      <w:bookmarkStart w:id="123" w:name="_Toc191022733"/>
      <w:bookmarkEnd w:id="117"/>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4A037C54" w:rsidR="006A7053" w:rsidRPr="0043075A" w:rsidRDefault="006A7053" w:rsidP="006A7053">
      <w:pPr>
        <w:ind w:left="851" w:hanging="284"/>
      </w:pPr>
      <w:r w:rsidRPr="0043075A">
        <w:t>-</w:t>
      </w:r>
      <w:r w:rsidRPr="0043075A">
        <w:tab/>
        <w:t xml:space="preserve">a bitstream containing a single sub-bitstream conforming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46D0B7A2" w14:textId="02C5802E"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35CBB68D" w14:textId="6DD31A22"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326FFF5" w14:textId="569E77C0"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1864D2CD"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8D844FC" w14:textId="6EF7B1FA"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w:t>
      </w:r>
    </w:p>
    <w:p w14:paraId="4BDB6025" w14:textId="2F73A3CE"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rsidR="00F944D4">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6B5DE27A" w14:textId="6C5305CB" w:rsidR="006A7053" w:rsidRPr="0043075A" w:rsidRDefault="006A7053" w:rsidP="006A7053">
      <w:pPr>
        <w:ind w:left="568" w:hanging="284"/>
      </w:pPr>
      <w:r w:rsidRPr="0043075A">
        <w:rPr>
          <w:b/>
          <w:bCs/>
        </w:rPr>
        <w:t>-</w:t>
      </w:r>
      <w:r w:rsidRPr="0043075A">
        <w:rPr>
          <w:b/>
          <w:bCs/>
        </w:rPr>
        <w:tab/>
        <w:t>MV-</w:t>
      </w:r>
      <w:r w:rsidRPr="0043075A">
        <w:rPr>
          <w:b/>
        </w:rPr>
        <w:t>HEVC-</w:t>
      </w:r>
      <w:r w:rsidR="00D80805">
        <w:rPr>
          <w:b/>
        </w:rPr>
        <w:t>Main-</w:t>
      </w:r>
      <w:r w:rsidRPr="0043075A">
        <w:rPr>
          <w:b/>
        </w:rPr>
        <w:t>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29C54958" w14:textId="025FE38A"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as an HEVC/ITU-T H.265 Multiview Main 10 layer </w:t>
      </w:r>
      <w:r w:rsidR="00F944D4">
        <w:t>[5]</w:t>
      </w:r>
      <w:r w:rsidRPr="0043075A">
        <w:t>,</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33A8E679"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proofErr w:type="spellStart"/>
      <w:r w:rsidRPr="00BB75B8">
        <w:rPr>
          <w:rFonts w:ascii="Courier New" w:hAnsi="Courier New"/>
        </w:rPr>
        <w:t>nuh_layer_</w:t>
      </w:r>
      <w:proofErr w:type="gramStart"/>
      <w:r w:rsidRPr="00BB75B8">
        <w:rPr>
          <w:rFonts w:ascii="Courier New" w:hAnsi="Courier New"/>
        </w:rPr>
        <w:t>id</w:t>
      </w:r>
      <w:proofErr w:type="spellEnd"/>
      <w:r w:rsidRPr="00BB75B8">
        <w:rPr>
          <w:rFonts w:ascii="Courier New" w:hAnsi="Courier New"/>
        </w:rPr>
        <w:t>!=</w:t>
      </w:r>
      <w:proofErr w:type="gramEnd"/>
      <w:r w:rsidRPr="00BB75B8">
        <w:rPr>
          <w:rFonts w:ascii="Courier New" w:hAnsi="Courier New"/>
        </w:rPr>
        <w:t>0</w:t>
      </w:r>
      <w:r w:rsidRPr="00AB6AD6">
        <w:t>)</w:t>
      </w:r>
      <w:r>
        <w:t xml:space="preserve">, with the same tier and level restrictions as above, as specified by H.265/HEVC </w:t>
      </w:r>
      <w:r w:rsidR="00F944D4">
        <w:t>[5]</w:t>
      </w:r>
      <w:r>
        <w:t>.</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53687E49" w14:textId="719E726B"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rsidR="00F944D4">
        <w:t>[5]</w:t>
      </w:r>
      <w:r w:rsidRPr="0043075A">
        <w:t xml:space="preserve">.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66986822"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w:t>
      </w:r>
      <w:proofErr w:type="gramStart"/>
      <w:r w:rsidRPr="000713DE">
        <w:rPr>
          <w:rFonts w:ascii="Courier New" w:hAnsi="Courier New"/>
        </w:rPr>
        <w:t>id</w:t>
      </w:r>
      <w:proofErr w:type="spellEnd"/>
      <w:r w:rsidRPr="000713DE">
        <w:rPr>
          <w:rFonts w:ascii="Courier New" w:hAnsi="Courier New"/>
        </w:rPr>
        <w:t>!=</w:t>
      </w:r>
      <w:proofErr w:type="gramEnd"/>
      <w:r w:rsidRPr="000713DE">
        <w:rPr>
          <w:rFonts w:ascii="Courier New" w:hAnsi="Courier New"/>
        </w:rPr>
        <w:t>0</w:t>
      </w:r>
      <w:r w:rsidRPr="00AB6AD6">
        <w:t>)</w:t>
      </w:r>
      <w:r>
        <w:t xml:space="preserve">, with the same tier and level restrictions as above, as specified by H.265/HEVC </w:t>
      </w:r>
      <w:r w:rsidR="00F944D4">
        <w:t>[5]</w:t>
      </w:r>
      <w:r>
        <w:t>.</w:t>
      </w:r>
    </w:p>
    <w:p w14:paraId="45E08CC7" w14:textId="7FDFC48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r w:rsidR="00F944D4">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073A5DF2" w:rsidR="006A7053" w:rsidRPr="0043075A" w:rsidRDefault="006A7053" w:rsidP="006A7053">
      <w:pPr>
        <w:keepLines/>
        <w:ind w:left="1135" w:hanging="851"/>
      </w:pPr>
      <w:r w:rsidRPr="0043075A">
        <w:t xml:space="preserve">NOTE: </w:t>
      </w:r>
      <w:r w:rsidRPr="0043075A">
        <w:tab/>
        <w:t>The increase from Level 5.2 for MV-HEVC-</w:t>
      </w:r>
      <w:r w:rsidR="003D2753">
        <w:t>Main-</w:t>
      </w:r>
      <w:r w:rsidRPr="0043075A">
        <w:t>Dual-layers-UHD420-Dec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4" w:name="_Toc207777546"/>
      <w:bookmarkEnd w:id="121"/>
      <w:r>
        <w:t>5</w:t>
      </w:r>
      <w:r w:rsidRPr="004D3578">
        <w:t>.</w:t>
      </w:r>
      <w:r>
        <w:t>4</w:t>
      </w:r>
      <w:r w:rsidRPr="004D3578">
        <w:tab/>
      </w:r>
      <w:r>
        <w:t>Single-Instance Encoding Capabilities</w:t>
      </w:r>
      <w:bookmarkEnd w:id="122"/>
      <w:bookmarkEnd w:id="123"/>
      <w:bookmarkEnd w:id="124"/>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w:t>
      </w:r>
      <w:proofErr w:type="gramStart"/>
      <w:r w:rsidRPr="00C45808">
        <w:t>second;</w:t>
      </w:r>
      <w:proofErr w:type="gramEnd"/>
      <w:r w:rsidRPr="00C45808">
        <w:t xml:space="preserve"> </w:t>
      </w:r>
    </w:p>
    <w:p w14:paraId="45BE83B8" w14:textId="77777777" w:rsidR="005964F3" w:rsidRPr="00C45808" w:rsidRDefault="005964F3" w:rsidP="005964F3">
      <w:pPr>
        <w:pStyle w:val="B2"/>
      </w:pPr>
      <w:r w:rsidRPr="00C45808">
        <w:t>-</w:t>
      </w:r>
      <w:r w:rsidRPr="00C45808">
        <w:tab/>
        <w:t xml:space="preserve">up to a frame size of 8,192 </w:t>
      </w:r>
      <w:proofErr w:type="gramStart"/>
      <w:r w:rsidRPr="00C45808">
        <w:t>macroblocks;</w:t>
      </w:r>
      <w:proofErr w:type="gramEnd"/>
      <w:r w:rsidRPr="00C45808">
        <w:t xml:space="preserve"> </w:t>
      </w:r>
    </w:p>
    <w:p w14:paraId="38CFFC1E" w14:textId="77777777" w:rsidR="005964F3" w:rsidRPr="00C45808" w:rsidRDefault="005964F3" w:rsidP="005964F3">
      <w:pPr>
        <w:pStyle w:val="B2"/>
      </w:pPr>
      <w:r w:rsidRPr="00C45808">
        <w:t>-</w:t>
      </w:r>
      <w:r w:rsidRPr="00C45808">
        <w:tab/>
        <w:t xml:space="preserve">up to 240 frames per </w:t>
      </w:r>
      <w:proofErr w:type="gramStart"/>
      <w:r w:rsidRPr="00C45808">
        <w:t>second;</w:t>
      </w:r>
      <w:proofErr w:type="gramEnd"/>
      <w:r w:rsidRPr="00C45808">
        <w:t xml:space="preserve">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 xml:space="preserve">the bit depth being 8 </w:t>
      </w:r>
      <w:proofErr w:type="gramStart"/>
      <w:r w:rsidRPr="00C45808">
        <w:t>bit;</w:t>
      </w:r>
      <w:proofErr w:type="gramEnd"/>
    </w:p>
    <w:p w14:paraId="653F6189" w14:textId="77777777" w:rsidR="005964F3" w:rsidRPr="00861D03" w:rsidRDefault="005964F3" w:rsidP="005964F3">
      <w:pPr>
        <w:pStyle w:val="NO"/>
      </w:pPr>
      <w:r>
        <w:t xml:space="preserve">NOTE 1: </w:t>
      </w:r>
      <w:r>
        <w:tab/>
      </w:r>
      <w:r w:rsidRPr="00861D03">
        <w:t>The 3GPP HDTV format</w:t>
      </w:r>
      <w:r>
        <w:t xml:space="preserve"> if restricted to 8 </w:t>
      </w:r>
      <w:proofErr w:type="gramStart"/>
      <w:r>
        <w:t>bit</w:t>
      </w:r>
      <w:proofErr w:type="gramEnd"/>
      <w:r>
        <w:t xml:space="preserve"> </w:t>
      </w:r>
      <w:r w:rsidRPr="00861D03">
        <w:t xml:space="preserve">as defined in clause 4.4.3.2 may be encoded with an </w:t>
      </w:r>
      <w:r w:rsidRPr="00E26C68">
        <w:rPr>
          <w:b/>
          <w:bCs/>
        </w:rPr>
        <w:t>AVC-</w:t>
      </w:r>
      <w:proofErr w:type="spellStart"/>
      <w:r w:rsidRPr="00E26C68">
        <w:rPr>
          <w:b/>
          <w:bCs/>
        </w:rPr>
        <w:t>FullHD</w:t>
      </w:r>
      <w:proofErr w:type="spellEnd"/>
      <w:r w:rsidRPr="00E26C68">
        <w:rPr>
          <w:b/>
          <w:bCs/>
        </w:rPr>
        <w:t>-Enc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09DCC4BD" w14:textId="77777777" w:rsidR="005964F3" w:rsidRPr="00404C3D" w:rsidRDefault="005964F3" w:rsidP="005964F3">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75744286" w14:textId="77777777" w:rsidR="005964F3" w:rsidRPr="00404C3D" w:rsidRDefault="005964F3" w:rsidP="005964F3">
      <w:pPr>
        <w:pStyle w:val="B2"/>
      </w:pPr>
      <w:r w:rsidRPr="00404C3D">
        <w:t>-</w:t>
      </w:r>
      <w:r w:rsidRPr="00404C3D">
        <w:tab/>
        <w:t xml:space="preserve">up to 120 frames per </w:t>
      </w:r>
      <w:proofErr w:type="gramStart"/>
      <w:r w:rsidRPr="00404C3D">
        <w:t>second</w:t>
      </w:r>
      <w:r>
        <w:t>;</w:t>
      </w:r>
      <w:proofErr w:type="gramEnd"/>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 xml:space="preserve">the bit depth being 8 </w:t>
      </w:r>
      <w:proofErr w:type="gramStart"/>
      <w:r w:rsidRPr="00404C3D">
        <w:t>bit</w:t>
      </w:r>
      <w:r>
        <w:t>;</w:t>
      </w:r>
      <w:proofErr w:type="gramEnd"/>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5CD8565E" w14:textId="77777777" w:rsidR="005964F3" w:rsidRPr="00C53C72" w:rsidRDefault="005964F3" w:rsidP="005964F3">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7276364D" w14:textId="77777777" w:rsidR="005964F3" w:rsidRPr="00C53C72" w:rsidRDefault="005964F3" w:rsidP="005964F3">
      <w:pPr>
        <w:pStyle w:val="B2"/>
      </w:pPr>
      <w:r w:rsidRPr="00C53C72">
        <w:t>-</w:t>
      </w:r>
      <w:r w:rsidRPr="00C53C72">
        <w:tab/>
        <w:t xml:space="preserve">up to 240 frames per </w:t>
      </w:r>
      <w:proofErr w:type="gramStart"/>
      <w:r w:rsidRPr="00C53C72">
        <w:t>second;</w:t>
      </w:r>
      <w:proofErr w:type="gramEnd"/>
      <w:r w:rsidRPr="00C53C72">
        <w:t xml:space="preserve">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 xml:space="preserve">the bit depth being either 8 or 10 </w:t>
      </w:r>
      <w:proofErr w:type="gramStart"/>
      <w:r w:rsidRPr="00C53C72">
        <w:t>bit;</w:t>
      </w:r>
      <w:proofErr w:type="gramEnd"/>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proofErr w:type="spellStart"/>
      <w:r>
        <w:rPr>
          <w:bCs/>
        </w:rPr>
        <w:t>Full</w:t>
      </w:r>
      <w:r w:rsidRPr="00C93FEB">
        <w:rPr>
          <w:bCs/>
        </w:rPr>
        <w:t>HD</w:t>
      </w:r>
      <w:proofErr w:type="spellEnd"/>
      <w:r w:rsidRPr="00C93FEB">
        <w:rPr>
          <w:bCs/>
        </w:rPr>
        <w:t>-Enc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1CF13E9D" w14:textId="77777777" w:rsidR="005964F3" w:rsidRDefault="005964F3" w:rsidP="005964F3">
      <w:pPr>
        <w:pStyle w:val="Heading2"/>
      </w:pPr>
      <w:bookmarkStart w:id="125" w:name="_Toc175313613"/>
      <w:bookmarkStart w:id="126" w:name="_Toc191022734"/>
      <w:bookmarkStart w:id="127" w:name="_Toc207777547"/>
      <w:r>
        <w:t>5</w:t>
      </w:r>
      <w:r w:rsidRPr="004D3578">
        <w:t>.</w:t>
      </w:r>
      <w:r>
        <w:t>5</w:t>
      </w:r>
      <w:r w:rsidRPr="004D3578">
        <w:tab/>
      </w:r>
      <w:r>
        <w:t>Multi-Instance Decoding Capabilities</w:t>
      </w:r>
      <w:bookmarkEnd w:id="125"/>
      <w:bookmarkEnd w:id="126"/>
      <w:bookmarkEnd w:id="127"/>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28" w:name="_Toc175313614"/>
      <w:bookmarkStart w:id="129" w:name="_Toc191022735"/>
      <w:bookmarkStart w:id="130" w:name="_Toc207777548"/>
      <w:r>
        <w:t>5</w:t>
      </w:r>
      <w:r w:rsidRPr="004D3578">
        <w:t>.</w:t>
      </w:r>
      <w:r>
        <w:t>6</w:t>
      </w:r>
      <w:r w:rsidRPr="004D3578">
        <w:tab/>
      </w:r>
      <w:r>
        <w:t>Multi-Instance Encoding Capabilities</w:t>
      </w:r>
      <w:bookmarkEnd w:id="128"/>
      <w:bookmarkEnd w:id="129"/>
      <w:bookmarkEnd w:id="130"/>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1" w:name="_Toc175313615"/>
      <w:bookmarkStart w:id="132" w:name="_Toc191022736"/>
      <w:bookmarkStart w:id="133" w:name="_Toc207777549"/>
      <w:r>
        <w:t>6</w:t>
      </w:r>
      <w:r w:rsidRPr="004D3578">
        <w:tab/>
      </w:r>
      <w:r>
        <w:t>Video Operation Points</w:t>
      </w:r>
      <w:bookmarkEnd w:id="131"/>
      <w:bookmarkEnd w:id="132"/>
      <w:bookmarkEnd w:id="133"/>
    </w:p>
    <w:p w14:paraId="330732BF" w14:textId="77777777" w:rsidR="005964F3" w:rsidRDefault="005964F3" w:rsidP="005964F3">
      <w:pPr>
        <w:pStyle w:val="Heading2"/>
      </w:pPr>
      <w:bookmarkStart w:id="134" w:name="_Toc175313616"/>
      <w:bookmarkStart w:id="135" w:name="_Toc191022737"/>
      <w:bookmarkStart w:id="136" w:name="_Toc207777550"/>
      <w:r>
        <w:t>6</w:t>
      </w:r>
      <w:r w:rsidRPr="004D3578">
        <w:t>.1</w:t>
      </w:r>
      <w:r w:rsidRPr="004D3578">
        <w:tab/>
      </w:r>
      <w:r>
        <w:t>Introduction</w:t>
      </w:r>
      <w:bookmarkEnd w:id="134"/>
      <w:bookmarkEnd w:id="135"/>
      <w:bookmarkEnd w:id="136"/>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37"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bCs/>
              </w:rPr>
            </w:pPr>
            <w:r w:rsidRPr="007502FB">
              <w:rPr>
                <w:b/>
                <w:bCs/>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w:t>
            </w:r>
            <w:proofErr w:type="spellStart"/>
            <w:r w:rsidRPr="00BC385C">
              <w:t>FullHD</w:t>
            </w:r>
            <w:proofErr w:type="spellEnd"/>
            <w:r w:rsidRPr="00BC385C">
              <w:t>-Dec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bCs/>
              </w:rPr>
            </w:pPr>
            <w:r w:rsidRPr="007502FB">
              <w:rPr>
                <w:b/>
                <w:bCs/>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bCs/>
              </w:rPr>
            </w:pPr>
            <w:r w:rsidRPr="007502FB">
              <w:rPr>
                <w:b/>
                <w:bCs/>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bCs/>
              </w:rPr>
            </w:pPr>
            <w:r w:rsidRPr="007502FB">
              <w:rPr>
                <w:b/>
                <w:bCs/>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7502FB" w:rsidRDefault="003A22F1" w:rsidP="007502FB">
            <w:pPr>
              <w:pStyle w:val="TAL"/>
              <w:rPr>
                <w:b/>
                <w:bCs/>
              </w:rPr>
            </w:pPr>
            <w:r w:rsidRPr="007502FB">
              <w:rPr>
                <w:b/>
                <w:bCs/>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7502FB" w:rsidRDefault="003A22F1" w:rsidP="007502FB">
            <w:pPr>
              <w:pStyle w:val="TAL"/>
              <w:rPr>
                <w:b/>
                <w:bCs/>
              </w:rPr>
            </w:pPr>
            <w:r w:rsidRPr="007502FB">
              <w:rPr>
                <w:b/>
                <w:bCs/>
              </w:rPr>
              <w:t>3GPP-MV-HEVC-</w:t>
            </w:r>
            <w:r w:rsidR="00394085" w:rsidRPr="007502FB">
              <w:rPr>
                <w:b/>
                <w:bCs/>
              </w:rPr>
              <w:t>Main</w:t>
            </w:r>
            <w:r w:rsidR="00D80805" w:rsidRPr="007502FB">
              <w:rPr>
                <w:b/>
                <w:bCs/>
              </w:rPr>
              <w:t>-</w:t>
            </w:r>
            <w:r w:rsidRPr="007502FB">
              <w:rPr>
                <w:b/>
                <w:bCs/>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r w:rsidR="00D80805">
              <w:t>Main-</w:t>
            </w:r>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r w:rsidR="001679E4">
              <w:t>.4</w:t>
            </w:r>
          </w:p>
        </w:tc>
      </w:tr>
      <w:tr w:rsidR="003A22F1" w:rsidRPr="00116BE0" w14:paraId="3AFF410C" w14:textId="77777777" w:rsidTr="00441412">
        <w:tc>
          <w:tcPr>
            <w:tcW w:w="939" w:type="pct"/>
          </w:tcPr>
          <w:p w14:paraId="16071A62" w14:textId="77777777" w:rsidR="003A22F1" w:rsidRPr="007502FB" w:rsidRDefault="003A22F1" w:rsidP="007502FB">
            <w:pPr>
              <w:pStyle w:val="TAL"/>
              <w:rPr>
                <w:b/>
                <w:bCs/>
              </w:rPr>
            </w:pPr>
            <w:r w:rsidRPr="007502FB">
              <w:rPr>
                <w:b/>
                <w:bCs/>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1EF1FBDB" w:rsidR="003A22F1" w:rsidRPr="00BC385C" w:rsidRDefault="003A22F1" w:rsidP="009E1F4A">
            <w:pPr>
              <w:pStyle w:val="TAL"/>
            </w:pPr>
            <w:r w:rsidRPr="00BC385C">
              <w:t>6.</w:t>
            </w:r>
            <w:r>
              <w:t>3.</w:t>
            </w:r>
            <w:r w:rsidR="001679E4">
              <w:t>6.5</w:t>
            </w:r>
          </w:p>
        </w:tc>
      </w:tr>
    </w:tbl>
    <w:p w14:paraId="0D50EEAA" w14:textId="77777777" w:rsidR="005964F3" w:rsidRDefault="005964F3" w:rsidP="005964F3">
      <w:pPr>
        <w:pStyle w:val="Heading2"/>
      </w:pPr>
      <w:bookmarkStart w:id="138" w:name="_Toc207777551"/>
      <w:r>
        <w:t>6</w:t>
      </w:r>
      <w:r w:rsidRPr="004D3578">
        <w:t>.</w:t>
      </w:r>
      <w:r>
        <w:t>2</w:t>
      </w:r>
      <w:r w:rsidRPr="004D3578">
        <w:tab/>
      </w:r>
      <w:r>
        <w:t>AVC Video Operation Points</w:t>
      </w:r>
      <w:bookmarkEnd w:id="137"/>
      <w:bookmarkEnd w:id="138"/>
    </w:p>
    <w:p w14:paraId="74E0B357" w14:textId="77777777" w:rsidR="005964F3" w:rsidRPr="00222BFA" w:rsidRDefault="005964F3" w:rsidP="005964F3">
      <w:pPr>
        <w:pStyle w:val="Heading3"/>
      </w:pPr>
      <w:bookmarkStart w:id="139" w:name="_Toc191022739"/>
      <w:bookmarkStart w:id="140" w:name="_Toc207777552"/>
      <w:r>
        <w:t>6</w:t>
      </w:r>
      <w:r w:rsidRPr="00222BFA">
        <w:t>.</w:t>
      </w:r>
      <w:r>
        <w:t>2</w:t>
      </w:r>
      <w:r w:rsidRPr="00222BFA">
        <w:t>.</w:t>
      </w:r>
      <w:r>
        <w:t>1</w:t>
      </w:r>
      <w:r w:rsidRPr="00222BFA">
        <w:tab/>
      </w:r>
      <w:r>
        <w:t>Introduction</w:t>
      </w:r>
      <w:bookmarkEnd w:id="139"/>
      <w:bookmarkEnd w:id="140"/>
    </w:p>
    <w:p w14:paraId="6B4D0AA9" w14:textId="16F27B7D"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[4]</w:t>
      </w:r>
      <w:r w:rsidRPr="00222BFA">
        <w:t xml:space="preserve"> with the restrictions described in this clause. </w:t>
      </w:r>
    </w:p>
    <w:p w14:paraId="059EF18E" w14:textId="7F779936" w:rsidR="005964F3" w:rsidRDefault="005964F3" w:rsidP="005964F3">
      <w:pPr>
        <w:pStyle w:val="Heading3"/>
      </w:pPr>
      <w:bookmarkStart w:id="141" w:name="_Toc191022740"/>
      <w:bookmarkStart w:id="142" w:name="_Toc207777553"/>
      <w:r>
        <w:t>6</w:t>
      </w:r>
      <w:r w:rsidRPr="00222BFA">
        <w:t>.</w:t>
      </w:r>
      <w:r w:rsidR="00A00BC5">
        <w:t>2</w:t>
      </w:r>
      <w:r w:rsidRPr="00222BFA">
        <w:t>.</w:t>
      </w:r>
      <w:r>
        <w:t>2</w:t>
      </w:r>
      <w:r w:rsidRPr="00222BFA">
        <w:tab/>
      </w:r>
      <w:r>
        <w:t xml:space="preserve">3GPP AVC </w:t>
      </w:r>
      <w:r w:rsidRPr="001B5CA0">
        <w:t>HD</w:t>
      </w:r>
      <w:r>
        <w:t xml:space="preserve"> Operation Point</w:t>
      </w:r>
      <w:bookmarkEnd w:id="141"/>
      <w:bookmarkEnd w:id="142"/>
    </w:p>
    <w:p w14:paraId="3DA58750" w14:textId="2A3DB118" w:rsidR="005964F3" w:rsidRDefault="005964F3" w:rsidP="005964F3">
      <w:pPr>
        <w:pStyle w:val="Heading4"/>
      </w:pPr>
      <w:bookmarkStart w:id="143" w:name="_Toc191022741"/>
      <w:bookmarkStart w:id="144" w:name="_Toc207777554"/>
      <w:r>
        <w:t>6.</w:t>
      </w:r>
      <w:r w:rsidR="00A00BC5">
        <w:t>2</w:t>
      </w:r>
      <w:r>
        <w:t>.2.1</w:t>
      </w:r>
      <w:r>
        <w:tab/>
        <w:t>Introduction</w:t>
      </w:r>
      <w:bookmarkEnd w:id="143"/>
      <w:bookmarkEnd w:id="144"/>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45" w:name="_Toc207777555"/>
      <w:r>
        <w:t>6</w:t>
      </w:r>
      <w:r w:rsidRPr="00222BFA">
        <w:t>.</w:t>
      </w:r>
      <w:r>
        <w:t>2</w:t>
      </w:r>
      <w:r w:rsidRPr="00222BFA">
        <w:t>.</w:t>
      </w:r>
      <w:r>
        <w:t>2</w:t>
      </w:r>
      <w:r w:rsidRPr="00222BFA">
        <w:tab/>
      </w:r>
      <w:r>
        <w:t xml:space="preserve">3GPP AVC </w:t>
      </w:r>
      <w:r w:rsidRPr="001B5CA0">
        <w:t>HD</w:t>
      </w:r>
      <w:r>
        <w:t xml:space="preserve"> Operation Point</w:t>
      </w:r>
      <w:bookmarkEnd w:id="145"/>
    </w:p>
    <w:p w14:paraId="2F0D5547" w14:textId="1A46D82E" w:rsidR="00A00BC5" w:rsidRDefault="00A00BC5" w:rsidP="00A00BC5">
      <w:pPr>
        <w:pStyle w:val="Heading4"/>
      </w:pPr>
      <w:bookmarkStart w:id="146" w:name="_Toc207777556"/>
      <w:r>
        <w:t>6.2.2.1</w:t>
      </w:r>
      <w:r>
        <w:tab/>
        <w:t>Introduction</w:t>
      </w:r>
      <w:bookmarkEnd w:id="146"/>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47" w:name="_Toc207777557"/>
      <w:r>
        <w:t>6.2.2.2</w:t>
      </w:r>
      <w:r>
        <w:tab/>
        <w:t>Bitstream Requirements</w:t>
      </w:r>
      <w:bookmarkEnd w:id="147"/>
    </w:p>
    <w:p w14:paraId="557A2ACC" w14:textId="77777777" w:rsidR="00A00BC5" w:rsidRDefault="00A00BC5" w:rsidP="00A00BC5">
      <w:r>
        <w:t>A 3GPP-AVC-HD Bitstream shall conform to the following requirements</w:t>
      </w:r>
    </w:p>
    <w:p w14:paraId="4AC8B5BE" w14:textId="47E2EEF4"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p w14:paraId="2E480E6F" w14:textId="77777777" w:rsidR="00A00BC5" w:rsidRPr="001B5CA0" w:rsidRDefault="00A00BC5" w:rsidP="00A00BC5">
      <w:pPr>
        <w:pStyle w:val="Heading4"/>
      </w:pPr>
      <w:bookmarkStart w:id="148" w:name="_Toc207777558"/>
      <w:r>
        <w:t>6.2.2.3</w:t>
      </w:r>
      <w:r>
        <w:tab/>
        <w:t>Receiver Requirements</w:t>
      </w:r>
      <w:bookmarkEnd w:id="148"/>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49" w:name="_Toc191022742"/>
      <w:bookmarkStart w:id="150" w:name="_Toc207777559"/>
      <w:r>
        <w:t>6</w:t>
      </w:r>
      <w:r w:rsidRPr="004D3578">
        <w:t>.</w:t>
      </w:r>
      <w:r>
        <w:t>3</w:t>
      </w:r>
      <w:r w:rsidRPr="004D3578">
        <w:tab/>
      </w:r>
      <w:r>
        <w:t>HEVC Video Operation Points</w:t>
      </w:r>
      <w:bookmarkEnd w:id="149"/>
      <w:bookmarkEnd w:id="150"/>
    </w:p>
    <w:p w14:paraId="55EE6A38" w14:textId="77777777" w:rsidR="005964F3" w:rsidRPr="00222BFA" w:rsidRDefault="005964F3" w:rsidP="005964F3">
      <w:pPr>
        <w:pStyle w:val="Heading3"/>
      </w:pPr>
      <w:bookmarkStart w:id="151" w:name="_Toc532319878"/>
      <w:bookmarkStart w:id="152" w:name="_Toc99462090"/>
      <w:bookmarkStart w:id="153" w:name="_Toc191022743"/>
      <w:bookmarkStart w:id="154" w:name="_Toc207777560"/>
      <w:r>
        <w:t>6</w:t>
      </w:r>
      <w:r w:rsidRPr="00222BFA">
        <w:t>.</w:t>
      </w:r>
      <w:r>
        <w:t>3</w:t>
      </w:r>
      <w:r w:rsidRPr="00222BFA">
        <w:t>.</w:t>
      </w:r>
      <w:r>
        <w:t>1</w:t>
      </w:r>
      <w:r w:rsidRPr="00222BFA">
        <w:tab/>
      </w:r>
      <w:bookmarkEnd w:id="151"/>
      <w:bookmarkEnd w:id="152"/>
      <w:r>
        <w:t>Introduction</w:t>
      </w:r>
      <w:bookmarkEnd w:id="153"/>
      <w:bookmarkEnd w:id="154"/>
    </w:p>
    <w:p w14:paraId="366DCE7F" w14:textId="124A2365"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[5]</w:t>
      </w:r>
      <w:r w:rsidRPr="00222BFA">
        <w:t xml:space="preserve"> with the restrictions described in this clause. </w:t>
      </w:r>
    </w:p>
    <w:p w14:paraId="2D97A40C" w14:textId="77777777" w:rsidR="005964F3" w:rsidRDefault="005964F3" w:rsidP="005964F3">
      <w:pPr>
        <w:pStyle w:val="Heading3"/>
      </w:pPr>
      <w:bookmarkStart w:id="155" w:name="_Toc191022744"/>
      <w:bookmarkStart w:id="156" w:name="_Toc207777561"/>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5"/>
      <w:bookmarkEnd w:id="156"/>
    </w:p>
    <w:p w14:paraId="2D7D25E5" w14:textId="77777777" w:rsidR="005964F3" w:rsidRDefault="005964F3" w:rsidP="005964F3">
      <w:pPr>
        <w:pStyle w:val="Heading4"/>
      </w:pPr>
      <w:bookmarkStart w:id="157" w:name="_Toc191022745"/>
      <w:bookmarkStart w:id="158" w:name="_Toc207777562"/>
      <w:bookmarkStart w:id="159" w:name="_Hlk190869220"/>
      <w:r>
        <w:t>6.3.2.1</w:t>
      </w:r>
      <w:r>
        <w:tab/>
        <w:t>Introduction</w:t>
      </w:r>
      <w:bookmarkEnd w:id="157"/>
      <w:bookmarkEnd w:id="158"/>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60" w:name="_Toc191022746"/>
      <w:bookmarkStart w:id="161" w:name="_Toc207777563"/>
      <w:r>
        <w:t>6.3.2.2</w:t>
      </w:r>
      <w:r>
        <w:tab/>
        <w:t>Bitstream Requirements</w:t>
      </w:r>
      <w:bookmarkEnd w:id="160"/>
      <w:bookmarkEnd w:id="161"/>
    </w:p>
    <w:p w14:paraId="6D574FA5" w14:textId="77777777" w:rsidR="005964F3" w:rsidRDefault="005964F3" w:rsidP="005964F3">
      <w:r>
        <w:t>A 3GPP-HEVC-HD Bitstream shall conform to the following requirements</w:t>
      </w:r>
    </w:p>
    <w:p w14:paraId="4E717693" w14:textId="413C95A2"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rsidR="00F944D4">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p w14:paraId="23B3A9C9" w14:textId="77777777" w:rsidR="005964F3" w:rsidRPr="001B5CA0" w:rsidRDefault="005964F3" w:rsidP="005964F3">
      <w:pPr>
        <w:pStyle w:val="Heading4"/>
      </w:pPr>
      <w:bookmarkStart w:id="162" w:name="_Toc191022747"/>
      <w:bookmarkStart w:id="163" w:name="_Toc207777564"/>
      <w:r>
        <w:t>6.3.2.3</w:t>
      </w:r>
      <w:r>
        <w:tab/>
        <w:t>Receiver Requirements</w:t>
      </w:r>
      <w:bookmarkEnd w:id="162"/>
      <w:bookmarkEnd w:id="163"/>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3DC5FC5A"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64" w:name="_Toc191022748"/>
      <w:bookmarkStart w:id="165" w:name="_Toc207777565"/>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64"/>
      <w:bookmarkEnd w:id="165"/>
    </w:p>
    <w:p w14:paraId="3E18221B" w14:textId="77777777" w:rsidR="005964F3" w:rsidRDefault="005964F3" w:rsidP="005964F3">
      <w:pPr>
        <w:pStyle w:val="Heading4"/>
      </w:pPr>
      <w:bookmarkStart w:id="166" w:name="_Toc191022749"/>
      <w:bookmarkStart w:id="167" w:name="_Toc207777566"/>
      <w:r>
        <w:t>6.3.3.1</w:t>
      </w:r>
      <w:r>
        <w:tab/>
        <w:t>Introduction</w:t>
      </w:r>
      <w:bookmarkEnd w:id="166"/>
      <w:bookmarkEnd w:id="167"/>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8" w:name="_Toc191022750"/>
      <w:bookmarkStart w:id="169" w:name="_Toc207777567"/>
      <w:r>
        <w:t>6.3.3.2</w:t>
      </w:r>
      <w:r>
        <w:tab/>
        <w:t>Bitstream Requirements</w:t>
      </w:r>
      <w:bookmarkEnd w:id="168"/>
      <w:bookmarkEnd w:id="169"/>
    </w:p>
    <w:p w14:paraId="303CD8EF" w14:textId="77777777" w:rsidR="005964F3" w:rsidRDefault="005964F3" w:rsidP="005964F3">
      <w:r>
        <w:t>A 3GPP-HEVC-HDR Bitstream shall conform to the following requirements</w:t>
      </w:r>
    </w:p>
    <w:p w14:paraId="2808A889" w14:textId="6F6EEC7F"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70" w:name="_Toc191022751"/>
      <w:bookmarkStart w:id="171" w:name="_Toc207777568"/>
      <w:r>
        <w:t>6.3.3.3</w:t>
      </w:r>
      <w:r>
        <w:tab/>
        <w:t>Receiver Requirements</w:t>
      </w:r>
      <w:bookmarkEnd w:id="170"/>
      <w:bookmarkEnd w:id="171"/>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DE63B1C"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72" w:name="_Toc191022752"/>
      <w:bookmarkStart w:id="173" w:name="_Toc207777569"/>
      <w:bookmarkEnd w:id="159"/>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72"/>
      <w:bookmarkEnd w:id="173"/>
    </w:p>
    <w:p w14:paraId="521DD9DF" w14:textId="3C078EB9" w:rsidR="005964F3" w:rsidRDefault="005964F3" w:rsidP="005964F3">
      <w:pPr>
        <w:pStyle w:val="Heading4"/>
      </w:pPr>
      <w:bookmarkStart w:id="174" w:name="_Toc207777570"/>
      <w:bookmarkStart w:id="175" w:name="_Toc191022753"/>
      <w:r>
        <w:t>6.3.4.1</w:t>
      </w:r>
      <w:r>
        <w:tab/>
        <w:t>Introduction</w:t>
      </w:r>
      <w:bookmarkEnd w:id="174"/>
    </w:p>
    <w:p w14:paraId="5E3C15A7" w14:textId="08FB27C7" w:rsidR="005964F3" w:rsidRPr="007D62E5" w:rsidRDefault="005964F3" w:rsidP="008958AB">
      <w:r>
        <w:t xml:space="preserve">The HEVC </w:t>
      </w:r>
      <w:bookmarkEnd w:id="175"/>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6" w:name="_Toc207777571"/>
      <w:r>
        <w:t>6.3.4.2</w:t>
      </w:r>
      <w:r>
        <w:tab/>
        <w:t>Bitstream Requirements</w:t>
      </w:r>
      <w:bookmarkEnd w:id="176"/>
    </w:p>
    <w:p w14:paraId="6F888180" w14:textId="77777777" w:rsidR="005964F3" w:rsidRDefault="005964F3" w:rsidP="005964F3">
      <w:r>
        <w:t>A 3GPP-HEVC-UHD Bitstream shall conform to the following requirements</w:t>
      </w:r>
    </w:p>
    <w:p w14:paraId="62DD0302" w14:textId="0476AD84"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77" w:name="_Toc207777572"/>
      <w:r>
        <w:t>6.3.4.3</w:t>
      </w:r>
      <w:r>
        <w:tab/>
        <w:t>Receiver Requirements</w:t>
      </w:r>
      <w:bookmarkEnd w:id="177"/>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21428D37"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8" w:name="_Toc207777573"/>
      <w:r>
        <w:t>6</w:t>
      </w:r>
      <w:r w:rsidRPr="00222BFA">
        <w:t>.</w:t>
      </w:r>
      <w:r>
        <w:t>3</w:t>
      </w:r>
      <w:r w:rsidRPr="00222BFA">
        <w:t>.</w:t>
      </w:r>
      <w:r>
        <w:t>5</w:t>
      </w:r>
      <w:r w:rsidRPr="00222BFA">
        <w:tab/>
      </w:r>
      <w:r w:rsidRPr="00F84D9A">
        <w:t>3GPP</w:t>
      </w:r>
      <w:r>
        <w:t xml:space="preserve"> </w:t>
      </w:r>
      <w:r w:rsidRPr="00F84D9A">
        <w:t>HEVC</w:t>
      </w:r>
      <w:r>
        <w:t xml:space="preserve"> Stereo</w:t>
      </w:r>
      <w:bookmarkEnd w:id="178"/>
    </w:p>
    <w:p w14:paraId="0EEBD017" w14:textId="77777777" w:rsidR="005964F3" w:rsidRDefault="005964F3" w:rsidP="005964F3">
      <w:pPr>
        <w:pStyle w:val="Heading4"/>
      </w:pPr>
      <w:bookmarkStart w:id="179" w:name="_Toc207777574"/>
      <w:r>
        <w:t>6.3.5.1</w:t>
      </w:r>
      <w:r>
        <w:tab/>
        <w:t>Introduction</w:t>
      </w:r>
      <w:bookmarkEnd w:id="179"/>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80" w:name="_Toc207777575"/>
      <w:r>
        <w:t>6.3.5.2</w:t>
      </w:r>
      <w:r>
        <w:tab/>
        <w:t>Bitstream Requirements</w:t>
      </w:r>
      <w:bookmarkEnd w:id="180"/>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0306AC57" w14:textId="34D6AE46" w:rsidR="00E0542E" w:rsidRDefault="005964F3" w:rsidP="005C1460">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Pr="007502FB">
        <w:rPr>
          <w:i/>
          <w:iCs/>
        </w:rPr>
        <w:t>frame-packing constraints</w:t>
      </w:r>
      <w:r w:rsidRPr="0041783B">
        <w:t xml:space="preserve"> as defined in clause 4.5.3</w:t>
      </w:r>
      <w:r w:rsidRPr="000E760A">
        <w:t>.</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9E5DD1D" w14:textId="77777777" w:rsidR="005964F3" w:rsidRDefault="005964F3" w:rsidP="005964F3">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81" w:name="_Toc207777576"/>
      <w:r>
        <w:t>6.3.5.3</w:t>
      </w:r>
      <w:r>
        <w:tab/>
        <w:t>Receiver Requirements</w:t>
      </w:r>
      <w:bookmarkEnd w:id="181"/>
    </w:p>
    <w:p w14:paraId="1F54C186" w14:textId="2AE87AD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r>
        <w:t xml:space="preserve">If the content is rendered in stereoscopic 3D with left and right eye, the receiver shall </w:t>
      </w:r>
      <w:r w:rsidR="00FC42D0">
        <w:t>use</w:t>
      </w:r>
      <w:r w:rsidR="00905215">
        <w:t xml:space="preserve"> the value of</w:t>
      </w:r>
      <w:r w:rsidR="00FC42D0">
        <w:t xml:space="preserve"> </w:t>
      </w:r>
      <w:proofErr w:type="spellStart"/>
      <w:r w:rsidR="00FC42D0" w:rsidRPr="008958AB">
        <w:rPr>
          <w:rFonts w:ascii="Courier New" w:hAnsi="Courier New"/>
        </w:rPr>
        <w:t>content_interpretation_type</w:t>
      </w:r>
      <w:proofErr w:type="spellEnd"/>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p>
    <w:p w14:paraId="09B65CD5" w14:textId="56CF2217" w:rsidR="00E85E99" w:rsidRDefault="00E85E99" w:rsidP="00E85E99">
      <w:r>
        <w:t xml:space="preserve">If the content is rendered in 2D, the receiver should render the first view as specified in the </w:t>
      </w:r>
      <w:proofErr w:type="spellStart"/>
      <w:r w:rsidRPr="008958AB">
        <w:rPr>
          <w:rFonts w:ascii="Courier New" w:hAnsi="Courier New"/>
        </w:rPr>
        <w:t>content_interpretation_type</w:t>
      </w:r>
      <w:proofErr w:type="spellEnd"/>
      <w:r>
        <w:t xml:space="preserve"> of the </w:t>
      </w:r>
      <w:r w:rsidRPr="00337D5B">
        <w:t>frame packing arrangement</w:t>
      </w:r>
      <w:r w:rsidRPr="00CC2C53">
        <w:t xml:space="preserve"> SEI message</w:t>
      </w:r>
      <w:r>
        <w:t>.</w:t>
      </w:r>
    </w:p>
    <w:p w14:paraId="7F469A9B" w14:textId="5B9FD411"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182" w:name="_Toc207777577"/>
      <w:bookmarkStart w:id="183" w:name="_Toc191022754"/>
      <w:r>
        <w:t>6</w:t>
      </w:r>
      <w:r w:rsidRPr="00222BFA">
        <w:t>.</w:t>
      </w:r>
      <w:r>
        <w:t>3</w:t>
      </w:r>
      <w:r w:rsidRPr="00222BFA">
        <w:t>.</w:t>
      </w:r>
      <w:r>
        <w:t>6</w:t>
      </w:r>
      <w:r w:rsidRPr="00222BFA">
        <w:tab/>
      </w:r>
      <w:bookmarkStart w:id="184" w:name="_Hlk207373339"/>
      <w:r w:rsidRPr="00F84D9A">
        <w:t>3GPP</w:t>
      </w:r>
      <w:r>
        <w:t xml:space="preserve"> </w:t>
      </w:r>
      <w:r w:rsidR="003A4EDD">
        <w:t>MV-HEVC</w:t>
      </w:r>
      <w:r>
        <w:t xml:space="preserve"> Stereo</w:t>
      </w:r>
      <w:bookmarkEnd w:id="182"/>
      <w:bookmarkEnd w:id="184"/>
    </w:p>
    <w:p w14:paraId="71A9C4C3" w14:textId="77777777" w:rsidR="005964F3" w:rsidRDefault="005964F3" w:rsidP="005964F3">
      <w:pPr>
        <w:pStyle w:val="Heading4"/>
      </w:pPr>
      <w:bookmarkStart w:id="185" w:name="_Toc207777578"/>
      <w:r>
        <w:t>6.3.6.1</w:t>
      </w:r>
      <w:r>
        <w:tab/>
        <w:t>Introduction</w:t>
      </w:r>
      <w:bookmarkEnd w:id="185"/>
    </w:p>
    <w:p w14:paraId="52C1DE88" w14:textId="77777777" w:rsidR="00681044" w:rsidRDefault="005964F3" w:rsidP="005964F3">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p>
    <w:p w14:paraId="18EE6A46" w14:textId="560CDEA4" w:rsidR="005964F3" w:rsidRDefault="005964F3" w:rsidP="005964F3">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p>
    <w:bookmarkEnd w:id="183"/>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p>
    <w:p w14:paraId="6CFDEF6F" w14:textId="77777777" w:rsidR="000771A2" w:rsidRPr="003400BA" w:rsidRDefault="000771A2" w:rsidP="000771A2">
      <w:r w:rsidRPr="003400BA">
        <w:t xml:space="preserve">A </w:t>
      </w:r>
      <w:r w:rsidRPr="00D0587F">
        <w:t>3GPP-MV-HEVC-Stereo</w:t>
      </w:r>
      <w:r w:rsidRPr="003400BA">
        <w:t xml:space="preserve"> Bitstream shall conform to the following requirements</w:t>
      </w:r>
    </w:p>
    <w:p w14:paraId="64D765DD" w14:textId="6EDB426E" w:rsidR="000771A2" w:rsidRPr="003400BA" w:rsidRDefault="002A0F45" w:rsidP="000771A2">
      <w:pPr>
        <w:ind w:left="568" w:hanging="284"/>
      </w:pPr>
      <w:r>
        <w:t>1)</w:t>
      </w:r>
      <w:r w:rsidR="000771A2" w:rsidRPr="003400BA">
        <w:tab/>
        <w:t>the Representation Format included in the Bitstream shall conform to the 3GPP Stereoscopic format as defined in clause 4.4.3.4.</w:t>
      </w:r>
    </w:p>
    <w:p w14:paraId="366BC8E5" w14:textId="5E0DE046" w:rsidR="000771A2" w:rsidRDefault="002A0F45" w:rsidP="000771A2">
      <w:pPr>
        <w:ind w:left="568" w:hanging="284"/>
        <w:rPr>
          <w:bCs/>
        </w:rPr>
      </w:pPr>
      <w:r>
        <w:t>2)</w:t>
      </w:r>
      <w:r w:rsidR="000771A2" w:rsidRPr="003400BA">
        <w:tab/>
        <w:t xml:space="preserve">The bitstream shall conform to the constraints specified in </w:t>
      </w:r>
      <w:r w:rsidR="001325EE">
        <w:t xml:space="preserve">a </w:t>
      </w:r>
      <w:r w:rsidR="001325EE" w:rsidRPr="0087712B">
        <w:rPr>
          <w:i/>
          <w:iCs/>
        </w:rPr>
        <w:t xml:space="preserve">dual-layer MV-HEVC decoding </w:t>
      </w:r>
      <w:r w:rsidR="001325EE">
        <w:rPr>
          <w:i/>
          <w:iCs/>
        </w:rPr>
        <w:t xml:space="preserve">capability </w:t>
      </w:r>
      <w:r w:rsidR="00B32859">
        <w:rPr>
          <w:bCs/>
        </w:rPr>
        <w:t xml:space="preserve">and the </w:t>
      </w:r>
      <w:r w:rsidR="00B32859" w:rsidRPr="00C10CCB">
        <w:rPr>
          <w:i/>
          <w:iCs/>
        </w:rPr>
        <w:t>progressive</w:t>
      </w:r>
      <w:r w:rsidR="00B32859">
        <w:t xml:space="preserve"> and </w:t>
      </w:r>
      <w:r w:rsidR="00B32859" w:rsidRPr="007502FB">
        <w:rPr>
          <w:i/>
          <w:iCs/>
        </w:rPr>
        <w:t>VUI</w:t>
      </w:r>
      <w:r w:rsidR="00B32859">
        <w:t xml:space="preserve"> </w:t>
      </w:r>
      <w:r w:rsidR="00B32859" w:rsidRPr="0041783B">
        <w:t>constraints as defined in clause 4.5.3</w:t>
      </w:r>
    </w:p>
    <w:p w14:paraId="4B75E1BE" w14:textId="77E2DD37" w:rsidR="0013794E" w:rsidRPr="00BA30E9" w:rsidRDefault="002A0F45" w:rsidP="000771A2">
      <w:pPr>
        <w:ind w:left="568" w:hanging="284"/>
      </w:pPr>
      <w:r>
        <w:t>3)</w:t>
      </w:r>
      <w:r w:rsidR="000771A2" w:rsidRPr="003400BA">
        <w:tab/>
        <w:t xml:space="preserve">The bitstream shall </w:t>
      </w:r>
      <w:r w:rsidR="000771A2">
        <w:t xml:space="preserve">contain a first output layer set containing the </w:t>
      </w:r>
      <w:r w:rsidR="000771A2" w:rsidRPr="008B5894">
        <w:t>layer (</w:t>
      </w:r>
      <w:proofErr w:type="spellStart"/>
      <w:r w:rsidR="000771A2" w:rsidRPr="00ED5D9D">
        <w:rPr>
          <w:rFonts w:ascii="Courier New" w:hAnsi="Courier New" w:cs="Courier New"/>
        </w:rPr>
        <w:t>nuh_layer_id</w:t>
      </w:r>
      <w:proofErr w:type="spellEnd"/>
      <w:r w:rsidR="000771A2" w:rsidRPr="007502FB">
        <w:rPr>
          <w:rFonts w:ascii="Courier New" w:hAnsi="Courier New" w:cs="Courier New"/>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7502FB">
        <w:t xml:space="preserve"> </w:t>
      </w:r>
      <w:r w:rsidR="000771A2" w:rsidRPr="00BA30E9">
        <w:t xml:space="preserve">decoding capabilities as defined in clause 5.3.2. </w:t>
      </w:r>
    </w:p>
    <w:p w14:paraId="7FB858A3" w14:textId="1BB21787" w:rsidR="000771A2" w:rsidRDefault="002C41A7" w:rsidP="007502FB">
      <w:pPr>
        <w:pStyle w:val="NO"/>
        <w:rPr>
          <w:bCs/>
        </w:rPr>
      </w:pPr>
      <w:r>
        <w:t xml:space="preserve">NOTE: </w:t>
      </w:r>
      <w:r>
        <w:tab/>
        <w:t xml:space="preserve">the hero eye, if provided in the representation format, can be indicated with </w:t>
      </w:r>
      <w:r w:rsidR="00242CD2">
        <w:t>this</w:t>
      </w:r>
      <w:r w:rsidR="003E6639">
        <w:t xml:space="preserve"> first output layer set.</w:t>
      </w:r>
      <w:r>
        <w:t xml:space="preserve"> </w:t>
      </w:r>
    </w:p>
    <w:p w14:paraId="5E2D5F32" w14:textId="3F506519" w:rsidR="000771A2" w:rsidRDefault="002A0F45" w:rsidP="000771A2">
      <w:pPr>
        <w:ind w:left="568" w:hanging="284"/>
        <w:rPr>
          <w:bCs/>
        </w:rPr>
      </w:pPr>
      <w:r>
        <w:t>4)</w:t>
      </w:r>
      <w:r w:rsidR="000771A2" w:rsidRPr="003400BA">
        <w:tab/>
        <w:t xml:space="preserve">The bitstream shall </w:t>
      </w:r>
      <w:r w:rsidR="000771A2">
        <w:t xml:space="preserve">contain a second output layer set containing the </w:t>
      </w:r>
      <w:r w:rsidR="000771A2" w:rsidRPr="008B5894">
        <w:t>layer (</w:t>
      </w:r>
      <w:proofErr w:type="spellStart"/>
      <w:r w:rsidR="000771A2" w:rsidRPr="006B325C">
        <w:rPr>
          <w:rFonts w:ascii="Courier New" w:hAnsi="Courier New" w:cs="Courier New"/>
        </w:rPr>
        <w:t>nuh_layer_id</w:t>
      </w:r>
      <w:proofErr w:type="spellEnd"/>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r w:rsidR="00F064C7" w:rsidRPr="0087712B">
        <w:rPr>
          <w:i/>
          <w:iCs/>
        </w:rPr>
        <w:t xml:space="preserve">dual-layer MV-HEVC decoding </w:t>
      </w:r>
      <w:r w:rsidR="00F064C7">
        <w:rPr>
          <w:i/>
          <w:iCs/>
        </w:rPr>
        <w:t>capability</w:t>
      </w:r>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p>
    <w:p w14:paraId="4C59D7F6" w14:textId="0A434235" w:rsidR="000771A2" w:rsidRDefault="000771A2" w:rsidP="00BB75B8">
      <w:pPr>
        <w:pStyle w:val="NO"/>
        <w:rPr>
          <w:bCs/>
        </w:rPr>
      </w:pPr>
      <w:r>
        <w:t>NOTE:</w:t>
      </w:r>
      <w:r>
        <w:tab/>
        <w:t xml:space="preserve">Although the operating point allows for layers in the bitstream that are not output layers, the added storage and/or transport capacity needed for such layers </w:t>
      </w:r>
      <w:r w:rsidR="00093C92">
        <w:t xml:space="preserve">need to </w:t>
      </w:r>
      <w:r>
        <w:t xml:space="preserve">be </w:t>
      </w:r>
      <w:proofErr w:type="gramStart"/>
      <w:r>
        <w:t>taken into account</w:t>
      </w:r>
      <w:proofErr w:type="gramEnd"/>
      <w:r>
        <w:t xml:space="preserve"> when provisioning a service.</w:t>
      </w:r>
    </w:p>
    <w:p w14:paraId="046FBBD5" w14:textId="3CCAF570" w:rsidR="000771A2" w:rsidRDefault="009A20C9" w:rsidP="00BB75B8">
      <w:pPr>
        <w:pStyle w:val="B1"/>
      </w:pPr>
      <w:r>
        <w:t>5)</w:t>
      </w:r>
      <w:r w:rsidR="000771A2" w:rsidRPr="003400BA">
        <w:tab/>
      </w:r>
      <w:r w:rsidR="000771A2">
        <w:t>In the VPS,</w:t>
      </w:r>
    </w:p>
    <w:p w14:paraId="4D8592E0" w14:textId="451D222A" w:rsidR="000771A2" w:rsidRDefault="000771A2" w:rsidP="00BB75B8">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18607391" w14:textId="09B47775" w:rsidR="000771A2" w:rsidRDefault="000771A2" w:rsidP="00BB75B8">
      <w:pPr>
        <w:pStyle w:val="B2"/>
      </w:pPr>
      <w:r>
        <w:t>-</w:t>
      </w:r>
      <w:r>
        <w:tab/>
        <w:t xml:space="preserve">The value </w:t>
      </w:r>
      <w:proofErr w:type="spellStart"/>
      <w:r w:rsidRPr="006B325C">
        <w:rPr>
          <w:rFonts w:ascii="Courier New" w:hAnsi="Courier New" w:cs="Courier New"/>
        </w:rPr>
        <w:t>layer_id_included_</w:t>
      </w:r>
      <w:proofErr w:type="gramStart"/>
      <w:r w:rsidRPr="006B325C">
        <w:rPr>
          <w:rFonts w:ascii="Courier New" w:hAnsi="Courier New" w:cs="Courier New"/>
        </w:rPr>
        <w:t>flag</w:t>
      </w:r>
      <w:proofErr w:type="spellEnd"/>
      <w:r w:rsidRPr="006B325C">
        <w:rPr>
          <w:rFonts w:ascii="Courier New" w:hAnsi="Courier New" w:cs="Courier New"/>
        </w:rPr>
        <w:t>[</w:t>
      </w:r>
      <w:proofErr w:type="gram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222C5DCE" w14:textId="0742CEE4" w:rsidR="00915428" w:rsidRDefault="00184CAC" w:rsidP="007502FB">
      <w:pPr>
        <w:pStyle w:val="NO"/>
      </w:pPr>
      <w:r>
        <w:t xml:space="preserve">NOTE: </w:t>
      </w:r>
      <w:r w:rsidR="00B90E24">
        <w:tab/>
      </w:r>
      <w:r>
        <w:t xml:space="preserve">This implements </w:t>
      </w:r>
      <w:r w:rsidR="00FE1B8E">
        <w:t xml:space="preserve">constraint 4) from above into the </w:t>
      </w:r>
      <w:r w:rsidR="00690D8D">
        <w:t xml:space="preserve">VPS without an explicit assignment of the layer id </w:t>
      </w:r>
      <w:r w:rsidR="00B90E24">
        <w:t>to the second output layer.</w:t>
      </w:r>
    </w:p>
    <w:p w14:paraId="473E537F" w14:textId="77777777" w:rsidR="000771A2" w:rsidRDefault="000771A2" w:rsidP="00915428">
      <w:pPr>
        <w:pStyle w:val="B2"/>
      </w:pPr>
      <w:r>
        <w:t>-</w:t>
      </w:r>
      <w:r>
        <w:tab/>
        <w:t xml:space="preserve">The value of </w:t>
      </w:r>
      <w:proofErr w:type="spellStart"/>
      <w:r w:rsidRPr="00915428">
        <w:rPr>
          <w:rFonts w:ascii="Courier New" w:hAnsi="Courier New" w:cs="Courier New"/>
        </w:rPr>
        <w:t>scalability_mask_</w:t>
      </w:r>
      <w:proofErr w:type="gramStart"/>
      <w:r w:rsidRPr="00915428">
        <w:rPr>
          <w:rFonts w:ascii="Courier New" w:hAnsi="Courier New" w:cs="Courier New"/>
        </w:rPr>
        <w:t>flag</w:t>
      </w:r>
      <w:proofErr w:type="spellEnd"/>
      <w:r w:rsidRPr="00915428">
        <w:rPr>
          <w:rFonts w:ascii="Courier New" w:hAnsi="Courier New" w:cs="Courier New"/>
        </w:rPr>
        <w:t>[</w:t>
      </w:r>
      <w:proofErr w:type="gramEnd"/>
      <w:r w:rsidRPr="00915428">
        <w:rPr>
          <w:rFonts w:ascii="Courier New" w:hAnsi="Courier New" w:cs="Courier New"/>
        </w:rPr>
        <w:t xml:space="preserve"> 1 ]</w:t>
      </w:r>
      <w:r w:rsidRPr="00BB75B8">
        <w:t xml:space="preserve"> shall be equal to 1.</w:t>
      </w:r>
    </w:p>
    <w:p w14:paraId="3D161677" w14:textId="77777777" w:rsidR="000771A2" w:rsidRDefault="000771A2" w:rsidP="00BB75B8">
      <w:pPr>
        <w:pStyle w:val="B2"/>
      </w:pPr>
      <w:r>
        <w:t>-</w:t>
      </w:r>
      <w:r>
        <w:tab/>
        <w:t xml:space="preserve">The value of </w:t>
      </w:r>
      <w:proofErr w:type="spellStart"/>
      <w:proofErr w:type="gramStart"/>
      <w:r w:rsidRPr="00365BB0">
        <w:rPr>
          <w:rFonts w:ascii="Courier New" w:hAnsi="Courier New" w:cs="Courier New"/>
        </w:rPr>
        <w:t>ScalabilityId</w:t>
      </w:r>
      <w:proofErr w:type="spellEnd"/>
      <w:r w:rsidRPr="00365BB0">
        <w:rPr>
          <w:rFonts w:ascii="Courier New" w:hAnsi="Courier New" w:cs="Courier New"/>
        </w:rPr>
        <w:t>[</w:t>
      </w:r>
      <w:proofErr w:type="gram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13689937" w14:textId="77777777" w:rsidR="000771A2" w:rsidRDefault="000771A2" w:rsidP="00BB75B8">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6EB79ECF" w14:textId="3FE1B434" w:rsidR="00544DD9" w:rsidRPr="003400BA" w:rsidRDefault="00544DD9" w:rsidP="007502FB">
      <w:pPr>
        <w:pStyle w:val="NO"/>
      </w:pPr>
      <w:r>
        <w:t xml:space="preserve">NOTE: </w:t>
      </w:r>
      <w:r>
        <w:tab/>
        <w:t xml:space="preserve">These three constraints </w:t>
      </w:r>
      <w:r w:rsidR="000E52D9">
        <w:t>d</w:t>
      </w:r>
      <w:r w:rsidR="00FE1446">
        <w:t>ocument that view scalabili</w:t>
      </w:r>
      <w:r w:rsidR="00D43416">
        <w:t>ty is used for the second layer</w:t>
      </w:r>
      <w:r>
        <w:t>.</w:t>
      </w:r>
    </w:p>
    <w:p w14:paraId="067464B0" w14:textId="413511C0" w:rsidR="00D86DF8" w:rsidRDefault="00D9512C" w:rsidP="007502FB">
      <w:pPr>
        <w:pStyle w:val="B2"/>
      </w:pPr>
      <w:r>
        <w:t>-</w:t>
      </w:r>
      <w:r>
        <w:tab/>
      </w:r>
      <w:r w:rsidR="006014FA">
        <w:t xml:space="preserve">The </w:t>
      </w:r>
      <w:proofErr w:type="spellStart"/>
      <w:r w:rsidR="006014FA" w:rsidRPr="007502FB">
        <w:rPr>
          <w:rFonts w:ascii="Courier New" w:hAnsi="Courier New" w:cs="Courier New"/>
        </w:rPr>
        <w:t>direct_dependency_flag</w:t>
      </w:r>
      <w:proofErr w:type="spellEnd"/>
      <w:r w:rsidR="006014FA" w:rsidRPr="007502FB">
        <w:rPr>
          <w:rFonts w:ascii="Courier New" w:hAnsi="Courier New" w:cs="Courier New"/>
        </w:rPr>
        <w:t xml:space="preserve"> </w:t>
      </w:r>
      <w:r w:rsidR="00336E4A" w:rsidRPr="007502FB">
        <w:rPr>
          <w:rFonts w:ascii="Courier New" w:hAnsi="Courier New" w:cs="Courier New"/>
        </w:rPr>
        <w:t xml:space="preserve">[ </w:t>
      </w:r>
      <w:proofErr w:type="gramStart"/>
      <w:r w:rsidR="00A86938">
        <w:rPr>
          <w:rFonts w:ascii="Courier New" w:hAnsi="Courier New" w:cs="Courier New"/>
        </w:rPr>
        <w:t>j</w:t>
      </w:r>
      <w:r w:rsidR="00336E4A" w:rsidRPr="007502FB">
        <w:rPr>
          <w:rFonts w:ascii="Courier New" w:hAnsi="Courier New" w:cs="Courier New"/>
        </w:rPr>
        <w:t xml:space="preserve"> ]</w:t>
      </w:r>
      <w:proofErr w:type="gramEnd"/>
      <w:r w:rsidR="00336E4A" w:rsidRPr="007502FB">
        <w:rPr>
          <w:rFonts w:ascii="Courier New" w:hAnsi="Courier New" w:cs="Courier New"/>
        </w:rPr>
        <w:t xml:space="preserve"> [ </w:t>
      </w:r>
      <w:r w:rsidR="00A86938">
        <w:rPr>
          <w:rFonts w:ascii="Courier New" w:hAnsi="Courier New" w:cs="Courier New"/>
        </w:rPr>
        <w:t>0</w:t>
      </w:r>
      <w:r w:rsidR="00336E4A" w:rsidRPr="007502FB">
        <w:rPr>
          <w:rFonts w:ascii="Courier New" w:hAnsi="Courier New" w:cs="Courier New"/>
        </w:rPr>
        <w:t xml:space="preserve"> ]</w:t>
      </w:r>
      <w:r w:rsidR="00336E4A">
        <w:t xml:space="preserve"> </w:t>
      </w:r>
      <w:r w:rsidR="00087E1F">
        <w:t xml:space="preserve">may </w:t>
      </w:r>
      <w:r w:rsidR="00434F7B">
        <w:t xml:space="preserve">either </w:t>
      </w:r>
      <w:r w:rsidR="00087E1F">
        <w:t xml:space="preserve">be set to 0 or to 1. </w:t>
      </w:r>
      <w:r w:rsidR="000771A2">
        <w:tab/>
      </w:r>
    </w:p>
    <w:p w14:paraId="1589E92C" w14:textId="46A10E78"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w:t>
      </w:r>
      <w:r w:rsidR="003D4B16">
        <w:t xml:space="preserve"> (if</w:t>
      </w:r>
      <w:r w:rsidR="009A5E97">
        <w:t xml:space="preserve"> set to 0</w:t>
      </w:r>
      <w:r w:rsidR="00D36628">
        <w:rPr>
          <w:lang w:val="en-US"/>
        </w:rPr>
        <w:t>)</w:t>
      </w:r>
      <w:r>
        <w:t>, or the second layer</w:t>
      </w:r>
      <w:r w:rsidRPr="009F6A7D">
        <w:t xml:space="preserve"> </w:t>
      </w:r>
      <w:r>
        <w:t>depend</w:t>
      </w:r>
      <w:r w:rsidR="00D36628">
        <w:t>s</w:t>
      </w:r>
      <w:r>
        <w:t xml:space="preserve"> on the base layer</w:t>
      </w:r>
      <w:r w:rsidR="009A5E97">
        <w:t xml:space="preserve"> (if set to 1)</w:t>
      </w:r>
      <w:r>
        <w:t xml:space="preserve">. </w:t>
      </w:r>
    </w:p>
    <w:p w14:paraId="27035A77" w14:textId="7DBD4C2A" w:rsidR="000C045E" w:rsidRDefault="00230F60" w:rsidP="000C045E">
      <w:pPr>
        <w:pStyle w:val="B1"/>
      </w:pPr>
      <w:r>
        <w:t>6</w:t>
      </w:r>
      <w:r w:rsidR="000C045E">
        <w:t>)</w:t>
      </w:r>
      <w:r w:rsidR="000C045E" w:rsidRPr="003400BA">
        <w:tab/>
        <w:t xml:space="preserve">The chroma sub-sampling shall be 4:2:0 and the value of </w:t>
      </w:r>
      <w:proofErr w:type="spellStart"/>
      <w:r w:rsidR="000C045E" w:rsidRPr="003400BA">
        <w:rPr>
          <w:rFonts w:ascii="Courier New" w:hAnsi="Courier New" w:cs="Courier New"/>
        </w:rPr>
        <w:t>chroma_format_idc</w:t>
      </w:r>
      <w:proofErr w:type="spellEnd"/>
      <w:r w:rsidR="000C045E" w:rsidRPr="003400BA">
        <w:t xml:space="preserve"> shall be set to 1.</w:t>
      </w:r>
    </w:p>
    <w:p w14:paraId="49C886A2" w14:textId="56EF708A" w:rsidR="000771A2" w:rsidRDefault="00230F60" w:rsidP="00BB75B8">
      <w:pPr>
        <w:pStyle w:val="B1"/>
      </w:pPr>
      <w:r>
        <w:t>7</w:t>
      </w:r>
      <w:r w:rsidR="009A20C9">
        <w:t>)</w:t>
      </w:r>
      <w:r w:rsidR="000771A2" w:rsidRPr="003400BA">
        <w:tab/>
        <w:t>In the VUI,</w:t>
      </w:r>
    </w:p>
    <w:p w14:paraId="6F8F1947" w14:textId="397190C8" w:rsidR="000771A2" w:rsidRPr="003400BA" w:rsidRDefault="000771A2" w:rsidP="00BB75B8">
      <w:pPr>
        <w:pStyle w:val="B1"/>
      </w:pPr>
      <w:r>
        <w:tab/>
        <w:t>-</w:t>
      </w:r>
      <w:r>
        <w:tab/>
      </w:r>
      <w:r w:rsidRPr="003400BA">
        <w:t xml:space="preserve">The </w:t>
      </w:r>
      <w:proofErr w:type="spellStart"/>
      <w:r w:rsidRPr="003400BA">
        <w:rPr>
          <w:rFonts w:ascii="Courier New" w:hAnsi="Courier New" w:cs="Courier New"/>
        </w:rPr>
        <w:t>aspect_ratio_idc</w:t>
      </w:r>
      <w:proofErr w:type="spellEnd"/>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r>
        <w:t>-</w:t>
      </w:r>
      <w:r>
        <w:tab/>
      </w:r>
      <w:r w:rsidR="000771A2" w:rsidRPr="00A713E3">
        <w:t xml:space="preserve">the values of </w:t>
      </w:r>
      <w:proofErr w:type="spellStart"/>
      <w:r w:rsidR="000771A2" w:rsidRPr="00917965">
        <w:rPr>
          <w:rFonts w:ascii="Courier New" w:hAnsi="Courier New" w:cs="Courier New"/>
        </w:rPr>
        <w:t>colour_primaries</w:t>
      </w:r>
      <w:proofErr w:type="spellEnd"/>
      <w:r w:rsidR="000771A2" w:rsidRPr="00A713E3">
        <w:t xml:space="preserve">, </w:t>
      </w:r>
      <w:proofErr w:type="spellStart"/>
      <w:r w:rsidR="000771A2" w:rsidRPr="00917965">
        <w:rPr>
          <w:rFonts w:ascii="Courier New" w:hAnsi="Courier New" w:cs="Courier New"/>
        </w:rPr>
        <w:t>transfer_characteristics</w:t>
      </w:r>
      <w:proofErr w:type="spellEnd"/>
      <w:r w:rsidR="000771A2" w:rsidRPr="00A713E3">
        <w:t xml:space="preserve"> and </w:t>
      </w:r>
      <w:proofErr w:type="spellStart"/>
      <w:r w:rsidR="000771A2" w:rsidRPr="00917965">
        <w:rPr>
          <w:rFonts w:ascii="Courier New" w:hAnsi="Courier New" w:cs="Courier New"/>
        </w:rPr>
        <w:t>matrix_coeffs</w:t>
      </w:r>
      <w:proofErr w:type="spellEnd"/>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7B71FC4C" w14:textId="3ABD35F3" w:rsidR="000771A2" w:rsidRPr="003400BA" w:rsidRDefault="00230F60" w:rsidP="007502FB">
      <w:pPr>
        <w:pStyle w:val="B1"/>
      </w:pPr>
      <w:r>
        <w:t>8</w:t>
      </w:r>
      <w:r w:rsidR="009A20C9">
        <w:t>)</w:t>
      </w:r>
      <w:r w:rsidR="009A20C9">
        <w:tab/>
      </w:r>
      <w:r w:rsidR="000771A2" w:rsidRPr="003400BA">
        <w:t>The timing information may be present.</w:t>
      </w:r>
    </w:p>
    <w:p w14:paraId="5EE8E552" w14:textId="77777777" w:rsidR="000771A2" w:rsidRPr="003400BA" w:rsidRDefault="000771A2" w:rsidP="007502FB">
      <w:pPr>
        <w:pStyle w:val="B2"/>
      </w:pPr>
      <w:r w:rsidRPr="003400BA">
        <w:t>-</w:t>
      </w:r>
      <w:r w:rsidRPr="003400BA">
        <w:tab/>
        <w:t xml:space="preserve">If the timing information is present, i.e. the value of </w:t>
      </w:r>
      <w:proofErr w:type="spellStart"/>
      <w:r w:rsidRPr="003400BA">
        <w:rPr>
          <w:rFonts w:ascii="Courier New" w:hAnsi="Courier New" w:cs="Courier New"/>
        </w:rPr>
        <w:t>vui_timing_info_present_flag</w:t>
      </w:r>
      <w:proofErr w:type="spellEnd"/>
      <w:r w:rsidRPr="003400BA">
        <w:t xml:space="preserve"> is set to 1, then the values of </w:t>
      </w:r>
      <w:proofErr w:type="spellStart"/>
      <w:r w:rsidRPr="003400BA">
        <w:rPr>
          <w:rFonts w:ascii="Courier New" w:hAnsi="Courier New" w:cs="Courier New"/>
        </w:rPr>
        <w:t>vui_num_units_in_tick</w:t>
      </w:r>
      <w:proofErr w:type="spellEnd"/>
      <w:r w:rsidRPr="003400BA">
        <w:t xml:space="preserve"> and </w:t>
      </w:r>
      <w:proofErr w:type="spellStart"/>
      <w:r w:rsidRPr="003400BA">
        <w:rPr>
          <w:rFonts w:ascii="Courier New" w:hAnsi="Courier New" w:cs="Courier New"/>
        </w:rPr>
        <w:t>vui_time_scale</w:t>
      </w:r>
      <w:proofErr w:type="spellEnd"/>
      <w:r w:rsidRPr="003400BA">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rsidP="007502FB">
      <w:pPr>
        <w:pStyle w:val="B2"/>
      </w:pPr>
      <w:r w:rsidRPr="003400BA">
        <w:t>-</w:t>
      </w:r>
      <w:r w:rsidRPr="003400BA">
        <w:tab/>
        <w:t xml:space="preserve">The frame rate shall not change between two RAPs. </w:t>
      </w:r>
      <w:proofErr w:type="spellStart"/>
      <w:r w:rsidRPr="003400BA">
        <w:rPr>
          <w:rFonts w:ascii="Courier New" w:hAnsi="Courier New" w:cs="Courier New"/>
        </w:rPr>
        <w:t>fixed_pic_rate_general_flag</w:t>
      </w:r>
      <w:proofErr w:type="spellEnd"/>
      <w:r w:rsidRPr="003400BA">
        <w:t xml:space="preserve"> value, if present, shall be set to 1.</w:t>
      </w:r>
    </w:p>
    <w:p w14:paraId="5AE6537B" w14:textId="28CE4ECE" w:rsidR="00230F60" w:rsidRDefault="00230F60">
      <w:pPr>
        <w:pStyle w:val="B1"/>
      </w:pPr>
      <w:r w:rsidRPr="007502FB">
        <w:t>9</w:t>
      </w:r>
      <w:r w:rsidR="0008334A" w:rsidRPr="00230F60">
        <w:t>)</w:t>
      </w:r>
      <w:r w:rsidR="0008334A" w:rsidRPr="00230F60">
        <w:tab/>
      </w:r>
      <w:r w:rsidR="000771A2" w:rsidRPr="00230F60">
        <w:t xml:space="preserve">The Bitstream shall include the </w:t>
      </w:r>
      <w:proofErr w:type="spellStart"/>
      <w:r w:rsidR="000771A2" w:rsidRPr="00230F60">
        <w:rPr>
          <w:rFonts w:ascii="Courier New" w:hAnsi="Courier New" w:cs="Courier New"/>
        </w:rPr>
        <w:t>three_dimensional_reference_displays_info</w:t>
      </w:r>
      <w:proofErr w:type="spellEnd"/>
      <w:r w:rsidR="000771A2" w:rsidRPr="00230F60">
        <w:t xml:space="preserve"> SEI message as specified in Recommendation ITU-T H.265 / ISO/IEC 23008-2 </w:t>
      </w:r>
      <w:r w:rsidR="00F944D4">
        <w:t>[5]</w:t>
      </w:r>
      <w:r w:rsidR="000771A2" w:rsidRPr="00230F60">
        <w:t xml:space="preserve"> </w:t>
      </w:r>
      <w:r w:rsidRPr="007502FB">
        <w:t>with the following constraints</w:t>
      </w:r>
      <w:r>
        <w:t>:</w:t>
      </w:r>
    </w:p>
    <w:p w14:paraId="47D8E9B3" w14:textId="77777777" w:rsidR="006F012A" w:rsidRDefault="00230F60" w:rsidP="00230F60">
      <w:pPr>
        <w:pStyle w:val="B2"/>
      </w:pPr>
      <w:r>
        <w:t>-</w:t>
      </w:r>
      <w:r>
        <w:tab/>
      </w:r>
      <w:r w:rsidR="00B42981">
        <w:t>The</w:t>
      </w:r>
      <w:r w:rsidR="006F012A">
        <w:t xml:space="preserve"> value of</w:t>
      </w:r>
      <w:r w:rsidR="000771A2" w:rsidRPr="00230F60">
        <w:t xml:space="preserve"> </w:t>
      </w:r>
      <w:r w:rsidR="00D019CF" w:rsidRPr="007502FB">
        <w:rPr>
          <w:rFonts w:ascii="Courier New" w:hAnsi="Courier New" w:cs="Courier New"/>
        </w:rPr>
        <w:t>num_ref_displays_minus1</w:t>
      </w:r>
      <w:r w:rsidR="006F012A">
        <w:t xml:space="preserve"> shall be set to 0.</w:t>
      </w:r>
    </w:p>
    <w:p w14:paraId="340D8399" w14:textId="5FBB855E" w:rsidR="00FE232A" w:rsidRDefault="006F012A" w:rsidP="00230F60">
      <w:pPr>
        <w:pStyle w:val="B2"/>
      </w:pPr>
      <w:r>
        <w:t>-</w:t>
      </w:r>
      <w:r>
        <w:tab/>
      </w:r>
      <w:r w:rsidR="005D1A25">
        <w:t>The value of the</w:t>
      </w:r>
      <w:r w:rsidR="004B7BBB">
        <w:t xml:space="preserve"> </w:t>
      </w:r>
      <w:proofErr w:type="spellStart"/>
      <w:r w:rsidR="004B7BBB" w:rsidRPr="007502FB">
        <w:rPr>
          <w:rFonts w:ascii="Courier New" w:hAnsi="Courier New" w:cs="Courier New"/>
        </w:rPr>
        <w:t>left_view_id</w:t>
      </w:r>
      <w:proofErr w:type="spellEnd"/>
      <w:r w:rsidR="004B7BBB" w:rsidRPr="007502FB">
        <w:rPr>
          <w:rFonts w:ascii="Courier New" w:hAnsi="Courier New" w:cs="Courier New"/>
        </w:rPr>
        <w:t xml:space="preserve"> [ </w:t>
      </w:r>
      <w:proofErr w:type="gramStart"/>
      <w:r w:rsidR="004B7BBB" w:rsidRPr="007502FB">
        <w:rPr>
          <w:rFonts w:ascii="Courier New" w:hAnsi="Courier New" w:cs="Courier New"/>
        </w:rPr>
        <w:t>0 ]</w:t>
      </w:r>
      <w:proofErr w:type="gramEnd"/>
      <w:r w:rsidR="004B7BBB">
        <w:t xml:space="preserve"> shall be set to</w:t>
      </w:r>
      <w:r w:rsidR="00540FD5">
        <w:t xml:space="preserve"> the</w:t>
      </w:r>
      <w:r w:rsidR="00EB5BF3">
        <w:t xml:space="preserve"> corresponding value </w:t>
      </w:r>
      <w:r w:rsidR="00FE232A">
        <w:t xml:space="preserve">defined in </w:t>
      </w:r>
      <w:r w:rsidR="00EE50F2">
        <w:t xml:space="preserve">the </w:t>
      </w:r>
      <w:proofErr w:type="spellStart"/>
      <w:r w:rsidR="00EE50F2" w:rsidRPr="007502FB">
        <w:rPr>
          <w:rFonts w:ascii="Courier New" w:hAnsi="Courier New" w:cs="Courier New"/>
        </w:rPr>
        <w:t>view_id_val</w:t>
      </w:r>
      <w:proofErr w:type="spellEnd"/>
      <w:r w:rsidR="00EB5BF3">
        <w:t xml:space="preserve"> parameter.</w:t>
      </w:r>
    </w:p>
    <w:p w14:paraId="614C1614" w14:textId="37F84A34" w:rsidR="00FE232A" w:rsidRDefault="00FE232A" w:rsidP="00FE232A">
      <w:pPr>
        <w:pStyle w:val="B2"/>
      </w:pPr>
      <w:r>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xml:space="preserve"> [ </w:t>
      </w:r>
      <w:proofErr w:type="gramStart"/>
      <w:r w:rsidRPr="0087712B">
        <w:rPr>
          <w:rFonts w:ascii="Courier New" w:hAnsi="Courier New" w:cs="Courier New"/>
        </w:rPr>
        <w:t>0 ]</w:t>
      </w:r>
      <w:proofErr w:type="gramEnd"/>
      <w:r>
        <w:t xml:space="preserve"> shall be set to </w:t>
      </w:r>
      <w:r w:rsidR="00EB5BF3">
        <w:t xml:space="preserve">the corresponding value defined in the </w:t>
      </w:r>
      <w:proofErr w:type="spellStart"/>
      <w:r w:rsidR="00EB5BF3" w:rsidRPr="0087712B">
        <w:rPr>
          <w:rFonts w:ascii="Courier New" w:hAnsi="Courier New" w:cs="Courier New"/>
        </w:rPr>
        <w:t>view_id_val</w:t>
      </w:r>
      <w:proofErr w:type="spellEnd"/>
      <w:r w:rsidR="00EB5BF3">
        <w:t xml:space="preserve"> parameter</w:t>
      </w:r>
      <w:r w:rsidR="00FA54B6">
        <w:t xml:space="preserve"> and shall be different to the </w:t>
      </w:r>
      <w:proofErr w:type="spellStart"/>
      <w:r w:rsidR="00FA54B6" w:rsidRPr="0087712B">
        <w:rPr>
          <w:rFonts w:ascii="Courier New" w:hAnsi="Courier New" w:cs="Courier New"/>
        </w:rPr>
        <w:t>left_view_id</w:t>
      </w:r>
      <w:proofErr w:type="spellEnd"/>
      <w:r w:rsidR="00FA54B6" w:rsidRPr="0087712B">
        <w:rPr>
          <w:rFonts w:ascii="Courier New" w:hAnsi="Courier New" w:cs="Courier New"/>
        </w:rPr>
        <w:t xml:space="preserve"> [ 0 ]</w:t>
      </w:r>
      <w:r w:rsidR="00FA54B6">
        <w:rPr>
          <w:rFonts w:ascii="Courier New" w:hAnsi="Courier New" w:cs="Courier New"/>
        </w:rPr>
        <w:t>.</w:t>
      </w:r>
    </w:p>
    <w:p w14:paraId="6B205699" w14:textId="5BA6663E" w:rsidR="007B7692" w:rsidRPr="007B7692" w:rsidRDefault="007B7692" w:rsidP="007502FB">
      <w:pPr>
        <w:pStyle w:val="NO"/>
        <w:rPr>
          <w:bCs/>
        </w:rPr>
      </w:pPr>
      <w:r>
        <w:t xml:space="preserve">NOTE: </w:t>
      </w:r>
      <w:r>
        <w:tab/>
        <w:t xml:space="preserve">This allows to assign right and left eye </w:t>
      </w:r>
      <w:r w:rsidR="00DE24E6">
        <w:t xml:space="preserve">of a stereo </w:t>
      </w:r>
      <w:r w:rsidR="005D3BA1">
        <w:t>representation signal</w:t>
      </w:r>
      <w:r w:rsidR="00DE24E6">
        <w:t xml:space="preserve"> </w:t>
      </w:r>
      <w:r>
        <w:t>when using</w:t>
      </w:r>
      <w:r w:rsidR="00DE24E6">
        <w:t xml:space="preserve"> this operation point</w:t>
      </w:r>
      <w:r>
        <w:t xml:space="preserve">. </w:t>
      </w:r>
    </w:p>
    <w:p w14:paraId="6BF5DE30" w14:textId="0AB3752F" w:rsidR="00D8137E" w:rsidRDefault="009C4CBF" w:rsidP="00FE232A">
      <w:pPr>
        <w:pStyle w:val="B2"/>
      </w:pPr>
      <w:r>
        <w:t>-</w:t>
      </w:r>
      <w:r>
        <w:tab/>
      </w:r>
      <w:r w:rsidR="00B20EEB">
        <w:t xml:space="preserve">The remaining parameters </w:t>
      </w:r>
      <w:r w:rsidR="00DE48C4">
        <w:t>may be set based on available reference display parameter as defined in clause 4.</w:t>
      </w:r>
      <w:r w:rsidR="00652570">
        <w:t xml:space="preserve">4. </w:t>
      </w:r>
      <w:r>
        <w:t xml:space="preserve">In the absence of </w:t>
      </w:r>
      <w:r w:rsidR="00652570">
        <w:t>such information</w:t>
      </w:r>
      <w:r>
        <w:t>, the</w:t>
      </w:r>
      <w:r w:rsidR="00D8137E">
        <w:t xml:space="preserve"> following parameters </w:t>
      </w:r>
      <w:r w:rsidR="00664A6B">
        <w:t>may</w:t>
      </w:r>
      <w:r w:rsidR="00D8137E">
        <w:t xml:space="preserve"> be set:</w:t>
      </w:r>
    </w:p>
    <w:p w14:paraId="40093871" w14:textId="44CB6152" w:rsidR="006605BB" w:rsidRDefault="00D8137E" w:rsidP="00D8137E">
      <w:pPr>
        <w:pStyle w:val="B3"/>
      </w:pPr>
      <w:r>
        <w:t>-</w:t>
      </w:r>
      <w:r w:rsidR="00C00FE2">
        <w:tab/>
      </w:r>
      <w:r w:rsidR="00394C0D">
        <w:t xml:space="preserve">The </w:t>
      </w:r>
      <w:proofErr w:type="spellStart"/>
      <w:r w:rsidR="00394C0D" w:rsidRPr="007502FB">
        <w:rPr>
          <w:rFonts w:ascii="Courier New" w:hAnsi="Courier New" w:cs="Courier New"/>
        </w:rPr>
        <w:t>prec_ref_display_width</w:t>
      </w:r>
      <w:proofErr w:type="spellEnd"/>
      <w:r w:rsidR="00C00FE2">
        <w:t xml:space="preserve"> is set to 31.</w:t>
      </w:r>
    </w:p>
    <w:p w14:paraId="2EAA933D" w14:textId="15D0CC56" w:rsidR="00D36A0E" w:rsidRDefault="00C00FE2" w:rsidP="00D36A0E">
      <w:pPr>
        <w:pStyle w:val="B3"/>
      </w:pPr>
      <w:r>
        <w:t>-</w:t>
      </w:r>
      <w:r>
        <w:tab/>
        <w:t>The</w:t>
      </w:r>
      <w:r w:rsidR="00D36A0E">
        <w:t xml:space="preserve"> </w:t>
      </w:r>
      <w:proofErr w:type="spellStart"/>
      <w:r w:rsidR="00D36A0E" w:rsidRPr="007502FB">
        <w:rPr>
          <w:rFonts w:ascii="Courier New" w:hAnsi="Courier New" w:cs="Courier New"/>
        </w:rPr>
        <w:t>ref_viewing_distance_flag</w:t>
      </w:r>
      <w:proofErr w:type="spellEnd"/>
      <w:r w:rsidR="00D36A0E">
        <w:t xml:space="preserve"> is set to 0.</w:t>
      </w:r>
      <w:r>
        <w:t xml:space="preserve"> </w:t>
      </w:r>
    </w:p>
    <w:p w14:paraId="6ADC5085" w14:textId="5AE9B8AB" w:rsidR="00D36A0E" w:rsidRDefault="00D36A0E" w:rsidP="00D36A0E">
      <w:pPr>
        <w:pStyle w:val="B3"/>
      </w:pPr>
      <w:r>
        <w:t>-</w:t>
      </w:r>
      <w:r>
        <w:tab/>
      </w:r>
      <w:r w:rsidR="002D53F9">
        <w:t xml:space="preserve">The </w:t>
      </w:r>
      <w:proofErr w:type="spellStart"/>
      <w:r w:rsidR="002D53F9" w:rsidRPr="007502FB">
        <w:rPr>
          <w:rFonts w:ascii="Courier New" w:hAnsi="Courier New" w:cs="Courier New"/>
        </w:rPr>
        <w:t>exponent_ref_display_</w:t>
      </w:r>
      <w:proofErr w:type="gramStart"/>
      <w:r w:rsidR="002D53F9" w:rsidRPr="007502FB">
        <w:rPr>
          <w:rFonts w:ascii="Courier New" w:hAnsi="Courier New" w:cs="Courier New"/>
        </w:rPr>
        <w:t>width</w:t>
      </w:r>
      <w:proofErr w:type="spellEnd"/>
      <w:r w:rsidR="002D53F9" w:rsidRPr="007502FB">
        <w:rPr>
          <w:rFonts w:ascii="Courier New" w:hAnsi="Courier New" w:cs="Courier New"/>
        </w:rPr>
        <w:t>[</w:t>
      </w:r>
      <w:proofErr w:type="gramEnd"/>
      <w:r w:rsidR="002D53F9" w:rsidRPr="007502FB">
        <w:rPr>
          <w:rFonts w:ascii="Courier New" w:hAnsi="Courier New" w:cs="Courier New"/>
        </w:rPr>
        <w:t>0]</w:t>
      </w:r>
      <w:r w:rsidR="00C67956">
        <w:t xml:space="preserve"> and </w:t>
      </w:r>
      <w:proofErr w:type="spellStart"/>
      <w:r w:rsidR="00C67956" w:rsidRPr="007502FB">
        <w:rPr>
          <w:rFonts w:ascii="Courier New" w:hAnsi="Courier New" w:cs="Courier New"/>
        </w:rPr>
        <w:t>mantissa_ref_display_width</w:t>
      </w:r>
      <w:proofErr w:type="spellEnd"/>
      <w:r w:rsidR="00C67956" w:rsidRPr="007502FB">
        <w:rPr>
          <w:rFonts w:ascii="Courier New" w:hAnsi="Courier New" w:cs="Courier New"/>
        </w:rPr>
        <w:t>[0]</w:t>
      </w:r>
      <w:r w:rsidR="00C67956">
        <w:t xml:space="preserve"> are both set to 0.</w:t>
      </w:r>
    </w:p>
    <w:p w14:paraId="4E91C87F" w14:textId="063F9D4F" w:rsidR="00C67956" w:rsidRPr="00D36A0E" w:rsidRDefault="00C67956" w:rsidP="007502FB">
      <w:pPr>
        <w:pStyle w:val="B3"/>
      </w:pPr>
      <w:r>
        <w:t>-</w:t>
      </w:r>
      <w:r>
        <w:tab/>
      </w:r>
      <w:r w:rsidR="004D7531">
        <w:t xml:space="preserve">The </w:t>
      </w:r>
      <w:proofErr w:type="spellStart"/>
      <w:r w:rsidR="004D7531" w:rsidRPr="007502FB">
        <w:rPr>
          <w:rFonts w:ascii="Courier New" w:hAnsi="Courier New" w:cs="Courier New"/>
        </w:rPr>
        <w:t>additional_shift_present_</w:t>
      </w:r>
      <w:proofErr w:type="gramStart"/>
      <w:r w:rsidR="004D7531" w:rsidRPr="007502FB">
        <w:rPr>
          <w:rFonts w:ascii="Courier New" w:hAnsi="Courier New" w:cs="Courier New"/>
        </w:rPr>
        <w:t>flag</w:t>
      </w:r>
      <w:proofErr w:type="spellEnd"/>
      <w:r w:rsidR="004D7531" w:rsidRPr="007502FB">
        <w:rPr>
          <w:rFonts w:ascii="Courier New" w:hAnsi="Courier New" w:cs="Courier New"/>
        </w:rPr>
        <w:t>[</w:t>
      </w:r>
      <w:proofErr w:type="gramEnd"/>
      <w:r w:rsidR="004D7531" w:rsidRPr="007502FB">
        <w:rPr>
          <w:rFonts w:ascii="Courier New" w:hAnsi="Courier New" w:cs="Courier New"/>
        </w:rPr>
        <w:t>0]</w:t>
      </w:r>
      <w:r w:rsidR="004D7531">
        <w:t xml:space="preserve"> and the </w:t>
      </w:r>
      <w:proofErr w:type="spellStart"/>
      <w:r w:rsidR="004D7531" w:rsidRPr="007502FB">
        <w:rPr>
          <w:rFonts w:ascii="Courier New" w:hAnsi="Courier New" w:cs="Courier New"/>
        </w:rPr>
        <w:t>three_dimensional_reference_displays_extension_flag</w:t>
      </w:r>
      <w:proofErr w:type="spellEnd"/>
      <w:r w:rsidR="004D7531">
        <w:t xml:space="preserve"> are both set to 0.</w:t>
      </w:r>
    </w:p>
    <w:p w14:paraId="5E5572E8" w14:textId="68392C86" w:rsidR="006C2198" w:rsidRDefault="006C2198" w:rsidP="006C2198">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sidR="00F944D4">
        <w:rPr>
          <w:lang w:eastAsia="x-none"/>
        </w:rPr>
        <w:t>[5]</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p>
    <w:p w14:paraId="4C586BA7" w14:textId="29691105" w:rsidR="00DA3506" w:rsidRDefault="00DA3506" w:rsidP="00DA3506">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proofErr w:type="spellStart"/>
      <w:r w:rsidRPr="00BB75B8">
        <w:rPr>
          <w:rFonts w:ascii="Courier New" w:hAnsi="Courier New" w:cs="Courier New"/>
        </w:rPr>
        <w:t>three_dimensional_reference_displays_info</w:t>
      </w:r>
      <w:proofErr w:type="spellEnd"/>
      <w:r w:rsidRPr="00734D87">
        <w:t xml:space="preserve"> </w:t>
      </w:r>
      <w:r>
        <w:t xml:space="preserve">SEI message as specified </w:t>
      </w:r>
      <w:r w:rsidRPr="00222BFA">
        <w:t xml:space="preserve">in Recommendation ITU-T H.265 / ISO/IEC 23008-2 </w:t>
      </w:r>
      <w:r w:rsidR="00F944D4">
        <w:t>[5]</w:t>
      </w:r>
      <w:r>
        <w:t>.</w:t>
      </w:r>
      <w:r w:rsidR="006A21C9">
        <w:t xml:space="preserve"> </w:t>
      </w:r>
    </w:p>
    <w:p w14:paraId="012CEEDD" w14:textId="056BCCA4" w:rsidR="0031086A" w:rsidRDefault="0031086A" w:rsidP="0031086A">
      <w:r>
        <w:t xml:space="preserve">If the content is rendered in stereoscopic 3D with left and right eye, the receiver shall use the value of </w:t>
      </w:r>
      <w:proofErr w:type="spellStart"/>
      <w:r w:rsidRPr="0087712B">
        <w:rPr>
          <w:rFonts w:ascii="Courier New" w:hAnsi="Courier New" w:cs="Courier New"/>
        </w:rPr>
        <w:t>left_view_</w:t>
      </w:r>
      <w:proofErr w:type="gramStart"/>
      <w:r w:rsidRPr="0087712B">
        <w:rPr>
          <w:rFonts w:ascii="Courier New" w:hAnsi="Courier New" w:cs="Courier New"/>
        </w:rPr>
        <w:t>id</w:t>
      </w:r>
      <w:proofErr w:type="spellEnd"/>
      <w:r w:rsidRPr="0087712B">
        <w:rPr>
          <w:rFonts w:ascii="Courier New" w:hAnsi="Courier New" w:cs="Courier New"/>
        </w:rPr>
        <w:t>[</w:t>
      </w:r>
      <w:proofErr w:type="gramEnd"/>
      <w:r w:rsidRPr="0087712B">
        <w:rPr>
          <w:rFonts w:ascii="Courier New" w:hAnsi="Courier New" w:cs="Courier New"/>
        </w:rPr>
        <w:t>0]</w:t>
      </w:r>
      <w:r>
        <w:t xml:space="preserve"> and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[0]</w:t>
      </w:r>
      <w:r>
        <w:t xml:space="preserve"> of </w:t>
      </w:r>
      <w:proofErr w:type="spellStart"/>
      <w:r w:rsidRPr="00BB75B8">
        <w:rPr>
          <w:rFonts w:ascii="Courier New" w:hAnsi="Courier New" w:cs="Courier New"/>
        </w:rPr>
        <w:t>three_dimensional_reference_displays_info</w:t>
      </w:r>
      <w:proofErr w:type="spellEnd"/>
      <w:r w:rsidRPr="00734D87">
        <w:t xml:space="preserve"> </w:t>
      </w:r>
      <w:r>
        <w:t>SEI message to map the views correctly to each eye.</w:t>
      </w:r>
    </w:p>
    <w:p w14:paraId="3E8870D3" w14:textId="0A999A31" w:rsidR="00905215" w:rsidRDefault="0031086A" w:rsidP="00DA3506">
      <w:r>
        <w:t xml:space="preserve">If the content is rendered in 2D, the receiver should render the </w:t>
      </w:r>
      <w:r w:rsidR="00D05287">
        <w:t>view represented by the first output layer set</w:t>
      </w:r>
      <w:r>
        <w:t>.</w:t>
      </w:r>
    </w:p>
    <w:p w14:paraId="6F230AD1" w14:textId="7586F812" w:rsidR="00DA3506" w:rsidRPr="00734D87" w:rsidRDefault="00DA3506" w:rsidP="00DA3506">
      <w:pPr>
        <w:keepLines/>
        <w:ind w:left="1135" w:hanging="851"/>
        <w:rPr>
          <w:lang w:eastAsia="x-none"/>
        </w:rPr>
      </w:pPr>
      <w:r w:rsidRPr="00734D87">
        <w:rPr>
          <w:lang w:eastAsia="x-none"/>
        </w:rPr>
        <w:t>NOTE:</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p>
    <w:p w14:paraId="7BB82219" w14:textId="28E3C7B4" w:rsidR="00E43FAF" w:rsidRDefault="00E43FAF" w:rsidP="00E43FAF">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p>
    <w:p w14:paraId="413D882C" w14:textId="1CA850F2" w:rsidR="009C4B19" w:rsidRDefault="00E43FAF" w:rsidP="00E43FAF">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p w14:paraId="74910F0B" w14:textId="6F2AE336" w:rsidR="00B5095A" w:rsidRPr="007502FB" w:rsidRDefault="00B5095A" w:rsidP="007502FB">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p>
    <w:p w14:paraId="7F476761" w14:textId="14A78507"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5</w:t>
      </w:r>
      <w:r w:rsidRPr="00FC2EC9">
        <w:rPr>
          <w:rFonts w:ascii="Arial" w:hAnsi="Arial"/>
          <w:sz w:val="24"/>
        </w:rPr>
        <w:tab/>
      </w:r>
      <w:r w:rsidRPr="00642723">
        <w:rPr>
          <w:rFonts w:ascii="Arial" w:hAnsi="Arial"/>
          <w:sz w:val="24"/>
        </w:rPr>
        <w:t>3GPP MV-HEVC-Ext Stereo</w:t>
      </w:r>
    </w:p>
    <w:p w14:paraId="3FF8FDC7" w14:textId="403B394D" w:rsidR="00C63AE0" w:rsidRDefault="00C63AE0" w:rsidP="00C63AE0">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p>
    <w:p w14:paraId="2BD73A6B" w14:textId="70D7015A" w:rsidR="00365139" w:rsidRPr="00E43FAF" w:rsidRDefault="00365139" w:rsidP="00365139">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p>
    <w:p w14:paraId="071346FE" w14:textId="658BE1A2" w:rsidR="00595267" w:rsidRPr="005964F3" w:rsidRDefault="00595267" w:rsidP="005964F3">
      <w:r w:rsidRPr="0043075A">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p>
    <w:p w14:paraId="6466A683" w14:textId="77777777" w:rsidR="00540B45" w:rsidRPr="004D3578" w:rsidRDefault="00540B45" w:rsidP="00540B45">
      <w:pPr>
        <w:pStyle w:val="Heading1"/>
      </w:pPr>
      <w:bookmarkStart w:id="186" w:name="_Toc191022755"/>
      <w:bookmarkStart w:id="187" w:name="_Toc207777579"/>
      <w:bookmarkEnd w:id="45"/>
      <w:r>
        <w:t>7</w:t>
      </w:r>
      <w:r>
        <w:tab/>
        <w:t>Common System Integration</w:t>
      </w:r>
      <w:bookmarkEnd w:id="186"/>
      <w:bookmarkEnd w:id="187"/>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88" w:name="_Toc175313618"/>
      <w:r w:rsidRPr="001720AC">
        <w:rPr>
          <w:rFonts w:ascii="Arial" w:hAnsi="Arial"/>
          <w:sz w:val="32"/>
        </w:rPr>
        <w:t>7.1</w:t>
      </w:r>
      <w:r w:rsidRPr="001720AC">
        <w:rPr>
          <w:rFonts w:ascii="Arial" w:hAnsi="Arial"/>
          <w:sz w:val="32"/>
        </w:rPr>
        <w:tab/>
        <w:t>Introduction</w:t>
      </w:r>
      <w:bookmarkEnd w:id="188"/>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89" w:name="_Toc191022756"/>
      <w:bookmarkStart w:id="190" w:name="_Toc207777580"/>
      <w:r>
        <w:t>7.2.1</w:t>
      </w:r>
      <w:r>
        <w:tab/>
        <w:t>General</w:t>
      </w:r>
      <w:bookmarkEnd w:id="189"/>
      <w:bookmarkEnd w:id="190"/>
    </w:p>
    <w:p w14:paraId="44D2038E" w14:textId="77777777" w:rsidR="00CE667D" w:rsidRPr="00193E1B" w:rsidRDefault="00CE667D" w:rsidP="00CE667D">
      <w:pPr>
        <w:pStyle w:val="Heading5"/>
      </w:pPr>
      <w:bookmarkStart w:id="191" w:name="_Toc207777581"/>
      <w:r>
        <w:t>7.2.1.1</w:t>
      </w:r>
      <w:r>
        <w:tab/>
        <w:t>Summary</w:t>
      </w:r>
      <w:bookmarkEnd w:id="191"/>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192"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 xml:space="preserve">A CAU that starts with a </w:t>
            </w:r>
            <w:proofErr w:type="gramStart"/>
            <w:r>
              <w:t>random access</w:t>
            </w:r>
            <w:proofErr w:type="gramEnd"/>
            <w:r>
              <w:t xml:space="preserve">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192"/>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93" w:name="_Toc207777582"/>
      <w:r>
        <w:t>7.2.1.3</w:t>
      </w:r>
      <w:r>
        <w:tab/>
        <w:t>Decoder Configuration</w:t>
      </w:r>
      <w:bookmarkEnd w:id="193"/>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7502FB" w:rsidRDefault="00540B45" w:rsidP="00540B45">
      <w:pPr>
        <w:pStyle w:val="B1"/>
        <w:rPr>
          <w:lang w:val="fr-FR"/>
        </w:rPr>
      </w:pPr>
      <w:r w:rsidRPr="007502FB">
        <w:rPr>
          <w:lang w:val="fr-FR"/>
        </w:rPr>
        <w:t>-</w:t>
      </w:r>
      <w:r w:rsidRPr="007502FB">
        <w:rPr>
          <w:lang w:val="fr-FR"/>
        </w:rPr>
        <w:tab/>
        <w:t xml:space="preserve">profile, tier, </w:t>
      </w:r>
      <w:proofErr w:type="spellStart"/>
      <w:r w:rsidRPr="007502FB">
        <w:rPr>
          <w:lang w:val="fr-FR"/>
        </w:rPr>
        <w:t>level</w:t>
      </w:r>
      <w:proofErr w:type="spellEnd"/>
    </w:p>
    <w:p w14:paraId="51151877" w14:textId="77777777" w:rsidR="00540B45" w:rsidRPr="007502FB" w:rsidRDefault="00540B45" w:rsidP="00540B45">
      <w:pPr>
        <w:pStyle w:val="B1"/>
        <w:rPr>
          <w:lang w:val="fr-FR"/>
        </w:rPr>
      </w:pPr>
      <w:r w:rsidRPr="007502FB">
        <w:rPr>
          <w:lang w:val="fr-FR"/>
        </w:rPr>
        <w:t>-</w:t>
      </w:r>
      <w:r w:rsidRPr="007502FB">
        <w:rPr>
          <w:lang w:val="fr-FR"/>
        </w:rPr>
        <w:tab/>
      </w:r>
      <w:proofErr w:type="spellStart"/>
      <w:r w:rsidRPr="007502FB">
        <w:rPr>
          <w:lang w:val="fr-FR"/>
        </w:rPr>
        <w:t>constraints</w:t>
      </w:r>
      <w:proofErr w:type="spellEnd"/>
      <w:r w:rsidRPr="007502FB">
        <w:rPr>
          <w:lang w:val="fr-FR"/>
        </w:rPr>
        <w:t xml:space="preserve"> flags</w:t>
      </w:r>
    </w:p>
    <w:p w14:paraId="315876CE" w14:textId="77777777" w:rsidR="00540B45" w:rsidRPr="007502FB" w:rsidRDefault="00540B45" w:rsidP="00540B45">
      <w:pPr>
        <w:pStyle w:val="B1"/>
        <w:rPr>
          <w:lang w:val="fr-FR"/>
        </w:rPr>
      </w:pPr>
      <w:r w:rsidRPr="007502FB">
        <w:rPr>
          <w:lang w:val="fr-FR"/>
        </w:rPr>
        <w:t>-</w:t>
      </w:r>
      <w:r w:rsidRPr="007502FB">
        <w:rPr>
          <w:lang w:val="fr-FR"/>
        </w:rP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Pr="00BF0E9B">
        <w:rPr>
          <w:rFonts w:ascii="Courier New" w:hAnsi="Courier New" w:cs="Courier New"/>
        </w:rPr>
        <w:t>nalUnit</w:t>
      </w:r>
      <w:proofErr w:type="spellEnd"/>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7777777" w:rsidR="00E62199" w:rsidRPr="004804A6" w:rsidRDefault="00E62199" w:rsidP="00BB75B8">
      <w:pPr>
        <w:pStyle w:val="Heading5"/>
      </w:pPr>
      <w:bookmarkStart w:id="194" w:name="_Toc207777583"/>
      <w:r w:rsidRPr="004804A6">
        <w:t>7.2.1.4.1 Definitions</w:t>
      </w:r>
      <w:bookmarkEnd w:id="194"/>
    </w:p>
    <w:p w14:paraId="72159006" w14:textId="0DDA2845" w:rsidR="00E62199" w:rsidRPr="004804A6" w:rsidRDefault="00E62199" w:rsidP="00E62199">
      <w:r>
        <w:t>Relevant</w:t>
      </w:r>
      <w:r w:rsidRPr="004804A6">
        <w:t xml:space="preserve"> types of </w:t>
      </w:r>
      <w:proofErr w:type="gramStart"/>
      <w:r w:rsidRPr="004804A6">
        <w:t>Random Access</w:t>
      </w:r>
      <w:proofErr w:type="gramEnd"/>
      <w:r w:rsidRPr="004804A6">
        <w:t xml:space="preserve">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B728606" w14:textId="6C99F4CC" w:rsidR="00E62199" w:rsidRPr="004804A6" w:rsidRDefault="00E62199" w:rsidP="00BB75B8">
      <w:pPr>
        <w:pStyle w:val="Heading5"/>
      </w:pPr>
      <w:bookmarkStart w:id="195" w:name="_Toc207777584"/>
      <w:r w:rsidRPr="004804A6">
        <w:t>7.2.1.4.2 Adaptive Streaming Applications</w:t>
      </w:r>
      <w:bookmarkEnd w:id="195"/>
    </w:p>
    <w:p w14:paraId="338C7669" w14:textId="46485977" w:rsidR="00E62199" w:rsidRPr="004804A6" w:rsidRDefault="00E62199" w:rsidP="00E62199">
      <w:r w:rsidRPr="004804A6">
        <w:t xml:space="preserve">For adaptive streaming applications with CMAF </w:t>
      </w:r>
      <w:r w:rsidR="00F944D4">
        <w:t>[8]</w:t>
      </w:r>
      <w:r w:rsidRPr="004804A6">
        <w:t xml:space="preserve">, CMAF fragments start with a CL-RAP. </w:t>
      </w:r>
      <w:bookmarkStart w:id="196" w:name="OLE_LINK3"/>
      <w:bookmarkStart w:id="197" w:name="OLE_LINK4"/>
      <w:r w:rsidRPr="004804A6">
        <w:t>More CL-RAP or OL-RAPs may be present within those CMAF fragments.</w:t>
      </w:r>
      <w:bookmarkEnd w:id="196"/>
      <w:bookmarkEnd w:id="197"/>
    </w:p>
    <w:p w14:paraId="2EA77901" w14:textId="77777777" w:rsidR="00E62199" w:rsidRPr="004804A6" w:rsidRDefault="00E62199" w:rsidP="00BB75B8">
      <w:pPr>
        <w:pStyle w:val="Heading5"/>
      </w:pPr>
      <w:bookmarkStart w:id="198" w:name="_Toc207777585"/>
      <w:r w:rsidRPr="004804A6">
        <w:t>7.2.1.4.3 Messaging</w:t>
      </w:r>
      <w:bookmarkEnd w:id="198"/>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540B45">
      <w:pPr>
        <w:pStyle w:val="Heading5"/>
      </w:pPr>
      <w:bookmarkStart w:id="199" w:name="_Toc207777586"/>
      <w:r>
        <w:t>7.2.1.5</w:t>
      </w:r>
      <w:r>
        <w:tab/>
        <w:t>Coded Access Unit</w:t>
      </w:r>
      <w:bookmarkEnd w:id="199"/>
    </w:p>
    <w:p w14:paraId="10B7B75A" w14:textId="11834F11" w:rsidR="00F93A69" w:rsidRPr="00F93A69" w:rsidRDefault="00F93A69" w:rsidP="007502FB">
      <w:r>
        <w:t>Coded access unit definition is for further study.</w:t>
      </w:r>
    </w:p>
    <w:p w14:paraId="3E5A1A2B" w14:textId="2BB8DD45" w:rsidR="00540B45" w:rsidRDefault="00540B45" w:rsidP="008958AB">
      <w:pPr>
        <w:pStyle w:val="Heading5"/>
      </w:pPr>
      <w:bookmarkStart w:id="200" w:name="_Toc207777587"/>
      <w:r>
        <w:t>7.2.1.6</w:t>
      </w:r>
      <w:r>
        <w:tab/>
        <w:t>Random Access CAU</w:t>
      </w:r>
      <w:bookmarkEnd w:id="200"/>
    </w:p>
    <w:p w14:paraId="6E5E12F7" w14:textId="38C2ADD6" w:rsidR="00540B45" w:rsidRPr="0083056B" w:rsidRDefault="00F93A69" w:rsidP="007502FB">
      <w:r>
        <w:t>Random Access CAU definition is for further study.</w:t>
      </w:r>
    </w:p>
    <w:p w14:paraId="648255BB" w14:textId="77777777" w:rsidR="00DF695E" w:rsidRDefault="00DF695E" w:rsidP="00DF695E">
      <w:pPr>
        <w:pStyle w:val="Heading5"/>
      </w:pPr>
      <w:bookmarkStart w:id="201" w:name="_Toc207777588"/>
      <w:bookmarkStart w:id="202" w:name="_Toc191022757"/>
      <w:r>
        <w:t>7.2.1.7</w:t>
      </w:r>
      <w:r>
        <w:tab/>
        <w:t>Coded Video Layer</w:t>
      </w:r>
      <w:bookmarkEnd w:id="201"/>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 xml:space="preserve">Dependency </w:t>
      </w:r>
      <w:proofErr w:type="spellStart"/>
      <w:r w:rsidR="00DF695E" w:rsidRPr="006F7540">
        <w:rPr>
          <w:b/>
          <w:bCs/>
        </w:rPr>
        <w:t>Signaling</w:t>
      </w:r>
      <w:proofErr w:type="spellEnd"/>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xml:space="preserve">: A </w:t>
      </w:r>
      <w:proofErr w:type="gramStart"/>
      <w:r w:rsidR="00DF695E" w:rsidRPr="006F7540">
        <w:t>Random Access</w:t>
      </w:r>
      <w:proofErr w:type="gramEnd"/>
      <w:r w:rsidR="00DF695E" w:rsidRPr="006F7540">
        <w:t xml:space="preserve"> Point (RAP) in a CVS shall enable decoding of all CVLs starting from that point.</w:t>
      </w:r>
    </w:p>
    <w:p w14:paraId="2FAB6A14" w14:textId="0E5085BD" w:rsidR="00DF695E" w:rsidRDefault="00DF695E" w:rsidP="00DF695E">
      <w:r>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2A0A88FD" w14:textId="77777777" w:rsidR="00540B45" w:rsidRDefault="00540B45" w:rsidP="00540B45">
      <w:pPr>
        <w:pStyle w:val="Heading3"/>
      </w:pPr>
      <w:bookmarkStart w:id="203" w:name="_Toc207777589"/>
      <w:r>
        <w:t>7.2.2</w:t>
      </w:r>
      <w:r>
        <w:tab/>
        <w:t>AVC</w:t>
      </w:r>
      <w:bookmarkEnd w:id="202"/>
      <w:bookmarkEnd w:id="203"/>
    </w:p>
    <w:p w14:paraId="12795742" w14:textId="24FF524A" w:rsidR="00F93A69" w:rsidRPr="00F93A69" w:rsidRDefault="00F93A69" w:rsidP="007502FB">
      <w:r>
        <w:t>The definitions for AVC are for further study.</w:t>
      </w:r>
    </w:p>
    <w:p w14:paraId="1D4221AC" w14:textId="77777777" w:rsidR="00540B45" w:rsidRDefault="00540B45" w:rsidP="00540B45">
      <w:pPr>
        <w:pStyle w:val="Heading3"/>
      </w:pPr>
      <w:bookmarkStart w:id="204" w:name="_Toc191022758"/>
      <w:bookmarkStart w:id="205" w:name="_Toc207777590"/>
      <w:r>
        <w:t>7.2.3</w:t>
      </w:r>
      <w:r>
        <w:tab/>
        <w:t>HEVC</w:t>
      </w:r>
      <w:bookmarkEnd w:id="204"/>
      <w:bookmarkEnd w:id="205"/>
    </w:p>
    <w:p w14:paraId="2B8A6D5A" w14:textId="508CA68D" w:rsidR="00F93A69" w:rsidRPr="00F93A69" w:rsidRDefault="00F93A69" w:rsidP="00F93A69">
      <w:r>
        <w:t>The definitions for HEVC are for further study.</w:t>
      </w:r>
    </w:p>
    <w:p w14:paraId="4036692A" w14:textId="72FCB899" w:rsidR="00C760E4" w:rsidRDefault="00080512" w:rsidP="00C760E4">
      <w:pPr>
        <w:pStyle w:val="Heading8"/>
      </w:pPr>
      <w:r w:rsidRPr="004D3578">
        <w:br w:type="page"/>
      </w:r>
      <w:bookmarkStart w:id="206" w:name="_Toc175313620"/>
      <w:bookmarkStart w:id="207" w:name="_Toc207777591"/>
      <w:bookmarkStart w:id="208" w:name="_Toc175313621"/>
      <w:bookmarkStart w:id="209" w:name="_Toc129708892"/>
      <w:bookmarkStart w:id="210" w:name="_Toc175313623"/>
      <w:r w:rsidR="00C760E4" w:rsidRPr="004D3578">
        <w:t xml:space="preserve">Annex </w:t>
      </w:r>
      <w:r w:rsidR="00F93A69">
        <w:t>A</w:t>
      </w:r>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06"/>
      <w:bookmarkEnd w:id="207"/>
    </w:p>
    <w:p w14:paraId="1F3D696F" w14:textId="6442B406" w:rsidR="007D6B2A" w:rsidRDefault="00F93A69" w:rsidP="007D6B2A">
      <w:pPr>
        <w:pStyle w:val="Heading1"/>
      </w:pPr>
      <w:bookmarkStart w:id="211" w:name="_Toc191022760"/>
      <w:bookmarkStart w:id="212" w:name="_Toc207777592"/>
      <w:r>
        <w:t>A</w:t>
      </w:r>
      <w:r w:rsidR="007D6B2A">
        <w:t>.1</w:t>
      </w:r>
      <w:r w:rsidR="007D6B2A">
        <w:tab/>
        <w:t>Introduction</w:t>
      </w:r>
      <w:bookmarkEnd w:id="208"/>
      <w:bookmarkEnd w:id="211"/>
      <w:bookmarkEnd w:id="212"/>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6E01407D" w:rsidR="007D6B2A" w:rsidRDefault="00F93A69" w:rsidP="007D6B2A">
      <w:pPr>
        <w:pStyle w:val="Heading1"/>
      </w:pPr>
      <w:bookmarkStart w:id="213" w:name="_Toc175313622"/>
      <w:bookmarkStart w:id="214" w:name="_Toc191022761"/>
      <w:bookmarkStart w:id="215" w:name="_Toc207777593"/>
      <w:r>
        <w:t>A</w:t>
      </w:r>
      <w:r w:rsidR="007D6B2A">
        <w:t>.2</w:t>
      </w:r>
      <w:r w:rsidR="007D6B2A">
        <w:tab/>
      </w:r>
      <w:r w:rsidR="007D6B2A">
        <w:tab/>
      </w:r>
      <w:proofErr w:type="spellStart"/>
      <w:r w:rsidR="007D6B2A">
        <w:t>WebCodecs</w:t>
      </w:r>
      <w:proofErr w:type="spellEnd"/>
      <w:r w:rsidR="007D6B2A">
        <w:t xml:space="preserve"> API</w:t>
      </w:r>
      <w:bookmarkEnd w:id="213"/>
      <w:bookmarkEnd w:id="214"/>
      <w:bookmarkEnd w:id="215"/>
    </w:p>
    <w:p w14:paraId="4647BF84" w14:textId="4113F458" w:rsidR="007D6B2A" w:rsidRDefault="00F93A69" w:rsidP="007D6B2A">
      <w:pPr>
        <w:pStyle w:val="Heading2"/>
      </w:pPr>
      <w:bookmarkStart w:id="216" w:name="_Toc191022762"/>
      <w:bookmarkStart w:id="217" w:name="_Toc207777594"/>
      <w:r>
        <w:t>A</w:t>
      </w:r>
      <w:r w:rsidR="007D6B2A">
        <w:t>.2.1</w:t>
      </w:r>
      <w:r w:rsidR="007D6B2A">
        <w:tab/>
        <w:t>Introduction</w:t>
      </w:r>
      <w:bookmarkEnd w:id="216"/>
      <w:bookmarkEnd w:id="217"/>
    </w:p>
    <w:p w14:paraId="498B011F" w14:textId="77777777" w:rsidR="007D6B2A" w:rsidRDefault="007D6B2A" w:rsidP="007D6B2A">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p>
    <w:p w14:paraId="74B6D7C1" w14:textId="77777777" w:rsidR="007D6B2A" w:rsidRDefault="007D6B2A" w:rsidP="007D6B2A">
      <w:r>
        <w:t xml:space="preserve">The </w:t>
      </w:r>
      <w:proofErr w:type="spellStart"/>
      <w:r>
        <w:t>WebCodecs</w:t>
      </w:r>
      <w:proofErr w:type="spellEnd"/>
      <w:r>
        <w:t xml:space="preserve"> API provides several video related interfaces:</w:t>
      </w:r>
    </w:p>
    <w:p w14:paraId="257FEA9F" w14:textId="77777777" w:rsidR="007D6B2A" w:rsidRDefault="007D6B2A" w:rsidP="006400BC">
      <w:pPr>
        <w:pStyle w:val="B1"/>
      </w:pPr>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p>
    <w:p w14:paraId="375891A1" w14:textId="77777777" w:rsidR="007D6B2A" w:rsidRDefault="007D6B2A" w:rsidP="006400BC">
      <w:pPr>
        <w:pStyle w:val="B1"/>
      </w:pPr>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p>
    <w:p w14:paraId="5BD7AC59" w14:textId="77777777" w:rsidR="007D6B2A" w:rsidRDefault="007D6B2A" w:rsidP="006400BC">
      <w:pPr>
        <w:pStyle w:val="B1"/>
      </w:pPr>
      <w:r>
        <w:t>-</w:t>
      </w:r>
      <w:r>
        <w:tab/>
      </w:r>
      <w:proofErr w:type="spellStart"/>
      <w:r w:rsidRPr="006400BC">
        <w:rPr>
          <w:rFonts w:ascii="Courier New" w:hAnsi="Courier New" w:cs="Courier New"/>
        </w:rPr>
        <w:t>EncodedVideoChunk</w:t>
      </w:r>
      <w:proofErr w:type="spellEnd"/>
      <w:r>
        <w:t>: Represents codec-specific encoded video bytes.</w:t>
      </w:r>
    </w:p>
    <w:p w14:paraId="7BFBAA85" w14:textId="77777777" w:rsidR="007D6B2A" w:rsidRDefault="007D6B2A" w:rsidP="006400BC">
      <w:pPr>
        <w:pStyle w:val="B1"/>
      </w:pPr>
      <w:r>
        <w:t>-</w:t>
      </w:r>
      <w:r>
        <w:tab/>
      </w:r>
      <w:proofErr w:type="spellStart"/>
      <w:r w:rsidRPr="006400BC">
        <w:rPr>
          <w:rFonts w:ascii="Courier New" w:hAnsi="Courier New" w:cs="Courier New"/>
        </w:rPr>
        <w:t>VideoFrame</w:t>
      </w:r>
      <w:proofErr w:type="spellEnd"/>
      <w:r>
        <w:t>: Represents a frame of unencoded video data.</w:t>
      </w:r>
    </w:p>
    <w:p w14:paraId="00C9A881" w14:textId="47E74886" w:rsidR="007D6B2A" w:rsidRPr="00D11632" w:rsidRDefault="007D6B2A" w:rsidP="006400BC">
      <w:pPr>
        <w:pStyle w:val="B1"/>
      </w:pPr>
      <w:r>
        <w:t>-</w:t>
      </w:r>
      <w:r>
        <w:tab/>
      </w:r>
      <w:proofErr w:type="spellStart"/>
      <w:r w:rsidRPr="006400BC">
        <w:rPr>
          <w:rFonts w:ascii="Courier New" w:hAnsi="Courier New" w:cs="Courier New"/>
        </w:rPr>
        <w:t>VideoColorSpace</w:t>
      </w:r>
      <w:proofErr w:type="spellEnd"/>
      <w:r>
        <w:t>: Represents the colo</w:t>
      </w:r>
      <w:r w:rsidR="00E36AEC">
        <w:t>u</w:t>
      </w:r>
      <w:r>
        <w:t>r space of a video frame.</w:t>
      </w:r>
    </w:p>
    <w:p w14:paraId="104F1401" w14:textId="77777777" w:rsidR="007D6B2A" w:rsidRDefault="007D6B2A" w:rsidP="007D6B2A">
      <w:pPr>
        <w:rPr>
          <w:lang w:val="en-US"/>
        </w:rPr>
      </w:pPr>
      <w:proofErr w:type="gramStart"/>
      <w:r>
        <w:rPr>
          <w:lang w:val="en-US"/>
        </w:rPr>
        <w:t>In order to</w:t>
      </w:r>
      <w:proofErr w:type="gramEnd"/>
      <w:r>
        <w:rPr>
          <w:lang w:val="en-US"/>
        </w:rPr>
        <w:t xml:space="preserve"> map a codec to the </w:t>
      </w:r>
      <w:proofErr w:type="spellStart"/>
      <w:r>
        <w:rPr>
          <w:lang w:val="en-US"/>
        </w:rPr>
        <w:t>WebCodecs</w:t>
      </w:r>
      <w:proofErr w:type="spellEnd"/>
      <w:r>
        <w:rPr>
          <w:lang w:val="en-US"/>
        </w:rPr>
        <w:t xml:space="preserve"> API, a codec registration procedure for new codecs is defined by W3C in </w:t>
      </w:r>
      <w:hyperlink r:id="rId19"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proofErr w:type="spellStart"/>
      <w:r w:rsidRPr="006400BC">
        <w:rPr>
          <w:rFonts w:ascii="Courier New" w:hAnsi="Courier New" w:cs="Courier New"/>
        </w:rPr>
        <w:t>EncodedVideoChunk</w:t>
      </w:r>
      <w:proofErr w:type="spellEnd"/>
      <w:r>
        <w:t xml:space="preserve"> internal data</w:t>
      </w:r>
    </w:p>
    <w:p w14:paraId="7A67DE61" w14:textId="5927B103" w:rsidR="007D6B2A" w:rsidRPr="00FC09AA" w:rsidRDefault="007D6B2A" w:rsidP="00FC09AA">
      <w:pPr>
        <w:pStyle w:val="B2"/>
      </w:pPr>
      <w:r>
        <w:t>-</w:t>
      </w:r>
      <w:r>
        <w:tab/>
      </w:r>
      <w:proofErr w:type="spellStart"/>
      <w:r w:rsidRPr="00FC09AA">
        <w:rPr>
          <w:rFonts w:ascii="Courier New" w:hAnsi="Courier New" w:cs="Courier New"/>
        </w:rPr>
        <w:t>VideoDecoderConfig</w:t>
      </w:r>
      <w:proofErr w:type="spellEnd"/>
      <w:r w:rsidRPr="00FC09AA">
        <w:t xml:space="preserve"> </w:t>
      </w:r>
      <w:r>
        <w:t>description bytes</w:t>
      </w:r>
    </w:p>
    <w:p w14:paraId="7DCB15F6" w14:textId="5EF2DA73" w:rsidR="007D6B2A" w:rsidRDefault="007D6B2A" w:rsidP="006400BC">
      <w:pPr>
        <w:pStyle w:val="B1"/>
      </w:pPr>
      <w:r>
        <w:t>-</w:t>
      </w:r>
      <w:r>
        <w:tab/>
        <w:t xml:space="preserve">Expectations for </w:t>
      </w:r>
      <w:proofErr w:type="spellStart"/>
      <w:r w:rsidRPr="006400BC">
        <w:rPr>
          <w:rFonts w:ascii="Courier New" w:hAnsi="Courier New" w:cs="Courier New"/>
        </w:rPr>
        <w:t>EncodedVideoChunk</w:t>
      </w:r>
      <w:proofErr w:type="spellEnd"/>
    </w:p>
    <w:p w14:paraId="73167FC4" w14:textId="25B35555" w:rsidR="007D6B2A" w:rsidRPr="00FC09AA" w:rsidRDefault="007D6B2A" w:rsidP="00FC09AA">
      <w:pPr>
        <w:pStyle w:val="B1"/>
      </w:pPr>
      <w:r>
        <w:t>-</w:t>
      </w:r>
      <w:r>
        <w:tab/>
        <w:t>Registration may include description of extensions to</w:t>
      </w:r>
      <w:r w:rsidRPr="00FC09AA">
        <w:t xml:space="preserve"> </w:t>
      </w:r>
      <w:proofErr w:type="spellStart"/>
      <w:r w:rsidRPr="00FC09AA">
        <w:rPr>
          <w:rFonts w:ascii="Courier New" w:hAnsi="Courier New" w:cs="Courier New"/>
        </w:rPr>
        <w:t>VideoEncoderConfig</w:t>
      </w:r>
      <w:proofErr w:type="spellEnd"/>
      <w:r w:rsidRPr="00FC09AA">
        <w:t xml:space="preserve"> </w:t>
      </w:r>
      <w:r w:rsidRPr="002D23F9">
        <w:t>dictionaries</w:t>
      </w:r>
    </w:p>
    <w:p w14:paraId="413076B8" w14:textId="5556ACA5" w:rsidR="007D6B2A" w:rsidRPr="002D23F9" w:rsidRDefault="007D6B2A" w:rsidP="006400BC">
      <w:pPr>
        <w:pStyle w:val="B1"/>
      </w:pPr>
      <w:r>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hyperlink r:id="rId20"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591B467" w:rsidR="00E11AF0" w:rsidRDefault="00F93A69" w:rsidP="00E11AF0">
      <w:pPr>
        <w:pStyle w:val="Heading2"/>
      </w:pPr>
      <w:bookmarkStart w:id="218" w:name="_Toc191022763"/>
      <w:bookmarkStart w:id="219" w:name="_Toc207777595"/>
      <w:bookmarkStart w:id="220" w:name="_Toc191022764"/>
      <w:r>
        <w:t>A</w:t>
      </w:r>
      <w:r w:rsidR="00E11AF0">
        <w:t>.2.2</w:t>
      </w:r>
      <w:r w:rsidR="00E11AF0">
        <w:tab/>
        <w:t>Mapping of Operation Points to Decoder API</w:t>
      </w:r>
      <w:bookmarkEnd w:id="218"/>
      <w:bookmarkEnd w:id="219"/>
    </w:p>
    <w:p w14:paraId="298AE684" w14:textId="31C2A47E" w:rsidR="00E11AF0" w:rsidRPr="00B530C8" w:rsidRDefault="00E11AF0" w:rsidP="00E11AF0">
      <w:r w:rsidRPr="00C83463">
        <w:t xml:space="preserve">Table </w:t>
      </w:r>
      <w:r w:rsidR="00F93A69">
        <w:t>A</w:t>
      </w:r>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32AA5330" w:rsidR="00E11AF0" w:rsidRDefault="00E11AF0" w:rsidP="007502FB">
      <w:pPr>
        <w:pStyle w:val="TH"/>
      </w:pPr>
      <w:r>
        <w:t xml:space="preserve">Table </w:t>
      </w:r>
      <w:r w:rsidR="00F93A69">
        <w:t>A</w:t>
      </w:r>
      <w:r>
        <w:t>.2.2-1</w:t>
      </w:r>
      <w:r>
        <w:tab/>
      </w:r>
      <w:r w:rsidRPr="00B530C8">
        <w:t>Mapping of Operation Points to Decoder API</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r w:rsidR="00953C1F">
              <w:rPr>
                <w:lang w:val="en-US"/>
              </w:rPr>
              <w:t xml:space="preserve"> according to IETF RFC 6381 [10</w:t>
            </w:r>
            <w:r w:rsidR="000A4B92">
              <w:rPr>
                <w:lang w:val="en-US"/>
              </w:rPr>
              <w:t>]</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proofErr w:type="spellStart"/>
            <w:r>
              <w:t>Tbd</w:t>
            </w:r>
            <w:proofErr w:type="spellEnd"/>
            <w:r>
              <w:t>, see clause 7.2.3</w:t>
            </w:r>
          </w:p>
        </w:tc>
        <w:tc>
          <w:tcPr>
            <w:tcW w:w="955" w:type="pct"/>
          </w:tcPr>
          <w:p w14:paraId="68DBA20E" w14:textId="77777777" w:rsidR="00E11AF0" w:rsidRPr="00BC385C" w:rsidRDefault="00E11AF0" w:rsidP="00743226">
            <w:pPr>
              <w:pStyle w:val="TAL"/>
            </w:pPr>
            <w:proofErr w:type="spellStart"/>
            <w:r>
              <w:t>Tbd</w:t>
            </w:r>
            <w:proofErr w:type="spellEnd"/>
            <w:r>
              <w:t>,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p>
        </w:tc>
        <w:tc>
          <w:tcPr>
            <w:tcW w:w="736" w:type="pct"/>
          </w:tcPr>
          <w:p w14:paraId="169DDB5E" w14:textId="77777777" w:rsidR="00E11AF0" w:rsidRPr="00BC385C" w:rsidRDefault="00E11AF0" w:rsidP="00743226">
            <w:pPr>
              <w:pStyle w:val="TAL"/>
            </w:pPr>
            <w:proofErr w:type="spellStart"/>
            <w:r>
              <w:t>Tbd</w:t>
            </w:r>
            <w:proofErr w:type="spellEnd"/>
            <w:r>
              <w:t>, see clause 7.2.3</w:t>
            </w:r>
          </w:p>
        </w:tc>
        <w:tc>
          <w:tcPr>
            <w:tcW w:w="955" w:type="pct"/>
          </w:tcPr>
          <w:p w14:paraId="40F56C68" w14:textId="77777777" w:rsidR="00E11AF0" w:rsidRPr="00BC385C" w:rsidRDefault="00E11AF0" w:rsidP="00743226">
            <w:pPr>
              <w:pStyle w:val="TAL"/>
            </w:pPr>
            <w:proofErr w:type="spellStart"/>
            <w:r>
              <w:t>Tbd</w:t>
            </w:r>
            <w:proofErr w:type="spellEnd"/>
            <w:r>
              <w:t>,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p>
        </w:tc>
        <w:tc>
          <w:tcPr>
            <w:tcW w:w="736" w:type="pct"/>
          </w:tcPr>
          <w:p w14:paraId="192822BE" w14:textId="77777777" w:rsidR="00E11AF0" w:rsidRPr="00BC385C" w:rsidRDefault="00E11AF0" w:rsidP="00743226">
            <w:pPr>
              <w:pStyle w:val="TAL"/>
            </w:pPr>
            <w:proofErr w:type="spellStart"/>
            <w:r>
              <w:t>Tbd</w:t>
            </w:r>
            <w:proofErr w:type="spellEnd"/>
            <w:r>
              <w:t>, see clause 7.2.3</w:t>
            </w:r>
          </w:p>
        </w:tc>
        <w:tc>
          <w:tcPr>
            <w:tcW w:w="955" w:type="pct"/>
          </w:tcPr>
          <w:p w14:paraId="33C9806E" w14:textId="77777777" w:rsidR="00E11AF0" w:rsidRPr="00BC385C" w:rsidRDefault="00E11AF0" w:rsidP="00743226">
            <w:pPr>
              <w:pStyle w:val="TAL"/>
            </w:pPr>
            <w:proofErr w:type="spellStart"/>
            <w:r>
              <w:t>Tbd</w:t>
            </w:r>
            <w:proofErr w:type="spellEnd"/>
            <w:r>
              <w:t>,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'hev1.2.4.L153.B0'</w:t>
            </w:r>
          </w:p>
        </w:tc>
        <w:tc>
          <w:tcPr>
            <w:tcW w:w="736" w:type="pct"/>
          </w:tcPr>
          <w:p w14:paraId="7414784E" w14:textId="77777777" w:rsidR="00E11AF0" w:rsidRPr="00BC385C" w:rsidRDefault="00E11AF0" w:rsidP="00743226">
            <w:pPr>
              <w:pStyle w:val="TAL"/>
            </w:pPr>
            <w:proofErr w:type="spellStart"/>
            <w:r>
              <w:t>Tbd</w:t>
            </w:r>
            <w:proofErr w:type="spellEnd"/>
            <w:r>
              <w:t>, see clause 7.2.3</w:t>
            </w:r>
          </w:p>
        </w:tc>
        <w:tc>
          <w:tcPr>
            <w:tcW w:w="955" w:type="pct"/>
          </w:tcPr>
          <w:p w14:paraId="50584E15" w14:textId="77777777" w:rsidR="00E11AF0" w:rsidRPr="00BC385C" w:rsidRDefault="00E11AF0" w:rsidP="00743226">
            <w:pPr>
              <w:pStyle w:val="TAL"/>
            </w:pPr>
            <w:proofErr w:type="spellStart"/>
            <w:r>
              <w:t>Tbd</w:t>
            </w:r>
            <w:proofErr w:type="spellEnd"/>
            <w:r>
              <w:t>,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4B4639C5" w:rsidR="00E11AF0" w:rsidRPr="00BC385C" w:rsidRDefault="003F66D7" w:rsidP="00743226">
            <w:pPr>
              <w:pStyle w:val="TAL"/>
            </w:pPr>
            <w:r>
              <w:rPr>
                <w:lang w:val="en-US"/>
              </w:rPr>
              <w:t>For further study</w:t>
            </w:r>
          </w:p>
        </w:tc>
        <w:tc>
          <w:tcPr>
            <w:tcW w:w="736" w:type="pct"/>
          </w:tcPr>
          <w:p w14:paraId="71A19EDE" w14:textId="77777777" w:rsidR="00E11AF0" w:rsidRPr="00BC385C" w:rsidRDefault="00E11AF0" w:rsidP="00743226">
            <w:pPr>
              <w:pStyle w:val="TAL"/>
            </w:pPr>
            <w:proofErr w:type="spellStart"/>
            <w:r>
              <w:t>Tbd</w:t>
            </w:r>
            <w:proofErr w:type="spellEnd"/>
            <w:r>
              <w:t>, see clause 7.2.3</w:t>
            </w:r>
          </w:p>
        </w:tc>
        <w:tc>
          <w:tcPr>
            <w:tcW w:w="955" w:type="pct"/>
          </w:tcPr>
          <w:p w14:paraId="6058A335" w14:textId="77777777" w:rsidR="00E11AF0" w:rsidRPr="00BC385C" w:rsidRDefault="00E11AF0" w:rsidP="00743226">
            <w:pPr>
              <w:pStyle w:val="TAL"/>
            </w:pPr>
            <w:proofErr w:type="spellStart"/>
            <w:r>
              <w:t>Tbd</w:t>
            </w:r>
            <w:proofErr w:type="spellEnd"/>
            <w:r>
              <w:t>,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proofErr w:type="spellStart"/>
            <w:proofErr w:type="gramStart"/>
            <w:r w:rsidRPr="00BB75B8">
              <w:rPr>
                <w:rFonts w:ascii="Courier New" w:hAnsi="Courier New" w:cs="Courier New"/>
              </w:rPr>
              <w:t>desc.usecase</w:t>
            </w:r>
            <w:proofErr w:type="spellEnd"/>
            <w:proofErr w:type="gramEnd"/>
            <w:r w:rsidRPr="00BB75B8">
              <w:rPr>
                <w:rFonts w:ascii="Courier New" w:hAnsi="Courier New" w:cs="Courier New"/>
              </w:rPr>
              <w:t>=</w:t>
            </w:r>
            <w:proofErr w:type="spellStart"/>
            <w:r>
              <w:rPr>
                <w:rStyle w:val="codeChar"/>
              </w:rPr>
              <w:t>v</w:t>
            </w:r>
            <w:r w:rsidRPr="00BD4EB3">
              <w:rPr>
                <w:rStyle w:val="codeChar"/>
              </w:rPr>
              <w:t>stereo</w:t>
            </w:r>
            <w:r w:rsidRPr="00BB75B8">
              <w:rPr>
                <w:rFonts w:ascii="Courier New" w:hAnsi="Courier New" w:cs="Courier New"/>
              </w:rPr>
              <w:t>+codec</w:t>
            </w:r>
            <w:proofErr w:type="spellEnd"/>
            <w:r w:rsidRPr="00BB75B8">
              <w:rPr>
                <w:rFonts w:ascii="Courier New" w:hAnsi="Courier New" w:cs="Courier New"/>
              </w:rPr>
              <w:t>=hvc1.1.6.L93.B0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proofErr w:type="spellStart"/>
            <w:r>
              <w:t>Tbd</w:t>
            </w:r>
            <w:proofErr w:type="spellEnd"/>
            <w:r>
              <w:t>, see clause 7.2.3</w:t>
            </w:r>
          </w:p>
        </w:tc>
        <w:tc>
          <w:tcPr>
            <w:tcW w:w="955" w:type="pct"/>
          </w:tcPr>
          <w:p w14:paraId="54F867BC" w14:textId="77777777" w:rsidR="00E11AF0" w:rsidRPr="00BC385C" w:rsidRDefault="00E11AF0" w:rsidP="00743226">
            <w:pPr>
              <w:pStyle w:val="TAL"/>
            </w:pPr>
            <w:proofErr w:type="spellStart"/>
            <w:r>
              <w:t>Tbd</w:t>
            </w:r>
            <w:proofErr w:type="spellEnd"/>
            <w:r>
              <w:t>,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77777777" w:rsidR="007D6B2A" w:rsidRDefault="007D6B2A" w:rsidP="007D6B2A">
      <w:pPr>
        <w:pStyle w:val="Heading2"/>
      </w:pPr>
      <w:bookmarkStart w:id="221" w:name="_Toc207777596"/>
      <w:r>
        <w:t>B.2.3</w:t>
      </w:r>
      <w:r>
        <w:tab/>
        <w:t>Mapping of Operation Points to Encoder API</w:t>
      </w:r>
      <w:bookmarkEnd w:id="220"/>
      <w:bookmarkEnd w:id="221"/>
    </w:p>
    <w:p w14:paraId="5A4A5940" w14:textId="7E120C8F" w:rsidR="007D6B2A" w:rsidRPr="00A21551" w:rsidRDefault="00982E86" w:rsidP="007D6B2A">
      <w:pPr>
        <w:rPr>
          <w:lang w:val="en-US"/>
        </w:rPr>
      </w:pPr>
      <w:r>
        <w:t>This work is for further study.</w:t>
      </w: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22" w:name="_Toc191022765"/>
      <w:bookmarkStart w:id="223" w:name="_Toc207777597"/>
      <w:r w:rsidRPr="004D3578">
        <w:t>Annex &lt;</w:t>
      </w:r>
      <w:r w:rsidR="00524B44">
        <w:t>X</w:t>
      </w:r>
      <w:r w:rsidRPr="004D3578">
        <w:t>&gt; (informative):</w:t>
      </w:r>
      <w:r w:rsidRPr="004D3578">
        <w:br/>
        <w:t>Change history</w:t>
      </w:r>
      <w:bookmarkEnd w:id="209"/>
      <w:bookmarkEnd w:id="210"/>
      <w:bookmarkEnd w:id="222"/>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4" w:name="historyclause"/>
            <w:bookmarkEnd w:id="224"/>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 xml:space="preserve">29, </w:t>
            </w:r>
            <w:proofErr w:type="gramStart"/>
            <w:r w:rsidR="00153A3C">
              <w:rPr>
                <w:sz w:val="16"/>
                <w:szCs w:val="16"/>
                <w:lang w:val="en-US"/>
              </w:rPr>
              <w:t>2024</w:t>
            </w:r>
            <w:proofErr w:type="gramEnd"/>
            <w:r w:rsidR="00153A3C">
              <w:rPr>
                <w:sz w:val="16"/>
                <w:szCs w:val="16"/>
                <w:lang w:val="en-US"/>
              </w:rPr>
              <w:t xml:space="preserve">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sz w:val="16"/>
                <w:szCs w:val="16"/>
              </w:rPr>
            </w:pPr>
            <w:r w:rsidRPr="00B2104A">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sz w:val="16"/>
                <w:szCs w:val="16"/>
                <w:lang w:val="de-DE"/>
              </w:rPr>
            </w:pPr>
            <w:r w:rsidRPr="00B2104A">
              <w:rPr>
                <w:sz w:val="16"/>
                <w:szCs w:val="16"/>
                <w:lang w:val="de-DE"/>
              </w:rPr>
              <w:t>Post SA4#133-e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6BB412D5" w:rsidR="00A26A75" w:rsidRPr="00B2104A" w:rsidRDefault="00A26A75" w:rsidP="00441412">
            <w:pPr>
              <w:pStyle w:val="TAC"/>
              <w:rPr>
                <w:sz w:val="16"/>
                <w:szCs w:val="16"/>
                <w:lang w:val="de-DE"/>
              </w:rPr>
            </w:pPr>
            <w:r w:rsidRPr="00B2104A">
              <w:rPr>
                <w:sz w:val="16"/>
                <w:szCs w:val="16"/>
                <w:lang w:val="de-DE"/>
              </w:rPr>
              <w:t>S4</w:t>
            </w:r>
            <w:r w:rsidR="00582469" w:rsidRPr="007502FB">
              <w:rPr>
                <w:sz w:val="16"/>
                <w:szCs w:val="16"/>
                <w:lang w:val="de-DE"/>
              </w:rPr>
              <w:t>aI</w:t>
            </w:r>
            <w:r w:rsidR="000D550B" w:rsidRPr="00B2104A">
              <w:rPr>
                <w:sz w:val="16"/>
                <w:szCs w:val="16"/>
                <w:lang w:val="de-DE"/>
              </w:rPr>
              <w:t>25</w:t>
            </w:r>
            <w:r w:rsidR="00B32346">
              <w:t xml:space="preserve"> </w:t>
            </w:r>
            <w:r w:rsidR="00B32346" w:rsidRPr="00B32346">
              <w:rPr>
                <w:sz w:val="16"/>
                <w:szCs w:val="16"/>
                <w:lang w:val="de-DE"/>
              </w:rPr>
              <w:t>SP-250972</w:t>
            </w:r>
            <w:r w:rsidR="00582469" w:rsidRPr="00B2104A">
              <w:rPr>
                <w:sz w:val="16"/>
                <w:szCs w:val="16"/>
                <w:lang w:val="de-DE"/>
              </w:rPr>
              <w:t>0065</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sz w:val="16"/>
                <w:szCs w:val="16"/>
                <w:lang w:val="en-US"/>
              </w:rPr>
            </w:pPr>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w:t>
            </w:r>
            <w:proofErr w:type="gramStart"/>
            <w:r w:rsidRPr="00B2104A">
              <w:rPr>
                <w:sz w:val="16"/>
                <w:szCs w:val="16"/>
                <w:lang w:val="en-US"/>
              </w:rPr>
              <w:t>202</w:t>
            </w:r>
            <w:r w:rsidR="005F2042" w:rsidRPr="00B2104A">
              <w:rPr>
                <w:sz w:val="16"/>
                <w:szCs w:val="16"/>
                <w:lang w:val="en-US"/>
              </w:rPr>
              <w:t>5</w:t>
            </w:r>
            <w:proofErr w:type="gramEnd"/>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sz w:val="16"/>
                <w:szCs w:val="16"/>
                <w:lang w:val="en-US"/>
              </w:rPr>
            </w:pPr>
            <w:r w:rsidRPr="00B2104A">
              <w:rPr>
                <w:sz w:val="16"/>
                <w:szCs w:val="16"/>
                <w:lang w:val="en-US"/>
              </w:rPr>
              <w:t>1.4.0</w:t>
            </w:r>
          </w:p>
        </w:tc>
      </w:tr>
      <w:tr w:rsidR="00E47849" w:rsidRPr="000D550B" w14:paraId="79118D33"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EB8B293" w14:textId="4DD164D6" w:rsidR="00E47849" w:rsidRPr="00B2104A" w:rsidRDefault="00E47849"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EA776F0" w14:textId="3D6E25F9" w:rsidR="00E47849" w:rsidRPr="00B2104A" w:rsidRDefault="00E47849" w:rsidP="00441412">
            <w:pPr>
              <w:pStyle w:val="TAC"/>
              <w:rPr>
                <w:sz w:val="16"/>
                <w:szCs w:val="16"/>
                <w:lang w:val="de-DE"/>
              </w:rPr>
            </w:pP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98A9E3E" w14:textId="77A5E471" w:rsidR="00E47849" w:rsidRPr="00B32346" w:rsidRDefault="00B32346" w:rsidP="00441412">
            <w:pPr>
              <w:pStyle w:val="TAC"/>
              <w:rPr>
                <w:sz w:val="16"/>
                <w:szCs w:val="16"/>
                <w:lang w:val="de-DE"/>
              </w:rPr>
            </w:pPr>
            <w:r w:rsidRPr="00B32346">
              <w:rPr>
                <w:sz w:val="16"/>
                <w:szCs w:val="16"/>
              </w:rPr>
              <w:t>SP-250972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5E58E30" w14:textId="77777777" w:rsidR="00E47849" w:rsidRPr="00B2104A" w:rsidRDefault="00E47849"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C7CDC" w14:textId="77777777" w:rsidR="00E47849" w:rsidRPr="00B2104A" w:rsidRDefault="00E47849"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F150" w14:textId="77777777" w:rsidR="00E47849" w:rsidRPr="00B2104A" w:rsidRDefault="00E47849"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C91C2" w14:textId="5BC716D5" w:rsidR="00E47849" w:rsidRPr="00B2104A" w:rsidRDefault="00E47849" w:rsidP="00441412">
            <w:pPr>
              <w:pStyle w:val="TAL"/>
              <w:rPr>
                <w:sz w:val="16"/>
                <w:szCs w:val="16"/>
                <w:lang w:val="en-US"/>
              </w:rPr>
            </w:pPr>
            <w:r>
              <w:rPr>
                <w:sz w:val="16"/>
                <w:szCs w:val="16"/>
                <w:lang w:val="en-US"/>
              </w:rPr>
              <w:t>Version 2.0.0 created by MCC to be sent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09784" w14:textId="201C080B" w:rsidR="00E47849" w:rsidRPr="00B2104A" w:rsidRDefault="00E47849" w:rsidP="00441412">
            <w:pPr>
              <w:pStyle w:val="TAC"/>
              <w:rPr>
                <w:sz w:val="16"/>
                <w:szCs w:val="16"/>
                <w:lang w:val="en-US"/>
              </w:rPr>
            </w:pPr>
            <w:r>
              <w:rPr>
                <w:sz w:val="16"/>
                <w:szCs w:val="16"/>
                <w:lang w:val="en-US"/>
              </w:rPr>
              <w:t>2.0.0</w:t>
            </w:r>
          </w:p>
        </w:tc>
      </w:tr>
    </w:tbl>
    <w:p w14:paraId="6AE5F0B0" w14:textId="34BD6CF1" w:rsidR="00080512" w:rsidRPr="000D550B" w:rsidRDefault="00080512" w:rsidP="00FC09AA">
      <w:pPr>
        <w:pStyle w:val="Guidance"/>
        <w:rPr>
          <w:lang w:val="en-US"/>
        </w:rPr>
      </w:pPr>
    </w:p>
    <w:sectPr w:rsidR="00080512" w:rsidRPr="000D550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A26A" w14:textId="77777777" w:rsidR="005668EE" w:rsidRDefault="005668EE">
      <w:r>
        <w:separator/>
      </w:r>
    </w:p>
  </w:endnote>
  <w:endnote w:type="continuationSeparator" w:id="0">
    <w:p w14:paraId="251A5D4E" w14:textId="77777777" w:rsidR="005668EE" w:rsidRDefault="005668EE">
      <w:r>
        <w:continuationSeparator/>
      </w:r>
    </w:p>
  </w:endnote>
  <w:endnote w:type="continuationNotice" w:id="1">
    <w:p w14:paraId="0DA5B2C5" w14:textId="77777777" w:rsidR="005668EE" w:rsidRDefault="00566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3978B" w14:textId="77777777" w:rsidR="005668EE" w:rsidRDefault="005668EE">
      <w:r>
        <w:separator/>
      </w:r>
    </w:p>
  </w:footnote>
  <w:footnote w:type="continuationSeparator" w:id="0">
    <w:p w14:paraId="5240C053" w14:textId="77777777" w:rsidR="005668EE" w:rsidRDefault="005668EE">
      <w:r>
        <w:continuationSeparator/>
      </w:r>
    </w:p>
  </w:footnote>
  <w:footnote w:type="continuationNotice" w:id="1">
    <w:p w14:paraId="56310E0F" w14:textId="77777777" w:rsidR="005668EE" w:rsidRDefault="00566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7D33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849">
      <w:rPr>
        <w:rFonts w:ascii="Arial" w:hAnsi="Arial" w:cs="Arial"/>
        <w:b/>
        <w:noProof/>
        <w:sz w:val="18"/>
        <w:szCs w:val="18"/>
      </w:rPr>
      <w:t>3GPP TS 26.265 V1.4.0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2D61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84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6D5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6B4"/>
    <w:rsid w:val="001F0C1D"/>
    <w:rsid w:val="001F1132"/>
    <w:rsid w:val="001F168B"/>
    <w:rsid w:val="001F63C9"/>
    <w:rsid w:val="002008EC"/>
    <w:rsid w:val="0020129D"/>
    <w:rsid w:val="00201D7A"/>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68EE"/>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346"/>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47849"/>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63B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ch.ebu.ch/publications/trev_2011-Q2_3dtv_quested"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www.w3.org/TR/webcodecs-codec-registry/"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13866</Words>
  <Characters>79039</Characters>
  <Application>Microsoft Office Word</Application>
  <DocSecurity>0</DocSecurity>
  <Lines>658</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5</cp:revision>
  <cp:lastPrinted>2019-02-25T06:05:00Z</cp:lastPrinted>
  <dcterms:created xsi:type="dcterms:W3CDTF">2025-09-04T08:32:00Z</dcterms:created>
  <dcterms:modified xsi:type="dcterms:W3CDTF">2025-09-04T14:55:00Z</dcterms:modified>
</cp:coreProperties>
</file>